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95881" w14:textId="77777777" w:rsidR="003C3FB6" w:rsidRPr="00B9577A" w:rsidRDefault="00FD610F" w:rsidP="00CD710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rPr>
      </w:pPr>
      <w:r w:rsidRPr="00B9577A">
        <w:rPr>
          <w:rFonts w:cs="Arial"/>
          <w:b/>
          <w:bCs/>
          <w:sz w:val="22"/>
          <w:szCs w:val="22"/>
          <w:lang w:val="en-US" w:eastAsia="en-US"/>
        </w:rPr>
        <w:t>Krungthai Card Public Company Limited</w:t>
      </w:r>
      <w:r w:rsidRPr="00B9577A">
        <w:rPr>
          <w:rFonts w:cs="Arial"/>
          <w:b/>
          <w:bCs/>
          <w:sz w:val="22"/>
          <w:szCs w:val="22"/>
          <w:lang w:val="en-US"/>
        </w:rPr>
        <w:t xml:space="preserve"> and its subsidiaries</w:t>
      </w:r>
    </w:p>
    <w:p w14:paraId="056510FA" w14:textId="2F49F559" w:rsidR="003C3FB6" w:rsidRPr="00B9577A" w:rsidRDefault="003C3FB6" w:rsidP="00CD7102">
      <w:pPr>
        <w:spacing w:line="380" w:lineRule="exact"/>
        <w:ind w:right="-29"/>
        <w:rPr>
          <w:rFonts w:cs="Arial"/>
          <w:b/>
          <w:bCs/>
          <w:sz w:val="22"/>
          <w:szCs w:val="22"/>
          <w:cs/>
        </w:rPr>
      </w:pPr>
      <w:r w:rsidRPr="00B9577A">
        <w:rPr>
          <w:rFonts w:cs="Arial"/>
          <w:b/>
          <w:bCs/>
          <w:sz w:val="22"/>
          <w:szCs w:val="22"/>
        </w:rPr>
        <w:t xml:space="preserve">Table of contents for </w:t>
      </w:r>
      <w:r w:rsidR="00AC0163" w:rsidRPr="00B9577A">
        <w:rPr>
          <w:rFonts w:cs="Arial"/>
          <w:b/>
          <w:bCs/>
          <w:sz w:val="22"/>
          <w:szCs w:val="22"/>
        </w:rPr>
        <w:t xml:space="preserve">condensed </w:t>
      </w:r>
      <w:r w:rsidRPr="00B9577A">
        <w:rPr>
          <w:rFonts w:cs="Arial"/>
          <w:b/>
          <w:bCs/>
          <w:sz w:val="22"/>
          <w:szCs w:val="22"/>
        </w:rPr>
        <w:t xml:space="preserve">notes to </w:t>
      </w:r>
      <w:r w:rsidR="00793D3E" w:rsidRPr="00B9577A">
        <w:rPr>
          <w:rFonts w:cs="Arial"/>
          <w:b/>
          <w:bCs/>
          <w:sz w:val="22"/>
          <w:szCs w:val="28"/>
        </w:rPr>
        <w:t xml:space="preserve">interim </w:t>
      </w:r>
      <w:r w:rsidRPr="00B9577A">
        <w:rPr>
          <w:rFonts w:cs="Arial"/>
          <w:b/>
          <w:bCs/>
          <w:sz w:val="22"/>
          <w:szCs w:val="22"/>
        </w:rPr>
        <w:t>financial statements</w:t>
      </w:r>
    </w:p>
    <w:p w14:paraId="1148FE92" w14:textId="155F291A" w:rsidR="003C3FB6" w:rsidRPr="00B9577A" w:rsidRDefault="003C3FB6" w:rsidP="00CD7102">
      <w:pPr>
        <w:tabs>
          <w:tab w:val="left" w:pos="4140"/>
        </w:tabs>
        <w:autoSpaceDE w:val="0"/>
        <w:autoSpaceDN w:val="0"/>
        <w:spacing w:line="380" w:lineRule="exact"/>
        <w:rPr>
          <w:rFonts w:cs="Arial"/>
          <w:b/>
          <w:bCs/>
          <w:sz w:val="22"/>
          <w:szCs w:val="22"/>
        </w:rPr>
      </w:pPr>
      <w:r w:rsidRPr="00B9577A">
        <w:rPr>
          <w:rFonts w:cs="Arial"/>
          <w:b/>
          <w:bCs/>
          <w:sz w:val="22"/>
          <w:szCs w:val="22"/>
        </w:rPr>
        <w:t xml:space="preserve">For the </w:t>
      </w:r>
      <w:r w:rsidR="00A957E8" w:rsidRPr="00B9577A">
        <w:rPr>
          <w:rFonts w:cs="Arial"/>
          <w:b/>
          <w:bCs/>
          <w:sz w:val="22"/>
          <w:szCs w:val="22"/>
        </w:rPr>
        <w:t>three-month</w:t>
      </w:r>
      <w:r w:rsidR="00981992" w:rsidRPr="00B9577A">
        <w:rPr>
          <w:rFonts w:cs="Arial"/>
          <w:b/>
          <w:bCs/>
          <w:sz w:val="22"/>
          <w:szCs w:val="22"/>
        </w:rPr>
        <w:t xml:space="preserve"> and six-month </w:t>
      </w:r>
      <w:r w:rsidR="0093741F" w:rsidRPr="00B9577A">
        <w:rPr>
          <w:rFonts w:cs="Arial"/>
          <w:b/>
          <w:bCs/>
          <w:sz w:val="22"/>
          <w:szCs w:val="22"/>
        </w:rPr>
        <w:t>period</w:t>
      </w:r>
      <w:r w:rsidR="00B9577A" w:rsidRPr="00B9577A">
        <w:rPr>
          <w:rFonts w:cs="Arial"/>
          <w:b/>
          <w:bCs/>
          <w:sz w:val="22"/>
          <w:szCs w:val="22"/>
        </w:rPr>
        <w:t>s</w:t>
      </w:r>
      <w:r w:rsidR="0093741F" w:rsidRPr="00B9577A">
        <w:rPr>
          <w:rFonts w:cs="Arial"/>
          <w:b/>
          <w:bCs/>
          <w:sz w:val="22"/>
          <w:szCs w:val="22"/>
        </w:rPr>
        <w:t xml:space="preserve"> ended </w:t>
      </w:r>
      <w:r w:rsidR="00981992" w:rsidRPr="00B9577A">
        <w:rPr>
          <w:rFonts w:cs="Arial"/>
          <w:b/>
          <w:bCs/>
          <w:sz w:val="22"/>
          <w:szCs w:val="22"/>
        </w:rPr>
        <w:t>30 June</w:t>
      </w:r>
      <w:r w:rsidR="002D72C8" w:rsidRPr="00B9577A">
        <w:rPr>
          <w:rFonts w:cs="Arial"/>
          <w:b/>
          <w:bCs/>
          <w:sz w:val="22"/>
          <w:szCs w:val="22"/>
        </w:rPr>
        <w:t xml:space="preserve"> 2026</w:t>
      </w:r>
    </w:p>
    <w:p w14:paraId="385ADFE9" w14:textId="77777777" w:rsidR="0036305D" w:rsidRPr="00B9577A" w:rsidRDefault="0036305D" w:rsidP="00CD7102">
      <w:pPr>
        <w:pStyle w:val="TOCHeading"/>
        <w:tabs>
          <w:tab w:val="left" w:pos="720"/>
          <w:tab w:val="right" w:pos="9540"/>
        </w:tabs>
        <w:spacing w:after="240" w:line="380" w:lineRule="exact"/>
        <w:rPr>
          <w:rFonts w:ascii="Arial" w:hAnsi="Arial" w:cs="Arial"/>
          <w:sz w:val="22"/>
          <w:szCs w:val="22"/>
        </w:rPr>
      </w:pPr>
      <w:r w:rsidRPr="00B9577A">
        <w:rPr>
          <w:rFonts w:ascii="Arial" w:hAnsi="Arial" w:cs="Arial"/>
          <w:sz w:val="22"/>
          <w:szCs w:val="22"/>
        </w:rPr>
        <w:t xml:space="preserve">Note </w:t>
      </w:r>
      <w:r w:rsidRPr="00B9577A">
        <w:rPr>
          <w:rFonts w:ascii="Arial" w:hAnsi="Arial" w:cs="Arial"/>
          <w:sz w:val="22"/>
          <w:szCs w:val="22"/>
        </w:rPr>
        <w:tab/>
        <w:t xml:space="preserve">Contents </w:t>
      </w:r>
      <w:r w:rsidRPr="00B9577A">
        <w:rPr>
          <w:rFonts w:ascii="Arial" w:hAnsi="Arial" w:cs="Arial"/>
          <w:sz w:val="22"/>
          <w:szCs w:val="22"/>
        </w:rPr>
        <w:tab/>
        <w:t>Page</w:t>
      </w:r>
    </w:p>
    <w:p w14:paraId="00C29BEC" w14:textId="2CD69086" w:rsidR="00776362" w:rsidRPr="00776362" w:rsidRDefault="00892C74" w:rsidP="00776362">
      <w:pPr>
        <w:pStyle w:val="TOC1"/>
        <w:tabs>
          <w:tab w:val="left" w:pos="720"/>
          <w:tab w:val="right" w:leader="dot" w:pos="9523"/>
        </w:tabs>
        <w:spacing w:before="0" w:after="0" w:line="380" w:lineRule="exact"/>
        <w:ind w:left="720" w:hanging="720"/>
        <w:rPr>
          <w:rFonts w:ascii="Arial" w:eastAsiaTheme="minorEastAsia" w:hAnsi="Arial" w:cs="Arial"/>
          <w:b w:val="0"/>
          <w:bCs w:val="0"/>
          <w:noProof/>
          <w:kern w:val="2"/>
          <w:sz w:val="22"/>
          <w:szCs w:val="22"/>
          <w14:ligatures w14:val="standardContextual"/>
        </w:rPr>
      </w:pPr>
      <w:r w:rsidRPr="00776362">
        <w:rPr>
          <w:rStyle w:val="Hyperlink"/>
          <w:rFonts w:ascii="Arial" w:hAnsi="Arial" w:cs="Arial"/>
          <w:b w:val="0"/>
          <w:bCs w:val="0"/>
          <w:noProof/>
          <w:sz w:val="22"/>
          <w:szCs w:val="22"/>
        </w:rPr>
        <w:fldChar w:fldCharType="begin"/>
      </w:r>
      <w:r w:rsidRPr="00776362">
        <w:rPr>
          <w:rStyle w:val="Hyperlink"/>
          <w:rFonts w:ascii="Arial" w:hAnsi="Arial" w:cs="Arial"/>
          <w:b w:val="0"/>
          <w:bCs w:val="0"/>
          <w:noProof/>
          <w:sz w:val="22"/>
          <w:szCs w:val="22"/>
        </w:rPr>
        <w:instrText xml:space="preserve"> TOC \o "1-3" \h \z \u </w:instrText>
      </w:r>
      <w:r w:rsidRPr="00776362">
        <w:rPr>
          <w:rStyle w:val="Hyperlink"/>
          <w:rFonts w:ascii="Arial" w:hAnsi="Arial" w:cs="Arial"/>
          <w:b w:val="0"/>
          <w:bCs w:val="0"/>
          <w:noProof/>
          <w:sz w:val="22"/>
          <w:szCs w:val="22"/>
        </w:rPr>
        <w:fldChar w:fldCharType="separate"/>
      </w:r>
      <w:hyperlink w:anchor="_Toc236921990" w:history="1">
        <w:r w:rsidR="00776362" w:rsidRPr="00776362">
          <w:rPr>
            <w:rStyle w:val="Hyperlink"/>
            <w:rFonts w:ascii="Arial" w:hAnsi="Arial" w:cs="Arial"/>
            <w:b w:val="0"/>
            <w:bCs w:val="0"/>
            <w:noProof/>
            <w:sz w:val="22"/>
            <w:szCs w:val="22"/>
          </w:rPr>
          <w:t>1.</w:t>
        </w:r>
        <w:r w:rsidR="00776362" w:rsidRPr="00776362">
          <w:rPr>
            <w:rFonts w:ascii="Arial" w:eastAsiaTheme="minorEastAsia" w:hAnsi="Arial" w:cs="Arial"/>
            <w:b w:val="0"/>
            <w:bCs w:val="0"/>
            <w:noProof/>
            <w:kern w:val="2"/>
            <w:sz w:val="22"/>
            <w:szCs w:val="22"/>
            <w14:ligatures w14:val="standardContextual"/>
          </w:rPr>
          <w:tab/>
        </w:r>
        <w:r w:rsidR="00776362" w:rsidRPr="00776362">
          <w:rPr>
            <w:rStyle w:val="Hyperlink"/>
            <w:rFonts w:ascii="Arial" w:hAnsi="Arial" w:cs="Arial"/>
            <w:b w:val="0"/>
            <w:bCs w:val="0"/>
            <w:noProof/>
            <w:sz w:val="22"/>
            <w:szCs w:val="22"/>
          </w:rPr>
          <w:t>General information</w:t>
        </w:r>
        <w:r w:rsidR="00776362" w:rsidRPr="00776362">
          <w:rPr>
            <w:rFonts w:ascii="Arial" w:hAnsi="Arial" w:cs="Arial"/>
            <w:b w:val="0"/>
            <w:bCs w:val="0"/>
            <w:noProof/>
            <w:webHidden/>
            <w:sz w:val="22"/>
            <w:szCs w:val="22"/>
          </w:rPr>
          <w:tab/>
        </w:r>
        <w:r w:rsidR="00776362" w:rsidRPr="00776362">
          <w:rPr>
            <w:rFonts w:ascii="Arial" w:hAnsi="Arial" w:cs="Arial"/>
            <w:b w:val="0"/>
            <w:bCs w:val="0"/>
            <w:noProof/>
            <w:webHidden/>
            <w:sz w:val="22"/>
            <w:szCs w:val="22"/>
          </w:rPr>
          <w:fldChar w:fldCharType="begin"/>
        </w:r>
        <w:r w:rsidR="00776362" w:rsidRPr="00776362">
          <w:rPr>
            <w:rFonts w:ascii="Arial" w:hAnsi="Arial" w:cs="Arial"/>
            <w:b w:val="0"/>
            <w:bCs w:val="0"/>
            <w:noProof/>
            <w:webHidden/>
            <w:sz w:val="22"/>
            <w:szCs w:val="22"/>
          </w:rPr>
          <w:instrText xml:space="preserve"> PAGEREF _Toc236921990 \h </w:instrText>
        </w:r>
        <w:r w:rsidR="00776362" w:rsidRPr="00776362">
          <w:rPr>
            <w:rFonts w:ascii="Arial" w:hAnsi="Arial" w:cs="Arial"/>
            <w:b w:val="0"/>
            <w:bCs w:val="0"/>
            <w:noProof/>
            <w:webHidden/>
            <w:sz w:val="22"/>
            <w:szCs w:val="22"/>
          </w:rPr>
        </w:r>
        <w:r w:rsidR="00776362" w:rsidRPr="00776362">
          <w:rPr>
            <w:rFonts w:ascii="Arial" w:hAnsi="Arial" w:cs="Arial"/>
            <w:b w:val="0"/>
            <w:bCs w:val="0"/>
            <w:noProof/>
            <w:webHidden/>
            <w:sz w:val="22"/>
            <w:szCs w:val="22"/>
          </w:rPr>
          <w:fldChar w:fldCharType="separate"/>
        </w:r>
        <w:r w:rsidR="00BC09AC">
          <w:rPr>
            <w:rFonts w:ascii="Arial" w:hAnsi="Arial" w:cs="Arial"/>
            <w:b w:val="0"/>
            <w:bCs w:val="0"/>
            <w:noProof/>
            <w:webHidden/>
            <w:sz w:val="22"/>
            <w:szCs w:val="22"/>
          </w:rPr>
          <w:t>1</w:t>
        </w:r>
        <w:r w:rsidR="00776362" w:rsidRPr="00776362">
          <w:rPr>
            <w:rFonts w:ascii="Arial" w:hAnsi="Arial" w:cs="Arial"/>
            <w:b w:val="0"/>
            <w:bCs w:val="0"/>
            <w:noProof/>
            <w:webHidden/>
            <w:sz w:val="22"/>
            <w:szCs w:val="22"/>
          </w:rPr>
          <w:fldChar w:fldCharType="end"/>
        </w:r>
      </w:hyperlink>
    </w:p>
    <w:p w14:paraId="44E44B61" w14:textId="775979A0" w:rsidR="00776362" w:rsidRPr="00776362" w:rsidRDefault="00776362" w:rsidP="00776362">
      <w:pPr>
        <w:pStyle w:val="TOC1"/>
        <w:tabs>
          <w:tab w:val="left" w:pos="720"/>
          <w:tab w:val="right" w:leader="dot" w:pos="9523"/>
        </w:tabs>
        <w:spacing w:before="0" w:after="0" w:line="380" w:lineRule="exact"/>
        <w:ind w:left="720" w:hanging="720"/>
        <w:rPr>
          <w:rFonts w:ascii="Arial" w:eastAsiaTheme="minorEastAsia" w:hAnsi="Arial" w:cs="Arial"/>
          <w:b w:val="0"/>
          <w:bCs w:val="0"/>
          <w:noProof/>
          <w:kern w:val="2"/>
          <w:sz w:val="22"/>
          <w:szCs w:val="22"/>
          <w14:ligatures w14:val="standardContextual"/>
        </w:rPr>
      </w:pPr>
      <w:hyperlink w:anchor="_Toc236921991" w:history="1">
        <w:r w:rsidRPr="00776362">
          <w:rPr>
            <w:rStyle w:val="Hyperlink"/>
            <w:rFonts w:ascii="Arial" w:hAnsi="Arial" w:cs="Arial"/>
            <w:b w:val="0"/>
            <w:bCs w:val="0"/>
            <w:noProof/>
            <w:sz w:val="22"/>
            <w:szCs w:val="22"/>
          </w:rPr>
          <w:t>2.</w:t>
        </w:r>
        <w:r w:rsidRPr="00776362">
          <w:rPr>
            <w:rFonts w:ascii="Arial" w:eastAsiaTheme="minorEastAsia" w:hAnsi="Arial" w:cs="Arial"/>
            <w:b w:val="0"/>
            <w:bCs w:val="0"/>
            <w:noProof/>
            <w:kern w:val="2"/>
            <w:sz w:val="22"/>
            <w:szCs w:val="22"/>
            <w14:ligatures w14:val="standardContextual"/>
          </w:rPr>
          <w:tab/>
        </w:r>
        <w:r w:rsidRPr="00776362">
          <w:rPr>
            <w:rStyle w:val="Hyperlink"/>
            <w:rFonts w:ascii="Arial" w:hAnsi="Arial" w:cs="Arial"/>
            <w:b w:val="0"/>
            <w:bCs w:val="0"/>
            <w:noProof/>
            <w:sz w:val="22"/>
            <w:szCs w:val="22"/>
          </w:rPr>
          <w:t>Basis of preparation of the financial statements</w:t>
        </w:r>
        <w:r w:rsidRPr="00776362">
          <w:rPr>
            <w:rFonts w:ascii="Arial" w:hAnsi="Arial" w:cs="Arial"/>
            <w:b w:val="0"/>
            <w:bCs w:val="0"/>
            <w:noProof/>
            <w:webHidden/>
            <w:sz w:val="22"/>
            <w:szCs w:val="22"/>
          </w:rPr>
          <w:tab/>
        </w:r>
        <w:r w:rsidRPr="00776362">
          <w:rPr>
            <w:rFonts w:ascii="Arial" w:hAnsi="Arial" w:cs="Arial"/>
            <w:b w:val="0"/>
            <w:bCs w:val="0"/>
            <w:noProof/>
            <w:webHidden/>
            <w:sz w:val="22"/>
            <w:szCs w:val="22"/>
          </w:rPr>
          <w:fldChar w:fldCharType="begin"/>
        </w:r>
        <w:r w:rsidRPr="00776362">
          <w:rPr>
            <w:rFonts w:ascii="Arial" w:hAnsi="Arial" w:cs="Arial"/>
            <w:b w:val="0"/>
            <w:bCs w:val="0"/>
            <w:noProof/>
            <w:webHidden/>
            <w:sz w:val="22"/>
            <w:szCs w:val="22"/>
          </w:rPr>
          <w:instrText xml:space="preserve"> PAGEREF _Toc236921991 \h </w:instrText>
        </w:r>
        <w:r w:rsidRPr="00776362">
          <w:rPr>
            <w:rFonts w:ascii="Arial" w:hAnsi="Arial" w:cs="Arial"/>
            <w:b w:val="0"/>
            <w:bCs w:val="0"/>
            <w:noProof/>
            <w:webHidden/>
            <w:sz w:val="22"/>
            <w:szCs w:val="22"/>
          </w:rPr>
        </w:r>
        <w:r w:rsidRPr="00776362">
          <w:rPr>
            <w:rFonts w:ascii="Arial" w:hAnsi="Arial" w:cs="Arial"/>
            <w:b w:val="0"/>
            <w:bCs w:val="0"/>
            <w:noProof/>
            <w:webHidden/>
            <w:sz w:val="22"/>
            <w:szCs w:val="22"/>
          </w:rPr>
          <w:fldChar w:fldCharType="separate"/>
        </w:r>
        <w:r w:rsidR="00BC09AC">
          <w:rPr>
            <w:rFonts w:ascii="Arial" w:hAnsi="Arial" w:cs="Arial"/>
            <w:b w:val="0"/>
            <w:bCs w:val="0"/>
            <w:noProof/>
            <w:webHidden/>
            <w:sz w:val="22"/>
            <w:szCs w:val="22"/>
          </w:rPr>
          <w:t>1</w:t>
        </w:r>
        <w:r w:rsidRPr="00776362">
          <w:rPr>
            <w:rFonts w:ascii="Arial" w:hAnsi="Arial" w:cs="Arial"/>
            <w:b w:val="0"/>
            <w:bCs w:val="0"/>
            <w:noProof/>
            <w:webHidden/>
            <w:sz w:val="22"/>
            <w:szCs w:val="22"/>
          </w:rPr>
          <w:fldChar w:fldCharType="end"/>
        </w:r>
      </w:hyperlink>
    </w:p>
    <w:p w14:paraId="052CAD3F" w14:textId="7BBB4368" w:rsidR="00776362" w:rsidRPr="00776362" w:rsidRDefault="00776362" w:rsidP="00776362">
      <w:pPr>
        <w:pStyle w:val="TOC1"/>
        <w:tabs>
          <w:tab w:val="left" w:pos="720"/>
          <w:tab w:val="right" w:leader="dot" w:pos="9523"/>
        </w:tabs>
        <w:spacing w:before="0" w:after="0" w:line="380" w:lineRule="exact"/>
        <w:ind w:left="720" w:hanging="720"/>
        <w:rPr>
          <w:rFonts w:ascii="Arial" w:eastAsiaTheme="minorEastAsia" w:hAnsi="Arial" w:cs="Arial"/>
          <w:b w:val="0"/>
          <w:bCs w:val="0"/>
          <w:noProof/>
          <w:kern w:val="2"/>
          <w:sz w:val="22"/>
          <w:szCs w:val="22"/>
          <w14:ligatures w14:val="standardContextual"/>
        </w:rPr>
      </w:pPr>
      <w:hyperlink w:anchor="_Toc236921992" w:history="1">
        <w:r w:rsidRPr="00776362">
          <w:rPr>
            <w:rStyle w:val="Hyperlink"/>
            <w:rFonts w:ascii="Arial" w:hAnsi="Arial" w:cs="Arial"/>
            <w:b w:val="0"/>
            <w:bCs w:val="0"/>
            <w:noProof/>
            <w:sz w:val="22"/>
            <w:szCs w:val="22"/>
          </w:rPr>
          <w:t>3.</w:t>
        </w:r>
        <w:r w:rsidRPr="00776362">
          <w:rPr>
            <w:rFonts w:ascii="Arial" w:eastAsiaTheme="minorEastAsia" w:hAnsi="Arial" w:cs="Arial"/>
            <w:b w:val="0"/>
            <w:bCs w:val="0"/>
            <w:noProof/>
            <w:kern w:val="2"/>
            <w:sz w:val="22"/>
            <w:szCs w:val="22"/>
            <w14:ligatures w14:val="standardContextual"/>
          </w:rPr>
          <w:tab/>
        </w:r>
        <w:r w:rsidRPr="00776362">
          <w:rPr>
            <w:rStyle w:val="Hyperlink"/>
            <w:rFonts w:ascii="Arial" w:hAnsi="Arial" w:cs="Arial"/>
            <w:b w:val="0"/>
            <w:bCs w:val="0"/>
            <w:noProof/>
            <w:sz w:val="22"/>
            <w:szCs w:val="22"/>
          </w:rPr>
          <w:t>Supplementary disclosures of cash flows information</w:t>
        </w:r>
        <w:r w:rsidRPr="00776362">
          <w:rPr>
            <w:rFonts w:ascii="Arial" w:hAnsi="Arial" w:cs="Arial"/>
            <w:b w:val="0"/>
            <w:bCs w:val="0"/>
            <w:noProof/>
            <w:webHidden/>
            <w:sz w:val="22"/>
            <w:szCs w:val="22"/>
          </w:rPr>
          <w:tab/>
        </w:r>
        <w:r w:rsidRPr="00776362">
          <w:rPr>
            <w:rFonts w:ascii="Arial" w:hAnsi="Arial" w:cs="Arial"/>
            <w:b w:val="0"/>
            <w:bCs w:val="0"/>
            <w:noProof/>
            <w:webHidden/>
            <w:sz w:val="22"/>
            <w:szCs w:val="22"/>
          </w:rPr>
          <w:fldChar w:fldCharType="begin"/>
        </w:r>
        <w:r w:rsidRPr="00776362">
          <w:rPr>
            <w:rFonts w:ascii="Arial" w:hAnsi="Arial" w:cs="Arial"/>
            <w:b w:val="0"/>
            <w:bCs w:val="0"/>
            <w:noProof/>
            <w:webHidden/>
            <w:sz w:val="22"/>
            <w:szCs w:val="22"/>
          </w:rPr>
          <w:instrText xml:space="preserve"> PAGEREF _Toc236921992 \h </w:instrText>
        </w:r>
        <w:r w:rsidRPr="00776362">
          <w:rPr>
            <w:rFonts w:ascii="Arial" w:hAnsi="Arial" w:cs="Arial"/>
            <w:b w:val="0"/>
            <w:bCs w:val="0"/>
            <w:noProof/>
            <w:webHidden/>
            <w:sz w:val="22"/>
            <w:szCs w:val="22"/>
          </w:rPr>
        </w:r>
        <w:r w:rsidRPr="00776362">
          <w:rPr>
            <w:rFonts w:ascii="Arial" w:hAnsi="Arial" w:cs="Arial"/>
            <w:b w:val="0"/>
            <w:bCs w:val="0"/>
            <w:noProof/>
            <w:webHidden/>
            <w:sz w:val="22"/>
            <w:szCs w:val="22"/>
          </w:rPr>
          <w:fldChar w:fldCharType="separate"/>
        </w:r>
        <w:r w:rsidR="00BC09AC">
          <w:rPr>
            <w:rFonts w:ascii="Arial" w:hAnsi="Arial" w:cs="Arial"/>
            <w:b w:val="0"/>
            <w:bCs w:val="0"/>
            <w:noProof/>
            <w:webHidden/>
            <w:sz w:val="22"/>
            <w:szCs w:val="22"/>
          </w:rPr>
          <w:t>3</w:t>
        </w:r>
        <w:r w:rsidRPr="00776362">
          <w:rPr>
            <w:rFonts w:ascii="Arial" w:hAnsi="Arial" w:cs="Arial"/>
            <w:b w:val="0"/>
            <w:bCs w:val="0"/>
            <w:noProof/>
            <w:webHidden/>
            <w:sz w:val="22"/>
            <w:szCs w:val="22"/>
          </w:rPr>
          <w:fldChar w:fldCharType="end"/>
        </w:r>
      </w:hyperlink>
    </w:p>
    <w:p w14:paraId="1DFF0322" w14:textId="12B91955" w:rsidR="00776362" w:rsidRPr="00776362" w:rsidRDefault="00776362" w:rsidP="00776362">
      <w:pPr>
        <w:pStyle w:val="TOC1"/>
        <w:tabs>
          <w:tab w:val="left" w:pos="720"/>
          <w:tab w:val="right" w:leader="dot" w:pos="9523"/>
        </w:tabs>
        <w:spacing w:before="0" w:after="0" w:line="380" w:lineRule="exact"/>
        <w:ind w:left="720" w:hanging="720"/>
        <w:rPr>
          <w:rFonts w:ascii="Arial" w:eastAsiaTheme="minorEastAsia" w:hAnsi="Arial" w:cs="Arial"/>
          <w:b w:val="0"/>
          <w:bCs w:val="0"/>
          <w:noProof/>
          <w:kern w:val="2"/>
          <w:sz w:val="22"/>
          <w:szCs w:val="22"/>
          <w14:ligatures w14:val="standardContextual"/>
        </w:rPr>
      </w:pPr>
      <w:hyperlink w:anchor="_Toc236921993" w:history="1">
        <w:r w:rsidRPr="00776362">
          <w:rPr>
            <w:rStyle w:val="Hyperlink"/>
            <w:rFonts w:ascii="Arial" w:hAnsi="Arial" w:cs="Arial"/>
            <w:b w:val="0"/>
            <w:bCs w:val="0"/>
            <w:noProof/>
            <w:sz w:val="22"/>
            <w:szCs w:val="22"/>
          </w:rPr>
          <w:t>4.</w:t>
        </w:r>
        <w:r w:rsidRPr="00776362">
          <w:rPr>
            <w:rFonts w:ascii="Arial" w:eastAsiaTheme="minorEastAsia" w:hAnsi="Arial" w:cs="Arial"/>
            <w:b w:val="0"/>
            <w:bCs w:val="0"/>
            <w:noProof/>
            <w:kern w:val="2"/>
            <w:sz w:val="22"/>
            <w:szCs w:val="22"/>
            <w14:ligatures w14:val="standardContextual"/>
          </w:rPr>
          <w:tab/>
        </w:r>
        <w:r w:rsidRPr="00776362">
          <w:rPr>
            <w:rStyle w:val="Hyperlink"/>
            <w:rFonts w:ascii="Arial" w:hAnsi="Arial" w:cs="Arial"/>
            <w:b w:val="0"/>
            <w:bCs w:val="0"/>
            <w:noProof/>
            <w:sz w:val="22"/>
            <w:szCs w:val="22"/>
          </w:rPr>
          <w:t>Loans to customers and accrued interest receivables, net</w:t>
        </w:r>
        <w:r w:rsidRPr="00776362">
          <w:rPr>
            <w:rFonts w:ascii="Arial" w:hAnsi="Arial" w:cs="Arial"/>
            <w:b w:val="0"/>
            <w:bCs w:val="0"/>
            <w:noProof/>
            <w:webHidden/>
            <w:sz w:val="22"/>
            <w:szCs w:val="22"/>
          </w:rPr>
          <w:tab/>
        </w:r>
        <w:r w:rsidRPr="00776362">
          <w:rPr>
            <w:rFonts w:ascii="Arial" w:hAnsi="Arial" w:cs="Arial"/>
            <w:b w:val="0"/>
            <w:bCs w:val="0"/>
            <w:noProof/>
            <w:webHidden/>
            <w:sz w:val="22"/>
            <w:szCs w:val="22"/>
          </w:rPr>
          <w:fldChar w:fldCharType="begin"/>
        </w:r>
        <w:r w:rsidRPr="00776362">
          <w:rPr>
            <w:rFonts w:ascii="Arial" w:hAnsi="Arial" w:cs="Arial"/>
            <w:b w:val="0"/>
            <w:bCs w:val="0"/>
            <w:noProof/>
            <w:webHidden/>
            <w:sz w:val="22"/>
            <w:szCs w:val="22"/>
          </w:rPr>
          <w:instrText xml:space="preserve"> PAGEREF _Toc236921993 \h </w:instrText>
        </w:r>
        <w:r w:rsidRPr="00776362">
          <w:rPr>
            <w:rFonts w:ascii="Arial" w:hAnsi="Arial" w:cs="Arial"/>
            <w:b w:val="0"/>
            <w:bCs w:val="0"/>
            <w:noProof/>
            <w:webHidden/>
            <w:sz w:val="22"/>
            <w:szCs w:val="22"/>
          </w:rPr>
        </w:r>
        <w:r w:rsidRPr="00776362">
          <w:rPr>
            <w:rFonts w:ascii="Arial" w:hAnsi="Arial" w:cs="Arial"/>
            <w:b w:val="0"/>
            <w:bCs w:val="0"/>
            <w:noProof/>
            <w:webHidden/>
            <w:sz w:val="22"/>
            <w:szCs w:val="22"/>
          </w:rPr>
          <w:fldChar w:fldCharType="separate"/>
        </w:r>
        <w:r w:rsidR="00BC09AC">
          <w:rPr>
            <w:rFonts w:ascii="Arial" w:hAnsi="Arial" w:cs="Arial"/>
            <w:b w:val="0"/>
            <w:bCs w:val="0"/>
            <w:noProof/>
            <w:webHidden/>
            <w:sz w:val="22"/>
            <w:szCs w:val="22"/>
          </w:rPr>
          <w:t>6</w:t>
        </w:r>
        <w:r w:rsidRPr="00776362">
          <w:rPr>
            <w:rFonts w:ascii="Arial" w:hAnsi="Arial" w:cs="Arial"/>
            <w:b w:val="0"/>
            <w:bCs w:val="0"/>
            <w:noProof/>
            <w:webHidden/>
            <w:sz w:val="22"/>
            <w:szCs w:val="22"/>
          </w:rPr>
          <w:fldChar w:fldCharType="end"/>
        </w:r>
      </w:hyperlink>
    </w:p>
    <w:p w14:paraId="5B28007F" w14:textId="3EE3C1A6" w:rsidR="00776362" w:rsidRPr="00776362" w:rsidRDefault="00776362" w:rsidP="00776362">
      <w:pPr>
        <w:pStyle w:val="TOC1"/>
        <w:tabs>
          <w:tab w:val="left" w:pos="720"/>
          <w:tab w:val="right" w:leader="dot" w:pos="9523"/>
        </w:tabs>
        <w:spacing w:before="0" w:after="0" w:line="380" w:lineRule="exact"/>
        <w:ind w:left="720" w:hanging="720"/>
        <w:rPr>
          <w:rFonts w:ascii="Arial" w:eastAsiaTheme="minorEastAsia" w:hAnsi="Arial" w:cs="Arial"/>
          <w:b w:val="0"/>
          <w:bCs w:val="0"/>
          <w:noProof/>
          <w:kern w:val="2"/>
          <w:sz w:val="22"/>
          <w:szCs w:val="22"/>
          <w14:ligatures w14:val="standardContextual"/>
        </w:rPr>
      </w:pPr>
      <w:hyperlink w:anchor="_Toc236921994" w:history="1">
        <w:r w:rsidRPr="00776362">
          <w:rPr>
            <w:rStyle w:val="Hyperlink"/>
            <w:rFonts w:ascii="Arial" w:hAnsi="Arial" w:cs="Arial"/>
            <w:b w:val="0"/>
            <w:bCs w:val="0"/>
            <w:noProof/>
            <w:sz w:val="22"/>
            <w:szCs w:val="22"/>
          </w:rPr>
          <w:t>5.</w:t>
        </w:r>
        <w:r w:rsidRPr="00776362">
          <w:rPr>
            <w:rFonts w:ascii="Arial" w:eastAsiaTheme="minorEastAsia" w:hAnsi="Arial" w:cs="Arial"/>
            <w:b w:val="0"/>
            <w:bCs w:val="0"/>
            <w:noProof/>
            <w:kern w:val="2"/>
            <w:sz w:val="22"/>
            <w:szCs w:val="22"/>
            <w14:ligatures w14:val="standardContextual"/>
          </w:rPr>
          <w:tab/>
        </w:r>
        <w:r w:rsidRPr="00776362">
          <w:rPr>
            <w:rStyle w:val="Hyperlink"/>
            <w:rFonts w:ascii="Arial" w:hAnsi="Arial" w:cs="Arial"/>
            <w:b w:val="0"/>
            <w:bCs w:val="0"/>
            <w:noProof/>
            <w:sz w:val="22"/>
            <w:szCs w:val="22"/>
          </w:rPr>
          <w:t>Other financial assets</w:t>
        </w:r>
        <w:r w:rsidRPr="00776362">
          <w:rPr>
            <w:rFonts w:ascii="Arial" w:hAnsi="Arial" w:cs="Arial"/>
            <w:b w:val="0"/>
            <w:bCs w:val="0"/>
            <w:noProof/>
            <w:webHidden/>
            <w:sz w:val="22"/>
            <w:szCs w:val="22"/>
          </w:rPr>
          <w:tab/>
        </w:r>
        <w:r w:rsidRPr="00776362">
          <w:rPr>
            <w:rFonts w:ascii="Arial" w:hAnsi="Arial" w:cs="Arial"/>
            <w:b w:val="0"/>
            <w:bCs w:val="0"/>
            <w:noProof/>
            <w:webHidden/>
            <w:sz w:val="22"/>
            <w:szCs w:val="22"/>
          </w:rPr>
          <w:fldChar w:fldCharType="begin"/>
        </w:r>
        <w:r w:rsidRPr="00776362">
          <w:rPr>
            <w:rFonts w:ascii="Arial" w:hAnsi="Arial" w:cs="Arial"/>
            <w:b w:val="0"/>
            <w:bCs w:val="0"/>
            <w:noProof/>
            <w:webHidden/>
            <w:sz w:val="22"/>
            <w:szCs w:val="22"/>
          </w:rPr>
          <w:instrText xml:space="preserve"> PAGEREF _Toc236921994 \h </w:instrText>
        </w:r>
        <w:r w:rsidRPr="00776362">
          <w:rPr>
            <w:rFonts w:ascii="Arial" w:hAnsi="Arial" w:cs="Arial"/>
            <w:b w:val="0"/>
            <w:bCs w:val="0"/>
            <w:noProof/>
            <w:webHidden/>
            <w:sz w:val="22"/>
            <w:szCs w:val="22"/>
          </w:rPr>
        </w:r>
        <w:r w:rsidRPr="00776362">
          <w:rPr>
            <w:rFonts w:ascii="Arial" w:hAnsi="Arial" w:cs="Arial"/>
            <w:b w:val="0"/>
            <w:bCs w:val="0"/>
            <w:noProof/>
            <w:webHidden/>
            <w:sz w:val="22"/>
            <w:szCs w:val="22"/>
          </w:rPr>
          <w:fldChar w:fldCharType="separate"/>
        </w:r>
        <w:r w:rsidR="00BC09AC">
          <w:rPr>
            <w:rFonts w:ascii="Arial" w:hAnsi="Arial" w:cs="Arial"/>
            <w:b w:val="0"/>
            <w:bCs w:val="0"/>
            <w:noProof/>
            <w:webHidden/>
            <w:sz w:val="22"/>
            <w:szCs w:val="22"/>
          </w:rPr>
          <w:t>11</w:t>
        </w:r>
        <w:r w:rsidRPr="00776362">
          <w:rPr>
            <w:rFonts w:ascii="Arial" w:hAnsi="Arial" w:cs="Arial"/>
            <w:b w:val="0"/>
            <w:bCs w:val="0"/>
            <w:noProof/>
            <w:webHidden/>
            <w:sz w:val="22"/>
            <w:szCs w:val="22"/>
          </w:rPr>
          <w:fldChar w:fldCharType="end"/>
        </w:r>
      </w:hyperlink>
    </w:p>
    <w:p w14:paraId="28A7FD7A" w14:textId="16CC56F4" w:rsidR="00776362" w:rsidRPr="00776362" w:rsidRDefault="00776362" w:rsidP="00776362">
      <w:pPr>
        <w:pStyle w:val="TOC1"/>
        <w:tabs>
          <w:tab w:val="left" w:pos="720"/>
          <w:tab w:val="right" w:leader="dot" w:pos="9523"/>
        </w:tabs>
        <w:spacing w:before="0" w:after="0" w:line="380" w:lineRule="exact"/>
        <w:ind w:left="720" w:hanging="720"/>
        <w:rPr>
          <w:rFonts w:ascii="Arial" w:eastAsiaTheme="minorEastAsia" w:hAnsi="Arial" w:cs="Arial"/>
          <w:b w:val="0"/>
          <w:bCs w:val="0"/>
          <w:noProof/>
          <w:kern w:val="2"/>
          <w:sz w:val="22"/>
          <w:szCs w:val="22"/>
          <w14:ligatures w14:val="standardContextual"/>
        </w:rPr>
      </w:pPr>
      <w:hyperlink w:anchor="_Toc236921995" w:history="1">
        <w:r w:rsidRPr="00776362">
          <w:rPr>
            <w:rStyle w:val="Hyperlink"/>
            <w:rFonts w:ascii="Arial" w:hAnsi="Arial" w:cs="Arial"/>
            <w:b w:val="0"/>
            <w:bCs w:val="0"/>
            <w:noProof/>
            <w:sz w:val="22"/>
            <w:szCs w:val="22"/>
          </w:rPr>
          <w:t>6.</w:t>
        </w:r>
        <w:r w:rsidRPr="00776362">
          <w:rPr>
            <w:rFonts w:ascii="Arial" w:eastAsiaTheme="minorEastAsia" w:hAnsi="Arial" w:cs="Arial"/>
            <w:b w:val="0"/>
            <w:bCs w:val="0"/>
            <w:noProof/>
            <w:kern w:val="2"/>
            <w:sz w:val="22"/>
            <w:szCs w:val="22"/>
            <w14:ligatures w14:val="standardContextual"/>
          </w:rPr>
          <w:tab/>
        </w:r>
        <w:r w:rsidRPr="00776362">
          <w:rPr>
            <w:rStyle w:val="Hyperlink"/>
            <w:rFonts w:ascii="Arial" w:hAnsi="Arial" w:cs="Arial"/>
            <w:b w:val="0"/>
            <w:bCs w:val="0"/>
            <w:noProof/>
            <w:sz w:val="22"/>
            <w:szCs w:val="22"/>
          </w:rPr>
          <w:t>Investments in subsidiaries, net</w:t>
        </w:r>
        <w:r w:rsidRPr="00776362">
          <w:rPr>
            <w:rFonts w:ascii="Arial" w:hAnsi="Arial" w:cs="Arial"/>
            <w:b w:val="0"/>
            <w:bCs w:val="0"/>
            <w:noProof/>
            <w:webHidden/>
            <w:sz w:val="22"/>
            <w:szCs w:val="22"/>
          </w:rPr>
          <w:tab/>
        </w:r>
        <w:r w:rsidRPr="00776362">
          <w:rPr>
            <w:rFonts w:ascii="Arial" w:hAnsi="Arial" w:cs="Arial"/>
            <w:b w:val="0"/>
            <w:bCs w:val="0"/>
            <w:noProof/>
            <w:webHidden/>
            <w:sz w:val="22"/>
            <w:szCs w:val="22"/>
          </w:rPr>
          <w:fldChar w:fldCharType="begin"/>
        </w:r>
        <w:r w:rsidRPr="00776362">
          <w:rPr>
            <w:rFonts w:ascii="Arial" w:hAnsi="Arial" w:cs="Arial"/>
            <w:b w:val="0"/>
            <w:bCs w:val="0"/>
            <w:noProof/>
            <w:webHidden/>
            <w:sz w:val="22"/>
            <w:szCs w:val="22"/>
          </w:rPr>
          <w:instrText xml:space="preserve"> PAGEREF _Toc236921995 \h </w:instrText>
        </w:r>
        <w:r w:rsidRPr="00776362">
          <w:rPr>
            <w:rFonts w:ascii="Arial" w:hAnsi="Arial" w:cs="Arial"/>
            <w:b w:val="0"/>
            <w:bCs w:val="0"/>
            <w:noProof/>
            <w:webHidden/>
            <w:sz w:val="22"/>
            <w:szCs w:val="22"/>
          </w:rPr>
        </w:r>
        <w:r w:rsidRPr="00776362">
          <w:rPr>
            <w:rFonts w:ascii="Arial" w:hAnsi="Arial" w:cs="Arial"/>
            <w:b w:val="0"/>
            <w:bCs w:val="0"/>
            <w:noProof/>
            <w:webHidden/>
            <w:sz w:val="22"/>
            <w:szCs w:val="22"/>
          </w:rPr>
          <w:fldChar w:fldCharType="separate"/>
        </w:r>
        <w:r w:rsidR="00BC09AC">
          <w:rPr>
            <w:rFonts w:ascii="Arial" w:hAnsi="Arial" w:cs="Arial"/>
            <w:b w:val="0"/>
            <w:bCs w:val="0"/>
            <w:noProof/>
            <w:webHidden/>
            <w:sz w:val="22"/>
            <w:szCs w:val="22"/>
          </w:rPr>
          <w:t>12</w:t>
        </w:r>
        <w:r w:rsidRPr="00776362">
          <w:rPr>
            <w:rFonts w:ascii="Arial" w:hAnsi="Arial" w:cs="Arial"/>
            <w:b w:val="0"/>
            <w:bCs w:val="0"/>
            <w:noProof/>
            <w:webHidden/>
            <w:sz w:val="22"/>
            <w:szCs w:val="22"/>
          </w:rPr>
          <w:fldChar w:fldCharType="end"/>
        </w:r>
      </w:hyperlink>
    </w:p>
    <w:p w14:paraId="4FB3F607" w14:textId="381C2926" w:rsidR="00776362" w:rsidRPr="00776362" w:rsidRDefault="00776362" w:rsidP="00776362">
      <w:pPr>
        <w:pStyle w:val="TOC1"/>
        <w:tabs>
          <w:tab w:val="left" w:pos="720"/>
          <w:tab w:val="right" w:leader="dot" w:pos="9523"/>
        </w:tabs>
        <w:spacing w:before="0" w:after="0" w:line="380" w:lineRule="exact"/>
        <w:ind w:left="720" w:hanging="720"/>
        <w:rPr>
          <w:rFonts w:ascii="Arial" w:eastAsiaTheme="minorEastAsia" w:hAnsi="Arial" w:cs="Arial"/>
          <w:b w:val="0"/>
          <w:bCs w:val="0"/>
          <w:noProof/>
          <w:kern w:val="2"/>
          <w:sz w:val="22"/>
          <w:szCs w:val="22"/>
          <w14:ligatures w14:val="standardContextual"/>
        </w:rPr>
      </w:pPr>
      <w:hyperlink w:anchor="_Toc236921996" w:history="1">
        <w:r w:rsidRPr="00776362">
          <w:rPr>
            <w:rStyle w:val="Hyperlink"/>
            <w:rFonts w:ascii="Arial" w:hAnsi="Arial" w:cs="Arial"/>
            <w:b w:val="0"/>
            <w:bCs w:val="0"/>
            <w:noProof/>
            <w:sz w:val="22"/>
            <w:szCs w:val="22"/>
          </w:rPr>
          <w:t>7.</w:t>
        </w:r>
        <w:r w:rsidRPr="00776362">
          <w:rPr>
            <w:rFonts w:ascii="Arial" w:eastAsiaTheme="minorEastAsia" w:hAnsi="Arial" w:cs="Arial"/>
            <w:b w:val="0"/>
            <w:bCs w:val="0"/>
            <w:noProof/>
            <w:kern w:val="2"/>
            <w:sz w:val="22"/>
            <w:szCs w:val="22"/>
            <w14:ligatures w14:val="standardContextual"/>
          </w:rPr>
          <w:tab/>
        </w:r>
        <w:r w:rsidRPr="00776362">
          <w:rPr>
            <w:rStyle w:val="Hyperlink"/>
            <w:rFonts w:ascii="Arial" w:hAnsi="Arial" w:cs="Arial"/>
            <w:b w:val="0"/>
            <w:bCs w:val="0"/>
            <w:noProof/>
            <w:sz w:val="22"/>
            <w:szCs w:val="22"/>
          </w:rPr>
          <w:t>Deferred tax assets and income tax</w:t>
        </w:r>
        <w:r w:rsidRPr="00776362">
          <w:rPr>
            <w:rFonts w:ascii="Arial" w:hAnsi="Arial" w:cs="Arial"/>
            <w:b w:val="0"/>
            <w:bCs w:val="0"/>
            <w:noProof/>
            <w:webHidden/>
            <w:sz w:val="22"/>
            <w:szCs w:val="22"/>
          </w:rPr>
          <w:tab/>
        </w:r>
        <w:r w:rsidRPr="00776362">
          <w:rPr>
            <w:rFonts w:ascii="Arial" w:hAnsi="Arial" w:cs="Arial"/>
            <w:b w:val="0"/>
            <w:bCs w:val="0"/>
            <w:noProof/>
            <w:webHidden/>
            <w:sz w:val="22"/>
            <w:szCs w:val="22"/>
          </w:rPr>
          <w:fldChar w:fldCharType="begin"/>
        </w:r>
        <w:r w:rsidRPr="00776362">
          <w:rPr>
            <w:rFonts w:ascii="Arial" w:hAnsi="Arial" w:cs="Arial"/>
            <w:b w:val="0"/>
            <w:bCs w:val="0"/>
            <w:noProof/>
            <w:webHidden/>
            <w:sz w:val="22"/>
            <w:szCs w:val="22"/>
          </w:rPr>
          <w:instrText xml:space="preserve"> PAGEREF _Toc236921996 \h </w:instrText>
        </w:r>
        <w:r w:rsidRPr="00776362">
          <w:rPr>
            <w:rFonts w:ascii="Arial" w:hAnsi="Arial" w:cs="Arial"/>
            <w:b w:val="0"/>
            <w:bCs w:val="0"/>
            <w:noProof/>
            <w:webHidden/>
            <w:sz w:val="22"/>
            <w:szCs w:val="22"/>
          </w:rPr>
        </w:r>
        <w:r w:rsidRPr="00776362">
          <w:rPr>
            <w:rFonts w:ascii="Arial" w:hAnsi="Arial" w:cs="Arial"/>
            <w:b w:val="0"/>
            <w:bCs w:val="0"/>
            <w:noProof/>
            <w:webHidden/>
            <w:sz w:val="22"/>
            <w:szCs w:val="22"/>
          </w:rPr>
          <w:fldChar w:fldCharType="separate"/>
        </w:r>
        <w:r w:rsidR="00BC09AC">
          <w:rPr>
            <w:rFonts w:ascii="Arial" w:hAnsi="Arial" w:cs="Arial"/>
            <w:b w:val="0"/>
            <w:bCs w:val="0"/>
            <w:noProof/>
            <w:webHidden/>
            <w:sz w:val="22"/>
            <w:szCs w:val="22"/>
          </w:rPr>
          <w:t>12</w:t>
        </w:r>
        <w:r w:rsidRPr="00776362">
          <w:rPr>
            <w:rFonts w:ascii="Arial" w:hAnsi="Arial" w:cs="Arial"/>
            <w:b w:val="0"/>
            <w:bCs w:val="0"/>
            <w:noProof/>
            <w:webHidden/>
            <w:sz w:val="22"/>
            <w:szCs w:val="22"/>
          </w:rPr>
          <w:fldChar w:fldCharType="end"/>
        </w:r>
      </w:hyperlink>
    </w:p>
    <w:p w14:paraId="45F25A09" w14:textId="1FC8A86B" w:rsidR="00776362" w:rsidRPr="00776362" w:rsidRDefault="00776362" w:rsidP="00776362">
      <w:pPr>
        <w:pStyle w:val="TOC1"/>
        <w:tabs>
          <w:tab w:val="left" w:pos="720"/>
          <w:tab w:val="right" w:leader="dot" w:pos="9523"/>
        </w:tabs>
        <w:spacing w:before="0" w:after="0" w:line="380" w:lineRule="exact"/>
        <w:ind w:left="720" w:hanging="720"/>
        <w:rPr>
          <w:rFonts w:ascii="Arial" w:eastAsiaTheme="minorEastAsia" w:hAnsi="Arial" w:cs="Arial"/>
          <w:b w:val="0"/>
          <w:bCs w:val="0"/>
          <w:noProof/>
          <w:kern w:val="2"/>
          <w:sz w:val="22"/>
          <w:szCs w:val="22"/>
          <w14:ligatures w14:val="standardContextual"/>
        </w:rPr>
      </w:pPr>
      <w:hyperlink w:anchor="_Toc236921997" w:history="1">
        <w:r w:rsidRPr="00776362">
          <w:rPr>
            <w:rStyle w:val="Hyperlink"/>
            <w:rFonts w:ascii="Arial" w:hAnsi="Arial" w:cs="Arial"/>
            <w:b w:val="0"/>
            <w:bCs w:val="0"/>
            <w:noProof/>
            <w:sz w:val="22"/>
            <w:szCs w:val="22"/>
          </w:rPr>
          <w:t>8.</w:t>
        </w:r>
        <w:r w:rsidRPr="00776362">
          <w:rPr>
            <w:rFonts w:ascii="Arial" w:eastAsiaTheme="minorEastAsia" w:hAnsi="Arial" w:cs="Arial"/>
            <w:b w:val="0"/>
            <w:bCs w:val="0"/>
            <w:noProof/>
            <w:kern w:val="2"/>
            <w:sz w:val="22"/>
            <w:szCs w:val="22"/>
            <w14:ligatures w14:val="standardContextual"/>
          </w:rPr>
          <w:tab/>
        </w:r>
        <w:r w:rsidRPr="00776362">
          <w:rPr>
            <w:rStyle w:val="Hyperlink"/>
            <w:rFonts w:ascii="Arial" w:hAnsi="Arial" w:cs="Arial"/>
            <w:b w:val="0"/>
            <w:bCs w:val="0"/>
            <w:noProof/>
            <w:sz w:val="22"/>
            <w:szCs w:val="22"/>
          </w:rPr>
          <w:t>Borrowings</w:t>
        </w:r>
        <w:r w:rsidRPr="00776362">
          <w:rPr>
            <w:rFonts w:ascii="Arial" w:hAnsi="Arial" w:cs="Arial"/>
            <w:b w:val="0"/>
            <w:bCs w:val="0"/>
            <w:noProof/>
            <w:webHidden/>
            <w:sz w:val="22"/>
            <w:szCs w:val="22"/>
          </w:rPr>
          <w:tab/>
        </w:r>
        <w:r w:rsidRPr="00776362">
          <w:rPr>
            <w:rFonts w:ascii="Arial" w:hAnsi="Arial" w:cs="Arial"/>
            <w:b w:val="0"/>
            <w:bCs w:val="0"/>
            <w:noProof/>
            <w:webHidden/>
            <w:sz w:val="22"/>
            <w:szCs w:val="22"/>
          </w:rPr>
          <w:fldChar w:fldCharType="begin"/>
        </w:r>
        <w:r w:rsidRPr="00776362">
          <w:rPr>
            <w:rFonts w:ascii="Arial" w:hAnsi="Arial" w:cs="Arial"/>
            <w:b w:val="0"/>
            <w:bCs w:val="0"/>
            <w:noProof/>
            <w:webHidden/>
            <w:sz w:val="22"/>
            <w:szCs w:val="22"/>
          </w:rPr>
          <w:instrText xml:space="preserve"> PAGEREF _Toc236921997 \h </w:instrText>
        </w:r>
        <w:r w:rsidRPr="00776362">
          <w:rPr>
            <w:rFonts w:ascii="Arial" w:hAnsi="Arial" w:cs="Arial"/>
            <w:b w:val="0"/>
            <w:bCs w:val="0"/>
            <w:noProof/>
            <w:webHidden/>
            <w:sz w:val="22"/>
            <w:szCs w:val="22"/>
          </w:rPr>
        </w:r>
        <w:r w:rsidRPr="00776362">
          <w:rPr>
            <w:rFonts w:ascii="Arial" w:hAnsi="Arial" w:cs="Arial"/>
            <w:b w:val="0"/>
            <w:bCs w:val="0"/>
            <w:noProof/>
            <w:webHidden/>
            <w:sz w:val="22"/>
            <w:szCs w:val="22"/>
          </w:rPr>
          <w:fldChar w:fldCharType="separate"/>
        </w:r>
        <w:r w:rsidR="00BC09AC">
          <w:rPr>
            <w:rFonts w:ascii="Arial" w:hAnsi="Arial" w:cs="Arial"/>
            <w:b w:val="0"/>
            <w:bCs w:val="0"/>
            <w:noProof/>
            <w:webHidden/>
            <w:sz w:val="22"/>
            <w:szCs w:val="22"/>
          </w:rPr>
          <w:t>15</w:t>
        </w:r>
        <w:r w:rsidRPr="00776362">
          <w:rPr>
            <w:rFonts w:ascii="Arial" w:hAnsi="Arial" w:cs="Arial"/>
            <w:b w:val="0"/>
            <w:bCs w:val="0"/>
            <w:noProof/>
            <w:webHidden/>
            <w:sz w:val="22"/>
            <w:szCs w:val="22"/>
          </w:rPr>
          <w:fldChar w:fldCharType="end"/>
        </w:r>
      </w:hyperlink>
    </w:p>
    <w:p w14:paraId="7D74EFE5" w14:textId="2C9B52C0" w:rsidR="00776362" w:rsidRPr="00776362" w:rsidRDefault="00776362" w:rsidP="00776362">
      <w:pPr>
        <w:pStyle w:val="TOC1"/>
        <w:tabs>
          <w:tab w:val="left" w:pos="720"/>
          <w:tab w:val="right" w:leader="dot" w:pos="9523"/>
        </w:tabs>
        <w:spacing w:before="0" w:after="0" w:line="380" w:lineRule="exact"/>
        <w:ind w:left="720" w:hanging="720"/>
        <w:rPr>
          <w:rFonts w:ascii="Arial" w:eastAsiaTheme="minorEastAsia" w:hAnsi="Arial" w:cs="Arial"/>
          <w:b w:val="0"/>
          <w:bCs w:val="0"/>
          <w:noProof/>
          <w:kern w:val="2"/>
          <w:sz w:val="22"/>
          <w:szCs w:val="22"/>
          <w14:ligatures w14:val="standardContextual"/>
        </w:rPr>
      </w:pPr>
      <w:hyperlink w:anchor="_Toc236921998" w:history="1">
        <w:r w:rsidRPr="00776362">
          <w:rPr>
            <w:rStyle w:val="Hyperlink"/>
            <w:rFonts w:ascii="Arial" w:hAnsi="Arial" w:cs="Arial"/>
            <w:b w:val="0"/>
            <w:bCs w:val="0"/>
            <w:noProof/>
            <w:sz w:val="22"/>
            <w:szCs w:val="22"/>
          </w:rPr>
          <w:t>9.</w:t>
        </w:r>
        <w:r w:rsidRPr="00776362">
          <w:rPr>
            <w:rFonts w:ascii="Arial" w:eastAsiaTheme="minorEastAsia" w:hAnsi="Arial" w:cs="Arial"/>
            <w:b w:val="0"/>
            <w:bCs w:val="0"/>
            <w:noProof/>
            <w:kern w:val="2"/>
            <w:sz w:val="22"/>
            <w:szCs w:val="22"/>
            <w14:ligatures w14:val="standardContextual"/>
          </w:rPr>
          <w:tab/>
        </w:r>
        <w:r w:rsidRPr="00776362">
          <w:rPr>
            <w:rStyle w:val="Hyperlink"/>
            <w:rFonts w:ascii="Arial" w:hAnsi="Arial" w:cs="Arial"/>
            <w:b w:val="0"/>
            <w:bCs w:val="0"/>
            <w:noProof/>
            <w:sz w:val="22"/>
            <w:szCs w:val="22"/>
          </w:rPr>
          <w:t>Long-term debentures</w:t>
        </w:r>
        <w:r w:rsidRPr="00776362">
          <w:rPr>
            <w:rFonts w:ascii="Arial" w:hAnsi="Arial" w:cs="Arial"/>
            <w:b w:val="0"/>
            <w:bCs w:val="0"/>
            <w:noProof/>
            <w:webHidden/>
            <w:sz w:val="22"/>
            <w:szCs w:val="22"/>
          </w:rPr>
          <w:tab/>
        </w:r>
        <w:r w:rsidRPr="00776362">
          <w:rPr>
            <w:rFonts w:ascii="Arial" w:hAnsi="Arial" w:cs="Arial"/>
            <w:b w:val="0"/>
            <w:bCs w:val="0"/>
            <w:noProof/>
            <w:webHidden/>
            <w:sz w:val="22"/>
            <w:szCs w:val="22"/>
          </w:rPr>
          <w:fldChar w:fldCharType="begin"/>
        </w:r>
        <w:r w:rsidRPr="00776362">
          <w:rPr>
            <w:rFonts w:ascii="Arial" w:hAnsi="Arial" w:cs="Arial"/>
            <w:b w:val="0"/>
            <w:bCs w:val="0"/>
            <w:noProof/>
            <w:webHidden/>
            <w:sz w:val="22"/>
            <w:szCs w:val="22"/>
          </w:rPr>
          <w:instrText xml:space="preserve"> PAGEREF _Toc236921998 \h </w:instrText>
        </w:r>
        <w:r w:rsidRPr="00776362">
          <w:rPr>
            <w:rFonts w:ascii="Arial" w:hAnsi="Arial" w:cs="Arial"/>
            <w:b w:val="0"/>
            <w:bCs w:val="0"/>
            <w:noProof/>
            <w:webHidden/>
            <w:sz w:val="22"/>
            <w:szCs w:val="22"/>
          </w:rPr>
        </w:r>
        <w:r w:rsidRPr="00776362">
          <w:rPr>
            <w:rFonts w:ascii="Arial" w:hAnsi="Arial" w:cs="Arial"/>
            <w:b w:val="0"/>
            <w:bCs w:val="0"/>
            <w:noProof/>
            <w:webHidden/>
            <w:sz w:val="22"/>
            <w:szCs w:val="22"/>
          </w:rPr>
          <w:fldChar w:fldCharType="separate"/>
        </w:r>
        <w:r w:rsidR="00BC09AC">
          <w:rPr>
            <w:rFonts w:ascii="Arial" w:hAnsi="Arial" w:cs="Arial"/>
            <w:b w:val="0"/>
            <w:bCs w:val="0"/>
            <w:noProof/>
            <w:webHidden/>
            <w:sz w:val="22"/>
            <w:szCs w:val="22"/>
          </w:rPr>
          <w:t>15</w:t>
        </w:r>
        <w:r w:rsidRPr="00776362">
          <w:rPr>
            <w:rFonts w:ascii="Arial" w:hAnsi="Arial" w:cs="Arial"/>
            <w:b w:val="0"/>
            <w:bCs w:val="0"/>
            <w:noProof/>
            <w:webHidden/>
            <w:sz w:val="22"/>
            <w:szCs w:val="22"/>
          </w:rPr>
          <w:fldChar w:fldCharType="end"/>
        </w:r>
      </w:hyperlink>
    </w:p>
    <w:p w14:paraId="0A242239" w14:textId="04C169E5" w:rsidR="00776362" w:rsidRPr="00776362" w:rsidRDefault="00776362" w:rsidP="00776362">
      <w:pPr>
        <w:pStyle w:val="TOC1"/>
        <w:tabs>
          <w:tab w:val="left" w:pos="720"/>
          <w:tab w:val="right" w:leader="dot" w:pos="9523"/>
        </w:tabs>
        <w:spacing w:before="0" w:after="0" w:line="380" w:lineRule="exact"/>
        <w:ind w:left="720" w:hanging="720"/>
        <w:rPr>
          <w:rFonts w:ascii="Arial" w:eastAsiaTheme="minorEastAsia" w:hAnsi="Arial" w:cs="Arial"/>
          <w:b w:val="0"/>
          <w:bCs w:val="0"/>
          <w:noProof/>
          <w:kern w:val="2"/>
          <w:sz w:val="22"/>
          <w:szCs w:val="22"/>
          <w14:ligatures w14:val="standardContextual"/>
        </w:rPr>
      </w:pPr>
      <w:hyperlink w:anchor="_Toc236921999" w:history="1">
        <w:r w:rsidRPr="00776362">
          <w:rPr>
            <w:rStyle w:val="Hyperlink"/>
            <w:rFonts w:ascii="Arial" w:hAnsi="Arial" w:cs="Arial"/>
            <w:b w:val="0"/>
            <w:bCs w:val="0"/>
            <w:noProof/>
            <w:sz w:val="22"/>
            <w:szCs w:val="22"/>
          </w:rPr>
          <w:t>10.</w:t>
        </w:r>
        <w:r w:rsidRPr="00776362">
          <w:rPr>
            <w:rFonts w:ascii="Arial" w:eastAsiaTheme="minorEastAsia" w:hAnsi="Arial" w:cs="Arial"/>
            <w:b w:val="0"/>
            <w:bCs w:val="0"/>
            <w:noProof/>
            <w:kern w:val="2"/>
            <w:sz w:val="22"/>
            <w:szCs w:val="22"/>
            <w14:ligatures w14:val="standardContextual"/>
          </w:rPr>
          <w:tab/>
        </w:r>
        <w:r w:rsidRPr="00776362">
          <w:rPr>
            <w:rStyle w:val="Hyperlink"/>
            <w:rFonts w:ascii="Arial" w:hAnsi="Arial" w:cs="Arial"/>
            <w:b w:val="0"/>
            <w:bCs w:val="0"/>
            <w:noProof/>
            <w:sz w:val="22"/>
            <w:szCs w:val="22"/>
          </w:rPr>
          <w:t>Dividend</w:t>
        </w:r>
        <w:r w:rsidRPr="00776362">
          <w:rPr>
            <w:rFonts w:ascii="Arial" w:hAnsi="Arial" w:cs="Arial"/>
            <w:b w:val="0"/>
            <w:bCs w:val="0"/>
            <w:noProof/>
            <w:webHidden/>
            <w:sz w:val="22"/>
            <w:szCs w:val="22"/>
          </w:rPr>
          <w:tab/>
        </w:r>
        <w:r w:rsidRPr="00776362">
          <w:rPr>
            <w:rFonts w:ascii="Arial" w:hAnsi="Arial" w:cs="Arial"/>
            <w:b w:val="0"/>
            <w:bCs w:val="0"/>
            <w:noProof/>
            <w:webHidden/>
            <w:sz w:val="22"/>
            <w:szCs w:val="22"/>
          </w:rPr>
          <w:fldChar w:fldCharType="begin"/>
        </w:r>
        <w:r w:rsidRPr="00776362">
          <w:rPr>
            <w:rFonts w:ascii="Arial" w:hAnsi="Arial" w:cs="Arial"/>
            <w:b w:val="0"/>
            <w:bCs w:val="0"/>
            <w:noProof/>
            <w:webHidden/>
            <w:sz w:val="22"/>
            <w:szCs w:val="22"/>
          </w:rPr>
          <w:instrText xml:space="preserve"> PAGEREF _Toc236921999 \h </w:instrText>
        </w:r>
        <w:r w:rsidRPr="00776362">
          <w:rPr>
            <w:rFonts w:ascii="Arial" w:hAnsi="Arial" w:cs="Arial"/>
            <w:b w:val="0"/>
            <w:bCs w:val="0"/>
            <w:noProof/>
            <w:webHidden/>
            <w:sz w:val="22"/>
            <w:szCs w:val="22"/>
          </w:rPr>
        </w:r>
        <w:r w:rsidRPr="00776362">
          <w:rPr>
            <w:rFonts w:ascii="Arial" w:hAnsi="Arial" w:cs="Arial"/>
            <w:b w:val="0"/>
            <w:bCs w:val="0"/>
            <w:noProof/>
            <w:webHidden/>
            <w:sz w:val="22"/>
            <w:szCs w:val="22"/>
          </w:rPr>
          <w:fldChar w:fldCharType="separate"/>
        </w:r>
        <w:r w:rsidR="00BC09AC">
          <w:rPr>
            <w:rFonts w:ascii="Arial" w:hAnsi="Arial" w:cs="Arial"/>
            <w:b w:val="0"/>
            <w:bCs w:val="0"/>
            <w:noProof/>
            <w:webHidden/>
            <w:sz w:val="22"/>
            <w:szCs w:val="22"/>
          </w:rPr>
          <w:t>16</w:t>
        </w:r>
        <w:r w:rsidRPr="00776362">
          <w:rPr>
            <w:rFonts w:ascii="Arial" w:hAnsi="Arial" w:cs="Arial"/>
            <w:b w:val="0"/>
            <w:bCs w:val="0"/>
            <w:noProof/>
            <w:webHidden/>
            <w:sz w:val="22"/>
            <w:szCs w:val="22"/>
          </w:rPr>
          <w:fldChar w:fldCharType="end"/>
        </w:r>
      </w:hyperlink>
    </w:p>
    <w:p w14:paraId="2741AC44" w14:textId="5497C6C1" w:rsidR="00776362" w:rsidRPr="00776362" w:rsidRDefault="00776362" w:rsidP="00776362">
      <w:pPr>
        <w:pStyle w:val="TOC1"/>
        <w:tabs>
          <w:tab w:val="left" w:pos="720"/>
          <w:tab w:val="right" w:leader="dot" w:pos="9523"/>
        </w:tabs>
        <w:spacing w:before="0" w:after="0" w:line="380" w:lineRule="exact"/>
        <w:ind w:left="720" w:hanging="720"/>
        <w:rPr>
          <w:rFonts w:ascii="Arial" w:eastAsiaTheme="minorEastAsia" w:hAnsi="Arial" w:cs="Arial"/>
          <w:b w:val="0"/>
          <w:bCs w:val="0"/>
          <w:noProof/>
          <w:kern w:val="2"/>
          <w:sz w:val="22"/>
          <w:szCs w:val="22"/>
          <w14:ligatures w14:val="standardContextual"/>
        </w:rPr>
      </w:pPr>
      <w:hyperlink w:anchor="_Toc236922000" w:history="1">
        <w:r w:rsidRPr="00776362">
          <w:rPr>
            <w:rStyle w:val="Hyperlink"/>
            <w:rFonts w:ascii="Arial" w:hAnsi="Arial" w:cs="Arial"/>
            <w:b w:val="0"/>
            <w:bCs w:val="0"/>
            <w:noProof/>
            <w:sz w:val="22"/>
            <w:szCs w:val="22"/>
          </w:rPr>
          <w:t>11.</w:t>
        </w:r>
        <w:r w:rsidRPr="00776362">
          <w:rPr>
            <w:rFonts w:ascii="Arial" w:eastAsiaTheme="minorEastAsia" w:hAnsi="Arial" w:cs="Arial"/>
            <w:b w:val="0"/>
            <w:bCs w:val="0"/>
            <w:noProof/>
            <w:kern w:val="2"/>
            <w:sz w:val="22"/>
            <w:szCs w:val="22"/>
            <w14:ligatures w14:val="standardContextual"/>
          </w:rPr>
          <w:tab/>
        </w:r>
        <w:r w:rsidRPr="00776362">
          <w:rPr>
            <w:rStyle w:val="Hyperlink"/>
            <w:rFonts w:ascii="Arial" w:hAnsi="Arial" w:cs="Arial"/>
            <w:b w:val="0"/>
            <w:bCs w:val="0"/>
            <w:noProof/>
            <w:sz w:val="22"/>
            <w:szCs w:val="22"/>
          </w:rPr>
          <w:t>Transactions with related parties</w:t>
        </w:r>
        <w:r w:rsidRPr="00776362">
          <w:rPr>
            <w:rFonts w:ascii="Arial" w:hAnsi="Arial" w:cs="Arial"/>
            <w:b w:val="0"/>
            <w:bCs w:val="0"/>
            <w:noProof/>
            <w:webHidden/>
            <w:sz w:val="22"/>
            <w:szCs w:val="22"/>
          </w:rPr>
          <w:tab/>
        </w:r>
        <w:r w:rsidRPr="00776362">
          <w:rPr>
            <w:rFonts w:ascii="Arial" w:hAnsi="Arial" w:cs="Arial"/>
            <w:b w:val="0"/>
            <w:bCs w:val="0"/>
            <w:noProof/>
            <w:webHidden/>
            <w:sz w:val="22"/>
            <w:szCs w:val="22"/>
          </w:rPr>
          <w:fldChar w:fldCharType="begin"/>
        </w:r>
        <w:r w:rsidRPr="00776362">
          <w:rPr>
            <w:rFonts w:ascii="Arial" w:hAnsi="Arial" w:cs="Arial"/>
            <w:b w:val="0"/>
            <w:bCs w:val="0"/>
            <w:noProof/>
            <w:webHidden/>
            <w:sz w:val="22"/>
            <w:szCs w:val="22"/>
          </w:rPr>
          <w:instrText xml:space="preserve"> PAGEREF _Toc236922000 \h </w:instrText>
        </w:r>
        <w:r w:rsidRPr="00776362">
          <w:rPr>
            <w:rFonts w:ascii="Arial" w:hAnsi="Arial" w:cs="Arial"/>
            <w:b w:val="0"/>
            <w:bCs w:val="0"/>
            <w:noProof/>
            <w:webHidden/>
            <w:sz w:val="22"/>
            <w:szCs w:val="22"/>
          </w:rPr>
        </w:r>
        <w:r w:rsidRPr="00776362">
          <w:rPr>
            <w:rFonts w:ascii="Arial" w:hAnsi="Arial" w:cs="Arial"/>
            <w:b w:val="0"/>
            <w:bCs w:val="0"/>
            <w:noProof/>
            <w:webHidden/>
            <w:sz w:val="22"/>
            <w:szCs w:val="22"/>
          </w:rPr>
          <w:fldChar w:fldCharType="separate"/>
        </w:r>
        <w:r w:rsidR="00BC09AC">
          <w:rPr>
            <w:rFonts w:ascii="Arial" w:hAnsi="Arial" w:cs="Arial"/>
            <w:b w:val="0"/>
            <w:bCs w:val="0"/>
            <w:noProof/>
            <w:webHidden/>
            <w:sz w:val="22"/>
            <w:szCs w:val="22"/>
          </w:rPr>
          <w:t>16</w:t>
        </w:r>
        <w:r w:rsidRPr="00776362">
          <w:rPr>
            <w:rFonts w:ascii="Arial" w:hAnsi="Arial" w:cs="Arial"/>
            <w:b w:val="0"/>
            <w:bCs w:val="0"/>
            <w:noProof/>
            <w:webHidden/>
            <w:sz w:val="22"/>
            <w:szCs w:val="22"/>
          </w:rPr>
          <w:fldChar w:fldCharType="end"/>
        </w:r>
      </w:hyperlink>
    </w:p>
    <w:p w14:paraId="1D7A7217" w14:textId="62CB7D15" w:rsidR="00776362" w:rsidRPr="00776362" w:rsidRDefault="00776362" w:rsidP="00776362">
      <w:pPr>
        <w:pStyle w:val="TOC1"/>
        <w:tabs>
          <w:tab w:val="left" w:pos="720"/>
          <w:tab w:val="right" w:leader="dot" w:pos="9523"/>
        </w:tabs>
        <w:spacing w:before="0" w:after="0" w:line="380" w:lineRule="exact"/>
        <w:ind w:left="720" w:hanging="720"/>
        <w:rPr>
          <w:rFonts w:ascii="Arial" w:eastAsiaTheme="minorEastAsia" w:hAnsi="Arial" w:cs="Arial"/>
          <w:b w:val="0"/>
          <w:bCs w:val="0"/>
          <w:noProof/>
          <w:kern w:val="2"/>
          <w:sz w:val="22"/>
          <w:szCs w:val="22"/>
          <w14:ligatures w14:val="standardContextual"/>
        </w:rPr>
      </w:pPr>
      <w:hyperlink w:anchor="_Toc236922001" w:history="1">
        <w:r w:rsidRPr="00776362">
          <w:rPr>
            <w:rStyle w:val="Hyperlink"/>
            <w:rFonts w:ascii="Arial" w:hAnsi="Arial" w:cs="Arial"/>
            <w:b w:val="0"/>
            <w:bCs w:val="0"/>
            <w:noProof/>
            <w:sz w:val="22"/>
            <w:szCs w:val="22"/>
          </w:rPr>
          <w:t>12.</w:t>
        </w:r>
        <w:r w:rsidRPr="00776362">
          <w:rPr>
            <w:rFonts w:ascii="Arial" w:eastAsiaTheme="minorEastAsia" w:hAnsi="Arial" w:cs="Arial"/>
            <w:b w:val="0"/>
            <w:bCs w:val="0"/>
            <w:noProof/>
            <w:kern w:val="2"/>
            <w:sz w:val="22"/>
            <w:szCs w:val="22"/>
            <w14:ligatures w14:val="standardContextual"/>
          </w:rPr>
          <w:tab/>
        </w:r>
        <w:r w:rsidRPr="00776362">
          <w:rPr>
            <w:rStyle w:val="Hyperlink"/>
            <w:rFonts w:ascii="Arial" w:hAnsi="Arial" w:cs="Arial"/>
            <w:b w:val="0"/>
            <w:bCs w:val="0"/>
            <w:noProof/>
            <w:sz w:val="22"/>
            <w:szCs w:val="22"/>
          </w:rPr>
          <w:t>Financial information classified by operating segments</w:t>
        </w:r>
        <w:r w:rsidRPr="00776362">
          <w:rPr>
            <w:rFonts w:ascii="Arial" w:hAnsi="Arial" w:cs="Arial"/>
            <w:b w:val="0"/>
            <w:bCs w:val="0"/>
            <w:noProof/>
            <w:webHidden/>
            <w:sz w:val="22"/>
            <w:szCs w:val="22"/>
          </w:rPr>
          <w:tab/>
        </w:r>
        <w:r w:rsidRPr="00776362">
          <w:rPr>
            <w:rFonts w:ascii="Arial" w:hAnsi="Arial" w:cs="Arial"/>
            <w:b w:val="0"/>
            <w:bCs w:val="0"/>
            <w:noProof/>
            <w:webHidden/>
            <w:sz w:val="22"/>
            <w:szCs w:val="22"/>
          </w:rPr>
          <w:fldChar w:fldCharType="begin"/>
        </w:r>
        <w:r w:rsidRPr="00776362">
          <w:rPr>
            <w:rFonts w:ascii="Arial" w:hAnsi="Arial" w:cs="Arial"/>
            <w:b w:val="0"/>
            <w:bCs w:val="0"/>
            <w:noProof/>
            <w:webHidden/>
            <w:sz w:val="22"/>
            <w:szCs w:val="22"/>
          </w:rPr>
          <w:instrText xml:space="preserve"> PAGEREF _Toc236922001 \h </w:instrText>
        </w:r>
        <w:r w:rsidRPr="00776362">
          <w:rPr>
            <w:rFonts w:ascii="Arial" w:hAnsi="Arial" w:cs="Arial"/>
            <w:b w:val="0"/>
            <w:bCs w:val="0"/>
            <w:noProof/>
            <w:webHidden/>
            <w:sz w:val="22"/>
            <w:szCs w:val="22"/>
          </w:rPr>
        </w:r>
        <w:r w:rsidRPr="00776362">
          <w:rPr>
            <w:rFonts w:ascii="Arial" w:hAnsi="Arial" w:cs="Arial"/>
            <w:b w:val="0"/>
            <w:bCs w:val="0"/>
            <w:noProof/>
            <w:webHidden/>
            <w:sz w:val="22"/>
            <w:szCs w:val="22"/>
          </w:rPr>
          <w:fldChar w:fldCharType="separate"/>
        </w:r>
        <w:r w:rsidR="00BC09AC">
          <w:rPr>
            <w:rFonts w:ascii="Arial" w:hAnsi="Arial" w:cs="Arial"/>
            <w:b w:val="0"/>
            <w:bCs w:val="0"/>
            <w:noProof/>
            <w:webHidden/>
            <w:sz w:val="22"/>
            <w:szCs w:val="22"/>
          </w:rPr>
          <w:t>20</w:t>
        </w:r>
        <w:r w:rsidRPr="00776362">
          <w:rPr>
            <w:rFonts w:ascii="Arial" w:hAnsi="Arial" w:cs="Arial"/>
            <w:b w:val="0"/>
            <w:bCs w:val="0"/>
            <w:noProof/>
            <w:webHidden/>
            <w:sz w:val="22"/>
            <w:szCs w:val="22"/>
          </w:rPr>
          <w:fldChar w:fldCharType="end"/>
        </w:r>
      </w:hyperlink>
    </w:p>
    <w:p w14:paraId="7D779778" w14:textId="614684B6" w:rsidR="00776362" w:rsidRPr="00776362" w:rsidRDefault="00776362" w:rsidP="00776362">
      <w:pPr>
        <w:pStyle w:val="TOC1"/>
        <w:tabs>
          <w:tab w:val="left" w:pos="720"/>
          <w:tab w:val="right" w:leader="dot" w:pos="9523"/>
        </w:tabs>
        <w:spacing w:before="0" w:after="0" w:line="380" w:lineRule="exact"/>
        <w:ind w:left="720" w:hanging="720"/>
        <w:rPr>
          <w:rFonts w:ascii="Arial" w:eastAsiaTheme="minorEastAsia" w:hAnsi="Arial" w:cs="Arial"/>
          <w:b w:val="0"/>
          <w:bCs w:val="0"/>
          <w:noProof/>
          <w:kern w:val="2"/>
          <w:sz w:val="22"/>
          <w:szCs w:val="22"/>
          <w14:ligatures w14:val="standardContextual"/>
        </w:rPr>
      </w:pPr>
      <w:hyperlink w:anchor="_Toc236922002" w:history="1">
        <w:r w:rsidRPr="00776362">
          <w:rPr>
            <w:rStyle w:val="Hyperlink"/>
            <w:rFonts w:ascii="Arial" w:hAnsi="Arial" w:cs="Arial"/>
            <w:b w:val="0"/>
            <w:bCs w:val="0"/>
            <w:noProof/>
            <w:sz w:val="22"/>
            <w:szCs w:val="22"/>
          </w:rPr>
          <w:t>13</w:t>
        </w:r>
        <w:r w:rsidRPr="00776362">
          <w:rPr>
            <w:rStyle w:val="Hyperlink"/>
            <w:rFonts w:ascii="Arial" w:hAnsi="Arial" w:cs="Arial"/>
            <w:b w:val="0"/>
            <w:bCs w:val="0"/>
            <w:noProof/>
            <w:sz w:val="22"/>
            <w:szCs w:val="22"/>
            <w:cs/>
          </w:rPr>
          <w:t>.</w:t>
        </w:r>
        <w:r w:rsidRPr="00776362">
          <w:rPr>
            <w:rFonts w:ascii="Arial" w:eastAsiaTheme="minorEastAsia" w:hAnsi="Arial" w:cs="Arial"/>
            <w:b w:val="0"/>
            <w:bCs w:val="0"/>
            <w:noProof/>
            <w:kern w:val="2"/>
            <w:sz w:val="22"/>
            <w:szCs w:val="22"/>
            <w14:ligatures w14:val="standardContextual"/>
          </w:rPr>
          <w:tab/>
        </w:r>
        <w:r w:rsidRPr="00776362">
          <w:rPr>
            <w:rStyle w:val="Hyperlink"/>
            <w:rFonts w:ascii="Arial" w:hAnsi="Arial" w:cs="Arial"/>
            <w:b w:val="0"/>
            <w:bCs w:val="0"/>
            <w:noProof/>
            <w:sz w:val="22"/>
            <w:szCs w:val="22"/>
          </w:rPr>
          <w:t>Fair value of financial instruments</w:t>
        </w:r>
        <w:r w:rsidRPr="00776362">
          <w:rPr>
            <w:rFonts w:ascii="Arial" w:hAnsi="Arial" w:cs="Arial"/>
            <w:b w:val="0"/>
            <w:bCs w:val="0"/>
            <w:noProof/>
            <w:webHidden/>
            <w:sz w:val="22"/>
            <w:szCs w:val="22"/>
          </w:rPr>
          <w:tab/>
        </w:r>
        <w:r w:rsidRPr="00776362">
          <w:rPr>
            <w:rFonts w:ascii="Arial" w:hAnsi="Arial" w:cs="Arial"/>
            <w:b w:val="0"/>
            <w:bCs w:val="0"/>
            <w:noProof/>
            <w:webHidden/>
            <w:sz w:val="22"/>
            <w:szCs w:val="22"/>
          </w:rPr>
          <w:fldChar w:fldCharType="begin"/>
        </w:r>
        <w:r w:rsidRPr="00776362">
          <w:rPr>
            <w:rFonts w:ascii="Arial" w:hAnsi="Arial" w:cs="Arial"/>
            <w:b w:val="0"/>
            <w:bCs w:val="0"/>
            <w:noProof/>
            <w:webHidden/>
            <w:sz w:val="22"/>
            <w:szCs w:val="22"/>
          </w:rPr>
          <w:instrText xml:space="preserve"> PAGEREF _Toc236922002 \h </w:instrText>
        </w:r>
        <w:r w:rsidRPr="00776362">
          <w:rPr>
            <w:rFonts w:ascii="Arial" w:hAnsi="Arial" w:cs="Arial"/>
            <w:b w:val="0"/>
            <w:bCs w:val="0"/>
            <w:noProof/>
            <w:webHidden/>
            <w:sz w:val="22"/>
            <w:szCs w:val="22"/>
          </w:rPr>
        </w:r>
        <w:r w:rsidRPr="00776362">
          <w:rPr>
            <w:rFonts w:ascii="Arial" w:hAnsi="Arial" w:cs="Arial"/>
            <w:b w:val="0"/>
            <w:bCs w:val="0"/>
            <w:noProof/>
            <w:webHidden/>
            <w:sz w:val="22"/>
            <w:szCs w:val="22"/>
          </w:rPr>
          <w:fldChar w:fldCharType="separate"/>
        </w:r>
        <w:r w:rsidR="00BC09AC">
          <w:rPr>
            <w:rFonts w:ascii="Arial" w:hAnsi="Arial" w:cs="Arial"/>
            <w:b w:val="0"/>
            <w:bCs w:val="0"/>
            <w:noProof/>
            <w:webHidden/>
            <w:sz w:val="22"/>
            <w:szCs w:val="22"/>
          </w:rPr>
          <w:t>21</w:t>
        </w:r>
        <w:r w:rsidRPr="00776362">
          <w:rPr>
            <w:rFonts w:ascii="Arial" w:hAnsi="Arial" w:cs="Arial"/>
            <w:b w:val="0"/>
            <w:bCs w:val="0"/>
            <w:noProof/>
            <w:webHidden/>
            <w:sz w:val="22"/>
            <w:szCs w:val="22"/>
          </w:rPr>
          <w:fldChar w:fldCharType="end"/>
        </w:r>
      </w:hyperlink>
    </w:p>
    <w:p w14:paraId="6FFAE2DB" w14:textId="5A8F1FE6" w:rsidR="00776362" w:rsidRPr="00776362" w:rsidRDefault="00776362" w:rsidP="00776362">
      <w:pPr>
        <w:pStyle w:val="TOC1"/>
        <w:tabs>
          <w:tab w:val="left" w:pos="720"/>
          <w:tab w:val="right" w:leader="dot" w:pos="9523"/>
        </w:tabs>
        <w:spacing w:before="0" w:after="0" w:line="380" w:lineRule="exact"/>
        <w:ind w:left="720" w:hanging="720"/>
        <w:rPr>
          <w:rFonts w:ascii="Arial" w:eastAsiaTheme="minorEastAsia" w:hAnsi="Arial" w:cs="Arial"/>
          <w:b w:val="0"/>
          <w:bCs w:val="0"/>
          <w:noProof/>
          <w:kern w:val="2"/>
          <w:sz w:val="22"/>
          <w:szCs w:val="22"/>
          <w14:ligatures w14:val="standardContextual"/>
        </w:rPr>
      </w:pPr>
      <w:hyperlink w:anchor="_Toc236922003" w:history="1">
        <w:r w:rsidRPr="00776362">
          <w:rPr>
            <w:rStyle w:val="Hyperlink"/>
            <w:rFonts w:ascii="Arial" w:hAnsi="Arial" w:cs="Arial"/>
            <w:b w:val="0"/>
            <w:bCs w:val="0"/>
            <w:noProof/>
            <w:sz w:val="22"/>
            <w:szCs w:val="22"/>
          </w:rPr>
          <w:t>14.</w:t>
        </w:r>
        <w:r w:rsidRPr="00776362">
          <w:rPr>
            <w:rFonts w:ascii="Arial" w:eastAsiaTheme="minorEastAsia" w:hAnsi="Arial" w:cs="Arial"/>
            <w:b w:val="0"/>
            <w:bCs w:val="0"/>
            <w:noProof/>
            <w:kern w:val="2"/>
            <w:sz w:val="22"/>
            <w:szCs w:val="22"/>
            <w14:ligatures w14:val="standardContextual"/>
          </w:rPr>
          <w:tab/>
        </w:r>
        <w:r w:rsidRPr="00776362">
          <w:rPr>
            <w:rStyle w:val="Hyperlink"/>
            <w:rFonts w:ascii="Arial" w:hAnsi="Arial" w:cs="Arial"/>
            <w:b w:val="0"/>
            <w:bCs w:val="0"/>
            <w:noProof/>
            <w:sz w:val="22"/>
            <w:szCs w:val="22"/>
          </w:rPr>
          <w:t>Approval of interim financial statements</w:t>
        </w:r>
        <w:r w:rsidRPr="00776362">
          <w:rPr>
            <w:rFonts w:ascii="Arial" w:hAnsi="Arial" w:cs="Arial"/>
            <w:b w:val="0"/>
            <w:bCs w:val="0"/>
            <w:noProof/>
            <w:webHidden/>
            <w:sz w:val="22"/>
            <w:szCs w:val="22"/>
          </w:rPr>
          <w:tab/>
        </w:r>
        <w:r w:rsidRPr="00776362">
          <w:rPr>
            <w:rFonts w:ascii="Arial" w:hAnsi="Arial" w:cs="Arial"/>
            <w:b w:val="0"/>
            <w:bCs w:val="0"/>
            <w:noProof/>
            <w:webHidden/>
            <w:sz w:val="22"/>
            <w:szCs w:val="22"/>
          </w:rPr>
          <w:fldChar w:fldCharType="begin"/>
        </w:r>
        <w:r w:rsidRPr="00776362">
          <w:rPr>
            <w:rFonts w:ascii="Arial" w:hAnsi="Arial" w:cs="Arial"/>
            <w:b w:val="0"/>
            <w:bCs w:val="0"/>
            <w:noProof/>
            <w:webHidden/>
            <w:sz w:val="22"/>
            <w:szCs w:val="22"/>
          </w:rPr>
          <w:instrText xml:space="preserve"> PAGEREF _Toc236922003 \h </w:instrText>
        </w:r>
        <w:r w:rsidRPr="00776362">
          <w:rPr>
            <w:rFonts w:ascii="Arial" w:hAnsi="Arial" w:cs="Arial"/>
            <w:b w:val="0"/>
            <w:bCs w:val="0"/>
            <w:noProof/>
            <w:webHidden/>
            <w:sz w:val="22"/>
            <w:szCs w:val="22"/>
          </w:rPr>
        </w:r>
        <w:r w:rsidRPr="00776362">
          <w:rPr>
            <w:rFonts w:ascii="Arial" w:hAnsi="Arial" w:cs="Arial"/>
            <w:b w:val="0"/>
            <w:bCs w:val="0"/>
            <w:noProof/>
            <w:webHidden/>
            <w:sz w:val="22"/>
            <w:szCs w:val="22"/>
          </w:rPr>
          <w:fldChar w:fldCharType="separate"/>
        </w:r>
        <w:r w:rsidR="00BC09AC">
          <w:rPr>
            <w:rFonts w:ascii="Arial" w:hAnsi="Arial" w:cs="Arial"/>
            <w:b w:val="0"/>
            <w:bCs w:val="0"/>
            <w:noProof/>
            <w:webHidden/>
            <w:sz w:val="22"/>
            <w:szCs w:val="22"/>
          </w:rPr>
          <w:t>21</w:t>
        </w:r>
        <w:r w:rsidRPr="00776362">
          <w:rPr>
            <w:rFonts w:ascii="Arial" w:hAnsi="Arial" w:cs="Arial"/>
            <w:b w:val="0"/>
            <w:bCs w:val="0"/>
            <w:noProof/>
            <w:webHidden/>
            <w:sz w:val="22"/>
            <w:szCs w:val="22"/>
          </w:rPr>
          <w:fldChar w:fldCharType="end"/>
        </w:r>
      </w:hyperlink>
    </w:p>
    <w:p w14:paraId="0A134FD8" w14:textId="06DDECF7" w:rsidR="005B39F1" w:rsidRPr="00B9577A" w:rsidRDefault="00892C74" w:rsidP="00776362">
      <w:pPr>
        <w:pStyle w:val="TOC1"/>
        <w:tabs>
          <w:tab w:val="left" w:pos="720"/>
          <w:tab w:val="right" w:leader="dot" w:pos="9523"/>
        </w:tabs>
        <w:spacing w:before="0" w:after="0" w:line="380" w:lineRule="exact"/>
        <w:ind w:left="720" w:hanging="720"/>
        <w:rPr>
          <w:rFonts w:ascii="Arial" w:eastAsiaTheme="minorEastAsia" w:hAnsi="Arial" w:cs="Arial"/>
          <w:kern w:val="2"/>
          <w14:ligatures w14:val="standardContextual"/>
        </w:rPr>
      </w:pPr>
      <w:r w:rsidRPr="00776362">
        <w:rPr>
          <w:rStyle w:val="Hyperlink"/>
          <w:rFonts w:ascii="Arial" w:hAnsi="Arial" w:cs="Arial"/>
          <w:b w:val="0"/>
          <w:bCs w:val="0"/>
          <w:noProof/>
          <w:sz w:val="22"/>
          <w:szCs w:val="22"/>
        </w:rPr>
        <w:fldChar w:fldCharType="end"/>
      </w:r>
    </w:p>
    <w:p w14:paraId="21EAD428" w14:textId="77777777" w:rsidR="005B39F1" w:rsidRPr="00B9577A" w:rsidRDefault="005B39F1" w:rsidP="009875CD">
      <w:pPr>
        <w:pStyle w:val="TOC1"/>
        <w:tabs>
          <w:tab w:val="left" w:pos="720"/>
          <w:tab w:val="right" w:leader="dot" w:pos="9523"/>
        </w:tabs>
        <w:spacing w:before="0" w:after="0"/>
        <w:rPr>
          <w:rFonts w:ascii="Arial" w:eastAsiaTheme="minorEastAsia" w:hAnsi="Arial" w:cs="Arial"/>
          <w:kern w:val="2"/>
          <w14:ligatures w14:val="standardContextual"/>
        </w:rPr>
        <w:sectPr w:rsidR="005B39F1" w:rsidRPr="00B9577A" w:rsidSect="002E400F">
          <w:headerReference w:type="default" r:id="rId11"/>
          <w:pgSz w:w="11909" w:h="16834" w:code="9"/>
          <w:pgMar w:top="1296" w:right="1080" w:bottom="1080" w:left="1296" w:header="864" w:footer="432" w:gutter="0"/>
          <w:pgNumType w:start="1"/>
          <w:cols w:space="720"/>
          <w:titlePg/>
          <w:docGrid w:linePitch="245"/>
        </w:sectPr>
      </w:pPr>
    </w:p>
    <w:p w14:paraId="48D9CF55" w14:textId="77777777" w:rsidR="00C36916" w:rsidRPr="00B9577A" w:rsidRDefault="00362944" w:rsidP="00CD710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rPr>
      </w:pPr>
      <w:r w:rsidRPr="00B9577A">
        <w:rPr>
          <w:rFonts w:cs="Arial"/>
          <w:b/>
          <w:bCs/>
          <w:sz w:val="22"/>
          <w:szCs w:val="22"/>
          <w:lang w:val="en-US" w:eastAsia="en-US"/>
        </w:rPr>
        <w:lastRenderedPageBreak/>
        <w:t>Krungthai Card Public Company Limited</w:t>
      </w:r>
      <w:r w:rsidR="00A634F3" w:rsidRPr="00B9577A">
        <w:rPr>
          <w:rFonts w:cs="Arial"/>
          <w:b/>
          <w:bCs/>
          <w:sz w:val="22"/>
          <w:szCs w:val="22"/>
          <w:lang w:val="en-US"/>
        </w:rPr>
        <w:t xml:space="preserve"> </w:t>
      </w:r>
      <w:r w:rsidR="00572BFF" w:rsidRPr="00B9577A">
        <w:rPr>
          <w:rFonts w:cs="Arial"/>
          <w:b/>
          <w:bCs/>
          <w:sz w:val="22"/>
          <w:szCs w:val="22"/>
          <w:lang w:val="en-US"/>
        </w:rPr>
        <w:t>and its subsidiaries</w:t>
      </w:r>
    </w:p>
    <w:p w14:paraId="66F3D0AF" w14:textId="5F072E62" w:rsidR="00362944" w:rsidRPr="00B9577A" w:rsidRDefault="00AC0163" w:rsidP="00CD7102">
      <w:pPr>
        <w:tabs>
          <w:tab w:val="left" w:pos="4140"/>
        </w:tabs>
        <w:autoSpaceDE w:val="0"/>
        <w:autoSpaceDN w:val="0"/>
        <w:spacing w:line="380" w:lineRule="exact"/>
        <w:rPr>
          <w:rFonts w:cs="Arial"/>
          <w:b/>
          <w:bCs/>
          <w:sz w:val="22"/>
          <w:szCs w:val="22"/>
          <w:cs/>
        </w:rPr>
      </w:pPr>
      <w:r w:rsidRPr="00B9577A">
        <w:rPr>
          <w:rFonts w:cs="Arial"/>
          <w:b/>
          <w:bCs/>
          <w:sz w:val="22"/>
          <w:szCs w:val="28"/>
        </w:rPr>
        <w:t>Condensed n</w:t>
      </w:r>
      <w:r w:rsidR="00362944" w:rsidRPr="00B9577A">
        <w:rPr>
          <w:rFonts w:cs="Arial"/>
          <w:b/>
          <w:bCs/>
          <w:sz w:val="22"/>
          <w:szCs w:val="22"/>
        </w:rPr>
        <w:t xml:space="preserve">otes to </w:t>
      </w:r>
      <w:r w:rsidR="00793D3E" w:rsidRPr="00B9577A">
        <w:rPr>
          <w:rFonts w:cs="Arial"/>
          <w:b/>
          <w:bCs/>
          <w:sz w:val="22"/>
          <w:szCs w:val="22"/>
        </w:rPr>
        <w:t xml:space="preserve">interim </w:t>
      </w:r>
      <w:r w:rsidR="00362944" w:rsidRPr="00B9577A">
        <w:rPr>
          <w:rFonts w:cs="Arial"/>
          <w:b/>
          <w:bCs/>
          <w:sz w:val="22"/>
          <w:szCs w:val="22"/>
        </w:rPr>
        <w:t>financial statements</w:t>
      </w:r>
    </w:p>
    <w:p w14:paraId="62A6F542" w14:textId="7EB87DEB" w:rsidR="00981992" w:rsidRPr="00B9577A" w:rsidRDefault="00981992" w:rsidP="00981992">
      <w:pPr>
        <w:tabs>
          <w:tab w:val="left" w:pos="4140"/>
        </w:tabs>
        <w:autoSpaceDE w:val="0"/>
        <w:autoSpaceDN w:val="0"/>
        <w:spacing w:line="380" w:lineRule="exact"/>
        <w:rPr>
          <w:rFonts w:cs="Arial"/>
          <w:b/>
          <w:bCs/>
          <w:sz w:val="22"/>
          <w:szCs w:val="22"/>
        </w:rPr>
      </w:pPr>
      <w:bookmarkStart w:id="0" w:name="_Toc101338379"/>
      <w:bookmarkStart w:id="1" w:name="_Toc101339247"/>
      <w:bookmarkStart w:id="2" w:name="_Toc101339417"/>
      <w:r w:rsidRPr="00B9577A">
        <w:rPr>
          <w:rFonts w:cs="Arial"/>
          <w:b/>
          <w:bCs/>
          <w:sz w:val="22"/>
          <w:szCs w:val="22"/>
        </w:rPr>
        <w:t>For the three-month and six-month period</w:t>
      </w:r>
      <w:r w:rsidR="00B9577A" w:rsidRPr="00B9577A">
        <w:rPr>
          <w:rFonts w:cs="Arial"/>
          <w:b/>
          <w:bCs/>
          <w:sz w:val="22"/>
          <w:szCs w:val="22"/>
        </w:rPr>
        <w:t>s</w:t>
      </w:r>
      <w:r w:rsidRPr="00B9577A">
        <w:rPr>
          <w:rFonts w:cs="Arial"/>
          <w:b/>
          <w:bCs/>
          <w:sz w:val="22"/>
          <w:szCs w:val="22"/>
        </w:rPr>
        <w:t xml:space="preserve"> ended 30 June 2026</w:t>
      </w:r>
    </w:p>
    <w:p w14:paraId="4F073E2C" w14:textId="77777777" w:rsidR="00C36916" w:rsidRPr="00B9577A" w:rsidRDefault="00C711CA" w:rsidP="00233A33">
      <w:pPr>
        <w:pStyle w:val="Heading1"/>
        <w:shd w:val="clear" w:color="auto" w:fill="auto"/>
        <w:overflowPunct w:val="0"/>
        <w:autoSpaceDE w:val="0"/>
        <w:autoSpaceDN w:val="0"/>
        <w:adjustRightInd w:val="0"/>
        <w:spacing w:before="360" w:after="120" w:line="380" w:lineRule="exact"/>
        <w:ind w:left="547" w:right="-43" w:hanging="547"/>
        <w:jc w:val="thaiDistribute"/>
        <w:textAlignment w:val="baseline"/>
        <w:rPr>
          <w:rFonts w:cs="Arial"/>
          <w:sz w:val="22"/>
          <w:szCs w:val="22"/>
          <w:u w:val="none"/>
        </w:rPr>
      </w:pPr>
      <w:bookmarkStart w:id="3" w:name="_Toc236921990"/>
      <w:r w:rsidRPr="00B9577A">
        <w:rPr>
          <w:rFonts w:cs="Arial"/>
          <w:sz w:val="22"/>
          <w:szCs w:val="22"/>
          <w:u w:val="none"/>
        </w:rPr>
        <w:t>1</w:t>
      </w:r>
      <w:r w:rsidR="00C36916" w:rsidRPr="00B9577A">
        <w:rPr>
          <w:rFonts w:cs="Arial"/>
          <w:sz w:val="22"/>
          <w:szCs w:val="22"/>
          <w:u w:val="none"/>
        </w:rPr>
        <w:t>.</w:t>
      </w:r>
      <w:r w:rsidR="00C36916" w:rsidRPr="00B9577A">
        <w:rPr>
          <w:rFonts w:cs="Arial"/>
          <w:sz w:val="22"/>
          <w:szCs w:val="22"/>
          <w:u w:val="none"/>
        </w:rPr>
        <w:tab/>
      </w:r>
      <w:r w:rsidR="00362944" w:rsidRPr="00B9577A">
        <w:rPr>
          <w:rFonts w:cs="Arial"/>
          <w:sz w:val="22"/>
          <w:szCs w:val="22"/>
          <w:u w:val="none"/>
        </w:rPr>
        <w:t>General information</w:t>
      </w:r>
      <w:bookmarkEnd w:id="0"/>
      <w:bookmarkEnd w:id="1"/>
      <w:bookmarkEnd w:id="2"/>
      <w:bookmarkEnd w:id="3"/>
      <w:r w:rsidR="00362944" w:rsidRPr="00B9577A">
        <w:rPr>
          <w:rFonts w:cs="Arial"/>
          <w:sz w:val="22"/>
          <w:szCs w:val="22"/>
          <w:u w:val="none"/>
        </w:rPr>
        <w:t xml:space="preserve"> </w:t>
      </w:r>
    </w:p>
    <w:p w14:paraId="63E90F0D" w14:textId="77777777" w:rsidR="00A634F3" w:rsidRPr="00B9577A" w:rsidRDefault="00A634F3" w:rsidP="0023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both"/>
        <w:rPr>
          <w:rFonts w:cs="Arial"/>
          <w:sz w:val="22"/>
          <w:szCs w:val="22"/>
        </w:rPr>
      </w:pPr>
      <w:r w:rsidRPr="00B9577A">
        <w:rPr>
          <w:rFonts w:cs="Arial"/>
          <w:sz w:val="22"/>
          <w:szCs w:val="22"/>
        </w:rPr>
        <w:t>Krungthai Card Public Company Limited (</w:t>
      </w:r>
      <w:r w:rsidR="009E7592" w:rsidRPr="00B9577A">
        <w:rPr>
          <w:rFonts w:cs="Arial"/>
          <w:sz w:val="22"/>
          <w:szCs w:val="22"/>
        </w:rPr>
        <w:t>“</w:t>
      </w:r>
      <w:r w:rsidRPr="00B9577A">
        <w:rPr>
          <w:rFonts w:cs="Arial"/>
          <w:sz w:val="22"/>
          <w:szCs w:val="22"/>
        </w:rPr>
        <w:t xml:space="preserve">the Company”) is fully engaged in credit card, personal loan and other related businesses. The Company was registered as a listed company on </w:t>
      </w:r>
      <w:r w:rsidR="00793D3E" w:rsidRPr="00B9577A">
        <w:rPr>
          <w:rFonts w:cs="Arial"/>
          <w:sz w:val="22"/>
          <w:szCs w:val="22"/>
        </w:rPr>
        <w:t>t</w:t>
      </w:r>
      <w:r w:rsidRPr="00B9577A">
        <w:rPr>
          <w:rFonts w:cs="Arial"/>
          <w:sz w:val="22"/>
          <w:szCs w:val="22"/>
        </w:rPr>
        <w:t xml:space="preserve">he Stock Exchange of Thailand on </w:t>
      </w:r>
      <w:r w:rsidR="00362944" w:rsidRPr="00B9577A">
        <w:rPr>
          <w:rFonts w:cs="Arial"/>
          <w:sz w:val="22"/>
          <w:szCs w:val="22"/>
        </w:rPr>
        <w:t xml:space="preserve">28 </w:t>
      </w:r>
      <w:r w:rsidRPr="00B9577A">
        <w:rPr>
          <w:rFonts w:cs="Arial"/>
          <w:sz w:val="22"/>
          <w:szCs w:val="22"/>
        </w:rPr>
        <w:t xml:space="preserve">October </w:t>
      </w:r>
      <w:r w:rsidR="00C711CA" w:rsidRPr="00B9577A">
        <w:rPr>
          <w:rFonts w:cs="Arial"/>
          <w:sz w:val="22"/>
          <w:szCs w:val="22"/>
        </w:rPr>
        <w:t>2002</w:t>
      </w:r>
      <w:r w:rsidRPr="00B9577A">
        <w:rPr>
          <w:rFonts w:cs="Arial"/>
          <w:sz w:val="22"/>
          <w:szCs w:val="22"/>
        </w:rPr>
        <w:t>.</w:t>
      </w:r>
    </w:p>
    <w:p w14:paraId="7EF3433B" w14:textId="77777777" w:rsidR="00A634F3" w:rsidRPr="00B9577A" w:rsidRDefault="00A634F3" w:rsidP="0023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B9577A">
        <w:rPr>
          <w:rFonts w:cs="Arial"/>
          <w:sz w:val="22"/>
          <w:szCs w:val="22"/>
        </w:rPr>
        <w:t xml:space="preserve">The Company is located at </w:t>
      </w:r>
      <w:r w:rsidR="00C711CA" w:rsidRPr="00B9577A">
        <w:rPr>
          <w:rFonts w:cs="Arial"/>
          <w:sz w:val="22"/>
          <w:szCs w:val="22"/>
        </w:rPr>
        <w:t>14</w:t>
      </w:r>
      <w:r w:rsidRPr="00B9577A">
        <w:rPr>
          <w:rFonts w:cs="Arial"/>
          <w:sz w:val="22"/>
          <w:szCs w:val="22"/>
          <w:vertAlign w:val="superscript"/>
        </w:rPr>
        <w:t>th</w:t>
      </w:r>
      <w:r w:rsidRPr="00B9577A">
        <w:rPr>
          <w:rFonts w:cs="Arial"/>
          <w:sz w:val="22"/>
          <w:szCs w:val="22"/>
        </w:rPr>
        <w:t xml:space="preserve"> Floor UBC II Building, </w:t>
      </w:r>
      <w:r w:rsidR="00C711CA" w:rsidRPr="00B9577A">
        <w:rPr>
          <w:rFonts w:cs="Arial"/>
          <w:sz w:val="22"/>
          <w:szCs w:val="22"/>
        </w:rPr>
        <w:t>591</w:t>
      </w:r>
      <w:r w:rsidRPr="00B9577A">
        <w:rPr>
          <w:rFonts w:cs="Arial"/>
          <w:sz w:val="22"/>
          <w:szCs w:val="22"/>
        </w:rPr>
        <w:t xml:space="preserve"> Sukhumvit Road, Klongton Nua, Wattana, Bangkok </w:t>
      </w:r>
      <w:r w:rsidR="00C711CA" w:rsidRPr="00B9577A">
        <w:rPr>
          <w:rFonts w:cs="Arial"/>
          <w:sz w:val="22"/>
          <w:szCs w:val="22"/>
        </w:rPr>
        <w:t>10110</w:t>
      </w:r>
      <w:r w:rsidRPr="00B9577A">
        <w:rPr>
          <w:rFonts w:cs="Arial"/>
          <w:sz w:val="22"/>
          <w:szCs w:val="22"/>
        </w:rPr>
        <w:t>.</w:t>
      </w:r>
    </w:p>
    <w:p w14:paraId="556722A5" w14:textId="378AE73B" w:rsidR="00A634F3" w:rsidRPr="00B9577A" w:rsidRDefault="00A634F3" w:rsidP="0023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B9577A">
        <w:rPr>
          <w:rFonts w:cs="Arial"/>
          <w:sz w:val="22"/>
          <w:szCs w:val="22"/>
        </w:rPr>
        <w:t xml:space="preserve">The Company has subsidiaries which are under its control in finance and operations as mentioned in Note </w:t>
      </w:r>
      <w:r w:rsidR="00B57A98" w:rsidRPr="00B9577A">
        <w:rPr>
          <w:rFonts w:cs="Arial"/>
          <w:sz w:val="22"/>
          <w:szCs w:val="22"/>
        </w:rPr>
        <w:t>6</w:t>
      </w:r>
      <w:r w:rsidR="00F8498A" w:rsidRPr="00B9577A">
        <w:rPr>
          <w:rFonts w:cs="Arial"/>
          <w:sz w:val="22"/>
          <w:szCs w:val="22"/>
        </w:rPr>
        <w:t xml:space="preserve"> to the </w:t>
      </w:r>
      <w:r w:rsidR="00812465" w:rsidRPr="00B9577A">
        <w:rPr>
          <w:rFonts w:cs="Arial"/>
          <w:sz w:val="22"/>
          <w:szCs w:val="22"/>
        </w:rPr>
        <w:t xml:space="preserve">condensed notes to </w:t>
      </w:r>
      <w:r w:rsidR="00F8498A" w:rsidRPr="00B9577A">
        <w:rPr>
          <w:rFonts w:cs="Arial"/>
          <w:sz w:val="22"/>
          <w:szCs w:val="22"/>
        </w:rPr>
        <w:t>interim financial statements</w:t>
      </w:r>
      <w:r w:rsidRPr="00B9577A">
        <w:rPr>
          <w:rFonts w:cs="Arial"/>
          <w:sz w:val="22"/>
          <w:szCs w:val="22"/>
        </w:rPr>
        <w:t>.</w:t>
      </w:r>
    </w:p>
    <w:p w14:paraId="70A909A7" w14:textId="77777777" w:rsidR="00FE35BD" w:rsidRPr="00B9577A" w:rsidRDefault="00FE35BD" w:rsidP="00233A33">
      <w:pPr>
        <w:pStyle w:val="Heading1"/>
        <w:shd w:val="clear" w:color="auto" w:fill="auto"/>
        <w:overflowPunct w:val="0"/>
        <w:autoSpaceDE w:val="0"/>
        <w:autoSpaceDN w:val="0"/>
        <w:adjustRightInd w:val="0"/>
        <w:spacing w:before="120" w:after="120" w:line="380" w:lineRule="exact"/>
        <w:ind w:left="540" w:right="-43" w:hanging="540"/>
        <w:jc w:val="thaiDistribute"/>
        <w:textAlignment w:val="baseline"/>
        <w:rPr>
          <w:rFonts w:cs="Arial"/>
          <w:sz w:val="22"/>
          <w:szCs w:val="22"/>
          <w:u w:val="none"/>
        </w:rPr>
      </w:pPr>
      <w:bookmarkStart w:id="4" w:name="_Toc101338380"/>
      <w:bookmarkStart w:id="5" w:name="_Toc101339248"/>
      <w:bookmarkStart w:id="6" w:name="_Toc101339418"/>
      <w:bookmarkStart w:id="7" w:name="_Toc236921991"/>
      <w:r w:rsidRPr="00B9577A">
        <w:rPr>
          <w:rFonts w:cs="Arial"/>
          <w:sz w:val="22"/>
          <w:szCs w:val="22"/>
          <w:u w:val="none"/>
        </w:rPr>
        <w:t>2.</w:t>
      </w:r>
      <w:r w:rsidR="008562FA" w:rsidRPr="00B9577A">
        <w:rPr>
          <w:rFonts w:cs="Arial"/>
          <w:sz w:val="22"/>
          <w:szCs w:val="22"/>
          <w:u w:val="none"/>
        </w:rPr>
        <w:tab/>
      </w:r>
      <w:r w:rsidRPr="00B9577A">
        <w:rPr>
          <w:rFonts w:cs="Arial"/>
          <w:sz w:val="22"/>
          <w:szCs w:val="22"/>
          <w:u w:val="none"/>
        </w:rPr>
        <w:t>Basis of preparation of the financial statements</w:t>
      </w:r>
      <w:bookmarkEnd w:id="4"/>
      <w:bookmarkEnd w:id="5"/>
      <w:bookmarkEnd w:id="6"/>
      <w:bookmarkEnd w:id="7"/>
    </w:p>
    <w:p w14:paraId="1FE43339" w14:textId="77777777" w:rsidR="00FE35BD" w:rsidRPr="00B9577A" w:rsidRDefault="00FE35BD" w:rsidP="0023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both"/>
        <w:rPr>
          <w:rFonts w:cs="Arial"/>
          <w:sz w:val="22"/>
          <w:szCs w:val="22"/>
        </w:rPr>
      </w:pPr>
      <w:r w:rsidRPr="00B9577A">
        <w:rPr>
          <w:rFonts w:cs="Arial"/>
          <w:b/>
          <w:bCs/>
          <w:sz w:val="22"/>
          <w:szCs w:val="22"/>
        </w:rPr>
        <w:t>2.1</w:t>
      </w:r>
      <w:r w:rsidR="008562FA" w:rsidRPr="00B9577A">
        <w:rPr>
          <w:rFonts w:cs="Arial"/>
          <w:b/>
          <w:bCs/>
          <w:sz w:val="22"/>
          <w:szCs w:val="22"/>
        </w:rPr>
        <w:tab/>
      </w:r>
      <w:r w:rsidRPr="00B9577A">
        <w:rPr>
          <w:rFonts w:cs="Arial"/>
          <w:b/>
          <w:bCs/>
          <w:sz w:val="22"/>
          <w:szCs w:val="22"/>
        </w:rPr>
        <w:t>Basis of preparation of the interim financial statements</w:t>
      </w:r>
    </w:p>
    <w:p w14:paraId="108DC663" w14:textId="1CECFA0B" w:rsidR="00FE35BD" w:rsidRPr="00B9577A" w:rsidRDefault="00FE35BD" w:rsidP="0023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B9577A">
        <w:rPr>
          <w:rFonts w:cs="Arial"/>
          <w:sz w:val="22"/>
          <w:szCs w:val="22"/>
        </w:rPr>
        <w:t>These interim financial statements are prepared in accordance with Thai Accounting Standard No. 34 Interim Financial Reporting</w:t>
      </w:r>
      <w:r w:rsidR="001A436D" w:rsidRPr="00B9577A">
        <w:rPr>
          <w:rFonts w:cs="Arial"/>
          <w:sz w:val="22"/>
          <w:szCs w:val="22"/>
        </w:rPr>
        <w:t xml:space="preserve">. </w:t>
      </w:r>
      <w:r w:rsidR="00F8498A" w:rsidRPr="00B9577A">
        <w:rPr>
          <w:rFonts w:cs="Arial"/>
          <w:sz w:val="22"/>
          <w:szCs w:val="22"/>
        </w:rPr>
        <w:t>T</w:t>
      </w:r>
      <w:r w:rsidRPr="00B9577A">
        <w:rPr>
          <w:rFonts w:cs="Arial"/>
          <w:sz w:val="22"/>
          <w:szCs w:val="22"/>
        </w:rPr>
        <w:t>he Company present</w:t>
      </w:r>
      <w:r w:rsidR="00B25317" w:rsidRPr="00B9577A">
        <w:rPr>
          <w:rFonts w:cs="Arial"/>
          <w:sz w:val="22"/>
          <w:szCs w:val="28"/>
        </w:rPr>
        <w:t>s</w:t>
      </w:r>
      <w:r w:rsidRPr="00B9577A">
        <w:rPr>
          <w:rFonts w:cs="Arial"/>
          <w:sz w:val="22"/>
          <w:szCs w:val="22"/>
        </w:rPr>
        <w:t xml:space="preserve"> condensed interim financial statements.</w:t>
      </w:r>
      <w:r w:rsidR="00AC0163" w:rsidRPr="00B9577A">
        <w:rPr>
          <w:rFonts w:cs="Arial"/>
          <w:sz w:val="22"/>
          <w:szCs w:val="22"/>
        </w:rPr>
        <w:t xml:space="preserve"> T</w:t>
      </w:r>
      <w:r w:rsidRPr="00B9577A">
        <w:rPr>
          <w:rFonts w:cs="Arial"/>
          <w:sz w:val="22"/>
          <w:szCs w:val="22"/>
        </w:rPr>
        <w:t>he Company has presented the statements of financial position, comprehensive income, changes in shareholders' equity, and cash flows in the same format as that used for the annual financial statements</w:t>
      </w:r>
      <w:r w:rsidR="00AC0163" w:rsidRPr="00B9577A">
        <w:rPr>
          <w:rFonts w:cs="Arial"/>
          <w:sz w:val="22"/>
          <w:szCs w:val="22"/>
        </w:rPr>
        <w:t xml:space="preserve"> and has presented notes to the interim financial statements on a condensed basis.</w:t>
      </w:r>
    </w:p>
    <w:p w14:paraId="2A006BAE" w14:textId="77777777" w:rsidR="00FE35BD" w:rsidRPr="00B9577A" w:rsidRDefault="00FE35BD" w:rsidP="0023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B9577A">
        <w:rPr>
          <w:rFonts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D2FB006" w14:textId="77777777" w:rsidR="00FE35BD" w:rsidRPr="00B9577A" w:rsidRDefault="00FE35BD" w:rsidP="0023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B9577A">
        <w:rPr>
          <w:rFonts w:cs="Arial"/>
          <w:sz w:val="22"/>
          <w:szCs w:val="22"/>
        </w:rPr>
        <w:t>The interim financial statements in Thai language are the official statutory financial statements of the Company. The interim financial statements in English language have been translated from the Thai language</w:t>
      </w:r>
      <w:r w:rsidR="00F8498A" w:rsidRPr="00B9577A">
        <w:rPr>
          <w:rFonts w:cs="Arial"/>
          <w:sz w:val="22"/>
          <w:szCs w:val="22"/>
        </w:rPr>
        <w:t xml:space="preserve"> interim</w:t>
      </w:r>
      <w:r w:rsidRPr="00B9577A">
        <w:rPr>
          <w:rFonts w:cs="Arial"/>
          <w:sz w:val="22"/>
          <w:szCs w:val="22"/>
        </w:rPr>
        <w:t xml:space="preserve"> financial statements.</w:t>
      </w:r>
    </w:p>
    <w:p w14:paraId="65087BA6" w14:textId="77777777" w:rsidR="00233A33" w:rsidRPr="00B9577A" w:rsidRDefault="0023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B9577A">
        <w:rPr>
          <w:rFonts w:cs="Arial"/>
          <w:b/>
          <w:bCs/>
          <w:sz w:val="22"/>
          <w:szCs w:val="22"/>
        </w:rPr>
        <w:br w:type="page"/>
      </w:r>
    </w:p>
    <w:p w14:paraId="5980D0C3" w14:textId="72954F1A" w:rsidR="001160AE" w:rsidRPr="00B9577A" w:rsidRDefault="00FE35BD"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both"/>
        <w:rPr>
          <w:rFonts w:cs="Arial"/>
          <w:b/>
          <w:bCs/>
          <w:sz w:val="22"/>
          <w:szCs w:val="22"/>
        </w:rPr>
      </w:pPr>
      <w:r w:rsidRPr="00B9577A">
        <w:rPr>
          <w:rFonts w:cs="Arial"/>
          <w:b/>
          <w:bCs/>
          <w:sz w:val="22"/>
          <w:szCs w:val="22"/>
        </w:rPr>
        <w:lastRenderedPageBreak/>
        <w:t>2.2</w:t>
      </w:r>
      <w:r w:rsidR="008562FA" w:rsidRPr="00B9577A">
        <w:rPr>
          <w:rFonts w:cs="Arial"/>
          <w:b/>
          <w:bCs/>
          <w:sz w:val="22"/>
          <w:szCs w:val="22"/>
        </w:rPr>
        <w:tab/>
      </w:r>
      <w:r w:rsidRPr="00B9577A">
        <w:rPr>
          <w:rFonts w:cs="Arial"/>
          <w:b/>
          <w:bCs/>
          <w:sz w:val="22"/>
          <w:szCs w:val="22"/>
        </w:rPr>
        <w:t>Basis of preparation of the consolidated and separate financial statements</w:t>
      </w:r>
      <w:r w:rsidRPr="00B9577A">
        <w:rPr>
          <w:rFonts w:cs="Arial"/>
          <w:b/>
          <w:bCs/>
          <w:sz w:val="22"/>
          <w:szCs w:val="22"/>
        </w:rPr>
        <w:tab/>
      </w:r>
    </w:p>
    <w:p w14:paraId="3DD5A8F9" w14:textId="77777777" w:rsidR="00FE35BD" w:rsidRPr="00B9577A" w:rsidRDefault="00FE35BD"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u w:val="single"/>
          <w:cs/>
        </w:rPr>
      </w:pPr>
      <w:r w:rsidRPr="00B9577A">
        <w:rPr>
          <w:rFonts w:cs="Arial"/>
          <w:sz w:val="22"/>
          <w:szCs w:val="22"/>
          <w:u w:val="single"/>
        </w:rPr>
        <w:t>The consolidated financial statements</w:t>
      </w:r>
    </w:p>
    <w:p w14:paraId="0518E796" w14:textId="724A57AF" w:rsidR="001E4DDC" w:rsidRPr="00B9577A" w:rsidRDefault="00FE35BD"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both"/>
        <w:rPr>
          <w:rFonts w:cs="Arial"/>
          <w:sz w:val="22"/>
          <w:szCs w:val="22"/>
          <w:u w:val="single"/>
        </w:rPr>
      </w:pPr>
      <w:r w:rsidRPr="00B9577A">
        <w:rPr>
          <w:rFonts w:cs="Arial"/>
          <w:sz w:val="22"/>
          <w:szCs w:val="22"/>
        </w:rPr>
        <w:t>These interim consolidated financial statements include the financial statements of                 Krungthai Card Public Company Limited and its subsidiar</w:t>
      </w:r>
      <w:r w:rsidR="00F8498A" w:rsidRPr="00B9577A">
        <w:rPr>
          <w:rFonts w:cs="Arial"/>
          <w:sz w:val="22"/>
          <w:szCs w:val="22"/>
        </w:rPr>
        <w:t>ies</w:t>
      </w:r>
      <w:r w:rsidRPr="00B9577A">
        <w:rPr>
          <w:rFonts w:cs="Arial"/>
          <w:sz w:val="22"/>
          <w:szCs w:val="22"/>
        </w:rPr>
        <w:t xml:space="preserve"> (collectively as “the Group”)</w:t>
      </w:r>
      <w:r w:rsidRPr="00B9577A">
        <w:rPr>
          <w:rFonts w:cs="Arial"/>
          <w:sz w:val="22"/>
          <w:szCs w:val="22"/>
          <w:cs/>
        </w:rPr>
        <w:t xml:space="preserve"> </w:t>
      </w:r>
      <w:r w:rsidRPr="00B9577A">
        <w:rPr>
          <w:rFonts w:cs="Arial"/>
          <w:sz w:val="22"/>
          <w:szCs w:val="22"/>
        </w:rPr>
        <w:t xml:space="preserve">and have been prepared on the same basis as that </w:t>
      </w:r>
      <w:r w:rsidR="00F8498A" w:rsidRPr="00B9577A">
        <w:rPr>
          <w:rFonts w:cs="Arial"/>
          <w:sz w:val="22"/>
          <w:szCs w:val="22"/>
        </w:rPr>
        <w:t>used</w:t>
      </w:r>
      <w:r w:rsidRPr="00B9577A">
        <w:rPr>
          <w:rFonts w:cs="Arial"/>
          <w:sz w:val="22"/>
          <w:szCs w:val="22"/>
        </w:rPr>
        <w:t xml:space="preserve"> for the consolidated financial statements for the year ended 31 December </w:t>
      </w:r>
      <w:r w:rsidR="002D72C8" w:rsidRPr="00B9577A">
        <w:rPr>
          <w:rFonts w:cs="Arial"/>
          <w:sz w:val="22"/>
          <w:szCs w:val="22"/>
        </w:rPr>
        <w:t>2025</w:t>
      </w:r>
      <w:r w:rsidR="00A52C27" w:rsidRPr="00B9577A">
        <w:rPr>
          <w:rFonts w:cs="Arial"/>
          <w:sz w:val="22"/>
          <w:szCs w:val="22"/>
        </w:rPr>
        <w:t xml:space="preserve">. </w:t>
      </w:r>
    </w:p>
    <w:p w14:paraId="10987C4F" w14:textId="45BD2A9F" w:rsidR="00FE35BD" w:rsidRPr="00B9577A" w:rsidRDefault="00FE35BD"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u w:val="single"/>
        </w:rPr>
      </w:pPr>
      <w:r w:rsidRPr="00B9577A">
        <w:rPr>
          <w:rFonts w:cs="Arial"/>
          <w:sz w:val="22"/>
          <w:szCs w:val="22"/>
          <w:u w:val="single"/>
        </w:rPr>
        <w:t>The separate financial statements</w:t>
      </w:r>
    </w:p>
    <w:p w14:paraId="44E5AA08" w14:textId="4A414399" w:rsidR="00FE35BD" w:rsidRPr="00B9577A" w:rsidRDefault="00FE35BD"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eastAsia="Arial Unicode MS" w:cs="Arial"/>
          <w:sz w:val="22"/>
          <w:szCs w:val="22"/>
        </w:rPr>
      </w:pPr>
      <w:r w:rsidRPr="00B9577A">
        <w:rPr>
          <w:rFonts w:cs="Arial"/>
          <w:sz w:val="22"/>
          <w:szCs w:val="22"/>
        </w:rPr>
        <w:t xml:space="preserve">Investments in subsidiaries in the separate financial statements </w:t>
      </w:r>
      <w:r w:rsidR="00F8498A" w:rsidRPr="00B9577A">
        <w:rPr>
          <w:rFonts w:cs="Arial"/>
          <w:sz w:val="22"/>
          <w:szCs w:val="22"/>
        </w:rPr>
        <w:t xml:space="preserve">are accounted for </w:t>
      </w:r>
      <w:r w:rsidRPr="00B9577A">
        <w:rPr>
          <w:rFonts w:cs="Arial"/>
          <w:sz w:val="22"/>
          <w:szCs w:val="22"/>
        </w:rPr>
        <w:t>using the cost method</w:t>
      </w:r>
      <w:r w:rsidRPr="00B9577A">
        <w:rPr>
          <w:rFonts w:cs="Arial"/>
          <w:sz w:val="22"/>
          <w:szCs w:val="22"/>
          <w:cs/>
        </w:rPr>
        <w:t>.</w:t>
      </w:r>
      <w:r w:rsidRPr="00B9577A">
        <w:rPr>
          <w:rFonts w:cs="Arial"/>
          <w:sz w:val="22"/>
          <w:szCs w:val="22"/>
        </w:rPr>
        <w:tab/>
      </w:r>
    </w:p>
    <w:p w14:paraId="39B8CBC0" w14:textId="77777777" w:rsidR="00D05A29" w:rsidRPr="00B9577A" w:rsidRDefault="00103515"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both"/>
        <w:rPr>
          <w:rFonts w:cs="Arial"/>
          <w:b/>
          <w:bCs/>
          <w:sz w:val="22"/>
          <w:szCs w:val="22"/>
        </w:rPr>
      </w:pPr>
      <w:r w:rsidRPr="00B9577A">
        <w:rPr>
          <w:rFonts w:cs="Arial"/>
          <w:b/>
          <w:bCs/>
          <w:sz w:val="22"/>
          <w:szCs w:val="22"/>
        </w:rPr>
        <w:t>2.3</w:t>
      </w:r>
      <w:r w:rsidR="00D05A29" w:rsidRPr="00B9577A">
        <w:rPr>
          <w:rFonts w:cs="Arial"/>
          <w:b/>
          <w:bCs/>
          <w:sz w:val="22"/>
          <w:szCs w:val="22"/>
        </w:rPr>
        <w:tab/>
        <w:t>New financial reporting standards</w:t>
      </w:r>
    </w:p>
    <w:p w14:paraId="59125836" w14:textId="4DA8B47D" w:rsidR="00D05A29" w:rsidRPr="00B9577A" w:rsidRDefault="00D05A29" w:rsidP="00B9577A">
      <w:pPr>
        <w:pStyle w:val="TOC2"/>
        <w:adjustRightInd w:val="0"/>
        <w:spacing w:after="120" w:line="380" w:lineRule="exact"/>
        <w:ind w:left="547" w:hanging="7"/>
        <w:jc w:val="thaiDistribute"/>
        <w:rPr>
          <w:rFonts w:ascii="Arial" w:hAnsi="Arial" w:cs="Arial"/>
          <w:i w:val="0"/>
          <w:iCs w:val="0"/>
          <w:spacing w:val="-2"/>
          <w:sz w:val="22"/>
          <w:szCs w:val="22"/>
        </w:rPr>
      </w:pPr>
      <w:r w:rsidRPr="00B9577A">
        <w:rPr>
          <w:rFonts w:ascii="Arial" w:hAnsi="Arial" w:cs="Arial"/>
          <w:i w:val="0"/>
          <w:iCs w:val="0"/>
          <w:sz w:val="22"/>
          <w:szCs w:val="22"/>
        </w:rPr>
        <w:t>The revised</w:t>
      </w:r>
      <w:r w:rsidR="00B9577A" w:rsidRPr="00B9577A">
        <w:rPr>
          <w:rFonts w:ascii="Arial" w:hAnsi="Arial" w:cs="Arial"/>
          <w:i w:val="0"/>
          <w:iCs w:val="0"/>
          <w:sz w:val="22"/>
          <w:szCs w:val="22"/>
        </w:rPr>
        <w:t xml:space="preserve"> </w:t>
      </w:r>
      <w:r w:rsidRPr="00B9577A">
        <w:rPr>
          <w:rFonts w:ascii="Arial" w:hAnsi="Arial" w:cs="Arial"/>
          <w:i w:val="0"/>
          <w:iCs w:val="0"/>
          <w:sz w:val="22"/>
          <w:szCs w:val="22"/>
        </w:rPr>
        <w:t>financial</w:t>
      </w:r>
      <w:r w:rsidR="00B9577A" w:rsidRPr="00B9577A">
        <w:rPr>
          <w:rFonts w:ascii="Arial" w:hAnsi="Arial" w:cs="Arial"/>
          <w:i w:val="0"/>
          <w:iCs w:val="0"/>
          <w:sz w:val="22"/>
          <w:szCs w:val="22"/>
        </w:rPr>
        <w:t xml:space="preserve"> </w:t>
      </w:r>
      <w:r w:rsidRPr="00B9577A">
        <w:rPr>
          <w:rFonts w:ascii="Arial" w:hAnsi="Arial" w:cs="Arial"/>
          <w:i w:val="0"/>
          <w:iCs w:val="0"/>
          <w:sz w:val="22"/>
          <w:szCs w:val="22"/>
        </w:rPr>
        <w:t xml:space="preserve">reporting standards, which are effective for fiscal years beginning on </w:t>
      </w:r>
      <w:r w:rsidRPr="00B9577A">
        <w:rPr>
          <w:rFonts w:ascii="Arial" w:hAnsi="Arial" w:cs="Arial"/>
          <w:i w:val="0"/>
          <w:iCs w:val="0"/>
          <w:spacing w:val="-2"/>
          <w:sz w:val="22"/>
          <w:szCs w:val="22"/>
        </w:rPr>
        <w:t>or</w:t>
      </w:r>
      <w:r w:rsidR="00B9577A" w:rsidRPr="00B9577A">
        <w:rPr>
          <w:rFonts w:ascii="Arial" w:hAnsi="Arial" w:cs="Arial"/>
          <w:i w:val="0"/>
          <w:iCs w:val="0"/>
          <w:spacing w:val="-2"/>
          <w:sz w:val="22"/>
          <w:szCs w:val="22"/>
        </w:rPr>
        <w:t xml:space="preserve"> </w:t>
      </w:r>
      <w:r w:rsidRPr="00B9577A">
        <w:rPr>
          <w:rFonts w:ascii="Arial" w:hAnsi="Arial" w:cs="Arial"/>
          <w:i w:val="0"/>
          <w:iCs w:val="0"/>
          <w:spacing w:val="-2"/>
          <w:sz w:val="22"/>
          <w:szCs w:val="22"/>
        </w:rPr>
        <w:t xml:space="preserve">after 1 January </w:t>
      </w:r>
      <w:r w:rsidR="002D72C8" w:rsidRPr="00B9577A">
        <w:rPr>
          <w:rFonts w:ascii="Arial" w:hAnsi="Arial" w:cs="Arial"/>
          <w:i w:val="0"/>
          <w:iCs w:val="0"/>
          <w:spacing w:val="-2"/>
          <w:sz w:val="22"/>
          <w:szCs w:val="22"/>
        </w:rPr>
        <w:t>2026</w:t>
      </w:r>
      <w:r w:rsidRPr="00B9577A">
        <w:rPr>
          <w:rFonts w:ascii="Arial" w:hAnsi="Arial" w:cs="Arial"/>
          <w:i w:val="0"/>
          <w:iCs w:val="0"/>
          <w:spacing w:val="-2"/>
          <w:sz w:val="22"/>
          <w:szCs w:val="22"/>
        </w:rPr>
        <w:t>, do</w:t>
      </w:r>
      <w:r w:rsidR="00B9577A" w:rsidRPr="00B9577A">
        <w:rPr>
          <w:rFonts w:ascii="Arial" w:hAnsi="Arial" w:cs="Arial"/>
          <w:i w:val="0"/>
          <w:iCs w:val="0"/>
          <w:spacing w:val="-2"/>
          <w:sz w:val="22"/>
          <w:szCs w:val="22"/>
        </w:rPr>
        <w:t xml:space="preserve"> </w:t>
      </w:r>
      <w:r w:rsidRPr="00B9577A">
        <w:rPr>
          <w:rFonts w:ascii="Arial" w:hAnsi="Arial" w:cs="Arial"/>
          <w:i w:val="0"/>
          <w:iCs w:val="0"/>
          <w:spacing w:val="-2"/>
          <w:sz w:val="22"/>
          <w:szCs w:val="22"/>
        </w:rPr>
        <w:t>not have any significant impact on the</w:t>
      </w:r>
      <w:r w:rsidR="00B9577A" w:rsidRPr="00B9577A">
        <w:rPr>
          <w:rFonts w:ascii="Arial" w:hAnsi="Arial" w:cs="Arial"/>
          <w:i w:val="0"/>
          <w:iCs w:val="0"/>
          <w:spacing w:val="-2"/>
          <w:sz w:val="22"/>
          <w:szCs w:val="22"/>
        </w:rPr>
        <w:t xml:space="preserve"> </w:t>
      </w:r>
      <w:r w:rsidRPr="00B9577A">
        <w:rPr>
          <w:rFonts w:ascii="Arial" w:hAnsi="Arial" w:cs="Arial"/>
          <w:i w:val="0"/>
          <w:iCs w:val="0"/>
          <w:spacing w:val="-2"/>
          <w:sz w:val="22"/>
          <w:szCs w:val="22"/>
        </w:rPr>
        <w:t>Groups'</w:t>
      </w:r>
      <w:r w:rsidR="00B9577A" w:rsidRPr="00B9577A">
        <w:rPr>
          <w:rFonts w:ascii="Arial" w:hAnsi="Arial" w:cs="Arial"/>
          <w:i w:val="0"/>
          <w:iCs w:val="0"/>
          <w:spacing w:val="-2"/>
          <w:sz w:val="22"/>
          <w:szCs w:val="22"/>
        </w:rPr>
        <w:t xml:space="preserve"> </w:t>
      </w:r>
      <w:r w:rsidRPr="00B9577A">
        <w:rPr>
          <w:rFonts w:ascii="Arial" w:hAnsi="Arial" w:cs="Arial"/>
          <w:i w:val="0"/>
          <w:iCs w:val="0"/>
          <w:spacing w:val="-2"/>
          <w:sz w:val="22"/>
          <w:szCs w:val="22"/>
        </w:rPr>
        <w:t>financial statements.</w:t>
      </w:r>
    </w:p>
    <w:p w14:paraId="4599F97C" w14:textId="274F848A" w:rsidR="00B9577A" w:rsidRPr="00B9577A" w:rsidRDefault="00B9577A" w:rsidP="00B9577A">
      <w:pPr>
        <w:pStyle w:val="TOC2"/>
        <w:adjustRightInd w:val="0"/>
        <w:spacing w:after="120" w:line="380" w:lineRule="exact"/>
        <w:ind w:left="547" w:hanging="7"/>
        <w:jc w:val="thaiDistribute"/>
        <w:rPr>
          <w:rFonts w:ascii="Arial" w:hAnsi="Arial" w:cs="Arial"/>
          <w:i w:val="0"/>
          <w:iCs w:val="0"/>
          <w:sz w:val="22"/>
          <w:szCs w:val="22"/>
        </w:rPr>
      </w:pPr>
      <w:r w:rsidRPr="00B9577A">
        <w:rPr>
          <w:rFonts w:ascii="Arial" w:hAnsi="Arial" w:cs="Arial"/>
          <w:i w:val="0"/>
          <w:iCs w:val="0"/>
          <w:sz w:val="22"/>
          <w:szCs w:val="22"/>
        </w:rPr>
        <w:tab/>
        <w:t>In addition, the Federation of Accounting Professions has issued new and revised financial reporting standards which will become effective in the future. The standard involving changes to key principles is summarised below:</w:t>
      </w:r>
    </w:p>
    <w:p w14:paraId="63485DE6" w14:textId="763AF29C" w:rsidR="00BB5D73" w:rsidRPr="00B9577A" w:rsidRDefault="00BB5D73" w:rsidP="00B9577A">
      <w:pPr>
        <w:pStyle w:val="TOC2"/>
        <w:adjustRightInd w:val="0"/>
        <w:spacing w:after="120" w:line="380" w:lineRule="exact"/>
        <w:ind w:left="547" w:hanging="7"/>
        <w:jc w:val="thaiDistribute"/>
        <w:rPr>
          <w:rFonts w:ascii="Arial" w:hAnsi="Arial" w:cs="Arial"/>
          <w:b/>
          <w:bCs/>
          <w:i w:val="0"/>
          <w:iCs w:val="0"/>
          <w:sz w:val="22"/>
          <w:szCs w:val="22"/>
        </w:rPr>
      </w:pPr>
      <w:r w:rsidRPr="00B9577A">
        <w:rPr>
          <w:rFonts w:ascii="Arial" w:hAnsi="Arial" w:cs="Arial"/>
          <w:b/>
          <w:bCs/>
          <w:i w:val="0"/>
          <w:iCs w:val="0"/>
          <w:sz w:val="22"/>
          <w:szCs w:val="22"/>
        </w:rPr>
        <w:t>TFRS 18 Presentation and Disclosure in Financial Statements</w:t>
      </w:r>
    </w:p>
    <w:p w14:paraId="6A471A17" w14:textId="77777777" w:rsidR="00BB5D73" w:rsidRPr="00B9577A" w:rsidRDefault="00BB5D73" w:rsidP="00B9577A">
      <w:pPr>
        <w:pStyle w:val="TOC2"/>
        <w:adjustRightInd w:val="0"/>
        <w:spacing w:after="120" w:line="380" w:lineRule="exact"/>
        <w:ind w:left="547" w:hanging="7"/>
        <w:jc w:val="thaiDistribute"/>
        <w:rPr>
          <w:rFonts w:ascii="Arial" w:hAnsi="Arial" w:cs="Arial"/>
          <w:i w:val="0"/>
          <w:iCs w:val="0"/>
          <w:sz w:val="22"/>
          <w:szCs w:val="22"/>
        </w:rPr>
      </w:pPr>
      <w:r w:rsidRPr="00B9577A">
        <w:rPr>
          <w:rFonts w:ascii="Arial" w:hAnsi="Arial" w:cs="Arial"/>
          <w:i w:val="0"/>
          <w:iCs w:val="0"/>
          <w:sz w:val="22"/>
          <w:szCs w:val="22"/>
        </w:rPr>
        <w:t>TFRS 18 will become effective for annual reporting periods beginning on or after 1 January 2028 and supersedes TAS 1, Presentation of Financial Statements.</w:t>
      </w:r>
      <w:r w:rsidRPr="00B9577A">
        <w:rPr>
          <w:rFonts w:ascii="Arial" w:hAnsi="Arial" w:cs="Arial"/>
          <w:i w:val="0"/>
          <w:iCs w:val="0"/>
          <w:sz w:val="22"/>
          <w:szCs w:val="22"/>
          <w:cs/>
        </w:rPr>
        <w:t xml:space="preserve"> </w:t>
      </w:r>
      <w:r w:rsidRPr="00B9577A">
        <w:rPr>
          <w:rFonts w:ascii="Arial" w:hAnsi="Arial" w:cs="Arial"/>
          <w:i w:val="0"/>
          <w:iCs w:val="0"/>
          <w:sz w:val="22"/>
          <w:szCs w:val="22"/>
        </w:rPr>
        <w:t>The standard</w:t>
      </w:r>
      <w:r w:rsidRPr="00B9577A">
        <w:rPr>
          <w:rFonts w:ascii="Arial" w:hAnsi="Arial" w:cs="Arial"/>
          <w:i w:val="0"/>
          <w:iCs w:val="0"/>
          <w:sz w:val="22"/>
          <w:szCs w:val="22"/>
          <w:cs/>
        </w:rPr>
        <w:t xml:space="preserve"> </w:t>
      </w:r>
      <w:r w:rsidRPr="00B9577A">
        <w:rPr>
          <w:rFonts w:ascii="Arial" w:hAnsi="Arial" w:cs="Arial"/>
          <w:i w:val="0"/>
          <w:iCs w:val="0"/>
          <w:sz w:val="22"/>
          <w:szCs w:val="22"/>
        </w:rPr>
        <w:t>introduces new requirements for classifying income and expenses into categories and presenting subtotals in profit or loss. It also requires disclosures of management-defined performance measures and includes new requirements for the aggregation and disaggregation of financial information.</w:t>
      </w:r>
    </w:p>
    <w:p w14:paraId="44C0E6E1" w14:textId="77777777" w:rsidR="00BB5D73" w:rsidRPr="00B9577A" w:rsidRDefault="00BB5D73" w:rsidP="00B9577A">
      <w:pPr>
        <w:pStyle w:val="TOC2"/>
        <w:adjustRightInd w:val="0"/>
        <w:spacing w:after="120" w:line="380" w:lineRule="exact"/>
        <w:ind w:left="547" w:hanging="7"/>
        <w:jc w:val="thaiDistribute"/>
        <w:rPr>
          <w:rFonts w:ascii="Arial" w:hAnsi="Arial" w:cs="Arial"/>
          <w:i w:val="0"/>
          <w:iCs w:val="0"/>
          <w:sz w:val="22"/>
          <w:szCs w:val="22"/>
        </w:rPr>
      </w:pPr>
      <w:r w:rsidRPr="00B9577A">
        <w:rPr>
          <w:rFonts w:ascii="Arial" w:hAnsi="Arial" w:cs="Arial"/>
          <w:i w:val="0"/>
          <w:iCs w:val="0"/>
          <w:sz w:val="22"/>
          <w:szCs w:val="22"/>
        </w:rPr>
        <w:t>The management of the Group is currently evaluating the impact of this standard on the financial statements in the year of initial adoption.</w:t>
      </w:r>
    </w:p>
    <w:p w14:paraId="3B57B99B" w14:textId="29484957" w:rsidR="00103515" w:rsidRPr="00B9577A" w:rsidRDefault="00103515"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both"/>
        <w:rPr>
          <w:rFonts w:cs="Arial"/>
          <w:b/>
          <w:bCs/>
          <w:sz w:val="22"/>
          <w:szCs w:val="22"/>
        </w:rPr>
      </w:pPr>
      <w:r w:rsidRPr="00B9577A">
        <w:rPr>
          <w:rFonts w:cs="Arial"/>
          <w:b/>
          <w:bCs/>
          <w:sz w:val="22"/>
          <w:szCs w:val="22"/>
        </w:rPr>
        <w:t>2.4</w:t>
      </w:r>
      <w:r w:rsidRPr="00B9577A">
        <w:rPr>
          <w:rFonts w:cs="Arial"/>
          <w:b/>
          <w:bCs/>
          <w:sz w:val="22"/>
          <w:szCs w:val="22"/>
        </w:rPr>
        <w:tab/>
      </w:r>
      <w:r w:rsidR="009D3FE9" w:rsidRPr="00B9577A">
        <w:rPr>
          <w:rFonts w:cs="Arial"/>
          <w:b/>
          <w:bCs/>
          <w:sz w:val="22"/>
          <w:szCs w:val="22"/>
        </w:rPr>
        <w:t>A</w:t>
      </w:r>
      <w:r w:rsidRPr="00B9577A">
        <w:rPr>
          <w:rFonts w:cs="Arial"/>
          <w:b/>
          <w:bCs/>
          <w:sz w:val="22"/>
          <w:szCs w:val="22"/>
        </w:rPr>
        <w:t>ccounting policies</w:t>
      </w:r>
      <w:r w:rsidR="009D3FE9" w:rsidRPr="00B9577A">
        <w:rPr>
          <w:rFonts w:cs="Arial"/>
          <w:b/>
          <w:bCs/>
          <w:sz w:val="22"/>
          <w:szCs w:val="22"/>
        </w:rPr>
        <w:t>, judgements and estimates</w:t>
      </w:r>
    </w:p>
    <w:p w14:paraId="2F785390" w14:textId="70C74516" w:rsidR="00103515" w:rsidRPr="00B9577A" w:rsidRDefault="00103515" w:rsidP="00B9577A">
      <w:pPr>
        <w:pStyle w:val="TOC2"/>
        <w:adjustRightInd w:val="0"/>
        <w:spacing w:after="120" w:line="380" w:lineRule="exact"/>
        <w:ind w:left="547" w:hanging="7"/>
        <w:jc w:val="thaiDistribute"/>
        <w:rPr>
          <w:rFonts w:ascii="Arial" w:hAnsi="Arial" w:cs="Arial"/>
          <w:i w:val="0"/>
          <w:iCs w:val="0"/>
          <w:sz w:val="22"/>
          <w:szCs w:val="22"/>
        </w:rPr>
      </w:pPr>
      <w:r w:rsidRPr="00B9577A">
        <w:rPr>
          <w:rFonts w:ascii="Arial" w:hAnsi="Arial" w:cs="Arial"/>
          <w:i w:val="0"/>
          <w:iCs w:val="0"/>
          <w:sz w:val="22"/>
          <w:szCs w:val="22"/>
        </w:rPr>
        <w:t xml:space="preserve">The interim financial statements </w:t>
      </w:r>
      <w:r w:rsidR="00F8498A" w:rsidRPr="00B9577A">
        <w:rPr>
          <w:rFonts w:ascii="Arial" w:hAnsi="Arial" w:cs="Arial"/>
          <w:i w:val="0"/>
          <w:iCs w:val="0"/>
          <w:sz w:val="22"/>
          <w:szCs w:val="22"/>
        </w:rPr>
        <w:t>are</w:t>
      </w:r>
      <w:r w:rsidRPr="00B9577A">
        <w:rPr>
          <w:rFonts w:ascii="Arial" w:hAnsi="Arial" w:cs="Arial"/>
          <w:i w:val="0"/>
          <w:iCs w:val="0"/>
          <w:sz w:val="22"/>
          <w:szCs w:val="22"/>
        </w:rPr>
        <w:t xml:space="preserve"> prepared </w:t>
      </w:r>
      <w:r w:rsidR="00F8498A" w:rsidRPr="00B9577A">
        <w:rPr>
          <w:rFonts w:ascii="Arial" w:hAnsi="Arial" w:cs="Arial"/>
          <w:i w:val="0"/>
          <w:iCs w:val="0"/>
          <w:sz w:val="22"/>
          <w:szCs w:val="22"/>
        </w:rPr>
        <w:t>by using the same</w:t>
      </w:r>
      <w:r w:rsidRPr="00B9577A">
        <w:rPr>
          <w:rFonts w:ascii="Arial" w:hAnsi="Arial" w:cs="Arial"/>
          <w:i w:val="0"/>
          <w:iCs w:val="0"/>
          <w:sz w:val="22"/>
          <w:szCs w:val="22"/>
        </w:rPr>
        <w:t xml:space="preserve"> accounting policies</w:t>
      </w:r>
      <w:r w:rsidR="009D3FE9" w:rsidRPr="00B9577A">
        <w:rPr>
          <w:rFonts w:ascii="Arial" w:hAnsi="Arial" w:cs="Arial"/>
          <w:i w:val="0"/>
          <w:iCs w:val="0"/>
          <w:sz w:val="22"/>
          <w:szCs w:val="22"/>
        </w:rPr>
        <w:t>,</w:t>
      </w:r>
      <w:r w:rsidRPr="00B9577A">
        <w:rPr>
          <w:rFonts w:ascii="Arial" w:hAnsi="Arial" w:cs="Arial"/>
          <w:i w:val="0"/>
          <w:iCs w:val="0"/>
          <w:sz w:val="22"/>
          <w:szCs w:val="22"/>
        </w:rPr>
        <w:t xml:space="preserve"> method</w:t>
      </w:r>
      <w:r w:rsidR="00BB1041" w:rsidRPr="00B9577A">
        <w:rPr>
          <w:rFonts w:ascii="Arial" w:hAnsi="Arial" w:cs="Arial"/>
          <w:i w:val="0"/>
          <w:iCs w:val="0"/>
          <w:sz w:val="22"/>
          <w:szCs w:val="22"/>
        </w:rPr>
        <w:t>s</w:t>
      </w:r>
      <w:r w:rsidRPr="00B9577A">
        <w:rPr>
          <w:rFonts w:ascii="Arial" w:hAnsi="Arial" w:cs="Arial"/>
          <w:i w:val="0"/>
          <w:iCs w:val="0"/>
          <w:sz w:val="22"/>
          <w:szCs w:val="22"/>
        </w:rPr>
        <w:t xml:space="preserve"> of computation</w:t>
      </w:r>
      <w:r w:rsidR="009D3FE9" w:rsidRPr="00B9577A">
        <w:rPr>
          <w:rFonts w:ascii="Arial" w:hAnsi="Arial" w:cs="Arial"/>
          <w:i w:val="0"/>
          <w:iCs w:val="0"/>
          <w:sz w:val="22"/>
          <w:szCs w:val="22"/>
        </w:rPr>
        <w:t>, and accounting judgements and estimates</w:t>
      </w:r>
      <w:r w:rsidRPr="00B9577A">
        <w:rPr>
          <w:rFonts w:ascii="Arial" w:hAnsi="Arial" w:cs="Arial"/>
          <w:i w:val="0"/>
          <w:iCs w:val="0"/>
          <w:sz w:val="22"/>
          <w:szCs w:val="22"/>
        </w:rPr>
        <w:t xml:space="preserve"> </w:t>
      </w:r>
      <w:r w:rsidR="00F8498A" w:rsidRPr="00B9577A">
        <w:rPr>
          <w:rFonts w:ascii="Arial" w:hAnsi="Arial" w:cs="Arial"/>
          <w:i w:val="0"/>
          <w:iCs w:val="0"/>
          <w:sz w:val="22"/>
          <w:szCs w:val="22"/>
        </w:rPr>
        <w:t>as</w:t>
      </w:r>
      <w:r w:rsidRPr="00B9577A">
        <w:rPr>
          <w:rFonts w:ascii="Arial" w:hAnsi="Arial" w:cs="Arial"/>
          <w:i w:val="0"/>
          <w:iCs w:val="0"/>
          <w:sz w:val="22"/>
          <w:szCs w:val="22"/>
        </w:rPr>
        <w:t xml:space="preserve"> those used </w:t>
      </w:r>
      <w:r w:rsidR="00F8498A" w:rsidRPr="00B9577A">
        <w:rPr>
          <w:rFonts w:ascii="Arial" w:hAnsi="Arial" w:cs="Arial"/>
          <w:i w:val="0"/>
          <w:iCs w:val="0"/>
          <w:sz w:val="22"/>
          <w:szCs w:val="22"/>
        </w:rPr>
        <w:t>for the</w:t>
      </w:r>
      <w:r w:rsidRPr="00B9577A">
        <w:rPr>
          <w:rFonts w:ascii="Arial" w:hAnsi="Arial" w:cs="Arial"/>
          <w:i w:val="0"/>
          <w:iCs w:val="0"/>
          <w:sz w:val="22"/>
          <w:szCs w:val="22"/>
        </w:rPr>
        <w:t xml:space="preserve"> </w:t>
      </w:r>
      <w:r w:rsidR="005942A8" w:rsidRPr="00B9577A">
        <w:rPr>
          <w:rFonts w:ascii="Arial" w:hAnsi="Arial" w:cs="Arial"/>
          <w:i w:val="0"/>
          <w:iCs w:val="0"/>
          <w:sz w:val="22"/>
          <w:szCs w:val="22"/>
        </w:rPr>
        <w:t xml:space="preserve">consolidated </w:t>
      </w:r>
      <w:r w:rsidRPr="00B9577A">
        <w:rPr>
          <w:rFonts w:ascii="Arial" w:hAnsi="Arial" w:cs="Arial"/>
          <w:i w:val="0"/>
          <w:iCs w:val="0"/>
          <w:sz w:val="22"/>
          <w:szCs w:val="22"/>
        </w:rPr>
        <w:t>financial statements for the year ended</w:t>
      </w:r>
      <w:r w:rsidR="009D3FE9" w:rsidRPr="00B9577A">
        <w:rPr>
          <w:rFonts w:ascii="Arial" w:hAnsi="Arial" w:cs="Arial"/>
          <w:i w:val="0"/>
          <w:iCs w:val="0"/>
          <w:sz w:val="22"/>
          <w:szCs w:val="22"/>
        </w:rPr>
        <w:t xml:space="preserve"> </w:t>
      </w:r>
      <w:r w:rsidR="00F8498A" w:rsidRPr="00B9577A">
        <w:rPr>
          <w:rFonts w:ascii="Arial" w:hAnsi="Arial" w:cs="Arial"/>
          <w:i w:val="0"/>
          <w:iCs w:val="0"/>
          <w:sz w:val="22"/>
          <w:szCs w:val="22"/>
        </w:rPr>
        <w:t>31</w:t>
      </w:r>
      <w:r w:rsidRPr="00B9577A">
        <w:rPr>
          <w:rFonts w:ascii="Arial" w:hAnsi="Arial" w:cs="Arial"/>
          <w:i w:val="0"/>
          <w:iCs w:val="0"/>
          <w:sz w:val="22"/>
          <w:szCs w:val="22"/>
          <w:cs/>
        </w:rPr>
        <w:t xml:space="preserve"> </w:t>
      </w:r>
      <w:r w:rsidRPr="00B9577A">
        <w:rPr>
          <w:rFonts w:ascii="Arial" w:hAnsi="Arial" w:cs="Arial"/>
          <w:i w:val="0"/>
          <w:iCs w:val="0"/>
          <w:sz w:val="22"/>
          <w:szCs w:val="22"/>
        </w:rPr>
        <w:t xml:space="preserve">December </w:t>
      </w:r>
      <w:r w:rsidR="002D72C8" w:rsidRPr="00B9577A">
        <w:rPr>
          <w:rFonts w:ascii="Arial" w:hAnsi="Arial" w:cs="Arial"/>
          <w:i w:val="0"/>
          <w:iCs w:val="0"/>
          <w:sz w:val="22"/>
          <w:szCs w:val="22"/>
        </w:rPr>
        <w:t>2025</w:t>
      </w:r>
      <w:r w:rsidRPr="00B9577A">
        <w:rPr>
          <w:rFonts w:ascii="Arial" w:hAnsi="Arial" w:cs="Arial"/>
          <w:i w:val="0"/>
          <w:iCs w:val="0"/>
          <w:sz w:val="22"/>
          <w:szCs w:val="22"/>
        </w:rPr>
        <w:t>.</w:t>
      </w:r>
    </w:p>
    <w:p w14:paraId="59E9C6E4" w14:textId="77777777" w:rsidR="00BB5D73" w:rsidRPr="00B9577A" w:rsidRDefault="00BB5D73"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rPr>
          <w:rFonts w:cs="Arial"/>
          <w:b/>
          <w:bCs/>
          <w:sz w:val="22"/>
          <w:szCs w:val="22"/>
        </w:rPr>
      </w:pPr>
      <w:bookmarkStart w:id="8" w:name="_Toc101339250"/>
      <w:bookmarkStart w:id="9" w:name="_Toc101339420"/>
      <w:r w:rsidRPr="00B9577A">
        <w:rPr>
          <w:rFonts w:cs="Arial"/>
          <w:sz w:val="22"/>
          <w:szCs w:val="22"/>
        </w:rPr>
        <w:br w:type="page"/>
      </w:r>
    </w:p>
    <w:p w14:paraId="362A9680" w14:textId="485E04C5" w:rsidR="001160AE" w:rsidRPr="00B9577A" w:rsidRDefault="00A957E8" w:rsidP="00BB5D73">
      <w:pPr>
        <w:pStyle w:val="Heading1"/>
        <w:shd w:val="clear" w:color="auto" w:fill="auto"/>
        <w:overflowPunct w:val="0"/>
        <w:autoSpaceDE w:val="0"/>
        <w:autoSpaceDN w:val="0"/>
        <w:adjustRightInd w:val="0"/>
        <w:spacing w:before="120" w:after="120" w:line="380" w:lineRule="exact"/>
        <w:ind w:left="540" w:right="-43" w:hanging="540"/>
        <w:jc w:val="thaiDistribute"/>
        <w:textAlignment w:val="baseline"/>
        <w:rPr>
          <w:rFonts w:cs="Arial"/>
          <w:sz w:val="22"/>
          <w:szCs w:val="22"/>
          <w:u w:val="none"/>
        </w:rPr>
      </w:pPr>
      <w:bookmarkStart w:id="10" w:name="_Toc236921992"/>
      <w:r w:rsidRPr="00B9577A">
        <w:rPr>
          <w:rFonts w:cs="Arial"/>
          <w:sz w:val="22"/>
          <w:szCs w:val="22"/>
          <w:u w:val="none"/>
        </w:rPr>
        <w:lastRenderedPageBreak/>
        <w:t>3</w:t>
      </w:r>
      <w:r w:rsidR="00724E5C" w:rsidRPr="00B9577A">
        <w:rPr>
          <w:rFonts w:cs="Arial"/>
          <w:sz w:val="22"/>
          <w:szCs w:val="22"/>
          <w:u w:val="none"/>
        </w:rPr>
        <w:t>.</w:t>
      </w:r>
      <w:r w:rsidR="00724E5C" w:rsidRPr="00B9577A">
        <w:rPr>
          <w:rFonts w:cs="Arial"/>
          <w:sz w:val="22"/>
          <w:szCs w:val="22"/>
          <w:u w:val="none"/>
        </w:rPr>
        <w:tab/>
      </w:r>
      <w:r w:rsidR="001160AE" w:rsidRPr="00B9577A">
        <w:rPr>
          <w:rFonts w:cs="Arial"/>
          <w:sz w:val="22"/>
          <w:szCs w:val="22"/>
          <w:u w:val="none"/>
        </w:rPr>
        <w:t>Supplementary disclosures of cash flows information</w:t>
      </w:r>
      <w:bookmarkEnd w:id="8"/>
      <w:bookmarkEnd w:id="9"/>
      <w:bookmarkEnd w:id="10"/>
    </w:p>
    <w:p w14:paraId="1ADC8884" w14:textId="7BF4646A" w:rsidR="009B1680" w:rsidRPr="00B9577A" w:rsidRDefault="00A957E8" w:rsidP="00BB5D7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B9577A">
        <w:rPr>
          <w:rFonts w:cs="Arial"/>
          <w:sz w:val="22"/>
          <w:szCs w:val="22"/>
          <w:lang w:val="en-US"/>
        </w:rPr>
        <w:t>3</w:t>
      </w:r>
      <w:r w:rsidR="004756D0" w:rsidRPr="00B9577A">
        <w:rPr>
          <w:rFonts w:cs="Arial"/>
          <w:sz w:val="22"/>
          <w:szCs w:val="22"/>
        </w:rPr>
        <w:t>.</w:t>
      </w:r>
      <w:r w:rsidR="00C711CA" w:rsidRPr="00B9577A">
        <w:rPr>
          <w:rFonts w:cs="Arial"/>
          <w:sz w:val="22"/>
          <w:szCs w:val="22"/>
        </w:rPr>
        <w:t>1</w:t>
      </w:r>
      <w:r w:rsidR="004756D0" w:rsidRPr="00B9577A">
        <w:rPr>
          <w:rFonts w:cs="Arial"/>
          <w:sz w:val="22"/>
          <w:szCs w:val="22"/>
        </w:rPr>
        <w:tab/>
      </w:r>
      <w:r w:rsidR="009B1680" w:rsidRPr="00B9577A">
        <w:rPr>
          <w:rFonts w:cs="Arial"/>
          <w:sz w:val="22"/>
          <w:szCs w:val="22"/>
        </w:rPr>
        <w:t>Non-cash items for t</w:t>
      </w:r>
      <w:r w:rsidR="00D70E86" w:rsidRPr="00B9577A">
        <w:rPr>
          <w:rFonts w:cs="Arial"/>
          <w:sz w:val="22"/>
          <w:szCs w:val="22"/>
        </w:rPr>
        <w:t xml:space="preserve">he </w:t>
      </w:r>
      <w:r w:rsidR="00C357C8" w:rsidRPr="00B9577A">
        <w:rPr>
          <w:rFonts w:cs="Arial"/>
          <w:sz w:val="22"/>
          <w:szCs w:val="22"/>
          <w:lang w:val="en-US"/>
        </w:rPr>
        <w:t>six</w:t>
      </w:r>
      <w:r w:rsidR="0093741F" w:rsidRPr="00B9577A">
        <w:rPr>
          <w:rFonts w:cs="Arial"/>
          <w:sz w:val="22"/>
          <w:szCs w:val="22"/>
        </w:rPr>
        <w:t xml:space="preserve">-month periods ended </w:t>
      </w:r>
      <w:r w:rsidR="00C357C8" w:rsidRPr="00B9577A">
        <w:rPr>
          <w:rFonts w:cs="Arial"/>
          <w:sz w:val="22"/>
          <w:szCs w:val="22"/>
        </w:rPr>
        <w:t>30 June</w:t>
      </w:r>
      <w:r w:rsidR="002D72C8" w:rsidRPr="00B9577A">
        <w:rPr>
          <w:rFonts w:cs="Arial"/>
          <w:sz w:val="22"/>
          <w:szCs w:val="22"/>
        </w:rPr>
        <w:t xml:space="preserve"> 2026</w:t>
      </w:r>
      <w:r w:rsidR="00B461B4" w:rsidRPr="00B9577A">
        <w:rPr>
          <w:rFonts w:cs="Arial"/>
          <w:sz w:val="22"/>
          <w:szCs w:val="22"/>
        </w:rPr>
        <w:t xml:space="preserve"> and </w:t>
      </w:r>
      <w:r w:rsidR="002D72C8" w:rsidRPr="00B9577A">
        <w:rPr>
          <w:rFonts w:cs="Arial"/>
          <w:sz w:val="22"/>
          <w:szCs w:val="22"/>
        </w:rPr>
        <w:t>2025</w:t>
      </w:r>
      <w:r w:rsidR="009B1680" w:rsidRPr="00B9577A">
        <w:rPr>
          <w:rFonts w:cs="Arial"/>
          <w:sz w:val="22"/>
          <w:szCs w:val="22"/>
        </w:rPr>
        <w:t xml:space="preserve"> are as follows:</w:t>
      </w:r>
    </w:p>
    <w:tbl>
      <w:tblPr>
        <w:tblW w:w="9090" w:type="dxa"/>
        <w:tblInd w:w="450" w:type="dxa"/>
        <w:tblLayout w:type="fixed"/>
        <w:tblCellMar>
          <w:left w:w="0" w:type="dxa"/>
          <w:right w:w="0" w:type="dxa"/>
        </w:tblCellMar>
        <w:tblLook w:val="0000" w:firstRow="0" w:lastRow="0" w:firstColumn="0" w:lastColumn="0" w:noHBand="0" w:noVBand="0"/>
      </w:tblPr>
      <w:tblGrid>
        <w:gridCol w:w="3240"/>
        <w:gridCol w:w="1462"/>
        <w:gridCol w:w="1463"/>
        <w:gridCol w:w="1462"/>
        <w:gridCol w:w="1463"/>
      </w:tblGrid>
      <w:tr w:rsidR="003C3FB6" w:rsidRPr="00B9577A" w14:paraId="52C9E92E" w14:textId="77777777" w:rsidTr="00B0795E">
        <w:trPr>
          <w:trHeight w:val="20"/>
        </w:trPr>
        <w:tc>
          <w:tcPr>
            <w:tcW w:w="3240" w:type="dxa"/>
          </w:tcPr>
          <w:p w14:paraId="196DE588" w14:textId="77777777" w:rsidR="003C3FB6" w:rsidRPr="00B9577A" w:rsidRDefault="003C3FB6"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jc w:val="both"/>
              <w:rPr>
                <w:rFonts w:cs="Arial"/>
              </w:rPr>
            </w:pPr>
          </w:p>
        </w:tc>
        <w:tc>
          <w:tcPr>
            <w:tcW w:w="5850" w:type="dxa"/>
            <w:gridSpan w:val="4"/>
          </w:tcPr>
          <w:p w14:paraId="280B4103" w14:textId="4AB7A784" w:rsidR="003C3FB6" w:rsidRPr="00B9577A" w:rsidRDefault="003C3FB6"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40" w:lineRule="exact"/>
              <w:ind w:left="84" w:right="96"/>
              <w:jc w:val="right"/>
              <w:rPr>
                <w:rFonts w:cs="Arial"/>
              </w:rPr>
            </w:pPr>
            <w:r w:rsidRPr="00B9577A">
              <w:rPr>
                <w:rFonts w:cs="Arial"/>
              </w:rPr>
              <w:t xml:space="preserve">(Unit: </w:t>
            </w:r>
            <w:r w:rsidR="001B2068" w:rsidRPr="00B9577A">
              <w:rPr>
                <w:rFonts w:cs="Arial"/>
              </w:rPr>
              <w:t>Thousand Baht</w:t>
            </w:r>
            <w:r w:rsidRPr="00B9577A">
              <w:rPr>
                <w:rFonts w:cs="Arial"/>
              </w:rPr>
              <w:t>)</w:t>
            </w:r>
          </w:p>
        </w:tc>
      </w:tr>
      <w:tr w:rsidR="0036305D" w:rsidRPr="00B9577A" w14:paraId="36C2A250" w14:textId="77777777" w:rsidTr="003C3FB6">
        <w:trPr>
          <w:trHeight w:val="20"/>
        </w:trPr>
        <w:tc>
          <w:tcPr>
            <w:tcW w:w="3240" w:type="dxa"/>
          </w:tcPr>
          <w:p w14:paraId="2703626E" w14:textId="77777777" w:rsidR="0036305D" w:rsidRPr="00B9577A" w:rsidRDefault="0036305D"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jc w:val="both"/>
              <w:rPr>
                <w:rFonts w:cs="Arial"/>
              </w:rPr>
            </w:pPr>
          </w:p>
        </w:tc>
        <w:tc>
          <w:tcPr>
            <w:tcW w:w="2925" w:type="dxa"/>
            <w:gridSpan w:val="2"/>
          </w:tcPr>
          <w:p w14:paraId="47E3CBD6" w14:textId="77777777" w:rsidR="0036305D" w:rsidRPr="00B9577A" w:rsidRDefault="0036305D" w:rsidP="00B957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40" w:lineRule="exact"/>
              <w:ind w:left="86" w:right="101"/>
              <w:jc w:val="center"/>
              <w:rPr>
                <w:rFonts w:cs="Arial"/>
              </w:rPr>
            </w:pPr>
            <w:r w:rsidRPr="00B9577A">
              <w:rPr>
                <w:rFonts w:cs="Arial"/>
              </w:rPr>
              <w:t>Consolidated financial statements</w:t>
            </w:r>
          </w:p>
        </w:tc>
        <w:tc>
          <w:tcPr>
            <w:tcW w:w="2925" w:type="dxa"/>
            <w:gridSpan w:val="2"/>
          </w:tcPr>
          <w:p w14:paraId="090F9B39" w14:textId="77777777" w:rsidR="0036305D" w:rsidRPr="00B9577A" w:rsidRDefault="0036305D" w:rsidP="00B957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40" w:lineRule="exact"/>
              <w:ind w:left="84" w:right="96"/>
              <w:jc w:val="center"/>
              <w:rPr>
                <w:rFonts w:cs="Arial"/>
              </w:rPr>
            </w:pPr>
            <w:r w:rsidRPr="00B9577A">
              <w:rPr>
                <w:rFonts w:cs="Arial"/>
              </w:rPr>
              <w:t>Separate financial statements</w:t>
            </w:r>
          </w:p>
        </w:tc>
      </w:tr>
      <w:tr w:rsidR="00EB3415" w:rsidRPr="00B9577A" w14:paraId="79CFAD64" w14:textId="77777777" w:rsidTr="003C3FB6">
        <w:trPr>
          <w:trHeight w:val="20"/>
        </w:trPr>
        <w:tc>
          <w:tcPr>
            <w:tcW w:w="3240" w:type="dxa"/>
          </w:tcPr>
          <w:p w14:paraId="63D9B146" w14:textId="77777777" w:rsidR="00EB3415" w:rsidRPr="00B9577A" w:rsidRDefault="00EB3415"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jc w:val="both"/>
              <w:rPr>
                <w:rFonts w:cs="Arial"/>
              </w:rPr>
            </w:pPr>
          </w:p>
        </w:tc>
        <w:tc>
          <w:tcPr>
            <w:tcW w:w="1462" w:type="dxa"/>
          </w:tcPr>
          <w:p w14:paraId="3172BEF2" w14:textId="15007404" w:rsidR="00EB3415" w:rsidRPr="00B9577A" w:rsidRDefault="002D72C8" w:rsidP="00B957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40" w:lineRule="exact"/>
              <w:ind w:left="84" w:right="96"/>
              <w:jc w:val="center"/>
              <w:rPr>
                <w:rFonts w:cs="Arial"/>
              </w:rPr>
            </w:pPr>
            <w:r w:rsidRPr="00B9577A">
              <w:rPr>
                <w:rFonts w:cs="Arial"/>
              </w:rPr>
              <w:t>2026</w:t>
            </w:r>
          </w:p>
        </w:tc>
        <w:tc>
          <w:tcPr>
            <w:tcW w:w="1463" w:type="dxa"/>
          </w:tcPr>
          <w:p w14:paraId="1A140EB3" w14:textId="6371AADD" w:rsidR="00EB3415" w:rsidRPr="00B9577A" w:rsidRDefault="002D72C8" w:rsidP="00B957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40" w:lineRule="exact"/>
              <w:ind w:left="84" w:right="96"/>
              <w:jc w:val="center"/>
              <w:rPr>
                <w:rFonts w:cs="Arial"/>
              </w:rPr>
            </w:pPr>
            <w:r w:rsidRPr="00B9577A">
              <w:rPr>
                <w:rFonts w:cs="Arial"/>
              </w:rPr>
              <w:t>2025</w:t>
            </w:r>
          </w:p>
        </w:tc>
        <w:tc>
          <w:tcPr>
            <w:tcW w:w="1462" w:type="dxa"/>
          </w:tcPr>
          <w:p w14:paraId="0E84B921" w14:textId="137676A2" w:rsidR="00EB3415" w:rsidRPr="00B9577A" w:rsidRDefault="002D72C8" w:rsidP="00B957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40" w:lineRule="exact"/>
              <w:ind w:left="84" w:right="96"/>
              <w:jc w:val="center"/>
              <w:rPr>
                <w:rFonts w:cs="Arial"/>
              </w:rPr>
            </w:pPr>
            <w:r w:rsidRPr="00B9577A">
              <w:rPr>
                <w:rFonts w:cs="Arial"/>
              </w:rPr>
              <w:t>2026</w:t>
            </w:r>
          </w:p>
        </w:tc>
        <w:tc>
          <w:tcPr>
            <w:tcW w:w="1463" w:type="dxa"/>
          </w:tcPr>
          <w:p w14:paraId="14BEE123" w14:textId="56E5D481" w:rsidR="00EB3415" w:rsidRPr="00B9577A" w:rsidRDefault="002D72C8" w:rsidP="00B957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40" w:lineRule="exact"/>
              <w:ind w:left="84" w:right="96"/>
              <w:jc w:val="center"/>
              <w:rPr>
                <w:rFonts w:cs="Arial"/>
              </w:rPr>
            </w:pPr>
            <w:r w:rsidRPr="00B9577A">
              <w:rPr>
                <w:rFonts w:cs="Arial"/>
              </w:rPr>
              <w:t>2025</w:t>
            </w:r>
          </w:p>
        </w:tc>
      </w:tr>
      <w:tr w:rsidR="006B4465" w:rsidRPr="00B9577A" w14:paraId="63379F0F" w14:textId="77777777" w:rsidTr="006B4465">
        <w:trPr>
          <w:trHeight w:val="20"/>
        </w:trPr>
        <w:tc>
          <w:tcPr>
            <w:tcW w:w="3240" w:type="dxa"/>
            <w:vAlign w:val="bottom"/>
          </w:tcPr>
          <w:p w14:paraId="2F3BBF94" w14:textId="77777777" w:rsidR="006B4465" w:rsidRPr="00B9577A" w:rsidRDefault="006B4465"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64" w:hanging="180"/>
              <w:rPr>
                <w:rFonts w:cs="Arial"/>
              </w:rPr>
            </w:pPr>
            <w:r w:rsidRPr="00B9577A">
              <w:rPr>
                <w:rFonts w:cs="Arial"/>
              </w:rPr>
              <w:t xml:space="preserve">Payable for purchase of leasehold improvements and equipment brought forward </w:t>
            </w:r>
          </w:p>
        </w:tc>
        <w:tc>
          <w:tcPr>
            <w:tcW w:w="1462" w:type="dxa"/>
            <w:vAlign w:val="bottom"/>
          </w:tcPr>
          <w:p w14:paraId="22315A1F" w14:textId="3AB666C2" w:rsidR="006B4465" w:rsidRPr="00B9577A" w:rsidRDefault="00D95566"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B9577A">
              <w:rPr>
                <w:rFonts w:cs="Arial"/>
              </w:rPr>
              <w:t>54</w:t>
            </w:r>
            <w:r w:rsidR="000E030A" w:rsidRPr="00B9577A">
              <w:rPr>
                <w:rFonts w:cs="Arial"/>
              </w:rPr>
              <w:t>,856</w:t>
            </w:r>
          </w:p>
        </w:tc>
        <w:tc>
          <w:tcPr>
            <w:tcW w:w="1463" w:type="dxa"/>
            <w:vAlign w:val="bottom"/>
          </w:tcPr>
          <w:p w14:paraId="5A5B2A6E" w14:textId="1A650B34" w:rsidR="006B4465" w:rsidRPr="00B9577A" w:rsidRDefault="006B4465"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cs/>
              </w:rPr>
            </w:pPr>
            <w:r w:rsidRPr="00B9577A">
              <w:rPr>
                <w:rFonts w:cs="Arial"/>
                <w:cs/>
              </w:rPr>
              <w:t>3,</w:t>
            </w:r>
            <w:r w:rsidRPr="00B9577A">
              <w:rPr>
                <w:rFonts w:cs="Arial"/>
              </w:rPr>
              <w:t>031</w:t>
            </w:r>
          </w:p>
        </w:tc>
        <w:tc>
          <w:tcPr>
            <w:tcW w:w="1462" w:type="dxa"/>
            <w:vAlign w:val="bottom"/>
          </w:tcPr>
          <w:p w14:paraId="7677AFA0" w14:textId="7C3FA42B" w:rsidR="006B4465" w:rsidRPr="00B9577A" w:rsidRDefault="000E030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B9577A">
              <w:rPr>
                <w:rFonts w:cs="Arial"/>
              </w:rPr>
              <w:t>54,849</w:t>
            </w:r>
          </w:p>
        </w:tc>
        <w:tc>
          <w:tcPr>
            <w:tcW w:w="1463" w:type="dxa"/>
            <w:vAlign w:val="bottom"/>
          </w:tcPr>
          <w:p w14:paraId="68997C04" w14:textId="316B8011" w:rsidR="006B4465" w:rsidRPr="00B9577A" w:rsidRDefault="006B4465"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B9577A">
              <w:rPr>
                <w:rFonts w:cs="Arial"/>
                <w:cs/>
              </w:rPr>
              <w:t>3,</w:t>
            </w:r>
            <w:r w:rsidRPr="00B9577A">
              <w:rPr>
                <w:rFonts w:cs="Arial"/>
              </w:rPr>
              <w:t>031</w:t>
            </w:r>
          </w:p>
        </w:tc>
      </w:tr>
      <w:tr w:rsidR="00320903" w:rsidRPr="00B9577A" w14:paraId="3400A810" w14:textId="77777777" w:rsidTr="006B4465">
        <w:trPr>
          <w:trHeight w:val="20"/>
        </w:trPr>
        <w:tc>
          <w:tcPr>
            <w:tcW w:w="3240" w:type="dxa"/>
            <w:vAlign w:val="bottom"/>
          </w:tcPr>
          <w:p w14:paraId="67DDFB15" w14:textId="5CAB7501" w:rsidR="00320903" w:rsidRPr="00B9577A" w:rsidRDefault="00320903"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3" w:hanging="459"/>
              <w:rPr>
                <w:rFonts w:cs="Arial"/>
                <w:cs/>
              </w:rPr>
            </w:pPr>
            <w:r w:rsidRPr="00B9577A">
              <w:rPr>
                <w:rFonts w:cs="Arial"/>
                <w:u w:val="single"/>
              </w:rPr>
              <w:t>Add</w:t>
            </w:r>
            <w:r w:rsidRPr="00B9577A">
              <w:rPr>
                <w:rFonts w:cs="Arial"/>
              </w:rPr>
              <w:t xml:space="preserve"> </w:t>
            </w:r>
            <w:r w:rsidRPr="00B9577A">
              <w:rPr>
                <w:rFonts w:cs="Arial"/>
              </w:rPr>
              <w:tab/>
              <w:t>Purchase of leasehold improvements and equipment</w:t>
            </w:r>
          </w:p>
        </w:tc>
        <w:tc>
          <w:tcPr>
            <w:tcW w:w="1462" w:type="dxa"/>
            <w:vAlign w:val="bottom"/>
          </w:tcPr>
          <w:p w14:paraId="49F63F67" w14:textId="5FCE4B35" w:rsidR="00320903" w:rsidRPr="00B9577A" w:rsidRDefault="00320903"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B9577A">
              <w:rPr>
                <w:rFonts w:cs="Arial"/>
              </w:rPr>
              <w:t>153,617</w:t>
            </w:r>
          </w:p>
        </w:tc>
        <w:tc>
          <w:tcPr>
            <w:tcW w:w="1463" w:type="dxa"/>
            <w:vAlign w:val="bottom"/>
          </w:tcPr>
          <w:p w14:paraId="06EB260B" w14:textId="041CCC2B" w:rsidR="00320903" w:rsidRPr="00B9577A" w:rsidRDefault="00320903"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B9577A">
              <w:rPr>
                <w:rFonts w:cs="Arial"/>
                <w:cs/>
              </w:rPr>
              <w:t>64</w:t>
            </w:r>
            <w:r w:rsidRPr="00B9577A">
              <w:rPr>
                <w:rFonts w:cs="Arial"/>
              </w:rPr>
              <w:t>,</w:t>
            </w:r>
            <w:r w:rsidRPr="00B9577A">
              <w:rPr>
                <w:rFonts w:cs="Arial"/>
                <w:cs/>
              </w:rPr>
              <w:t>456</w:t>
            </w:r>
          </w:p>
        </w:tc>
        <w:tc>
          <w:tcPr>
            <w:tcW w:w="1462" w:type="dxa"/>
            <w:vAlign w:val="bottom"/>
          </w:tcPr>
          <w:p w14:paraId="061F1C63" w14:textId="6A8843BB" w:rsidR="00320903" w:rsidRPr="00B9577A" w:rsidRDefault="00320903"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B9577A">
              <w:rPr>
                <w:rFonts w:cs="Arial"/>
              </w:rPr>
              <w:t>153,617</w:t>
            </w:r>
          </w:p>
        </w:tc>
        <w:tc>
          <w:tcPr>
            <w:tcW w:w="1463" w:type="dxa"/>
            <w:vAlign w:val="bottom"/>
          </w:tcPr>
          <w:p w14:paraId="7290B1C4" w14:textId="5FD145BE" w:rsidR="00320903" w:rsidRPr="00B9577A" w:rsidRDefault="00320903"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cs/>
              </w:rPr>
            </w:pPr>
            <w:r w:rsidRPr="00B9577A">
              <w:rPr>
                <w:rFonts w:cs="Arial"/>
                <w:cs/>
              </w:rPr>
              <w:t>64</w:t>
            </w:r>
            <w:r w:rsidRPr="00B9577A">
              <w:rPr>
                <w:rFonts w:cs="Arial"/>
              </w:rPr>
              <w:t>,</w:t>
            </w:r>
            <w:r w:rsidRPr="00B9577A">
              <w:rPr>
                <w:rFonts w:cs="Arial"/>
                <w:cs/>
              </w:rPr>
              <w:t>456</w:t>
            </w:r>
          </w:p>
        </w:tc>
      </w:tr>
      <w:tr w:rsidR="00320903" w:rsidRPr="00B9577A" w14:paraId="23B3185A" w14:textId="77777777" w:rsidTr="006B4465">
        <w:trPr>
          <w:trHeight w:val="20"/>
        </w:trPr>
        <w:tc>
          <w:tcPr>
            <w:tcW w:w="3240" w:type="dxa"/>
            <w:vAlign w:val="bottom"/>
          </w:tcPr>
          <w:p w14:paraId="183C2B08" w14:textId="036BB836" w:rsidR="00320903" w:rsidRPr="00B9577A" w:rsidRDefault="00320903"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3" w:hanging="459"/>
              <w:rPr>
                <w:rFonts w:cs="Arial"/>
                <w:u w:val="single"/>
              </w:rPr>
            </w:pPr>
            <w:r w:rsidRPr="00B9577A">
              <w:rPr>
                <w:rFonts w:cs="Arial"/>
                <w:u w:val="single"/>
              </w:rPr>
              <w:t>Less</w:t>
            </w:r>
            <w:r w:rsidRPr="00B9577A">
              <w:rPr>
                <w:rFonts w:cs="Arial"/>
              </w:rPr>
              <w:tab/>
              <w:t>Cash paid for purchase of leasehold improvements and equipment</w:t>
            </w:r>
          </w:p>
        </w:tc>
        <w:tc>
          <w:tcPr>
            <w:tcW w:w="1462" w:type="dxa"/>
            <w:vAlign w:val="bottom"/>
          </w:tcPr>
          <w:p w14:paraId="574B94BE" w14:textId="082813B0" w:rsidR="00320903" w:rsidRPr="00B9577A" w:rsidRDefault="00320903" w:rsidP="00B957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B9577A">
              <w:rPr>
                <w:rFonts w:cs="Arial"/>
              </w:rPr>
              <w:t>(36,532)</w:t>
            </w:r>
          </w:p>
        </w:tc>
        <w:tc>
          <w:tcPr>
            <w:tcW w:w="1463" w:type="dxa"/>
            <w:vAlign w:val="bottom"/>
          </w:tcPr>
          <w:p w14:paraId="099617C4" w14:textId="7A6D65BC" w:rsidR="00320903" w:rsidRPr="00B9577A" w:rsidRDefault="00320903" w:rsidP="00B957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B9577A">
              <w:rPr>
                <w:rFonts w:cs="Arial"/>
              </w:rPr>
              <w:t>(</w:t>
            </w:r>
            <w:r w:rsidRPr="00B9577A">
              <w:rPr>
                <w:rFonts w:cs="Arial"/>
                <w:cs/>
              </w:rPr>
              <w:t>62</w:t>
            </w:r>
            <w:r w:rsidRPr="00B9577A">
              <w:rPr>
                <w:rFonts w:cs="Arial"/>
              </w:rPr>
              <w:t>,</w:t>
            </w:r>
            <w:r w:rsidRPr="00B9577A">
              <w:rPr>
                <w:rFonts w:cs="Arial"/>
                <w:cs/>
              </w:rPr>
              <w:t>911</w:t>
            </w:r>
            <w:r w:rsidRPr="00B9577A">
              <w:rPr>
                <w:rFonts w:cs="Arial"/>
              </w:rPr>
              <w:t>)</w:t>
            </w:r>
          </w:p>
        </w:tc>
        <w:tc>
          <w:tcPr>
            <w:tcW w:w="1462" w:type="dxa"/>
            <w:vAlign w:val="bottom"/>
          </w:tcPr>
          <w:p w14:paraId="5E1A6C67" w14:textId="089B53ED" w:rsidR="00320903" w:rsidRPr="00B9577A" w:rsidRDefault="00320903" w:rsidP="00B957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B9577A">
              <w:rPr>
                <w:rFonts w:cs="Arial"/>
              </w:rPr>
              <w:t>(36,525)</w:t>
            </w:r>
          </w:p>
        </w:tc>
        <w:tc>
          <w:tcPr>
            <w:tcW w:w="1463" w:type="dxa"/>
            <w:vAlign w:val="bottom"/>
          </w:tcPr>
          <w:p w14:paraId="36BDA015" w14:textId="51E4C3B9" w:rsidR="00320903" w:rsidRPr="00B9577A" w:rsidRDefault="00320903" w:rsidP="00B957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B9577A">
              <w:rPr>
                <w:rFonts w:cs="Arial"/>
              </w:rPr>
              <w:t>(</w:t>
            </w:r>
            <w:r w:rsidRPr="00B9577A">
              <w:rPr>
                <w:rFonts w:cs="Arial"/>
                <w:cs/>
              </w:rPr>
              <w:t>62</w:t>
            </w:r>
            <w:r w:rsidRPr="00B9577A">
              <w:rPr>
                <w:rFonts w:cs="Arial"/>
              </w:rPr>
              <w:t>,</w:t>
            </w:r>
            <w:r w:rsidRPr="00B9577A">
              <w:rPr>
                <w:rFonts w:cs="Arial"/>
                <w:cs/>
              </w:rPr>
              <w:t>911</w:t>
            </w:r>
            <w:r w:rsidRPr="00B9577A">
              <w:rPr>
                <w:rFonts w:cs="Arial"/>
              </w:rPr>
              <w:t>)</w:t>
            </w:r>
          </w:p>
        </w:tc>
      </w:tr>
      <w:tr w:rsidR="00320903" w:rsidRPr="00B9577A" w14:paraId="01F9C498" w14:textId="77777777" w:rsidTr="006B4465">
        <w:trPr>
          <w:trHeight w:val="20"/>
        </w:trPr>
        <w:tc>
          <w:tcPr>
            <w:tcW w:w="3240" w:type="dxa"/>
            <w:vAlign w:val="bottom"/>
          </w:tcPr>
          <w:p w14:paraId="28B9FC8E" w14:textId="77C1C90C" w:rsidR="00320903" w:rsidRPr="00B9577A" w:rsidRDefault="00320903"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64" w:hanging="180"/>
              <w:rPr>
                <w:rFonts w:cs="Arial"/>
              </w:rPr>
            </w:pPr>
            <w:r w:rsidRPr="00B9577A">
              <w:rPr>
                <w:rFonts w:cs="Arial"/>
              </w:rPr>
              <w:t xml:space="preserve">Payable for purchase of leasehold improvements and equipment carried forward (presented as a part of trade payables)  </w:t>
            </w:r>
          </w:p>
        </w:tc>
        <w:tc>
          <w:tcPr>
            <w:tcW w:w="1462" w:type="dxa"/>
            <w:vAlign w:val="bottom"/>
          </w:tcPr>
          <w:p w14:paraId="021A8E7C" w14:textId="0487FBD7" w:rsidR="00320903" w:rsidRPr="00B9577A" w:rsidRDefault="00320903" w:rsidP="00B9577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B9577A">
              <w:rPr>
                <w:rFonts w:cs="Arial"/>
              </w:rPr>
              <w:t>171,941</w:t>
            </w:r>
          </w:p>
        </w:tc>
        <w:tc>
          <w:tcPr>
            <w:tcW w:w="1463" w:type="dxa"/>
            <w:vAlign w:val="bottom"/>
          </w:tcPr>
          <w:p w14:paraId="4FD8D5AE" w14:textId="503575BC" w:rsidR="00320903" w:rsidRPr="00B9577A" w:rsidRDefault="00320903" w:rsidP="00B9577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B9577A">
              <w:rPr>
                <w:rFonts w:cs="Arial"/>
              </w:rPr>
              <w:t>4,</w:t>
            </w:r>
            <w:r w:rsidRPr="00B9577A">
              <w:rPr>
                <w:rFonts w:cs="Arial"/>
                <w:cs/>
              </w:rPr>
              <w:t>576</w:t>
            </w:r>
          </w:p>
        </w:tc>
        <w:tc>
          <w:tcPr>
            <w:tcW w:w="1462" w:type="dxa"/>
            <w:vAlign w:val="bottom"/>
          </w:tcPr>
          <w:p w14:paraId="4C8A5B9D" w14:textId="49EF54C2" w:rsidR="00320903" w:rsidRPr="00B9577A" w:rsidRDefault="00320903" w:rsidP="00B9577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B9577A">
              <w:rPr>
                <w:rFonts w:cs="Arial"/>
              </w:rPr>
              <w:t>171,941</w:t>
            </w:r>
          </w:p>
        </w:tc>
        <w:tc>
          <w:tcPr>
            <w:tcW w:w="1463" w:type="dxa"/>
            <w:vAlign w:val="bottom"/>
          </w:tcPr>
          <w:p w14:paraId="72E979FD" w14:textId="2DF28BDC" w:rsidR="00320903" w:rsidRPr="00B9577A" w:rsidRDefault="00320903" w:rsidP="00B9577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B9577A">
              <w:rPr>
                <w:rFonts w:cs="Arial"/>
              </w:rPr>
              <w:t>4,</w:t>
            </w:r>
            <w:r w:rsidRPr="00B9577A">
              <w:rPr>
                <w:rFonts w:cs="Arial"/>
                <w:cs/>
              </w:rPr>
              <w:t>576</w:t>
            </w:r>
          </w:p>
        </w:tc>
      </w:tr>
      <w:tr w:rsidR="00320903" w:rsidRPr="00B9577A" w14:paraId="10EDFD04" w14:textId="77777777" w:rsidTr="006B4465">
        <w:trPr>
          <w:trHeight w:val="361"/>
        </w:trPr>
        <w:tc>
          <w:tcPr>
            <w:tcW w:w="3240" w:type="dxa"/>
            <w:vAlign w:val="bottom"/>
          </w:tcPr>
          <w:p w14:paraId="75135570" w14:textId="6CA87E8A" w:rsidR="00320903" w:rsidRPr="00B9577A" w:rsidRDefault="00320903"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64" w:hanging="180"/>
              <w:rPr>
                <w:rFonts w:cs="Arial"/>
              </w:rPr>
            </w:pPr>
          </w:p>
        </w:tc>
        <w:tc>
          <w:tcPr>
            <w:tcW w:w="1462" w:type="dxa"/>
            <w:vAlign w:val="bottom"/>
          </w:tcPr>
          <w:p w14:paraId="01C1B296" w14:textId="7685234F" w:rsidR="00320903" w:rsidRPr="00B9577A" w:rsidRDefault="00320903"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p>
        </w:tc>
        <w:tc>
          <w:tcPr>
            <w:tcW w:w="1463" w:type="dxa"/>
            <w:vAlign w:val="bottom"/>
          </w:tcPr>
          <w:p w14:paraId="7EECD292" w14:textId="002A6C30" w:rsidR="00320903" w:rsidRPr="00B9577A" w:rsidRDefault="00320903"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p>
        </w:tc>
        <w:tc>
          <w:tcPr>
            <w:tcW w:w="1462" w:type="dxa"/>
            <w:vAlign w:val="bottom"/>
          </w:tcPr>
          <w:p w14:paraId="5E572014" w14:textId="5214B9D8" w:rsidR="00320903" w:rsidRPr="00B9577A" w:rsidRDefault="00320903"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p>
        </w:tc>
        <w:tc>
          <w:tcPr>
            <w:tcW w:w="1463" w:type="dxa"/>
            <w:vAlign w:val="bottom"/>
          </w:tcPr>
          <w:p w14:paraId="4F76858B" w14:textId="1431B5B6" w:rsidR="00320903" w:rsidRPr="00B9577A" w:rsidRDefault="00320903"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p>
        </w:tc>
      </w:tr>
      <w:tr w:rsidR="00320903" w:rsidRPr="00B9577A" w14:paraId="2C6601D1" w14:textId="77777777" w:rsidTr="006B4465">
        <w:trPr>
          <w:trHeight w:val="361"/>
        </w:trPr>
        <w:tc>
          <w:tcPr>
            <w:tcW w:w="3240" w:type="dxa"/>
            <w:vAlign w:val="bottom"/>
          </w:tcPr>
          <w:p w14:paraId="36E56FAA" w14:textId="4C4F996B" w:rsidR="00320903" w:rsidRPr="00B9577A" w:rsidRDefault="00320903"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64" w:hanging="180"/>
              <w:rPr>
                <w:rFonts w:cs="Arial"/>
              </w:rPr>
            </w:pPr>
            <w:r w:rsidRPr="00B9577A">
              <w:rPr>
                <w:rFonts w:cs="Arial"/>
              </w:rPr>
              <w:t>Payable for purchase of computer software brought forward</w:t>
            </w:r>
          </w:p>
        </w:tc>
        <w:tc>
          <w:tcPr>
            <w:tcW w:w="1462" w:type="dxa"/>
            <w:vAlign w:val="bottom"/>
          </w:tcPr>
          <w:p w14:paraId="1AF9A57A" w14:textId="030B7972" w:rsidR="00320903" w:rsidRPr="00B9577A" w:rsidRDefault="00320903"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B9577A">
              <w:rPr>
                <w:rFonts w:cs="Arial"/>
              </w:rPr>
              <w:t>42,359</w:t>
            </w:r>
          </w:p>
        </w:tc>
        <w:tc>
          <w:tcPr>
            <w:tcW w:w="1463" w:type="dxa"/>
            <w:vAlign w:val="bottom"/>
          </w:tcPr>
          <w:p w14:paraId="764DEF31" w14:textId="4CEC333D" w:rsidR="00320903" w:rsidRPr="00B9577A" w:rsidRDefault="00320903"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B9577A">
              <w:rPr>
                <w:rFonts w:cs="Arial"/>
                <w:cs/>
              </w:rPr>
              <w:t>3</w:t>
            </w:r>
            <w:r w:rsidRPr="00B9577A">
              <w:rPr>
                <w:rFonts w:cs="Arial"/>
              </w:rPr>
              <w:t>,</w:t>
            </w:r>
            <w:r w:rsidRPr="00B9577A">
              <w:rPr>
                <w:rFonts w:cs="Arial"/>
                <w:cs/>
              </w:rPr>
              <w:t>913</w:t>
            </w:r>
          </w:p>
        </w:tc>
        <w:tc>
          <w:tcPr>
            <w:tcW w:w="1462" w:type="dxa"/>
            <w:vAlign w:val="bottom"/>
          </w:tcPr>
          <w:p w14:paraId="26DE1BA5" w14:textId="46B9C4F5" w:rsidR="00320903" w:rsidRPr="00B9577A" w:rsidRDefault="00320903"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B9577A">
              <w:rPr>
                <w:rFonts w:cs="Arial"/>
              </w:rPr>
              <w:t>42,359</w:t>
            </w:r>
          </w:p>
        </w:tc>
        <w:tc>
          <w:tcPr>
            <w:tcW w:w="1463" w:type="dxa"/>
            <w:vAlign w:val="bottom"/>
          </w:tcPr>
          <w:p w14:paraId="31D751B3" w14:textId="1C768D78" w:rsidR="00320903" w:rsidRPr="00B9577A" w:rsidRDefault="00320903"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B9577A">
              <w:rPr>
                <w:rFonts w:cs="Arial"/>
                <w:cs/>
              </w:rPr>
              <w:t>3</w:t>
            </w:r>
            <w:r w:rsidRPr="00B9577A">
              <w:rPr>
                <w:rFonts w:cs="Arial"/>
              </w:rPr>
              <w:t>,</w:t>
            </w:r>
            <w:r w:rsidRPr="00B9577A">
              <w:rPr>
                <w:rFonts w:cs="Arial"/>
                <w:cs/>
              </w:rPr>
              <w:t>913</w:t>
            </w:r>
          </w:p>
        </w:tc>
      </w:tr>
      <w:tr w:rsidR="000922F4" w:rsidRPr="00B9577A" w14:paraId="7AB192DA" w14:textId="77777777" w:rsidTr="00E92864">
        <w:trPr>
          <w:trHeight w:val="20"/>
        </w:trPr>
        <w:tc>
          <w:tcPr>
            <w:tcW w:w="3240" w:type="dxa"/>
            <w:vAlign w:val="bottom"/>
          </w:tcPr>
          <w:p w14:paraId="15103BED" w14:textId="173A9DD0" w:rsidR="000922F4" w:rsidRPr="00B9577A" w:rsidRDefault="000922F4"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3"/>
              </w:tabs>
              <w:spacing w:line="340" w:lineRule="exact"/>
              <w:ind w:left="543" w:hanging="459"/>
              <w:rPr>
                <w:rFonts w:cs="Arial"/>
              </w:rPr>
            </w:pPr>
            <w:r w:rsidRPr="00B9577A">
              <w:rPr>
                <w:rFonts w:cs="Arial"/>
                <w:u w:val="single"/>
              </w:rPr>
              <w:t>Add</w:t>
            </w:r>
            <w:r w:rsidRPr="00B9577A">
              <w:rPr>
                <w:rFonts w:cs="Arial"/>
              </w:rPr>
              <w:t xml:space="preserve"> </w:t>
            </w:r>
            <w:r w:rsidRPr="00B9577A">
              <w:rPr>
                <w:rFonts w:cs="Arial"/>
              </w:rPr>
              <w:tab/>
              <w:t>Purchase of computer software</w:t>
            </w:r>
          </w:p>
        </w:tc>
        <w:tc>
          <w:tcPr>
            <w:tcW w:w="1462" w:type="dxa"/>
            <w:vAlign w:val="center"/>
          </w:tcPr>
          <w:p w14:paraId="2AD7B2CA" w14:textId="32C481D6" w:rsidR="000922F4" w:rsidRPr="00B9577A" w:rsidRDefault="000922F4"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B9577A">
              <w:rPr>
                <w:rFonts w:cs="Arial"/>
              </w:rPr>
              <w:t>192,892</w:t>
            </w:r>
          </w:p>
        </w:tc>
        <w:tc>
          <w:tcPr>
            <w:tcW w:w="1463" w:type="dxa"/>
            <w:vAlign w:val="bottom"/>
          </w:tcPr>
          <w:p w14:paraId="2FF2B1FF" w14:textId="0B1DF410" w:rsidR="000922F4" w:rsidRPr="00B9577A" w:rsidRDefault="000922F4"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B9577A">
              <w:rPr>
                <w:rFonts w:cs="Arial"/>
                <w:cs/>
              </w:rPr>
              <w:t>57</w:t>
            </w:r>
            <w:r w:rsidRPr="00B9577A">
              <w:rPr>
                <w:rFonts w:cs="Arial"/>
              </w:rPr>
              <w:t>,</w:t>
            </w:r>
            <w:r w:rsidRPr="00B9577A">
              <w:rPr>
                <w:rFonts w:cs="Arial"/>
                <w:cs/>
              </w:rPr>
              <w:t>170</w:t>
            </w:r>
          </w:p>
        </w:tc>
        <w:tc>
          <w:tcPr>
            <w:tcW w:w="1462" w:type="dxa"/>
            <w:vAlign w:val="center"/>
          </w:tcPr>
          <w:p w14:paraId="0CA34979" w14:textId="41C07881" w:rsidR="000922F4" w:rsidRPr="00B9577A" w:rsidRDefault="000922F4"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right="101"/>
              <w:rPr>
                <w:rFonts w:cs="Arial"/>
              </w:rPr>
            </w:pPr>
            <w:r w:rsidRPr="00B9577A">
              <w:rPr>
                <w:rFonts w:cs="Arial"/>
              </w:rPr>
              <w:t>192,892</w:t>
            </w:r>
          </w:p>
        </w:tc>
        <w:tc>
          <w:tcPr>
            <w:tcW w:w="1463" w:type="dxa"/>
            <w:vAlign w:val="bottom"/>
          </w:tcPr>
          <w:p w14:paraId="6F466585" w14:textId="1728B786" w:rsidR="000922F4" w:rsidRPr="00B9577A" w:rsidRDefault="000922F4"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right="101"/>
              <w:rPr>
                <w:rFonts w:cs="Arial"/>
              </w:rPr>
            </w:pPr>
            <w:r w:rsidRPr="00B9577A">
              <w:rPr>
                <w:rFonts w:cs="Arial"/>
                <w:cs/>
              </w:rPr>
              <w:t>57</w:t>
            </w:r>
            <w:r w:rsidRPr="00B9577A">
              <w:rPr>
                <w:rFonts w:cs="Arial"/>
              </w:rPr>
              <w:t>,</w:t>
            </w:r>
            <w:r w:rsidRPr="00B9577A">
              <w:rPr>
                <w:rFonts w:cs="Arial"/>
                <w:cs/>
              </w:rPr>
              <w:t>170</w:t>
            </w:r>
          </w:p>
        </w:tc>
      </w:tr>
      <w:tr w:rsidR="000922F4" w:rsidRPr="00B9577A" w14:paraId="2B9B2F51" w14:textId="77777777" w:rsidTr="00E92864">
        <w:trPr>
          <w:trHeight w:val="20"/>
        </w:trPr>
        <w:tc>
          <w:tcPr>
            <w:tcW w:w="3240" w:type="dxa"/>
            <w:vAlign w:val="bottom"/>
          </w:tcPr>
          <w:p w14:paraId="095BB8FF" w14:textId="56869382" w:rsidR="000922F4" w:rsidRPr="00B9577A" w:rsidRDefault="000922F4"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40" w:lineRule="exact"/>
              <w:ind w:left="543" w:hanging="459"/>
              <w:rPr>
                <w:rFonts w:cs="Arial"/>
              </w:rPr>
            </w:pPr>
            <w:r w:rsidRPr="00B9577A">
              <w:rPr>
                <w:rFonts w:cs="Arial"/>
                <w:u w:val="single"/>
              </w:rPr>
              <w:t>Less</w:t>
            </w:r>
            <w:r w:rsidRPr="00B9577A">
              <w:rPr>
                <w:rFonts w:cs="Arial"/>
              </w:rPr>
              <w:tab/>
              <w:t>Cash paid for purchase of computer software</w:t>
            </w:r>
          </w:p>
        </w:tc>
        <w:tc>
          <w:tcPr>
            <w:tcW w:w="1462" w:type="dxa"/>
            <w:vAlign w:val="center"/>
          </w:tcPr>
          <w:p w14:paraId="6184E2B7" w14:textId="77777777" w:rsidR="000922F4" w:rsidRPr="00B9577A" w:rsidRDefault="000922F4" w:rsidP="00B957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p>
          <w:p w14:paraId="1ED4D599" w14:textId="03EACB46" w:rsidR="000922F4" w:rsidRPr="00B9577A" w:rsidRDefault="000922F4" w:rsidP="00B957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B9577A">
              <w:rPr>
                <w:rFonts w:cs="Arial"/>
              </w:rPr>
              <w:t>(49,424)</w:t>
            </w:r>
          </w:p>
        </w:tc>
        <w:tc>
          <w:tcPr>
            <w:tcW w:w="1463" w:type="dxa"/>
            <w:vAlign w:val="bottom"/>
          </w:tcPr>
          <w:p w14:paraId="66130295" w14:textId="10153B84" w:rsidR="000922F4" w:rsidRPr="00B9577A" w:rsidRDefault="000922F4" w:rsidP="00B957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B9577A">
              <w:rPr>
                <w:rFonts w:cs="Arial"/>
              </w:rPr>
              <w:t>(</w:t>
            </w:r>
            <w:r w:rsidRPr="00B9577A">
              <w:rPr>
                <w:rFonts w:cs="Arial"/>
                <w:cs/>
              </w:rPr>
              <w:t>45</w:t>
            </w:r>
            <w:r w:rsidRPr="00B9577A">
              <w:rPr>
                <w:rFonts w:cs="Arial"/>
              </w:rPr>
              <w:t>,</w:t>
            </w:r>
            <w:r w:rsidRPr="00B9577A">
              <w:rPr>
                <w:rFonts w:cs="Arial"/>
                <w:cs/>
              </w:rPr>
              <w:t>230</w:t>
            </w:r>
            <w:r w:rsidRPr="00B9577A">
              <w:rPr>
                <w:rFonts w:cs="Arial"/>
              </w:rPr>
              <w:t>)</w:t>
            </w:r>
          </w:p>
        </w:tc>
        <w:tc>
          <w:tcPr>
            <w:tcW w:w="1462" w:type="dxa"/>
            <w:vAlign w:val="center"/>
          </w:tcPr>
          <w:p w14:paraId="50B9EE68" w14:textId="77777777" w:rsidR="000922F4" w:rsidRPr="00B9577A" w:rsidRDefault="000922F4" w:rsidP="00B957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right="101"/>
              <w:rPr>
                <w:rFonts w:cs="Arial"/>
              </w:rPr>
            </w:pPr>
          </w:p>
          <w:p w14:paraId="0256EA38" w14:textId="735CF899" w:rsidR="000922F4" w:rsidRPr="00B9577A" w:rsidRDefault="000922F4" w:rsidP="00B957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right="101"/>
              <w:rPr>
                <w:rFonts w:cs="Arial"/>
              </w:rPr>
            </w:pPr>
            <w:r w:rsidRPr="00B9577A">
              <w:rPr>
                <w:rFonts w:cs="Arial"/>
              </w:rPr>
              <w:t>(49,424)</w:t>
            </w:r>
          </w:p>
        </w:tc>
        <w:tc>
          <w:tcPr>
            <w:tcW w:w="1463" w:type="dxa"/>
            <w:vAlign w:val="bottom"/>
          </w:tcPr>
          <w:p w14:paraId="5B6422E2" w14:textId="1998F466" w:rsidR="000922F4" w:rsidRPr="00B9577A" w:rsidRDefault="000922F4" w:rsidP="00B957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B9577A">
              <w:rPr>
                <w:rFonts w:cs="Arial"/>
              </w:rPr>
              <w:t>(</w:t>
            </w:r>
            <w:r w:rsidRPr="00B9577A">
              <w:rPr>
                <w:rFonts w:cs="Arial"/>
                <w:cs/>
              </w:rPr>
              <w:t>45</w:t>
            </w:r>
            <w:r w:rsidRPr="00B9577A">
              <w:rPr>
                <w:rFonts w:cs="Arial"/>
              </w:rPr>
              <w:t>,</w:t>
            </w:r>
            <w:r w:rsidRPr="00B9577A">
              <w:rPr>
                <w:rFonts w:cs="Arial"/>
                <w:cs/>
              </w:rPr>
              <w:t>230</w:t>
            </w:r>
            <w:r w:rsidRPr="00B9577A">
              <w:rPr>
                <w:rFonts w:cs="Arial"/>
              </w:rPr>
              <w:t>)</w:t>
            </w:r>
          </w:p>
        </w:tc>
      </w:tr>
      <w:tr w:rsidR="000922F4" w:rsidRPr="00B9577A" w14:paraId="6693EA1E" w14:textId="77777777" w:rsidTr="006B4465">
        <w:trPr>
          <w:trHeight w:val="20"/>
        </w:trPr>
        <w:tc>
          <w:tcPr>
            <w:tcW w:w="3240" w:type="dxa"/>
            <w:vAlign w:val="bottom"/>
          </w:tcPr>
          <w:p w14:paraId="7B730087" w14:textId="6216A701" w:rsidR="000922F4" w:rsidRPr="00B9577A" w:rsidRDefault="000922F4"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64" w:hanging="180"/>
              <w:rPr>
                <w:rFonts w:cs="Arial"/>
              </w:rPr>
            </w:pPr>
            <w:r w:rsidRPr="00B9577A">
              <w:rPr>
                <w:rFonts w:cs="Arial"/>
              </w:rPr>
              <w:t xml:space="preserve">Payable for purchase of computer software carried forward                (presented as a part of trade payables)  </w:t>
            </w:r>
          </w:p>
        </w:tc>
        <w:tc>
          <w:tcPr>
            <w:tcW w:w="1462" w:type="dxa"/>
            <w:vAlign w:val="bottom"/>
          </w:tcPr>
          <w:p w14:paraId="3727A93A" w14:textId="5407EBDC" w:rsidR="000922F4" w:rsidRPr="00B9577A" w:rsidRDefault="000922F4" w:rsidP="00B9577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B9577A">
              <w:rPr>
                <w:rFonts w:cs="Arial"/>
              </w:rPr>
              <w:t>185,827</w:t>
            </w:r>
          </w:p>
        </w:tc>
        <w:tc>
          <w:tcPr>
            <w:tcW w:w="1463" w:type="dxa"/>
            <w:vAlign w:val="bottom"/>
          </w:tcPr>
          <w:p w14:paraId="4F5F46B9" w14:textId="1BE49E6F" w:rsidR="000922F4" w:rsidRPr="00B9577A" w:rsidRDefault="000922F4" w:rsidP="00B9577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B9577A">
              <w:rPr>
                <w:rFonts w:cs="Arial"/>
                <w:cs/>
              </w:rPr>
              <w:t>15,853</w:t>
            </w:r>
          </w:p>
        </w:tc>
        <w:tc>
          <w:tcPr>
            <w:tcW w:w="1462" w:type="dxa"/>
            <w:vAlign w:val="bottom"/>
          </w:tcPr>
          <w:p w14:paraId="63953E73" w14:textId="7D0F5CCF" w:rsidR="000922F4" w:rsidRPr="00B9577A" w:rsidRDefault="000922F4" w:rsidP="00B9577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right="101"/>
              <w:rPr>
                <w:rFonts w:cs="Arial"/>
              </w:rPr>
            </w:pPr>
            <w:r w:rsidRPr="00B9577A">
              <w:rPr>
                <w:rFonts w:cs="Arial"/>
              </w:rPr>
              <w:t>185,827</w:t>
            </w:r>
          </w:p>
        </w:tc>
        <w:tc>
          <w:tcPr>
            <w:tcW w:w="1463" w:type="dxa"/>
            <w:vAlign w:val="bottom"/>
          </w:tcPr>
          <w:p w14:paraId="0E90DDA6" w14:textId="2C9ED6B3" w:rsidR="000922F4" w:rsidRPr="00B9577A" w:rsidRDefault="000922F4" w:rsidP="00B9577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B9577A">
              <w:rPr>
                <w:rFonts w:cs="Arial"/>
                <w:cs/>
              </w:rPr>
              <w:t>15,853</w:t>
            </w:r>
          </w:p>
        </w:tc>
      </w:tr>
    </w:tbl>
    <w:p w14:paraId="581A2E71" w14:textId="27D87020" w:rsidR="004756D0" w:rsidRPr="00B9577A" w:rsidRDefault="00E25CC4" w:rsidP="00CD710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B9577A">
        <w:rPr>
          <w:rFonts w:cs="Arial"/>
          <w:b/>
          <w:bCs/>
          <w:sz w:val="22"/>
          <w:szCs w:val="22"/>
          <w:lang w:val="en-US"/>
        </w:rPr>
        <w:br w:type="page"/>
      </w:r>
      <w:r w:rsidR="00A957E8" w:rsidRPr="00B9577A">
        <w:rPr>
          <w:rFonts w:cs="Arial"/>
          <w:sz w:val="22"/>
          <w:szCs w:val="22"/>
          <w:lang w:val="en-US"/>
        </w:rPr>
        <w:lastRenderedPageBreak/>
        <w:t>3</w:t>
      </w:r>
      <w:r w:rsidR="004756D0" w:rsidRPr="00B9577A">
        <w:rPr>
          <w:rFonts w:cs="Arial"/>
          <w:sz w:val="22"/>
          <w:szCs w:val="22"/>
        </w:rPr>
        <w:t>.</w:t>
      </w:r>
      <w:r w:rsidR="00C711CA" w:rsidRPr="00B9577A">
        <w:rPr>
          <w:rFonts w:cs="Arial"/>
          <w:sz w:val="22"/>
          <w:szCs w:val="22"/>
        </w:rPr>
        <w:t>2</w:t>
      </w:r>
      <w:r w:rsidR="004756D0" w:rsidRPr="00B9577A">
        <w:rPr>
          <w:rFonts w:cs="Arial"/>
          <w:sz w:val="22"/>
          <w:szCs w:val="22"/>
        </w:rPr>
        <w:tab/>
        <w:t>Change</w:t>
      </w:r>
      <w:r w:rsidR="00793D3E" w:rsidRPr="00B9577A">
        <w:rPr>
          <w:rFonts w:cs="Arial"/>
          <w:sz w:val="22"/>
          <w:szCs w:val="22"/>
          <w:lang w:val="en-US"/>
        </w:rPr>
        <w:t>s</w:t>
      </w:r>
      <w:r w:rsidR="004756D0" w:rsidRPr="00B9577A">
        <w:rPr>
          <w:rFonts w:cs="Arial"/>
          <w:sz w:val="22"/>
          <w:szCs w:val="22"/>
        </w:rPr>
        <w:t xml:space="preserve"> in liabilities from financing activities for the </w:t>
      </w:r>
      <w:r w:rsidR="006B4465" w:rsidRPr="00B9577A">
        <w:rPr>
          <w:rFonts w:cs="Arial"/>
          <w:sz w:val="22"/>
          <w:szCs w:val="22"/>
          <w:lang w:val="en-US"/>
        </w:rPr>
        <w:t>six</w:t>
      </w:r>
      <w:r w:rsidR="0093741F" w:rsidRPr="00B9577A">
        <w:rPr>
          <w:rFonts w:cs="Arial"/>
          <w:sz w:val="22"/>
          <w:szCs w:val="22"/>
        </w:rPr>
        <w:t xml:space="preserve">-month periods ended </w:t>
      </w:r>
      <w:r w:rsidR="006B4465" w:rsidRPr="00B9577A">
        <w:rPr>
          <w:rFonts w:cs="Arial"/>
          <w:sz w:val="22"/>
          <w:szCs w:val="22"/>
        </w:rPr>
        <w:t>30 June</w:t>
      </w:r>
      <w:r w:rsidR="0020589D" w:rsidRPr="00B9577A">
        <w:rPr>
          <w:rFonts w:cs="Arial"/>
          <w:sz w:val="22"/>
          <w:szCs w:val="22"/>
        </w:rPr>
        <w:t xml:space="preserve"> 2026</w:t>
      </w:r>
      <w:r w:rsidR="00EE09F4" w:rsidRPr="00B9577A">
        <w:rPr>
          <w:rFonts w:cs="Arial"/>
          <w:sz w:val="22"/>
          <w:szCs w:val="22"/>
        </w:rPr>
        <w:t xml:space="preserve"> and </w:t>
      </w:r>
      <w:r w:rsidR="0020589D" w:rsidRPr="00B9577A">
        <w:rPr>
          <w:rFonts w:cs="Arial"/>
          <w:sz w:val="22"/>
          <w:szCs w:val="22"/>
        </w:rPr>
        <w:t>2025</w:t>
      </w:r>
      <w:r w:rsidR="004756D0" w:rsidRPr="00B9577A">
        <w:rPr>
          <w:rFonts w:cs="Arial"/>
          <w:sz w:val="22"/>
          <w:szCs w:val="22"/>
        </w:rPr>
        <w:t xml:space="preserve"> are as follows:</w:t>
      </w:r>
    </w:p>
    <w:tbl>
      <w:tblPr>
        <w:tblW w:w="9090" w:type="dxa"/>
        <w:jc w:val="right"/>
        <w:tblLayout w:type="fixed"/>
        <w:tblCellMar>
          <w:left w:w="0" w:type="dxa"/>
          <w:right w:w="0" w:type="dxa"/>
        </w:tblCellMar>
        <w:tblLook w:val="01E0" w:firstRow="1" w:lastRow="1" w:firstColumn="1" w:lastColumn="1" w:noHBand="0" w:noVBand="0"/>
      </w:tblPr>
      <w:tblGrid>
        <w:gridCol w:w="2430"/>
        <w:gridCol w:w="1332"/>
        <w:gridCol w:w="1332"/>
        <w:gridCol w:w="1332"/>
        <w:gridCol w:w="1332"/>
        <w:gridCol w:w="1332"/>
      </w:tblGrid>
      <w:tr w:rsidR="00FE0F57" w:rsidRPr="00B9577A" w14:paraId="196CBF96" w14:textId="77777777" w:rsidTr="000A34A6">
        <w:trPr>
          <w:jc w:val="right"/>
        </w:trPr>
        <w:tc>
          <w:tcPr>
            <w:tcW w:w="2430" w:type="dxa"/>
          </w:tcPr>
          <w:p w14:paraId="7F748F98" w14:textId="77777777" w:rsidR="00FE0F57" w:rsidRPr="00B9577A" w:rsidRDefault="00FE0F57"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right"/>
              <w:rPr>
                <w:rFonts w:cs="Arial"/>
                <w:b/>
                <w:bCs/>
              </w:rPr>
            </w:pPr>
          </w:p>
        </w:tc>
        <w:tc>
          <w:tcPr>
            <w:tcW w:w="6660" w:type="dxa"/>
            <w:gridSpan w:val="5"/>
          </w:tcPr>
          <w:p w14:paraId="35B5C5A9" w14:textId="261B686C" w:rsidR="00FE0F57" w:rsidRPr="00B9577A" w:rsidRDefault="00FE0F57"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right"/>
              <w:rPr>
                <w:rFonts w:cs="Arial"/>
              </w:rPr>
            </w:pPr>
            <w:r w:rsidRPr="00B9577A">
              <w:rPr>
                <w:rFonts w:cs="Arial"/>
              </w:rPr>
              <w:t xml:space="preserve">(Unit: </w:t>
            </w:r>
            <w:r w:rsidR="001B2068" w:rsidRPr="00B9577A">
              <w:rPr>
                <w:rFonts w:cs="Arial"/>
              </w:rPr>
              <w:t>Thousand Baht</w:t>
            </w:r>
            <w:r w:rsidRPr="00B9577A">
              <w:rPr>
                <w:rFonts w:cs="Arial"/>
              </w:rPr>
              <w:t>)</w:t>
            </w:r>
          </w:p>
        </w:tc>
      </w:tr>
      <w:tr w:rsidR="00FE0F57" w:rsidRPr="00B9577A" w14:paraId="20BD7680" w14:textId="77777777" w:rsidTr="000A34A6">
        <w:trPr>
          <w:jc w:val="right"/>
        </w:trPr>
        <w:tc>
          <w:tcPr>
            <w:tcW w:w="2430" w:type="dxa"/>
          </w:tcPr>
          <w:p w14:paraId="7BFE9323" w14:textId="77777777" w:rsidR="00FE0F57" w:rsidRPr="00B9577A" w:rsidRDefault="00FE0F57"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center"/>
              <w:rPr>
                <w:rFonts w:cs="Arial"/>
                <w:b/>
                <w:bCs/>
              </w:rPr>
            </w:pPr>
          </w:p>
        </w:tc>
        <w:tc>
          <w:tcPr>
            <w:tcW w:w="6660" w:type="dxa"/>
            <w:gridSpan w:val="5"/>
          </w:tcPr>
          <w:p w14:paraId="705FA803" w14:textId="77777777" w:rsidR="00FE0F57" w:rsidRPr="00B9577A" w:rsidRDefault="00FE0F57"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577A">
              <w:rPr>
                <w:rFonts w:cs="Arial"/>
              </w:rPr>
              <w:t>Consolidated financial statements</w:t>
            </w:r>
          </w:p>
        </w:tc>
      </w:tr>
      <w:tr w:rsidR="000A34A6" w:rsidRPr="00B9577A" w14:paraId="6230F4A2" w14:textId="77777777" w:rsidTr="00BD0F64">
        <w:trPr>
          <w:trHeight w:val="216"/>
          <w:jc w:val="right"/>
        </w:trPr>
        <w:tc>
          <w:tcPr>
            <w:tcW w:w="2430" w:type="dxa"/>
          </w:tcPr>
          <w:p w14:paraId="1F77C646" w14:textId="77777777" w:rsidR="000A34A6" w:rsidRPr="00B9577A" w:rsidRDefault="000A34A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332" w:type="dxa"/>
            <w:vAlign w:val="bottom"/>
          </w:tcPr>
          <w:p w14:paraId="50FE20A1" w14:textId="77777777" w:rsidR="000A34A6" w:rsidRPr="00B9577A" w:rsidRDefault="000A34A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2664" w:type="dxa"/>
            <w:gridSpan w:val="2"/>
            <w:vAlign w:val="bottom"/>
          </w:tcPr>
          <w:p w14:paraId="575F9DFD" w14:textId="77777777" w:rsidR="000A34A6" w:rsidRPr="00B9577A" w:rsidRDefault="000A34A6"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577A">
              <w:rPr>
                <w:rFonts w:cs="Arial"/>
              </w:rPr>
              <w:t xml:space="preserve">Cash flow from </w:t>
            </w:r>
          </w:p>
          <w:p w14:paraId="09979C85" w14:textId="13F2742D" w:rsidR="000A34A6" w:rsidRPr="00B9577A" w:rsidRDefault="000A34A6"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577A">
              <w:rPr>
                <w:rFonts w:cs="Arial"/>
              </w:rPr>
              <w:t>financing activities</w:t>
            </w:r>
          </w:p>
        </w:tc>
        <w:tc>
          <w:tcPr>
            <w:tcW w:w="1332" w:type="dxa"/>
            <w:vAlign w:val="bottom"/>
          </w:tcPr>
          <w:p w14:paraId="185C4ACC" w14:textId="77777777" w:rsidR="000A34A6" w:rsidRPr="00B9577A" w:rsidRDefault="000A34A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1332" w:type="dxa"/>
            <w:vAlign w:val="bottom"/>
          </w:tcPr>
          <w:p w14:paraId="27AE3B98" w14:textId="77777777" w:rsidR="000A34A6" w:rsidRPr="00B9577A" w:rsidRDefault="000A34A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r>
      <w:tr w:rsidR="0023064C" w:rsidRPr="00B9577A" w14:paraId="25D8FC01" w14:textId="77777777" w:rsidTr="000A34A6">
        <w:trPr>
          <w:trHeight w:val="216"/>
          <w:jc w:val="right"/>
        </w:trPr>
        <w:tc>
          <w:tcPr>
            <w:tcW w:w="2430" w:type="dxa"/>
          </w:tcPr>
          <w:p w14:paraId="0B25D075" w14:textId="77777777" w:rsidR="0023064C" w:rsidRPr="00B9577A" w:rsidRDefault="0023064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332" w:type="dxa"/>
            <w:vAlign w:val="bottom"/>
          </w:tcPr>
          <w:p w14:paraId="44BAD7AB" w14:textId="21C66F66" w:rsidR="0023064C" w:rsidRPr="00B9577A" w:rsidRDefault="0023064C"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577A">
              <w:rPr>
                <w:rFonts w:cs="Arial"/>
              </w:rPr>
              <w:t xml:space="preserve">1 January </w:t>
            </w:r>
            <w:r w:rsidR="006340D2" w:rsidRPr="00B9577A">
              <w:rPr>
                <w:rFonts w:cs="Arial"/>
              </w:rPr>
              <w:t>2026</w:t>
            </w:r>
          </w:p>
        </w:tc>
        <w:tc>
          <w:tcPr>
            <w:tcW w:w="1332" w:type="dxa"/>
            <w:vAlign w:val="bottom"/>
          </w:tcPr>
          <w:p w14:paraId="4EF099AE" w14:textId="00ABB292" w:rsidR="0023064C" w:rsidRPr="00B9577A" w:rsidRDefault="0023064C"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577A">
              <w:rPr>
                <w:rFonts w:cs="Arial"/>
              </w:rPr>
              <w:t xml:space="preserve">Cash </w:t>
            </w:r>
            <w:r w:rsidR="000A34A6" w:rsidRPr="00B9577A">
              <w:rPr>
                <w:rFonts w:cs="Arial"/>
              </w:rPr>
              <w:t xml:space="preserve"> </w:t>
            </w:r>
            <w:r w:rsidRPr="00B9577A">
              <w:rPr>
                <w:rFonts w:cs="Arial"/>
              </w:rPr>
              <w:t>received</w:t>
            </w:r>
          </w:p>
        </w:tc>
        <w:tc>
          <w:tcPr>
            <w:tcW w:w="1332" w:type="dxa"/>
            <w:vAlign w:val="bottom"/>
          </w:tcPr>
          <w:p w14:paraId="7F448AE3" w14:textId="77777777" w:rsidR="0023064C" w:rsidRPr="00B9577A" w:rsidRDefault="0023064C"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577A">
              <w:rPr>
                <w:rFonts w:cs="Arial"/>
              </w:rPr>
              <w:t>Cash              paid</w:t>
            </w:r>
          </w:p>
        </w:tc>
        <w:tc>
          <w:tcPr>
            <w:tcW w:w="1332" w:type="dxa"/>
            <w:vAlign w:val="bottom"/>
          </w:tcPr>
          <w:p w14:paraId="03912F23" w14:textId="77777777" w:rsidR="0023064C" w:rsidRPr="00B9577A" w:rsidRDefault="0023064C"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577A">
              <w:rPr>
                <w:rFonts w:cs="Arial"/>
              </w:rPr>
              <w:t>Non-cash</w:t>
            </w:r>
          </w:p>
          <w:p w14:paraId="73CA112D" w14:textId="77777777" w:rsidR="0023064C" w:rsidRPr="00B9577A" w:rsidRDefault="0023064C"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577A">
              <w:rPr>
                <w:rFonts w:cs="Arial"/>
              </w:rPr>
              <w:t>changes</w:t>
            </w:r>
          </w:p>
        </w:tc>
        <w:tc>
          <w:tcPr>
            <w:tcW w:w="1332" w:type="dxa"/>
            <w:vAlign w:val="bottom"/>
          </w:tcPr>
          <w:p w14:paraId="2A01E5C8" w14:textId="01D28C60" w:rsidR="0023064C" w:rsidRPr="00B9577A" w:rsidRDefault="006B4465"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577A">
              <w:rPr>
                <w:rFonts w:cs="Arial"/>
                <w:spacing w:val="-2"/>
              </w:rPr>
              <w:t xml:space="preserve">30 June </w:t>
            </w:r>
            <w:r w:rsidR="006340D2" w:rsidRPr="00B9577A">
              <w:rPr>
                <w:rFonts w:cs="Arial"/>
                <w:spacing w:val="-2"/>
              </w:rPr>
              <w:t xml:space="preserve"> </w:t>
            </w:r>
            <w:r w:rsidRPr="00B9577A">
              <w:rPr>
                <w:rFonts w:cs="Arial"/>
                <w:spacing w:val="-2"/>
              </w:rPr>
              <w:t xml:space="preserve"> </w:t>
            </w:r>
            <w:r w:rsidR="006340D2" w:rsidRPr="00B9577A">
              <w:rPr>
                <w:rFonts w:cs="Arial"/>
                <w:spacing w:val="-2"/>
              </w:rPr>
              <w:t>2026</w:t>
            </w:r>
          </w:p>
        </w:tc>
      </w:tr>
      <w:tr w:rsidR="0097213E" w:rsidRPr="00B9577A" w14:paraId="31321B84" w14:textId="77777777" w:rsidTr="000A34A6">
        <w:trPr>
          <w:jc w:val="right"/>
        </w:trPr>
        <w:tc>
          <w:tcPr>
            <w:tcW w:w="2430" w:type="dxa"/>
          </w:tcPr>
          <w:p w14:paraId="10487DBF" w14:textId="77777777" w:rsidR="0097213E" w:rsidRPr="00B9577A" w:rsidRDefault="0097213E" w:rsidP="0097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B9577A">
              <w:rPr>
                <w:rFonts w:cs="Arial"/>
              </w:rPr>
              <w:t xml:space="preserve">Short-term borrowings </w:t>
            </w:r>
          </w:p>
        </w:tc>
        <w:tc>
          <w:tcPr>
            <w:tcW w:w="1332" w:type="dxa"/>
            <w:vAlign w:val="bottom"/>
          </w:tcPr>
          <w:p w14:paraId="480CB186" w14:textId="1B9E68BA" w:rsidR="0097213E" w:rsidRPr="00B9577A" w:rsidRDefault="0097213E" w:rsidP="0097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577A">
              <w:rPr>
                <w:rFonts w:cs="Arial"/>
              </w:rPr>
              <w:t>11,299,977</w:t>
            </w:r>
          </w:p>
        </w:tc>
        <w:tc>
          <w:tcPr>
            <w:tcW w:w="1332" w:type="dxa"/>
            <w:vAlign w:val="bottom"/>
          </w:tcPr>
          <w:p w14:paraId="2A0330CE" w14:textId="19BA8929" w:rsidR="0097213E" w:rsidRPr="00B9577A" w:rsidRDefault="0097213E" w:rsidP="0097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577A">
              <w:rPr>
                <w:rFonts w:cs="Arial"/>
              </w:rPr>
              <w:t>88,307,913</w:t>
            </w:r>
          </w:p>
        </w:tc>
        <w:tc>
          <w:tcPr>
            <w:tcW w:w="1332" w:type="dxa"/>
            <w:vAlign w:val="bottom"/>
          </w:tcPr>
          <w:p w14:paraId="5774217B" w14:textId="242CA47E" w:rsidR="0097213E" w:rsidRPr="00B9577A" w:rsidRDefault="0097213E" w:rsidP="0097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577A">
              <w:rPr>
                <w:rFonts w:cs="Arial"/>
              </w:rPr>
              <w:t>(89,720,000)</w:t>
            </w:r>
          </w:p>
        </w:tc>
        <w:tc>
          <w:tcPr>
            <w:tcW w:w="1332" w:type="dxa"/>
            <w:vAlign w:val="bottom"/>
          </w:tcPr>
          <w:p w14:paraId="1D3552F0" w14:textId="5FAF2AE5" w:rsidR="0097213E" w:rsidRPr="00B9577A" w:rsidRDefault="0097213E" w:rsidP="0097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577A">
              <w:rPr>
                <w:rFonts w:cs="Arial"/>
              </w:rPr>
              <w:t>11,997</w:t>
            </w:r>
          </w:p>
        </w:tc>
        <w:tc>
          <w:tcPr>
            <w:tcW w:w="1332" w:type="dxa"/>
            <w:vAlign w:val="bottom"/>
          </w:tcPr>
          <w:p w14:paraId="21BB8034" w14:textId="5E0D8B13" w:rsidR="0097213E" w:rsidRPr="00B9577A" w:rsidRDefault="0097213E" w:rsidP="0097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577A">
              <w:rPr>
                <w:rFonts w:cs="Arial"/>
              </w:rPr>
              <w:t>9,899,887</w:t>
            </w:r>
          </w:p>
        </w:tc>
      </w:tr>
      <w:tr w:rsidR="0097213E" w:rsidRPr="00B9577A" w14:paraId="59173B63" w14:textId="77777777" w:rsidTr="000A34A6">
        <w:trPr>
          <w:jc w:val="right"/>
        </w:trPr>
        <w:tc>
          <w:tcPr>
            <w:tcW w:w="2430" w:type="dxa"/>
          </w:tcPr>
          <w:p w14:paraId="763AFF01" w14:textId="128F726A" w:rsidR="0097213E" w:rsidRPr="00B9577A" w:rsidRDefault="0097213E" w:rsidP="0097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B9577A">
              <w:rPr>
                <w:rFonts w:cs="Arial"/>
              </w:rPr>
              <w:t>Current portion of long-term borrowings</w:t>
            </w:r>
          </w:p>
        </w:tc>
        <w:tc>
          <w:tcPr>
            <w:tcW w:w="1332" w:type="dxa"/>
            <w:vAlign w:val="bottom"/>
          </w:tcPr>
          <w:p w14:paraId="5055BB54" w14:textId="2724628A" w:rsidR="0097213E" w:rsidRPr="00B9577A" w:rsidRDefault="0097213E" w:rsidP="0097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577A">
              <w:rPr>
                <w:rFonts w:cs="Arial"/>
              </w:rPr>
              <w:t>3,500,000</w:t>
            </w:r>
          </w:p>
        </w:tc>
        <w:tc>
          <w:tcPr>
            <w:tcW w:w="1332" w:type="dxa"/>
            <w:vAlign w:val="bottom"/>
          </w:tcPr>
          <w:p w14:paraId="04006A00" w14:textId="489D49B8" w:rsidR="0097213E" w:rsidRPr="00B9577A" w:rsidRDefault="0097213E" w:rsidP="0097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577A">
              <w:rPr>
                <w:rFonts w:cs="Arial"/>
              </w:rPr>
              <w:t>-</w:t>
            </w:r>
          </w:p>
        </w:tc>
        <w:tc>
          <w:tcPr>
            <w:tcW w:w="1332" w:type="dxa"/>
            <w:vAlign w:val="bottom"/>
          </w:tcPr>
          <w:p w14:paraId="1EEF255E" w14:textId="5521EE4F" w:rsidR="0097213E" w:rsidRPr="00B9577A" w:rsidRDefault="0097213E" w:rsidP="0097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577A">
              <w:rPr>
                <w:rFonts w:cs="Arial"/>
              </w:rPr>
              <w:t>-</w:t>
            </w:r>
          </w:p>
        </w:tc>
        <w:tc>
          <w:tcPr>
            <w:tcW w:w="1332" w:type="dxa"/>
            <w:vAlign w:val="bottom"/>
          </w:tcPr>
          <w:p w14:paraId="577956CC" w14:textId="11C03E12" w:rsidR="0097213E" w:rsidRPr="00B9577A" w:rsidRDefault="0097213E" w:rsidP="0097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577A">
              <w:rPr>
                <w:rFonts w:cs="Arial"/>
              </w:rPr>
              <w:t>1,000,000</w:t>
            </w:r>
          </w:p>
        </w:tc>
        <w:tc>
          <w:tcPr>
            <w:tcW w:w="1332" w:type="dxa"/>
            <w:vAlign w:val="bottom"/>
          </w:tcPr>
          <w:p w14:paraId="6503AD2B" w14:textId="1719E533" w:rsidR="0097213E" w:rsidRPr="00B9577A" w:rsidRDefault="0097213E" w:rsidP="0097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577A">
              <w:rPr>
                <w:rFonts w:cs="Arial"/>
              </w:rPr>
              <w:t>4,500,000</w:t>
            </w:r>
          </w:p>
        </w:tc>
      </w:tr>
      <w:tr w:rsidR="0097213E" w:rsidRPr="00B9577A" w14:paraId="1C5AD035" w14:textId="77777777" w:rsidTr="000A34A6">
        <w:trPr>
          <w:jc w:val="right"/>
        </w:trPr>
        <w:tc>
          <w:tcPr>
            <w:tcW w:w="2430" w:type="dxa"/>
          </w:tcPr>
          <w:p w14:paraId="6A565B83" w14:textId="77777777" w:rsidR="0097213E" w:rsidRPr="00B9577A" w:rsidRDefault="0097213E" w:rsidP="0097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B9577A">
              <w:rPr>
                <w:rFonts w:cs="Arial"/>
              </w:rPr>
              <w:t>Long-term borrowings</w:t>
            </w:r>
          </w:p>
        </w:tc>
        <w:tc>
          <w:tcPr>
            <w:tcW w:w="1332" w:type="dxa"/>
            <w:vAlign w:val="bottom"/>
          </w:tcPr>
          <w:p w14:paraId="0E019226" w14:textId="39E52019" w:rsidR="0097213E" w:rsidRPr="00B9577A" w:rsidRDefault="0097213E" w:rsidP="0097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577A">
              <w:rPr>
                <w:rFonts w:cs="Arial"/>
              </w:rPr>
              <w:t>6,500,000</w:t>
            </w:r>
          </w:p>
        </w:tc>
        <w:tc>
          <w:tcPr>
            <w:tcW w:w="1332" w:type="dxa"/>
            <w:vAlign w:val="bottom"/>
          </w:tcPr>
          <w:p w14:paraId="6D50824F" w14:textId="577A92E4" w:rsidR="0097213E" w:rsidRPr="00B9577A" w:rsidRDefault="0097213E" w:rsidP="0097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577A">
              <w:rPr>
                <w:rFonts w:cs="Arial"/>
              </w:rPr>
              <w:t>-</w:t>
            </w:r>
          </w:p>
        </w:tc>
        <w:tc>
          <w:tcPr>
            <w:tcW w:w="1332" w:type="dxa"/>
            <w:vAlign w:val="bottom"/>
          </w:tcPr>
          <w:p w14:paraId="44A40DFB" w14:textId="14622BF8" w:rsidR="0097213E" w:rsidRPr="00B9577A" w:rsidRDefault="0097213E" w:rsidP="0097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577A">
              <w:rPr>
                <w:rFonts w:cs="Arial"/>
              </w:rPr>
              <w:t>-</w:t>
            </w:r>
          </w:p>
        </w:tc>
        <w:tc>
          <w:tcPr>
            <w:tcW w:w="1332" w:type="dxa"/>
            <w:vAlign w:val="bottom"/>
          </w:tcPr>
          <w:p w14:paraId="64B924A2" w14:textId="153D753B" w:rsidR="0097213E" w:rsidRPr="00B9577A" w:rsidRDefault="0097213E" w:rsidP="0097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577A">
              <w:rPr>
                <w:rFonts w:cs="Arial"/>
              </w:rPr>
              <w:t>(1,000,000)</w:t>
            </w:r>
          </w:p>
        </w:tc>
        <w:tc>
          <w:tcPr>
            <w:tcW w:w="1332" w:type="dxa"/>
            <w:vAlign w:val="bottom"/>
          </w:tcPr>
          <w:p w14:paraId="2DBF3B83" w14:textId="71C70B62" w:rsidR="0097213E" w:rsidRPr="00B9577A" w:rsidRDefault="0097213E" w:rsidP="0097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577A">
              <w:rPr>
                <w:rFonts w:cs="Arial"/>
              </w:rPr>
              <w:t>5,500,000</w:t>
            </w:r>
          </w:p>
        </w:tc>
      </w:tr>
      <w:tr w:rsidR="0097213E" w:rsidRPr="00B9577A" w14:paraId="2FBFEBC7" w14:textId="77777777" w:rsidTr="000A34A6">
        <w:trPr>
          <w:jc w:val="right"/>
        </w:trPr>
        <w:tc>
          <w:tcPr>
            <w:tcW w:w="2430" w:type="dxa"/>
          </w:tcPr>
          <w:p w14:paraId="62F23CE5" w14:textId="77777777" w:rsidR="0097213E" w:rsidRPr="00B9577A" w:rsidRDefault="0097213E" w:rsidP="0097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B9577A">
              <w:rPr>
                <w:rFonts w:cs="Arial"/>
              </w:rPr>
              <w:t>Current portion of long-term debentures</w:t>
            </w:r>
          </w:p>
        </w:tc>
        <w:tc>
          <w:tcPr>
            <w:tcW w:w="1332" w:type="dxa"/>
            <w:vAlign w:val="bottom"/>
          </w:tcPr>
          <w:p w14:paraId="02170D83" w14:textId="260D425D" w:rsidR="0097213E" w:rsidRPr="00B9577A" w:rsidRDefault="0097213E" w:rsidP="0097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577A">
              <w:rPr>
                <w:rFonts w:cs="Arial"/>
              </w:rPr>
              <w:t>12,330,000</w:t>
            </w:r>
          </w:p>
        </w:tc>
        <w:tc>
          <w:tcPr>
            <w:tcW w:w="1332" w:type="dxa"/>
            <w:vAlign w:val="bottom"/>
          </w:tcPr>
          <w:p w14:paraId="496E18C8" w14:textId="7C0C9C38" w:rsidR="0097213E" w:rsidRPr="00B9577A" w:rsidRDefault="0097213E" w:rsidP="0097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577A">
              <w:rPr>
                <w:rFonts w:cs="Arial"/>
              </w:rPr>
              <w:t>-</w:t>
            </w:r>
          </w:p>
        </w:tc>
        <w:tc>
          <w:tcPr>
            <w:tcW w:w="1332" w:type="dxa"/>
            <w:vAlign w:val="bottom"/>
          </w:tcPr>
          <w:p w14:paraId="1FB9815C" w14:textId="0AD206A9" w:rsidR="0097213E" w:rsidRPr="00B9577A" w:rsidRDefault="0097213E" w:rsidP="0097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577A">
              <w:rPr>
                <w:rFonts w:cs="Arial"/>
              </w:rPr>
              <w:t>(4,500,000)</w:t>
            </w:r>
          </w:p>
        </w:tc>
        <w:tc>
          <w:tcPr>
            <w:tcW w:w="1332" w:type="dxa"/>
            <w:vAlign w:val="bottom"/>
          </w:tcPr>
          <w:p w14:paraId="2AA46297" w14:textId="36562DAE" w:rsidR="0097213E" w:rsidRPr="00B9577A" w:rsidRDefault="0097213E" w:rsidP="0097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577A">
              <w:rPr>
                <w:rFonts w:cs="Arial"/>
              </w:rPr>
              <w:t>-</w:t>
            </w:r>
          </w:p>
        </w:tc>
        <w:tc>
          <w:tcPr>
            <w:tcW w:w="1332" w:type="dxa"/>
            <w:vAlign w:val="bottom"/>
          </w:tcPr>
          <w:p w14:paraId="7F670F39" w14:textId="23232D1A" w:rsidR="0097213E" w:rsidRPr="00B9577A" w:rsidRDefault="0097213E" w:rsidP="0097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577A">
              <w:rPr>
                <w:rFonts w:cs="Arial"/>
              </w:rPr>
              <w:t>7,830,000</w:t>
            </w:r>
          </w:p>
        </w:tc>
      </w:tr>
      <w:tr w:rsidR="0097213E" w:rsidRPr="00B9577A" w14:paraId="4FCE3148" w14:textId="77777777" w:rsidTr="000A34A6">
        <w:trPr>
          <w:trHeight w:val="74"/>
          <w:jc w:val="right"/>
        </w:trPr>
        <w:tc>
          <w:tcPr>
            <w:tcW w:w="2430" w:type="dxa"/>
          </w:tcPr>
          <w:p w14:paraId="70C504AF" w14:textId="77777777" w:rsidR="0097213E" w:rsidRPr="00B9577A" w:rsidRDefault="0097213E" w:rsidP="0097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B9577A">
              <w:rPr>
                <w:rFonts w:cs="Arial"/>
              </w:rPr>
              <w:t>Long-term debentures</w:t>
            </w:r>
          </w:p>
        </w:tc>
        <w:tc>
          <w:tcPr>
            <w:tcW w:w="1332" w:type="dxa"/>
            <w:vAlign w:val="bottom"/>
          </w:tcPr>
          <w:p w14:paraId="5151B425" w14:textId="65B7B71C" w:rsidR="0097213E" w:rsidRPr="00B9577A" w:rsidRDefault="0097213E" w:rsidP="0097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577A">
              <w:rPr>
                <w:rFonts w:cs="Arial"/>
              </w:rPr>
              <w:t>23,282,216</w:t>
            </w:r>
          </w:p>
        </w:tc>
        <w:tc>
          <w:tcPr>
            <w:tcW w:w="1332" w:type="dxa"/>
            <w:vAlign w:val="bottom"/>
          </w:tcPr>
          <w:p w14:paraId="4678D1F9" w14:textId="1785FD76" w:rsidR="0097213E" w:rsidRPr="00B9577A" w:rsidRDefault="0097213E" w:rsidP="0097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577A">
              <w:rPr>
                <w:rFonts w:cs="Arial"/>
              </w:rPr>
              <w:t>3,000,000</w:t>
            </w:r>
          </w:p>
        </w:tc>
        <w:tc>
          <w:tcPr>
            <w:tcW w:w="1332" w:type="dxa"/>
            <w:vAlign w:val="bottom"/>
          </w:tcPr>
          <w:p w14:paraId="241C11D4" w14:textId="0A59687E" w:rsidR="0097213E" w:rsidRPr="00B9577A" w:rsidRDefault="0097213E" w:rsidP="0097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577A">
              <w:rPr>
                <w:rFonts w:cs="Arial"/>
              </w:rPr>
              <w:t>-</w:t>
            </w:r>
          </w:p>
        </w:tc>
        <w:tc>
          <w:tcPr>
            <w:tcW w:w="1332" w:type="dxa"/>
            <w:vAlign w:val="bottom"/>
          </w:tcPr>
          <w:p w14:paraId="63E4B9B8" w14:textId="230A6E56" w:rsidR="0097213E" w:rsidRPr="00B9577A" w:rsidRDefault="0097213E" w:rsidP="0097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577A">
              <w:rPr>
                <w:rFonts w:cs="Arial"/>
              </w:rPr>
              <w:t>35,684</w:t>
            </w:r>
          </w:p>
        </w:tc>
        <w:tc>
          <w:tcPr>
            <w:tcW w:w="1332" w:type="dxa"/>
            <w:vAlign w:val="bottom"/>
          </w:tcPr>
          <w:p w14:paraId="58B5C187" w14:textId="6237946F" w:rsidR="0097213E" w:rsidRPr="00B9577A" w:rsidRDefault="0097213E" w:rsidP="0097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577A">
              <w:rPr>
                <w:rFonts w:cs="Arial"/>
              </w:rPr>
              <w:t>26,317,900</w:t>
            </w:r>
          </w:p>
        </w:tc>
      </w:tr>
      <w:tr w:rsidR="0097213E" w:rsidRPr="00B9577A" w14:paraId="51C19B8F" w14:textId="77777777" w:rsidTr="000A34A6">
        <w:trPr>
          <w:trHeight w:val="74"/>
          <w:jc w:val="right"/>
        </w:trPr>
        <w:tc>
          <w:tcPr>
            <w:tcW w:w="2430" w:type="dxa"/>
          </w:tcPr>
          <w:p w14:paraId="34457DCF" w14:textId="77777777" w:rsidR="0097213E" w:rsidRPr="00B9577A" w:rsidRDefault="0097213E" w:rsidP="0097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B9577A">
              <w:rPr>
                <w:rFonts w:cs="Arial"/>
              </w:rPr>
              <w:t>Lease liabilities</w:t>
            </w:r>
          </w:p>
        </w:tc>
        <w:tc>
          <w:tcPr>
            <w:tcW w:w="1332" w:type="dxa"/>
            <w:vAlign w:val="bottom"/>
          </w:tcPr>
          <w:p w14:paraId="68F84231" w14:textId="1E6F4840" w:rsidR="0097213E" w:rsidRPr="00B9577A" w:rsidRDefault="0097213E" w:rsidP="009721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577A">
              <w:rPr>
                <w:rFonts w:cs="Arial"/>
              </w:rPr>
              <w:t>227,759</w:t>
            </w:r>
          </w:p>
        </w:tc>
        <w:tc>
          <w:tcPr>
            <w:tcW w:w="1332" w:type="dxa"/>
            <w:vAlign w:val="bottom"/>
          </w:tcPr>
          <w:p w14:paraId="17104365" w14:textId="09465333" w:rsidR="0097213E" w:rsidRPr="00B9577A" w:rsidRDefault="0097213E" w:rsidP="009721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577A">
              <w:rPr>
                <w:rFonts w:cs="Arial"/>
              </w:rPr>
              <w:t>-</w:t>
            </w:r>
          </w:p>
        </w:tc>
        <w:tc>
          <w:tcPr>
            <w:tcW w:w="1332" w:type="dxa"/>
            <w:vAlign w:val="bottom"/>
          </w:tcPr>
          <w:p w14:paraId="65F63B40" w14:textId="69F27C14" w:rsidR="0097213E" w:rsidRPr="00B9577A" w:rsidRDefault="0097213E" w:rsidP="009721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577A">
              <w:rPr>
                <w:rFonts w:cs="Arial"/>
              </w:rPr>
              <w:t>(119,847)</w:t>
            </w:r>
          </w:p>
        </w:tc>
        <w:tc>
          <w:tcPr>
            <w:tcW w:w="1332" w:type="dxa"/>
            <w:vAlign w:val="bottom"/>
          </w:tcPr>
          <w:p w14:paraId="324C03FB" w14:textId="168F0015" w:rsidR="0097213E" w:rsidRPr="00B9577A" w:rsidRDefault="0097213E" w:rsidP="009721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577A">
              <w:rPr>
                <w:rFonts w:cs="Arial"/>
              </w:rPr>
              <w:t>272,663</w:t>
            </w:r>
          </w:p>
        </w:tc>
        <w:tc>
          <w:tcPr>
            <w:tcW w:w="1332" w:type="dxa"/>
            <w:vAlign w:val="bottom"/>
          </w:tcPr>
          <w:p w14:paraId="29418615" w14:textId="0702DFED" w:rsidR="0097213E" w:rsidRPr="00B9577A" w:rsidRDefault="0097213E" w:rsidP="009721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577A">
              <w:rPr>
                <w:rFonts w:cs="Arial"/>
              </w:rPr>
              <w:t>380,575</w:t>
            </w:r>
          </w:p>
        </w:tc>
      </w:tr>
      <w:tr w:rsidR="0097213E" w:rsidRPr="00B9577A" w14:paraId="33B8FFA1" w14:textId="77777777" w:rsidTr="000A34A6">
        <w:trPr>
          <w:trHeight w:val="74"/>
          <w:jc w:val="right"/>
        </w:trPr>
        <w:tc>
          <w:tcPr>
            <w:tcW w:w="2430" w:type="dxa"/>
          </w:tcPr>
          <w:p w14:paraId="0B79A52E" w14:textId="77777777" w:rsidR="0097213E" w:rsidRPr="00B9577A" w:rsidRDefault="0097213E" w:rsidP="0097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B9577A">
              <w:rPr>
                <w:rFonts w:cs="Arial"/>
              </w:rPr>
              <w:t>Total</w:t>
            </w:r>
          </w:p>
        </w:tc>
        <w:tc>
          <w:tcPr>
            <w:tcW w:w="1332" w:type="dxa"/>
            <w:vAlign w:val="bottom"/>
          </w:tcPr>
          <w:p w14:paraId="54C27C39" w14:textId="258EE02A" w:rsidR="0097213E" w:rsidRPr="00B9577A" w:rsidRDefault="0097213E" w:rsidP="0097213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577A">
              <w:rPr>
                <w:rFonts w:cs="Arial"/>
              </w:rPr>
              <w:t>57,139,952</w:t>
            </w:r>
          </w:p>
        </w:tc>
        <w:tc>
          <w:tcPr>
            <w:tcW w:w="1332" w:type="dxa"/>
            <w:vAlign w:val="bottom"/>
          </w:tcPr>
          <w:p w14:paraId="44247E7C" w14:textId="145546B7" w:rsidR="0097213E" w:rsidRPr="00B9577A" w:rsidRDefault="0097213E" w:rsidP="0097213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577A">
              <w:rPr>
                <w:rFonts w:cs="Arial"/>
              </w:rPr>
              <w:t>91,307,913</w:t>
            </w:r>
          </w:p>
        </w:tc>
        <w:tc>
          <w:tcPr>
            <w:tcW w:w="1332" w:type="dxa"/>
            <w:vAlign w:val="bottom"/>
          </w:tcPr>
          <w:p w14:paraId="4715247A" w14:textId="26869620" w:rsidR="0097213E" w:rsidRPr="00B9577A" w:rsidRDefault="0097213E" w:rsidP="0097213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577A">
              <w:rPr>
                <w:rFonts w:cs="Arial"/>
              </w:rPr>
              <w:t>(94,339,847)</w:t>
            </w:r>
          </w:p>
        </w:tc>
        <w:tc>
          <w:tcPr>
            <w:tcW w:w="1332" w:type="dxa"/>
            <w:vAlign w:val="bottom"/>
          </w:tcPr>
          <w:p w14:paraId="11253676" w14:textId="143A1395" w:rsidR="0097213E" w:rsidRPr="00B9577A" w:rsidRDefault="0097213E" w:rsidP="0097213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577A">
              <w:rPr>
                <w:rFonts w:cs="Arial"/>
              </w:rPr>
              <w:t>320,344</w:t>
            </w:r>
          </w:p>
        </w:tc>
        <w:tc>
          <w:tcPr>
            <w:tcW w:w="1332" w:type="dxa"/>
            <w:vAlign w:val="bottom"/>
          </w:tcPr>
          <w:p w14:paraId="5BA7140C" w14:textId="130DF953" w:rsidR="0097213E" w:rsidRPr="00B9577A" w:rsidRDefault="0097213E" w:rsidP="0097213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577A">
              <w:rPr>
                <w:rFonts w:cs="Arial"/>
              </w:rPr>
              <w:t>54,428,362</w:t>
            </w:r>
          </w:p>
        </w:tc>
      </w:tr>
    </w:tbl>
    <w:p w14:paraId="5B339336" w14:textId="77777777" w:rsidR="0023064C" w:rsidRPr="00B9577A" w:rsidRDefault="0023064C" w:rsidP="00CD7102">
      <w:pPr>
        <w:rPr>
          <w:rFonts w:cs="Arial"/>
        </w:rPr>
      </w:pPr>
    </w:p>
    <w:tbl>
      <w:tblPr>
        <w:tblW w:w="9090" w:type="dxa"/>
        <w:jc w:val="right"/>
        <w:tblLayout w:type="fixed"/>
        <w:tblCellMar>
          <w:left w:w="0" w:type="dxa"/>
          <w:right w:w="0" w:type="dxa"/>
        </w:tblCellMar>
        <w:tblLook w:val="01E0" w:firstRow="1" w:lastRow="1" w:firstColumn="1" w:lastColumn="1" w:noHBand="0" w:noVBand="0"/>
      </w:tblPr>
      <w:tblGrid>
        <w:gridCol w:w="2430"/>
        <w:gridCol w:w="1332"/>
        <w:gridCol w:w="1332"/>
        <w:gridCol w:w="1332"/>
        <w:gridCol w:w="1332"/>
        <w:gridCol w:w="1332"/>
      </w:tblGrid>
      <w:tr w:rsidR="000B5D2E" w:rsidRPr="00B9577A" w14:paraId="1F13ABF9" w14:textId="77777777" w:rsidTr="000B5D2E">
        <w:trPr>
          <w:jc w:val="right"/>
        </w:trPr>
        <w:tc>
          <w:tcPr>
            <w:tcW w:w="2430" w:type="dxa"/>
          </w:tcPr>
          <w:p w14:paraId="17A73F0B" w14:textId="77777777" w:rsidR="000B5D2E" w:rsidRPr="00B9577A" w:rsidRDefault="000B5D2E"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right"/>
              <w:rPr>
                <w:rFonts w:cs="Arial"/>
                <w:b/>
                <w:bCs/>
              </w:rPr>
            </w:pPr>
          </w:p>
        </w:tc>
        <w:tc>
          <w:tcPr>
            <w:tcW w:w="6660" w:type="dxa"/>
            <w:gridSpan w:val="5"/>
          </w:tcPr>
          <w:p w14:paraId="062A47DD" w14:textId="77777777" w:rsidR="000B5D2E" w:rsidRPr="00B9577A" w:rsidRDefault="000B5D2E"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right"/>
              <w:rPr>
                <w:rFonts w:cs="Arial"/>
              </w:rPr>
            </w:pPr>
            <w:r w:rsidRPr="00B9577A">
              <w:rPr>
                <w:rFonts w:cs="Arial"/>
              </w:rPr>
              <w:t>(Unit: Thousand Baht)</w:t>
            </w:r>
          </w:p>
        </w:tc>
      </w:tr>
      <w:tr w:rsidR="000B5D2E" w:rsidRPr="00B9577A" w14:paraId="3A443C92" w14:textId="77777777" w:rsidTr="000B5D2E">
        <w:trPr>
          <w:jc w:val="right"/>
        </w:trPr>
        <w:tc>
          <w:tcPr>
            <w:tcW w:w="2430" w:type="dxa"/>
          </w:tcPr>
          <w:p w14:paraId="50B93C42" w14:textId="77777777" w:rsidR="000B5D2E" w:rsidRPr="00B9577A" w:rsidRDefault="000B5D2E"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center"/>
              <w:rPr>
                <w:rFonts w:cs="Arial"/>
                <w:b/>
                <w:bCs/>
              </w:rPr>
            </w:pPr>
          </w:p>
        </w:tc>
        <w:tc>
          <w:tcPr>
            <w:tcW w:w="6660" w:type="dxa"/>
            <w:gridSpan w:val="5"/>
          </w:tcPr>
          <w:p w14:paraId="6D4990C8" w14:textId="77777777" w:rsidR="000B5D2E" w:rsidRPr="00B9577A" w:rsidRDefault="000B5D2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577A">
              <w:rPr>
                <w:rFonts w:cs="Arial"/>
              </w:rPr>
              <w:t>Consolidated financial statements</w:t>
            </w:r>
          </w:p>
        </w:tc>
      </w:tr>
      <w:tr w:rsidR="000B5D2E" w:rsidRPr="00B9577A" w14:paraId="78E38BF8" w14:textId="77777777" w:rsidTr="00354C86">
        <w:trPr>
          <w:trHeight w:val="216"/>
          <w:jc w:val="right"/>
        </w:trPr>
        <w:tc>
          <w:tcPr>
            <w:tcW w:w="2430" w:type="dxa"/>
          </w:tcPr>
          <w:p w14:paraId="66D486E0" w14:textId="77777777" w:rsidR="000B5D2E" w:rsidRPr="00B9577A" w:rsidRDefault="000B5D2E"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332" w:type="dxa"/>
            <w:vAlign w:val="bottom"/>
          </w:tcPr>
          <w:p w14:paraId="0247376A" w14:textId="77777777" w:rsidR="000B5D2E" w:rsidRPr="00B9577A" w:rsidRDefault="000B5D2E"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2664" w:type="dxa"/>
            <w:gridSpan w:val="2"/>
            <w:vAlign w:val="bottom"/>
          </w:tcPr>
          <w:p w14:paraId="7AB3ED6E" w14:textId="77777777" w:rsidR="000B5D2E" w:rsidRPr="00B9577A" w:rsidRDefault="000B5D2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577A">
              <w:rPr>
                <w:rFonts w:cs="Arial"/>
              </w:rPr>
              <w:t xml:space="preserve">Cash flow from </w:t>
            </w:r>
          </w:p>
          <w:p w14:paraId="1926A600" w14:textId="5820BB07" w:rsidR="000B5D2E" w:rsidRPr="00B9577A" w:rsidRDefault="000B5D2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577A">
              <w:rPr>
                <w:rFonts w:cs="Arial"/>
              </w:rPr>
              <w:t>financing activities</w:t>
            </w:r>
          </w:p>
        </w:tc>
        <w:tc>
          <w:tcPr>
            <w:tcW w:w="1332" w:type="dxa"/>
            <w:vAlign w:val="bottom"/>
          </w:tcPr>
          <w:p w14:paraId="7ABB0A62" w14:textId="77777777" w:rsidR="000B5D2E" w:rsidRPr="00B9577A" w:rsidRDefault="000B5D2E"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1332" w:type="dxa"/>
            <w:vAlign w:val="bottom"/>
          </w:tcPr>
          <w:p w14:paraId="748A4E1C" w14:textId="77777777" w:rsidR="000B5D2E" w:rsidRPr="00B9577A" w:rsidRDefault="000B5D2E"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r>
      <w:tr w:rsidR="000B5D2E" w:rsidRPr="00B9577A" w14:paraId="51240C2C" w14:textId="77777777" w:rsidTr="000B5D2E">
        <w:trPr>
          <w:trHeight w:val="216"/>
          <w:jc w:val="right"/>
        </w:trPr>
        <w:tc>
          <w:tcPr>
            <w:tcW w:w="2430" w:type="dxa"/>
          </w:tcPr>
          <w:p w14:paraId="4C7D966A" w14:textId="77777777" w:rsidR="000B5D2E" w:rsidRPr="00B9577A" w:rsidRDefault="000B5D2E"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332" w:type="dxa"/>
            <w:vAlign w:val="bottom"/>
          </w:tcPr>
          <w:p w14:paraId="09003AF3" w14:textId="3CB2D3E8" w:rsidR="000B5D2E" w:rsidRPr="00B9577A" w:rsidRDefault="000B5D2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577A">
              <w:rPr>
                <w:rFonts w:cs="Arial"/>
              </w:rPr>
              <w:t xml:space="preserve">1 January </w:t>
            </w:r>
            <w:r w:rsidR="00901472" w:rsidRPr="00B9577A">
              <w:rPr>
                <w:rFonts w:cs="Arial"/>
              </w:rPr>
              <w:t>2025</w:t>
            </w:r>
          </w:p>
        </w:tc>
        <w:tc>
          <w:tcPr>
            <w:tcW w:w="1332" w:type="dxa"/>
            <w:vAlign w:val="bottom"/>
          </w:tcPr>
          <w:p w14:paraId="68E238F8" w14:textId="516BF0A8" w:rsidR="000B5D2E" w:rsidRPr="00B9577A" w:rsidRDefault="000B5D2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577A">
              <w:rPr>
                <w:rFonts w:cs="Arial"/>
              </w:rPr>
              <w:t>Cash  received</w:t>
            </w:r>
          </w:p>
        </w:tc>
        <w:tc>
          <w:tcPr>
            <w:tcW w:w="1332" w:type="dxa"/>
            <w:vAlign w:val="bottom"/>
          </w:tcPr>
          <w:p w14:paraId="49B060E1" w14:textId="77777777" w:rsidR="000B5D2E" w:rsidRPr="00B9577A" w:rsidRDefault="000B5D2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577A">
              <w:rPr>
                <w:rFonts w:cs="Arial"/>
              </w:rPr>
              <w:t>Cash              paid</w:t>
            </w:r>
          </w:p>
        </w:tc>
        <w:tc>
          <w:tcPr>
            <w:tcW w:w="1332" w:type="dxa"/>
            <w:vAlign w:val="bottom"/>
          </w:tcPr>
          <w:p w14:paraId="0E8168F7" w14:textId="77777777" w:rsidR="000B5D2E" w:rsidRPr="00B9577A" w:rsidRDefault="000B5D2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577A">
              <w:rPr>
                <w:rFonts w:cs="Arial"/>
              </w:rPr>
              <w:t>Non-cash</w:t>
            </w:r>
          </w:p>
          <w:p w14:paraId="15A47B50" w14:textId="77777777" w:rsidR="000B5D2E" w:rsidRPr="00B9577A" w:rsidRDefault="000B5D2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577A">
              <w:rPr>
                <w:rFonts w:cs="Arial"/>
              </w:rPr>
              <w:t>changes</w:t>
            </w:r>
          </w:p>
        </w:tc>
        <w:tc>
          <w:tcPr>
            <w:tcW w:w="1332" w:type="dxa"/>
            <w:vAlign w:val="bottom"/>
          </w:tcPr>
          <w:p w14:paraId="621B6CA6" w14:textId="3EFDE9ED" w:rsidR="000B5D2E" w:rsidRPr="00B9577A" w:rsidRDefault="006B4465"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577A">
              <w:rPr>
                <w:rFonts w:cs="Arial"/>
                <w:spacing w:val="-2"/>
              </w:rPr>
              <w:t xml:space="preserve">30 June </w:t>
            </w:r>
            <w:r w:rsidR="00901472" w:rsidRPr="00B9577A">
              <w:rPr>
                <w:rFonts w:cs="Arial"/>
                <w:spacing w:val="-2"/>
              </w:rPr>
              <w:t xml:space="preserve"> </w:t>
            </w:r>
            <w:r w:rsidRPr="00B9577A">
              <w:rPr>
                <w:rFonts w:cs="Arial"/>
                <w:spacing w:val="-2"/>
              </w:rPr>
              <w:t xml:space="preserve"> </w:t>
            </w:r>
            <w:r w:rsidR="00901472" w:rsidRPr="00B9577A">
              <w:rPr>
                <w:rFonts w:cs="Arial"/>
                <w:spacing w:val="-2"/>
              </w:rPr>
              <w:t>2025</w:t>
            </w:r>
          </w:p>
        </w:tc>
      </w:tr>
      <w:tr w:rsidR="00E344CC" w:rsidRPr="00B9577A" w14:paraId="54FA3834" w14:textId="77777777" w:rsidTr="000B5D2E">
        <w:trPr>
          <w:jc w:val="right"/>
        </w:trPr>
        <w:tc>
          <w:tcPr>
            <w:tcW w:w="2430" w:type="dxa"/>
          </w:tcPr>
          <w:p w14:paraId="6EF3D517" w14:textId="77777777" w:rsidR="00E344CC" w:rsidRPr="00B9577A" w:rsidRDefault="00E344CC" w:rsidP="00E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B9577A">
              <w:rPr>
                <w:rFonts w:cs="Arial"/>
              </w:rPr>
              <w:t xml:space="preserve">Short-term borrowings </w:t>
            </w:r>
          </w:p>
        </w:tc>
        <w:tc>
          <w:tcPr>
            <w:tcW w:w="1332" w:type="dxa"/>
            <w:vAlign w:val="bottom"/>
          </w:tcPr>
          <w:p w14:paraId="1B42BCC8" w14:textId="324F4A2B" w:rsidR="00E344CC" w:rsidRPr="00B9577A" w:rsidRDefault="00E344CC" w:rsidP="00E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577A">
              <w:rPr>
                <w:rFonts w:cs="Arial"/>
              </w:rPr>
              <w:t>10,119,227</w:t>
            </w:r>
          </w:p>
        </w:tc>
        <w:tc>
          <w:tcPr>
            <w:tcW w:w="1332" w:type="dxa"/>
            <w:vAlign w:val="bottom"/>
          </w:tcPr>
          <w:p w14:paraId="6A510E02" w14:textId="52BA2B57" w:rsidR="00E344CC" w:rsidRPr="00B9577A" w:rsidRDefault="00E344CC" w:rsidP="00E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577A">
              <w:rPr>
                <w:rFonts w:cs="Arial"/>
              </w:rPr>
              <w:t>123,107,483</w:t>
            </w:r>
          </w:p>
        </w:tc>
        <w:tc>
          <w:tcPr>
            <w:tcW w:w="1332" w:type="dxa"/>
            <w:vAlign w:val="bottom"/>
          </w:tcPr>
          <w:p w14:paraId="42935C43" w14:textId="4B1D9361" w:rsidR="00E344CC" w:rsidRPr="00B9577A" w:rsidRDefault="00E344CC" w:rsidP="00E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577A">
              <w:rPr>
                <w:rFonts w:cs="Arial"/>
              </w:rPr>
              <w:t>(124,290,000)</w:t>
            </w:r>
          </w:p>
        </w:tc>
        <w:tc>
          <w:tcPr>
            <w:tcW w:w="1332" w:type="dxa"/>
            <w:vAlign w:val="bottom"/>
          </w:tcPr>
          <w:p w14:paraId="2A4741A5" w14:textId="48ABC3DC" w:rsidR="00E344CC" w:rsidRPr="00B9577A" w:rsidRDefault="00E344CC" w:rsidP="00E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577A">
              <w:rPr>
                <w:rFonts w:cs="Arial"/>
              </w:rPr>
              <w:t>23,290</w:t>
            </w:r>
          </w:p>
        </w:tc>
        <w:tc>
          <w:tcPr>
            <w:tcW w:w="1332" w:type="dxa"/>
            <w:vAlign w:val="bottom"/>
          </w:tcPr>
          <w:p w14:paraId="0AAE1F7A" w14:textId="00859DAD" w:rsidR="00E344CC" w:rsidRPr="00B9577A" w:rsidRDefault="00E344CC" w:rsidP="00E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577A">
              <w:rPr>
                <w:rFonts w:cs="Arial"/>
              </w:rPr>
              <w:t>8,960,000</w:t>
            </w:r>
          </w:p>
        </w:tc>
      </w:tr>
      <w:tr w:rsidR="00E344CC" w:rsidRPr="00B9577A" w14:paraId="5074D6E8" w14:textId="77777777" w:rsidTr="000B5D2E">
        <w:trPr>
          <w:jc w:val="right"/>
        </w:trPr>
        <w:tc>
          <w:tcPr>
            <w:tcW w:w="2430" w:type="dxa"/>
          </w:tcPr>
          <w:p w14:paraId="1E4AF52A" w14:textId="77777777" w:rsidR="00E344CC" w:rsidRPr="00B9577A" w:rsidRDefault="00E344CC" w:rsidP="00E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B9577A">
              <w:rPr>
                <w:rFonts w:cs="Arial"/>
              </w:rPr>
              <w:t>Current portion of long-term borrowings</w:t>
            </w:r>
          </w:p>
        </w:tc>
        <w:tc>
          <w:tcPr>
            <w:tcW w:w="1332" w:type="dxa"/>
            <w:vAlign w:val="bottom"/>
          </w:tcPr>
          <w:p w14:paraId="3CAC10AB" w14:textId="26DD187B" w:rsidR="00E344CC" w:rsidRPr="00B9577A" w:rsidRDefault="00E344CC" w:rsidP="00E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577A">
              <w:rPr>
                <w:rFonts w:cs="Arial"/>
              </w:rPr>
              <w:t>1,500,000</w:t>
            </w:r>
          </w:p>
        </w:tc>
        <w:tc>
          <w:tcPr>
            <w:tcW w:w="1332" w:type="dxa"/>
            <w:vAlign w:val="bottom"/>
          </w:tcPr>
          <w:p w14:paraId="300843BE" w14:textId="20FEA5A7" w:rsidR="00E344CC" w:rsidRPr="00B9577A" w:rsidRDefault="00E344CC" w:rsidP="00E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577A">
              <w:rPr>
                <w:rFonts w:cs="Arial"/>
              </w:rPr>
              <w:t>-</w:t>
            </w:r>
          </w:p>
        </w:tc>
        <w:tc>
          <w:tcPr>
            <w:tcW w:w="1332" w:type="dxa"/>
            <w:vAlign w:val="bottom"/>
          </w:tcPr>
          <w:p w14:paraId="481B9EC6" w14:textId="6425CD29" w:rsidR="00E344CC" w:rsidRPr="00B9577A" w:rsidRDefault="00E344CC" w:rsidP="00E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577A">
              <w:rPr>
                <w:rFonts w:cs="Arial"/>
              </w:rPr>
              <w:t>-</w:t>
            </w:r>
          </w:p>
        </w:tc>
        <w:tc>
          <w:tcPr>
            <w:tcW w:w="1332" w:type="dxa"/>
            <w:vAlign w:val="bottom"/>
          </w:tcPr>
          <w:p w14:paraId="66A6E818" w14:textId="193C8CE7" w:rsidR="00E344CC" w:rsidRPr="00B9577A" w:rsidRDefault="00E344CC" w:rsidP="00E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577A">
              <w:rPr>
                <w:rFonts w:cs="Arial"/>
              </w:rPr>
              <w:t>-</w:t>
            </w:r>
          </w:p>
        </w:tc>
        <w:tc>
          <w:tcPr>
            <w:tcW w:w="1332" w:type="dxa"/>
            <w:vAlign w:val="bottom"/>
          </w:tcPr>
          <w:p w14:paraId="2C22DC94" w14:textId="42F64466" w:rsidR="00E344CC" w:rsidRPr="00B9577A" w:rsidRDefault="00E344CC" w:rsidP="00E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577A">
              <w:rPr>
                <w:rFonts w:cs="Arial"/>
              </w:rPr>
              <w:t>1,500,000</w:t>
            </w:r>
          </w:p>
        </w:tc>
      </w:tr>
      <w:tr w:rsidR="00E344CC" w:rsidRPr="00B9577A" w14:paraId="5EC14892" w14:textId="77777777" w:rsidTr="000B5D2E">
        <w:trPr>
          <w:jc w:val="right"/>
        </w:trPr>
        <w:tc>
          <w:tcPr>
            <w:tcW w:w="2430" w:type="dxa"/>
          </w:tcPr>
          <w:p w14:paraId="2D656484" w14:textId="77777777" w:rsidR="00E344CC" w:rsidRPr="00B9577A" w:rsidRDefault="00E344CC" w:rsidP="00E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B9577A">
              <w:rPr>
                <w:rFonts w:cs="Arial"/>
              </w:rPr>
              <w:t>Long-term borrowings</w:t>
            </w:r>
          </w:p>
        </w:tc>
        <w:tc>
          <w:tcPr>
            <w:tcW w:w="1332" w:type="dxa"/>
            <w:vAlign w:val="bottom"/>
          </w:tcPr>
          <w:p w14:paraId="25CDD473" w14:textId="0B00FDC1" w:rsidR="00E344CC" w:rsidRPr="00B9577A" w:rsidRDefault="00E344CC" w:rsidP="00E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577A">
              <w:rPr>
                <w:rFonts w:cs="Arial"/>
              </w:rPr>
              <w:t>8,000,000</w:t>
            </w:r>
          </w:p>
        </w:tc>
        <w:tc>
          <w:tcPr>
            <w:tcW w:w="1332" w:type="dxa"/>
            <w:vAlign w:val="bottom"/>
          </w:tcPr>
          <w:p w14:paraId="645C17F7" w14:textId="7CAAC5A8" w:rsidR="00E344CC" w:rsidRPr="00B9577A" w:rsidRDefault="00E344CC" w:rsidP="00E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577A">
              <w:rPr>
                <w:rFonts w:cs="Arial"/>
              </w:rPr>
              <w:t>-</w:t>
            </w:r>
          </w:p>
        </w:tc>
        <w:tc>
          <w:tcPr>
            <w:tcW w:w="1332" w:type="dxa"/>
            <w:vAlign w:val="bottom"/>
          </w:tcPr>
          <w:p w14:paraId="3C1056EA" w14:textId="3E6DBE9C" w:rsidR="00E344CC" w:rsidRPr="00B9577A" w:rsidRDefault="00E344CC" w:rsidP="00E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577A">
              <w:rPr>
                <w:rFonts w:cs="Arial"/>
              </w:rPr>
              <w:t>-</w:t>
            </w:r>
          </w:p>
        </w:tc>
        <w:tc>
          <w:tcPr>
            <w:tcW w:w="1332" w:type="dxa"/>
            <w:vAlign w:val="bottom"/>
          </w:tcPr>
          <w:p w14:paraId="59E33655" w14:textId="133634D3" w:rsidR="00E344CC" w:rsidRPr="00B9577A" w:rsidRDefault="00E344CC" w:rsidP="00E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577A">
              <w:rPr>
                <w:rFonts w:cs="Arial"/>
              </w:rPr>
              <w:t>-</w:t>
            </w:r>
          </w:p>
        </w:tc>
        <w:tc>
          <w:tcPr>
            <w:tcW w:w="1332" w:type="dxa"/>
            <w:vAlign w:val="bottom"/>
          </w:tcPr>
          <w:p w14:paraId="7CA84739" w14:textId="21954770" w:rsidR="00E344CC" w:rsidRPr="00B9577A" w:rsidRDefault="00E344CC" w:rsidP="00E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577A">
              <w:rPr>
                <w:rFonts w:cs="Arial"/>
              </w:rPr>
              <w:t>8,000,000</w:t>
            </w:r>
          </w:p>
        </w:tc>
      </w:tr>
      <w:tr w:rsidR="00E344CC" w:rsidRPr="00B9577A" w14:paraId="5C49F490" w14:textId="77777777" w:rsidTr="000B5D2E">
        <w:trPr>
          <w:jc w:val="right"/>
        </w:trPr>
        <w:tc>
          <w:tcPr>
            <w:tcW w:w="2430" w:type="dxa"/>
          </w:tcPr>
          <w:p w14:paraId="3809F46A" w14:textId="77777777" w:rsidR="00E344CC" w:rsidRPr="00B9577A" w:rsidRDefault="00E344CC" w:rsidP="00E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B9577A">
              <w:rPr>
                <w:rFonts w:cs="Arial"/>
              </w:rPr>
              <w:t>Current portion of long-term debentures</w:t>
            </w:r>
          </w:p>
        </w:tc>
        <w:tc>
          <w:tcPr>
            <w:tcW w:w="1332" w:type="dxa"/>
            <w:vAlign w:val="bottom"/>
          </w:tcPr>
          <w:p w14:paraId="70F24525" w14:textId="40138B23" w:rsidR="00E344CC" w:rsidRPr="00B9577A" w:rsidRDefault="00E344CC" w:rsidP="00E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577A">
              <w:rPr>
                <w:rFonts w:cs="Arial"/>
              </w:rPr>
              <w:t>11,482,646</w:t>
            </w:r>
          </w:p>
        </w:tc>
        <w:tc>
          <w:tcPr>
            <w:tcW w:w="1332" w:type="dxa"/>
            <w:vAlign w:val="bottom"/>
          </w:tcPr>
          <w:p w14:paraId="195396F4" w14:textId="76E263C8" w:rsidR="00E344CC" w:rsidRPr="00B9577A" w:rsidRDefault="00E344CC" w:rsidP="00E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577A">
              <w:rPr>
                <w:rFonts w:cs="Arial"/>
              </w:rPr>
              <w:t>-</w:t>
            </w:r>
          </w:p>
        </w:tc>
        <w:tc>
          <w:tcPr>
            <w:tcW w:w="1332" w:type="dxa"/>
            <w:vAlign w:val="bottom"/>
          </w:tcPr>
          <w:p w14:paraId="36D2C185" w14:textId="661AF686" w:rsidR="00E344CC" w:rsidRPr="00B9577A" w:rsidRDefault="00E344CC" w:rsidP="00E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577A">
              <w:rPr>
                <w:rFonts w:cs="Arial"/>
              </w:rPr>
              <w:t>(3,000,000)</w:t>
            </w:r>
          </w:p>
        </w:tc>
        <w:tc>
          <w:tcPr>
            <w:tcW w:w="1332" w:type="dxa"/>
            <w:vAlign w:val="bottom"/>
          </w:tcPr>
          <w:p w14:paraId="4E56CB9B" w14:textId="33707116" w:rsidR="00E344CC" w:rsidRPr="00B9577A" w:rsidRDefault="00E344CC" w:rsidP="00E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577A">
              <w:rPr>
                <w:rFonts w:cs="Arial"/>
              </w:rPr>
              <w:t>4,513,899</w:t>
            </w:r>
          </w:p>
        </w:tc>
        <w:tc>
          <w:tcPr>
            <w:tcW w:w="1332" w:type="dxa"/>
            <w:vAlign w:val="bottom"/>
          </w:tcPr>
          <w:p w14:paraId="72CDCD4D" w14:textId="7BAF1CE0" w:rsidR="00E344CC" w:rsidRPr="00B9577A" w:rsidRDefault="00E344CC" w:rsidP="00E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577A">
              <w:rPr>
                <w:rFonts w:cs="Arial"/>
              </w:rPr>
              <w:t>12,996,545</w:t>
            </w:r>
          </w:p>
        </w:tc>
      </w:tr>
      <w:tr w:rsidR="00E344CC" w:rsidRPr="00B9577A" w14:paraId="618C9B17" w14:textId="77777777" w:rsidTr="000B5D2E">
        <w:trPr>
          <w:trHeight w:val="74"/>
          <w:jc w:val="right"/>
        </w:trPr>
        <w:tc>
          <w:tcPr>
            <w:tcW w:w="2430" w:type="dxa"/>
          </w:tcPr>
          <w:p w14:paraId="1C38203E" w14:textId="77777777" w:rsidR="00E344CC" w:rsidRPr="00B9577A" w:rsidRDefault="00E344CC" w:rsidP="00E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B9577A">
              <w:rPr>
                <w:rFonts w:cs="Arial"/>
              </w:rPr>
              <w:t>Long-term debentures</w:t>
            </w:r>
          </w:p>
        </w:tc>
        <w:tc>
          <w:tcPr>
            <w:tcW w:w="1332" w:type="dxa"/>
            <w:vAlign w:val="bottom"/>
          </w:tcPr>
          <w:p w14:paraId="30399B87" w14:textId="48CD9621" w:rsidR="00E344CC" w:rsidRPr="00B9577A" w:rsidRDefault="00E344CC" w:rsidP="00E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577A">
              <w:rPr>
                <w:rFonts w:cs="Arial"/>
              </w:rPr>
              <w:t>30,807,000</w:t>
            </w:r>
          </w:p>
        </w:tc>
        <w:tc>
          <w:tcPr>
            <w:tcW w:w="1332" w:type="dxa"/>
            <w:vAlign w:val="bottom"/>
          </w:tcPr>
          <w:p w14:paraId="2D105BF1" w14:textId="07F3ACF2" w:rsidR="00E344CC" w:rsidRPr="00B9577A" w:rsidRDefault="00E344CC" w:rsidP="00E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577A">
              <w:rPr>
                <w:rFonts w:cs="Arial"/>
              </w:rPr>
              <w:t>-</w:t>
            </w:r>
          </w:p>
        </w:tc>
        <w:tc>
          <w:tcPr>
            <w:tcW w:w="1332" w:type="dxa"/>
            <w:vAlign w:val="bottom"/>
          </w:tcPr>
          <w:p w14:paraId="67A3F47B" w14:textId="2A3E8539" w:rsidR="00E344CC" w:rsidRPr="00B9577A" w:rsidRDefault="00E344CC" w:rsidP="00E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577A">
              <w:rPr>
                <w:rFonts w:cs="Arial"/>
              </w:rPr>
              <w:t>-</w:t>
            </w:r>
          </w:p>
        </w:tc>
        <w:tc>
          <w:tcPr>
            <w:tcW w:w="1332" w:type="dxa"/>
            <w:vAlign w:val="bottom"/>
          </w:tcPr>
          <w:p w14:paraId="17E6FAE9" w14:textId="3B89B639" w:rsidR="00E344CC" w:rsidRPr="00B9577A" w:rsidRDefault="00E344CC" w:rsidP="00E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577A">
              <w:rPr>
                <w:rFonts w:cs="Arial"/>
              </w:rPr>
              <w:t>(4,500,000)</w:t>
            </w:r>
          </w:p>
        </w:tc>
        <w:tc>
          <w:tcPr>
            <w:tcW w:w="1332" w:type="dxa"/>
            <w:vAlign w:val="bottom"/>
          </w:tcPr>
          <w:p w14:paraId="13348986" w14:textId="2D206C5E" w:rsidR="00E344CC" w:rsidRPr="00B9577A" w:rsidRDefault="00E344CC" w:rsidP="00E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577A">
              <w:rPr>
                <w:rFonts w:cs="Arial"/>
              </w:rPr>
              <w:t>26,307,000</w:t>
            </w:r>
          </w:p>
        </w:tc>
      </w:tr>
      <w:tr w:rsidR="00E344CC" w:rsidRPr="00B9577A" w14:paraId="3F6ABD62" w14:textId="77777777" w:rsidTr="000B5D2E">
        <w:trPr>
          <w:trHeight w:val="74"/>
          <w:jc w:val="right"/>
        </w:trPr>
        <w:tc>
          <w:tcPr>
            <w:tcW w:w="2430" w:type="dxa"/>
          </w:tcPr>
          <w:p w14:paraId="6A26B125" w14:textId="77777777" w:rsidR="00E344CC" w:rsidRPr="00B9577A" w:rsidRDefault="00E344CC" w:rsidP="00E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B9577A">
              <w:rPr>
                <w:rFonts w:cs="Arial"/>
              </w:rPr>
              <w:t>Lease liabilities</w:t>
            </w:r>
          </w:p>
        </w:tc>
        <w:tc>
          <w:tcPr>
            <w:tcW w:w="1332" w:type="dxa"/>
            <w:vAlign w:val="bottom"/>
          </w:tcPr>
          <w:p w14:paraId="6966D8F1" w14:textId="120556B8" w:rsidR="00E344CC" w:rsidRPr="00B9577A" w:rsidRDefault="00E344CC" w:rsidP="00E344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577A">
              <w:rPr>
                <w:rFonts w:cs="Arial"/>
              </w:rPr>
              <w:t>427,478</w:t>
            </w:r>
          </w:p>
        </w:tc>
        <w:tc>
          <w:tcPr>
            <w:tcW w:w="1332" w:type="dxa"/>
            <w:vAlign w:val="bottom"/>
          </w:tcPr>
          <w:p w14:paraId="299D8319" w14:textId="4FEA2CD0" w:rsidR="00E344CC" w:rsidRPr="00B9577A" w:rsidRDefault="00E344CC" w:rsidP="00E344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577A">
              <w:rPr>
                <w:rFonts w:cs="Arial"/>
              </w:rPr>
              <w:t>-</w:t>
            </w:r>
          </w:p>
        </w:tc>
        <w:tc>
          <w:tcPr>
            <w:tcW w:w="1332" w:type="dxa"/>
            <w:vAlign w:val="bottom"/>
          </w:tcPr>
          <w:p w14:paraId="1ABB1EFD" w14:textId="65C5F928" w:rsidR="00E344CC" w:rsidRPr="00B9577A" w:rsidRDefault="00E344CC" w:rsidP="00E344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577A">
              <w:rPr>
                <w:rFonts w:cs="Arial"/>
              </w:rPr>
              <w:t>(116,787)</w:t>
            </w:r>
          </w:p>
        </w:tc>
        <w:tc>
          <w:tcPr>
            <w:tcW w:w="1332" w:type="dxa"/>
            <w:vAlign w:val="bottom"/>
          </w:tcPr>
          <w:p w14:paraId="17A09FA3" w14:textId="76F46C50" w:rsidR="00E344CC" w:rsidRPr="00B9577A" w:rsidRDefault="00E344CC" w:rsidP="00E344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577A">
              <w:rPr>
                <w:rFonts w:cs="Arial"/>
              </w:rPr>
              <w:t>6,543</w:t>
            </w:r>
          </w:p>
        </w:tc>
        <w:tc>
          <w:tcPr>
            <w:tcW w:w="1332" w:type="dxa"/>
            <w:vAlign w:val="bottom"/>
          </w:tcPr>
          <w:p w14:paraId="0818EDE2" w14:textId="19EC31C6" w:rsidR="00E344CC" w:rsidRPr="00B9577A" w:rsidRDefault="00E344CC" w:rsidP="00E344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577A">
              <w:rPr>
                <w:rFonts w:cs="Arial"/>
              </w:rPr>
              <w:t>317,234</w:t>
            </w:r>
          </w:p>
        </w:tc>
      </w:tr>
      <w:tr w:rsidR="00E344CC" w:rsidRPr="00B9577A" w14:paraId="0EB26340" w14:textId="77777777" w:rsidTr="000B5D2E">
        <w:trPr>
          <w:trHeight w:val="74"/>
          <w:jc w:val="right"/>
        </w:trPr>
        <w:tc>
          <w:tcPr>
            <w:tcW w:w="2430" w:type="dxa"/>
          </w:tcPr>
          <w:p w14:paraId="7CF040F9" w14:textId="77777777" w:rsidR="00E344CC" w:rsidRPr="00B9577A" w:rsidRDefault="00E344CC" w:rsidP="00E3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B9577A">
              <w:rPr>
                <w:rFonts w:cs="Arial"/>
              </w:rPr>
              <w:t>Total</w:t>
            </w:r>
          </w:p>
        </w:tc>
        <w:tc>
          <w:tcPr>
            <w:tcW w:w="1332" w:type="dxa"/>
            <w:vAlign w:val="bottom"/>
          </w:tcPr>
          <w:p w14:paraId="27F991A3" w14:textId="71DC8571" w:rsidR="00E344CC" w:rsidRPr="00B9577A" w:rsidRDefault="00E344CC" w:rsidP="00E344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577A">
              <w:rPr>
                <w:rFonts w:cs="Arial"/>
              </w:rPr>
              <w:t>62,336,351</w:t>
            </w:r>
          </w:p>
        </w:tc>
        <w:tc>
          <w:tcPr>
            <w:tcW w:w="1332" w:type="dxa"/>
            <w:vAlign w:val="bottom"/>
          </w:tcPr>
          <w:p w14:paraId="2C54D363" w14:textId="153E4463" w:rsidR="00E344CC" w:rsidRPr="00B9577A" w:rsidRDefault="00E344CC" w:rsidP="00E344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577A">
              <w:rPr>
                <w:rFonts w:cs="Arial"/>
              </w:rPr>
              <w:t>123,107,483</w:t>
            </w:r>
          </w:p>
        </w:tc>
        <w:tc>
          <w:tcPr>
            <w:tcW w:w="1332" w:type="dxa"/>
            <w:vAlign w:val="bottom"/>
          </w:tcPr>
          <w:p w14:paraId="4D3E4725" w14:textId="10D23A12" w:rsidR="00E344CC" w:rsidRPr="00B9577A" w:rsidRDefault="00E344CC" w:rsidP="00E344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577A">
              <w:rPr>
                <w:rFonts w:cs="Arial"/>
              </w:rPr>
              <w:t>(127,406,787)</w:t>
            </w:r>
          </w:p>
        </w:tc>
        <w:tc>
          <w:tcPr>
            <w:tcW w:w="1332" w:type="dxa"/>
            <w:vAlign w:val="bottom"/>
          </w:tcPr>
          <w:p w14:paraId="693C2989" w14:textId="6C0A8F8A" w:rsidR="00E344CC" w:rsidRPr="00B9577A" w:rsidRDefault="00E344CC" w:rsidP="00E344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577A">
              <w:rPr>
                <w:rFonts w:cs="Arial"/>
              </w:rPr>
              <w:t>43,732</w:t>
            </w:r>
          </w:p>
        </w:tc>
        <w:tc>
          <w:tcPr>
            <w:tcW w:w="1332" w:type="dxa"/>
            <w:vAlign w:val="bottom"/>
          </w:tcPr>
          <w:p w14:paraId="44125778" w14:textId="6C319A84" w:rsidR="00E344CC" w:rsidRPr="00B9577A" w:rsidRDefault="00E344CC" w:rsidP="00E344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577A">
              <w:rPr>
                <w:rFonts w:cs="Arial"/>
              </w:rPr>
              <w:t>58,080,779</w:t>
            </w:r>
          </w:p>
        </w:tc>
      </w:tr>
    </w:tbl>
    <w:p w14:paraId="3D33561B" w14:textId="77777777" w:rsidR="00F2081B" w:rsidRPr="00B9577A" w:rsidRDefault="00F2081B" w:rsidP="00CD7102">
      <w:pPr>
        <w:rPr>
          <w:rFonts w:cs="Arial"/>
        </w:rPr>
      </w:pPr>
    </w:p>
    <w:p w14:paraId="5F4D95E7" w14:textId="77777777" w:rsidR="00E25CC4" w:rsidRPr="00B9577A" w:rsidRDefault="00E25CC4" w:rsidP="00CD7102">
      <w:pPr>
        <w:rPr>
          <w:rFonts w:cs="Arial"/>
        </w:rPr>
      </w:pPr>
      <w:r w:rsidRPr="00B9577A">
        <w:rPr>
          <w:rFonts w:cs="Arial"/>
        </w:rPr>
        <w:br w:type="page"/>
      </w:r>
    </w:p>
    <w:tbl>
      <w:tblPr>
        <w:tblW w:w="9090" w:type="dxa"/>
        <w:tblInd w:w="450" w:type="dxa"/>
        <w:tblLayout w:type="fixed"/>
        <w:tblCellMar>
          <w:left w:w="0" w:type="dxa"/>
          <w:right w:w="0" w:type="dxa"/>
        </w:tblCellMar>
        <w:tblLook w:val="01E0" w:firstRow="1" w:lastRow="1" w:firstColumn="1" w:lastColumn="1" w:noHBand="0" w:noVBand="0"/>
      </w:tblPr>
      <w:tblGrid>
        <w:gridCol w:w="2430"/>
        <w:gridCol w:w="1332"/>
        <w:gridCol w:w="1332"/>
        <w:gridCol w:w="1332"/>
        <w:gridCol w:w="1332"/>
        <w:gridCol w:w="1332"/>
      </w:tblGrid>
      <w:tr w:rsidR="007C4E02" w:rsidRPr="00B9577A" w14:paraId="2E52D432" w14:textId="77777777" w:rsidTr="00555E31">
        <w:tc>
          <w:tcPr>
            <w:tcW w:w="2430" w:type="dxa"/>
          </w:tcPr>
          <w:p w14:paraId="3E7CB4DB" w14:textId="77777777" w:rsidR="007C4E02" w:rsidRPr="00B9577A" w:rsidRDefault="007C4E02"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right"/>
              <w:rPr>
                <w:rFonts w:cs="Arial"/>
                <w:b/>
                <w:bCs/>
              </w:rPr>
            </w:pPr>
          </w:p>
        </w:tc>
        <w:tc>
          <w:tcPr>
            <w:tcW w:w="6660" w:type="dxa"/>
            <w:gridSpan w:val="5"/>
          </w:tcPr>
          <w:p w14:paraId="51330BA7" w14:textId="2B16CC3A" w:rsidR="007C4E02" w:rsidRPr="00B9577A" w:rsidRDefault="007C4E02"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right"/>
              <w:rPr>
                <w:rFonts w:cs="Arial"/>
              </w:rPr>
            </w:pPr>
            <w:r w:rsidRPr="00B9577A">
              <w:rPr>
                <w:rFonts w:cs="Arial"/>
              </w:rPr>
              <w:t xml:space="preserve">(Unit: </w:t>
            </w:r>
            <w:r w:rsidR="001B2068" w:rsidRPr="00B9577A">
              <w:rPr>
                <w:rFonts w:cs="Arial"/>
              </w:rPr>
              <w:t>Thousand Baht</w:t>
            </w:r>
            <w:r w:rsidRPr="00B9577A">
              <w:rPr>
                <w:rFonts w:cs="Arial"/>
              </w:rPr>
              <w:t>)</w:t>
            </w:r>
          </w:p>
        </w:tc>
      </w:tr>
      <w:tr w:rsidR="007C4E02" w:rsidRPr="00B9577A" w14:paraId="5A8BDA85" w14:textId="77777777" w:rsidTr="00555E31">
        <w:tc>
          <w:tcPr>
            <w:tcW w:w="2430" w:type="dxa"/>
          </w:tcPr>
          <w:p w14:paraId="3AA3436D" w14:textId="77777777" w:rsidR="007C4E02" w:rsidRPr="00B9577A" w:rsidRDefault="007C4E02"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center"/>
              <w:rPr>
                <w:rFonts w:cs="Arial"/>
                <w:b/>
                <w:bCs/>
              </w:rPr>
            </w:pPr>
          </w:p>
        </w:tc>
        <w:tc>
          <w:tcPr>
            <w:tcW w:w="6660" w:type="dxa"/>
            <w:gridSpan w:val="5"/>
          </w:tcPr>
          <w:p w14:paraId="245E8E75" w14:textId="77777777" w:rsidR="007C4E02" w:rsidRPr="00B9577A" w:rsidRDefault="007C4E02"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577A">
              <w:rPr>
                <w:rFonts w:cs="Arial"/>
              </w:rPr>
              <w:t>Separate financial statements</w:t>
            </w:r>
          </w:p>
        </w:tc>
      </w:tr>
      <w:tr w:rsidR="00555E31" w:rsidRPr="00B9577A" w14:paraId="0AAFDD3C" w14:textId="77777777" w:rsidTr="00507202">
        <w:trPr>
          <w:trHeight w:val="216"/>
        </w:trPr>
        <w:tc>
          <w:tcPr>
            <w:tcW w:w="2430" w:type="dxa"/>
          </w:tcPr>
          <w:p w14:paraId="424B0D1D" w14:textId="77777777" w:rsidR="00555E31" w:rsidRPr="00B9577A" w:rsidRDefault="00555E3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332" w:type="dxa"/>
            <w:vAlign w:val="bottom"/>
          </w:tcPr>
          <w:p w14:paraId="5442E17C" w14:textId="77777777" w:rsidR="00555E31" w:rsidRPr="00B9577A" w:rsidRDefault="00555E3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2664" w:type="dxa"/>
            <w:gridSpan w:val="2"/>
            <w:vAlign w:val="bottom"/>
          </w:tcPr>
          <w:p w14:paraId="625E557F" w14:textId="77777777" w:rsidR="00555E31" w:rsidRPr="00B9577A" w:rsidRDefault="00555E3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577A">
              <w:rPr>
                <w:rFonts w:cs="Arial"/>
              </w:rPr>
              <w:t xml:space="preserve">Cash flow from </w:t>
            </w:r>
          </w:p>
          <w:p w14:paraId="0676A1AF" w14:textId="1201992F" w:rsidR="00555E31" w:rsidRPr="00B9577A" w:rsidRDefault="00555E3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577A">
              <w:rPr>
                <w:rFonts w:cs="Arial"/>
              </w:rPr>
              <w:t>financing activities</w:t>
            </w:r>
          </w:p>
        </w:tc>
        <w:tc>
          <w:tcPr>
            <w:tcW w:w="1332" w:type="dxa"/>
            <w:vAlign w:val="bottom"/>
          </w:tcPr>
          <w:p w14:paraId="102579B7" w14:textId="77777777" w:rsidR="00555E31" w:rsidRPr="00B9577A" w:rsidRDefault="00555E3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1332" w:type="dxa"/>
            <w:vAlign w:val="bottom"/>
          </w:tcPr>
          <w:p w14:paraId="08BB0B5E" w14:textId="77777777" w:rsidR="00555E31" w:rsidRPr="00B9577A" w:rsidRDefault="00555E3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r>
      <w:tr w:rsidR="00C13293" w:rsidRPr="00B9577A" w14:paraId="4349CB87" w14:textId="77777777" w:rsidTr="00555E31">
        <w:trPr>
          <w:trHeight w:val="216"/>
        </w:trPr>
        <w:tc>
          <w:tcPr>
            <w:tcW w:w="2430" w:type="dxa"/>
          </w:tcPr>
          <w:p w14:paraId="17C6F03C" w14:textId="77777777" w:rsidR="00C13293" w:rsidRPr="00B9577A" w:rsidRDefault="00C1329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332" w:type="dxa"/>
            <w:vAlign w:val="bottom"/>
          </w:tcPr>
          <w:p w14:paraId="45FAF26E" w14:textId="547976BC" w:rsidR="00C13293" w:rsidRPr="00B9577A" w:rsidRDefault="00C13293"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577A">
              <w:rPr>
                <w:rFonts w:cs="Arial"/>
              </w:rPr>
              <w:t xml:space="preserve">1 January </w:t>
            </w:r>
            <w:r w:rsidR="00DD4108" w:rsidRPr="00B9577A">
              <w:rPr>
                <w:rFonts w:cs="Arial"/>
              </w:rPr>
              <w:t>2026</w:t>
            </w:r>
          </w:p>
        </w:tc>
        <w:tc>
          <w:tcPr>
            <w:tcW w:w="1332" w:type="dxa"/>
            <w:vAlign w:val="bottom"/>
          </w:tcPr>
          <w:p w14:paraId="47334E7C" w14:textId="6DD41DDF" w:rsidR="00C13293" w:rsidRPr="00B9577A" w:rsidRDefault="00C13293"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577A">
              <w:rPr>
                <w:rFonts w:cs="Arial"/>
              </w:rPr>
              <w:t xml:space="preserve">Cash </w:t>
            </w:r>
            <w:r w:rsidR="00555E31" w:rsidRPr="00B9577A">
              <w:rPr>
                <w:rFonts w:cs="Arial"/>
              </w:rPr>
              <w:t xml:space="preserve"> </w:t>
            </w:r>
            <w:r w:rsidRPr="00B9577A">
              <w:rPr>
                <w:rFonts w:cs="Arial"/>
              </w:rPr>
              <w:t>received</w:t>
            </w:r>
          </w:p>
        </w:tc>
        <w:tc>
          <w:tcPr>
            <w:tcW w:w="1332" w:type="dxa"/>
            <w:vAlign w:val="bottom"/>
          </w:tcPr>
          <w:p w14:paraId="1656D3CD" w14:textId="77777777" w:rsidR="00C13293" w:rsidRPr="00B9577A" w:rsidRDefault="00C13293"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577A">
              <w:rPr>
                <w:rFonts w:cs="Arial"/>
              </w:rPr>
              <w:t>Cash              paid</w:t>
            </w:r>
          </w:p>
        </w:tc>
        <w:tc>
          <w:tcPr>
            <w:tcW w:w="1332" w:type="dxa"/>
            <w:vAlign w:val="bottom"/>
          </w:tcPr>
          <w:p w14:paraId="1C081067" w14:textId="77777777" w:rsidR="00C13293" w:rsidRPr="00B9577A" w:rsidRDefault="00C13293"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577A">
              <w:rPr>
                <w:rFonts w:cs="Arial"/>
              </w:rPr>
              <w:t>Non-cash</w:t>
            </w:r>
          </w:p>
          <w:p w14:paraId="7C6A0A58" w14:textId="77777777" w:rsidR="00C13293" w:rsidRPr="00B9577A" w:rsidRDefault="00C13293"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577A">
              <w:rPr>
                <w:rFonts w:cs="Arial"/>
              </w:rPr>
              <w:t>changes</w:t>
            </w:r>
          </w:p>
        </w:tc>
        <w:tc>
          <w:tcPr>
            <w:tcW w:w="1332" w:type="dxa"/>
            <w:vAlign w:val="bottom"/>
          </w:tcPr>
          <w:p w14:paraId="0B1BC463" w14:textId="2DFA1DB5" w:rsidR="00C13293" w:rsidRPr="00B9577A" w:rsidRDefault="00E344CC"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spacing w:val="-4"/>
              </w:rPr>
            </w:pPr>
            <w:r w:rsidRPr="00B9577A">
              <w:rPr>
                <w:rFonts w:cs="Arial"/>
                <w:spacing w:val="-4"/>
              </w:rPr>
              <w:t>30 June</w:t>
            </w:r>
            <w:r w:rsidR="00DD4108" w:rsidRPr="00B9577A">
              <w:rPr>
                <w:rFonts w:cs="Arial"/>
                <w:spacing w:val="-4"/>
              </w:rPr>
              <w:t xml:space="preserve">  </w:t>
            </w:r>
            <w:r w:rsidRPr="00B9577A">
              <w:rPr>
                <w:rFonts w:cs="Arial"/>
                <w:spacing w:val="-4"/>
              </w:rPr>
              <w:t xml:space="preserve">          </w:t>
            </w:r>
            <w:r w:rsidR="00DD4108" w:rsidRPr="00B9577A">
              <w:rPr>
                <w:rFonts w:cs="Arial"/>
                <w:spacing w:val="-4"/>
              </w:rPr>
              <w:t>2026</w:t>
            </w:r>
          </w:p>
        </w:tc>
      </w:tr>
      <w:tr w:rsidR="00813DCC" w:rsidRPr="00B9577A" w14:paraId="4BB7AB75" w14:textId="77777777" w:rsidTr="00555E31">
        <w:tc>
          <w:tcPr>
            <w:tcW w:w="2430" w:type="dxa"/>
          </w:tcPr>
          <w:p w14:paraId="0111D16A" w14:textId="77777777" w:rsidR="00813DCC" w:rsidRPr="00B9577A" w:rsidRDefault="00813DCC" w:rsidP="0081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 xml:space="preserve">Short-term borrowings </w:t>
            </w:r>
          </w:p>
        </w:tc>
        <w:tc>
          <w:tcPr>
            <w:tcW w:w="1332" w:type="dxa"/>
            <w:vAlign w:val="bottom"/>
          </w:tcPr>
          <w:p w14:paraId="239B7B0B" w14:textId="7F46F0E9" w:rsidR="00813DCC" w:rsidRPr="00B9577A" w:rsidRDefault="00813DCC" w:rsidP="0081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11,502,399</w:t>
            </w:r>
          </w:p>
        </w:tc>
        <w:tc>
          <w:tcPr>
            <w:tcW w:w="1332" w:type="dxa"/>
            <w:vAlign w:val="bottom"/>
          </w:tcPr>
          <w:p w14:paraId="1ECC1CEE" w14:textId="43673D7C" w:rsidR="00813DCC" w:rsidRPr="00B9577A" w:rsidRDefault="00813DCC" w:rsidP="0081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88,307,913</w:t>
            </w:r>
          </w:p>
        </w:tc>
        <w:tc>
          <w:tcPr>
            <w:tcW w:w="1332" w:type="dxa"/>
            <w:vAlign w:val="bottom"/>
          </w:tcPr>
          <w:p w14:paraId="177EA3D4" w14:textId="6AAE9D47" w:rsidR="00813DCC" w:rsidRPr="00B9577A" w:rsidRDefault="00813DCC" w:rsidP="0081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(89,871,842)</w:t>
            </w:r>
          </w:p>
        </w:tc>
        <w:tc>
          <w:tcPr>
            <w:tcW w:w="1332" w:type="dxa"/>
            <w:vAlign w:val="bottom"/>
          </w:tcPr>
          <w:p w14:paraId="705FB12D" w14:textId="47D4A7D3" w:rsidR="00813DCC" w:rsidRPr="00B9577A" w:rsidRDefault="00813DCC" w:rsidP="0081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11,997</w:t>
            </w:r>
          </w:p>
        </w:tc>
        <w:tc>
          <w:tcPr>
            <w:tcW w:w="1332" w:type="dxa"/>
            <w:vAlign w:val="bottom"/>
          </w:tcPr>
          <w:p w14:paraId="221CF38A" w14:textId="44372D3B" w:rsidR="00813DCC" w:rsidRPr="00B9577A" w:rsidRDefault="00813DCC" w:rsidP="0081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9,950,467</w:t>
            </w:r>
          </w:p>
        </w:tc>
      </w:tr>
      <w:tr w:rsidR="00813DCC" w:rsidRPr="00B9577A" w14:paraId="18E443EB" w14:textId="77777777" w:rsidTr="00555E31">
        <w:tc>
          <w:tcPr>
            <w:tcW w:w="2430" w:type="dxa"/>
          </w:tcPr>
          <w:p w14:paraId="21EFA272" w14:textId="096E1E3D" w:rsidR="00813DCC" w:rsidRPr="00B9577A" w:rsidRDefault="00813DCC" w:rsidP="0081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Current portion of long-term borrowings</w:t>
            </w:r>
          </w:p>
        </w:tc>
        <w:tc>
          <w:tcPr>
            <w:tcW w:w="1332" w:type="dxa"/>
            <w:vAlign w:val="bottom"/>
          </w:tcPr>
          <w:p w14:paraId="0137A9B6" w14:textId="5F950E42" w:rsidR="00813DCC" w:rsidRPr="00B9577A" w:rsidRDefault="00813DCC" w:rsidP="0081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3,500,000</w:t>
            </w:r>
          </w:p>
        </w:tc>
        <w:tc>
          <w:tcPr>
            <w:tcW w:w="1332" w:type="dxa"/>
            <w:vAlign w:val="bottom"/>
          </w:tcPr>
          <w:p w14:paraId="4F766ABB" w14:textId="13CF19A3" w:rsidR="00813DCC" w:rsidRPr="00B9577A" w:rsidRDefault="00813DCC" w:rsidP="0081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w:t>
            </w:r>
          </w:p>
        </w:tc>
        <w:tc>
          <w:tcPr>
            <w:tcW w:w="1332" w:type="dxa"/>
            <w:vAlign w:val="bottom"/>
          </w:tcPr>
          <w:p w14:paraId="0CE969F2" w14:textId="0B173698" w:rsidR="00813DCC" w:rsidRPr="00B9577A" w:rsidRDefault="00813DCC" w:rsidP="0081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w:t>
            </w:r>
          </w:p>
        </w:tc>
        <w:tc>
          <w:tcPr>
            <w:tcW w:w="1332" w:type="dxa"/>
            <w:vAlign w:val="bottom"/>
          </w:tcPr>
          <w:p w14:paraId="719217F7" w14:textId="1496176C" w:rsidR="00813DCC" w:rsidRPr="00B9577A" w:rsidRDefault="00813DCC" w:rsidP="0081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1,000,000</w:t>
            </w:r>
          </w:p>
        </w:tc>
        <w:tc>
          <w:tcPr>
            <w:tcW w:w="1332" w:type="dxa"/>
            <w:vAlign w:val="bottom"/>
          </w:tcPr>
          <w:p w14:paraId="0CAE61A2" w14:textId="5D0D5888" w:rsidR="00813DCC" w:rsidRPr="00B9577A" w:rsidRDefault="00813DCC" w:rsidP="0081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4,500,000</w:t>
            </w:r>
          </w:p>
        </w:tc>
      </w:tr>
      <w:tr w:rsidR="00813DCC" w:rsidRPr="00B9577A" w14:paraId="2B5CD148" w14:textId="77777777" w:rsidTr="00555E31">
        <w:tc>
          <w:tcPr>
            <w:tcW w:w="2430" w:type="dxa"/>
          </w:tcPr>
          <w:p w14:paraId="6039756D" w14:textId="77777777" w:rsidR="00813DCC" w:rsidRPr="00B9577A" w:rsidRDefault="00813DCC" w:rsidP="0081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Long-term borrowings</w:t>
            </w:r>
          </w:p>
        </w:tc>
        <w:tc>
          <w:tcPr>
            <w:tcW w:w="1332" w:type="dxa"/>
            <w:vAlign w:val="bottom"/>
          </w:tcPr>
          <w:p w14:paraId="175AD335" w14:textId="7450DE4D" w:rsidR="00813DCC" w:rsidRPr="00B9577A" w:rsidRDefault="00813DCC" w:rsidP="0081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6,500,000</w:t>
            </w:r>
          </w:p>
        </w:tc>
        <w:tc>
          <w:tcPr>
            <w:tcW w:w="1332" w:type="dxa"/>
            <w:vAlign w:val="bottom"/>
          </w:tcPr>
          <w:p w14:paraId="12654E5B" w14:textId="640A527D" w:rsidR="00813DCC" w:rsidRPr="00B9577A" w:rsidRDefault="00813DCC" w:rsidP="0081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w:t>
            </w:r>
          </w:p>
        </w:tc>
        <w:tc>
          <w:tcPr>
            <w:tcW w:w="1332" w:type="dxa"/>
            <w:vAlign w:val="bottom"/>
          </w:tcPr>
          <w:p w14:paraId="537BB214" w14:textId="7B0B73A0" w:rsidR="00813DCC" w:rsidRPr="00B9577A" w:rsidRDefault="00813DCC" w:rsidP="0081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w:t>
            </w:r>
          </w:p>
        </w:tc>
        <w:tc>
          <w:tcPr>
            <w:tcW w:w="1332" w:type="dxa"/>
            <w:vAlign w:val="bottom"/>
          </w:tcPr>
          <w:p w14:paraId="4B6B8BDF" w14:textId="015FC8C0" w:rsidR="00813DCC" w:rsidRPr="00B9577A" w:rsidRDefault="00813DCC" w:rsidP="0081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(1,000,000)</w:t>
            </w:r>
          </w:p>
        </w:tc>
        <w:tc>
          <w:tcPr>
            <w:tcW w:w="1332" w:type="dxa"/>
            <w:vAlign w:val="bottom"/>
          </w:tcPr>
          <w:p w14:paraId="77E1C559" w14:textId="52A51889" w:rsidR="00813DCC" w:rsidRPr="00B9577A" w:rsidRDefault="00813DCC" w:rsidP="0081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5,500,000</w:t>
            </w:r>
          </w:p>
        </w:tc>
      </w:tr>
      <w:tr w:rsidR="00813DCC" w:rsidRPr="00B9577A" w14:paraId="2DC8A512" w14:textId="77777777" w:rsidTr="00555E31">
        <w:tc>
          <w:tcPr>
            <w:tcW w:w="2430" w:type="dxa"/>
          </w:tcPr>
          <w:p w14:paraId="22D58B01" w14:textId="77777777" w:rsidR="00813DCC" w:rsidRPr="00B9577A" w:rsidRDefault="00813DCC" w:rsidP="0081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Current portion of long-term debentures</w:t>
            </w:r>
          </w:p>
        </w:tc>
        <w:tc>
          <w:tcPr>
            <w:tcW w:w="1332" w:type="dxa"/>
            <w:vAlign w:val="bottom"/>
          </w:tcPr>
          <w:p w14:paraId="754262A7" w14:textId="5D6D387E" w:rsidR="00813DCC" w:rsidRPr="00B9577A" w:rsidRDefault="00813DCC" w:rsidP="0081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12,330,000</w:t>
            </w:r>
          </w:p>
        </w:tc>
        <w:tc>
          <w:tcPr>
            <w:tcW w:w="1332" w:type="dxa"/>
            <w:vAlign w:val="bottom"/>
          </w:tcPr>
          <w:p w14:paraId="0ECF90D7" w14:textId="22AB0EBF" w:rsidR="00813DCC" w:rsidRPr="00B9577A" w:rsidRDefault="00813DCC" w:rsidP="0081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w:t>
            </w:r>
          </w:p>
        </w:tc>
        <w:tc>
          <w:tcPr>
            <w:tcW w:w="1332" w:type="dxa"/>
            <w:vAlign w:val="bottom"/>
          </w:tcPr>
          <w:p w14:paraId="4BF4386F" w14:textId="17618590" w:rsidR="00813DCC" w:rsidRPr="00B9577A" w:rsidRDefault="00813DCC" w:rsidP="0081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(4,500,000)</w:t>
            </w:r>
          </w:p>
        </w:tc>
        <w:tc>
          <w:tcPr>
            <w:tcW w:w="1332" w:type="dxa"/>
            <w:vAlign w:val="bottom"/>
          </w:tcPr>
          <w:p w14:paraId="7325DA3B" w14:textId="134DA66E" w:rsidR="00813DCC" w:rsidRPr="00B9577A" w:rsidRDefault="00813DCC" w:rsidP="0081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w:t>
            </w:r>
          </w:p>
        </w:tc>
        <w:tc>
          <w:tcPr>
            <w:tcW w:w="1332" w:type="dxa"/>
            <w:vAlign w:val="bottom"/>
          </w:tcPr>
          <w:p w14:paraId="0E31F675" w14:textId="24F67785" w:rsidR="00813DCC" w:rsidRPr="00B9577A" w:rsidRDefault="00813DCC" w:rsidP="0081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7,830,000</w:t>
            </w:r>
          </w:p>
        </w:tc>
      </w:tr>
      <w:tr w:rsidR="00813DCC" w:rsidRPr="00B9577A" w14:paraId="18793C9E" w14:textId="77777777" w:rsidTr="00555E31">
        <w:trPr>
          <w:trHeight w:val="74"/>
        </w:trPr>
        <w:tc>
          <w:tcPr>
            <w:tcW w:w="2430" w:type="dxa"/>
          </w:tcPr>
          <w:p w14:paraId="057170B8" w14:textId="77777777" w:rsidR="00813DCC" w:rsidRPr="00B9577A" w:rsidRDefault="00813DCC" w:rsidP="0081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Long-term debentures</w:t>
            </w:r>
          </w:p>
        </w:tc>
        <w:tc>
          <w:tcPr>
            <w:tcW w:w="1332" w:type="dxa"/>
            <w:vAlign w:val="bottom"/>
          </w:tcPr>
          <w:p w14:paraId="6BFDF9C4" w14:textId="421D11D0" w:rsidR="00813DCC" w:rsidRPr="00B9577A" w:rsidRDefault="00813DCC" w:rsidP="0081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23,282,216</w:t>
            </w:r>
          </w:p>
        </w:tc>
        <w:tc>
          <w:tcPr>
            <w:tcW w:w="1332" w:type="dxa"/>
            <w:vAlign w:val="bottom"/>
          </w:tcPr>
          <w:p w14:paraId="0963B384" w14:textId="1E53ED94" w:rsidR="00813DCC" w:rsidRPr="00B9577A" w:rsidRDefault="00813DCC" w:rsidP="0081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3,000,000</w:t>
            </w:r>
          </w:p>
        </w:tc>
        <w:tc>
          <w:tcPr>
            <w:tcW w:w="1332" w:type="dxa"/>
            <w:vAlign w:val="bottom"/>
          </w:tcPr>
          <w:p w14:paraId="50EA843A" w14:textId="14CE0C74" w:rsidR="00813DCC" w:rsidRPr="00B9577A" w:rsidRDefault="00813DCC" w:rsidP="0081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w:t>
            </w:r>
          </w:p>
        </w:tc>
        <w:tc>
          <w:tcPr>
            <w:tcW w:w="1332" w:type="dxa"/>
            <w:vAlign w:val="bottom"/>
          </w:tcPr>
          <w:p w14:paraId="4FDF8487" w14:textId="3FC06EC5" w:rsidR="00813DCC" w:rsidRPr="00B9577A" w:rsidRDefault="00813DCC" w:rsidP="0081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35,684</w:t>
            </w:r>
          </w:p>
        </w:tc>
        <w:tc>
          <w:tcPr>
            <w:tcW w:w="1332" w:type="dxa"/>
            <w:vAlign w:val="bottom"/>
          </w:tcPr>
          <w:p w14:paraId="4CEC189E" w14:textId="546650FC" w:rsidR="00813DCC" w:rsidRPr="00B9577A" w:rsidRDefault="00813DCC" w:rsidP="0081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26,317,900</w:t>
            </w:r>
          </w:p>
        </w:tc>
      </w:tr>
      <w:tr w:rsidR="00813DCC" w:rsidRPr="00B9577A" w14:paraId="74033AD6" w14:textId="77777777" w:rsidTr="00555E31">
        <w:trPr>
          <w:trHeight w:val="74"/>
        </w:trPr>
        <w:tc>
          <w:tcPr>
            <w:tcW w:w="2430" w:type="dxa"/>
          </w:tcPr>
          <w:p w14:paraId="7E173D5B" w14:textId="77777777" w:rsidR="00813DCC" w:rsidRPr="00B9577A" w:rsidRDefault="00813DCC" w:rsidP="0081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Lease liabilities</w:t>
            </w:r>
          </w:p>
        </w:tc>
        <w:tc>
          <w:tcPr>
            <w:tcW w:w="1332" w:type="dxa"/>
            <w:vAlign w:val="bottom"/>
          </w:tcPr>
          <w:p w14:paraId="5C99C298" w14:textId="704142CF" w:rsidR="00813DCC" w:rsidRPr="00B9577A" w:rsidRDefault="00813DCC" w:rsidP="00813D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227,171</w:t>
            </w:r>
          </w:p>
        </w:tc>
        <w:tc>
          <w:tcPr>
            <w:tcW w:w="1332" w:type="dxa"/>
            <w:vAlign w:val="bottom"/>
          </w:tcPr>
          <w:p w14:paraId="11CB28D9" w14:textId="743DB015" w:rsidR="00813DCC" w:rsidRPr="00B9577A" w:rsidRDefault="00813DCC" w:rsidP="00813D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w:t>
            </w:r>
          </w:p>
        </w:tc>
        <w:tc>
          <w:tcPr>
            <w:tcW w:w="1332" w:type="dxa"/>
            <w:vAlign w:val="bottom"/>
          </w:tcPr>
          <w:p w14:paraId="39EAC853" w14:textId="7D98FBFA" w:rsidR="00813DCC" w:rsidRPr="00B9577A" w:rsidRDefault="00813DCC" w:rsidP="00813D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(119,747)</w:t>
            </w:r>
          </w:p>
        </w:tc>
        <w:tc>
          <w:tcPr>
            <w:tcW w:w="1332" w:type="dxa"/>
            <w:vAlign w:val="bottom"/>
          </w:tcPr>
          <w:p w14:paraId="7F13FA88" w14:textId="7107AAD1" w:rsidR="00813DCC" w:rsidRPr="00B9577A" w:rsidRDefault="00813DCC" w:rsidP="00813D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273,151</w:t>
            </w:r>
          </w:p>
        </w:tc>
        <w:tc>
          <w:tcPr>
            <w:tcW w:w="1332" w:type="dxa"/>
            <w:vAlign w:val="bottom"/>
          </w:tcPr>
          <w:p w14:paraId="3C7F2034" w14:textId="4E30FDA6" w:rsidR="00813DCC" w:rsidRPr="00B9577A" w:rsidRDefault="00813DCC" w:rsidP="00813D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380,575</w:t>
            </w:r>
          </w:p>
        </w:tc>
      </w:tr>
      <w:tr w:rsidR="00813DCC" w:rsidRPr="00B9577A" w14:paraId="0DA1E1B6" w14:textId="77777777" w:rsidTr="00555E31">
        <w:trPr>
          <w:trHeight w:val="74"/>
        </w:trPr>
        <w:tc>
          <w:tcPr>
            <w:tcW w:w="2430" w:type="dxa"/>
          </w:tcPr>
          <w:p w14:paraId="3AF51CAD" w14:textId="77777777" w:rsidR="00813DCC" w:rsidRPr="00B9577A" w:rsidRDefault="00813DCC" w:rsidP="0081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6" w:right="90"/>
              <w:rPr>
                <w:rFonts w:cs="Arial"/>
              </w:rPr>
            </w:pPr>
            <w:r w:rsidRPr="00B9577A">
              <w:rPr>
                <w:rFonts w:cs="Arial"/>
              </w:rPr>
              <w:t>Total</w:t>
            </w:r>
          </w:p>
        </w:tc>
        <w:tc>
          <w:tcPr>
            <w:tcW w:w="1332" w:type="dxa"/>
            <w:vAlign w:val="bottom"/>
          </w:tcPr>
          <w:p w14:paraId="6859F947" w14:textId="12ACEEC5" w:rsidR="00813DCC" w:rsidRPr="00B9577A" w:rsidRDefault="00813DCC" w:rsidP="00813D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57,341,786</w:t>
            </w:r>
          </w:p>
        </w:tc>
        <w:tc>
          <w:tcPr>
            <w:tcW w:w="1332" w:type="dxa"/>
            <w:vAlign w:val="bottom"/>
          </w:tcPr>
          <w:p w14:paraId="5EBD103A" w14:textId="487FAE88" w:rsidR="00813DCC" w:rsidRPr="00B9577A" w:rsidRDefault="00813DCC" w:rsidP="00813D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91,307,913</w:t>
            </w:r>
          </w:p>
        </w:tc>
        <w:tc>
          <w:tcPr>
            <w:tcW w:w="1332" w:type="dxa"/>
            <w:vAlign w:val="bottom"/>
          </w:tcPr>
          <w:p w14:paraId="16246F71" w14:textId="65578074" w:rsidR="00813DCC" w:rsidRPr="00B9577A" w:rsidRDefault="00813DCC" w:rsidP="00813D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(94,491,589)</w:t>
            </w:r>
          </w:p>
        </w:tc>
        <w:tc>
          <w:tcPr>
            <w:tcW w:w="1332" w:type="dxa"/>
            <w:vAlign w:val="bottom"/>
          </w:tcPr>
          <w:p w14:paraId="0ED40AE2" w14:textId="68E7D54E" w:rsidR="00813DCC" w:rsidRPr="00B9577A" w:rsidRDefault="00813DCC" w:rsidP="00813D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320,832</w:t>
            </w:r>
          </w:p>
        </w:tc>
        <w:tc>
          <w:tcPr>
            <w:tcW w:w="1332" w:type="dxa"/>
            <w:vAlign w:val="bottom"/>
          </w:tcPr>
          <w:p w14:paraId="77B248DB" w14:textId="20EEF225" w:rsidR="00813DCC" w:rsidRPr="00B9577A" w:rsidRDefault="00813DCC" w:rsidP="00813D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54,478,942</w:t>
            </w:r>
          </w:p>
        </w:tc>
      </w:tr>
    </w:tbl>
    <w:p w14:paraId="165CC92E" w14:textId="77777777" w:rsidR="009E2587" w:rsidRPr="00B9577A" w:rsidRDefault="009E2587"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p>
    <w:tbl>
      <w:tblPr>
        <w:tblW w:w="9090" w:type="dxa"/>
        <w:tblInd w:w="450" w:type="dxa"/>
        <w:tblLayout w:type="fixed"/>
        <w:tblCellMar>
          <w:left w:w="0" w:type="dxa"/>
          <w:right w:w="0" w:type="dxa"/>
        </w:tblCellMar>
        <w:tblLook w:val="01E0" w:firstRow="1" w:lastRow="1" w:firstColumn="1" w:lastColumn="1" w:noHBand="0" w:noVBand="0"/>
      </w:tblPr>
      <w:tblGrid>
        <w:gridCol w:w="2430"/>
        <w:gridCol w:w="1332"/>
        <w:gridCol w:w="1332"/>
        <w:gridCol w:w="1332"/>
        <w:gridCol w:w="1332"/>
        <w:gridCol w:w="1332"/>
      </w:tblGrid>
      <w:tr w:rsidR="0066627B" w:rsidRPr="00B9577A" w14:paraId="6F99E0B6" w14:textId="77777777" w:rsidTr="0038769B">
        <w:tc>
          <w:tcPr>
            <w:tcW w:w="2430" w:type="dxa"/>
          </w:tcPr>
          <w:p w14:paraId="7BF494BE" w14:textId="77777777" w:rsidR="0066627B" w:rsidRPr="00B9577A" w:rsidRDefault="0066627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right"/>
              <w:rPr>
                <w:rFonts w:cs="Arial"/>
                <w:b/>
                <w:bCs/>
              </w:rPr>
            </w:pPr>
          </w:p>
        </w:tc>
        <w:tc>
          <w:tcPr>
            <w:tcW w:w="6660" w:type="dxa"/>
            <w:gridSpan w:val="5"/>
          </w:tcPr>
          <w:p w14:paraId="70FB3129" w14:textId="77777777" w:rsidR="0066627B" w:rsidRPr="00B9577A" w:rsidRDefault="0066627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right"/>
              <w:rPr>
                <w:rFonts w:cs="Arial"/>
              </w:rPr>
            </w:pPr>
            <w:r w:rsidRPr="00B9577A">
              <w:rPr>
                <w:rFonts w:cs="Arial"/>
              </w:rPr>
              <w:t>(Unit: Thousand Baht)</w:t>
            </w:r>
          </w:p>
        </w:tc>
      </w:tr>
      <w:tr w:rsidR="0066627B" w:rsidRPr="00B9577A" w14:paraId="710E18E1" w14:textId="77777777" w:rsidTr="0038769B">
        <w:tc>
          <w:tcPr>
            <w:tcW w:w="2430" w:type="dxa"/>
          </w:tcPr>
          <w:p w14:paraId="7D4E98D4" w14:textId="77777777" w:rsidR="0066627B" w:rsidRPr="00B9577A" w:rsidRDefault="0066627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center"/>
              <w:rPr>
                <w:rFonts w:cs="Arial"/>
                <w:b/>
                <w:bCs/>
              </w:rPr>
            </w:pPr>
          </w:p>
        </w:tc>
        <w:tc>
          <w:tcPr>
            <w:tcW w:w="6660" w:type="dxa"/>
            <w:gridSpan w:val="5"/>
          </w:tcPr>
          <w:p w14:paraId="4B4A00D0" w14:textId="77777777" w:rsidR="0066627B" w:rsidRPr="00B9577A" w:rsidRDefault="0066627B"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577A">
              <w:rPr>
                <w:rFonts w:cs="Arial"/>
              </w:rPr>
              <w:t>Separate financial statements</w:t>
            </w:r>
          </w:p>
        </w:tc>
      </w:tr>
      <w:tr w:rsidR="0066627B" w:rsidRPr="00B9577A" w14:paraId="79922E14" w14:textId="77777777" w:rsidTr="0038769B">
        <w:trPr>
          <w:trHeight w:val="216"/>
        </w:trPr>
        <w:tc>
          <w:tcPr>
            <w:tcW w:w="2430" w:type="dxa"/>
          </w:tcPr>
          <w:p w14:paraId="44DD7077" w14:textId="77777777" w:rsidR="0066627B" w:rsidRPr="00B9577A" w:rsidRDefault="0066627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332" w:type="dxa"/>
            <w:vAlign w:val="bottom"/>
          </w:tcPr>
          <w:p w14:paraId="7E306177" w14:textId="77777777" w:rsidR="0066627B" w:rsidRPr="00B9577A" w:rsidRDefault="0066627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2664" w:type="dxa"/>
            <w:gridSpan w:val="2"/>
            <w:vAlign w:val="bottom"/>
          </w:tcPr>
          <w:p w14:paraId="21180313" w14:textId="77777777" w:rsidR="0066627B" w:rsidRPr="00B9577A" w:rsidRDefault="0066627B"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577A">
              <w:rPr>
                <w:rFonts w:cs="Arial"/>
              </w:rPr>
              <w:t xml:space="preserve">Cash flow from </w:t>
            </w:r>
          </w:p>
          <w:p w14:paraId="313AB8A9" w14:textId="77777777" w:rsidR="0066627B" w:rsidRPr="00B9577A" w:rsidRDefault="0066627B"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577A">
              <w:rPr>
                <w:rFonts w:cs="Arial"/>
              </w:rPr>
              <w:t>financing activities</w:t>
            </w:r>
          </w:p>
        </w:tc>
        <w:tc>
          <w:tcPr>
            <w:tcW w:w="1332" w:type="dxa"/>
            <w:vAlign w:val="bottom"/>
          </w:tcPr>
          <w:p w14:paraId="34CAED2F" w14:textId="77777777" w:rsidR="0066627B" w:rsidRPr="00B9577A" w:rsidRDefault="0066627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1332" w:type="dxa"/>
            <w:vAlign w:val="bottom"/>
          </w:tcPr>
          <w:p w14:paraId="67F9E9FB" w14:textId="77777777" w:rsidR="0066627B" w:rsidRPr="00B9577A" w:rsidRDefault="0066627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r>
      <w:tr w:rsidR="0066627B" w:rsidRPr="00B9577A" w14:paraId="5C39A3E7" w14:textId="77777777" w:rsidTr="0038769B">
        <w:trPr>
          <w:trHeight w:val="216"/>
        </w:trPr>
        <w:tc>
          <w:tcPr>
            <w:tcW w:w="2430" w:type="dxa"/>
          </w:tcPr>
          <w:p w14:paraId="77FEA4AE" w14:textId="77777777" w:rsidR="0066627B" w:rsidRPr="00B9577A" w:rsidRDefault="0066627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332" w:type="dxa"/>
            <w:vAlign w:val="bottom"/>
          </w:tcPr>
          <w:p w14:paraId="7F00AB4E" w14:textId="5F208CFE" w:rsidR="0066627B" w:rsidRPr="00B9577A" w:rsidRDefault="0066627B"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577A">
              <w:rPr>
                <w:rFonts w:cs="Arial"/>
              </w:rPr>
              <w:t xml:space="preserve">1 January </w:t>
            </w:r>
            <w:r w:rsidR="00FA5757" w:rsidRPr="00B9577A">
              <w:rPr>
                <w:rFonts w:cs="Arial"/>
              </w:rPr>
              <w:t>2025</w:t>
            </w:r>
          </w:p>
        </w:tc>
        <w:tc>
          <w:tcPr>
            <w:tcW w:w="1332" w:type="dxa"/>
            <w:vAlign w:val="bottom"/>
          </w:tcPr>
          <w:p w14:paraId="57B8D887" w14:textId="77777777" w:rsidR="0066627B" w:rsidRPr="00B9577A" w:rsidRDefault="0066627B"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577A">
              <w:rPr>
                <w:rFonts w:cs="Arial"/>
              </w:rPr>
              <w:t>Cash  received</w:t>
            </w:r>
          </w:p>
        </w:tc>
        <w:tc>
          <w:tcPr>
            <w:tcW w:w="1332" w:type="dxa"/>
            <w:vAlign w:val="bottom"/>
          </w:tcPr>
          <w:p w14:paraId="6957A35C" w14:textId="77777777" w:rsidR="0066627B" w:rsidRPr="00B9577A" w:rsidRDefault="0066627B"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577A">
              <w:rPr>
                <w:rFonts w:cs="Arial"/>
              </w:rPr>
              <w:t>Cash              paid</w:t>
            </w:r>
          </w:p>
        </w:tc>
        <w:tc>
          <w:tcPr>
            <w:tcW w:w="1332" w:type="dxa"/>
            <w:vAlign w:val="bottom"/>
          </w:tcPr>
          <w:p w14:paraId="6222E4F9" w14:textId="77777777" w:rsidR="0066627B" w:rsidRPr="00B9577A" w:rsidRDefault="0066627B"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577A">
              <w:rPr>
                <w:rFonts w:cs="Arial"/>
              </w:rPr>
              <w:t>Non-cash</w:t>
            </w:r>
          </w:p>
          <w:p w14:paraId="6FB71B84" w14:textId="77777777" w:rsidR="0066627B" w:rsidRPr="00B9577A" w:rsidRDefault="0066627B"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577A">
              <w:rPr>
                <w:rFonts w:cs="Arial"/>
              </w:rPr>
              <w:t>changes</w:t>
            </w:r>
          </w:p>
        </w:tc>
        <w:tc>
          <w:tcPr>
            <w:tcW w:w="1332" w:type="dxa"/>
            <w:vAlign w:val="bottom"/>
          </w:tcPr>
          <w:p w14:paraId="5EA788D8" w14:textId="6A9D1313" w:rsidR="0066627B" w:rsidRPr="00B9577A" w:rsidRDefault="00E344CC"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spacing w:val="-4"/>
              </w:rPr>
            </w:pPr>
            <w:r w:rsidRPr="00B9577A">
              <w:rPr>
                <w:rFonts w:cs="Arial"/>
                <w:spacing w:val="-2"/>
              </w:rPr>
              <w:t>30 June</w:t>
            </w:r>
            <w:r w:rsidR="00FA5757" w:rsidRPr="00B9577A">
              <w:rPr>
                <w:rFonts w:cs="Arial"/>
                <w:spacing w:val="-2"/>
              </w:rPr>
              <w:t xml:space="preserve">  </w:t>
            </w:r>
            <w:r w:rsidRPr="00B9577A">
              <w:rPr>
                <w:rFonts w:cs="Arial"/>
                <w:spacing w:val="-2"/>
              </w:rPr>
              <w:t xml:space="preserve"> </w:t>
            </w:r>
            <w:r w:rsidR="00FA5757" w:rsidRPr="00B9577A">
              <w:rPr>
                <w:rFonts w:cs="Arial"/>
                <w:spacing w:val="-2"/>
              </w:rPr>
              <w:t>2025</w:t>
            </w:r>
          </w:p>
        </w:tc>
      </w:tr>
      <w:tr w:rsidR="001A4512" w:rsidRPr="00B9577A" w14:paraId="1498E0F1" w14:textId="77777777" w:rsidTr="0038769B">
        <w:tc>
          <w:tcPr>
            <w:tcW w:w="2430" w:type="dxa"/>
          </w:tcPr>
          <w:p w14:paraId="2A51C22A" w14:textId="77777777" w:rsidR="001A4512" w:rsidRPr="00B9577A" w:rsidRDefault="001A4512" w:rsidP="001A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B9577A">
              <w:rPr>
                <w:rFonts w:cs="Arial"/>
              </w:rPr>
              <w:t xml:space="preserve">Short-term borrowings </w:t>
            </w:r>
          </w:p>
        </w:tc>
        <w:tc>
          <w:tcPr>
            <w:tcW w:w="1332" w:type="dxa"/>
            <w:vAlign w:val="bottom"/>
          </w:tcPr>
          <w:p w14:paraId="1D9298A8" w14:textId="4BF0A294" w:rsidR="001A4512" w:rsidRPr="00B9577A" w:rsidRDefault="001A4512" w:rsidP="001A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10,321,752</w:t>
            </w:r>
          </w:p>
        </w:tc>
        <w:tc>
          <w:tcPr>
            <w:tcW w:w="1332" w:type="dxa"/>
            <w:vAlign w:val="bottom"/>
          </w:tcPr>
          <w:p w14:paraId="1BF71EE1" w14:textId="5E1D7427" w:rsidR="001A4512" w:rsidRPr="00B9577A" w:rsidRDefault="001A4512" w:rsidP="001A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123,107,602</w:t>
            </w:r>
          </w:p>
        </w:tc>
        <w:tc>
          <w:tcPr>
            <w:tcW w:w="1332" w:type="dxa"/>
            <w:vAlign w:val="bottom"/>
          </w:tcPr>
          <w:p w14:paraId="726859E7" w14:textId="2AFDE033" w:rsidR="001A4512" w:rsidRPr="00B9577A" w:rsidRDefault="001A4512" w:rsidP="001A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577A">
              <w:rPr>
                <w:rFonts w:cs="Arial"/>
              </w:rPr>
              <w:t>(124,290,136)</w:t>
            </w:r>
          </w:p>
        </w:tc>
        <w:tc>
          <w:tcPr>
            <w:tcW w:w="1332" w:type="dxa"/>
            <w:vAlign w:val="bottom"/>
          </w:tcPr>
          <w:p w14:paraId="284DEDA7" w14:textId="688ECACF" w:rsidR="001A4512" w:rsidRPr="00B9577A" w:rsidRDefault="001A4512" w:rsidP="001A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23,290</w:t>
            </w:r>
          </w:p>
        </w:tc>
        <w:tc>
          <w:tcPr>
            <w:tcW w:w="1332" w:type="dxa"/>
            <w:vAlign w:val="bottom"/>
          </w:tcPr>
          <w:p w14:paraId="50A2E786" w14:textId="49074F93" w:rsidR="001A4512" w:rsidRPr="00B9577A" w:rsidRDefault="001A4512" w:rsidP="001A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9,162,508</w:t>
            </w:r>
          </w:p>
        </w:tc>
      </w:tr>
      <w:tr w:rsidR="001A4512" w:rsidRPr="00B9577A" w14:paraId="28B9A35B" w14:textId="77777777" w:rsidTr="0038769B">
        <w:tc>
          <w:tcPr>
            <w:tcW w:w="2430" w:type="dxa"/>
          </w:tcPr>
          <w:p w14:paraId="47FA282F" w14:textId="77777777" w:rsidR="001A4512" w:rsidRPr="00B9577A" w:rsidRDefault="001A4512" w:rsidP="001A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B9577A">
              <w:rPr>
                <w:rFonts w:cs="Arial"/>
              </w:rPr>
              <w:t>Current portion of long-term borrowings</w:t>
            </w:r>
          </w:p>
        </w:tc>
        <w:tc>
          <w:tcPr>
            <w:tcW w:w="1332" w:type="dxa"/>
            <w:vAlign w:val="bottom"/>
          </w:tcPr>
          <w:p w14:paraId="62E47A79" w14:textId="6999EC9E" w:rsidR="001A4512" w:rsidRPr="00B9577A" w:rsidRDefault="001A4512" w:rsidP="001A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1,500,000</w:t>
            </w:r>
          </w:p>
        </w:tc>
        <w:tc>
          <w:tcPr>
            <w:tcW w:w="1332" w:type="dxa"/>
            <w:vAlign w:val="bottom"/>
          </w:tcPr>
          <w:p w14:paraId="723B6745" w14:textId="38849537" w:rsidR="001A4512" w:rsidRPr="00B9577A" w:rsidRDefault="001A4512" w:rsidP="001A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w:t>
            </w:r>
          </w:p>
        </w:tc>
        <w:tc>
          <w:tcPr>
            <w:tcW w:w="1332" w:type="dxa"/>
            <w:vAlign w:val="bottom"/>
          </w:tcPr>
          <w:p w14:paraId="6BF5B0CF" w14:textId="515D3E83" w:rsidR="001A4512" w:rsidRPr="00B9577A" w:rsidRDefault="001A4512" w:rsidP="001A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right="90"/>
              <w:jc w:val="both"/>
              <w:rPr>
                <w:rFonts w:cs="Arial"/>
              </w:rPr>
            </w:pPr>
            <w:r w:rsidRPr="00B9577A">
              <w:rPr>
                <w:rFonts w:cs="Arial"/>
              </w:rPr>
              <w:t>-</w:t>
            </w:r>
          </w:p>
        </w:tc>
        <w:tc>
          <w:tcPr>
            <w:tcW w:w="1332" w:type="dxa"/>
            <w:vAlign w:val="bottom"/>
          </w:tcPr>
          <w:p w14:paraId="4B8CE105" w14:textId="01341823" w:rsidR="001A4512" w:rsidRPr="00B9577A" w:rsidRDefault="001A4512" w:rsidP="001A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w:t>
            </w:r>
          </w:p>
        </w:tc>
        <w:tc>
          <w:tcPr>
            <w:tcW w:w="1332" w:type="dxa"/>
            <w:vAlign w:val="bottom"/>
          </w:tcPr>
          <w:p w14:paraId="76A16557" w14:textId="468EA372" w:rsidR="001A4512" w:rsidRPr="00B9577A" w:rsidRDefault="001A4512" w:rsidP="001A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1,500,000</w:t>
            </w:r>
          </w:p>
        </w:tc>
      </w:tr>
      <w:tr w:rsidR="001A4512" w:rsidRPr="00B9577A" w14:paraId="4D932380" w14:textId="77777777" w:rsidTr="0038769B">
        <w:tc>
          <w:tcPr>
            <w:tcW w:w="2430" w:type="dxa"/>
          </w:tcPr>
          <w:p w14:paraId="74BCB17F" w14:textId="77777777" w:rsidR="001A4512" w:rsidRPr="00B9577A" w:rsidRDefault="001A4512" w:rsidP="001A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B9577A">
              <w:rPr>
                <w:rFonts w:cs="Arial"/>
              </w:rPr>
              <w:t>Long-term borrowings</w:t>
            </w:r>
          </w:p>
        </w:tc>
        <w:tc>
          <w:tcPr>
            <w:tcW w:w="1332" w:type="dxa"/>
            <w:vAlign w:val="bottom"/>
          </w:tcPr>
          <w:p w14:paraId="05F2545E" w14:textId="511755F8" w:rsidR="001A4512" w:rsidRPr="00B9577A" w:rsidRDefault="001A4512" w:rsidP="001A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8,000,000</w:t>
            </w:r>
          </w:p>
        </w:tc>
        <w:tc>
          <w:tcPr>
            <w:tcW w:w="1332" w:type="dxa"/>
            <w:vAlign w:val="bottom"/>
          </w:tcPr>
          <w:p w14:paraId="3C9B5E1C" w14:textId="6921371C" w:rsidR="001A4512" w:rsidRPr="00B9577A" w:rsidRDefault="001A4512" w:rsidP="001A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w:t>
            </w:r>
          </w:p>
        </w:tc>
        <w:tc>
          <w:tcPr>
            <w:tcW w:w="1332" w:type="dxa"/>
            <w:vAlign w:val="bottom"/>
          </w:tcPr>
          <w:p w14:paraId="2F762859" w14:textId="3A4C2BA7" w:rsidR="001A4512" w:rsidRPr="00B9577A" w:rsidRDefault="001A4512" w:rsidP="001A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w:t>
            </w:r>
          </w:p>
        </w:tc>
        <w:tc>
          <w:tcPr>
            <w:tcW w:w="1332" w:type="dxa"/>
            <w:vAlign w:val="bottom"/>
          </w:tcPr>
          <w:p w14:paraId="62F69F71" w14:textId="17337086" w:rsidR="001A4512" w:rsidRPr="00B9577A" w:rsidRDefault="001A4512" w:rsidP="001A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w:t>
            </w:r>
          </w:p>
        </w:tc>
        <w:tc>
          <w:tcPr>
            <w:tcW w:w="1332" w:type="dxa"/>
            <w:vAlign w:val="bottom"/>
          </w:tcPr>
          <w:p w14:paraId="2A4FAC56" w14:textId="2B7089C4" w:rsidR="001A4512" w:rsidRPr="00B9577A" w:rsidRDefault="001A4512" w:rsidP="001A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8,000,000</w:t>
            </w:r>
          </w:p>
        </w:tc>
      </w:tr>
      <w:tr w:rsidR="001A4512" w:rsidRPr="00B9577A" w14:paraId="1B7ECD5A" w14:textId="77777777" w:rsidTr="0038769B">
        <w:tc>
          <w:tcPr>
            <w:tcW w:w="2430" w:type="dxa"/>
          </w:tcPr>
          <w:p w14:paraId="20C5D18C" w14:textId="77777777" w:rsidR="001A4512" w:rsidRPr="00B9577A" w:rsidRDefault="001A4512" w:rsidP="001A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B9577A">
              <w:rPr>
                <w:rFonts w:cs="Arial"/>
              </w:rPr>
              <w:t>Current portion of long-term debentures</w:t>
            </w:r>
          </w:p>
        </w:tc>
        <w:tc>
          <w:tcPr>
            <w:tcW w:w="1332" w:type="dxa"/>
            <w:vAlign w:val="bottom"/>
          </w:tcPr>
          <w:p w14:paraId="6004BED9" w14:textId="0749EC81" w:rsidR="001A4512" w:rsidRPr="00B9577A" w:rsidRDefault="001A4512" w:rsidP="001A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11,482,646</w:t>
            </w:r>
          </w:p>
        </w:tc>
        <w:tc>
          <w:tcPr>
            <w:tcW w:w="1332" w:type="dxa"/>
            <w:vAlign w:val="bottom"/>
          </w:tcPr>
          <w:p w14:paraId="311A869D" w14:textId="1761E9D0" w:rsidR="001A4512" w:rsidRPr="00B9577A" w:rsidRDefault="001A4512" w:rsidP="001A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w:t>
            </w:r>
          </w:p>
        </w:tc>
        <w:tc>
          <w:tcPr>
            <w:tcW w:w="1332" w:type="dxa"/>
            <w:vAlign w:val="bottom"/>
          </w:tcPr>
          <w:p w14:paraId="61AB1192" w14:textId="2253A097" w:rsidR="001A4512" w:rsidRPr="00B9577A" w:rsidRDefault="001A4512" w:rsidP="001A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(3,000,000)</w:t>
            </w:r>
          </w:p>
        </w:tc>
        <w:tc>
          <w:tcPr>
            <w:tcW w:w="1332" w:type="dxa"/>
            <w:vAlign w:val="bottom"/>
          </w:tcPr>
          <w:p w14:paraId="7ACDF463" w14:textId="7D447407" w:rsidR="001A4512" w:rsidRPr="00B9577A" w:rsidRDefault="001A4512" w:rsidP="001A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4,513,899</w:t>
            </w:r>
          </w:p>
        </w:tc>
        <w:tc>
          <w:tcPr>
            <w:tcW w:w="1332" w:type="dxa"/>
            <w:vAlign w:val="bottom"/>
          </w:tcPr>
          <w:p w14:paraId="4A257ED0" w14:textId="46243311" w:rsidR="001A4512" w:rsidRPr="00B9577A" w:rsidRDefault="001A4512" w:rsidP="001A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12,996,545</w:t>
            </w:r>
          </w:p>
        </w:tc>
      </w:tr>
      <w:tr w:rsidR="001A4512" w:rsidRPr="00B9577A" w14:paraId="76487F20" w14:textId="77777777" w:rsidTr="0038769B">
        <w:trPr>
          <w:trHeight w:val="74"/>
        </w:trPr>
        <w:tc>
          <w:tcPr>
            <w:tcW w:w="2430" w:type="dxa"/>
          </w:tcPr>
          <w:p w14:paraId="6A98BCBA" w14:textId="77777777" w:rsidR="001A4512" w:rsidRPr="00B9577A" w:rsidRDefault="001A4512" w:rsidP="001A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B9577A">
              <w:rPr>
                <w:rFonts w:cs="Arial"/>
              </w:rPr>
              <w:t>Long-term debentures</w:t>
            </w:r>
          </w:p>
        </w:tc>
        <w:tc>
          <w:tcPr>
            <w:tcW w:w="1332" w:type="dxa"/>
            <w:vAlign w:val="bottom"/>
          </w:tcPr>
          <w:p w14:paraId="008D0CE8" w14:textId="3A02C96F" w:rsidR="001A4512" w:rsidRPr="00B9577A" w:rsidRDefault="001A4512" w:rsidP="001A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30,807,000</w:t>
            </w:r>
          </w:p>
        </w:tc>
        <w:tc>
          <w:tcPr>
            <w:tcW w:w="1332" w:type="dxa"/>
            <w:vAlign w:val="bottom"/>
          </w:tcPr>
          <w:p w14:paraId="3E34D1E2" w14:textId="75C7FD32" w:rsidR="001A4512" w:rsidRPr="00B9577A" w:rsidRDefault="001A4512" w:rsidP="001A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w:t>
            </w:r>
          </w:p>
        </w:tc>
        <w:tc>
          <w:tcPr>
            <w:tcW w:w="1332" w:type="dxa"/>
            <w:vAlign w:val="bottom"/>
          </w:tcPr>
          <w:p w14:paraId="0B64AE63" w14:textId="14496832" w:rsidR="001A4512" w:rsidRPr="00B9577A" w:rsidRDefault="001A4512" w:rsidP="001A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w:t>
            </w:r>
          </w:p>
        </w:tc>
        <w:tc>
          <w:tcPr>
            <w:tcW w:w="1332" w:type="dxa"/>
            <w:vAlign w:val="bottom"/>
          </w:tcPr>
          <w:p w14:paraId="3082BE65" w14:textId="5F2EF18C" w:rsidR="001A4512" w:rsidRPr="00B9577A" w:rsidRDefault="001A4512" w:rsidP="001A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(4,500,000)</w:t>
            </w:r>
          </w:p>
        </w:tc>
        <w:tc>
          <w:tcPr>
            <w:tcW w:w="1332" w:type="dxa"/>
            <w:vAlign w:val="bottom"/>
          </w:tcPr>
          <w:p w14:paraId="22CEE589" w14:textId="26F56838" w:rsidR="001A4512" w:rsidRPr="00B9577A" w:rsidRDefault="001A4512" w:rsidP="001A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26,307,000</w:t>
            </w:r>
          </w:p>
        </w:tc>
      </w:tr>
      <w:tr w:rsidR="001A4512" w:rsidRPr="00B9577A" w14:paraId="12033E16" w14:textId="77777777" w:rsidTr="0038769B">
        <w:trPr>
          <w:trHeight w:val="74"/>
        </w:trPr>
        <w:tc>
          <w:tcPr>
            <w:tcW w:w="2430" w:type="dxa"/>
          </w:tcPr>
          <w:p w14:paraId="5641DDF8" w14:textId="77777777" w:rsidR="001A4512" w:rsidRPr="00B9577A" w:rsidRDefault="001A4512" w:rsidP="001A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B9577A">
              <w:rPr>
                <w:rFonts w:cs="Arial"/>
              </w:rPr>
              <w:t>Lease liabilities</w:t>
            </w:r>
          </w:p>
        </w:tc>
        <w:tc>
          <w:tcPr>
            <w:tcW w:w="1332" w:type="dxa"/>
            <w:vAlign w:val="bottom"/>
          </w:tcPr>
          <w:p w14:paraId="37ED49F0" w14:textId="17F6867C" w:rsidR="001A4512" w:rsidRPr="00B9577A" w:rsidRDefault="001A4512" w:rsidP="001A45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cs/>
              </w:rPr>
              <w:t>426</w:t>
            </w:r>
            <w:r w:rsidRPr="00B9577A">
              <w:rPr>
                <w:rFonts w:cs="Arial"/>
              </w:rPr>
              <w:t>,</w:t>
            </w:r>
            <w:r w:rsidRPr="00B9577A">
              <w:rPr>
                <w:rFonts w:cs="Arial"/>
                <w:cs/>
              </w:rPr>
              <w:t>317</w:t>
            </w:r>
          </w:p>
        </w:tc>
        <w:tc>
          <w:tcPr>
            <w:tcW w:w="1332" w:type="dxa"/>
            <w:vAlign w:val="bottom"/>
          </w:tcPr>
          <w:p w14:paraId="253A43AC" w14:textId="2FABF673" w:rsidR="001A4512" w:rsidRPr="00B9577A" w:rsidRDefault="001A4512" w:rsidP="001A45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w:t>
            </w:r>
          </w:p>
        </w:tc>
        <w:tc>
          <w:tcPr>
            <w:tcW w:w="1332" w:type="dxa"/>
            <w:vAlign w:val="bottom"/>
          </w:tcPr>
          <w:p w14:paraId="4742DBE6" w14:textId="731A65E7" w:rsidR="001A4512" w:rsidRPr="00B9577A" w:rsidRDefault="001A4512" w:rsidP="001A45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(116,488)</w:t>
            </w:r>
          </w:p>
        </w:tc>
        <w:tc>
          <w:tcPr>
            <w:tcW w:w="1332" w:type="dxa"/>
            <w:vAlign w:val="bottom"/>
          </w:tcPr>
          <w:p w14:paraId="6AFAEC28" w14:textId="56C43DBC" w:rsidR="001A4512" w:rsidRPr="00B9577A" w:rsidRDefault="001A4512" w:rsidP="001A45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6,529</w:t>
            </w:r>
          </w:p>
        </w:tc>
        <w:tc>
          <w:tcPr>
            <w:tcW w:w="1332" w:type="dxa"/>
            <w:vAlign w:val="bottom"/>
          </w:tcPr>
          <w:p w14:paraId="3742A00F" w14:textId="41814803" w:rsidR="001A4512" w:rsidRPr="00B9577A" w:rsidRDefault="001A4512" w:rsidP="001A45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316,358</w:t>
            </w:r>
          </w:p>
        </w:tc>
      </w:tr>
      <w:tr w:rsidR="001A4512" w:rsidRPr="00B9577A" w14:paraId="15CCF18F" w14:textId="77777777" w:rsidTr="0038769B">
        <w:trPr>
          <w:trHeight w:val="74"/>
        </w:trPr>
        <w:tc>
          <w:tcPr>
            <w:tcW w:w="2430" w:type="dxa"/>
          </w:tcPr>
          <w:p w14:paraId="21719548" w14:textId="77777777" w:rsidR="001A4512" w:rsidRPr="00B9577A" w:rsidRDefault="001A4512" w:rsidP="001A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B9577A">
              <w:rPr>
                <w:rFonts w:cs="Arial"/>
              </w:rPr>
              <w:t>Total</w:t>
            </w:r>
          </w:p>
        </w:tc>
        <w:tc>
          <w:tcPr>
            <w:tcW w:w="1332" w:type="dxa"/>
            <w:vAlign w:val="bottom"/>
          </w:tcPr>
          <w:p w14:paraId="1D78A2FB" w14:textId="679210BF" w:rsidR="001A4512" w:rsidRPr="00B9577A" w:rsidRDefault="001A4512" w:rsidP="001A45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62,537,715</w:t>
            </w:r>
          </w:p>
        </w:tc>
        <w:tc>
          <w:tcPr>
            <w:tcW w:w="1332" w:type="dxa"/>
            <w:vAlign w:val="bottom"/>
          </w:tcPr>
          <w:p w14:paraId="38113706" w14:textId="17B47874" w:rsidR="001A4512" w:rsidRPr="00B9577A" w:rsidRDefault="001A4512" w:rsidP="001A45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123,107,602</w:t>
            </w:r>
          </w:p>
        </w:tc>
        <w:tc>
          <w:tcPr>
            <w:tcW w:w="1332" w:type="dxa"/>
            <w:vAlign w:val="bottom"/>
          </w:tcPr>
          <w:p w14:paraId="0778B1BB" w14:textId="017DBA0F" w:rsidR="001A4512" w:rsidRPr="00B9577A" w:rsidRDefault="001A4512" w:rsidP="001A45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577A">
              <w:rPr>
                <w:rFonts w:cs="Arial"/>
              </w:rPr>
              <w:t>(127,406,624)</w:t>
            </w:r>
          </w:p>
        </w:tc>
        <w:tc>
          <w:tcPr>
            <w:tcW w:w="1332" w:type="dxa"/>
            <w:vAlign w:val="bottom"/>
          </w:tcPr>
          <w:p w14:paraId="3C471086" w14:textId="4F57829A" w:rsidR="001A4512" w:rsidRPr="00B9577A" w:rsidRDefault="001A4512" w:rsidP="001A45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43,718</w:t>
            </w:r>
          </w:p>
        </w:tc>
        <w:tc>
          <w:tcPr>
            <w:tcW w:w="1332" w:type="dxa"/>
            <w:vAlign w:val="bottom"/>
          </w:tcPr>
          <w:p w14:paraId="0D51CA5C" w14:textId="6B3A2DC7" w:rsidR="001A4512" w:rsidRPr="00B9577A" w:rsidRDefault="001A4512" w:rsidP="001A45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577A">
              <w:rPr>
                <w:rFonts w:cs="Arial"/>
              </w:rPr>
              <w:t>58,282,411</w:t>
            </w:r>
          </w:p>
        </w:tc>
      </w:tr>
    </w:tbl>
    <w:p w14:paraId="64973B81" w14:textId="77777777" w:rsidR="00A55D0F" w:rsidRPr="00B9577A" w:rsidRDefault="008562FA" w:rsidP="00CD7102">
      <w:pPr>
        <w:pStyle w:val="Heading1"/>
        <w:shd w:val="clear" w:color="auto" w:fill="auto"/>
        <w:overflowPunct w:val="0"/>
        <w:autoSpaceDE w:val="0"/>
        <w:autoSpaceDN w:val="0"/>
        <w:adjustRightInd w:val="0"/>
        <w:spacing w:before="120" w:after="80" w:line="360" w:lineRule="exact"/>
        <w:ind w:left="547" w:right="-43" w:hanging="547"/>
        <w:jc w:val="thaiDistribute"/>
        <w:textAlignment w:val="baseline"/>
        <w:rPr>
          <w:rFonts w:cs="Arial"/>
          <w:sz w:val="22"/>
          <w:szCs w:val="22"/>
          <w:u w:val="none"/>
        </w:rPr>
      </w:pPr>
      <w:r w:rsidRPr="00B9577A">
        <w:rPr>
          <w:rFonts w:cs="Arial"/>
          <w:sz w:val="22"/>
          <w:szCs w:val="22"/>
        </w:rPr>
        <w:br w:type="page"/>
      </w:r>
      <w:bookmarkStart w:id="11" w:name="_Toc101339251"/>
      <w:bookmarkStart w:id="12" w:name="_Toc101339421"/>
      <w:bookmarkStart w:id="13" w:name="_Toc236921993"/>
      <w:r w:rsidR="00A957E8" w:rsidRPr="00B9577A">
        <w:rPr>
          <w:rFonts w:cs="Arial"/>
          <w:sz w:val="22"/>
          <w:szCs w:val="22"/>
          <w:u w:val="none"/>
        </w:rPr>
        <w:lastRenderedPageBreak/>
        <w:t>4</w:t>
      </w:r>
      <w:r w:rsidR="00914B3D" w:rsidRPr="00B9577A">
        <w:rPr>
          <w:rFonts w:cs="Arial"/>
          <w:sz w:val="22"/>
          <w:szCs w:val="22"/>
          <w:u w:val="none"/>
        </w:rPr>
        <w:t>.</w:t>
      </w:r>
      <w:r w:rsidR="00914B3D" w:rsidRPr="00B9577A">
        <w:rPr>
          <w:rFonts w:cs="Arial"/>
          <w:sz w:val="22"/>
          <w:szCs w:val="22"/>
          <w:u w:val="none"/>
        </w:rPr>
        <w:tab/>
      </w:r>
      <w:r w:rsidR="00A55D0F" w:rsidRPr="00B9577A">
        <w:rPr>
          <w:rFonts w:cs="Arial"/>
          <w:sz w:val="22"/>
          <w:szCs w:val="22"/>
          <w:u w:val="none"/>
        </w:rPr>
        <w:t>Loans to customers and accrued interest receivables</w:t>
      </w:r>
      <w:r w:rsidR="00EA481B" w:rsidRPr="00B9577A">
        <w:rPr>
          <w:rFonts w:cs="Arial"/>
          <w:sz w:val="22"/>
          <w:szCs w:val="22"/>
          <w:u w:val="none"/>
        </w:rPr>
        <w:t>,</w:t>
      </w:r>
      <w:r w:rsidR="00A55D0F" w:rsidRPr="00B9577A">
        <w:rPr>
          <w:rFonts w:cs="Arial"/>
          <w:sz w:val="22"/>
          <w:szCs w:val="22"/>
          <w:u w:val="none"/>
        </w:rPr>
        <w:t xml:space="preserve"> net</w:t>
      </w:r>
      <w:bookmarkEnd w:id="11"/>
      <w:bookmarkEnd w:id="12"/>
      <w:bookmarkEnd w:id="13"/>
    </w:p>
    <w:p w14:paraId="18D2A486" w14:textId="5FF296C4" w:rsidR="002B02AC" w:rsidRPr="00B9577A" w:rsidRDefault="00A957E8" w:rsidP="00CD710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0" w:line="360" w:lineRule="exact"/>
        <w:ind w:left="547" w:hanging="547"/>
        <w:jc w:val="thaiDistribute"/>
        <w:rPr>
          <w:rFonts w:cs="Arial"/>
          <w:sz w:val="22"/>
          <w:szCs w:val="22"/>
        </w:rPr>
      </w:pPr>
      <w:r w:rsidRPr="00B9577A">
        <w:rPr>
          <w:rFonts w:cs="Arial"/>
          <w:sz w:val="22"/>
          <w:szCs w:val="22"/>
          <w:lang w:val="en-US"/>
        </w:rPr>
        <w:t>4</w:t>
      </w:r>
      <w:r w:rsidR="00914B3D" w:rsidRPr="00B9577A">
        <w:rPr>
          <w:rFonts w:cs="Arial"/>
          <w:sz w:val="22"/>
          <w:szCs w:val="22"/>
        </w:rPr>
        <w:t>.</w:t>
      </w:r>
      <w:r w:rsidR="00C711CA" w:rsidRPr="00B9577A">
        <w:rPr>
          <w:rFonts w:cs="Arial"/>
          <w:sz w:val="22"/>
          <w:szCs w:val="22"/>
        </w:rPr>
        <w:t>1</w:t>
      </w:r>
      <w:r w:rsidR="00914B3D" w:rsidRPr="00B9577A">
        <w:rPr>
          <w:rFonts w:cs="Arial"/>
          <w:sz w:val="22"/>
          <w:szCs w:val="22"/>
        </w:rPr>
        <w:tab/>
        <w:t xml:space="preserve">Outstanding balances of </w:t>
      </w:r>
      <w:r w:rsidR="00622CC9" w:rsidRPr="00B9577A">
        <w:rPr>
          <w:rFonts w:cs="Arial"/>
          <w:sz w:val="22"/>
          <w:szCs w:val="22"/>
        </w:rPr>
        <w:t>loan</w:t>
      </w:r>
      <w:r w:rsidR="00DD1015" w:rsidRPr="00B9577A">
        <w:rPr>
          <w:rFonts w:cs="Arial"/>
          <w:sz w:val="22"/>
          <w:szCs w:val="22"/>
          <w:lang w:val="en-US"/>
        </w:rPr>
        <w:t>s</w:t>
      </w:r>
      <w:r w:rsidR="00622CC9" w:rsidRPr="00B9577A">
        <w:rPr>
          <w:rFonts w:cs="Arial"/>
          <w:sz w:val="22"/>
          <w:szCs w:val="22"/>
        </w:rPr>
        <w:t xml:space="preserve"> to customers and accrued interest receivables</w:t>
      </w:r>
      <w:r w:rsidR="00914B3D" w:rsidRPr="00B9577A">
        <w:rPr>
          <w:rFonts w:cs="Arial"/>
          <w:sz w:val="22"/>
          <w:szCs w:val="22"/>
        </w:rPr>
        <w:t xml:space="preserve"> classi</w:t>
      </w:r>
      <w:r w:rsidR="009807DD" w:rsidRPr="00B9577A">
        <w:rPr>
          <w:rFonts w:cs="Arial"/>
          <w:sz w:val="22"/>
          <w:szCs w:val="22"/>
        </w:rPr>
        <w:t>fied by type of business and stage</w:t>
      </w:r>
      <w:r w:rsidR="008353F8" w:rsidRPr="00B9577A">
        <w:rPr>
          <w:rFonts w:cs="Arial"/>
          <w:sz w:val="22"/>
          <w:szCs w:val="22"/>
          <w:cs/>
        </w:rPr>
        <w:t xml:space="preserve"> </w:t>
      </w:r>
      <w:r w:rsidR="008353F8" w:rsidRPr="00B9577A">
        <w:rPr>
          <w:rFonts w:cs="Arial"/>
          <w:sz w:val="22"/>
          <w:szCs w:val="22"/>
        </w:rPr>
        <w:t>are as follows:</w:t>
      </w:r>
      <w:r w:rsidR="000578FF" w:rsidRPr="00B9577A">
        <w:rPr>
          <w:rFonts w:cs="Arial"/>
          <w:sz w:val="22"/>
          <w:szCs w:val="22"/>
          <w:cs/>
        </w:rPr>
        <w:t xml:space="preserve"> </w:t>
      </w:r>
    </w:p>
    <w:tbl>
      <w:tblPr>
        <w:tblW w:w="9185" w:type="dxa"/>
        <w:tblInd w:w="450" w:type="dxa"/>
        <w:tblLayout w:type="fixed"/>
        <w:tblCellMar>
          <w:left w:w="0" w:type="dxa"/>
          <w:right w:w="0" w:type="dxa"/>
        </w:tblCellMar>
        <w:tblLook w:val="01E0" w:firstRow="1" w:lastRow="1" w:firstColumn="1" w:lastColumn="1" w:noHBand="0" w:noVBand="0"/>
      </w:tblPr>
      <w:tblGrid>
        <w:gridCol w:w="3762"/>
        <w:gridCol w:w="1373"/>
        <w:gridCol w:w="1350"/>
        <w:gridCol w:w="1350"/>
        <w:gridCol w:w="1350"/>
      </w:tblGrid>
      <w:tr w:rsidR="001C3259" w:rsidRPr="00B9577A" w14:paraId="6D67093A" w14:textId="77777777" w:rsidTr="007D74E6">
        <w:tc>
          <w:tcPr>
            <w:tcW w:w="3762" w:type="dxa"/>
          </w:tcPr>
          <w:p w14:paraId="63FE684B" w14:textId="77777777" w:rsidR="001C3259" w:rsidRPr="00B9577A" w:rsidRDefault="001C325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right"/>
              <w:rPr>
                <w:rFonts w:cs="Arial"/>
                <w:b/>
                <w:bCs/>
              </w:rPr>
            </w:pPr>
          </w:p>
        </w:tc>
        <w:tc>
          <w:tcPr>
            <w:tcW w:w="1373" w:type="dxa"/>
          </w:tcPr>
          <w:p w14:paraId="31F3E741" w14:textId="77777777" w:rsidR="001C3259" w:rsidRPr="00B9577A" w:rsidRDefault="001C325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right"/>
              <w:rPr>
                <w:rFonts w:cs="Arial"/>
              </w:rPr>
            </w:pPr>
          </w:p>
        </w:tc>
        <w:tc>
          <w:tcPr>
            <w:tcW w:w="4050" w:type="dxa"/>
            <w:gridSpan w:val="3"/>
          </w:tcPr>
          <w:p w14:paraId="74FB7291" w14:textId="1F7A28F9" w:rsidR="001C3259" w:rsidRPr="00B9577A" w:rsidRDefault="001C325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right"/>
              <w:rPr>
                <w:rFonts w:cs="Arial"/>
              </w:rPr>
            </w:pPr>
            <w:r w:rsidRPr="00B9577A">
              <w:rPr>
                <w:rFonts w:cs="Arial"/>
              </w:rPr>
              <w:t xml:space="preserve">(Unit: </w:t>
            </w:r>
            <w:r w:rsidR="001B2068" w:rsidRPr="00B9577A">
              <w:rPr>
                <w:rFonts w:cs="Arial"/>
              </w:rPr>
              <w:t>Thousand Baht</w:t>
            </w:r>
            <w:r w:rsidRPr="00B9577A">
              <w:rPr>
                <w:rFonts w:cs="Arial"/>
              </w:rPr>
              <w:t>)</w:t>
            </w:r>
          </w:p>
        </w:tc>
      </w:tr>
      <w:tr w:rsidR="008A2465" w:rsidRPr="00B9577A" w14:paraId="1B03D4D4" w14:textId="77777777" w:rsidTr="007D74E6">
        <w:tc>
          <w:tcPr>
            <w:tcW w:w="3762" w:type="dxa"/>
          </w:tcPr>
          <w:p w14:paraId="24D9ED49" w14:textId="77777777" w:rsidR="008A2465" w:rsidRPr="00B9577A" w:rsidRDefault="008A2465"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4"/>
          </w:tcPr>
          <w:p w14:paraId="5770BCB2" w14:textId="77777777" w:rsidR="008A2465" w:rsidRPr="00B9577A" w:rsidRDefault="008A2465"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B9577A">
              <w:rPr>
                <w:rFonts w:cs="Arial"/>
              </w:rPr>
              <w:t>Consolidated financial statements</w:t>
            </w:r>
          </w:p>
        </w:tc>
      </w:tr>
      <w:tr w:rsidR="008A2465" w:rsidRPr="00B9577A" w14:paraId="4C45D668" w14:textId="77777777" w:rsidTr="007D74E6">
        <w:tc>
          <w:tcPr>
            <w:tcW w:w="3762" w:type="dxa"/>
          </w:tcPr>
          <w:p w14:paraId="7D088C86" w14:textId="77777777" w:rsidR="008A2465" w:rsidRPr="00B9577A" w:rsidRDefault="008A2465"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4"/>
          </w:tcPr>
          <w:p w14:paraId="4C03E3C5" w14:textId="20CE7310" w:rsidR="008A2465" w:rsidRPr="00B9577A" w:rsidRDefault="001A4512"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B9577A">
              <w:rPr>
                <w:rFonts w:cs="Arial"/>
              </w:rPr>
              <w:t>30 June</w:t>
            </w:r>
            <w:r w:rsidR="00585E2C" w:rsidRPr="00B9577A">
              <w:rPr>
                <w:rFonts w:cs="Arial"/>
              </w:rPr>
              <w:t xml:space="preserve"> 2026</w:t>
            </w:r>
          </w:p>
        </w:tc>
      </w:tr>
      <w:tr w:rsidR="001C3259" w:rsidRPr="00B9577A" w14:paraId="731B45D3" w14:textId="77777777" w:rsidTr="007D74E6">
        <w:tc>
          <w:tcPr>
            <w:tcW w:w="3762" w:type="dxa"/>
          </w:tcPr>
          <w:p w14:paraId="2E3F2574" w14:textId="77777777" w:rsidR="001C3259" w:rsidRPr="00B9577A" w:rsidRDefault="001C325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1373" w:type="dxa"/>
            <w:vAlign w:val="bottom"/>
          </w:tcPr>
          <w:p w14:paraId="478CAC88" w14:textId="77777777" w:rsidR="001C3259" w:rsidRPr="00B9577A" w:rsidRDefault="001C3259"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B9577A">
              <w:rPr>
                <w:rFonts w:cs="Arial"/>
              </w:rPr>
              <w:t>Credit card</w:t>
            </w:r>
          </w:p>
        </w:tc>
        <w:tc>
          <w:tcPr>
            <w:tcW w:w="1350" w:type="dxa"/>
            <w:vAlign w:val="bottom"/>
          </w:tcPr>
          <w:p w14:paraId="7AC3ABA1" w14:textId="77777777" w:rsidR="001C3259" w:rsidRPr="00B9577A" w:rsidRDefault="001C3259"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B9577A">
              <w:rPr>
                <w:rFonts w:cs="Arial"/>
              </w:rPr>
              <w:t>Personal loan</w:t>
            </w:r>
          </w:p>
        </w:tc>
        <w:tc>
          <w:tcPr>
            <w:tcW w:w="1350" w:type="dxa"/>
            <w:vAlign w:val="bottom"/>
          </w:tcPr>
          <w:p w14:paraId="3F9C319B" w14:textId="77777777" w:rsidR="001C3259" w:rsidRPr="00B9577A" w:rsidRDefault="001C3259"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B9577A">
              <w:rPr>
                <w:rFonts w:cs="Arial"/>
              </w:rPr>
              <w:t>Lease</w:t>
            </w:r>
          </w:p>
          <w:p w14:paraId="6627D35C" w14:textId="77777777" w:rsidR="001C3259" w:rsidRPr="00B9577A" w:rsidRDefault="00793D3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B9577A">
              <w:rPr>
                <w:rFonts w:cs="Arial"/>
              </w:rPr>
              <w:t>r</w:t>
            </w:r>
            <w:r w:rsidR="001C3259" w:rsidRPr="00B9577A">
              <w:rPr>
                <w:rFonts w:cs="Arial"/>
              </w:rPr>
              <w:t>eceivables</w:t>
            </w:r>
          </w:p>
        </w:tc>
        <w:tc>
          <w:tcPr>
            <w:tcW w:w="1350" w:type="dxa"/>
            <w:vAlign w:val="bottom"/>
          </w:tcPr>
          <w:p w14:paraId="20E45846" w14:textId="77777777" w:rsidR="001C3259" w:rsidRPr="00B9577A" w:rsidRDefault="001C3259"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B9577A">
              <w:rPr>
                <w:rFonts w:cs="Arial"/>
              </w:rPr>
              <w:t>Total</w:t>
            </w:r>
          </w:p>
        </w:tc>
      </w:tr>
      <w:tr w:rsidR="00203B79" w:rsidRPr="00B9577A" w14:paraId="33D492BA" w14:textId="77777777" w:rsidTr="000A2D3C">
        <w:trPr>
          <w:trHeight w:val="73"/>
        </w:trPr>
        <w:tc>
          <w:tcPr>
            <w:tcW w:w="3762" w:type="dxa"/>
          </w:tcPr>
          <w:p w14:paraId="7852AC08" w14:textId="77777777" w:rsidR="00203B79" w:rsidRPr="00B9577A" w:rsidRDefault="00203B79" w:rsidP="00203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0" w:right="29" w:hanging="274"/>
              <w:jc w:val="both"/>
              <w:rPr>
                <w:rFonts w:cs="Arial"/>
              </w:rPr>
            </w:pPr>
            <w:r w:rsidRPr="00B9577A">
              <w:rPr>
                <w:rFonts w:cs="Arial"/>
              </w:rPr>
              <w:t>Stage 1</w:t>
            </w:r>
          </w:p>
        </w:tc>
        <w:tc>
          <w:tcPr>
            <w:tcW w:w="1373" w:type="dxa"/>
            <w:tcBorders>
              <w:top w:val="nil"/>
              <w:left w:val="nil"/>
              <w:bottom w:val="nil"/>
              <w:right w:val="nil"/>
            </w:tcBorders>
            <w:vAlign w:val="center"/>
          </w:tcPr>
          <w:p w14:paraId="169E9CD4" w14:textId="02B57038" w:rsidR="00203B79" w:rsidRPr="00B9577A" w:rsidRDefault="00203B79" w:rsidP="00203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577A">
              <w:rPr>
                <w:rFonts w:cs="Arial"/>
              </w:rPr>
              <w:t xml:space="preserve">    62,766,250 </w:t>
            </w:r>
          </w:p>
        </w:tc>
        <w:tc>
          <w:tcPr>
            <w:tcW w:w="1350" w:type="dxa"/>
            <w:tcBorders>
              <w:top w:val="nil"/>
              <w:left w:val="nil"/>
              <w:bottom w:val="nil"/>
              <w:right w:val="nil"/>
            </w:tcBorders>
            <w:vAlign w:val="center"/>
          </w:tcPr>
          <w:p w14:paraId="5DF33679" w14:textId="059EB5EA" w:rsidR="00203B79" w:rsidRPr="00B9577A" w:rsidRDefault="00203B79" w:rsidP="00203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9577A">
              <w:rPr>
                <w:rFonts w:cs="Arial"/>
              </w:rPr>
              <w:t xml:space="preserve">   29,771,021 </w:t>
            </w:r>
          </w:p>
        </w:tc>
        <w:tc>
          <w:tcPr>
            <w:tcW w:w="1350" w:type="dxa"/>
            <w:tcBorders>
              <w:top w:val="nil"/>
              <w:left w:val="nil"/>
              <w:bottom w:val="nil"/>
              <w:right w:val="nil"/>
            </w:tcBorders>
            <w:vAlign w:val="bottom"/>
          </w:tcPr>
          <w:p w14:paraId="567DA868" w14:textId="34B593E0" w:rsidR="00203B79" w:rsidRPr="00B9577A" w:rsidRDefault="00203B79" w:rsidP="00203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9577A">
              <w:rPr>
                <w:rFonts w:cs="Arial"/>
              </w:rPr>
              <w:t>-</w:t>
            </w:r>
          </w:p>
        </w:tc>
        <w:tc>
          <w:tcPr>
            <w:tcW w:w="1350" w:type="dxa"/>
            <w:tcBorders>
              <w:top w:val="nil"/>
              <w:left w:val="nil"/>
              <w:bottom w:val="nil"/>
              <w:right w:val="nil"/>
            </w:tcBorders>
            <w:vAlign w:val="center"/>
          </w:tcPr>
          <w:p w14:paraId="2DB27F90" w14:textId="34F6B5E2" w:rsidR="00203B79" w:rsidRPr="00B9577A" w:rsidRDefault="00203B79" w:rsidP="00203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9577A">
              <w:rPr>
                <w:rFonts w:cs="Arial"/>
              </w:rPr>
              <w:t xml:space="preserve">     92,537,271 </w:t>
            </w:r>
          </w:p>
        </w:tc>
      </w:tr>
      <w:tr w:rsidR="00203B79" w:rsidRPr="00B9577A" w14:paraId="0E1448B5" w14:textId="77777777" w:rsidTr="000A2D3C">
        <w:trPr>
          <w:trHeight w:val="189"/>
        </w:trPr>
        <w:tc>
          <w:tcPr>
            <w:tcW w:w="3762" w:type="dxa"/>
          </w:tcPr>
          <w:p w14:paraId="7D0DB41F" w14:textId="77777777" w:rsidR="00203B79" w:rsidRPr="00B9577A" w:rsidRDefault="00203B79" w:rsidP="00203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B9577A">
              <w:rPr>
                <w:rFonts w:cs="Arial"/>
              </w:rPr>
              <w:t>Stage 2</w:t>
            </w:r>
          </w:p>
        </w:tc>
        <w:tc>
          <w:tcPr>
            <w:tcW w:w="1373" w:type="dxa"/>
            <w:tcBorders>
              <w:top w:val="nil"/>
              <w:left w:val="nil"/>
              <w:bottom w:val="nil"/>
              <w:right w:val="nil"/>
            </w:tcBorders>
            <w:vAlign w:val="center"/>
          </w:tcPr>
          <w:p w14:paraId="11C3FF34" w14:textId="77AC6E8F" w:rsidR="00203B79" w:rsidRPr="00B9577A" w:rsidRDefault="00203B79" w:rsidP="00203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577A">
              <w:rPr>
                <w:rFonts w:cs="Arial"/>
              </w:rPr>
              <w:t xml:space="preserve">      6,157,438 </w:t>
            </w:r>
          </w:p>
        </w:tc>
        <w:tc>
          <w:tcPr>
            <w:tcW w:w="1350" w:type="dxa"/>
            <w:tcBorders>
              <w:top w:val="nil"/>
              <w:left w:val="nil"/>
              <w:bottom w:val="nil"/>
              <w:right w:val="nil"/>
            </w:tcBorders>
            <w:vAlign w:val="center"/>
          </w:tcPr>
          <w:p w14:paraId="27221DC6" w14:textId="2D1A6923" w:rsidR="00203B79" w:rsidRPr="00B9577A" w:rsidRDefault="00203B79" w:rsidP="00203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9577A">
              <w:rPr>
                <w:rFonts w:cs="Arial"/>
              </w:rPr>
              <w:t xml:space="preserve">     5,337,467 </w:t>
            </w:r>
          </w:p>
        </w:tc>
        <w:tc>
          <w:tcPr>
            <w:tcW w:w="1350" w:type="dxa"/>
            <w:tcBorders>
              <w:top w:val="nil"/>
              <w:left w:val="nil"/>
              <w:bottom w:val="nil"/>
              <w:right w:val="nil"/>
            </w:tcBorders>
            <w:vAlign w:val="bottom"/>
          </w:tcPr>
          <w:p w14:paraId="62DCEB07" w14:textId="69402546" w:rsidR="00203B79" w:rsidRPr="00B9577A" w:rsidRDefault="00203B79" w:rsidP="00203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9577A">
              <w:rPr>
                <w:rFonts w:cs="Arial"/>
              </w:rPr>
              <w:t>-</w:t>
            </w:r>
          </w:p>
        </w:tc>
        <w:tc>
          <w:tcPr>
            <w:tcW w:w="1350" w:type="dxa"/>
            <w:tcBorders>
              <w:top w:val="nil"/>
              <w:left w:val="nil"/>
              <w:bottom w:val="nil"/>
              <w:right w:val="nil"/>
            </w:tcBorders>
            <w:vAlign w:val="center"/>
          </w:tcPr>
          <w:p w14:paraId="50314AED" w14:textId="5CE2EC28" w:rsidR="00203B79" w:rsidRPr="00B9577A" w:rsidRDefault="00203B79" w:rsidP="00203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9577A">
              <w:rPr>
                <w:rFonts w:cs="Arial"/>
              </w:rPr>
              <w:t xml:space="preserve">     11,494,905 </w:t>
            </w:r>
          </w:p>
        </w:tc>
      </w:tr>
      <w:tr w:rsidR="00203B79" w:rsidRPr="00B9577A" w14:paraId="37EC18C1" w14:textId="77777777" w:rsidTr="000A2D3C">
        <w:trPr>
          <w:trHeight w:val="187"/>
        </w:trPr>
        <w:tc>
          <w:tcPr>
            <w:tcW w:w="3762" w:type="dxa"/>
          </w:tcPr>
          <w:p w14:paraId="3B35FCBB" w14:textId="77777777" w:rsidR="00203B79" w:rsidRPr="00B9577A" w:rsidRDefault="00203B79" w:rsidP="00203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B9577A">
              <w:rPr>
                <w:rFonts w:cs="Arial"/>
              </w:rPr>
              <w:t>Stage 3</w:t>
            </w:r>
          </w:p>
        </w:tc>
        <w:tc>
          <w:tcPr>
            <w:tcW w:w="1373" w:type="dxa"/>
            <w:tcBorders>
              <w:top w:val="nil"/>
              <w:left w:val="nil"/>
              <w:bottom w:val="nil"/>
              <w:right w:val="nil"/>
            </w:tcBorders>
            <w:vAlign w:val="center"/>
          </w:tcPr>
          <w:p w14:paraId="212D5585" w14:textId="088AB2CB" w:rsidR="00203B79" w:rsidRPr="00B9577A" w:rsidRDefault="00203B79" w:rsidP="00203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577A">
              <w:rPr>
                <w:rFonts w:cs="Arial"/>
              </w:rPr>
              <w:t xml:space="preserve">         797,722 </w:t>
            </w:r>
          </w:p>
        </w:tc>
        <w:tc>
          <w:tcPr>
            <w:tcW w:w="1350" w:type="dxa"/>
            <w:tcBorders>
              <w:top w:val="nil"/>
              <w:left w:val="nil"/>
              <w:bottom w:val="nil"/>
              <w:right w:val="nil"/>
            </w:tcBorders>
            <w:vAlign w:val="center"/>
          </w:tcPr>
          <w:p w14:paraId="6336A302" w14:textId="4BF9DDAD" w:rsidR="00203B79" w:rsidRPr="00B9577A" w:rsidRDefault="00203B79" w:rsidP="00203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9577A">
              <w:rPr>
                <w:rFonts w:cs="Arial"/>
              </w:rPr>
              <w:t xml:space="preserve">        918,645 </w:t>
            </w:r>
          </w:p>
        </w:tc>
        <w:tc>
          <w:tcPr>
            <w:tcW w:w="1350" w:type="dxa"/>
            <w:tcBorders>
              <w:top w:val="nil"/>
              <w:left w:val="nil"/>
              <w:bottom w:val="nil"/>
              <w:right w:val="nil"/>
            </w:tcBorders>
            <w:vAlign w:val="bottom"/>
          </w:tcPr>
          <w:p w14:paraId="42187FCF" w14:textId="4BBA1E13" w:rsidR="00203B79" w:rsidRPr="00B9577A" w:rsidRDefault="00203B79" w:rsidP="00203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9577A">
              <w:rPr>
                <w:rFonts w:cs="Arial"/>
              </w:rPr>
              <w:t>-</w:t>
            </w:r>
          </w:p>
        </w:tc>
        <w:tc>
          <w:tcPr>
            <w:tcW w:w="1350" w:type="dxa"/>
            <w:tcBorders>
              <w:top w:val="nil"/>
              <w:left w:val="nil"/>
              <w:bottom w:val="nil"/>
              <w:right w:val="nil"/>
            </w:tcBorders>
            <w:vAlign w:val="center"/>
          </w:tcPr>
          <w:p w14:paraId="40EBFA3F" w14:textId="3E208BC7" w:rsidR="00203B79" w:rsidRPr="00B9577A" w:rsidRDefault="00203B79" w:rsidP="00203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9577A">
              <w:rPr>
                <w:rFonts w:cs="Arial"/>
              </w:rPr>
              <w:t xml:space="preserve">       1,716,367 </w:t>
            </w:r>
          </w:p>
        </w:tc>
      </w:tr>
      <w:tr w:rsidR="00203B79" w:rsidRPr="00B9577A" w14:paraId="228F2E3A" w14:textId="77777777" w:rsidTr="001A4512">
        <w:trPr>
          <w:trHeight w:val="187"/>
        </w:trPr>
        <w:tc>
          <w:tcPr>
            <w:tcW w:w="3762" w:type="dxa"/>
          </w:tcPr>
          <w:p w14:paraId="777E8418" w14:textId="77777777" w:rsidR="00203B79" w:rsidRPr="00B9577A" w:rsidRDefault="00203B79" w:rsidP="00203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0" w:right="29" w:hanging="179"/>
              <w:rPr>
                <w:rFonts w:cs="Arial"/>
              </w:rPr>
            </w:pPr>
            <w:r w:rsidRPr="00B9577A">
              <w:rPr>
                <w:rFonts w:cs="Arial"/>
              </w:rPr>
              <w:t xml:space="preserve">Financial assets where applied simplified approach to calculate lifetime expected credit loss </w:t>
            </w:r>
          </w:p>
        </w:tc>
        <w:tc>
          <w:tcPr>
            <w:tcW w:w="1373" w:type="dxa"/>
            <w:tcBorders>
              <w:top w:val="nil"/>
              <w:left w:val="nil"/>
              <w:bottom w:val="nil"/>
              <w:right w:val="nil"/>
            </w:tcBorders>
            <w:vAlign w:val="bottom"/>
          </w:tcPr>
          <w:p w14:paraId="4B9E80B5" w14:textId="019F3913" w:rsidR="00203B79" w:rsidRPr="00B9577A" w:rsidRDefault="00203B79" w:rsidP="00203B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577A">
              <w:rPr>
                <w:rFonts w:cs="Arial"/>
              </w:rPr>
              <w:t>-</w:t>
            </w:r>
          </w:p>
        </w:tc>
        <w:tc>
          <w:tcPr>
            <w:tcW w:w="1350" w:type="dxa"/>
            <w:tcBorders>
              <w:top w:val="nil"/>
              <w:left w:val="nil"/>
              <w:bottom w:val="nil"/>
              <w:right w:val="nil"/>
            </w:tcBorders>
            <w:vAlign w:val="bottom"/>
          </w:tcPr>
          <w:p w14:paraId="1ABC807D" w14:textId="545D30F8" w:rsidR="00203B79" w:rsidRPr="00B9577A" w:rsidRDefault="00203B79" w:rsidP="00203B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577A">
              <w:rPr>
                <w:rFonts w:cs="Arial"/>
              </w:rPr>
              <w:t>-</w:t>
            </w:r>
          </w:p>
        </w:tc>
        <w:tc>
          <w:tcPr>
            <w:tcW w:w="1350" w:type="dxa"/>
            <w:tcBorders>
              <w:top w:val="nil"/>
              <w:left w:val="nil"/>
              <w:bottom w:val="nil"/>
              <w:right w:val="nil"/>
            </w:tcBorders>
            <w:vAlign w:val="bottom"/>
          </w:tcPr>
          <w:p w14:paraId="4C9A01FE" w14:textId="162C743D" w:rsidR="00203B79" w:rsidRPr="00B9577A" w:rsidRDefault="00203B79" w:rsidP="00203B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577A">
              <w:rPr>
                <w:rFonts w:cs="Arial"/>
              </w:rPr>
              <w:t>1,262,194</w:t>
            </w:r>
          </w:p>
        </w:tc>
        <w:tc>
          <w:tcPr>
            <w:tcW w:w="1350" w:type="dxa"/>
            <w:tcBorders>
              <w:top w:val="nil"/>
              <w:left w:val="nil"/>
              <w:bottom w:val="nil"/>
              <w:right w:val="nil"/>
            </w:tcBorders>
            <w:vAlign w:val="bottom"/>
          </w:tcPr>
          <w:p w14:paraId="4B4B4B29" w14:textId="4273F471" w:rsidR="00203B79" w:rsidRPr="00B9577A" w:rsidRDefault="00203B79" w:rsidP="00203B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577A">
              <w:rPr>
                <w:rFonts w:cs="Arial"/>
              </w:rPr>
              <w:t>1,262,194</w:t>
            </w:r>
          </w:p>
        </w:tc>
      </w:tr>
      <w:tr w:rsidR="00203B79" w:rsidRPr="00B9577A" w14:paraId="4ADD6FA2" w14:textId="77777777" w:rsidTr="001A4512">
        <w:trPr>
          <w:trHeight w:val="64"/>
        </w:trPr>
        <w:tc>
          <w:tcPr>
            <w:tcW w:w="3762" w:type="dxa"/>
          </w:tcPr>
          <w:p w14:paraId="69ED21BD" w14:textId="77777777" w:rsidR="00203B79" w:rsidRPr="00B9577A" w:rsidRDefault="00203B79" w:rsidP="00203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5"/>
              <w:jc w:val="both"/>
              <w:rPr>
                <w:rFonts w:cs="Arial"/>
              </w:rPr>
            </w:pPr>
            <w:r w:rsidRPr="00B9577A">
              <w:rPr>
                <w:rFonts w:cs="Arial"/>
              </w:rPr>
              <w:t>Total loans to customers</w:t>
            </w:r>
          </w:p>
        </w:tc>
        <w:tc>
          <w:tcPr>
            <w:tcW w:w="1373" w:type="dxa"/>
            <w:tcBorders>
              <w:top w:val="nil"/>
              <w:left w:val="nil"/>
              <w:bottom w:val="nil"/>
              <w:right w:val="nil"/>
            </w:tcBorders>
            <w:vAlign w:val="bottom"/>
          </w:tcPr>
          <w:p w14:paraId="4934321E" w14:textId="75757A4D" w:rsidR="00203B79" w:rsidRPr="00B9577A" w:rsidRDefault="00203B79" w:rsidP="00203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577A">
              <w:rPr>
                <w:rFonts w:cs="Arial"/>
              </w:rPr>
              <w:t>69,721,410</w:t>
            </w:r>
          </w:p>
        </w:tc>
        <w:tc>
          <w:tcPr>
            <w:tcW w:w="1350" w:type="dxa"/>
            <w:tcBorders>
              <w:top w:val="nil"/>
              <w:left w:val="nil"/>
              <w:bottom w:val="nil"/>
              <w:right w:val="nil"/>
            </w:tcBorders>
            <w:vAlign w:val="bottom"/>
          </w:tcPr>
          <w:p w14:paraId="7273764C" w14:textId="36E1C15A" w:rsidR="00203B79" w:rsidRPr="00B9577A" w:rsidRDefault="00203B79" w:rsidP="00203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9577A">
              <w:rPr>
                <w:rFonts w:cs="Arial"/>
              </w:rPr>
              <w:t>36,027,133</w:t>
            </w:r>
          </w:p>
        </w:tc>
        <w:tc>
          <w:tcPr>
            <w:tcW w:w="1350" w:type="dxa"/>
            <w:tcBorders>
              <w:top w:val="nil"/>
              <w:left w:val="nil"/>
              <w:bottom w:val="nil"/>
              <w:right w:val="nil"/>
            </w:tcBorders>
            <w:vAlign w:val="bottom"/>
          </w:tcPr>
          <w:p w14:paraId="528E33CD" w14:textId="0DC36A65" w:rsidR="00203B79" w:rsidRPr="00B9577A" w:rsidRDefault="00203B79" w:rsidP="00203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9577A">
              <w:rPr>
                <w:rFonts w:cs="Arial"/>
              </w:rPr>
              <w:t>1,262,194</w:t>
            </w:r>
          </w:p>
        </w:tc>
        <w:tc>
          <w:tcPr>
            <w:tcW w:w="1350" w:type="dxa"/>
            <w:tcBorders>
              <w:top w:val="nil"/>
              <w:left w:val="nil"/>
              <w:bottom w:val="nil"/>
              <w:right w:val="nil"/>
            </w:tcBorders>
            <w:vAlign w:val="bottom"/>
          </w:tcPr>
          <w:p w14:paraId="3466126B" w14:textId="1CD57039" w:rsidR="00203B79" w:rsidRPr="00B9577A" w:rsidRDefault="00203B79" w:rsidP="00203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9577A">
              <w:rPr>
                <w:rFonts w:cs="Arial"/>
              </w:rPr>
              <w:t>107,010,737</w:t>
            </w:r>
          </w:p>
        </w:tc>
      </w:tr>
      <w:tr w:rsidR="00203B79" w:rsidRPr="00B9577A" w14:paraId="26838BC9" w14:textId="77777777" w:rsidTr="001A4512">
        <w:trPr>
          <w:trHeight w:val="64"/>
        </w:trPr>
        <w:tc>
          <w:tcPr>
            <w:tcW w:w="3762" w:type="dxa"/>
          </w:tcPr>
          <w:p w14:paraId="2C106EBF" w14:textId="4A2E19BC" w:rsidR="00203B79" w:rsidRPr="00B9577A" w:rsidRDefault="00203B79" w:rsidP="00203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320" w:lineRule="exact"/>
              <w:ind w:left="540" w:right="29" w:hanging="449"/>
              <w:rPr>
                <w:rFonts w:cs="Arial"/>
              </w:rPr>
            </w:pPr>
            <w:r w:rsidRPr="00B9577A">
              <w:rPr>
                <w:rFonts w:cs="Arial"/>
                <w:u w:val="single"/>
              </w:rPr>
              <w:t>Add</w:t>
            </w:r>
            <w:r w:rsidRPr="00B9577A">
              <w:rPr>
                <w:rFonts w:cs="Arial"/>
              </w:rPr>
              <w:tab/>
              <w:t>Accrued interest receivables and undue interest receivables</w:t>
            </w:r>
          </w:p>
        </w:tc>
        <w:tc>
          <w:tcPr>
            <w:tcW w:w="1373" w:type="dxa"/>
            <w:tcBorders>
              <w:top w:val="nil"/>
              <w:left w:val="nil"/>
              <w:bottom w:val="nil"/>
              <w:right w:val="nil"/>
            </w:tcBorders>
            <w:vAlign w:val="bottom"/>
          </w:tcPr>
          <w:p w14:paraId="0D756783" w14:textId="433EF1C8" w:rsidR="00203B79" w:rsidRPr="00B9577A" w:rsidRDefault="00203B79" w:rsidP="00203B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577A">
              <w:rPr>
                <w:rFonts w:cs="Arial"/>
              </w:rPr>
              <w:t>283,644</w:t>
            </w:r>
          </w:p>
        </w:tc>
        <w:tc>
          <w:tcPr>
            <w:tcW w:w="1350" w:type="dxa"/>
            <w:tcBorders>
              <w:top w:val="nil"/>
              <w:left w:val="nil"/>
              <w:bottom w:val="nil"/>
              <w:right w:val="nil"/>
            </w:tcBorders>
            <w:vAlign w:val="bottom"/>
          </w:tcPr>
          <w:p w14:paraId="6C10C30F" w14:textId="60CE4C89" w:rsidR="00203B79" w:rsidRPr="00B9577A" w:rsidRDefault="00203B79" w:rsidP="00203B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577A">
              <w:rPr>
                <w:rFonts w:cs="Arial"/>
              </w:rPr>
              <w:t>446,853</w:t>
            </w:r>
          </w:p>
        </w:tc>
        <w:tc>
          <w:tcPr>
            <w:tcW w:w="1350" w:type="dxa"/>
            <w:tcBorders>
              <w:top w:val="nil"/>
              <w:left w:val="nil"/>
              <w:bottom w:val="nil"/>
              <w:right w:val="nil"/>
            </w:tcBorders>
            <w:vAlign w:val="bottom"/>
          </w:tcPr>
          <w:p w14:paraId="5A1818AC" w14:textId="655B1D87" w:rsidR="00203B79" w:rsidRPr="00B9577A" w:rsidRDefault="00203B79" w:rsidP="00203B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9577A">
              <w:rPr>
                <w:rFonts w:cs="Arial"/>
              </w:rPr>
              <w:t>-</w:t>
            </w:r>
          </w:p>
        </w:tc>
        <w:tc>
          <w:tcPr>
            <w:tcW w:w="1350" w:type="dxa"/>
            <w:tcBorders>
              <w:top w:val="nil"/>
              <w:left w:val="nil"/>
              <w:bottom w:val="nil"/>
              <w:right w:val="nil"/>
            </w:tcBorders>
            <w:vAlign w:val="bottom"/>
          </w:tcPr>
          <w:p w14:paraId="697772FF" w14:textId="7388A440" w:rsidR="00203B79" w:rsidRPr="00B9577A" w:rsidRDefault="00203B79" w:rsidP="00203B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577A">
              <w:rPr>
                <w:rFonts w:cs="Arial"/>
              </w:rPr>
              <w:t>730,497</w:t>
            </w:r>
          </w:p>
        </w:tc>
      </w:tr>
      <w:tr w:rsidR="00203B79" w:rsidRPr="00B9577A" w14:paraId="2B4E41A8" w14:textId="77777777" w:rsidTr="000A2D3C">
        <w:trPr>
          <w:trHeight w:val="179"/>
        </w:trPr>
        <w:tc>
          <w:tcPr>
            <w:tcW w:w="3762" w:type="dxa"/>
          </w:tcPr>
          <w:p w14:paraId="1F966E1F" w14:textId="788EC2E1" w:rsidR="00203B79" w:rsidRPr="00B9577A" w:rsidRDefault="00203B79" w:rsidP="00203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B9577A">
              <w:rPr>
                <w:rFonts w:cs="Arial"/>
              </w:rPr>
              <w:t>Total loans to customers and accrued interest receivables</w:t>
            </w:r>
          </w:p>
        </w:tc>
        <w:tc>
          <w:tcPr>
            <w:tcW w:w="1373" w:type="dxa"/>
            <w:tcBorders>
              <w:top w:val="nil"/>
              <w:left w:val="nil"/>
              <w:bottom w:val="nil"/>
              <w:right w:val="nil"/>
            </w:tcBorders>
            <w:vAlign w:val="center"/>
          </w:tcPr>
          <w:p w14:paraId="690B5567" w14:textId="5C120DC8" w:rsidR="00203B79" w:rsidRPr="00B9577A" w:rsidRDefault="00203B79" w:rsidP="00203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577A">
              <w:rPr>
                <w:rFonts w:cs="Arial"/>
              </w:rPr>
              <w:t xml:space="preserve">    70,005,054 </w:t>
            </w:r>
          </w:p>
        </w:tc>
        <w:tc>
          <w:tcPr>
            <w:tcW w:w="1350" w:type="dxa"/>
            <w:tcBorders>
              <w:top w:val="nil"/>
              <w:left w:val="nil"/>
              <w:bottom w:val="nil"/>
              <w:right w:val="nil"/>
            </w:tcBorders>
            <w:vAlign w:val="center"/>
          </w:tcPr>
          <w:p w14:paraId="72D84ED2" w14:textId="3BA7861A" w:rsidR="00203B79" w:rsidRPr="00B9577A" w:rsidRDefault="00203B79" w:rsidP="00203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9577A">
              <w:rPr>
                <w:rFonts w:cs="Arial"/>
              </w:rPr>
              <w:t xml:space="preserve">   36,473,986 </w:t>
            </w:r>
          </w:p>
        </w:tc>
        <w:tc>
          <w:tcPr>
            <w:tcW w:w="1350" w:type="dxa"/>
            <w:tcBorders>
              <w:top w:val="nil"/>
              <w:left w:val="nil"/>
              <w:bottom w:val="nil"/>
              <w:right w:val="nil"/>
            </w:tcBorders>
            <w:vAlign w:val="center"/>
          </w:tcPr>
          <w:p w14:paraId="6F54B889" w14:textId="24D0621F" w:rsidR="00203B79" w:rsidRPr="00B9577A" w:rsidRDefault="00203B79" w:rsidP="00203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9577A">
              <w:rPr>
                <w:rFonts w:cs="Arial"/>
              </w:rPr>
              <w:t xml:space="preserve">      1,262,194 </w:t>
            </w:r>
          </w:p>
        </w:tc>
        <w:tc>
          <w:tcPr>
            <w:tcW w:w="1350" w:type="dxa"/>
            <w:tcBorders>
              <w:top w:val="nil"/>
              <w:left w:val="nil"/>
              <w:bottom w:val="nil"/>
              <w:right w:val="nil"/>
            </w:tcBorders>
            <w:vAlign w:val="center"/>
          </w:tcPr>
          <w:p w14:paraId="20384F7D" w14:textId="69510E75" w:rsidR="00203B79" w:rsidRPr="00B9577A" w:rsidRDefault="00203B79" w:rsidP="00203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9577A">
              <w:rPr>
                <w:rFonts w:cs="Arial"/>
              </w:rPr>
              <w:t xml:space="preserve"> 107,741,234</w:t>
            </w:r>
          </w:p>
        </w:tc>
      </w:tr>
      <w:tr w:rsidR="00203B79" w:rsidRPr="00B9577A" w14:paraId="3E96591B" w14:textId="77777777" w:rsidTr="000A2D3C">
        <w:trPr>
          <w:trHeight w:val="74"/>
        </w:trPr>
        <w:tc>
          <w:tcPr>
            <w:tcW w:w="3762" w:type="dxa"/>
          </w:tcPr>
          <w:p w14:paraId="74399C4D" w14:textId="77777777" w:rsidR="00203B79" w:rsidRPr="00B9577A" w:rsidRDefault="00203B79" w:rsidP="00203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adjustRightInd w:val="0"/>
              <w:spacing w:line="320" w:lineRule="exact"/>
              <w:ind w:left="271" w:right="29" w:hanging="180"/>
              <w:rPr>
                <w:rFonts w:cs="Arial"/>
              </w:rPr>
            </w:pPr>
            <w:r w:rsidRPr="00B9577A">
              <w:rPr>
                <w:rFonts w:cs="Arial"/>
                <w:u w:val="single"/>
              </w:rPr>
              <w:t>Less</w:t>
            </w:r>
            <w:r w:rsidRPr="00B9577A">
              <w:rPr>
                <w:rFonts w:cs="Arial"/>
              </w:rPr>
              <w:tab/>
              <w:t>Allowance for expected credit loss</w:t>
            </w:r>
          </w:p>
        </w:tc>
        <w:tc>
          <w:tcPr>
            <w:tcW w:w="1373" w:type="dxa"/>
            <w:tcBorders>
              <w:top w:val="nil"/>
              <w:left w:val="nil"/>
              <w:bottom w:val="nil"/>
              <w:right w:val="nil"/>
            </w:tcBorders>
            <w:vAlign w:val="center"/>
          </w:tcPr>
          <w:p w14:paraId="612E20BE" w14:textId="65A49E7B" w:rsidR="00203B79" w:rsidRPr="00B9577A" w:rsidRDefault="00203B79" w:rsidP="00203B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577A">
              <w:rPr>
                <w:rFonts w:cs="Arial"/>
              </w:rPr>
              <w:t xml:space="preserve">   (4,219,736)</w:t>
            </w:r>
          </w:p>
        </w:tc>
        <w:tc>
          <w:tcPr>
            <w:tcW w:w="1350" w:type="dxa"/>
            <w:tcBorders>
              <w:top w:val="nil"/>
              <w:left w:val="nil"/>
              <w:bottom w:val="nil"/>
              <w:right w:val="nil"/>
            </w:tcBorders>
            <w:vAlign w:val="center"/>
          </w:tcPr>
          <w:p w14:paraId="41AB1315" w14:textId="7760B7D0" w:rsidR="00203B79" w:rsidRPr="00B9577A" w:rsidRDefault="00203B79" w:rsidP="00203B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9577A">
              <w:rPr>
                <w:rFonts w:cs="Arial"/>
              </w:rPr>
              <w:t xml:space="preserve">    (3,669,057)</w:t>
            </w:r>
          </w:p>
        </w:tc>
        <w:tc>
          <w:tcPr>
            <w:tcW w:w="1350" w:type="dxa"/>
            <w:tcBorders>
              <w:top w:val="nil"/>
              <w:left w:val="nil"/>
              <w:bottom w:val="nil"/>
              <w:right w:val="nil"/>
            </w:tcBorders>
            <w:vAlign w:val="center"/>
          </w:tcPr>
          <w:p w14:paraId="5B07E258" w14:textId="54788C50" w:rsidR="00203B79" w:rsidRPr="00B9577A" w:rsidRDefault="00203B79" w:rsidP="00203B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9577A">
              <w:rPr>
                <w:rFonts w:cs="Arial"/>
              </w:rPr>
              <w:t xml:space="preserve">       (605,482)</w:t>
            </w:r>
          </w:p>
        </w:tc>
        <w:tc>
          <w:tcPr>
            <w:tcW w:w="1350" w:type="dxa"/>
            <w:tcBorders>
              <w:top w:val="nil"/>
              <w:left w:val="nil"/>
              <w:bottom w:val="nil"/>
              <w:right w:val="nil"/>
            </w:tcBorders>
            <w:vAlign w:val="center"/>
          </w:tcPr>
          <w:p w14:paraId="58834261" w14:textId="2FABCCAE" w:rsidR="00203B79" w:rsidRPr="00B9577A" w:rsidRDefault="00203B79" w:rsidP="00203B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9577A">
              <w:rPr>
                <w:rFonts w:cs="Arial"/>
              </w:rPr>
              <w:t xml:space="preserve">    (8,494,275)</w:t>
            </w:r>
          </w:p>
        </w:tc>
      </w:tr>
      <w:tr w:rsidR="00203B79" w:rsidRPr="00B9577A" w14:paraId="32810C5E" w14:textId="77777777" w:rsidTr="000A2D3C">
        <w:trPr>
          <w:trHeight w:val="125"/>
        </w:trPr>
        <w:tc>
          <w:tcPr>
            <w:tcW w:w="3762" w:type="dxa"/>
            <w:vAlign w:val="center"/>
          </w:tcPr>
          <w:p w14:paraId="28E540CB" w14:textId="77777777" w:rsidR="00203B79" w:rsidRPr="00B9577A" w:rsidRDefault="00203B79" w:rsidP="00203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B9577A">
              <w:rPr>
                <w:rFonts w:cs="Arial"/>
              </w:rPr>
              <w:t>Total loans to customers and accrued  interest receivables, net</w:t>
            </w:r>
          </w:p>
        </w:tc>
        <w:tc>
          <w:tcPr>
            <w:tcW w:w="1373" w:type="dxa"/>
            <w:tcBorders>
              <w:top w:val="nil"/>
              <w:left w:val="nil"/>
              <w:bottom w:val="nil"/>
              <w:right w:val="nil"/>
            </w:tcBorders>
            <w:vAlign w:val="center"/>
          </w:tcPr>
          <w:p w14:paraId="7DF3795E" w14:textId="6CD7ED19" w:rsidR="00203B79" w:rsidRPr="00B9577A" w:rsidRDefault="00203B79" w:rsidP="00203B7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577A">
              <w:rPr>
                <w:rFonts w:cs="Arial"/>
              </w:rPr>
              <w:t xml:space="preserve">    65,785,318 </w:t>
            </w:r>
          </w:p>
        </w:tc>
        <w:tc>
          <w:tcPr>
            <w:tcW w:w="1350" w:type="dxa"/>
            <w:tcBorders>
              <w:top w:val="nil"/>
              <w:left w:val="nil"/>
              <w:bottom w:val="nil"/>
              <w:right w:val="nil"/>
            </w:tcBorders>
            <w:vAlign w:val="center"/>
          </w:tcPr>
          <w:p w14:paraId="00841240" w14:textId="32AFD9A2" w:rsidR="00203B79" w:rsidRPr="00B9577A" w:rsidRDefault="00203B79" w:rsidP="00203B7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9577A">
              <w:rPr>
                <w:rFonts w:cs="Arial"/>
              </w:rPr>
              <w:t xml:space="preserve">   32,804,929 </w:t>
            </w:r>
          </w:p>
        </w:tc>
        <w:tc>
          <w:tcPr>
            <w:tcW w:w="1350" w:type="dxa"/>
            <w:tcBorders>
              <w:top w:val="nil"/>
              <w:left w:val="nil"/>
              <w:bottom w:val="nil"/>
              <w:right w:val="nil"/>
            </w:tcBorders>
            <w:vAlign w:val="center"/>
          </w:tcPr>
          <w:p w14:paraId="65BCC18B" w14:textId="1F3CF7F1" w:rsidR="00203B79" w:rsidRPr="00B9577A" w:rsidRDefault="00203B79" w:rsidP="00203B7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9577A">
              <w:rPr>
                <w:rFonts w:cs="Arial"/>
              </w:rPr>
              <w:t xml:space="preserve">        656,712 </w:t>
            </w:r>
          </w:p>
        </w:tc>
        <w:tc>
          <w:tcPr>
            <w:tcW w:w="1350" w:type="dxa"/>
            <w:tcBorders>
              <w:top w:val="nil"/>
              <w:left w:val="nil"/>
              <w:bottom w:val="nil"/>
              <w:right w:val="nil"/>
            </w:tcBorders>
            <w:vAlign w:val="center"/>
          </w:tcPr>
          <w:p w14:paraId="1559D65B" w14:textId="01009519" w:rsidR="00203B79" w:rsidRPr="00B9577A" w:rsidRDefault="00203B79" w:rsidP="00203B7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9577A">
              <w:rPr>
                <w:rFonts w:cs="Arial"/>
              </w:rPr>
              <w:t xml:space="preserve">   99,246,959 </w:t>
            </w:r>
          </w:p>
        </w:tc>
      </w:tr>
    </w:tbl>
    <w:p w14:paraId="772E36E4" w14:textId="77777777" w:rsidR="00311854" w:rsidRPr="00B9577A" w:rsidRDefault="00311854" w:rsidP="00CD7102">
      <w:pPr>
        <w:spacing w:line="330" w:lineRule="exact"/>
        <w:rPr>
          <w:rFonts w:cs="Arial"/>
        </w:rPr>
      </w:pPr>
    </w:p>
    <w:tbl>
      <w:tblPr>
        <w:tblW w:w="9185" w:type="dxa"/>
        <w:tblInd w:w="450" w:type="dxa"/>
        <w:tblLayout w:type="fixed"/>
        <w:tblCellMar>
          <w:left w:w="0" w:type="dxa"/>
          <w:right w:w="0" w:type="dxa"/>
        </w:tblCellMar>
        <w:tblLook w:val="01E0" w:firstRow="1" w:lastRow="1" w:firstColumn="1" w:lastColumn="1" w:noHBand="0" w:noVBand="0"/>
      </w:tblPr>
      <w:tblGrid>
        <w:gridCol w:w="3762"/>
        <w:gridCol w:w="1354"/>
        <w:gridCol w:w="1355"/>
        <w:gridCol w:w="1354"/>
        <w:gridCol w:w="1360"/>
      </w:tblGrid>
      <w:tr w:rsidR="007A5425" w:rsidRPr="00B9577A" w14:paraId="1C2A842D" w14:textId="77777777" w:rsidTr="00657296">
        <w:trPr>
          <w:trHeight w:val="201"/>
        </w:trPr>
        <w:tc>
          <w:tcPr>
            <w:tcW w:w="3762" w:type="dxa"/>
          </w:tcPr>
          <w:p w14:paraId="1BC44B8A" w14:textId="77777777" w:rsidR="007A5425" w:rsidRPr="00B9577A" w:rsidRDefault="007A5425"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right"/>
              <w:rPr>
                <w:rFonts w:cs="Arial"/>
                <w:b/>
                <w:bCs/>
              </w:rPr>
            </w:pPr>
          </w:p>
        </w:tc>
        <w:tc>
          <w:tcPr>
            <w:tcW w:w="5423" w:type="dxa"/>
            <w:gridSpan w:val="4"/>
          </w:tcPr>
          <w:p w14:paraId="5492BB5B" w14:textId="2C6F25C0" w:rsidR="007A5425" w:rsidRPr="00B9577A" w:rsidRDefault="007A5425"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right"/>
              <w:rPr>
                <w:rFonts w:cs="Arial"/>
              </w:rPr>
            </w:pPr>
            <w:r w:rsidRPr="00B9577A">
              <w:rPr>
                <w:rFonts w:cs="Arial"/>
              </w:rPr>
              <w:t>(Unit: Thousand Baht)</w:t>
            </w:r>
          </w:p>
        </w:tc>
      </w:tr>
      <w:tr w:rsidR="007A5425" w:rsidRPr="00B9577A" w14:paraId="6A7488C9" w14:textId="77777777" w:rsidTr="007D74E6">
        <w:tc>
          <w:tcPr>
            <w:tcW w:w="3762" w:type="dxa"/>
          </w:tcPr>
          <w:p w14:paraId="261D7E54" w14:textId="77777777" w:rsidR="007A5425" w:rsidRPr="00B9577A" w:rsidRDefault="007A5425"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4"/>
          </w:tcPr>
          <w:p w14:paraId="54841709" w14:textId="77777777" w:rsidR="007A5425" w:rsidRPr="00B9577A" w:rsidRDefault="007A5425"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center"/>
              <w:rPr>
                <w:rFonts w:cs="Arial"/>
              </w:rPr>
            </w:pPr>
            <w:r w:rsidRPr="00B9577A">
              <w:rPr>
                <w:rFonts w:cs="Arial"/>
              </w:rPr>
              <w:t>Consolidated financial statements</w:t>
            </w:r>
          </w:p>
        </w:tc>
      </w:tr>
      <w:tr w:rsidR="007A5425" w:rsidRPr="00B9577A" w14:paraId="0063A3C1" w14:textId="77777777" w:rsidTr="007D74E6">
        <w:tc>
          <w:tcPr>
            <w:tcW w:w="3762" w:type="dxa"/>
          </w:tcPr>
          <w:p w14:paraId="13B08307" w14:textId="77777777" w:rsidR="007A5425" w:rsidRPr="00B9577A" w:rsidRDefault="007A5425"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4"/>
          </w:tcPr>
          <w:p w14:paraId="759F6E9E" w14:textId="64F2E4DF" w:rsidR="007A5425" w:rsidRPr="00B9577A" w:rsidRDefault="007A5425"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B9577A">
              <w:rPr>
                <w:rFonts w:cs="Arial"/>
              </w:rPr>
              <w:t xml:space="preserve">31 December </w:t>
            </w:r>
            <w:r w:rsidR="00585E2C" w:rsidRPr="00B9577A">
              <w:rPr>
                <w:rFonts w:cs="Arial"/>
              </w:rPr>
              <w:t>2025</w:t>
            </w:r>
          </w:p>
        </w:tc>
      </w:tr>
      <w:tr w:rsidR="007A5425" w:rsidRPr="00B9577A" w14:paraId="1202BF0F" w14:textId="77777777" w:rsidTr="007D74E6">
        <w:tc>
          <w:tcPr>
            <w:tcW w:w="3762" w:type="dxa"/>
          </w:tcPr>
          <w:p w14:paraId="098DDC70" w14:textId="77777777" w:rsidR="007A5425" w:rsidRPr="00B9577A" w:rsidRDefault="007A5425"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1354" w:type="dxa"/>
            <w:vAlign w:val="bottom"/>
          </w:tcPr>
          <w:p w14:paraId="224E6672" w14:textId="77777777" w:rsidR="007A5425" w:rsidRPr="00B9577A" w:rsidRDefault="007A5425"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B9577A">
              <w:rPr>
                <w:rFonts w:cs="Arial"/>
              </w:rPr>
              <w:t>Credit card</w:t>
            </w:r>
          </w:p>
        </w:tc>
        <w:tc>
          <w:tcPr>
            <w:tcW w:w="1355" w:type="dxa"/>
            <w:vAlign w:val="bottom"/>
          </w:tcPr>
          <w:p w14:paraId="34BCD648" w14:textId="77777777" w:rsidR="007A5425" w:rsidRPr="00B9577A" w:rsidRDefault="007A5425"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B9577A">
              <w:rPr>
                <w:rFonts w:cs="Arial"/>
              </w:rPr>
              <w:t>Personal loan</w:t>
            </w:r>
          </w:p>
        </w:tc>
        <w:tc>
          <w:tcPr>
            <w:tcW w:w="1354" w:type="dxa"/>
            <w:vAlign w:val="bottom"/>
          </w:tcPr>
          <w:p w14:paraId="4B755F8F" w14:textId="77777777" w:rsidR="007A5425" w:rsidRPr="00B9577A" w:rsidRDefault="007A5425"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rPr>
            </w:pPr>
            <w:r w:rsidRPr="00B9577A">
              <w:rPr>
                <w:rFonts w:cs="Arial"/>
              </w:rPr>
              <w:t>Lease</w:t>
            </w:r>
          </w:p>
          <w:p w14:paraId="70DFD982" w14:textId="77777777" w:rsidR="007A5425" w:rsidRPr="00B9577A" w:rsidRDefault="007A5425"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B9577A">
              <w:rPr>
                <w:rFonts w:cs="Arial"/>
              </w:rPr>
              <w:t>receivables</w:t>
            </w:r>
          </w:p>
        </w:tc>
        <w:tc>
          <w:tcPr>
            <w:tcW w:w="1360" w:type="dxa"/>
            <w:vAlign w:val="bottom"/>
          </w:tcPr>
          <w:p w14:paraId="56A84F9B" w14:textId="77777777" w:rsidR="007A5425" w:rsidRPr="00B9577A" w:rsidRDefault="007A5425"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B9577A">
              <w:rPr>
                <w:rFonts w:cs="Arial"/>
              </w:rPr>
              <w:t>Total</w:t>
            </w:r>
          </w:p>
        </w:tc>
      </w:tr>
      <w:tr w:rsidR="00A40F21" w:rsidRPr="00B9577A" w14:paraId="01E44A47" w14:textId="77777777" w:rsidTr="00A40F21">
        <w:tc>
          <w:tcPr>
            <w:tcW w:w="3762" w:type="dxa"/>
          </w:tcPr>
          <w:p w14:paraId="0E685C72" w14:textId="77777777" w:rsidR="00A40F21" w:rsidRPr="00B9577A"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B9577A">
              <w:rPr>
                <w:rFonts w:cs="Arial"/>
              </w:rPr>
              <w:t>Stage 1</w:t>
            </w:r>
          </w:p>
        </w:tc>
        <w:tc>
          <w:tcPr>
            <w:tcW w:w="1354" w:type="dxa"/>
            <w:vAlign w:val="bottom"/>
          </w:tcPr>
          <w:p w14:paraId="54AF4B84" w14:textId="35B7DCCB" w:rsidR="00A40F21" w:rsidRPr="00B9577A"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577A">
              <w:rPr>
                <w:rFonts w:cs="Arial"/>
              </w:rPr>
              <w:t xml:space="preserve">    66,498,812 </w:t>
            </w:r>
          </w:p>
        </w:tc>
        <w:tc>
          <w:tcPr>
            <w:tcW w:w="1355" w:type="dxa"/>
            <w:vAlign w:val="bottom"/>
          </w:tcPr>
          <w:p w14:paraId="63F0F971" w14:textId="44875E1A" w:rsidR="00A40F21" w:rsidRPr="00B9577A"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577A">
              <w:rPr>
                <w:rFonts w:cs="Arial"/>
              </w:rPr>
              <w:t xml:space="preserve">   29,486,019 </w:t>
            </w:r>
          </w:p>
        </w:tc>
        <w:tc>
          <w:tcPr>
            <w:tcW w:w="1354" w:type="dxa"/>
            <w:vAlign w:val="bottom"/>
          </w:tcPr>
          <w:p w14:paraId="2E9E52DF" w14:textId="1831E8BC" w:rsidR="00A40F21" w:rsidRPr="00B9577A"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577A">
              <w:rPr>
                <w:rFonts w:cs="Arial"/>
              </w:rPr>
              <w:t>-</w:t>
            </w:r>
          </w:p>
        </w:tc>
        <w:tc>
          <w:tcPr>
            <w:tcW w:w="1360" w:type="dxa"/>
            <w:vAlign w:val="bottom"/>
          </w:tcPr>
          <w:p w14:paraId="0ADE014B" w14:textId="4DBA2D3E" w:rsidR="00A40F21" w:rsidRPr="00B9577A"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right="86"/>
              <w:rPr>
                <w:rFonts w:cs="Arial"/>
              </w:rPr>
            </w:pPr>
            <w:r w:rsidRPr="00B9577A">
              <w:rPr>
                <w:rFonts w:cs="Arial"/>
              </w:rPr>
              <w:t>95,984,831</w:t>
            </w:r>
          </w:p>
        </w:tc>
      </w:tr>
      <w:tr w:rsidR="00A40F21" w:rsidRPr="00B9577A" w14:paraId="7E2B9674" w14:textId="77777777" w:rsidTr="00A40F21">
        <w:trPr>
          <w:trHeight w:val="67"/>
        </w:trPr>
        <w:tc>
          <w:tcPr>
            <w:tcW w:w="3762" w:type="dxa"/>
          </w:tcPr>
          <w:p w14:paraId="2E0249D4" w14:textId="77777777" w:rsidR="00A40F21" w:rsidRPr="00B9577A"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B9577A">
              <w:rPr>
                <w:rFonts w:cs="Arial"/>
              </w:rPr>
              <w:t>Stage 2</w:t>
            </w:r>
          </w:p>
        </w:tc>
        <w:tc>
          <w:tcPr>
            <w:tcW w:w="1354" w:type="dxa"/>
            <w:vAlign w:val="bottom"/>
          </w:tcPr>
          <w:p w14:paraId="28D72129" w14:textId="699E26B8" w:rsidR="00A40F21" w:rsidRPr="00B9577A"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577A">
              <w:rPr>
                <w:rFonts w:cs="Arial"/>
              </w:rPr>
              <w:t xml:space="preserve">      6,270,781 </w:t>
            </w:r>
          </w:p>
        </w:tc>
        <w:tc>
          <w:tcPr>
            <w:tcW w:w="1355" w:type="dxa"/>
            <w:vAlign w:val="bottom"/>
          </w:tcPr>
          <w:p w14:paraId="601FF5E3" w14:textId="7A667F28" w:rsidR="00A40F21" w:rsidRPr="00B9577A"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577A">
              <w:rPr>
                <w:rFonts w:cs="Arial"/>
              </w:rPr>
              <w:t xml:space="preserve">     5,358,806 </w:t>
            </w:r>
          </w:p>
        </w:tc>
        <w:tc>
          <w:tcPr>
            <w:tcW w:w="1354" w:type="dxa"/>
            <w:vAlign w:val="bottom"/>
          </w:tcPr>
          <w:p w14:paraId="4528F70E" w14:textId="4929275A" w:rsidR="00A40F21" w:rsidRPr="00B9577A"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577A">
              <w:rPr>
                <w:rFonts w:cs="Arial"/>
              </w:rPr>
              <w:t>-</w:t>
            </w:r>
          </w:p>
        </w:tc>
        <w:tc>
          <w:tcPr>
            <w:tcW w:w="1360" w:type="dxa"/>
            <w:vAlign w:val="bottom"/>
          </w:tcPr>
          <w:p w14:paraId="4F9ABC03" w14:textId="4AD7916B" w:rsidR="00A40F21" w:rsidRPr="00B9577A"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right="86"/>
              <w:rPr>
                <w:rFonts w:cs="Arial"/>
              </w:rPr>
            </w:pPr>
            <w:r w:rsidRPr="00B9577A">
              <w:rPr>
                <w:rFonts w:cs="Arial"/>
              </w:rPr>
              <w:t>11,629,587</w:t>
            </w:r>
          </w:p>
        </w:tc>
      </w:tr>
      <w:tr w:rsidR="00A40F21" w:rsidRPr="00B9577A" w14:paraId="2EF069C3" w14:textId="77777777" w:rsidTr="00A40F21">
        <w:trPr>
          <w:trHeight w:val="67"/>
        </w:trPr>
        <w:tc>
          <w:tcPr>
            <w:tcW w:w="3762" w:type="dxa"/>
          </w:tcPr>
          <w:p w14:paraId="6937D866" w14:textId="77777777" w:rsidR="00A40F21" w:rsidRPr="00B9577A"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B9577A">
              <w:rPr>
                <w:rFonts w:cs="Arial"/>
              </w:rPr>
              <w:t>Stage 3</w:t>
            </w:r>
          </w:p>
        </w:tc>
        <w:tc>
          <w:tcPr>
            <w:tcW w:w="1354" w:type="dxa"/>
            <w:vAlign w:val="bottom"/>
          </w:tcPr>
          <w:p w14:paraId="1E75AF6D" w14:textId="73404BEA" w:rsidR="00A40F21" w:rsidRPr="00B9577A"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577A">
              <w:rPr>
                <w:rFonts w:cs="Arial"/>
              </w:rPr>
              <w:t xml:space="preserve">         802,209 </w:t>
            </w:r>
          </w:p>
        </w:tc>
        <w:tc>
          <w:tcPr>
            <w:tcW w:w="1355" w:type="dxa"/>
            <w:vAlign w:val="bottom"/>
          </w:tcPr>
          <w:p w14:paraId="23D7B16E" w14:textId="4AF29B06" w:rsidR="00A40F21" w:rsidRPr="00B9577A"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577A">
              <w:rPr>
                <w:rFonts w:cs="Arial"/>
              </w:rPr>
              <w:t xml:space="preserve">        910,785 </w:t>
            </w:r>
          </w:p>
        </w:tc>
        <w:tc>
          <w:tcPr>
            <w:tcW w:w="1354" w:type="dxa"/>
            <w:vAlign w:val="bottom"/>
          </w:tcPr>
          <w:p w14:paraId="24BE91B8" w14:textId="58321742" w:rsidR="00A40F21" w:rsidRPr="00B9577A"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577A">
              <w:rPr>
                <w:rFonts w:cs="Arial"/>
              </w:rPr>
              <w:t>-</w:t>
            </w:r>
          </w:p>
        </w:tc>
        <w:tc>
          <w:tcPr>
            <w:tcW w:w="1360" w:type="dxa"/>
            <w:vAlign w:val="bottom"/>
          </w:tcPr>
          <w:p w14:paraId="3DE901A2" w14:textId="14B33644" w:rsidR="00A40F21" w:rsidRPr="00B9577A"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right="86"/>
              <w:rPr>
                <w:rFonts w:cs="Arial"/>
              </w:rPr>
            </w:pPr>
            <w:r w:rsidRPr="00B9577A">
              <w:rPr>
                <w:rFonts w:cs="Arial"/>
              </w:rPr>
              <w:t>1,712,994</w:t>
            </w:r>
          </w:p>
        </w:tc>
      </w:tr>
      <w:tr w:rsidR="00A40F21" w:rsidRPr="00B9577A" w14:paraId="1CD47573" w14:textId="77777777" w:rsidTr="00A40F21">
        <w:trPr>
          <w:trHeight w:val="187"/>
        </w:trPr>
        <w:tc>
          <w:tcPr>
            <w:tcW w:w="3762" w:type="dxa"/>
          </w:tcPr>
          <w:p w14:paraId="5816235F" w14:textId="77777777" w:rsidR="00A40F21" w:rsidRPr="00B9577A"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B9577A">
              <w:rPr>
                <w:rFonts w:cs="Arial"/>
              </w:rPr>
              <w:t>Financial assets where applied simplified approach to calculate lifetime expected credit loss</w:t>
            </w:r>
          </w:p>
        </w:tc>
        <w:tc>
          <w:tcPr>
            <w:tcW w:w="1354" w:type="dxa"/>
            <w:vAlign w:val="bottom"/>
          </w:tcPr>
          <w:p w14:paraId="6457E2EE" w14:textId="04AD3F81" w:rsidR="00A40F21" w:rsidRPr="00B9577A" w:rsidRDefault="00A40F21" w:rsidP="00A40F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577A">
              <w:rPr>
                <w:rFonts w:cs="Arial"/>
              </w:rPr>
              <w:t>-</w:t>
            </w:r>
          </w:p>
        </w:tc>
        <w:tc>
          <w:tcPr>
            <w:tcW w:w="1355" w:type="dxa"/>
            <w:vAlign w:val="bottom"/>
          </w:tcPr>
          <w:p w14:paraId="1AA9A220" w14:textId="3A3588C6" w:rsidR="00A40F21" w:rsidRPr="00B9577A" w:rsidRDefault="00A40F21" w:rsidP="00A40F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577A">
              <w:rPr>
                <w:rFonts w:cs="Arial"/>
              </w:rPr>
              <w:t>-</w:t>
            </w:r>
          </w:p>
        </w:tc>
        <w:tc>
          <w:tcPr>
            <w:tcW w:w="1354" w:type="dxa"/>
            <w:vAlign w:val="bottom"/>
          </w:tcPr>
          <w:p w14:paraId="78BD5B0C" w14:textId="32CCE501" w:rsidR="00A40F21" w:rsidRPr="00B9577A" w:rsidRDefault="00A40F21" w:rsidP="00A40F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577A">
              <w:rPr>
                <w:rFonts w:cs="Arial"/>
              </w:rPr>
              <w:t>1,507,011</w:t>
            </w:r>
          </w:p>
        </w:tc>
        <w:tc>
          <w:tcPr>
            <w:tcW w:w="1360" w:type="dxa"/>
            <w:vAlign w:val="bottom"/>
          </w:tcPr>
          <w:p w14:paraId="135AC8C2" w14:textId="797A1F5E" w:rsidR="00A40F21" w:rsidRPr="00B9577A" w:rsidRDefault="00A40F21" w:rsidP="00A40F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577A">
              <w:rPr>
                <w:rFonts w:cs="Arial"/>
              </w:rPr>
              <w:t>1,507,011</w:t>
            </w:r>
          </w:p>
        </w:tc>
      </w:tr>
      <w:tr w:rsidR="00A40F21" w:rsidRPr="00B9577A" w14:paraId="39C71485" w14:textId="77777777" w:rsidTr="00A40F21">
        <w:trPr>
          <w:trHeight w:val="64"/>
        </w:trPr>
        <w:tc>
          <w:tcPr>
            <w:tcW w:w="3762" w:type="dxa"/>
          </w:tcPr>
          <w:p w14:paraId="1DAA6E62" w14:textId="77777777" w:rsidR="00A40F21" w:rsidRPr="00B9577A"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5"/>
              <w:jc w:val="both"/>
              <w:rPr>
                <w:rFonts w:cs="Arial"/>
              </w:rPr>
            </w:pPr>
            <w:r w:rsidRPr="00B9577A">
              <w:rPr>
                <w:rFonts w:cs="Arial"/>
              </w:rPr>
              <w:t>Total loans to customers</w:t>
            </w:r>
          </w:p>
        </w:tc>
        <w:tc>
          <w:tcPr>
            <w:tcW w:w="1354" w:type="dxa"/>
            <w:vAlign w:val="bottom"/>
          </w:tcPr>
          <w:p w14:paraId="2E596285" w14:textId="0569F622" w:rsidR="00A40F21" w:rsidRPr="00B9577A"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577A">
              <w:rPr>
                <w:rFonts w:cs="Arial"/>
              </w:rPr>
              <w:t xml:space="preserve">    73,571,802 </w:t>
            </w:r>
          </w:p>
        </w:tc>
        <w:tc>
          <w:tcPr>
            <w:tcW w:w="1355" w:type="dxa"/>
            <w:vAlign w:val="bottom"/>
          </w:tcPr>
          <w:p w14:paraId="362555A5" w14:textId="5D124857" w:rsidR="00A40F21" w:rsidRPr="00B9577A"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577A">
              <w:rPr>
                <w:rFonts w:cs="Arial"/>
              </w:rPr>
              <w:t xml:space="preserve">   35,755,610 </w:t>
            </w:r>
          </w:p>
        </w:tc>
        <w:tc>
          <w:tcPr>
            <w:tcW w:w="1354" w:type="dxa"/>
            <w:vAlign w:val="bottom"/>
          </w:tcPr>
          <w:p w14:paraId="51535FCD" w14:textId="216E20BA" w:rsidR="00A40F21" w:rsidRPr="00B9577A"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577A">
              <w:rPr>
                <w:rFonts w:cs="Arial"/>
              </w:rPr>
              <w:t>1,507,011</w:t>
            </w:r>
          </w:p>
        </w:tc>
        <w:tc>
          <w:tcPr>
            <w:tcW w:w="1360" w:type="dxa"/>
            <w:vAlign w:val="bottom"/>
          </w:tcPr>
          <w:p w14:paraId="068F128B" w14:textId="18EA415C" w:rsidR="00A40F21" w:rsidRPr="00B9577A"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577A">
              <w:rPr>
                <w:rFonts w:cs="Arial"/>
              </w:rPr>
              <w:t>110,834,423</w:t>
            </w:r>
          </w:p>
        </w:tc>
      </w:tr>
      <w:tr w:rsidR="00A40F21" w:rsidRPr="00B9577A" w14:paraId="29FC9ED1" w14:textId="77777777" w:rsidTr="00A40F21">
        <w:trPr>
          <w:trHeight w:val="64"/>
        </w:trPr>
        <w:tc>
          <w:tcPr>
            <w:tcW w:w="3762" w:type="dxa"/>
          </w:tcPr>
          <w:p w14:paraId="256B0ABC" w14:textId="659E30CA" w:rsidR="00A40F21" w:rsidRPr="00B9577A"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320" w:lineRule="exact"/>
              <w:ind w:left="540" w:right="29" w:hanging="449"/>
              <w:rPr>
                <w:rFonts w:cs="Arial"/>
              </w:rPr>
            </w:pPr>
            <w:r w:rsidRPr="00B9577A">
              <w:rPr>
                <w:rFonts w:cs="Arial"/>
                <w:u w:val="single"/>
              </w:rPr>
              <w:t>Add</w:t>
            </w:r>
            <w:r w:rsidRPr="00B9577A">
              <w:rPr>
                <w:rFonts w:cs="Arial"/>
              </w:rPr>
              <w:t xml:space="preserve"> </w:t>
            </w:r>
            <w:r w:rsidRPr="00B9577A">
              <w:rPr>
                <w:rFonts w:cs="Arial"/>
              </w:rPr>
              <w:tab/>
              <w:t>Accrued interest receivables and undue interest receivables</w:t>
            </w:r>
          </w:p>
        </w:tc>
        <w:tc>
          <w:tcPr>
            <w:tcW w:w="1354" w:type="dxa"/>
            <w:vAlign w:val="bottom"/>
          </w:tcPr>
          <w:p w14:paraId="4D1427A7" w14:textId="77777777" w:rsidR="00A40F21" w:rsidRPr="00B9577A" w:rsidRDefault="00A40F21" w:rsidP="00A40F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577A">
              <w:rPr>
                <w:rFonts w:cs="Arial"/>
              </w:rPr>
              <w:t xml:space="preserve">        </w:t>
            </w:r>
          </w:p>
          <w:p w14:paraId="16878EAA" w14:textId="19421F71" w:rsidR="00A40F21" w:rsidRPr="00B9577A" w:rsidRDefault="00A40F21" w:rsidP="00A40F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577A">
              <w:rPr>
                <w:rFonts w:cs="Arial"/>
              </w:rPr>
              <w:t xml:space="preserve"> 304,270 </w:t>
            </w:r>
          </w:p>
        </w:tc>
        <w:tc>
          <w:tcPr>
            <w:tcW w:w="1355" w:type="dxa"/>
            <w:vAlign w:val="bottom"/>
          </w:tcPr>
          <w:p w14:paraId="6DDA2C54" w14:textId="77777777" w:rsidR="00A40F21" w:rsidRPr="00B9577A" w:rsidRDefault="00A40F21" w:rsidP="00A40F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577A">
              <w:rPr>
                <w:rFonts w:cs="Arial"/>
              </w:rPr>
              <w:t xml:space="preserve">       </w:t>
            </w:r>
          </w:p>
          <w:p w14:paraId="6978C45B" w14:textId="65E37E69" w:rsidR="00A40F21" w:rsidRPr="00B9577A" w:rsidRDefault="00A40F21" w:rsidP="00A40F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577A">
              <w:rPr>
                <w:rFonts w:cs="Arial"/>
              </w:rPr>
              <w:t xml:space="preserve"> 446,017 </w:t>
            </w:r>
          </w:p>
        </w:tc>
        <w:tc>
          <w:tcPr>
            <w:tcW w:w="1354" w:type="dxa"/>
            <w:vAlign w:val="bottom"/>
          </w:tcPr>
          <w:p w14:paraId="5911C487" w14:textId="63757190" w:rsidR="00A40F21" w:rsidRPr="00B9577A" w:rsidRDefault="00A40F21" w:rsidP="00A40F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577A">
              <w:rPr>
                <w:rFonts w:cs="Arial"/>
              </w:rPr>
              <w:t>-</w:t>
            </w:r>
          </w:p>
        </w:tc>
        <w:tc>
          <w:tcPr>
            <w:tcW w:w="1360" w:type="dxa"/>
            <w:vAlign w:val="bottom"/>
          </w:tcPr>
          <w:p w14:paraId="19AD5759" w14:textId="2B927EF9" w:rsidR="00A40F21" w:rsidRPr="00B9577A" w:rsidRDefault="00A40F21" w:rsidP="00A40F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577A">
              <w:rPr>
                <w:rFonts w:cs="Arial"/>
              </w:rPr>
              <w:t>750,287</w:t>
            </w:r>
          </w:p>
        </w:tc>
      </w:tr>
      <w:tr w:rsidR="00A40F21" w:rsidRPr="00B9577A" w14:paraId="2876441B" w14:textId="77777777" w:rsidTr="00A40F21">
        <w:trPr>
          <w:trHeight w:val="179"/>
        </w:trPr>
        <w:tc>
          <w:tcPr>
            <w:tcW w:w="3762" w:type="dxa"/>
          </w:tcPr>
          <w:p w14:paraId="5B657537" w14:textId="17D71E3D" w:rsidR="00A40F21" w:rsidRPr="00B9577A"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B9577A">
              <w:rPr>
                <w:rFonts w:cs="Arial"/>
              </w:rPr>
              <w:t>Total loans to customers and accrued interest receivables</w:t>
            </w:r>
          </w:p>
        </w:tc>
        <w:tc>
          <w:tcPr>
            <w:tcW w:w="1354" w:type="dxa"/>
            <w:vAlign w:val="bottom"/>
          </w:tcPr>
          <w:p w14:paraId="5E4EAF26" w14:textId="18BCE980" w:rsidR="00A40F21" w:rsidRPr="00B9577A"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577A">
              <w:rPr>
                <w:rFonts w:cs="Arial"/>
              </w:rPr>
              <w:t xml:space="preserve">    73,876,072 </w:t>
            </w:r>
          </w:p>
        </w:tc>
        <w:tc>
          <w:tcPr>
            <w:tcW w:w="1355" w:type="dxa"/>
            <w:vAlign w:val="bottom"/>
          </w:tcPr>
          <w:p w14:paraId="0BA21B6D" w14:textId="2E1DF23F" w:rsidR="00A40F21" w:rsidRPr="00B9577A"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577A">
              <w:rPr>
                <w:rFonts w:cs="Arial"/>
              </w:rPr>
              <w:t xml:space="preserve">   36,201,627 </w:t>
            </w:r>
          </w:p>
        </w:tc>
        <w:tc>
          <w:tcPr>
            <w:tcW w:w="1354" w:type="dxa"/>
            <w:vAlign w:val="bottom"/>
          </w:tcPr>
          <w:p w14:paraId="6502D72C" w14:textId="4DE321EB" w:rsidR="00A40F21" w:rsidRPr="00B9577A"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577A">
              <w:rPr>
                <w:rFonts w:cs="Arial"/>
              </w:rPr>
              <w:t>1,507,011</w:t>
            </w:r>
          </w:p>
        </w:tc>
        <w:tc>
          <w:tcPr>
            <w:tcW w:w="1360" w:type="dxa"/>
            <w:vAlign w:val="bottom"/>
          </w:tcPr>
          <w:p w14:paraId="3905A420" w14:textId="1D9915B5" w:rsidR="00A40F21" w:rsidRPr="00B9577A"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577A">
              <w:rPr>
                <w:rFonts w:cs="Arial"/>
              </w:rPr>
              <w:t>111,584,710</w:t>
            </w:r>
          </w:p>
        </w:tc>
      </w:tr>
      <w:tr w:rsidR="00A40F21" w:rsidRPr="00B9577A" w14:paraId="2264EACD" w14:textId="77777777" w:rsidTr="00A40F21">
        <w:trPr>
          <w:trHeight w:val="74"/>
        </w:trPr>
        <w:tc>
          <w:tcPr>
            <w:tcW w:w="3762" w:type="dxa"/>
          </w:tcPr>
          <w:p w14:paraId="5C1F8989" w14:textId="7DC7F9FD" w:rsidR="00A40F21" w:rsidRPr="00B9577A"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320" w:lineRule="exact"/>
              <w:ind w:left="540" w:right="29" w:hanging="449"/>
              <w:rPr>
                <w:rFonts w:cs="Arial"/>
              </w:rPr>
            </w:pPr>
            <w:r w:rsidRPr="00B9577A">
              <w:rPr>
                <w:rFonts w:cs="Arial"/>
                <w:u w:val="single"/>
              </w:rPr>
              <w:t>Less</w:t>
            </w:r>
            <w:r w:rsidRPr="00B9577A">
              <w:rPr>
                <w:rFonts w:cs="Arial"/>
              </w:rPr>
              <w:tab/>
              <w:t>Allowance for expected credit loss</w:t>
            </w:r>
          </w:p>
        </w:tc>
        <w:tc>
          <w:tcPr>
            <w:tcW w:w="1354" w:type="dxa"/>
            <w:vAlign w:val="bottom"/>
          </w:tcPr>
          <w:p w14:paraId="40EC42C8" w14:textId="225696DD" w:rsidR="00A40F21" w:rsidRPr="00B9577A" w:rsidRDefault="00A40F21" w:rsidP="00A40F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577A">
              <w:rPr>
                <w:rFonts w:cs="Arial"/>
              </w:rPr>
              <w:t xml:space="preserve">    (4,130,500)</w:t>
            </w:r>
          </w:p>
        </w:tc>
        <w:tc>
          <w:tcPr>
            <w:tcW w:w="1355" w:type="dxa"/>
            <w:vAlign w:val="bottom"/>
          </w:tcPr>
          <w:p w14:paraId="42CACFB8" w14:textId="14E2725C" w:rsidR="00A40F21" w:rsidRPr="00B9577A" w:rsidRDefault="00A40F21" w:rsidP="00A40F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577A">
              <w:rPr>
                <w:rFonts w:cs="Arial"/>
              </w:rPr>
              <w:t xml:space="preserve">  (3,653,509)</w:t>
            </w:r>
          </w:p>
        </w:tc>
        <w:tc>
          <w:tcPr>
            <w:tcW w:w="1354" w:type="dxa"/>
            <w:vAlign w:val="bottom"/>
          </w:tcPr>
          <w:p w14:paraId="798F903F" w14:textId="4E49F057" w:rsidR="00A40F21" w:rsidRPr="00B9577A" w:rsidRDefault="00A40F21" w:rsidP="00A40F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577A">
              <w:rPr>
                <w:rFonts w:cs="Arial"/>
              </w:rPr>
              <w:t>(639,825)</w:t>
            </w:r>
          </w:p>
        </w:tc>
        <w:tc>
          <w:tcPr>
            <w:tcW w:w="1360" w:type="dxa"/>
            <w:vAlign w:val="bottom"/>
          </w:tcPr>
          <w:p w14:paraId="139DA8E4" w14:textId="059606EF" w:rsidR="00A40F21" w:rsidRPr="00B9577A" w:rsidRDefault="00A40F21" w:rsidP="00A40F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577A">
              <w:rPr>
                <w:rFonts w:cs="Arial"/>
              </w:rPr>
              <w:t>(8,423,834)</w:t>
            </w:r>
          </w:p>
        </w:tc>
      </w:tr>
      <w:tr w:rsidR="00A40F21" w:rsidRPr="00B9577A" w14:paraId="2A2FEF22" w14:textId="77777777" w:rsidTr="00A40F21">
        <w:trPr>
          <w:trHeight w:val="125"/>
        </w:trPr>
        <w:tc>
          <w:tcPr>
            <w:tcW w:w="3762" w:type="dxa"/>
            <w:vAlign w:val="center"/>
          </w:tcPr>
          <w:p w14:paraId="14908840" w14:textId="77777777" w:rsidR="00A40F21" w:rsidRPr="00B9577A"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B9577A">
              <w:rPr>
                <w:rFonts w:cs="Arial"/>
              </w:rPr>
              <w:t>Total loans to customers and accrued  interest receivables, net</w:t>
            </w:r>
          </w:p>
        </w:tc>
        <w:tc>
          <w:tcPr>
            <w:tcW w:w="1354" w:type="dxa"/>
            <w:vAlign w:val="bottom"/>
          </w:tcPr>
          <w:p w14:paraId="07C7C78F" w14:textId="6EE65B13" w:rsidR="00A40F21" w:rsidRPr="00B9577A" w:rsidRDefault="00A40F21" w:rsidP="00A40F2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577A">
              <w:rPr>
                <w:rFonts w:cs="Arial"/>
              </w:rPr>
              <w:t xml:space="preserve">    69,745,572 </w:t>
            </w:r>
          </w:p>
        </w:tc>
        <w:tc>
          <w:tcPr>
            <w:tcW w:w="1355" w:type="dxa"/>
            <w:vAlign w:val="bottom"/>
          </w:tcPr>
          <w:p w14:paraId="163F774B" w14:textId="6794C3AE" w:rsidR="00A40F21" w:rsidRPr="00B9577A" w:rsidRDefault="00A40F21" w:rsidP="00A40F2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577A">
              <w:rPr>
                <w:rFonts w:cs="Arial"/>
              </w:rPr>
              <w:t xml:space="preserve">   32,548,118 </w:t>
            </w:r>
          </w:p>
        </w:tc>
        <w:tc>
          <w:tcPr>
            <w:tcW w:w="1354" w:type="dxa"/>
            <w:vAlign w:val="bottom"/>
          </w:tcPr>
          <w:p w14:paraId="1BD03085" w14:textId="5123E7A4" w:rsidR="00A40F21" w:rsidRPr="00B9577A" w:rsidRDefault="00A40F21" w:rsidP="00A40F2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577A">
              <w:rPr>
                <w:rFonts w:cs="Arial"/>
              </w:rPr>
              <w:t>867,186</w:t>
            </w:r>
          </w:p>
        </w:tc>
        <w:tc>
          <w:tcPr>
            <w:tcW w:w="1360" w:type="dxa"/>
            <w:vAlign w:val="bottom"/>
          </w:tcPr>
          <w:p w14:paraId="1CE2219B" w14:textId="697A5AF6" w:rsidR="00A40F21" w:rsidRPr="00B9577A" w:rsidRDefault="00A40F21" w:rsidP="00A40F2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577A">
              <w:rPr>
                <w:rFonts w:cs="Arial"/>
              </w:rPr>
              <w:t>103,160,876</w:t>
            </w:r>
          </w:p>
        </w:tc>
      </w:tr>
    </w:tbl>
    <w:p w14:paraId="43C63BCD" w14:textId="77777777" w:rsidR="003E4A1E" w:rsidRPr="00B9577A" w:rsidRDefault="003E4A1E" w:rsidP="00CD7102">
      <w:pPr>
        <w:rPr>
          <w:rFonts w:cs="Arial"/>
        </w:rPr>
      </w:pPr>
      <w:r w:rsidRPr="00B9577A">
        <w:rPr>
          <w:rFonts w:cs="Arial"/>
        </w:rPr>
        <w:br w:type="page"/>
      </w:r>
    </w:p>
    <w:tbl>
      <w:tblPr>
        <w:tblW w:w="9185" w:type="dxa"/>
        <w:tblInd w:w="450" w:type="dxa"/>
        <w:tblLayout w:type="fixed"/>
        <w:tblCellMar>
          <w:left w:w="0" w:type="dxa"/>
          <w:right w:w="0" w:type="dxa"/>
        </w:tblCellMar>
        <w:tblLook w:val="01E0" w:firstRow="1" w:lastRow="1" w:firstColumn="1" w:lastColumn="1" w:noHBand="0" w:noVBand="0"/>
      </w:tblPr>
      <w:tblGrid>
        <w:gridCol w:w="3762"/>
        <w:gridCol w:w="1806"/>
        <w:gridCol w:w="1806"/>
        <w:gridCol w:w="1811"/>
      </w:tblGrid>
      <w:tr w:rsidR="007A5425" w:rsidRPr="00B9577A" w14:paraId="477F0549" w14:textId="77777777" w:rsidTr="00780321">
        <w:tc>
          <w:tcPr>
            <w:tcW w:w="3762" w:type="dxa"/>
          </w:tcPr>
          <w:p w14:paraId="0BF5AB32" w14:textId="083A6876" w:rsidR="007A5425" w:rsidRPr="00B9577A" w:rsidRDefault="007A5425"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right"/>
              <w:rPr>
                <w:rFonts w:cs="Arial"/>
                <w:b/>
                <w:bCs/>
              </w:rPr>
            </w:pPr>
          </w:p>
        </w:tc>
        <w:tc>
          <w:tcPr>
            <w:tcW w:w="5423" w:type="dxa"/>
            <w:gridSpan w:val="3"/>
          </w:tcPr>
          <w:p w14:paraId="6AB54759" w14:textId="2FC26CF3" w:rsidR="007A5425" w:rsidRPr="00B9577A" w:rsidRDefault="007A5425"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6" w:right="91"/>
              <w:jc w:val="right"/>
              <w:rPr>
                <w:rFonts w:cs="Arial"/>
              </w:rPr>
            </w:pPr>
            <w:r w:rsidRPr="00B9577A">
              <w:rPr>
                <w:rFonts w:cs="Arial"/>
              </w:rPr>
              <w:t>(Unit: Thousand Baht)</w:t>
            </w:r>
          </w:p>
        </w:tc>
      </w:tr>
      <w:tr w:rsidR="007A5425" w:rsidRPr="00B9577A" w14:paraId="4264CED5" w14:textId="77777777" w:rsidTr="00780321">
        <w:tc>
          <w:tcPr>
            <w:tcW w:w="3762" w:type="dxa"/>
          </w:tcPr>
          <w:p w14:paraId="6EFAA732" w14:textId="77777777" w:rsidR="007A5425" w:rsidRPr="00B9577A" w:rsidRDefault="007A5425"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5423" w:type="dxa"/>
            <w:gridSpan w:val="3"/>
          </w:tcPr>
          <w:p w14:paraId="20ED15AA" w14:textId="77777777" w:rsidR="007A5425" w:rsidRPr="00B9577A" w:rsidRDefault="007A5425"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6" w:right="91"/>
              <w:jc w:val="center"/>
              <w:rPr>
                <w:rFonts w:cs="Arial"/>
              </w:rPr>
            </w:pPr>
            <w:r w:rsidRPr="00B9577A">
              <w:rPr>
                <w:rFonts w:cs="Arial"/>
              </w:rPr>
              <w:t>Separate financial statements</w:t>
            </w:r>
          </w:p>
        </w:tc>
      </w:tr>
      <w:tr w:rsidR="007A5425" w:rsidRPr="00B9577A" w14:paraId="491AA465" w14:textId="77777777" w:rsidTr="00780321">
        <w:tc>
          <w:tcPr>
            <w:tcW w:w="3762" w:type="dxa"/>
          </w:tcPr>
          <w:p w14:paraId="305FA46F" w14:textId="77777777" w:rsidR="007A5425" w:rsidRPr="00B9577A" w:rsidRDefault="007A5425"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5423" w:type="dxa"/>
            <w:gridSpan w:val="3"/>
          </w:tcPr>
          <w:p w14:paraId="6034151B" w14:textId="40CF6955" w:rsidR="007A5425" w:rsidRPr="00B9577A" w:rsidRDefault="00EC18B7"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1" w:right="86"/>
              <w:jc w:val="center"/>
              <w:rPr>
                <w:rFonts w:cs="Arial"/>
              </w:rPr>
            </w:pPr>
            <w:r w:rsidRPr="00B9577A">
              <w:rPr>
                <w:rFonts w:cs="Arial"/>
              </w:rPr>
              <w:t>30 June</w:t>
            </w:r>
            <w:r w:rsidR="00A40F21" w:rsidRPr="00B9577A">
              <w:rPr>
                <w:rFonts w:cs="Arial"/>
              </w:rPr>
              <w:t xml:space="preserve"> 2026</w:t>
            </w:r>
          </w:p>
        </w:tc>
      </w:tr>
      <w:tr w:rsidR="007A5425" w:rsidRPr="00B9577A" w14:paraId="7736468A" w14:textId="77777777" w:rsidTr="00780321">
        <w:tc>
          <w:tcPr>
            <w:tcW w:w="3762" w:type="dxa"/>
          </w:tcPr>
          <w:p w14:paraId="1E218CA3" w14:textId="77777777" w:rsidR="007A5425" w:rsidRPr="00B9577A" w:rsidRDefault="007A5425"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1806" w:type="dxa"/>
          </w:tcPr>
          <w:p w14:paraId="081D09CF" w14:textId="77777777" w:rsidR="007A5425" w:rsidRPr="00B9577A" w:rsidRDefault="007A5425"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1" w:right="86"/>
              <w:jc w:val="center"/>
              <w:rPr>
                <w:rFonts w:cs="Arial"/>
              </w:rPr>
            </w:pPr>
            <w:r w:rsidRPr="00B9577A">
              <w:rPr>
                <w:rFonts w:cs="Arial"/>
              </w:rPr>
              <w:t>Credit card</w:t>
            </w:r>
          </w:p>
        </w:tc>
        <w:tc>
          <w:tcPr>
            <w:tcW w:w="1806" w:type="dxa"/>
          </w:tcPr>
          <w:p w14:paraId="5D0DED57" w14:textId="77777777" w:rsidR="007A5425" w:rsidRPr="00B9577A" w:rsidRDefault="007A5425"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1" w:right="86"/>
              <w:jc w:val="center"/>
              <w:rPr>
                <w:rFonts w:cs="Arial"/>
              </w:rPr>
            </w:pPr>
            <w:r w:rsidRPr="00B9577A">
              <w:rPr>
                <w:rFonts w:cs="Arial"/>
              </w:rPr>
              <w:t>Personal loan</w:t>
            </w:r>
          </w:p>
        </w:tc>
        <w:tc>
          <w:tcPr>
            <w:tcW w:w="1811" w:type="dxa"/>
          </w:tcPr>
          <w:p w14:paraId="7A5703B6" w14:textId="77777777" w:rsidR="007A5425" w:rsidRPr="00B9577A" w:rsidRDefault="007A5425"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1" w:right="86"/>
              <w:jc w:val="center"/>
              <w:rPr>
                <w:rFonts w:cs="Arial"/>
              </w:rPr>
            </w:pPr>
            <w:r w:rsidRPr="00B9577A">
              <w:rPr>
                <w:rFonts w:cs="Arial"/>
              </w:rPr>
              <w:t>Total</w:t>
            </w:r>
          </w:p>
        </w:tc>
      </w:tr>
      <w:tr w:rsidR="00DF60F8" w:rsidRPr="00B9577A" w14:paraId="65B8AFD2" w14:textId="77777777" w:rsidTr="002E400F">
        <w:trPr>
          <w:trHeight w:val="180"/>
        </w:trPr>
        <w:tc>
          <w:tcPr>
            <w:tcW w:w="3762" w:type="dxa"/>
          </w:tcPr>
          <w:p w14:paraId="783D0BD9" w14:textId="77777777" w:rsidR="00DF60F8" w:rsidRPr="00B9577A" w:rsidRDefault="00DF60F8" w:rsidP="00DF6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361" w:right="29" w:hanging="270"/>
              <w:jc w:val="both"/>
              <w:rPr>
                <w:rFonts w:cs="Arial"/>
              </w:rPr>
            </w:pPr>
            <w:r w:rsidRPr="00B9577A">
              <w:rPr>
                <w:rFonts w:cs="Arial"/>
              </w:rPr>
              <w:t>Stage 1</w:t>
            </w:r>
          </w:p>
        </w:tc>
        <w:tc>
          <w:tcPr>
            <w:tcW w:w="1806" w:type="dxa"/>
            <w:tcBorders>
              <w:top w:val="nil"/>
              <w:left w:val="nil"/>
              <w:bottom w:val="nil"/>
              <w:right w:val="nil"/>
            </w:tcBorders>
            <w:vAlign w:val="bottom"/>
          </w:tcPr>
          <w:p w14:paraId="58FC7D71" w14:textId="6D1E5391" w:rsidR="00DF60F8" w:rsidRPr="00B9577A" w:rsidRDefault="00DF60F8" w:rsidP="002E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577A">
              <w:rPr>
                <w:rFonts w:cs="Arial"/>
              </w:rPr>
              <w:t xml:space="preserve">    62,766,250 </w:t>
            </w:r>
          </w:p>
        </w:tc>
        <w:tc>
          <w:tcPr>
            <w:tcW w:w="1806" w:type="dxa"/>
            <w:tcBorders>
              <w:top w:val="nil"/>
              <w:left w:val="nil"/>
              <w:bottom w:val="nil"/>
              <w:right w:val="nil"/>
            </w:tcBorders>
            <w:vAlign w:val="bottom"/>
          </w:tcPr>
          <w:p w14:paraId="69652A65" w14:textId="3F78D8E3" w:rsidR="00DF60F8" w:rsidRPr="00B9577A" w:rsidRDefault="00DF60F8" w:rsidP="002E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577A">
              <w:rPr>
                <w:rFonts w:cs="Arial"/>
              </w:rPr>
              <w:t xml:space="preserve">   29,771,021 </w:t>
            </w:r>
          </w:p>
        </w:tc>
        <w:tc>
          <w:tcPr>
            <w:tcW w:w="1811" w:type="dxa"/>
            <w:tcBorders>
              <w:top w:val="nil"/>
              <w:left w:val="nil"/>
              <w:bottom w:val="nil"/>
              <w:right w:val="nil"/>
            </w:tcBorders>
            <w:vAlign w:val="bottom"/>
          </w:tcPr>
          <w:p w14:paraId="6918566E" w14:textId="1A255602" w:rsidR="00DF60F8" w:rsidRPr="00B9577A" w:rsidRDefault="00DF60F8" w:rsidP="002E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577A">
              <w:rPr>
                <w:rFonts w:cs="Arial"/>
              </w:rPr>
              <w:t xml:space="preserve">         92,537,271 </w:t>
            </w:r>
          </w:p>
        </w:tc>
      </w:tr>
      <w:tr w:rsidR="00DF60F8" w:rsidRPr="00B9577A" w14:paraId="4BC97EB0" w14:textId="77777777" w:rsidTr="002E400F">
        <w:trPr>
          <w:trHeight w:val="67"/>
        </w:trPr>
        <w:tc>
          <w:tcPr>
            <w:tcW w:w="3762" w:type="dxa"/>
          </w:tcPr>
          <w:p w14:paraId="793E00C6" w14:textId="77777777" w:rsidR="00DF60F8" w:rsidRPr="00B9577A" w:rsidRDefault="00DF60F8" w:rsidP="00DF6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361" w:right="29" w:hanging="270"/>
              <w:jc w:val="both"/>
              <w:rPr>
                <w:rFonts w:cs="Arial"/>
              </w:rPr>
            </w:pPr>
            <w:r w:rsidRPr="00B9577A">
              <w:rPr>
                <w:rFonts w:cs="Arial"/>
              </w:rPr>
              <w:t>Stage 2</w:t>
            </w:r>
          </w:p>
        </w:tc>
        <w:tc>
          <w:tcPr>
            <w:tcW w:w="1806" w:type="dxa"/>
            <w:tcBorders>
              <w:top w:val="nil"/>
              <w:left w:val="nil"/>
              <w:bottom w:val="nil"/>
              <w:right w:val="nil"/>
            </w:tcBorders>
            <w:vAlign w:val="bottom"/>
          </w:tcPr>
          <w:p w14:paraId="5AB0A4F0" w14:textId="25614087" w:rsidR="00DF60F8" w:rsidRPr="00B9577A" w:rsidRDefault="00DF60F8" w:rsidP="002E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577A">
              <w:rPr>
                <w:rFonts w:cs="Arial"/>
              </w:rPr>
              <w:t xml:space="preserve">      6,157,438 </w:t>
            </w:r>
          </w:p>
        </w:tc>
        <w:tc>
          <w:tcPr>
            <w:tcW w:w="1806" w:type="dxa"/>
            <w:tcBorders>
              <w:top w:val="nil"/>
              <w:left w:val="nil"/>
              <w:bottom w:val="nil"/>
              <w:right w:val="nil"/>
            </w:tcBorders>
            <w:vAlign w:val="bottom"/>
          </w:tcPr>
          <w:p w14:paraId="45B47283" w14:textId="1EF53E8E" w:rsidR="00DF60F8" w:rsidRPr="00B9577A" w:rsidRDefault="00DF60F8" w:rsidP="002E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577A">
              <w:rPr>
                <w:rFonts w:cs="Arial"/>
              </w:rPr>
              <w:t xml:space="preserve">     5,337,467 </w:t>
            </w:r>
          </w:p>
        </w:tc>
        <w:tc>
          <w:tcPr>
            <w:tcW w:w="1811" w:type="dxa"/>
            <w:tcBorders>
              <w:top w:val="nil"/>
              <w:left w:val="nil"/>
              <w:bottom w:val="nil"/>
              <w:right w:val="nil"/>
            </w:tcBorders>
            <w:vAlign w:val="bottom"/>
          </w:tcPr>
          <w:p w14:paraId="3699F7F0" w14:textId="416D9A50" w:rsidR="00DF60F8" w:rsidRPr="00B9577A" w:rsidRDefault="00DF60F8" w:rsidP="002E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577A">
              <w:rPr>
                <w:rFonts w:cs="Arial"/>
              </w:rPr>
              <w:t xml:space="preserve">         11,494,905 </w:t>
            </w:r>
          </w:p>
        </w:tc>
      </w:tr>
      <w:tr w:rsidR="00DF60F8" w:rsidRPr="00B9577A" w14:paraId="266F3624" w14:textId="77777777" w:rsidTr="002E400F">
        <w:trPr>
          <w:trHeight w:val="187"/>
        </w:trPr>
        <w:tc>
          <w:tcPr>
            <w:tcW w:w="3762" w:type="dxa"/>
          </w:tcPr>
          <w:p w14:paraId="0C0E113D" w14:textId="77777777" w:rsidR="00DF60F8" w:rsidRPr="00B9577A" w:rsidRDefault="00DF60F8" w:rsidP="00DF6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360" w:right="29" w:hanging="274"/>
              <w:jc w:val="both"/>
              <w:rPr>
                <w:rFonts w:cs="Arial"/>
              </w:rPr>
            </w:pPr>
            <w:r w:rsidRPr="00B9577A">
              <w:rPr>
                <w:rFonts w:cs="Arial"/>
              </w:rPr>
              <w:t>Stage 3</w:t>
            </w:r>
          </w:p>
        </w:tc>
        <w:tc>
          <w:tcPr>
            <w:tcW w:w="1806" w:type="dxa"/>
            <w:tcBorders>
              <w:top w:val="nil"/>
              <w:left w:val="nil"/>
              <w:bottom w:val="nil"/>
              <w:right w:val="nil"/>
            </w:tcBorders>
            <w:vAlign w:val="bottom"/>
          </w:tcPr>
          <w:p w14:paraId="12B808D6" w14:textId="24C5C8E7" w:rsidR="00DF60F8" w:rsidRPr="00B9577A" w:rsidRDefault="00DF60F8" w:rsidP="002E40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577A">
              <w:rPr>
                <w:rFonts w:cs="Arial"/>
              </w:rPr>
              <w:t xml:space="preserve">         797,722 </w:t>
            </w:r>
          </w:p>
        </w:tc>
        <w:tc>
          <w:tcPr>
            <w:tcW w:w="1806" w:type="dxa"/>
            <w:tcBorders>
              <w:top w:val="nil"/>
              <w:left w:val="nil"/>
              <w:bottom w:val="nil"/>
              <w:right w:val="nil"/>
            </w:tcBorders>
            <w:vAlign w:val="bottom"/>
          </w:tcPr>
          <w:p w14:paraId="3937ABA5" w14:textId="52B91797" w:rsidR="00DF60F8" w:rsidRPr="00B9577A" w:rsidRDefault="00DF60F8" w:rsidP="002E40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577A">
              <w:rPr>
                <w:rFonts w:cs="Arial"/>
              </w:rPr>
              <w:t xml:space="preserve">        918,645 </w:t>
            </w:r>
          </w:p>
        </w:tc>
        <w:tc>
          <w:tcPr>
            <w:tcW w:w="1811" w:type="dxa"/>
            <w:tcBorders>
              <w:top w:val="nil"/>
              <w:left w:val="nil"/>
              <w:bottom w:val="nil"/>
              <w:right w:val="nil"/>
            </w:tcBorders>
            <w:vAlign w:val="bottom"/>
          </w:tcPr>
          <w:p w14:paraId="27C0B1BC" w14:textId="21CAD53F" w:rsidR="00DF60F8" w:rsidRPr="00B9577A" w:rsidRDefault="00DF60F8" w:rsidP="002E40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577A">
              <w:rPr>
                <w:rFonts w:cs="Arial"/>
              </w:rPr>
              <w:t xml:space="preserve">           1,716,367 </w:t>
            </w:r>
          </w:p>
        </w:tc>
      </w:tr>
      <w:tr w:rsidR="00DF60F8" w:rsidRPr="00B9577A" w14:paraId="25AC7B9E" w14:textId="77777777" w:rsidTr="002E400F">
        <w:trPr>
          <w:trHeight w:val="64"/>
        </w:trPr>
        <w:tc>
          <w:tcPr>
            <w:tcW w:w="3762" w:type="dxa"/>
          </w:tcPr>
          <w:p w14:paraId="137CC970" w14:textId="77777777" w:rsidR="00DF60F8" w:rsidRPr="00B9577A" w:rsidRDefault="00DF60F8" w:rsidP="00DF6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516" w:right="29" w:hanging="425"/>
              <w:jc w:val="both"/>
              <w:rPr>
                <w:rFonts w:cs="Arial"/>
              </w:rPr>
            </w:pPr>
            <w:r w:rsidRPr="00B9577A">
              <w:rPr>
                <w:rFonts w:cs="Arial"/>
              </w:rPr>
              <w:t>Total loans to customers</w:t>
            </w:r>
          </w:p>
        </w:tc>
        <w:tc>
          <w:tcPr>
            <w:tcW w:w="1806" w:type="dxa"/>
            <w:vAlign w:val="bottom"/>
          </w:tcPr>
          <w:p w14:paraId="354896AB" w14:textId="7D63A01C" w:rsidR="00DF60F8" w:rsidRPr="00B9577A" w:rsidRDefault="00DF60F8" w:rsidP="002E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577A">
              <w:rPr>
                <w:rFonts w:cs="Arial"/>
              </w:rPr>
              <w:t>69,721,410</w:t>
            </w:r>
          </w:p>
        </w:tc>
        <w:tc>
          <w:tcPr>
            <w:tcW w:w="1806" w:type="dxa"/>
            <w:vAlign w:val="bottom"/>
          </w:tcPr>
          <w:p w14:paraId="3CC8F4D0" w14:textId="72024449" w:rsidR="00DF60F8" w:rsidRPr="00B9577A" w:rsidRDefault="00DF60F8" w:rsidP="002E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577A">
              <w:rPr>
                <w:rFonts w:cs="Arial"/>
              </w:rPr>
              <w:t>36,027,133</w:t>
            </w:r>
          </w:p>
        </w:tc>
        <w:tc>
          <w:tcPr>
            <w:tcW w:w="1811" w:type="dxa"/>
            <w:tcBorders>
              <w:top w:val="nil"/>
              <w:left w:val="nil"/>
              <w:bottom w:val="nil"/>
              <w:right w:val="nil"/>
            </w:tcBorders>
            <w:vAlign w:val="bottom"/>
          </w:tcPr>
          <w:p w14:paraId="0464AF7A" w14:textId="5C0296EF" w:rsidR="00DF60F8" w:rsidRPr="00B9577A" w:rsidRDefault="00DF60F8" w:rsidP="002E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577A">
              <w:rPr>
                <w:rFonts w:cs="Arial"/>
              </w:rPr>
              <w:t xml:space="preserve">       105,748,543</w:t>
            </w:r>
          </w:p>
        </w:tc>
      </w:tr>
      <w:tr w:rsidR="00DF60F8" w:rsidRPr="00B9577A" w14:paraId="6B5F0FD0" w14:textId="77777777" w:rsidTr="002E400F">
        <w:trPr>
          <w:trHeight w:val="64"/>
        </w:trPr>
        <w:tc>
          <w:tcPr>
            <w:tcW w:w="3762" w:type="dxa"/>
          </w:tcPr>
          <w:p w14:paraId="650F1AE3" w14:textId="2B6F284F" w:rsidR="00DF60F8" w:rsidRPr="00B9577A" w:rsidRDefault="00DF60F8" w:rsidP="00DF6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360" w:lineRule="exact"/>
              <w:ind w:left="540" w:right="29" w:hanging="449"/>
              <w:rPr>
                <w:rFonts w:cs="Arial"/>
              </w:rPr>
            </w:pPr>
            <w:r w:rsidRPr="00B9577A">
              <w:rPr>
                <w:rFonts w:cs="Arial"/>
                <w:u w:val="single"/>
              </w:rPr>
              <w:t>Add</w:t>
            </w:r>
            <w:r w:rsidRPr="00B9577A">
              <w:rPr>
                <w:rFonts w:cs="Arial"/>
              </w:rPr>
              <w:tab/>
              <w:t>Accrued interest receivables and undue interest receivables</w:t>
            </w:r>
          </w:p>
        </w:tc>
        <w:tc>
          <w:tcPr>
            <w:tcW w:w="1806" w:type="dxa"/>
            <w:tcBorders>
              <w:top w:val="nil"/>
              <w:left w:val="nil"/>
              <w:bottom w:val="nil"/>
              <w:right w:val="nil"/>
            </w:tcBorders>
            <w:vAlign w:val="bottom"/>
          </w:tcPr>
          <w:p w14:paraId="0F87630A" w14:textId="6A6536BF" w:rsidR="00DF60F8" w:rsidRPr="00B9577A" w:rsidRDefault="00DF60F8" w:rsidP="002E40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577A">
              <w:rPr>
                <w:rFonts w:cs="Arial"/>
              </w:rPr>
              <w:t>283,644</w:t>
            </w:r>
          </w:p>
        </w:tc>
        <w:tc>
          <w:tcPr>
            <w:tcW w:w="1806" w:type="dxa"/>
            <w:tcBorders>
              <w:top w:val="nil"/>
              <w:left w:val="nil"/>
              <w:bottom w:val="nil"/>
              <w:right w:val="nil"/>
            </w:tcBorders>
            <w:vAlign w:val="bottom"/>
          </w:tcPr>
          <w:p w14:paraId="57EF31AD" w14:textId="47F23B1E" w:rsidR="00DF60F8" w:rsidRPr="00B9577A" w:rsidRDefault="00DF60F8" w:rsidP="002E40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577A">
              <w:rPr>
                <w:rFonts w:cs="Arial"/>
              </w:rPr>
              <w:t>446,853</w:t>
            </w:r>
          </w:p>
        </w:tc>
        <w:tc>
          <w:tcPr>
            <w:tcW w:w="1811" w:type="dxa"/>
            <w:tcBorders>
              <w:top w:val="nil"/>
              <w:left w:val="nil"/>
              <w:bottom w:val="nil"/>
              <w:right w:val="nil"/>
            </w:tcBorders>
            <w:vAlign w:val="bottom"/>
          </w:tcPr>
          <w:p w14:paraId="4F638D00" w14:textId="77777777" w:rsidR="006D32D7" w:rsidRPr="00B9577A" w:rsidRDefault="00DF60F8" w:rsidP="002E40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577A">
              <w:rPr>
                <w:rFonts w:cs="Arial"/>
              </w:rPr>
              <w:t xml:space="preserve">          </w:t>
            </w:r>
          </w:p>
          <w:p w14:paraId="0E5198C9" w14:textId="1C85ADA6" w:rsidR="00DF60F8" w:rsidRPr="00B9577A" w:rsidRDefault="00DF60F8" w:rsidP="002E40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577A">
              <w:rPr>
                <w:rFonts w:cs="Arial"/>
              </w:rPr>
              <w:t xml:space="preserve">    730,497 </w:t>
            </w:r>
          </w:p>
        </w:tc>
      </w:tr>
      <w:tr w:rsidR="00DF60F8" w:rsidRPr="00B9577A" w14:paraId="0908CF25" w14:textId="77777777" w:rsidTr="002E400F">
        <w:trPr>
          <w:trHeight w:val="179"/>
        </w:trPr>
        <w:tc>
          <w:tcPr>
            <w:tcW w:w="3762" w:type="dxa"/>
          </w:tcPr>
          <w:p w14:paraId="38EE92A1" w14:textId="32AFBE3D" w:rsidR="00DF60F8" w:rsidRPr="00B9577A" w:rsidRDefault="00DF60F8" w:rsidP="00DF6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1" w:right="29" w:hanging="180"/>
              <w:rPr>
                <w:rFonts w:cs="Arial"/>
              </w:rPr>
            </w:pPr>
            <w:r w:rsidRPr="00B9577A">
              <w:rPr>
                <w:rFonts w:cs="Arial"/>
              </w:rPr>
              <w:t>Total loans to customers and accrued interest receivables</w:t>
            </w:r>
          </w:p>
        </w:tc>
        <w:tc>
          <w:tcPr>
            <w:tcW w:w="1806" w:type="dxa"/>
            <w:tcBorders>
              <w:top w:val="nil"/>
              <w:left w:val="nil"/>
              <w:bottom w:val="nil"/>
              <w:right w:val="nil"/>
            </w:tcBorders>
            <w:vAlign w:val="bottom"/>
          </w:tcPr>
          <w:p w14:paraId="337BEBE7" w14:textId="5A14BD0A" w:rsidR="00DF60F8" w:rsidRPr="00B9577A" w:rsidRDefault="00DF60F8" w:rsidP="002E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577A">
              <w:rPr>
                <w:rFonts w:cs="Arial"/>
              </w:rPr>
              <w:t xml:space="preserve">    70,005,054 </w:t>
            </w:r>
          </w:p>
        </w:tc>
        <w:tc>
          <w:tcPr>
            <w:tcW w:w="1806" w:type="dxa"/>
            <w:tcBorders>
              <w:top w:val="nil"/>
              <w:left w:val="nil"/>
              <w:bottom w:val="nil"/>
              <w:right w:val="nil"/>
            </w:tcBorders>
            <w:vAlign w:val="bottom"/>
          </w:tcPr>
          <w:p w14:paraId="3415C659" w14:textId="68A510DB" w:rsidR="00DF60F8" w:rsidRPr="00B9577A" w:rsidRDefault="00DF60F8" w:rsidP="002E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577A">
              <w:rPr>
                <w:rFonts w:cs="Arial"/>
              </w:rPr>
              <w:t xml:space="preserve">   36,473,986 </w:t>
            </w:r>
          </w:p>
        </w:tc>
        <w:tc>
          <w:tcPr>
            <w:tcW w:w="1811" w:type="dxa"/>
            <w:tcBorders>
              <w:top w:val="nil"/>
              <w:left w:val="nil"/>
              <w:bottom w:val="nil"/>
              <w:right w:val="nil"/>
            </w:tcBorders>
            <w:vAlign w:val="bottom"/>
          </w:tcPr>
          <w:p w14:paraId="42671E79" w14:textId="1F8494CD" w:rsidR="00DF60F8" w:rsidRPr="00B9577A" w:rsidRDefault="00DF60F8" w:rsidP="002E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577A">
              <w:rPr>
                <w:rFonts w:cs="Arial"/>
              </w:rPr>
              <w:t xml:space="preserve">      106,479,040 </w:t>
            </w:r>
          </w:p>
        </w:tc>
      </w:tr>
      <w:tr w:rsidR="00DF60F8" w:rsidRPr="00B9577A" w14:paraId="1997BB2A" w14:textId="77777777" w:rsidTr="002E400F">
        <w:trPr>
          <w:trHeight w:val="74"/>
        </w:trPr>
        <w:tc>
          <w:tcPr>
            <w:tcW w:w="3762" w:type="dxa"/>
          </w:tcPr>
          <w:p w14:paraId="31FF60FC" w14:textId="77777777" w:rsidR="00DF60F8" w:rsidRPr="00B9577A" w:rsidRDefault="00DF60F8" w:rsidP="00DF6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360" w:lineRule="exact"/>
              <w:ind w:left="540" w:right="29" w:hanging="449"/>
              <w:rPr>
                <w:rFonts w:cs="Arial"/>
              </w:rPr>
            </w:pPr>
            <w:r w:rsidRPr="00B9577A">
              <w:rPr>
                <w:rFonts w:cs="Arial"/>
                <w:u w:val="single"/>
              </w:rPr>
              <w:t>Less</w:t>
            </w:r>
            <w:r w:rsidRPr="00B9577A">
              <w:rPr>
                <w:rFonts w:cs="Arial"/>
              </w:rPr>
              <w:tab/>
              <w:t>Allowance for expected credit loss</w:t>
            </w:r>
          </w:p>
        </w:tc>
        <w:tc>
          <w:tcPr>
            <w:tcW w:w="1806" w:type="dxa"/>
            <w:tcBorders>
              <w:top w:val="nil"/>
              <w:left w:val="nil"/>
              <w:bottom w:val="nil"/>
              <w:right w:val="nil"/>
            </w:tcBorders>
            <w:vAlign w:val="bottom"/>
          </w:tcPr>
          <w:p w14:paraId="2D387346" w14:textId="3C4D3DE3" w:rsidR="00DF60F8" w:rsidRPr="00B9577A" w:rsidRDefault="00DF60F8" w:rsidP="002E40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577A">
              <w:rPr>
                <w:rFonts w:cs="Arial"/>
              </w:rPr>
              <w:t xml:space="preserve">   (4,219,736)</w:t>
            </w:r>
          </w:p>
        </w:tc>
        <w:tc>
          <w:tcPr>
            <w:tcW w:w="1806" w:type="dxa"/>
            <w:tcBorders>
              <w:top w:val="nil"/>
              <w:left w:val="nil"/>
              <w:bottom w:val="nil"/>
              <w:right w:val="nil"/>
            </w:tcBorders>
            <w:vAlign w:val="bottom"/>
          </w:tcPr>
          <w:p w14:paraId="69AB0218" w14:textId="7A4BF6E4" w:rsidR="00DF60F8" w:rsidRPr="00B9577A" w:rsidRDefault="00DF60F8" w:rsidP="002E40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577A">
              <w:rPr>
                <w:rFonts w:cs="Arial"/>
              </w:rPr>
              <w:t xml:space="preserve">    (3,669,057)</w:t>
            </w:r>
          </w:p>
        </w:tc>
        <w:tc>
          <w:tcPr>
            <w:tcW w:w="1811" w:type="dxa"/>
            <w:tcBorders>
              <w:top w:val="nil"/>
              <w:left w:val="nil"/>
              <w:bottom w:val="nil"/>
              <w:right w:val="nil"/>
            </w:tcBorders>
            <w:vAlign w:val="bottom"/>
          </w:tcPr>
          <w:p w14:paraId="607C3F5D" w14:textId="4F4B8954" w:rsidR="00DF60F8" w:rsidRPr="00B9577A" w:rsidRDefault="00DF60F8" w:rsidP="002E40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577A">
              <w:rPr>
                <w:rFonts w:cs="Arial"/>
              </w:rPr>
              <w:t xml:space="preserve">        (7,888,793)</w:t>
            </w:r>
          </w:p>
        </w:tc>
      </w:tr>
      <w:tr w:rsidR="00DF60F8" w:rsidRPr="00B9577A" w14:paraId="321162DF" w14:textId="77777777" w:rsidTr="002E400F">
        <w:trPr>
          <w:trHeight w:val="125"/>
        </w:trPr>
        <w:tc>
          <w:tcPr>
            <w:tcW w:w="3762" w:type="dxa"/>
            <w:vAlign w:val="center"/>
          </w:tcPr>
          <w:p w14:paraId="6CF3EEB5" w14:textId="77777777" w:rsidR="00DF60F8" w:rsidRPr="00B9577A" w:rsidRDefault="00DF60F8" w:rsidP="00DF6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1" w:right="29" w:hanging="180"/>
              <w:rPr>
                <w:rFonts w:cs="Arial"/>
              </w:rPr>
            </w:pPr>
            <w:r w:rsidRPr="00B9577A">
              <w:rPr>
                <w:rFonts w:cs="Arial"/>
              </w:rPr>
              <w:t>Total loans to customers and accrued  interest receivables, net</w:t>
            </w:r>
          </w:p>
        </w:tc>
        <w:tc>
          <w:tcPr>
            <w:tcW w:w="1806" w:type="dxa"/>
            <w:tcBorders>
              <w:top w:val="nil"/>
              <w:left w:val="nil"/>
              <w:bottom w:val="nil"/>
              <w:right w:val="nil"/>
            </w:tcBorders>
            <w:vAlign w:val="bottom"/>
          </w:tcPr>
          <w:p w14:paraId="65197549" w14:textId="1FE04923" w:rsidR="00DF60F8" w:rsidRPr="00B9577A" w:rsidRDefault="00DF60F8" w:rsidP="002E400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577A">
              <w:rPr>
                <w:rFonts w:cs="Arial"/>
              </w:rPr>
              <w:t xml:space="preserve">    65,785,318 </w:t>
            </w:r>
          </w:p>
        </w:tc>
        <w:tc>
          <w:tcPr>
            <w:tcW w:w="1806" w:type="dxa"/>
            <w:tcBorders>
              <w:top w:val="nil"/>
              <w:left w:val="nil"/>
              <w:bottom w:val="nil"/>
              <w:right w:val="nil"/>
            </w:tcBorders>
            <w:vAlign w:val="bottom"/>
          </w:tcPr>
          <w:p w14:paraId="1CB56224" w14:textId="7A629396" w:rsidR="00DF60F8" w:rsidRPr="00B9577A" w:rsidRDefault="00DF60F8" w:rsidP="002E400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577A">
              <w:rPr>
                <w:rFonts w:cs="Arial"/>
              </w:rPr>
              <w:t xml:space="preserve">   32,804,929 </w:t>
            </w:r>
          </w:p>
        </w:tc>
        <w:tc>
          <w:tcPr>
            <w:tcW w:w="1811" w:type="dxa"/>
            <w:tcBorders>
              <w:top w:val="nil"/>
              <w:left w:val="nil"/>
              <w:bottom w:val="nil"/>
              <w:right w:val="nil"/>
            </w:tcBorders>
            <w:vAlign w:val="bottom"/>
          </w:tcPr>
          <w:p w14:paraId="7582B2C7" w14:textId="32C4D376" w:rsidR="00DF60F8" w:rsidRPr="00B9577A" w:rsidRDefault="00DF60F8" w:rsidP="002E400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577A">
              <w:rPr>
                <w:rFonts w:cs="Arial"/>
              </w:rPr>
              <w:t xml:space="preserve">        98,590,247 </w:t>
            </w:r>
          </w:p>
        </w:tc>
      </w:tr>
      <w:tr w:rsidR="00DF60F8" w:rsidRPr="00B9577A" w14:paraId="10C826A1" w14:textId="77777777" w:rsidTr="00780321">
        <w:tc>
          <w:tcPr>
            <w:tcW w:w="3762" w:type="dxa"/>
          </w:tcPr>
          <w:p w14:paraId="600AD21C" w14:textId="77777777" w:rsidR="00DF60F8" w:rsidRPr="00B9577A" w:rsidRDefault="00DF60F8" w:rsidP="00DF6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right"/>
              <w:rPr>
                <w:rFonts w:cs="Arial"/>
                <w:b/>
                <w:bCs/>
              </w:rPr>
            </w:pPr>
          </w:p>
        </w:tc>
        <w:tc>
          <w:tcPr>
            <w:tcW w:w="5423" w:type="dxa"/>
            <w:gridSpan w:val="3"/>
          </w:tcPr>
          <w:p w14:paraId="1A2B78DB" w14:textId="77777777" w:rsidR="00DF60F8" w:rsidRPr="00B9577A" w:rsidRDefault="00DF60F8" w:rsidP="00DF6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6" w:right="91"/>
              <w:jc w:val="right"/>
              <w:rPr>
                <w:rFonts w:cs="Arial"/>
              </w:rPr>
            </w:pPr>
          </w:p>
        </w:tc>
      </w:tr>
      <w:tr w:rsidR="00DF60F8" w:rsidRPr="00B9577A" w14:paraId="0157EEBC" w14:textId="77777777" w:rsidTr="00780321">
        <w:tc>
          <w:tcPr>
            <w:tcW w:w="3762" w:type="dxa"/>
          </w:tcPr>
          <w:p w14:paraId="697EA363" w14:textId="77777777" w:rsidR="00DF60F8" w:rsidRPr="00B9577A" w:rsidRDefault="00DF60F8" w:rsidP="00DF6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right"/>
              <w:rPr>
                <w:rFonts w:cs="Arial"/>
                <w:b/>
                <w:bCs/>
              </w:rPr>
            </w:pPr>
          </w:p>
        </w:tc>
        <w:tc>
          <w:tcPr>
            <w:tcW w:w="5423" w:type="dxa"/>
            <w:gridSpan w:val="3"/>
          </w:tcPr>
          <w:p w14:paraId="3A4EEFF2" w14:textId="64F9C40A" w:rsidR="00DF60F8" w:rsidRPr="00B9577A" w:rsidRDefault="00DF60F8" w:rsidP="00DF6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6" w:right="91"/>
              <w:jc w:val="right"/>
              <w:rPr>
                <w:rFonts w:cs="Arial"/>
              </w:rPr>
            </w:pPr>
            <w:r w:rsidRPr="00B9577A">
              <w:rPr>
                <w:rFonts w:cs="Arial"/>
              </w:rPr>
              <w:t>(Unit: Thousand Baht)</w:t>
            </w:r>
          </w:p>
        </w:tc>
      </w:tr>
      <w:tr w:rsidR="00DF60F8" w:rsidRPr="00B9577A" w14:paraId="33024D66" w14:textId="77777777" w:rsidTr="00780321">
        <w:tc>
          <w:tcPr>
            <w:tcW w:w="3762" w:type="dxa"/>
          </w:tcPr>
          <w:p w14:paraId="256E5147" w14:textId="77777777" w:rsidR="00DF60F8" w:rsidRPr="00B9577A" w:rsidRDefault="00DF60F8" w:rsidP="00DF6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5423" w:type="dxa"/>
            <w:gridSpan w:val="3"/>
          </w:tcPr>
          <w:p w14:paraId="1430E65E" w14:textId="77777777" w:rsidR="00DF60F8" w:rsidRPr="00B9577A" w:rsidRDefault="00DF60F8" w:rsidP="00DF60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6" w:right="91"/>
              <w:jc w:val="center"/>
              <w:rPr>
                <w:rFonts w:cs="Arial"/>
              </w:rPr>
            </w:pPr>
            <w:r w:rsidRPr="00B9577A">
              <w:rPr>
                <w:rFonts w:cs="Arial"/>
              </w:rPr>
              <w:t>Separate financial statements</w:t>
            </w:r>
          </w:p>
        </w:tc>
      </w:tr>
      <w:tr w:rsidR="00DF60F8" w:rsidRPr="00B9577A" w14:paraId="605D2E29" w14:textId="77777777" w:rsidTr="00780321">
        <w:tc>
          <w:tcPr>
            <w:tcW w:w="3762" w:type="dxa"/>
          </w:tcPr>
          <w:p w14:paraId="7A600872" w14:textId="77777777" w:rsidR="00DF60F8" w:rsidRPr="00B9577A" w:rsidRDefault="00DF60F8" w:rsidP="00DF6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5423" w:type="dxa"/>
            <w:gridSpan w:val="3"/>
          </w:tcPr>
          <w:p w14:paraId="5131036C" w14:textId="50C3F29E" w:rsidR="00DF60F8" w:rsidRPr="00B9577A" w:rsidRDefault="00DF60F8" w:rsidP="00DF60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1" w:right="86"/>
              <w:jc w:val="center"/>
              <w:rPr>
                <w:rFonts w:cs="Arial"/>
              </w:rPr>
            </w:pPr>
            <w:r w:rsidRPr="00B9577A">
              <w:rPr>
                <w:rFonts w:cs="Arial"/>
              </w:rPr>
              <w:t>31 December 2025</w:t>
            </w:r>
          </w:p>
        </w:tc>
      </w:tr>
      <w:tr w:rsidR="00DF60F8" w:rsidRPr="00B9577A" w14:paraId="306A26E6" w14:textId="77777777" w:rsidTr="00780321">
        <w:tc>
          <w:tcPr>
            <w:tcW w:w="3762" w:type="dxa"/>
          </w:tcPr>
          <w:p w14:paraId="71C0B242" w14:textId="77777777" w:rsidR="00DF60F8" w:rsidRPr="00B9577A" w:rsidRDefault="00DF60F8" w:rsidP="00DF6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1806" w:type="dxa"/>
          </w:tcPr>
          <w:p w14:paraId="0883863D" w14:textId="77777777" w:rsidR="00DF60F8" w:rsidRPr="00B9577A" w:rsidRDefault="00DF60F8" w:rsidP="00DF60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1" w:right="86"/>
              <w:jc w:val="center"/>
              <w:rPr>
                <w:rFonts w:cs="Arial"/>
              </w:rPr>
            </w:pPr>
            <w:r w:rsidRPr="00B9577A">
              <w:rPr>
                <w:rFonts w:cs="Arial"/>
              </w:rPr>
              <w:t>Credit card</w:t>
            </w:r>
          </w:p>
        </w:tc>
        <w:tc>
          <w:tcPr>
            <w:tcW w:w="1806" w:type="dxa"/>
          </w:tcPr>
          <w:p w14:paraId="38C19A2B" w14:textId="77777777" w:rsidR="00DF60F8" w:rsidRPr="00B9577A" w:rsidRDefault="00DF60F8" w:rsidP="00DF60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1" w:right="86"/>
              <w:jc w:val="center"/>
              <w:rPr>
                <w:rFonts w:cs="Arial"/>
              </w:rPr>
            </w:pPr>
            <w:r w:rsidRPr="00B9577A">
              <w:rPr>
                <w:rFonts w:cs="Arial"/>
              </w:rPr>
              <w:t>Personal loan</w:t>
            </w:r>
          </w:p>
        </w:tc>
        <w:tc>
          <w:tcPr>
            <w:tcW w:w="1811" w:type="dxa"/>
          </w:tcPr>
          <w:p w14:paraId="76442C73" w14:textId="77777777" w:rsidR="00DF60F8" w:rsidRPr="00B9577A" w:rsidRDefault="00DF60F8" w:rsidP="00DF60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1" w:right="86"/>
              <w:jc w:val="center"/>
              <w:rPr>
                <w:rFonts w:cs="Arial"/>
              </w:rPr>
            </w:pPr>
            <w:r w:rsidRPr="00B9577A">
              <w:rPr>
                <w:rFonts w:cs="Arial"/>
              </w:rPr>
              <w:t>Total</w:t>
            </w:r>
          </w:p>
        </w:tc>
      </w:tr>
      <w:tr w:rsidR="00DF60F8" w:rsidRPr="00B9577A" w14:paraId="608230DB" w14:textId="77777777" w:rsidTr="002E400F">
        <w:tc>
          <w:tcPr>
            <w:tcW w:w="3762" w:type="dxa"/>
          </w:tcPr>
          <w:p w14:paraId="7363076A" w14:textId="77777777" w:rsidR="00DF60F8" w:rsidRPr="00B9577A" w:rsidRDefault="00DF60F8" w:rsidP="00DF6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361" w:right="29" w:hanging="270"/>
              <w:jc w:val="both"/>
              <w:rPr>
                <w:rFonts w:cs="Arial"/>
              </w:rPr>
            </w:pPr>
            <w:r w:rsidRPr="00B9577A">
              <w:rPr>
                <w:rFonts w:cs="Arial"/>
              </w:rPr>
              <w:t>Stage 1</w:t>
            </w:r>
          </w:p>
        </w:tc>
        <w:tc>
          <w:tcPr>
            <w:tcW w:w="1806" w:type="dxa"/>
            <w:vAlign w:val="bottom"/>
          </w:tcPr>
          <w:p w14:paraId="392060C0" w14:textId="62633DA7" w:rsidR="00DF60F8" w:rsidRPr="00B9577A" w:rsidRDefault="00DF60F8" w:rsidP="002E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577A">
              <w:rPr>
                <w:rFonts w:cs="Arial"/>
              </w:rPr>
              <w:t xml:space="preserve">    66,498,812 </w:t>
            </w:r>
          </w:p>
        </w:tc>
        <w:tc>
          <w:tcPr>
            <w:tcW w:w="1806" w:type="dxa"/>
            <w:vAlign w:val="bottom"/>
          </w:tcPr>
          <w:p w14:paraId="2A2C6750" w14:textId="27C594C3" w:rsidR="00DF60F8" w:rsidRPr="00B9577A" w:rsidRDefault="00DF60F8" w:rsidP="002E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577A">
              <w:rPr>
                <w:rFonts w:cs="Arial"/>
              </w:rPr>
              <w:t xml:space="preserve">   29,486,019 </w:t>
            </w:r>
          </w:p>
        </w:tc>
        <w:tc>
          <w:tcPr>
            <w:tcW w:w="1811" w:type="dxa"/>
            <w:vAlign w:val="bottom"/>
          </w:tcPr>
          <w:p w14:paraId="04843F6F" w14:textId="61E8CC90" w:rsidR="00DF60F8" w:rsidRPr="00B9577A" w:rsidRDefault="00DF60F8" w:rsidP="002E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577A">
              <w:rPr>
                <w:rFonts w:cs="Arial"/>
              </w:rPr>
              <w:t>95,984,831</w:t>
            </w:r>
          </w:p>
        </w:tc>
      </w:tr>
      <w:tr w:rsidR="00DF60F8" w:rsidRPr="00B9577A" w14:paraId="73E8AC77" w14:textId="77777777" w:rsidTr="002E400F">
        <w:trPr>
          <w:trHeight w:val="67"/>
        </w:trPr>
        <w:tc>
          <w:tcPr>
            <w:tcW w:w="3762" w:type="dxa"/>
          </w:tcPr>
          <w:p w14:paraId="7D992FD9" w14:textId="77777777" w:rsidR="00DF60F8" w:rsidRPr="00B9577A" w:rsidRDefault="00DF60F8" w:rsidP="00DF6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361" w:right="29" w:hanging="270"/>
              <w:jc w:val="both"/>
              <w:rPr>
                <w:rFonts w:cs="Arial"/>
              </w:rPr>
            </w:pPr>
            <w:r w:rsidRPr="00B9577A">
              <w:rPr>
                <w:rFonts w:cs="Arial"/>
              </w:rPr>
              <w:t>Stage 2</w:t>
            </w:r>
          </w:p>
        </w:tc>
        <w:tc>
          <w:tcPr>
            <w:tcW w:w="1806" w:type="dxa"/>
            <w:vAlign w:val="bottom"/>
          </w:tcPr>
          <w:p w14:paraId="78CDA66B" w14:textId="1441083C" w:rsidR="00DF60F8" w:rsidRPr="00B9577A" w:rsidRDefault="00DF60F8" w:rsidP="002E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577A">
              <w:rPr>
                <w:rFonts w:cs="Arial"/>
              </w:rPr>
              <w:t xml:space="preserve">      6,270,781 </w:t>
            </w:r>
          </w:p>
        </w:tc>
        <w:tc>
          <w:tcPr>
            <w:tcW w:w="1806" w:type="dxa"/>
            <w:vAlign w:val="bottom"/>
          </w:tcPr>
          <w:p w14:paraId="04764A31" w14:textId="3AFC9458" w:rsidR="00DF60F8" w:rsidRPr="00B9577A" w:rsidRDefault="00DF60F8" w:rsidP="002E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577A">
              <w:rPr>
                <w:rFonts w:cs="Arial"/>
              </w:rPr>
              <w:t xml:space="preserve">     5,358,806 </w:t>
            </w:r>
          </w:p>
        </w:tc>
        <w:tc>
          <w:tcPr>
            <w:tcW w:w="1811" w:type="dxa"/>
            <w:vAlign w:val="bottom"/>
          </w:tcPr>
          <w:p w14:paraId="4908DBE5" w14:textId="06D3BA41" w:rsidR="00DF60F8" w:rsidRPr="00B9577A" w:rsidRDefault="00DF60F8" w:rsidP="002E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577A">
              <w:rPr>
                <w:rFonts w:cs="Arial"/>
              </w:rPr>
              <w:t>11,629,587</w:t>
            </w:r>
          </w:p>
        </w:tc>
      </w:tr>
      <w:tr w:rsidR="00DF60F8" w:rsidRPr="00B9577A" w14:paraId="60DD108C" w14:textId="77777777" w:rsidTr="002E400F">
        <w:trPr>
          <w:trHeight w:val="187"/>
        </w:trPr>
        <w:tc>
          <w:tcPr>
            <w:tcW w:w="3762" w:type="dxa"/>
          </w:tcPr>
          <w:p w14:paraId="402D4DFD" w14:textId="77777777" w:rsidR="00DF60F8" w:rsidRPr="00B9577A" w:rsidRDefault="00DF60F8" w:rsidP="00DF6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361" w:right="29" w:hanging="270"/>
              <w:jc w:val="both"/>
              <w:rPr>
                <w:rFonts w:cs="Arial"/>
              </w:rPr>
            </w:pPr>
            <w:r w:rsidRPr="00B9577A">
              <w:rPr>
                <w:rFonts w:cs="Arial"/>
              </w:rPr>
              <w:t>Stage 3</w:t>
            </w:r>
          </w:p>
        </w:tc>
        <w:tc>
          <w:tcPr>
            <w:tcW w:w="1806" w:type="dxa"/>
            <w:vAlign w:val="bottom"/>
          </w:tcPr>
          <w:p w14:paraId="2515A706" w14:textId="1DE5B419" w:rsidR="00DF60F8" w:rsidRPr="00B9577A" w:rsidRDefault="00DF60F8" w:rsidP="002E40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577A">
              <w:rPr>
                <w:rFonts w:cs="Arial"/>
              </w:rPr>
              <w:t xml:space="preserve">         802,209 </w:t>
            </w:r>
          </w:p>
        </w:tc>
        <w:tc>
          <w:tcPr>
            <w:tcW w:w="1806" w:type="dxa"/>
            <w:vAlign w:val="bottom"/>
          </w:tcPr>
          <w:p w14:paraId="4AB548ED" w14:textId="039D11A1" w:rsidR="00DF60F8" w:rsidRPr="00B9577A" w:rsidRDefault="00DF60F8" w:rsidP="002E40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577A">
              <w:rPr>
                <w:rFonts w:cs="Arial"/>
              </w:rPr>
              <w:t xml:space="preserve">        910,785 </w:t>
            </w:r>
          </w:p>
        </w:tc>
        <w:tc>
          <w:tcPr>
            <w:tcW w:w="1811" w:type="dxa"/>
            <w:vAlign w:val="bottom"/>
          </w:tcPr>
          <w:p w14:paraId="27BB8B55" w14:textId="3BBA01F0" w:rsidR="00DF60F8" w:rsidRPr="00B9577A" w:rsidRDefault="00DF60F8" w:rsidP="002E40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577A">
              <w:rPr>
                <w:rFonts w:cs="Arial"/>
              </w:rPr>
              <w:t>1,712,994</w:t>
            </w:r>
          </w:p>
        </w:tc>
      </w:tr>
      <w:tr w:rsidR="00DF60F8" w:rsidRPr="00B9577A" w14:paraId="5D7C27CD" w14:textId="77777777" w:rsidTr="002E400F">
        <w:trPr>
          <w:trHeight w:val="64"/>
        </w:trPr>
        <w:tc>
          <w:tcPr>
            <w:tcW w:w="3762" w:type="dxa"/>
          </w:tcPr>
          <w:p w14:paraId="1BD0AE71" w14:textId="77777777" w:rsidR="00DF60F8" w:rsidRPr="00B9577A" w:rsidRDefault="00DF60F8" w:rsidP="00DF6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516" w:right="29" w:hanging="425"/>
              <w:jc w:val="both"/>
              <w:rPr>
                <w:rFonts w:cs="Arial"/>
              </w:rPr>
            </w:pPr>
            <w:r w:rsidRPr="00B9577A">
              <w:rPr>
                <w:rFonts w:cs="Arial"/>
              </w:rPr>
              <w:t>Total loans to customers</w:t>
            </w:r>
          </w:p>
        </w:tc>
        <w:tc>
          <w:tcPr>
            <w:tcW w:w="1806" w:type="dxa"/>
            <w:vAlign w:val="bottom"/>
          </w:tcPr>
          <w:p w14:paraId="2FC0E7E3" w14:textId="103AF5CE" w:rsidR="00DF60F8" w:rsidRPr="00B9577A" w:rsidRDefault="00DF60F8" w:rsidP="002E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577A">
              <w:rPr>
                <w:rFonts w:cs="Arial"/>
              </w:rPr>
              <w:t xml:space="preserve">    73,571,802</w:t>
            </w:r>
          </w:p>
        </w:tc>
        <w:tc>
          <w:tcPr>
            <w:tcW w:w="1806" w:type="dxa"/>
            <w:vAlign w:val="bottom"/>
          </w:tcPr>
          <w:p w14:paraId="168CCA35" w14:textId="69E933B8" w:rsidR="00DF60F8" w:rsidRPr="00B9577A" w:rsidRDefault="00DF60F8" w:rsidP="002E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577A">
              <w:rPr>
                <w:rFonts w:cs="Arial"/>
              </w:rPr>
              <w:t xml:space="preserve">   35,755,610 </w:t>
            </w:r>
          </w:p>
        </w:tc>
        <w:tc>
          <w:tcPr>
            <w:tcW w:w="1811" w:type="dxa"/>
            <w:vAlign w:val="bottom"/>
          </w:tcPr>
          <w:p w14:paraId="32360575" w14:textId="32720A63" w:rsidR="00DF60F8" w:rsidRPr="00B9577A" w:rsidRDefault="00DF60F8" w:rsidP="002E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577A">
              <w:rPr>
                <w:rFonts w:cs="Arial"/>
              </w:rPr>
              <w:t>109,327,412</w:t>
            </w:r>
          </w:p>
        </w:tc>
      </w:tr>
      <w:tr w:rsidR="00DF60F8" w:rsidRPr="00B9577A" w14:paraId="3D9E47C6" w14:textId="77777777" w:rsidTr="002E400F">
        <w:trPr>
          <w:trHeight w:val="64"/>
        </w:trPr>
        <w:tc>
          <w:tcPr>
            <w:tcW w:w="3762" w:type="dxa"/>
          </w:tcPr>
          <w:p w14:paraId="7F0FDC8E" w14:textId="626A27FA" w:rsidR="00DF60F8" w:rsidRPr="00B9577A" w:rsidRDefault="00DF60F8" w:rsidP="00DF6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360" w:lineRule="exact"/>
              <w:ind w:left="540" w:right="29" w:hanging="449"/>
              <w:rPr>
                <w:rFonts w:cs="Arial"/>
              </w:rPr>
            </w:pPr>
            <w:r w:rsidRPr="00B9577A">
              <w:rPr>
                <w:rFonts w:cs="Arial"/>
                <w:u w:val="single"/>
              </w:rPr>
              <w:t>Add</w:t>
            </w:r>
            <w:r w:rsidRPr="00B9577A">
              <w:rPr>
                <w:rFonts w:cs="Arial"/>
              </w:rPr>
              <w:tab/>
              <w:t>Accrued interest receivables and undue interest receivables</w:t>
            </w:r>
          </w:p>
        </w:tc>
        <w:tc>
          <w:tcPr>
            <w:tcW w:w="1806" w:type="dxa"/>
            <w:vAlign w:val="bottom"/>
          </w:tcPr>
          <w:p w14:paraId="1E8D21CF" w14:textId="40F4A7B1" w:rsidR="00DF60F8" w:rsidRPr="00B9577A" w:rsidRDefault="00DF60F8" w:rsidP="002E40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577A">
              <w:rPr>
                <w:rFonts w:cs="Arial"/>
              </w:rPr>
              <w:t>304,270</w:t>
            </w:r>
          </w:p>
        </w:tc>
        <w:tc>
          <w:tcPr>
            <w:tcW w:w="1806" w:type="dxa"/>
            <w:vAlign w:val="bottom"/>
          </w:tcPr>
          <w:p w14:paraId="2756BD2B" w14:textId="5C054B0F" w:rsidR="00DF60F8" w:rsidRPr="00B9577A" w:rsidRDefault="00DF60F8" w:rsidP="002E40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577A">
              <w:rPr>
                <w:rFonts w:cs="Arial"/>
              </w:rPr>
              <w:t>446,017</w:t>
            </w:r>
          </w:p>
        </w:tc>
        <w:tc>
          <w:tcPr>
            <w:tcW w:w="1811" w:type="dxa"/>
            <w:vAlign w:val="bottom"/>
          </w:tcPr>
          <w:p w14:paraId="45A3F296" w14:textId="521D6925" w:rsidR="00DF60F8" w:rsidRPr="00B9577A" w:rsidRDefault="00DF60F8" w:rsidP="002E40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577A">
              <w:rPr>
                <w:rFonts w:cs="Arial"/>
              </w:rPr>
              <w:t>750,287</w:t>
            </w:r>
          </w:p>
        </w:tc>
      </w:tr>
      <w:tr w:rsidR="00DF60F8" w:rsidRPr="00B9577A" w14:paraId="22064DAC" w14:textId="77777777" w:rsidTr="002E400F">
        <w:trPr>
          <w:trHeight w:val="179"/>
        </w:trPr>
        <w:tc>
          <w:tcPr>
            <w:tcW w:w="3762" w:type="dxa"/>
          </w:tcPr>
          <w:p w14:paraId="7C344441" w14:textId="1B21E6DB" w:rsidR="00DF60F8" w:rsidRPr="00B9577A" w:rsidRDefault="00DF60F8" w:rsidP="00DF6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1" w:right="29" w:hanging="180"/>
              <w:rPr>
                <w:rFonts w:cs="Arial"/>
              </w:rPr>
            </w:pPr>
            <w:r w:rsidRPr="00B9577A">
              <w:rPr>
                <w:rFonts w:cs="Arial"/>
              </w:rPr>
              <w:t>Total loans to customers and accrued interest receivables</w:t>
            </w:r>
          </w:p>
        </w:tc>
        <w:tc>
          <w:tcPr>
            <w:tcW w:w="1806" w:type="dxa"/>
            <w:vAlign w:val="bottom"/>
          </w:tcPr>
          <w:p w14:paraId="7C2B5CD5" w14:textId="04D21290" w:rsidR="00DF60F8" w:rsidRPr="00B9577A" w:rsidRDefault="00DF60F8" w:rsidP="002E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577A">
              <w:rPr>
                <w:rFonts w:cs="Arial"/>
              </w:rPr>
              <w:t xml:space="preserve">    73,876,072 </w:t>
            </w:r>
          </w:p>
        </w:tc>
        <w:tc>
          <w:tcPr>
            <w:tcW w:w="1806" w:type="dxa"/>
            <w:vAlign w:val="bottom"/>
          </w:tcPr>
          <w:p w14:paraId="269554E3" w14:textId="4D57A375" w:rsidR="00DF60F8" w:rsidRPr="00B9577A" w:rsidRDefault="00DF60F8" w:rsidP="002E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577A">
              <w:rPr>
                <w:rFonts w:cs="Arial"/>
              </w:rPr>
              <w:t xml:space="preserve">   36,201,627 </w:t>
            </w:r>
          </w:p>
        </w:tc>
        <w:tc>
          <w:tcPr>
            <w:tcW w:w="1811" w:type="dxa"/>
            <w:vAlign w:val="bottom"/>
          </w:tcPr>
          <w:p w14:paraId="49E64588" w14:textId="36269260" w:rsidR="00DF60F8" w:rsidRPr="00B9577A" w:rsidRDefault="00DF60F8" w:rsidP="002E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577A">
              <w:rPr>
                <w:rFonts w:cs="Arial"/>
              </w:rPr>
              <w:t>110,077,699</w:t>
            </w:r>
          </w:p>
        </w:tc>
      </w:tr>
      <w:tr w:rsidR="00DF60F8" w:rsidRPr="00B9577A" w14:paraId="2E97D4F0" w14:textId="77777777" w:rsidTr="002E400F">
        <w:trPr>
          <w:trHeight w:val="74"/>
        </w:trPr>
        <w:tc>
          <w:tcPr>
            <w:tcW w:w="3762" w:type="dxa"/>
          </w:tcPr>
          <w:p w14:paraId="66DE7C19" w14:textId="77777777" w:rsidR="00DF60F8" w:rsidRPr="00B9577A" w:rsidRDefault="00DF60F8" w:rsidP="00DF6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360" w:lineRule="exact"/>
              <w:ind w:left="540" w:right="29" w:hanging="449"/>
              <w:rPr>
                <w:rFonts w:cs="Arial"/>
              </w:rPr>
            </w:pPr>
            <w:r w:rsidRPr="00B9577A">
              <w:rPr>
                <w:rFonts w:cs="Arial"/>
                <w:u w:val="single"/>
              </w:rPr>
              <w:t>Less</w:t>
            </w:r>
            <w:r w:rsidRPr="00B9577A">
              <w:rPr>
                <w:rFonts w:cs="Arial"/>
              </w:rPr>
              <w:tab/>
              <w:t>Allowance for expected credit loss</w:t>
            </w:r>
          </w:p>
        </w:tc>
        <w:tc>
          <w:tcPr>
            <w:tcW w:w="1806" w:type="dxa"/>
            <w:vAlign w:val="bottom"/>
          </w:tcPr>
          <w:p w14:paraId="004BC944" w14:textId="0A1EC8F3" w:rsidR="00DF60F8" w:rsidRPr="00B9577A" w:rsidRDefault="00DF60F8" w:rsidP="002E40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577A">
              <w:rPr>
                <w:rFonts w:cs="Arial"/>
              </w:rPr>
              <w:t xml:space="preserve">     (4,130,500)</w:t>
            </w:r>
          </w:p>
        </w:tc>
        <w:tc>
          <w:tcPr>
            <w:tcW w:w="1806" w:type="dxa"/>
            <w:vAlign w:val="bottom"/>
          </w:tcPr>
          <w:p w14:paraId="7674E4AE" w14:textId="00CA42AC" w:rsidR="00DF60F8" w:rsidRPr="00B9577A" w:rsidRDefault="00DF60F8" w:rsidP="002E40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577A">
              <w:rPr>
                <w:rFonts w:cs="Arial"/>
              </w:rPr>
              <w:t xml:space="preserve">    (3,653,509)</w:t>
            </w:r>
          </w:p>
        </w:tc>
        <w:tc>
          <w:tcPr>
            <w:tcW w:w="1811" w:type="dxa"/>
            <w:vAlign w:val="bottom"/>
          </w:tcPr>
          <w:p w14:paraId="7D75E324" w14:textId="6A6C7322" w:rsidR="00DF60F8" w:rsidRPr="00B9577A" w:rsidRDefault="00DF60F8" w:rsidP="002E40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577A">
              <w:rPr>
                <w:rFonts w:cs="Arial"/>
              </w:rPr>
              <w:t>(7,784,009)</w:t>
            </w:r>
          </w:p>
        </w:tc>
      </w:tr>
      <w:tr w:rsidR="00DF60F8" w:rsidRPr="00B9577A" w14:paraId="5622FE59" w14:textId="77777777" w:rsidTr="002E400F">
        <w:trPr>
          <w:trHeight w:val="125"/>
        </w:trPr>
        <w:tc>
          <w:tcPr>
            <w:tcW w:w="3762" w:type="dxa"/>
            <w:vAlign w:val="bottom"/>
          </w:tcPr>
          <w:p w14:paraId="11D0D495" w14:textId="77777777" w:rsidR="00DF60F8" w:rsidRPr="00B9577A" w:rsidRDefault="00DF60F8" w:rsidP="00DF6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1" w:right="29" w:hanging="180"/>
              <w:rPr>
                <w:rFonts w:cs="Arial"/>
              </w:rPr>
            </w:pPr>
            <w:bookmarkStart w:id="14" w:name="_Hlk100056847"/>
            <w:r w:rsidRPr="00B9577A">
              <w:rPr>
                <w:rFonts w:cs="Arial"/>
              </w:rPr>
              <w:t>Total loans to customers and accrued  interest receivables, net</w:t>
            </w:r>
          </w:p>
        </w:tc>
        <w:tc>
          <w:tcPr>
            <w:tcW w:w="1806" w:type="dxa"/>
            <w:vAlign w:val="bottom"/>
          </w:tcPr>
          <w:p w14:paraId="1377FFFE" w14:textId="5A0FD350" w:rsidR="00DF60F8" w:rsidRPr="00B9577A" w:rsidRDefault="00DF60F8" w:rsidP="002E400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577A">
              <w:rPr>
                <w:rFonts w:cs="Arial"/>
              </w:rPr>
              <w:t xml:space="preserve">    69,745,572 </w:t>
            </w:r>
          </w:p>
        </w:tc>
        <w:tc>
          <w:tcPr>
            <w:tcW w:w="1806" w:type="dxa"/>
            <w:vAlign w:val="bottom"/>
          </w:tcPr>
          <w:p w14:paraId="7DA47F06" w14:textId="5D89D776" w:rsidR="00DF60F8" w:rsidRPr="00B9577A" w:rsidRDefault="00DF60F8" w:rsidP="002E400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577A">
              <w:rPr>
                <w:rFonts w:cs="Arial"/>
              </w:rPr>
              <w:t xml:space="preserve">   32,548,118 </w:t>
            </w:r>
          </w:p>
        </w:tc>
        <w:tc>
          <w:tcPr>
            <w:tcW w:w="1811" w:type="dxa"/>
            <w:vAlign w:val="bottom"/>
          </w:tcPr>
          <w:p w14:paraId="2AA9FB86" w14:textId="0C1BB5B1" w:rsidR="00DF60F8" w:rsidRPr="00B9577A" w:rsidRDefault="00DF60F8" w:rsidP="002E400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577A">
              <w:rPr>
                <w:rFonts w:cs="Arial"/>
              </w:rPr>
              <w:t>102,293,690</w:t>
            </w:r>
          </w:p>
        </w:tc>
      </w:tr>
      <w:bookmarkEnd w:id="14"/>
    </w:tbl>
    <w:p w14:paraId="5A837B58" w14:textId="77777777" w:rsidR="009D3FE9" w:rsidRPr="00B9577A" w:rsidRDefault="009D3FE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sidRPr="00B9577A">
        <w:rPr>
          <w:rFonts w:cs="Arial"/>
          <w:sz w:val="22"/>
          <w:szCs w:val="22"/>
        </w:rPr>
        <w:br w:type="page"/>
      </w:r>
    </w:p>
    <w:p w14:paraId="011FD283" w14:textId="7D3D1429" w:rsidR="009D3FE9" w:rsidRPr="00B9577A" w:rsidRDefault="009D3FE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380" w:lineRule="exact"/>
        <w:ind w:left="547" w:right="-43" w:hanging="547"/>
        <w:jc w:val="thaiDistribute"/>
        <w:rPr>
          <w:rFonts w:cs="Arial"/>
          <w:sz w:val="22"/>
          <w:szCs w:val="22"/>
        </w:rPr>
      </w:pPr>
      <w:r w:rsidRPr="00B9577A">
        <w:rPr>
          <w:rFonts w:cs="Arial"/>
          <w:sz w:val="22"/>
          <w:szCs w:val="22"/>
        </w:rPr>
        <w:lastRenderedPageBreak/>
        <w:t>4.2</w:t>
      </w:r>
      <w:r w:rsidRPr="00B9577A">
        <w:rPr>
          <w:rFonts w:cs="Arial"/>
          <w:sz w:val="22"/>
          <w:szCs w:val="22"/>
        </w:rPr>
        <w:tab/>
        <w:t xml:space="preserve">Lease receivables have a contractual period from approximately </w:t>
      </w:r>
      <w:r w:rsidR="00923B86" w:rsidRPr="00B9577A">
        <w:rPr>
          <w:rFonts w:cs="Arial"/>
          <w:sz w:val="22"/>
          <w:szCs w:val="22"/>
        </w:rPr>
        <w:t>48</w:t>
      </w:r>
      <w:r w:rsidRPr="00B9577A">
        <w:rPr>
          <w:rFonts w:cs="Arial"/>
          <w:sz w:val="22"/>
          <w:szCs w:val="22"/>
        </w:rPr>
        <w:t xml:space="preserve"> to </w:t>
      </w:r>
      <w:r w:rsidR="00DF563C" w:rsidRPr="00B9577A">
        <w:rPr>
          <w:rFonts w:cs="Arial"/>
          <w:sz w:val="22"/>
          <w:szCs w:val="22"/>
        </w:rPr>
        <w:t>84</w:t>
      </w:r>
      <w:r w:rsidRPr="00B9577A">
        <w:rPr>
          <w:rFonts w:cs="Arial"/>
          <w:sz w:val="22"/>
          <w:szCs w:val="22"/>
        </w:rPr>
        <w:t xml:space="preserve"> installments, with fixed interest calculated throughout the contract period which can be summarised as follow; </w:t>
      </w:r>
    </w:p>
    <w:tbl>
      <w:tblPr>
        <w:tblW w:w="9273" w:type="dxa"/>
        <w:tblInd w:w="450" w:type="dxa"/>
        <w:tblLayout w:type="fixed"/>
        <w:tblLook w:val="0000" w:firstRow="0" w:lastRow="0" w:firstColumn="0" w:lastColumn="0" w:noHBand="0" w:noVBand="0"/>
      </w:tblPr>
      <w:tblGrid>
        <w:gridCol w:w="2250"/>
        <w:gridCol w:w="1003"/>
        <w:gridCol w:w="1003"/>
        <w:gridCol w:w="1003"/>
        <w:gridCol w:w="1004"/>
        <w:gridCol w:w="1003"/>
        <w:gridCol w:w="1003"/>
        <w:gridCol w:w="1004"/>
      </w:tblGrid>
      <w:tr w:rsidR="009D3FE9" w:rsidRPr="00B9577A" w14:paraId="7E1F59ED" w14:textId="77777777" w:rsidTr="00606BAA">
        <w:trPr>
          <w:trHeight w:val="63"/>
        </w:trPr>
        <w:tc>
          <w:tcPr>
            <w:tcW w:w="2250" w:type="dxa"/>
          </w:tcPr>
          <w:p w14:paraId="3CDBADFA" w14:textId="77777777" w:rsidR="009D3FE9" w:rsidRPr="00B9577A" w:rsidRDefault="009D3FE9" w:rsidP="00CD7102">
            <w:pPr>
              <w:pStyle w:val="a5"/>
              <w:tabs>
                <w:tab w:val="clear" w:pos="360"/>
                <w:tab w:val="clear" w:pos="720"/>
                <w:tab w:val="clear" w:pos="1080"/>
                <w:tab w:val="left" w:pos="540"/>
              </w:tabs>
              <w:spacing w:line="360" w:lineRule="exact"/>
              <w:ind w:right="-106"/>
              <w:rPr>
                <w:rFonts w:ascii="Arial" w:hAnsi="Arial" w:cs="Arial"/>
                <w:sz w:val="16"/>
                <w:szCs w:val="16"/>
                <w:lang w:val="en-US"/>
              </w:rPr>
            </w:pPr>
          </w:p>
        </w:tc>
        <w:tc>
          <w:tcPr>
            <w:tcW w:w="7023" w:type="dxa"/>
            <w:gridSpan w:val="7"/>
            <w:vAlign w:val="center"/>
          </w:tcPr>
          <w:p w14:paraId="52AE271D" w14:textId="77777777" w:rsidR="009D3FE9" w:rsidRPr="00B9577A" w:rsidRDefault="009D3FE9" w:rsidP="00CD7102">
            <w:pPr>
              <w:tabs>
                <w:tab w:val="left" w:pos="360"/>
                <w:tab w:val="left" w:pos="1440"/>
                <w:tab w:val="left" w:pos="2160"/>
                <w:tab w:val="left" w:pos="4140"/>
                <w:tab w:val="left" w:pos="5740"/>
              </w:tabs>
              <w:spacing w:line="360" w:lineRule="exact"/>
              <w:ind w:left="907" w:right="-20" w:hanging="907"/>
              <w:jc w:val="right"/>
              <w:rPr>
                <w:rFonts w:eastAsia="Cordia New" w:cs="Arial"/>
                <w:sz w:val="16"/>
                <w:szCs w:val="16"/>
              </w:rPr>
            </w:pPr>
            <w:r w:rsidRPr="00B9577A">
              <w:rPr>
                <w:rFonts w:cs="Arial"/>
                <w:sz w:val="16"/>
                <w:szCs w:val="16"/>
                <w:lang w:val="en-GB"/>
              </w:rPr>
              <w:t>(Unit: Thousand Baht)</w:t>
            </w:r>
          </w:p>
        </w:tc>
      </w:tr>
      <w:tr w:rsidR="009D3FE9" w:rsidRPr="00B9577A" w14:paraId="2C26A526" w14:textId="77777777" w:rsidTr="00606BAA">
        <w:tc>
          <w:tcPr>
            <w:tcW w:w="2250" w:type="dxa"/>
          </w:tcPr>
          <w:p w14:paraId="13C9C380" w14:textId="77777777" w:rsidR="009D3FE9" w:rsidRPr="00B9577A" w:rsidRDefault="009D3FE9" w:rsidP="00CD7102">
            <w:pPr>
              <w:pStyle w:val="a5"/>
              <w:tabs>
                <w:tab w:val="clear" w:pos="360"/>
                <w:tab w:val="clear" w:pos="720"/>
                <w:tab w:val="clear" w:pos="1080"/>
                <w:tab w:val="left" w:pos="540"/>
              </w:tabs>
              <w:spacing w:line="360" w:lineRule="exact"/>
              <w:ind w:right="-106"/>
              <w:rPr>
                <w:rFonts w:ascii="Arial" w:hAnsi="Arial" w:cs="Arial"/>
                <w:sz w:val="16"/>
                <w:szCs w:val="16"/>
                <w:lang w:val="en-US"/>
              </w:rPr>
            </w:pPr>
          </w:p>
        </w:tc>
        <w:tc>
          <w:tcPr>
            <w:tcW w:w="7023" w:type="dxa"/>
            <w:gridSpan w:val="7"/>
            <w:vAlign w:val="center"/>
          </w:tcPr>
          <w:p w14:paraId="3E5DB647" w14:textId="77777777" w:rsidR="009D3FE9" w:rsidRPr="00B9577A" w:rsidRDefault="009D3FE9"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B9577A">
              <w:rPr>
                <w:rFonts w:ascii="Arial" w:hAnsi="Arial" w:cs="Arial"/>
                <w:sz w:val="16"/>
                <w:szCs w:val="16"/>
                <w:lang w:bidi="th-TH"/>
              </w:rPr>
              <w:t>Consolidated financial statements</w:t>
            </w:r>
          </w:p>
        </w:tc>
      </w:tr>
      <w:tr w:rsidR="009D3FE9" w:rsidRPr="00B9577A" w14:paraId="5DE69F84" w14:textId="77777777" w:rsidTr="00606BAA">
        <w:tc>
          <w:tcPr>
            <w:tcW w:w="2250" w:type="dxa"/>
          </w:tcPr>
          <w:p w14:paraId="619A7719" w14:textId="77777777" w:rsidR="009D3FE9" w:rsidRPr="00B9577A" w:rsidRDefault="009D3FE9" w:rsidP="00CD7102">
            <w:pPr>
              <w:pStyle w:val="a5"/>
              <w:tabs>
                <w:tab w:val="clear" w:pos="360"/>
                <w:tab w:val="clear" w:pos="720"/>
                <w:tab w:val="clear" w:pos="1080"/>
                <w:tab w:val="left" w:pos="540"/>
              </w:tabs>
              <w:spacing w:line="360" w:lineRule="exact"/>
              <w:ind w:right="-106"/>
              <w:rPr>
                <w:rFonts w:ascii="Arial" w:hAnsi="Arial" w:cs="Arial"/>
                <w:sz w:val="16"/>
                <w:szCs w:val="16"/>
                <w:lang w:val="en-US"/>
              </w:rPr>
            </w:pPr>
          </w:p>
        </w:tc>
        <w:tc>
          <w:tcPr>
            <w:tcW w:w="7023" w:type="dxa"/>
            <w:gridSpan w:val="7"/>
            <w:vAlign w:val="center"/>
          </w:tcPr>
          <w:p w14:paraId="7DD7E12E" w14:textId="24E3EA74" w:rsidR="009D3FE9" w:rsidRPr="00B9577A" w:rsidRDefault="00EC18B7"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lang w:val="en-US" w:bidi="th-TH"/>
              </w:rPr>
            </w:pPr>
            <w:r w:rsidRPr="00B9577A">
              <w:rPr>
                <w:rFonts w:ascii="Arial" w:hAnsi="Arial" w:cs="Arial"/>
                <w:sz w:val="16"/>
                <w:szCs w:val="16"/>
                <w:lang w:bidi="th-TH"/>
              </w:rPr>
              <w:t>30 June</w:t>
            </w:r>
            <w:r w:rsidR="003E066A" w:rsidRPr="00B9577A">
              <w:rPr>
                <w:rFonts w:ascii="Arial" w:hAnsi="Arial" w:cs="Arial"/>
                <w:sz w:val="16"/>
                <w:szCs w:val="16"/>
                <w:lang w:bidi="th-TH"/>
              </w:rPr>
              <w:t xml:space="preserve"> 2026</w:t>
            </w:r>
          </w:p>
        </w:tc>
      </w:tr>
      <w:tr w:rsidR="009D3FE9" w:rsidRPr="00B9577A" w14:paraId="256EE5B4" w14:textId="77777777" w:rsidTr="002E400F">
        <w:tc>
          <w:tcPr>
            <w:tcW w:w="2250" w:type="dxa"/>
          </w:tcPr>
          <w:p w14:paraId="738263E4" w14:textId="77777777" w:rsidR="009D3FE9" w:rsidRPr="00B9577A" w:rsidRDefault="009D3FE9" w:rsidP="00CD7102">
            <w:pPr>
              <w:pStyle w:val="a5"/>
              <w:tabs>
                <w:tab w:val="clear" w:pos="360"/>
                <w:tab w:val="clear" w:pos="720"/>
                <w:tab w:val="clear" w:pos="1080"/>
                <w:tab w:val="left" w:pos="540"/>
              </w:tabs>
              <w:spacing w:line="360" w:lineRule="exact"/>
              <w:ind w:right="-106"/>
              <w:rPr>
                <w:rFonts w:ascii="Arial" w:hAnsi="Arial" w:cs="Arial"/>
                <w:sz w:val="16"/>
                <w:szCs w:val="16"/>
                <w:lang w:val="en-US"/>
              </w:rPr>
            </w:pPr>
          </w:p>
        </w:tc>
        <w:tc>
          <w:tcPr>
            <w:tcW w:w="1003" w:type="dxa"/>
            <w:vAlign w:val="bottom"/>
          </w:tcPr>
          <w:p w14:paraId="6C3F12F8" w14:textId="77777777" w:rsidR="009D3FE9" w:rsidRPr="00B9577A" w:rsidRDefault="009D3FE9" w:rsidP="00CD7102">
            <w:pPr>
              <w:pStyle w:val="acctfourfigures"/>
              <w:tabs>
                <w:tab w:val="clear" w:pos="765"/>
              </w:tabs>
              <w:spacing w:line="360" w:lineRule="exact"/>
              <w:ind w:left="-115" w:right="-115"/>
              <w:jc w:val="center"/>
              <w:rPr>
                <w:rFonts w:ascii="Arial" w:hAnsi="Arial" w:cs="Arial"/>
                <w:sz w:val="16"/>
                <w:szCs w:val="16"/>
                <w:lang w:bidi="th-TH"/>
              </w:rPr>
            </w:pPr>
            <w:r w:rsidRPr="00B9577A">
              <w:rPr>
                <w:rFonts w:ascii="Arial" w:hAnsi="Arial" w:cs="Arial"/>
                <w:sz w:val="16"/>
                <w:szCs w:val="16"/>
                <w:lang w:bidi="th-TH"/>
              </w:rPr>
              <w:t xml:space="preserve">Portion </w:t>
            </w:r>
          </w:p>
          <w:p w14:paraId="4AC798B9" w14:textId="77777777" w:rsidR="009D3FE9" w:rsidRPr="00B9577A" w:rsidRDefault="009D3FE9" w:rsidP="00CD7102">
            <w:pPr>
              <w:pStyle w:val="acctfourfigures"/>
              <w:tabs>
                <w:tab w:val="clear" w:pos="765"/>
              </w:tabs>
              <w:spacing w:line="360" w:lineRule="exact"/>
              <w:ind w:left="-110" w:right="-110"/>
              <w:jc w:val="center"/>
              <w:rPr>
                <w:rFonts w:ascii="Arial" w:hAnsi="Arial" w:cs="Arial"/>
                <w:sz w:val="16"/>
                <w:szCs w:val="16"/>
                <w:lang w:bidi="th-TH"/>
              </w:rPr>
            </w:pPr>
            <w:r w:rsidRPr="00B9577A">
              <w:rPr>
                <w:rFonts w:ascii="Arial" w:hAnsi="Arial" w:cs="Arial"/>
                <w:sz w:val="16"/>
                <w:szCs w:val="16"/>
                <w:lang w:bidi="th-TH"/>
              </w:rPr>
              <w:t xml:space="preserve">due within </w:t>
            </w:r>
          </w:p>
          <w:p w14:paraId="663AC8F2" w14:textId="77777777" w:rsidR="009D3FE9" w:rsidRPr="00B9577A" w:rsidRDefault="009D3FE9"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B9577A">
              <w:rPr>
                <w:rFonts w:ascii="Arial" w:hAnsi="Arial" w:cs="Arial"/>
                <w:sz w:val="16"/>
                <w:szCs w:val="16"/>
                <w:lang w:bidi="th-TH"/>
              </w:rPr>
              <w:t xml:space="preserve">one year </w:t>
            </w:r>
            <w:r w:rsidRPr="00B9577A">
              <w:rPr>
                <w:rFonts w:ascii="Arial" w:hAnsi="Arial" w:cs="Arial"/>
                <w:sz w:val="16"/>
                <w:szCs w:val="16"/>
                <w:vertAlign w:val="superscript"/>
                <w:lang w:bidi="th-TH"/>
              </w:rPr>
              <w:t>(2)</w:t>
            </w:r>
          </w:p>
        </w:tc>
        <w:tc>
          <w:tcPr>
            <w:tcW w:w="1003" w:type="dxa"/>
            <w:vAlign w:val="bottom"/>
          </w:tcPr>
          <w:p w14:paraId="783BE0A6" w14:textId="77777777" w:rsidR="009D3FE9" w:rsidRPr="00B9577A" w:rsidRDefault="009D3FE9" w:rsidP="00CD7102">
            <w:pPr>
              <w:pStyle w:val="acctfourfigures"/>
              <w:tabs>
                <w:tab w:val="clear" w:pos="765"/>
              </w:tabs>
              <w:spacing w:line="360" w:lineRule="exact"/>
              <w:ind w:left="-110" w:right="-110"/>
              <w:jc w:val="center"/>
              <w:rPr>
                <w:rFonts w:ascii="Arial" w:hAnsi="Arial" w:cs="Arial"/>
                <w:sz w:val="16"/>
                <w:szCs w:val="16"/>
                <w:lang w:val="en-US" w:bidi="th-TH"/>
              </w:rPr>
            </w:pPr>
            <w:r w:rsidRPr="00B9577A">
              <w:rPr>
                <w:rFonts w:ascii="Arial" w:hAnsi="Arial" w:cs="Arial"/>
                <w:sz w:val="16"/>
                <w:szCs w:val="16"/>
                <w:lang w:val="en-US" w:bidi="th-TH"/>
              </w:rPr>
              <w:t>Portion</w:t>
            </w:r>
          </w:p>
          <w:p w14:paraId="2C26405C" w14:textId="77777777" w:rsidR="009D3FE9" w:rsidRPr="00B9577A" w:rsidRDefault="009D3FE9" w:rsidP="00CD7102">
            <w:pPr>
              <w:pStyle w:val="acctfourfigures"/>
              <w:tabs>
                <w:tab w:val="clear" w:pos="765"/>
              </w:tabs>
              <w:spacing w:line="360" w:lineRule="exact"/>
              <w:ind w:left="-110" w:right="-110"/>
              <w:jc w:val="center"/>
              <w:rPr>
                <w:rFonts w:ascii="Arial" w:hAnsi="Arial" w:cs="Arial"/>
                <w:sz w:val="16"/>
                <w:szCs w:val="16"/>
                <w:lang w:val="en-US" w:bidi="th-TH"/>
              </w:rPr>
            </w:pPr>
            <w:r w:rsidRPr="00B9577A">
              <w:rPr>
                <w:rFonts w:ascii="Arial" w:hAnsi="Arial" w:cs="Arial"/>
                <w:sz w:val="16"/>
                <w:szCs w:val="16"/>
                <w:lang w:val="en-US" w:bidi="th-TH"/>
              </w:rPr>
              <w:t xml:space="preserve">due over </w:t>
            </w:r>
          </w:p>
          <w:p w14:paraId="527FCD3B" w14:textId="77777777" w:rsidR="009D3FE9" w:rsidRPr="00B9577A" w:rsidRDefault="009D3FE9" w:rsidP="00CD7102">
            <w:pPr>
              <w:pStyle w:val="acctfourfigures"/>
              <w:tabs>
                <w:tab w:val="clear" w:pos="765"/>
              </w:tabs>
              <w:spacing w:line="360" w:lineRule="exact"/>
              <w:ind w:left="-110" w:right="-110"/>
              <w:jc w:val="center"/>
              <w:rPr>
                <w:rFonts w:ascii="Arial" w:hAnsi="Arial" w:cs="Arial"/>
                <w:sz w:val="16"/>
                <w:szCs w:val="16"/>
                <w:lang w:val="en-US" w:bidi="th-TH"/>
              </w:rPr>
            </w:pPr>
            <w:r w:rsidRPr="00B9577A">
              <w:rPr>
                <w:rFonts w:ascii="Arial" w:hAnsi="Arial" w:cs="Arial"/>
                <w:sz w:val="16"/>
                <w:szCs w:val="16"/>
                <w:lang w:val="en-US" w:bidi="th-TH"/>
              </w:rPr>
              <w:t xml:space="preserve">one year </w:t>
            </w:r>
          </w:p>
          <w:p w14:paraId="0BF13909" w14:textId="77777777" w:rsidR="009D3FE9" w:rsidRPr="00B9577A" w:rsidRDefault="009D3FE9"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B9577A">
              <w:rPr>
                <w:rFonts w:ascii="Arial" w:hAnsi="Arial" w:cs="Arial"/>
                <w:sz w:val="16"/>
                <w:szCs w:val="16"/>
                <w:lang w:val="en-US" w:bidi="th-TH"/>
              </w:rPr>
              <w:t>but within two years</w:t>
            </w:r>
          </w:p>
        </w:tc>
        <w:tc>
          <w:tcPr>
            <w:tcW w:w="1003" w:type="dxa"/>
            <w:vAlign w:val="bottom"/>
          </w:tcPr>
          <w:p w14:paraId="4025D7A0" w14:textId="77777777" w:rsidR="009D3FE9" w:rsidRPr="00B9577A" w:rsidRDefault="009D3FE9" w:rsidP="00CD7102">
            <w:pPr>
              <w:pStyle w:val="acctfourfigures"/>
              <w:tabs>
                <w:tab w:val="clear" w:pos="765"/>
              </w:tabs>
              <w:spacing w:line="360" w:lineRule="exact"/>
              <w:ind w:left="-110" w:right="-110"/>
              <w:jc w:val="center"/>
              <w:rPr>
                <w:rFonts w:ascii="Arial" w:hAnsi="Arial" w:cs="Arial"/>
                <w:sz w:val="16"/>
                <w:szCs w:val="16"/>
                <w:lang w:bidi="th-TH"/>
              </w:rPr>
            </w:pPr>
            <w:r w:rsidRPr="00B9577A">
              <w:rPr>
                <w:rFonts w:ascii="Arial" w:hAnsi="Arial" w:cs="Arial"/>
                <w:sz w:val="16"/>
                <w:szCs w:val="16"/>
                <w:lang w:bidi="th-TH"/>
              </w:rPr>
              <w:t xml:space="preserve">Portion </w:t>
            </w:r>
          </w:p>
          <w:p w14:paraId="06CDE84D" w14:textId="77777777" w:rsidR="009D3FE9" w:rsidRPr="00B9577A" w:rsidRDefault="009D3FE9" w:rsidP="00CD7102">
            <w:pPr>
              <w:pStyle w:val="acctfourfigures"/>
              <w:tabs>
                <w:tab w:val="clear" w:pos="765"/>
              </w:tabs>
              <w:spacing w:line="360" w:lineRule="exact"/>
              <w:ind w:left="-110" w:right="-110"/>
              <w:jc w:val="center"/>
              <w:rPr>
                <w:rFonts w:ascii="Arial" w:hAnsi="Arial" w:cs="Arial"/>
                <w:sz w:val="16"/>
                <w:szCs w:val="16"/>
                <w:lang w:bidi="th-TH"/>
              </w:rPr>
            </w:pPr>
            <w:r w:rsidRPr="00B9577A">
              <w:rPr>
                <w:rFonts w:ascii="Arial" w:hAnsi="Arial" w:cs="Arial"/>
                <w:sz w:val="16"/>
                <w:szCs w:val="16"/>
                <w:lang w:bidi="th-TH"/>
              </w:rPr>
              <w:t xml:space="preserve">due over </w:t>
            </w:r>
          </w:p>
          <w:p w14:paraId="245576EA" w14:textId="77777777" w:rsidR="009D3FE9" w:rsidRPr="00B9577A" w:rsidRDefault="009D3FE9" w:rsidP="00CD7102">
            <w:pPr>
              <w:pStyle w:val="acctfourfigures"/>
              <w:tabs>
                <w:tab w:val="clear" w:pos="765"/>
              </w:tabs>
              <w:spacing w:line="360" w:lineRule="exact"/>
              <w:ind w:left="-110" w:right="-110"/>
              <w:jc w:val="center"/>
              <w:rPr>
                <w:rFonts w:ascii="Arial" w:hAnsi="Arial" w:cs="Arial"/>
                <w:sz w:val="16"/>
                <w:szCs w:val="16"/>
                <w:lang w:bidi="th-TH"/>
              </w:rPr>
            </w:pPr>
            <w:r w:rsidRPr="00B9577A">
              <w:rPr>
                <w:rFonts w:ascii="Arial" w:hAnsi="Arial" w:cs="Arial"/>
                <w:sz w:val="16"/>
                <w:szCs w:val="16"/>
                <w:lang w:bidi="th-TH"/>
              </w:rPr>
              <w:t xml:space="preserve">two years </w:t>
            </w:r>
          </w:p>
          <w:p w14:paraId="7DBFB789" w14:textId="77777777" w:rsidR="009D3FE9" w:rsidRPr="00B9577A" w:rsidRDefault="009D3FE9"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B9577A">
              <w:rPr>
                <w:rFonts w:ascii="Arial" w:hAnsi="Arial" w:cs="Arial"/>
                <w:sz w:val="16"/>
                <w:szCs w:val="16"/>
                <w:lang w:bidi="th-TH"/>
              </w:rPr>
              <w:t>but within three years</w:t>
            </w:r>
          </w:p>
        </w:tc>
        <w:tc>
          <w:tcPr>
            <w:tcW w:w="1004" w:type="dxa"/>
            <w:vAlign w:val="bottom"/>
          </w:tcPr>
          <w:p w14:paraId="3EF0FC61" w14:textId="77777777" w:rsidR="009D3FE9" w:rsidRPr="00B9577A" w:rsidRDefault="009D3FE9" w:rsidP="00CD7102">
            <w:pPr>
              <w:pStyle w:val="acctfourfigures"/>
              <w:tabs>
                <w:tab w:val="clear" w:pos="765"/>
              </w:tabs>
              <w:spacing w:line="360" w:lineRule="exact"/>
              <w:ind w:left="-110" w:right="-110"/>
              <w:jc w:val="center"/>
              <w:rPr>
                <w:rFonts w:ascii="Arial" w:hAnsi="Arial" w:cs="Arial"/>
                <w:sz w:val="16"/>
                <w:szCs w:val="16"/>
                <w:lang w:bidi="th-TH"/>
              </w:rPr>
            </w:pPr>
            <w:r w:rsidRPr="00B9577A">
              <w:rPr>
                <w:rFonts w:ascii="Arial" w:hAnsi="Arial" w:cs="Arial"/>
                <w:sz w:val="16"/>
                <w:szCs w:val="16"/>
                <w:lang w:bidi="th-TH"/>
              </w:rPr>
              <w:t xml:space="preserve">Portion </w:t>
            </w:r>
          </w:p>
          <w:p w14:paraId="3E0EE796" w14:textId="77777777" w:rsidR="009D3FE9" w:rsidRPr="00B9577A" w:rsidRDefault="009D3FE9"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B9577A">
              <w:rPr>
                <w:rFonts w:ascii="Arial" w:hAnsi="Arial" w:cs="Arial"/>
                <w:sz w:val="16"/>
                <w:szCs w:val="16"/>
                <w:lang w:bidi="th-TH"/>
              </w:rPr>
              <w:t>due over three years but within four years</w:t>
            </w:r>
          </w:p>
        </w:tc>
        <w:tc>
          <w:tcPr>
            <w:tcW w:w="1003" w:type="dxa"/>
            <w:vAlign w:val="bottom"/>
          </w:tcPr>
          <w:p w14:paraId="5CD730DE" w14:textId="77777777" w:rsidR="009D3FE9" w:rsidRPr="00B9577A" w:rsidRDefault="009D3FE9" w:rsidP="00CD7102">
            <w:pPr>
              <w:pStyle w:val="acctfourfigures"/>
              <w:tabs>
                <w:tab w:val="clear" w:pos="765"/>
              </w:tabs>
              <w:spacing w:line="360" w:lineRule="exact"/>
              <w:ind w:left="-17" w:right="-108"/>
              <w:jc w:val="center"/>
              <w:rPr>
                <w:rFonts w:ascii="Arial" w:hAnsi="Arial" w:cs="Arial"/>
                <w:sz w:val="16"/>
                <w:szCs w:val="16"/>
                <w:lang w:bidi="th-TH"/>
              </w:rPr>
            </w:pPr>
            <w:r w:rsidRPr="00B9577A">
              <w:rPr>
                <w:rFonts w:ascii="Arial" w:hAnsi="Arial" w:cs="Arial"/>
                <w:sz w:val="16"/>
                <w:szCs w:val="16"/>
                <w:lang w:bidi="th-TH"/>
              </w:rPr>
              <w:t>Portion</w:t>
            </w:r>
          </w:p>
          <w:p w14:paraId="467AAA83" w14:textId="77777777" w:rsidR="009D3FE9" w:rsidRPr="00B9577A" w:rsidRDefault="009D3FE9" w:rsidP="00CD7102">
            <w:pPr>
              <w:pStyle w:val="acctfourfigures"/>
              <w:tabs>
                <w:tab w:val="clear" w:pos="765"/>
              </w:tabs>
              <w:spacing w:line="360" w:lineRule="exact"/>
              <w:ind w:left="-17" w:right="-108"/>
              <w:jc w:val="center"/>
              <w:rPr>
                <w:rFonts w:ascii="Arial" w:hAnsi="Arial" w:cs="Arial"/>
                <w:sz w:val="16"/>
                <w:szCs w:val="16"/>
                <w:lang w:bidi="th-TH"/>
              </w:rPr>
            </w:pPr>
            <w:r w:rsidRPr="00B9577A">
              <w:rPr>
                <w:rFonts w:ascii="Arial" w:hAnsi="Arial" w:cs="Arial"/>
                <w:sz w:val="16"/>
                <w:szCs w:val="16"/>
                <w:lang w:bidi="th-TH"/>
              </w:rPr>
              <w:t xml:space="preserve">due over </w:t>
            </w:r>
          </w:p>
          <w:p w14:paraId="6AEC32B6" w14:textId="77777777" w:rsidR="009D3FE9" w:rsidRPr="00B9577A" w:rsidRDefault="009D3FE9" w:rsidP="00CD7102">
            <w:pPr>
              <w:pStyle w:val="acctfourfigures"/>
              <w:tabs>
                <w:tab w:val="clear" w:pos="765"/>
              </w:tabs>
              <w:spacing w:line="360" w:lineRule="exact"/>
              <w:ind w:left="-17" w:right="-108"/>
              <w:jc w:val="center"/>
              <w:rPr>
                <w:rFonts w:ascii="Arial" w:hAnsi="Arial" w:cs="Arial"/>
                <w:sz w:val="16"/>
                <w:szCs w:val="16"/>
                <w:lang w:val="en-US" w:bidi="th-TH"/>
              </w:rPr>
            </w:pPr>
            <w:r w:rsidRPr="00B9577A">
              <w:rPr>
                <w:rFonts w:ascii="Arial" w:hAnsi="Arial" w:cs="Arial"/>
                <w:sz w:val="16"/>
                <w:szCs w:val="16"/>
                <w:lang w:bidi="th-TH"/>
              </w:rPr>
              <w:t>four years</w:t>
            </w:r>
            <w:r w:rsidRPr="00B9577A">
              <w:rPr>
                <w:rFonts w:ascii="Arial" w:hAnsi="Arial" w:cs="Arial"/>
                <w:sz w:val="16"/>
                <w:szCs w:val="16"/>
                <w:cs/>
                <w:lang w:bidi="th-TH"/>
              </w:rPr>
              <w:t xml:space="preserve"> </w:t>
            </w:r>
            <w:r w:rsidRPr="00B9577A">
              <w:rPr>
                <w:rFonts w:ascii="Arial" w:hAnsi="Arial" w:cs="Arial"/>
                <w:sz w:val="16"/>
                <w:szCs w:val="16"/>
                <w:lang w:bidi="th-TH"/>
              </w:rPr>
              <w:br/>
            </w:r>
            <w:r w:rsidRPr="00B9577A">
              <w:rPr>
                <w:rFonts w:ascii="Arial" w:hAnsi="Arial" w:cs="Arial"/>
                <w:sz w:val="16"/>
                <w:szCs w:val="16"/>
                <w:lang w:val="en-US" w:bidi="th-TH"/>
              </w:rPr>
              <w:t xml:space="preserve">but within </w:t>
            </w:r>
          </w:p>
          <w:p w14:paraId="02626921" w14:textId="77777777" w:rsidR="009D3FE9" w:rsidRPr="00B9577A" w:rsidRDefault="009D3FE9"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cs/>
                <w:lang w:bidi="th-TH"/>
              </w:rPr>
            </w:pPr>
            <w:r w:rsidRPr="00B9577A">
              <w:rPr>
                <w:rFonts w:ascii="Arial" w:hAnsi="Arial" w:cs="Arial"/>
                <w:sz w:val="16"/>
                <w:szCs w:val="16"/>
                <w:lang w:val="en-US" w:bidi="th-TH"/>
              </w:rPr>
              <w:t>five years</w:t>
            </w:r>
          </w:p>
        </w:tc>
        <w:tc>
          <w:tcPr>
            <w:tcW w:w="1003" w:type="dxa"/>
            <w:vAlign w:val="bottom"/>
          </w:tcPr>
          <w:p w14:paraId="1467D7F4" w14:textId="77777777" w:rsidR="009D3FE9" w:rsidRPr="00B9577A" w:rsidRDefault="009D3FE9" w:rsidP="00CD7102">
            <w:pPr>
              <w:pStyle w:val="acctfourfigures"/>
              <w:tabs>
                <w:tab w:val="clear" w:pos="765"/>
              </w:tabs>
              <w:spacing w:line="360" w:lineRule="exact"/>
              <w:ind w:left="-110" w:right="-110"/>
              <w:jc w:val="center"/>
              <w:rPr>
                <w:rFonts w:ascii="Arial" w:hAnsi="Arial" w:cs="Arial"/>
                <w:sz w:val="16"/>
                <w:szCs w:val="16"/>
                <w:lang w:bidi="th-TH"/>
              </w:rPr>
            </w:pPr>
            <w:r w:rsidRPr="00B9577A">
              <w:rPr>
                <w:rFonts w:ascii="Arial" w:hAnsi="Arial" w:cs="Arial"/>
                <w:sz w:val="16"/>
                <w:szCs w:val="16"/>
                <w:lang w:bidi="th-TH"/>
              </w:rPr>
              <w:t xml:space="preserve">Portion </w:t>
            </w:r>
          </w:p>
          <w:p w14:paraId="6ED471A0" w14:textId="77777777" w:rsidR="009D3FE9" w:rsidRPr="00B9577A" w:rsidRDefault="009D3FE9" w:rsidP="00CD7102">
            <w:pPr>
              <w:pStyle w:val="acctfourfigures"/>
              <w:tabs>
                <w:tab w:val="clear" w:pos="765"/>
              </w:tabs>
              <w:spacing w:line="360" w:lineRule="exact"/>
              <w:ind w:left="-110" w:right="-110"/>
              <w:jc w:val="center"/>
              <w:rPr>
                <w:rFonts w:ascii="Arial" w:hAnsi="Arial" w:cs="Arial"/>
                <w:sz w:val="16"/>
                <w:szCs w:val="16"/>
                <w:lang w:bidi="th-TH"/>
              </w:rPr>
            </w:pPr>
            <w:r w:rsidRPr="00B9577A">
              <w:rPr>
                <w:rFonts w:ascii="Arial" w:hAnsi="Arial" w:cs="Arial"/>
                <w:sz w:val="16"/>
                <w:szCs w:val="16"/>
                <w:lang w:bidi="th-TH"/>
              </w:rPr>
              <w:t xml:space="preserve">due over </w:t>
            </w:r>
          </w:p>
          <w:p w14:paraId="6717EAA1" w14:textId="77777777" w:rsidR="009D3FE9" w:rsidRPr="00B9577A" w:rsidRDefault="009D3FE9"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cs/>
                <w:lang w:bidi="th-TH"/>
              </w:rPr>
            </w:pPr>
            <w:r w:rsidRPr="00B9577A">
              <w:rPr>
                <w:rFonts w:ascii="Arial" w:hAnsi="Arial" w:cs="Arial"/>
                <w:sz w:val="16"/>
                <w:szCs w:val="16"/>
                <w:lang w:bidi="th-TH"/>
              </w:rPr>
              <w:t>five years</w:t>
            </w:r>
          </w:p>
        </w:tc>
        <w:tc>
          <w:tcPr>
            <w:tcW w:w="1004" w:type="dxa"/>
            <w:vAlign w:val="bottom"/>
          </w:tcPr>
          <w:p w14:paraId="1B9104B9" w14:textId="77777777" w:rsidR="009D3FE9" w:rsidRPr="00B9577A" w:rsidRDefault="009D3FE9"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B9577A">
              <w:rPr>
                <w:rFonts w:ascii="Arial" w:hAnsi="Arial" w:cs="Arial"/>
                <w:sz w:val="16"/>
                <w:szCs w:val="16"/>
                <w:lang w:bidi="th-TH"/>
              </w:rPr>
              <w:t>Total</w:t>
            </w:r>
          </w:p>
        </w:tc>
      </w:tr>
      <w:tr w:rsidR="00685601" w:rsidRPr="00B9577A" w14:paraId="1DFC9041" w14:textId="77777777" w:rsidTr="002E400F">
        <w:trPr>
          <w:trHeight w:val="76"/>
        </w:trPr>
        <w:tc>
          <w:tcPr>
            <w:tcW w:w="2250" w:type="dxa"/>
          </w:tcPr>
          <w:p w14:paraId="2A6F0295" w14:textId="77777777" w:rsidR="00685601" w:rsidRPr="00B9577A" w:rsidRDefault="00685601" w:rsidP="00685601">
            <w:pPr>
              <w:spacing w:line="360" w:lineRule="exact"/>
              <w:ind w:left="-18" w:right="-106"/>
              <w:jc w:val="both"/>
              <w:rPr>
                <w:rFonts w:cs="Arial"/>
                <w:b/>
                <w:bCs/>
                <w:sz w:val="16"/>
                <w:szCs w:val="16"/>
              </w:rPr>
            </w:pPr>
            <w:r w:rsidRPr="00B9577A">
              <w:rPr>
                <w:rFonts w:eastAsia="Arial Unicode MS" w:cs="Arial"/>
                <w:sz w:val="16"/>
                <w:szCs w:val="20"/>
              </w:rPr>
              <w:t>Lease</w:t>
            </w:r>
            <w:r w:rsidRPr="00B9577A">
              <w:rPr>
                <w:rFonts w:eastAsia="Arial Unicode MS" w:cs="Arial"/>
                <w:sz w:val="16"/>
                <w:szCs w:val="16"/>
              </w:rPr>
              <w:t xml:space="preserve"> receivables</w:t>
            </w:r>
          </w:p>
        </w:tc>
        <w:tc>
          <w:tcPr>
            <w:tcW w:w="1003" w:type="dxa"/>
            <w:tcBorders>
              <w:top w:val="nil"/>
              <w:left w:val="nil"/>
              <w:bottom w:val="nil"/>
              <w:right w:val="nil"/>
            </w:tcBorders>
            <w:vAlign w:val="bottom"/>
          </w:tcPr>
          <w:p w14:paraId="7FC2DFF2" w14:textId="1C5655F3" w:rsidR="00685601" w:rsidRPr="00B9577A" w:rsidRDefault="00685601" w:rsidP="002E400F">
            <w:pPr>
              <w:pStyle w:val="acctfourfigures"/>
              <w:tabs>
                <w:tab w:val="clear" w:pos="765"/>
                <w:tab w:val="decimal" w:pos="703"/>
              </w:tabs>
              <w:spacing w:line="360" w:lineRule="exact"/>
              <w:ind w:right="-101"/>
              <w:jc w:val="both"/>
              <w:rPr>
                <w:rFonts w:ascii="Arial" w:hAnsi="Arial" w:cs="Arial"/>
                <w:sz w:val="16"/>
                <w:szCs w:val="16"/>
              </w:rPr>
            </w:pPr>
            <w:r w:rsidRPr="00B9577A">
              <w:rPr>
                <w:rFonts w:ascii="Arial" w:hAnsi="Arial" w:cs="Arial"/>
                <w:sz w:val="16"/>
                <w:szCs w:val="16"/>
              </w:rPr>
              <w:t xml:space="preserve"> 873,029 </w:t>
            </w:r>
          </w:p>
        </w:tc>
        <w:tc>
          <w:tcPr>
            <w:tcW w:w="1003" w:type="dxa"/>
            <w:tcBorders>
              <w:top w:val="nil"/>
              <w:left w:val="nil"/>
              <w:bottom w:val="nil"/>
              <w:right w:val="nil"/>
            </w:tcBorders>
            <w:vAlign w:val="bottom"/>
          </w:tcPr>
          <w:p w14:paraId="7216549A" w14:textId="59EE0990" w:rsidR="00685601" w:rsidRPr="00B9577A" w:rsidRDefault="00685601" w:rsidP="002E400F">
            <w:pPr>
              <w:pStyle w:val="acctfourfigures"/>
              <w:tabs>
                <w:tab w:val="clear" w:pos="765"/>
                <w:tab w:val="decimal" w:pos="703"/>
              </w:tabs>
              <w:spacing w:line="360" w:lineRule="exact"/>
              <w:ind w:right="-101"/>
              <w:jc w:val="both"/>
              <w:rPr>
                <w:rFonts w:ascii="Arial" w:hAnsi="Arial" w:cs="Arial"/>
                <w:sz w:val="16"/>
                <w:szCs w:val="16"/>
                <w:cs/>
              </w:rPr>
            </w:pPr>
            <w:r w:rsidRPr="00B9577A">
              <w:rPr>
                <w:rFonts w:ascii="Arial" w:hAnsi="Arial" w:cs="Arial"/>
                <w:sz w:val="16"/>
                <w:szCs w:val="16"/>
              </w:rPr>
              <w:t xml:space="preserve"> 268,654 </w:t>
            </w:r>
          </w:p>
        </w:tc>
        <w:tc>
          <w:tcPr>
            <w:tcW w:w="1003" w:type="dxa"/>
            <w:tcBorders>
              <w:top w:val="nil"/>
              <w:left w:val="nil"/>
              <w:bottom w:val="nil"/>
              <w:right w:val="nil"/>
            </w:tcBorders>
            <w:vAlign w:val="bottom"/>
          </w:tcPr>
          <w:p w14:paraId="5DB8845D" w14:textId="0B613615" w:rsidR="00685601" w:rsidRPr="00B9577A" w:rsidRDefault="00685601" w:rsidP="002E400F">
            <w:pPr>
              <w:pStyle w:val="acctfourfigures"/>
              <w:tabs>
                <w:tab w:val="clear" w:pos="765"/>
                <w:tab w:val="decimal" w:pos="703"/>
              </w:tabs>
              <w:spacing w:line="360" w:lineRule="exact"/>
              <w:ind w:right="-101"/>
              <w:jc w:val="both"/>
              <w:rPr>
                <w:rFonts w:ascii="Arial" w:hAnsi="Arial" w:cs="Arial"/>
                <w:sz w:val="16"/>
                <w:szCs w:val="16"/>
              </w:rPr>
            </w:pPr>
            <w:r w:rsidRPr="00B9577A">
              <w:rPr>
                <w:rFonts w:ascii="Arial" w:hAnsi="Arial" w:cs="Arial"/>
                <w:sz w:val="16"/>
                <w:szCs w:val="16"/>
              </w:rPr>
              <w:t xml:space="preserve"> 152,432 </w:t>
            </w:r>
          </w:p>
        </w:tc>
        <w:tc>
          <w:tcPr>
            <w:tcW w:w="1004" w:type="dxa"/>
            <w:tcBorders>
              <w:top w:val="nil"/>
              <w:left w:val="nil"/>
              <w:bottom w:val="nil"/>
              <w:right w:val="nil"/>
            </w:tcBorders>
            <w:vAlign w:val="bottom"/>
          </w:tcPr>
          <w:p w14:paraId="0ABADDB2" w14:textId="29A22199" w:rsidR="00685601" w:rsidRPr="00B9577A" w:rsidRDefault="00685601" w:rsidP="002E400F">
            <w:pPr>
              <w:pStyle w:val="acctfourfigures"/>
              <w:tabs>
                <w:tab w:val="clear" w:pos="765"/>
                <w:tab w:val="decimal" w:pos="703"/>
              </w:tabs>
              <w:spacing w:line="360" w:lineRule="exact"/>
              <w:ind w:right="-101"/>
              <w:jc w:val="both"/>
              <w:rPr>
                <w:rFonts w:ascii="Arial" w:hAnsi="Arial" w:cs="Arial"/>
                <w:sz w:val="16"/>
                <w:szCs w:val="16"/>
              </w:rPr>
            </w:pPr>
            <w:r w:rsidRPr="00B9577A">
              <w:rPr>
                <w:rFonts w:ascii="Arial" w:hAnsi="Arial" w:cs="Arial"/>
                <w:sz w:val="16"/>
                <w:szCs w:val="16"/>
              </w:rPr>
              <w:t xml:space="preserve">  41,907 </w:t>
            </w:r>
          </w:p>
        </w:tc>
        <w:tc>
          <w:tcPr>
            <w:tcW w:w="1003" w:type="dxa"/>
            <w:tcBorders>
              <w:top w:val="nil"/>
              <w:left w:val="nil"/>
              <w:bottom w:val="nil"/>
              <w:right w:val="nil"/>
            </w:tcBorders>
            <w:vAlign w:val="bottom"/>
          </w:tcPr>
          <w:p w14:paraId="3DD7BD72" w14:textId="2D8DE085" w:rsidR="00685601" w:rsidRPr="00B9577A" w:rsidRDefault="00685601" w:rsidP="002E400F">
            <w:pPr>
              <w:pStyle w:val="acctfourfigures"/>
              <w:tabs>
                <w:tab w:val="clear" w:pos="765"/>
                <w:tab w:val="decimal" w:pos="703"/>
              </w:tabs>
              <w:spacing w:line="360" w:lineRule="exact"/>
              <w:ind w:right="-101"/>
              <w:jc w:val="both"/>
              <w:rPr>
                <w:rFonts w:ascii="Arial" w:hAnsi="Arial" w:cs="Arial"/>
                <w:sz w:val="16"/>
                <w:szCs w:val="16"/>
                <w:cs/>
              </w:rPr>
            </w:pPr>
            <w:r w:rsidRPr="00B9577A">
              <w:rPr>
                <w:rFonts w:ascii="Arial" w:hAnsi="Arial" w:cs="Arial"/>
                <w:sz w:val="16"/>
                <w:szCs w:val="16"/>
              </w:rPr>
              <w:t xml:space="preserve">  6,124 </w:t>
            </w:r>
          </w:p>
        </w:tc>
        <w:tc>
          <w:tcPr>
            <w:tcW w:w="1003" w:type="dxa"/>
            <w:tcBorders>
              <w:top w:val="nil"/>
              <w:left w:val="nil"/>
              <w:bottom w:val="nil"/>
              <w:right w:val="nil"/>
            </w:tcBorders>
            <w:vAlign w:val="bottom"/>
          </w:tcPr>
          <w:p w14:paraId="188B98B5" w14:textId="323B6A0C" w:rsidR="00685601" w:rsidRPr="00B9577A" w:rsidRDefault="00685601" w:rsidP="002E400F">
            <w:pPr>
              <w:pStyle w:val="acctfourfigures"/>
              <w:tabs>
                <w:tab w:val="clear" w:pos="765"/>
                <w:tab w:val="decimal" w:pos="703"/>
              </w:tabs>
              <w:spacing w:line="360" w:lineRule="exact"/>
              <w:ind w:right="-101"/>
              <w:jc w:val="both"/>
              <w:rPr>
                <w:rFonts w:ascii="Arial" w:hAnsi="Arial" w:cs="Arial"/>
                <w:sz w:val="16"/>
                <w:szCs w:val="16"/>
              </w:rPr>
            </w:pPr>
            <w:r w:rsidRPr="00B9577A">
              <w:rPr>
                <w:rFonts w:ascii="Arial" w:hAnsi="Arial" w:cs="Arial"/>
                <w:sz w:val="16"/>
                <w:szCs w:val="16"/>
              </w:rPr>
              <w:t xml:space="preserve">   840 </w:t>
            </w:r>
          </w:p>
        </w:tc>
        <w:tc>
          <w:tcPr>
            <w:tcW w:w="1004" w:type="dxa"/>
            <w:tcBorders>
              <w:top w:val="nil"/>
              <w:left w:val="nil"/>
              <w:bottom w:val="nil"/>
              <w:right w:val="nil"/>
            </w:tcBorders>
            <w:vAlign w:val="bottom"/>
          </w:tcPr>
          <w:p w14:paraId="3E6E0682" w14:textId="44C63E32" w:rsidR="00685601" w:rsidRPr="00B9577A" w:rsidRDefault="00685601" w:rsidP="002E400F">
            <w:pPr>
              <w:pStyle w:val="acctfourfigures"/>
              <w:tabs>
                <w:tab w:val="clear" w:pos="765"/>
                <w:tab w:val="decimal" w:pos="703"/>
              </w:tabs>
              <w:spacing w:line="360" w:lineRule="exact"/>
              <w:ind w:right="-101"/>
              <w:jc w:val="both"/>
              <w:rPr>
                <w:rFonts w:ascii="Arial" w:hAnsi="Arial" w:cs="Arial"/>
                <w:sz w:val="16"/>
                <w:szCs w:val="16"/>
              </w:rPr>
            </w:pPr>
            <w:r w:rsidRPr="00B9577A">
              <w:rPr>
                <w:rFonts w:ascii="Arial" w:hAnsi="Arial" w:cs="Arial"/>
                <w:sz w:val="16"/>
                <w:szCs w:val="16"/>
              </w:rPr>
              <w:t xml:space="preserve">1,342,986 </w:t>
            </w:r>
          </w:p>
        </w:tc>
      </w:tr>
      <w:tr w:rsidR="00685601" w:rsidRPr="00B9577A" w14:paraId="19E8BFCE" w14:textId="77777777" w:rsidTr="002E400F">
        <w:tc>
          <w:tcPr>
            <w:tcW w:w="2250" w:type="dxa"/>
          </w:tcPr>
          <w:p w14:paraId="7D36DE15" w14:textId="77777777" w:rsidR="00685601" w:rsidRPr="00B9577A" w:rsidRDefault="00685601" w:rsidP="00685601">
            <w:pPr>
              <w:spacing w:line="360" w:lineRule="exact"/>
              <w:ind w:left="437" w:right="-106" w:hanging="450"/>
              <w:rPr>
                <w:rFonts w:cs="Arial"/>
                <w:sz w:val="16"/>
                <w:szCs w:val="16"/>
              </w:rPr>
            </w:pPr>
            <w:r w:rsidRPr="00B9577A">
              <w:rPr>
                <w:rFonts w:eastAsia="Arial Unicode MS" w:cs="Arial"/>
                <w:sz w:val="16"/>
                <w:szCs w:val="16"/>
                <w:u w:val="single"/>
              </w:rPr>
              <w:t>Less</w:t>
            </w:r>
            <w:r w:rsidRPr="00B9577A">
              <w:rPr>
                <w:rFonts w:eastAsia="Arial Unicode MS" w:cs="Arial"/>
                <w:sz w:val="16"/>
                <w:szCs w:val="16"/>
              </w:rPr>
              <w:t xml:space="preserve"> Unearned income </w:t>
            </w:r>
            <w:r w:rsidRPr="00B9577A">
              <w:rPr>
                <w:rFonts w:eastAsia="Arial Unicode MS" w:cs="Arial"/>
                <w:sz w:val="16"/>
                <w:szCs w:val="16"/>
                <w:vertAlign w:val="superscript"/>
              </w:rPr>
              <w:t>(1)</w:t>
            </w:r>
          </w:p>
        </w:tc>
        <w:tc>
          <w:tcPr>
            <w:tcW w:w="1003" w:type="dxa"/>
            <w:tcBorders>
              <w:top w:val="nil"/>
              <w:left w:val="nil"/>
              <w:bottom w:val="nil"/>
              <w:right w:val="nil"/>
            </w:tcBorders>
            <w:vAlign w:val="bottom"/>
          </w:tcPr>
          <w:p w14:paraId="3CF2CEFB" w14:textId="10BADDB1" w:rsidR="00685601" w:rsidRPr="00B9577A" w:rsidRDefault="00685601" w:rsidP="002E400F">
            <w:pPr>
              <w:pStyle w:val="acctfourfigures"/>
              <w:pBdr>
                <w:bottom w:val="single" w:sz="4" w:space="1" w:color="auto"/>
              </w:pBdr>
              <w:tabs>
                <w:tab w:val="clear" w:pos="765"/>
                <w:tab w:val="decimal" w:pos="703"/>
              </w:tabs>
              <w:spacing w:line="360" w:lineRule="exact"/>
              <w:ind w:right="-101"/>
              <w:jc w:val="both"/>
              <w:rPr>
                <w:rFonts w:ascii="Arial" w:hAnsi="Arial" w:cs="Arial"/>
                <w:sz w:val="16"/>
                <w:szCs w:val="16"/>
              </w:rPr>
            </w:pPr>
            <w:r w:rsidRPr="00B9577A">
              <w:rPr>
                <w:rFonts w:ascii="Arial" w:hAnsi="Arial" w:cs="Arial"/>
                <w:sz w:val="16"/>
                <w:szCs w:val="16"/>
              </w:rPr>
              <w:t xml:space="preserve">  (50,281)</w:t>
            </w:r>
          </w:p>
        </w:tc>
        <w:tc>
          <w:tcPr>
            <w:tcW w:w="1003" w:type="dxa"/>
            <w:tcBorders>
              <w:top w:val="nil"/>
              <w:left w:val="nil"/>
              <w:bottom w:val="nil"/>
              <w:right w:val="nil"/>
            </w:tcBorders>
            <w:vAlign w:val="bottom"/>
          </w:tcPr>
          <w:p w14:paraId="49FB36B2" w14:textId="36EB4745" w:rsidR="00685601" w:rsidRPr="00B9577A" w:rsidRDefault="00685601" w:rsidP="002E400F">
            <w:pPr>
              <w:pStyle w:val="acctfourfigures"/>
              <w:pBdr>
                <w:bottom w:val="single" w:sz="4" w:space="1" w:color="auto"/>
              </w:pBdr>
              <w:tabs>
                <w:tab w:val="clear" w:pos="765"/>
                <w:tab w:val="decimal" w:pos="703"/>
              </w:tabs>
              <w:spacing w:line="360" w:lineRule="exact"/>
              <w:ind w:right="-101"/>
              <w:jc w:val="both"/>
              <w:rPr>
                <w:rFonts w:ascii="Arial" w:hAnsi="Arial" w:cs="Arial"/>
                <w:sz w:val="16"/>
                <w:szCs w:val="16"/>
              </w:rPr>
            </w:pPr>
            <w:r w:rsidRPr="00B9577A">
              <w:rPr>
                <w:rFonts w:ascii="Arial" w:hAnsi="Arial" w:cs="Arial"/>
                <w:sz w:val="16"/>
                <w:szCs w:val="16"/>
              </w:rPr>
              <w:t xml:space="preserve"> (20,863)</w:t>
            </w:r>
          </w:p>
        </w:tc>
        <w:tc>
          <w:tcPr>
            <w:tcW w:w="1003" w:type="dxa"/>
            <w:tcBorders>
              <w:top w:val="nil"/>
              <w:left w:val="nil"/>
              <w:bottom w:val="nil"/>
              <w:right w:val="nil"/>
            </w:tcBorders>
            <w:vAlign w:val="bottom"/>
          </w:tcPr>
          <w:p w14:paraId="456E1764" w14:textId="667E0C88" w:rsidR="00685601" w:rsidRPr="00B9577A" w:rsidRDefault="00685601" w:rsidP="002E400F">
            <w:pPr>
              <w:pStyle w:val="acctfourfigures"/>
              <w:pBdr>
                <w:bottom w:val="single" w:sz="4" w:space="1" w:color="auto"/>
              </w:pBdr>
              <w:tabs>
                <w:tab w:val="clear" w:pos="765"/>
                <w:tab w:val="decimal" w:pos="703"/>
              </w:tabs>
              <w:spacing w:line="360" w:lineRule="exact"/>
              <w:ind w:right="-101"/>
              <w:jc w:val="both"/>
              <w:rPr>
                <w:rFonts w:ascii="Arial" w:hAnsi="Arial" w:cs="Arial"/>
                <w:sz w:val="16"/>
                <w:szCs w:val="16"/>
              </w:rPr>
            </w:pPr>
            <w:r w:rsidRPr="00B9577A">
              <w:rPr>
                <w:rFonts w:ascii="Arial" w:hAnsi="Arial" w:cs="Arial"/>
                <w:sz w:val="16"/>
                <w:szCs w:val="16"/>
              </w:rPr>
              <w:t xml:space="preserve">  (8,038)</w:t>
            </w:r>
          </w:p>
        </w:tc>
        <w:tc>
          <w:tcPr>
            <w:tcW w:w="1004" w:type="dxa"/>
            <w:tcBorders>
              <w:top w:val="nil"/>
              <w:left w:val="nil"/>
              <w:bottom w:val="nil"/>
              <w:right w:val="nil"/>
            </w:tcBorders>
            <w:vAlign w:val="bottom"/>
          </w:tcPr>
          <w:p w14:paraId="2B84312B" w14:textId="69FA0895" w:rsidR="00685601" w:rsidRPr="00B9577A" w:rsidRDefault="00685601" w:rsidP="002E400F">
            <w:pPr>
              <w:pStyle w:val="acctfourfigures"/>
              <w:pBdr>
                <w:bottom w:val="single" w:sz="4" w:space="1" w:color="auto"/>
              </w:pBdr>
              <w:tabs>
                <w:tab w:val="clear" w:pos="765"/>
                <w:tab w:val="decimal" w:pos="703"/>
              </w:tabs>
              <w:spacing w:line="360" w:lineRule="exact"/>
              <w:ind w:right="-101"/>
              <w:jc w:val="both"/>
              <w:rPr>
                <w:rFonts w:ascii="Arial" w:hAnsi="Arial" w:cs="Arial"/>
                <w:sz w:val="16"/>
                <w:szCs w:val="16"/>
              </w:rPr>
            </w:pPr>
            <w:r w:rsidRPr="00B9577A">
              <w:rPr>
                <w:rFonts w:ascii="Arial" w:hAnsi="Arial" w:cs="Arial"/>
                <w:sz w:val="16"/>
                <w:szCs w:val="16"/>
              </w:rPr>
              <w:t xml:space="preserve">  (1,510)</w:t>
            </w:r>
          </w:p>
        </w:tc>
        <w:tc>
          <w:tcPr>
            <w:tcW w:w="1003" w:type="dxa"/>
            <w:tcBorders>
              <w:top w:val="nil"/>
              <w:left w:val="nil"/>
              <w:bottom w:val="nil"/>
              <w:right w:val="nil"/>
            </w:tcBorders>
            <w:vAlign w:val="bottom"/>
          </w:tcPr>
          <w:p w14:paraId="095F104C" w14:textId="375F4DBD" w:rsidR="00685601" w:rsidRPr="00B9577A" w:rsidRDefault="00685601" w:rsidP="002E400F">
            <w:pPr>
              <w:pStyle w:val="acctfourfigures"/>
              <w:pBdr>
                <w:bottom w:val="single" w:sz="4" w:space="1" w:color="auto"/>
              </w:pBdr>
              <w:tabs>
                <w:tab w:val="clear" w:pos="765"/>
                <w:tab w:val="decimal" w:pos="703"/>
              </w:tabs>
              <w:spacing w:line="360" w:lineRule="exact"/>
              <w:ind w:right="-101"/>
              <w:jc w:val="both"/>
              <w:rPr>
                <w:rFonts w:ascii="Arial" w:hAnsi="Arial" w:cs="Arial"/>
                <w:sz w:val="16"/>
                <w:szCs w:val="16"/>
              </w:rPr>
            </w:pPr>
            <w:r w:rsidRPr="00B9577A">
              <w:rPr>
                <w:rFonts w:ascii="Arial" w:hAnsi="Arial" w:cs="Arial"/>
                <w:sz w:val="16"/>
                <w:szCs w:val="16"/>
              </w:rPr>
              <w:t xml:space="preserve">       (93)</w:t>
            </w:r>
          </w:p>
        </w:tc>
        <w:tc>
          <w:tcPr>
            <w:tcW w:w="1003" w:type="dxa"/>
            <w:tcBorders>
              <w:top w:val="nil"/>
              <w:left w:val="nil"/>
              <w:bottom w:val="nil"/>
              <w:right w:val="nil"/>
            </w:tcBorders>
            <w:vAlign w:val="bottom"/>
          </w:tcPr>
          <w:p w14:paraId="1F00E6A3" w14:textId="63E4D36E" w:rsidR="00685601" w:rsidRPr="00B9577A" w:rsidRDefault="00685601" w:rsidP="002E400F">
            <w:pPr>
              <w:pStyle w:val="acctfourfigures"/>
              <w:pBdr>
                <w:bottom w:val="single" w:sz="4" w:space="1" w:color="auto"/>
              </w:pBdr>
              <w:tabs>
                <w:tab w:val="clear" w:pos="765"/>
                <w:tab w:val="decimal" w:pos="703"/>
              </w:tabs>
              <w:spacing w:line="360" w:lineRule="exact"/>
              <w:ind w:right="-101"/>
              <w:jc w:val="both"/>
              <w:rPr>
                <w:rFonts w:ascii="Arial" w:hAnsi="Arial" w:cs="Arial"/>
                <w:sz w:val="16"/>
                <w:szCs w:val="16"/>
              </w:rPr>
            </w:pPr>
            <w:r w:rsidRPr="00B9577A">
              <w:rPr>
                <w:rFonts w:ascii="Arial" w:hAnsi="Arial" w:cs="Arial"/>
                <w:sz w:val="16"/>
                <w:szCs w:val="16"/>
              </w:rPr>
              <w:t>(7)</w:t>
            </w:r>
          </w:p>
        </w:tc>
        <w:tc>
          <w:tcPr>
            <w:tcW w:w="1004" w:type="dxa"/>
            <w:tcBorders>
              <w:top w:val="nil"/>
              <w:left w:val="nil"/>
              <w:bottom w:val="nil"/>
              <w:right w:val="nil"/>
            </w:tcBorders>
            <w:vAlign w:val="bottom"/>
          </w:tcPr>
          <w:p w14:paraId="009CC972" w14:textId="3AA210EF" w:rsidR="00685601" w:rsidRPr="00B9577A" w:rsidRDefault="00685601" w:rsidP="002E400F">
            <w:pPr>
              <w:pStyle w:val="acctfourfigures"/>
              <w:pBdr>
                <w:bottom w:val="single" w:sz="4" w:space="1" w:color="auto"/>
              </w:pBdr>
              <w:tabs>
                <w:tab w:val="clear" w:pos="765"/>
                <w:tab w:val="decimal" w:pos="703"/>
              </w:tabs>
              <w:spacing w:line="360" w:lineRule="exact"/>
              <w:ind w:right="-101"/>
              <w:jc w:val="both"/>
              <w:rPr>
                <w:rFonts w:ascii="Arial" w:hAnsi="Arial" w:cs="Arial"/>
                <w:sz w:val="16"/>
                <w:szCs w:val="16"/>
              </w:rPr>
            </w:pPr>
            <w:r w:rsidRPr="00B9577A">
              <w:rPr>
                <w:rFonts w:ascii="Arial" w:hAnsi="Arial" w:cs="Arial"/>
                <w:sz w:val="16"/>
                <w:szCs w:val="16"/>
              </w:rPr>
              <w:t xml:space="preserve"> (80,792)</w:t>
            </w:r>
          </w:p>
        </w:tc>
      </w:tr>
      <w:tr w:rsidR="00685601" w:rsidRPr="00B9577A" w14:paraId="41AC1B39" w14:textId="77777777" w:rsidTr="002E400F">
        <w:tc>
          <w:tcPr>
            <w:tcW w:w="2250" w:type="dxa"/>
          </w:tcPr>
          <w:p w14:paraId="11130DD1" w14:textId="77777777" w:rsidR="00685601" w:rsidRPr="00B9577A" w:rsidRDefault="00685601" w:rsidP="00685601">
            <w:pPr>
              <w:spacing w:line="360" w:lineRule="exact"/>
              <w:ind w:left="162" w:right="-106" w:hanging="180"/>
              <w:rPr>
                <w:rFonts w:cs="Arial"/>
                <w:b/>
                <w:sz w:val="16"/>
                <w:szCs w:val="16"/>
              </w:rPr>
            </w:pPr>
            <w:r w:rsidRPr="00B9577A">
              <w:rPr>
                <w:rFonts w:eastAsia="Arial Unicode MS" w:cs="Arial"/>
                <w:sz w:val="16"/>
                <w:szCs w:val="16"/>
              </w:rPr>
              <w:t>Present value of the minimum lease payment receivables</w:t>
            </w:r>
          </w:p>
        </w:tc>
        <w:tc>
          <w:tcPr>
            <w:tcW w:w="1003" w:type="dxa"/>
            <w:tcBorders>
              <w:top w:val="nil"/>
              <w:left w:val="nil"/>
              <w:bottom w:val="nil"/>
              <w:right w:val="nil"/>
            </w:tcBorders>
            <w:vAlign w:val="bottom"/>
          </w:tcPr>
          <w:p w14:paraId="2305D0F3" w14:textId="3AA12324" w:rsidR="00685601" w:rsidRPr="00B9577A" w:rsidRDefault="00685601" w:rsidP="002E400F">
            <w:pPr>
              <w:pStyle w:val="acctfourfigures"/>
              <w:tabs>
                <w:tab w:val="clear" w:pos="765"/>
                <w:tab w:val="decimal" w:pos="703"/>
              </w:tabs>
              <w:spacing w:line="360" w:lineRule="exact"/>
              <w:ind w:right="-101"/>
              <w:jc w:val="both"/>
              <w:rPr>
                <w:rFonts w:ascii="Arial" w:hAnsi="Arial" w:cs="Arial"/>
                <w:sz w:val="16"/>
                <w:szCs w:val="16"/>
              </w:rPr>
            </w:pPr>
            <w:r w:rsidRPr="00B9577A">
              <w:rPr>
                <w:rFonts w:ascii="Arial" w:hAnsi="Arial" w:cs="Arial"/>
                <w:sz w:val="16"/>
                <w:szCs w:val="16"/>
              </w:rPr>
              <w:t xml:space="preserve">822,748 </w:t>
            </w:r>
          </w:p>
        </w:tc>
        <w:tc>
          <w:tcPr>
            <w:tcW w:w="1003" w:type="dxa"/>
            <w:tcBorders>
              <w:top w:val="nil"/>
              <w:left w:val="nil"/>
              <w:bottom w:val="nil"/>
              <w:right w:val="nil"/>
            </w:tcBorders>
            <w:vAlign w:val="bottom"/>
          </w:tcPr>
          <w:p w14:paraId="312DB715" w14:textId="4670FBAE" w:rsidR="00685601" w:rsidRPr="00B9577A" w:rsidRDefault="00685601" w:rsidP="002E400F">
            <w:pPr>
              <w:pStyle w:val="acctfourfigures"/>
              <w:tabs>
                <w:tab w:val="clear" w:pos="765"/>
                <w:tab w:val="decimal" w:pos="703"/>
              </w:tabs>
              <w:spacing w:line="360" w:lineRule="exact"/>
              <w:ind w:left="-14" w:right="-101"/>
              <w:jc w:val="both"/>
              <w:rPr>
                <w:rFonts w:ascii="Arial" w:hAnsi="Arial" w:cs="Arial"/>
                <w:sz w:val="16"/>
                <w:szCs w:val="16"/>
              </w:rPr>
            </w:pPr>
            <w:r w:rsidRPr="00B9577A">
              <w:rPr>
                <w:rFonts w:ascii="Arial" w:hAnsi="Arial" w:cs="Arial"/>
                <w:sz w:val="16"/>
                <w:szCs w:val="16"/>
              </w:rPr>
              <w:t xml:space="preserve">  247,791 </w:t>
            </w:r>
          </w:p>
        </w:tc>
        <w:tc>
          <w:tcPr>
            <w:tcW w:w="1003" w:type="dxa"/>
            <w:tcBorders>
              <w:top w:val="nil"/>
              <w:left w:val="nil"/>
              <w:bottom w:val="nil"/>
              <w:right w:val="nil"/>
            </w:tcBorders>
            <w:vAlign w:val="bottom"/>
          </w:tcPr>
          <w:p w14:paraId="41D576AF" w14:textId="4163EBC4" w:rsidR="00685601" w:rsidRPr="00B9577A" w:rsidRDefault="00685601" w:rsidP="002E400F">
            <w:pPr>
              <w:pStyle w:val="acctfourfigures"/>
              <w:tabs>
                <w:tab w:val="clear" w:pos="765"/>
                <w:tab w:val="decimal" w:pos="703"/>
              </w:tabs>
              <w:spacing w:line="360" w:lineRule="exact"/>
              <w:ind w:left="-14" w:right="-101"/>
              <w:jc w:val="both"/>
              <w:rPr>
                <w:rFonts w:ascii="Arial" w:hAnsi="Arial" w:cs="Arial"/>
                <w:sz w:val="16"/>
                <w:szCs w:val="16"/>
              </w:rPr>
            </w:pPr>
            <w:r w:rsidRPr="00B9577A">
              <w:rPr>
                <w:rFonts w:ascii="Arial" w:hAnsi="Arial" w:cs="Arial"/>
                <w:sz w:val="16"/>
                <w:szCs w:val="16"/>
              </w:rPr>
              <w:t xml:space="preserve">    144,394 </w:t>
            </w:r>
          </w:p>
        </w:tc>
        <w:tc>
          <w:tcPr>
            <w:tcW w:w="1004" w:type="dxa"/>
            <w:tcBorders>
              <w:top w:val="nil"/>
              <w:left w:val="nil"/>
              <w:bottom w:val="nil"/>
              <w:right w:val="nil"/>
            </w:tcBorders>
            <w:vAlign w:val="bottom"/>
          </w:tcPr>
          <w:p w14:paraId="3536F5CC" w14:textId="449B6C39" w:rsidR="00685601" w:rsidRPr="00B9577A" w:rsidRDefault="00685601" w:rsidP="002E400F">
            <w:pPr>
              <w:pStyle w:val="acctfourfigures"/>
              <w:tabs>
                <w:tab w:val="clear" w:pos="765"/>
                <w:tab w:val="decimal" w:pos="703"/>
              </w:tabs>
              <w:spacing w:line="360" w:lineRule="exact"/>
              <w:ind w:left="-14" w:right="-101"/>
              <w:jc w:val="both"/>
              <w:rPr>
                <w:rFonts w:ascii="Arial" w:hAnsi="Arial" w:cs="Arial"/>
                <w:sz w:val="16"/>
                <w:szCs w:val="16"/>
              </w:rPr>
            </w:pPr>
            <w:r w:rsidRPr="00B9577A">
              <w:rPr>
                <w:rFonts w:ascii="Arial" w:hAnsi="Arial" w:cs="Arial"/>
                <w:sz w:val="16"/>
                <w:szCs w:val="16"/>
              </w:rPr>
              <w:t xml:space="preserve">  40,397 </w:t>
            </w:r>
          </w:p>
        </w:tc>
        <w:tc>
          <w:tcPr>
            <w:tcW w:w="1003" w:type="dxa"/>
            <w:tcBorders>
              <w:top w:val="nil"/>
              <w:left w:val="nil"/>
              <w:bottom w:val="nil"/>
              <w:right w:val="nil"/>
            </w:tcBorders>
            <w:vAlign w:val="bottom"/>
          </w:tcPr>
          <w:p w14:paraId="18806994" w14:textId="7128076D" w:rsidR="00685601" w:rsidRPr="00B9577A" w:rsidRDefault="00685601" w:rsidP="002E400F">
            <w:pPr>
              <w:pStyle w:val="acctfourfigures"/>
              <w:tabs>
                <w:tab w:val="clear" w:pos="765"/>
                <w:tab w:val="decimal" w:pos="703"/>
              </w:tabs>
              <w:spacing w:line="360" w:lineRule="exact"/>
              <w:ind w:left="-14" w:right="-101"/>
              <w:jc w:val="both"/>
              <w:rPr>
                <w:rFonts w:ascii="Arial" w:hAnsi="Arial" w:cs="Arial"/>
                <w:sz w:val="16"/>
                <w:szCs w:val="16"/>
              </w:rPr>
            </w:pPr>
            <w:r w:rsidRPr="00B9577A">
              <w:rPr>
                <w:rFonts w:ascii="Arial" w:hAnsi="Arial" w:cs="Arial"/>
                <w:sz w:val="16"/>
                <w:szCs w:val="16"/>
              </w:rPr>
              <w:t xml:space="preserve">   6,031 </w:t>
            </w:r>
          </w:p>
        </w:tc>
        <w:tc>
          <w:tcPr>
            <w:tcW w:w="1003" w:type="dxa"/>
            <w:tcBorders>
              <w:top w:val="nil"/>
              <w:left w:val="nil"/>
              <w:bottom w:val="nil"/>
              <w:right w:val="nil"/>
            </w:tcBorders>
            <w:vAlign w:val="bottom"/>
          </w:tcPr>
          <w:p w14:paraId="115F1DC6" w14:textId="6FF0467F" w:rsidR="00685601" w:rsidRPr="00B9577A" w:rsidRDefault="00685601" w:rsidP="002E400F">
            <w:pPr>
              <w:pStyle w:val="acctfourfigures"/>
              <w:tabs>
                <w:tab w:val="clear" w:pos="765"/>
                <w:tab w:val="decimal" w:pos="703"/>
              </w:tabs>
              <w:spacing w:line="360" w:lineRule="exact"/>
              <w:ind w:left="-14" w:right="-101"/>
              <w:jc w:val="both"/>
              <w:rPr>
                <w:rFonts w:ascii="Arial" w:hAnsi="Arial" w:cs="Arial"/>
                <w:sz w:val="16"/>
                <w:szCs w:val="16"/>
              </w:rPr>
            </w:pPr>
            <w:r w:rsidRPr="00B9577A">
              <w:rPr>
                <w:rFonts w:ascii="Arial" w:hAnsi="Arial" w:cs="Arial"/>
                <w:sz w:val="16"/>
                <w:szCs w:val="16"/>
              </w:rPr>
              <w:t xml:space="preserve">         833 </w:t>
            </w:r>
          </w:p>
        </w:tc>
        <w:tc>
          <w:tcPr>
            <w:tcW w:w="1004" w:type="dxa"/>
            <w:tcBorders>
              <w:top w:val="nil"/>
              <w:left w:val="nil"/>
              <w:bottom w:val="nil"/>
              <w:right w:val="nil"/>
            </w:tcBorders>
            <w:vAlign w:val="bottom"/>
          </w:tcPr>
          <w:p w14:paraId="0905E197" w14:textId="21B2E948" w:rsidR="00685601" w:rsidRPr="00B9577A" w:rsidRDefault="00685601" w:rsidP="002E400F">
            <w:pPr>
              <w:pStyle w:val="acctfourfigures"/>
              <w:tabs>
                <w:tab w:val="clear" w:pos="765"/>
                <w:tab w:val="decimal" w:pos="703"/>
              </w:tabs>
              <w:spacing w:line="360" w:lineRule="exact"/>
              <w:ind w:left="-14" w:right="-101"/>
              <w:jc w:val="both"/>
              <w:rPr>
                <w:rFonts w:ascii="Arial" w:hAnsi="Arial" w:cs="Arial"/>
                <w:sz w:val="16"/>
                <w:szCs w:val="16"/>
              </w:rPr>
            </w:pPr>
            <w:r w:rsidRPr="00B9577A">
              <w:rPr>
                <w:rFonts w:ascii="Arial" w:hAnsi="Arial" w:cs="Arial"/>
                <w:sz w:val="16"/>
                <w:szCs w:val="16"/>
              </w:rPr>
              <w:t xml:space="preserve"> 1,262,194 </w:t>
            </w:r>
          </w:p>
        </w:tc>
      </w:tr>
      <w:tr w:rsidR="00685601" w:rsidRPr="00B9577A" w14:paraId="64CBEE36" w14:textId="77777777" w:rsidTr="002E400F">
        <w:tc>
          <w:tcPr>
            <w:tcW w:w="2250" w:type="dxa"/>
          </w:tcPr>
          <w:p w14:paraId="029D2A7C" w14:textId="378BA0E9" w:rsidR="00685601" w:rsidRPr="00B9577A" w:rsidRDefault="00685601" w:rsidP="00685601">
            <w:pPr>
              <w:tabs>
                <w:tab w:val="clear" w:pos="454"/>
              </w:tabs>
              <w:spacing w:line="360" w:lineRule="exact"/>
              <w:ind w:left="437" w:right="-106" w:hanging="450"/>
              <w:rPr>
                <w:rFonts w:cs="Arial"/>
                <w:sz w:val="16"/>
                <w:szCs w:val="16"/>
              </w:rPr>
            </w:pPr>
            <w:r w:rsidRPr="00B9577A">
              <w:rPr>
                <w:rFonts w:eastAsia="Arial Unicode MS" w:cs="Arial"/>
                <w:sz w:val="16"/>
                <w:szCs w:val="16"/>
                <w:u w:val="single"/>
              </w:rPr>
              <w:t>Less</w:t>
            </w:r>
            <w:r w:rsidRPr="00B9577A">
              <w:rPr>
                <w:rFonts w:eastAsia="Arial Unicode MS" w:cs="Arial"/>
                <w:sz w:val="16"/>
                <w:szCs w:val="16"/>
              </w:rPr>
              <w:t xml:space="preserve"> </w:t>
            </w:r>
            <w:r w:rsidRPr="00B9577A">
              <w:rPr>
                <w:rFonts w:eastAsia="Arial Unicode MS" w:cs="Arial"/>
                <w:sz w:val="16"/>
                <w:szCs w:val="16"/>
              </w:rPr>
              <w:tab/>
              <w:t>Allowance for expected credit loss</w:t>
            </w:r>
          </w:p>
        </w:tc>
        <w:tc>
          <w:tcPr>
            <w:tcW w:w="1003" w:type="dxa"/>
            <w:tcBorders>
              <w:top w:val="nil"/>
              <w:left w:val="nil"/>
              <w:bottom w:val="nil"/>
              <w:right w:val="nil"/>
            </w:tcBorders>
            <w:vAlign w:val="bottom"/>
          </w:tcPr>
          <w:p w14:paraId="6273832E" w14:textId="0703DC7A" w:rsidR="00685601" w:rsidRPr="00B9577A" w:rsidRDefault="00685601" w:rsidP="002E400F">
            <w:pPr>
              <w:pStyle w:val="acctfourfigures"/>
              <w:pBdr>
                <w:bottom w:val="single" w:sz="4" w:space="1" w:color="auto"/>
              </w:pBdr>
              <w:tabs>
                <w:tab w:val="clear" w:pos="765"/>
                <w:tab w:val="decimal" w:pos="703"/>
              </w:tabs>
              <w:spacing w:line="360" w:lineRule="exact"/>
              <w:ind w:left="-14" w:right="-101"/>
              <w:jc w:val="both"/>
              <w:rPr>
                <w:rFonts w:ascii="Arial" w:hAnsi="Arial" w:cs="Arial"/>
                <w:sz w:val="16"/>
                <w:szCs w:val="16"/>
              </w:rPr>
            </w:pPr>
            <w:r w:rsidRPr="00B9577A">
              <w:rPr>
                <w:rFonts w:ascii="Arial" w:hAnsi="Arial" w:cs="Arial"/>
                <w:sz w:val="16"/>
                <w:szCs w:val="16"/>
              </w:rPr>
              <w:t xml:space="preserve">                  (518,389)</w:t>
            </w:r>
          </w:p>
        </w:tc>
        <w:tc>
          <w:tcPr>
            <w:tcW w:w="1003" w:type="dxa"/>
            <w:tcBorders>
              <w:top w:val="nil"/>
              <w:left w:val="nil"/>
              <w:bottom w:val="nil"/>
              <w:right w:val="nil"/>
            </w:tcBorders>
            <w:vAlign w:val="bottom"/>
          </w:tcPr>
          <w:p w14:paraId="047C5508" w14:textId="3A2DF80E" w:rsidR="00685601" w:rsidRPr="00B9577A" w:rsidRDefault="00685601" w:rsidP="002E400F">
            <w:pPr>
              <w:pStyle w:val="acctfourfigures"/>
              <w:pBdr>
                <w:bottom w:val="single" w:sz="4" w:space="1" w:color="auto"/>
              </w:pBdr>
              <w:tabs>
                <w:tab w:val="clear" w:pos="765"/>
                <w:tab w:val="decimal" w:pos="703"/>
              </w:tabs>
              <w:spacing w:line="360" w:lineRule="exact"/>
              <w:ind w:left="-14" w:right="-101"/>
              <w:jc w:val="both"/>
              <w:rPr>
                <w:rFonts w:ascii="Arial" w:hAnsi="Arial" w:cs="Arial"/>
                <w:sz w:val="16"/>
                <w:szCs w:val="16"/>
              </w:rPr>
            </w:pPr>
            <w:r w:rsidRPr="00B9577A">
              <w:rPr>
                <w:rFonts w:ascii="Arial" w:hAnsi="Arial" w:cs="Arial"/>
                <w:sz w:val="16"/>
                <w:szCs w:val="16"/>
              </w:rPr>
              <w:t xml:space="preserve">              (37,965)</w:t>
            </w:r>
          </w:p>
        </w:tc>
        <w:tc>
          <w:tcPr>
            <w:tcW w:w="1003" w:type="dxa"/>
            <w:tcBorders>
              <w:top w:val="nil"/>
              <w:left w:val="nil"/>
              <w:bottom w:val="nil"/>
              <w:right w:val="nil"/>
            </w:tcBorders>
            <w:vAlign w:val="bottom"/>
          </w:tcPr>
          <w:p w14:paraId="30D6CBCE" w14:textId="109212B9" w:rsidR="00685601" w:rsidRPr="00B9577A" w:rsidRDefault="00685601" w:rsidP="002E400F">
            <w:pPr>
              <w:pStyle w:val="acctfourfigures"/>
              <w:pBdr>
                <w:bottom w:val="single" w:sz="4" w:space="1" w:color="auto"/>
              </w:pBdr>
              <w:tabs>
                <w:tab w:val="clear" w:pos="765"/>
                <w:tab w:val="decimal" w:pos="703"/>
              </w:tabs>
              <w:spacing w:line="360" w:lineRule="exact"/>
              <w:ind w:left="-14" w:right="-101"/>
              <w:jc w:val="both"/>
              <w:rPr>
                <w:rFonts w:ascii="Arial" w:hAnsi="Arial" w:cs="Arial"/>
                <w:sz w:val="16"/>
                <w:szCs w:val="16"/>
              </w:rPr>
            </w:pPr>
            <w:r w:rsidRPr="00B9577A">
              <w:rPr>
                <w:rFonts w:ascii="Arial" w:hAnsi="Arial" w:cs="Arial"/>
                <w:sz w:val="16"/>
                <w:szCs w:val="16"/>
              </w:rPr>
              <w:t xml:space="preserve">              (36,980)</w:t>
            </w:r>
          </w:p>
        </w:tc>
        <w:tc>
          <w:tcPr>
            <w:tcW w:w="1004" w:type="dxa"/>
            <w:tcBorders>
              <w:top w:val="nil"/>
              <w:left w:val="nil"/>
              <w:bottom w:val="nil"/>
              <w:right w:val="nil"/>
            </w:tcBorders>
            <w:vAlign w:val="bottom"/>
          </w:tcPr>
          <w:p w14:paraId="3B5564A5" w14:textId="4EE4EA52" w:rsidR="00685601" w:rsidRPr="00B9577A" w:rsidRDefault="00685601" w:rsidP="002E400F">
            <w:pPr>
              <w:pStyle w:val="acctfourfigures"/>
              <w:pBdr>
                <w:bottom w:val="single" w:sz="4" w:space="1" w:color="auto"/>
              </w:pBdr>
              <w:tabs>
                <w:tab w:val="clear" w:pos="765"/>
                <w:tab w:val="decimal" w:pos="703"/>
              </w:tabs>
              <w:spacing w:line="360" w:lineRule="exact"/>
              <w:ind w:left="-14" w:right="-101"/>
              <w:jc w:val="both"/>
              <w:rPr>
                <w:rFonts w:ascii="Arial" w:hAnsi="Arial" w:cs="Arial"/>
                <w:sz w:val="16"/>
                <w:szCs w:val="16"/>
              </w:rPr>
            </w:pPr>
            <w:r w:rsidRPr="00B9577A">
              <w:rPr>
                <w:rFonts w:ascii="Arial" w:hAnsi="Arial" w:cs="Arial"/>
                <w:sz w:val="16"/>
                <w:szCs w:val="16"/>
              </w:rPr>
              <w:t xml:space="preserve">                (9,896)</w:t>
            </w:r>
          </w:p>
        </w:tc>
        <w:tc>
          <w:tcPr>
            <w:tcW w:w="1003" w:type="dxa"/>
            <w:tcBorders>
              <w:top w:val="nil"/>
              <w:left w:val="nil"/>
              <w:bottom w:val="nil"/>
              <w:right w:val="nil"/>
            </w:tcBorders>
            <w:vAlign w:val="bottom"/>
          </w:tcPr>
          <w:p w14:paraId="5602DA5E" w14:textId="3EFE1E96" w:rsidR="00685601" w:rsidRPr="00B9577A" w:rsidRDefault="00685601" w:rsidP="002E400F">
            <w:pPr>
              <w:pStyle w:val="acctfourfigures"/>
              <w:pBdr>
                <w:bottom w:val="single" w:sz="4" w:space="1" w:color="auto"/>
              </w:pBdr>
              <w:tabs>
                <w:tab w:val="clear" w:pos="765"/>
                <w:tab w:val="decimal" w:pos="703"/>
              </w:tabs>
              <w:spacing w:line="360" w:lineRule="exact"/>
              <w:ind w:left="-14" w:right="-101"/>
              <w:jc w:val="both"/>
              <w:rPr>
                <w:rFonts w:ascii="Arial" w:hAnsi="Arial" w:cs="Arial"/>
                <w:sz w:val="16"/>
                <w:szCs w:val="16"/>
              </w:rPr>
            </w:pPr>
            <w:r w:rsidRPr="00B9577A">
              <w:rPr>
                <w:rFonts w:ascii="Arial" w:hAnsi="Arial" w:cs="Arial"/>
                <w:sz w:val="16"/>
                <w:szCs w:val="16"/>
              </w:rPr>
              <w:t xml:space="preserve">                (1,787)</w:t>
            </w:r>
          </w:p>
        </w:tc>
        <w:tc>
          <w:tcPr>
            <w:tcW w:w="1003" w:type="dxa"/>
            <w:tcBorders>
              <w:top w:val="nil"/>
              <w:left w:val="nil"/>
              <w:bottom w:val="nil"/>
              <w:right w:val="nil"/>
            </w:tcBorders>
            <w:vAlign w:val="bottom"/>
          </w:tcPr>
          <w:p w14:paraId="46802C7A" w14:textId="35E82F51" w:rsidR="00685601" w:rsidRPr="00B9577A" w:rsidRDefault="00685601" w:rsidP="002E400F">
            <w:pPr>
              <w:pStyle w:val="acctfourfigures"/>
              <w:pBdr>
                <w:bottom w:val="single" w:sz="4" w:space="1" w:color="auto"/>
              </w:pBdr>
              <w:tabs>
                <w:tab w:val="clear" w:pos="765"/>
                <w:tab w:val="decimal" w:pos="703"/>
              </w:tabs>
              <w:spacing w:line="360" w:lineRule="exact"/>
              <w:ind w:left="-14" w:right="-101"/>
              <w:jc w:val="both"/>
              <w:rPr>
                <w:rFonts w:ascii="Arial" w:hAnsi="Arial" w:cs="Arial"/>
                <w:sz w:val="16"/>
                <w:szCs w:val="16"/>
              </w:rPr>
            </w:pPr>
            <w:r w:rsidRPr="00B9577A">
              <w:rPr>
                <w:rFonts w:ascii="Arial" w:hAnsi="Arial" w:cs="Arial"/>
                <w:sz w:val="16"/>
                <w:szCs w:val="16"/>
              </w:rPr>
              <w:t xml:space="preserve">                   (465)</w:t>
            </w:r>
          </w:p>
        </w:tc>
        <w:tc>
          <w:tcPr>
            <w:tcW w:w="1004" w:type="dxa"/>
            <w:tcBorders>
              <w:top w:val="nil"/>
              <w:left w:val="nil"/>
              <w:bottom w:val="nil"/>
              <w:right w:val="nil"/>
            </w:tcBorders>
            <w:vAlign w:val="bottom"/>
          </w:tcPr>
          <w:p w14:paraId="3E37267A" w14:textId="276C1390" w:rsidR="00685601" w:rsidRPr="00B9577A" w:rsidRDefault="00685601" w:rsidP="002E400F">
            <w:pPr>
              <w:pStyle w:val="acctfourfigures"/>
              <w:pBdr>
                <w:bottom w:val="single" w:sz="4" w:space="1" w:color="auto"/>
              </w:pBdr>
              <w:tabs>
                <w:tab w:val="clear" w:pos="765"/>
                <w:tab w:val="decimal" w:pos="703"/>
              </w:tabs>
              <w:spacing w:line="360" w:lineRule="exact"/>
              <w:ind w:left="-14" w:right="-101"/>
              <w:jc w:val="both"/>
              <w:rPr>
                <w:rFonts w:ascii="Arial" w:hAnsi="Arial" w:cs="Arial"/>
                <w:sz w:val="16"/>
                <w:szCs w:val="16"/>
              </w:rPr>
            </w:pPr>
            <w:r w:rsidRPr="00B9577A">
              <w:rPr>
                <w:rFonts w:ascii="Arial" w:hAnsi="Arial" w:cs="Arial"/>
                <w:sz w:val="16"/>
                <w:szCs w:val="16"/>
              </w:rPr>
              <w:t xml:space="preserve">                (605,482)</w:t>
            </w:r>
          </w:p>
        </w:tc>
      </w:tr>
      <w:tr w:rsidR="00685601" w:rsidRPr="00B9577A" w14:paraId="648FEC7D" w14:textId="77777777" w:rsidTr="002E400F">
        <w:tc>
          <w:tcPr>
            <w:tcW w:w="2250" w:type="dxa"/>
          </w:tcPr>
          <w:p w14:paraId="7E7E69ED" w14:textId="77777777" w:rsidR="00685601" w:rsidRPr="00B9577A" w:rsidRDefault="00685601" w:rsidP="00685601">
            <w:pPr>
              <w:spacing w:line="360" w:lineRule="exact"/>
              <w:ind w:left="-18" w:right="-106"/>
              <w:jc w:val="both"/>
              <w:rPr>
                <w:rFonts w:cs="Arial"/>
                <w:b/>
                <w:bCs/>
                <w:sz w:val="16"/>
                <w:szCs w:val="16"/>
              </w:rPr>
            </w:pPr>
            <w:r w:rsidRPr="00B9577A">
              <w:rPr>
                <w:rFonts w:eastAsia="Arial Unicode MS" w:cs="Arial"/>
                <w:sz w:val="16"/>
                <w:szCs w:val="16"/>
              </w:rPr>
              <w:t>Lease receivables, net</w:t>
            </w:r>
          </w:p>
        </w:tc>
        <w:tc>
          <w:tcPr>
            <w:tcW w:w="1003" w:type="dxa"/>
            <w:tcBorders>
              <w:top w:val="nil"/>
              <w:left w:val="nil"/>
              <w:bottom w:val="nil"/>
              <w:right w:val="nil"/>
            </w:tcBorders>
            <w:vAlign w:val="bottom"/>
          </w:tcPr>
          <w:p w14:paraId="52B2A0E8" w14:textId="11DFFBCF" w:rsidR="00685601" w:rsidRPr="00B9577A" w:rsidRDefault="00685601" w:rsidP="002E400F">
            <w:pPr>
              <w:pStyle w:val="acctfourfigures"/>
              <w:pBdr>
                <w:bottom w:val="double" w:sz="4" w:space="1" w:color="auto"/>
              </w:pBdr>
              <w:tabs>
                <w:tab w:val="clear" w:pos="765"/>
                <w:tab w:val="decimal" w:pos="703"/>
              </w:tabs>
              <w:spacing w:line="360" w:lineRule="exact"/>
              <w:ind w:right="-101"/>
              <w:jc w:val="both"/>
              <w:rPr>
                <w:rFonts w:ascii="Arial" w:hAnsi="Arial" w:cs="Arial"/>
                <w:sz w:val="16"/>
                <w:szCs w:val="16"/>
                <w:cs/>
              </w:rPr>
            </w:pPr>
            <w:r w:rsidRPr="00B9577A">
              <w:rPr>
                <w:rFonts w:ascii="Arial" w:hAnsi="Arial" w:cs="Arial"/>
                <w:sz w:val="16"/>
                <w:szCs w:val="16"/>
              </w:rPr>
              <w:t xml:space="preserve">304,359 </w:t>
            </w:r>
          </w:p>
        </w:tc>
        <w:tc>
          <w:tcPr>
            <w:tcW w:w="1003" w:type="dxa"/>
            <w:tcBorders>
              <w:top w:val="nil"/>
              <w:left w:val="nil"/>
              <w:bottom w:val="nil"/>
              <w:right w:val="nil"/>
            </w:tcBorders>
            <w:vAlign w:val="bottom"/>
          </w:tcPr>
          <w:p w14:paraId="29D3CF35" w14:textId="33CEA336" w:rsidR="00685601" w:rsidRPr="00B9577A" w:rsidRDefault="00685601" w:rsidP="002E400F">
            <w:pPr>
              <w:pStyle w:val="acctfourfigures"/>
              <w:pBdr>
                <w:bottom w:val="double" w:sz="4" w:space="1" w:color="auto"/>
              </w:pBdr>
              <w:tabs>
                <w:tab w:val="clear" w:pos="765"/>
                <w:tab w:val="decimal" w:pos="703"/>
              </w:tabs>
              <w:spacing w:line="360" w:lineRule="exact"/>
              <w:ind w:left="-14" w:right="-101"/>
              <w:jc w:val="both"/>
              <w:rPr>
                <w:rFonts w:ascii="Arial" w:hAnsi="Arial" w:cs="Arial"/>
                <w:sz w:val="16"/>
                <w:szCs w:val="16"/>
                <w:cs/>
              </w:rPr>
            </w:pPr>
            <w:r w:rsidRPr="00B9577A">
              <w:rPr>
                <w:rFonts w:ascii="Arial" w:hAnsi="Arial" w:cs="Arial"/>
                <w:sz w:val="16"/>
                <w:szCs w:val="16"/>
              </w:rPr>
              <w:t xml:space="preserve"> 209,826 </w:t>
            </w:r>
          </w:p>
        </w:tc>
        <w:tc>
          <w:tcPr>
            <w:tcW w:w="1003" w:type="dxa"/>
            <w:tcBorders>
              <w:top w:val="nil"/>
              <w:left w:val="nil"/>
              <w:bottom w:val="nil"/>
              <w:right w:val="nil"/>
            </w:tcBorders>
            <w:vAlign w:val="bottom"/>
          </w:tcPr>
          <w:p w14:paraId="3DC0DF73" w14:textId="07BE103F" w:rsidR="00685601" w:rsidRPr="00B9577A" w:rsidRDefault="00685601" w:rsidP="002E400F">
            <w:pPr>
              <w:pStyle w:val="acctfourfigures"/>
              <w:pBdr>
                <w:bottom w:val="double" w:sz="4" w:space="1" w:color="auto"/>
              </w:pBdr>
              <w:tabs>
                <w:tab w:val="clear" w:pos="765"/>
                <w:tab w:val="decimal" w:pos="703"/>
              </w:tabs>
              <w:spacing w:line="360" w:lineRule="exact"/>
              <w:ind w:left="-14" w:right="-101"/>
              <w:jc w:val="both"/>
              <w:rPr>
                <w:rFonts w:ascii="Arial" w:hAnsi="Arial" w:cs="Arial"/>
                <w:sz w:val="16"/>
                <w:szCs w:val="16"/>
              </w:rPr>
            </w:pPr>
            <w:r w:rsidRPr="00B9577A">
              <w:rPr>
                <w:rFonts w:ascii="Arial" w:hAnsi="Arial" w:cs="Arial"/>
                <w:sz w:val="16"/>
                <w:szCs w:val="16"/>
              </w:rPr>
              <w:t xml:space="preserve"> 107,414 </w:t>
            </w:r>
          </w:p>
        </w:tc>
        <w:tc>
          <w:tcPr>
            <w:tcW w:w="1004" w:type="dxa"/>
            <w:tcBorders>
              <w:top w:val="nil"/>
              <w:left w:val="nil"/>
              <w:bottom w:val="nil"/>
              <w:right w:val="nil"/>
            </w:tcBorders>
            <w:vAlign w:val="bottom"/>
          </w:tcPr>
          <w:p w14:paraId="2B490549" w14:textId="6BE2BF27" w:rsidR="00685601" w:rsidRPr="00B9577A" w:rsidRDefault="00685601" w:rsidP="002E400F">
            <w:pPr>
              <w:pStyle w:val="acctfourfigures"/>
              <w:pBdr>
                <w:bottom w:val="double" w:sz="4" w:space="1" w:color="auto"/>
              </w:pBdr>
              <w:tabs>
                <w:tab w:val="clear" w:pos="765"/>
                <w:tab w:val="decimal" w:pos="703"/>
              </w:tabs>
              <w:spacing w:line="360" w:lineRule="exact"/>
              <w:ind w:left="-14" w:right="-101"/>
              <w:jc w:val="both"/>
              <w:rPr>
                <w:rFonts w:ascii="Arial" w:hAnsi="Arial" w:cs="Arial"/>
                <w:sz w:val="16"/>
                <w:szCs w:val="16"/>
                <w:cs/>
              </w:rPr>
            </w:pPr>
            <w:r w:rsidRPr="00B9577A">
              <w:rPr>
                <w:rFonts w:ascii="Arial" w:hAnsi="Arial" w:cs="Arial"/>
                <w:sz w:val="16"/>
                <w:szCs w:val="16"/>
              </w:rPr>
              <w:t xml:space="preserve"> 30,501 </w:t>
            </w:r>
          </w:p>
        </w:tc>
        <w:tc>
          <w:tcPr>
            <w:tcW w:w="1003" w:type="dxa"/>
            <w:tcBorders>
              <w:top w:val="nil"/>
              <w:left w:val="nil"/>
              <w:bottom w:val="nil"/>
              <w:right w:val="nil"/>
            </w:tcBorders>
            <w:vAlign w:val="bottom"/>
          </w:tcPr>
          <w:p w14:paraId="2B5C9870" w14:textId="37594790" w:rsidR="00685601" w:rsidRPr="00B9577A" w:rsidRDefault="00685601" w:rsidP="002E400F">
            <w:pPr>
              <w:pStyle w:val="acctfourfigures"/>
              <w:pBdr>
                <w:bottom w:val="double" w:sz="4" w:space="1" w:color="auto"/>
              </w:pBdr>
              <w:tabs>
                <w:tab w:val="clear" w:pos="765"/>
                <w:tab w:val="decimal" w:pos="703"/>
              </w:tabs>
              <w:spacing w:line="360" w:lineRule="exact"/>
              <w:ind w:left="-14" w:right="-101"/>
              <w:jc w:val="both"/>
              <w:rPr>
                <w:rFonts w:ascii="Arial" w:hAnsi="Arial" w:cs="Arial"/>
                <w:sz w:val="16"/>
                <w:szCs w:val="16"/>
                <w:cs/>
              </w:rPr>
            </w:pPr>
            <w:r w:rsidRPr="00B9577A">
              <w:rPr>
                <w:rFonts w:ascii="Arial" w:hAnsi="Arial" w:cs="Arial"/>
                <w:sz w:val="16"/>
                <w:szCs w:val="16"/>
              </w:rPr>
              <w:t xml:space="preserve">  4,244 </w:t>
            </w:r>
          </w:p>
        </w:tc>
        <w:tc>
          <w:tcPr>
            <w:tcW w:w="1003" w:type="dxa"/>
            <w:tcBorders>
              <w:top w:val="nil"/>
              <w:left w:val="nil"/>
              <w:bottom w:val="nil"/>
              <w:right w:val="nil"/>
            </w:tcBorders>
            <w:vAlign w:val="bottom"/>
          </w:tcPr>
          <w:p w14:paraId="1A50CF24" w14:textId="688E743C" w:rsidR="00685601" w:rsidRPr="00B9577A" w:rsidRDefault="00685601" w:rsidP="002E400F">
            <w:pPr>
              <w:pStyle w:val="acctfourfigures"/>
              <w:pBdr>
                <w:bottom w:val="double" w:sz="4" w:space="1" w:color="auto"/>
              </w:pBdr>
              <w:tabs>
                <w:tab w:val="clear" w:pos="765"/>
                <w:tab w:val="decimal" w:pos="703"/>
              </w:tabs>
              <w:spacing w:line="360" w:lineRule="exact"/>
              <w:ind w:left="-14" w:right="-101"/>
              <w:jc w:val="both"/>
              <w:rPr>
                <w:rFonts w:ascii="Arial" w:hAnsi="Arial" w:cs="Arial"/>
                <w:sz w:val="16"/>
                <w:szCs w:val="16"/>
              </w:rPr>
            </w:pPr>
            <w:r w:rsidRPr="00B9577A">
              <w:rPr>
                <w:rFonts w:ascii="Arial" w:hAnsi="Arial" w:cs="Arial"/>
                <w:sz w:val="16"/>
                <w:szCs w:val="16"/>
              </w:rPr>
              <w:t xml:space="preserve">     368 </w:t>
            </w:r>
          </w:p>
        </w:tc>
        <w:tc>
          <w:tcPr>
            <w:tcW w:w="1004" w:type="dxa"/>
            <w:tcBorders>
              <w:top w:val="nil"/>
              <w:left w:val="nil"/>
              <w:bottom w:val="nil"/>
              <w:right w:val="nil"/>
            </w:tcBorders>
            <w:vAlign w:val="bottom"/>
          </w:tcPr>
          <w:p w14:paraId="29275260" w14:textId="08C4B8D3" w:rsidR="00685601" w:rsidRPr="00B9577A" w:rsidRDefault="00685601" w:rsidP="002E400F">
            <w:pPr>
              <w:pStyle w:val="acctfourfigures"/>
              <w:pBdr>
                <w:bottom w:val="double" w:sz="4" w:space="1" w:color="auto"/>
              </w:pBdr>
              <w:tabs>
                <w:tab w:val="clear" w:pos="765"/>
                <w:tab w:val="decimal" w:pos="703"/>
              </w:tabs>
              <w:spacing w:line="360" w:lineRule="exact"/>
              <w:ind w:left="-14" w:right="-101"/>
              <w:jc w:val="both"/>
              <w:rPr>
                <w:rFonts w:ascii="Arial" w:hAnsi="Arial" w:cs="Arial"/>
                <w:sz w:val="16"/>
                <w:szCs w:val="16"/>
                <w:cs/>
              </w:rPr>
            </w:pPr>
            <w:r w:rsidRPr="00B9577A">
              <w:rPr>
                <w:rFonts w:ascii="Arial" w:hAnsi="Arial" w:cs="Arial"/>
                <w:sz w:val="16"/>
                <w:szCs w:val="16"/>
              </w:rPr>
              <w:t xml:space="preserve">  656,712 </w:t>
            </w:r>
          </w:p>
        </w:tc>
      </w:tr>
    </w:tbl>
    <w:p w14:paraId="0070596C" w14:textId="77777777" w:rsidR="009D3FE9" w:rsidRPr="00B9577A" w:rsidRDefault="009D3FE9" w:rsidP="0031290B">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overflowPunct w:val="0"/>
        <w:autoSpaceDE w:val="0"/>
        <w:autoSpaceDN w:val="0"/>
        <w:adjustRightInd w:val="0"/>
        <w:spacing w:before="120" w:line="276" w:lineRule="auto"/>
        <w:ind w:left="720" w:right="-43" w:hanging="180"/>
        <w:jc w:val="thaiDistribute"/>
        <w:textAlignment w:val="baseline"/>
        <w:rPr>
          <w:rFonts w:cs="Arial"/>
          <w:sz w:val="14"/>
          <w:szCs w:val="14"/>
        </w:rPr>
      </w:pPr>
      <w:r w:rsidRPr="00B9577A">
        <w:rPr>
          <w:rFonts w:cs="Arial"/>
          <w:sz w:val="14"/>
          <w:szCs w:val="14"/>
        </w:rPr>
        <w:t>Net of commission and deferred initial direct costs.</w:t>
      </w:r>
    </w:p>
    <w:p w14:paraId="712327D3" w14:textId="77777777" w:rsidR="009D3FE9" w:rsidRPr="00B9577A" w:rsidRDefault="009D3FE9" w:rsidP="0031290B">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overflowPunct w:val="0"/>
        <w:autoSpaceDE w:val="0"/>
        <w:autoSpaceDN w:val="0"/>
        <w:adjustRightInd w:val="0"/>
        <w:spacing w:after="240" w:line="276" w:lineRule="auto"/>
        <w:ind w:left="720" w:right="-43" w:hanging="173"/>
        <w:jc w:val="thaiDistribute"/>
        <w:textAlignment w:val="baseline"/>
        <w:rPr>
          <w:rFonts w:cs="Arial"/>
          <w:sz w:val="14"/>
          <w:szCs w:val="14"/>
        </w:rPr>
      </w:pPr>
      <w:r w:rsidRPr="00B9577A">
        <w:rPr>
          <w:rFonts w:cs="Arial"/>
          <w:sz w:val="14"/>
          <w:szCs w:val="14"/>
        </w:rPr>
        <w:t xml:space="preserve">The balance of lease receivables due within 1 year includes overdue receivables for which the due date has already been reached. </w:t>
      </w:r>
    </w:p>
    <w:tbl>
      <w:tblPr>
        <w:tblW w:w="9273" w:type="dxa"/>
        <w:tblInd w:w="450" w:type="dxa"/>
        <w:tblLayout w:type="fixed"/>
        <w:tblLook w:val="0000" w:firstRow="0" w:lastRow="0" w:firstColumn="0" w:lastColumn="0" w:noHBand="0" w:noVBand="0"/>
      </w:tblPr>
      <w:tblGrid>
        <w:gridCol w:w="2250"/>
        <w:gridCol w:w="1008"/>
        <w:gridCol w:w="1008"/>
        <w:gridCol w:w="1008"/>
        <w:gridCol w:w="1011"/>
        <w:gridCol w:w="1008"/>
        <w:gridCol w:w="990"/>
        <w:gridCol w:w="990"/>
      </w:tblGrid>
      <w:tr w:rsidR="009D3FE9" w:rsidRPr="00B9577A" w14:paraId="48EDC354" w14:textId="77777777" w:rsidTr="00606BAA">
        <w:trPr>
          <w:trHeight w:val="63"/>
        </w:trPr>
        <w:tc>
          <w:tcPr>
            <w:tcW w:w="2250" w:type="dxa"/>
          </w:tcPr>
          <w:p w14:paraId="6CBBAE34" w14:textId="77777777" w:rsidR="009D3FE9" w:rsidRPr="00B9577A" w:rsidRDefault="009D3FE9" w:rsidP="00CD7102">
            <w:pPr>
              <w:pStyle w:val="a5"/>
              <w:tabs>
                <w:tab w:val="clear" w:pos="360"/>
                <w:tab w:val="clear" w:pos="720"/>
                <w:tab w:val="clear" w:pos="1080"/>
                <w:tab w:val="left" w:pos="540"/>
              </w:tabs>
              <w:spacing w:line="360" w:lineRule="exact"/>
              <w:ind w:right="-106"/>
              <w:rPr>
                <w:rFonts w:ascii="Arial" w:hAnsi="Arial" w:cs="Arial"/>
                <w:sz w:val="16"/>
                <w:szCs w:val="16"/>
                <w:lang w:val="en-US"/>
              </w:rPr>
            </w:pPr>
          </w:p>
        </w:tc>
        <w:tc>
          <w:tcPr>
            <w:tcW w:w="7023" w:type="dxa"/>
            <w:gridSpan w:val="7"/>
            <w:vAlign w:val="center"/>
          </w:tcPr>
          <w:p w14:paraId="7717037D" w14:textId="77777777" w:rsidR="009D3FE9" w:rsidRPr="00B9577A" w:rsidRDefault="009D3FE9" w:rsidP="00CD7102">
            <w:pPr>
              <w:tabs>
                <w:tab w:val="left" w:pos="360"/>
                <w:tab w:val="left" w:pos="1440"/>
                <w:tab w:val="left" w:pos="2160"/>
                <w:tab w:val="left" w:pos="4140"/>
                <w:tab w:val="left" w:pos="5740"/>
              </w:tabs>
              <w:spacing w:line="360" w:lineRule="exact"/>
              <w:ind w:left="907" w:right="-20" w:hanging="907"/>
              <w:jc w:val="right"/>
              <w:rPr>
                <w:rFonts w:eastAsia="Cordia New" w:cs="Arial"/>
                <w:sz w:val="16"/>
                <w:szCs w:val="16"/>
              </w:rPr>
            </w:pPr>
            <w:r w:rsidRPr="00B9577A">
              <w:rPr>
                <w:rFonts w:cs="Arial"/>
                <w:sz w:val="16"/>
                <w:szCs w:val="16"/>
                <w:lang w:val="en-GB"/>
              </w:rPr>
              <w:t>(Unit: Thousand Baht)</w:t>
            </w:r>
          </w:p>
        </w:tc>
      </w:tr>
      <w:tr w:rsidR="009D3FE9" w:rsidRPr="00B9577A" w14:paraId="503A8131" w14:textId="77777777" w:rsidTr="00606BAA">
        <w:tc>
          <w:tcPr>
            <w:tcW w:w="2250" w:type="dxa"/>
          </w:tcPr>
          <w:p w14:paraId="646B3D2A" w14:textId="77777777" w:rsidR="009D3FE9" w:rsidRPr="00B9577A" w:rsidRDefault="009D3FE9" w:rsidP="00CD7102">
            <w:pPr>
              <w:pStyle w:val="a5"/>
              <w:tabs>
                <w:tab w:val="clear" w:pos="360"/>
                <w:tab w:val="clear" w:pos="720"/>
                <w:tab w:val="clear" w:pos="1080"/>
                <w:tab w:val="left" w:pos="540"/>
              </w:tabs>
              <w:spacing w:line="360" w:lineRule="exact"/>
              <w:ind w:right="-106"/>
              <w:rPr>
                <w:rFonts w:ascii="Arial" w:hAnsi="Arial" w:cs="Arial"/>
                <w:sz w:val="16"/>
                <w:szCs w:val="16"/>
                <w:lang w:val="en-US"/>
              </w:rPr>
            </w:pPr>
          </w:p>
        </w:tc>
        <w:tc>
          <w:tcPr>
            <w:tcW w:w="7023" w:type="dxa"/>
            <w:gridSpan w:val="7"/>
            <w:vAlign w:val="center"/>
          </w:tcPr>
          <w:p w14:paraId="01165153" w14:textId="77777777" w:rsidR="009D3FE9" w:rsidRPr="00B9577A" w:rsidRDefault="009D3FE9"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B9577A">
              <w:rPr>
                <w:rFonts w:ascii="Arial" w:hAnsi="Arial" w:cs="Arial"/>
                <w:sz w:val="16"/>
                <w:szCs w:val="16"/>
                <w:lang w:bidi="th-TH"/>
              </w:rPr>
              <w:t>Consolidated financial statements</w:t>
            </w:r>
          </w:p>
        </w:tc>
      </w:tr>
      <w:tr w:rsidR="009D3FE9" w:rsidRPr="00B9577A" w14:paraId="43521930" w14:textId="77777777" w:rsidTr="00606BAA">
        <w:tc>
          <w:tcPr>
            <w:tcW w:w="2250" w:type="dxa"/>
          </w:tcPr>
          <w:p w14:paraId="6F7B1CCD" w14:textId="77777777" w:rsidR="009D3FE9" w:rsidRPr="00B9577A" w:rsidRDefault="009D3FE9" w:rsidP="00CD7102">
            <w:pPr>
              <w:pStyle w:val="a5"/>
              <w:tabs>
                <w:tab w:val="clear" w:pos="360"/>
                <w:tab w:val="clear" w:pos="720"/>
                <w:tab w:val="clear" w:pos="1080"/>
                <w:tab w:val="left" w:pos="540"/>
              </w:tabs>
              <w:spacing w:line="360" w:lineRule="exact"/>
              <w:ind w:right="-106"/>
              <w:rPr>
                <w:rFonts w:ascii="Arial" w:hAnsi="Arial" w:cs="Arial"/>
                <w:sz w:val="16"/>
                <w:szCs w:val="16"/>
                <w:lang w:val="en-US"/>
              </w:rPr>
            </w:pPr>
          </w:p>
        </w:tc>
        <w:tc>
          <w:tcPr>
            <w:tcW w:w="7023" w:type="dxa"/>
            <w:gridSpan w:val="7"/>
            <w:vAlign w:val="center"/>
          </w:tcPr>
          <w:p w14:paraId="610CCE45" w14:textId="7E99B89F" w:rsidR="009D3FE9" w:rsidRPr="00B9577A" w:rsidRDefault="009D3FE9"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lang w:val="en-US" w:bidi="th-TH"/>
              </w:rPr>
            </w:pPr>
            <w:r w:rsidRPr="00B9577A">
              <w:rPr>
                <w:rFonts w:ascii="Arial" w:hAnsi="Arial" w:cs="Arial"/>
                <w:sz w:val="16"/>
                <w:szCs w:val="16"/>
                <w:lang w:bidi="th-TH"/>
              </w:rPr>
              <w:t xml:space="preserve">31 December </w:t>
            </w:r>
            <w:r w:rsidR="003E066A" w:rsidRPr="00B9577A">
              <w:rPr>
                <w:rFonts w:ascii="Arial" w:hAnsi="Arial" w:cs="Arial"/>
                <w:sz w:val="16"/>
                <w:szCs w:val="16"/>
                <w:lang w:bidi="th-TH"/>
              </w:rPr>
              <w:t>2025</w:t>
            </w:r>
          </w:p>
        </w:tc>
      </w:tr>
      <w:tr w:rsidR="009D3FE9" w:rsidRPr="00B9577A" w14:paraId="0E015E15" w14:textId="77777777" w:rsidTr="00606BAA">
        <w:tc>
          <w:tcPr>
            <w:tcW w:w="2250" w:type="dxa"/>
          </w:tcPr>
          <w:p w14:paraId="3F9D2466" w14:textId="77777777" w:rsidR="009D3FE9" w:rsidRPr="00B9577A" w:rsidRDefault="009D3FE9" w:rsidP="00CD7102">
            <w:pPr>
              <w:pStyle w:val="a5"/>
              <w:tabs>
                <w:tab w:val="clear" w:pos="360"/>
                <w:tab w:val="clear" w:pos="720"/>
                <w:tab w:val="clear" w:pos="1080"/>
                <w:tab w:val="left" w:pos="540"/>
              </w:tabs>
              <w:spacing w:line="360" w:lineRule="exact"/>
              <w:ind w:right="-106"/>
              <w:rPr>
                <w:rFonts w:ascii="Arial" w:hAnsi="Arial" w:cs="Arial"/>
                <w:sz w:val="16"/>
                <w:szCs w:val="16"/>
                <w:lang w:val="en-US"/>
              </w:rPr>
            </w:pPr>
          </w:p>
        </w:tc>
        <w:tc>
          <w:tcPr>
            <w:tcW w:w="1008" w:type="dxa"/>
            <w:vAlign w:val="bottom"/>
          </w:tcPr>
          <w:p w14:paraId="0A8A2E5B" w14:textId="77777777" w:rsidR="009D3FE9" w:rsidRPr="00B9577A" w:rsidRDefault="009D3FE9" w:rsidP="00CD7102">
            <w:pPr>
              <w:pStyle w:val="acctfourfigures"/>
              <w:tabs>
                <w:tab w:val="clear" w:pos="765"/>
              </w:tabs>
              <w:spacing w:line="360" w:lineRule="exact"/>
              <w:ind w:left="-115" w:right="-115"/>
              <w:jc w:val="center"/>
              <w:rPr>
                <w:rFonts w:ascii="Arial" w:hAnsi="Arial" w:cs="Arial"/>
                <w:sz w:val="16"/>
                <w:szCs w:val="16"/>
                <w:lang w:bidi="th-TH"/>
              </w:rPr>
            </w:pPr>
            <w:r w:rsidRPr="00B9577A">
              <w:rPr>
                <w:rFonts w:ascii="Arial" w:hAnsi="Arial" w:cs="Arial"/>
                <w:sz w:val="16"/>
                <w:szCs w:val="16"/>
                <w:lang w:bidi="th-TH"/>
              </w:rPr>
              <w:t xml:space="preserve">Portion </w:t>
            </w:r>
          </w:p>
          <w:p w14:paraId="72210F9B" w14:textId="77777777" w:rsidR="009D3FE9" w:rsidRPr="00B9577A" w:rsidRDefault="009D3FE9" w:rsidP="00CD7102">
            <w:pPr>
              <w:pStyle w:val="acctfourfigures"/>
              <w:tabs>
                <w:tab w:val="clear" w:pos="765"/>
              </w:tabs>
              <w:spacing w:line="360" w:lineRule="exact"/>
              <w:ind w:left="-110" w:right="-110"/>
              <w:jc w:val="center"/>
              <w:rPr>
                <w:rFonts w:ascii="Arial" w:hAnsi="Arial" w:cs="Arial"/>
                <w:sz w:val="16"/>
                <w:szCs w:val="16"/>
                <w:lang w:bidi="th-TH"/>
              </w:rPr>
            </w:pPr>
            <w:r w:rsidRPr="00B9577A">
              <w:rPr>
                <w:rFonts w:ascii="Arial" w:hAnsi="Arial" w:cs="Arial"/>
                <w:sz w:val="16"/>
                <w:szCs w:val="16"/>
                <w:lang w:bidi="th-TH"/>
              </w:rPr>
              <w:t xml:space="preserve">due within </w:t>
            </w:r>
          </w:p>
          <w:p w14:paraId="79609023" w14:textId="77777777" w:rsidR="009D3FE9" w:rsidRPr="00B9577A" w:rsidRDefault="009D3FE9"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B9577A">
              <w:rPr>
                <w:rFonts w:ascii="Arial" w:hAnsi="Arial" w:cs="Arial"/>
                <w:sz w:val="16"/>
                <w:szCs w:val="16"/>
                <w:lang w:bidi="th-TH"/>
              </w:rPr>
              <w:t xml:space="preserve">one year </w:t>
            </w:r>
            <w:r w:rsidRPr="00B9577A">
              <w:rPr>
                <w:rFonts w:ascii="Arial" w:hAnsi="Arial" w:cs="Arial"/>
                <w:sz w:val="16"/>
                <w:szCs w:val="16"/>
                <w:vertAlign w:val="superscript"/>
                <w:lang w:bidi="th-TH"/>
              </w:rPr>
              <w:t>(2)</w:t>
            </w:r>
          </w:p>
        </w:tc>
        <w:tc>
          <w:tcPr>
            <w:tcW w:w="1008" w:type="dxa"/>
            <w:vAlign w:val="bottom"/>
          </w:tcPr>
          <w:p w14:paraId="08867F09" w14:textId="77777777" w:rsidR="009D3FE9" w:rsidRPr="00B9577A" w:rsidRDefault="009D3FE9" w:rsidP="00CD7102">
            <w:pPr>
              <w:pStyle w:val="acctfourfigures"/>
              <w:tabs>
                <w:tab w:val="clear" w:pos="765"/>
              </w:tabs>
              <w:spacing w:line="360" w:lineRule="exact"/>
              <w:ind w:left="-110" w:right="-110"/>
              <w:jc w:val="center"/>
              <w:rPr>
                <w:rFonts w:ascii="Arial" w:hAnsi="Arial" w:cs="Arial"/>
                <w:sz w:val="16"/>
                <w:szCs w:val="16"/>
                <w:lang w:val="en-US" w:bidi="th-TH"/>
              </w:rPr>
            </w:pPr>
            <w:r w:rsidRPr="00B9577A">
              <w:rPr>
                <w:rFonts w:ascii="Arial" w:hAnsi="Arial" w:cs="Arial"/>
                <w:sz w:val="16"/>
                <w:szCs w:val="16"/>
                <w:lang w:val="en-US" w:bidi="th-TH"/>
              </w:rPr>
              <w:t>Portion</w:t>
            </w:r>
          </w:p>
          <w:p w14:paraId="2AC43A89" w14:textId="77777777" w:rsidR="009D3FE9" w:rsidRPr="00B9577A" w:rsidRDefault="009D3FE9" w:rsidP="00CD7102">
            <w:pPr>
              <w:pStyle w:val="acctfourfigures"/>
              <w:tabs>
                <w:tab w:val="clear" w:pos="765"/>
              </w:tabs>
              <w:spacing w:line="360" w:lineRule="exact"/>
              <w:ind w:left="-110" w:right="-110"/>
              <w:jc w:val="center"/>
              <w:rPr>
                <w:rFonts w:ascii="Arial" w:hAnsi="Arial" w:cs="Arial"/>
                <w:sz w:val="16"/>
                <w:szCs w:val="16"/>
                <w:lang w:val="en-US" w:bidi="th-TH"/>
              </w:rPr>
            </w:pPr>
            <w:r w:rsidRPr="00B9577A">
              <w:rPr>
                <w:rFonts w:ascii="Arial" w:hAnsi="Arial" w:cs="Arial"/>
                <w:sz w:val="16"/>
                <w:szCs w:val="16"/>
                <w:lang w:val="en-US" w:bidi="th-TH"/>
              </w:rPr>
              <w:t xml:space="preserve">due over </w:t>
            </w:r>
          </w:p>
          <w:p w14:paraId="45067170" w14:textId="77777777" w:rsidR="009D3FE9" w:rsidRPr="00B9577A" w:rsidRDefault="009D3FE9" w:rsidP="00CD7102">
            <w:pPr>
              <w:pStyle w:val="acctfourfigures"/>
              <w:tabs>
                <w:tab w:val="clear" w:pos="765"/>
              </w:tabs>
              <w:spacing w:line="360" w:lineRule="exact"/>
              <w:ind w:left="-110" w:right="-110"/>
              <w:jc w:val="center"/>
              <w:rPr>
                <w:rFonts w:ascii="Arial" w:hAnsi="Arial" w:cs="Arial"/>
                <w:sz w:val="16"/>
                <w:szCs w:val="16"/>
                <w:lang w:val="en-US" w:bidi="th-TH"/>
              </w:rPr>
            </w:pPr>
            <w:r w:rsidRPr="00B9577A">
              <w:rPr>
                <w:rFonts w:ascii="Arial" w:hAnsi="Arial" w:cs="Arial"/>
                <w:sz w:val="16"/>
                <w:szCs w:val="16"/>
                <w:lang w:val="en-US" w:bidi="th-TH"/>
              </w:rPr>
              <w:t xml:space="preserve">one year </w:t>
            </w:r>
          </w:p>
          <w:p w14:paraId="233A9D19" w14:textId="77777777" w:rsidR="009D3FE9" w:rsidRPr="00B9577A" w:rsidRDefault="009D3FE9"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B9577A">
              <w:rPr>
                <w:rFonts w:ascii="Arial" w:hAnsi="Arial" w:cs="Arial"/>
                <w:sz w:val="16"/>
                <w:szCs w:val="16"/>
                <w:lang w:val="en-US" w:bidi="th-TH"/>
              </w:rPr>
              <w:t>but within two years</w:t>
            </w:r>
          </w:p>
        </w:tc>
        <w:tc>
          <w:tcPr>
            <w:tcW w:w="1008" w:type="dxa"/>
            <w:vAlign w:val="bottom"/>
          </w:tcPr>
          <w:p w14:paraId="1AA97F88" w14:textId="77777777" w:rsidR="009D3FE9" w:rsidRPr="00B9577A" w:rsidRDefault="009D3FE9" w:rsidP="00CD7102">
            <w:pPr>
              <w:pStyle w:val="acctfourfigures"/>
              <w:tabs>
                <w:tab w:val="clear" w:pos="765"/>
              </w:tabs>
              <w:spacing w:line="360" w:lineRule="exact"/>
              <w:ind w:left="-110" w:right="-110"/>
              <w:jc w:val="center"/>
              <w:rPr>
                <w:rFonts w:ascii="Arial" w:hAnsi="Arial" w:cs="Arial"/>
                <w:sz w:val="16"/>
                <w:szCs w:val="16"/>
                <w:lang w:bidi="th-TH"/>
              </w:rPr>
            </w:pPr>
            <w:r w:rsidRPr="00B9577A">
              <w:rPr>
                <w:rFonts w:ascii="Arial" w:hAnsi="Arial" w:cs="Arial"/>
                <w:sz w:val="16"/>
                <w:szCs w:val="16"/>
                <w:lang w:bidi="th-TH"/>
              </w:rPr>
              <w:t xml:space="preserve">Portion </w:t>
            </w:r>
          </w:p>
          <w:p w14:paraId="738E47C4" w14:textId="77777777" w:rsidR="009D3FE9" w:rsidRPr="00B9577A" w:rsidRDefault="009D3FE9" w:rsidP="00CD7102">
            <w:pPr>
              <w:pStyle w:val="acctfourfigures"/>
              <w:tabs>
                <w:tab w:val="clear" w:pos="765"/>
              </w:tabs>
              <w:spacing w:line="360" w:lineRule="exact"/>
              <w:ind w:left="-110" w:right="-110"/>
              <w:jc w:val="center"/>
              <w:rPr>
                <w:rFonts w:ascii="Arial" w:hAnsi="Arial" w:cs="Arial"/>
                <w:sz w:val="16"/>
                <w:szCs w:val="16"/>
                <w:lang w:bidi="th-TH"/>
              </w:rPr>
            </w:pPr>
            <w:r w:rsidRPr="00B9577A">
              <w:rPr>
                <w:rFonts w:ascii="Arial" w:hAnsi="Arial" w:cs="Arial"/>
                <w:sz w:val="16"/>
                <w:szCs w:val="16"/>
                <w:lang w:bidi="th-TH"/>
              </w:rPr>
              <w:t xml:space="preserve">due over </w:t>
            </w:r>
          </w:p>
          <w:p w14:paraId="34640F5B" w14:textId="77777777" w:rsidR="009D3FE9" w:rsidRPr="00B9577A" w:rsidRDefault="009D3FE9" w:rsidP="00CD7102">
            <w:pPr>
              <w:pStyle w:val="acctfourfigures"/>
              <w:tabs>
                <w:tab w:val="clear" w:pos="765"/>
              </w:tabs>
              <w:spacing w:line="360" w:lineRule="exact"/>
              <w:ind w:left="-110" w:right="-110"/>
              <w:jc w:val="center"/>
              <w:rPr>
                <w:rFonts w:ascii="Arial" w:hAnsi="Arial" w:cs="Arial"/>
                <w:sz w:val="16"/>
                <w:szCs w:val="16"/>
                <w:lang w:bidi="th-TH"/>
              </w:rPr>
            </w:pPr>
            <w:r w:rsidRPr="00B9577A">
              <w:rPr>
                <w:rFonts w:ascii="Arial" w:hAnsi="Arial" w:cs="Arial"/>
                <w:sz w:val="16"/>
                <w:szCs w:val="16"/>
                <w:lang w:bidi="th-TH"/>
              </w:rPr>
              <w:t xml:space="preserve">two years </w:t>
            </w:r>
          </w:p>
          <w:p w14:paraId="7DADF849" w14:textId="77777777" w:rsidR="009D3FE9" w:rsidRPr="00B9577A" w:rsidRDefault="009D3FE9"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B9577A">
              <w:rPr>
                <w:rFonts w:ascii="Arial" w:hAnsi="Arial" w:cs="Arial"/>
                <w:sz w:val="16"/>
                <w:szCs w:val="16"/>
                <w:lang w:bidi="th-TH"/>
              </w:rPr>
              <w:t>but within three years</w:t>
            </w:r>
          </w:p>
        </w:tc>
        <w:tc>
          <w:tcPr>
            <w:tcW w:w="1011" w:type="dxa"/>
            <w:vAlign w:val="bottom"/>
          </w:tcPr>
          <w:p w14:paraId="161B0DBF" w14:textId="77777777" w:rsidR="009D3FE9" w:rsidRPr="00B9577A" w:rsidRDefault="009D3FE9" w:rsidP="00CD7102">
            <w:pPr>
              <w:pStyle w:val="acctfourfigures"/>
              <w:tabs>
                <w:tab w:val="clear" w:pos="765"/>
              </w:tabs>
              <w:spacing w:line="360" w:lineRule="exact"/>
              <w:ind w:left="-110" w:right="-110"/>
              <w:jc w:val="center"/>
              <w:rPr>
                <w:rFonts w:ascii="Arial" w:hAnsi="Arial" w:cs="Arial"/>
                <w:sz w:val="16"/>
                <w:szCs w:val="16"/>
                <w:lang w:bidi="th-TH"/>
              </w:rPr>
            </w:pPr>
            <w:r w:rsidRPr="00B9577A">
              <w:rPr>
                <w:rFonts w:ascii="Arial" w:hAnsi="Arial" w:cs="Arial"/>
                <w:sz w:val="16"/>
                <w:szCs w:val="16"/>
                <w:lang w:bidi="th-TH"/>
              </w:rPr>
              <w:t xml:space="preserve">Portion </w:t>
            </w:r>
          </w:p>
          <w:p w14:paraId="26EB0A5E" w14:textId="77777777" w:rsidR="009D3FE9" w:rsidRPr="00B9577A" w:rsidRDefault="009D3FE9"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B9577A">
              <w:rPr>
                <w:rFonts w:ascii="Arial" w:hAnsi="Arial" w:cs="Arial"/>
                <w:sz w:val="16"/>
                <w:szCs w:val="16"/>
                <w:lang w:bidi="th-TH"/>
              </w:rPr>
              <w:t>due over three years but within four years</w:t>
            </w:r>
          </w:p>
        </w:tc>
        <w:tc>
          <w:tcPr>
            <w:tcW w:w="1008" w:type="dxa"/>
            <w:vAlign w:val="bottom"/>
          </w:tcPr>
          <w:p w14:paraId="21F9718C" w14:textId="77777777" w:rsidR="009D3FE9" w:rsidRPr="00B9577A" w:rsidRDefault="009D3FE9" w:rsidP="00CD7102">
            <w:pPr>
              <w:pStyle w:val="acctfourfigures"/>
              <w:tabs>
                <w:tab w:val="clear" w:pos="765"/>
              </w:tabs>
              <w:spacing w:line="360" w:lineRule="exact"/>
              <w:ind w:left="-17" w:right="-108"/>
              <w:jc w:val="center"/>
              <w:rPr>
                <w:rFonts w:ascii="Arial" w:hAnsi="Arial" w:cs="Arial"/>
                <w:sz w:val="16"/>
                <w:szCs w:val="16"/>
                <w:lang w:bidi="th-TH"/>
              </w:rPr>
            </w:pPr>
            <w:r w:rsidRPr="00B9577A">
              <w:rPr>
                <w:rFonts w:ascii="Arial" w:hAnsi="Arial" w:cs="Arial"/>
                <w:sz w:val="16"/>
                <w:szCs w:val="16"/>
                <w:lang w:bidi="th-TH"/>
              </w:rPr>
              <w:t>Portion</w:t>
            </w:r>
          </w:p>
          <w:p w14:paraId="7985C094" w14:textId="77777777" w:rsidR="009D3FE9" w:rsidRPr="00B9577A" w:rsidRDefault="009D3FE9" w:rsidP="00CD7102">
            <w:pPr>
              <w:pStyle w:val="acctfourfigures"/>
              <w:tabs>
                <w:tab w:val="clear" w:pos="765"/>
              </w:tabs>
              <w:spacing w:line="360" w:lineRule="exact"/>
              <w:ind w:left="-17" w:right="-108"/>
              <w:jc w:val="center"/>
              <w:rPr>
                <w:rFonts w:ascii="Arial" w:hAnsi="Arial" w:cs="Arial"/>
                <w:sz w:val="16"/>
                <w:szCs w:val="16"/>
                <w:lang w:bidi="th-TH"/>
              </w:rPr>
            </w:pPr>
            <w:r w:rsidRPr="00B9577A">
              <w:rPr>
                <w:rFonts w:ascii="Arial" w:hAnsi="Arial" w:cs="Arial"/>
                <w:sz w:val="16"/>
                <w:szCs w:val="16"/>
                <w:lang w:bidi="th-TH"/>
              </w:rPr>
              <w:t xml:space="preserve">due over </w:t>
            </w:r>
          </w:p>
          <w:p w14:paraId="1B39DADD" w14:textId="77777777" w:rsidR="009D3FE9" w:rsidRPr="00B9577A" w:rsidRDefault="009D3FE9" w:rsidP="00CD7102">
            <w:pPr>
              <w:pStyle w:val="acctfourfigures"/>
              <w:tabs>
                <w:tab w:val="clear" w:pos="765"/>
              </w:tabs>
              <w:spacing w:line="360" w:lineRule="exact"/>
              <w:ind w:left="-17" w:right="-108"/>
              <w:jc w:val="center"/>
              <w:rPr>
                <w:rFonts w:ascii="Arial" w:hAnsi="Arial" w:cs="Arial"/>
                <w:sz w:val="16"/>
                <w:szCs w:val="16"/>
                <w:lang w:val="en-US" w:bidi="th-TH"/>
              </w:rPr>
            </w:pPr>
            <w:r w:rsidRPr="00B9577A">
              <w:rPr>
                <w:rFonts w:ascii="Arial" w:hAnsi="Arial" w:cs="Arial"/>
                <w:sz w:val="16"/>
                <w:szCs w:val="16"/>
                <w:lang w:bidi="th-TH"/>
              </w:rPr>
              <w:t>four years</w:t>
            </w:r>
            <w:r w:rsidRPr="00B9577A">
              <w:rPr>
                <w:rFonts w:ascii="Arial" w:hAnsi="Arial" w:cs="Arial"/>
                <w:sz w:val="16"/>
                <w:szCs w:val="16"/>
                <w:cs/>
                <w:lang w:bidi="th-TH"/>
              </w:rPr>
              <w:t xml:space="preserve"> </w:t>
            </w:r>
            <w:r w:rsidRPr="00B9577A">
              <w:rPr>
                <w:rFonts w:ascii="Arial" w:hAnsi="Arial" w:cs="Arial"/>
                <w:sz w:val="16"/>
                <w:szCs w:val="16"/>
                <w:lang w:bidi="th-TH"/>
              </w:rPr>
              <w:br/>
            </w:r>
            <w:r w:rsidRPr="00B9577A">
              <w:rPr>
                <w:rFonts w:ascii="Arial" w:hAnsi="Arial" w:cs="Arial"/>
                <w:sz w:val="16"/>
                <w:szCs w:val="16"/>
                <w:lang w:val="en-US" w:bidi="th-TH"/>
              </w:rPr>
              <w:t xml:space="preserve">but within </w:t>
            </w:r>
          </w:p>
          <w:p w14:paraId="158E15BF" w14:textId="77777777" w:rsidR="009D3FE9" w:rsidRPr="00B9577A" w:rsidRDefault="009D3FE9"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cs/>
                <w:lang w:bidi="th-TH"/>
              </w:rPr>
            </w:pPr>
            <w:r w:rsidRPr="00B9577A">
              <w:rPr>
                <w:rFonts w:ascii="Arial" w:hAnsi="Arial" w:cs="Arial"/>
                <w:sz w:val="16"/>
                <w:szCs w:val="16"/>
                <w:lang w:val="en-US" w:bidi="th-TH"/>
              </w:rPr>
              <w:t>five years</w:t>
            </w:r>
          </w:p>
        </w:tc>
        <w:tc>
          <w:tcPr>
            <w:tcW w:w="990" w:type="dxa"/>
            <w:vAlign w:val="bottom"/>
          </w:tcPr>
          <w:p w14:paraId="06E5027A" w14:textId="77777777" w:rsidR="009D3FE9" w:rsidRPr="00B9577A" w:rsidRDefault="009D3FE9" w:rsidP="00CD7102">
            <w:pPr>
              <w:pStyle w:val="acctfourfigures"/>
              <w:tabs>
                <w:tab w:val="clear" w:pos="765"/>
              </w:tabs>
              <w:spacing w:line="360" w:lineRule="exact"/>
              <w:ind w:left="-110" w:right="-110"/>
              <w:jc w:val="center"/>
              <w:rPr>
                <w:rFonts w:ascii="Arial" w:hAnsi="Arial" w:cs="Arial"/>
                <w:sz w:val="16"/>
                <w:szCs w:val="16"/>
                <w:lang w:bidi="th-TH"/>
              </w:rPr>
            </w:pPr>
            <w:r w:rsidRPr="00B9577A">
              <w:rPr>
                <w:rFonts w:ascii="Arial" w:hAnsi="Arial" w:cs="Arial"/>
                <w:sz w:val="16"/>
                <w:szCs w:val="16"/>
                <w:lang w:bidi="th-TH"/>
              </w:rPr>
              <w:t xml:space="preserve">Portion </w:t>
            </w:r>
          </w:p>
          <w:p w14:paraId="1A9CBDBE" w14:textId="77777777" w:rsidR="009D3FE9" w:rsidRPr="00B9577A" w:rsidRDefault="009D3FE9" w:rsidP="00CD7102">
            <w:pPr>
              <w:pStyle w:val="acctfourfigures"/>
              <w:tabs>
                <w:tab w:val="clear" w:pos="765"/>
              </w:tabs>
              <w:spacing w:line="360" w:lineRule="exact"/>
              <w:ind w:left="-110" w:right="-110"/>
              <w:jc w:val="center"/>
              <w:rPr>
                <w:rFonts w:ascii="Arial" w:hAnsi="Arial" w:cs="Arial"/>
                <w:sz w:val="16"/>
                <w:szCs w:val="16"/>
                <w:lang w:bidi="th-TH"/>
              </w:rPr>
            </w:pPr>
            <w:r w:rsidRPr="00B9577A">
              <w:rPr>
                <w:rFonts w:ascii="Arial" w:hAnsi="Arial" w:cs="Arial"/>
                <w:sz w:val="16"/>
                <w:szCs w:val="16"/>
                <w:lang w:bidi="th-TH"/>
              </w:rPr>
              <w:t xml:space="preserve">due over </w:t>
            </w:r>
          </w:p>
          <w:p w14:paraId="0A27D714" w14:textId="77777777" w:rsidR="009D3FE9" w:rsidRPr="00B9577A" w:rsidRDefault="009D3FE9"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cs/>
                <w:lang w:bidi="th-TH"/>
              </w:rPr>
            </w:pPr>
            <w:r w:rsidRPr="00B9577A">
              <w:rPr>
                <w:rFonts w:ascii="Arial" w:hAnsi="Arial" w:cs="Arial"/>
                <w:sz w:val="16"/>
                <w:szCs w:val="16"/>
                <w:lang w:bidi="th-TH"/>
              </w:rPr>
              <w:t>five years</w:t>
            </w:r>
          </w:p>
        </w:tc>
        <w:tc>
          <w:tcPr>
            <w:tcW w:w="990" w:type="dxa"/>
            <w:vAlign w:val="bottom"/>
          </w:tcPr>
          <w:p w14:paraId="3572BE75" w14:textId="77777777" w:rsidR="009D3FE9" w:rsidRPr="00B9577A" w:rsidRDefault="009D3FE9"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B9577A">
              <w:rPr>
                <w:rFonts w:ascii="Arial" w:hAnsi="Arial" w:cs="Arial"/>
                <w:sz w:val="16"/>
                <w:szCs w:val="16"/>
                <w:lang w:bidi="th-TH"/>
              </w:rPr>
              <w:t>Total</w:t>
            </w:r>
          </w:p>
        </w:tc>
      </w:tr>
      <w:tr w:rsidR="00B96FBA" w:rsidRPr="00B9577A" w14:paraId="48505D6B" w14:textId="77777777" w:rsidTr="00B96FBA">
        <w:tc>
          <w:tcPr>
            <w:tcW w:w="2250" w:type="dxa"/>
          </w:tcPr>
          <w:p w14:paraId="6582FB5B" w14:textId="77777777" w:rsidR="00B96FBA" w:rsidRPr="00B9577A" w:rsidRDefault="00B96FBA" w:rsidP="00B96FBA">
            <w:pPr>
              <w:spacing w:line="360" w:lineRule="exact"/>
              <w:ind w:left="-14" w:right="-101"/>
              <w:jc w:val="both"/>
              <w:rPr>
                <w:rFonts w:cs="Arial"/>
                <w:b/>
                <w:bCs/>
                <w:sz w:val="16"/>
                <w:szCs w:val="16"/>
              </w:rPr>
            </w:pPr>
            <w:r w:rsidRPr="00B9577A">
              <w:rPr>
                <w:rFonts w:eastAsia="Arial Unicode MS" w:cs="Arial"/>
                <w:sz w:val="16"/>
                <w:szCs w:val="20"/>
              </w:rPr>
              <w:t>Lease</w:t>
            </w:r>
            <w:r w:rsidRPr="00B9577A">
              <w:rPr>
                <w:rFonts w:eastAsia="Arial Unicode MS" w:cs="Arial"/>
                <w:sz w:val="16"/>
                <w:szCs w:val="16"/>
              </w:rPr>
              <w:t xml:space="preserve"> receivables</w:t>
            </w:r>
          </w:p>
        </w:tc>
        <w:tc>
          <w:tcPr>
            <w:tcW w:w="1008" w:type="dxa"/>
            <w:vAlign w:val="bottom"/>
          </w:tcPr>
          <w:p w14:paraId="6CF1C6F2" w14:textId="3316F5EB" w:rsidR="00B96FBA" w:rsidRPr="00B9577A" w:rsidRDefault="00B96FBA" w:rsidP="002E400F">
            <w:pPr>
              <w:pStyle w:val="acctfourfigures"/>
              <w:tabs>
                <w:tab w:val="clear" w:pos="765"/>
                <w:tab w:val="decimal" w:pos="703"/>
              </w:tabs>
              <w:spacing w:line="360" w:lineRule="exact"/>
              <w:ind w:left="-14" w:right="-101"/>
              <w:rPr>
                <w:rFonts w:ascii="Arial" w:hAnsi="Arial" w:cs="Arial"/>
                <w:sz w:val="16"/>
                <w:szCs w:val="16"/>
              </w:rPr>
            </w:pPr>
            <w:r w:rsidRPr="00B9577A">
              <w:rPr>
                <w:rFonts w:ascii="Arial" w:hAnsi="Arial" w:cs="Arial"/>
                <w:sz w:val="16"/>
                <w:szCs w:val="16"/>
              </w:rPr>
              <w:t>775,801</w:t>
            </w:r>
          </w:p>
        </w:tc>
        <w:tc>
          <w:tcPr>
            <w:tcW w:w="1008" w:type="dxa"/>
            <w:vAlign w:val="bottom"/>
          </w:tcPr>
          <w:p w14:paraId="126A198B" w14:textId="081E95AD" w:rsidR="00B96FBA" w:rsidRPr="00B9577A" w:rsidRDefault="00B96FBA" w:rsidP="002E400F">
            <w:pPr>
              <w:pStyle w:val="acctfourfigures"/>
              <w:tabs>
                <w:tab w:val="clear" w:pos="765"/>
                <w:tab w:val="decimal" w:pos="703"/>
              </w:tabs>
              <w:spacing w:line="360" w:lineRule="exact"/>
              <w:ind w:left="-14" w:right="-101"/>
              <w:rPr>
                <w:rFonts w:ascii="Arial" w:hAnsi="Arial" w:cs="Arial"/>
                <w:sz w:val="16"/>
                <w:szCs w:val="16"/>
                <w:cs/>
              </w:rPr>
            </w:pPr>
            <w:r w:rsidRPr="00B9577A">
              <w:rPr>
                <w:rFonts w:ascii="Arial" w:hAnsi="Arial" w:cs="Arial"/>
                <w:sz w:val="16"/>
                <w:szCs w:val="16"/>
              </w:rPr>
              <w:t>368,494</w:t>
            </w:r>
          </w:p>
        </w:tc>
        <w:tc>
          <w:tcPr>
            <w:tcW w:w="1008" w:type="dxa"/>
            <w:vAlign w:val="bottom"/>
          </w:tcPr>
          <w:p w14:paraId="0B62A511" w14:textId="1860C5AC" w:rsidR="00B96FBA" w:rsidRPr="00B9577A" w:rsidRDefault="00B96FBA" w:rsidP="002E400F">
            <w:pPr>
              <w:pStyle w:val="acctfourfigures"/>
              <w:tabs>
                <w:tab w:val="clear" w:pos="765"/>
                <w:tab w:val="decimal" w:pos="703"/>
              </w:tabs>
              <w:spacing w:line="360" w:lineRule="exact"/>
              <w:ind w:left="-14" w:right="-101"/>
              <w:rPr>
                <w:rFonts w:ascii="Arial" w:hAnsi="Arial" w:cs="Arial"/>
                <w:sz w:val="16"/>
                <w:szCs w:val="16"/>
              </w:rPr>
            </w:pPr>
            <w:r w:rsidRPr="00B9577A">
              <w:rPr>
                <w:rFonts w:ascii="Arial" w:hAnsi="Arial" w:cs="Arial"/>
                <w:sz w:val="16"/>
                <w:szCs w:val="16"/>
              </w:rPr>
              <w:t>262,579</w:t>
            </w:r>
          </w:p>
        </w:tc>
        <w:tc>
          <w:tcPr>
            <w:tcW w:w="1011" w:type="dxa"/>
            <w:vAlign w:val="bottom"/>
          </w:tcPr>
          <w:p w14:paraId="62634029" w14:textId="538C1753" w:rsidR="00B96FBA" w:rsidRPr="00B9577A" w:rsidRDefault="00B96FBA" w:rsidP="002E400F">
            <w:pPr>
              <w:pStyle w:val="acctfourfigures"/>
              <w:tabs>
                <w:tab w:val="clear" w:pos="765"/>
                <w:tab w:val="decimal" w:pos="703"/>
              </w:tabs>
              <w:spacing w:line="360" w:lineRule="exact"/>
              <w:ind w:left="-14" w:right="-101"/>
              <w:rPr>
                <w:rFonts w:ascii="Arial" w:hAnsi="Arial" w:cs="Arial"/>
                <w:sz w:val="16"/>
                <w:szCs w:val="16"/>
              </w:rPr>
            </w:pPr>
            <w:r w:rsidRPr="00B9577A">
              <w:rPr>
                <w:rFonts w:ascii="Arial" w:hAnsi="Arial" w:cs="Arial"/>
                <w:sz w:val="16"/>
                <w:szCs w:val="16"/>
              </w:rPr>
              <w:t>127,203</w:t>
            </w:r>
          </w:p>
        </w:tc>
        <w:tc>
          <w:tcPr>
            <w:tcW w:w="1008" w:type="dxa"/>
            <w:vAlign w:val="bottom"/>
          </w:tcPr>
          <w:p w14:paraId="14A14D93" w14:textId="40679BB3" w:rsidR="00B96FBA" w:rsidRPr="00B9577A" w:rsidRDefault="00B96FBA" w:rsidP="002E400F">
            <w:pPr>
              <w:pStyle w:val="acctfourfigures"/>
              <w:tabs>
                <w:tab w:val="clear" w:pos="765"/>
                <w:tab w:val="decimal" w:pos="703"/>
              </w:tabs>
              <w:spacing w:line="360" w:lineRule="exact"/>
              <w:ind w:left="-14" w:right="-101"/>
              <w:rPr>
                <w:rFonts w:ascii="Arial" w:hAnsi="Arial" w:cs="Arial"/>
                <w:sz w:val="16"/>
                <w:szCs w:val="16"/>
                <w:cs/>
              </w:rPr>
            </w:pPr>
            <w:r w:rsidRPr="00B9577A">
              <w:rPr>
                <w:rFonts w:ascii="Arial" w:hAnsi="Arial" w:cs="Arial"/>
                <w:sz w:val="16"/>
                <w:szCs w:val="16"/>
              </w:rPr>
              <w:t>45,281</w:t>
            </w:r>
          </w:p>
        </w:tc>
        <w:tc>
          <w:tcPr>
            <w:tcW w:w="990" w:type="dxa"/>
            <w:vAlign w:val="bottom"/>
          </w:tcPr>
          <w:p w14:paraId="0B29AA5E" w14:textId="61CD05FB" w:rsidR="00B96FBA" w:rsidRPr="00B9577A" w:rsidRDefault="00B96FBA" w:rsidP="002E400F">
            <w:pPr>
              <w:pStyle w:val="acctfourfigures"/>
              <w:tabs>
                <w:tab w:val="clear" w:pos="765"/>
                <w:tab w:val="decimal" w:pos="703"/>
              </w:tabs>
              <w:spacing w:line="360" w:lineRule="exact"/>
              <w:ind w:left="-14" w:right="-101"/>
              <w:rPr>
                <w:rFonts w:ascii="Arial" w:hAnsi="Arial" w:cs="Arial"/>
                <w:sz w:val="16"/>
                <w:szCs w:val="16"/>
              </w:rPr>
            </w:pPr>
            <w:r w:rsidRPr="00B9577A">
              <w:rPr>
                <w:rFonts w:ascii="Arial" w:hAnsi="Arial" w:cs="Arial"/>
                <w:sz w:val="16"/>
                <w:szCs w:val="16"/>
              </w:rPr>
              <w:t>101,494</w:t>
            </w:r>
          </w:p>
        </w:tc>
        <w:tc>
          <w:tcPr>
            <w:tcW w:w="990" w:type="dxa"/>
            <w:vAlign w:val="bottom"/>
          </w:tcPr>
          <w:p w14:paraId="587980D5" w14:textId="116B53DD" w:rsidR="00B96FBA" w:rsidRPr="00B9577A" w:rsidRDefault="00B96FBA" w:rsidP="002E400F">
            <w:pPr>
              <w:pStyle w:val="acctfourfigures"/>
              <w:tabs>
                <w:tab w:val="clear" w:pos="765"/>
                <w:tab w:val="decimal" w:pos="703"/>
              </w:tabs>
              <w:spacing w:line="360" w:lineRule="exact"/>
              <w:ind w:left="-14" w:right="-101"/>
              <w:rPr>
                <w:rFonts w:ascii="Arial" w:hAnsi="Arial" w:cs="Arial"/>
                <w:sz w:val="16"/>
                <w:szCs w:val="16"/>
              </w:rPr>
            </w:pPr>
            <w:r w:rsidRPr="00B9577A">
              <w:rPr>
                <w:rFonts w:ascii="Arial" w:hAnsi="Arial" w:cs="Arial"/>
                <w:sz w:val="16"/>
                <w:szCs w:val="16"/>
              </w:rPr>
              <w:t>1,680,852</w:t>
            </w:r>
          </w:p>
        </w:tc>
      </w:tr>
      <w:tr w:rsidR="00B96FBA" w:rsidRPr="00B9577A" w14:paraId="40245E94" w14:textId="77777777" w:rsidTr="00B96FBA">
        <w:tc>
          <w:tcPr>
            <w:tcW w:w="2250" w:type="dxa"/>
          </w:tcPr>
          <w:p w14:paraId="4E1CBD3E" w14:textId="77777777" w:rsidR="00B96FBA" w:rsidRPr="00B9577A" w:rsidRDefault="00B96FBA" w:rsidP="00B96FBA">
            <w:pPr>
              <w:spacing w:line="360" w:lineRule="exact"/>
              <w:ind w:left="437" w:right="-106" w:hanging="450"/>
              <w:rPr>
                <w:rFonts w:cs="Arial"/>
                <w:sz w:val="16"/>
                <w:szCs w:val="16"/>
              </w:rPr>
            </w:pPr>
            <w:r w:rsidRPr="00B9577A">
              <w:rPr>
                <w:rFonts w:eastAsia="Arial Unicode MS" w:cs="Arial"/>
                <w:sz w:val="16"/>
                <w:szCs w:val="16"/>
                <w:u w:val="single"/>
              </w:rPr>
              <w:t>Less</w:t>
            </w:r>
            <w:r w:rsidRPr="00B9577A">
              <w:rPr>
                <w:rFonts w:eastAsia="Arial Unicode MS" w:cs="Arial"/>
                <w:sz w:val="16"/>
                <w:szCs w:val="16"/>
              </w:rPr>
              <w:t xml:space="preserve"> Unearned income </w:t>
            </w:r>
            <w:r w:rsidRPr="00B9577A">
              <w:rPr>
                <w:rFonts w:eastAsia="Arial Unicode MS" w:cs="Arial"/>
                <w:sz w:val="16"/>
                <w:szCs w:val="16"/>
                <w:vertAlign w:val="superscript"/>
              </w:rPr>
              <w:t>(1)</w:t>
            </w:r>
          </w:p>
        </w:tc>
        <w:tc>
          <w:tcPr>
            <w:tcW w:w="1008" w:type="dxa"/>
            <w:vAlign w:val="bottom"/>
          </w:tcPr>
          <w:p w14:paraId="3F94D887" w14:textId="12E4FF55" w:rsidR="00B96FBA" w:rsidRPr="00B9577A" w:rsidRDefault="00B96FBA" w:rsidP="002E400F">
            <w:pPr>
              <w:pStyle w:val="acctfourfigures"/>
              <w:pBdr>
                <w:bottom w:val="single" w:sz="4" w:space="1" w:color="auto"/>
              </w:pBdr>
              <w:tabs>
                <w:tab w:val="clear" w:pos="765"/>
                <w:tab w:val="decimal" w:pos="703"/>
              </w:tabs>
              <w:spacing w:line="360" w:lineRule="exact"/>
              <w:ind w:left="-14" w:right="-101"/>
              <w:rPr>
                <w:rFonts w:ascii="Arial" w:hAnsi="Arial" w:cs="Arial"/>
                <w:sz w:val="16"/>
                <w:szCs w:val="16"/>
              </w:rPr>
            </w:pPr>
            <w:r w:rsidRPr="00B9577A">
              <w:rPr>
                <w:rFonts w:ascii="Arial" w:hAnsi="Arial" w:cs="Arial"/>
                <w:sz w:val="16"/>
                <w:szCs w:val="16"/>
              </w:rPr>
              <w:t>(72,902)</w:t>
            </w:r>
          </w:p>
        </w:tc>
        <w:tc>
          <w:tcPr>
            <w:tcW w:w="1008" w:type="dxa"/>
            <w:vAlign w:val="bottom"/>
          </w:tcPr>
          <w:p w14:paraId="4C438730" w14:textId="5D7D0B6B" w:rsidR="00B96FBA" w:rsidRPr="00B9577A" w:rsidRDefault="00B96FBA" w:rsidP="002E400F">
            <w:pPr>
              <w:pStyle w:val="acctfourfigures"/>
              <w:pBdr>
                <w:bottom w:val="single" w:sz="4" w:space="1" w:color="auto"/>
              </w:pBdr>
              <w:tabs>
                <w:tab w:val="clear" w:pos="765"/>
                <w:tab w:val="decimal" w:pos="703"/>
              </w:tabs>
              <w:spacing w:line="360" w:lineRule="exact"/>
              <w:ind w:left="-14" w:right="-101"/>
              <w:rPr>
                <w:rFonts w:ascii="Arial" w:hAnsi="Arial" w:cs="Arial"/>
                <w:sz w:val="16"/>
                <w:szCs w:val="16"/>
              </w:rPr>
            </w:pPr>
            <w:r w:rsidRPr="00B9577A">
              <w:rPr>
                <w:rFonts w:ascii="Arial" w:hAnsi="Arial" w:cs="Arial"/>
                <w:sz w:val="16"/>
                <w:szCs w:val="16"/>
              </w:rPr>
              <w:t>(44,874)</w:t>
            </w:r>
          </w:p>
        </w:tc>
        <w:tc>
          <w:tcPr>
            <w:tcW w:w="1008" w:type="dxa"/>
            <w:vAlign w:val="bottom"/>
          </w:tcPr>
          <w:p w14:paraId="55A6159A" w14:textId="212BE250" w:rsidR="00B96FBA" w:rsidRPr="00B9577A" w:rsidRDefault="00B96FBA" w:rsidP="002E400F">
            <w:pPr>
              <w:pStyle w:val="acctfourfigures"/>
              <w:pBdr>
                <w:bottom w:val="single" w:sz="4" w:space="1" w:color="auto"/>
              </w:pBdr>
              <w:tabs>
                <w:tab w:val="clear" w:pos="765"/>
                <w:tab w:val="decimal" w:pos="703"/>
              </w:tabs>
              <w:spacing w:line="360" w:lineRule="exact"/>
              <w:ind w:left="-14" w:right="-101"/>
              <w:rPr>
                <w:rFonts w:ascii="Arial" w:hAnsi="Arial" w:cs="Arial"/>
                <w:sz w:val="16"/>
                <w:szCs w:val="16"/>
              </w:rPr>
            </w:pPr>
            <w:r w:rsidRPr="00B9577A">
              <w:rPr>
                <w:rFonts w:ascii="Arial" w:hAnsi="Arial" w:cs="Arial"/>
                <w:sz w:val="16"/>
                <w:szCs w:val="16"/>
              </w:rPr>
              <w:t>(26,539)</w:t>
            </w:r>
          </w:p>
        </w:tc>
        <w:tc>
          <w:tcPr>
            <w:tcW w:w="1011" w:type="dxa"/>
            <w:vAlign w:val="bottom"/>
          </w:tcPr>
          <w:p w14:paraId="5F9794A1" w14:textId="2B95D3C2" w:rsidR="00B96FBA" w:rsidRPr="00B9577A" w:rsidRDefault="00B96FBA" w:rsidP="002E400F">
            <w:pPr>
              <w:pStyle w:val="acctfourfigures"/>
              <w:pBdr>
                <w:bottom w:val="single" w:sz="4" w:space="1" w:color="auto"/>
              </w:pBdr>
              <w:tabs>
                <w:tab w:val="clear" w:pos="765"/>
                <w:tab w:val="decimal" w:pos="703"/>
              </w:tabs>
              <w:spacing w:line="360" w:lineRule="exact"/>
              <w:ind w:left="-14" w:right="-101"/>
              <w:rPr>
                <w:rFonts w:ascii="Arial" w:hAnsi="Arial" w:cs="Arial"/>
                <w:sz w:val="16"/>
                <w:szCs w:val="16"/>
              </w:rPr>
            </w:pPr>
            <w:r w:rsidRPr="00B9577A">
              <w:rPr>
                <w:rFonts w:ascii="Arial" w:hAnsi="Arial" w:cs="Arial"/>
                <w:sz w:val="16"/>
                <w:szCs w:val="16"/>
              </w:rPr>
              <w:t>(13,500)</w:t>
            </w:r>
          </w:p>
        </w:tc>
        <w:tc>
          <w:tcPr>
            <w:tcW w:w="1008" w:type="dxa"/>
            <w:vAlign w:val="bottom"/>
          </w:tcPr>
          <w:p w14:paraId="552DBC9A" w14:textId="2DE971E6" w:rsidR="00B96FBA" w:rsidRPr="00B9577A" w:rsidRDefault="00B96FBA" w:rsidP="002E400F">
            <w:pPr>
              <w:pStyle w:val="acctfourfigures"/>
              <w:pBdr>
                <w:bottom w:val="single" w:sz="4" w:space="1" w:color="auto"/>
              </w:pBdr>
              <w:tabs>
                <w:tab w:val="clear" w:pos="765"/>
                <w:tab w:val="decimal" w:pos="703"/>
              </w:tabs>
              <w:spacing w:line="360" w:lineRule="exact"/>
              <w:ind w:left="-14" w:right="-101"/>
              <w:rPr>
                <w:rFonts w:ascii="Arial" w:hAnsi="Arial" w:cs="Arial"/>
                <w:sz w:val="16"/>
                <w:szCs w:val="16"/>
              </w:rPr>
            </w:pPr>
            <w:r w:rsidRPr="00B9577A">
              <w:rPr>
                <w:rFonts w:ascii="Arial" w:hAnsi="Arial" w:cs="Arial"/>
                <w:sz w:val="16"/>
                <w:szCs w:val="16"/>
              </w:rPr>
              <w:t>(9,072)</w:t>
            </w:r>
          </w:p>
        </w:tc>
        <w:tc>
          <w:tcPr>
            <w:tcW w:w="990" w:type="dxa"/>
            <w:vAlign w:val="bottom"/>
          </w:tcPr>
          <w:p w14:paraId="56A95129" w14:textId="6FC355C6" w:rsidR="00B96FBA" w:rsidRPr="00B9577A" w:rsidRDefault="00B96FBA" w:rsidP="002E400F">
            <w:pPr>
              <w:pStyle w:val="acctfourfigures"/>
              <w:pBdr>
                <w:bottom w:val="single" w:sz="4" w:space="1" w:color="auto"/>
              </w:pBdr>
              <w:tabs>
                <w:tab w:val="clear" w:pos="765"/>
                <w:tab w:val="decimal" w:pos="703"/>
              </w:tabs>
              <w:spacing w:line="360" w:lineRule="exact"/>
              <w:ind w:left="-14" w:right="-101"/>
              <w:rPr>
                <w:rFonts w:ascii="Arial" w:hAnsi="Arial" w:cs="Arial"/>
                <w:sz w:val="16"/>
                <w:szCs w:val="16"/>
              </w:rPr>
            </w:pPr>
            <w:r w:rsidRPr="00B9577A">
              <w:rPr>
                <w:rFonts w:ascii="Arial" w:hAnsi="Arial" w:cs="Arial"/>
                <w:sz w:val="16"/>
                <w:szCs w:val="16"/>
              </w:rPr>
              <w:t>(6,954)</w:t>
            </w:r>
          </w:p>
        </w:tc>
        <w:tc>
          <w:tcPr>
            <w:tcW w:w="990" w:type="dxa"/>
            <w:vAlign w:val="bottom"/>
          </w:tcPr>
          <w:p w14:paraId="389B7D58" w14:textId="33BE893D" w:rsidR="00B96FBA" w:rsidRPr="00B9577A" w:rsidRDefault="00B96FBA" w:rsidP="002E400F">
            <w:pPr>
              <w:pStyle w:val="acctfourfigures"/>
              <w:pBdr>
                <w:bottom w:val="single" w:sz="4" w:space="1" w:color="auto"/>
              </w:pBdr>
              <w:tabs>
                <w:tab w:val="clear" w:pos="765"/>
                <w:tab w:val="decimal" w:pos="703"/>
              </w:tabs>
              <w:spacing w:line="360" w:lineRule="exact"/>
              <w:ind w:left="-14" w:right="-101"/>
              <w:rPr>
                <w:rFonts w:ascii="Arial" w:hAnsi="Arial" w:cs="Arial"/>
                <w:sz w:val="16"/>
                <w:szCs w:val="16"/>
              </w:rPr>
            </w:pPr>
            <w:r w:rsidRPr="00B9577A">
              <w:rPr>
                <w:rFonts w:ascii="Arial" w:hAnsi="Arial" w:cs="Arial"/>
                <w:sz w:val="16"/>
                <w:szCs w:val="16"/>
              </w:rPr>
              <w:t>(173,841)</w:t>
            </w:r>
          </w:p>
        </w:tc>
      </w:tr>
      <w:tr w:rsidR="00B96FBA" w:rsidRPr="00B9577A" w14:paraId="6C0A2A4F" w14:textId="77777777" w:rsidTr="00B96FBA">
        <w:tc>
          <w:tcPr>
            <w:tcW w:w="2250" w:type="dxa"/>
          </w:tcPr>
          <w:p w14:paraId="4E4D23CA" w14:textId="77777777" w:rsidR="00B96FBA" w:rsidRPr="00B9577A" w:rsidRDefault="00B96FBA" w:rsidP="00B96FBA">
            <w:pPr>
              <w:spacing w:line="360" w:lineRule="exact"/>
              <w:ind w:left="162" w:right="-106" w:hanging="180"/>
              <w:rPr>
                <w:rFonts w:cs="Arial"/>
                <w:b/>
                <w:sz w:val="16"/>
                <w:szCs w:val="16"/>
              </w:rPr>
            </w:pPr>
            <w:r w:rsidRPr="00B9577A">
              <w:rPr>
                <w:rFonts w:eastAsia="Arial Unicode MS" w:cs="Arial"/>
                <w:sz w:val="16"/>
                <w:szCs w:val="16"/>
              </w:rPr>
              <w:t>Present value of the minimum lease payment receivables</w:t>
            </w:r>
          </w:p>
        </w:tc>
        <w:tc>
          <w:tcPr>
            <w:tcW w:w="1008" w:type="dxa"/>
            <w:vAlign w:val="bottom"/>
          </w:tcPr>
          <w:p w14:paraId="0062D5ED" w14:textId="7643D3A1" w:rsidR="00B96FBA" w:rsidRPr="00B9577A" w:rsidRDefault="00B96FBA" w:rsidP="002E400F">
            <w:pPr>
              <w:pStyle w:val="acctfourfigures"/>
              <w:tabs>
                <w:tab w:val="clear" w:pos="765"/>
                <w:tab w:val="decimal" w:pos="703"/>
              </w:tabs>
              <w:spacing w:line="360" w:lineRule="exact"/>
              <w:ind w:left="-14" w:right="-101"/>
              <w:rPr>
                <w:rFonts w:ascii="Arial" w:hAnsi="Arial" w:cs="Arial"/>
                <w:sz w:val="16"/>
                <w:szCs w:val="16"/>
              </w:rPr>
            </w:pPr>
            <w:r w:rsidRPr="00B9577A">
              <w:rPr>
                <w:rFonts w:ascii="Arial" w:hAnsi="Arial" w:cs="Arial"/>
                <w:sz w:val="16"/>
                <w:szCs w:val="16"/>
              </w:rPr>
              <w:t>702,899</w:t>
            </w:r>
          </w:p>
        </w:tc>
        <w:tc>
          <w:tcPr>
            <w:tcW w:w="1008" w:type="dxa"/>
            <w:vAlign w:val="bottom"/>
          </w:tcPr>
          <w:p w14:paraId="6AB59AE5" w14:textId="64F4AC9C" w:rsidR="00B96FBA" w:rsidRPr="00B9577A" w:rsidRDefault="00B96FBA" w:rsidP="002E400F">
            <w:pPr>
              <w:pStyle w:val="acctfourfigures"/>
              <w:tabs>
                <w:tab w:val="clear" w:pos="765"/>
                <w:tab w:val="decimal" w:pos="703"/>
              </w:tabs>
              <w:spacing w:line="360" w:lineRule="exact"/>
              <w:ind w:left="-14" w:right="-101"/>
              <w:rPr>
                <w:rFonts w:ascii="Arial" w:hAnsi="Arial" w:cs="Arial"/>
                <w:sz w:val="16"/>
                <w:szCs w:val="16"/>
              </w:rPr>
            </w:pPr>
            <w:r w:rsidRPr="00B9577A">
              <w:rPr>
                <w:rFonts w:ascii="Arial" w:hAnsi="Arial" w:cs="Arial"/>
                <w:sz w:val="16"/>
                <w:szCs w:val="16"/>
              </w:rPr>
              <w:t>323,620</w:t>
            </w:r>
          </w:p>
        </w:tc>
        <w:tc>
          <w:tcPr>
            <w:tcW w:w="1008" w:type="dxa"/>
            <w:vAlign w:val="bottom"/>
          </w:tcPr>
          <w:p w14:paraId="54042D11" w14:textId="3EF3AB71" w:rsidR="00B96FBA" w:rsidRPr="00B9577A" w:rsidRDefault="00B96FBA" w:rsidP="002E400F">
            <w:pPr>
              <w:pStyle w:val="acctfourfigures"/>
              <w:tabs>
                <w:tab w:val="clear" w:pos="765"/>
                <w:tab w:val="decimal" w:pos="703"/>
              </w:tabs>
              <w:spacing w:line="360" w:lineRule="exact"/>
              <w:ind w:left="-14" w:right="-101"/>
              <w:rPr>
                <w:rFonts w:ascii="Arial" w:hAnsi="Arial" w:cs="Arial"/>
                <w:sz w:val="16"/>
                <w:szCs w:val="16"/>
              </w:rPr>
            </w:pPr>
            <w:r w:rsidRPr="00B9577A">
              <w:rPr>
                <w:rFonts w:ascii="Arial" w:hAnsi="Arial" w:cs="Arial"/>
                <w:sz w:val="16"/>
                <w:szCs w:val="16"/>
              </w:rPr>
              <w:t>236,040</w:t>
            </w:r>
          </w:p>
        </w:tc>
        <w:tc>
          <w:tcPr>
            <w:tcW w:w="1011" w:type="dxa"/>
            <w:vAlign w:val="bottom"/>
          </w:tcPr>
          <w:p w14:paraId="3F41C04A" w14:textId="61A2CB5A" w:rsidR="00B96FBA" w:rsidRPr="00B9577A" w:rsidRDefault="00B96FBA" w:rsidP="002E400F">
            <w:pPr>
              <w:pStyle w:val="acctfourfigures"/>
              <w:tabs>
                <w:tab w:val="clear" w:pos="765"/>
                <w:tab w:val="decimal" w:pos="703"/>
              </w:tabs>
              <w:spacing w:line="360" w:lineRule="exact"/>
              <w:ind w:left="-14" w:right="-101"/>
              <w:rPr>
                <w:rFonts w:ascii="Arial" w:hAnsi="Arial" w:cs="Arial"/>
                <w:sz w:val="16"/>
                <w:szCs w:val="16"/>
              </w:rPr>
            </w:pPr>
            <w:r w:rsidRPr="00B9577A">
              <w:rPr>
                <w:rFonts w:ascii="Arial" w:hAnsi="Arial" w:cs="Arial"/>
                <w:sz w:val="16"/>
                <w:szCs w:val="16"/>
              </w:rPr>
              <w:t>113,703</w:t>
            </w:r>
          </w:p>
        </w:tc>
        <w:tc>
          <w:tcPr>
            <w:tcW w:w="1008" w:type="dxa"/>
            <w:vAlign w:val="bottom"/>
          </w:tcPr>
          <w:p w14:paraId="587AABED" w14:textId="00A047C1" w:rsidR="00B96FBA" w:rsidRPr="00B9577A" w:rsidRDefault="00B96FBA" w:rsidP="002E400F">
            <w:pPr>
              <w:pStyle w:val="acctfourfigures"/>
              <w:tabs>
                <w:tab w:val="clear" w:pos="765"/>
                <w:tab w:val="decimal" w:pos="703"/>
              </w:tabs>
              <w:spacing w:line="360" w:lineRule="exact"/>
              <w:ind w:left="-14" w:right="-101"/>
              <w:rPr>
                <w:rFonts w:ascii="Arial" w:hAnsi="Arial" w:cs="Arial"/>
                <w:sz w:val="16"/>
                <w:szCs w:val="16"/>
              </w:rPr>
            </w:pPr>
            <w:r w:rsidRPr="00B9577A">
              <w:rPr>
                <w:rFonts w:ascii="Arial" w:hAnsi="Arial" w:cs="Arial"/>
                <w:sz w:val="16"/>
                <w:szCs w:val="16"/>
              </w:rPr>
              <w:t>36,209</w:t>
            </w:r>
          </w:p>
        </w:tc>
        <w:tc>
          <w:tcPr>
            <w:tcW w:w="990" w:type="dxa"/>
            <w:vAlign w:val="bottom"/>
          </w:tcPr>
          <w:p w14:paraId="75228327" w14:textId="3AAEB15D" w:rsidR="00B96FBA" w:rsidRPr="00B9577A" w:rsidRDefault="00B96FBA" w:rsidP="002E400F">
            <w:pPr>
              <w:pStyle w:val="acctfourfigures"/>
              <w:tabs>
                <w:tab w:val="clear" w:pos="765"/>
                <w:tab w:val="decimal" w:pos="703"/>
              </w:tabs>
              <w:spacing w:line="360" w:lineRule="exact"/>
              <w:ind w:left="-14" w:right="-101"/>
              <w:rPr>
                <w:rFonts w:ascii="Arial" w:hAnsi="Arial" w:cs="Arial"/>
                <w:sz w:val="16"/>
                <w:szCs w:val="16"/>
              </w:rPr>
            </w:pPr>
            <w:r w:rsidRPr="00B9577A">
              <w:rPr>
                <w:rFonts w:ascii="Arial" w:hAnsi="Arial" w:cs="Arial"/>
                <w:sz w:val="16"/>
                <w:szCs w:val="16"/>
              </w:rPr>
              <w:t>94,540</w:t>
            </w:r>
          </w:p>
        </w:tc>
        <w:tc>
          <w:tcPr>
            <w:tcW w:w="990" w:type="dxa"/>
            <w:vAlign w:val="bottom"/>
          </w:tcPr>
          <w:p w14:paraId="480E6A20" w14:textId="0171031A" w:rsidR="00B96FBA" w:rsidRPr="00B9577A" w:rsidRDefault="00B96FBA" w:rsidP="002E400F">
            <w:pPr>
              <w:pStyle w:val="acctfourfigures"/>
              <w:tabs>
                <w:tab w:val="clear" w:pos="765"/>
                <w:tab w:val="decimal" w:pos="703"/>
              </w:tabs>
              <w:spacing w:line="360" w:lineRule="exact"/>
              <w:ind w:left="-14" w:right="-101"/>
              <w:rPr>
                <w:rFonts w:ascii="Arial" w:hAnsi="Arial" w:cs="Arial"/>
                <w:sz w:val="16"/>
                <w:szCs w:val="16"/>
              </w:rPr>
            </w:pPr>
            <w:r w:rsidRPr="00B9577A">
              <w:rPr>
                <w:rFonts w:ascii="Arial" w:hAnsi="Arial" w:cs="Arial"/>
                <w:sz w:val="16"/>
                <w:szCs w:val="16"/>
              </w:rPr>
              <w:t>1,507,011</w:t>
            </w:r>
          </w:p>
        </w:tc>
      </w:tr>
      <w:tr w:rsidR="00B96FBA" w:rsidRPr="00B9577A" w14:paraId="1A207338" w14:textId="77777777" w:rsidTr="00B96FBA">
        <w:tc>
          <w:tcPr>
            <w:tcW w:w="2250" w:type="dxa"/>
          </w:tcPr>
          <w:p w14:paraId="5D060CFD" w14:textId="02A8E41D" w:rsidR="00B96FBA" w:rsidRPr="00B9577A" w:rsidRDefault="00B96FBA" w:rsidP="00B96FBA">
            <w:pPr>
              <w:spacing w:line="360" w:lineRule="exact"/>
              <w:ind w:left="437" w:right="-106" w:hanging="450"/>
              <w:rPr>
                <w:rFonts w:cs="Arial"/>
                <w:sz w:val="16"/>
                <w:szCs w:val="16"/>
              </w:rPr>
            </w:pPr>
            <w:r w:rsidRPr="00B9577A">
              <w:rPr>
                <w:rFonts w:eastAsia="Arial Unicode MS" w:cs="Arial"/>
                <w:sz w:val="16"/>
                <w:szCs w:val="16"/>
                <w:u w:val="single"/>
              </w:rPr>
              <w:t>Less</w:t>
            </w:r>
            <w:r w:rsidRPr="00B9577A">
              <w:rPr>
                <w:rFonts w:eastAsia="Arial Unicode MS" w:cs="Arial"/>
                <w:sz w:val="16"/>
                <w:szCs w:val="16"/>
              </w:rPr>
              <w:t xml:space="preserve"> </w:t>
            </w:r>
            <w:r w:rsidRPr="00B9577A">
              <w:rPr>
                <w:rFonts w:eastAsia="Arial Unicode MS" w:cs="Arial"/>
                <w:sz w:val="16"/>
                <w:szCs w:val="16"/>
              </w:rPr>
              <w:tab/>
              <w:t>Allowance for expected credit loss</w:t>
            </w:r>
          </w:p>
        </w:tc>
        <w:tc>
          <w:tcPr>
            <w:tcW w:w="1008" w:type="dxa"/>
            <w:vAlign w:val="bottom"/>
          </w:tcPr>
          <w:p w14:paraId="231AC5AB" w14:textId="77777777" w:rsidR="00B96FBA" w:rsidRPr="00B9577A" w:rsidRDefault="00B96FBA" w:rsidP="002E400F">
            <w:pPr>
              <w:pStyle w:val="acctfourfigures"/>
              <w:pBdr>
                <w:bottom w:val="single" w:sz="4" w:space="1" w:color="auto"/>
              </w:pBdr>
              <w:tabs>
                <w:tab w:val="clear" w:pos="765"/>
                <w:tab w:val="decimal" w:pos="703"/>
              </w:tabs>
              <w:spacing w:line="360" w:lineRule="exact"/>
              <w:ind w:left="-14" w:right="-101"/>
              <w:rPr>
                <w:rFonts w:ascii="Arial" w:hAnsi="Arial" w:cs="Arial"/>
                <w:sz w:val="16"/>
                <w:szCs w:val="16"/>
              </w:rPr>
            </w:pPr>
          </w:p>
          <w:p w14:paraId="4C2D1C27" w14:textId="551E0677" w:rsidR="00B96FBA" w:rsidRPr="00B9577A" w:rsidRDefault="00B96FBA" w:rsidP="002E400F">
            <w:pPr>
              <w:pStyle w:val="acctfourfigures"/>
              <w:pBdr>
                <w:bottom w:val="single" w:sz="4" w:space="1" w:color="auto"/>
              </w:pBdr>
              <w:tabs>
                <w:tab w:val="clear" w:pos="765"/>
                <w:tab w:val="decimal" w:pos="703"/>
              </w:tabs>
              <w:spacing w:line="360" w:lineRule="exact"/>
              <w:ind w:left="-14" w:right="-101"/>
              <w:rPr>
                <w:rFonts w:ascii="Arial" w:hAnsi="Arial" w:cs="Arial"/>
                <w:sz w:val="16"/>
                <w:szCs w:val="16"/>
              </w:rPr>
            </w:pPr>
            <w:r w:rsidRPr="00B9577A">
              <w:rPr>
                <w:rFonts w:ascii="Arial" w:hAnsi="Arial" w:cs="Arial"/>
                <w:sz w:val="16"/>
                <w:szCs w:val="16"/>
              </w:rPr>
              <w:t>(368,655)</w:t>
            </w:r>
          </w:p>
        </w:tc>
        <w:tc>
          <w:tcPr>
            <w:tcW w:w="1008" w:type="dxa"/>
            <w:vAlign w:val="bottom"/>
          </w:tcPr>
          <w:p w14:paraId="67909E29" w14:textId="77777777" w:rsidR="00B96FBA" w:rsidRPr="00B9577A" w:rsidRDefault="00B96FBA" w:rsidP="002E400F">
            <w:pPr>
              <w:pStyle w:val="acctfourfigures"/>
              <w:pBdr>
                <w:bottom w:val="single" w:sz="4" w:space="1" w:color="auto"/>
              </w:pBdr>
              <w:tabs>
                <w:tab w:val="clear" w:pos="765"/>
                <w:tab w:val="decimal" w:pos="703"/>
              </w:tabs>
              <w:spacing w:line="360" w:lineRule="exact"/>
              <w:ind w:left="-14" w:right="-101"/>
              <w:rPr>
                <w:rFonts w:ascii="Arial" w:hAnsi="Arial" w:cs="Arial"/>
                <w:sz w:val="16"/>
                <w:szCs w:val="16"/>
              </w:rPr>
            </w:pPr>
          </w:p>
          <w:p w14:paraId="799DE0A0" w14:textId="3210810F" w:rsidR="00B96FBA" w:rsidRPr="00B9577A" w:rsidRDefault="00B96FBA" w:rsidP="002E400F">
            <w:pPr>
              <w:pStyle w:val="acctfourfigures"/>
              <w:pBdr>
                <w:bottom w:val="single" w:sz="4" w:space="1" w:color="auto"/>
              </w:pBdr>
              <w:tabs>
                <w:tab w:val="clear" w:pos="765"/>
                <w:tab w:val="decimal" w:pos="703"/>
              </w:tabs>
              <w:spacing w:line="360" w:lineRule="exact"/>
              <w:ind w:left="-14" w:right="-101"/>
              <w:rPr>
                <w:rFonts w:ascii="Arial" w:hAnsi="Arial" w:cs="Arial"/>
                <w:sz w:val="16"/>
                <w:szCs w:val="16"/>
              </w:rPr>
            </w:pPr>
            <w:r w:rsidRPr="00B9577A">
              <w:rPr>
                <w:rFonts w:ascii="Arial" w:hAnsi="Arial" w:cs="Arial"/>
                <w:sz w:val="16"/>
                <w:szCs w:val="16"/>
              </w:rPr>
              <w:t>(52,518)</w:t>
            </w:r>
          </w:p>
        </w:tc>
        <w:tc>
          <w:tcPr>
            <w:tcW w:w="1008" w:type="dxa"/>
            <w:vAlign w:val="bottom"/>
          </w:tcPr>
          <w:p w14:paraId="3E33EC8C" w14:textId="77777777" w:rsidR="00B96FBA" w:rsidRPr="00B9577A" w:rsidRDefault="00B96FBA" w:rsidP="002E400F">
            <w:pPr>
              <w:pStyle w:val="acctfourfigures"/>
              <w:pBdr>
                <w:bottom w:val="single" w:sz="4" w:space="1" w:color="auto"/>
              </w:pBdr>
              <w:tabs>
                <w:tab w:val="clear" w:pos="765"/>
                <w:tab w:val="decimal" w:pos="703"/>
              </w:tabs>
              <w:spacing w:line="360" w:lineRule="exact"/>
              <w:ind w:left="-14" w:right="-101"/>
              <w:rPr>
                <w:rFonts w:ascii="Arial" w:hAnsi="Arial" w:cs="Arial"/>
                <w:sz w:val="16"/>
                <w:szCs w:val="16"/>
              </w:rPr>
            </w:pPr>
          </w:p>
          <w:p w14:paraId="38BF5FDF" w14:textId="6906975D" w:rsidR="00B96FBA" w:rsidRPr="00B9577A" w:rsidRDefault="00B96FBA" w:rsidP="002E400F">
            <w:pPr>
              <w:pStyle w:val="acctfourfigures"/>
              <w:pBdr>
                <w:bottom w:val="single" w:sz="4" w:space="1" w:color="auto"/>
              </w:pBdr>
              <w:tabs>
                <w:tab w:val="clear" w:pos="765"/>
                <w:tab w:val="decimal" w:pos="703"/>
              </w:tabs>
              <w:spacing w:line="360" w:lineRule="exact"/>
              <w:ind w:left="-14" w:right="-101"/>
              <w:rPr>
                <w:rFonts w:ascii="Arial" w:hAnsi="Arial" w:cs="Arial"/>
                <w:sz w:val="16"/>
                <w:szCs w:val="16"/>
              </w:rPr>
            </w:pPr>
            <w:r w:rsidRPr="00B9577A">
              <w:rPr>
                <w:rFonts w:ascii="Arial" w:hAnsi="Arial" w:cs="Arial"/>
                <w:sz w:val="16"/>
                <w:szCs w:val="16"/>
              </w:rPr>
              <w:t>(58,637)</w:t>
            </w:r>
          </w:p>
        </w:tc>
        <w:tc>
          <w:tcPr>
            <w:tcW w:w="1011" w:type="dxa"/>
            <w:vAlign w:val="bottom"/>
          </w:tcPr>
          <w:p w14:paraId="3CE9C931" w14:textId="77777777" w:rsidR="00B96FBA" w:rsidRPr="00B9577A" w:rsidRDefault="00B96FBA" w:rsidP="002E400F">
            <w:pPr>
              <w:pStyle w:val="acctfourfigures"/>
              <w:pBdr>
                <w:bottom w:val="single" w:sz="4" w:space="1" w:color="auto"/>
              </w:pBdr>
              <w:tabs>
                <w:tab w:val="clear" w:pos="765"/>
                <w:tab w:val="decimal" w:pos="703"/>
              </w:tabs>
              <w:spacing w:line="360" w:lineRule="exact"/>
              <w:ind w:left="-14" w:right="-101"/>
              <w:rPr>
                <w:rFonts w:ascii="Arial" w:hAnsi="Arial" w:cs="Arial"/>
                <w:sz w:val="16"/>
                <w:szCs w:val="16"/>
              </w:rPr>
            </w:pPr>
          </w:p>
          <w:p w14:paraId="20CDD0B2" w14:textId="6FD820AF" w:rsidR="00B96FBA" w:rsidRPr="00B9577A" w:rsidRDefault="00B96FBA" w:rsidP="002E400F">
            <w:pPr>
              <w:pStyle w:val="acctfourfigures"/>
              <w:pBdr>
                <w:bottom w:val="single" w:sz="4" w:space="1" w:color="auto"/>
              </w:pBdr>
              <w:tabs>
                <w:tab w:val="clear" w:pos="765"/>
                <w:tab w:val="decimal" w:pos="703"/>
              </w:tabs>
              <w:spacing w:line="360" w:lineRule="exact"/>
              <w:ind w:left="-14" w:right="-101"/>
              <w:rPr>
                <w:rFonts w:ascii="Arial" w:hAnsi="Arial" w:cs="Arial"/>
                <w:sz w:val="16"/>
                <w:szCs w:val="16"/>
              </w:rPr>
            </w:pPr>
            <w:r w:rsidRPr="00B9577A">
              <w:rPr>
                <w:rFonts w:ascii="Arial" w:hAnsi="Arial" w:cs="Arial"/>
                <w:sz w:val="16"/>
                <w:szCs w:val="16"/>
              </w:rPr>
              <w:t>(49,073)</w:t>
            </w:r>
          </w:p>
        </w:tc>
        <w:tc>
          <w:tcPr>
            <w:tcW w:w="1008" w:type="dxa"/>
            <w:vAlign w:val="bottom"/>
          </w:tcPr>
          <w:p w14:paraId="516AC924" w14:textId="77777777" w:rsidR="00B96FBA" w:rsidRPr="00B9577A" w:rsidRDefault="00B96FBA" w:rsidP="002E400F">
            <w:pPr>
              <w:pStyle w:val="acctfourfigures"/>
              <w:pBdr>
                <w:bottom w:val="single" w:sz="4" w:space="1" w:color="auto"/>
              </w:pBdr>
              <w:tabs>
                <w:tab w:val="clear" w:pos="765"/>
                <w:tab w:val="decimal" w:pos="703"/>
              </w:tabs>
              <w:spacing w:line="360" w:lineRule="exact"/>
              <w:ind w:left="-14" w:right="-101"/>
              <w:rPr>
                <w:rFonts w:ascii="Arial" w:hAnsi="Arial" w:cs="Arial"/>
                <w:sz w:val="16"/>
                <w:szCs w:val="16"/>
              </w:rPr>
            </w:pPr>
          </w:p>
          <w:p w14:paraId="12CBF89C" w14:textId="08B355C1" w:rsidR="00B96FBA" w:rsidRPr="00B9577A" w:rsidRDefault="00B96FBA" w:rsidP="002E400F">
            <w:pPr>
              <w:pStyle w:val="acctfourfigures"/>
              <w:pBdr>
                <w:bottom w:val="single" w:sz="4" w:space="1" w:color="auto"/>
              </w:pBdr>
              <w:tabs>
                <w:tab w:val="clear" w:pos="765"/>
                <w:tab w:val="decimal" w:pos="703"/>
              </w:tabs>
              <w:spacing w:line="360" w:lineRule="exact"/>
              <w:ind w:left="-14" w:right="-101"/>
              <w:rPr>
                <w:rFonts w:ascii="Arial" w:hAnsi="Arial" w:cs="Arial"/>
                <w:sz w:val="16"/>
                <w:szCs w:val="16"/>
              </w:rPr>
            </w:pPr>
            <w:r w:rsidRPr="00B9577A">
              <w:rPr>
                <w:rFonts w:ascii="Arial" w:hAnsi="Arial" w:cs="Arial"/>
                <w:sz w:val="16"/>
                <w:szCs w:val="16"/>
              </w:rPr>
              <w:t>(22,969)</w:t>
            </w:r>
          </w:p>
        </w:tc>
        <w:tc>
          <w:tcPr>
            <w:tcW w:w="990" w:type="dxa"/>
            <w:vAlign w:val="bottom"/>
          </w:tcPr>
          <w:p w14:paraId="62ED8143" w14:textId="77777777" w:rsidR="00B96FBA" w:rsidRPr="00B9577A" w:rsidRDefault="00B96FBA" w:rsidP="002E400F">
            <w:pPr>
              <w:pStyle w:val="acctfourfigures"/>
              <w:pBdr>
                <w:bottom w:val="single" w:sz="4" w:space="1" w:color="auto"/>
              </w:pBdr>
              <w:tabs>
                <w:tab w:val="clear" w:pos="765"/>
                <w:tab w:val="decimal" w:pos="703"/>
              </w:tabs>
              <w:spacing w:line="360" w:lineRule="exact"/>
              <w:ind w:left="-14" w:right="-101"/>
              <w:rPr>
                <w:rFonts w:ascii="Arial" w:hAnsi="Arial" w:cs="Arial"/>
                <w:sz w:val="16"/>
                <w:szCs w:val="16"/>
              </w:rPr>
            </w:pPr>
          </w:p>
          <w:p w14:paraId="360D3823" w14:textId="4C84D15D" w:rsidR="00B96FBA" w:rsidRPr="00B9577A" w:rsidRDefault="00B96FBA" w:rsidP="002E400F">
            <w:pPr>
              <w:pStyle w:val="acctfourfigures"/>
              <w:pBdr>
                <w:bottom w:val="single" w:sz="4" w:space="1" w:color="auto"/>
              </w:pBdr>
              <w:tabs>
                <w:tab w:val="clear" w:pos="765"/>
                <w:tab w:val="decimal" w:pos="703"/>
              </w:tabs>
              <w:spacing w:line="360" w:lineRule="exact"/>
              <w:ind w:left="-14" w:right="-101"/>
              <w:rPr>
                <w:rFonts w:ascii="Arial" w:hAnsi="Arial" w:cs="Arial"/>
                <w:sz w:val="16"/>
                <w:szCs w:val="16"/>
              </w:rPr>
            </w:pPr>
            <w:r w:rsidRPr="00B9577A">
              <w:rPr>
                <w:rFonts w:ascii="Arial" w:hAnsi="Arial" w:cs="Arial"/>
                <w:sz w:val="16"/>
                <w:szCs w:val="16"/>
              </w:rPr>
              <w:t>(87,973)</w:t>
            </w:r>
          </w:p>
        </w:tc>
        <w:tc>
          <w:tcPr>
            <w:tcW w:w="990" w:type="dxa"/>
            <w:vAlign w:val="bottom"/>
          </w:tcPr>
          <w:p w14:paraId="1E60B773" w14:textId="77777777" w:rsidR="00B96FBA" w:rsidRPr="00B9577A" w:rsidRDefault="00B96FBA" w:rsidP="002E400F">
            <w:pPr>
              <w:pStyle w:val="acctfourfigures"/>
              <w:pBdr>
                <w:bottom w:val="single" w:sz="4" w:space="1" w:color="auto"/>
              </w:pBdr>
              <w:tabs>
                <w:tab w:val="clear" w:pos="765"/>
                <w:tab w:val="decimal" w:pos="703"/>
              </w:tabs>
              <w:spacing w:line="360" w:lineRule="exact"/>
              <w:ind w:left="-14" w:right="-101"/>
              <w:rPr>
                <w:rFonts w:ascii="Arial" w:hAnsi="Arial" w:cs="Arial"/>
                <w:sz w:val="16"/>
                <w:szCs w:val="16"/>
              </w:rPr>
            </w:pPr>
          </w:p>
          <w:p w14:paraId="342F6AC9" w14:textId="7F6A885F" w:rsidR="00B96FBA" w:rsidRPr="00B9577A" w:rsidRDefault="00B96FBA" w:rsidP="002E400F">
            <w:pPr>
              <w:pStyle w:val="acctfourfigures"/>
              <w:pBdr>
                <w:bottom w:val="single" w:sz="4" w:space="1" w:color="auto"/>
              </w:pBdr>
              <w:tabs>
                <w:tab w:val="clear" w:pos="765"/>
                <w:tab w:val="decimal" w:pos="703"/>
              </w:tabs>
              <w:spacing w:line="360" w:lineRule="exact"/>
              <w:ind w:left="-14" w:right="-101"/>
              <w:rPr>
                <w:rFonts w:ascii="Arial" w:hAnsi="Arial" w:cs="Arial"/>
                <w:sz w:val="16"/>
                <w:szCs w:val="16"/>
              </w:rPr>
            </w:pPr>
            <w:r w:rsidRPr="00B9577A">
              <w:rPr>
                <w:rFonts w:ascii="Arial" w:hAnsi="Arial" w:cs="Arial"/>
                <w:sz w:val="16"/>
                <w:szCs w:val="16"/>
              </w:rPr>
              <w:t>(639,825)</w:t>
            </w:r>
          </w:p>
        </w:tc>
      </w:tr>
      <w:tr w:rsidR="00B96FBA" w:rsidRPr="00B9577A" w14:paraId="5E6E50F9" w14:textId="77777777" w:rsidTr="00B96FBA">
        <w:tc>
          <w:tcPr>
            <w:tcW w:w="2250" w:type="dxa"/>
          </w:tcPr>
          <w:p w14:paraId="69F0E8C8" w14:textId="77777777" w:rsidR="00B96FBA" w:rsidRPr="00B9577A" w:rsidRDefault="00B96FBA" w:rsidP="00B96FBA">
            <w:pPr>
              <w:spacing w:line="360" w:lineRule="exact"/>
              <w:ind w:left="-18" w:right="-106"/>
              <w:jc w:val="both"/>
              <w:rPr>
                <w:rFonts w:cs="Arial"/>
                <w:b/>
                <w:bCs/>
                <w:sz w:val="16"/>
                <w:szCs w:val="16"/>
              </w:rPr>
            </w:pPr>
            <w:r w:rsidRPr="00B9577A">
              <w:rPr>
                <w:rFonts w:eastAsia="Arial Unicode MS" w:cs="Arial"/>
                <w:sz w:val="16"/>
                <w:szCs w:val="16"/>
              </w:rPr>
              <w:t>Lease receivables, net</w:t>
            </w:r>
          </w:p>
        </w:tc>
        <w:tc>
          <w:tcPr>
            <w:tcW w:w="1008" w:type="dxa"/>
            <w:vAlign w:val="bottom"/>
          </w:tcPr>
          <w:p w14:paraId="5A1F3EC2" w14:textId="7BEAD8CC" w:rsidR="00B96FBA" w:rsidRPr="00B9577A" w:rsidRDefault="00B96FBA" w:rsidP="002E400F">
            <w:pPr>
              <w:pStyle w:val="acctfourfigures"/>
              <w:pBdr>
                <w:bottom w:val="double" w:sz="4" w:space="1" w:color="auto"/>
              </w:pBdr>
              <w:tabs>
                <w:tab w:val="clear" w:pos="765"/>
                <w:tab w:val="decimal" w:pos="703"/>
              </w:tabs>
              <w:spacing w:line="360" w:lineRule="exact"/>
              <w:ind w:left="-14" w:right="-101"/>
              <w:rPr>
                <w:rFonts w:ascii="Arial" w:hAnsi="Arial" w:cs="Arial"/>
                <w:sz w:val="16"/>
                <w:szCs w:val="16"/>
                <w:cs/>
              </w:rPr>
            </w:pPr>
            <w:r w:rsidRPr="00B9577A">
              <w:rPr>
                <w:rFonts w:ascii="Arial" w:hAnsi="Arial" w:cs="Arial"/>
                <w:sz w:val="16"/>
                <w:szCs w:val="16"/>
              </w:rPr>
              <w:t>334,244</w:t>
            </w:r>
          </w:p>
        </w:tc>
        <w:tc>
          <w:tcPr>
            <w:tcW w:w="1008" w:type="dxa"/>
            <w:vAlign w:val="bottom"/>
          </w:tcPr>
          <w:p w14:paraId="7BB78D36" w14:textId="34FE9D4C" w:rsidR="00B96FBA" w:rsidRPr="00B9577A" w:rsidRDefault="00B96FBA" w:rsidP="002E400F">
            <w:pPr>
              <w:pStyle w:val="acctfourfigures"/>
              <w:pBdr>
                <w:bottom w:val="double" w:sz="4" w:space="1" w:color="auto"/>
              </w:pBdr>
              <w:tabs>
                <w:tab w:val="clear" w:pos="765"/>
                <w:tab w:val="decimal" w:pos="703"/>
              </w:tabs>
              <w:spacing w:line="360" w:lineRule="exact"/>
              <w:ind w:left="-14" w:right="-101"/>
              <w:rPr>
                <w:rFonts w:ascii="Arial" w:hAnsi="Arial" w:cs="Arial"/>
                <w:sz w:val="16"/>
                <w:szCs w:val="16"/>
                <w:cs/>
              </w:rPr>
            </w:pPr>
            <w:r w:rsidRPr="00B9577A">
              <w:rPr>
                <w:rFonts w:ascii="Arial" w:hAnsi="Arial" w:cs="Arial"/>
                <w:sz w:val="16"/>
                <w:szCs w:val="16"/>
              </w:rPr>
              <w:t>271,102</w:t>
            </w:r>
          </w:p>
        </w:tc>
        <w:tc>
          <w:tcPr>
            <w:tcW w:w="1008" w:type="dxa"/>
            <w:vAlign w:val="bottom"/>
          </w:tcPr>
          <w:p w14:paraId="4BB150AB" w14:textId="26E53EF5" w:rsidR="00B96FBA" w:rsidRPr="00B9577A" w:rsidRDefault="00B96FBA" w:rsidP="002E400F">
            <w:pPr>
              <w:pStyle w:val="acctfourfigures"/>
              <w:pBdr>
                <w:bottom w:val="double" w:sz="4" w:space="1" w:color="auto"/>
              </w:pBdr>
              <w:tabs>
                <w:tab w:val="clear" w:pos="765"/>
                <w:tab w:val="decimal" w:pos="703"/>
              </w:tabs>
              <w:spacing w:line="360" w:lineRule="exact"/>
              <w:ind w:left="-14" w:right="-101"/>
              <w:rPr>
                <w:rFonts w:ascii="Arial" w:hAnsi="Arial" w:cs="Arial"/>
                <w:sz w:val="16"/>
                <w:szCs w:val="16"/>
              </w:rPr>
            </w:pPr>
            <w:r w:rsidRPr="00B9577A">
              <w:rPr>
                <w:rFonts w:ascii="Arial" w:hAnsi="Arial" w:cs="Arial"/>
                <w:sz w:val="16"/>
                <w:szCs w:val="16"/>
              </w:rPr>
              <w:t>177,403</w:t>
            </w:r>
          </w:p>
        </w:tc>
        <w:tc>
          <w:tcPr>
            <w:tcW w:w="1011" w:type="dxa"/>
            <w:vAlign w:val="bottom"/>
          </w:tcPr>
          <w:p w14:paraId="6C709A4B" w14:textId="43AD0862" w:rsidR="00B96FBA" w:rsidRPr="00B9577A" w:rsidRDefault="00B96FBA" w:rsidP="002E400F">
            <w:pPr>
              <w:pStyle w:val="acctfourfigures"/>
              <w:pBdr>
                <w:bottom w:val="double" w:sz="4" w:space="1" w:color="auto"/>
              </w:pBdr>
              <w:tabs>
                <w:tab w:val="clear" w:pos="765"/>
                <w:tab w:val="decimal" w:pos="703"/>
              </w:tabs>
              <w:spacing w:line="360" w:lineRule="exact"/>
              <w:ind w:left="-14" w:right="-101"/>
              <w:rPr>
                <w:rFonts w:ascii="Arial" w:hAnsi="Arial" w:cs="Arial"/>
                <w:sz w:val="16"/>
                <w:szCs w:val="16"/>
                <w:cs/>
              </w:rPr>
            </w:pPr>
            <w:r w:rsidRPr="00B9577A">
              <w:rPr>
                <w:rFonts w:ascii="Arial" w:hAnsi="Arial" w:cs="Arial"/>
                <w:sz w:val="16"/>
                <w:szCs w:val="16"/>
              </w:rPr>
              <w:t>64,630</w:t>
            </w:r>
          </w:p>
        </w:tc>
        <w:tc>
          <w:tcPr>
            <w:tcW w:w="1008" w:type="dxa"/>
            <w:vAlign w:val="bottom"/>
          </w:tcPr>
          <w:p w14:paraId="36DC17D9" w14:textId="60276719" w:rsidR="00B96FBA" w:rsidRPr="00B9577A" w:rsidRDefault="00B96FBA" w:rsidP="002E400F">
            <w:pPr>
              <w:pStyle w:val="acctfourfigures"/>
              <w:pBdr>
                <w:bottom w:val="double" w:sz="4" w:space="1" w:color="auto"/>
              </w:pBdr>
              <w:tabs>
                <w:tab w:val="clear" w:pos="765"/>
                <w:tab w:val="decimal" w:pos="703"/>
              </w:tabs>
              <w:spacing w:line="360" w:lineRule="exact"/>
              <w:ind w:left="-14" w:right="-101"/>
              <w:rPr>
                <w:rFonts w:ascii="Arial" w:hAnsi="Arial" w:cs="Arial"/>
                <w:sz w:val="16"/>
                <w:szCs w:val="16"/>
                <w:cs/>
              </w:rPr>
            </w:pPr>
            <w:r w:rsidRPr="00B9577A">
              <w:rPr>
                <w:rFonts w:ascii="Arial" w:hAnsi="Arial" w:cs="Arial"/>
                <w:sz w:val="16"/>
                <w:szCs w:val="16"/>
              </w:rPr>
              <w:t>13,240</w:t>
            </w:r>
          </w:p>
        </w:tc>
        <w:tc>
          <w:tcPr>
            <w:tcW w:w="990" w:type="dxa"/>
            <w:vAlign w:val="bottom"/>
          </w:tcPr>
          <w:p w14:paraId="348BA930" w14:textId="62AB1F91" w:rsidR="00B96FBA" w:rsidRPr="00B9577A" w:rsidRDefault="00B96FBA" w:rsidP="002E400F">
            <w:pPr>
              <w:pStyle w:val="acctfourfigures"/>
              <w:pBdr>
                <w:bottom w:val="double" w:sz="4" w:space="1" w:color="auto"/>
              </w:pBdr>
              <w:tabs>
                <w:tab w:val="clear" w:pos="765"/>
                <w:tab w:val="decimal" w:pos="703"/>
              </w:tabs>
              <w:spacing w:line="360" w:lineRule="exact"/>
              <w:ind w:left="-14" w:right="-101"/>
              <w:rPr>
                <w:rFonts w:ascii="Arial" w:hAnsi="Arial" w:cs="Arial"/>
                <w:sz w:val="16"/>
                <w:szCs w:val="16"/>
              </w:rPr>
            </w:pPr>
            <w:r w:rsidRPr="00B9577A">
              <w:rPr>
                <w:rFonts w:ascii="Arial" w:hAnsi="Arial" w:cs="Arial"/>
                <w:sz w:val="16"/>
                <w:szCs w:val="16"/>
              </w:rPr>
              <w:t>6,567</w:t>
            </w:r>
          </w:p>
        </w:tc>
        <w:tc>
          <w:tcPr>
            <w:tcW w:w="990" w:type="dxa"/>
            <w:vAlign w:val="bottom"/>
          </w:tcPr>
          <w:p w14:paraId="6CE6699B" w14:textId="59E6F6AF" w:rsidR="00B96FBA" w:rsidRPr="00B9577A" w:rsidRDefault="00B96FBA" w:rsidP="002E400F">
            <w:pPr>
              <w:pStyle w:val="acctfourfigures"/>
              <w:pBdr>
                <w:bottom w:val="double" w:sz="4" w:space="1" w:color="auto"/>
              </w:pBdr>
              <w:tabs>
                <w:tab w:val="clear" w:pos="765"/>
                <w:tab w:val="decimal" w:pos="703"/>
              </w:tabs>
              <w:spacing w:line="360" w:lineRule="exact"/>
              <w:ind w:left="-14" w:right="-101"/>
              <w:rPr>
                <w:rFonts w:ascii="Arial" w:hAnsi="Arial" w:cs="Arial"/>
                <w:sz w:val="16"/>
                <w:szCs w:val="16"/>
                <w:cs/>
              </w:rPr>
            </w:pPr>
            <w:r w:rsidRPr="00B9577A">
              <w:rPr>
                <w:rFonts w:ascii="Arial" w:hAnsi="Arial" w:cs="Arial"/>
                <w:sz w:val="16"/>
                <w:szCs w:val="16"/>
              </w:rPr>
              <w:t>867,186</w:t>
            </w:r>
          </w:p>
        </w:tc>
      </w:tr>
    </w:tbl>
    <w:p w14:paraId="49254F6D" w14:textId="77777777" w:rsidR="009D3FE9" w:rsidRPr="00B9577A" w:rsidRDefault="009D3FE9" w:rsidP="0031290B">
      <w:pP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overflowPunct w:val="0"/>
        <w:autoSpaceDE w:val="0"/>
        <w:autoSpaceDN w:val="0"/>
        <w:adjustRightInd w:val="0"/>
        <w:spacing w:before="120" w:line="276" w:lineRule="auto"/>
        <w:ind w:left="720" w:right="-43" w:hanging="180"/>
        <w:jc w:val="thaiDistribute"/>
        <w:textAlignment w:val="baseline"/>
        <w:rPr>
          <w:rFonts w:cs="Arial"/>
          <w:sz w:val="14"/>
          <w:szCs w:val="14"/>
        </w:rPr>
      </w:pPr>
      <w:r w:rsidRPr="00B9577A">
        <w:rPr>
          <w:rFonts w:cs="Arial"/>
          <w:sz w:val="14"/>
          <w:szCs w:val="14"/>
        </w:rPr>
        <w:t>Net of commission and deferred initial direct costs.</w:t>
      </w:r>
    </w:p>
    <w:p w14:paraId="3764E2D0" w14:textId="77777777" w:rsidR="009D3FE9" w:rsidRPr="00B9577A" w:rsidRDefault="009D3FE9" w:rsidP="0031290B">
      <w:pP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overflowPunct w:val="0"/>
        <w:autoSpaceDE w:val="0"/>
        <w:autoSpaceDN w:val="0"/>
        <w:adjustRightInd w:val="0"/>
        <w:spacing w:line="276" w:lineRule="auto"/>
        <w:ind w:left="720" w:right="-43" w:hanging="180"/>
        <w:jc w:val="thaiDistribute"/>
        <w:textAlignment w:val="baseline"/>
        <w:rPr>
          <w:rFonts w:cs="Arial"/>
          <w:sz w:val="14"/>
          <w:szCs w:val="14"/>
        </w:rPr>
      </w:pPr>
      <w:r w:rsidRPr="00B9577A">
        <w:rPr>
          <w:rFonts w:cs="Arial"/>
          <w:sz w:val="14"/>
          <w:szCs w:val="14"/>
        </w:rPr>
        <w:t xml:space="preserve">The balance of lease receivables due within 1 year includes overdue receivables for which the due date has already been reached. </w:t>
      </w:r>
    </w:p>
    <w:p w14:paraId="31D18B99" w14:textId="01635368" w:rsidR="009D3FE9" w:rsidRPr="00B9577A" w:rsidRDefault="009D3FE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sidRPr="00B9577A">
        <w:rPr>
          <w:rFonts w:cs="Arial"/>
          <w:sz w:val="22"/>
          <w:szCs w:val="22"/>
        </w:rPr>
        <w:br w:type="page"/>
      </w:r>
    </w:p>
    <w:p w14:paraId="17847ECA" w14:textId="0F214A3F" w:rsidR="001C3259" w:rsidRPr="00B9577A" w:rsidRDefault="00A957E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380" w:lineRule="exact"/>
        <w:ind w:left="547" w:right="-43" w:hanging="547"/>
        <w:jc w:val="thaiDistribute"/>
        <w:rPr>
          <w:rFonts w:cs="Arial"/>
          <w:sz w:val="32"/>
          <w:szCs w:val="32"/>
        </w:rPr>
      </w:pPr>
      <w:r w:rsidRPr="00B9577A">
        <w:rPr>
          <w:rFonts w:cs="Arial"/>
          <w:sz w:val="22"/>
          <w:szCs w:val="22"/>
        </w:rPr>
        <w:lastRenderedPageBreak/>
        <w:t>4</w:t>
      </w:r>
      <w:r w:rsidR="00AB0FB0" w:rsidRPr="00B9577A">
        <w:rPr>
          <w:rFonts w:cs="Arial"/>
          <w:sz w:val="22"/>
          <w:szCs w:val="22"/>
        </w:rPr>
        <w:t>.</w:t>
      </w:r>
      <w:r w:rsidR="009D3FE9" w:rsidRPr="00B9577A">
        <w:rPr>
          <w:rFonts w:cs="Arial"/>
          <w:sz w:val="22"/>
          <w:szCs w:val="22"/>
        </w:rPr>
        <w:t>3</w:t>
      </w:r>
      <w:r w:rsidR="00AB0FB0" w:rsidRPr="00B9577A">
        <w:rPr>
          <w:rFonts w:cs="Arial"/>
          <w:sz w:val="22"/>
          <w:szCs w:val="22"/>
        </w:rPr>
        <w:tab/>
      </w:r>
      <w:r w:rsidR="004467B1" w:rsidRPr="00B9577A">
        <w:rPr>
          <w:rFonts w:cs="Arial"/>
          <w:sz w:val="22"/>
          <w:szCs w:val="22"/>
          <w:lang w:val="x-none" w:eastAsia="x-none"/>
        </w:rPr>
        <w:t xml:space="preserve">As at </w:t>
      </w:r>
      <w:r w:rsidR="00EC18B7" w:rsidRPr="00B9577A">
        <w:rPr>
          <w:rFonts w:cs="Arial"/>
          <w:sz w:val="22"/>
          <w:szCs w:val="22"/>
          <w:lang w:val="x-none" w:eastAsia="x-none"/>
        </w:rPr>
        <w:t>30 June</w:t>
      </w:r>
      <w:r w:rsidR="00860750" w:rsidRPr="00B9577A">
        <w:rPr>
          <w:rFonts w:cs="Arial"/>
          <w:sz w:val="22"/>
          <w:szCs w:val="22"/>
          <w:lang w:val="x-none" w:eastAsia="x-none"/>
        </w:rPr>
        <w:t xml:space="preserve"> 2026</w:t>
      </w:r>
      <w:r w:rsidR="004467B1" w:rsidRPr="00B9577A">
        <w:rPr>
          <w:rFonts w:cs="Arial"/>
          <w:sz w:val="22"/>
          <w:szCs w:val="22"/>
          <w:lang w:val="x-none" w:eastAsia="x-none"/>
        </w:rPr>
        <w:t xml:space="preserve"> and 31 December </w:t>
      </w:r>
      <w:r w:rsidR="00860750" w:rsidRPr="00B9577A">
        <w:rPr>
          <w:rFonts w:cs="Arial"/>
          <w:sz w:val="22"/>
          <w:szCs w:val="22"/>
          <w:lang w:eastAsia="x-none"/>
        </w:rPr>
        <w:t>2025</w:t>
      </w:r>
      <w:r w:rsidR="004467B1" w:rsidRPr="00B9577A">
        <w:rPr>
          <w:rFonts w:cs="Arial"/>
          <w:sz w:val="22"/>
          <w:szCs w:val="22"/>
          <w:lang w:val="x-none" w:eastAsia="x-none"/>
        </w:rPr>
        <w:t xml:space="preserve">, lease receivables (net of unearned income) </w:t>
      </w:r>
      <w:r w:rsidR="006A2C8E" w:rsidRPr="00B9577A">
        <w:rPr>
          <w:rFonts w:cs="Arial"/>
          <w:sz w:val="22"/>
          <w:szCs w:val="22"/>
          <w:lang w:val="x-none" w:eastAsia="x-none"/>
        </w:rPr>
        <w:t>classified by aging are as follows:</w:t>
      </w:r>
    </w:p>
    <w:tbl>
      <w:tblPr>
        <w:tblW w:w="9180" w:type="dxa"/>
        <w:tblInd w:w="450" w:type="dxa"/>
        <w:tblLayout w:type="fixed"/>
        <w:tblLook w:val="06A0" w:firstRow="1" w:lastRow="0" w:firstColumn="1" w:lastColumn="0" w:noHBand="1" w:noVBand="1"/>
      </w:tblPr>
      <w:tblGrid>
        <w:gridCol w:w="5130"/>
        <w:gridCol w:w="2025"/>
        <w:gridCol w:w="2025"/>
      </w:tblGrid>
      <w:tr w:rsidR="00EA481B" w:rsidRPr="00B9577A" w14:paraId="39A1F1C7" w14:textId="77777777" w:rsidTr="00D93A8D">
        <w:tc>
          <w:tcPr>
            <w:tcW w:w="5130" w:type="dxa"/>
          </w:tcPr>
          <w:p w14:paraId="5100D8C8" w14:textId="77777777" w:rsidR="00EA481B" w:rsidRPr="00B9577A" w:rsidRDefault="00EA481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Cordia New" w:cs="Arial"/>
                <w:lang w:eastAsia="zh-CN"/>
              </w:rPr>
            </w:pPr>
            <w:r w:rsidRPr="00B9577A">
              <w:rPr>
                <w:rFonts w:eastAsia="Cordia New" w:cs="Arial"/>
                <w:cs/>
                <w:lang w:eastAsia="zh-CN"/>
              </w:rPr>
              <w:br w:type="page"/>
            </w:r>
          </w:p>
        </w:tc>
        <w:tc>
          <w:tcPr>
            <w:tcW w:w="4050" w:type="dxa"/>
            <w:gridSpan w:val="2"/>
            <w:hideMark/>
          </w:tcPr>
          <w:p w14:paraId="288962D9" w14:textId="7E9E7B7B" w:rsidR="00EA481B" w:rsidRPr="00B9577A" w:rsidRDefault="00EA481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eastAsia="Cordia New" w:cs="Arial"/>
                <w:lang w:eastAsia="zh-CN"/>
              </w:rPr>
            </w:pPr>
            <w:r w:rsidRPr="00B9577A">
              <w:rPr>
                <w:rFonts w:cs="Arial"/>
              </w:rPr>
              <w:t xml:space="preserve">(Unit: </w:t>
            </w:r>
            <w:r w:rsidR="001B2068" w:rsidRPr="00B9577A">
              <w:rPr>
                <w:rFonts w:cs="Arial"/>
              </w:rPr>
              <w:t>Thousand Baht</w:t>
            </w:r>
            <w:r w:rsidRPr="00B9577A">
              <w:rPr>
                <w:rFonts w:cs="Arial"/>
              </w:rPr>
              <w:t>)</w:t>
            </w:r>
          </w:p>
        </w:tc>
      </w:tr>
      <w:tr w:rsidR="00EA481B" w:rsidRPr="00B9577A" w14:paraId="56F4A44E" w14:textId="77777777" w:rsidTr="00D93A8D">
        <w:trPr>
          <w:trHeight w:val="66"/>
        </w:trPr>
        <w:tc>
          <w:tcPr>
            <w:tcW w:w="5130" w:type="dxa"/>
          </w:tcPr>
          <w:p w14:paraId="14C53C0F" w14:textId="77777777" w:rsidR="00EA481B" w:rsidRPr="00B9577A" w:rsidRDefault="00EA481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Cordia New" w:cs="Arial"/>
                <w:cs/>
                <w:lang w:eastAsia="zh-CN"/>
              </w:rPr>
            </w:pPr>
          </w:p>
        </w:tc>
        <w:tc>
          <w:tcPr>
            <w:tcW w:w="4050" w:type="dxa"/>
            <w:gridSpan w:val="2"/>
            <w:hideMark/>
          </w:tcPr>
          <w:p w14:paraId="6D9DB9FA" w14:textId="77777777" w:rsidR="00EA481B" w:rsidRPr="00B9577A" w:rsidRDefault="00EA481B"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Cordia New" w:cs="Arial"/>
                <w:lang w:eastAsia="zh-CN"/>
              </w:rPr>
            </w:pPr>
            <w:r w:rsidRPr="00B9577A">
              <w:rPr>
                <w:rFonts w:cs="Arial"/>
              </w:rPr>
              <w:t>Consolidated financial statements</w:t>
            </w:r>
          </w:p>
        </w:tc>
      </w:tr>
      <w:tr w:rsidR="00EA481B" w:rsidRPr="00B9577A" w14:paraId="78549997" w14:textId="77777777" w:rsidTr="00D93A8D">
        <w:trPr>
          <w:trHeight w:val="243"/>
        </w:trPr>
        <w:tc>
          <w:tcPr>
            <w:tcW w:w="5130" w:type="dxa"/>
            <w:vAlign w:val="bottom"/>
          </w:tcPr>
          <w:p w14:paraId="0250212D" w14:textId="77777777" w:rsidR="00EA481B" w:rsidRPr="00B9577A" w:rsidRDefault="00EA481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Cordia New" w:cs="Arial"/>
                <w:cs/>
                <w:lang w:eastAsia="zh-CN"/>
              </w:rPr>
            </w:pPr>
          </w:p>
        </w:tc>
        <w:tc>
          <w:tcPr>
            <w:tcW w:w="2025" w:type="dxa"/>
            <w:vAlign w:val="bottom"/>
          </w:tcPr>
          <w:p w14:paraId="571570D8" w14:textId="1C8AD2F5" w:rsidR="00EA481B" w:rsidRPr="00B9577A" w:rsidRDefault="00EC18B7"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cs/>
                <w:lang w:eastAsia="x-none"/>
              </w:rPr>
            </w:pPr>
            <w:r w:rsidRPr="00B9577A">
              <w:rPr>
                <w:rFonts w:cs="Arial"/>
                <w:lang w:val="x-none" w:eastAsia="x-none"/>
              </w:rPr>
              <w:t>30 June</w:t>
            </w:r>
            <w:r w:rsidR="00D8106D" w:rsidRPr="00B9577A">
              <w:rPr>
                <w:rFonts w:cs="Arial"/>
                <w:lang w:val="x-none" w:eastAsia="x-none"/>
              </w:rPr>
              <w:t xml:space="preserve"> 2026</w:t>
            </w:r>
          </w:p>
        </w:tc>
        <w:tc>
          <w:tcPr>
            <w:tcW w:w="2025" w:type="dxa"/>
            <w:vAlign w:val="bottom"/>
          </w:tcPr>
          <w:p w14:paraId="6C9702D5" w14:textId="129BB34A" w:rsidR="00EA481B" w:rsidRPr="00B9577A" w:rsidRDefault="00EA481B"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cs/>
                <w:lang w:eastAsia="x-none"/>
              </w:rPr>
            </w:pPr>
            <w:r w:rsidRPr="00B9577A">
              <w:rPr>
                <w:rFonts w:cs="Arial"/>
                <w:lang w:val="x-none" w:eastAsia="x-none"/>
              </w:rPr>
              <w:t>31 December</w:t>
            </w:r>
            <w:r w:rsidRPr="00B9577A">
              <w:rPr>
                <w:rFonts w:cs="Arial"/>
                <w:lang w:eastAsia="x-none"/>
              </w:rPr>
              <w:t xml:space="preserve"> </w:t>
            </w:r>
            <w:r w:rsidR="00D8106D" w:rsidRPr="00B9577A">
              <w:rPr>
                <w:rFonts w:cs="Arial"/>
                <w:lang w:eastAsia="x-none"/>
              </w:rPr>
              <w:t>2025</w:t>
            </w:r>
          </w:p>
        </w:tc>
      </w:tr>
      <w:tr w:rsidR="002045D5" w:rsidRPr="00B9577A" w14:paraId="2E3A8F66" w14:textId="77777777" w:rsidTr="00D93A8D">
        <w:trPr>
          <w:trHeight w:val="225"/>
        </w:trPr>
        <w:tc>
          <w:tcPr>
            <w:tcW w:w="5130" w:type="dxa"/>
          </w:tcPr>
          <w:p w14:paraId="60952B91" w14:textId="77777777" w:rsidR="002045D5" w:rsidRPr="00B9577A" w:rsidRDefault="002045D5" w:rsidP="00204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cs="Arial"/>
                <w:lang w:val="x-none" w:eastAsia="x-none"/>
              </w:rPr>
            </w:pPr>
            <w:r w:rsidRPr="00B9577A">
              <w:rPr>
                <w:rFonts w:cs="Arial"/>
                <w:lang w:val="x-none" w:eastAsia="x-none"/>
              </w:rPr>
              <w:t>Not over 30 days</w:t>
            </w:r>
          </w:p>
        </w:tc>
        <w:tc>
          <w:tcPr>
            <w:tcW w:w="2025" w:type="dxa"/>
            <w:tcBorders>
              <w:top w:val="nil"/>
              <w:left w:val="nil"/>
              <w:bottom w:val="nil"/>
              <w:right w:val="nil"/>
            </w:tcBorders>
            <w:vAlign w:val="center"/>
          </w:tcPr>
          <w:p w14:paraId="55B5414D" w14:textId="427B00D1" w:rsidR="002045D5" w:rsidRPr="00B9577A" w:rsidRDefault="002045D5" w:rsidP="00204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B9577A">
              <w:rPr>
                <w:rFonts w:cs="Arial"/>
              </w:rPr>
              <w:t xml:space="preserve">                 771,835 </w:t>
            </w:r>
          </w:p>
        </w:tc>
        <w:tc>
          <w:tcPr>
            <w:tcW w:w="2025" w:type="dxa"/>
            <w:vAlign w:val="center"/>
          </w:tcPr>
          <w:p w14:paraId="259708D5" w14:textId="1E148152" w:rsidR="002045D5" w:rsidRPr="00B9577A" w:rsidRDefault="002045D5" w:rsidP="00204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B9577A">
              <w:rPr>
                <w:rFonts w:cs="Arial"/>
              </w:rPr>
              <w:t>841,149</w:t>
            </w:r>
          </w:p>
        </w:tc>
      </w:tr>
      <w:tr w:rsidR="002045D5" w:rsidRPr="00B9577A" w14:paraId="2EDE6C8F" w14:textId="77777777" w:rsidTr="00D93A8D">
        <w:trPr>
          <w:trHeight w:val="225"/>
        </w:trPr>
        <w:tc>
          <w:tcPr>
            <w:tcW w:w="5130" w:type="dxa"/>
          </w:tcPr>
          <w:p w14:paraId="179C027D" w14:textId="77777777" w:rsidR="002045D5" w:rsidRPr="00B9577A" w:rsidRDefault="002045D5" w:rsidP="00204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cs="Arial"/>
                <w:lang w:val="x-none" w:eastAsia="x-none"/>
              </w:rPr>
            </w:pPr>
            <w:r w:rsidRPr="00B9577A">
              <w:rPr>
                <w:rFonts w:cs="Arial"/>
                <w:lang w:val="x-none" w:eastAsia="x-none"/>
              </w:rPr>
              <w:t>31 - 90 days</w:t>
            </w:r>
          </w:p>
        </w:tc>
        <w:tc>
          <w:tcPr>
            <w:tcW w:w="2025" w:type="dxa"/>
            <w:tcBorders>
              <w:top w:val="nil"/>
              <w:left w:val="nil"/>
              <w:bottom w:val="nil"/>
              <w:right w:val="nil"/>
            </w:tcBorders>
            <w:vAlign w:val="center"/>
          </w:tcPr>
          <w:p w14:paraId="5718455C" w14:textId="03DB3942" w:rsidR="002045D5" w:rsidRPr="00B9577A" w:rsidRDefault="002045D5" w:rsidP="00204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B9577A">
              <w:rPr>
                <w:rFonts w:cs="Arial"/>
              </w:rPr>
              <w:t xml:space="preserve">                 214,078 </w:t>
            </w:r>
          </w:p>
        </w:tc>
        <w:tc>
          <w:tcPr>
            <w:tcW w:w="2025" w:type="dxa"/>
            <w:vAlign w:val="center"/>
          </w:tcPr>
          <w:p w14:paraId="5929ACFE" w14:textId="13B1E116" w:rsidR="002045D5" w:rsidRPr="00B9577A" w:rsidRDefault="002045D5" w:rsidP="00204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B9577A">
              <w:rPr>
                <w:rFonts w:cs="Arial"/>
              </w:rPr>
              <w:t>396,703</w:t>
            </w:r>
          </w:p>
        </w:tc>
      </w:tr>
      <w:tr w:rsidR="002045D5" w:rsidRPr="00B9577A" w14:paraId="2323B11C" w14:textId="77777777" w:rsidTr="00D93A8D">
        <w:trPr>
          <w:trHeight w:val="225"/>
        </w:trPr>
        <w:tc>
          <w:tcPr>
            <w:tcW w:w="5130" w:type="dxa"/>
          </w:tcPr>
          <w:p w14:paraId="25F76D16" w14:textId="77777777" w:rsidR="002045D5" w:rsidRPr="00B9577A" w:rsidRDefault="002045D5" w:rsidP="00204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cs="Arial"/>
                <w:lang w:val="x-none" w:eastAsia="x-none"/>
              </w:rPr>
            </w:pPr>
            <w:r w:rsidRPr="00B9577A">
              <w:rPr>
                <w:rFonts w:cs="Arial"/>
                <w:lang w:val="x-none" w:eastAsia="x-none"/>
              </w:rPr>
              <w:t>91 days and over</w:t>
            </w:r>
          </w:p>
        </w:tc>
        <w:tc>
          <w:tcPr>
            <w:tcW w:w="2025" w:type="dxa"/>
            <w:tcBorders>
              <w:top w:val="nil"/>
              <w:left w:val="nil"/>
              <w:bottom w:val="nil"/>
              <w:right w:val="nil"/>
            </w:tcBorders>
            <w:vAlign w:val="center"/>
          </w:tcPr>
          <w:p w14:paraId="2020B53E" w14:textId="0C30389A" w:rsidR="002045D5" w:rsidRPr="00B9577A" w:rsidRDefault="002045D5" w:rsidP="002045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B9577A">
              <w:rPr>
                <w:rFonts w:cs="Arial"/>
              </w:rPr>
              <w:t xml:space="preserve">                 276,281 </w:t>
            </w:r>
          </w:p>
        </w:tc>
        <w:tc>
          <w:tcPr>
            <w:tcW w:w="2025" w:type="dxa"/>
            <w:vAlign w:val="center"/>
          </w:tcPr>
          <w:p w14:paraId="21D5D39B" w14:textId="2A14C89C" w:rsidR="002045D5" w:rsidRPr="00B9577A" w:rsidRDefault="002045D5" w:rsidP="002045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B9577A">
              <w:rPr>
                <w:rFonts w:cs="Arial"/>
              </w:rPr>
              <w:t>269,159</w:t>
            </w:r>
          </w:p>
        </w:tc>
      </w:tr>
      <w:tr w:rsidR="002045D5" w:rsidRPr="00B9577A" w14:paraId="405BA76D" w14:textId="77777777" w:rsidTr="00D93A8D">
        <w:trPr>
          <w:trHeight w:val="225"/>
        </w:trPr>
        <w:tc>
          <w:tcPr>
            <w:tcW w:w="5130" w:type="dxa"/>
          </w:tcPr>
          <w:p w14:paraId="2B4E43CF" w14:textId="77777777" w:rsidR="002045D5" w:rsidRPr="00B9577A" w:rsidRDefault="002045D5" w:rsidP="00204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hanging="90"/>
              <w:rPr>
                <w:rFonts w:eastAsia="Cordia New" w:cs="Arial"/>
                <w:lang w:eastAsia="zh-CN"/>
              </w:rPr>
            </w:pPr>
            <w:r w:rsidRPr="00B9577A">
              <w:rPr>
                <w:rFonts w:cs="Arial"/>
                <w:lang w:val="x-none" w:eastAsia="x-none"/>
              </w:rPr>
              <w:t>Total</w:t>
            </w:r>
          </w:p>
        </w:tc>
        <w:tc>
          <w:tcPr>
            <w:tcW w:w="2025" w:type="dxa"/>
            <w:tcBorders>
              <w:top w:val="nil"/>
              <w:left w:val="nil"/>
              <w:bottom w:val="nil"/>
              <w:right w:val="nil"/>
            </w:tcBorders>
            <w:vAlign w:val="center"/>
          </w:tcPr>
          <w:p w14:paraId="748C1E5C" w14:textId="30F81216" w:rsidR="002045D5" w:rsidRPr="00B9577A" w:rsidRDefault="002045D5" w:rsidP="00204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B9577A">
              <w:rPr>
                <w:rFonts w:cs="Arial"/>
              </w:rPr>
              <w:t xml:space="preserve">              1,262,194 </w:t>
            </w:r>
          </w:p>
        </w:tc>
        <w:tc>
          <w:tcPr>
            <w:tcW w:w="2025" w:type="dxa"/>
            <w:vAlign w:val="center"/>
          </w:tcPr>
          <w:p w14:paraId="3E75982C" w14:textId="7A60C450" w:rsidR="002045D5" w:rsidRPr="00B9577A" w:rsidRDefault="002045D5" w:rsidP="00204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B9577A">
              <w:rPr>
                <w:rFonts w:cs="Arial"/>
              </w:rPr>
              <w:t>1,507,011</w:t>
            </w:r>
          </w:p>
        </w:tc>
      </w:tr>
      <w:tr w:rsidR="002045D5" w:rsidRPr="00B9577A" w14:paraId="2442ED27" w14:textId="77777777" w:rsidTr="00D93A8D">
        <w:trPr>
          <w:trHeight w:val="225"/>
        </w:trPr>
        <w:tc>
          <w:tcPr>
            <w:tcW w:w="5130" w:type="dxa"/>
          </w:tcPr>
          <w:p w14:paraId="1732D977" w14:textId="77777777" w:rsidR="002045D5" w:rsidRPr="00B9577A" w:rsidRDefault="002045D5" w:rsidP="00204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hanging="90"/>
              <w:rPr>
                <w:rFonts w:cs="Arial"/>
                <w:u w:val="single"/>
                <w:lang w:eastAsia="x-none"/>
              </w:rPr>
            </w:pPr>
            <w:r w:rsidRPr="00B9577A">
              <w:rPr>
                <w:rFonts w:cs="Arial"/>
                <w:u w:val="single"/>
              </w:rPr>
              <w:t>Less</w:t>
            </w:r>
            <w:r w:rsidRPr="00B9577A">
              <w:rPr>
                <w:rFonts w:cs="Arial"/>
              </w:rPr>
              <w:t xml:space="preserve"> Allowance for expected credit loss</w:t>
            </w:r>
            <w:r w:rsidRPr="00B9577A">
              <w:rPr>
                <w:rFonts w:cs="Arial"/>
                <w:u w:val="single"/>
                <w:lang w:eastAsia="x-none"/>
              </w:rPr>
              <w:t xml:space="preserve"> </w:t>
            </w:r>
          </w:p>
        </w:tc>
        <w:tc>
          <w:tcPr>
            <w:tcW w:w="2025" w:type="dxa"/>
            <w:tcBorders>
              <w:top w:val="nil"/>
              <w:left w:val="nil"/>
              <w:bottom w:val="nil"/>
              <w:right w:val="nil"/>
            </w:tcBorders>
            <w:vAlign w:val="center"/>
          </w:tcPr>
          <w:p w14:paraId="14CD6E0B" w14:textId="37DA9AED" w:rsidR="002045D5" w:rsidRPr="00B9577A" w:rsidRDefault="002045D5" w:rsidP="002045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B9577A">
              <w:rPr>
                <w:rFonts w:cs="Arial"/>
              </w:rPr>
              <w:t xml:space="preserve">               (605,482)</w:t>
            </w:r>
          </w:p>
        </w:tc>
        <w:tc>
          <w:tcPr>
            <w:tcW w:w="2025" w:type="dxa"/>
            <w:vAlign w:val="center"/>
          </w:tcPr>
          <w:p w14:paraId="28035E3C" w14:textId="6D582161" w:rsidR="002045D5" w:rsidRPr="00B9577A" w:rsidRDefault="002045D5" w:rsidP="002045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B9577A">
              <w:rPr>
                <w:rFonts w:cs="Arial"/>
              </w:rPr>
              <w:t>(639,825)</w:t>
            </w:r>
          </w:p>
        </w:tc>
      </w:tr>
      <w:tr w:rsidR="002045D5" w:rsidRPr="00B9577A" w14:paraId="4AB8E098" w14:textId="77777777" w:rsidTr="00D93A8D">
        <w:trPr>
          <w:trHeight w:val="225"/>
        </w:trPr>
        <w:tc>
          <w:tcPr>
            <w:tcW w:w="5130" w:type="dxa"/>
          </w:tcPr>
          <w:p w14:paraId="3690C457" w14:textId="77777777" w:rsidR="002045D5" w:rsidRPr="00B9577A" w:rsidRDefault="002045D5" w:rsidP="00204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hanging="90"/>
              <w:rPr>
                <w:rFonts w:cs="Arial"/>
                <w:lang w:eastAsia="x-none"/>
              </w:rPr>
            </w:pPr>
            <w:r w:rsidRPr="00B9577A">
              <w:rPr>
                <w:rFonts w:cs="Arial"/>
                <w:lang w:val="x-none" w:eastAsia="x-none"/>
              </w:rPr>
              <w:t>Total</w:t>
            </w:r>
          </w:p>
        </w:tc>
        <w:tc>
          <w:tcPr>
            <w:tcW w:w="2025" w:type="dxa"/>
            <w:tcBorders>
              <w:top w:val="nil"/>
              <w:left w:val="nil"/>
              <w:bottom w:val="nil"/>
              <w:right w:val="nil"/>
            </w:tcBorders>
            <w:vAlign w:val="center"/>
          </w:tcPr>
          <w:p w14:paraId="6AC908E8" w14:textId="58765422" w:rsidR="002045D5" w:rsidRPr="00B9577A" w:rsidRDefault="002045D5" w:rsidP="002045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B9577A">
              <w:rPr>
                <w:rFonts w:cs="Arial"/>
              </w:rPr>
              <w:t xml:space="preserve">                 656,712 </w:t>
            </w:r>
          </w:p>
        </w:tc>
        <w:tc>
          <w:tcPr>
            <w:tcW w:w="2025" w:type="dxa"/>
            <w:vAlign w:val="center"/>
          </w:tcPr>
          <w:p w14:paraId="3D679B2D" w14:textId="69056ADD" w:rsidR="002045D5" w:rsidRPr="00B9577A" w:rsidRDefault="002045D5" w:rsidP="002045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B9577A">
              <w:rPr>
                <w:rFonts w:cs="Arial"/>
              </w:rPr>
              <w:t>867,186</w:t>
            </w:r>
          </w:p>
        </w:tc>
      </w:tr>
    </w:tbl>
    <w:p w14:paraId="318CF97E" w14:textId="1D5BA869" w:rsidR="00AB0FB0" w:rsidRPr="00B9577A" w:rsidRDefault="00A957E8" w:rsidP="00CD710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hanging="547"/>
        <w:jc w:val="thaiDistribute"/>
        <w:rPr>
          <w:rFonts w:cs="Arial"/>
          <w:sz w:val="24"/>
          <w:szCs w:val="24"/>
        </w:rPr>
      </w:pPr>
      <w:r w:rsidRPr="00B9577A">
        <w:rPr>
          <w:rFonts w:cs="Arial"/>
          <w:sz w:val="22"/>
          <w:szCs w:val="22"/>
          <w:lang w:val="en-US"/>
        </w:rPr>
        <w:t>4</w:t>
      </w:r>
      <w:r w:rsidR="001C3259" w:rsidRPr="00B9577A">
        <w:rPr>
          <w:rFonts w:cs="Arial"/>
          <w:sz w:val="22"/>
          <w:szCs w:val="22"/>
          <w:lang w:val="en-US"/>
        </w:rPr>
        <w:t>.</w:t>
      </w:r>
      <w:r w:rsidR="009D3FE9" w:rsidRPr="00B9577A">
        <w:rPr>
          <w:rFonts w:cs="Arial"/>
          <w:sz w:val="22"/>
          <w:szCs w:val="22"/>
          <w:lang w:val="en-US"/>
        </w:rPr>
        <w:t>4</w:t>
      </w:r>
      <w:r w:rsidR="001C3259" w:rsidRPr="00B9577A">
        <w:rPr>
          <w:rFonts w:cs="Arial"/>
          <w:sz w:val="22"/>
          <w:szCs w:val="22"/>
          <w:lang w:val="en-US"/>
        </w:rPr>
        <w:tab/>
      </w:r>
      <w:r w:rsidR="00BC2021" w:rsidRPr="00B9577A">
        <w:rPr>
          <w:rFonts w:cs="Arial"/>
          <w:sz w:val="22"/>
          <w:szCs w:val="22"/>
        </w:rPr>
        <w:t>Allowance for e</w:t>
      </w:r>
      <w:r w:rsidR="00AB0FB0" w:rsidRPr="00B9577A">
        <w:rPr>
          <w:rFonts w:cs="Arial"/>
          <w:sz w:val="22"/>
          <w:szCs w:val="22"/>
        </w:rPr>
        <w:t>xpected credit loss</w:t>
      </w:r>
    </w:p>
    <w:p w14:paraId="084C1B30" w14:textId="52F31DA4" w:rsidR="00AB0FB0" w:rsidRPr="00B9577A" w:rsidRDefault="00A157AA" w:rsidP="00CD710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B9577A">
        <w:rPr>
          <w:rFonts w:cs="Arial"/>
          <w:sz w:val="22"/>
          <w:szCs w:val="22"/>
        </w:rPr>
        <w:tab/>
      </w:r>
      <w:r w:rsidR="00BC2021" w:rsidRPr="00B9577A">
        <w:rPr>
          <w:rFonts w:cs="Arial"/>
          <w:sz w:val="22"/>
          <w:szCs w:val="22"/>
        </w:rPr>
        <w:t>Allowance for e</w:t>
      </w:r>
      <w:r w:rsidR="00AB0FB0" w:rsidRPr="00B9577A">
        <w:rPr>
          <w:rFonts w:cs="Arial"/>
          <w:sz w:val="22"/>
          <w:szCs w:val="22"/>
        </w:rPr>
        <w:t xml:space="preserve">xpected credit loss for the </w:t>
      </w:r>
      <w:r w:rsidR="00EC18B7" w:rsidRPr="00B9577A">
        <w:rPr>
          <w:rFonts w:cs="Arial"/>
          <w:sz w:val="22"/>
          <w:szCs w:val="22"/>
          <w:lang w:val="en-US"/>
        </w:rPr>
        <w:t>six</w:t>
      </w:r>
      <w:r w:rsidR="0093741F" w:rsidRPr="00B9577A">
        <w:rPr>
          <w:rFonts w:cs="Arial"/>
          <w:sz w:val="22"/>
          <w:szCs w:val="22"/>
        </w:rPr>
        <w:t xml:space="preserve">-month periods ended </w:t>
      </w:r>
      <w:r w:rsidR="00EC18B7" w:rsidRPr="00B9577A">
        <w:rPr>
          <w:rFonts w:cs="Arial"/>
          <w:sz w:val="22"/>
          <w:szCs w:val="22"/>
        </w:rPr>
        <w:t>30 June</w:t>
      </w:r>
      <w:r w:rsidR="00075D31" w:rsidRPr="00B9577A">
        <w:rPr>
          <w:rFonts w:cs="Arial"/>
          <w:sz w:val="22"/>
          <w:szCs w:val="22"/>
        </w:rPr>
        <w:t xml:space="preserve"> 2026</w:t>
      </w:r>
      <w:r w:rsidR="00124AB7" w:rsidRPr="00B9577A">
        <w:rPr>
          <w:rFonts w:cs="Arial"/>
          <w:sz w:val="22"/>
          <w:szCs w:val="22"/>
        </w:rPr>
        <w:t xml:space="preserve"> and </w:t>
      </w:r>
      <w:r w:rsidR="00075D31" w:rsidRPr="00B9577A">
        <w:rPr>
          <w:rFonts w:cs="Arial"/>
          <w:sz w:val="22"/>
          <w:szCs w:val="22"/>
        </w:rPr>
        <w:t>2025</w:t>
      </w:r>
      <w:r w:rsidR="0036305D" w:rsidRPr="00B9577A">
        <w:rPr>
          <w:rFonts w:cs="Arial"/>
          <w:sz w:val="22"/>
          <w:szCs w:val="22"/>
          <w:lang w:val="en-US"/>
        </w:rPr>
        <w:t xml:space="preserve"> </w:t>
      </w:r>
      <w:r w:rsidR="00FD78EC" w:rsidRPr="00B9577A">
        <w:rPr>
          <w:rFonts w:cs="Arial"/>
          <w:sz w:val="22"/>
          <w:szCs w:val="22"/>
          <w:lang w:val="en-US"/>
        </w:rPr>
        <w:t xml:space="preserve">are </w:t>
      </w:r>
      <w:r w:rsidR="00AB0FB0" w:rsidRPr="00B9577A">
        <w:rPr>
          <w:rFonts w:cs="Arial"/>
          <w:sz w:val="22"/>
          <w:szCs w:val="22"/>
        </w:rPr>
        <w:t xml:space="preserve">as follows: </w:t>
      </w:r>
    </w:p>
    <w:tbl>
      <w:tblPr>
        <w:tblW w:w="4768" w:type="pct"/>
        <w:tblInd w:w="450" w:type="dxa"/>
        <w:tblLayout w:type="fixed"/>
        <w:tblCellMar>
          <w:left w:w="0" w:type="dxa"/>
          <w:right w:w="0" w:type="dxa"/>
        </w:tblCellMar>
        <w:tblLook w:val="04A0" w:firstRow="1" w:lastRow="0" w:firstColumn="1" w:lastColumn="0" w:noHBand="0" w:noVBand="1"/>
      </w:tblPr>
      <w:tblGrid>
        <w:gridCol w:w="2704"/>
        <w:gridCol w:w="1278"/>
        <w:gridCol w:w="1278"/>
        <w:gridCol w:w="1278"/>
        <w:gridCol w:w="1278"/>
        <w:gridCol w:w="1275"/>
      </w:tblGrid>
      <w:tr w:rsidR="005217CD" w:rsidRPr="00B9577A" w14:paraId="40868E57" w14:textId="77777777" w:rsidTr="005217CD">
        <w:trPr>
          <w:trHeight w:val="47"/>
        </w:trPr>
        <w:tc>
          <w:tcPr>
            <w:tcW w:w="1487" w:type="pct"/>
          </w:tcPr>
          <w:p w14:paraId="6ABBADB1" w14:textId="77777777" w:rsidR="005217CD" w:rsidRPr="00B9577A" w:rsidRDefault="005217C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5"/>
          </w:tcPr>
          <w:p w14:paraId="43CA3CAD" w14:textId="51229417" w:rsidR="005217CD" w:rsidRPr="00B9577A" w:rsidRDefault="005217C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2" w:right="93" w:hanging="972"/>
              <w:jc w:val="right"/>
              <w:rPr>
                <w:rFonts w:cs="Arial"/>
              </w:rPr>
            </w:pPr>
            <w:r w:rsidRPr="00B9577A">
              <w:rPr>
                <w:rFonts w:cs="Arial"/>
              </w:rPr>
              <w:t>(Unit: Thousand Baht)</w:t>
            </w:r>
          </w:p>
        </w:tc>
      </w:tr>
      <w:tr w:rsidR="00F7612F" w:rsidRPr="00B9577A" w14:paraId="232D6D47" w14:textId="77777777" w:rsidTr="00CC34F5">
        <w:trPr>
          <w:trHeight w:val="47"/>
        </w:trPr>
        <w:tc>
          <w:tcPr>
            <w:tcW w:w="1487" w:type="pct"/>
          </w:tcPr>
          <w:p w14:paraId="050F831D" w14:textId="77777777" w:rsidR="00F7612F" w:rsidRPr="00B9577A" w:rsidRDefault="00F7612F"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5"/>
            <w:vAlign w:val="bottom"/>
          </w:tcPr>
          <w:p w14:paraId="3F25AB67" w14:textId="77777777" w:rsidR="00F7612F" w:rsidRPr="00B9577A" w:rsidRDefault="00F7612F"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sidRPr="00B9577A">
              <w:rPr>
                <w:rFonts w:cs="Arial"/>
              </w:rPr>
              <w:t>Consolidated financial statements</w:t>
            </w:r>
          </w:p>
        </w:tc>
      </w:tr>
      <w:tr w:rsidR="00F7612F" w:rsidRPr="00B9577A" w14:paraId="62E2D279" w14:textId="77777777" w:rsidTr="00CC34F5">
        <w:trPr>
          <w:trHeight w:val="47"/>
        </w:trPr>
        <w:tc>
          <w:tcPr>
            <w:tcW w:w="1487" w:type="pct"/>
          </w:tcPr>
          <w:p w14:paraId="20C614FC" w14:textId="77777777" w:rsidR="00F7612F" w:rsidRPr="00B9577A" w:rsidRDefault="00F7612F"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5"/>
            <w:vAlign w:val="bottom"/>
          </w:tcPr>
          <w:p w14:paraId="6A1FD95E" w14:textId="6F999E1D" w:rsidR="00F7612F" w:rsidRPr="00B9577A" w:rsidRDefault="00EC18B7"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sidRPr="00B9577A">
              <w:rPr>
                <w:rFonts w:cs="Arial"/>
              </w:rPr>
              <w:t>30 June</w:t>
            </w:r>
            <w:r w:rsidR="00075D31" w:rsidRPr="00B9577A">
              <w:rPr>
                <w:rFonts w:cs="Arial"/>
              </w:rPr>
              <w:t xml:space="preserve"> 2026</w:t>
            </w:r>
          </w:p>
        </w:tc>
      </w:tr>
      <w:tr w:rsidR="006A2C8E" w:rsidRPr="00B9577A" w14:paraId="2A20695C" w14:textId="77777777" w:rsidTr="00780321">
        <w:trPr>
          <w:trHeight w:val="378"/>
        </w:trPr>
        <w:tc>
          <w:tcPr>
            <w:tcW w:w="1487" w:type="pct"/>
          </w:tcPr>
          <w:p w14:paraId="32B1584E" w14:textId="77777777" w:rsidR="006A2C8E" w:rsidRPr="00B9577A" w:rsidRDefault="006A2C8E" w:rsidP="00CD7102">
            <w:pPr>
              <w:tabs>
                <w:tab w:val="left" w:pos="720"/>
              </w:tabs>
              <w:spacing w:line="360" w:lineRule="exact"/>
              <w:ind w:left="510" w:hanging="417"/>
              <w:jc w:val="both"/>
              <w:rPr>
                <w:rFonts w:cs="Arial"/>
              </w:rPr>
            </w:pPr>
          </w:p>
        </w:tc>
        <w:tc>
          <w:tcPr>
            <w:tcW w:w="703" w:type="pct"/>
            <w:vAlign w:val="bottom"/>
          </w:tcPr>
          <w:p w14:paraId="589574D6" w14:textId="77777777" w:rsidR="006A2C8E" w:rsidRPr="00B9577A" w:rsidRDefault="006A2C8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B9577A">
              <w:rPr>
                <w:rFonts w:cs="Arial"/>
              </w:rPr>
              <w:t xml:space="preserve">Financial assets where there has not been </w:t>
            </w:r>
            <w:r w:rsidR="00860888" w:rsidRPr="00B9577A">
              <w:rPr>
                <w:rFonts w:cs="Arial"/>
              </w:rPr>
              <w:t xml:space="preserve">                       </w:t>
            </w:r>
            <w:r w:rsidRPr="00B9577A">
              <w:rPr>
                <w:rFonts w:cs="Arial"/>
              </w:rPr>
              <w:t>a significant increase in credit risk</w:t>
            </w:r>
            <w:r w:rsidRPr="00B9577A">
              <w:rPr>
                <w:rFonts w:cs="Arial"/>
                <w:cs/>
              </w:rPr>
              <w:t xml:space="preserve">   (</w:t>
            </w:r>
            <w:r w:rsidR="009B2D7D" w:rsidRPr="00B9577A">
              <w:rPr>
                <w:rFonts w:cs="Arial"/>
              </w:rPr>
              <w:t>Stage 1</w:t>
            </w:r>
            <w:r w:rsidRPr="00B9577A">
              <w:rPr>
                <w:rFonts w:cs="Arial"/>
                <w:cs/>
              </w:rPr>
              <w:t>)</w:t>
            </w:r>
          </w:p>
        </w:tc>
        <w:tc>
          <w:tcPr>
            <w:tcW w:w="703" w:type="pct"/>
            <w:vAlign w:val="bottom"/>
          </w:tcPr>
          <w:p w14:paraId="78B02109" w14:textId="77777777" w:rsidR="006A2C8E" w:rsidRPr="00B9577A" w:rsidRDefault="006A2C8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B9577A">
              <w:rPr>
                <w:rFonts w:cs="Arial"/>
              </w:rPr>
              <w:t xml:space="preserve">Financial assets where there has been </w:t>
            </w:r>
            <w:r w:rsidR="00860888" w:rsidRPr="00B9577A">
              <w:rPr>
                <w:rFonts w:cs="Arial"/>
              </w:rPr>
              <w:t xml:space="preserve">                         </w:t>
            </w:r>
            <w:r w:rsidRPr="00B9577A">
              <w:rPr>
                <w:rFonts w:cs="Arial"/>
              </w:rPr>
              <w:t xml:space="preserve">a significant increase in credit risk </w:t>
            </w:r>
            <w:r w:rsidRPr="00B9577A">
              <w:rPr>
                <w:rFonts w:cs="Arial"/>
                <w:cs/>
              </w:rPr>
              <w:t>(</w:t>
            </w:r>
            <w:r w:rsidR="009B2D7D" w:rsidRPr="00B9577A">
              <w:rPr>
                <w:rFonts w:cs="Arial"/>
              </w:rPr>
              <w:t>Stage 2</w:t>
            </w:r>
            <w:r w:rsidRPr="00B9577A">
              <w:rPr>
                <w:rFonts w:cs="Arial"/>
                <w:cs/>
              </w:rPr>
              <w:t>)</w:t>
            </w:r>
          </w:p>
        </w:tc>
        <w:tc>
          <w:tcPr>
            <w:tcW w:w="703" w:type="pct"/>
            <w:vAlign w:val="bottom"/>
          </w:tcPr>
          <w:p w14:paraId="17F05AAC" w14:textId="77777777" w:rsidR="006A2C8E" w:rsidRPr="00B9577A" w:rsidRDefault="006A2C8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B9577A">
              <w:rPr>
                <w:rFonts w:cs="Arial"/>
              </w:rPr>
              <w:t>Financial assets that are credit</w:t>
            </w:r>
            <w:r w:rsidRPr="00B9577A">
              <w:rPr>
                <w:rFonts w:cs="Arial"/>
                <w:cs/>
              </w:rPr>
              <w:t>-</w:t>
            </w:r>
            <w:r w:rsidRPr="00B9577A">
              <w:rPr>
                <w:rFonts w:cs="Arial"/>
              </w:rPr>
              <w:t xml:space="preserve">impaired </w:t>
            </w:r>
            <w:r w:rsidRPr="00B9577A">
              <w:rPr>
                <w:rFonts w:cs="Arial"/>
                <w:cs/>
              </w:rPr>
              <w:t>(</w:t>
            </w:r>
            <w:r w:rsidR="009B2D7D" w:rsidRPr="00B9577A">
              <w:rPr>
                <w:rFonts w:cs="Arial"/>
              </w:rPr>
              <w:t>Stage 3</w:t>
            </w:r>
            <w:r w:rsidRPr="00B9577A">
              <w:rPr>
                <w:rFonts w:cs="Arial"/>
                <w:cs/>
              </w:rPr>
              <w:t>)</w:t>
            </w:r>
          </w:p>
        </w:tc>
        <w:tc>
          <w:tcPr>
            <w:tcW w:w="703" w:type="pct"/>
            <w:vAlign w:val="bottom"/>
          </w:tcPr>
          <w:p w14:paraId="7AD32A75" w14:textId="77777777" w:rsidR="006A2C8E" w:rsidRPr="00B9577A" w:rsidRDefault="006A2C8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center"/>
              <w:rPr>
                <w:rFonts w:cs="Arial"/>
              </w:rPr>
            </w:pPr>
            <w:r w:rsidRPr="00B9577A">
              <w:rPr>
                <w:rFonts w:cs="Arial"/>
              </w:rPr>
              <w:t xml:space="preserve">Financial assets where applied simplified approach to calculate </w:t>
            </w:r>
            <w:r w:rsidR="00793D3E" w:rsidRPr="00B9577A">
              <w:rPr>
                <w:rFonts w:cs="Arial"/>
              </w:rPr>
              <w:t>l</w:t>
            </w:r>
            <w:r w:rsidR="009B2D7D" w:rsidRPr="00B9577A">
              <w:rPr>
                <w:rFonts w:cs="Arial"/>
              </w:rPr>
              <w:t xml:space="preserve">ifetime </w:t>
            </w:r>
            <w:r w:rsidRPr="00B9577A">
              <w:rPr>
                <w:rFonts w:cs="Arial"/>
              </w:rPr>
              <w:t xml:space="preserve">expected </w:t>
            </w:r>
            <w:r w:rsidR="00860888" w:rsidRPr="00B9577A">
              <w:rPr>
                <w:rFonts w:cs="Arial"/>
              </w:rPr>
              <w:t xml:space="preserve">                 </w:t>
            </w:r>
            <w:r w:rsidRPr="00B9577A">
              <w:rPr>
                <w:rFonts w:cs="Arial"/>
              </w:rPr>
              <w:t>credit loss</w:t>
            </w:r>
          </w:p>
        </w:tc>
        <w:tc>
          <w:tcPr>
            <w:tcW w:w="701" w:type="pct"/>
            <w:vAlign w:val="bottom"/>
          </w:tcPr>
          <w:p w14:paraId="1210D0A1" w14:textId="77777777" w:rsidR="006A2C8E" w:rsidRPr="00B9577A" w:rsidRDefault="006A2C8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B9577A">
              <w:rPr>
                <w:rFonts w:cs="Arial"/>
              </w:rPr>
              <w:t>Total</w:t>
            </w:r>
          </w:p>
        </w:tc>
      </w:tr>
      <w:tr w:rsidR="00B7314C" w:rsidRPr="00B9577A" w14:paraId="745A3C21" w14:textId="77777777" w:rsidTr="009F48C6">
        <w:trPr>
          <w:trHeight w:val="73"/>
        </w:trPr>
        <w:tc>
          <w:tcPr>
            <w:tcW w:w="1487" w:type="pct"/>
          </w:tcPr>
          <w:p w14:paraId="3876C317" w14:textId="77777777" w:rsidR="00B7314C" w:rsidRPr="00B9577A" w:rsidRDefault="00B7314C" w:rsidP="00B7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r w:rsidRPr="00B9577A">
              <w:rPr>
                <w:rFonts w:cs="Arial"/>
              </w:rPr>
              <w:t xml:space="preserve">Beginning balance </w:t>
            </w:r>
          </w:p>
        </w:tc>
        <w:tc>
          <w:tcPr>
            <w:tcW w:w="703" w:type="pct"/>
            <w:tcBorders>
              <w:top w:val="nil"/>
              <w:left w:val="nil"/>
              <w:bottom w:val="nil"/>
              <w:right w:val="nil"/>
            </w:tcBorders>
            <w:vAlign w:val="bottom"/>
          </w:tcPr>
          <w:p w14:paraId="3F272CEF" w14:textId="182EF33C" w:rsidR="00B7314C" w:rsidRPr="00B9577A" w:rsidRDefault="0096362C" w:rsidP="00B7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B9577A">
              <w:rPr>
                <w:rFonts w:cs="Arial"/>
              </w:rPr>
              <w:t xml:space="preserve">     </w:t>
            </w:r>
            <w:r w:rsidR="00B7314C" w:rsidRPr="00B9577A">
              <w:rPr>
                <w:rFonts w:cs="Arial"/>
              </w:rPr>
              <w:t xml:space="preserve">4,333,787 </w:t>
            </w:r>
          </w:p>
        </w:tc>
        <w:tc>
          <w:tcPr>
            <w:tcW w:w="703" w:type="pct"/>
            <w:tcBorders>
              <w:top w:val="nil"/>
              <w:left w:val="nil"/>
              <w:bottom w:val="nil"/>
              <w:right w:val="nil"/>
            </w:tcBorders>
            <w:vAlign w:val="bottom"/>
          </w:tcPr>
          <w:p w14:paraId="5CF3B606" w14:textId="0AC06FA3" w:rsidR="00B7314C" w:rsidRPr="00B9577A" w:rsidRDefault="0096362C" w:rsidP="00B7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B9577A">
              <w:rPr>
                <w:rFonts w:cs="Arial"/>
              </w:rPr>
              <w:t xml:space="preserve">     </w:t>
            </w:r>
            <w:r w:rsidR="00B7314C" w:rsidRPr="00B9577A">
              <w:rPr>
                <w:rFonts w:cs="Arial"/>
              </w:rPr>
              <w:t xml:space="preserve">2,371,773 </w:t>
            </w:r>
          </w:p>
        </w:tc>
        <w:tc>
          <w:tcPr>
            <w:tcW w:w="703" w:type="pct"/>
            <w:tcBorders>
              <w:top w:val="nil"/>
              <w:left w:val="nil"/>
              <w:bottom w:val="nil"/>
              <w:right w:val="nil"/>
            </w:tcBorders>
            <w:vAlign w:val="bottom"/>
          </w:tcPr>
          <w:p w14:paraId="0C9ADEEC" w14:textId="0FCBB0E8" w:rsidR="00B7314C" w:rsidRPr="00B9577A" w:rsidRDefault="0096362C" w:rsidP="00B7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B9577A">
              <w:rPr>
                <w:rFonts w:cs="Arial"/>
              </w:rPr>
              <w:t xml:space="preserve">     </w:t>
            </w:r>
            <w:r w:rsidR="00B7314C" w:rsidRPr="00B9577A">
              <w:rPr>
                <w:rFonts w:cs="Arial"/>
              </w:rPr>
              <w:t xml:space="preserve">1,078,449 </w:t>
            </w:r>
          </w:p>
        </w:tc>
        <w:tc>
          <w:tcPr>
            <w:tcW w:w="703" w:type="pct"/>
            <w:tcBorders>
              <w:top w:val="nil"/>
              <w:left w:val="nil"/>
              <w:bottom w:val="nil"/>
              <w:right w:val="nil"/>
            </w:tcBorders>
            <w:vAlign w:val="bottom"/>
          </w:tcPr>
          <w:p w14:paraId="2C66B5F0" w14:textId="3582FB9E" w:rsidR="00B7314C" w:rsidRPr="00B9577A" w:rsidRDefault="0096362C" w:rsidP="00B7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B9577A">
              <w:rPr>
                <w:rFonts w:cs="Arial"/>
              </w:rPr>
              <w:t xml:space="preserve">       </w:t>
            </w:r>
            <w:r w:rsidR="00B7314C" w:rsidRPr="00B9577A">
              <w:rPr>
                <w:rFonts w:cs="Arial"/>
              </w:rPr>
              <w:t xml:space="preserve">639,825 </w:t>
            </w:r>
          </w:p>
        </w:tc>
        <w:tc>
          <w:tcPr>
            <w:tcW w:w="701" w:type="pct"/>
            <w:tcBorders>
              <w:top w:val="nil"/>
              <w:left w:val="nil"/>
              <w:bottom w:val="nil"/>
              <w:right w:val="nil"/>
            </w:tcBorders>
            <w:vAlign w:val="bottom"/>
          </w:tcPr>
          <w:p w14:paraId="7B5E867C" w14:textId="4E2727F5" w:rsidR="00B7314C" w:rsidRPr="00B9577A" w:rsidRDefault="0096362C" w:rsidP="00B7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B9577A">
              <w:rPr>
                <w:rFonts w:cs="Arial"/>
              </w:rPr>
              <w:t xml:space="preserve">     </w:t>
            </w:r>
            <w:r w:rsidR="00B7314C" w:rsidRPr="00B9577A">
              <w:rPr>
                <w:rFonts w:cs="Arial"/>
              </w:rPr>
              <w:t xml:space="preserve">8,423,834 </w:t>
            </w:r>
          </w:p>
        </w:tc>
      </w:tr>
      <w:tr w:rsidR="00DC12B7" w:rsidRPr="00B9577A" w14:paraId="0DAD88F2" w14:textId="77777777" w:rsidTr="00B92A9F">
        <w:tc>
          <w:tcPr>
            <w:tcW w:w="1487" w:type="pct"/>
          </w:tcPr>
          <w:p w14:paraId="44C1AC35" w14:textId="77777777" w:rsidR="00DC12B7" w:rsidRPr="00B9577A" w:rsidRDefault="00DC12B7" w:rsidP="00DC1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B9577A">
              <w:rPr>
                <w:rFonts w:cs="Arial"/>
              </w:rPr>
              <w:t>Changes in staging</w:t>
            </w:r>
          </w:p>
        </w:tc>
        <w:tc>
          <w:tcPr>
            <w:tcW w:w="703" w:type="pct"/>
            <w:tcBorders>
              <w:top w:val="nil"/>
              <w:left w:val="nil"/>
              <w:bottom w:val="nil"/>
              <w:right w:val="nil"/>
            </w:tcBorders>
            <w:vAlign w:val="center"/>
          </w:tcPr>
          <w:p w14:paraId="54F84E96" w14:textId="3656EB5B" w:rsidR="00DC12B7" w:rsidRPr="00B9577A" w:rsidRDefault="00DC12B7" w:rsidP="00DC1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B9577A">
              <w:rPr>
                <w:rFonts w:cs="Arial"/>
              </w:rPr>
              <w:t xml:space="preserve">        164,386 </w:t>
            </w:r>
          </w:p>
        </w:tc>
        <w:tc>
          <w:tcPr>
            <w:tcW w:w="703" w:type="pct"/>
            <w:tcBorders>
              <w:top w:val="nil"/>
              <w:left w:val="nil"/>
              <w:bottom w:val="nil"/>
              <w:right w:val="nil"/>
            </w:tcBorders>
            <w:vAlign w:val="center"/>
          </w:tcPr>
          <w:p w14:paraId="54EBA875" w14:textId="0755E533" w:rsidR="00DC12B7" w:rsidRPr="00B9577A" w:rsidRDefault="00DC12B7" w:rsidP="00DC1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B9577A">
              <w:rPr>
                <w:rFonts w:cs="Arial"/>
              </w:rPr>
              <w:t xml:space="preserve">      (226,705)</w:t>
            </w:r>
          </w:p>
        </w:tc>
        <w:tc>
          <w:tcPr>
            <w:tcW w:w="703" w:type="pct"/>
            <w:tcBorders>
              <w:top w:val="nil"/>
              <w:left w:val="nil"/>
              <w:bottom w:val="nil"/>
              <w:right w:val="nil"/>
            </w:tcBorders>
            <w:vAlign w:val="center"/>
          </w:tcPr>
          <w:p w14:paraId="6FAA73C8" w14:textId="74B2EB5B" w:rsidR="00DC12B7" w:rsidRPr="00B9577A" w:rsidRDefault="00DC12B7" w:rsidP="00DC1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B9577A">
              <w:rPr>
                <w:rFonts w:cs="Arial"/>
              </w:rPr>
              <w:t xml:space="preserve">          62,319 </w:t>
            </w:r>
          </w:p>
        </w:tc>
        <w:tc>
          <w:tcPr>
            <w:tcW w:w="703" w:type="pct"/>
            <w:tcBorders>
              <w:top w:val="nil"/>
              <w:left w:val="nil"/>
              <w:bottom w:val="nil"/>
              <w:right w:val="nil"/>
            </w:tcBorders>
            <w:vAlign w:val="center"/>
          </w:tcPr>
          <w:p w14:paraId="7928B358" w14:textId="0F2969EE" w:rsidR="00DC12B7" w:rsidRPr="00B9577A" w:rsidRDefault="00DC12B7" w:rsidP="00DC1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B9577A">
              <w:rPr>
                <w:rFonts w:cs="Arial"/>
              </w:rPr>
              <w:t xml:space="preserve">                   - </w:t>
            </w:r>
          </w:p>
        </w:tc>
        <w:tc>
          <w:tcPr>
            <w:tcW w:w="701" w:type="pct"/>
            <w:tcBorders>
              <w:top w:val="nil"/>
              <w:left w:val="nil"/>
              <w:bottom w:val="nil"/>
              <w:right w:val="nil"/>
            </w:tcBorders>
            <w:vAlign w:val="center"/>
          </w:tcPr>
          <w:p w14:paraId="29752231" w14:textId="26589217" w:rsidR="00DC12B7" w:rsidRPr="00B9577A" w:rsidRDefault="00DC12B7" w:rsidP="00DC1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B9577A">
              <w:rPr>
                <w:rFonts w:cs="Arial"/>
              </w:rPr>
              <w:t xml:space="preserve">                   -   </w:t>
            </w:r>
          </w:p>
        </w:tc>
      </w:tr>
      <w:tr w:rsidR="00DC12B7" w:rsidRPr="00B9577A" w14:paraId="10C7B8D8" w14:textId="77777777" w:rsidTr="00B92A9F">
        <w:tc>
          <w:tcPr>
            <w:tcW w:w="1487" w:type="pct"/>
          </w:tcPr>
          <w:p w14:paraId="556B68E8" w14:textId="77777777" w:rsidR="00DC12B7" w:rsidRPr="00B9577A" w:rsidRDefault="00DC12B7" w:rsidP="00DC1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B9577A">
              <w:rPr>
                <w:rFonts w:cs="Arial"/>
              </w:rPr>
              <w:t>Changes in risk parameters</w:t>
            </w:r>
          </w:p>
        </w:tc>
        <w:tc>
          <w:tcPr>
            <w:tcW w:w="703" w:type="pct"/>
            <w:tcBorders>
              <w:top w:val="nil"/>
              <w:left w:val="nil"/>
              <w:bottom w:val="nil"/>
              <w:right w:val="nil"/>
            </w:tcBorders>
            <w:vAlign w:val="center"/>
          </w:tcPr>
          <w:p w14:paraId="14A46094" w14:textId="7265DFC6" w:rsidR="00DC12B7" w:rsidRPr="00B9577A" w:rsidRDefault="00DC12B7" w:rsidP="00DC1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B9577A">
              <w:rPr>
                <w:rFonts w:cs="Arial"/>
              </w:rPr>
              <w:t xml:space="preserve">      (278,154)</w:t>
            </w:r>
          </w:p>
        </w:tc>
        <w:tc>
          <w:tcPr>
            <w:tcW w:w="703" w:type="pct"/>
            <w:tcBorders>
              <w:top w:val="nil"/>
              <w:left w:val="nil"/>
              <w:bottom w:val="nil"/>
              <w:right w:val="nil"/>
            </w:tcBorders>
            <w:vAlign w:val="center"/>
          </w:tcPr>
          <w:p w14:paraId="0119CE82" w14:textId="5E01F28D" w:rsidR="00DC12B7" w:rsidRPr="00B9577A" w:rsidRDefault="00DC12B7" w:rsidP="00DC1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B9577A">
              <w:rPr>
                <w:rFonts w:cs="Arial"/>
              </w:rPr>
              <w:t xml:space="preserve">        920,395 </w:t>
            </w:r>
          </w:p>
        </w:tc>
        <w:tc>
          <w:tcPr>
            <w:tcW w:w="703" w:type="pct"/>
            <w:tcBorders>
              <w:top w:val="nil"/>
              <w:left w:val="nil"/>
              <w:bottom w:val="nil"/>
              <w:right w:val="nil"/>
            </w:tcBorders>
            <w:vAlign w:val="center"/>
          </w:tcPr>
          <w:p w14:paraId="5614024E" w14:textId="69D3E775" w:rsidR="00DC12B7" w:rsidRPr="00B9577A" w:rsidRDefault="00DC12B7" w:rsidP="00DC1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B9577A">
              <w:rPr>
                <w:rFonts w:cs="Arial"/>
              </w:rPr>
              <w:t xml:space="preserve">     3,206,369 </w:t>
            </w:r>
          </w:p>
        </w:tc>
        <w:tc>
          <w:tcPr>
            <w:tcW w:w="703" w:type="pct"/>
            <w:tcBorders>
              <w:top w:val="nil"/>
              <w:left w:val="nil"/>
              <w:bottom w:val="nil"/>
              <w:right w:val="nil"/>
            </w:tcBorders>
            <w:vAlign w:val="center"/>
          </w:tcPr>
          <w:p w14:paraId="58A94333" w14:textId="46F2D945" w:rsidR="00DC12B7" w:rsidRPr="00B9577A" w:rsidRDefault="00DC12B7" w:rsidP="00DC1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B9577A">
              <w:rPr>
                <w:rFonts w:cs="Arial"/>
              </w:rPr>
              <w:t xml:space="preserve">         51,120 </w:t>
            </w:r>
          </w:p>
        </w:tc>
        <w:tc>
          <w:tcPr>
            <w:tcW w:w="701" w:type="pct"/>
            <w:tcBorders>
              <w:top w:val="nil"/>
              <w:left w:val="nil"/>
              <w:bottom w:val="nil"/>
              <w:right w:val="nil"/>
            </w:tcBorders>
            <w:vAlign w:val="center"/>
          </w:tcPr>
          <w:p w14:paraId="7083F12A" w14:textId="760CA52E" w:rsidR="00DC12B7" w:rsidRPr="00B9577A" w:rsidRDefault="00DC12B7" w:rsidP="00DC1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B9577A">
              <w:rPr>
                <w:rFonts w:cs="Arial"/>
              </w:rPr>
              <w:t xml:space="preserve">     3,899,730 </w:t>
            </w:r>
          </w:p>
        </w:tc>
      </w:tr>
      <w:tr w:rsidR="00DC12B7" w:rsidRPr="00B9577A" w14:paraId="465F0BB1" w14:textId="77777777" w:rsidTr="00B92A9F">
        <w:tc>
          <w:tcPr>
            <w:tcW w:w="1487" w:type="pct"/>
          </w:tcPr>
          <w:p w14:paraId="590AEF30" w14:textId="77777777" w:rsidR="00DC12B7" w:rsidRPr="00B9577A" w:rsidRDefault="00DC12B7" w:rsidP="00DC1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B9577A">
              <w:rPr>
                <w:rFonts w:cs="Arial"/>
              </w:rPr>
              <w:t>New financial assets originated                            or purchased</w:t>
            </w:r>
          </w:p>
        </w:tc>
        <w:tc>
          <w:tcPr>
            <w:tcW w:w="703" w:type="pct"/>
            <w:tcBorders>
              <w:top w:val="nil"/>
              <w:left w:val="nil"/>
              <w:bottom w:val="nil"/>
              <w:right w:val="nil"/>
            </w:tcBorders>
            <w:vAlign w:val="center"/>
          </w:tcPr>
          <w:p w14:paraId="1386F189" w14:textId="33625FAE" w:rsidR="00DC12B7" w:rsidRPr="00B9577A" w:rsidRDefault="00DC12B7" w:rsidP="00DC1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B9577A">
              <w:rPr>
                <w:rFonts w:cs="Arial"/>
              </w:rPr>
              <w:t xml:space="preserve">              331,398 </w:t>
            </w:r>
          </w:p>
        </w:tc>
        <w:tc>
          <w:tcPr>
            <w:tcW w:w="703" w:type="pct"/>
            <w:tcBorders>
              <w:top w:val="nil"/>
              <w:left w:val="nil"/>
              <w:bottom w:val="nil"/>
              <w:right w:val="nil"/>
            </w:tcBorders>
            <w:vAlign w:val="center"/>
          </w:tcPr>
          <w:p w14:paraId="057649F7" w14:textId="77777777" w:rsidR="00755C82" w:rsidRPr="00B9577A" w:rsidRDefault="00DC12B7" w:rsidP="00DC1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hanging="782"/>
              <w:rPr>
                <w:rFonts w:cs="Arial"/>
              </w:rPr>
            </w:pPr>
            <w:r w:rsidRPr="00B9577A">
              <w:rPr>
                <w:rFonts w:cs="Arial"/>
              </w:rPr>
              <w:t xml:space="preserve">                      </w:t>
            </w:r>
          </w:p>
          <w:p w14:paraId="3AECDA3B" w14:textId="64823BCD" w:rsidR="00DC12B7" w:rsidRPr="00B9577A" w:rsidRDefault="00DC12B7" w:rsidP="00DC1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hanging="782"/>
              <w:rPr>
                <w:rFonts w:cs="Arial"/>
              </w:rPr>
            </w:pPr>
            <w:r w:rsidRPr="00B9577A">
              <w:rPr>
                <w:rFonts w:cs="Arial"/>
              </w:rPr>
              <w:t xml:space="preserve"> -</w:t>
            </w:r>
          </w:p>
        </w:tc>
        <w:tc>
          <w:tcPr>
            <w:tcW w:w="703" w:type="pct"/>
            <w:tcBorders>
              <w:top w:val="nil"/>
              <w:left w:val="nil"/>
              <w:bottom w:val="nil"/>
              <w:right w:val="nil"/>
            </w:tcBorders>
            <w:vAlign w:val="center"/>
          </w:tcPr>
          <w:p w14:paraId="2B7CCB86" w14:textId="3139313B" w:rsidR="00DC12B7" w:rsidRPr="00B9577A" w:rsidRDefault="00DC12B7" w:rsidP="00DC1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B9577A">
              <w:rPr>
                <w:rFonts w:cs="Arial"/>
              </w:rPr>
              <w:t xml:space="preserve">                       -</w:t>
            </w:r>
          </w:p>
        </w:tc>
        <w:tc>
          <w:tcPr>
            <w:tcW w:w="703" w:type="pct"/>
            <w:tcBorders>
              <w:top w:val="nil"/>
              <w:left w:val="nil"/>
              <w:bottom w:val="nil"/>
              <w:right w:val="nil"/>
            </w:tcBorders>
            <w:vAlign w:val="center"/>
          </w:tcPr>
          <w:p w14:paraId="6D988F18" w14:textId="047C872F" w:rsidR="00DC12B7" w:rsidRPr="00B9577A" w:rsidRDefault="00DC12B7" w:rsidP="00DC1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B9577A">
              <w:rPr>
                <w:rFonts w:cs="Arial"/>
              </w:rPr>
              <w:t xml:space="preserve">                       -</w:t>
            </w:r>
          </w:p>
        </w:tc>
        <w:tc>
          <w:tcPr>
            <w:tcW w:w="701" w:type="pct"/>
            <w:tcBorders>
              <w:top w:val="nil"/>
              <w:left w:val="nil"/>
              <w:bottom w:val="nil"/>
              <w:right w:val="nil"/>
            </w:tcBorders>
            <w:vAlign w:val="center"/>
          </w:tcPr>
          <w:p w14:paraId="10B68D7F" w14:textId="27DB3E66" w:rsidR="00DC12B7" w:rsidRPr="00B9577A" w:rsidRDefault="00DC12B7" w:rsidP="00DC1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B9577A">
              <w:rPr>
                <w:rFonts w:cs="Arial"/>
              </w:rPr>
              <w:t xml:space="preserve">              </w:t>
            </w:r>
            <w:r w:rsidR="00BC3039" w:rsidRPr="00B9577A">
              <w:rPr>
                <w:rFonts w:cs="Arial"/>
              </w:rPr>
              <w:t xml:space="preserve">                                                                </w:t>
            </w:r>
            <w:r w:rsidRPr="00B9577A">
              <w:rPr>
                <w:rFonts w:cs="Arial"/>
              </w:rPr>
              <w:t xml:space="preserve">331,398 </w:t>
            </w:r>
          </w:p>
        </w:tc>
      </w:tr>
      <w:tr w:rsidR="00DC12B7" w:rsidRPr="00B9577A" w14:paraId="2F92BDAD" w14:textId="77777777" w:rsidTr="00B92A9F">
        <w:tc>
          <w:tcPr>
            <w:tcW w:w="1487" w:type="pct"/>
          </w:tcPr>
          <w:p w14:paraId="475054E0" w14:textId="77777777" w:rsidR="00DC12B7" w:rsidRPr="00B9577A" w:rsidRDefault="00DC12B7" w:rsidP="00DC1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B9577A">
              <w:rPr>
                <w:rFonts w:cs="Arial"/>
              </w:rPr>
              <w:t>Financial assets derecognised</w:t>
            </w:r>
          </w:p>
        </w:tc>
        <w:tc>
          <w:tcPr>
            <w:tcW w:w="703" w:type="pct"/>
            <w:tcBorders>
              <w:top w:val="nil"/>
              <w:left w:val="nil"/>
              <w:bottom w:val="nil"/>
              <w:right w:val="nil"/>
            </w:tcBorders>
            <w:vAlign w:val="center"/>
          </w:tcPr>
          <w:p w14:paraId="6FD4EB77" w14:textId="53864372" w:rsidR="00DC12B7" w:rsidRPr="00B9577A" w:rsidRDefault="00DC12B7" w:rsidP="00DC1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B9577A">
              <w:rPr>
                <w:rFonts w:cs="Arial"/>
              </w:rPr>
              <w:t xml:space="preserve">      (257,606)</w:t>
            </w:r>
          </w:p>
        </w:tc>
        <w:tc>
          <w:tcPr>
            <w:tcW w:w="703" w:type="pct"/>
            <w:tcBorders>
              <w:top w:val="nil"/>
              <w:left w:val="nil"/>
              <w:bottom w:val="nil"/>
              <w:right w:val="nil"/>
            </w:tcBorders>
            <w:vAlign w:val="center"/>
          </w:tcPr>
          <w:p w14:paraId="565A291E" w14:textId="0D9BF200" w:rsidR="00DC12B7" w:rsidRPr="00B9577A" w:rsidRDefault="00DC12B7" w:rsidP="00DC1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B9577A">
              <w:rPr>
                <w:rFonts w:cs="Arial"/>
              </w:rPr>
              <w:t xml:space="preserve">      (532,404)</w:t>
            </w:r>
          </w:p>
        </w:tc>
        <w:tc>
          <w:tcPr>
            <w:tcW w:w="703" w:type="pct"/>
            <w:tcBorders>
              <w:top w:val="nil"/>
              <w:left w:val="nil"/>
              <w:bottom w:val="nil"/>
              <w:right w:val="nil"/>
            </w:tcBorders>
            <w:vAlign w:val="center"/>
          </w:tcPr>
          <w:p w14:paraId="5BE84B86" w14:textId="0232F1A3" w:rsidR="00DC12B7" w:rsidRPr="00B9577A" w:rsidRDefault="00DC12B7" w:rsidP="00DC1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B9577A">
              <w:rPr>
                <w:rFonts w:cs="Arial"/>
              </w:rPr>
              <w:t xml:space="preserve">      (735,398)</w:t>
            </w:r>
          </w:p>
        </w:tc>
        <w:tc>
          <w:tcPr>
            <w:tcW w:w="703" w:type="pct"/>
            <w:tcBorders>
              <w:top w:val="nil"/>
              <w:left w:val="nil"/>
              <w:bottom w:val="nil"/>
              <w:right w:val="nil"/>
            </w:tcBorders>
            <w:vAlign w:val="center"/>
          </w:tcPr>
          <w:p w14:paraId="79A63588" w14:textId="2F28E945" w:rsidR="00DC12B7" w:rsidRPr="00B9577A" w:rsidRDefault="00DC12B7" w:rsidP="00DC1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B9577A">
              <w:rPr>
                <w:rFonts w:cs="Arial"/>
              </w:rPr>
              <w:t xml:space="preserve">          (8,559)</w:t>
            </w:r>
          </w:p>
        </w:tc>
        <w:tc>
          <w:tcPr>
            <w:tcW w:w="701" w:type="pct"/>
            <w:tcBorders>
              <w:top w:val="nil"/>
              <w:left w:val="nil"/>
              <w:bottom w:val="nil"/>
              <w:right w:val="nil"/>
            </w:tcBorders>
            <w:vAlign w:val="center"/>
          </w:tcPr>
          <w:p w14:paraId="7860AB26" w14:textId="6A42726C" w:rsidR="00DC12B7" w:rsidRPr="00B9577A" w:rsidRDefault="00DC12B7" w:rsidP="00DC1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B9577A">
              <w:rPr>
                <w:rFonts w:cs="Arial"/>
              </w:rPr>
              <w:t xml:space="preserve">   (1,533,967)</w:t>
            </w:r>
          </w:p>
        </w:tc>
      </w:tr>
      <w:tr w:rsidR="00DC12B7" w:rsidRPr="00B9577A" w14:paraId="295624A9" w14:textId="77777777" w:rsidTr="00B92A9F">
        <w:tc>
          <w:tcPr>
            <w:tcW w:w="1487" w:type="pct"/>
          </w:tcPr>
          <w:p w14:paraId="2B836CD7" w14:textId="77777777" w:rsidR="00DC12B7" w:rsidRPr="00B9577A" w:rsidRDefault="00DC12B7" w:rsidP="00DC1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B9577A">
              <w:rPr>
                <w:rFonts w:cs="Arial"/>
              </w:rPr>
              <w:t>Written-off</w:t>
            </w:r>
          </w:p>
        </w:tc>
        <w:tc>
          <w:tcPr>
            <w:tcW w:w="703" w:type="pct"/>
            <w:tcBorders>
              <w:top w:val="nil"/>
              <w:left w:val="nil"/>
              <w:bottom w:val="nil"/>
              <w:right w:val="nil"/>
            </w:tcBorders>
            <w:vAlign w:val="center"/>
          </w:tcPr>
          <w:p w14:paraId="6BF34985" w14:textId="21B1CE58" w:rsidR="00DC12B7" w:rsidRPr="00B9577A" w:rsidRDefault="00DC12B7" w:rsidP="00DC12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B9577A">
              <w:rPr>
                <w:rFonts w:cs="Arial"/>
              </w:rPr>
              <w:t xml:space="preserve">                    -   </w:t>
            </w:r>
          </w:p>
        </w:tc>
        <w:tc>
          <w:tcPr>
            <w:tcW w:w="703" w:type="pct"/>
            <w:tcBorders>
              <w:top w:val="nil"/>
              <w:left w:val="nil"/>
              <w:bottom w:val="nil"/>
              <w:right w:val="nil"/>
            </w:tcBorders>
            <w:vAlign w:val="center"/>
          </w:tcPr>
          <w:p w14:paraId="6F587637" w14:textId="13F1927B" w:rsidR="00DC12B7" w:rsidRPr="00B9577A" w:rsidRDefault="00DC12B7" w:rsidP="00DC12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B9577A">
              <w:rPr>
                <w:rFonts w:cs="Arial"/>
              </w:rPr>
              <w:t xml:space="preserve">               -</w:t>
            </w:r>
          </w:p>
        </w:tc>
        <w:tc>
          <w:tcPr>
            <w:tcW w:w="703" w:type="pct"/>
            <w:tcBorders>
              <w:top w:val="nil"/>
              <w:left w:val="nil"/>
              <w:bottom w:val="nil"/>
              <w:right w:val="nil"/>
            </w:tcBorders>
            <w:vAlign w:val="center"/>
          </w:tcPr>
          <w:p w14:paraId="2FBC0269" w14:textId="58EB801F" w:rsidR="00DC12B7" w:rsidRPr="00B9577A" w:rsidRDefault="00DC12B7" w:rsidP="00DC12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napToGrid w:val="0"/>
              <w:spacing w:line="360" w:lineRule="exact"/>
              <w:ind w:left="101" w:right="86"/>
              <w:rPr>
                <w:rFonts w:cs="Arial"/>
              </w:rPr>
            </w:pPr>
            <w:r w:rsidRPr="00B9577A">
              <w:rPr>
                <w:rFonts w:cs="Arial"/>
              </w:rPr>
              <w:t xml:space="preserve">   (2,549,816)</w:t>
            </w:r>
          </w:p>
        </w:tc>
        <w:tc>
          <w:tcPr>
            <w:tcW w:w="703" w:type="pct"/>
            <w:tcBorders>
              <w:top w:val="nil"/>
              <w:left w:val="nil"/>
              <w:bottom w:val="nil"/>
              <w:right w:val="nil"/>
            </w:tcBorders>
            <w:vAlign w:val="center"/>
          </w:tcPr>
          <w:p w14:paraId="5AB5354F" w14:textId="323080E9" w:rsidR="00DC12B7" w:rsidRPr="00B9577A" w:rsidRDefault="00DC12B7" w:rsidP="00DC12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napToGrid w:val="0"/>
              <w:spacing w:line="360" w:lineRule="exact"/>
              <w:ind w:left="101" w:right="86"/>
              <w:rPr>
                <w:rFonts w:cs="Arial"/>
              </w:rPr>
            </w:pPr>
            <w:r w:rsidRPr="00B9577A">
              <w:rPr>
                <w:rFonts w:cs="Arial"/>
              </w:rPr>
              <w:t xml:space="preserve">        (76,904)</w:t>
            </w:r>
          </w:p>
        </w:tc>
        <w:tc>
          <w:tcPr>
            <w:tcW w:w="701" w:type="pct"/>
            <w:tcBorders>
              <w:top w:val="nil"/>
              <w:left w:val="nil"/>
              <w:bottom w:val="nil"/>
              <w:right w:val="nil"/>
            </w:tcBorders>
            <w:vAlign w:val="center"/>
          </w:tcPr>
          <w:p w14:paraId="74CAF641" w14:textId="410ABA1A" w:rsidR="00DC12B7" w:rsidRPr="00B9577A" w:rsidRDefault="00DC12B7" w:rsidP="00DC12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napToGrid w:val="0"/>
              <w:spacing w:line="360" w:lineRule="exact"/>
              <w:ind w:left="101" w:right="86"/>
              <w:rPr>
                <w:rFonts w:cs="Arial"/>
              </w:rPr>
            </w:pPr>
            <w:r w:rsidRPr="00B9577A">
              <w:rPr>
                <w:rFonts w:cs="Arial"/>
              </w:rPr>
              <w:t xml:space="preserve">   (2,626,720)</w:t>
            </w:r>
          </w:p>
        </w:tc>
      </w:tr>
      <w:tr w:rsidR="00DC12B7" w:rsidRPr="00B9577A" w14:paraId="466469A2" w14:textId="77777777" w:rsidTr="00B92A9F">
        <w:tc>
          <w:tcPr>
            <w:tcW w:w="1487" w:type="pct"/>
          </w:tcPr>
          <w:p w14:paraId="68C92369" w14:textId="77777777" w:rsidR="00DC12B7" w:rsidRPr="00B9577A" w:rsidRDefault="00DC12B7" w:rsidP="00DC1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cs/>
              </w:rPr>
            </w:pPr>
            <w:r w:rsidRPr="00B9577A">
              <w:rPr>
                <w:rFonts w:cs="Arial"/>
              </w:rPr>
              <w:t xml:space="preserve">Ending balance </w:t>
            </w:r>
          </w:p>
        </w:tc>
        <w:tc>
          <w:tcPr>
            <w:tcW w:w="703" w:type="pct"/>
            <w:tcBorders>
              <w:top w:val="nil"/>
              <w:left w:val="nil"/>
              <w:bottom w:val="nil"/>
              <w:right w:val="nil"/>
            </w:tcBorders>
            <w:vAlign w:val="center"/>
          </w:tcPr>
          <w:p w14:paraId="07605FF2" w14:textId="60343AAF" w:rsidR="00DC12B7" w:rsidRPr="00B9577A" w:rsidRDefault="00DC12B7" w:rsidP="00DC12B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B9577A">
              <w:rPr>
                <w:rFonts w:cs="Arial"/>
              </w:rPr>
              <w:t xml:space="preserve">     4,293,811 </w:t>
            </w:r>
          </w:p>
        </w:tc>
        <w:tc>
          <w:tcPr>
            <w:tcW w:w="703" w:type="pct"/>
            <w:tcBorders>
              <w:top w:val="nil"/>
              <w:left w:val="nil"/>
              <w:bottom w:val="nil"/>
              <w:right w:val="nil"/>
            </w:tcBorders>
            <w:vAlign w:val="center"/>
          </w:tcPr>
          <w:p w14:paraId="174D7081" w14:textId="1C2AF590" w:rsidR="00DC12B7" w:rsidRPr="00B9577A" w:rsidRDefault="00DC12B7" w:rsidP="00DC12B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B9577A">
              <w:rPr>
                <w:rFonts w:cs="Arial"/>
              </w:rPr>
              <w:t xml:space="preserve">     2,533,059 </w:t>
            </w:r>
          </w:p>
        </w:tc>
        <w:tc>
          <w:tcPr>
            <w:tcW w:w="703" w:type="pct"/>
            <w:tcBorders>
              <w:top w:val="nil"/>
              <w:left w:val="nil"/>
              <w:bottom w:val="nil"/>
              <w:right w:val="nil"/>
            </w:tcBorders>
            <w:vAlign w:val="center"/>
          </w:tcPr>
          <w:p w14:paraId="10E1B113" w14:textId="123B1498" w:rsidR="00DC12B7" w:rsidRPr="00B9577A" w:rsidRDefault="00DC12B7" w:rsidP="00DC12B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B9577A">
              <w:rPr>
                <w:rFonts w:cs="Arial"/>
              </w:rPr>
              <w:t xml:space="preserve">    1,061,923 </w:t>
            </w:r>
          </w:p>
        </w:tc>
        <w:tc>
          <w:tcPr>
            <w:tcW w:w="703" w:type="pct"/>
            <w:tcBorders>
              <w:top w:val="nil"/>
              <w:left w:val="nil"/>
              <w:bottom w:val="nil"/>
              <w:right w:val="nil"/>
            </w:tcBorders>
            <w:vAlign w:val="center"/>
          </w:tcPr>
          <w:p w14:paraId="3D52DFD3" w14:textId="54EC8F1C" w:rsidR="00DC12B7" w:rsidRPr="00B9577A" w:rsidRDefault="00DC12B7" w:rsidP="00DC12B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B9577A">
              <w:rPr>
                <w:rFonts w:cs="Arial"/>
              </w:rPr>
              <w:t xml:space="preserve">       605,482 </w:t>
            </w:r>
          </w:p>
        </w:tc>
        <w:tc>
          <w:tcPr>
            <w:tcW w:w="701" w:type="pct"/>
            <w:tcBorders>
              <w:top w:val="nil"/>
              <w:left w:val="nil"/>
              <w:bottom w:val="nil"/>
              <w:right w:val="nil"/>
            </w:tcBorders>
            <w:vAlign w:val="center"/>
          </w:tcPr>
          <w:p w14:paraId="2F6164CA" w14:textId="74F0CCC5" w:rsidR="00DC12B7" w:rsidRPr="00B9577A" w:rsidRDefault="00DC12B7" w:rsidP="00DC12B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B9577A">
              <w:rPr>
                <w:rFonts w:cs="Arial"/>
              </w:rPr>
              <w:t xml:space="preserve">    8,494,275 </w:t>
            </w:r>
          </w:p>
        </w:tc>
      </w:tr>
    </w:tbl>
    <w:p w14:paraId="153533EF" w14:textId="77777777" w:rsidR="003C3FB6" w:rsidRPr="00B9577A" w:rsidRDefault="003C3F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cs="Arial"/>
          <w:sz w:val="14"/>
          <w:szCs w:val="14"/>
        </w:rPr>
      </w:pPr>
    </w:p>
    <w:p w14:paraId="45904858" w14:textId="77777777" w:rsidR="0091104D" w:rsidRPr="00B9577A" w:rsidRDefault="0091104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B9577A">
        <w:rPr>
          <w:rFonts w:cs="Arial"/>
        </w:rPr>
        <w:br w:type="page"/>
      </w:r>
    </w:p>
    <w:tbl>
      <w:tblPr>
        <w:tblW w:w="4768" w:type="pct"/>
        <w:tblInd w:w="450" w:type="dxa"/>
        <w:tblLayout w:type="fixed"/>
        <w:tblCellMar>
          <w:left w:w="0" w:type="dxa"/>
          <w:right w:w="0" w:type="dxa"/>
        </w:tblCellMar>
        <w:tblLook w:val="04A0" w:firstRow="1" w:lastRow="0" w:firstColumn="1" w:lastColumn="0" w:noHBand="0" w:noVBand="1"/>
      </w:tblPr>
      <w:tblGrid>
        <w:gridCol w:w="2704"/>
        <w:gridCol w:w="1278"/>
        <w:gridCol w:w="1278"/>
        <w:gridCol w:w="1278"/>
        <w:gridCol w:w="1278"/>
        <w:gridCol w:w="1275"/>
      </w:tblGrid>
      <w:tr w:rsidR="0091104D" w:rsidRPr="00B9577A" w14:paraId="6B6345D0" w14:textId="77777777" w:rsidTr="0038769B">
        <w:trPr>
          <w:trHeight w:val="47"/>
        </w:trPr>
        <w:tc>
          <w:tcPr>
            <w:tcW w:w="1487" w:type="pct"/>
          </w:tcPr>
          <w:p w14:paraId="4B344357" w14:textId="77777777" w:rsidR="0091104D" w:rsidRPr="00B9577A" w:rsidRDefault="0091104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5"/>
          </w:tcPr>
          <w:p w14:paraId="2F08459C" w14:textId="77777777" w:rsidR="0091104D" w:rsidRPr="00B9577A" w:rsidRDefault="0091104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2" w:right="93" w:hanging="972"/>
              <w:jc w:val="right"/>
              <w:rPr>
                <w:rFonts w:cs="Arial"/>
              </w:rPr>
            </w:pPr>
            <w:r w:rsidRPr="00B9577A">
              <w:rPr>
                <w:rFonts w:cs="Arial"/>
              </w:rPr>
              <w:t>(Unit: Thousand Baht)</w:t>
            </w:r>
          </w:p>
        </w:tc>
      </w:tr>
      <w:tr w:rsidR="0091104D" w:rsidRPr="00B9577A" w14:paraId="6872FD7D" w14:textId="77777777" w:rsidTr="0038769B">
        <w:trPr>
          <w:trHeight w:val="47"/>
        </w:trPr>
        <w:tc>
          <w:tcPr>
            <w:tcW w:w="1487" w:type="pct"/>
          </w:tcPr>
          <w:p w14:paraId="5A7A3C17" w14:textId="77777777" w:rsidR="0091104D" w:rsidRPr="00B9577A" w:rsidRDefault="0091104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5"/>
            <w:vAlign w:val="bottom"/>
          </w:tcPr>
          <w:p w14:paraId="1E601E31" w14:textId="77777777" w:rsidR="0091104D" w:rsidRPr="00B9577A" w:rsidRDefault="0091104D"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sidRPr="00B9577A">
              <w:rPr>
                <w:rFonts w:cs="Arial"/>
              </w:rPr>
              <w:t>Consolidated financial statements</w:t>
            </w:r>
          </w:p>
        </w:tc>
      </w:tr>
      <w:tr w:rsidR="0091104D" w:rsidRPr="00B9577A" w14:paraId="78077B09" w14:textId="77777777" w:rsidTr="0038769B">
        <w:trPr>
          <w:trHeight w:val="47"/>
        </w:trPr>
        <w:tc>
          <w:tcPr>
            <w:tcW w:w="1487" w:type="pct"/>
          </w:tcPr>
          <w:p w14:paraId="1E738D63" w14:textId="77777777" w:rsidR="0091104D" w:rsidRPr="00B9577A" w:rsidRDefault="0091104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5"/>
            <w:vAlign w:val="bottom"/>
          </w:tcPr>
          <w:p w14:paraId="5203D4CC" w14:textId="20007652" w:rsidR="0091104D" w:rsidRPr="00B9577A" w:rsidRDefault="00EC18B7"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sidRPr="00B9577A">
              <w:rPr>
                <w:rFonts w:cs="Arial"/>
              </w:rPr>
              <w:t>30 June</w:t>
            </w:r>
            <w:r w:rsidR="00075D31" w:rsidRPr="00B9577A">
              <w:rPr>
                <w:rFonts w:cs="Arial"/>
              </w:rPr>
              <w:t xml:space="preserve"> 2025</w:t>
            </w:r>
          </w:p>
        </w:tc>
      </w:tr>
      <w:tr w:rsidR="0091104D" w:rsidRPr="00B9577A" w14:paraId="5874D7C5" w14:textId="77777777" w:rsidTr="0038769B">
        <w:trPr>
          <w:trHeight w:val="378"/>
        </w:trPr>
        <w:tc>
          <w:tcPr>
            <w:tcW w:w="1487" w:type="pct"/>
          </w:tcPr>
          <w:p w14:paraId="5207FBCF" w14:textId="77777777" w:rsidR="0091104D" w:rsidRPr="00B9577A" w:rsidRDefault="0091104D" w:rsidP="00CD7102">
            <w:pPr>
              <w:tabs>
                <w:tab w:val="left" w:pos="720"/>
              </w:tabs>
              <w:spacing w:line="360" w:lineRule="exact"/>
              <w:ind w:left="510" w:hanging="417"/>
              <w:jc w:val="both"/>
              <w:rPr>
                <w:rFonts w:cs="Arial"/>
              </w:rPr>
            </w:pPr>
          </w:p>
        </w:tc>
        <w:tc>
          <w:tcPr>
            <w:tcW w:w="703" w:type="pct"/>
            <w:vAlign w:val="bottom"/>
          </w:tcPr>
          <w:p w14:paraId="175411A3" w14:textId="77777777" w:rsidR="0091104D" w:rsidRPr="00B9577A" w:rsidRDefault="0091104D"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B9577A">
              <w:rPr>
                <w:rFonts w:cs="Arial"/>
              </w:rPr>
              <w:t>Financial assets where there has not been                        a significant increase in credit risk</w:t>
            </w:r>
            <w:r w:rsidRPr="00B9577A">
              <w:rPr>
                <w:rFonts w:cs="Arial"/>
                <w:cs/>
              </w:rPr>
              <w:t xml:space="preserve">   (</w:t>
            </w:r>
            <w:r w:rsidRPr="00B9577A">
              <w:rPr>
                <w:rFonts w:cs="Arial"/>
              </w:rPr>
              <w:t>Stage 1</w:t>
            </w:r>
            <w:r w:rsidRPr="00B9577A">
              <w:rPr>
                <w:rFonts w:cs="Arial"/>
                <w:cs/>
              </w:rPr>
              <w:t>)</w:t>
            </w:r>
          </w:p>
        </w:tc>
        <w:tc>
          <w:tcPr>
            <w:tcW w:w="703" w:type="pct"/>
            <w:vAlign w:val="bottom"/>
          </w:tcPr>
          <w:p w14:paraId="0F35611A" w14:textId="77777777" w:rsidR="0091104D" w:rsidRPr="00B9577A" w:rsidRDefault="0091104D"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B9577A">
              <w:rPr>
                <w:rFonts w:cs="Arial"/>
              </w:rPr>
              <w:t xml:space="preserve">Financial assets where there has been                          a significant increase in credit risk </w:t>
            </w:r>
            <w:r w:rsidRPr="00B9577A">
              <w:rPr>
                <w:rFonts w:cs="Arial"/>
                <w:cs/>
              </w:rPr>
              <w:t>(</w:t>
            </w:r>
            <w:r w:rsidRPr="00B9577A">
              <w:rPr>
                <w:rFonts w:cs="Arial"/>
              </w:rPr>
              <w:t>Stage 2</w:t>
            </w:r>
            <w:r w:rsidRPr="00B9577A">
              <w:rPr>
                <w:rFonts w:cs="Arial"/>
                <w:cs/>
              </w:rPr>
              <w:t>)</w:t>
            </w:r>
          </w:p>
        </w:tc>
        <w:tc>
          <w:tcPr>
            <w:tcW w:w="703" w:type="pct"/>
            <w:vAlign w:val="bottom"/>
          </w:tcPr>
          <w:p w14:paraId="0DDACF7B" w14:textId="77777777" w:rsidR="0091104D" w:rsidRPr="00B9577A" w:rsidRDefault="0091104D"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B9577A">
              <w:rPr>
                <w:rFonts w:cs="Arial"/>
              </w:rPr>
              <w:t>Financial assets that are credit</w:t>
            </w:r>
            <w:r w:rsidRPr="00B9577A">
              <w:rPr>
                <w:rFonts w:cs="Arial"/>
                <w:cs/>
              </w:rPr>
              <w:t>-</w:t>
            </w:r>
            <w:r w:rsidRPr="00B9577A">
              <w:rPr>
                <w:rFonts w:cs="Arial"/>
              </w:rPr>
              <w:t xml:space="preserve">impaired </w:t>
            </w:r>
            <w:r w:rsidRPr="00B9577A">
              <w:rPr>
                <w:rFonts w:cs="Arial"/>
                <w:cs/>
              </w:rPr>
              <w:t>(</w:t>
            </w:r>
            <w:r w:rsidRPr="00B9577A">
              <w:rPr>
                <w:rFonts w:cs="Arial"/>
              </w:rPr>
              <w:t>Stage 3</w:t>
            </w:r>
            <w:r w:rsidRPr="00B9577A">
              <w:rPr>
                <w:rFonts w:cs="Arial"/>
                <w:cs/>
              </w:rPr>
              <w:t>)</w:t>
            </w:r>
          </w:p>
        </w:tc>
        <w:tc>
          <w:tcPr>
            <w:tcW w:w="703" w:type="pct"/>
            <w:vAlign w:val="bottom"/>
          </w:tcPr>
          <w:p w14:paraId="1E565B88" w14:textId="77777777" w:rsidR="0091104D" w:rsidRPr="00B9577A" w:rsidRDefault="0091104D"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center"/>
              <w:rPr>
                <w:rFonts w:cs="Arial"/>
              </w:rPr>
            </w:pPr>
            <w:r w:rsidRPr="00B9577A">
              <w:rPr>
                <w:rFonts w:cs="Arial"/>
              </w:rPr>
              <w:t>Financial assets where applied simplified approach to calculate lifetime expected                  credit loss</w:t>
            </w:r>
          </w:p>
        </w:tc>
        <w:tc>
          <w:tcPr>
            <w:tcW w:w="701" w:type="pct"/>
            <w:vAlign w:val="bottom"/>
          </w:tcPr>
          <w:p w14:paraId="72022C92" w14:textId="77777777" w:rsidR="0091104D" w:rsidRPr="00B9577A" w:rsidRDefault="0091104D"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B9577A">
              <w:rPr>
                <w:rFonts w:cs="Arial"/>
              </w:rPr>
              <w:t>Total</w:t>
            </w:r>
          </w:p>
        </w:tc>
      </w:tr>
      <w:tr w:rsidR="00F20294" w:rsidRPr="00B9577A" w14:paraId="477DA66A" w14:textId="77777777" w:rsidTr="0038769B">
        <w:trPr>
          <w:trHeight w:val="198"/>
        </w:trPr>
        <w:tc>
          <w:tcPr>
            <w:tcW w:w="1487" w:type="pct"/>
          </w:tcPr>
          <w:p w14:paraId="15868ECA" w14:textId="77777777" w:rsidR="00F20294" w:rsidRPr="00B9577A" w:rsidRDefault="00F20294" w:rsidP="00F2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r w:rsidRPr="00B9577A">
              <w:rPr>
                <w:rFonts w:cs="Arial"/>
              </w:rPr>
              <w:t xml:space="preserve">Beginning balance </w:t>
            </w:r>
          </w:p>
        </w:tc>
        <w:tc>
          <w:tcPr>
            <w:tcW w:w="703" w:type="pct"/>
            <w:vAlign w:val="bottom"/>
          </w:tcPr>
          <w:p w14:paraId="66209646" w14:textId="57B060CB" w:rsidR="00F20294" w:rsidRPr="00B9577A" w:rsidRDefault="00F20294" w:rsidP="00F2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B9577A">
              <w:rPr>
                <w:rFonts w:cs="Arial"/>
              </w:rPr>
              <w:t xml:space="preserve">3,780,202 </w:t>
            </w:r>
          </w:p>
        </w:tc>
        <w:tc>
          <w:tcPr>
            <w:tcW w:w="703" w:type="pct"/>
            <w:vAlign w:val="bottom"/>
          </w:tcPr>
          <w:p w14:paraId="0B31F2CB" w14:textId="247E3DB7" w:rsidR="00F20294" w:rsidRPr="00B9577A" w:rsidRDefault="00F20294" w:rsidP="00F2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B9577A">
              <w:rPr>
                <w:rFonts w:cs="Arial"/>
              </w:rPr>
              <w:t xml:space="preserve">2,441,743 </w:t>
            </w:r>
          </w:p>
        </w:tc>
        <w:tc>
          <w:tcPr>
            <w:tcW w:w="703" w:type="pct"/>
            <w:vAlign w:val="bottom"/>
          </w:tcPr>
          <w:p w14:paraId="163C16C9" w14:textId="1A125386" w:rsidR="00F20294" w:rsidRPr="00B9577A" w:rsidRDefault="00F20294" w:rsidP="00F2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B9577A">
              <w:rPr>
                <w:rFonts w:cs="Arial"/>
              </w:rPr>
              <w:t xml:space="preserve">1,118,600 </w:t>
            </w:r>
          </w:p>
        </w:tc>
        <w:tc>
          <w:tcPr>
            <w:tcW w:w="703" w:type="pct"/>
            <w:vAlign w:val="bottom"/>
          </w:tcPr>
          <w:p w14:paraId="1A42E9F9" w14:textId="4C1AFE71" w:rsidR="00F20294" w:rsidRPr="00B9577A" w:rsidRDefault="00F20294" w:rsidP="00F2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B9577A">
              <w:rPr>
                <w:rFonts w:cs="Arial"/>
              </w:rPr>
              <w:t xml:space="preserve">625,804 </w:t>
            </w:r>
          </w:p>
        </w:tc>
        <w:tc>
          <w:tcPr>
            <w:tcW w:w="701" w:type="pct"/>
            <w:vAlign w:val="bottom"/>
          </w:tcPr>
          <w:p w14:paraId="1416BDD7" w14:textId="42A008D2" w:rsidR="00F20294" w:rsidRPr="00B9577A" w:rsidRDefault="00F20294" w:rsidP="00F2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B9577A">
              <w:rPr>
                <w:rFonts w:cs="Arial"/>
              </w:rPr>
              <w:t xml:space="preserve">7,966,349 </w:t>
            </w:r>
          </w:p>
        </w:tc>
      </w:tr>
      <w:tr w:rsidR="00F20294" w:rsidRPr="00B9577A" w14:paraId="6EC2D3BC" w14:textId="77777777" w:rsidTr="0038769B">
        <w:tc>
          <w:tcPr>
            <w:tcW w:w="1487" w:type="pct"/>
          </w:tcPr>
          <w:p w14:paraId="3A660B06" w14:textId="77777777" w:rsidR="00F20294" w:rsidRPr="00B9577A" w:rsidRDefault="00F20294" w:rsidP="00F2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B9577A">
              <w:rPr>
                <w:rFonts w:cs="Arial"/>
              </w:rPr>
              <w:t>Changes in staging</w:t>
            </w:r>
          </w:p>
        </w:tc>
        <w:tc>
          <w:tcPr>
            <w:tcW w:w="703" w:type="pct"/>
            <w:vAlign w:val="bottom"/>
          </w:tcPr>
          <w:p w14:paraId="77C1A8D6" w14:textId="107F3CFB" w:rsidR="00F20294" w:rsidRPr="00B9577A" w:rsidRDefault="00F20294" w:rsidP="00F2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B9577A">
              <w:rPr>
                <w:rFonts w:cs="Arial"/>
              </w:rPr>
              <w:t xml:space="preserve">419,375 </w:t>
            </w:r>
          </w:p>
        </w:tc>
        <w:tc>
          <w:tcPr>
            <w:tcW w:w="703" w:type="pct"/>
            <w:vAlign w:val="bottom"/>
          </w:tcPr>
          <w:p w14:paraId="5B771AC4" w14:textId="7C5310BE" w:rsidR="00F20294" w:rsidRPr="00B9577A" w:rsidRDefault="00F20294" w:rsidP="00F2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B9577A">
              <w:rPr>
                <w:rFonts w:cs="Arial"/>
              </w:rPr>
              <w:t xml:space="preserve"> (457,035)</w:t>
            </w:r>
          </w:p>
        </w:tc>
        <w:tc>
          <w:tcPr>
            <w:tcW w:w="703" w:type="pct"/>
            <w:vAlign w:val="bottom"/>
          </w:tcPr>
          <w:p w14:paraId="034AC951" w14:textId="19B645A2" w:rsidR="00F20294" w:rsidRPr="00B9577A" w:rsidRDefault="00F20294" w:rsidP="00F2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B9577A">
              <w:rPr>
                <w:rFonts w:cs="Arial"/>
              </w:rPr>
              <w:t xml:space="preserve">37,660 </w:t>
            </w:r>
          </w:p>
        </w:tc>
        <w:tc>
          <w:tcPr>
            <w:tcW w:w="703" w:type="pct"/>
            <w:vAlign w:val="bottom"/>
          </w:tcPr>
          <w:p w14:paraId="6719E26B" w14:textId="6E6E19B3" w:rsidR="00F20294" w:rsidRPr="00B9577A" w:rsidRDefault="00F20294" w:rsidP="00F2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hanging="782"/>
              <w:rPr>
                <w:rFonts w:cs="Arial"/>
              </w:rPr>
            </w:pPr>
            <w:r w:rsidRPr="00B9577A">
              <w:rPr>
                <w:rFonts w:cs="Arial"/>
              </w:rPr>
              <w:t xml:space="preserve">                       -</w:t>
            </w:r>
          </w:p>
        </w:tc>
        <w:tc>
          <w:tcPr>
            <w:tcW w:w="701" w:type="pct"/>
            <w:vAlign w:val="bottom"/>
          </w:tcPr>
          <w:p w14:paraId="67101357" w14:textId="009A0E07" w:rsidR="00F20294" w:rsidRPr="00B9577A" w:rsidRDefault="00F20294" w:rsidP="00F2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B9577A">
              <w:rPr>
                <w:rFonts w:cs="Arial"/>
              </w:rPr>
              <w:t>-</w:t>
            </w:r>
          </w:p>
        </w:tc>
      </w:tr>
      <w:tr w:rsidR="00F20294" w:rsidRPr="00B9577A" w14:paraId="620EA8ED" w14:textId="77777777" w:rsidTr="0038769B">
        <w:tc>
          <w:tcPr>
            <w:tcW w:w="1487" w:type="pct"/>
          </w:tcPr>
          <w:p w14:paraId="4341B90D" w14:textId="77777777" w:rsidR="00F20294" w:rsidRPr="00B9577A" w:rsidRDefault="00F20294" w:rsidP="00F2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B9577A">
              <w:rPr>
                <w:rFonts w:cs="Arial"/>
              </w:rPr>
              <w:t>Changes in risk parameters</w:t>
            </w:r>
          </w:p>
        </w:tc>
        <w:tc>
          <w:tcPr>
            <w:tcW w:w="703" w:type="pct"/>
            <w:vAlign w:val="bottom"/>
          </w:tcPr>
          <w:p w14:paraId="4B64F4F9" w14:textId="3118E288" w:rsidR="00F20294" w:rsidRPr="00B9577A" w:rsidRDefault="00F20294" w:rsidP="00F2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B9577A">
              <w:rPr>
                <w:rFonts w:cs="Arial"/>
              </w:rPr>
              <w:t xml:space="preserve"> (361,519)</w:t>
            </w:r>
          </w:p>
        </w:tc>
        <w:tc>
          <w:tcPr>
            <w:tcW w:w="703" w:type="pct"/>
            <w:vAlign w:val="bottom"/>
          </w:tcPr>
          <w:p w14:paraId="7B16D8B5" w14:textId="22B759E5" w:rsidR="00F20294" w:rsidRPr="00B9577A" w:rsidRDefault="00F20294" w:rsidP="00F2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B9577A">
              <w:rPr>
                <w:rFonts w:cs="Arial"/>
              </w:rPr>
              <w:t xml:space="preserve">1,101,349 </w:t>
            </w:r>
          </w:p>
        </w:tc>
        <w:tc>
          <w:tcPr>
            <w:tcW w:w="703" w:type="pct"/>
            <w:vAlign w:val="bottom"/>
          </w:tcPr>
          <w:p w14:paraId="3684994E" w14:textId="6F00670A" w:rsidR="00F20294" w:rsidRPr="00B9577A" w:rsidRDefault="00F20294" w:rsidP="00F2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B9577A">
              <w:rPr>
                <w:rFonts w:cs="Arial"/>
              </w:rPr>
              <w:t xml:space="preserve">3,535,488 </w:t>
            </w:r>
          </w:p>
        </w:tc>
        <w:tc>
          <w:tcPr>
            <w:tcW w:w="703" w:type="pct"/>
            <w:vAlign w:val="bottom"/>
          </w:tcPr>
          <w:p w14:paraId="17FA216D" w14:textId="7D7DDFB4" w:rsidR="00F20294" w:rsidRPr="00B9577A" w:rsidRDefault="00F20294" w:rsidP="00F2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B9577A">
              <w:rPr>
                <w:rFonts w:cs="Arial"/>
              </w:rPr>
              <w:t xml:space="preserve">166,184 </w:t>
            </w:r>
          </w:p>
        </w:tc>
        <w:tc>
          <w:tcPr>
            <w:tcW w:w="701" w:type="pct"/>
            <w:vAlign w:val="bottom"/>
          </w:tcPr>
          <w:p w14:paraId="71E10F23" w14:textId="60FC08BB" w:rsidR="00F20294" w:rsidRPr="00B9577A" w:rsidRDefault="00F20294" w:rsidP="00F2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B9577A">
              <w:rPr>
                <w:rFonts w:cs="Arial"/>
              </w:rPr>
              <w:t xml:space="preserve">4,441,502 </w:t>
            </w:r>
          </w:p>
        </w:tc>
      </w:tr>
      <w:tr w:rsidR="00F20294" w:rsidRPr="00B9577A" w14:paraId="5247FC10" w14:textId="77777777" w:rsidTr="0038769B">
        <w:tc>
          <w:tcPr>
            <w:tcW w:w="1487" w:type="pct"/>
          </w:tcPr>
          <w:p w14:paraId="677365A3" w14:textId="77777777" w:rsidR="00F20294" w:rsidRPr="00B9577A" w:rsidRDefault="00F20294" w:rsidP="00F2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B9577A">
              <w:rPr>
                <w:rFonts w:cs="Arial"/>
              </w:rPr>
              <w:t>New financial assets originated                            or purchased</w:t>
            </w:r>
          </w:p>
        </w:tc>
        <w:tc>
          <w:tcPr>
            <w:tcW w:w="703" w:type="pct"/>
            <w:vAlign w:val="bottom"/>
          </w:tcPr>
          <w:p w14:paraId="510EFA60" w14:textId="6A3187F9" w:rsidR="00F20294" w:rsidRPr="00B9577A" w:rsidRDefault="00F20294" w:rsidP="00F2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B9577A">
              <w:rPr>
                <w:rFonts w:cs="Arial"/>
              </w:rPr>
              <w:t xml:space="preserve">              359,775 </w:t>
            </w:r>
          </w:p>
        </w:tc>
        <w:tc>
          <w:tcPr>
            <w:tcW w:w="703" w:type="pct"/>
            <w:vAlign w:val="bottom"/>
          </w:tcPr>
          <w:p w14:paraId="46A81EC0" w14:textId="57B04B4A" w:rsidR="00F20294" w:rsidRPr="00B9577A" w:rsidRDefault="00F20294" w:rsidP="00F2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B9577A">
              <w:rPr>
                <w:rFonts w:cs="Arial"/>
              </w:rPr>
              <w:t xml:space="preserve">                       -</w:t>
            </w:r>
          </w:p>
        </w:tc>
        <w:tc>
          <w:tcPr>
            <w:tcW w:w="703" w:type="pct"/>
            <w:vAlign w:val="bottom"/>
          </w:tcPr>
          <w:p w14:paraId="3AB0787A" w14:textId="21454AFF" w:rsidR="00F20294" w:rsidRPr="00B9577A" w:rsidRDefault="00F20294" w:rsidP="00F2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B9577A">
              <w:rPr>
                <w:rFonts w:cs="Arial"/>
              </w:rPr>
              <w:t xml:space="preserve">                       -</w:t>
            </w:r>
          </w:p>
        </w:tc>
        <w:tc>
          <w:tcPr>
            <w:tcW w:w="703" w:type="pct"/>
            <w:vAlign w:val="bottom"/>
          </w:tcPr>
          <w:p w14:paraId="1F0ABA29" w14:textId="7A5AEECD" w:rsidR="00F20294" w:rsidRPr="00B9577A" w:rsidRDefault="00F20294" w:rsidP="00F2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B9577A">
              <w:rPr>
                <w:rFonts w:cs="Arial"/>
              </w:rPr>
              <w:t xml:space="preserve">                       -</w:t>
            </w:r>
          </w:p>
        </w:tc>
        <w:tc>
          <w:tcPr>
            <w:tcW w:w="701" w:type="pct"/>
            <w:vAlign w:val="bottom"/>
          </w:tcPr>
          <w:p w14:paraId="79948890" w14:textId="0D882A55" w:rsidR="00F20294" w:rsidRPr="00B9577A" w:rsidRDefault="00F20294" w:rsidP="00F2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B9577A">
              <w:rPr>
                <w:rFonts w:cs="Arial"/>
              </w:rPr>
              <w:t xml:space="preserve">              359,775 </w:t>
            </w:r>
          </w:p>
        </w:tc>
      </w:tr>
      <w:tr w:rsidR="00F20294" w:rsidRPr="00B9577A" w14:paraId="72C7A30D" w14:textId="77777777" w:rsidTr="0038769B">
        <w:tc>
          <w:tcPr>
            <w:tcW w:w="1487" w:type="pct"/>
          </w:tcPr>
          <w:p w14:paraId="2E9DE67A" w14:textId="77777777" w:rsidR="00F20294" w:rsidRPr="00B9577A" w:rsidRDefault="00F20294" w:rsidP="00F2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B9577A">
              <w:rPr>
                <w:rFonts w:cs="Arial"/>
              </w:rPr>
              <w:t>Financial assets derecognised</w:t>
            </w:r>
          </w:p>
        </w:tc>
        <w:tc>
          <w:tcPr>
            <w:tcW w:w="703" w:type="pct"/>
            <w:vAlign w:val="bottom"/>
          </w:tcPr>
          <w:p w14:paraId="7A9FA90A" w14:textId="3FE7D004" w:rsidR="00F20294" w:rsidRPr="00B9577A" w:rsidRDefault="00F20294" w:rsidP="00F2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B9577A">
              <w:rPr>
                <w:rFonts w:cs="Arial"/>
              </w:rPr>
              <w:t xml:space="preserve"> (136,415)</w:t>
            </w:r>
          </w:p>
        </w:tc>
        <w:tc>
          <w:tcPr>
            <w:tcW w:w="703" w:type="pct"/>
            <w:vAlign w:val="bottom"/>
          </w:tcPr>
          <w:p w14:paraId="5A24D2DA" w14:textId="3B23FA60" w:rsidR="00F20294" w:rsidRPr="00B9577A" w:rsidRDefault="00F20294" w:rsidP="00F2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B9577A">
              <w:rPr>
                <w:rFonts w:cs="Arial"/>
              </w:rPr>
              <w:t xml:space="preserve"> (622,594)</w:t>
            </w:r>
          </w:p>
        </w:tc>
        <w:tc>
          <w:tcPr>
            <w:tcW w:w="703" w:type="pct"/>
            <w:vAlign w:val="bottom"/>
          </w:tcPr>
          <w:p w14:paraId="51B9D687" w14:textId="6E49154E" w:rsidR="00F20294" w:rsidRPr="00B9577A" w:rsidRDefault="00F20294" w:rsidP="00F2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B9577A">
              <w:rPr>
                <w:rFonts w:cs="Arial"/>
              </w:rPr>
              <w:t xml:space="preserve"> (899,464)</w:t>
            </w:r>
          </w:p>
        </w:tc>
        <w:tc>
          <w:tcPr>
            <w:tcW w:w="703" w:type="pct"/>
            <w:vAlign w:val="bottom"/>
          </w:tcPr>
          <w:p w14:paraId="6167D102" w14:textId="04C348C7" w:rsidR="00F20294" w:rsidRPr="00B9577A" w:rsidRDefault="00F20294" w:rsidP="00F2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B9577A">
              <w:rPr>
                <w:rFonts w:cs="Arial"/>
              </w:rPr>
              <w:t xml:space="preserve"> (26,720)</w:t>
            </w:r>
          </w:p>
        </w:tc>
        <w:tc>
          <w:tcPr>
            <w:tcW w:w="701" w:type="pct"/>
            <w:vAlign w:val="bottom"/>
          </w:tcPr>
          <w:p w14:paraId="66CA1D01" w14:textId="52CB9C16" w:rsidR="00F20294" w:rsidRPr="00B9577A" w:rsidRDefault="00F20294" w:rsidP="00F2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B9577A">
              <w:rPr>
                <w:rFonts w:cs="Arial"/>
              </w:rPr>
              <w:t xml:space="preserve"> (1,685,193)</w:t>
            </w:r>
          </w:p>
        </w:tc>
      </w:tr>
      <w:tr w:rsidR="00F20294" w:rsidRPr="00B9577A" w14:paraId="19597334" w14:textId="77777777" w:rsidTr="0038769B">
        <w:tc>
          <w:tcPr>
            <w:tcW w:w="1487" w:type="pct"/>
          </w:tcPr>
          <w:p w14:paraId="6FC714F1" w14:textId="77777777" w:rsidR="00F20294" w:rsidRPr="00B9577A" w:rsidRDefault="00F20294" w:rsidP="00F2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B9577A">
              <w:rPr>
                <w:rFonts w:cs="Arial"/>
              </w:rPr>
              <w:t>Written-off</w:t>
            </w:r>
          </w:p>
        </w:tc>
        <w:tc>
          <w:tcPr>
            <w:tcW w:w="703" w:type="pct"/>
            <w:vAlign w:val="bottom"/>
          </w:tcPr>
          <w:p w14:paraId="437B5F0E" w14:textId="682FCEC2" w:rsidR="00F20294" w:rsidRPr="00B9577A" w:rsidRDefault="00F20294" w:rsidP="00F202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B9577A">
              <w:rPr>
                <w:rFonts w:cs="Arial"/>
              </w:rPr>
              <w:t xml:space="preserve"> -</w:t>
            </w:r>
          </w:p>
        </w:tc>
        <w:tc>
          <w:tcPr>
            <w:tcW w:w="703" w:type="pct"/>
            <w:vAlign w:val="bottom"/>
          </w:tcPr>
          <w:p w14:paraId="6EFA7F83" w14:textId="0D1BCF5B" w:rsidR="00F20294" w:rsidRPr="00B9577A" w:rsidRDefault="00F20294" w:rsidP="00F202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B9577A">
              <w:rPr>
                <w:rFonts w:cs="Arial"/>
              </w:rPr>
              <w:t xml:space="preserve">  -</w:t>
            </w:r>
          </w:p>
        </w:tc>
        <w:tc>
          <w:tcPr>
            <w:tcW w:w="703" w:type="pct"/>
            <w:vAlign w:val="bottom"/>
          </w:tcPr>
          <w:p w14:paraId="1AFAC638" w14:textId="7EEE9897" w:rsidR="00F20294" w:rsidRPr="00B9577A" w:rsidRDefault="00F20294" w:rsidP="00F202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60" w:lineRule="exact"/>
              <w:ind w:left="101" w:right="86"/>
              <w:rPr>
                <w:rFonts w:cs="Arial"/>
              </w:rPr>
            </w:pPr>
            <w:r w:rsidRPr="00B9577A">
              <w:rPr>
                <w:rFonts w:cs="Arial"/>
              </w:rPr>
              <w:t xml:space="preserve"> (2,776,612)</w:t>
            </w:r>
          </w:p>
        </w:tc>
        <w:tc>
          <w:tcPr>
            <w:tcW w:w="703" w:type="pct"/>
            <w:vAlign w:val="bottom"/>
          </w:tcPr>
          <w:p w14:paraId="21930F1D" w14:textId="2260E473" w:rsidR="00F20294" w:rsidRPr="00B9577A" w:rsidRDefault="00F20294" w:rsidP="00F202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60" w:lineRule="exact"/>
              <w:ind w:left="101" w:right="86"/>
              <w:rPr>
                <w:rFonts w:cs="Arial"/>
              </w:rPr>
            </w:pPr>
            <w:r w:rsidRPr="00B9577A">
              <w:rPr>
                <w:rFonts w:cs="Arial"/>
              </w:rPr>
              <w:t xml:space="preserve"> (111,972)</w:t>
            </w:r>
          </w:p>
        </w:tc>
        <w:tc>
          <w:tcPr>
            <w:tcW w:w="701" w:type="pct"/>
            <w:vAlign w:val="bottom"/>
          </w:tcPr>
          <w:p w14:paraId="21B78AED" w14:textId="7A28D289" w:rsidR="00F20294" w:rsidRPr="00B9577A" w:rsidRDefault="00F20294" w:rsidP="00F202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B9577A">
              <w:rPr>
                <w:rFonts w:cs="Arial"/>
              </w:rPr>
              <w:t xml:space="preserve"> (2,888,584)</w:t>
            </w:r>
          </w:p>
        </w:tc>
      </w:tr>
      <w:tr w:rsidR="00F20294" w:rsidRPr="00B9577A" w14:paraId="1C59E72B" w14:textId="77777777" w:rsidTr="00051B85">
        <w:tc>
          <w:tcPr>
            <w:tcW w:w="1487" w:type="pct"/>
          </w:tcPr>
          <w:p w14:paraId="17A541D9" w14:textId="77777777" w:rsidR="00F20294" w:rsidRPr="00B9577A" w:rsidRDefault="00F20294" w:rsidP="00F2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cs/>
              </w:rPr>
            </w:pPr>
            <w:r w:rsidRPr="00B9577A">
              <w:rPr>
                <w:rFonts w:cs="Arial"/>
              </w:rPr>
              <w:t xml:space="preserve">Ending balance </w:t>
            </w:r>
          </w:p>
        </w:tc>
        <w:tc>
          <w:tcPr>
            <w:tcW w:w="703" w:type="pct"/>
            <w:vAlign w:val="bottom"/>
          </w:tcPr>
          <w:p w14:paraId="39DBDEE6" w14:textId="0B21CBE8" w:rsidR="00F20294" w:rsidRPr="00B9577A" w:rsidRDefault="00F20294" w:rsidP="00F2029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B9577A">
              <w:rPr>
                <w:rFonts w:cs="Arial"/>
              </w:rPr>
              <w:t xml:space="preserve">4,061,418 </w:t>
            </w:r>
          </w:p>
        </w:tc>
        <w:tc>
          <w:tcPr>
            <w:tcW w:w="703" w:type="pct"/>
            <w:vAlign w:val="bottom"/>
          </w:tcPr>
          <w:p w14:paraId="4302F8D1" w14:textId="2A9839C1" w:rsidR="00F20294" w:rsidRPr="00B9577A" w:rsidRDefault="00F20294" w:rsidP="00F2029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B9577A">
              <w:rPr>
                <w:rFonts w:cs="Arial"/>
              </w:rPr>
              <w:t xml:space="preserve">2,463,463 </w:t>
            </w:r>
          </w:p>
        </w:tc>
        <w:tc>
          <w:tcPr>
            <w:tcW w:w="703" w:type="pct"/>
            <w:vAlign w:val="bottom"/>
          </w:tcPr>
          <w:p w14:paraId="64104CE7" w14:textId="2CEC7CFA" w:rsidR="00F20294" w:rsidRPr="00B9577A" w:rsidRDefault="00F20294" w:rsidP="00F2029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B9577A">
              <w:rPr>
                <w:rFonts w:cs="Arial"/>
              </w:rPr>
              <w:t xml:space="preserve">1,015,672 </w:t>
            </w:r>
          </w:p>
        </w:tc>
        <w:tc>
          <w:tcPr>
            <w:tcW w:w="703" w:type="pct"/>
            <w:vAlign w:val="bottom"/>
          </w:tcPr>
          <w:p w14:paraId="60633818" w14:textId="078350D3" w:rsidR="00F20294" w:rsidRPr="00B9577A" w:rsidRDefault="00F20294" w:rsidP="00F2029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B9577A">
              <w:rPr>
                <w:rFonts w:cs="Arial"/>
              </w:rPr>
              <w:t xml:space="preserve">653,296 </w:t>
            </w:r>
          </w:p>
        </w:tc>
        <w:tc>
          <w:tcPr>
            <w:tcW w:w="701" w:type="pct"/>
            <w:vAlign w:val="bottom"/>
          </w:tcPr>
          <w:p w14:paraId="596BEC6D" w14:textId="53C06580" w:rsidR="00F20294" w:rsidRPr="00B9577A" w:rsidRDefault="00F20294" w:rsidP="00F2029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B9577A">
              <w:rPr>
                <w:rFonts w:cs="Arial"/>
              </w:rPr>
              <w:t xml:space="preserve">8,193,849 </w:t>
            </w:r>
          </w:p>
        </w:tc>
      </w:tr>
    </w:tbl>
    <w:p w14:paraId="3CAA03AB" w14:textId="3731E10B" w:rsidR="009D3FE9" w:rsidRPr="00B9577A" w:rsidRDefault="009D3FE9" w:rsidP="00CD7102">
      <w:pPr>
        <w:rPr>
          <w:rFonts w:cs="Arial"/>
        </w:rPr>
      </w:pPr>
    </w:p>
    <w:tbl>
      <w:tblPr>
        <w:tblW w:w="4768" w:type="pct"/>
        <w:tblInd w:w="450" w:type="dxa"/>
        <w:tblLayout w:type="fixed"/>
        <w:tblCellMar>
          <w:left w:w="0" w:type="dxa"/>
          <w:right w:w="0" w:type="dxa"/>
        </w:tblCellMar>
        <w:tblLook w:val="04A0" w:firstRow="1" w:lastRow="0" w:firstColumn="1" w:lastColumn="0" w:noHBand="0" w:noVBand="1"/>
      </w:tblPr>
      <w:tblGrid>
        <w:gridCol w:w="2704"/>
        <w:gridCol w:w="1596"/>
        <w:gridCol w:w="1598"/>
        <w:gridCol w:w="1598"/>
        <w:gridCol w:w="1595"/>
      </w:tblGrid>
      <w:tr w:rsidR="00B3454E" w:rsidRPr="00B9577A" w14:paraId="36266DA6" w14:textId="77777777" w:rsidTr="00CC34F5">
        <w:trPr>
          <w:trHeight w:val="47"/>
        </w:trPr>
        <w:tc>
          <w:tcPr>
            <w:tcW w:w="1487" w:type="pct"/>
          </w:tcPr>
          <w:p w14:paraId="410565C8" w14:textId="77777777" w:rsidR="00B3454E" w:rsidRPr="00B9577A" w:rsidRDefault="00B3454E"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4"/>
          </w:tcPr>
          <w:p w14:paraId="071E72CA" w14:textId="7193A57B" w:rsidR="00B3454E" w:rsidRPr="00B9577A" w:rsidRDefault="00B3454E"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2" w:right="93" w:hanging="972"/>
              <w:jc w:val="right"/>
              <w:rPr>
                <w:rFonts w:cs="Arial"/>
              </w:rPr>
            </w:pPr>
            <w:r w:rsidRPr="00B9577A">
              <w:rPr>
                <w:rFonts w:cs="Arial"/>
              </w:rPr>
              <w:t>(Unit: Thousand Baht)</w:t>
            </w:r>
          </w:p>
        </w:tc>
      </w:tr>
      <w:tr w:rsidR="00B3454E" w:rsidRPr="00B9577A" w14:paraId="086A272D" w14:textId="77777777" w:rsidTr="00CC34F5">
        <w:trPr>
          <w:trHeight w:val="47"/>
        </w:trPr>
        <w:tc>
          <w:tcPr>
            <w:tcW w:w="1487" w:type="pct"/>
          </w:tcPr>
          <w:p w14:paraId="7B4950F8" w14:textId="77777777" w:rsidR="00B3454E" w:rsidRPr="00B9577A" w:rsidRDefault="00B3454E"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4"/>
          </w:tcPr>
          <w:p w14:paraId="46B427DD" w14:textId="77777777" w:rsidR="00B3454E" w:rsidRPr="00B9577A" w:rsidRDefault="00B3454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sidRPr="00B9577A">
              <w:rPr>
                <w:rFonts w:cs="Arial"/>
              </w:rPr>
              <w:t>Separate financial statements</w:t>
            </w:r>
          </w:p>
        </w:tc>
      </w:tr>
      <w:tr w:rsidR="00B3454E" w:rsidRPr="00B9577A" w14:paraId="1129D641" w14:textId="77777777" w:rsidTr="00CC34F5">
        <w:trPr>
          <w:trHeight w:val="47"/>
        </w:trPr>
        <w:tc>
          <w:tcPr>
            <w:tcW w:w="1487" w:type="pct"/>
          </w:tcPr>
          <w:p w14:paraId="6B6D8D50" w14:textId="77777777" w:rsidR="00B3454E" w:rsidRPr="00B9577A" w:rsidRDefault="00B3454E"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4"/>
          </w:tcPr>
          <w:p w14:paraId="64D31718" w14:textId="3FEB01D8" w:rsidR="00B3454E" w:rsidRPr="00B9577A" w:rsidRDefault="00F20294"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sidRPr="00B9577A">
              <w:rPr>
                <w:rFonts w:cs="Arial"/>
              </w:rPr>
              <w:t>30 June</w:t>
            </w:r>
            <w:r w:rsidR="003F3680" w:rsidRPr="00B9577A">
              <w:rPr>
                <w:rFonts w:cs="Arial"/>
              </w:rPr>
              <w:t xml:space="preserve"> 2026</w:t>
            </w:r>
          </w:p>
        </w:tc>
      </w:tr>
      <w:tr w:rsidR="00B3454E" w:rsidRPr="00B9577A" w14:paraId="54A13CFF" w14:textId="77777777" w:rsidTr="00E7378C">
        <w:trPr>
          <w:trHeight w:val="378"/>
        </w:trPr>
        <w:tc>
          <w:tcPr>
            <w:tcW w:w="1487" w:type="pct"/>
          </w:tcPr>
          <w:p w14:paraId="0D0D299F" w14:textId="77777777" w:rsidR="00B3454E" w:rsidRPr="00B9577A" w:rsidRDefault="00B3454E" w:rsidP="00CD7102">
            <w:pPr>
              <w:tabs>
                <w:tab w:val="left" w:pos="720"/>
              </w:tabs>
              <w:spacing w:line="360" w:lineRule="exact"/>
              <w:ind w:left="504" w:hanging="418"/>
              <w:jc w:val="both"/>
              <w:rPr>
                <w:rFonts w:cs="Arial"/>
              </w:rPr>
            </w:pPr>
          </w:p>
        </w:tc>
        <w:tc>
          <w:tcPr>
            <w:tcW w:w="878" w:type="pct"/>
            <w:vAlign w:val="bottom"/>
          </w:tcPr>
          <w:p w14:paraId="4D028078" w14:textId="5B94F712" w:rsidR="00B3454E" w:rsidRPr="00B9577A" w:rsidRDefault="00B3454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B9577A">
              <w:rPr>
                <w:rFonts w:cs="Arial"/>
              </w:rPr>
              <w:t xml:space="preserve">Financial assets where there has not been                         a significant increase in </w:t>
            </w:r>
            <w:r w:rsidR="0031290B" w:rsidRPr="00B9577A">
              <w:rPr>
                <w:rFonts w:cs="Arial"/>
              </w:rPr>
              <w:t xml:space="preserve">    </w:t>
            </w:r>
            <w:r w:rsidRPr="00B9577A">
              <w:rPr>
                <w:rFonts w:cs="Arial"/>
              </w:rPr>
              <w:t xml:space="preserve">credit risk </w:t>
            </w:r>
            <w:r w:rsidR="0031290B" w:rsidRPr="00B9577A">
              <w:rPr>
                <w:rFonts w:cs="Arial"/>
              </w:rPr>
              <w:t xml:space="preserve">                         </w:t>
            </w:r>
            <w:r w:rsidRPr="00B9577A">
              <w:rPr>
                <w:rFonts w:cs="Arial"/>
                <w:cs/>
              </w:rPr>
              <w:t>(</w:t>
            </w:r>
            <w:r w:rsidRPr="00B9577A">
              <w:rPr>
                <w:rFonts w:cs="Arial"/>
              </w:rPr>
              <w:t>Stage 1</w:t>
            </w:r>
            <w:r w:rsidRPr="00B9577A">
              <w:rPr>
                <w:rFonts w:cs="Arial"/>
                <w:cs/>
              </w:rPr>
              <w:t>)</w:t>
            </w:r>
          </w:p>
        </w:tc>
        <w:tc>
          <w:tcPr>
            <w:tcW w:w="879" w:type="pct"/>
            <w:vAlign w:val="bottom"/>
          </w:tcPr>
          <w:p w14:paraId="74074EE9" w14:textId="7A6DBB4D" w:rsidR="00B3454E" w:rsidRPr="00B9577A" w:rsidRDefault="00B3454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B9577A">
              <w:rPr>
                <w:rFonts w:cs="Arial"/>
              </w:rPr>
              <w:t xml:space="preserve">Financial assets where there has been a significant increase in </w:t>
            </w:r>
            <w:r w:rsidR="0031290B" w:rsidRPr="00B9577A">
              <w:rPr>
                <w:rFonts w:cs="Arial"/>
              </w:rPr>
              <w:t xml:space="preserve">           </w:t>
            </w:r>
            <w:r w:rsidRPr="00B9577A">
              <w:rPr>
                <w:rFonts w:cs="Arial"/>
              </w:rPr>
              <w:t xml:space="preserve">credit risk </w:t>
            </w:r>
            <w:r w:rsidR="0031290B" w:rsidRPr="00B9577A">
              <w:rPr>
                <w:rFonts w:cs="Arial"/>
              </w:rPr>
              <w:t xml:space="preserve">                 </w:t>
            </w:r>
            <w:r w:rsidRPr="00B9577A">
              <w:rPr>
                <w:rFonts w:cs="Arial"/>
                <w:cs/>
              </w:rPr>
              <w:t>(</w:t>
            </w:r>
            <w:r w:rsidRPr="00B9577A">
              <w:rPr>
                <w:rFonts w:cs="Arial"/>
              </w:rPr>
              <w:t>Stage 2</w:t>
            </w:r>
            <w:r w:rsidRPr="00B9577A">
              <w:rPr>
                <w:rFonts w:cs="Arial"/>
                <w:cs/>
              </w:rPr>
              <w:t>)</w:t>
            </w:r>
          </w:p>
        </w:tc>
        <w:tc>
          <w:tcPr>
            <w:tcW w:w="879" w:type="pct"/>
            <w:vAlign w:val="bottom"/>
          </w:tcPr>
          <w:p w14:paraId="576B403F" w14:textId="77777777" w:rsidR="00B3454E" w:rsidRPr="00B9577A" w:rsidRDefault="00B3454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B9577A">
              <w:rPr>
                <w:rFonts w:cs="Arial"/>
              </w:rPr>
              <w:t>Financial assets that are credit</w:t>
            </w:r>
            <w:r w:rsidRPr="00B9577A">
              <w:rPr>
                <w:rFonts w:cs="Arial"/>
                <w:cs/>
              </w:rPr>
              <w:t>-</w:t>
            </w:r>
            <w:r w:rsidRPr="00B9577A">
              <w:rPr>
                <w:rFonts w:cs="Arial"/>
              </w:rPr>
              <w:t xml:space="preserve">impaired                 </w:t>
            </w:r>
            <w:r w:rsidRPr="00B9577A">
              <w:rPr>
                <w:rFonts w:cs="Arial"/>
                <w:cs/>
              </w:rPr>
              <w:t>(</w:t>
            </w:r>
            <w:r w:rsidRPr="00B9577A">
              <w:rPr>
                <w:rFonts w:cs="Arial"/>
              </w:rPr>
              <w:t>Stage 3</w:t>
            </w:r>
            <w:r w:rsidRPr="00B9577A">
              <w:rPr>
                <w:rFonts w:cs="Arial"/>
                <w:cs/>
              </w:rPr>
              <w:t>)</w:t>
            </w:r>
          </w:p>
        </w:tc>
        <w:tc>
          <w:tcPr>
            <w:tcW w:w="877" w:type="pct"/>
            <w:vAlign w:val="bottom"/>
          </w:tcPr>
          <w:p w14:paraId="488C979D" w14:textId="77777777" w:rsidR="00B3454E" w:rsidRPr="00B9577A" w:rsidRDefault="00B3454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B9577A">
              <w:rPr>
                <w:rFonts w:cs="Arial"/>
              </w:rPr>
              <w:t>Total</w:t>
            </w:r>
          </w:p>
        </w:tc>
      </w:tr>
      <w:tr w:rsidR="0025766A" w:rsidRPr="00B9577A" w14:paraId="41D4E32E" w14:textId="77777777" w:rsidTr="009767EB">
        <w:trPr>
          <w:trHeight w:val="80"/>
        </w:trPr>
        <w:tc>
          <w:tcPr>
            <w:tcW w:w="1487" w:type="pct"/>
          </w:tcPr>
          <w:p w14:paraId="48ADF01B" w14:textId="77777777" w:rsidR="0025766A" w:rsidRPr="00B9577A" w:rsidRDefault="0025766A" w:rsidP="00257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r w:rsidRPr="00B9577A">
              <w:rPr>
                <w:rFonts w:cs="Arial"/>
              </w:rPr>
              <w:t>Beginning balance</w:t>
            </w:r>
          </w:p>
        </w:tc>
        <w:tc>
          <w:tcPr>
            <w:tcW w:w="878" w:type="pct"/>
            <w:tcBorders>
              <w:top w:val="nil"/>
              <w:left w:val="nil"/>
              <w:bottom w:val="nil"/>
              <w:right w:val="nil"/>
            </w:tcBorders>
            <w:vAlign w:val="bottom"/>
          </w:tcPr>
          <w:p w14:paraId="53E1241C" w14:textId="5B6D13C1" w:rsidR="0025766A" w:rsidRPr="00B9577A" w:rsidRDefault="0025766A" w:rsidP="00257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B9577A">
              <w:rPr>
                <w:rFonts w:cs="Arial"/>
              </w:rPr>
              <w:t xml:space="preserve">4,333,787 </w:t>
            </w:r>
          </w:p>
        </w:tc>
        <w:tc>
          <w:tcPr>
            <w:tcW w:w="879" w:type="pct"/>
            <w:tcBorders>
              <w:top w:val="nil"/>
              <w:left w:val="nil"/>
              <w:bottom w:val="nil"/>
              <w:right w:val="nil"/>
            </w:tcBorders>
            <w:vAlign w:val="bottom"/>
          </w:tcPr>
          <w:p w14:paraId="7F331A03" w14:textId="029BACE2" w:rsidR="0025766A" w:rsidRPr="00B9577A" w:rsidRDefault="0025766A" w:rsidP="00257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B9577A">
              <w:rPr>
                <w:rFonts w:cs="Arial"/>
              </w:rPr>
              <w:t xml:space="preserve">2,371,773 </w:t>
            </w:r>
          </w:p>
        </w:tc>
        <w:tc>
          <w:tcPr>
            <w:tcW w:w="879" w:type="pct"/>
            <w:tcBorders>
              <w:top w:val="nil"/>
              <w:left w:val="nil"/>
              <w:bottom w:val="nil"/>
              <w:right w:val="nil"/>
            </w:tcBorders>
            <w:vAlign w:val="bottom"/>
          </w:tcPr>
          <w:p w14:paraId="6679EF1B" w14:textId="2943FE72" w:rsidR="0025766A" w:rsidRPr="00B9577A" w:rsidRDefault="0025766A" w:rsidP="00257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B9577A">
              <w:rPr>
                <w:rFonts w:cs="Arial"/>
              </w:rPr>
              <w:t xml:space="preserve">1,078,449 </w:t>
            </w:r>
          </w:p>
        </w:tc>
        <w:tc>
          <w:tcPr>
            <w:tcW w:w="877" w:type="pct"/>
            <w:tcBorders>
              <w:top w:val="nil"/>
              <w:left w:val="nil"/>
              <w:bottom w:val="nil"/>
              <w:right w:val="nil"/>
            </w:tcBorders>
            <w:vAlign w:val="bottom"/>
          </w:tcPr>
          <w:p w14:paraId="6ED6CF20" w14:textId="30851291" w:rsidR="0025766A" w:rsidRPr="00B9577A" w:rsidRDefault="0025766A" w:rsidP="00257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B9577A">
              <w:rPr>
                <w:rFonts w:cs="Arial"/>
              </w:rPr>
              <w:t>7,784,009</w:t>
            </w:r>
          </w:p>
        </w:tc>
      </w:tr>
      <w:tr w:rsidR="005F5BB6" w:rsidRPr="00B9577A" w14:paraId="24B3B7C5" w14:textId="77777777" w:rsidTr="00B178EE">
        <w:tc>
          <w:tcPr>
            <w:tcW w:w="1487" w:type="pct"/>
          </w:tcPr>
          <w:p w14:paraId="1F1C2C90" w14:textId="77777777" w:rsidR="005F5BB6" w:rsidRPr="00B9577A" w:rsidRDefault="005F5BB6" w:rsidP="005F5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B9577A">
              <w:rPr>
                <w:rFonts w:cs="Arial"/>
              </w:rPr>
              <w:t>Changes in staging</w:t>
            </w:r>
          </w:p>
        </w:tc>
        <w:tc>
          <w:tcPr>
            <w:tcW w:w="878" w:type="pct"/>
            <w:tcBorders>
              <w:top w:val="nil"/>
              <w:left w:val="nil"/>
              <w:bottom w:val="nil"/>
              <w:right w:val="nil"/>
            </w:tcBorders>
            <w:vAlign w:val="center"/>
          </w:tcPr>
          <w:p w14:paraId="16E6436B" w14:textId="6F9A585B" w:rsidR="005F5BB6" w:rsidRPr="00B9577A" w:rsidRDefault="005F5BB6" w:rsidP="005F5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B9577A">
              <w:rPr>
                <w:rFonts w:cs="Arial"/>
              </w:rPr>
              <w:t xml:space="preserve">           164,386 </w:t>
            </w:r>
          </w:p>
        </w:tc>
        <w:tc>
          <w:tcPr>
            <w:tcW w:w="879" w:type="pct"/>
            <w:tcBorders>
              <w:top w:val="nil"/>
              <w:left w:val="nil"/>
              <w:bottom w:val="nil"/>
              <w:right w:val="nil"/>
            </w:tcBorders>
            <w:vAlign w:val="center"/>
          </w:tcPr>
          <w:p w14:paraId="1AB50EB4" w14:textId="2325CAC7" w:rsidR="005F5BB6" w:rsidRPr="00B9577A" w:rsidRDefault="005F5BB6" w:rsidP="005F5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B9577A">
              <w:rPr>
                <w:rFonts w:cs="Arial"/>
              </w:rPr>
              <w:t xml:space="preserve">          (226,705)</w:t>
            </w:r>
          </w:p>
        </w:tc>
        <w:tc>
          <w:tcPr>
            <w:tcW w:w="879" w:type="pct"/>
            <w:tcBorders>
              <w:top w:val="nil"/>
              <w:left w:val="nil"/>
              <w:bottom w:val="nil"/>
              <w:right w:val="nil"/>
            </w:tcBorders>
            <w:vAlign w:val="center"/>
          </w:tcPr>
          <w:p w14:paraId="2F01D706" w14:textId="5FA22BFC" w:rsidR="005F5BB6" w:rsidRPr="00B9577A" w:rsidRDefault="005F5BB6" w:rsidP="005F5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B9577A">
              <w:rPr>
                <w:rFonts w:cs="Arial"/>
              </w:rPr>
              <w:t xml:space="preserve">             62,319 </w:t>
            </w:r>
          </w:p>
        </w:tc>
        <w:tc>
          <w:tcPr>
            <w:tcW w:w="877" w:type="pct"/>
            <w:tcBorders>
              <w:top w:val="nil"/>
              <w:left w:val="nil"/>
              <w:bottom w:val="nil"/>
              <w:right w:val="nil"/>
            </w:tcBorders>
            <w:vAlign w:val="center"/>
          </w:tcPr>
          <w:p w14:paraId="74A2CD87" w14:textId="2980868B" w:rsidR="005F5BB6" w:rsidRPr="00B9577A" w:rsidRDefault="005F5BB6" w:rsidP="005F5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hanging="782"/>
              <w:rPr>
                <w:rFonts w:cs="Arial"/>
              </w:rPr>
            </w:pPr>
            <w:r w:rsidRPr="00B9577A">
              <w:rPr>
                <w:rFonts w:cs="Arial"/>
              </w:rPr>
              <w:t xml:space="preserve">               </w:t>
            </w:r>
            <w:r w:rsidR="007A6847" w:rsidRPr="00B9577A">
              <w:rPr>
                <w:rFonts w:cs="Arial"/>
              </w:rPr>
              <w:t xml:space="preserve"> </w:t>
            </w:r>
            <w:r w:rsidRPr="00B9577A">
              <w:rPr>
                <w:rFonts w:cs="Arial"/>
              </w:rPr>
              <w:t xml:space="preserve">        -</w:t>
            </w:r>
          </w:p>
        </w:tc>
      </w:tr>
      <w:tr w:rsidR="005F5BB6" w:rsidRPr="00B9577A" w14:paraId="46299F78" w14:textId="77777777" w:rsidTr="00B178EE">
        <w:tc>
          <w:tcPr>
            <w:tcW w:w="1487" w:type="pct"/>
          </w:tcPr>
          <w:p w14:paraId="1D9DC0A2" w14:textId="77777777" w:rsidR="005F5BB6" w:rsidRPr="00B9577A" w:rsidRDefault="005F5BB6" w:rsidP="005F5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B9577A">
              <w:rPr>
                <w:rFonts w:cs="Arial"/>
              </w:rPr>
              <w:t>Changes in risk parameters</w:t>
            </w:r>
          </w:p>
        </w:tc>
        <w:tc>
          <w:tcPr>
            <w:tcW w:w="878" w:type="pct"/>
            <w:tcBorders>
              <w:top w:val="nil"/>
              <w:left w:val="nil"/>
              <w:bottom w:val="nil"/>
              <w:right w:val="nil"/>
            </w:tcBorders>
            <w:vAlign w:val="center"/>
          </w:tcPr>
          <w:p w14:paraId="47F3C5F1" w14:textId="733DD812" w:rsidR="005F5BB6" w:rsidRPr="00B9577A" w:rsidRDefault="005F5BB6" w:rsidP="005F5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B9577A">
              <w:rPr>
                <w:rFonts w:cs="Arial"/>
              </w:rPr>
              <w:t xml:space="preserve">          (278,154)</w:t>
            </w:r>
          </w:p>
        </w:tc>
        <w:tc>
          <w:tcPr>
            <w:tcW w:w="879" w:type="pct"/>
            <w:tcBorders>
              <w:top w:val="nil"/>
              <w:left w:val="nil"/>
              <w:bottom w:val="nil"/>
              <w:right w:val="nil"/>
            </w:tcBorders>
            <w:vAlign w:val="center"/>
          </w:tcPr>
          <w:p w14:paraId="6DFD8624" w14:textId="0F5B37D7" w:rsidR="005F5BB6" w:rsidRPr="00B9577A" w:rsidRDefault="005F5BB6" w:rsidP="005F5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B9577A">
              <w:rPr>
                <w:rFonts w:cs="Arial"/>
              </w:rPr>
              <w:t xml:space="preserve">            920,395 </w:t>
            </w:r>
          </w:p>
        </w:tc>
        <w:tc>
          <w:tcPr>
            <w:tcW w:w="879" w:type="pct"/>
            <w:tcBorders>
              <w:top w:val="nil"/>
              <w:left w:val="nil"/>
              <w:bottom w:val="nil"/>
              <w:right w:val="nil"/>
            </w:tcBorders>
            <w:vAlign w:val="center"/>
          </w:tcPr>
          <w:p w14:paraId="320FF9E2" w14:textId="1755B3DC" w:rsidR="005F5BB6" w:rsidRPr="00B9577A" w:rsidRDefault="005F5BB6" w:rsidP="005F5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B9577A">
              <w:rPr>
                <w:rFonts w:cs="Arial"/>
              </w:rPr>
              <w:t xml:space="preserve">         3,206,369 </w:t>
            </w:r>
          </w:p>
        </w:tc>
        <w:tc>
          <w:tcPr>
            <w:tcW w:w="877" w:type="pct"/>
            <w:tcBorders>
              <w:top w:val="nil"/>
              <w:left w:val="nil"/>
              <w:bottom w:val="nil"/>
              <w:right w:val="nil"/>
            </w:tcBorders>
            <w:vAlign w:val="center"/>
          </w:tcPr>
          <w:p w14:paraId="29F20EAC" w14:textId="69238697" w:rsidR="005F5BB6" w:rsidRPr="00B9577A" w:rsidRDefault="005F5BB6" w:rsidP="005F5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B9577A">
              <w:rPr>
                <w:rFonts w:cs="Arial"/>
              </w:rPr>
              <w:t xml:space="preserve">         3,848,610 </w:t>
            </w:r>
          </w:p>
        </w:tc>
      </w:tr>
      <w:tr w:rsidR="005F5BB6" w:rsidRPr="00B9577A" w14:paraId="11B5C123" w14:textId="77777777" w:rsidTr="00B178EE">
        <w:tc>
          <w:tcPr>
            <w:tcW w:w="1487" w:type="pct"/>
          </w:tcPr>
          <w:p w14:paraId="45D7A745" w14:textId="43BB0AA2" w:rsidR="005F5BB6" w:rsidRPr="00B9577A" w:rsidRDefault="005F5BB6" w:rsidP="005F5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7"/>
              <w:rPr>
                <w:rFonts w:cs="Arial"/>
              </w:rPr>
            </w:pPr>
            <w:r w:rsidRPr="00B9577A">
              <w:rPr>
                <w:rFonts w:cs="Arial"/>
              </w:rPr>
              <w:t>New financial assets originated</w:t>
            </w:r>
            <w:r w:rsidRPr="00B9577A">
              <w:rPr>
                <w:rFonts w:cs="Arial"/>
                <w:spacing w:val="-2"/>
              </w:rPr>
              <w:t xml:space="preserve"> </w:t>
            </w:r>
            <w:r w:rsidRPr="00B9577A">
              <w:rPr>
                <w:rFonts w:cs="Arial"/>
              </w:rPr>
              <w:t>or purchased</w:t>
            </w:r>
          </w:p>
        </w:tc>
        <w:tc>
          <w:tcPr>
            <w:tcW w:w="878" w:type="pct"/>
            <w:tcBorders>
              <w:top w:val="nil"/>
              <w:left w:val="nil"/>
              <w:bottom w:val="nil"/>
              <w:right w:val="nil"/>
            </w:tcBorders>
            <w:vAlign w:val="center"/>
          </w:tcPr>
          <w:p w14:paraId="7CE85C94" w14:textId="77777777" w:rsidR="007A6847" w:rsidRPr="00B9577A" w:rsidRDefault="005F5BB6" w:rsidP="005F5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B9577A">
              <w:rPr>
                <w:rFonts w:cs="Arial"/>
              </w:rPr>
              <w:t xml:space="preserve">              </w:t>
            </w:r>
          </w:p>
          <w:p w14:paraId="7D38D263" w14:textId="6F9C6C84" w:rsidR="005F5BB6" w:rsidRPr="00B9577A" w:rsidRDefault="007A6847" w:rsidP="005F5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B9577A">
              <w:rPr>
                <w:rFonts w:cs="Arial"/>
              </w:rPr>
              <w:t xml:space="preserve">  </w:t>
            </w:r>
            <w:r w:rsidR="005F5BB6" w:rsidRPr="00B9577A">
              <w:rPr>
                <w:rFonts w:cs="Arial"/>
              </w:rPr>
              <w:t xml:space="preserve">331,398 </w:t>
            </w:r>
          </w:p>
        </w:tc>
        <w:tc>
          <w:tcPr>
            <w:tcW w:w="879" w:type="pct"/>
            <w:tcBorders>
              <w:top w:val="nil"/>
              <w:left w:val="nil"/>
              <w:bottom w:val="nil"/>
              <w:right w:val="nil"/>
            </w:tcBorders>
            <w:vAlign w:val="center"/>
          </w:tcPr>
          <w:p w14:paraId="00643BE4" w14:textId="77777777" w:rsidR="007A6847" w:rsidRPr="00B9577A" w:rsidRDefault="005F5BB6" w:rsidP="005F5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hanging="782"/>
              <w:rPr>
                <w:rFonts w:cs="Arial"/>
              </w:rPr>
            </w:pPr>
            <w:r w:rsidRPr="00B9577A">
              <w:rPr>
                <w:rFonts w:cs="Arial"/>
              </w:rPr>
              <w:t xml:space="preserve">                      </w:t>
            </w:r>
          </w:p>
          <w:p w14:paraId="07EC1562" w14:textId="258571AA" w:rsidR="005F5BB6" w:rsidRPr="00B9577A" w:rsidRDefault="005F5BB6" w:rsidP="005F5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hanging="782"/>
              <w:rPr>
                <w:rFonts w:cs="Arial"/>
              </w:rPr>
            </w:pPr>
            <w:r w:rsidRPr="00B9577A">
              <w:rPr>
                <w:rFonts w:cs="Arial"/>
              </w:rPr>
              <w:t xml:space="preserve"> -</w:t>
            </w:r>
          </w:p>
        </w:tc>
        <w:tc>
          <w:tcPr>
            <w:tcW w:w="879" w:type="pct"/>
            <w:tcBorders>
              <w:top w:val="nil"/>
              <w:left w:val="nil"/>
              <w:bottom w:val="nil"/>
              <w:right w:val="nil"/>
            </w:tcBorders>
            <w:vAlign w:val="center"/>
          </w:tcPr>
          <w:p w14:paraId="45684315" w14:textId="77777777" w:rsidR="007A6847" w:rsidRPr="00B9577A" w:rsidRDefault="005F5BB6" w:rsidP="005F5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right="86"/>
              <w:rPr>
                <w:rFonts w:cs="Arial"/>
              </w:rPr>
            </w:pPr>
            <w:r w:rsidRPr="00B9577A">
              <w:rPr>
                <w:rFonts w:cs="Arial"/>
              </w:rPr>
              <w:t xml:space="preserve">                      </w:t>
            </w:r>
          </w:p>
          <w:p w14:paraId="06FCF5FF" w14:textId="01EDF4EF" w:rsidR="005F5BB6" w:rsidRPr="00B9577A" w:rsidRDefault="005F5BB6" w:rsidP="005F5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right="86"/>
              <w:rPr>
                <w:rFonts w:cs="Arial"/>
              </w:rPr>
            </w:pPr>
            <w:r w:rsidRPr="00B9577A">
              <w:rPr>
                <w:rFonts w:cs="Arial"/>
              </w:rPr>
              <w:t xml:space="preserve"> -</w:t>
            </w:r>
          </w:p>
        </w:tc>
        <w:tc>
          <w:tcPr>
            <w:tcW w:w="877" w:type="pct"/>
            <w:tcBorders>
              <w:top w:val="nil"/>
              <w:left w:val="nil"/>
              <w:bottom w:val="nil"/>
              <w:right w:val="nil"/>
            </w:tcBorders>
            <w:vAlign w:val="center"/>
          </w:tcPr>
          <w:p w14:paraId="47ED8ACE" w14:textId="77777777" w:rsidR="007A6847" w:rsidRPr="00B9577A" w:rsidRDefault="005F5BB6" w:rsidP="005F5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B9577A">
              <w:rPr>
                <w:rFonts w:cs="Arial"/>
              </w:rPr>
              <w:t xml:space="preserve">              </w:t>
            </w:r>
          </w:p>
          <w:p w14:paraId="3175DD40" w14:textId="4BE26946" w:rsidR="005F5BB6" w:rsidRPr="00B9577A" w:rsidRDefault="005F5BB6" w:rsidP="005F5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B9577A">
              <w:rPr>
                <w:rFonts w:cs="Arial"/>
              </w:rPr>
              <w:t xml:space="preserve">331,398 </w:t>
            </w:r>
          </w:p>
        </w:tc>
      </w:tr>
      <w:tr w:rsidR="005F5BB6" w:rsidRPr="00B9577A" w14:paraId="41567303" w14:textId="77777777" w:rsidTr="00B178EE">
        <w:tc>
          <w:tcPr>
            <w:tcW w:w="1487" w:type="pct"/>
          </w:tcPr>
          <w:p w14:paraId="04BF09E0" w14:textId="77777777" w:rsidR="005F5BB6" w:rsidRPr="00B9577A" w:rsidRDefault="005F5BB6" w:rsidP="005F5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B9577A">
              <w:rPr>
                <w:rFonts w:cs="Arial"/>
              </w:rPr>
              <w:t>Financial assets derecognised</w:t>
            </w:r>
          </w:p>
        </w:tc>
        <w:tc>
          <w:tcPr>
            <w:tcW w:w="878" w:type="pct"/>
            <w:tcBorders>
              <w:top w:val="nil"/>
              <w:left w:val="nil"/>
              <w:bottom w:val="nil"/>
              <w:right w:val="nil"/>
            </w:tcBorders>
            <w:vAlign w:val="center"/>
          </w:tcPr>
          <w:p w14:paraId="2FEA85A8" w14:textId="12EF4D7D" w:rsidR="005F5BB6" w:rsidRPr="00B9577A" w:rsidRDefault="005F5BB6" w:rsidP="005F5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B9577A">
              <w:rPr>
                <w:rFonts w:cs="Arial"/>
              </w:rPr>
              <w:t xml:space="preserve">           (257,606)</w:t>
            </w:r>
          </w:p>
        </w:tc>
        <w:tc>
          <w:tcPr>
            <w:tcW w:w="879" w:type="pct"/>
            <w:tcBorders>
              <w:top w:val="nil"/>
              <w:left w:val="nil"/>
              <w:bottom w:val="nil"/>
              <w:right w:val="nil"/>
            </w:tcBorders>
            <w:vAlign w:val="center"/>
          </w:tcPr>
          <w:p w14:paraId="5316491C" w14:textId="017C66D7" w:rsidR="005F5BB6" w:rsidRPr="00B9577A" w:rsidRDefault="005F5BB6" w:rsidP="005F5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B9577A">
              <w:rPr>
                <w:rFonts w:cs="Arial"/>
              </w:rPr>
              <w:t xml:space="preserve">           (532,404)</w:t>
            </w:r>
          </w:p>
        </w:tc>
        <w:tc>
          <w:tcPr>
            <w:tcW w:w="879" w:type="pct"/>
            <w:tcBorders>
              <w:top w:val="nil"/>
              <w:left w:val="nil"/>
              <w:bottom w:val="nil"/>
              <w:right w:val="nil"/>
            </w:tcBorders>
            <w:vAlign w:val="center"/>
          </w:tcPr>
          <w:p w14:paraId="18FF912A" w14:textId="1C8202F3" w:rsidR="005F5BB6" w:rsidRPr="00B9577A" w:rsidRDefault="005F5BB6" w:rsidP="005F5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B9577A">
              <w:rPr>
                <w:rFonts w:cs="Arial"/>
              </w:rPr>
              <w:t xml:space="preserve">           (735,398)</w:t>
            </w:r>
          </w:p>
        </w:tc>
        <w:tc>
          <w:tcPr>
            <w:tcW w:w="877" w:type="pct"/>
            <w:tcBorders>
              <w:top w:val="nil"/>
              <w:left w:val="nil"/>
              <w:bottom w:val="nil"/>
              <w:right w:val="nil"/>
            </w:tcBorders>
            <w:vAlign w:val="center"/>
          </w:tcPr>
          <w:p w14:paraId="1F70B181" w14:textId="42B7EAA3" w:rsidR="005F5BB6" w:rsidRPr="00B9577A" w:rsidRDefault="005F5BB6" w:rsidP="005F5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B9577A">
              <w:rPr>
                <w:rFonts w:cs="Arial"/>
              </w:rPr>
              <w:t xml:space="preserve">        (1,525,408)</w:t>
            </w:r>
          </w:p>
        </w:tc>
      </w:tr>
      <w:tr w:rsidR="005F5BB6" w:rsidRPr="00B9577A" w14:paraId="40E44B0F" w14:textId="77777777" w:rsidTr="00B178EE">
        <w:tc>
          <w:tcPr>
            <w:tcW w:w="1487" w:type="pct"/>
          </w:tcPr>
          <w:p w14:paraId="2C870911" w14:textId="77777777" w:rsidR="005F5BB6" w:rsidRPr="00B9577A" w:rsidRDefault="005F5BB6" w:rsidP="005F5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B9577A">
              <w:rPr>
                <w:rFonts w:cs="Arial"/>
              </w:rPr>
              <w:t>Written-off</w:t>
            </w:r>
          </w:p>
        </w:tc>
        <w:tc>
          <w:tcPr>
            <w:tcW w:w="878" w:type="pct"/>
            <w:tcBorders>
              <w:top w:val="nil"/>
              <w:left w:val="nil"/>
              <w:bottom w:val="nil"/>
              <w:right w:val="nil"/>
            </w:tcBorders>
            <w:vAlign w:val="center"/>
          </w:tcPr>
          <w:p w14:paraId="537395E2" w14:textId="5E41E600" w:rsidR="005F5BB6" w:rsidRPr="00B9577A" w:rsidRDefault="005F5BB6" w:rsidP="005F5B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B9577A">
              <w:rPr>
                <w:rFonts w:cs="Arial"/>
              </w:rPr>
              <w:t xml:space="preserve">                       -</w:t>
            </w:r>
          </w:p>
        </w:tc>
        <w:tc>
          <w:tcPr>
            <w:tcW w:w="879" w:type="pct"/>
            <w:tcBorders>
              <w:top w:val="nil"/>
              <w:left w:val="nil"/>
              <w:bottom w:val="nil"/>
              <w:right w:val="nil"/>
            </w:tcBorders>
            <w:vAlign w:val="center"/>
          </w:tcPr>
          <w:p w14:paraId="1449EE99" w14:textId="71F8968E" w:rsidR="005F5BB6" w:rsidRPr="00B9577A" w:rsidRDefault="005F5BB6" w:rsidP="005F5B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B9577A">
              <w:rPr>
                <w:rFonts w:cs="Arial"/>
              </w:rPr>
              <w:t xml:space="preserve">                       -</w:t>
            </w:r>
          </w:p>
        </w:tc>
        <w:tc>
          <w:tcPr>
            <w:tcW w:w="879" w:type="pct"/>
            <w:tcBorders>
              <w:top w:val="nil"/>
              <w:left w:val="nil"/>
              <w:bottom w:val="nil"/>
              <w:right w:val="nil"/>
            </w:tcBorders>
            <w:vAlign w:val="center"/>
          </w:tcPr>
          <w:p w14:paraId="735321D8" w14:textId="24B143B3" w:rsidR="005F5BB6" w:rsidRPr="00B9577A" w:rsidRDefault="005F5BB6" w:rsidP="005F5B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napToGrid w:val="0"/>
              <w:spacing w:line="360" w:lineRule="exact"/>
              <w:ind w:left="101" w:right="86"/>
              <w:rPr>
                <w:rFonts w:cs="Arial"/>
              </w:rPr>
            </w:pPr>
            <w:r w:rsidRPr="00B9577A">
              <w:rPr>
                <w:rFonts w:cs="Arial"/>
              </w:rPr>
              <w:t xml:space="preserve">        (2,549,816)</w:t>
            </w:r>
          </w:p>
        </w:tc>
        <w:tc>
          <w:tcPr>
            <w:tcW w:w="877" w:type="pct"/>
            <w:tcBorders>
              <w:top w:val="nil"/>
              <w:left w:val="nil"/>
              <w:bottom w:val="nil"/>
              <w:right w:val="nil"/>
            </w:tcBorders>
            <w:vAlign w:val="center"/>
          </w:tcPr>
          <w:p w14:paraId="5746597F" w14:textId="3F7EE8F8" w:rsidR="005F5BB6" w:rsidRPr="00B9577A" w:rsidRDefault="005F5BB6" w:rsidP="005F5B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napToGrid w:val="0"/>
              <w:spacing w:line="360" w:lineRule="exact"/>
              <w:ind w:left="101" w:right="86"/>
              <w:rPr>
                <w:rFonts w:cs="Arial"/>
              </w:rPr>
            </w:pPr>
            <w:r w:rsidRPr="00B9577A">
              <w:rPr>
                <w:rFonts w:cs="Arial"/>
              </w:rPr>
              <w:t xml:space="preserve">        (2,549,816)</w:t>
            </w:r>
          </w:p>
        </w:tc>
      </w:tr>
      <w:tr w:rsidR="005F5BB6" w:rsidRPr="00B9577A" w14:paraId="1062B00F" w14:textId="77777777" w:rsidTr="00B178EE">
        <w:tc>
          <w:tcPr>
            <w:tcW w:w="1487" w:type="pct"/>
          </w:tcPr>
          <w:p w14:paraId="112043D6" w14:textId="77777777" w:rsidR="005F5BB6" w:rsidRPr="00B9577A" w:rsidRDefault="005F5BB6" w:rsidP="005F5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cs/>
              </w:rPr>
            </w:pPr>
            <w:r w:rsidRPr="00B9577A">
              <w:rPr>
                <w:rFonts w:cs="Arial"/>
              </w:rPr>
              <w:t xml:space="preserve">Ending balance </w:t>
            </w:r>
          </w:p>
        </w:tc>
        <w:tc>
          <w:tcPr>
            <w:tcW w:w="878" w:type="pct"/>
            <w:tcBorders>
              <w:top w:val="nil"/>
              <w:left w:val="nil"/>
              <w:bottom w:val="nil"/>
              <w:right w:val="nil"/>
            </w:tcBorders>
            <w:vAlign w:val="center"/>
          </w:tcPr>
          <w:p w14:paraId="1DD723DD" w14:textId="3AA09B1F" w:rsidR="005F5BB6" w:rsidRPr="00B9577A" w:rsidRDefault="005F5BB6" w:rsidP="005F5BB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B9577A">
              <w:rPr>
                <w:rFonts w:cs="Arial"/>
              </w:rPr>
              <w:t xml:space="preserve">         4,293,811 </w:t>
            </w:r>
          </w:p>
        </w:tc>
        <w:tc>
          <w:tcPr>
            <w:tcW w:w="879" w:type="pct"/>
            <w:tcBorders>
              <w:top w:val="nil"/>
              <w:left w:val="nil"/>
              <w:bottom w:val="nil"/>
              <w:right w:val="nil"/>
            </w:tcBorders>
            <w:vAlign w:val="center"/>
          </w:tcPr>
          <w:p w14:paraId="618794D3" w14:textId="13426CBA" w:rsidR="005F5BB6" w:rsidRPr="00B9577A" w:rsidRDefault="005F5BB6" w:rsidP="005F5BB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B9577A">
              <w:rPr>
                <w:rFonts w:cs="Arial"/>
              </w:rPr>
              <w:t xml:space="preserve">         2,533,059 </w:t>
            </w:r>
          </w:p>
        </w:tc>
        <w:tc>
          <w:tcPr>
            <w:tcW w:w="879" w:type="pct"/>
            <w:tcBorders>
              <w:top w:val="nil"/>
              <w:left w:val="nil"/>
              <w:bottom w:val="nil"/>
              <w:right w:val="nil"/>
            </w:tcBorders>
            <w:vAlign w:val="center"/>
          </w:tcPr>
          <w:p w14:paraId="29653DB1" w14:textId="00C6DA78" w:rsidR="005F5BB6" w:rsidRPr="00B9577A" w:rsidRDefault="005F5BB6" w:rsidP="005F5BB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B9577A">
              <w:rPr>
                <w:rFonts w:cs="Arial"/>
              </w:rPr>
              <w:t xml:space="preserve">         1,061,923 </w:t>
            </w:r>
          </w:p>
        </w:tc>
        <w:tc>
          <w:tcPr>
            <w:tcW w:w="877" w:type="pct"/>
            <w:tcBorders>
              <w:top w:val="nil"/>
              <w:left w:val="nil"/>
              <w:bottom w:val="nil"/>
              <w:right w:val="nil"/>
            </w:tcBorders>
            <w:vAlign w:val="center"/>
          </w:tcPr>
          <w:p w14:paraId="2BFC7D61" w14:textId="0A4CFD6F" w:rsidR="005F5BB6" w:rsidRPr="00B9577A" w:rsidRDefault="005F5BB6" w:rsidP="005F5BB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B9577A">
              <w:rPr>
                <w:rFonts w:cs="Arial"/>
              </w:rPr>
              <w:t xml:space="preserve">         7,888,793 </w:t>
            </w:r>
          </w:p>
        </w:tc>
      </w:tr>
    </w:tbl>
    <w:p w14:paraId="11CFD83E" w14:textId="77777777" w:rsidR="001C70B0" w:rsidRPr="00B9577A" w:rsidRDefault="001C70B0" w:rsidP="00CD7102">
      <w:pPr>
        <w:rPr>
          <w:rFonts w:cs="Arial"/>
        </w:rPr>
      </w:pPr>
    </w:p>
    <w:p w14:paraId="4EF05272" w14:textId="77777777" w:rsidR="001C70B0" w:rsidRPr="00B9577A" w:rsidRDefault="001C70B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B9577A">
        <w:rPr>
          <w:rFonts w:cs="Arial"/>
        </w:rPr>
        <w:br w:type="page"/>
      </w:r>
    </w:p>
    <w:tbl>
      <w:tblPr>
        <w:tblW w:w="4768" w:type="pct"/>
        <w:tblInd w:w="450" w:type="dxa"/>
        <w:tblLayout w:type="fixed"/>
        <w:tblCellMar>
          <w:left w:w="0" w:type="dxa"/>
          <w:right w:w="0" w:type="dxa"/>
        </w:tblCellMar>
        <w:tblLook w:val="04A0" w:firstRow="1" w:lastRow="0" w:firstColumn="1" w:lastColumn="0" w:noHBand="0" w:noVBand="1"/>
      </w:tblPr>
      <w:tblGrid>
        <w:gridCol w:w="2704"/>
        <w:gridCol w:w="1596"/>
        <w:gridCol w:w="1598"/>
        <w:gridCol w:w="1598"/>
        <w:gridCol w:w="1595"/>
      </w:tblGrid>
      <w:tr w:rsidR="001C70B0" w:rsidRPr="00B9577A" w14:paraId="2083C63E" w14:textId="77777777" w:rsidTr="0038769B">
        <w:trPr>
          <w:trHeight w:val="47"/>
        </w:trPr>
        <w:tc>
          <w:tcPr>
            <w:tcW w:w="1487" w:type="pct"/>
          </w:tcPr>
          <w:p w14:paraId="7497AE29" w14:textId="77777777" w:rsidR="001C70B0" w:rsidRPr="00B9577A" w:rsidRDefault="001C70B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4"/>
          </w:tcPr>
          <w:p w14:paraId="7A01576C" w14:textId="77777777" w:rsidR="001C70B0" w:rsidRPr="00B9577A" w:rsidRDefault="001C70B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2" w:right="93" w:hanging="972"/>
              <w:jc w:val="right"/>
              <w:rPr>
                <w:rFonts w:cs="Arial"/>
              </w:rPr>
            </w:pPr>
            <w:r w:rsidRPr="00B9577A">
              <w:rPr>
                <w:rFonts w:cs="Arial"/>
              </w:rPr>
              <w:t>(Unit: Thousand Baht)</w:t>
            </w:r>
          </w:p>
        </w:tc>
      </w:tr>
      <w:tr w:rsidR="001C70B0" w:rsidRPr="00B9577A" w14:paraId="3ECC8E79" w14:textId="77777777" w:rsidTr="0038769B">
        <w:trPr>
          <w:trHeight w:val="47"/>
        </w:trPr>
        <w:tc>
          <w:tcPr>
            <w:tcW w:w="1487" w:type="pct"/>
          </w:tcPr>
          <w:p w14:paraId="7A5903AC" w14:textId="77777777" w:rsidR="001C70B0" w:rsidRPr="00B9577A" w:rsidRDefault="001C70B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4"/>
          </w:tcPr>
          <w:p w14:paraId="43EEE4CE" w14:textId="77777777" w:rsidR="001C70B0" w:rsidRPr="00B9577A" w:rsidRDefault="001C70B0"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sidRPr="00B9577A">
              <w:rPr>
                <w:rFonts w:cs="Arial"/>
              </w:rPr>
              <w:t>Separate financial statements</w:t>
            </w:r>
          </w:p>
        </w:tc>
      </w:tr>
      <w:tr w:rsidR="001C70B0" w:rsidRPr="00B9577A" w14:paraId="3BD1A7D9" w14:textId="77777777" w:rsidTr="0038769B">
        <w:trPr>
          <w:trHeight w:val="47"/>
        </w:trPr>
        <w:tc>
          <w:tcPr>
            <w:tcW w:w="1487" w:type="pct"/>
          </w:tcPr>
          <w:p w14:paraId="4882976A" w14:textId="77777777" w:rsidR="001C70B0" w:rsidRPr="00B9577A" w:rsidRDefault="001C70B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4"/>
          </w:tcPr>
          <w:p w14:paraId="54F7A715" w14:textId="20C05382" w:rsidR="001C70B0" w:rsidRPr="00B9577A" w:rsidRDefault="00F20294"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sidRPr="00B9577A">
              <w:rPr>
                <w:rFonts w:cs="Arial"/>
              </w:rPr>
              <w:t>30 June</w:t>
            </w:r>
            <w:r w:rsidR="003F3680" w:rsidRPr="00B9577A">
              <w:rPr>
                <w:rFonts w:cs="Arial"/>
              </w:rPr>
              <w:t xml:space="preserve"> 2025</w:t>
            </w:r>
          </w:p>
        </w:tc>
      </w:tr>
      <w:tr w:rsidR="001C70B0" w:rsidRPr="00B9577A" w14:paraId="40EE48B5" w14:textId="77777777" w:rsidTr="0038769B">
        <w:trPr>
          <w:trHeight w:val="378"/>
        </w:trPr>
        <w:tc>
          <w:tcPr>
            <w:tcW w:w="1487" w:type="pct"/>
          </w:tcPr>
          <w:p w14:paraId="7520F3CA" w14:textId="77777777" w:rsidR="001C70B0" w:rsidRPr="00B9577A" w:rsidRDefault="001C70B0" w:rsidP="00CD7102">
            <w:pPr>
              <w:tabs>
                <w:tab w:val="left" w:pos="720"/>
              </w:tabs>
              <w:spacing w:line="360" w:lineRule="exact"/>
              <w:ind w:left="504" w:hanging="418"/>
              <w:jc w:val="both"/>
              <w:rPr>
                <w:rFonts w:cs="Arial"/>
              </w:rPr>
            </w:pPr>
          </w:p>
        </w:tc>
        <w:tc>
          <w:tcPr>
            <w:tcW w:w="878" w:type="pct"/>
            <w:vAlign w:val="bottom"/>
          </w:tcPr>
          <w:p w14:paraId="0C3582EC" w14:textId="3B0C00E6" w:rsidR="001C70B0" w:rsidRPr="00B9577A" w:rsidRDefault="001C70B0"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B9577A">
              <w:rPr>
                <w:rFonts w:cs="Arial"/>
              </w:rPr>
              <w:t xml:space="preserve">Financial assets where there has not been                         a significant increase in </w:t>
            </w:r>
            <w:r w:rsidR="00A728E0" w:rsidRPr="00B9577A">
              <w:rPr>
                <w:rFonts w:cs="Arial"/>
              </w:rPr>
              <w:t xml:space="preserve">     </w:t>
            </w:r>
            <w:r w:rsidRPr="00B9577A">
              <w:rPr>
                <w:rFonts w:cs="Arial"/>
              </w:rPr>
              <w:t xml:space="preserve">credit risk </w:t>
            </w:r>
            <w:r w:rsidR="00A728E0" w:rsidRPr="00B9577A">
              <w:rPr>
                <w:rFonts w:cs="Arial"/>
              </w:rPr>
              <w:t xml:space="preserve">              </w:t>
            </w:r>
            <w:r w:rsidRPr="00B9577A">
              <w:rPr>
                <w:rFonts w:cs="Arial"/>
                <w:cs/>
              </w:rPr>
              <w:t>(</w:t>
            </w:r>
            <w:r w:rsidRPr="00B9577A">
              <w:rPr>
                <w:rFonts w:cs="Arial"/>
              </w:rPr>
              <w:t>Stage 1</w:t>
            </w:r>
            <w:r w:rsidRPr="00B9577A">
              <w:rPr>
                <w:rFonts w:cs="Arial"/>
                <w:cs/>
              </w:rPr>
              <w:t>)</w:t>
            </w:r>
          </w:p>
        </w:tc>
        <w:tc>
          <w:tcPr>
            <w:tcW w:w="879" w:type="pct"/>
            <w:vAlign w:val="bottom"/>
          </w:tcPr>
          <w:p w14:paraId="7BEC58FE" w14:textId="16A4A5CC" w:rsidR="001C70B0" w:rsidRPr="00B9577A" w:rsidRDefault="001C70B0"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B9577A">
              <w:rPr>
                <w:rFonts w:cs="Arial"/>
              </w:rPr>
              <w:t>Financial assets where there has been a significant increase in</w:t>
            </w:r>
            <w:r w:rsidR="00A728E0" w:rsidRPr="00B9577A">
              <w:rPr>
                <w:rFonts w:cs="Arial"/>
              </w:rPr>
              <w:t xml:space="preserve"> </w:t>
            </w:r>
            <w:r w:rsidRPr="00B9577A">
              <w:rPr>
                <w:rFonts w:cs="Arial"/>
              </w:rPr>
              <w:t xml:space="preserve"> </w:t>
            </w:r>
            <w:r w:rsidR="00A728E0" w:rsidRPr="00B9577A">
              <w:rPr>
                <w:rFonts w:cs="Arial"/>
              </w:rPr>
              <w:t xml:space="preserve">    </w:t>
            </w:r>
            <w:r w:rsidRPr="00B9577A">
              <w:rPr>
                <w:rFonts w:cs="Arial"/>
              </w:rPr>
              <w:t xml:space="preserve">credit risk </w:t>
            </w:r>
            <w:r w:rsidR="00A728E0" w:rsidRPr="00B9577A">
              <w:rPr>
                <w:rFonts w:cs="Arial"/>
              </w:rPr>
              <w:t xml:space="preserve">            </w:t>
            </w:r>
            <w:r w:rsidRPr="00B9577A">
              <w:rPr>
                <w:rFonts w:cs="Arial"/>
                <w:cs/>
              </w:rPr>
              <w:t>(</w:t>
            </w:r>
            <w:r w:rsidRPr="00B9577A">
              <w:rPr>
                <w:rFonts w:cs="Arial"/>
              </w:rPr>
              <w:t>Stage 2</w:t>
            </w:r>
            <w:r w:rsidRPr="00B9577A">
              <w:rPr>
                <w:rFonts w:cs="Arial"/>
                <w:cs/>
              </w:rPr>
              <w:t>)</w:t>
            </w:r>
          </w:p>
        </w:tc>
        <w:tc>
          <w:tcPr>
            <w:tcW w:w="879" w:type="pct"/>
            <w:vAlign w:val="bottom"/>
          </w:tcPr>
          <w:p w14:paraId="351F107E" w14:textId="77777777" w:rsidR="001C70B0" w:rsidRPr="00B9577A" w:rsidRDefault="001C70B0"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B9577A">
              <w:rPr>
                <w:rFonts w:cs="Arial"/>
              </w:rPr>
              <w:t>Financial assets that are credit</w:t>
            </w:r>
            <w:r w:rsidRPr="00B9577A">
              <w:rPr>
                <w:rFonts w:cs="Arial"/>
                <w:cs/>
              </w:rPr>
              <w:t>-</w:t>
            </w:r>
            <w:r w:rsidRPr="00B9577A">
              <w:rPr>
                <w:rFonts w:cs="Arial"/>
              </w:rPr>
              <w:t xml:space="preserve">impaired                 </w:t>
            </w:r>
            <w:r w:rsidRPr="00B9577A">
              <w:rPr>
                <w:rFonts w:cs="Arial"/>
                <w:cs/>
              </w:rPr>
              <w:t>(</w:t>
            </w:r>
            <w:r w:rsidRPr="00B9577A">
              <w:rPr>
                <w:rFonts w:cs="Arial"/>
              </w:rPr>
              <w:t>Stage 3</w:t>
            </w:r>
            <w:r w:rsidRPr="00B9577A">
              <w:rPr>
                <w:rFonts w:cs="Arial"/>
                <w:cs/>
              </w:rPr>
              <w:t>)</w:t>
            </w:r>
          </w:p>
        </w:tc>
        <w:tc>
          <w:tcPr>
            <w:tcW w:w="877" w:type="pct"/>
            <w:vAlign w:val="bottom"/>
          </w:tcPr>
          <w:p w14:paraId="03C8944F" w14:textId="77777777" w:rsidR="001C70B0" w:rsidRPr="00B9577A" w:rsidRDefault="001C70B0"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B9577A">
              <w:rPr>
                <w:rFonts w:cs="Arial"/>
              </w:rPr>
              <w:t>Total</w:t>
            </w:r>
          </w:p>
        </w:tc>
      </w:tr>
      <w:tr w:rsidR="006208FB" w:rsidRPr="00B9577A" w14:paraId="0685E7AA" w14:textId="77777777" w:rsidTr="002E400F">
        <w:trPr>
          <w:trHeight w:val="80"/>
        </w:trPr>
        <w:tc>
          <w:tcPr>
            <w:tcW w:w="1487" w:type="pct"/>
          </w:tcPr>
          <w:p w14:paraId="10680F77" w14:textId="77777777" w:rsidR="006208FB" w:rsidRPr="00B9577A" w:rsidRDefault="006208FB" w:rsidP="00620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r w:rsidRPr="00B9577A">
              <w:rPr>
                <w:rFonts w:cs="Arial"/>
              </w:rPr>
              <w:t>Beginning balance</w:t>
            </w:r>
          </w:p>
        </w:tc>
        <w:tc>
          <w:tcPr>
            <w:tcW w:w="878" w:type="pct"/>
            <w:vAlign w:val="bottom"/>
          </w:tcPr>
          <w:p w14:paraId="0325F531" w14:textId="145CE8C9" w:rsidR="006208FB" w:rsidRPr="00B9577A" w:rsidRDefault="006208FB" w:rsidP="002E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B9577A">
              <w:rPr>
                <w:rFonts w:cs="Arial"/>
              </w:rPr>
              <w:t xml:space="preserve">    3,780,202 </w:t>
            </w:r>
          </w:p>
        </w:tc>
        <w:tc>
          <w:tcPr>
            <w:tcW w:w="879" w:type="pct"/>
            <w:vAlign w:val="bottom"/>
          </w:tcPr>
          <w:p w14:paraId="623C0BAD" w14:textId="6DEB31B1" w:rsidR="006208FB" w:rsidRPr="00B9577A" w:rsidRDefault="006208FB" w:rsidP="002E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B9577A">
              <w:rPr>
                <w:rFonts w:cs="Arial"/>
              </w:rPr>
              <w:t xml:space="preserve">  2,441,743 </w:t>
            </w:r>
          </w:p>
        </w:tc>
        <w:tc>
          <w:tcPr>
            <w:tcW w:w="879" w:type="pct"/>
            <w:vAlign w:val="bottom"/>
          </w:tcPr>
          <w:p w14:paraId="3498D281" w14:textId="489EA1DB" w:rsidR="006208FB" w:rsidRPr="00B9577A" w:rsidRDefault="006208FB" w:rsidP="002E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B9577A">
              <w:rPr>
                <w:rFonts w:cs="Arial"/>
              </w:rPr>
              <w:t xml:space="preserve">    </w:t>
            </w:r>
            <w:r w:rsidR="002E400F" w:rsidRPr="00B9577A">
              <w:rPr>
                <w:rFonts w:cs="Arial"/>
              </w:rPr>
              <w:t>1</w:t>
            </w:r>
            <w:r w:rsidRPr="00B9577A">
              <w:rPr>
                <w:rFonts w:cs="Arial"/>
              </w:rPr>
              <w:t xml:space="preserve">,118,600 </w:t>
            </w:r>
          </w:p>
        </w:tc>
        <w:tc>
          <w:tcPr>
            <w:tcW w:w="877" w:type="pct"/>
            <w:vAlign w:val="bottom"/>
          </w:tcPr>
          <w:p w14:paraId="65D0637F" w14:textId="2904B9CB" w:rsidR="006208FB" w:rsidRPr="00B9577A" w:rsidRDefault="006208FB" w:rsidP="002E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B9577A">
              <w:rPr>
                <w:rFonts w:cs="Arial"/>
              </w:rPr>
              <w:t xml:space="preserve">   7,340,545 </w:t>
            </w:r>
          </w:p>
        </w:tc>
      </w:tr>
      <w:tr w:rsidR="006208FB" w:rsidRPr="00B9577A" w14:paraId="3CF57715" w14:textId="77777777" w:rsidTr="002E400F">
        <w:trPr>
          <w:trHeight w:val="73"/>
        </w:trPr>
        <w:tc>
          <w:tcPr>
            <w:tcW w:w="1487" w:type="pct"/>
          </w:tcPr>
          <w:p w14:paraId="5A152725" w14:textId="77777777" w:rsidR="006208FB" w:rsidRPr="00B9577A" w:rsidRDefault="006208FB" w:rsidP="00620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B9577A">
              <w:rPr>
                <w:rFonts w:cs="Arial"/>
              </w:rPr>
              <w:t>Changes in staging</w:t>
            </w:r>
          </w:p>
        </w:tc>
        <w:tc>
          <w:tcPr>
            <w:tcW w:w="878" w:type="pct"/>
            <w:vAlign w:val="bottom"/>
          </w:tcPr>
          <w:p w14:paraId="788B8DBB" w14:textId="6068ADA3" w:rsidR="006208FB" w:rsidRPr="00B9577A" w:rsidRDefault="006208FB" w:rsidP="002E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B9577A">
              <w:rPr>
                <w:rFonts w:cs="Arial"/>
              </w:rPr>
              <w:t xml:space="preserve">  419,375 </w:t>
            </w:r>
          </w:p>
        </w:tc>
        <w:tc>
          <w:tcPr>
            <w:tcW w:w="879" w:type="pct"/>
            <w:vAlign w:val="bottom"/>
          </w:tcPr>
          <w:p w14:paraId="1CC9303A" w14:textId="5EACD9B1" w:rsidR="006208FB" w:rsidRPr="00B9577A" w:rsidRDefault="006208FB" w:rsidP="002E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B9577A">
              <w:rPr>
                <w:rFonts w:cs="Arial"/>
              </w:rPr>
              <w:t xml:space="preserve">   (457,035)</w:t>
            </w:r>
          </w:p>
        </w:tc>
        <w:tc>
          <w:tcPr>
            <w:tcW w:w="879" w:type="pct"/>
            <w:vAlign w:val="bottom"/>
          </w:tcPr>
          <w:p w14:paraId="6D4BED1F" w14:textId="37159C4D" w:rsidR="006208FB" w:rsidRPr="00B9577A" w:rsidRDefault="006208FB" w:rsidP="002E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B9577A">
              <w:rPr>
                <w:rFonts w:cs="Arial"/>
              </w:rPr>
              <w:t xml:space="preserve">  37,660 </w:t>
            </w:r>
          </w:p>
        </w:tc>
        <w:tc>
          <w:tcPr>
            <w:tcW w:w="877" w:type="pct"/>
            <w:vAlign w:val="bottom"/>
          </w:tcPr>
          <w:p w14:paraId="14D4A61E" w14:textId="66BC177E" w:rsidR="006208FB" w:rsidRPr="00B9577A" w:rsidRDefault="006208FB" w:rsidP="002E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B9577A">
              <w:rPr>
                <w:rFonts w:cs="Arial"/>
              </w:rPr>
              <w:t xml:space="preserve">                       -</w:t>
            </w:r>
          </w:p>
        </w:tc>
      </w:tr>
      <w:tr w:rsidR="006208FB" w:rsidRPr="00B9577A" w14:paraId="2BED7E78" w14:textId="77777777" w:rsidTr="002E400F">
        <w:tc>
          <w:tcPr>
            <w:tcW w:w="1487" w:type="pct"/>
          </w:tcPr>
          <w:p w14:paraId="2FE64496" w14:textId="77777777" w:rsidR="006208FB" w:rsidRPr="00B9577A" w:rsidRDefault="006208FB" w:rsidP="00620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B9577A">
              <w:rPr>
                <w:rFonts w:cs="Arial"/>
              </w:rPr>
              <w:t>Changes in risk parameters</w:t>
            </w:r>
          </w:p>
        </w:tc>
        <w:tc>
          <w:tcPr>
            <w:tcW w:w="878" w:type="pct"/>
            <w:vAlign w:val="bottom"/>
          </w:tcPr>
          <w:p w14:paraId="2FE1EDCF" w14:textId="5534F101" w:rsidR="006208FB" w:rsidRPr="00B9577A" w:rsidRDefault="006208FB" w:rsidP="002E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B9577A">
              <w:rPr>
                <w:rFonts w:cs="Arial"/>
              </w:rPr>
              <w:t xml:space="preserve">     (361,519)</w:t>
            </w:r>
          </w:p>
        </w:tc>
        <w:tc>
          <w:tcPr>
            <w:tcW w:w="879" w:type="pct"/>
            <w:vAlign w:val="bottom"/>
          </w:tcPr>
          <w:p w14:paraId="096CE456" w14:textId="4C01FD91" w:rsidR="006208FB" w:rsidRPr="00B9577A" w:rsidRDefault="006208FB" w:rsidP="002E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B9577A">
              <w:rPr>
                <w:rFonts w:cs="Arial"/>
              </w:rPr>
              <w:t xml:space="preserve">  1,101,349 </w:t>
            </w:r>
          </w:p>
        </w:tc>
        <w:tc>
          <w:tcPr>
            <w:tcW w:w="879" w:type="pct"/>
            <w:vAlign w:val="bottom"/>
          </w:tcPr>
          <w:p w14:paraId="31806B52" w14:textId="4E488716" w:rsidR="006208FB" w:rsidRPr="00B9577A" w:rsidRDefault="006208FB" w:rsidP="002E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B9577A">
              <w:rPr>
                <w:rFonts w:cs="Arial"/>
              </w:rPr>
              <w:t xml:space="preserve">   3,535,488 </w:t>
            </w:r>
          </w:p>
        </w:tc>
        <w:tc>
          <w:tcPr>
            <w:tcW w:w="877" w:type="pct"/>
            <w:vAlign w:val="bottom"/>
          </w:tcPr>
          <w:p w14:paraId="26A1E57C" w14:textId="1402D48F" w:rsidR="006208FB" w:rsidRPr="00B9577A" w:rsidRDefault="006208FB" w:rsidP="002E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B9577A">
              <w:rPr>
                <w:rFonts w:cs="Arial"/>
              </w:rPr>
              <w:t xml:space="preserve">    4,275,318 </w:t>
            </w:r>
          </w:p>
        </w:tc>
      </w:tr>
      <w:tr w:rsidR="006208FB" w:rsidRPr="00B9577A" w14:paraId="0EB85087" w14:textId="77777777" w:rsidTr="002E400F">
        <w:tc>
          <w:tcPr>
            <w:tcW w:w="1487" w:type="pct"/>
          </w:tcPr>
          <w:p w14:paraId="511992D1" w14:textId="423F5857" w:rsidR="006208FB" w:rsidRPr="00B9577A" w:rsidRDefault="006208FB" w:rsidP="00620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B9577A">
              <w:rPr>
                <w:rFonts w:cs="Arial"/>
              </w:rPr>
              <w:t>New financial assets originated or purchased</w:t>
            </w:r>
          </w:p>
        </w:tc>
        <w:tc>
          <w:tcPr>
            <w:tcW w:w="878" w:type="pct"/>
            <w:vAlign w:val="bottom"/>
          </w:tcPr>
          <w:p w14:paraId="5D2231DE" w14:textId="4A8D01CF" w:rsidR="006208FB" w:rsidRPr="00B9577A" w:rsidRDefault="006208FB" w:rsidP="002E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B9577A">
              <w:rPr>
                <w:rFonts w:cs="Arial"/>
              </w:rPr>
              <w:t xml:space="preserve"> 359,775 </w:t>
            </w:r>
          </w:p>
        </w:tc>
        <w:tc>
          <w:tcPr>
            <w:tcW w:w="879" w:type="pct"/>
            <w:vAlign w:val="bottom"/>
          </w:tcPr>
          <w:p w14:paraId="03DFF89B" w14:textId="71FA665C" w:rsidR="006208FB" w:rsidRPr="00B9577A" w:rsidRDefault="006208FB" w:rsidP="002E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B9577A">
              <w:rPr>
                <w:rFonts w:cs="Arial"/>
              </w:rPr>
              <w:t xml:space="preserve">        -</w:t>
            </w:r>
          </w:p>
        </w:tc>
        <w:tc>
          <w:tcPr>
            <w:tcW w:w="879" w:type="pct"/>
            <w:vAlign w:val="bottom"/>
          </w:tcPr>
          <w:p w14:paraId="4250F573" w14:textId="45B0E1A5" w:rsidR="006208FB" w:rsidRPr="00B9577A" w:rsidRDefault="006208FB" w:rsidP="002E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B9577A">
              <w:rPr>
                <w:rFonts w:cs="Arial"/>
              </w:rPr>
              <w:t xml:space="preserve">                       -</w:t>
            </w:r>
          </w:p>
        </w:tc>
        <w:tc>
          <w:tcPr>
            <w:tcW w:w="877" w:type="pct"/>
            <w:vAlign w:val="bottom"/>
          </w:tcPr>
          <w:p w14:paraId="36E51DE3" w14:textId="318E1E22" w:rsidR="006208FB" w:rsidRPr="00B9577A" w:rsidRDefault="006208FB" w:rsidP="002E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B9577A">
              <w:rPr>
                <w:rFonts w:cs="Arial"/>
              </w:rPr>
              <w:t xml:space="preserve">  359,775 </w:t>
            </w:r>
          </w:p>
        </w:tc>
      </w:tr>
      <w:tr w:rsidR="006208FB" w:rsidRPr="00B9577A" w14:paraId="1AA64FE9" w14:textId="77777777" w:rsidTr="002E400F">
        <w:tc>
          <w:tcPr>
            <w:tcW w:w="1487" w:type="pct"/>
          </w:tcPr>
          <w:p w14:paraId="4FF61452" w14:textId="77777777" w:rsidR="006208FB" w:rsidRPr="00B9577A" w:rsidRDefault="006208FB" w:rsidP="00620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B9577A">
              <w:rPr>
                <w:rFonts w:cs="Arial"/>
              </w:rPr>
              <w:t>Financial assets derecognised</w:t>
            </w:r>
          </w:p>
        </w:tc>
        <w:tc>
          <w:tcPr>
            <w:tcW w:w="878" w:type="pct"/>
            <w:vAlign w:val="bottom"/>
          </w:tcPr>
          <w:p w14:paraId="2E76805B" w14:textId="097B2529" w:rsidR="006208FB" w:rsidRPr="00B9577A" w:rsidRDefault="006208FB" w:rsidP="002E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B9577A">
              <w:rPr>
                <w:rFonts w:cs="Arial"/>
              </w:rPr>
              <w:t xml:space="preserve">    (136,415)</w:t>
            </w:r>
          </w:p>
        </w:tc>
        <w:tc>
          <w:tcPr>
            <w:tcW w:w="879" w:type="pct"/>
            <w:vAlign w:val="bottom"/>
          </w:tcPr>
          <w:p w14:paraId="1326F27C" w14:textId="439B0FEA" w:rsidR="006208FB" w:rsidRPr="00B9577A" w:rsidRDefault="006208FB" w:rsidP="002E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B9577A">
              <w:rPr>
                <w:rFonts w:cs="Arial"/>
              </w:rPr>
              <w:t xml:space="preserve"> (622,594)</w:t>
            </w:r>
          </w:p>
        </w:tc>
        <w:tc>
          <w:tcPr>
            <w:tcW w:w="879" w:type="pct"/>
            <w:vAlign w:val="bottom"/>
          </w:tcPr>
          <w:p w14:paraId="58314734" w14:textId="63FF5938" w:rsidR="006208FB" w:rsidRPr="00B9577A" w:rsidRDefault="006208FB" w:rsidP="002E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B9577A">
              <w:rPr>
                <w:rFonts w:cs="Arial"/>
              </w:rPr>
              <w:t xml:space="preserve">  (899,464)</w:t>
            </w:r>
          </w:p>
        </w:tc>
        <w:tc>
          <w:tcPr>
            <w:tcW w:w="877" w:type="pct"/>
            <w:vAlign w:val="bottom"/>
          </w:tcPr>
          <w:p w14:paraId="75856CA8" w14:textId="49CA0D59" w:rsidR="006208FB" w:rsidRPr="00B9577A" w:rsidRDefault="006208FB" w:rsidP="002E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B9577A">
              <w:rPr>
                <w:rFonts w:cs="Arial"/>
              </w:rPr>
              <w:t xml:space="preserve"> (1,658,473)</w:t>
            </w:r>
          </w:p>
        </w:tc>
      </w:tr>
      <w:tr w:rsidR="006208FB" w:rsidRPr="00B9577A" w14:paraId="3EC65D9F" w14:textId="77777777" w:rsidTr="002E400F">
        <w:tc>
          <w:tcPr>
            <w:tcW w:w="1487" w:type="pct"/>
          </w:tcPr>
          <w:p w14:paraId="79546041" w14:textId="77777777" w:rsidR="006208FB" w:rsidRPr="00B9577A" w:rsidRDefault="006208FB" w:rsidP="00620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B9577A">
              <w:rPr>
                <w:rFonts w:cs="Arial"/>
              </w:rPr>
              <w:t>Written-off</w:t>
            </w:r>
          </w:p>
        </w:tc>
        <w:tc>
          <w:tcPr>
            <w:tcW w:w="878" w:type="pct"/>
            <w:vAlign w:val="bottom"/>
          </w:tcPr>
          <w:p w14:paraId="34FD89D0" w14:textId="4ABCCED5" w:rsidR="006208FB" w:rsidRPr="00B9577A" w:rsidRDefault="006208FB" w:rsidP="002E40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B9577A">
              <w:rPr>
                <w:rFonts w:cs="Arial"/>
              </w:rPr>
              <w:t xml:space="preserve">                   -</w:t>
            </w:r>
          </w:p>
        </w:tc>
        <w:tc>
          <w:tcPr>
            <w:tcW w:w="879" w:type="pct"/>
            <w:vAlign w:val="bottom"/>
          </w:tcPr>
          <w:p w14:paraId="7D9CAF20" w14:textId="3E5F8920" w:rsidR="006208FB" w:rsidRPr="00B9577A" w:rsidRDefault="006208FB" w:rsidP="002E40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B9577A">
              <w:rPr>
                <w:rFonts w:cs="Arial"/>
              </w:rPr>
              <w:t xml:space="preserve">                       -</w:t>
            </w:r>
          </w:p>
        </w:tc>
        <w:tc>
          <w:tcPr>
            <w:tcW w:w="879" w:type="pct"/>
            <w:vAlign w:val="bottom"/>
          </w:tcPr>
          <w:p w14:paraId="7EF75229" w14:textId="3E3D4631" w:rsidR="006208FB" w:rsidRPr="00B9577A" w:rsidRDefault="006208FB" w:rsidP="002E40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napToGrid w:val="0"/>
              <w:spacing w:line="360" w:lineRule="exact"/>
              <w:ind w:left="101" w:right="86"/>
              <w:rPr>
                <w:rFonts w:cs="Arial"/>
              </w:rPr>
            </w:pPr>
            <w:r w:rsidRPr="00B9577A">
              <w:rPr>
                <w:rFonts w:cs="Arial"/>
              </w:rPr>
              <w:t xml:space="preserve"> (2,776,612)</w:t>
            </w:r>
          </w:p>
        </w:tc>
        <w:tc>
          <w:tcPr>
            <w:tcW w:w="877" w:type="pct"/>
            <w:vAlign w:val="bottom"/>
          </w:tcPr>
          <w:p w14:paraId="7117F2B1" w14:textId="7A6BB29C" w:rsidR="006208FB" w:rsidRPr="00B9577A" w:rsidRDefault="006208FB" w:rsidP="002E40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B9577A">
              <w:rPr>
                <w:rFonts w:cs="Arial"/>
              </w:rPr>
              <w:t xml:space="preserve">  (2,776,612)</w:t>
            </w:r>
          </w:p>
        </w:tc>
      </w:tr>
      <w:tr w:rsidR="006208FB" w:rsidRPr="00B9577A" w14:paraId="679AF0D3" w14:textId="77777777" w:rsidTr="002E400F">
        <w:tc>
          <w:tcPr>
            <w:tcW w:w="1487" w:type="pct"/>
          </w:tcPr>
          <w:p w14:paraId="5B027733" w14:textId="77777777" w:rsidR="006208FB" w:rsidRPr="00B9577A" w:rsidRDefault="006208FB" w:rsidP="00620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cs/>
              </w:rPr>
            </w:pPr>
            <w:r w:rsidRPr="00B9577A">
              <w:rPr>
                <w:rFonts w:cs="Arial"/>
              </w:rPr>
              <w:t xml:space="preserve">Ending balance </w:t>
            </w:r>
          </w:p>
        </w:tc>
        <w:tc>
          <w:tcPr>
            <w:tcW w:w="878" w:type="pct"/>
            <w:vAlign w:val="bottom"/>
          </w:tcPr>
          <w:p w14:paraId="08A3C296" w14:textId="7E8D4E96" w:rsidR="006208FB" w:rsidRPr="00B9577A" w:rsidRDefault="006208FB" w:rsidP="002E400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B9577A">
              <w:rPr>
                <w:rFonts w:cs="Arial"/>
              </w:rPr>
              <w:t xml:space="preserve"> 4,061,418 </w:t>
            </w:r>
          </w:p>
        </w:tc>
        <w:tc>
          <w:tcPr>
            <w:tcW w:w="879" w:type="pct"/>
            <w:vAlign w:val="bottom"/>
          </w:tcPr>
          <w:p w14:paraId="0D6CACEB" w14:textId="781BDCE7" w:rsidR="006208FB" w:rsidRPr="00B9577A" w:rsidRDefault="006208FB" w:rsidP="002E400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B9577A">
              <w:rPr>
                <w:rFonts w:cs="Arial"/>
              </w:rPr>
              <w:t xml:space="preserve">    2,463,463 </w:t>
            </w:r>
          </w:p>
        </w:tc>
        <w:tc>
          <w:tcPr>
            <w:tcW w:w="879" w:type="pct"/>
            <w:vAlign w:val="bottom"/>
          </w:tcPr>
          <w:p w14:paraId="1D325E3C" w14:textId="4D97A6C8" w:rsidR="006208FB" w:rsidRPr="00B9577A" w:rsidRDefault="006208FB" w:rsidP="002E400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B9577A">
              <w:rPr>
                <w:rFonts w:cs="Arial"/>
              </w:rPr>
              <w:t xml:space="preserve">   1,015,672 </w:t>
            </w:r>
          </w:p>
        </w:tc>
        <w:tc>
          <w:tcPr>
            <w:tcW w:w="877" w:type="pct"/>
            <w:vAlign w:val="bottom"/>
          </w:tcPr>
          <w:p w14:paraId="3055D361" w14:textId="36CF5878" w:rsidR="006208FB" w:rsidRPr="00B9577A" w:rsidRDefault="006208FB" w:rsidP="002E400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B9577A">
              <w:rPr>
                <w:rFonts w:cs="Arial"/>
              </w:rPr>
              <w:t xml:space="preserve"> 7,540,553 </w:t>
            </w:r>
          </w:p>
        </w:tc>
      </w:tr>
    </w:tbl>
    <w:p w14:paraId="265FE02B" w14:textId="18E45340" w:rsidR="008313AF" w:rsidRPr="00B9577A" w:rsidRDefault="00A957E8" w:rsidP="00CD7102">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15" w:name="_Toc101339252"/>
      <w:bookmarkStart w:id="16" w:name="_Toc101339422"/>
      <w:bookmarkStart w:id="17" w:name="_Toc236921994"/>
      <w:r w:rsidRPr="00B9577A">
        <w:rPr>
          <w:rFonts w:cs="Arial"/>
          <w:sz w:val="22"/>
          <w:szCs w:val="22"/>
          <w:u w:val="none"/>
        </w:rPr>
        <w:t>5</w:t>
      </w:r>
      <w:r w:rsidR="007467AE" w:rsidRPr="00B9577A">
        <w:rPr>
          <w:rFonts w:cs="Arial"/>
          <w:sz w:val="22"/>
          <w:szCs w:val="22"/>
          <w:u w:val="none"/>
        </w:rPr>
        <w:t>.</w:t>
      </w:r>
      <w:r w:rsidR="007467AE" w:rsidRPr="00B9577A">
        <w:rPr>
          <w:rFonts w:cs="Arial"/>
          <w:sz w:val="22"/>
          <w:szCs w:val="22"/>
          <w:u w:val="none"/>
        </w:rPr>
        <w:tab/>
      </w:r>
      <w:r w:rsidR="00C70BBD" w:rsidRPr="00B9577A">
        <w:rPr>
          <w:rFonts w:cs="Arial"/>
          <w:sz w:val="22"/>
          <w:szCs w:val="22"/>
          <w:u w:val="none"/>
        </w:rPr>
        <w:t>Other financial assets</w:t>
      </w:r>
      <w:bookmarkEnd w:id="15"/>
      <w:bookmarkEnd w:id="16"/>
      <w:bookmarkEnd w:id="17"/>
    </w:p>
    <w:p w14:paraId="47278CAA" w14:textId="2F721DCB" w:rsidR="007467AE" w:rsidRPr="00B9577A" w:rsidRDefault="008313AF" w:rsidP="00CD710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B9577A">
        <w:rPr>
          <w:rFonts w:cs="Arial"/>
          <w:sz w:val="22"/>
          <w:szCs w:val="22"/>
        </w:rPr>
        <w:tab/>
      </w:r>
      <w:r w:rsidR="007475CC" w:rsidRPr="00B9577A">
        <w:rPr>
          <w:rFonts w:cs="Arial"/>
          <w:sz w:val="22"/>
          <w:szCs w:val="22"/>
        </w:rPr>
        <w:t>Other financial assets</w:t>
      </w:r>
      <w:r w:rsidR="007467AE" w:rsidRPr="00B9577A">
        <w:rPr>
          <w:rFonts w:cs="Arial"/>
          <w:sz w:val="22"/>
          <w:szCs w:val="22"/>
        </w:rPr>
        <w:t xml:space="preserve"> as at </w:t>
      </w:r>
      <w:r w:rsidR="006208FB" w:rsidRPr="00B9577A">
        <w:rPr>
          <w:rFonts w:cs="Arial"/>
          <w:sz w:val="22"/>
          <w:szCs w:val="22"/>
          <w:lang w:val="en-US"/>
        </w:rPr>
        <w:t>30 June</w:t>
      </w:r>
      <w:r w:rsidR="0070033C" w:rsidRPr="00B9577A">
        <w:rPr>
          <w:rFonts w:cs="Arial"/>
          <w:sz w:val="22"/>
          <w:szCs w:val="22"/>
          <w:lang w:val="en-US"/>
        </w:rPr>
        <w:t xml:space="preserve"> 2026</w:t>
      </w:r>
      <w:r w:rsidR="00A5765F" w:rsidRPr="00B9577A">
        <w:rPr>
          <w:rFonts w:cs="Arial"/>
          <w:sz w:val="22"/>
          <w:szCs w:val="22"/>
        </w:rPr>
        <w:t xml:space="preserve"> and </w:t>
      </w:r>
      <w:r w:rsidRPr="00B9577A">
        <w:rPr>
          <w:rFonts w:cs="Arial"/>
          <w:sz w:val="22"/>
          <w:szCs w:val="22"/>
          <w:lang w:val="en-US"/>
        </w:rPr>
        <w:t xml:space="preserve">31 </w:t>
      </w:r>
      <w:r w:rsidR="00A5765F" w:rsidRPr="00B9577A">
        <w:rPr>
          <w:rFonts w:cs="Arial"/>
          <w:sz w:val="22"/>
          <w:szCs w:val="22"/>
        </w:rPr>
        <w:t xml:space="preserve">December </w:t>
      </w:r>
      <w:r w:rsidR="0070033C" w:rsidRPr="00B9577A">
        <w:rPr>
          <w:rFonts w:cs="Arial"/>
          <w:sz w:val="22"/>
          <w:szCs w:val="22"/>
          <w:lang w:val="en-US"/>
        </w:rPr>
        <w:t>2025</w:t>
      </w:r>
      <w:r w:rsidR="00A5765F" w:rsidRPr="00B9577A">
        <w:rPr>
          <w:rFonts w:cs="Arial"/>
          <w:sz w:val="22"/>
          <w:szCs w:val="22"/>
        </w:rPr>
        <w:t xml:space="preserve"> </w:t>
      </w:r>
      <w:r w:rsidR="007467AE" w:rsidRPr="00B9577A">
        <w:rPr>
          <w:rFonts w:cs="Arial"/>
          <w:sz w:val="22"/>
          <w:szCs w:val="22"/>
        </w:rPr>
        <w:t>consist of the following:</w:t>
      </w:r>
    </w:p>
    <w:tbl>
      <w:tblPr>
        <w:tblW w:w="9090" w:type="dxa"/>
        <w:tblInd w:w="450" w:type="dxa"/>
        <w:tblLayout w:type="fixed"/>
        <w:tblLook w:val="04A0" w:firstRow="1" w:lastRow="0" w:firstColumn="1" w:lastColumn="0" w:noHBand="0" w:noVBand="1"/>
      </w:tblPr>
      <w:tblGrid>
        <w:gridCol w:w="5130"/>
        <w:gridCol w:w="1980"/>
        <w:gridCol w:w="1980"/>
      </w:tblGrid>
      <w:tr w:rsidR="00244D2B" w:rsidRPr="00B9577A" w14:paraId="46A50191" w14:textId="77777777" w:rsidTr="00357C23">
        <w:trPr>
          <w:trHeight w:val="306"/>
        </w:trPr>
        <w:tc>
          <w:tcPr>
            <w:tcW w:w="5130" w:type="dxa"/>
          </w:tcPr>
          <w:p w14:paraId="534C34B1" w14:textId="77777777" w:rsidR="00244D2B" w:rsidRPr="00B9577A" w:rsidRDefault="00244D2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eastAsia="Angsana New" w:cs="Arial"/>
                <w:b/>
                <w:bCs/>
              </w:rPr>
            </w:pPr>
          </w:p>
        </w:tc>
        <w:tc>
          <w:tcPr>
            <w:tcW w:w="3960" w:type="dxa"/>
            <w:gridSpan w:val="2"/>
          </w:tcPr>
          <w:p w14:paraId="2D8E4976" w14:textId="055E43E2" w:rsidR="00244D2B" w:rsidRPr="00B9577A" w:rsidRDefault="00244D2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3"/>
              <w:jc w:val="right"/>
              <w:rPr>
                <w:rFonts w:cs="Arial"/>
              </w:rPr>
            </w:pPr>
            <w:r w:rsidRPr="00B9577A">
              <w:rPr>
                <w:rFonts w:cs="Arial"/>
              </w:rPr>
              <w:t xml:space="preserve">(Unit: </w:t>
            </w:r>
            <w:r w:rsidR="001B2068" w:rsidRPr="00B9577A">
              <w:rPr>
                <w:rFonts w:cs="Arial"/>
              </w:rPr>
              <w:t>Thousand Baht</w:t>
            </w:r>
            <w:r w:rsidRPr="00B9577A">
              <w:rPr>
                <w:rFonts w:cs="Arial"/>
              </w:rPr>
              <w:t>)</w:t>
            </w:r>
          </w:p>
        </w:tc>
      </w:tr>
      <w:tr w:rsidR="00357C23" w:rsidRPr="00B9577A" w14:paraId="0CF008B2" w14:textId="77777777" w:rsidTr="00357C23">
        <w:trPr>
          <w:trHeight w:val="306"/>
        </w:trPr>
        <w:tc>
          <w:tcPr>
            <w:tcW w:w="5130" w:type="dxa"/>
            <w:vAlign w:val="bottom"/>
          </w:tcPr>
          <w:p w14:paraId="4339FF60" w14:textId="77777777" w:rsidR="00357C23" w:rsidRPr="00B9577A" w:rsidRDefault="00357C2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eastAsia="Angsana New" w:cs="Arial"/>
                <w:b/>
                <w:bCs/>
              </w:rPr>
            </w:pPr>
          </w:p>
        </w:tc>
        <w:tc>
          <w:tcPr>
            <w:tcW w:w="3960" w:type="dxa"/>
            <w:gridSpan w:val="2"/>
            <w:vAlign w:val="bottom"/>
          </w:tcPr>
          <w:p w14:paraId="5C002749" w14:textId="21CAAC47" w:rsidR="00357C23" w:rsidRPr="00B9577A" w:rsidRDefault="00357C23"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B9577A">
              <w:rPr>
                <w:rFonts w:cs="Arial"/>
              </w:rPr>
              <w:t xml:space="preserve">Consolidated and separate </w:t>
            </w:r>
            <w:r w:rsidRPr="00B9577A">
              <w:rPr>
                <w:rFonts w:cs="Arial"/>
              </w:rPr>
              <w:br/>
              <w:t>financial statements</w:t>
            </w:r>
          </w:p>
        </w:tc>
      </w:tr>
      <w:tr w:rsidR="00357C23" w:rsidRPr="00B9577A" w14:paraId="3DA47606" w14:textId="77777777" w:rsidTr="00357C23">
        <w:trPr>
          <w:trHeight w:val="20"/>
        </w:trPr>
        <w:tc>
          <w:tcPr>
            <w:tcW w:w="5130" w:type="dxa"/>
            <w:vAlign w:val="bottom"/>
          </w:tcPr>
          <w:p w14:paraId="6F8A3ABA" w14:textId="77777777" w:rsidR="00357C23" w:rsidRPr="00B9577A" w:rsidRDefault="00357C2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eastAsia="Angsana New" w:cs="Arial"/>
                <w:b/>
                <w:bCs/>
              </w:rPr>
            </w:pPr>
          </w:p>
        </w:tc>
        <w:tc>
          <w:tcPr>
            <w:tcW w:w="1980" w:type="dxa"/>
            <w:vAlign w:val="bottom"/>
          </w:tcPr>
          <w:p w14:paraId="638F8FE0" w14:textId="6E23E66C" w:rsidR="00357C23" w:rsidRPr="00B9577A" w:rsidRDefault="006208FB"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B9577A">
              <w:rPr>
                <w:rFonts w:cs="Arial"/>
              </w:rPr>
              <w:t>30 June</w:t>
            </w:r>
            <w:r w:rsidR="0070033C" w:rsidRPr="00B9577A">
              <w:rPr>
                <w:rFonts w:cs="Arial"/>
              </w:rPr>
              <w:t xml:space="preserve"> 2026</w:t>
            </w:r>
          </w:p>
        </w:tc>
        <w:tc>
          <w:tcPr>
            <w:tcW w:w="1980" w:type="dxa"/>
            <w:vAlign w:val="bottom"/>
          </w:tcPr>
          <w:p w14:paraId="158F8315" w14:textId="0768D303" w:rsidR="00357C23" w:rsidRPr="00B9577A" w:rsidRDefault="00357C23"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B9577A">
              <w:rPr>
                <w:rFonts w:cs="Arial"/>
              </w:rPr>
              <w:t xml:space="preserve">31 December </w:t>
            </w:r>
            <w:r w:rsidR="0070033C" w:rsidRPr="00B9577A">
              <w:rPr>
                <w:rFonts w:cs="Arial"/>
              </w:rPr>
              <w:t>2025</w:t>
            </w:r>
          </w:p>
        </w:tc>
      </w:tr>
      <w:tr w:rsidR="00357C23" w:rsidRPr="00B9577A" w14:paraId="09663717" w14:textId="77777777" w:rsidTr="00357C23">
        <w:trPr>
          <w:trHeight w:val="20"/>
        </w:trPr>
        <w:tc>
          <w:tcPr>
            <w:tcW w:w="5130" w:type="dxa"/>
          </w:tcPr>
          <w:p w14:paraId="6950A343" w14:textId="77777777" w:rsidR="00357C23" w:rsidRPr="00B9577A" w:rsidRDefault="00357C2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3" w:right="72" w:hanging="253"/>
              <w:rPr>
                <w:rFonts w:eastAsia="Angsana New" w:cs="Arial"/>
                <w:b/>
                <w:bCs/>
              </w:rPr>
            </w:pPr>
            <w:r w:rsidRPr="00B9577A">
              <w:rPr>
                <w:rFonts w:eastAsia="Angsana New" w:cs="Arial"/>
                <w:b/>
                <w:bCs/>
              </w:rPr>
              <w:t>Financial assets measured at amortised cost</w:t>
            </w:r>
          </w:p>
        </w:tc>
        <w:tc>
          <w:tcPr>
            <w:tcW w:w="1980" w:type="dxa"/>
            <w:vAlign w:val="bottom"/>
          </w:tcPr>
          <w:p w14:paraId="413127E4" w14:textId="77777777" w:rsidR="00357C23" w:rsidRPr="00B9577A" w:rsidRDefault="00357C2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exact"/>
              <w:ind w:right="20"/>
              <w:rPr>
                <w:rFonts w:cs="Arial"/>
              </w:rPr>
            </w:pPr>
          </w:p>
        </w:tc>
        <w:tc>
          <w:tcPr>
            <w:tcW w:w="1980" w:type="dxa"/>
            <w:vAlign w:val="bottom"/>
          </w:tcPr>
          <w:p w14:paraId="15D4379D" w14:textId="77777777" w:rsidR="00357C23" w:rsidRPr="00B9577A" w:rsidRDefault="00357C2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exact"/>
              <w:ind w:right="20"/>
              <w:rPr>
                <w:rFonts w:cs="Arial"/>
              </w:rPr>
            </w:pPr>
          </w:p>
        </w:tc>
      </w:tr>
      <w:tr w:rsidR="00606ABA" w:rsidRPr="00B9577A" w14:paraId="6C0B7548" w14:textId="77777777" w:rsidTr="00357C23">
        <w:trPr>
          <w:trHeight w:val="261"/>
        </w:trPr>
        <w:tc>
          <w:tcPr>
            <w:tcW w:w="5130" w:type="dxa"/>
          </w:tcPr>
          <w:p w14:paraId="315C118C" w14:textId="77856FC8" w:rsidR="00606ABA" w:rsidRPr="00B9577A" w:rsidRDefault="00606ABA" w:rsidP="0060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exact"/>
              <w:ind w:right="20"/>
              <w:rPr>
                <w:rFonts w:cs="Arial"/>
              </w:rPr>
            </w:pPr>
            <w:r w:rsidRPr="00B9577A">
              <w:rPr>
                <w:rFonts w:cs="Arial"/>
              </w:rPr>
              <w:t>Government bonds</w:t>
            </w:r>
          </w:p>
        </w:tc>
        <w:tc>
          <w:tcPr>
            <w:tcW w:w="1980" w:type="dxa"/>
            <w:vAlign w:val="bottom"/>
          </w:tcPr>
          <w:p w14:paraId="315F5E66" w14:textId="0FF6818B" w:rsidR="00606ABA" w:rsidRPr="00B9577A" w:rsidRDefault="00606ABA" w:rsidP="00606A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6"/>
              </w:tabs>
              <w:spacing w:line="360" w:lineRule="exact"/>
              <w:ind w:right="20"/>
              <w:rPr>
                <w:rFonts w:cs="Arial"/>
              </w:rPr>
            </w:pPr>
            <w:r w:rsidRPr="00B9577A">
              <w:rPr>
                <w:rFonts w:cs="Arial"/>
              </w:rPr>
              <w:t>1,998</w:t>
            </w:r>
          </w:p>
        </w:tc>
        <w:tc>
          <w:tcPr>
            <w:tcW w:w="1980" w:type="dxa"/>
            <w:vAlign w:val="bottom"/>
          </w:tcPr>
          <w:p w14:paraId="32B53052" w14:textId="03F2AD3E" w:rsidR="00606ABA" w:rsidRPr="00B9577A" w:rsidRDefault="00606ABA" w:rsidP="00606A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6"/>
              </w:tabs>
              <w:spacing w:line="360" w:lineRule="exact"/>
              <w:ind w:right="20"/>
              <w:rPr>
                <w:rFonts w:cs="Arial"/>
              </w:rPr>
            </w:pPr>
            <w:r w:rsidRPr="00B9577A">
              <w:rPr>
                <w:rFonts w:cs="Arial"/>
              </w:rPr>
              <w:t>1,997</w:t>
            </w:r>
          </w:p>
        </w:tc>
      </w:tr>
      <w:tr w:rsidR="00606ABA" w:rsidRPr="00B9577A" w14:paraId="14DD6BD3" w14:textId="77777777" w:rsidTr="00357C23">
        <w:trPr>
          <w:trHeight w:val="20"/>
        </w:trPr>
        <w:tc>
          <w:tcPr>
            <w:tcW w:w="5130" w:type="dxa"/>
          </w:tcPr>
          <w:p w14:paraId="56DDE133" w14:textId="77777777" w:rsidR="00606ABA" w:rsidRPr="00B9577A" w:rsidRDefault="00606ABA" w:rsidP="0060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exact"/>
              <w:ind w:right="20"/>
              <w:rPr>
                <w:rFonts w:cs="Arial"/>
              </w:rPr>
            </w:pPr>
            <w:r w:rsidRPr="00B9577A">
              <w:rPr>
                <w:rFonts w:cs="Arial"/>
              </w:rPr>
              <w:t>Total other non-current financial assets</w:t>
            </w:r>
          </w:p>
        </w:tc>
        <w:tc>
          <w:tcPr>
            <w:tcW w:w="1980" w:type="dxa"/>
            <w:vAlign w:val="bottom"/>
          </w:tcPr>
          <w:p w14:paraId="72F6D57D" w14:textId="7ED46FAF" w:rsidR="00606ABA" w:rsidRPr="00B9577A" w:rsidRDefault="00606ABA" w:rsidP="00606A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6"/>
              </w:tabs>
              <w:spacing w:line="360" w:lineRule="exact"/>
              <w:ind w:right="20"/>
              <w:rPr>
                <w:rFonts w:cs="Arial"/>
              </w:rPr>
            </w:pPr>
            <w:r w:rsidRPr="00B9577A">
              <w:rPr>
                <w:rFonts w:cs="Arial"/>
              </w:rPr>
              <w:t>1,998</w:t>
            </w:r>
          </w:p>
        </w:tc>
        <w:tc>
          <w:tcPr>
            <w:tcW w:w="1980" w:type="dxa"/>
            <w:vAlign w:val="bottom"/>
          </w:tcPr>
          <w:p w14:paraId="0269187F" w14:textId="095D6B11" w:rsidR="00606ABA" w:rsidRPr="00B9577A" w:rsidRDefault="00606ABA" w:rsidP="00606A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6"/>
              </w:tabs>
              <w:spacing w:line="360" w:lineRule="exact"/>
              <w:ind w:right="20"/>
              <w:rPr>
                <w:rFonts w:cs="Arial"/>
              </w:rPr>
            </w:pPr>
            <w:r w:rsidRPr="00B9577A">
              <w:rPr>
                <w:rFonts w:cs="Arial"/>
              </w:rPr>
              <w:t>1,997</w:t>
            </w:r>
          </w:p>
        </w:tc>
      </w:tr>
    </w:tbl>
    <w:p w14:paraId="0D7E2D2A" w14:textId="1BF78BCF" w:rsidR="00356D99" w:rsidRPr="00B9577A" w:rsidRDefault="00005C04" w:rsidP="00CD710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hanging="547"/>
        <w:jc w:val="thaiDistribute"/>
        <w:rPr>
          <w:rFonts w:cs="Arial"/>
          <w:sz w:val="22"/>
          <w:szCs w:val="22"/>
        </w:rPr>
      </w:pPr>
      <w:r w:rsidRPr="00B9577A">
        <w:rPr>
          <w:rFonts w:cs="Arial"/>
          <w:sz w:val="22"/>
          <w:szCs w:val="22"/>
        </w:rPr>
        <w:t xml:space="preserve">      </w:t>
      </w:r>
      <w:r w:rsidR="00D93A8D" w:rsidRPr="00B9577A">
        <w:rPr>
          <w:rFonts w:cs="Arial"/>
          <w:sz w:val="22"/>
          <w:szCs w:val="22"/>
        </w:rPr>
        <w:tab/>
      </w:r>
      <w:r w:rsidR="009F3E16" w:rsidRPr="00B9577A">
        <w:rPr>
          <w:rFonts w:cs="Arial"/>
          <w:sz w:val="22"/>
          <w:szCs w:val="22"/>
        </w:rPr>
        <w:t xml:space="preserve">As at </w:t>
      </w:r>
      <w:r w:rsidR="006208FB" w:rsidRPr="00B9577A">
        <w:rPr>
          <w:rFonts w:cs="Arial"/>
          <w:sz w:val="22"/>
          <w:szCs w:val="22"/>
        </w:rPr>
        <w:t>30 June</w:t>
      </w:r>
      <w:r w:rsidR="0070033C" w:rsidRPr="00B9577A">
        <w:rPr>
          <w:rFonts w:cs="Arial"/>
          <w:sz w:val="22"/>
          <w:szCs w:val="22"/>
        </w:rPr>
        <w:t xml:space="preserve"> 2026</w:t>
      </w:r>
      <w:r w:rsidR="00357C23" w:rsidRPr="00B9577A">
        <w:rPr>
          <w:rFonts w:cs="Arial"/>
          <w:sz w:val="22"/>
          <w:szCs w:val="22"/>
        </w:rPr>
        <w:t xml:space="preserve"> and 31 December </w:t>
      </w:r>
      <w:r w:rsidR="0070033C" w:rsidRPr="00B9577A">
        <w:rPr>
          <w:rFonts w:cs="Arial"/>
          <w:sz w:val="22"/>
          <w:szCs w:val="22"/>
        </w:rPr>
        <w:t>2025</w:t>
      </w:r>
      <w:r w:rsidR="009F3E16" w:rsidRPr="00B9577A">
        <w:rPr>
          <w:rFonts w:cs="Arial"/>
          <w:sz w:val="22"/>
          <w:szCs w:val="22"/>
        </w:rPr>
        <w:t>, the Company has no collateral obligations on other financial assets</w:t>
      </w:r>
      <w:r w:rsidR="00357C23" w:rsidRPr="00B9577A">
        <w:rPr>
          <w:rFonts w:cs="Arial"/>
          <w:sz w:val="22"/>
          <w:szCs w:val="22"/>
        </w:rPr>
        <w:t>.</w:t>
      </w:r>
    </w:p>
    <w:p w14:paraId="68812772" w14:textId="77777777" w:rsidR="009D3FE9" w:rsidRPr="00B9577A" w:rsidRDefault="009D3FE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bookmarkStart w:id="18" w:name="_Toc101339253"/>
      <w:bookmarkStart w:id="19" w:name="_Toc101339423"/>
      <w:r w:rsidRPr="00B9577A">
        <w:rPr>
          <w:rFonts w:cs="Arial"/>
          <w:sz w:val="22"/>
          <w:szCs w:val="22"/>
        </w:rPr>
        <w:br w:type="page"/>
      </w:r>
    </w:p>
    <w:p w14:paraId="3C974E85" w14:textId="18241A97" w:rsidR="007C3B0A" w:rsidRPr="00B9577A" w:rsidRDefault="00A957E8" w:rsidP="00CD7102">
      <w:pPr>
        <w:pStyle w:val="Heading1"/>
        <w:shd w:val="clear" w:color="auto" w:fill="auto"/>
        <w:overflowPunct w:val="0"/>
        <w:autoSpaceDE w:val="0"/>
        <w:autoSpaceDN w:val="0"/>
        <w:adjustRightInd w:val="0"/>
        <w:spacing w:before="80" w:after="80" w:line="360" w:lineRule="exact"/>
        <w:ind w:left="547" w:right="-43" w:hanging="547"/>
        <w:jc w:val="thaiDistribute"/>
        <w:textAlignment w:val="baseline"/>
        <w:rPr>
          <w:rFonts w:cs="Arial"/>
          <w:sz w:val="22"/>
          <w:szCs w:val="22"/>
          <w:u w:val="none"/>
        </w:rPr>
      </w:pPr>
      <w:bookmarkStart w:id="20" w:name="_Toc236921995"/>
      <w:r w:rsidRPr="00B9577A">
        <w:rPr>
          <w:rFonts w:cs="Arial"/>
          <w:sz w:val="22"/>
          <w:szCs w:val="22"/>
          <w:u w:val="none"/>
        </w:rPr>
        <w:lastRenderedPageBreak/>
        <w:t>6</w:t>
      </w:r>
      <w:r w:rsidR="007E6514" w:rsidRPr="00B9577A">
        <w:rPr>
          <w:rFonts w:cs="Arial"/>
          <w:sz w:val="22"/>
          <w:szCs w:val="22"/>
          <w:u w:val="none"/>
        </w:rPr>
        <w:t>.</w:t>
      </w:r>
      <w:r w:rsidR="007C3B0A" w:rsidRPr="00B9577A">
        <w:rPr>
          <w:rFonts w:cs="Arial"/>
          <w:sz w:val="22"/>
          <w:szCs w:val="22"/>
          <w:u w:val="none"/>
        </w:rPr>
        <w:tab/>
        <w:t>Investments in subsidiaries</w:t>
      </w:r>
      <w:bookmarkEnd w:id="18"/>
      <w:bookmarkEnd w:id="19"/>
      <w:r w:rsidR="00370F23" w:rsidRPr="00B9577A">
        <w:rPr>
          <w:rFonts w:cs="Arial"/>
          <w:sz w:val="22"/>
          <w:szCs w:val="22"/>
          <w:u w:val="none"/>
        </w:rPr>
        <w:t>, net</w:t>
      </w:r>
      <w:bookmarkEnd w:id="20"/>
      <w:r w:rsidR="007E6514" w:rsidRPr="00B9577A">
        <w:rPr>
          <w:rFonts w:cs="Arial"/>
          <w:sz w:val="22"/>
          <w:szCs w:val="22"/>
          <w:u w:val="none"/>
        </w:rPr>
        <w:tab/>
      </w:r>
    </w:p>
    <w:p w14:paraId="158B003C" w14:textId="010990B4" w:rsidR="00982635" w:rsidRPr="00B9577A" w:rsidRDefault="007E6514" w:rsidP="00CD710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thaiDistribute"/>
        <w:rPr>
          <w:rFonts w:cs="Arial"/>
          <w:sz w:val="22"/>
          <w:szCs w:val="22"/>
        </w:rPr>
      </w:pPr>
      <w:r w:rsidRPr="00B9577A">
        <w:rPr>
          <w:rFonts w:cs="Arial"/>
          <w:sz w:val="22"/>
          <w:szCs w:val="22"/>
        </w:rPr>
        <w:t xml:space="preserve">As at </w:t>
      </w:r>
      <w:r w:rsidR="006208FB" w:rsidRPr="00B9577A">
        <w:rPr>
          <w:rFonts w:cs="Arial"/>
          <w:sz w:val="22"/>
          <w:szCs w:val="22"/>
          <w:lang w:val="en-US"/>
        </w:rPr>
        <w:t>30 June</w:t>
      </w:r>
      <w:r w:rsidR="0070033C" w:rsidRPr="00B9577A">
        <w:rPr>
          <w:rFonts w:cs="Arial"/>
          <w:sz w:val="22"/>
          <w:szCs w:val="22"/>
          <w:lang w:val="en-US"/>
        </w:rPr>
        <w:t xml:space="preserve"> 2026</w:t>
      </w:r>
      <w:r w:rsidRPr="00B9577A">
        <w:rPr>
          <w:rFonts w:cs="Arial"/>
          <w:sz w:val="22"/>
          <w:szCs w:val="22"/>
        </w:rPr>
        <w:t xml:space="preserve"> and </w:t>
      </w:r>
      <w:r w:rsidR="00321B78" w:rsidRPr="00B9577A">
        <w:rPr>
          <w:rFonts w:cs="Arial"/>
          <w:sz w:val="22"/>
          <w:szCs w:val="22"/>
          <w:lang w:val="en-US"/>
        </w:rPr>
        <w:t xml:space="preserve">31 </w:t>
      </w:r>
      <w:r w:rsidRPr="00B9577A">
        <w:rPr>
          <w:rFonts w:cs="Arial"/>
          <w:sz w:val="22"/>
          <w:szCs w:val="22"/>
        </w:rPr>
        <w:t xml:space="preserve">December </w:t>
      </w:r>
      <w:r w:rsidR="0070033C" w:rsidRPr="00B9577A">
        <w:rPr>
          <w:rFonts w:cs="Arial"/>
          <w:sz w:val="22"/>
          <w:szCs w:val="22"/>
          <w:lang w:val="en-US"/>
        </w:rPr>
        <w:t>2025</w:t>
      </w:r>
      <w:r w:rsidRPr="00B9577A">
        <w:rPr>
          <w:rFonts w:cs="Arial"/>
          <w:sz w:val="22"/>
          <w:szCs w:val="22"/>
        </w:rPr>
        <w:t xml:space="preserve">, the </w:t>
      </w:r>
      <w:r w:rsidR="00FD78EC" w:rsidRPr="00B9577A">
        <w:rPr>
          <w:rFonts w:cs="Arial"/>
          <w:sz w:val="22"/>
          <w:szCs w:val="22"/>
          <w:lang w:val="en-US"/>
        </w:rPr>
        <w:t>Company</w:t>
      </w:r>
      <w:r w:rsidRPr="00B9577A">
        <w:rPr>
          <w:rFonts w:cs="Arial"/>
          <w:sz w:val="22"/>
          <w:szCs w:val="22"/>
        </w:rPr>
        <w:t xml:space="preserve"> had investments in subsidiaries</w:t>
      </w:r>
      <w:r w:rsidR="00D35058" w:rsidRPr="00B9577A">
        <w:rPr>
          <w:rFonts w:cs="Arial"/>
          <w:sz w:val="22"/>
          <w:szCs w:val="22"/>
        </w:rPr>
        <w:t xml:space="preserve"> </w:t>
      </w:r>
      <w:r w:rsidRPr="00B9577A">
        <w:rPr>
          <w:rFonts w:cs="Arial"/>
          <w:sz w:val="22"/>
          <w:szCs w:val="22"/>
        </w:rPr>
        <w:t xml:space="preserve">which are accounted for using cost method in </w:t>
      </w:r>
      <w:r w:rsidR="00B32391" w:rsidRPr="00B9577A">
        <w:rPr>
          <w:rFonts w:cs="Arial"/>
          <w:sz w:val="22"/>
          <w:szCs w:val="22"/>
          <w:lang w:val="en-US"/>
        </w:rPr>
        <w:t xml:space="preserve">the </w:t>
      </w:r>
      <w:r w:rsidRPr="00B9577A">
        <w:rPr>
          <w:rFonts w:cs="Arial"/>
          <w:sz w:val="22"/>
          <w:szCs w:val="22"/>
        </w:rPr>
        <w:t>separate financial statements as follows:</w:t>
      </w:r>
    </w:p>
    <w:tbl>
      <w:tblPr>
        <w:tblW w:w="9180" w:type="dxa"/>
        <w:tblInd w:w="450" w:type="dxa"/>
        <w:tblLayout w:type="fixed"/>
        <w:tblCellMar>
          <w:left w:w="0" w:type="dxa"/>
          <w:right w:w="0" w:type="dxa"/>
        </w:tblCellMar>
        <w:tblLook w:val="01E0" w:firstRow="1" w:lastRow="1" w:firstColumn="1" w:lastColumn="1" w:noHBand="0" w:noVBand="0"/>
      </w:tblPr>
      <w:tblGrid>
        <w:gridCol w:w="3240"/>
        <w:gridCol w:w="1485"/>
        <w:gridCol w:w="1485"/>
        <w:gridCol w:w="1485"/>
        <w:gridCol w:w="1485"/>
      </w:tblGrid>
      <w:tr w:rsidR="00321B78" w:rsidRPr="00B9577A" w14:paraId="1C5D52D8" w14:textId="77777777" w:rsidTr="00357C23">
        <w:trPr>
          <w:trHeight w:val="20"/>
          <w:tblHeader/>
        </w:trPr>
        <w:tc>
          <w:tcPr>
            <w:tcW w:w="3240" w:type="dxa"/>
          </w:tcPr>
          <w:p w14:paraId="18569FB6" w14:textId="77777777" w:rsidR="00321B78" w:rsidRPr="00B9577A" w:rsidRDefault="00321B78"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72" w:firstLine="379"/>
              <w:jc w:val="center"/>
              <w:rPr>
                <w:rFonts w:cs="Arial"/>
                <w:b/>
                <w:bCs/>
                <w:cs/>
              </w:rPr>
            </w:pPr>
          </w:p>
        </w:tc>
        <w:tc>
          <w:tcPr>
            <w:tcW w:w="5940" w:type="dxa"/>
            <w:gridSpan w:val="4"/>
          </w:tcPr>
          <w:p w14:paraId="4E39D997" w14:textId="2ECB7378" w:rsidR="00321B78" w:rsidRPr="00B9577A" w:rsidRDefault="00321B78"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 w:right="72"/>
              <w:jc w:val="right"/>
              <w:rPr>
                <w:rFonts w:cs="Arial"/>
              </w:rPr>
            </w:pPr>
            <w:r w:rsidRPr="00B9577A">
              <w:rPr>
                <w:rFonts w:cs="Arial"/>
              </w:rPr>
              <w:t xml:space="preserve">(Unit: </w:t>
            </w:r>
            <w:r w:rsidR="001B2068" w:rsidRPr="00B9577A">
              <w:rPr>
                <w:rFonts w:cs="Arial"/>
              </w:rPr>
              <w:t>Thousand Baht</w:t>
            </w:r>
            <w:r w:rsidRPr="00B9577A">
              <w:rPr>
                <w:rFonts w:cs="Arial"/>
              </w:rPr>
              <w:t>)</w:t>
            </w:r>
          </w:p>
        </w:tc>
      </w:tr>
      <w:tr w:rsidR="007E6514" w:rsidRPr="00B9577A" w14:paraId="5C7E0297" w14:textId="77777777" w:rsidTr="00357C23">
        <w:trPr>
          <w:trHeight w:val="20"/>
          <w:tblHeader/>
        </w:trPr>
        <w:tc>
          <w:tcPr>
            <w:tcW w:w="3240" w:type="dxa"/>
          </w:tcPr>
          <w:p w14:paraId="433FEBE8" w14:textId="77777777" w:rsidR="007E6514" w:rsidRPr="00B9577A" w:rsidRDefault="007E6514"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72" w:firstLine="379"/>
              <w:jc w:val="center"/>
              <w:rPr>
                <w:rFonts w:cs="Arial"/>
                <w:b/>
                <w:bCs/>
                <w:cs/>
              </w:rPr>
            </w:pPr>
          </w:p>
        </w:tc>
        <w:tc>
          <w:tcPr>
            <w:tcW w:w="5940" w:type="dxa"/>
            <w:gridSpan w:val="4"/>
            <w:vAlign w:val="bottom"/>
          </w:tcPr>
          <w:p w14:paraId="0649E90B" w14:textId="77777777" w:rsidR="007E6514" w:rsidRPr="00B9577A" w:rsidRDefault="00321B78" w:rsidP="003647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 w:right="72"/>
              <w:jc w:val="center"/>
              <w:rPr>
                <w:rFonts w:cs="Arial"/>
              </w:rPr>
            </w:pPr>
            <w:r w:rsidRPr="00B9577A">
              <w:rPr>
                <w:rFonts w:cs="Arial"/>
              </w:rPr>
              <w:t>Separate financial statements</w:t>
            </w:r>
          </w:p>
        </w:tc>
      </w:tr>
      <w:tr w:rsidR="00C56840" w:rsidRPr="00B9577A" w14:paraId="24C203C8" w14:textId="77777777" w:rsidTr="00357C23">
        <w:trPr>
          <w:trHeight w:val="20"/>
          <w:tblHeader/>
        </w:trPr>
        <w:tc>
          <w:tcPr>
            <w:tcW w:w="3240" w:type="dxa"/>
          </w:tcPr>
          <w:p w14:paraId="69365284" w14:textId="77777777" w:rsidR="00C56840" w:rsidRPr="00B9577A" w:rsidRDefault="00C56840"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72" w:firstLine="379"/>
              <w:jc w:val="center"/>
              <w:rPr>
                <w:rFonts w:cs="Arial"/>
                <w:b/>
                <w:bCs/>
                <w:cs/>
              </w:rPr>
            </w:pPr>
          </w:p>
        </w:tc>
        <w:tc>
          <w:tcPr>
            <w:tcW w:w="2970" w:type="dxa"/>
            <w:gridSpan w:val="2"/>
            <w:vAlign w:val="bottom"/>
          </w:tcPr>
          <w:p w14:paraId="64086EDD" w14:textId="63E242E2" w:rsidR="00C56840" w:rsidRPr="00B9577A" w:rsidRDefault="00C56840" w:rsidP="003647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 w:right="72"/>
              <w:jc w:val="center"/>
              <w:rPr>
                <w:rFonts w:cs="Arial"/>
              </w:rPr>
            </w:pPr>
            <w:r w:rsidRPr="00B9577A">
              <w:rPr>
                <w:rFonts w:cs="Arial"/>
              </w:rPr>
              <w:t>Percentage of shareholding</w:t>
            </w:r>
            <w:r w:rsidR="003647EA" w:rsidRPr="00B9577A">
              <w:rPr>
                <w:rFonts w:cs="Arial"/>
              </w:rPr>
              <w:t xml:space="preserve"> (%)</w:t>
            </w:r>
          </w:p>
        </w:tc>
        <w:tc>
          <w:tcPr>
            <w:tcW w:w="2970" w:type="dxa"/>
            <w:gridSpan w:val="2"/>
            <w:vAlign w:val="bottom"/>
          </w:tcPr>
          <w:p w14:paraId="3291F71E" w14:textId="77777777" w:rsidR="00C56840" w:rsidRPr="00B9577A" w:rsidRDefault="00C56840" w:rsidP="003647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 w:right="72"/>
              <w:jc w:val="center"/>
              <w:rPr>
                <w:rFonts w:cs="Arial"/>
              </w:rPr>
            </w:pPr>
            <w:r w:rsidRPr="00B9577A">
              <w:rPr>
                <w:rFonts w:cs="Arial"/>
              </w:rPr>
              <w:t>Cost method</w:t>
            </w:r>
          </w:p>
        </w:tc>
      </w:tr>
      <w:tr w:rsidR="006208FB" w:rsidRPr="00B9577A" w14:paraId="67BDA4CD" w14:textId="77777777" w:rsidTr="00357C23">
        <w:trPr>
          <w:trHeight w:val="20"/>
          <w:tblHeader/>
        </w:trPr>
        <w:tc>
          <w:tcPr>
            <w:tcW w:w="3240" w:type="dxa"/>
          </w:tcPr>
          <w:p w14:paraId="4217C6E1" w14:textId="77777777" w:rsidR="006208FB" w:rsidRPr="00B9577A" w:rsidRDefault="006208FB" w:rsidP="00620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0" w:right="72"/>
              <w:jc w:val="center"/>
              <w:rPr>
                <w:rFonts w:cs="Arial"/>
                <w:b/>
                <w:bCs/>
                <w:cs/>
              </w:rPr>
            </w:pPr>
          </w:p>
        </w:tc>
        <w:tc>
          <w:tcPr>
            <w:tcW w:w="1485" w:type="dxa"/>
          </w:tcPr>
          <w:p w14:paraId="25357A8F" w14:textId="64067DDC" w:rsidR="006208FB" w:rsidRPr="00B9577A" w:rsidRDefault="006208FB" w:rsidP="006208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 w:right="72"/>
              <w:jc w:val="center"/>
              <w:rPr>
                <w:rFonts w:cs="Arial"/>
              </w:rPr>
            </w:pPr>
            <w:r w:rsidRPr="00B9577A">
              <w:rPr>
                <w:rFonts w:cs="Arial"/>
              </w:rPr>
              <w:t>30 June             2026</w:t>
            </w:r>
          </w:p>
        </w:tc>
        <w:tc>
          <w:tcPr>
            <w:tcW w:w="1485" w:type="dxa"/>
          </w:tcPr>
          <w:p w14:paraId="0FAB8B1B" w14:textId="5E438B43" w:rsidR="006208FB" w:rsidRPr="00B9577A" w:rsidRDefault="006208FB" w:rsidP="006208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 w:right="72"/>
              <w:jc w:val="center"/>
              <w:rPr>
                <w:rFonts w:cs="Arial"/>
              </w:rPr>
            </w:pPr>
            <w:r w:rsidRPr="00B9577A">
              <w:rPr>
                <w:rFonts w:cs="Arial"/>
              </w:rPr>
              <w:t>31 December 2025</w:t>
            </w:r>
          </w:p>
        </w:tc>
        <w:tc>
          <w:tcPr>
            <w:tcW w:w="1485" w:type="dxa"/>
          </w:tcPr>
          <w:p w14:paraId="43044567" w14:textId="4B8A6225" w:rsidR="006208FB" w:rsidRPr="00B9577A" w:rsidRDefault="006208FB" w:rsidP="006208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72"/>
              <w:jc w:val="center"/>
              <w:rPr>
                <w:rFonts w:cs="Arial"/>
              </w:rPr>
            </w:pPr>
            <w:r w:rsidRPr="00B9577A">
              <w:rPr>
                <w:rFonts w:cs="Arial"/>
              </w:rPr>
              <w:t>30 June             2026</w:t>
            </w:r>
          </w:p>
        </w:tc>
        <w:tc>
          <w:tcPr>
            <w:tcW w:w="1485" w:type="dxa"/>
          </w:tcPr>
          <w:p w14:paraId="15E75BE9" w14:textId="436C22D6" w:rsidR="006208FB" w:rsidRPr="00B9577A" w:rsidRDefault="006208FB" w:rsidP="006208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72"/>
              <w:jc w:val="center"/>
              <w:rPr>
                <w:rFonts w:cs="Arial"/>
              </w:rPr>
            </w:pPr>
            <w:r w:rsidRPr="00B9577A">
              <w:rPr>
                <w:rFonts w:cs="Arial"/>
              </w:rPr>
              <w:t>31 December 2025</w:t>
            </w:r>
          </w:p>
        </w:tc>
      </w:tr>
      <w:tr w:rsidR="005E7C0C" w:rsidRPr="00B9577A" w14:paraId="37B66F89" w14:textId="77777777" w:rsidTr="00357C23">
        <w:trPr>
          <w:trHeight w:val="20"/>
          <w:tblHeader/>
        </w:trPr>
        <w:tc>
          <w:tcPr>
            <w:tcW w:w="3240" w:type="dxa"/>
          </w:tcPr>
          <w:p w14:paraId="71683E49" w14:textId="77777777" w:rsidR="005E7C0C" w:rsidRPr="00B9577A" w:rsidRDefault="00150B90"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72" w:hanging="333"/>
              <w:rPr>
                <w:rFonts w:cs="Arial"/>
                <w:b/>
                <w:bCs/>
              </w:rPr>
            </w:pPr>
            <w:r w:rsidRPr="00B9577A">
              <w:rPr>
                <w:rFonts w:cs="Arial"/>
                <w:b/>
                <w:bCs/>
              </w:rPr>
              <w:t>Subsidiaries</w:t>
            </w:r>
          </w:p>
        </w:tc>
        <w:tc>
          <w:tcPr>
            <w:tcW w:w="1485" w:type="dxa"/>
            <w:vAlign w:val="bottom"/>
          </w:tcPr>
          <w:p w14:paraId="472A735A" w14:textId="77777777" w:rsidR="005E7C0C" w:rsidRPr="00B9577A" w:rsidRDefault="005E7C0C"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center"/>
              <w:rPr>
                <w:rFonts w:cs="Arial"/>
                <w:cs/>
              </w:rPr>
            </w:pPr>
          </w:p>
        </w:tc>
        <w:tc>
          <w:tcPr>
            <w:tcW w:w="1485" w:type="dxa"/>
            <w:vAlign w:val="bottom"/>
          </w:tcPr>
          <w:p w14:paraId="42980ED9" w14:textId="77777777" w:rsidR="005E7C0C" w:rsidRPr="00B9577A" w:rsidRDefault="005E7C0C"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center"/>
              <w:rPr>
                <w:rFonts w:cs="Arial"/>
                <w:cs/>
              </w:rPr>
            </w:pPr>
          </w:p>
        </w:tc>
        <w:tc>
          <w:tcPr>
            <w:tcW w:w="1485" w:type="dxa"/>
            <w:vAlign w:val="bottom"/>
          </w:tcPr>
          <w:p w14:paraId="5E7E7BCA" w14:textId="77777777" w:rsidR="005E7C0C" w:rsidRPr="00B9577A" w:rsidRDefault="005E7C0C"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40" w:lineRule="exact"/>
              <w:ind w:left="86" w:right="72"/>
              <w:rPr>
                <w:rFonts w:cs="Arial"/>
                <w:cs/>
              </w:rPr>
            </w:pPr>
          </w:p>
        </w:tc>
        <w:tc>
          <w:tcPr>
            <w:tcW w:w="1485" w:type="dxa"/>
            <w:vAlign w:val="bottom"/>
          </w:tcPr>
          <w:p w14:paraId="355FCFDF" w14:textId="77777777" w:rsidR="005E7C0C" w:rsidRPr="00B9577A" w:rsidRDefault="005E7C0C"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40" w:lineRule="exact"/>
              <w:ind w:left="86" w:right="72"/>
              <w:rPr>
                <w:rFonts w:cs="Arial"/>
                <w:cs/>
              </w:rPr>
            </w:pPr>
          </w:p>
        </w:tc>
      </w:tr>
      <w:tr w:rsidR="00606ABA" w:rsidRPr="00B9577A" w14:paraId="5EB78966" w14:textId="77777777" w:rsidTr="00357C23">
        <w:trPr>
          <w:trHeight w:val="20"/>
        </w:trPr>
        <w:tc>
          <w:tcPr>
            <w:tcW w:w="3240" w:type="dxa"/>
          </w:tcPr>
          <w:p w14:paraId="7E70AFB9" w14:textId="77777777" w:rsidR="00606ABA" w:rsidRPr="00B9577A" w:rsidRDefault="00606ABA" w:rsidP="0060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72" w:hanging="333"/>
              <w:rPr>
                <w:rFonts w:eastAsia="Angsana New" w:cs="Arial"/>
              </w:rPr>
            </w:pPr>
            <w:bookmarkStart w:id="21" w:name="_Hlk19542969"/>
            <w:r w:rsidRPr="00B9577A">
              <w:rPr>
                <w:rFonts w:eastAsia="Angsana New" w:cs="Arial"/>
              </w:rPr>
              <w:t>KTC Nano Co., Ltd.</w:t>
            </w:r>
          </w:p>
        </w:tc>
        <w:tc>
          <w:tcPr>
            <w:tcW w:w="1485" w:type="dxa"/>
            <w:vAlign w:val="bottom"/>
          </w:tcPr>
          <w:p w14:paraId="4412588C" w14:textId="12B65454" w:rsidR="00606ABA" w:rsidRPr="00B9577A" w:rsidRDefault="00606ABA" w:rsidP="0060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40" w:lineRule="exact"/>
              <w:ind w:left="86" w:right="72"/>
              <w:rPr>
                <w:rFonts w:cs="Arial"/>
              </w:rPr>
            </w:pPr>
            <w:r w:rsidRPr="00B9577A">
              <w:rPr>
                <w:rFonts w:cs="Arial"/>
              </w:rPr>
              <w:t>75.05</w:t>
            </w:r>
          </w:p>
        </w:tc>
        <w:tc>
          <w:tcPr>
            <w:tcW w:w="1485" w:type="dxa"/>
            <w:vAlign w:val="bottom"/>
          </w:tcPr>
          <w:p w14:paraId="0EDBD4F2" w14:textId="7F52D252" w:rsidR="00606ABA" w:rsidRPr="00B9577A" w:rsidRDefault="00606ABA" w:rsidP="0060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40" w:lineRule="exact"/>
              <w:ind w:left="86" w:right="72"/>
              <w:rPr>
                <w:rFonts w:cs="Arial"/>
              </w:rPr>
            </w:pPr>
            <w:r w:rsidRPr="00B9577A">
              <w:rPr>
                <w:rFonts w:cs="Arial"/>
              </w:rPr>
              <w:t>75.05</w:t>
            </w:r>
          </w:p>
        </w:tc>
        <w:tc>
          <w:tcPr>
            <w:tcW w:w="1485" w:type="dxa"/>
            <w:vAlign w:val="bottom"/>
          </w:tcPr>
          <w:p w14:paraId="2284F27A" w14:textId="47ACDB51" w:rsidR="00606ABA" w:rsidRPr="00B9577A" w:rsidRDefault="00606ABA" w:rsidP="0060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40" w:lineRule="exact"/>
              <w:ind w:left="86" w:right="72"/>
              <w:rPr>
                <w:rFonts w:cs="Arial"/>
              </w:rPr>
            </w:pPr>
            <w:r w:rsidRPr="00B9577A">
              <w:rPr>
                <w:rFonts w:cs="Arial"/>
                <w:cs/>
              </w:rPr>
              <w:t>37</w:t>
            </w:r>
            <w:r w:rsidRPr="00B9577A">
              <w:rPr>
                <w:rFonts w:cs="Arial"/>
              </w:rPr>
              <w:t>,</w:t>
            </w:r>
            <w:r w:rsidRPr="00B9577A">
              <w:rPr>
                <w:rFonts w:cs="Arial"/>
                <w:cs/>
              </w:rPr>
              <w:t>525</w:t>
            </w:r>
          </w:p>
        </w:tc>
        <w:tc>
          <w:tcPr>
            <w:tcW w:w="1485" w:type="dxa"/>
            <w:vAlign w:val="bottom"/>
          </w:tcPr>
          <w:p w14:paraId="6156EC63" w14:textId="73D0DDFB" w:rsidR="00606ABA" w:rsidRPr="00B9577A" w:rsidRDefault="00606ABA" w:rsidP="0060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40" w:lineRule="exact"/>
              <w:ind w:left="86" w:right="72"/>
              <w:rPr>
                <w:rFonts w:cs="Arial"/>
              </w:rPr>
            </w:pPr>
            <w:r w:rsidRPr="00B9577A">
              <w:rPr>
                <w:rFonts w:cs="Arial"/>
                <w:cs/>
              </w:rPr>
              <w:t>37</w:t>
            </w:r>
            <w:r w:rsidRPr="00B9577A">
              <w:rPr>
                <w:rFonts w:cs="Arial"/>
              </w:rPr>
              <w:t>,</w:t>
            </w:r>
            <w:r w:rsidRPr="00B9577A">
              <w:rPr>
                <w:rFonts w:cs="Arial"/>
                <w:cs/>
              </w:rPr>
              <w:t>525</w:t>
            </w:r>
          </w:p>
        </w:tc>
      </w:tr>
      <w:bookmarkEnd w:id="21"/>
      <w:tr w:rsidR="00606ABA" w:rsidRPr="00B9577A" w14:paraId="065E6C61" w14:textId="77777777" w:rsidTr="00357C23">
        <w:trPr>
          <w:trHeight w:val="20"/>
        </w:trPr>
        <w:tc>
          <w:tcPr>
            <w:tcW w:w="3240" w:type="dxa"/>
          </w:tcPr>
          <w:p w14:paraId="421EFC6D" w14:textId="05CF835C" w:rsidR="00606ABA" w:rsidRPr="00B9577A" w:rsidRDefault="00606ABA" w:rsidP="0060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72" w:hanging="333"/>
              <w:rPr>
                <w:rFonts w:cs="Arial"/>
                <w:cs/>
              </w:rPr>
            </w:pPr>
            <w:r w:rsidRPr="00B9577A">
              <w:rPr>
                <w:rFonts w:eastAsia="Angsana New" w:cs="Arial"/>
              </w:rPr>
              <w:t xml:space="preserve">KTC Prepaid Co., Ltd. </w:t>
            </w:r>
            <w:r w:rsidRPr="00B9577A">
              <w:rPr>
                <w:rFonts w:cs="Arial"/>
                <w:vertAlign w:val="superscript"/>
              </w:rPr>
              <w:t>(1)</w:t>
            </w:r>
          </w:p>
        </w:tc>
        <w:tc>
          <w:tcPr>
            <w:tcW w:w="1485" w:type="dxa"/>
            <w:vAlign w:val="bottom"/>
          </w:tcPr>
          <w:p w14:paraId="39C6AA6E" w14:textId="77CDCA77" w:rsidR="00606ABA" w:rsidRPr="00B9577A" w:rsidRDefault="00606ABA" w:rsidP="0060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40" w:lineRule="exact"/>
              <w:ind w:left="86" w:right="72"/>
              <w:rPr>
                <w:rFonts w:cs="Arial"/>
                <w:cs/>
              </w:rPr>
            </w:pPr>
            <w:r w:rsidRPr="00B9577A">
              <w:rPr>
                <w:rFonts w:cs="Arial"/>
              </w:rPr>
              <w:t>100.00</w:t>
            </w:r>
          </w:p>
        </w:tc>
        <w:tc>
          <w:tcPr>
            <w:tcW w:w="1485" w:type="dxa"/>
            <w:vAlign w:val="bottom"/>
          </w:tcPr>
          <w:p w14:paraId="158506B8" w14:textId="5F4B1349" w:rsidR="00606ABA" w:rsidRPr="00B9577A" w:rsidRDefault="00606ABA" w:rsidP="0060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40" w:lineRule="exact"/>
              <w:ind w:left="86" w:right="72"/>
              <w:rPr>
                <w:rFonts w:cs="Arial"/>
                <w:cs/>
              </w:rPr>
            </w:pPr>
            <w:r w:rsidRPr="00B9577A">
              <w:rPr>
                <w:rFonts w:cs="Arial"/>
              </w:rPr>
              <w:t>100.00</w:t>
            </w:r>
          </w:p>
        </w:tc>
        <w:tc>
          <w:tcPr>
            <w:tcW w:w="1485" w:type="dxa"/>
            <w:vAlign w:val="bottom"/>
          </w:tcPr>
          <w:p w14:paraId="2B5F82A2" w14:textId="4D668F56" w:rsidR="00606ABA" w:rsidRPr="00B9577A" w:rsidRDefault="00606ABA" w:rsidP="0060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40" w:lineRule="exact"/>
              <w:ind w:left="86" w:right="72"/>
              <w:rPr>
                <w:rFonts w:cs="Arial"/>
              </w:rPr>
            </w:pPr>
            <w:r w:rsidRPr="00B9577A">
              <w:rPr>
                <w:rFonts w:cs="Arial"/>
                <w:cs/>
              </w:rPr>
              <w:t>150</w:t>
            </w:r>
            <w:r w:rsidRPr="00B9577A">
              <w:rPr>
                <w:rFonts w:cs="Arial"/>
              </w:rPr>
              <w:t>,449</w:t>
            </w:r>
          </w:p>
        </w:tc>
        <w:tc>
          <w:tcPr>
            <w:tcW w:w="1485" w:type="dxa"/>
            <w:vAlign w:val="bottom"/>
          </w:tcPr>
          <w:p w14:paraId="0A2346C3" w14:textId="2EE0D6BA" w:rsidR="00606ABA" w:rsidRPr="00B9577A" w:rsidRDefault="00606ABA" w:rsidP="0060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40" w:lineRule="exact"/>
              <w:ind w:left="86" w:right="72"/>
              <w:rPr>
                <w:rFonts w:cs="Arial"/>
              </w:rPr>
            </w:pPr>
            <w:r w:rsidRPr="00B9577A">
              <w:rPr>
                <w:rFonts w:cs="Arial"/>
                <w:cs/>
              </w:rPr>
              <w:t>150</w:t>
            </w:r>
            <w:r w:rsidRPr="00B9577A">
              <w:rPr>
                <w:rFonts w:cs="Arial"/>
              </w:rPr>
              <w:t>,449</w:t>
            </w:r>
          </w:p>
        </w:tc>
      </w:tr>
      <w:tr w:rsidR="00606ABA" w:rsidRPr="00B9577A" w14:paraId="51A22FC9" w14:textId="77777777" w:rsidTr="00357C23">
        <w:trPr>
          <w:trHeight w:val="20"/>
        </w:trPr>
        <w:tc>
          <w:tcPr>
            <w:tcW w:w="3240" w:type="dxa"/>
          </w:tcPr>
          <w:p w14:paraId="6F7067ED" w14:textId="77777777" w:rsidR="00606ABA" w:rsidRPr="00B9577A" w:rsidRDefault="00606ABA" w:rsidP="0060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72" w:hanging="333"/>
              <w:rPr>
                <w:rFonts w:eastAsia="Angsana New" w:cs="Arial"/>
              </w:rPr>
            </w:pPr>
            <w:r w:rsidRPr="00B9577A">
              <w:rPr>
                <w:rFonts w:cs="Arial"/>
              </w:rPr>
              <w:t xml:space="preserve">KTB Leasing </w:t>
            </w:r>
            <w:r w:rsidRPr="00B9577A">
              <w:rPr>
                <w:rFonts w:eastAsia="Angsana New" w:cs="Arial"/>
              </w:rPr>
              <w:t>Co., Ltd.</w:t>
            </w:r>
          </w:p>
        </w:tc>
        <w:tc>
          <w:tcPr>
            <w:tcW w:w="1485" w:type="dxa"/>
            <w:vAlign w:val="bottom"/>
          </w:tcPr>
          <w:p w14:paraId="464FF31F" w14:textId="2CDD4106" w:rsidR="00606ABA" w:rsidRPr="00B9577A" w:rsidRDefault="00606ABA" w:rsidP="0060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40" w:lineRule="exact"/>
              <w:ind w:left="86" w:right="72"/>
              <w:rPr>
                <w:rFonts w:cs="Arial"/>
                <w:cs/>
              </w:rPr>
            </w:pPr>
            <w:r w:rsidRPr="00B9577A">
              <w:rPr>
                <w:rFonts w:cs="Arial"/>
              </w:rPr>
              <w:t>75.05</w:t>
            </w:r>
          </w:p>
        </w:tc>
        <w:tc>
          <w:tcPr>
            <w:tcW w:w="1485" w:type="dxa"/>
            <w:vAlign w:val="bottom"/>
          </w:tcPr>
          <w:p w14:paraId="042EC834" w14:textId="6CD7B51D" w:rsidR="00606ABA" w:rsidRPr="00B9577A" w:rsidRDefault="00606ABA" w:rsidP="0060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40" w:lineRule="exact"/>
              <w:ind w:left="86" w:right="72"/>
              <w:rPr>
                <w:rFonts w:cs="Arial"/>
                <w:cs/>
              </w:rPr>
            </w:pPr>
            <w:r w:rsidRPr="00B9577A">
              <w:rPr>
                <w:rFonts w:cs="Arial"/>
              </w:rPr>
              <w:t>75.05</w:t>
            </w:r>
          </w:p>
        </w:tc>
        <w:tc>
          <w:tcPr>
            <w:tcW w:w="1485" w:type="dxa"/>
            <w:vAlign w:val="bottom"/>
          </w:tcPr>
          <w:p w14:paraId="11C32180" w14:textId="7295B912" w:rsidR="00606ABA" w:rsidRPr="00B9577A" w:rsidRDefault="00606ABA" w:rsidP="00606A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40" w:lineRule="exact"/>
              <w:ind w:left="86" w:right="72"/>
              <w:rPr>
                <w:rFonts w:cs="Arial"/>
              </w:rPr>
            </w:pPr>
            <w:r w:rsidRPr="00B9577A">
              <w:rPr>
                <w:rFonts w:cs="Arial"/>
              </w:rPr>
              <w:t>551,338</w:t>
            </w:r>
          </w:p>
        </w:tc>
        <w:tc>
          <w:tcPr>
            <w:tcW w:w="1485" w:type="dxa"/>
            <w:vAlign w:val="bottom"/>
          </w:tcPr>
          <w:p w14:paraId="05E8DE3B" w14:textId="029A70D2" w:rsidR="00606ABA" w:rsidRPr="00B9577A" w:rsidRDefault="00606ABA" w:rsidP="00606A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40" w:lineRule="exact"/>
              <w:ind w:left="86" w:right="72"/>
              <w:rPr>
                <w:rFonts w:cs="Arial"/>
              </w:rPr>
            </w:pPr>
            <w:r w:rsidRPr="00B9577A">
              <w:rPr>
                <w:rFonts w:cs="Arial"/>
              </w:rPr>
              <w:t>551,338</w:t>
            </w:r>
          </w:p>
        </w:tc>
      </w:tr>
      <w:tr w:rsidR="00606ABA" w:rsidRPr="00B9577A" w14:paraId="6D00AD8A" w14:textId="77777777" w:rsidTr="00357C23">
        <w:trPr>
          <w:trHeight w:val="20"/>
        </w:trPr>
        <w:tc>
          <w:tcPr>
            <w:tcW w:w="3240" w:type="dxa"/>
          </w:tcPr>
          <w:p w14:paraId="4D96C175" w14:textId="77777777" w:rsidR="00606ABA" w:rsidRPr="00B9577A" w:rsidRDefault="00606ABA" w:rsidP="0060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3" w:right="-90" w:hanging="156"/>
              <w:rPr>
                <w:rFonts w:eastAsia="Angsana New" w:cs="Arial"/>
              </w:rPr>
            </w:pPr>
            <w:r w:rsidRPr="00B9577A">
              <w:rPr>
                <w:rFonts w:cs="Arial"/>
                <w:cs/>
              </w:rPr>
              <w:t>Total</w:t>
            </w:r>
          </w:p>
        </w:tc>
        <w:tc>
          <w:tcPr>
            <w:tcW w:w="1485" w:type="dxa"/>
            <w:vAlign w:val="bottom"/>
          </w:tcPr>
          <w:p w14:paraId="2B887F58" w14:textId="77777777" w:rsidR="00606ABA" w:rsidRPr="00B9577A" w:rsidRDefault="00606ABA" w:rsidP="0060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72"/>
              <w:jc w:val="center"/>
              <w:rPr>
                <w:rFonts w:cs="Arial"/>
              </w:rPr>
            </w:pPr>
          </w:p>
        </w:tc>
        <w:tc>
          <w:tcPr>
            <w:tcW w:w="1485" w:type="dxa"/>
            <w:vAlign w:val="bottom"/>
          </w:tcPr>
          <w:p w14:paraId="2E8A24A4" w14:textId="77777777" w:rsidR="00606ABA" w:rsidRPr="00B9577A" w:rsidRDefault="00606ABA" w:rsidP="0060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72"/>
              <w:jc w:val="center"/>
              <w:rPr>
                <w:rFonts w:cs="Arial"/>
              </w:rPr>
            </w:pPr>
          </w:p>
        </w:tc>
        <w:tc>
          <w:tcPr>
            <w:tcW w:w="1485" w:type="dxa"/>
            <w:vAlign w:val="bottom"/>
          </w:tcPr>
          <w:p w14:paraId="04AC80F9" w14:textId="74E9D7C7" w:rsidR="00606ABA" w:rsidRPr="00B9577A" w:rsidRDefault="00606ABA" w:rsidP="0060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40" w:lineRule="exact"/>
              <w:ind w:left="86" w:right="72"/>
              <w:rPr>
                <w:rFonts w:cs="Arial"/>
              </w:rPr>
            </w:pPr>
            <w:r w:rsidRPr="00B9577A">
              <w:rPr>
                <w:rFonts w:cs="Arial"/>
              </w:rPr>
              <w:t>739,312</w:t>
            </w:r>
          </w:p>
        </w:tc>
        <w:tc>
          <w:tcPr>
            <w:tcW w:w="1485" w:type="dxa"/>
            <w:vAlign w:val="bottom"/>
          </w:tcPr>
          <w:p w14:paraId="68DC7851" w14:textId="79E6D432" w:rsidR="00606ABA" w:rsidRPr="00B9577A" w:rsidRDefault="00606ABA" w:rsidP="0060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40" w:lineRule="exact"/>
              <w:ind w:left="86" w:right="72"/>
              <w:rPr>
                <w:rFonts w:cs="Arial"/>
              </w:rPr>
            </w:pPr>
            <w:r w:rsidRPr="00B9577A">
              <w:rPr>
                <w:rFonts w:cs="Arial"/>
              </w:rPr>
              <w:t>739,312</w:t>
            </w:r>
          </w:p>
        </w:tc>
      </w:tr>
      <w:tr w:rsidR="00606ABA" w:rsidRPr="00B9577A" w14:paraId="64DF14CB" w14:textId="77777777" w:rsidTr="00357C23">
        <w:trPr>
          <w:trHeight w:val="20"/>
        </w:trPr>
        <w:tc>
          <w:tcPr>
            <w:tcW w:w="3240" w:type="dxa"/>
            <w:vAlign w:val="center"/>
          </w:tcPr>
          <w:p w14:paraId="09D4306B" w14:textId="55959AF3" w:rsidR="00606ABA" w:rsidRPr="00B9577A" w:rsidRDefault="00606ABA" w:rsidP="0060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3" w:right="-90" w:hanging="156"/>
              <w:rPr>
                <w:rFonts w:cs="Arial"/>
                <w:cs/>
              </w:rPr>
            </w:pPr>
            <w:r w:rsidRPr="00B9577A">
              <w:rPr>
                <w:rFonts w:cs="Arial"/>
                <w:u w:val="single"/>
              </w:rPr>
              <w:t>Less</w:t>
            </w:r>
            <w:r w:rsidRPr="00B9577A">
              <w:rPr>
                <w:rFonts w:cs="Arial"/>
              </w:rPr>
              <w:t xml:space="preserve"> Allowance for impairment</w:t>
            </w:r>
          </w:p>
        </w:tc>
        <w:tc>
          <w:tcPr>
            <w:tcW w:w="1485" w:type="dxa"/>
            <w:vAlign w:val="bottom"/>
          </w:tcPr>
          <w:p w14:paraId="2C5220A9" w14:textId="77777777" w:rsidR="00606ABA" w:rsidRPr="00B9577A" w:rsidRDefault="00606ABA" w:rsidP="0060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72"/>
              <w:jc w:val="center"/>
              <w:rPr>
                <w:rFonts w:cs="Arial"/>
              </w:rPr>
            </w:pPr>
          </w:p>
        </w:tc>
        <w:tc>
          <w:tcPr>
            <w:tcW w:w="1485" w:type="dxa"/>
            <w:vAlign w:val="bottom"/>
          </w:tcPr>
          <w:p w14:paraId="65BBB82D" w14:textId="77777777" w:rsidR="00606ABA" w:rsidRPr="00B9577A" w:rsidRDefault="00606ABA" w:rsidP="0060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72"/>
              <w:jc w:val="center"/>
              <w:rPr>
                <w:rFonts w:cs="Arial"/>
              </w:rPr>
            </w:pPr>
          </w:p>
        </w:tc>
        <w:tc>
          <w:tcPr>
            <w:tcW w:w="1485" w:type="dxa"/>
            <w:vAlign w:val="bottom"/>
          </w:tcPr>
          <w:p w14:paraId="6D958CCF" w14:textId="4A07F164" w:rsidR="00606ABA" w:rsidRPr="00B9577A" w:rsidRDefault="00606ABA" w:rsidP="00606A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40" w:lineRule="exact"/>
              <w:ind w:left="86" w:right="72"/>
              <w:rPr>
                <w:rFonts w:cs="Arial"/>
              </w:rPr>
            </w:pPr>
            <w:r w:rsidRPr="00B9577A">
              <w:rPr>
                <w:rFonts w:cs="Arial"/>
              </w:rPr>
              <w:t>(551,338)</w:t>
            </w:r>
          </w:p>
        </w:tc>
        <w:tc>
          <w:tcPr>
            <w:tcW w:w="1485" w:type="dxa"/>
            <w:vAlign w:val="bottom"/>
          </w:tcPr>
          <w:p w14:paraId="1D47C1B6" w14:textId="27676CF1" w:rsidR="00606ABA" w:rsidRPr="00B9577A" w:rsidRDefault="00606ABA" w:rsidP="00606A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40" w:lineRule="exact"/>
              <w:ind w:left="86" w:right="72"/>
              <w:rPr>
                <w:rFonts w:cs="Arial"/>
              </w:rPr>
            </w:pPr>
            <w:r w:rsidRPr="00B9577A">
              <w:rPr>
                <w:rFonts w:cs="Arial"/>
              </w:rPr>
              <w:t>(551,338)</w:t>
            </w:r>
          </w:p>
        </w:tc>
      </w:tr>
      <w:tr w:rsidR="00606ABA" w:rsidRPr="00B9577A" w14:paraId="06076703" w14:textId="77777777" w:rsidTr="00357C23">
        <w:trPr>
          <w:trHeight w:val="20"/>
        </w:trPr>
        <w:tc>
          <w:tcPr>
            <w:tcW w:w="3240" w:type="dxa"/>
          </w:tcPr>
          <w:p w14:paraId="1AF413AF" w14:textId="74643F6E" w:rsidR="00606ABA" w:rsidRPr="00B9577A" w:rsidRDefault="00606ABA" w:rsidP="0060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3" w:right="-90" w:hanging="156"/>
              <w:rPr>
                <w:rFonts w:cs="Arial"/>
                <w:cs/>
              </w:rPr>
            </w:pPr>
            <w:r w:rsidRPr="00B9577A">
              <w:rPr>
                <w:rFonts w:cs="Arial"/>
              </w:rPr>
              <w:t>Net</w:t>
            </w:r>
          </w:p>
        </w:tc>
        <w:tc>
          <w:tcPr>
            <w:tcW w:w="1485" w:type="dxa"/>
            <w:vAlign w:val="bottom"/>
          </w:tcPr>
          <w:p w14:paraId="20A3CE82" w14:textId="77777777" w:rsidR="00606ABA" w:rsidRPr="00B9577A" w:rsidRDefault="00606ABA" w:rsidP="0060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72"/>
              <w:jc w:val="center"/>
              <w:rPr>
                <w:rFonts w:cs="Arial"/>
              </w:rPr>
            </w:pPr>
          </w:p>
        </w:tc>
        <w:tc>
          <w:tcPr>
            <w:tcW w:w="1485" w:type="dxa"/>
            <w:vAlign w:val="bottom"/>
          </w:tcPr>
          <w:p w14:paraId="473611F7" w14:textId="77777777" w:rsidR="00606ABA" w:rsidRPr="00B9577A" w:rsidRDefault="00606ABA" w:rsidP="0060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72"/>
              <w:jc w:val="center"/>
              <w:rPr>
                <w:rFonts w:cs="Arial"/>
              </w:rPr>
            </w:pPr>
          </w:p>
        </w:tc>
        <w:tc>
          <w:tcPr>
            <w:tcW w:w="1485" w:type="dxa"/>
            <w:vAlign w:val="bottom"/>
          </w:tcPr>
          <w:p w14:paraId="005C082D" w14:textId="2DC46C29" w:rsidR="00606ABA" w:rsidRPr="00B9577A" w:rsidRDefault="00606ABA" w:rsidP="00606A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40" w:lineRule="exact"/>
              <w:ind w:left="86" w:right="72"/>
              <w:rPr>
                <w:rFonts w:cs="Arial"/>
              </w:rPr>
            </w:pPr>
            <w:r w:rsidRPr="00B9577A">
              <w:rPr>
                <w:rFonts w:cs="Arial"/>
              </w:rPr>
              <w:t>187,974</w:t>
            </w:r>
          </w:p>
        </w:tc>
        <w:tc>
          <w:tcPr>
            <w:tcW w:w="1485" w:type="dxa"/>
            <w:vAlign w:val="bottom"/>
          </w:tcPr>
          <w:p w14:paraId="65B258D9" w14:textId="45CB1DCF" w:rsidR="00606ABA" w:rsidRPr="00B9577A" w:rsidRDefault="00606ABA" w:rsidP="00606A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40" w:lineRule="exact"/>
              <w:ind w:left="86" w:right="72"/>
              <w:rPr>
                <w:rFonts w:cs="Arial"/>
              </w:rPr>
            </w:pPr>
            <w:r w:rsidRPr="00B9577A">
              <w:rPr>
                <w:rFonts w:cs="Arial"/>
              </w:rPr>
              <w:t>187,974</w:t>
            </w:r>
          </w:p>
        </w:tc>
      </w:tr>
    </w:tbl>
    <w:p w14:paraId="027BBFE1" w14:textId="79FC95F0" w:rsidR="00A61E77" w:rsidRPr="00B9577A" w:rsidRDefault="00A61E77" w:rsidP="00A61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ind w:left="810" w:hanging="263"/>
        <w:jc w:val="thaiDistribute"/>
        <w:rPr>
          <w:rFonts w:cs="Arial"/>
          <w:sz w:val="16"/>
          <w:szCs w:val="16"/>
        </w:rPr>
      </w:pPr>
      <w:bookmarkStart w:id="22" w:name="_Toc101339254"/>
      <w:bookmarkStart w:id="23" w:name="_Toc101339424"/>
      <w:r w:rsidRPr="00B9577A">
        <w:rPr>
          <w:rFonts w:cs="Arial"/>
          <w:vertAlign w:val="superscript"/>
        </w:rPr>
        <w:t>(1)</w:t>
      </w:r>
      <w:r w:rsidRPr="00B9577A">
        <w:rPr>
          <w:rFonts w:cs="Arial"/>
          <w:sz w:val="16"/>
          <w:szCs w:val="16"/>
        </w:rPr>
        <w:tab/>
        <w:t xml:space="preserve">On </w:t>
      </w:r>
      <w:r w:rsidR="003647EA" w:rsidRPr="00B9577A">
        <w:rPr>
          <w:rFonts w:cs="Arial"/>
          <w:sz w:val="16"/>
          <w:szCs w:val="16"/>
        </w:rPr>
        <w:t xml:space="preserve">10 March 2026, KTC Prepaid Co., Ltd. </w:t>
      </w:r>
      <w:r w:rsidR="0045313C" w:rsidRPr="00B9577A">
        <w:rPr>
          <w:rFonts w:cs="Arial"/>
          <w:sz w:val="16"/>
          <w:szCs w:val="16"/>
        </w:rPr>
        <w:t>h</w:t>
      </w:r>
      <w:r w:rsidR="003647EA" w:rsidRPr="00B9577A">
        <w:rPr>
          <w:rFonts w:cs="Arial"/>
          <w:sz w:val="16"/>
          <w:szCs w:val="16"/>
        </w:rPr>
        <w:t>as registered its dissolution with the Minister of Commerce</w:t>
      </w:r>
      <w:r w:rsidRPr="00B9577A">
        <w:rPr>
          <w:rFonts w:cs="Arial"/>
          <w:sz w:val="16"/>
          <w:szCs w:val="16"/>
        </w:rPr>
        <w:t>.</w:t>
      </w:r>
    </w:p>
    <w:p w14:paraId="6D06A941" w14:textId="61A23432" w:rsidR="00C130F2" w:rsidRPr="00B9577A" w:rsidRDefault="003F3374" w:rsidP="00CD7102">
      <w:pPr>
        <w:pStyle w:val="Heading1"/>
        <w:shd w:val="clear" w:color="auto" w:fill="auto"/>
        <w:overflowPunct w:val="0"/>
        <w:autoSpaceDE w:val="0"/>
        <w:autoSpaceDN w:val="0"/>
        <w:adjustRightInd w:val="0"/>
        <w:spacing w:before="160" w:after="80" w:line="360" w:lineRule="exact"/>
        <w:ind w:left="547" w:right="-43" w:hanging="547"/>
        <w:jc w:val="thaiDistribute"/>
        <w:textAlignment w:val="baseline"/>
        <w:rPr>
          <w:rFonts w:cs="Arial"/>
          <w:sz w:val="22"/>
          <w:szCs w:val="22"/>
          <w:u w:val="none"/>
        </w:rPr>
      </w:pPr>
      <w:bookmarkStart w:id="24" w:name="_Toc236921996"/>
      <w:r w:rsidRPr="00B9577A">
        <w:rPr>
          <w:rFonts w:cs="Arial"/>
          <w:sz w:val="22"/>
          <w:szCs w:val="22"/>
          <w:u w:val="none"/>
        </w:rPr>
        <w:t>7</w:t>
      </w:r>
      <w:r w:rsidR="00C130F2" w:rsidRPr="00B9577A">
        <w:rPr>
          <w:rFonts w:cs="Arial"/>
          <w:sz w:val="22"/>
          <w:szCs w:val="22"/>
          <w:u w:val="none"/>
        </w:rPr>
        <w:t>.</w:t>
      </w:r>
      <w:r w:rsidR="00C130F2" w:rsidRPr="00B9577A">
        <w:rPr>
          <w:rFonts w:cs="Arial"/>
          <w:sz w:val="22"/>
          <w:szCs w:val="22"/>
          <w:u w:val="none"/>
        </w:rPr>
        <w:tab/>
      </w:r>
      <w:r w:rsidR="00AF08DD" w:rsidRPr="00B9577A">
        <w:rPr>
          <w:rFonts w:cs="Arial"/>
          <w:sz w:val="22"/>
          <w:szCs w:val="22"/>
          <w:u w:val="none"/>
        </w:rPr>
        <w:t>Deferred tax assets and income tax</w:t>
      </w:r>
      <w:bookmarkEnd w:id="22"/>
      <w:bookmarkEnd w:id="23"/>
      <w:bookmarkEnd w:id="24"/>
    </w:p>
    <w:p w14:paraId="3398042C" w14:textId="77777777" w:rsidR="00C130F2" w:rsidRPr="00B9577A" w:rsidRDefault="00A957E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right="72" w:hanging="547"/>
        <w:jc w:val="thaiDistribute"/>
        <w:rPr>
          <w:rFonts w:cs="Arial"/>
          <w:sz w:val="22"/>
          <w:szCs w:val="22"/>
        </w:rPr>
      </w:pPr>
      <w:r w:rsidRPr="00B9577A">
        <w:rPr>
          <w:rFonts w:cs="Arial"/>
          <w:sz w:val="22"/>
          <w:szCs w:val="22"/>
        </w:rPr>
        <w:t>7</w:t>
      </w:r>
      <w:r w:rsidR="00C130F2" w:rsidRPr="00B9577A">
        <w:rPr>
          <w:rFonts w:cs="Arial"/>
          <w:sz w:val="22"/>
          <w:szCs w:val="22"/>
        </w:rPr>
        <w:t>.1</w:t>
      </w:r>
      <w:r w:rsidR="00C130F2" w:rsidRPr="00B9577A">
        <w:rPr>
          <w:rFonts w:cs="Arial"/>
          <w:sz w:val="22"/>
          <w:szCs w:val="22"/>
          <w:cs/>
        </w:rPr>
        <w:tab/>
      </w:r>
      <w:r w:rsidR="00AF08DD" w:rsidRPr="00B9577A">
        <w:rPr>
          <w:rFonts w:cs="Arial"/>
          <w:sz w:val="22"/>
          <w:szCs w:val="22"/>
        </w:rPr>
        <w:t>Deferred tax assets</w:t>
      </w:r>
    </w:p>
    <w:p w14:paraId="69E4D2A4" w14:textId="289B4E95" w:rsidR="00C130F2" w:rsidRPr="00B9577A" w:rsidRDefault="00AF08D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right="72"/>
        <w:jc w:val="thaiDistribute"/>
        <w:rPr>
          <w:rFonts w:cs="Arial"/>
          <w:sz w:val="22"/>
          <w:szCs w:val="22"/>
        </w:rPr>
      </w:pPr>
      <w:r w:rsidRPr="00B9577A">
        <w:rPr>
          <w:rFonts w:cs="Arial"/>
          <w:sz w:val="22"/>
          <w:szCs w:val="22"/>
        </w:rPr>
        <w:t xml:space="preserve">Deferred tax assets as at </w:t>
      </w:r>
      <w:r w:rsidR="006208FB" w:rsidRPr="00B9577A">
        <w:rPr>
          <w:rFonts w:cs="Arial"/>
          <w:sz w:val="22"/>
          <w:szCs w:val="22"/>
        </w:rPr>
        <w:t>30 June</w:t>
      </w:r>
      <w:r w:rsidR="003B5236" w:rsidRPr="00B9577A">
        <w:rPr>
          <w:rFonts w:cs="Arial"/>
          <w:sz w:val="22"/>
          <w:szCs w:val="22"/>
        </w:rPr>
        <w:t xml:space="preserve"> 2026</w:t>
      </w:r>
      <w:r w:rsidRPr="00B9577A">
        <w:rPr>
          <w:rFonts w:cs="Arial"/>
          <w:sz w:val="22"/>
          <w:szCs w:val="22"/>
        </w:rPr>
        <w:t xml:space="preserve"> and 31 December </w:t>
      </w:r>
      <w:r w:rsidR="003B5236" w:rsidRPr="00B9577A">
        <w:rPr>
          <w:rFonts w:cs="Arial"/>
          <w:sz w:val="22"/>
          <w:szCs w:val="22"/>
        </w:rPr>
        <w:t>2025</w:t>
      </w:r>
      <w:r w:rsidRPr="00B9577A">
        <w:rPr>
          <w:rFonts w:cs="Arial"/>
          <w:sz w:val="22"/>
          <w:szCs w:val="22"/>
        </w:rPr>
        <w:t xml:space="preserve"> are as follow.</w:t>
      </w:r>
    </w:p>
    <w:tbl>
      <w:tblPr>
        <w:tblW w:w="9000" w:type="dxa"/>
        <w:tblInd w:w="450" w:type="dxa"/>
        <w:tblCellMar>
          <w:left w:w="0" w:type="dxa"/>
          <w:right w:w="0" w:type="dxa"/>
        </w:tblCellMar>
        <w:tblLook w:val="0000" w:firstRow="0" w:lastRow="0" w:firstColumn="0" w:lastColumn="0" w:noHBand="0" w:noVBand="0"/>
      </w:tblPr>
      <w:tblGrid>
        <w:gridCol w:w="3870"/>
        <w:gridCol w:w="1282"/>
        <w:gridCol w:w="1283"/>
        <w:gridCol w:w="1282"/>
        <w:gridCol w:w="1283"/>
      </w:tblGrid>
      <w:tr w:rsidR="00C130F2" w:rsidRPr="00B9577A" w14:paraId="3FCB5CD0" w14:textId="77777777" w:rsidTr="005E25E0">
        <w:trPr>
          <w:trHeight w:val="20"/>
        </w:trPr>
        <w:tc>
          <w:tcPr>
            <w:tcW w:w="3870" w:type="dxa"/>
          </w:tcPr>
          <w:p w14:paraId="0A71C26F" w14:textId="77777777" w:rsidR="00C130F2" w:rsidRPr="00B9577A" w:rsidRDefault="00C130F2" w:rsidP="00CD7102">
            <w:pPr>
              <w:spacing w:line="340" w:lineRule="exact"/>
              <w:ind w:left="619"/>
              <w:rPr>
                <w:rFonts w:cs="Arial"/>
                <w:u w:val="single"/>
              </w:rPr>
            </w:pPr>
          </w:p>
        </w:tc>
        <w:tc>
          <w:tcPr>
            <w:tcW w:w="5130" w:type="dxa"/>
            <w:gridSpan w:val="4"/>
            <w:vAlign w:val="bottom"/>
          </w:tcPr>
          <w:p w14:paraId="493CE288" w14:textId="462EB008" w:rsidR="00C130F2" w:rsidRPr="00B9577A" w:rsidRDefault="009F4D6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right"/>
              <w:rPr>
                <w:rFonts w:cs="Arial"/>
                <w:cs/>
                <w:lang w:val="en-GB"/>
              </w:rPr>
            </w:pPr>
            <w:r w:rsidRPr="00B9577A">
              <w:rPr>
                <w:rFonts w:cs="Arial"/>
              </w:rPr>
              <w:t xml:space="preserve">(Unit: </w:t>
            </w:r>
            <w:r w:rsidR="001B2068" w:rsidRPr="00B9577A">
              <w:rPr>
                <w:rFonts w:cs="Arial"/>
              </w:rPr>
              <w:t>Thousand Baht</w:t>
            </w:r>
            <w:r w:rsidRPr="00B9577A">
              <w:rPr>
                <w:rFonts w:cs="Arial"/>
              </w:rPr>
              <w:t>)</w:t>
            </w:r>
          </w:p>
        </w:tc>
      </w:tr>
      <w:tr w:rsidR="00C130F2" w:rsidRPr="00B9577A" w14:paraId="73C7C275" w14:textId="77777777" w:rsidTr="005E25E0">
        <w:trPr>
          <w:trHeight w:val="20"/>
        </w:trPr>
        <w:tc>
          <w:tcPr>
            <w:tcW w:w="3870" w:type="dxa"/>
          </w:tcPr>
          <w:p w14:paraId="77B4767E" w14:textId="77777777" w:rsidR="00C130F2" w:rsidRPr="00B9577A" w:rsidRDefault="00C130F2" w:rsidP="00CD7102">
            <w:pPr>
              <w:spacing w:line="340" w:lineRule="exact"/>
              <w:ind w:left="612"/>
              <w:rPr>
                <w:rFonts w:cs="Arial"/>
                <w:u w:val="single"/>
              </w:rPr>
            </w:pPr>
          </w:p>
        </w:tc>
        <w:tc>
          <w:tcPr>
            <w:tcW w:w="5130" w:type="dxa"/>
            <w:gridSpan w:val="4"/>
            <w:vAlign w:val="bottom"/>
          </w:tcPr>
          <w:p w14:paraId="6132C54B" w14:textId="77777777" w:rsidR="00C130F2" w:rsidRPr="00B9577A" w:rsidRDefault="009F4D6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cs/>
              </w:rPr>
            </w:pPr>
            <w:r w:rsidRPr="00B9577A">
              <w:rPr>
                <w:rFonts w:cs="Arial"/>
              </w:rPr>
              <w:t>Consolidated financial statements</w:t>
            </w:r>
          </w:p>
        </w:tc>
      </w:tr>
      <w:tr w:rsidR="00906E1D" w:rsidRPr="00B9577A" w14:paraId="14CB58D9" w14:textId="77777777" w:rsidTr="005E25E0">
        <w:trPr>
          <w:trHeight w:val="20"/>
        </w:trPr>
        <w:tc>
          <w:tcPr>
            <w:tcW w:w="3870" w:type="dxa"/>
            <w:vAlign w:val="bottom"/>
          </w:tcPr>
          <w:p w14:paraId="517BF824" w14:textId="77777777" w:rsidR="00906E1D" w:rsidRPr="00B9577A" w:rsidRDefault="00906E1D" w:rsidP="00CD7102">
            <w:pPr>
              <w:tabs>
                <w:tab w:val="clear" w:pos="227"/>
              </w:tabs>
              <w:spacing w:line="340" w:lineRule="exact"/>
              <w:ind w:left="612"/>
              <w:outlineLvl w:val="7"/>
              <w:rPr>
                <w:rFonts w:cs="Arial"/>
                <w:cs/>
                <w:lang w:val="en-GB"/>
              </w:rPr>
            </w:pPr>
          </w:p>
        </w:tc>
        <w:tc>
          <w:tcPr>
            <w:tcW w:w="1282" w:type="dxa"/>
            <w:vAlign w:val="bottom"/>
          </w:tcPr>
          <w:p w14:paraId="1BEB5DD0" w14:textId="3B596648" w:rsidR="00906E1D" w:rsidRPr="00B9577A" w:rsidRDefault="006208F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B9577A">
              <w:rPr>
                <w:rFonts w:cs="Arial"/>
              </w:rPr>
              <w:t>30 June</w:t>
            </w:r>
          </w:p>
        </w:tc>
        <w:tc>
          <w:tcPr>
            <w:tcW w:w="1283" w:type="dxa"/>
            <w:vAlign w:val="bottom"/>
          </w:tcPr>
          <w:p w14:paraId="2F7ABB25" w14:textId="77777777" w:rsidR="00906E1D" w:rsidRPr="00B9577A" w:rsidRDefault="00906E1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B9577A">
              <w:rPr>
                <w:rFonts w:cs="Arial"/>
              </w:rPr>
              <w:t>31</w:t>
            </w:r>
            <w:r w:rsidRPr="00B9577A">
              <w:rPr>
                <w:rFonts w:cs="Arial"/>
                <w:cs/>
              </w:rPr>
              <w:t xml:space="preserve"> </w:t>
            </w:r>
            <w:r w:rsidRPr="00B9577A">
              <w:rPr>
                <w:rFonts w:cs="Arial"/>
              </w:rPr>
              <w:t>December</w:t>
            </w:r>
          </w:p>
        </w:tc>
        <w:tc>
          <w:tcPr>
            <w:tcW w:w="2565" w:type="dxa"/>
            <w:gridSpan w:val="2"/>
            <w:vAlign w:val="bottom"/>
          </w:tcPr>
          <w:p w14:paraId="126A5854" w14:textId="4B718EE0" w:rsidR="00906E1D" w:rsidRPr="00B9577A" w:rsidRDefault="00906E1D"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B9577A">
              <w:rPr>
                <w:rFonts w:cs="Arial"/>
              </w:rPr>
              <w:t xml:space="preserve">Changes </w:t>
            </w:r>
            <w:r w:rsidR="00FD78EC" w:rsidRPr="00B9577A">
              <w:rPr>
                <w:rFonts w:cs="Arial"/>
              </w:rPr>
              <w:t>in</w:t>
            </w:r>
            <w:r w:rsidRPr="00B9577A">
              <w:rPr>
                <w:rFonts w:cs="Arial"/>
              </w:rPr>
              <w:t xml:space="preserve"> deferred tax </w:t>
            </w:r>
            <w:r w:rsidR="00311854" w:rsidRPr="00B9577A">
              <w:rPr>
                <w:rFonts w:cs="Arial"/>
              </w:rPr>
              <w:t xml:space="preserve">               </w:t>
            </w:r>
            <w:r w:rsidRPr="00B9577A">
              <w:rPr>
                <w:rFonts w:cs="Arial"/>
              </w:rPr>
              <w:t xml:space="preserve">for the </w:t>
            </w:r>
            <w:r w:rsidR="006208FB" w:rsidRPr="00B9577A">
              <w:rPr>
                <w:rFonts w:cs="Arial"/>
              </w:rPr>
              <w:t>six</w:t>
            </w:r>
            <w:r w:rsidR="00A957E8" w:rsidRPr="00B9577A">
              <w:rPr>
                <w:rFonts w:cs="Arial"/>
              </w:rPr>
              <w:t>-month periods</w:t>
            </w:r>
            <w:r w:rsidRPr="00B9577A">
              <w:rPr>
                <w:rFonts w:cs="Arial"/>
              </w:rPr>
              <w:t xml:space="preserve"> </w:t>
            </w:r>
            <w:r w:rsidR="00640EE8" w:rsidRPr="00B9577A">
              <w:rPr>
                <w:rFonts w:cs="Arial"/>
              </w:rPr>
              <w:t xml:space="preserve">                   </w:t>
            </w:r>
            <w:r w:rsidRPr="00B9577A">
              <w:rPr>
                <w:rFonts w:cs="Arial"/>
              </w:rPr>
              <w:t xml:space="preserve">ended </w:t>
            </w:r>
            <w:r w:rsidR="006208FB" w:rsidRPr="00B9577A">
              <w:rPr>
                <w:rFonts w:cs="Arial"/>
              </w:rPr>
              <w:t>30 June</w:t>
            </w:r>
          </w:p>
        </w:tc>
      </w:tr>
      <w:tr w:rsidR="00906E1D" w:rsidRPr="00B9577A" w14:paraId="2DF9C929" w14:textId="77777777" w:rsidTr="005E25E0">
        <w:trPr>
          <w:trHeight w:val="20"/>
        </w:trPr>
        <w:tc>
          <w:tcPr>
            <w:tcW w:w="3870" w:type="dxa"/>
            <w:vAlign w:val="bottom"/>
          </w:tcPr>
          <w:p w14:paraId="581C3780" w14:textId="77777777" w:rsidR="00906E1D" w:rsidRPr="00B9577A" w:rsidRDefault="00906E1D" w:rsidP="00CD7102">
            <w:pPr>
              <w:tabs>
                <w:tab w:val="clear" w:pos="227"/>
              </w:tabs>
              <w:spacing w:line="340" w:lineRule="exact"/>
              <w:ind w:left="612"/>
              <w:outlineLvl w:val="7"/>
              <w:rPr>
                <w:rFonts w:cs="Arial"/>
                <w:cs/>
                <w:lang w:val="en-GB"/>
              </w:rPr>
            </w:pPr>
          </w:p>
        </w:tc>
        <w:tc>
          <w:tcPr>
            <w:tcW w:w="1282" w:type="dxa"/>
            <w:vAlign w:val="bottom"/>
          </w:tcPr>
          <w:p w14:paraId="4D8A0BF5" w14:textId="73EBA0B6" w:rsidR="00906E1D" w:rsidRPr="00B9577A" w:rsidRDefault="003B5236"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B9577A">
              <w:rPr>
                <w:rFonts w:cs="Arial"/>
              </w:rPr>
              <w:t>2026</w:t>
            </w:r>
          </w:p>
        </w:tc>
        <w:tc>
          <w:tcPr>
            <w:tcW w:w="1283" w:type="dxa"/>
            <w:vAlign w:val="bottom"/>
          </w:tcPr>
          <w:p w14:paraId="43F98368" w14:textId="552FBF94" w:rsidR="00906E1D" w:rsidRPr="00B9577A" w:rsidRDefault="003B5236"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B9577A">
              <w:rPr>
                <w:rFonts w:cs="Arial"/>
              </w:rPr>
              <w:t>2025</w:t>
            </w:r>
          </w:p>
        </w:tc>
        <w:tc>
          <w:tcPr>
            <w:tcW w:w="1282" w:type="dxa"/>
            <w:vAlign w:val="bottom"/>
          </w:tcPr>
          <w:p w14:paraId="5632F89C" w14:textId="22CDD961" w:rsidR="00906E1D" w:rsidRPr="00B9577A" w:rsidRDefault="003B5236"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B9577A">
              <w:rPr>
                <w:rFonts w:cs="Arial"/>
              </w:rPr>
              <w:t>2026</w:t>
            </w:r>
          </w:p>
        </w:tc>
        <w:tc>
          <w:tcPr>
            <w:tcW w:w="1283" w:type="dxa"/>
            <w:vAlign w:val="bottom"/>
          </w:tcPr>
          <w:p w14:paraId="7C784B9D" w14:textId="1C2B6EE5" w:rsidR="00906E1D" w:rsidRPr="00B9577A" w:rsidRDefault="003B5236"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lang w:val="en-GB"/>
              </w:rPr>
            </w:pPr>
            <w:r w:rsidRPr="00B9577A">
              <w:rPr>
                <w:rFonts w:cs="Arial"/>
                <w:lang w:val="en-GB"/>
              </w:rPr>
              <w:t>2025</w:t>
            </w:r>
          </w:p>
        </w:tc>
      </w:tr>
      <w:tr w:rsidR="0036305D" w:rsidRPr="00B9577A" w14:paraId="04EFC00B" w14:textId="77777777" w:rsidTr="005E25E0">
        <w:trPr>
          <w:trHeight w:val="180"/>
        </w:trPr>
        <w:tc>
          <w:tcPr>
            <w:tcW w:w="3870" w:type="dxa"/>
          </w:tcPr>
          <w:p w14:paraId="62A6FEF0" w14:textId="77777777" w:rsidR="0036305D" w:rsidRPr="00B9577A" w:rsidRDefault="0036305D" w:rsidP="00CD7102">
            <w:pPr>
              <w:spacing w:line="340" w:lineRule="exact"/>
              <w:ind w:left="72" w:firstLine="18"/>
              <w:rPr>
                <w:rFonts w:cs="Arial"/>
                <w:b/>
                <w:bCs/>
              </w:rPr>
            </w:pPr>
            <w:r w:rsidRPr="00B9577A">
              <w:rPr>
                <w:rFonts w:cs="Arial"/>
                <w:b/>
                <w:bCs/>
              </w:rPr>
              <w:t>Deferred tax assets</w:t>
            </w:r>
          </w:p>
        </w:tc>
        <w:tc>
          <w:tcPr>
            <w:tcW w:w="1282" w:type="dxa"/>
          </w:tcPr>
          <w:p w14:paraId="3B8F1D3F" w14:textId="77777777" w:rsidR="0036305D" w:rsidRPr="00B9577A" w:rsidRDefault="0036305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7C61CE7A" w14:textId="77777777" w:rsidR="0036305D" w:rsidRPr="00B9577A" w:rsidRDefault="0036305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2" w:type="dxa"/>
          </w:tcPr>
          <w:p w14:paraId="4F3B214B" w14:textId="77777777" w:rsidR="0036305D" w:rsidRPr="00B9577A" w:rsidRDefault="0036305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2A792791" w14:textId="77777777" w:rsidR="0036305D" w:rsidRPr="00B9577A" w:rsidRDefault="0036305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r>
      <w:tr w:rsidR="00D04831" w:rsidRPr="00B9577A" w14:paraId="7FFD3D37" w14:textId="77777777" w:rsidTr="00413364">
        <w:trPr>
          <w:trHeight w:val="20"/>
        </w:trPr>
        <w:tc>
          <w:tcPr>
            <w:tcW w:w="3870" w:type="dxa"/>
          </w:tcPr>
          <w:p w14:paraId="7CA71BB7" w14:textId="77777777" w:rsidR="00D04831" w:rsidRPr="00B9577A" w:rsidRDefault="00D04831" w:rsidP="00D04831">
            <w:pPr>
              <w:spacing w:line="340" w:lineRule="exact"/>
              <w:ind w:left="72" w:firstLine="18"/>
              <w:rPr>
                <w:rFonts w:cs="Arial"/>
                <w:cs/>
                <w:lang w:val="en-GB"/>
              </w:rPr>
            </w:pPr>
            <w:r w:rsidRPr="00B9577A">
              <w:rPr>
                <w:rFonts w:cs="Arial"/>
              </w:rPr>
              <w:t>Allowance for expected credit loss</w:t>
            </w:r>
          </w:p>
        </w:tc>
        <w:tc>
          <w:tcPr>
            <w:tcW w:w="1282" w:type="dxa"/>
            <w:vAlign w:val="center"/>
          </w:tcPr>
          <w:p w14:paraId="31DF44C0" w14:textId="77CCAAD4" w:rsidR="00D04831" w:rsidRPr="00B9577A" w:rsidRDefault="00D04831" w:rsidP="00D0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B9577A">
              <w:rPr>
                <w:rFonts w:cs="Arial"/>
              </w:rPr>
              <w:t>1,200,131</w:t>
            </w:r>
          </w:p>
        </w:tc>
        <w:tc>
          <w:tcPr>
            <w:tcW w:w="1283" w:type="dxa"/>
            <w:vAlign w:val="center"/>
          </w:tcPr>
          <w:p w14:paraId="5D5D4A99" w14:textId="2950D777" w:rsidR="00D04831" w:rsidRPr="00B9577A" w:rsidRDefault="00D04831" w:rsidP="00D0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B9577A">
              <w:rPr>
                <w:rFonts w:cs="Arial"/>
              </w:rPr>
              <w:t>1,220,118</w:t>
            </w:r>
          </w:p>
        </w:tc>
        <w:tc>
          <w:tcPr>
            <w:tcW w:w="1282" w:type="dxa"/>
            <w:vAlign w:val="center"/>
          </w:tcPr>
          <w:p w14:paraId="5F03A90B" w14:textId="7483600A" w:rsidR="00D04831" w:rsidRPr="00B9577A" w:rsidRDefault="00D04831" w:rsidP="00D0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B9577A">
              <w:rPr>
                <w:rFonts w:cs="Arial"/>
              </w:rPr>
              <w:t>(19,987)</w:t>
            </w:r>
          </w:p>
        </w:tc>
        <w:tc>
          <w:tcPr>
            <w:tcW w:w="1283" w:type="dxa"/>
            <w:vAlign w:val="bottom"/>
          </w:tcPr>
          <w:p w14:paraId="2A79068E" w14:textId="4E2CA075" w:rsidR="00D04831" w:rsidRPr="00B9577A" w:rsidRDefault="00D04831" w:rsidP="00D0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B9577A">
              <w:rPr>
                <w:rFonts w:cs="Arial"/>
              </w:rPr>
              <w:t>26,495</w:t>
            </w:r>
          </w:p>
        </w:tc>
      </w:tr>
      <w:tr w:rsidR="00D04831" w:rsidRPr="00B9577A" w14:paraId="4DA7CBBA" w14:textId="77777777" w:rsidTr="00413364">
        <w:trPr>
          <w:trHeight w:val="20"/>
        </w:trPr>
        <w:tc>
          <w:tcPr>
            <w:tcW w:w="3870" w:type="dxa"/>
          </w:tcPr>
          <w:p w14:paraId="312259B2" w14:textId="77777777" w:rsidR="00D04831" w:rsidRPr="00B9577A" w:rsidRDefault="00D04831" w:rsidP="00D04831">
            <w:pPr>
              <w:spacing w:line="340" w:lineRule="exact"/>
              <w:ind w:left="72" w:firstLine="18"/>
              <w:rPr>
                <w:rFonts w:cs="Arial"/>
                <w:cs/>
                <w:lang w:val="en-GB"/>
              </w:rPr>
            </w:pPr>
            <w:r w:rsidRPr="00B9577A">
              <w:rPr>
                <w:rFonts w:cs="Arial"/>
              </w:rPr>
              <w:t xml:space="preserve">Deferred income for reward points </w:t>
            </w:r>
          </w:p>
        </w:tc>
        <w:tc>
          <w:tcPr>
            <w:tcW w:w="1282" w:type="dxa"/>
            <w:vAlign w:val="center"/>
          </w:tcPr>
          <w:p w14:paraId="0DD7DF1A" w14:textId="01C27756" w:rsidR="00D04831" w:rsidRPr="00B9577A" w:rsidRDefault="00D04831" w:rsidP="00D0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B9577A">
              <w:rPr>
                <w:rFonts w:cs="Arial"/>
              </w:rPr>
              <w:t>628,902</w:t>
            </w:r>
          </w:p>
        </w:tc>
        <w:tc>
          <w:tcPr>
            <w:tcW w:w="1283" w:type="dxa"/>
            <w:vAlign w:val="center"/>
          </w:tcPr>
          <w:p w14:paraId="2D96AF54" w14:textId="083E0A6D" w:rsidR="00D04831" w:rsidRPr="00B9577A" w:rsidRDefault="00D04831" w:rsidP="00D0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B9577A">
              <w:rPr>
                <w:rFonts w:cs="Arial"/>
              </w:rPr>
              <w:t>610,206</w:t>
            </w:r>
          </w:p>
        </w:tc>
        <w:tc>
          <w:tcPr>
            <w:tcW w:w="1282" w:type="dxa"/>
            <w:vAlign w:val="center"/>
          </w:tcPr>
          <w:p w14:paraId="08D0FCEA" w14:textId="6F085E1C" w:rsidR="00D04831" w:rsidRPr="00B9577A" w:rsidRDefault="00D04831" w:rsidP="00D0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B9577A">
              <w:rPr>
                <w:rFonts w:cs="Arial"/>
              </w:rPr>
              <w:t>18,696</w:t>
            </w:r>
          </w:p>
        </w:tc>
        <w:tc>
          <w:tcPr>
            <w:tcW w:w="1283" w:type="dxa"/>
            <w:vAlign w:val="bottom"/>
          </w:tcPr>
          <w:p w14:paraId="548356DA" w14:textId="21147A7A" w:rsidR="00D04831" w:rsidRPr="00B9577A" w:rsidRDefault="00D04831" w:rsidP="00D0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B9577A">
              <w:rPr>
                <w:rFonts w:cs="Arial"/>
              </w:rPr>
              <w:t>17,606</w:t>
            </w:r>
          </w:p>
        </w:tc>
      </w:tr>
      <w:tr w:rsidR="00D04831" w:rsidRPr="00B9577A" w14:paraId="54C0760A" w14:textId="77777777" w:rsidTr="00413364">
        <w:trPr>
          <w:trHeight w:val="20"/>
        </w:trPr>
        <w:tc>
          <w:tcPr>
            <w:tcW w:w="3870" w:type="dxa"/>
          </w:tcPr>
          <w:p w14:paraId="393F72F1" w14:textId="77777777" w:rsidR="00D04831" w:rsidRPr="00B9577A" w:rsidRDefault="00D04831" w:rsidP="00D04831">
            <w:pPr>
              <w:spacing w:line="340" w:lineRule="exact"/>
              <w:ind w:left="72" w:firstLine="18"/>
              <w:rPr>
                <w:rFonts w:cs="Arial"/>
                <w:cs/>
                <w:lang w:val="en-GB"/>
              </w:rPr>
            </w:pPr>
            <w:r w:rsidRPr="00B9577A">
              <w:rPr>
                <w:rFonts w:cs="Arial"/>
              </w:rPr>
              <w:t xml:space="preserve">Difference from depreciation rate </w:t>
            </w:r>
          </w:p>
        </w:tc>
        <w:tc>
          <w:tcPr>
            <w:tcW w:w="1282" w:type="dxa"/>
            <w:vAlign w:val="center"/>
          </w:tcPr>
          <w:p w14:paraId="52294F42" w14:textId="1C68DC83" w:rsidR="00D04831" w:rsidRPr="00B9577A" w:rsidRDefault="00D04831" w:rsidP="00D0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B9577A">
              <w:rPr>
                <w:rFonts w:cs="Arial"/>
              </w:rPr>
              <w:t>(35,515)</w:t>
            </w:r>
          </w:p>
        </w:tc>
        <w:tc>
          <w:tcPr>
            <w:tcW w:w="1283" w:type="dxa"/>
            <w:vAlign w:val="center"/>
          </w:tcPr>
          <w:p w14:paraId="15D26A4D" w14:textId="006B852E" w:rsidR="00D04831" w:rsidRPr="00B9577A" w:rsidRDefault="00D04831" w:rsidP="00D0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B9577A">
              <w:rPr>
                <w:rFonts w:cs="Arial"/>
              </w:rPr>
              <w:t>(37,839)</w:t>
            </w:r>
          </w:p>
        </w:tc>
        <w:tc>
          <w:tcPr>
            <w:tcW w:w="1282" w:type="dxa"/>
            <w:vAlign w:val="center"/>
          </w:tcPr>
          <w:p w14:paraId="4444BED9" w14:textId="2F0F4964" w:rsidR="00D04831" w:rsidRPr="00B9577A" w:rsidRDefault="00D04831" w:rsidP="00D0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B9577A">
              <w:rPr>
                <w:rFonts w:cs="Arial"/>
              </w:rPr>
              <w:t>2,324</w:t>
            </w:r>
          </w:p>
        </w:tc>
        <w:tc>
          <w:tcPr>
            <w:tcW w:w="1283" w:type="dxa"/>
            <w:vAlign w:val="bottom"/>
          </w:tcPr>
          <w:p w14:paraId="1C5A717C" w14:textId="29AB6939" w:rsidR="00D04831" w:rsidRPr="00B9577A" w:rsidRDefault="00D04831" w:rsidP="00D0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B9577A">
              <w:rPr>
                <w:rFonts w:cs="Arial"/>
              </w:rPr>
              <w:t>1,520</w:t>
            </w:r>
          </w:p>
        </w:tc>
      </w:tr>
      <w:tr w:rsidR="00D04831" w:rsidRPr="00B9577A" w14:paraId="1B3055A5" w14:textId="77777777" w:rsidTr="00413364">
        <w:trPr>
          <w:trHeight w:val="20"/>
        </w:trPr>
        <w:tc>
          <w:tcPr>
            <w:tcW w:w="3870" w:type="dxa"/>
          </w:tcPr>
          <w:p w14:paraId="767D4F39" w14:textId="77777777" w:rsidR="00D04831" w:rsidRPr="00B9577A" w:rsidRDefault="00D04831" w:rsidP="00D04831">
            <w:pPr>
              <w:spacing w:line="340" w:lineRule="exact"/>
              <w:ind w:left="267" w:hanging="177"/>
              <w:rPr>
                <w:rFonts w:cs="Arial"/>
                <w:cs/>
                <w:lang w:val="en-GB"/>
              </w:rPr>
            </w:pPr>
            <w:r w:rsidRPr="00B9577A">
              <w:rPr>
                <w:rFonts w:cs="Arial"/>
              </w:rPr>
              <w:t>Provision for employee benefits</w:t>
            </w:r>
          </w:p>
        </w:tc>
        <w:tc>
          <w:tcPr>
            <w:tcW w:w="1282" w:type="dxa"/>
            <w:vAlign w:val="center"/>
          </w:tcPr>
          <w:p w14:paraId="405525A2" w14:textId="7DE03EE4" w:rsidR="00D04831" w:rsidRPr="00B9577A" w:rsidRDefault="00D04831" w:rsidP="00D0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B9577A">
              <w:rPr>
                <w:rFonts w:cs="Arial"/>
              </w:rPr>
              <w:t>123,485</w:t>
            </w:r>
          </w:p>
        </w:tc>
        <w:tc>
          <w:tcPr>
            <w:tcW w:w="1283" w:type="dxa"/>
            <w:vAlign w:val="center"/>
          </w:tcPr>
          <w:p w14:paraId="1D918F4C" w14:textId="4C4D11DE" w:rsidR="00D04831" w:rsidRPr="00B9577A" w:rsidRDefault="00D04831" w:rsidP="00D0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B9577A">
              <w:rPr>
                <w:rFonts w:cs="Arial"/>
              </w:rPr>
              <w:t>124,008</w:t>
            </w:r>
          </w:p>
        </w:tc>
        <w:tc>
          <w:tcPr>
            <w:tcW w:w="1282" w:type="dxa"/>
            <w:vAlign w:val="center"/>
          </w:tcPr>
          <w:p w14:paraId="7433091C" w14:textId="787F467C" w:rsidR="00D04831" w:rsidRPr="00B9577A" w:rsidRDefault="00D04831" w:rsidP="00D0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B9577A">
              <w:rPr>
                <w:rFonts w:cs="Arial"/>
              </w:rPr>
              <w:t>(523)</w:t>
            </w:r>
          </w:p>
        </w:tc>
        <w:tc>
          <w:tcPr>
            <w:tcW w:w="1283" w:type="dxa"/>
            <w:vAlign w:val="bottom"/>
          </w:tcPr>
          <w:p w14:paraId="64F16158" w14:textId="2FF06D73" w:rsidR="00D04831" w:rsidRPr="00B9577A" w:rsidRDefault="00D04831" w:rsidP="00D0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B9577A">
              <w:rPr>
                <w:rFonts w:cs="Arial"/>
              </w:rPr>
              <w:t>315</w:t>
            </w:r>
          </w:p>
        </w:tc>
      </w:tr>
      <w:tr w:rsidR="00D04831" w:rsidRPr="00B9577A" w14:paraId="593694D3" w14:textId="77777777" w:rsidTr="00413364">
        <w:trPr>
          <w:trHeight w:val="20"/>
        </w:trPr>
        <w:tc>
          <w:tcPr>
            <w:tcW w:w="3870" w:type="dxa"/>
          </w:tcPr>
          <w:p w14:paraId="28526B44" w14:textId="77777777" w:rsidR="00D04831" w:rsidRPr="00B9577A" w:rsidRDefault="00D04831" w:rsidP="00D04831">
            <w:pPr>
              <w:spacing w:line="340" w:lineRule="exact"/>
              <w:ind w:left="72" w:firstLine="18"/>
              <w:rPr>
                <w:rFonts w:cs="Arial"/>
                <w:cs/>
                <w:lang w:val="en-GB"/>
              </w:rPr>
            </w:pPr>
            <w:r w:rsidRPr="00B9577A">
              <w:rPr>
                <w:rFonts w:cs="Arial"/>
              </w:rPr>
              <w:t>Others</w:t>
            </w:r>
          </w:p>
        </w:tc>
        <w:tc>
          <w:tcPr>
            <w:tcW w:w="1282" w:type="dxa"/>
            <w:vAlign w:val="center"/>
          </w:tcPr>
          <w:p w14:paraId="7CE9DEC0" w14:textId="1ED9B59A" w:rsidR="00D04831" w:rsidRPr="00B9577A" w:rsidRDefault="00D04831" w:rsidP="00D048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B9577A">
              <w:rPr>
                <w:rFonts w:cs="Arial"/>
              </w:rPr>
              <w:t>19,383</w:t>
            </w:r>
          </w:p>
        </w:tc>
        <w:tc>
          <w:tcPr>
            <w:tcW w:w="1283" w:type="dxa"/>
            <w:vAlign w:val="center"/>
          </w:tcPr>
          <w:p w14:paraId="33135DCB" w14:textId="4F4CF8A0" w:rsidR="00D04831" w:rsidRPr="00B9577A" w:rsidRDefault="00D04831" w:rsidP="00D048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B9577A">
              <w:rPr>
                <w:rFonts w:cs="Arial"/>
              </w:rPr>
              <w:t>20,420</w:t>
            </w:r>
          </w:p>
        </w:tc>
        <w:tc>
          <w:tcPr>
            <w:tcW w:w="1282" w:type="dxa"/>
            <w:vAlign w:val="center"/>
          </w:tcPr>
          <w:p w14:paraId="0901F9E9" w14:textId="45BFF5FD" w:rsidR="00D04831" w:rsidRPr="00B9577A" w:rsidRDefault="00D04831" w:rsidP="00D048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B9577A">
              <w:rPr>
                <w:rFonts w:cs="Arial"/>
              </w:rPr>
              <w:t>(1,037)</w:t>
            </w:r>
          </w:p>
        </w:tc>
        <w:tc>
          <w:tcPr>
            <w:tcW w:w="1283" w:type="dxa"/>
            <w:vAlign w:val="bottom"/>
          </w:tcPr>
          <w:p w14:paraId="2BDD05DC" w14:textId="35A3A208" w:rsidR="00D04831" w:rsidRPr="00B9577A" w:rsidRDefault="00D04831" w:rsidP="00D048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B9577A">
              <w:rPr>
                <w:rFonts w:cs="Arial"/>
              </w:rPr>
              <w:t>(186,741)</w:t>
            </w:r>
          </w:p>
        </w:tc>
      </w:tr>
      <w:tr w:rsidR="00D04831" w:rsidRPr="00B9577A" w14:paraId="4CA2C08F" w14:textId="77777777" w:rsidTr="00413364">
        <w:trPr>
          <w:trHeight w:val="54"/>
        </w:trPr>
        <w:tc>
          <w:tcPr>
            <w:tcW w:w="3870" w:type="dxa"/>
          </w:tcPr>
          <w:p w14:paraId="1DF83C92" w14:textId="77777777" w:rsidR="00D04831" w:rsidRPr="00B9577A" w:rsidRDefault="00D04831" w:rsidP="00D04831">
            <w:pPr>
              <w:spacing w:line="340" w:lineRule="exact"/>
              <w:ind w:left="72" w:firstLine="18"/>
              <w:rPr>
                <w:rFonts w:cs="Arial"/>
                <w:cs/>
                <w:lang w:val="en-GB"/>
              </w:rPr>
            </w:pPr>
            <w:r w:rsidRPr="00B9577A">
              <w:rPr>
                <w:rFonts w:cs="Arial"/>
              </w:rPr>
              <w:t>Total</w:t>
            </w:r>
          </w:p>
        </w:tc>
        <w:tc>
          <w:tcPr>
            <w:tcW w:w="1282" w:type="dxa"/>
            <w:vAlign w:val="center"/>
          </w:tcPr>
          <w:p w14:paraId="57385F51" w14:textId="2118A9B1" w:rsidR="00D04831" w:rsidRPr="00B9577A" w:rsidRDefault="00D04831" w:rsidP="00D048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B9577A">
              <w:rPr>
                <w:rFonts w:cs="Arial"/>
              </w:rPr>
              <w:t>1,936,386</w:t>
            </w:r>
          </w:p>
        </w:tc>
        <w:tc>
          <w:tcPr>
            <w:tcW w:w="1283" w:type="dxa"/>
            <w:vAlign w:val="center"/>
          </w:tcPr>
          <w:p w14:paraId="28AD7BB2" w14:textId="0FC3F960" w:rsidR="00D04831" w:rsidRPr="00B9577A" w:rsidRDefault="00D04831" w:rsidP="00D048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B9577A">
              <w:rPr>
                <w:rFonts w:cs="Arial"/>
              </w:rPr>
              <w:t>1,936,913</w:t>
            </w:r>
          </w:p>
        </w:tc>
        <w:tc>
          <w:tcPr>
            <w:tcW w:w="1282" w:type="dxa"/>
            <w:vAlign w:val="center"/>
          </w:tcPr>
          <w:p w14:paraId="226F2A44" w14:textId="704CB6F6" w:rsidR="00D04831" w:rsidRPr="00B9577A" w:rsidRDefault="00D04831" w:rsidP="00D048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B9577A">
              <w:rPr>
                <w:rFonts w:cs="Arial"/>
              </w:rPr>
              <w:t>(527)</w:t>
            </w:r>
          </w:p>
        </w:tc>
        <w:tc>
          <w:tcPr>
            <w:tcW w:w="1283" w:type="dxa"/>
            <w:vAlign w:val="bottom"/>
          </w:tcPr>
          <w:p w14:paraId="1DB53AF0" w14:textId="618BCACC" w:rsidR="00D04831" w:rsidRPr="00B9577A" w:rsidRDefault="00D04831" w:rsidP="00D048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B9577A">
              <w:rPr>
                <w:rFonts w:cs="Arial"/>
              </w:rPr>
              <w:t>(140,805)</w:t>
            </w:r>
          </w:p>
        </w:tc>
      </w:tr>
      <w:tr w:rsidR="00D04831" w:rsidRPr="00B9577A" w14:paraId="5D8A9CE1" w14:textId="77777777" w:rsidTr="005E25E0">
        <w:trPr>
          <w:trHeight w:val="20"/>
        </w:trPr>
        <w:tc>
          <w:tcPr>
            <w:tcW w:w="3870" w:type="dxa"/>
          </w:tcPr>
          <w:p w14:paraId="1AC210B5" w14:textId="77777777" w:rsidR="00D04831" w:rsidRPr="00B9577A" w:rsidRDefault="00D04831" w:rsidP="00D04831">
            <w:pPr>
              <w:spacing w:line="340" w:lineRule="exact"/>
              <w:ind w:left="72" w:firstLine="18"/>
              <w:rPr>
                <w:rFonts w:cs="Arial"/>
                <w:cs/>
                <w:lang w:val="en-GB"/>
              </w:rPr>
            </w:pPr>
            <w:r w:rsidRPr="00B9577A">
              <w:rPr>
                <w:rFonts w:cs="Arial"/>
              </w:rPr>
              <w:t>Changes of deferred tax</w:t>
            </w:r>
            <w:r w:rsidRPr="00B9577A">
              <w:rPr>
                <w:rFonts w:cs="Arial"/>
                <w:cs/>
              </w:rPr>
              <w:t>:</w:t>
            </w:r>
          </w:p>
        </w:tc>
        <w:tc>
          <w:tcPr>
            <w:tcW w:w="1282" w:type="dxa"/>
            <w:vAlign w:val="center"/>
          </w:tcPr>
          <w:p w14:paraId="2207B2AB" w14:textId="77777777" w:rsidR="00D04831" w:rsidRPr="00B9577A" w:rsidRDefault="00D04831" w:rsidP="00D0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1C5E0578" w14:textId="77777777" w:rsidR="00D04831" w:rsidRPr="00B9577A" w:rsidRDefault="00D04831" w:rsidP="00D0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5E047AAC" w14:textId="77777777" w:rsidR="00D04831" w:rsidRPr="00B9577A" w:rsidRDefault="00D04831" w:rsidP="00D0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6CE30D85" w14:textId="77777777" w:rsidR="00D04831" w:rsidRPr="00B9577A" w:rsidRDefault="00D04831" w:rsidP="00D0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r>
      <w:tr w:rsidR="006E23BC" w:rsidRPr="00B9577A" w14:paraId="7D762134" w14:textId="77777777" w:rsidTr="00413364">
        <w:trPr>
          <w:trHeight w:val="153"/>
        </w:trPr>
        <w:tc>
          <w:tcPr>
            <w:tcW w:w="3870" w:type="dxa"/>
            <w:vAlign w:val="bottom"/>
          </w:tcPr>
          <w:p w14:paraId="29B13D6E" w14:textId="77777777" w:rsidR="006E23BC" w:rsidRPr="00B9577A" w:rsidRDefault="006E23BC" w:rsidP="006E23BC">
            <w:pPr>
              <w:spacing w:line="340" w:lineRule="exact"/>
              <w:ind w:left="72" w:firstLine="18"/>
              <w:rPr>
                <w:rFonts w:cs="Arial"/>
                <w:cs/>
                <w:lang w:val="en-GB"/>
              </w:rPr>
            </w:pPr>
            <w:r w:rsidRPr="00B9577A">
              <w:rPr>
                <w:rFonts w:cs="Arial"/>
              </w:rPr>
              <w:t>Recognised in profit or loss</w:t>
            </w:r>
          </w:p>
        </w:tc>
        <w:tc>
          <w:tcPr>
            <w:tcW w:w="1282" w:type="dxa"/>
            <w:vAlign w:val="center"/>
          </w:tcPr>
          <w:p w14:paraId="0F8E68B3" w14:textId="77777777" w:rsidR="006E23BC" w:rsidRPr="00B9577A" w:rsidRDefault="006E23BC" w:rsidP="006E2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6553564B" w14:textId="77777777" w:rsidR="006E23BC" w:rsidRPr="00B9577A" w:rsidRDefault="006E23BC" w:rsidP="006E2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49226F16" w14:textId="393117ED" w:rsidR="006E23BC" w:rsidRPr="00B9577A" w:rsidRDefault="006E23BC" w:rsidP="006E2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B9577A">
              <w:rPr>
                <w:rFonts w:cs="Arial"/>
              </w:rPr>
              <w:t>(527)</w:t>
            </w:r>
          </w:p>
        </w:tc>
        <w:tc>
          <w:tcPr>
            <w:tcW w:w="1283" w:type="dxa"/>
            <w:vAlign w:val="bottom"/>
          </w:tcPr>
          <w:p w14:paraId="490C71CA" w14:textId="4AEFCF4C" w:rsidR="006E23BC" w:rsidRPr="00B9577A" w:rsidRDefault="006E23BC" w:rsidP="006E2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B9577A">
              <w:rPr>
                <w:rFonts w:cs="Arial"/>
              </w:rPr>
              <w:t>(140,805)</w:t>
            </w:r>
          </w:p>
        </w:tc>
      </w:tr>
      <w:tr w:rsidR="006E23BC" w:rsidRPr="00B9577A" w14:paraId="2F9F2A7A" w14:textId="77777777" w:rsidTr="006154F7">
        <w:trPr>
          <w:trHeight w:val="90"/>
        </w:trPr>
        <w:tc>
          <w:tcPr>
            <w:tcW w:w="3870" w:type="dxa"/>
            <w:vAlign w:val="bottom"/>
          </w:tcPr>
          <w:p w14:paraId="37E4CB64" w14:textId="77777777" w:rsidR="006E23BC" w:rsidRPr="00B9577A" w:rsidRDefault="006E23BC" w:rsidP="006E23BC">
            <w:pPr>
              <w:spacing w:line="340" w:lineRule="exact"/>
              <w:ind w:left="72" w:firstLine="18"/>
              <w:rPr>
                <w:rFonts w:cs="Arial"/>
                <w:cs/>
              </w:rPr>
            </w:pPr>
            <w:r w:rsidRPr="00B9577A">
              <w:rPr>
                <w:rFonts w:cs="Arial"/>
              </w:rPr>
              <w:t>Recognised</w:t>
            </w:r>
            <w:r w:rsidRPr="00B9577A">
              <w:rPr>
                <w:rFonts w:cs="Arial"/>
                <w:cs/>
              </w:rPr>
              <w:t xml:space="preserve"> </w:t>
            </w:r>
            <w:r w:rsidRPr="00B9577A">
              <w:rPr>
                <w:rFonts w:cs="Arial"/>
              </w:rPr>
              <w:t>in other comprehensive income</w:t>
            </w:r>
          </w:p>
        </w:tc>
        <w:tc>
          <w:tcPr>
            <w:tcW w:w="1282" w:type="dxa"/>
            <w:vAlign w:val="center"/>
          </w:tcPr>
          <w:p w14:paraId="5F5B8CC6" w14:textId="77777777" w:rsidR="006E23BC" w:rsidRPr="00B9577A" w:rsidRDefault="006E23BC" w:rsidP="006E2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563472C7" w14:textId="77777777" w:rsidR="006E23BC" w:rsidRPr="00B9577A" w:rsidRDefault="006E23BC" w:rsidP="006E2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352416E2" w14:textId="2B6F9F9D" w:rsidR="006E23BC" w:rsidRPr="00B9577A" w:rsidRDefault="006E23BC" w:rsidP="006E2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B9577A">
              <w:rPr>
                <w:rFonts w:cs="Arial"/>
              </w:rPr>
              <w:t>-</w:t>
            </w:r>
          </w:p>
        </w:tc>
        <w:tc>
          <w:tcPr>
            <w:tcW w:w="1283" w:type="dxa"/>
            <w:vAlign w:val="center"/>
          </w:tcPr>
          <w:p w14:paraId="448EA6BB" w14:textId="6CF0729E" w:rsidR="006E23BC" w:rsidRPr="00B9577A" w:rsidRDefault="006E23BC" w:rsidP="006E2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B9577A">
              <w:rPr>
                <w:rFonts w:cs="Arial"/>
              </w:rPr>
              <w:t>-</w:t>
            </w:r>
          </w:p>
        </w:tc>
      </w:tr>
      <w:tr w:rsidR="006E23BC" w:rsidRPr="00B9577A" w14:paraId="0FDC59CA" w14:textId="77777777" w:rsidTr="00413364">
        <w:trPr>
          <w:trHeight w:val="99"/>
        </w:trPr>
        <w:tc>
          <w:tcPr>
            <w:tcW w:w="3870" w:type="dxa"/>
          </w:tcPr>
          <w:p w14:paraId="082D5C4C" w14:textId="77777777" w:rsidR="006E23BC" w:rsidRPr="00B9577A" w:rsidRDefault="006E23BC" w:rsidP="006E23BC">
            <w:pPr>
              <w:spacing w:line="340" w:lineRule="exact"/>
              <w:ind w:left="72" w:firstLine="18"/>
              <w:rPr>
                <w:rFonts w:cs="Arial"/>
                <w:cs/>
                <w:lang w:val="en-GB"/>
              </w:rPr>
            </w:pPr>
            <w:r w:rsidRPr="00B9577A">
              <w:rPr>
                <w:rFonts w:cs="Arial"/>
              </w:rPr>
              <w:t>Total</w:t>
            </w:r>
          </w:p>
        </w:tc>
        <w:tc>
          <w:tcPr>
            <w:tcW w:w="1282" w:type="dxa"/>
            <w:vAlign w:val="center"/>
          </w:tcPr>
          <w:p w14:paraId="4F3A7825" w14:textId="77777777" w:rsidR="006E23BC" w:rsidRPr="00B9577A" w:rsidRDefault="006E23BC" w:rsidP="006E2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1120078C" w14:textId="77777777" w:rsidR="006E23BC" w:rsidRPr="00B9577A" w:rsidRDefault="006E23BC" w:rsidP="006E2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14CE531D" w14:textId="744B0C92" w:rsidR="006E23BC" w:rsidRPr="00B9577A" w:rsidRDefault="006E23BC" w:rsidP="006E23BC">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B9577A">
              <w:rPr>
                <w:rFonts w:cs="Arial"/>
              </w:rPr>
              <w:t>(527)</w:t>
            </w:r>
          </w:p>
        </w:tc>
        <w:tc>
          <w:tcPr>
            <w:tcW w:w="1283" w:type="dxa"/>
            <w:vAlign w:val="bottom"/>
          </w:tcPr>
          <w:p w14:paraId="4A573D6D" w14:textId="5F6A19B2" w:rsidR="006E23BC" w:rsidRPr="00B9577A" w:rsidRDefault="006E23BC" w:rsidP="006E23BC">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B9577A">
              <w:rPr>
                <w:rFonts w:cs="Arial"/>
              </w:rPr>
              <w:t>(140,805)</w:t>
            </w:r>
          </w:p>
        </w:tc>
      </w:tr>
    </w:tbl>
    <w:p w14:paraId="0EFDD24F" w14:textId="2DEB7FA9" w:rsidR="00357C23" w:rsidRPr="00B9577A" w:rsidRDefault="00357C23" w:rsidP="00CD7102">
      <w:pPr>
        <w:rPr>
          <w:rFonts w:cs="Arial"/>
        </w:rPr>
      </w:pPr>
    </w:p>
    <w:p w14:paraId="7A3D5BED" w14:textId="77777777" w:rsidR="003647EA" w:rsidRPr="00B9577A" w:rsidRDefault="003647EA">
      <w:pPr>
        <w:rPr>
          <w:rFonts w:cs="Arial"/>
        </w:rPr>
      </w:pPr>
      <w:r w:rsidRPr="00B9577A">
        <w:rPr>
          <w:rFonts w:cs="Arial"/>
        </w:rPr>
        <w:br w:type="page"/>
      </w:r>
    </w:p>
    <w:tbl>
      <w:tblPr>
        <w:tblW w:w="9000" w:type="dxa"/>
        <w:tblInd w:w="450" w:type="dxa"/>
        <w:tblCellMar>
          <w:left w:w="0" w:type="dxa"/>
          <w:right w:w="0" w:type="dxa"/>
        </w:tblCellMar>
        <w:tblLook w:val="0000" w:firstRow="0" w:lastRow="0" w:firstColumn="0" w:lastColumn="0" w:noHBand="0" w:noVBand="0"/>
      </w:tblPr>
      <w:tblGrid>
        <w:gridCol w:w="3870"/>
        <w:gridCol w:w="1282"/>
        <w:gridCol w:w="1283"/>
        <w:gridCol w:w="1282"/>
        <w:gridCol w:w="1283"/>
      </w:tblGrid>
      <w:tr w:rsidR="00C130F2" w:rsidRPr="00B9577A" w14:paraId="781CB6C6" w14:textId="77777777" w:rsidTr="00906E1D">
        <w:trPr>
          <w:trHeight w:val="20"/>
        </w:trPr>
        <w:tc>
          <w:tcPr>
            <w:tcW w:w="3870" w:type="dxa"/>
          </w:tcPr>
          <w:p w14:paraId="63A41ED7" w14:textId="5D9362AC" w:rsidR="00C130F2" w:rsidRPr="00B9577A" w:rsidRDefault="00C130F2" w:rsidP="00CD7102">
            <w:pPr>
              <w:spacing w:line="360" w:lineRule="exact"/>
              <w:ind w:left="612"/>
              <w:rPr>
                <w:rFonts w:cs="Arial"/>
                <w:u w:val="single"/>
              </w:rPr>
            </w:pPr>
          </w:p>
        </w:tc>
        <w:tc>
          <w:tcPr>
            <w:tcW w:w="5130" w:type="dxa"/>
            <w:gridSpan w:val="4"/>
            <w:vAlign w:val="bottom"/>
          </w:tcPr>
          <w:p w14:paraId="2A401970" w14:textId="696A289F" w:rsidR="00C130F2" w:rsidRPr="00B9577A" w:rsidRDefault="009F4D61" w:rsidP="00CD7102">
            <w:pPr>
              <w:spacing w:line="360" w:lineRule="exact"/>
              <w:ind w:left="71" w:right="107"/>
              <w:jc w:val="right"/>
              <w:rPr>
                <w:rFonts w:cs="Arial"/>
                <w:cs/>
                <w:lang w:val="en-GB"/>
              </w:rPr>
            </w:pPr>
            <w:r w:rsidRPr="00B9577A">
              <w:rPr>
                <w:rFonts w:cs="Arial"/>
              </w:rPr>
              <w:t xml:space="preserve">(Unit: </w:t>
            </w:r>
            <w:r w:rsidR="001B2068" w:rsidRPr="00B9577A">
              <w:rPr>
                <w:rFonts w:cs="Arial"/>
              </w:rPr>
              <w:t>Thousand Baht</w:t>
            </w:r>
            <w:r w:rsidRPr="00B9577A">
              <w:rPr>
                <w:rFonts w:cs="Arial"/>
              </w:rPr>
              <w:t>)</w:t>
            </w:r>
          </w:p>
        </w:tc>
      </w:tr>
      <w:tr w:rsidR="00C130F2" w:rsidRPr="00B9577A" w14:paraId="15682737" w14:textId="77777777" w:rsidTr="00906E1D">
        <w:trPr>
          <w:trHeight w:val="20"/>
        </w:trPr>
        <w:tc>
          <w:tcPr>
            <w:tcW w:w="3870" w:type="dxa"/>
          </w:tcPr>
          <w:p w14:paraId="009CC903" w14:textId="77777777" w:rsidR="00C130F2" w:rsidRPr="00B9577A" w:rsidRDefault="00C130F2" w:rsidP="00CD7102">
            <w:pPr>
              <w:spacing w:line="360" w:lineRule="exact"/>
              <w:ind w:left="612"/>
              <w:rPr>
                <w:rFonts w:cs="Arial"/>
                <w:u w:val="single"/>
              </w:rPr>
            </w:pPr>
          </w:p>
        </w:tc>
        <w:tc>
          <w:tcPr>
            <w:tcW w:w="5130" w:type="dxa"/>
            <w:gridSpan w:val="4"/>
            <w:vAlign w:val="bottom"/>
          </w:tcPr>
          <w:p w14:paraId="19D82DF7" w14:textId="77777777" w:rsidR="00C130F2" w:rsidRPr="00B9577A" w:rsidRDefault="009F4D61" w:rsidP="00CD7102">
            <w:pPr>
              <w:pBdr>
                <w:bottom w:val="single" w:sz="4" w:space="1" w:color="auto"/>
              </w:pBdr>
              <w:spacing w:line="360" w:lineRule="exact"/>
              <w:ind w:right="107"/>
              <w:jc w:val="center"/>
              <w:rPr>
                <w:rFonts w:cs="Arial"/>
                <w:cs/>
                <w:lang w:val="en-GB"/>
              </w:rPr>
            </w:pPr>
            <w:r w:rsidRPr="00B9577A">
              <w:rPr>
                <w:rFonts w:cs="Arial"/>
              </w:rPr>
              <w:t>Separate financial statements</w:t>
            </w:r>
          </w:p>
        </w:tc>
      </w:tr>
      <w:tr w:rsidR="00A60454" w:rsidRPr="00B9577A" w14:paraId="0BAD7211" w14:textId="77777777" w:rsidTr="00F76DB4">
        <w:trPr>
          <w:trHeight w:val="20"/>
        </w:trPr>
        <w:tc>
          <w:tcPr>
            <w:tcW w:w="3870" w:type="dxa"/>
            <w:vAlign w:val="bottom"/>
          </w:tcPr>
          <w:p w14:paraId="57B516B9" w14:textId="77777777" w:rsidR="00A60454" w:rsidRPr="00B9577A" w:rsidRDefault="00A60454" w:rsidP="00CD7102">
            <w:pPr>
              <w:tabs>
                <w:tab w:val="clear" w:pos="227"/>
              </w:tabs>
              <w:spacing w:line="360" w:lineRule="exact"/>
              <w:ind w:left="612"/>
              <w:outlineLvl w:val="7"/>
              <w:rPr>
                <w:rFonts w:cs="Arial"/>
                <w:cs/>
                <w:lang w:val="en-GB"/>
              </w:rPr>
            </w:pPr>
          </w:p>
        </w:tc>
        <w:tc>
          <w:tcPr>
            <w:tcW w:w="1282" w:type="dxa"/>
            <w:vAlign w:val="bottom"/>
          </w:tcPr>
          <w:p w14:paraId="5935A011" w14:textId="304D94AE" w:rsidR="00A60454" w:rsidRPr="00B9577A" w:rsidRDefault="00BD456E"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1" w:hanging="14"/>
              <w:jc w:val="center"/>
              <w:rPr>
                <w:rFonts w:cs="Arial"/>
              </w:rPr>
            </w:pPr>
            <w:r w:rsidRPr="00B9577A">
              <w:rPr>
                <w:rFonts w:cs="Arial"/>
              </w:rPr>
              <w:t>30 June</w:t>
            </w:r>
          </w:p>
        </w:tc>
        <w:tc>
          <w:tcPr>
            <w:tcW w:w="1283" w:type="dxa"/>
            <w:vAlign w:val="bottom"/>
          </w:tcPr>
          <w:p w14:paraId="3F11CA70" w14:textId="185A57F6" w:rsidR="00A60454" w:rsidRPr="00B9577A" w:rsidRDefault="00A6045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1" w:hanging="14"/>
              <w:jc w:val="center"/>
              <w:rPr>
                <w:rFonts w:cs="Arial"/>
              </w:rPr>
            </w:pPr>
            <w:r w:rsidRPr="00B9577A">
              <w:rPr>
                <w:rFonts w:cs="Arial"/>
              </w:rPr>
              <w:t>31</w:t>
            </w:r>
            <w:r w:rsidRPr="00B9577A">
              <w:rPr>
                <w:rFonts w:cs="Arial"/>
                <w:cs/>
              </w:rPr>
              <w:t xml:space="preserve"> </w:t>
            </w:r>
            <w:r w:rsidRPr="00B9577A">
              <w:rPr>
                <w:rFonts w:cs="Arial"/>
              </w:rPr>
              <w:t>December</w:t>
            </w:r>
          </w:p>
        </w:tc>
        <w:tc>
          <w:tcPr>
            <w:tcW w:w="2565" w:type="dxa"/>
            <w:gridSpan w:val="2"/>
            <w:vAlign w:val="bottom"/>
          </w:tcPr>
          <w:p w14:paraId="28900C9F" w14:textId="5F433AD4" w:rsidR="00A60454" w:rsidRPr="00B9577A" w:rsidRDefault="00A60454"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1" w:hanging="14"/>
              <w:jc w:val="center"/>
              <w:rPr>
                <w:rFonts w:cs="Arial"/>
              </w:rPr>
            </w:pPr>
            <w:r w:rsidRPr="00B9577A">
              <w:rPr>
                <w:rFonts w:cs="Arial"/>
              </w:rPr>
              <w:t xml:space="preserve">Changes in deferred tax </w:t>
            </w:r>
            <w:r w:rsidR="00311854" w:rsidRPr="00B9577A">
              <w:rPr>
                <w:rFonts w:cs="Arial"/>
              </w:rPr>
              <w:t xml:space="preserve">          </w:t>
            </w:r>
            <w:r w:rsidRPr="00B9577A">
              <w:rPr>
                <w:rFonts w:cs="Arial"/>
              </w:rPr>
              <w:t xml:space="preserve">for the </w:t>
            </w:r>
            <w:r w:rsidR="00BD456E" w:rsidRPr="00B9577A">
              <w:rPr>
                <w:rFonts w:cs="Arial"/>
              </w:rPr>
              <w:t>six</w:t>
            </w:r>
            <w:r w:rsidRPr="00B9577A">
              <w:rPr>
                <w:rFonts w:cs="Arial"/>
              </w:rPr>
              <w:t>-month periods</w:t>
            </w:r>
          </w:p>
          <w:p w14:paraId="3940F2C0" w14:textId="1D177E40" w:rsidR="00A60454" w:rsidRPr="00B9577A" w:rsidRDefault="00A60454"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1" w:hanging="14"/>
              <w:jc w:val="center"/>
              <w:rPr>
                <w:rFonts w:cs="Arial"/>
              </w:rPr>
            </w:pPr>
            <w:r w:rsidRPr="00B9577A">
              <w:rPr>
                <w:rFonts w:cs="Arial"/>
              </w:rPr>
              <w:t xml:space="preserve">ended </w:t>
            </w:r>
            <w:r w:rsidR="00BD456E" w:rsidRPr="00B9577A">
              <w:rPr>
                <w:rFonts w:cs="Arial"/>
              </w:rPr>
              <w:t>30 June</w:t>
            </w:r>
          </w:p>
        </w:tc>
      </w:tr>
      <w:tr w:rsidR="00A60454" w:rsidRPr="00B9577A" w14:paraId="041C4B47" w14:textId="77777777" w:rsidTr="00906E1D">
        <w:trPr>
          <w:trHeight w:val="20"/>
        </w:trPr>
        <w:tc>
          <w:tcPr>
            <w:tcW w:w="3870" w:type="dxa"/>
            <w:vAlign w:val="bottom"/>
          </w:tcPr>
          <w:p w14:paraId="17FDA023" w14:textId="77777777" w:rsidR="00A60454" w:rsidRPr="00B9577A" w:rsidRDefault="00A60454" w:rsidP="00CD7102">
            <w:pPr>
              <w:tabs>
                <w:tab w:val="clear" w:pos="227"/>
              </w:tabs>
              <w:spacing w:line="360" w:lineRule="exact"/>
              <w:ind w:left="612"/>
              <w:outlineLvl w:val="7"/>
              <w:rPr>
                <w:rFonts w:cs="Arial"/>
                <w:cs/>
                <w:lang w:val="en-GB"/>
              </w:rPr>
            </w:pPr>
          </w:p>
        </w:tc>
        <w:tc>
          <w:tcPr>
            <w:tcW w:w="1282" w:type="dxa"/>
            <w:vAlign w:val="bottom"/>
          </w:tcPr>
          <w:p w14:paraId="77F52DC3" w14:textId="1508BD3B" w:rsidR="00A60454" w:rsidRPr="00B9577A" w:rsidRDefault="004F37F4"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1" w:hanging="14"/>
              <w:jc w:val="center"/>
              <w:rPr>
                <w:rFonts w:cs="Arial"/>
              </w:rPr>
            </w:pPr>
            <w:r w:rsidRPr="00B9577A">
              <w:rPr>
                <w:rFonts w:cs="Arial"/>
              </w:rPr>
              <w:t>2026</w:t>
            </w:r>
          </w:p>
        </w:tc>
        <w:tc>
          <w:tcPr>
            <w:tcW w:w="1283" w:type="dxa"/>
            <w:vAlign w:val="bottom"/>
          </w:tcPr>
          <w:p w14:paraId="13E983E2" w14:textId="467DFD80" w:rsidR="00A60454" w:rsidRPr="00B9577A" w:rsidRDefault="004F37F4"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1" w:hanging="14"/>
              <w:jc w:val="center"/>
              <w:rPr>
                <w:rFonts w:cs="Arial"/>
              </w:rPr>
            </w:pPr>
            <w:r w:rsidRPr="00B9577A">
              <w:rPr>
                <w:rFonts w:cs="Arial"/>
              </w:rPr>
              <w:t>2025</w:t>
            </w:r>
          </w:p>
        </w:tc>
        <w:tc>
          <w:tcPr>
            <w:tcW w:w="1282" w:type="dxa"/>
            <w:vAlign w:val="bottom"/>
          </w:tcPr>
          <w:p w14:paraId="00753A44" w14:textId="1CFEB4DC" w:rsidR="00A60454" w:rsidRPr="00B9577A" w:rsidRDefault="004F37F4"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1" w:hanging="14"/>
              <w:jc w:val="center"/>
              <w:rPr>
                <w:rFonts w:cs="Arial"/>
              </w:rPr>
            </w:pPr>
            <w:r w:rsidRPr="00B9577A">
              <w:rPr>
                <w:rFonts w:cs="Arial"/>
              </w:rPr>
              <w:t>2026</w:t>
            </w:r>
          </w:p>
        </w:tc>
        <w:tc>
          <w:tcPr>
            <w:tcW w:w="1283" w:type="dxa"/>
            <w:vAlign w:val="bottom"/>
          </w:tcPr>
          <w:p w14:paraId="2C48E8EB" w14:textId="0EDA51DD" w:rsidR="00A60454" w:rsidRPr="00B9577A" w:rsidRDefault="004F37F4"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1" w:hanging="14"/>
              <w:jc w:val="center"/>
              <w:rPr>
                <w:rFonts w:cs="Arial"/>
              </w:rPr>
            </w:pPr>
            <w:r w:rsidRPr="00B9577A">
              <w:rPr>
                <w:rFonts w:cs="Arial"/>
              </w:rPr>
              <w:t>2025</w:t>
            </w:r>
          </w:p>
        </w:tc>
      </w:tr>
      <w:tr w:rsidR="00A60454" w:rsidRPr="00B9577A" w14:paraId="3A054808" w14:textId="77777777" w:rsidTr="00906E1D">
        <w:trPr>
          <w:trHeight w:val="405"/>
        </w:trPr>
        <w:tc>
          <w:tcPr>
            <w:tcW w:w="3870" w:type="dxa"/>
          </w:tcPr>
          <w:p w14:paraId="4C80A1D8" w14:textId="77777777" w:rsidR="00A60454" w:rsidRPr="00B9577A" w:rsidRDefault="00A60454" w:rsidP="00CD7102">
            <w:pPr>
              <w:spacing w:line="360" w:lineRule="exact"/>
              <w:ind w:left="72" w:firstLine="18"/>
              <w:rPr>
                <w:rFonts w:cs="Arial"/>
                <w:b/>
                <w:bCs/>
                <w:cs/>
                <w:lang w:val="en-GB"/>
              </w:rPr>
            </w:pPr>
            <w:r w:rsidRPr="00B9577A">
              <w:rPr>
                <w:rFonts w:cs="Arial"/>
                <w:b/>
                <w:bCs/>
              </w:rPr>
              <w:t>Deferred tax assets</w:t>
            </w:r>
          </w:p>
        </w:tc>
        <w:tc>
          <w:tcPr>
            <w:tcW w:w="1282" w:type="dxa"/>
          </w:tcPr>
          <w:p w14:paraId="7DCDC2C1" w14:textId="77777777" w:rsidR="00A60454" w:rsidRPr="00B9577A" w:rsidRDefault="00A6045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p>
        </w:tc>
        <w:tc>
          <w:tcPr>
            <w:tcW w:w="1283" w:type="dxa"/>
          </w:tcPr>
          <w:p w14:paraId="59B56231" w14:textId="77777777" w:rsidR="00A60454" w:rsidRPr="00B9577A" w:rsidRDefault="00A6045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p>
        </w:tc>
        <w:tc>
          <w:tcPr>
            <w:tcW w:w="1282" w:type="dxa"/>
          </w:tcPr>
          <w:p w14:paraId="1E84EA37" w14:textId="77777777" w:rsidR="00A60454" w:rsidRPr="00B9577A" w:rsidRDefault="00A6045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p>
        </w:tc>
        <w:tc>
          <w:tcPr>
            <w:tcW w:w="1283" w:type="dxa"/>
          </w:tcPr>
          <w:p w14:paraId="6C19EF7C" w14:textId="77777777" w:rsidR="00A60454" w:rsidRPr="00B9577A" w:rsidRDefault="00A6045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p>
        </w:tc>
      </w:tr>
      <w:tr w:rsidR="007D1676" w:rsidRPr="00B9577A" w14:paraId="6FD9CDFC" w14:textId="77777777" w:rsidTr="003B2ED8">
        <w:trPr>
          <w:trHeight w:val="20"/>
        </w:trPr>
        <w:tc>
          <w:tcPr>
            <w:tcW w:w="3870" w:type="dxa"/>
          </w:tcPr>
          <w:p w14:paraId="77A9289B" w14:textId="77777777" w:rsidR="007D1676" w:rsidRPr="00B9577A" w:rsidRDefault="007D1676" w:rsidP="007D1676">
            <w:pPr>
              <w:spacing w:line="360" w:lineRule="exact"/>
              <w:ind w:left="72" w:firstLine="18"/>
              <w:rPr>
                <w:rFonts w:cs="Arial"/>
                <w:cs/>
                <w:lang w:val="en-GB"/>
              </w:rPr>
            </w:pPr>
            <w:r w:rsidRPr="00B9577A">
              <w:rPr>
                <w:rFonts w:cs="Arial"/>
              </w:rPr>
              <w:t>Allowance for expected credit loss</w:t>
            </w:r>
          </w:p>
        </w:tc>
        <w:tc>
          <w:tcPr>
            <w:tcW w:w="1282" w:type="dxa"/>
            <w:vAlign w:val="center"/>
          </w:tcPr>
          <w:p w14:paraId="2F87AA03" w14:textId="3A1EAB06" w:rsidR="007D1676" w:rsidRPr="00B9577A" w:rsidRDefault="007D1676" w:rsidP="007D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B9577A">
              <w:rPr>
                <w:rFonts w:cs="Arial"/>
              </w:rPr>
              <w:t>1,200,131</w:t>
            </w:r>
          </w:p>
        </w:tc>
        <w:tc>
          <w:tcPr>
            <w:tcW w:w="1283" w:type="dxa"/>
            <w:vAlign w:val="center"/>
          </w:tcPr>
          <w:p w14:paraId="0291F78E" w14:textId="3983AE09" w:rsidR="007D1676" w:rsidRPr="00B9577A" w:rsidRDefault="007D1676" w:rsidP="007D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B9577A">
              <w:rPr>
                <w:rFonts w:cs="Arial"/>
              </w:rPr>
              <w:t>1,220,118</w:t>
            </w:r>
          </w:p>
        </w:tc>
        <w:tc>
          <w:tcPr>
            <w:tcW w:w="1282" w:type="dxa"/>
            <w:vAlign w:val="center"/>
          </w:tcPr>
          <w:p w14:paraId="34D2BA7C" w14:textId="1D0F5B4C" w:rsidR="007D1676" w:rsidRPr="00B9577A" w:rsidRDefault="007D1676" w:rsidP="007D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B9577A">
              <w:rPr>
                <w:rFonts w:cs="Arial"/>
              </w:rPr>
              <w:t>(19,987)</w:t>
            </w:r>
          </w:p>
        </w:tc>
        <w:tc>
          <w:tcPr>
            <w:tcW w:w="1283" w:type="dxa"/>
            <w:vAlign w:val="center"/>
          </w:tcPr>
          <w:p w14:paraId="1348EDDC" w14:textId="428D4E50" w:rsidR="007D1676" w:rsidRPr="00B9577A" w:rsidRDefault="007D1676" w:rsidP="007D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B9577A">
              <w:rPr>
                <w:rFonts w:cs="Arial"/>
              </w:rPr>
              <w:t>24,103</w:t>
            </w:r>
          </w:p>
        </w:tc>
      </w:tr>
      <w:tr w:rsidR="007D1676" w:rsidRPr="00B9577A" w14:paraId="704CB895" w14:textId="77777777" w:rsidTr="003B2ED8">
        <w:trPr>
          <w:trHeight w:val="20"/>
        </w:trPr>
        <w:tc>
          <w:tcPr>
            <w:tcW w:w="3870" w:type="dxa"/>
          </w:tcPr>
          <w:p w14:paraId="11C03E2D" w14:textId="77777777" w:rsidR="007D1676" w:rsidRPr="00B9577A" w:rsidRDefault="007D1676" w:rsidP="007D1676">
            <w:pPr>
              <w:spacing w:line="360" w:lineRule="exact"/>
              <w:ind w:left="72" w:firstLine="18"/>
              <w:rPr>
                <w:rFonts w:cs="Arial"/>
                <w:cs/>
                <w:lang w:val="en-GB"/>
              </w:rPr>
            </w:pPr>
            <w:r w:rsidRPr="00B9577A">
              <w:rPr>
                <w:rFonts w:cs="Arial"/>
              </w:rPr>
              <w:t xml:space="preserve">Deferred income for reward points </w:t>
            </w:r>
          </w:p>
        </w:tc>
        <w:tc>
          <w:tcPr>
            <w:tcW w:w="1282" w:type="dxa"/>
            <w:vAlign w:val="center"/>
          </w:tcPr>
          <w:p w14:paraId="171E011E" w14:textId="4593D9D9" w:rsidR="007D1676" w:rsidRPr="00B9577A" w:rsidRDefault="007D1676" w:rsidP="007D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B9577A">
              <w:rPr>
                <w:rFonts w:cs="Arial"/>
              </w:rPr>
              <w:t>628,902</w:t>
            </w:r>
          </w:p>
        </w:tc>
        <w:tc>
          <w:tcPr>
            <w:tcW w:w="1283" w:type="dxa"/>
            <w:vAlign w:val="center"/>
          </w:tcPr>
          <w:p w14:paraId="751D9B49" w14:textId="3D06E472" w:rsidR="007D1676" w:rsidRPr="00B9577A" w:rsidRDefault="007D1676" w:rsidP="007D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B9577A">
              <w:rPr>
                <w:rFonts w:cs="Arial"/>
              </w:rPr>
              <w:t>610,206</w:t>
            </w:r>
          </w:p>
        </w:tc>
        <w:tc>
          <w:tcPr>
            <w:tcW w:w="1282" w:type="dxa"/>
            <w:vAlign w:val="center"/>
          </w:tcPr>
          <w:p w14:paraId="0BDB32FD" w14:textId="712E354B" w:rsidR="007D1676" w:rsidRPr="00B9577A" w:rsidRDefault="007D1676" w:rsidP="007D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B9577A">
              <w:rPr>
                <w:rFonts w:cs="Arial"/>
              </w:rPr>
              <w:t>18,696</w:t>
            </w:r>
          </w:p>
        </w:tc>
        <w:tc>
          <w:tcPr>
            <w:tcW w:w="1283" w:type="dxa"/>
            <w:vAlign w:val="center"/>
          </w:tcPr>
          <w:p w14:paraId="733FC3F0" w14:textId="420236CB" w:rsidR="007D1676" w:rsidRPr="00B9577A" w:rsidRDefault="007D1676" w:rsidP="007D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B9577A">
              <w:rPr>
                <w:rFonts w:cs="Arial"/>
              </w:rPr>
              <w:t>17,606</w:t>
            </w:r>
          </w:p>
        </w:tc>
      </w:tr>
      <w:tr w:rsidR="007D1676" w:rsidRPr="00B9577A" w14:paraId="1302DA70" w14:textId="77777777" w:rsidTr="003B2ED8">
        <w:trPr>
          <w:trHeight w:val="20"/>
        </w:trPr>
        <w:tc>
          <w:tcPr>
            <w:tcW w:w="3870" w:type="dxa"/>
          </w:tcPr>
          <w:p w14:paraId="4A5229A2" w14:textId="77777777" w:rsidR="007D1676" w:rsidRPr="00B9577A" w:rsidRDefault="007D1676" w:rsidP="007D1676">
            <w:pPr>
              <w:spacing w:line="360" w:lineRule="exact"/>
              <w:ind w:left="72" w:firstLine="18"/>
              <w:rPr>
                <w:rFonts w:cs="Arial"/>
                <w:cs/>
                <w:lang w:val="en-GB"/>
              </w:rPr>
            </w:pPr>
            <w:r w:rsidRPr="00B9577A">
              <w:rPr>
                <w:rFonts w:cs="Arial"/>
              </w:rPr>
              <w:t xml:space="preserve">Difference from depreciation rate </w:t>
            </w:r>
          </w:p>
        </w:tc>
        <w:tc>
          <w:tcPr>
            <w:tcW w:w="1282" w:type="dxa"/>
            <w:vAlign w:val="center"/>
          </w:tcPr>
          <w:p w14:paraId="4D140F48" w14:textId="54193D69" w:rsidR="007D1676" w:rsidRPr="00B9577A" w:rsidRDefault="007D1676" w:rsidP="007D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B9577A">
              <w:rPr>
                <w:rFonts w:cs="Arial"/>
              </w:rPr>
              <w:t>(35,515)</w:t>
            </w:r>
          </w:p>
        </w:tc>
        <w:tc>
          <w:tcPr>
            <w:tcW w:w="1283" w:type="dxa"/>
            <w:vAlign w:val="center"/>
          </w:tcPr>
          <w:p w14:paraId="159B186C" w14:textId="051BD00C" w:rsidR="007D1676" w:rsidRPr="00B9577A" w:rsidRDefault="007D1676" w:rsidP="007D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B9577A">
              <w:rPr>
                <w:rFonts w:cs="Arial"/>
              </w:rPr>
              <w:t>(37,839)</w:t>
            </w:r>
          </w:p>
        </w:tc>
        <w:tc>
          <w:tcPr>
            <w:tcW w:w="1282" w:type="dxa"/>
            <w:vAlign w:val="center"/>
          </w:tcPr>
          <w:p w14:paraId="7A04A3D9" w14:textId="14BF716A" w:rsidR="007D1676" w:rsidRPr="00B9577A" w:rsidRDefault="007D1676" w:rsidP="007D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B9577A">
              <w:rPr>
                <w:rFonts w:cs="Arial"/>
              </w:rPr>
              <w:t>2,324</w:t>
            </w:r>
          </w:p>
        </w:tc>
        <w:tc>
          <w:tcPr>
            <w:tcW w:w="1283" w:type="dxa"/>
            <w:vAlign w:val="center"/>
          </w:tcPr>
          <w:p w14:paraId="1F0EBA03" w14:textId="69FCDA84" w:rsidR="007D1676" w:rsidRPr="00B9577A" w:rsidRDefault="007D1676" w:rsidP="007D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B9577A">
              <w:rPr>
                <w:rFonts w:cs="Arial"/>
              </w:rPr>
              <w:t>1,520</w:t>
            </w:r>
          </w:p>
        </w:tc>
      </w:tr>
      <w:tr w:rsidR="007D1676" w:rsidRPr="00B9577A" w14:paraId="03C3ECB9" w14:textId="77777777" w:rsidTr="003B2ED8">
        <w:trPr>
          <w:trHeight w:val="20"/>
        </w:trPr>
        <w:tc>
          <w:tcPr>
            <w:tcW w:w="3870" w:type="dxa"/>
          </w:tcPr>
          <w:p w14:paraId="6F82A9E4" w14:textId="77777777" w:rsidR="007D1676" w:rsidRPr="00B9577A" w:rsidRDefault="007D1676" w:rsidP="007D1676">
            <w:pPr>
              <w:spacing w:line="360" w:lineRule="exact"/>
              <w:ind w:left="267" w:hanging="177"/>
              <w:rPr>
                <w:rFonts w:cs="Arial"/>
                <w:cs/>
                <w:lang w:val="en-GB"/>
              </w:rPr>
            </w:pPr>
            <w:r w:rsidRPr="00B9577A">
              <w:rPr>
                <w:rFonts w:cs="Arial"/>
              </w:rPr>
              <w:t>Provision for employee benefits</w:t>
            </w:r>
          </w:p>
        </w:tc>
        <w:tc>
          <w:tcPr>
            <w:tcW w:w="1282" w:type="dxa"/>
            <w:vAlign w:val="center"/>
          </w:tcPr>
          <w:p w14:paraId="02BC7A4E" w14:textId="6755CE57" w:rsidR="007D1676" w:rsidRPr="00B9577A" w:rsidRDefault="007D1676" w:rsidP="007D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B9577A">
              <w:rPr>
                <w:rFonts w:cs="Arial"/>
              </w:rPr>
              <w:t>123,485</w:t>
            </w:r>
          </w:p>
        </w:tc>
        <w:tc>
          <w:tcPr>
            <w:tcW w:w="1283" w:type="dxa"/>
            <w:vAlign w:val="center"/>
          </w:tcPr>
          <w:p w14:paraId="13ACBA29" w14:textId="4EE2B6BF" w:rsidR="007D1676" w:rsidRPr="00B9577A" w:rsidRDefault="007D1676" w:rsidP="007D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r w:rsidRPr="00B9577A">
              <w:rPr>
                <w:rFonts w:cs="Arial"/>
              </w:rPr>
              <w:t>124,008</w:t>
            </w:r>
          </w:p>
        </w:tc>
        <w:tc>
          <w:tcPr>
            <w:tcW w:w="1282" w:type="dxa"/>
            <w:vAlign w:val="center"/>
          </w:tcPr>
          <w:p w14:paraId="646E76BC" w14:textId="0F6EAA08" w:rsidR="007D1676" w:rsidRPr="00B9577A" w:rsidRDefault="007D1676" w:rsidP="007D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B9577A">
              <w:rPr>
                <w:rFonts w:cs="Arial"/>
              </w:rPr>
              <w:t>(523)</w:t>
            </w:r>
          </w:p>
        </w:tc>
        <w:tc>
          <w:tcPr>
            <w:tcW w:w="1283" w:type="dxa"/>
            <w:vAlign w:val="center"/>
          </w:tcPr>
          <w:p w14:paraId="7CCDF1D8" w14:textId="2457F2D1" w:rsidR="007D1676" w:rsidRPr="00B9577A" w:rsidRDefault="007D1676" w:rsidP="007D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B9577A">
              <w:rPr>
                <w:rFonts w:cs="Arial"/>
              </w:rPr>
              <w:t>301</w:t>
            </w:r>
          </w:p>
        </w:tc>
      </w:tr>
      <w:tr w:rsidR="007D1676" w:rsidRPr="00B9577A" w14:paraId="3D55911D" w14:textId="77777777" w:rsidTr="003B2ED8">
        <w:trPr>
          <w:trHeight w:val="20"/>
        </w:trPr>
        <w:tc>
          <w:tcPr>
            <w:tcW w:w="3870" w:type="dxa"/>
          </w:tcPr>
          <w:p w14:paraId="0E5D356D" w14:textId="77777777" w:rsidR="007D1676" w:rsidRPr="00B9577A" w:rsidRDefault="007D1676" w:rsidP="007D1676">
            <w:pPr>
              <w:spacing w:line="360" w:lineRule="exact"/>
              <w:ind w:left="72" w:firstLine="18"/>
              <w:rPr>
                <w:rFonts w:cs="Arial"/>
                <w:cs/>
                <w:lang w:val="en-GB"/>
              </w:rPr>
            </w:pPr>
            <w:r w:rsidRPr="00B9577A">
              <w:rPr>
                <w:rFonts w:cs="Arial"/>
              </w:rPr>
              <w:t>Others</w:t>
            </w:r>
          </w:p>
        </w:tc>
        <w:tc>
          <w:tcPr>
            <w:tcW w:w="1282" w:type="dxa"/>
            <w:vAlign w:val="center"/>
          </w:tcPr>
          <w:p w14:paraId="28D73D43" w14:textId="61D9E0B5" w:rsidR="007D1676" w:rsidRPr="00B9577A" w:rsidRDefault="007D1676" w:rsidP="007D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r w:rsidRPr="00B9577A">
              <w:rPr>
                <w:rFonts w:cs="Arial"/>
              </w:rPr>
              <w:t>129,650</w:t>
            </w:r>
          </w:p>
        </w:tc>
        <w:tc>
          <w:tcPr>
            <w:tcW w:w="1283" w:type="dxa"/>
            <w:vAlign w:val="center"/>
          </w:tcPr>
          <w:p w14:paraId="645602B0" w14:textId="3A956817" w:rsidR="007D1676" w:rsidRPr="00B9577A" w:rsidRDefault="007D1676" w:rsidP="007D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B9577A">
              <w:rPr>
                <w:rFonts w:cs="Arial"/>
              </w:rPr>
              <w:t>130,687</w:t>
            </w:r>
          </w:p>
        </w:tc>
        <w:tc>
          <w:tcPr>
            <w:tcW w:w="1282" w:type="dxa"/>
            <w:vAlign w:val="center"/>
          </w:tcPr>
          <w:p w14:paraId="52B2017D" w14:textId="237DA310" w:rsidR="007D1676" w:rsidRPr="00B9577A" w:rsidRDefault="007D1676" w:rsidP="007D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r w:rsidRPr="00B9577A">
              <w:rPr>
                <w:rFonts w:cs="Arial"/>
              </w:rPr>
              <w:t>(1,037)</w:t>
            </w:r>
          </w:p>
        </w:tc>
        <w:tc>
          <w:tcPr>
            <w:tcW w:w="1283" w:type="dxa"/>
            <w:vAlign w:val="center"/>
          </w:tcPr>
          <w:p w14:paraId="11EFF34D" w14:textId="5D0AEEE0" w:rsidR="007D1676" w:rsidRPr="00B9577A" w:rsidRDefault="007D1676" w:rsidP="007D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B9577A">
              <w:rPr>
                <w:rFonts w:cs="Arial"/>
              </w:rPr>
              <w:t>38,989</w:t>
            </w:r>
          </w:p>
        </w:tc>
      </w:tr>
      <w:tr w:rsidR="007D1676" w:rsidRPr="00B9577A" w14:paraId="4782AB78" w14:textId="77777777" w:rsidTr="003B2ED8">
        <w:trPr>
          <w:trHeight w:val="20"/>
        </w:trPr>
        <w:tc>
          <w:tcPr>
            <w:tcW w:w="3870" w:type="dxa"/>
          </w:tcPr>
          <w:p w14:paraId="16ACCB99" w14:textId="77777777" w:rsidR="007D1676" w:rsidRPr="00B9577A" w:rsidRDefault="007D1676" w:rsidP="007D1676">
            <w:pPr>
              <w:spacing w:line="360" w:lineRule="exact"/>
              <w:ind w:left="72" w:firstLine="18"/>
              <w:rPr>
                <w:rFonts w:cs="Arial"/>
                <w:cs/>
                <w:lang w:val="en-GB"/>
              </w:rPr>
            </w:pPr>
            <w:r w:rsidRPr="00B9577A">
              <w:rPr>
                <w:rFonts w:cs="Arial"/>
              </w:rPr>
              <w:t>Total</w:t>
            </w:r>
          </w:p>
        </w:tc>
        <w:tc>
          <w:tcPr>
            <w:tcW w:w="1282" w:type="dxa"/>
            <w:vAlign w:val="center"/>
          </w:tcPr>
          <w:p w14:paraId="7E0B59AF" w14:textId="7E8E5851" w:rsidR="007D1676" w:rsidRPr="00B9577A" w:rsidRDefault="007D1676" w:rsidP="007D1676">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r w:rsidRPr="00B9577A">
              <w:rPr>
                <w:rFonts w:cs="Arial"/>
              </w:rPr>
              <w:t>2,046,653</w:t>
            </w:r>
          </w:p>
        </w:tc>
        <w:tc>
          <w:tcPr>
            <w:tcW w:w="1283" w:type="dxa"/>
            <w:vAlign w:val="center"/>
          </w:tcPr>
          <w:p w14:paraId="147C9C1E" w14:textId="3DF76F83" w:rsidR="007D1676" w:rsidRPr="00B9577A" w:rsidRDefault="007D1676" w:rsidP="007D1676">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r w:rsidRPr="00B9577A">
              <w:rPr>
                <w:rFonts w:cs="Arial"/>
              </w:rPr>
              <w:t>2,047,180</w:t>
            </w:r>
          </w:p>
        </w:tc>
        <w:tc>
          <w:tcPr>
            <w:tcW w:w="1282" w:type="dxa"/>
            <w:vAlign w:val="center"/>
          </w:tcPr>
          <w:p w14:paraId="0B7DE306" w14:textId="25E57275" w:rsidR="007D1676" w:rsidRPr="00B9577A" w:rsidRDefault="007D1676" w:rsidP="007D1676">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r w:rsidRPr="00B9577A">
              <w:rPr>
                <w:rFonts w:cs="Arial"/>
              </w:rPr>
              <w:t>(527)</w:t>
            </w:r>
          </w:p>
        </w:tc>
        <w:tc>
          <w:tcPr>
            <w:tcW w:w="1283" w:type="dxa"/>
            <w:vAlign w:val="center"/>
          </w:tcPr>
          <w:p w14:paraId="777B1287" w14:textId="077AF500" w:rsidR="007D1676" w:rsidRPr="00B9577A" w:rsidRDefault="007D1676" w:rsidP="007D1676">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r w:rsidRPr="00B9577A">
              <w:rPr>
                <w:rFonts w:cs="Arial"/>
              </w:rPr>
              <w:t>82,519</w:t>
            </w:r>
          </w:p>
        </w:tc>
      </w:tr>
      <w:tr w:rsidR="007D1676" w:rsidRPr="00B9577A" w14:paraId="00B8E952" w14:textId="77777777" w:rsidTr="00906E1D">
        <w:trPr>
          <w:trHeight w:val="20"/>
        </w:trPr>
        <w:tc>
          <w:tcPr>
            <w:tcW w:w="3870" w:type="dxa"/>
          </w:tcPr>
          <w:p w14:paraId="7AF9001E" w14:textId="77777777" w:rsidR="007D1676" w:rsidRPr="00B9577A" w:rsidRDefault="007D1676" w:rsidP="007D1676">
            <w:pPr>
              <w:spacing w:line="360" w:lineRule="exact"/>
              <w:ind w:left="72" w:firstLine="18"/>
              <w:rPr>
                <w:rFonts w:cs="Arial"/>
                <w:cs/>
                <w:lang w:val="en-GB"/>
              </w:rPr>
            </w:pPr>
            <w:r w:rsidRPr="00B9577A">
              <w:rPr>
                <w:rFonts w:cs="Arial"/>
              </w:rPr>
              <w:t>Changes of deferred tax</w:t>
            </w:r>
            <w:r w:rsidRPr="00B9577A">
              <w:rPr>
                <w:rFonts w:cs="Arial"/>
                <w:cs/>
              </w:rPr>
              <w:t>:</w:t>
            </w:r>
          </w:p>
        </w:tc>
        <w:tc>
          <w:tcPr>
            <w:tcW w:w="1282" w:type="dxa"/>
            <w:vAlign w:val="center"/>
          </w:tcPr>
          <w:p w14:paraId="3D8683D2" w14:textId="77777777" w:rsidR="007D1676" w:rsidRPr="00B9577A" w:rsidRDefault="007D1676" w:rsidP="007D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p>
        </w:tc>
        <w:tc>
          <w:tcPr>
            <w:tcW w:w="1283" w:type="dxa"/>
            <w:vAlign w:val="center"/>
          </w:tcPr>
          <w:p w14:paraId="6C7BF21E" w14:textId="77777777" w:rsidR="007D1676" w:rsidRPr="00B9577A" w:rsidRDefault="007D1676" w:rsidP="007D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p>
        </w:tc>
        <w:tc>
          <w:tcPr>
            <w:tcW w:w="1282" w:type="dxa"/>
            <w:vAlign w:val="center"/>
          </w:tcPr>
          <w:p w14:paraId="6A045924" w14:textId="77777777" w:rsidR="007D1676" w:rsidRPr="00B9577A" w:rsidRDefault="007D1676" w:rsidP="007D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p>
        </w:tc>
        <w:tc>
          <w:tcPr>
            <w:tcW w:w="1283" w:type="dxa"/>
            <w:vAlign w:val="center"/>
          </w:tcPr>
          <w:p w14:paraId="43DC97D0" w14:textId="77777777" w:rsidR="007D1676" w:rsidRPr="00B9577A" w:rsidRDefault="007D1676" w:rsidP="007D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p>
        </w:tc>
      </w:tr>
      <w:tr w:rsidR="007D1676" w:rsidRPr="00B9577A" w14:paraId="4CF8E3B5" w14:textId="77777777" w:rsidTr="00E00FF4">
        <w:trPr>
          <w:trHeight w:val="20"/>
        </w:trPr>
        <w:tc>
          <w:tcPr>
            <w:tcW w:w="3870" w:type="dxa"/>
            <w:vAlign w:val="bottom"/>
          </w:tcPr>
          <w:p w14:paraId="50DBB1B3" w14:textId="77777777" w:rsidR="007D1676" w:rsidRPr="00B9577A" w:rsidRDefault="007D1676" w:rsidP="007D1676">
            <w:pPr>
              <w:spacing w:line="360" w:lineRule="exact"/>
              <w:ind w:left="72" w:firstLine="18"/>
              <w:rPr>
                <w:rFonts w:cs="Arial"/>
                <w:cs/>
                <w:lang w:val="en-GB"/>
              </w:rPr>
            </w:pPr>
            <w:r w:rsidRPr="00B9577A">
              <w:rPr>
                <w:rFonts w:cs="Arial"/>
              </w:rPr>
              <w:t>Recognised in profit or loss</w:t>
            </w:r>
          </w:p>
        </w:tc>
        <w:tc>
          <w:tcPr>
            <w:tcW w:w="1282" w:type="dxa"/>
            <w:vAlign w:val="center"/>
          </w:tcPr>
          <w:p w14:paraId="173D01BD" w14:textId="77777777" w:rsidR="007D1676" w:rsidRPr="00B9577A" w:rsidRDefault="007D1676" w:rsidP="007D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p>
        </w:tc>
        <w:tc>
          <w:tcPr>
            <w:tcW w:w="1283" w:type="dxa"/>
            <w:vAlign w:val="center"/>
          </w:tcPr>
          <w:p w14:paraId="1A786935" w14:textId="77777777" w:rsidR="007D1676" w:rsidRPr="00B9577A" w:rsidRDefault="007D1676" w:rsidP="007D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p>
        </w:tc>
        <w:tc>
          <w:tcPr>
            <w:tcW w:w="1282" w:type="dxa"/>
            <w:vAlign w:val="center"/>
          </w:tcPr>
          <w:p w14:paraId="1868DCEA" w14:textId="6E64BD94" w:rsidR="007D1676" w:rsidRPr="00B9577A" w:rsidRDefault="007D1676" w:rsidP="007D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B9577A">
              <w:rPr>
                <w:rFonts w:cs="Arial"/>
              </w:rPr>
              <w:t>(527)</w:t>
            </w:r>
          </w:p>
        </w:tc>
        <w:tc>
          <w:tcPr>
            <w:tcW w:w="1283" w:type="dxa"/>
            <w:vAlign w:val="center"/>
          </w:tcPr>
          <w:p w14:paraId="09EFBB80" w14:textId="1315AA83" w:rsidR="007D1676" w:rsidRPr="00B9577A" w:rsidRDefault="007D1676" w:rsidP="007D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B9577A">
              <w:rPr>
                <w:rFonts w:cs="Arial"/>
              </w:rPr>
              <w:t>82,519</w:t>
            </w:r>
          </w:p>
        </w:tc>
      </w:tr>
      <w:tr w:rsidR="007D1676" w:rsidRPr="00B9577A" w14:paraId="02C79D9A" w14:textId="77777777" w:rsidTr="00E00FF4">
        <w:trPr>
          <w:trHeight w:val="20"/>
        </w:trPr>
        <w:tc>
          <w:tcPr>
            <w:tcW w:w="3870" w:type="dxa"/>
            <w:vAlign w:val="bottom"/>
          </w:tcPr>
          <w:p w14:paraId="0344782A" w14:textId="77777777" w:rsidR="007D1676" w:rsidRPr="00B9577A" w:rsidRDefault="007D1676" w:rsidP="007D1676">
            <w:pPr>
              <w:spacing w:line="360" w:lineRule="exact"/>
              <w:ind w:left="72" w:firstLine="18"/>
              <w:rPr>
                <w:rFonts w:cs="Arial"/>
                <w:cs/>
                <w:lang w:val="en-GB"/>
              </w:rPr>
            </w:pPr>
            <w:r w:rsidRPr="00B9577A">
              <w:rPr>
                <w:rFonts w:cs="Arial"/>
              </w:rPr>
              <w:t>Recognised</w:t>
            </w:r>
            <w:r w:rsidRPr="00B9577A">
              <w:rPr>
                <w:rFonts w:cs="Arial"/>
                <w:cs/>
              </w:rPr>
              <w:t xml:space="preserve"> </w:t>
            </w:r>
            <w:r w:rsidRPr="00B9577A">
              <w:rPr>
                <w:rFonts w:cs="Arial"/>
              </w:rPr>
              <w:t>in other comprehensive income</w:t>
            </w:r>
          </w:p>
        </w:tc>
        <w:tc>
          <w:tcPr>
            <w:tcW w:w="1282" w:type="dxa"/>
            <w:vAlign w:val="center"/>
          </w:tcPr>
          <w:p w14:paraId="74C29BD3" w14:textId="77777777" w:rsidR="007D1676" w:rsidRPr="00B9577A" w:rsidRDefault="007D1676" w:rsidP="007D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p>
        </w:tc>
        <w:tc>
          <w:tcPr>
            <w:tcW w:w="1283" w:type="dxa"/>
            <w:vAlign w:val="center"/>
          </w:tcPr>
          <w:p w14:paraId="68E0F32D" w14:textId="77777777" w:rsidR="007D1676" w:rsidRPr="00B9577A" w:rsidRDefault="007D1676" w:rsidP="007D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p>
        </w:tc>
        <w:tc>
          <w:tcPr>
            <w:tcW w:w="1282" w:type="dxa"/>
            <w:vAlign w:val="center"/>
          </w:tcPr>
          <w:p w14:paraId="18DDEA21" w14:textId="29C9D71F" w:rsidR="007D1676" w:rsidRPr="00B9577A" w:rsidRDefault="007D1676" w:rsidP="007D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B9577A">
              <w:rPr>
                <w:rFonts w:cs="Arial"/>
              </w:rPr>
              <w:t>-</w:t>
            </w:r>
          </w:p>
        </w:tc>
        <w:tc>
          <w:tcPr>
            <w:tcW w:w="1283" w:type="dxa"/>
            <w:vAlign w:val="center"/>
          </w:tcPr>
          <w:p w14:paraId="146BB33B" w14:textId="413B2F31" w:rsidR="007D1676" w:rsidRPr="00B9577A" w:rsidRDefault="007D1676" w:rsidP="007D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B9577A">
              <w:rPr>
                <w:rFonts w:cs="Arial"/>
              </w:rPr>
              <w:t>-</w:t>
            </w:r>
          </w:p>
        </w:tc>
      </w:tr>
      <w:tr w:rsidR="007D1676" w:rsidRPr="00B9577A" w14:paraId="755D281A" w14:textId="77777777" w:rsidTr="00E00FF4">
        <w:trPr>
          <w:trHeight w:val="20"/>
        </w:trPr>
        <w:tc>
          <w:tcPr>
            <w:tcW w:w="3870" w:type="dxa"/>
          </w:tcPr>
          <w:p w14:paraId="3EF5D524" w14:textId="77777777" w:rsidR="007D1676" w:rsidRPr="00B9577A" w:rsidRDefault="007D1676" w:rsidP="007D1676">
            <w:pPr>
              <w:spacing w:line="360" w:lineRule="exact"/>
              <w:ind w:left="72" w:firstLine="18"/>
              <w:rPr>
                <w:rFonts w:cs="Arial"/>
                <w:cs/>
                <w:lang w:val="en-GB"/>
              </w:rPr>
            </w:pPr>
            <w:r w:rsidRPr="00B9577A">
              <w:rPr>
                <w:rFonts w:cs="Arial"/>
              </w:rPr>
              <w:t>Total</w:t>
            </w:r>
          </w:p>
        </w:tc>
        <w:tc>
          <w:tcPr>
            <w:tcW w:w="1282" w:type="dxa"/>
            <w:vAlign w:val="center"/>
          </w:tcPr>
          <w:p w14:paraId="77FEA8C2" w14:textId="77777777" w:rsidR="007D1676" w:rsidRPr="00B9577A" w:rsidRDefault="007D1676" w:rsidP="007D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p>
        </w:tc>
        <w:tc>
          <w:tcPr>
            <w:tcW w:w="1283" w:type="dxa"/>
            <w:vAlign w:val="center"/>
          </w:tcPr>
          <w:p w14:paraId="7F9D13C8" w14:textId="77777777" w:rsidR="007D1676" w:rsidRPr="00B9577A" w:rsidRDefault="007D1676" w:rsidP="007D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p>
        </w:tc>
        <w:tc>
          <w:tcPr>
            <w:tcW w:w="1282" w:type="dxa"/>
            <w:vAlign w:val="center"/>
          </w:tcPr>
          <w:p w14:paraId="480CE2DB" w14:textId="3F4E7995" w:rsidR="007D1676" w:rsidRPr="00B9577A" w:rsidRDefault="007D1676" w:rsidP="007D1676">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B9577A">
              <w:rPr>
                <w:rFonts w:cs="Arial"/>
              </w:rPr>
              <w:t>(527)</w:t>
            </w:r>
          </w:p>
        </w:tc>
        <w:tc>
          <w:tcPr>
            <w:tcW w:w="1283" w:type="dxa"/>
            <w:vAlign w:val="center"/>
          </w:tcPr>
          <w:p w14:paraId="3167C77F" w14:textId="168E4F35" w:rsidR="007D1676" w:rsidRPr="00B9577A" w:rsidRDefault="007D1676" w:rsidP="007D1676">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B9577A">
              <w:rPr>
                <w:rFonts w:cs="Arial"/>
              </w:rPr>
              <w:t>82,519</w:t>
            </w:r>
          </w:p>
        </w:tc>
      </w:tr>
    </w:tbl>
    <w:p w14:paraId="11D86CE7" w14:textId="77777777" w:rsidR="00CD2F3A" w:rsidRPr="00B9577A" w:rsidRDefault="00B63CDE"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72" w:hanging="547"/>
        <w:jc w:val="thaiDistribute"/>
        <w:rPr>
          <w:rFonts w:cs="Arial"/>
          <w:sz w:val="22"/>
          <w:szCs w:val="22"/>
        </w:rPr>
      </w:pPr>
      <w:r w:rsidRPr="00B9577A">
        <w:rPr>
          <w:rFonts w:cs="Arial"/>
          <w:sz w:val="22"/>
          <w:szCs w:val="22"/>
        </w:rPr>
        <w:t>7</w:t>
      </w:r>
      <w:r w:rsidR="00CD2F3A" w:rsidRPr="00B9577A">
        <w:rPr>
          <w:rFonts w:cs="Arial"/>
          <w:sz w:val="22"/>
          <w:szCs w:val="22"/>
        </w:rPr>
        <w:t>.2</w:t>
      </w:r>
      <w:r w:rsidR="00CD2F3A" w:rsidRPr="00B9577A">
        <w:rPr>
          <w:rFonts w:cs="Arial"/>
          <w:sz w:val="22"/>
          <w:szCs w:val="22"/>
          <w:cs/>
        </w:rPr>
        <w:tab/>
      </w:r>
      <w:r w:rsidR="00141D56" w:rsidRPr="00B9577A">
        <w:rPr>
          <w:rFonts w:cs="Arial"/>
          <w:sz w:val="22"/>
          <w:szCs w:val="22"/>
        </w:rPr>
        <w:t>Income tax</w:t>
      </w:r>
      <w:r w:rsidR="00FD78EC" w:rsidRPr="00B9577A">
        <w:rPr>
          <w:rFonts w:cs="Arial"/>
          <w:sz w:val="22"/>
          <w:szCs w:val="22"/>
        </w:rPr>
        <w:t xml:space="preserve"> expense</w:t>
      </w:r>
    </w:p>
    <w:p w14:paraId="36D68C58" w14:textId="663FF364" w:rsidR="00CD2F3A" w:rsidRPr="00B9577A" w:rsidRDefault="00141D5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72"/>
        <w:jc w:val="thaiDistribute"/>
        <w:rPr>
          <w:rFonts w:cs="Arial"/>
          <w:sz w:val="22"/>
          <w:szCs w:val="22"/>
        </w:rPr>
      </w:pPr>
      <w:r w:rsidRPr="00B9577A">
        <w:rPr>
          <w:rFonts w:cs="Arial"/>
          <w:sz w:val="22"/>
          <w:szCs w:val="22"/>
        </w:rPr>
        <w:t>Income tax expense for the three-month</w:t>
      </w:r>
      <w:r w:rsidR="00264824" w:rsidRPr="00B9577A">
        <w:rPr>
          <w:rFonts w:cs="Arial"/>
          <w:sz w:val="22"/>
          <w:szCs w:val="22"/>
        </w:rPr>
        <w:t xml:space="preserve"> and six-month</w:t>
      </w:r>
      <w:r w:rsidR="001C6624" w:rsidRPr="00B9577A">
        <w:rPr>
          <w:rFonts w:cs="Arial"/>
          <w:sz w:val="22"/>
          <w:szCs w:val="22"/>
        </w:rPr>
        <w:t xml:space="preserve"> </w:t>
      </w:r>
      <w:r w:rsidR="0093741F" w:rsidRPr="00B9577A">
        <w:rPr>
          <w:rFonts w:cs="Arial"/>
          <w:sz w:val="22"/>
          <w:szCs w:val="22"/>
        </w:rPr>
        <w:t xml:space="preserve">periods ended </w:t>
      </w:r>
      <w:r w:rsidR="00264824" w:rsidRPr="00B9577A">
        <w:rPr>
          <w:rFonts w:cs="Arial"/>
          <w:sz w:val="22"/>
          <w:szCs w:val="22"/>
        </w:rPr>
        <w:t>30 June</w:t>
      </w:r>
      <w:r w:rsidR="009B67F6" w:rsidRPr="00B9577A">
        <w:rPr>
          <w:rFonts w:cs="Arial"/>
          <w:sz w:val="22"/>
          <w:szCs w:val="22"/>
        </w:rPr>
        <w:t xml:space="preserve"> 2026</w:t>
      </w:r>
      <w:r w:rsidR="0028006D" w:rsidRPr="00B9577A">
        <w:rPr>
          <w:rFonts w:cs="Arial"/>
          <w:sz w:val="22"/>
          <w:szCs w:val="22"/>
        </w:rPr>
        <w:t xml:space="preserve"> and </w:t>
      </w:r>
      <w:r w:rsidR="009B67F6" w:rsidRPr="00B9577A">
        <w:rPr>
          <w:rFonts w:cs="Arial"/>
          <w:sz w:val="22"/>
          <w:szCs w:val="22"/>
        </w:rPr>
        <w:t>2025</w:t>
      </w:r>
      <w:r w:rsidRPr="00B9577A">
        <w:rPr>
          <w:rFonts w:cs="Arial"/>
          <w:sz w:val="22"/>
          <w:szCs w:val="22"/>
          <w:cs/>
        </w:rPr>
        <w:t xml:space="preserve"> </w:t>
      </w:r>
      <w:r w:rsidRPr="00B9577A">
        <w:rPr>
          <w:rFonts w:cs="Arial"/>
          <w:sz w:val="22"/>
          <w:szCs w:val="22"/>
        </w:rPr>
        <w:t>are as follows:</w:t>
      </w:r>
    </w:p>
    <w:tbl>
      <w:tblPr>
        <w:tblW w:w="92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8"/>
        <w:gridCol w:w="1215"/>
        <w:gridCol w:w="1216"/>
        <w:gridCol w:w="1215"/>
        <w:gridCol w:w="1216"/>
      </w:tblGrid>
      <w:tr w:rsidR="009F4D61" w:rsidRPr="00B9577A" w14:paraId="1EE783BD" w14:textId="77777777" w:rsidTr="00F35CBC">
        <w:trPr>
          <w:cantSplit/>
        </w:trPr>
        <w:tc>
          <w:tcPr>
            <w:tcW w:w="4428" w:type="dxa"/>
            <w:tcBorders>
              <w:top w:val="nil"/>
              <w:left w:val="nil"/>
              <w:bottom w:val="nil"/>
              <w:right w:val="nil"/>
            </w:tcBorders>
            <w:vAlign w:val="bottom"/>
          </w:tcPr>
          <w:p w14:paraId="5FD2EF2C" w14:textId="77777777" w:rsidR="009F4D61" w:rsidRPr="00B9577A" w:rsidRDefault="009F4D6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4862" w:type="dxa"/>
            <w:gridSpan w:val="4"/>
            <w:tcBorders>
              <w:top w:val="nil"/>
              <w:left w:val="nil"/>
              <w:bottom w:val="nil"/>
              <w:right w:val="nil"/>
            </w:tcBorders>
          </w:tcPr>
          <w:p w14:paraId="3A2E57B5" w14:textId="6ADCE35E" w:rsidR="009F4D61" w:rsidRPr="00B9577A" w:rsidRDefault="009F4D6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cs="Arial"/>
              </w:rPr>
            </w:pPr>
            <w:r w:rsidRPr="00B9577A">
              <w:rPr>
                <w:rFonts w:cs="Arial"/>
              </w:rPr>
              <w:t xml:space="preserve">(Unit: </w:t>
            </w:r>
            <w:r w:rsidR="001B2068" w:rsidRPr="00B9577A">
              <w:rPr>
                <w:rFonts w:cs="Arial"/>
              </w:rPr>
              <w:t>Thousand Baht</w:t>
            </w:r>
            <w:r w:rsidRPr="00B9577A">
              <w:rPr>
                <w:rFonts w:cs="Arial"/>
              </w:rPr>
              <w:t>)</w:t>
            </w:r>
          </w:p>
        </w:tc>
      </w:tr>
      <w:tr w:rsidR="00A957E8" w:rsidRPr="00B9577A" w14:paraId="0FFF64F3" w14:textId="77777777" w:rsidTr="00F35CBC">
        <w:trPr>
          <w:cantSplit/>
        </w:trPr>
        <w:tc>
          <w:tcPr>
            <w:tcW w:w="4428" w:type="dxa"/>
            <w:tcBorders>
              <w:top w:val="nil"/>
              <w:left w:val="nil"/>
              <w:bottom w:val="nil"/>
              <w:right w:val="nil"/>
            </w:tcBorders>
            <w:vAlign w:val="bottom"/>
          </w:tcPr>
          <w:p w14:paraId="32B599FD" w14:textId="77777777" w:rsidR="00A957E8" w:rsidRPr="00B9577A" w:rsidRDefault="00A957E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4862" w:type="dxa"/>
            <w:gridSpan w:val="4"/>
            <w:tcBorders>
              <w:top w:val="nil"/>
              <w:left w:val="nil"/>
              <w:bottom w:val="nil"/>
              <w:right w:val="nil"/>
            </w:tcBorders>
            <w:vAlign w:val="bottom"/>
          </w:tcPr>
          <w:p w14:paraId="7BE15ED1" w14:textId="0629BA0A" w:rsidR="00A957E8" w:rsidRPr="00B9577A" w:rsidRDefault="00A957E8"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B9577A">
              <w:rPr>
                <w:rFonts w:cs="Arial"/>
              </w:rPr>
              <w:t xml:space="preserve">For the three-month periods ended </w:t>
            </w:r>
            <w:r w:rsidR="00264824" w:rsidRPr="00B9577A">
              <w:rPr>
                <w:rFonts w:cs="Arial"/>
              </w:rPr>
              <w:t>30 June</w:t>
            </w:r>
          </w:p>
        </w:tc>
      </w:tr>
      <w:tr w:rsidR="00A957E8" w:rsidRPr="00B9577A" w14:paraId="70E26542" w14:textId="77777777" w:rsidTr="00F35CBC">
        <w:trPr>
          <w:cantSplit/>
        </w:trPr>
        <w:tc>
          <w:tcPr>
            <w:tcW w:w="4428" w:type="dxa"/>
            <w:tcBorders>
              <w:top w:val="nil"/>
              <w:left w:val="nil"/>
              <w:bottom w:val="nil"/>
              <w:right w:val="nil"/>
            </w:tcBorders>
            <w:vAlign w:val="bottom"/>
          </w:tcPr>
          <w:p w14:paraId="53D07CD7" w14:textId="77777777" w:rsidR="00A957E8" w:rsidRPr="00B9577A" w:rsidRDefault="00A957E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2431" w:type="dxa"/>
            <w:gridSpan w:val="2"/>
            <w:tcBorders>
              <w:top w:val="nil"/>
              <w:left w:val="nil"/>
              <w:bottom w:val="nil"/>
              <w:right w:val="nil"/>
            </w:tcBorders>
            <w:vAlign w:val="bottom"/>
          </w:tcPr>
          <w:p w14:paraId="6D2D923A" w14:textId="3F83A4F1" w:rsidR="00A957E8" w:rsidRPr="00B9577A" w:rsidRDefault="00A957E8"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B9577A">
              <w:rPr>
                <w:rFonts w:cs="Arial"/>
              </w:rPr>
              <w:t xml:space="preserve">Consolidated </w:t>
            </w:r>
            <w:r w:rsidR="00D35F5E" w:rsidRPr="00B9577A">
              <w:rPr>
                <w:rFonts w:cs="Arial"/>
              </w:rPr>
              <w:t xml:space="preserve">                           </w:t>
            </w:r>
            <w:r w:rsidRPr="00B9577A">
              <w:rPr>
                <w:rFonts w:cs="Arial"/>
              </w:rPr>
              <w:t>financial statements</w:t>
            </w:r>
          </w:p>
        </w:tc>
        <w:tc>
          <w:tcPr>
            <w:tcW w:w="2431" w:type="dxa"/>
            <w:gridSpan w:val="2"/>
            <w:tcBorders>
              <w:top w:val="nil"/>
              <w:left w:val="nil"/>
              <w:bottom w:val="nil"/>
              <w:right w:val="nil"/>
            </w:tcBorders>
            <w:vAlign w:val="bottom"/>
          </w:tcPr>
          <w:p w14:paraId="084F9A62" w14:textId="77777777" w:rsidR="00A957E8" w:rsidRPr="00B9577A" w:rsidRDefault="00A957E8"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B9577A">
              <w:rPr>
                <w:rFonts w:cs="Arial"/>
              </w:rPr>
              <w:t>Separate                         financial statements</w:t>
            </w:r>
          </w:p>
        </w:tc>
      </w:tr>
      <w:tr w:rsidR="00FB7094" w:rsidRPr="00B9577A" w14:paraId="7DC23B14" w14:textId="77777777" w:rsidTr="00F35CBC">
        <w:trPr>
          <w:cantSplit/>
          <w:trHeight w:val="405"/>
        </w:trPr>
        <w:tc>
          <w:tcPr>
            <w:tcW w:w="4428" w:type="dxa"/>
            <w:tcBorders>
              <w:top w:val="nil"/>
              <w:left w:val="nil"/>
              <w:bottom w:val="nil"/>
              <w:right w:val="nil"/>
            </w:tcBorders>
            <w:vAlign w:val="bottom"/>
          </w:tcPr>
          <w:p w14:paraId="38539601" w14:textId="77777777" w:rsidR="00FB7094" w:rsidRPr="00B9577A" w:rsidRDefault="00FB709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1215" w:type="dxa"/>
            <w:tcBorders>
              <w:top w:val="nil"/>
              <w:left w:val="nil"/>
              <w:bottom w:val="nil"/>
              <w:right w:val="nil"/>
            </w:tcBorders>
            <w:vAlign w:val="bottom"/>
          </w:tcPr>
          <w:p w14:paraId="79AE761B" w14:textId="15FAE5EC" w:rsidR="00FB7094" w:rsidRPr="00B9577A" w:rsidRDefault="009B67F6" w:rsidP="00CD7102">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B9577A">
              <w:rPr>
                <w:rFonts w:cs="Arial"/>
              </w:rPr>
              <w:t>2026</w:t>
            </w:r>
          </w:p>
        </w:tc>
        <w:tc>
          <w:tcPr>
            <w:tcW w:w="1216" w:type="dxa"/>
            <w:tcBorders>
              <w:top w:val="nil"/>
              <w:left w:val="nil"/>
              <w:bottom w:val="nil"/>
              <w:right w:val="nil"/>
            </w:tcBorders>
            <w:vAlign w:val="bottom"/>
          </w:tcPr>
          <w:p w14:paraId="34F5F088" w14:textId="5A63117E" w:rsidR="00FB7094" w:rsidRPr="00B9577A" w:rsidRDefault="009B67F6" w:rsidP="00CD7102">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B9577A">
              <w:rPr>
                <w:rFonts w:cs="Arial"/>
              </w:rPr>
              <w:t>2025</w:t>
            </w:r>
          </w:p>
        </w:tc>
        <w:tc>
          <w:tcPr>
            <w:tcW w:w="1215" w:type="dxa"/>
            <w:tcBorders>
              <w:top w:val="nil"/>
              <w:left w:val="nil"/>
              <w:bottom w:val="nil"/>
              <w:right w:val="nil"/>
            </w:tcBorders>
            <w:vAlign w:val="bottom"/>
          </w:tcPr>
          <w:p w14:paraId="5A195BA9" w14:textId="06E94735" w:rsidR="00FB7094" w:rsidRPr="00B9577A" w:rsidRDefault="009B67F6" w:rsidP="00CD7102">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B9577A">
              <w:rPr>
                <w:rFonts w:cs="Arial"/>
              </w:rPr>
              <w:t>2026</w:t>
            </w:r>
          </w:p>
        </w:tc>
        <w:tc>
          <w:tcPr>
            <w:tcW w:w="1216" w:type="dxa"/>
            <w:tcBorders>
              <w:top w:val="nil"/>
              <w:left w:val="nil"/>
              <w:bottom w:val="nil"/>
              <w:right w:val="nil"/>
            </w:tcBorders>
            <w:vAlign w:val="bottom"/>
          </w:tcPr>
          <w:p w14:paraId="19DE3C76" w14:textId="63B38992" w:rsidR="00FB7094" w:rsidRPr="00B9577A" w:rsidRDefault="009B67F6" w:rsidP="00CD7102">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B9577A">
              <w:rPr>
                <w:rFonts w:cs="Arial"/>
              </w:rPr>
              <w:t>2025</w:t>
            </w:r>
          </w:p>
        </w:tc>
      </w:tr>
      <w:tr w:rsidR="00FB7094" w:rsidRPr="00B9577A" w14:paraId="057D93E0" w14:textId="77777777" w:rsidTr="00F35CBC">
        <w:trPr>
          <w:cantSplit/>
        </w:trPr>
        <w:tc>
          <w:tcPr>
            <w:tcW w:w="4428" w:type="dxa"/>
            <w:tcBorders>
              <w:top w:val="nil"/>
              <w:left w:val="nil"/>
              <w:bottom w:val="nil"/>
              <w:right w:val="nil"/>
            </w:tcBorders>
          </w:tcPr>
          <w:p w14:paraId="1F6161A8" w14:textId="77777777" w:rsidR="00FB7094" w:rsidRPr="00B9577A" w:rsidRDefault="00FB709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0" w:right="-115" w:hanging="130"/>
              <w:rPr>
                <w:rFonts w:cs="Arial"/>
                <w:b/>
                <w:bCs/>
              </w:rPr>
            </w:pPr>
            <w:r w:rsidRPr="00B9577A">
              <w:rPr>
                <w:rFonts w:cs="Arial"/>
                <w:b/>
                <w:bCs/>
              </w:rPr>
              <w:t>Current income tax</w:t>
            </w:r>
            <w:r w:rsidRPr="00B9577A">
              <w:rPr>
                <w:rFonts w:cs="Arial"/>
                <w:b/>
                <w:bCs/>
                <w:cs/>
              </w:rPr>
              <w:t>:</w:t>
            </w:r>
          </w:p>
        </w:tc>
        <w:tc>
          <w:tcPr>
            <w:tcW w:w="1215" w:type="dxa"/>
            <w:tcBorders>
              <w:top w:val="nil"/>
              <w:left w:val="nil"/>
              <w:bottom w:val="nil"/>
              <w:right w:val="nil"/>
            </w:tcBorders>
            <w:vAlign w:val="bottom"/>
          </w:tcPr>
          <w:p w14:paraId="75EC3961" w14:textId="77777777" w:rsidR="00FB7094" w:rsidRPr="00B9577A" w:rsidRDefault="00FB709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026225CB" w14:textId="77777777" w:rsidR="00FB7094" w:rsidRPr="00B9577A" w:rsidRDefault="00FB709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5" w:type="dxa"/>
            <w:tcBorders>
              <w:top w:val="nil"/>
              <w:left w:val="nil"/>
              <w:bottom w:val="nil"/>
              <w:right w:val="nil"/>
            </w:tcBorders>
            <w:vAlign w:val="bottom"/>
          </w:tcPr>
          <w:p w14:paraId="0A50916D" w14:textId="77777777" w:rsidR="00FB7094" w:rsidRPr="00B9577A" w:rsidRDefault="00FB709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4FE7AA50" w14:textId="77777777" w:rsidR="00FB7094" w:rsidRPr="00B9577A" w:rsidRDefault="00FB709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rPr>
                <w:rFonts w:cs="Arial"/>
              </w:rPr>
            </w:pPr>
          </w:p>
        </w:tc>
      </w:tr>
      <w:tr w:rsidR="00E3302A" w:rsidRPr="00B9577A" w14:paraId="445E6B59" w14:textId="77777777" w:rsidTr="00221D7D">
        <w:trPr>
          <w:cantSplit/>
        </w:trPr>
        <w:tc>
          <w:tcPr>
            <w:tcW w:w="4428" w:type="dxa"/>
            <w:tcBorders>
              <w:top w:val="nil"/>
              <w:left w:val="nil"/>
              <w:bottom w:val="nil"/>
              <w:right w:val="nil"/>
            </w:tcBorders>
          </w:tcPr>
          <w:p w14:paraId="3D9EB43E" w14:textId="77777777" w:rsidR="00E3302A" w:rsidRPr="00B9577A" w:rsidRDefault="00E3302A" w:rsidP="00E3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2" w:right="-108" w:hanging="132"/>
              <w:rPr>
                <w:rFonts w:cs="Arial"/>
              </w:rPr>
            </w:pPr>
            <w:r w:rsidRPr="00B9577A">
              <w:rPr>
                <w:rFonts w:cs="Arial"/>
              </w:rPr>
              <w:t>Interim corporate income tax</w:t>
            </w:r>
          </w:p>
        </w:tc>
        <w:tc>
          <w:tcPr>
            <w:tcW w:w="1215" w:type="dxa"/>
            <w:tcBorders>
              <w:top w:val="nil"/>
              <w:left w:val="nil"/>
              <w:bottom w:val="nil"/>
              <w:right w:val="nil"/>
            </w:tcBorders>
            <w:vAlign w:val="center"/>
          </w:tcPr>
          <w:p w14:paraId="0C758D63" w14:textId="1A846F66" w:rsidR="00E3302A" w:rsidRPr="00B9577A" w:rsidRDefault="00E3302A" w:rsidP="00E3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B9577A">
              <w:rPr>
                <w:rFonts w:cs="Arial"/>
              </w:rPr>
              <w:t>568,202</w:t>
            </w:r>
          </w:p>
        </w:tc>
        <w:tc>
          <w:tcPr>
            <w:tcW w:w="1216" w:type="dxa"/>
            <w:tcBorders>
              <w:top w:val="nil"/>
              <w:left w:val="nil"/>
              <w:bottom w:val="nil"/>
              <w:right w:val="nil"/>
            </w:tcBorders>
            <w:vAlign w:val="center"/>
          </w:tcPr>
          <w:p w14:paraId="14BDC0CC" w14:textId="4E518482" w:rsidR="00E3302A" w:rsidRPr="00B9577A" w:rsidRDefault="00E3302A" w:rsidP="00E3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B9577A">
              <w:rPr>
                <w:rFonts w:cs="Arial"/>
              </w:rPr>
              <w:t>537,664</w:t>
            </w:r>
          </w:p>
        </w:tc>
        <w:tc>
          <w:tcPr>
            <w:tcW w:w="1215" w:type="dxa"/>
            <w:tcBorders>
              <w:top w:val="nil"/>
              <w:left w:val="nil"/>
              <w:bottom w:val="nil"/>
              <w:right w:val="nil"/>
            </w:tcBorders>
            <w:vAlign w:val="bottom"/>
          </w:tcPr>
          <w:p w14:paraId="4E99FD91" w14:textId="12E18BB7" w:rsidR="00E3302A" w:rsidRPr="00B9577A" w:rsidRDefault="00E3302A" w:rsidP="00E3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B9577A">
              <w:rPr>
                <w:rFonts w:cs="Arial"/>
              </w:rPr>
              <w:t>568,16</w:t>
            </w:r>
            <w:r w:rsidR="00A27441" w:rsidRPr="00B9577A">
              <w:rPr>
                <w:rFonts w:cs="Arial"/>
              </w:rPr>
              <w:t>5</w:t>
            </w:r>
          </w:p>
        </w:tc>
        <w:tc>
          <w:tcPr>
            <w:tcW w:w="1216" w:type="dxa"/>
            <w:tcBorders>
              <w:top w:val="nil"/>
              <w:left w:val="nil"/>
              <w:bottom w:val="nil"/>
              <w:right w:val="nil"/>
            </w:tcBorders>
            <w:vAlign w:val="bottom"/>
          </w:tcPr>
          <w:p w14:paraId="04A18B01" w14:textId="28554D30" w:rsidR="00E3302A" w:rsidRPr="00B9577A" w:rsidRDefault="00E3302A" w:rsidP="00E3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B9577A">
              <w:rPr>
                <w:rFonts w:cs="Arial"/>
              </w:rPr>
              <w:t>537,499</w:t>
            </w:r>
          </w:p>
        </w:tc>
      </w:tr>
      <w:tr w:rsidR="00E3302A" w:rsidRPr="00B9577A" w14:paraId="1480A84A" w14:textId="77777777" w:rsidTr="00221D7D">
        <w:trPr>
          <w:cantSplit/>
        </w:trPr>
        <w:tc>
          <w:tcPr>
            <w:tcW w:w="4428" w:type="dxa"/>
            <w:tcBorders>
              <w:top w:val="nil"/>
              <w:left w:val="nil"/>
              <w:bottom w:val="nil"/>
              <w:right w:val="nil"/>
            </w:tcBorders>
          </w:tcPr>
          <w:p w14:paraId="5965820A" w14:textId="535CB70D" w:rsidR="00E3302A" w:rsidRPr="00B9577A" w:rsidRDefault="00E3302A" w:rsidP="00E3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2" w:right="-108" w:hanging="132"/>
              <w:rPr>
                <w:rFonts w:cs="Arial"/>
              </w:rPr>
            </w:pPr>
            <w:r w:rsidRPr="00B9577A">
              <w:rPr>
                <w:rFonts w:cs="Arial"/>
              </w:rPr>
              <w:t>Adjustment in respect of prior period income tax</w:t>
            </w:r>
          </w:p>
        </w:tc>
        <w:tc>
          <w:tcPr>
            <w:tcW w:w="1215" w:type="dxa"/>
            <w:tcBorders>
              <w:top w:val="nil"/>
              <w:left w:val="nil"/>
              <w:bottom w:val="nil"/>
              <w:right w:val="nil"/>
            </w:tcBorders>
            <w:vAlign w:val="center"/>
          </w:tcPr>
          <w:p w14:paraId="263A8E27" w14:textId="65B26D0D" w:rsidR="00E3302A" w:rsidRPr="00B9577A" w:rsidRDefault="00E3302A" w:rsidP="00E3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B9577A">
              <w:rPr>
                <w:rFonts w:cs="Arial"/>
              </w:rPr>
              <w:t>(694)</w:t>
            </w:r>
          </w:p>
        </w:tc>
        <w:tc>
          <w:tcPr>
            <w:tcW w:w="1216" w:type="dxa"/>
            <w:tcBorders>
              <w:top w:val="nil"/>
              <w:left w:val="nil"/>
              <w:bottom w:val="nil"/>
              <w:right w:val="nil"/>
            </w:tcBorders>
            <w:vAlign w:val="center"/>
          </w:tcPr>
          <w:p w14:paraId="2F6C43D0" w14:textId="6B7EFBBB" w:rsidR="00E3302A" w:rsidRPr="00B9577A" w:rsidRDefault="00E3302A" w:rsidP="00E3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B9577A">
              <w:rPr>
                <w:rFonts w:cs="Arial"/>
              </w:rPr>
              <w:t>(328)</w:t>
            </w:r>
          </w:p>
        </w:tc>
        <w:tc>
          <w:tcPr>
            <w:tcW w:w="1215" w:type="dxa"/>
            <w:tcBorders>
              <w:top w:val="nil"/>
              <w:left w:val="nil"/>
              <w:bottom w:val="nil"/>
              <w:right w:val="nil"/>
            </w:tcBorders>
            <w:vAlign w:val="bottom"/>
          </w:tcPr>
          <w:p w14:paraId="67724DA3" w14:textId="29CB110A" w:rsidR="00E3302A" w:rsidRPr="00B9577A" w:rsidRDefault="00E3302A" w:rsidP="00E3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B9577A">
              <w:rPr>
                <w:rFonts w:cs="Arial"/>
              </w:rPr>
              <w:t>(694)</w:t>
            </w:r>
          </w:p>
        </w:tc>
        <w:tc>
          <w:tcPr>
            <w:tcW w:w="1216" w:type="dxa"/>
            <w:tcBorders>
              <w:top w:val="nil"/>
              <w:left w:val="nil"/>
              <w:bottom w:val="nil"/>
              <w:right w:val="nil"/>
            </w:tcBorders>
            <w:vAlign w:val="bottom"/>
          </w:tcPr>
          <w:p w14:paraId="27196692" w14:textId="018C3836" w:rsidR="00E3302A" w:rsidRPr="00B9577A" w:rsidRDefault="00E3302A" w:rsidP="00E3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B9577A">
              <w:rPr>
                <w:rFonts w:cs="Arial"/>
              </w:rPr>
              <w:t>(328)</w:t>
            </w:r>
          </w:p>
        </w:tc>
      </w:tr>
      <w:tr w:rsidR="00E3302A" w:rsidRPr="00B9577A" w14:paraId="4BD55565" w14:textId="77777777" w:rsidTr="002E1D63">
        <w:trPr>
          <w:cantSplit/>
        </w:trPr>
        <w:tc>
          <w:tcPr>
            <w:tcW w:w="4428" w:type="dxa"/>
            <w:tcBorders>
              <w:top w:val="nil"/>
              <w:left w:val="nil"/>
              <w:bottom w:val="nil"/>
              <w:right w:val="nil"/>
            </w:tcBorders>
          </w:tcPr>
          <w:p w14:paraId="59BA87EB" w14:textId="77777777" w:rsidR="00E3302A" w:rsidRPr="00B9577A" w:rsidRDefault="00E3302A" w:rsidP="00E3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72" w:right="-108" w:hanging="972"/>
              <w:rPr>
                <w:rFonts w:cs="Arial"/>
                <w:b/>
                <w:bCs/>
              </w:rPr>
            </w:pPr>
            <w:r w:rsidRPr="00B9577A">
              <w:rPr>
                <w:rFonts w:cs="Arial"/>
                <w:b/>
                <w:bCs/>
              </w:rPr>
              <w:t>Deferred tax</w:t>
            </w:r>
            <w:r w:rsidRPr="00B9577A">
              <w:rPr>
                <w:rFonts w:cs="Arial"/>
                <w:b/>
                <w:bCs/>
                <w:cs/>
              </w:rPr>
              <w:t xml:space="preserve">: </w:t>
            </w:r>
          </w:p>
        </w:tc>
        <w:tc>
          <w:tcPr>
            <w:tcW w:w="1215" w:type="dxa"/>
            <w:tcBorders>
              <w:top w:val="nil"/>
              <w:left w:val="nil"/>
              <w:bottom w:val="nil"/>
              <w:right w:val="nil"/>
            </w:tcBorders>
            <w:vAlign w:val="bottom"/>
          </w:tcPr>
          <w:p w14:paraId="63FD2D97" w14:textId="77777777" w:rsidR="00E3302A" w:rsidRPr="00B9577A" w:rsidRDefault="00E3302A" w:rsidP="00E3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02CAF74A" w14:textId="77777777" w:rsidR="00E3302A" w:rsidRPr="00B9577A" w:rsidRDefault="00E3302A" w:rsidP="00E3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5" w:type="dxa"/>
            <w:tcBorders>
              <w:top w:val="nil"/>
              <w:left w:val="nil"/>
              <w:bottom w:val="nil"/>
              <w:right w:val="nil"/>
            </w:tcBorders>
            <w:vAlign w:val="bottom"/>
          </w:tcPr>
          <w:p w14:paraId="3F7D87E8" w14:textId="77777777" w:rsidR="00E3302A" w:rsidRPr="00B9577A" w:rsidRDefault="00E3302A" w:rsidP="00E3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4DD3A7B3" w14:textId="77777777" w:rsidR="00E3302A" w:rsidRPr="00B9577A" w:rsidRDefault="00E3302A" w:rsidP="00E3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r>
      <w:tr w:rsidR="00E3302A" w:rsidRPr="00B9577A" w14:paraId="1BB637D5" w14:textId="77777777" w:rsidTr="002E1D63">
        <w:trPr>
          <w:cantSplit/>
        </w:trPr>
        <w:tc>
          <w:tcPr>
            <w:tcW w:w="4428" w:type="dxa"/>
            <w:tcBorders>
              <w:top w:val="nil"/>
              <w:left w:val="nil"/>
              <w:bottom w:val="nil"/>
              <w:right w:val="nil"/>
            </w:tcBorders>
          </w:tcPr>
          <w:p w14:paraId="5239D596" w14:textId="77777777" w:rsidR="00E3302A" w:rsidRPr="00B9577A" w:rsidRDefault="00E3302A" w:rsidP="00E3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108" w:hanging="253"/>
              <w:rPr>
                <w:rFonts w:cs="Arial"/>
              </w:rPr>
            </w:pPr>
            <w:r w:rsidRPr="00B9577A">
              <w:rPr>
                <w:rFonts w:cs="Arial"/>
              </w:rPr>
              <w:t>Relating to temporary differences and reversal of temporary differences</w:t>
            </w:r>
          </w:p>
        </w:tc>
        <w:tc>
          <w:tcPr>
            <w:tcW w:w="1215" w:type="dxa"/>
            <w:tcBorders>
              <w:top w:val="nil"/>
              <w:left w:val="nil"/>
              <w:bottom w:val="nil"/>
              <w:right w:val="nil"/>
            </w:tcBorders>
            <w:vAlign w:val="bottom"/>
          </w:tcPr>
          <w:p w14:paraId="0FC3C9CA" w14:textId="090E7321" w:rsidR="00E3302A" w:rsidRPr="00B9577A" w:rsidRDefault="00E3302A" w:rsidP="00E3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B9577A">
              <w:rPr>
                <w:rFonts w:cs="Arial"/>
              </w:rPr>
              <w:t>(7,193)</w:t>
            </w:r>
          </w:p>
        </w:tc>
        <w:tc>
          <w:tcPr>
            <w:tcW w:w="1216" w:type="dxa"/>
            <w:tcBorders>
              <w:top w:val="nil"/>
              <w:left w:val="nil"/>
              <w:bottom w:val="nil"/>
              <w:right w:val="nil"/>
            </w:tcBorders>
            <w:vAlign w:val="bottom"/>
          </w:tcPr>
          <w:p w14:paraId="65210C3E" w14:textId="7B552C15" w:rsidR="00E3302A" w:rsidRPr="00B9577A" w:rsidRDefault="00E3302A" w:rsidP="00E3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B9577A">
              <w:rPr>
                <w:rFonts w:cs="Arial"/>
              </w:rPr>
              <w:t>78,557</w:t>
            </w:r>
          </w:p>
        </w:tc>
        <w:tc>
          <w:tcPr>
            <w:tcW w:w="1215" w:type="dxa"/>
            <w:tcBorders>
              <w:top w:val="nil"/>
              <w:left w:val="nil"/>
              <w:bottom w:val="nil"/>
              <w:right w:val="nil"/>
            </w:tcBorders>
            <w:vAlign w:val="bottom"/>
          </w:tcPr>
          <w:p w14:paraId="3FDF99C3" w14:textId="29372220" w:rsidR="00E3302A" w:rsidRPr="00B9577A" w:rsidRDefault="00E3302A" w:rsidP="00E3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B9577A">
              <w:rPr>
                <w:rFonts w:cs="Arial"/>
              </w:rPr>
              <w:t>(7,19</w:t>
            </w:r>
            <w:r w:rsidR="00CE4D3C" w:rsidRPr="00B9577A">
              <w:rPr>
                <w:rFonts w:cs="Arial"/>
              </w:rPr>
              <w:t>2</w:t>
            </w:r>
            <w:r w:rsidRPr="00B9577A">
              <w:rPr>
                <w:rFonts w:cs="Arial"/>
              </w:rPr>
              <w:t>)</w:t>
            </w:r>
          </w:p>
        </w:tc>
        <w:tc>
          <w:tcPr>
            <w:tcW w:w="1216" w:type="dxa"/>
            <w:tcBorders>
              <w:top w:val="nil"/>
              <w:left w:val="nil"/>
              <w:bottom w:val="nil"/>
              <w:right w:val="nil"/>
            </w:tcBorders>
            <w:vAlign w:val="bottom"/>
          </w:tcPr>
          <w:p w14:paraId="001AB59F" w14:textId="0D8911E0" w:rsidR="00E3302A" w:rsidRPr="00B9577A" w:rsidRDefault="00E3302A" w:rsidP="00E33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B9577A">
              <w:rPr>
                <w:rFonts w:cs="Arial"/>
              </w:rPr>
              <w:t>(47,310)</w:t>
            </w:r>
          </w:p>
        </w:tc>
      </w:tr>
      <w:tr w:rsidR="00E3302A" w:rsidRPr="00B9577A" w14:paraId="3B2A351D" w14:textId="77777777" w:rsidTr="002E1D63">
        <w:trPr>
          <w:cantSplit/>
        </w:trPr>
        <w:tc>
          <w:tcPr>
            <w:tcW w:w="4428" w:type="dxa"/>
            <w:tcBorders>
              <w:top w:val="nil"/>
              <w:left w:val="nil"/>
              <w:bottom w:val="nil"/>
              <w:right w:val="nil"/>
            </w:tcBorders>
            <w:vAlign w:val="bottom"/>
          </w:tcPr>
          <w:p w14:paraId="38889A28" w14:textId="77777777" w:rsidR="00E3302A" w:rsidRPr="00B9577A" w:rsidRDefault="00E3302A" w:rsidP="00E33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2" w:right="-108" w:hanging="322"/>
              <w:rPr>
                <w:rFonts w:cs="Arial"/>
                <w:b/>
                <w:bCs/>
              </w:rPr>
            </w:pPr>
            <w:r w:rsidRPr="00B9577A">
              <w:rPr>
                <w:rFonts w:cs="Arial"/>
                <w:b/>
                <w:bCs/>
              </w:rPr>
              <w:t>Income tax expense reported in profit or loss</w:t>
            </w:r>
          </w:p>
        </w:tc>
        <w:tc>
          <w:tcPr>
            <w:tcW w:w="1215" w:type="dxa"/>
            <w:tcBorders>
              <w:top w:val="nil"/>
              <w:left w:val="nil"/>
              <w:bottom w:val="nil"/>
              <w:right w:val="nil"/>
            </w:tcBorders>
            <w:vAlign w:val="bottom"/>
          </w:tcPr>
          <w:p w14:paraId="6B8EC619" w14:textId="0A635F94" w:rsidR="00E3302A" w:rsidRPr="00B9577A" w:rsidRDefault="00E3302A" w:rsidP="00E330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B9577A">
              <w:rPr>
                <w:rFonts w:cs="Arial"/>
              </w:rPr>
              <w:t>560,315</w:t>
            </w:r>
          </w:p>
        </w:tc>
        <w:tc>
          <w:tcPr>
            <w:tcW w:w="1216" w:type="dxa"/>
            <w:tcBorders>
              <w:top w:val="nil"/>
              <w:left w:val="nil"/>
              <w:bottom w:val="nil"/>
              <w:right w:val="nil"/>
            </w:tcBorders>
            <w:vAlign w:val="bottom"/>
          </w:tcPr>
          <w:p w14:paraId="5F52978E" w14:textId="5E7F8122" w:rsidR="00E3302A" w:rsidRPr="00B9577A" w:rsidRDefault="00E3302A" w:rsidP="00E330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B9577A">
              <w:rPr>
                <w:rFonts w:cs="Arial"/>
              </w:rPr>
              <w:t>615,893</w:t>
            </w:r>
          </w:p>
        </w:tc>
        <w:tc>
          <w:tcPr>
            <w:tcW w:w="1215" w:type="dxa"/>
            <w:tcBorders>
              <w:top w:val="nil"/>
              <w:left w:val="nil"/>
              <w:bottom w:val="nil"/>
              <w:right w:val="nil"/>
            </w:tcBorders>
            <w:vAlign w:val="bottom"/>
          </w:tcPr>
          <w:p w14:paraId="7E8D00C4" w14:textId="77781071" w:rsidR="00E3302A" w:rsidRPr="00B9577A" w:rsidRDefault="00E3302A" w:rsidP="00E330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B9577A">
              <w:rPr>
                <w:rFonts w:cs="Arial"/>
              </w:rPr>
              <w:t>560,279</w:t>
            </w:r>
          </w:p>
        </w:tc>
        <w:tc>
          <w:tcPr>
            <w:tcW w:w="1216" w:type="dxa"/>
            <w:tcBorders>
              <w:top w:val="nil"/>
              <w:left w:val="nil"/>
              <w:bottom w:val="nil"/>
              <w:right w:val="nil"/>
            </w:tcBorders>
            <w:vAlign w:val="bottom"/>
          </w:tcPr>
          <w:p w14:paraId="02636BC6" w14:textId="5C89EF7C" w:rsidR="00E3302A" w:rsidRPr="00B9577A" w:rsidRDefault="00E3302A" w:rsidP="00E330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B9577A">
              <w:rPr>
                <w:rFonts w:cs="Arial"/>
              </w:rPr>
              <w:t>489,861</w:t>
            </w:r>
          </w:p>
        </w:tc>
      </w:tr>
    </w:tbl>
    <w:p w14:paraId="6D4C7C5A" w14:textId="77777777" w:rsidR="00357C23" w:rsidRPr="00B9577A" w:rsidRDefault="00357C2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72"/>
        <w:jc w:val="thaiDistribute"/>
        <w:rPr>
          <w:rFonts w:cs="Arial"/>
          <w:sz w:val="22"/>
          <w:szCs w:val="22"/>
        </w:rPr>
      </w:pPr>
    </w:p>
    <w:p w14:paraId="2CF39E22" w14:textId="77777777" w:rsidR="00264824" w:rsidRPr="00B9577A" w:rsidRDefault="0026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sidRPr="00B9577A">
        <w:rPr>
          <w:rFonts w:cs="Arial"/>
          <w:sz w:val="22"/>
          <w:szCs w:val="22"/>
        </w:rPr>
        <w:br w:type="page"/>
      </w:r>
    </w:p>
    <w:tbl>
      <w:tblPr>
        <w:tblW w:w="918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0"/>
        <w:gridCol w:w="1215"/>
        <w:gridCol w:w="1216"/>
        <w:gridCol w:w="1215"/>
        <w:gridCol w:w="1216"/>
      </w:tblGrid>
      <w:tr w:rsidR="00264824" w:rsidRPr="00B9577A" w14:paraId="22434C36" w14:textId="77777777" w:rsidTr="002E400F">
        <w:trPr>
          <w:cantSplit/>
        </w:trPr>
        <w:tc>
          <w:tcPr>
            <w:tcW w:w="4320" w:type="dxa"/>
            <w:tcBorders>
              <w:top w:val="nil"/>
              <w:left w:val="nil"/>
              <w:bottom w:val="nil"/>
              <w:right w:val="nil"/>
            </w:tcBorders>
            <w:vAlign w:val="bottom"/>
          </w:tcPr>
          <w:p w14:paraId="19063F9E" w14:textId="77777777" w:rsidR="00264824" w:rsidRPr="00B9577A" w:rsidRDefault="00264824" w:rsidP="00666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4862" w:type="dxa"/>
            <w:gridSpan w:val="4"/>
            <w:tcBorders>
              <w:top w:val="nil"/>
              <w:left w:val="nil"/>
              <w:bottom w:val="nil"/>
              <w:right w:val="nil"/>
            </w:tcBorders>
          </w:tcPr>
          <w:p w14:paraId="1FC34BE5" w14:textId="77777777" w:rsidR="00264824" w:rsidRPr="00B9577A" w:rsidRDefault="00264824" w:rsidP="00666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cs="Arial"/>
              </w:rPr>
            </w:pPr>
            <w:r w:rsidRPr="00B9577A">
              <w:rPr>
                <w:rFonts w:cs="Arial"/>
              </w:rPr>
              <w:t>(Unit: Thousand Baht)</w:t>
            </w:r>
          </w:p>
        </w:tc>
      </w:tr>
      <w:tr w:rsidR="00264824" w:rsidRPr="00B9577A" w14:paraId="5047DD0E" w14:textId="77777777" w:rsidTr="002E400F">
        <w:trPr>
          <w:cantSplit/>
        </w:trPr>
        <w:tc>
          <w:tcPr>
            <w:tcW w:w="4320" w:type="dxa"/>
            <w:tcBorders>
              <w:top w:val="nil"/>
              <w:left w:val="nil"/>
              <w:bottom w:val="nil"/>
              <w:right w:val="nil"/>
            </w:tcBorders>
            <w:vAlign w:val="bottom"/>
          </w:tcPr>
          <w:p w14:paraId="0ACF7A0E" w14:textId="77777777" w:rsidR="00264824" w:rsidRPr="00B9577A" w:rsidRDefault="00264824" w:rsidP="00666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4862" w:type="dxa"/>
            <w:gridSpan w:val="4"/>
            <w:tcBorders>
              <w:top w:val="nil"/>
              <w:left w:val="nil"/>
              <w:bottom w:val="nil"/>
              <w:right w:val="nil"/>
            </w:tcBorders>
            <w:vAlign w:val="bottom"/>
          </w:tcPr>
          <w:p w14:paraId="548A14AC" w14:textId="18E5A61F" w:rsidR="00264824" w:rsidRPr="00B9577A" w:rsidRDefault="00264824" w:rsidP="00666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B9577A">
              <w:rPr>
                <w:rFonts w:cs="Arial"/>
              </w:rPr>
              <w:t>For the six-month periods ended 30 June</w:t>
            </w:r>
          </w:p>
        </w:tc>
      </w:tr>
      <w:tr w:rsidR="00264824" w:rsidRPr="00B9577A" w14:paraId="10D180AC" w14:textId="77777777" w:rsidTr="002E400F">
        <w:trPr>
          <w:cantSplit/>
        </w:trPr>
        <w:tc>
          <w:tcPr>
            <w:tcW w:w="4320" w:type="dxa"/>
            <w:tcBorders>
              <w:top w:val="nil"/>
              <w:left w:val="nil"/>
              <w:bottom w:val="nil"/>
              <w:right w:val="nil"/>
            </w:tcBorders>
            <w:vAlign w:val="bottom"/>
          </w:tcPr>
          <w:p w14:paraId="6FF8425E" w14:textId="77777777" w:rsidR="00264824" w:rsidRPr="00B9577A" w:rsidRDefault="00264824" w:rsidP="00666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2431" w:type="dxa"/>
            <w:gridSpan w:val="2"/>
            <w:tcBorders>
              <w:top w:val="nil"/>
              <w:left w:val="nil"/>
              <w:bottom w:val="nil"/>
              <w:right w:val="nil"/>
            </w:tcBorders>
            <w:vAlign w:val="bottom"/>
          </w:tcPr>
          <w:p w14:paraId="2216F9A6" w14:textId="77777777" w:rsidR="00264824" w:rsidRPr="00B9577A" w:rsidRDefault="00264824" w:rsidP="00666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B9577A">
              <w:rPr>
                <w:rFonts w:cs="Arial"/>
              </w:rPr>
              <w:t>Consolidated                            financial statements</w:t>
            </w:r>
          </w:p>
        </w:tc>
        <w:tc>
          <w:tcPr>
            <w:tcW w:w="2431" w:type="dxa"/>
            <w:gridSpan w:val="2"/>
            <w:tcBorders>
              <w:top w:val="nil"/>
              <w:left w:val="nil"/>
              <w:bottom w:val="nil"/>
              <w:right w:val="nil"/>
            </w:tcBorders>
            <w:vAlign w:val="bottom"/>
          </w:tcPr>
          <w:p w14:paraId="6674258D" w14:textId="77777777" w:rsidR="00264824" w:rsidRPr="00B9577A" w:rsidRDefault="00264824" w:rsidP="00666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B9577A">
              <w:rPr>
                <w:rFonts w:cs="Arial"/>
              </w:rPr>
              <w:t>Separate                         financial statements</w:t>
            </w:r>
          </w:p>
        </w:tc>
      </w:tr>
      <w:tr w:rsidR="00264824" w:rsidRPr="00B9577A" w14:paraId="13AE0049" w14:textId="77777777" w:rsidTr="002E400F">
        <w:trPr>
          <w:cantSplit/>
          <w:trHeight w:val="405"/>
        </w:trPr>
        <w:tc>
          <w:tcPr>
            <w:tcW w:w="4320" w:type="dxa"/>
            <w:tcBorders>
              <w:top w:val="nil"/>
              <w:left w:val="nil"/>
              <w:bottom w:val="nil"/>
              <w:right w:val="nil"/>
            </w:tcBorders>
            <w:vAlign w:val="bottom"/>
          </w:tcPr>
          <w:p w14:paraId="5041EFEB" w14:textId="77777777" w:rsidR="00264824" w:rsidRPr="00B9577A" w:rsidRDefault="00264824" w:rsidP="00666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1215" w:type="dxa"/>
            <w:tcBorders>
              <w:top w:val="nil"/>
              <w:left w:val="nil"/>
              <w:bottom w:val="nil"/>
              <w:right w:val="nil"/>
            </w:tcBorders>
            <w:vAlign w:val="bottom"/>
          </w:tcPr>
          <w:p w14:paraId="0C9DF55F" w14:textId="77777777" w:rsidR="00264824" w:rsidRPr="00B9577A" w:rsidRDefault="00264824" w:rsidP="006668BF">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B9577A">
              <w:rPr>
                <w:rFonts w:cs="Arial"/>
              </w:rPr>
              <w:t>2026</w:t>
            </w:r>
          </w:p>
        </w:tc>
        <w:tc>
          <w:tcPr>
            <w:tcW w:w="1216" w:type="dxa"/>
            <w:tcBorders>
              <w:top w:val="nil"/>
              <w:left w:val="nil"/>
              <w:bottom w:val="nil"/>
              <w:right w:val="nil"/>
            </w:tcBorders>
            <w:vAlign w:val="bottom"/>
          </w:tcPr>
          <w:p w14:paraId="22DAFFAD" w14:textId="77777777" w:rsidR="00264824" w:rsidRPr="00B9577A" w:rsidRDefault="00264824" w:rsidP="006668BF">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B9577A">
              <w:rPr>
                <w:rFonts w:cs="Arial"/>
              </w:rPr>
              <w:t>2025</w:t>
            </w:r>
          </w:p>
        </w:tc>
        <w:tc>
          <w:tcPr>
            <w:tcW w:w="1215" w:type="dxa"/>
            <w:tcBorders>
              <w:top w:val="nil"/>
              <w:left w:val="nil"/>
              <w:bottom w:val="nil"/>
              <w:right w:val="nil"/>
            </w:tcBorders>
            <w:vAlign w:val="bottom"/>
          </w:tcPr>
          <w:p w14:paraId="468F523C" w14:textId="77777777" w:rsidR="00264824" w:rsidRPr="00B9577A" w:rsidRDefault="00264824" w:rsidP="006668BF">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B9577A">
              <w:rPr>
                <w:rFonts w:cs="Arial"/>
              </w:rPr>
              <w:t>2026</w:t>
            </w:r>
          </w:p>
        </w:tc>
        <w:tc>
          <w:tcPr>
            <w:tcW w:w="1216" w:type="dxa"/>
            <w:tcBorders>
              <w:top w:val="nil"/>
              <w:left w:val="nil"/>
              <w:bottom w:val="nil"/>
              <w:right w:val="nil"/>
            </w:tcBorders>
            <w:vAlign w:val="bottom"/>
          </w:tcPr>
          <w:p w14:paraId="03529F18" w14:textId="77777777" w:rsidR="00264824" w:rsidRPr="00B9577A" w:rsidRDefault="00264824" w:rsidP="006668BF">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B9577A">
              <w:rPr>
                <w:rFonts w:cs="Arial"/>
              </w:rPr>
              <w:t>2025</w:t>
            </w:r>
          </w:p>
        </w:tc>
      </w:tr>
      <w:tr w:rsidR="00264824" w:rsidRPr="00B9577A" w14:paraId="06E60BAE" w14:textId="77777777" w:rsidTr="002E400F">
        <w:trPr>
          <w:cantSplit/>
        </w:trPr>
        <w:tc>
          <w:tcPr>
            <w:tcW w:w="4320" w:type="dxa"/>
            <w:tcBorders>
              <w:top w:val="nil"/>
              <w:left w:val="nil"/>
              <w:bottom w:val="nil"/>
              <w:right w:val="nil"/>
            </w:tcBorders>
          </w:tcPr>
          <w:p w14:paraId="154DBC94" w14:textId="77777777" w:rsidR="00264824" w:rsidRPr="00B9577A" w:rsidRDefault="00264824" w:rsidP="00666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0" w:right="-115" w:hanging="130"/>
              <w:rPr>
                <w:rFonts w:cs="Arial"/>
                <w:b/>
                <w:bCs/>
              </w:rPr>
            </w:pPr>
            <w:r w:rsidRPr="00B9577A">
              <w:rPr>
                <w:rFonts w:cs="Arial"/>
                <w:b/>
                <w:bCs/>
              </w:rPr>
              <w:t>Current income tax</w:t>
            </w:r>
            <w:r w:rsidRPr="00B9577A">
              <w:rPr>
                <w:rFonts w:cs="Arial"/>
                <w:b/>
                <w:bCs/>
                <w:cs/>
              </w:rPr>
              <w:t>:</w:t>
            </w:r>
          </w:p>
        </w:tc>
        <w:tc>
          <w:tcPr>
            <w:tcW w:w="1215" w:type="dxa"/>
            <w:tcBorders>
              <w:top w:val="nil"/>
              <w:left w:val="nil"/>
              <w:bottom w:val="nil"/>
              <w:right w:val="nil"/>
            </w:tcBorders>
            <w:vAlign w:val="bottom"/>
          </w:tcPr>
          <w:p w14:paraId="62482BE4" w14:textId="77777777" w:rsidR="00264824" w:rsidRPr="00B9577A" w:rsidRDefault="00264824" w:rsidP="00666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05C8B787" w14:textId="77777777" w:rsidR="00264824" w:rsidRPr="00B9577A" w:rsidRDefault="00264824" w:rsidP="00666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5" w:type="dxa"/>
            <w:tcBorders>
              <w:top w:val="nil"/>
              <w:left w:val="nil"/>
              <w:bottom w:val="nil"/>
              <w:right w:val="nil"/>
            </w:tcBorders>
            <w:vAlign w:val="bottom"/>
          </w:tcPr>
          <w:p w14:paraId="00356687" w14:textId="77777777" w:rsidR="00264824" w:rsidRPr="00B9577A" w:rsidRDefault="00264824" w:rsidP="00666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1BAAEA2A" w14:textId="77777777" w:rsidR="00264824" w:rsidRPr="00B9577A" w:rsidRDefault="00264824" w:rsidP="00666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rPr>
                <w:rFonts w:cs="Arial"/>
              </w:rPr>
            </w:pPr>
          </w:p>
        </w:tc>
      </w:tr>
      <w:tr w:rsidR="00B74F21" w:rsidRPr="00B9577A" w14:paraId="69159F31" w14:textId="77777777" w:rsidTr="002E400F">
        <w:trPr>
          <w:cantSplit/>
        </w:trPr>
        <w:tc>
          <w:tcPr>
            <w:tcW w:w="4320" w:type="dxa"/>
            <w:tcBorders>
              <w:top w:val="nil"/>
              <w:left w:val="nil"/>
              <w:bottom w:val="nil"/>
              <w:right w:val="nil"/>
            </w:tcBorders>
          </w:tcPr>
          <w:p w14:paraId="425AB979" w14:textId="77777777" w:rsidR="00B74F21" w:rsidRPr="00B9577A"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2" w:right="-108" w:hanging="132"/>
              <w:rPr>
                <w:rFonts w:cs="Arial"/>
              </w:rPr>
            </w:pPr>
            <w:r w:rsidRPr="00B9577A">
              <w:rPr>
                <w:rFonts w:cs="Arial"/>
              </w:rPr>
              <w:t>Interim corporate income tax</w:t>
            </w:r>
          </w:p>
        </w:tc>
        <w:tc>
          <w:tcPr>
            <w:tcW w:w="1215" w:type="dxa"/>
            <w:tcBorders>
              <w:top w:val="nil"/>
              <w:left w:val="nil"/>
              <w:bottom w:val="nil"/>
              <w:right w:val="nil"/>
            </w:tcBorders>
            <w:vAlign w:val="center"/>
          </w:tcPr>
          <w:p w14:paraId="2D8A37B1" w14:textId="6D6C2A81" w:rsidR="00B74F21" w:rsidRPr="00B9577A"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B9577A">
              <w:rPr>
                <w:rFonts w:cs="Arial"/>
              </w:rPr>
              <w:t>1,107,719</w:t>
            </w:r>
          </w:p>
        </w:tc>
        <w:tc>
          <w:tcPr>
            <w:tcW w:w="1216" w:type="dxa"/>
            <w:tcBorders>
              <w:top w:val="nil"/>
              <w:left w:val="nil"/>
              <w:bottom w:val="nil"/>
              <w:right w:val="nil"/>
            </w:tcBorders>
            <w:vAlign w:val="center"/>
          </w:tcPr>
          <w:p w14:paraId="2A8747E3" w14:textId="0220E80D" w:rsidR="00B74F21" w:rsidRPr="00B9577A"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B9577A">
              <w:rPr>
                <w:rFonts w:cs="Arial"/>
              </w:rPr>
              <w:t>1,045,377</w:t>
            </w:r>
          </w:p>
        </w:tc>
        <w:tc>
          <w:tcPr>
            <w:tcW w:w="1215" w:type="dxa"/>
            <w:tcBorders>
              <w:top w:val="nil"/>
              <w:left w:val="nil"/>
              <w:bottom w:val="nil"/>
              <w:right w:val="nil"/>
            </w:tcBorders>
            <w:vAlign w:val="bottom"/>
          </w:tcPr>
          <w:p w14:paraId="22DD86FD" w14:textId="70DC571A" w:rsidR="00B74F21" w:rsidRPr="00B9577A"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B9577A">
              <w:rPr>
                <w:rFonts w:cs="Arial"/>
              </w:rPr>
              <w:t>1,107,600</w:t>
            </w:r>
          </w:p>
        </w:tc>
        <w:tc>
          <w:tcPr>
            <w:tcW w:w="1216" w:type="dxa"/>
            <w:tcBorders>
              <w:top w:val="nil"/>
              <w:left w:val="nil"/>
              <w:bottom w:val="nil"/>
              <w:right w:val="nil"/>
            </w:tcBorders>
            <w:vAlign w:val="bottom"/>
          </w:tcPr>
          <w:p w14:paraId="2790623E" w14:textId="4372E20F" w:rsidR="00B74F21" w:rsidRPr="00B9577A"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B9577A">
              <w:rPr>
                <w:rFonts w:cs="Arial"/>
              </w:rPr>
              <w:t>1,045,025</w:t>
            </w:r>
          </w:p>
        </w:tc>
      </w:tr>
      <w:tr w:rsidR="00B74F21" w:rsidRPr="00B9577A" w14:paraId="1D833F47" w14:textId="77777777" w:rsidTr="002E400F">
        <w:trPr>
          <w:cantSplit/>
        </w:trPr>
        <w:tc>
          <w:tcPr>
            <w:tcW w:w="4320" w:type="dxa"/>
            <w:tcBorders>
              <w:top w:val="nil"/>
              <w:left w:val="nil"/>
              <w:bottom w:val="nil"/>
              <w:right w:val="nil"/>
            </w:tcBorders>
          </w:tcPr>
          <w:p w14:paraId="7D88FD41" w14:textId="77777777" w:rsidR="00B74F21" w:rsidRPr="00B9577A"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2" w:right="-108" w:hanging="132"/>
              <w:rPr>
                <w:rFonts w:cs="Arial"/>
              </w:rPr>
            </w:pPr>
            <w:r w:rsidRPr="00B9577A">
              <w:rPr>
                <w:rFonts w:cs="Arial"/>
              </w:rPr>
              <w:t>Adjustment in respect of prior period income tax</w:t>
            </w:r>
          </w:p>
        </w:tc>
        <w:tc>
          <w:tcPr>
            <w:tcW w:w="1215" w:type="dxa"/>
            <w:tcBorders>
              <w:top w:val="nil"/>
              <w:left w:val="nil"/>
              <w:bottom w:val="nil"/>
              <w:right w:val="nil"/>
            </w:tcBorders>
            <w:vAlign w:val="center"/>
          </w:tcPr>
          <w:p w14:paraId="0B689A62" w14:textId="69A78648" w:rsidR="00B74F21" w:rsidRPr="00B9577A"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B9577A">
              <w:rPr>
                <w:rFonts w:cs="Arial"/>
              </w:rPr>
              <w:t>(694)</w:t>
            </w:r>
          </w:p>
        </w:tc>
        <w:tc>
          <w:tcPr>
            <w:tcW w:w="1216" w:type="dxa"/>
            <w:tcBorders>
              <w:top w:val="nil"/>
              <w:left w:val="nil"/>
              <w:bottom w:val="nil"/>
              <w:right w:val="nil"/>
            </w:tcBorders>
            <w:vAlign w:val="center"/>
          </w:tcPr>
          <w:p w14:paraId="46F74724" w14:textId="29574127" w:rsidR="00B74F21" w:rsidRPr="00B9577A"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B9577A">
              <w:rPr>
                <w:rFonts w:cs="Arial"/>
              </w:rPr>
              <w:t>(328)</w:t>
            </w:r>
          </w:p>
        </w:tc>
        <w:tc>
          <w:tcPr>
            <w:tcW w:w="1215" w:type="dxa"/>
            <w:tcBorders>
              <w:top w:val="nil"/>
              <w:left w:val="nil"/>
              <w:bottom w:val="nil"/>
              <w:right w:val="nil"/>
            </w:tcBorders>
            <w:vAlign w:val="bottom"/>
          </w:tcPr>
          <w:p w14:paraId="177109FF" w14:textId="50068059" w:rsidR="00B74F21" w:rsidRPr="00B9577A"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B9577A">
              <w:rPr>
                <w:rFonts w:cs="Arial"/>
              </w:rPr>
              <w:t>(694)</w:t>
            </w:r>
          </w:p>
        </w:tc>
        <w:tc>
          <w:tcPr>
            <w:tcW w:w="1216" w:type="dxa"/>
            <w:tcBorders>
              <w:top w:val="nil"/>
              <w:left w:val="nil"/>
              <w:bottom w:val="nil"/>
              <w:right w:val="nil"/>
            </w:tcBorders>
            <w:vAlign w:val="bottom"/>
          </w:tcPr>
          <w:p w14:paraId="66992DE9" w14:textId="136B4EA3" w:rsidR="00B74F21" w:rsidRPr="00B9577A"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B9577A">
              <w:rPr>
                <w:rFonts w:cs="Arial"/>
              </w:rPr>
              <w:t>(328)</w:t>
            </w:r>
          </w:p>
        </w:tc>
      </w:tr>
      <w:tr w:rsidR="00B74F21" w:rsidRPr="00B9577A" w14:paraId="0EB81630" w14:textId="77777777" w:rsidTr="002E400F">
        <w:trPr>
          <w:cantSplit/>
        </w:trPr>
        <w:tc>
          <w:tcPr>
            <w:tcW w:w="4320" w:type="dxa"/>
            <w:tcBorders>
              <w:top w:val="nil"/>
              <w:left w:val="nil"/>
              <w:bottom w:val="nil"/>
              <w:right w:val="nil"/>
            </w:tcBorders>
          </w:tcPr>
          <w:p w14:paraId="4F1F5564" w14:textId="77777777" w:rsidR="00B74F21" w:rsidRPr="00B9577A"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72" w:right="-108" w:hanging="972"/>
              <w:rPr>
                <w:rFonts w:cs="Arial"/>
                <w:b/>
                <w:bCs/>
              </w:rPr>
            </w:pPr>
            <w:r w:rsidRPr="00B9577A">
              <w:rPr>
                <w:rFonts w:cs="Arial"/>
                <w:b/>
                <w:bCs/>
              </w:rPr>
              <w:t>Deferred tax</w:t>
            </w:r>
            <w:r w:rsidRPr="00B9577A">
              <w:rPr>
                <w:rFonts w:cs="Arial"/>
                <w:b/>
                <w:bCs/>
                <w:cs/>
              </w:rPr>
              <w:t xml:space="preserve">: </w:t>
            </w:r>
          </w:p>
        </w:tc>
        <w:tc>
          <w:tcPr>
            <w:tcW w:w="1215" w:type="dxa"/>
            <w:tcBorders>
              <w:top w:val="nil"/>
              <w:left w:val="nil"/>
              <w:bottom w:val="nil"/>
              <w:right w:val="nil"/>
            </w:tcBorders>
            <w:vAlign w:val="bottom"/>
          </w:tcPr>
          <w:p w14:paraId="001BCBED" w14:textId="77777777" w:rsidR="00B74F21" w:rsidRPr="00B9577A"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456AFA78" w14:textId="77777777" w:rsidR="00B74F21" w:rsidRPr="00B9577A"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5" w:type="dxa"/>
            <w:tcBorders>
              <w:top w:val="nil"/>
              <w:left w:val="nil"/>
              <w:bottom w:val="nil"/>
              <w:right w:val="nil"/>
            </w:tcBorders>
            <w:vAlign w:val="bottom"/>
          </w:tcPr>
          <w:p w14:paraId="3417B05A" w14:textId="77777777" w:rsidR="00B74F21" w:rsidRPr="00B9577A"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0BD53DFF" w14:textId="77777777" w:rsidR="00B74F21" w:rsidRPr="00B9577A"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r>
      <w:tr w:rsidR="00B74F21" w:rsidRPr="00B9577A" w14:paraId="6BB83C7C" w14:textId="77777777" w:rsidTr="002E400F">
        <w:trPr>
          <w:cantSplit/>
        </w:trPr>
        <w:tc>
          <w:tcPr>
            <w:tcW w:w="4320" w:type="dxa"/>
            <w:tcBorders>
              <w:top w:val="nil"/>
              <w:left w:val="nil"/>
              <w:bottom w:val="nil"/>
              <w:right w:val="nil"/>
            </w:tcBorders>
          </w:tcPr>
          <w:p w14:paraId="4737EBE8" w14:textId="77777777" w:rsidR="00B74F21" w:rsidRPr="00B9577A"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108" w:hanging="253"/>
              <w:rPr>
                <w:rFonts w:cs="Arial"/>
              </w:rPr>
            </w:pPr>
            <w:r w:rsidRPr="00B9577A">
              <w:rPr>
                <w:rFonts w:cs="Arial"/>
              </w:rPr>
              <w:t>Relating to temporary differences and reversal of temporary differences</w:t>
            </w:r>
          </w:p>
        </w:tc>
        <w:tc>
          <w:tcPr>
            <w:tcW w:w="1215" w:type="dxa"/>
            <w:tcBorders>
              <w:top w:val="nil"/>
              <w:left w:val="nil"/>
              <w:bottom w:val="nil"/>
              <w:right w:val="nil"/>
            </w:tcBorders>
            <w:vAlign w:val="bottom"/>
          </w:tcPr>
          <w:p w14:paraId="4761ED29" w14:textId="5AD755E4" w:rsidR="00B74F21" w:rsidRPr="00B9577A" w:rsidRDefault="00B74F21" w:rsidP="00B74F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B9577A">
              <w:rPr>
                <w:rFonts w:cs="Arial"/>
              </w:rPr>
              <w:t>527</w:t>
            </w:r>
          </w:p>
        </w:tc>
        <w:tc>
          <w:tcPr>
            <w:tcW w:w="1216" w:type="dxa"/>
            <w:tcBorders>
              <w:top w:val="nil"/>
              <w:left w:val="nil"/>
              <w:bottom w:val="nil"/>
              <w:right w:val="nil"/>
            </w:tcBorders>
            <w:vAlign w:val="bottom"/>
          </w:tcPr>
          <w:p w14:paraId="12D41B7C" w14:textId="16B4720C" w:rsidR="00B74F21" w:rsidRPr="00B9577A" w:rsidRDefault="00B74F21" w:rsidP="00B74F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B9577A">
              <w:rPr>
                <w:rFonts w:cs="Arial"/>
              </w:rPr>
              <w:t>140,805</w:t>
            </w:r>
          </w:p>
        </w:tc>
        <w:tc>
          <w:tcPr>
            <w:tcW w:w="1215" w:type="dxa"/>
            <w:tcBorders>
              <w:top w:val="nil"/>
              <w:left w:val="nil"/>
              <w:bottom w:val="nil"/>
              <w:right w:val="nil"/>
            </w:tcBorders>
            <w:vAlign w:val="bottom"/>
          </w:tcPr>
          <w:p w14:paraId="6E2F1280" w14:textId="2476B292" w:rsidR="00B74F21" w:rsidRPr="00B9577A" w:rsidRDefault="00B74F21" w:rsidP="00B74F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B9577A">
              <w:rPr>
                <w:rFonts w:cs="Arial"/>
              </w:rPr>
              <w:t>527</w:t>
            </w:r>
          </w:p>
        </w:tc>
        <w:tc>
          <w:tcPr>
            <w:tcW w:w="1216" w:type="dxa"/>
            <w:tcBorders>
              <w:top w:val="nil"/>
              <w:left w:val="nil"/>
              <w:bottom w:val="nil"/>
              <w:right w:val="nil"/>
            </w:tcBorders>
            <w:vAlign w:val="bottom"/>
          </w:tcPr>
          <w:p w14:paraId="1EE5AA05" w14:textId="2387FDFE" w:rsidR="00B74F21" w:rsidRPr="00B9577A" w:rsidRDefault="00B74F21" w:rsidP="00B74F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B9577A">
              <w:rPr>
                <w:rFonts w:cs="Arial"/>
              </w:rPr>
              <w:t>(82,519)</w:t>
            </w:r>
          </w:p>
        </w:tc>
      </w:tr>
      <w:tr w:rsidR="00B74F21" w:rsidRPr="00B9577A" w14:paraId="61AABDEA" w14:textId="77777777" w:rsidTr="002E400F">
        <w:trPr>
          <w:cantSplit/>
        </w:trPr>
        <w:tc>
          <w:tcPr>
            <w:tcW w:w="4320" w:type="dxa"/>
            <w:tcBorders>
              <w:top w:val="nil"/>
              <w:left w:val="nil"/>
              <w:bottom w:val="nil"/>
              <w:right w:val="nil"/>
            </w:tcBorders>
            <w:vAlign w:val="bottom"/>
          </w:tcPr>
          <w:p w14:paraId="15F54381" w14:textId="77777777" w:rsidR="00B74F21" w:rsidRPr="00B9577A"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2" w:right="-108" w:hanging="322"/>
              <w:rPr>
                <w:rFonts w:cs="Arial"/>
                <w:b/>
                <w:bCs/>
              </w:rPr>
            </w:pPr>
            <w:r w:rsidRPr="00B9577A">
              <w:rPr>
                <w:rFonts w:cs="Arial"/>
                <w:b/>
                <w:bCs/>
              </w:rPr>
              <w:t>Income tax expense reported in profit or loss</w:t>
            </w:r>
          </w:p>
        </w:tc>
        <w:tc>
          <w:tcPr>
            <w:tcW w:w="1215" w:type="dxa"/>
            <w:tcBorders>
              <w:top w:val="nil"/>
              <w:left w:val="nil"/>
              <w:bottom w:val="nil"/>
              <w:right w:val="nil"/>
            </w:tcBorders>
            <w:vAlign w:val="bottom"/>
          </w:tcPr>
          <w:p w14:paraId="7D2B7969" w14:textId="1206EE96" w:rsidR="00B74F21" w:rsidRPr="00B9577A" w:rsidRDefault="00B74F21" w:rsidP="00B74F2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B9577A">
              <w:rPr>
                <w:rFonts w:cs="Arial"/>
              </w:rPr>
              <w:t>1,107,552</w:t>
            </w:r>
          </w:p>
        </w:tc>
        <w:tc>
          <w:tcPr>
            <w:tcW w:w="1216" w:type="dxa"/>
            <w:tcBorders>
              <w:top w:val="nil"/>
              <w:left w:val="nil"/>
              <w:bottom w:val="nil"/>
              <w:right w:val="nil"/>
            </w:tcBorders>
            <w:vAlign w:val="bottom"/>
          </w:tcPr>
          <w:p w14:paraId="07DDB147" w14:textId="3327C5A0" w:rsidR="00B74F21" w:rsidRPr="00B9577A" w:rsidRDefault="00B74F21" w:rsidP="00B74F2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B9577A">
              <w:rPr>
                <w:rFonts w:cs="Arial"/>
              </w:rPr>
              <w:t>1,185,854</w:t>
            </w:r>
          </w:p>
        </w:tc>
        <w:tc>
          <w:tcPr>
            <w:tcW w:w="1215" w:type="dxa"/>
            <w:tcBorders>
              <w:top w:val="nil"/>
              <w:left w:val="nil"/>
              <w:bottom w:val="nil"/>
              <w:right w:val="nil"/>
            </w:tcBorders>
            <w:vAlign w:val="bottom"/>
          </w:tcPr>
          <w:p w14:paraId="5EE69548" w14:textId="78AD5584" w:rsidR="00B74F21" w:rsidRPr="00B9577A" w:rsidRDefault="00B74F21" w:rsidP="00B74F2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B9577A">
              <w:rPr>
                <w:rFonts w:cs="Arial"/>
              </w:rPr>
              <w:t>1,107,433</w:t>
            </w:r>
          </w:p>
        </w:tc>
        <w:tc>
          <w:tcPr>
            <w:tcW w:w="1216" w:type="dxa"/>
            <w:tcBorders>
              <w:top w:val="nil"/>
              <w:left w:val="nil"/>
              <w:bottom w:val="nil"/>
              <w:right w:val="nil"/>
            </w:tcBorders>
            <w:vAlign w:val="bottom"/>
          </w:tcPr>
          <w:p w14:paraId="4EF9D69A" w14:textId="17D5687D" w:rsidR="00B74F21" w:rsidRPr="00B9577A" w:rsidRDefault="00B74F21" w:rsidP="00B74F2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B9577A">
              <w:rPr>
                <w:rFonts w:cs="Arial"/>
              </w:rPr>
              <w:t>962,178</w:t>
            </w:r>
          </w:p>
        </w:tc>
      </w:tr>
    </w:tbl>
    <w:p w14:paraId="2BD45352" w14:textId="1C816246" w:rsidR="00CD2F3A" w:rsidRPr="00B9577A" w:rsidRDefault="00141D5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72"/>
        <w:jc w:val="thaiDistribute"/>
        <w:rPr>
          <w:rFonts w:cs="Arial"/>
          <w:sz w:val="22"/>
          <w:szCs w:val="22"/>
        </w:rPr>
      </w:pPr>
      <w:r w:rsidRPr="00B9577A">
        <w:rPr>
          <w:rFonts w:cs="Arial"/>
          <w:sz w:val="22"/>
          <w:szCs w:val="22"/>
        </w:rPr>
        <w:t xml:space="preserve">Reconciliations between income tax expense and the product of accounting profit multiplied by the applicable tax rate for the </w:t>
      </w:r>
      <w:r w:rsidR="00A957E8" w:rsidRPr="00B9577A">
        <w:rPr>
          <w:rFonts w:cs="Arial"/>
          <w:sz w:val="22"/>
          <w:szCs w:val="22"/>
        </w:rPr>
        <w:t>three-month</w:t>
      </w:r>
      <w:r w:rsidR="006403C8" w:rsidRPr="00B9577A">
        <w:rPr>
          <w:rFonts w:cs="Arial"/>
          <w:sz w:val="22"/>
          <w:szCs w:val="22"/>
        </w:rPr>
        <w:t xml:space="preserve"> and six-month</w:t>
      </w:r>
      <w:r w:rsidR="00A957E8" w:rsidRPr="00B9577A">
        <w:rPr>
          <w:rFonts w:cs="Arial"/>
          <w:sz w:val="22"/>
          <w:szCs w:val="22"/>
        </w:rPr>
        <w:t xml:space="preserve"> </w:t>
      </w:r>
      <w:r w:rsidR="0093741F" w:rsidRPr="00B9577A">
        <w:rPr>
          <w:rFonts w:cs="Arial"/>
          <w:sz w:val="22"/>
          <w:szCs w:val="22"/>
        </w:rPr>
        <w:t xml:space="preserve">periods ended </w:t>
      </w:r>
      <w:r w:rsidR="006403C8" w:rsidRPr="00B9577A">
        <w:rPr>
          <w:rFonts w:cs="Arial"/>
          <w:sz w:val="22"/>
          <w:szCs w:val="22"/>
        </w:rPr>
        <w:t>30 June</w:t>
      </w:r>
      <w:r w:rsidR="008E4B7B" w:rsidRPr="00B9577A">
        <w:rPr>
          <w:rFonts w:cs="Arial"/>
          <w:sz w:val="22"/>
          <w:szCs w:val="22"/>
        </w:rPr>
        <w:t xml:space="preserve"> 2026</w:t>
      </w:r>
      <w:r w:rsidR="004D7001" w:rsidRPr="00B9577A">
        <w:rPr>
          <w:rFonts w:cs="Arial"/>
          <w:sz w:val="22"/>
          <w:szCs w:val="22"/>
        </w:rPr>
        <w:t xml:space="preserve"> and </w:t>
      </w:r>
      <w:r w:rsidR="008E4B7B" w:rsidRPr="00B9577A">
        <w:rPr>
          <w:rFonts w:cs="Arial"/>
          <w:sz w:val="22"/>
          <w:szCs w:val="22"/>
        </w:rPr>
        <w:t>2025</w:t>
      </w:r>
      <w:r w:rsidRPr="00B9577A">
        <w:rPr>
          <w:rFonts w:cs="Arial"/>
          <w:sz w:val="22"/>
          <w:szCs w:val="22"/>
          <w:cs/>
        </w:rPr>
        <w:t xml:space="preserve"> </w:t>
      </w:r>
      <w:r w:rsidRPr="00B9577A">
        <w:rPr>
          <w:rFonts w:cs="Arial"/>
          <w:sz w:val="22"/>
          <w:szCs w:val="22"/>
        </w:rPr>
        <w:t>are as follows:</w:t>
      </w:r>
    </w:p>
    <w:tbl>
      <w:tblPr>
        <w:tblW w:w="9185" w:type="dxa"/>
        <w:tblInd w:w="450" w:type="dxa"/>
        <w:tblLayout w:type="fixed"/>
        <w:tblCellMar>
          <w:left w:w="0" w:type="dxa"/>
          <w:right w:w="0" w:type="dxa"/>
        </w:tblCellMar>
        <w:tblLook w:val="0000" w:firstRow="0" w:lastRow="0" w:firstColumn="0" w:lastColumn="0" w:noHBand="0" w:noVBand="0"/>
      </w:tblPr>
      <w:tblGrid>
        <w:gridCol w:w="4314"/>
        <w:gridCol w:w="1216"/>
        <w:gridCol w:w="1217"/>
        <w:gridCol w:w="1216"/>
        <w:gridCol w:w="1222"/>
      </w:tblGrid>
      <w:tr w:rsidR="009F4D61" w:rsidRPr="00B9577A" w14:paraId="4521A36C" w14:textId="77777777" w:rsidTr="009F4D61">
        <w:tc>
          <w:tcPr>
            <w:tcW w:w="9185" w:type="dxa"/>
            <w:gridSpan w:val="5"/>
          </w:tcPr>
          <w:p w14:paraId="0B8D41CA" w14:textId="5855FDD0" w:rsidR="009F4D61" w:rsidRPr="00B9577A" w:rsidRDefault="009F4D61" w:rsidP="00EC6C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40" w:lineRule="exact"/>
              <w:ind w:left="94" w:right="86"/>
              <w:jc w:val="right"/>
              <w:rPr>
                <w:rFonts w:cs="Arial"/>
                <w:lang w:val="en-US"/>
              </w:rPr>
            </w:pPr>
            <w:r w:rsidRPr="00B9577A">
              <w:rPr>
                <w:rFonts w:cs="Arial"/>
                <w:lang w:val="en-US"/>
              </w:rPr>
              <w:t xml:space="preserve">(Unit: </w:t>
            </w:r>
            <w:r w:rsidR="001B2068" w:rsidRPr="00B9577A">
              <w:rPr>
                <w:rFonts w:cs="Arial"/>
                <w:lang w:val="en-US"/>
              </w:rPr>
              <w:t>Thousand Baht</w:t>
            </w:r>
            <w:r w:rsidRPr="00B9577A">
              <w:rPr>
                <w:rFonts w:cs="Arial"/>
                <w:lang w:val="en-US"/>
              </w:rPr>
              <w:t>)</w:t>
            </w:r>
          </w:p>
        </w:tc>
      </w:tr>
      <w:tr w:rsidR="00706E11" w:rsidRPr="00B9577A" w14:paraId="1631BD9A" w14:textId="77777777" w:rsidTr="005E2C3C">
        <w:tblPrEx>
          <w:tblCellMar>
            <w:left w:w="108" w:type="dxa"/>
            <w:right w:w="108" w:type="dxa"/>
          </w:tblCellMar>
        </w:tblPrEx>
        <w:tc>
          <w:tcPr>
            <w:tcW w:w="4314" w:type="dxa"/>
            <w:vAlign w:val="bottom"/>
          </w:tcPr>
          <w:p w14:paraId="36873330" w14:textId="77777777" w:rsidR="00706E11" w:rsidRPr="00B9577A" w:rsidRDefault="00706E11" w:rsidP="00EC6C69">
            <w:pPr>
              <w:spacing w:line="340" w:lineRule="exact"/>
              <w:ind w:right="-18"/>
              <w:jc w:val="both"/>
              <w:rPr>
                <w:rFonts w:cs="Arial"/>
                <w:u w:val="single"/>
                <w:cs/>
              </w:rPr>
            </w:pPr>
          </w:p>
        </w:tc>
        <w:tc>
          <w:tcPr>
            <w:tcW w:w="4871" w:type="dxa"/>
            <w:gridSpan w:val="4"/>
            <w:vAlign w:val="bottom"/>
          </w:tcPr>
          <w:p w14:paraId="7BC380D1" w14:textId="6759F26A" w:rsidR="00706E11" w:rsidRPr="00B9577A" w:rsidRDefault="00706E11" w:rsidP="00EC6C69">
            <w:pPr>
              <w:pBdr>
                <w:bottom w:val="single" w:sz="4" w:space="1" w:color="auto"/>
              </w:pBdr>
              <w:spacing w:line="340" w:lineRule="exact"/>
              <w:ind w:right="-41"/>
              <w:jc w:val="center"/>
              <w:rPr>
                <w:rFonts w:cs="Arial"/>
                <w:cs/>
              </w:rPr>
            </w:pPr>
            <w:r w:rsidRPr="00B9577A">
              <w:rPr>
                <w:rFonts w:cs="Arial"/>
              </w:rPr>
              <w:t xml:space="preserve">For the three-month periods ended </w:t>
            </w:r>
            <w:r w:rsidR="006403C8" w:rsidRPr="00B9577A">
              <w:rPr>
                <w:rFonts w:cs="Arial"/>
              </w:rPr>
              <w:t>30 June</w:t>
            </w:r>
          </w:p>
        </w:tc>
      </w:tr>
      <w:tr w:rsidR="00706E11" w:rsidRPr="00B9577A" w14:paraId="3C69D46E" w14:textId="77777777" w:rsidTr="00141D56">
        <w:tblPrEx>
          <w:tblCellMar>
            <w:left w:w="108" w:type="dxa"/>
            <w:right w:w="108" w:type="dxa"/>
          </w:tblCellMar>
        </w:tblPrEx>
        <w:tc>
          <w:tcPr>
            <w:tcW w:w="4314" w:type="dxa"/>
            <w:vAlign w:val="bottom"/>
          </w:tcPr>
          <w:p w14:paraId="0D43712C" w14:textId="77777777" w:rsidR="00706E11" w:rsidRPr="00B9577A" w:rsidRDefault="00706E11" w:rsidP="00EC6C69">
            <w:pPr>
              <w:spacing w:line="340" w:lineRule="exact"/>
              <w:ind w:right="-18"/>
              <w:jc w:val="both"/>
              <w:rPr>
                <w:rFonts w:cs="Arial"/>
                <w:u w:val="single"/>
                <w:cs/>
              </w:rPr>
            </w:pPr>
          </w:p>
        </w:tc>
        <w:tc>
          <w:tcPr>
            <w:tcW w:w="2433" w:type="dxa"/>
            <w:gridSpan w:val="2"/>
            <w:vAlign w:val="bottom"/>
          </w:tcPr>
          <w:p w14:paraId="6F596F9C" w14:textId="77777777" w:rsidR="00706E11" w:rsidRPr="00B9577A" w:rsidRDefault="00706E11" w:rsidP="00EC6C69">
            <w:pPr>
              <w:pBdr>
                <w:bottom w:val="single" w:sz="4" w:space="1" w:color="auto"/>
              </w:pBdr>
              <w:spacing w:line="340" w:lineRule="exact"/>
              <w:ind w:right="-41"/>
              <w:jc w:val="center"/>
              <w:rPr>
                <w:rFonts w:cs="Arial"/>
              </w:rPr>
            </w:pPr>
            <w:r w:rsidRPr="00B9577A">
              <w:rPr>
                <w:rFonts w:cs="Arial"/>
              </w:rPr>
              <w:t xml:space="preserve">Consolidated </w:t>
            </w:r>
          </w:p>
          <w:p w14:paraId="551BB094" w14:textId="77777777" w:rsidR="00706E11" w:rsidRPr="00B9577A" w:rsidRDefault="00706E11" w:rsidP="00EC6C69">
            <w:pPr>
              <w:pBdr>
                <w:bottom w:val="single" w:sz="4" w:space="1" w:color="auto"/>
              </w:pBdr>
              <w:spacing w:line="340" w:lineRule="exact"/>
              <w:ind w:right="-41"/>
              <w:jc w:val="center"/>
              <w:rPr>
                <w:rFonts w:cs="Arial"/>
              </w:rPr>
            </w:pPr>
            <w:r w:rsidRPr="00B9577A">
              <w:rPr>
                <w:rFonts w:cs="Arial"/>
              </w:rPr>
              <w:t>financial statements</w:t>
            </w:r>
          </w:p>
        </w:tc>
        <w:tc>
          <w:tcPr>
            <w:tcW w:w="2438" w:type="dxa"/>
            <w:gridSpan w:val="2"/>
            <w:vAlign w:val="bottom"/>
          </w:tcPr>
          <w:p w14:paraId="2251EFD0" w14:textId="77777777" w:rsidR="00706E11" w:rsidRPr="00B9577A" w:rsidRDefault="00706E11" w:rsidP="00EC6C69">
            <w:pPr>
              <w:pBdr>
                <w:bottom w:val="single" w:sz="4" w:space="1" w:color="auto"/>
              </w:pBdr>
              <w:spacing w:line="340" w:lineRule="exact"/>
              <w:ind w:right="-41"/>
              <w:jc w:val="center"/>
              <w:rPr>
                <w:rFonts w:cs="Arial"/>
              </w:rPr>
            </w:pPr>
            <w:r w:rsidRPr="00B9577A">
              <w:rPr>
                <w:rFonts w:cs="Arial"/>
              </w:rPr>
              <w:t>Separate                         financial statements</w:t>
            </w:r>
          </w:p>
        </w:tc>
      </w:tr>
      <w:tr w:rsidR="00DB3DFD" w:rsidRPr="00B9577A" w14:paraId="1834121F" w14:textId="77777777" w:rsidTr="00141D56">
        <w:tblPrEx>
          <w:tblCellMar>
            <w:left w:w="108" w:type="dxa"/>
            <w:right w:w="108" w:type="dxa"/>
          </w:tblCellMar>
        </w:tblPrEx>
        <w:tc>
          <w:tcPr>
            <w:tcW w:w="4314" w:type="dxa"/>
            <w:vAlign w:val="bottom"/>
          </w:tcPr>
          <w:p w14:paraId="43075FF2" w14:textId="77777777" w:rsidR="00DB3DFD" w:rsidRPr="00B9577A" w:rsidRDefault="00DB3DFD" w:rsidP="00EC6C69">
            <w:pPr>
              <w:spacing w:line="340" w:lineRule="exact"/>
              <w:ind w:right="-18"/>
              <w:jc w:val="both"/>
              <w:rPr>
                <w:rFonts w:cs="Arial"/>
                <w:u w:val="single"/>
                <w:cs/>
              </w:rPr>
            </w:pPr>
          </w:p>
        </w:tc>
        <w:tc>
          <w:tcPr>
            <w:tcW w:w="1216" w:type="dxa"/>
            <w:vAlign w:val="bottom"/>
          </w:tcPr>
          <w:p w14:paraId="0CF8948B" w14:textId="1E9B0977" w:rsidR="00DB3DFD" w:rsidRPr="00B9577A" w:rsidRDefault="008E4B7B" w:rsidP="00EC6C69">
            <w:pPr>
              <w:pBdr>
                <w:bottom w:val="single" w:sz="4" w:space="1" w:color="000000"/>
              </w:pBdr>
              <w:spacing w:line="340" w:lineRule="exact"/>
              <w:ind w:right="-41"/>
              <w:jc w:val="center"/>
              <w:rPr>
                <w:rFonts w:cs="Arial"/>
              </w:rPr>
            </w:pPr>
            <w:r w:rsidRPr="00B9577A">
              <w:rPr>
                <w:rFonts w:cs="Arial"/>
              </w:rPr>
              <w:t>2026</w:t>
            </w:r>
          </w:p>
        </w:tc>
        <w:tc>
          <w:tcPr>
            <w:tcW w:w="1217" w:type="dxa"/>
            <w:vAlign w:val="bottom"/>
          </w:tcPr>
          <w:p w14:paraId="376752DE" w14:textId="2AA3A423" w:rsidR="00DB3DFD" w:rsidRPr="00B9577A" w:rsidRDefault="008E4B7B" w:rsidP="00EC6C69">
            <w:pPr>
              <w:pBdr>
                <w:bottom w:val="single" w:sz="4" w:space="1" w:color="000000"/>
              </w:pBdr>
              <w:spacing w:line="340" w:lineRule="exact"/>
              <w:ind w:right="-41"/>
              <w:jc w:val="center"/>
              <w:rPr>
                <w:rFonts w:cs="Arial"/>
              </w:rPr>
            </w:pPr>
            <w:r w:rsidRPr="00B9577A">
              <w:rPr>
                <w:rFonts w:cs="Arial"/>
              </w:rPr>
              <w:t>2025</w:t>
            </w:r>
          </w:p>
        </w:tc>
        <w:tc>
          <w:tcPr>
            <w:tcW w:w="1216" w:type="dxa"/>
            <w:vAlign w:val="bottom"/>
          </w:tcPr>
          <w:p w14:paraId="11E2D53C" w14:textId="27837C92" w:rsidR="00DB3DFD" w:rsidRPr="00B9577A" w:rsidRDefault="008E4B7B" w:rsidP="00EC6C69">
            <w:pPr>
              <w:pBdr>
                <w:bottom w:val="single" w:sz="4" w:space="1" w:color="000000"/>
              </w:pBdr>
              <w:spacing w:line="340" w:lineRule="exact"/>
              <w:ind w:right="-41"/>
              <w:jc w:val="center"/>
              <w:rPr>
                <w:rFonts w:cs="Arial"/>
                <w:cs/>
              </w:rPr>
            </w:pPr>
            <w:r w:rsidRPr="00B9577A">
              <w:rPr>
                <w:rFonts w:cs="Arial"/>
              </w:rPr>
              <w:t>2026</w:t>
            </w:r>
          </w:p>
        </w:tc>
        <w:tc>
          <w:tcPr>
            <w:tcW w:w="1222" w:type="dxa"/>
            <w:vAlign w:val="bottom"/>
          </w:tcPr>
          <w:p w14:paraId="461B1652" w14:textId="7A4CBB3A" w:rsidR="00DB3DFD" w:rsidRPr="00B9577A" w:rsidRDefault="008E4B7B" w:rsidP="00EC6C69">
            <w:pPr>
              <w:pBdr>
                <w:bottom w:val="single" w:sz="4" w:space="1" w:color="000000"/>
              </w:pBdr>
              <w:spacing w:line="340" w:lineRule="exact"/>
              <w:ind w:right="-41"/>
              <w:jc w:val="center"/>
              <w:rPr>
                <w:rFonts w:cs="Arial"/>
                <w:cs/>
              </w:rPr>
            </w:pPr>
            <w:r w:rsidRPr="00B9577A">
              <w:rPr>
                <w:rFonts w:cs="Arial"/>
              </w:rPr>
              <w:t>2025</w:t>
            </w:r>
          </w:p>
        </w:tc>
      </w:tr>
      <w:tr w:rsidR="00452AA7" w:rsidRPr="00B9577A" w14:paraId="231AC0FF" w14:textId="77777777" w:rsidTr="00E123BA">
        <w:tblPrEx>
          <w:tblCellMar>
            <w:left w:w="108" w:type="dxa"/>
            <w:right w:w="108" w:type="dxa"/>
          </w:tblCellMar>
        </w:tblPrEx>
        <w:tc>
          <w:tcPr>
            <w:tcW w:w="4314" w:type="dxa"/>
            <w:vAlign w:val="bottom"/>
          </w:tcPr>
          <w:p w14:paraId="20A7E9EF" w14:textId="77777777" w:rsidR="00452AA7" w:rsidRPr="00B9577A" w:rsidRDefault="00452AA7" w:rsidP="00452AA7">
            <w:pPr>
              <w:spacing w:line="340" w:lineRule="exact"/>
              <w:ind w:left="222" w:right="-126" w:hanging="222"/>
              <w:rPr>
                <w:rFonts w:cs="Arial"/>
                <w:cs/>
              </w:rPr>
            </w:pPr>
            <w:r w:rsidRPr="00B9577A">
              <w:rPr>
                <w:rFonts w:cs="Arial"/>
              </w:rPr>
              <w:t xml:space="preserve">Accounting profit before tax </w:t>
            </w:r>
          </w:p>
        </w:tc>
        <w:tc>
          <w:tcPr>
            <w:tcW w:w="1216" w:type="dxa"/>
            <w:vAlign w:val="center"/>
          </w:tcPr>
          <w:p w14:paraId="64C631EA" w14:textId="77BEB052" w:rsidR="00452AA7" w:rsidRPr="00B9577A" w:rsidRDefault="00452AA7" w:rsidP="00452AA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B9577A">
              <w:rPr>
                <w:rFonts w:cs="Arial"/>
              </w:rPr>
              <w:t>2,794,480</w:t>
            </w:r>
          </w:p>
        </w:tc>
        <w:tc>
          <w:tcPr>
            <w:tcW w:w="1217" w:type="dxa"/>
            <w:vAlign w:val="center"/>
          </w:tcPr>
          <w:p w14:paraId="2275D1C6" w14:textId="1814E1EE" w:rsidR="00452AA7" w:rsidRPr="00B9577A" w:rsidRDefault="00452AA7" w:rsidP="00452AA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B9577A">
              <w:rPr>
                <w:rFonts w:cs="Arial"/>
              </w:rPr>
              <w:t>2,472,162</w:t>
            </w:r>
          </w:p>
        </w:tc>
        <w:tc>
          <w:tcPr>
            <w:tcW w:w="1216" w:type="dxa"/>
            <w:vAlign w:val="center"/>
          </w:tcPr>
          <w:p w14:paraId="1CFD64C2" w14:textId="6975548F" w:rsidR="00452AA7" w:rsidRPr="00B9577A" w:rsidRDefault="00452AA7" w:rsidP="00452AA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B9577A">
              <w:rPr>
                <w:rFonts w:cs="Arial"/>
              </w:rPr>
              <w:t>2,758,884</w:t>
            </w:r>
          </w:p>
        </w:tc>
        <w:tc>
          <w:tcPr>
            <w:tcW w:w="1222" w:type="dxa"/>
            <w:vAlign w:val="center"/>
          </w:tcPr>
          <w:p w14:paraId="400F396C" w14:textId="742C2340" w:rsidR="00452AA7" w:rsidRPr="00B9577A" w:rsidRDefault="00452AA7" w:rsidP="00452AA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B9577A">
              <w:rPr>
                <w:rFonts w:cs="Arial"/>
              </w:rPr>
              <w:t>2,420,552</w:t>
            </w:r>
          </w:p>
        </w:tc>
      </w:tr>
      <w:tr w:rsidR="00452AA7" w:rsidRPr="00B9577A" w14:paraId="77ED0DDD" w14:textId="77777777" w:rsidTr="00F76EEB">
        <w:tblPrEx>
          <w:tblCellMar>
            <w:left w:w="108" w:type="dxa"/>
            <w:right w:w="108" w:type="dxa"/>
          </w:tblCellMar>
        </w:tblPrEx>
        <w:tc>
          <w:tcPr>
            <w:tcW w:w="4314" w:type="dxa"/>
            <w:vAlign w:val="bottom"/>
          </w:tcPr>
          <w:p w14:paraId="546ACB88" w14:textId="77777777" w:rsidR="00452AA7" w:rsidRPr="00B9577A" w:rsidRDefault="00452AA7" w:rsidP="00452AA7">
            <w:pPr>
              <w:tabs>
                <w:tab w:val="left" w:pos="942"/>
              </w:tabs>
              <w:spacing w:line="340" w:lineRule="exact"/>
              <w:ind w:left="1062" w:right="-108" w:hanging="1062"/>
              <w:rPr>
                <w:rFonts w:cs="Arial"/>
                <w:cs/>
              </w:rPr>
            </w:pPr>
            <w:r w:rsidRPr="00B9577A">
              <w:rPr>
                <w:rFonts w:cs="Arial"/>
              </w:rPr>
              <w:t xml:space="preserve">Applicable tax rate  </w:t>
            </w:r>
          </w:p>
        </w:tc>
        <w:tc>
          <w:tcPr>
            <w:tcW w:w="1216" w:type="dxa"/>
            <w:vAlign w:val="bottom"/>
          </w:tcPr>
          <w:p w14:paraId="200EF288" w14:textId="5DB7A4E7" w:rsidR="00452AA7" w:rsidRPr="00B9577A" w:rsidRDefault="00452AA7" w:rsidP="0045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B9577A">
              <w:rPr>
                <w:rFonts w:cs="Arial"/>
              </w:rPr>
              <w:t>20%</w:t>
            </w:r>
          </w:p>
        </w:tc>
        <w:tc>
          <w:tcPr>
            <w:tcW w:w="1217" w:type="dxa"/>
            <w:vAlign w:val="bottom"/>
          </w:tcPr>
          <w:p w14:paraId="787B01E0" w14:textId="77777777" w:rsidR="00452AA7" w:rsidRPr="00B9577A" w:rsidRDefault="00452AA7" w:rsidP="0045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B9577A">
              <w:rPr>
                <w:rFonts w:cs="Arial"/>
              </w:rPr>
              <w:t>20%</w:t>
            </w:r>
          </w:p>
        </w:tc>
        <w:tc>
          <w:tcPr>
            <w:tcW w:w="1216" w:type="dxa"/>
            <w:vAlign w:val="bottom"/>
          </w:tcPr>
          <w:p w14:paraId="2203F09A" w14:textId="3CE21AEC" w:rsidR="00452AA7" w:rsidRPr="00B9577A" w:rsidRDefault="00452AA7" w:rsidP="0045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cs/>
              </w:rPr>
            </w:pPr>
            <w:r w:rsidRPr="00B9577A">
              <w:rPr>
                <w:rFonts w:cs="Arial"/>
              </w:rPr>
              <w:t>20%</w:t>
            </w:r>
          </w:p>
        </w:tc>
        <w:tc>
          <w:tcPr>
            <w:tcW w:w="1222" w:type="dxa"/>
            <w:vAlign w:val="bottom"/>
          </w:tcPr>
          <w:p w14:paraId="0C321219" w14:textId="77777777" w:rsidR="00452AA7" w:rsidRPr="00B9577A" w:rsidRDefault="00452AA7" w:rsidP="0045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40" w:lineRule="exact"/>
              <w:ind w:right="-43"/>
              <w:rPr>
                <w:rFonts w:cs="Arial"/>
                <w:cs/>
              </w:rPr>
            </w:pPr>
            <w:r w:rsidRPr="00B9577A">
              <w:rPr>
                <w:rFonts w:cs="Arial"/>
              </w:rPr>
              <w:t>20%</w:t>
            </w:r>
          </w:p>
        </w:tc>
      </w:tr>
      <w:tr w:rsidR="00AA52B5" w:rsidRPr="00B9577A" w14:paraId="045C5249" w14:textId="77777777" w:rsidTr="008F6AD0">
        <w:tblPrEx>
          <w:tblCellMar>
            <w:left w:w="108" w:type="dxa"/>
            <w:right w:w="108" w:type="dxa"/>
          </w:tblCellMar>
        </w:tblPrEx>
        <w:tc>
          <w:tcPr>
            <w:tcW w:w="4314" w:type="dxa"/>
            <w:vAlign w:val="bottom"/>
          </w:tcPr>
          <w:p w14:paraId="5C39CDBF" w14:textId="77777777" w:rsidR="00AA52B5" w:rsidRPr="00B9577A" w:rsidRDefault="00AA52B5" w:rsidP="00AA52B5">
            <w:pPr>
              <w:spacing w:line="340" w:lineRule="exact"/>
              <w:ind w:left="162" w:right="-108" w:hanging="162"/>
              <w:rPr>
                <w:rFonts w:cs="Arial"/>
                <w:cs/>
              </w:rPr>
            </w:pPr>
            <w:r w:rsidRPr="00B9577A">
              <w:rPr>
                <w:rFonts w:cs="Arial"/>
              </w:rPr>
              <w:t>Accounting profit before tax multiplied by applicable tax rate</w:t>
            </w:r>
          </w:p>
        </w:tc>
        <w:tc>
          <w:tcPr>
            <w:tcW w:w="1216" w:type="dxa"/>
            <w:vAlign w:val="center"/>
          </w:tcPr>
          <w:p w14:paraId="5042F52A" w14:textId="77777777" w:rsidR="00AA52B5" w:rsidRPr="00B9577A" w:rsidRDefault="00AA52B5" w:rsidP="00AA5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p>
          <w:p w14:paraId="3096F8F8" w14:textId="03BEF829" w:rsidR="00AA52B5" w:rsidRPr="00B9577A" w:rsidRDefault="00AA52B5" w:rsidP="00AA5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B9577A">
              <w:rPr>
                <w:rFonts w:cs="Arial"/>
              </w:rPr>
              <w:t>558,896</w:t>
            </w:r>
          </w:p>
        </w:tc>
        <w:tc>
          <w:tcPr>
            <w:tcW w:w="1217" w:type="dxa"/>
            <w:vAlign w:val="bottom"/>
          </w:tcPr>
          <w:p w14:paraId="2ADA211B" w14:textId="0200DA87" w:rsidR="00AA52B5" w:rsidRPr="00B9577A" w:rsidRDefault="00AA52B5" w:rsidP="00AA5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B9577A">
              <w:rPr>
                <w:rFonts w:cs="Arial"/>
              </w:rPr>
              <w:t>494,432</w:t>
            </w:r>
          </w:p>
        </w:tc>
        <w:tc>
          <w:tcPr>
            <w:tcW w:w="1216" w:type="dxa"/>
            <w:vAlign w:val="center"/>
          </w:tcPr>
          <w:p w14:paraId="2575ECB5" w14:textId="77777777" w:rsidR="00AA52B5" w:rsidRPr="00B9577A" w:rsidRDefault="00AA52B5" w:rsidP="00AA5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p>
          <w:p w14:paraId="0D34C893" w14:textId="24D1F377" w:rsidR="00AA52B5" w:rsidRPr="00B9577A" w:rsidRDefault="00AA52B5" w:rsidP="00AA5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cs/>
              </w:rPr>
            </w:pPr>
            <w:r w:rsidRPr="00B9577A">
              <w:rPr>
                <w:rFonts w:cs="Arial"/>
              </w:rPr>
              <w:t>551,777</w:t>
            </w:r>
          </w:p>
        </w:tc>
        <w:tc>
          <w:tcPr>
            <w:tcW w:w="1222" w:type="dxa"/>
            <w:vAlign w:val="bottom"/>
          </w:tcPr>
          <w:p w14:paraId="2FD11D43" w14:textId="75CC149A" w:rsidR="00AA52B5" w:rsidRPr="00B9577A" w:rsidRDefault="00AA52B5" w:rsidP="00AA5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cs/>
              </w:rPr>
            </w:pPr>
            <w:r w:rsidRPr="00B9577A">
              <w:rPr>
                <w:rFonts w:cs="Arial"/>
              </w:rPr>
              <w:t>484,110</w:t>
            </w:r>
          </w:p>
        </w:tc>
      </w:tr>
      <w:tr w:rsidR="00AA52B5" w:rsidRPr="00B9577A" w14:paraId="17E7183C" w14:textId="77777777" w:rsidTr="008F6AD0">
        <w:tblPrEx>
          <w:tblCellMar>
            <w:left w:w="108" w:type="dxa"/>
            <w:right w:w="108" w:type="dxa"/>
          </w:tblCellMar>
        </w:tblPrEx>
        <w:tc>
          <w:tcPr>
            <w:tcW w:w="4314" w:type="dxa"/>
            <w:vAlign w:val="bottom"/>
          </w:tcPr>
          <w:p w14:paraId="2FDE594B" w14:textId="1A707FE4" w:rsidR="00AA52B5" w:rsidRPr="00B9577A" w:rsidRDefault="00AA52B5" w:rsidP="00AA52B5">
            <w:pPr>
              <w:spacing w:line="340" w:lineRule="exact"/>
              <w:ind w:left="162" w:right="-108" w:hanging="162"/>
              <w:rPr>
                <w:rFonts w:cs="Arial"/>
              </w:rPr>
            </w:pPr>
            <w:r w:rsidRPr="00B9577A">
              <w:rPr>
                <w:rFonts w:cs="Arial"/>
              </w:rPr>
              <w:t>Effects of non</w:t>
            </w:r>
            <w:r w:rsidRPr="00B9577A">
              <w:rPr>
                <w:rFonts w:cs="Arial"/>
                <w:cs/>
              </w:rPr>
              <w:t>-</w:t>
            </w:r>
            <w:r w:rsidRPr="00B9577A">
              <w:rPr>
                <w:rFonts w:cs="Arial"/>
              </w:rPr>
              <w:t>taxable revenue and non</w:t>
            </w:r>
            <w:r w:rsidRPr="00B9577A">
              <w:rPr>
                <w:rFonts w:cs="Arial"/>
                <w:cs/>
              </w:rPr>
              <w:t>-</w:t>
            </w:r>
            <w:r w:rsidRPr="00B9577A">
              <w:rPr>
                <w:rFonts w:cs="Arial"/>
              </w:rPr>
              <w:t>deductible expenses,</w:t>
            </w:r>
            <w:r w:rsidRPr="00B9577A">
              <w:rPr>
                <w:rFonts w:cs="Arial"/>
                <w:cs/>
              </w:rPr>
              <w:t xml:space="preserve"> </w:t>
            </w:r>
            <w:r w:rsidRPr="00B9577A">
              <w:rPr>
                <w:rFonts w:cs="Arial"/>
              </w:rPr>
              <w:t>net</w:t>
            </w:r>
          </w:p>
        </w:tc>
        <w:tc>
          <w:tcPr>
            <w:tcW w:w="1216" w:type="dxa"/>
            <w:vAlign w:val="center"/>
          </w:tcPr>
          <w:p w14:paraId="25AE5D4B" w14:textId="77777777" w:rsidR="00AA52B5" w:rsidRPr="00B9577A" w:rsidRDefault="00AA52B5" w:rsidP="00AA5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p>
          <w:p w14:paraId="00145802" w14:textId="2D3DD718" w:rsidR="00AA52B5" w:rsidRPr="00B9577A" w:rsidRDefault="00AA52B5" w:rsidP="00AA5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B9577A">
              <w:rPr>
                <w:rFonts w:cs="Arial"/>
              </w:rPr>
              <w:t>2,113</w:t>
            </w:r>
          </w:p>
        </w:tc>
        <w:tc>
          <w:tcPr>
            <w:tcW w:w="1217" w:type="dxa"/>
            <w:vAlign w:val="bottom"/>
          </w:tcPr>
          <w:p w14:paraId="2780FC53" w14:textId="313F548E" w:rsidR="00AA52B5" w:rsidRPr="00B9577A" w:rsidRDefault="00AA52B5" w:rsidP="00AA5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B9577A">
              <w:rPr>
                <w:rFonts w:cs="Arial"/>
              </w:rPr>
              <w:t>121,789</w:t>
            </w:r>
          </w:p>
        </w:tc>
        <w:tc>
          <w:tcPr>
            <w:tcW w:w="1216" w:type="dxa"/>
            <w:vAlign w:val="center"/>
          </w:tcPr>
          <w:p w14:paraId="07E2621E" w14:textId="77777777" w:rsidR="00AA52B5" w:rsidRPr="00B9577A" w:rsidRDefault="00AA52B5" w:rsidP="00AA5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p>
          <w:p w14:paraId="1A5CCD74" w14:textId="12DABAFE" w:rsidR="00AA52B5" w:rsidRPr="00B9577A" w:rsidRDefault="00AA52B5" w:rsidP="00AA5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B9577A">
              <w:rPr>
                <w:rFonts w:cs="Arial"/>
              </w:rPr>
              <w:t>9,196</w:t>
            </w:r>
          </w:p>
        </w:tc>
        <w:tc>
          <w:tcPr>
            <w:tcW w:w="1222" w:type="dxa"/>
            <w:vAlign w:val="bottom"/>
          </w:tcPr>
          <w:p w14:paraId="75429F53" w14:textId="659B98AF" w:rsidR="00AA52B5" w:rsidRPr="00B9577A" w:rsidRDefault="00AA52B5" w:rsidP="00AA5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B9577A">
              <w:rPr>
                <w:rFonts w:cs="Arial"/>
              </w:rPr>
              <w:t>6,079</w:t>
            </w:r>
          </w:p>
        </w:tc>
      </w:tr>
      <w:tr w:rsidR="00AA52B5" w:rsidRPr="00B9577A" w14:paraId="69E7FA4D" w14:textId="77777777" w:rsidTr="00096679">
        <w:tblPrEx>
          <w:tblCellMar>
            <w:left w:w="108" w:type="dxa"/>
            <w:right w:w="108" w:type="dxa"/>
          </w:tblCellMar>
        </w:tblPrEx>
        <w:tc>
          <w:tcPr>
            <w:tcW w:w="4314" w:type="dxa"/>
            <w:vAlign w:val="bottom"/>
          </w:tcPr>
          <w:p w14:paraId="43F9070E" w14:textId="56AA189D" w:rsidR="00AA52B5" w:rsidRPr="00B9577A" w:rsidRDefault="00AA52B5" w:rsidP="00AA52B5">
            <w:pPr>
              <w:spacing w:line="340" w:lineRule="exact"/>
              <w:ind w:left="162" w:right="-108" w:hanging="162"/>
              <w:rPr>
                <w:rFonts w:cs="Arial"/>
              </w:rPr>
            </w:pPr>
            <w:r w:rsidRPr="00B9577A">
              <w:rPr>
                <w:rFonts w:cs="Arial"/>
              </w:rPr>
              <w:t>Adjustment in respect of prior year income tax</w:t>
            </w:r>
          </w:p>
        </w:tc>
        <w:tc>
          <w:tcPr>
            <w:tcW w:w="1216" w:type="dxa"/>
            <w:vAlign w:val="bottom"/>
          </w:tcPr>
          <w:p w14:paraId="43907F93" w14:textId="38718D2F" w:rsidR="00AA52B5" w:rsidRPr="00B9577A" w:rsidRDefault="00AA52B5" w:rsidP="00AA52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B9577A">
              <w:rPr>
                <w:rFonts w:cs="Arial"/>
              </w:rPr>
              <w:t>(694)</w:t>
            </w:r>
          </w:p>
        </w:tc>
        <w:tc>
          <w:tcPr>
            <w:tcW w:w="1217" w:type="dxa"/>
            <w:vAlign w:val="bottom"/>
          </w:tcPr>
          <w:p w14:paraId="197AFBED" w14:textId="1D3D6E42" w:rsidR="00AA52B5" w:rsidRPr="00B9577A" w:rsidRDefault="00AA52B5" w:rsidP="00AA52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B9577A">
              <w:rPr>
                <w:rFonts w:cs="Arial"/>
              </w:rPr>
              <w:t>(328)</w:t>
            </w:r>
          </w:p>
        </w:tc>
        <w:tc>
          <w:tcPr>
            <w:tcW w:w="1216" w:type="dxa"/>
            <w:vAlign w:val="bottom"/>
          </w:tcPr>
          <w:p w14:paraId="1E1F7E8E" w14:textId="6C446E8C" w:rsidR="00AA52B5" w:rsidRPr="00B9577A" w:rsidRDefault="00AA52B5" w:rsidP="00AA52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B9577A">
              <w:rPr>
                <w:rFonts w:cs="Arial"/>
              </w:rPr>
              <w:t>(694)</w:t>
            </w:r>
          </w:p>
        </w:tc>
        <w:tc>
          <w:tcPr>
            <w:tcW w:w="1222" w:type="dxa"/>
            <w:vAlign w:val="bottom"/>
          </w:tcPr>
          <w:p w14:paraId="3946BDB1" w14:textId="58BB970B" w:rsidR="00AA52B5" w:rsidRPr="00B9577A" w:rsidRDefault="00AA52B5" w:rsidP="00AA52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B9577A">
              <w:rPr>
                <w:rFonts w:cs="Arial"/>
              </w:rPr>
              <w:t>(328)</w:t>
            </w:r>
          </w:p>
        </w:tc>
      </w:tr>
      <w:tr w:rsidR="00AA52B5" w:rsidRPr="00B9577A" w14:paraId="265B538F" w14:textId="77777777" w:rsidTr="008F6AD0">
        <w:tblPrEx>
          <w:tblCellMar>
            <w:left w:w="108" w:type="dxa"/>
            <w:right w:w="108" w:type="dxa"/>
          </w:tblCellMar>
        </w:tblPrEx>
        <w:tc>
          <w:tcPr>
            <w:tcW w:w="4314" w:type="dxa"/>
            <w:vAlign w:val="bottom"/>
          </w:tcPr>
          <w:p w14:paraId="46D9F9DC" w14:textId="77777777" w:rsidR="00AA52B5" w:rsidRPr="00B9577A" w:rsidRDefault="00AA52B5" w:rsidP="00AA52B5">
            <w:pPr>
              <w:spacing w:line="340" w:lineRule="exact"/>
              <w:ind w:left="162" w:right="-108" w:hanging="162"/>
              <w:rPr>
                <w:rFonts w:cs="Arial"/>
                <w:cs/>
              </w:rPr>
            </w:pPr>
            <w:r w:rsidRPr="00B9577A">
              <w:rPr>
                <w:rFonts w:cs="Arial"/>
              </w:rPr>
              <w:t>Income tax expense reported in profit or loss</w:t>
            </w:r>
          </w:p>
        </w:tc>
        <w:tc>
          <w:tcPr>
            <w:tcW w:w="1216" w:type="dxa"/>
            <w:vAlign w:val="center"/>
          </w:tcPr>
          <w:p w14:paraId="33533CF2" w14:textId="77421944" w:rsidR="00AA52B5" w:rsidRPr="00B9577A" w:rsidRDefault="00AA52B5" w:rsidP="00AA52B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cs/>
              </w:rPr>
            </w:pPr>
            <w:r w:rsidRPr="00B9577A">
              <w:rPr>
                <w:rFonts w:cs="Arial"/>
              </w:rPr>
              <w:t>560,315</w:t>
            </w:r>
          </w:p>
        </w:tc>
        <w:tc>
          <w:tcPr>
            <w:tcW w:w="1217" w:type="dxa"/>
            <w:vAlign w:val="bottom"/>
          </w:tcPr>
          <w:p w14:paraId="1B55E975" w14:textId="2F9E5C43" w:rsidR="00AA52B5" w:rsidRPr="00B9577A" w:rsidRDefault="00AA52B5" w:rsidP="00AA52B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B9577A">
              <w:rPr>
                <w:rFonts w:cs="Arial"/>
              </w:rPr>
              <w:t>615,893</w:t>
            </w:r>
          </w:p>
        </w:tc>
        <w:tc>
          <w:tcPr>
            <w:tcW w:w="1216" w:type="dxa"/>
            <w:vAlign w:val="center"/>
          </w:tcPr>
          <w:p w14:paraId="49E9E34D" w14:textId="1851ED9E" w:rsidR="00AA52B5" w:rsidRPr="00B9577A" w:rsidRDefault="00AA52B5" w:rsidP="00AA52B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B9577A">
              <w:rPr>
                <w:rFonts w:cs="Arial"/>
              </w:rPr>
              <w:t>560,279</w:t>
            </w:r>
          </w:p>
        </w:tc>
        <w:tc>
          <w:tcPr>
            <w:tcW w:w="1222" w:type="dxa"/>
            <w:vAlign w:val="bottom"/>
          </w:tcPr>
          <w:p w14:paraId="2CC1EAD9" w14:textId="694632F4" w:rsidR="00AA52B5" w:rsidRPr="00B9577A" w:rsidRDefault="00AA52B5" w:rsidP="00AA52B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B9577A">
              <w:rPr>
                <w:rFonts w:cs="Arial"/>
              </w:rPr>
              <w:t>489,861</w:t>
            </w:r>
          </w:p>
        </w:tc>
      </w:tr>
    </w:tbl>
    <w:p w14:paraId="1770F28C" w14:textId="77777777" w:rsidR="006403C8" w:rsidRPr="00B9577A" w:rsidRDefault="006403C8" w:rsidP="00CD7102">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25" w:name="_Toc101339255"/>
      <w:bookmarkStart w:id="26" w:name="_Toc101339425"/>
    </w:p>
    <w:p w14:paraId="4FBE1EB0" w14:textId="77777777" w:rsidR="006403C8" w:rsidRPr="00B9577A" w:rsidRDefault="0064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B9577A">
        <w:rPr>
          <w:rFonts w:cs="Arial"/>
          <w:sz w:val="22"/>
          <w:szCs w:val="22"/>
        </w:rPr>
        <w:br w:type="page"/>
      </w:r>
    </w:p>
    <w:tbl>
      <w:tblPr>
        <w:tblW w:w="9185" w:type="dxa"/>
        <w:tblInd w:w="450" w:type="dxa"/>
        <w:tblLayout w:type="fixed"/>
        <w:tblCellMar>
          <w:left w:w="0" w:type="dxa"/>
          <w:right w:w="0" w:type="dxa"/>
        </w:tblCellMar>
        <w:tblLook w:val="0000" w:firstRow="0" w:lastRow="0" w:firstColumn="0" w:lastColumn="0" w:noHBand="0" w:noVBand="0"/>
      </w:tblPr>
      <w:tblGrid>
        <w:gridCol w:w="4314"/>
        <w:gridCol w:w="1216"/>
        <w:gridCol w:w="1217"/>
        <w:gridCol w:w="1216"/>
        <w:gridCol w:w="1222"/>
      </w:tblGrid>
      <w:tr w:rsidR="006403C8" w:rsidRPr="00B9577A" w14:paraId="709DE454" w14:textId="77777777" w:rsidTr="006668BF">
        <w:tc>
          <w:tcPr>
            <w:tcW w:w="9185" w:type="dxa"/>
            <w:gridSpan w:val="5"/>
          </w:tcPr>
          <w:p w14:paraId="541CD17F" w14:textId="77777777" w:rsidR="006403C8" w:rsidRPr="00B9577A" w:rsidRDefault="006403C8" w:rsidP="006668B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40" w:lineRule="exact"/>
              <w:ind w:left="94" w:right="86"/>
              <w:jc w:val="right"/>
              <w:rPr>
                <w:rFonts w:cs="Arial"/>
                <w:lang w:val="en-US"/>
              </w:rPr>
            </w:pPr>
            <w:r w:rsidRPr="00B9577A">
              <w:rPr>
                <w:rFonts w:cs="Arial"/>
                <w:lang w:val="en-US"/>
              </w:rPr>
              <w:lastRenderedPageBreak/>
              <w:t>(Unit: Thousand Baht)</w:t>
            </w:r>
          </w:p>
        </w:tc>
      </w:tr>
      <w:tr w:rsidR="006403C8" w:rsidRPr="00B9577A" w14:paraId="4EFBC037" w14:textId="77777777" w:rsidTr="006668BF">
        <w:tblPrEx>
          <w:tblCellMar>
            <w:left w:w="108" w:type="dxa"/>
            <w:right w:w="108" w:type="dxa"/>
          </w:tblCellMar>
        </w:tblPrEx>
        <w:tc>
          <w:tcPr>
            <w:tcW w:w="4314" w:type="dxa"/>
            <w:vAlign w:val="bottom"/>
          </w:tcPr>
          <w:p w14:paraId="744D59A2" w14:textId="77777777" w:rsidR="006403C8" w:rsidRPr="00B9577A" w:rsidRDefault="006403C8" w:rsidP="006668BF">
            <w:pPr>
              <w:spacing w:line="340" w:lineRule="exact"/>
              <w:ind w:right="-18"/>
              <w:jc w:val="both"/>
              <w:rPr>
                <w:rFonts w:cs="Arial"/>
                <w:u w:val="single"/>
                <w:cs/>
              </w:rPr>
            </w:pPr>
          </w:p>
        </w:tc>
        <w:tc>
          <w:tcPr>
            <w:tcW w:w="4871" w:type="dxa"/>
            <w:gridSpan w:val="4"/>
            <w:vAlign w:val="bottom"/>
          </w:tcPr>
          <w:p w14:paraId="56748413" w14:textId="354F3B89" w:rsidR="006403C8" w:rsidRPr="00B9577A" w:rsidRDefault="006403C8" w:rsidP="006668BF">
            <w:pPr>
              <w:pBdr>
                <w:bottom w:val="single" w:sz="4" w:space="1" w:color="auto"/>
              </w:pBdr>
              <w:spacing w:line="340" w:lineRule="exact"/>
              <w:ind w:right="-41"/>
              <w:jc w:val="center"/>
              <w:rPr>
                <w:rFonts w:cs="Arial"/>
                <w:cs/>
              </w:rPr>
            </w:pPr>
            <w:r w:rsidRPr="00B9577A">
              <w:rPr>
                <w:rFonts w:cs="Arial"/>
              </w:rPr>
              <w:t xml:space="preserve">For the </w:t>
            </w:r>
            <w:r w:rsidR="00B16B7F" w:rsidRPr="00B9577A">
              <w:rPr>
                <w:rFonts w:cs="Arial"/>
              </w:rPr>
              <w:t>six</w:t>
            </w:r>
            <w:r w:rsidRPr="00B9577A">
              <w:rPr>
                <w:rFonts w:cs="Arial"/>
              </w:rPr>
              <w:t>-month periods ended 30 June</w:t>
            </w:r>
          </w:p>
        </w:tc>
      </w:tr>
      <w:tr w:rsidR="006403C8" w:rsidRPr="00B9577A" w14:paraId="05BDB719" w14:textId="77777777" w:rsidTr="006668BF">
        <w:tblPrEx>
          <w:tblCellMar>
            <w:left w:w="108" w:type="dxa"/>
            <w:right w:w="108" w:type="dxa"/>
          </w:tblCellMar>
        </w:tblPrEx>
        <w:tc>
          <w:tcPr>
            <w:tcW w:w="4314" w:type="dxa"/>
            <w:vAlign w:val="bottom"/>
          </w:tcPr>
          <w:p w14:paraId="2B09ECBA" w14:textId="77777777" w:rsidR="006403C8" w:rsidRPr="00B9577A" w:rsidRDefault="006403C8" w:rsidP="006668BF">
            <w:pPr>
              <w:spacing w:line="340" w:lineRule="exact"/>
              <w:ind w:right="-18"/>
              <w:jc w:val="both"/>
              <w:rPr>
                <w:rFonts w:cs="Arial"/>
                <w:u w:val="single"/>
                <w:cs/>
              </w:rPr>
            </w:pPr>
          </w:p>
        </w:tc>
        <w:tc>
          <w:tcPr>
            <w:tcW w:w="2433" w:type="dxa"/>
            <w:gridSpan w:val="2"/>
            <w:vAlign w:val="bottom"/>
          </w:tcPr>
          <w:p w14:paraId="36CB60E1" w14:textId="77777777" w:rsidR="006403C8" w:rsidRPr="00B9577A" w:rsidRDefault="006403C8" w:rsidP="006668BF">
            <w:pPr>
              <w:pBdr>
                <w:bottom w:val="single" w:sz="4" w:space="1" w:color="auto"/>
              </w:pBdr>
              <w:spacing w:line="340" w:lineRule="exact"/>
              <w:ind w:right="-41"/>
              <w:jc w:val="center"/>
              <w:rPr>
                <w:rFonts w:cs="Arial"/>
              </w:rPr>
            </w:pPr>
            <w:r w:rsidRPr="00B9577A">
              <w:rPr>
                <w:rFonts w:cs="Arial"/>
              </w:rPr>
              <w:t xml:space="preserve">Consolidated </w:t>
            </w:r>
          </w:p>
          <w:p w14:paraId="33507241" w14:textId="77777777" w:rsidR="006403C8" w:rsidRPr="00B9577A" w:rsidRDefault="006403C8" w:rsidP="006668BF">
            <w:pPr>
              <w:pBdr>
                <w:bottom w:val="single" w:sz="4" w:space="1" w:color="auto"/>
              </w:pBdr>
              <w:spacing w:line="340" w:lineRule="exact"/>
              <w:ind w:right="-41"/>
              <w:jc w:val="center"/>
              <w:rPr>
                <w:rFonts w:cs="Arial"/>
              </w:rPr>
            </w:pPr>
            <w:r w:rsidRPr="00B9577A">
              <w:rPr>
                <w:rFonts w:cs="Arial"/>
              </w:rPr>
              <w:t>financial statements</w:t>
            </w:r>
          </w:p>
        </w:tc>
        <w:tc>
          <w:tcPr>
            <w:tcW w:w="2438" w:type="dxa"/>
            <w:gridSpan w:val="2"/>
            <w:vAlign w:val="bottom"/>
          </w:tcPr>
          <w:p w14:paraId="303BEB46" w14:textId="77777777" w:rsidR="006403C8" w:rsidRPr="00B9577A" w:rsidRDefault="006403C8" w:rsidP="006668BF">
            <w:pPr>
              <w:pBdr>
                <w:bottom w:val="single" w:sz="4" w:space="1" w:color="auto"/>
              </w:pBdr>
              <w:spacing w:line="340" w:lineRule="exact"/>
              <w:ind w:right="-41"/>
              <w:jc w:val="center"/>
              <w:rPr>
                <w:rFonts w:cs="Arial"/>
              </w:rPr>
            </w:pPr>
            <w:r w:rsidRPr="00B9577A">
              <w:rPr>
                <w:rFonts w:cs="Arial"/>
              </w:rPr>
              <w:t>Separate                         financial statements</w:t>
            </w:r>
          </w:p>
        </w:tc>
      </w:tr>
      <w:tr w:rsidR="006403C8" w:rsidRPr="00B9577A" w14:paraId="45759093" w14:textId="77777777" w:rsidTr="006668BF">
        <w:tblPrEx>
          <w:tblCellMar>
            <w:left w:w="108" w:type="dxa"/>
            <w:right w:w="108" w:type="dxa"/>
          </w:tblCellMar>
        </w:tblPrEx>
        <w:tc>
          <w:tcPr>
            <w:tcW w:w="4314" w:type="dxa"/>
            <w:vAlign w:val="bottom"/>
          </w:tcPr>
          <w:p w14:paraId="5A25E550" w14:textId="77777777" w:rsidR="006403C8" w:rsidRPr="00B9577A" w:rsidRDefault="006403C8" w:rsidP="006668BF">
            <w:pPr>
              <w:spacing w:line="340" w:lineRule="exact"/>
              <w:ind w:right="-18"/>
              <w:jc w:val="both"/>
              <w:rPr>
                <w:rFonts w:cs="Arial"/>
                <w:u w:val="single"/>
                <w:cs/>
              </w:rPr>
            </w:pPr>
          </w:p>
        </w:tc>
        <w:tc>
          <w:tcPr>
            <w:tcW w:w="1216" w:type="dxa"/>
            <w:vAlign w:val="bottom"/>
          </w:tcPr>
          <w:p w14:paraId="7ADB26D8" w14:textId="77777777" w:rsidR="006403C8" w:rsidRPr="00B9577A" w:rsidRDefault="006403C8" w:rsidP="006668BF">
            <w:pPr>
              <w:pBdr>
                <w:bottom w:val="single" w:sz="4" w:space="1" w:color="000000"/>
              </w:pBdr>
              <w:spacing w:line="340" w:lineRule="exact"/>
              <w:ind w:right="-41"/>
              <w:jc w:val="center"/>
              <w:rPr>
                <w:rFonts w:cs="Arial"/>
              </w:rPr>
            </w:pPr>
            <w:r w:rsidRPr="00B9577A">
              <w:rPr>
                <w:rFonts w:cs="Arial"/>
              </w:rPr>
              <w:t>2026</w:t>
            </w:r>
          </w:p>
        </w:tc>
        <w:tc>
          <w:tcPr>
            <w:tcW w:w="1217" w:type="dxa"/>
            <w:vAlign w:val="bottom"/>
          </w:tcPr>
          <w:p w14:paraId="446E252E" w14:textId="77777777" w:rsidR="006403C8" w:rsidRPr="00B9577A" w:rsidRDefault="006403C8" w:rsidP="006668BF">
            <w:pPr>
              <w:pBdr>
                <w:bottom w:val="single" w:sz="4" w:space="1" w:color="000000"/>
              </w:pBdr>
              <w:spacing w:line="340" w:lineRule="exact"/>
              <w:ind w:right="-41"/>
              <w:jc w:val="center"/>
              <w:rPr>
                <w:rFonts w:cs="Arial"/>
              </w:rPr>
            </w:pPr>
            <w:r w:rsidRPr="00B9577A">
              <w:rPr>
                <w:rFonts w:cs="Arial"/>
              </w:rPr>
              <w:t>2025</w:t>
            </w:r>
          </w:p>
        </w:tc>
        <w:tc>
          <w:tcPr>
            <w:tcW w:w="1216" w:type="dxa"/>
            <w:vAlign w:val="bottom"/>
          </w:tcPr>
          <w:p w14:paraId="5095212A" w14:textId="77777777" w:rsidR="006403C8" w:rsidRPr="00B9577A" w:rsidRDefault="006403C8" w:rsidP="006668BF">
            <w:pPr>
              <w:pBdr>
                <w:bottom w:val="single" w:sz="4" w:space="1" w:color="000000"/>
              </w:pBdr>
              <w:spacing w:line="340" w:lineRule="exact"/>
              <w:ind w:right="-41"/>
              <w:jc w:val="center"/>
              <w:rPr>
                <w:rFonts w:cs="Arial"/>
                <w:cs/>
              </w:rPr>
            </w:pPr>
            <w:r w:rsidRPr="00B9577A">
              <w:rPr>
                <w:rFonts w:cs="Arial"/>
              </w:rPr>
              <w:t>2026</w:t>
            </w:r>
          </w:p>
        </w:tc>
        <w:tc>
          <w:tcPr>
            <w:tcW w:w="1222" w:type="dxa"/>
            <w:vAlign w:val="bottom"/>
          </w:tcPr>
          <w:p w14:paraId="04261EBB" w14:textId="77777777" w:rsidR="006403C8" w:rsidRPr="00B9577A" w:rsidRDefault="006403C8" w:rsidP="006668BF">
            <w:pPr>
              <w:pBdr>
                <w:bottom w:val="single" w:sz="4" w:space="1" w:color="000000"/>
              </w:pBdr>
              <w:spacing w:line="340" w:lineRule="exact"/>
              <w:ind w:right="-41"/>
              <w:jc w:val="center"/>
              <w:rPr>
                <w:rFonts w:cs="Arial"/>
                <w:cs/>
              </w:rPr>
            </w:pPr>
            <w:r w:rsidRPr="00B9577A">
              <w:rPr>
                <w:rFonts w:cs="Arial"/>
              </w:rPr>
              <w:t>2025</w:t>
            </w:r>
          </w:p>
        </w:tc>
      </w:tr>
      <w:tr w:rsidR="004044C7" w:rsidRPr="00B9577A" w14:paraId="51554AEB" w14:textId="77777777" w:rsidTr="006668BF">
        <w:tblPrEx>
          <w:tblCellMar>
            <w:left w:w="108" w:type="dxa"/>
            <w:right w:w="108" w:type="dxa"/>
          </w:tblCellMar>
        </w:tblPrEx>
        <w:tc>
          <w:tcPr>
            <w:tcW w:w="4314" w:type="dxa"/>
            <w:vAlign w:val="bottom"/>
          </w:tcPr>
          <w:p w14:paraId="4A382A6C" w14:textId="77777777" w:rsidR="004044C7" w:rsidRPr="00B9577A" w:rsidRDefault="004044C7" w:rsidP="004044C7">
            <w:pPr>
              <w:spacing w:line="340" w:lineRule="exact"/>
              <w:ind w:left="222" w:right="-126" w:hanging="222"/>
              <w:rPr>
                <w:rFonts w:cs="Arial"/>
                <w:cs/>
              </w:rPr>
            </w:pPr>
            <w:r w:rsidRPr="00B9577A">
              <w:rPr>
                <w:rFonts w:cs="Arial"/>
              </w:rPr>
              <w:t xml:space="preserve">Accounting profit before tax </w:t>
            </w:r>
          </w:p>
        </w:tc>
        <w:tc>
          <w:tcPr>
            <w:tcW w:w="1216" w:type="dxa"/>
            <w:vAlign w:val="center"/>
          </w:tcPr>
          <w:p w14:paraId="67C054F6" w14:textId="6054B413" w:rsidR="004044C7" w:rsidRPr="00B9577A" w:rsidRDefault="00874886" w:rsidP="004044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B9577A">
              <w:rPr>
                <w:rFonts w:cs="Arial"/>
              </w:rPr>
              <w:t>5,515,196</w:t>
            </w:r>
          </w:p>
        </w:tc>
        <w:tc>
          <w:tcPr>
            <w:tcW w:w="1217" w:type="dxa"/>
            <w:vAlign w:val="center"/>
          </w:tcPr>
          <w:p w14:paraId="58885881" w14:textId="4617F208" w:rsidR="004044C7" w:rsidRPr="00B9577A" w:rsidRDefault="004044C7" w:rsidP="004044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B9577A">
              <w:rPr>
                <w:rFonts w:cs="Arial"/>
              </w:rPr>
              <w:t>4,870,451</w:t>
            </w:r>
          </w:p>
        </w:tc>
        <w:tc>
          <w:tcPr>
            <w:tcW w:w="1216" w:type="dxa"/>
            <w:vAlign w:val="center"/>
          </w:tcPr>
          <w:p w14:paraId="01B81F5D" w14:textId="2E2F1324" w:rsidR="004044C7" w:rsidRPr="00B9577A" w:rsidRDefault="003F71FD" w:rsidP="004044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B9577A">
              <w:rPr>
                <w:rFonts w:cs="Arial"/>
              </w:rPr>
              <w:t>5,470,293</w:t>
            </w:r>
          </w:p>
        </w:tc>
        <w:tc>
          <w:tcPr>
            <w:tcW w:w="1222" w:type="dxa"/>
            <w:vAlign w:val="center"/>
          </w:tcPr>
          <w:p w14:paraId="0F97E5BD" w14:textId="1FACEDFB" w:rsidR="004044C7" w:rsidRPr="00B9577A" w:rsidRDefault="004044C7" w:rsidP="004044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B9577A">
              <w:rPr>
                <w:rFonts w:cs="Arial"/>
              </w:rPr>
              <w:t>4,769,587</w:t>
            </w:r>
          </w:p>
        </w:tc>
      </w:tr>
      <w:tr w:rsidR="004044C7" w:rsidRPr="00B9577A" w14:paraId="23293FB8" w14:textId="77777777" w:rsidTr="006668BF">
        <w:tblPrEx>
          <w:tblCellMar>
            <w:left w:w="108" w:type="dxa"/>
            <w:right w:w="108" w:type="dxa"/>
          </w:tblCellMar>
        </w:tblPrEx>
        <w:tc>
          <w:tcPr>
            <w:tcW w:w="4314" w:type="dxa"/>
            <w:vAlign w:val="bottom"/>
          </w:tcPr>
          <w:p w14:paraId="5028003F" w14:textId="77777777" w:rsidR="004044C7" w:rsidRPr="00B9577A" w:rsidRDefault="004044C7" w:rsidP="004044C7">
            <w:pPr>
              <w:tabs>
                <w:tab w:val="left" w:pos="942"/>
              </w:tabs>
              <w:spacing w:line="340" w:lineRule="exact"/>
              <w:ind w:left="1062" w:right="-108" w:hanging="1062"/>
              <w:rPr>
                <w:rFonts w:cs="Arial"/>
                <w:cs/>
              </w:rPr>
            </w:pPr>
            <w:r w:rsidRPr="00B9577A">
              <w:rPr>
                <w:rFonts w:cs="Arial"/>
              </w:rPr>
              <w:t xml:space="preserve">Applicable tax rate  </w:t>
            </w:r>
          </w:p>
        </w:tc>
        <w:tc>
          <w:tcPr>
            <w:tcW w:w="1216" w:type="dxa"/>
            <w:vAlign w:val="bottom"/>
          </w:tcPr>
          <w:p w14:paraId="299E59CA" w14:textId="77777777" w:rsidR="004044C7" w:rsidRPr="00B9577A" w:rsidRDefault="004044C7" w:rsidP="0040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B9577A">
              <w:rPr>
                <w:rFonts w:cs="Arial"/>
              </w:rPr>
              <w:t>20%</w:t>
            </w:r>
          </w:p>
        </w:tc>
        <w:tc>
          <w:tcPr>
            <w:tcW w:w="1217" w:type="dxa"/>
            <w:vAlign w:val="bottom"/>
          </w:tcPr>
          <w:p w14:paraId="3AE75940" w14:textId="77777777" w:rsidR="004044C7" w:rsidRPr="00B9577A" w:rsidRDefault="004044C7" w:rsidP="0040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B9577A">
              <w:rPr>
                <w:rFonts w:cs="Arial"/>
              </w:rPr>
              <w:t>20%</w:t>
            </w:r>
          </w:p>
        </w:tc>
        <w:tc>
          <w:tcPr>
            <w:tcW w:w="1216" w:type="dxa"/>
            <w:vAlign w:val="bottom"/>
          </w:tcPr>
          <w:p w14:paraId="5857AEEF" w14:textId="77777777" w:rsidR="004044C7" w:rsidRPr="00B9577A" w:rsidRDefault="004044C7" w:rsidP="0040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cs/>
              </w:rPr>
            </w:pPr>
            <w:r w:rsidRPr="00B9577A">
              <w:rPr>
                <w:rFonts w:cs="Arial"/>
              </w:rPr>
              <w:t>20%</w:t>
            </w:r>
          </w:p>
        </w:tc>
        <w:tc>
          <w:tcPr>
            <w:tcW w:w="1222" w:type="dxa"/>
            <w:vAlign w:val="bottom"/>
          </w:tcPr>
          <w:p w14:paraId="36DEF9FD" w14:textId="77777777" w:rsidR="004044C7" w:rsidRPr="00B9577A" w:rsidRDefault="004044C7" w:rsidP="0040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40" w:lineRule="exact"/>
              <w:ind w:right="-43"/>
              <w:rPr>
                <w:rFonts w:cs="Arial"/>
                <w:cs/>
              </w:rPr>
            </w:pPr>
            <w:r w:rsidRPr="00B9577A">
              <w:rPr>
                <w:rFonts w:cs="Arial"/>
              </w:rPr>
              <w:t>20%</w:t>
            </w:r>
          </w:p>
        </w:tc>
      </w:tr>
      <w:tr w:rsidR="006B51E9" w:rsidRPr="00B9577A" w14:paraId="6A77DF9D" w14:textId="77777777" w:rsidTr="00CA6FC7">
        <w:tblPrEx>
          <w:tblCellMar>
            <w:left w:w="108" w:type="dxa"/>
            <w:right w:w="108" w:type="dxa"/>
          </w:tblCellMar>
        </w:tblPrEx>
        <w:tc>
          <w:tcPr>
            <w:tcW w:w="4314" w:type="dxa"/>
            <w:vAlign w:val="bottom"/>
          </w:tcPr>
          <w:p w14:paraId="007E4366" w14:textId="77777777" w:rsidR="006B51E9" w:rsidRPr="00B9577A" w:rsidRDefault="006B51E9" w:rsidP="006B51E9">
            <w:pPr>
              <w:spacing w:line="340" w:lineRule="exact"/>
              <w:ind w:left="162" w:right="-108" w:hanging="162"/>
              <w:rPr>
                <w:rFonts w:cs="Arial"/>
                <w:cs/>
              </w:rPr>
            </w:pPr>
            <w:r w:rsidRPr="00B9577A">
              <w:rPr>
                <w:rFonts w:cs="Arial"/>
              </w:rPr>
              <w:t>Accounting profit before tax multiplied by applicable tax rate</w:t>
            </w:r>
          </w:p>
        </w:tc>
        <w:tc>
          <w:tcPr>
            <w:tcW w:w="1216" w:type="dxa"/>
            <w:vAlign w:val="center"/>
          </w:tcPr>
          <w:p w14:paraId="03DEDCF0" w14:textId="77777777" w:rsidR="006B51E9" w:rsidRPr="00B9577A" w:rsidRDefault="006B51E9" w:rsidP="006B5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p>
          <w:p w14:paraId="06EC5376" w14:textId="7BDA6197" w:rsidR="006B51E9" w:rsidRPr="00B9577A" w:rsidRDefault="006B51E9" w:rsidP="006B5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B9577A">
              <w:rPr>
                <w:rFonts w:cs="Arial"/>
              </w:rPr>
              <w:t>1,103,039</w:t>
            </w:r>
          </w:p>
        </w:tc>
        <w:tc>
          <w:tcPr>
            <w:tcW w:w="1217" w:type="dxa"/>
            <w:vAlign w:val="bottom"/>
          </w:tcPr>
          <w:p w14:paraId="334A7A36" w14:textId="63966A6F" w:rsidR="006B51E9" w:rsidRPr="00B9577A" w:rsidRDefault="006B51E9" w:rsidP="006B5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B9577A">
              <w:rPr>
                <w:rFonts w:cs="Arial"/>
              </w:rPr>
              <w:t>974,090</w:t>
            </w:r>
          </w:p>
        </w:tc>
        <w:tc>
          <w:tcPr>
            <w:tcW w:w="1216" w:type="dxa"/>
            <w:vAlign w:val="center"/>
          </w:tcPr>
          <w:p w14:paraId="4F325617" w14:textId="77777777" w:rsidR="006B51E9" w:rsidRPr="00B9577A" w:rsidRDefault="006B51E9" w:rsidP="006B5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p>
          <w:p w14:paraId="4B3F2C44" w14:textId="76204635" w:rsidR="006B51E9" w:rsidRPr="00B9577A" w:rsidRDefault="006B51E9" w:rsidP="006B5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cs/>
              </w:rPr>
            </w:pPr>
            <w:r w:rsidRPr="00B9577A">
              <w:rPr>
                <w:rFonts w:cs="Arial"/>
              </w:rPr>
              <w:t>1,094,059</w:t>
            </w:r>
          </w:p>
        </w:tc>
        <w:tc>
          <w:tcPr>
            <w:tcW w:w="1222" w:type="dxa"/>
            <w:vAlign w:val="bottom"/>
          </w:tcPr>
          <w:p w14:paraId="51920934" w14:textId="1C7E17A4" w:rsidR="006B51E9" w:rsidRPr="00B9577A" w:rsidRDefault="006B51E9" w:rsidP="006B5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cs/>
              </w:rPr>
            </w:pPr>
            <w:r w:rsidRPr="00B9577A">
              <w:rPr>
                <w:rFonts w:cs="Arial"/>
              </w:rPr>
              <w:t>953,917</w:t>
            </w:r>
          </w:p>
        </w:tc>
      </w:tr>
      <w:tr w:rsidR="006B51E9" w:rsidRPr="00B9577A" w14:paraId="09A676A9" w14:textId="77777777" w:rsidTr="00CA6FC7">
        <w:tblPrEx>
          <w:tblCellMar>
            <w:left w:w="108" w:type="dxa"/>
            <w:right w:w="108" w:type="dxa"/>
          </w:tblCellMar>
        </w:tblPrEx>
        <w:tc>
          <w:tcPr>
            <w:tcW w:w="4314" w:type="dxa"/>
            <w:vAlign w:val="bottom"/>
          </w:tcPr>
          <w:p w14:paraId="13CA6E11" w14:textId="77777777" w:rsidR="006B51E9" w:rsidRPr="00B9577A" w:rsidRDefault="006B51E9" w:rsidP="006B51E9">
            <w:pPr>
              <w:spacing w:line="340" w:lineRule="exact"/>
              <w:ind w:left="162" w:right="-108" w:hanging="162"/>
              <w:rPr>
                <w:rFonts w:cs="Arial"/>
              </w:rPr>
            </w:pPr>
            <w:r w:rsidRPr="00B9577A">
              <w:rPr>
                <w:rFonts w:cs="Arial"/>
              </w:rPr>
              <w:t>Effects of non</w:t>
            </w:r>
            <w:r w:rsidRPr="00B9577A">
              <w:rPr>
                <w:rFonts w:cs="Arial"/>
                <w:cs/>
              </w:rPr>
              <w:t>-</w:t>
            </w:r>
            <w:r w:rsidRPr="00B9577A">
              <w:rPr>
                <w:rFonts w:cs="Arial"/>
              </w:rPr>
              <w:t>taxable revenue and non</w:t>
            </w:r>
            <w:r w:rsidRPr="00B9577A">
              <w:rPr>
                <w:rFonts w:cs="Arial"/>
                <w:cs/>
              </w:rPr>
              <w:t>-</w:t>
            </w:r>
            <w:r w:rsidRPr="00B9577A">
              <w:rPr>
                <w:rFonts w:cs="Arial"/>
              </w:rPr>
              <w:t>deductible expenses,</w:t>
            </w:r>
            <w:r w:rsidRPr="00B9577A">
              <w:rPr>
                <w:rFonts w:cs="Arial"/>
                <w:cs/>
              </w:rPr>
              <w:t xml:space="preserve"> </w:t>
            </w:r>
            <w:r w:rsidRPr="00B9577A">
              <w:rPr>
                <w:rFonts w:cs="Arial"/>
              </w:rPr>
              <w:t>net</w:t>
            </w:r>
          </w:p>
        </w:tc>
        <w:tc>
          <w:tcPr>
            <w:tcW w:w="1216" w:type="dxa"/>
            <w:vAlign w:val="center"/>
          </w:tcPr>
          <w:p w14:paraId="72DA9813" w14:textId="77777777" w:rsidR="006B51E9" w:rsidRPr="00B9577A" w:rsidRDefault="006B51E9" w:rsidP="006B5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p>
          <w:p w14:paraId="57ED4875" w14:textId="470910BB" w:rsidR="006B51E9" w:rsidRPr="00B9577A" w:rsidRDefault="006B51E9" w:rsidP="006B5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B9577A">
              <w:rPr>
                <w:rFonts w:cs="Arial"/>
              </w:rPr>
              <w:t>5,207</w:t>
            </w:r>
          </w:p>
        </w:tc>
        <w:tc>
          <w:tcPr>
            <w:tcW w:w="1217" w:type="dxa"/>
            <w:vAlign w:val="bottom"/>
          </w:tcPr>
          <w:p w14:paraId="450198E1" w14:textId="2C5DB6F6" w:rsidR="006B51E9" w:rsidRPr="00B9577A" w:rsidRDefault="006B51E9" w:rsidP="006B5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B9577A">
              <w:rPr>
                <w:rFonts w:cs="Arial"/>
              </w:rPr>
              <w:t>212,092</w:t>
            </w:r>
          </w:p>
        </w:tc>
        <w:tc>
          <w:tcPr>
            <w:tcW w:w="1216" w:type="dxa"/>
            <w:vAlign w:val="center"/>
          </w:tcPr>
          <w:p w14:paraId="34DA188F" w14:textId="77777777" w:rsidR="006B51E9" w:rsidRPr="00B9577A" w:rsidRDefault="006B51E9" w:rsidP="006B5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p>
          <w:p w14:paraId="6952CA8D" w14:textId="2DECE57D" w:rsidR="006B51E9" w:rsidRPr="00B9577A" w:rsidRDefault="006B51E9" w:rsidP="006B5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B9577A">
              <w:rPr>
                <w:rFonts w:cs="Arial"/>
              </w:rPr>
              <w:t>14,068</w:t>
            </w:r>
          </w:p>
        </w:tc>
        <w:tc>
          <w:tcPr>
            <w:tcW w:w="1222" w:type="dxa"/>
            <w:vAlign w:val="bottom"/>
          </w:tcPr>
          <w:p w14:paraId="283162C2" w14:textId="2240C0AE" w:rsidR="006B51E9" w:rsidRPr="00B9577A" w:rsidRDefault="006B51E9" w:rsidP="006B5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B9577A">
              <w:rPr>
                <w:rFonts w:cs="Arial"/>
              </w:rPr>
              <w:t>8,589</w:t>
            </w:r>
          </w:p>
        </w:tc>
      </w:tr>
      <w:tr w:rsidR="006B51E9" w:rsidRPr="00B9577A" w14:paraId="4261D59E" w14:textId="77777777" w:rsidTr="008838F8">
        <w:tblPrEx>
          <w:tblCellMar>
            <w:left w:w="108" w:type="dxa"/>
            <w:right w:w="108" w:type="dxa"/>
          </w:tblCellMar>
        </w:tblPrEx>
        <w:tc>
          <w:tcPr>
            <w:tcW w:w="4314" w:type="dxa"/>
            <w:vAlign w:val="bottom"/>
          </w:tcPr>
          <w:p w14:paraId="5222DE20" w14:textId="77777777" w:rsidR="006B51E9" w:rsidRPr="00B9577A" w:rsidRDefault="006B51E9" w:rsidP="006B51E9">
            <w:pPr>
              <w:spacing w:line="340" w:lineRule="exact"/>
              <w:ind w:left="162" w:right="-108" w:hanging="162"/>
              <w:rPr>
                <w:rFonts w:cs="Arial"/>
              </w:rPr>
            </w:pPr>
            <w:r w:rsidRPr="00B9577A">
              <w:rPr>
                <w:rFonts w:cs="Arial"/>
              </w:rPr>
              <w:t>Adjustment in respect of prior year income tax</w:t>
            </w:r>
          </w:p>
        </w:tc>
        <w:tc>
          <w:tcPr>
            <w:tcW w:w="1216" w:type="dxa"/>
            <w:vAlign w:val="bottom"/>
          </w:tcPr>
          <w:p w14:paraId="1EB05C53" w14:textId="41D3AB47" w:rsidR="006B51E9" w:rsidRPr="00B9577A" w:rsidRDefault="006B51E9" w:rsidP="006B51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B9577A">
              <w:rPr>
                <w:rFonts w:cs="Arial"/>
              </w:rPr>
              <w:t>(694)</w:t>
            </w:r>
          </w:p>
        </w:tc>
        <w:tc>
          <w:tcPr>
            <w:tcW w:w="1217" w:type="dxa"/>
            <w:vAlign w:val="bottom"/>
          </w:tcPr>
          <w:p w14:paraId="6ED2A8CD" w14:textId="292C875D" w:rsidR="006B51E9" w:rsidRPr="00B9577A" w:rsidRDefault="006B51E9" w:rsidP="006B51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B9577A">
              <w:rPr>
                <w:rFonts w:cs="Arial"/>
              </w:rPr>
              <w:t>(328)</w:t>
            </w:r>
          </w:p>
        </w:tc>
        <w:tc>
          <w:tcPr>
            <w:tcW w:w="1216" w:type="dxa"/>
            <w:vAlign w:val="bottom"/>
          </w:tcPr>
          <w:p w14:paraId="22A2B9B5" w14:textId="742CC772" w:rsidR="006B51E9" w:rsidRPr="00B9577A" w:rsidRDefault="006B51E9" w:rsidP="006B51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B9577A">
              <w:rPr>
                <w:rFonts w:cs="Arial"/>
              </w:rPr>
              <w:t>(694)</w:t>
            </w:r>
          </w:p>
        </w:tc>
        <w:tc>
          <w:tcPr>
            <w:tcW w:w="1222" w:type="dxa"/>
            <w:vAlign w:val="bottom"/>
          </w:tcPr>
          <w:p w14:paraId="57BB2AB2" w14:textId="2C51BE72" w:rsidR="006B51E9" w:rsidRPr="00B9577A" w:rsidRDefault="006B51E9" w:rsidP="006B51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B9577A">
              <w:rPr>
                <w:rFonts w:cs="Arial"/>
              </w:rPr>
              <w:t>(328)</w:t>
            </w:r>
          </w:p>
        </w:tc>
      </w:tr>
      <w:tr w:rsidR="006B51E9" w:rsidRPr="00B9577A" w14:paraId="347CC7E0" w14:textId="77777777" w:rsidTr="00CA6FC7">
        <w:tblPrEx>
          <w:tblCellMar>
            <w:left w:w="108" w:type="dxa"/>
            <w:right w:w="108" w:type="dxa"/>
          </w:tblCellMar>
        </w:tblPrEx>
        <w:tc>
          <w:tcPr>
            <w:tcW w:w="4314" w:type="dxa"/>
            <w:vAlign w:val="bottom"/>
          </w:tcPr>
          <w:p w14:paraId="3E4CD7E7" w14:textId="77777777" w:rsidR="006B51E9" w:rsidRPr="00B9577A" w:rsidRDefault="006B51E9" w:rsidP="006B51E9">
            <w:pPr>
              <w:spacing w:line="340" w:lineRule="exact"/>
              <w:ind w:left="162" w:right="-108" w:hanging="162"/>
              <w:rPr>
                <w:rFonts w:cs="Arial"/>
                <w:cs/>
              </w:rPr>
            </w:pPr>
            <w:r w:rsidRPr="00B9577A">
              <w:rPr>
                <w:rFonts w:cs="Arial"/>
              </w:rPr>
              <w:t>Income tax expense reported in profit or loss</w:t>
            </w:r>
          </w:p>
        </w:tc>
        <w:tc>
          <w:tcPr>
            <w:tcW w:w="1216" w:type="dxa"/>
            <w:vAlign w:val="center"/>
          </w:tcPr>
          <w:p w14:paraId="25039A07" w14:textId="705E985C" w:rsidR="006B51E9" w:rsidRPr="00B9577A" w:rsidRDefault="006B51E9" w:rsidP="006B51E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cs/>
              </w:rPr>
            </w:pPr>
            <w:r w:rsidRPr="00B9577A">
              <w:rPr>
                <w:rFonts w:cs="Arial"/>
              </w:rPr>
              <w:t>1,107,552</w:t>
            </w:r>
          </w:p>
        </w:tc>
        <w:tc>
          <w:tcPr>
            <w:tcW w:w="1217" w:type="dxa"/>
            <w:vAlign w:val="bottom"/>
          </w:tcPr>
          <w:p w14:paraId="1638C19B" w14:textId="5703F614" w:rsidR="006B51E9" w:rsidRPr="00B9577A" w:rsidRDefault="006B51E9" w:rsidP="006B51E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B9577A">
              <w:rPr>
                <w:rFonts w:cs="Arial"/>
              </w:rPr>
              <w:t>1,185,854</w:t>
            </w:r>
          </w:p>
        </w:tc>
        <w:tc>
          <w:tcPr>
            <w:tcW w:w="1216" w:type="dxa"/>
            <w:vAlign w:val="center"/>
          </w:tcPr>
          <w:p w14:paraId="1A682097" w14:textId="74EC54DA" w:rsidR="006B51E9" w:rsidRPr="00B9577A" w:rsidRDefault="006B51E9" w:rsidP="006B51E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B9577A">
              <w:rPr>
                <w:rFonts w:cs="Arial"/>
              </w:rPr>
              <w:t>1,107,433</w:t>
            </w:r>
          </w:p>
        </w:tc>
        <w:tc>
          <w:tcPr>
            <w:tcW w:w="1222" w:type="dxa"/>
            <w:vAlign w:val="bottom"/>
          </w:tcPr>
          <w:p w14:paraId="27B70D0F" w14:textId="4E042EDD" w:rsidR="006B51E9" w:rsidRPr="00B9577A" w:rsidRDefault="006B51E9" w:rsidP="006B51E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B9577A">
              <w:rPr>
                <w:rFonts w:cs="Arial"/>
              </w:rPr>
              <w:t>962,178</w:t>
            </w:r>
          </w:p>
        </w:tc>
      </w:tr>
    </w:tbl>
    <w:p w14:paraId="035634AA" w14:textId="4BAC265F" w:rsidR="00677C45" w:rsidRPr="00B9577A" w:rsidRDefault="00B63CDE" w:rsidP="00CD7102">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27" w:name="_Toc236921997"/>
      <w:r w:rsidRPr="00B9577A">
        <w:rPr>
          <w:rFonts w:cs="Arial"/>
          <w:sz w:val="22"/>
          <w:szCs w:val="22"/>
          <w:u w:val="none"/>
        </w:rPr>
        <w:t>8</w:t>
      </w:r>
      <w:r w:rsidR="000816DC" w:rsidRPr="00B9577A">
        <w:rPr>
          <w:rFonts w:cs="Arial"/>
          <w:sz w:val="22"/>
          <w:szCs w:val="22"/>
          <w:u w:val="none"/>
        </w:rPr>
        <w:t>.</w:t>
      </w:r>
      <w:r w:rsidR="000816DC" w:rsidRPr="00B9577A">
        <w:rPr>
          <w:rFonts w:cs="Arial"/>
          <w:sz w:val="22"/>
          <w:szCs w:val="22"/>
          <w:u w:val="none"/>
        </w:rPr>
        <w:tab/>
      </w:r>
      <w:r w:rsidR="00B67F92" w:rsidRPr="00B9577A">
        <w:rPr>
          <w:rFonts w:cs="Arial"/>
          <w:sz w:val="22"/>
          <w:szCs w:val="22"/>
          <w:u w:val="none"/>
        </w:rPr>
        <w:t>Borrowings</w:t>
      </w:r>
      <w:bookmarkEnd w:id="25"/>
      <w:bookmarkEnd w:id="26"/>
      <w:bookmarkEnd w:id="27"/>
    </w:p>
    <w:p w14:paraId="1D2F18F4" w14:textId="6F19BDD3" w:rsidR="00490208" w:rsidRPr="00B9577A" w:rsidRDefault="00677C45" w:rsidP="00CD710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lang w:val="en-US"/>
        </w:rPr>
      </w:pPr>
      <w:r w:rsidRPr="00B9577A">
        <w:rPr>
          <w:rFonts w:cs="Arial"/>
          <w:sz w:val="22"/>
          <w:szCs w:val="22"/>
        </w:rPr>
        <w:tab/>
      </w:r>
      <w:r w:rsidR="00480DDA" w:rsidRPr="00B9577A">
        <w:rPr>
          <w:rFonts w:cs="Arial"/>
          <w:sz w:val="22"/>
          <w:szCs w:val="22"/>
        </w:rPr>
        <w:t xml:space="preserve">As at </w:t>
      </w:r>
      <w:r w:rsidR="00160C14" w:rsidRPr="00B9577A">
        <w:rPr>
          <w:rFonts w:cs="Arial"/>
          <w:sz w:val="22"/>
          <w:szCs w:val="22"/>
          <w:lang w:val="en-US"/>
        </w:rPr>
        <w:t>30 June</w:t>
      </w:r>
      <w:r w:rsidR="00915D49" w:rsidRPr="00B9577A">
        <w:rPr>
          <w:rFonts w:cs="Arial"/>
          <w:sz w:val="22"/>
          <w:szCs w:val="22"/>
          <w:lang w:val="en-US"/>
        </w:rPr>
        <w:t xml:space="preserve"> 2026</w:t>
      </w:r>
      <w:r w:rsidR="00490208" w:rsidRPr="00B9577A">
        <w:rPr>
          <w:rFonts w:cs="Arial"/>
          <w:sz w:val="22"/>
          <w:szCs w:val="22"/>
          <w:lang w:val="en-US"/>
        </w:rPr>
        <w:t xml:space="preserve"> and 31 December </w:t>
      </w:r>
      <w:r w:rsidR="00915D49" w:rsidRPr="00B9577A">
        <w:rPr>
          <w:rFonts w:cs="Arial"/>
          <w:sz w:val="22"/>
          <w:szCs w:val="22"/>
          <w:lang w:val="en-US"/>
        </w:rPr>
        <w:t>2025</w:t>
      </w:r>
      <w:r w:rsidR="00480DDA" w:rsidRPr="00B9577A">
        <w:rPr>
          <w:rFonts w:cs="Arial"/>
          <w:sz w:val="22"/>
          <w:szCs w:val="22"/>
        </w:rPr>
        <w:t xml:space="preserve">, </w:t>
      </w:r>
      <w:r w:rsidR="00490208" w:rsidRPr="00B9577A">
        <w:rPr>
          <w:rFonts w:cs="Arial"/>
          <w:sz w:val="22"/>
          <w:szCs w:val="22"/>
          <w:lang w:val="en-US"/>
        </w:rPr>
        <w:t xml:space="preserve">the Group </w:t>
      </w:r>
      <w:r w:rsidR="0087177D" w:rsidRPr="00B9577A">
        <w:rPr>
          <w:rFonts w:cs="Arial"/>
          <w:sz w:val="22"/>
          <w:szCs w:val="22"/>
          <w:lang w:val="en-US"/>
        </w:rPr>
        <w:t>had</w:t>
      </w:r>
      <w:r w:rsidR="00490208" w:rsidRPr="00B9577A">
        <w:rPr>
          <w:rFonts w:cs="Arial"/>
          <w:sz w:val="22"/>
          <w:szCs w:val="22"/>
          <w:lang w:val="en-US"/>
        </w:rPr>
        <w:t xml:space="preserve"> borrowings from financial institutions and related parties which short-term borrowings have </w:t>
      </w:r>
      <w:r w:rsidR="00480DDA" w:rsidRPr="00B9577A">
        <w:rPr>
          <w:rFonts w:cs="Arial"/>
          <w:sz w:val="22"/>
          <w:szCs w:val="22"/>
        </w:rPr>
        <w:t>interest rates at Money Market Rate (MMR)</w:t>
      </w:r>
      <w:r w:rsidR="00490208" w:rsidRPr="00B9577A">
        <w:rPr>
          <w:rFonts w:cs="Arial"/>
          <w:sz w:val="22"/>
          <w:szCs w:val="22"/>
          <w:lang w:val="en-US"/>
        </w:rPr>
        <w:t xml:space="preserve"> and long-term borrowings have interest rate </w:t>
      </w:r>
      <w:r w:rsidR="00490208" w:rsidRPr="00B9577A">
        <w:rPr>
          <w:rFonts w:cs="Arial"/>
          <w:sz w:val="22"/>
          <w:szCs w:val="22"/>
        </w:rPr>
        <w:t xml:space="preserve">at </w:t>
      </w:r>
      <w:r w:rsidR="00490208" w:rsidRPr="00B9577A">
        <w:rPr>
          <w:rFonts w:cs="Arial"/>
          <w:sz w:val="22"/>
          <w:szCs w:val="22"/>
          <w:lang w:val="en-US"/>
        </w:rPr>
        <w:t>Capital Market</w:t>
      </w:r>
      <w:r w:rsidR="00490208" w:rsidRPr="00B9577A">
        <w:rPr>
          <w:rFonts w:cs="Arial"/>
          <w:sz w:val="22"/>
          <w:szCs w:val="22"/>
        </w:rPr>
        <w:t xml:space="preserve"> Rate</w:t>
      </w:r>
      <w:r w:rsidR="00490208" w:rsidRPr="00B9577A">
        <w:rPr>
          <w:rFonts w:cs="Arial"/>
          <w:sz w:val="22"/>
          <w:szCs w:val="22"/>
          <w:lang w:val="en-US"/>
        </w:rPr>
        <w:t>.</w:t>
      </w:r>
    </w:p>
    <w:p w14:paraId="32DD0F26" w14:textId="32A1D4FC" w:rsidR="00677C45" w:rsidRPr="00B9577A" w:rsidRDefault="00B63CDE" w:rsidP="00CD7102">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cs/>
        </w:rPr>
      </w:pPr>
      <w:bookmarkStart w:id="28" w:name="_Toc101339256"/>
      <w:bookmarkStart w:id="29" w:name="_Toc101339426"/>
      <w:bookmarkStart w:id="30" w:name="_Toc236921998"/>
      <w:r w:rsidRPr="00B9577A">
        <w:rPr>
          <w:rFonts w:cs="Arial"/>
          <w:sz w:val="22"/>
          <w:szCs w:val="22"/>
          <w:u w:val="none"/>
        </w:rPr>
        <w:t>9</w:t>
      </w:r>
      <w:r w:rsidR="004E42DD" w:rsidRPr="00B9577A">
        <w:rPr>
          <w:rFonts w:cs="Arial"/>
          <w:sz w:val="22"/>
          <w:szCs w:val="22"/>
          <w:u w:val="none"/>
        </w:rPr>
        <w:t>.</w:t>
      </w:r>
      <w:r w:rsidR="004E42DD" w:rsidRPr="00B9577A">
        <w:rPr>
          <w:rFonts w:cs="Arial"/>
          <w:sz w:val="22"/>
          <w:szCs w:val="22"/>
          <w:u w:val="none"/>
        </w:rPr>
        <w:tab/>
      </w:r>
      <w:r w:rsidR="00677C45" w:rsidRPr="00B9577A">
        <w:rPr>
          <w:rFonts w:cs="Arial"/>
          <w:sz w:val="22"/>
          <w:szCs w:val="22"/>
          <w:u w:val="none"/>
        </w:rPr>
        <w:t>Long-term debentures</w:t>
      </w:r>
      <w:bookmarkEnd w:id="28"/>
      <w:bookmarkEnd w:id="29"/>
      <w:bookmarkEnd w:id="30"/>
    </w:p>
    <w:p w14:paraId="659AFBB8" w14:textId="5BFA710F" w:rsidR="004E42DD" w:rsidRPr="00B9577A" w:rsidRDefault="00677C45" w:rsidP="00CD710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4"/>
          <w:szCs w:val="24"/>
        </w:rPr>
      </w:pPr>
      <w:r w:rsidRPr="00B9577A">
        <w:rPr>
          <w:rFonts w:cs="Arial"/>
          <w:sz w:val="22"/>
          <w:szCs w:val="22"/>
          <w:cs/>
        </w:rPr>
        <w:tab/>
      </w:r>
      <w:r w:rsidR="00B1702D" w:rsidRPr="00B9577A">
        <w:rPr>
          <w:rFonts w:cs="Arial"/>
          <w:sz w:val="22"/>
          <w:szCs w:val="22"/>
        </w:rPr>
        <w:t>Long-term d</w:t>
      </w:r>
      <w:r w:rsidR="004E42DD" w:rsidRPr="00B9577A">
        <w:rPr>
          <w:rFonts w:cs="Arial"/>
          <w:sz w:val="22"/>
          <w:szCs w:val="22"/>
        </w:rPr>
        <w:t>e</w:t>
      </w:r>
      <w:r w:rsidR="00B272F7" w:rsidRPr="00B9577A">
        <w:rPr>
          <w:rFonts w:cs="Arial"/>
          <w:sz w:val="22"/>
          <w:szCs w:val="22"/>
        </w:rPr>
        <w:t xml:space="preserve">bentures as at </w:t>
      </w:r>
      <w:r w:rsidR="00160C14" w:rsidRPr="00B9577A">
        <w:rPr>
          <w:rFonts w:cs="Arial"/>
          <w:sz w:val="22"/>
          <w:szCs w:val="22"/>
          <w:lang w:val="en-US"/>
        </w:rPr>
        <w:t>30 June</w:t>
      </w:r>
      <w:r w:rsidR="00915D49" w:rsidRPr="00B9577A">
        <w:rPr>
          <w:rFonts w:cs="Arial"/>
          <w:sz w:val="22"/>
          <w:szCs w:val="22"/>
          <w:lang w:val="en-US"/>
        </w:rPr>
        <w:t xml:space="preserve"> 2026</w:t>
      </w:r>
      <w:r w:rsidR="00F33274" w:rsidRPr="00B9577A">
        <w:rPr>
          <w:rFonts w:cs="Arial"/>
          <w:sz w:val="22"/>
          <w:szCs w:val="22"/>
        </w:rPr>
        <w:t xml:space="preserve"> and </w:t>
      </w:r>
      <w:r w:rsidRPr="00B9577A">
        <w:rPr>
          <w:rFonts w:cs="Arial"/>
          <w:sz w:val="22"/>
          <w:szCs w:val="22"/>
          <w:lang w:val="en-US"/>
        </w:rPr>
        <w:t xml:space="preserve">31 </w:t>
      </w:r>
      <w:r w:rsidR="00B272F7" w:rsidRPr="00B9577A">
        <w:rPr>
          <w:rFonts w:cs="Arial"/>
          <w:sz w:val="22"/>
          <w:szCs w:val="22"/>
        </w:rPr>
        <w:t xml:space="preserve">December </w:t>
      </w:r>
      <w:r w:rsidR="00915D49" w:rsidRPr="00B9577A">
        <w:rPr>
          <w:rFonts w:cs="Arial"/>
          <w:sz w:val="22"/>
          <w:szCs w:val="22"/>
          <w:lang w:val="en-US"/>
        </w:rPr>
        <w:t>2025</w:t>
      </w:r>
      <w:r w:rsidR="00845BF4" w:rsidRPr="00B9577A">
        <w:rPr>
          <w:rFonts w:cs="Arial"/>
          <w:sz w:val="22"/>
          <w:szCs w:val="22"/>
        </w:rPr>
        <w:t xml:space="preserve"> </w:t>
      </w:r>
      <w:r w:rsidR="004E42DD" w:rsidRPr="00B9577A">
        <w:rPr>
          <w:rFonts w:cs="Arial"/>
          <w:sz w:val="22"/>
          <w:szCs w:val="22"/>
        </w:rPr>
        <w:t>are as follows:</w:t>
      </w:r>
    </w:p>
    <w:tbl>
      <w:tblPr>
        <w:tblW w:w="9000" w:type="dxa"/>
        <w:tblInd w:w="450" w:type="dxa"/>
        <w:tblLayout w:type="fixed"/>
        <w:tblCellMar>
          <w:left w:w="0" w:type="dxa"/>
          <w:right w:w="0" w:type="dxa"/>
        </w:tblCellMar>
        <w:tblLook w:val="0000" w:firstRow="0" w:lastRow="0" w:firstColumn="0" w:lastColumn="0" w:noHBand="0" w:noVBand="0"/>
      </w:tblPr>
      <w:tblGrid>
        <w:gridCol w:w="5220"/>
        <w:gridCol w:w="1890"/>
        <w:gridCol w:w="1890"/>
      </w:tblGrid>
      <w:tr w:rsidR="000A569C" w:rsidRPr="00B9577A" w14:paraId="0683E4EB" w14:textId="77777777" w:rsidTr="00054E84">
        <w:tc>
          <w:tcPr>
            <w:tcW w:w="5220" w:type="dxa"/>
          </w:tcPr>
          <w:p w14:paraId="05B7B6A9" w14:textId="77777777" w:rsidR="000A569C" w:rsidRPr="00B9577A" w:rsidRDefault="000A569C" w:rsidP="00EC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0"/>
              <w:jc w:val="both"/>
              <w:rPr>
                <w:rFonts w:cs="Arial"/>
              </w:rPr>
            </w:pPr>
          </w:p>
        </w:tc>
        <w:tc>
          <w:tcPr>
            <w:tcW w:w="3780" w:type="dxa"/>
            <w:gridSpan w:val="2"/>
          </w:tcPr>
          <w:p w14:paraId="73E72BB0" w14:textId="3B49E81C" w:rsidR="000A569C" w:rsidRPr="00B9577A" w:rsidRDefault="000A569C" w:rsidP="00EC6C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40" w:lineRule="exact"/>
              <w:ind w:left="94" w:right="86"/>
              <w:jc w:val="right"/>
              <w:rPr>
                <w:rFonts w:cs="Arial"/>
                <w:lang w:val="en-US"/>
              </w:rPr>
            </w:pPr>
            <w:r w:rsidRPr="00B9577A">
              <w:rPr>
                <w:rFonts w:cs="Arial"/>
                <w:lang w:val="en-US"/>
              </w:rPr>
              <w:t xml:space="preserve">(Unit: </w:t>
            </w:r>
            <w:r w:rsidR="001B2068" w:rsidRPr="00B9577A">
              <w:rPr>
                <w:rFonts w:cs="Arial"/>
                <w:lang w:val="en-US"/>
              </w:rPr>
              <w:t>Thousand Baht</w:t>
            </w:r>
            <w:r w:rsidRPr="00B9577A">
              <w:rPr>
                <w:rFonts w:cs="Arial"/>
                <w:lang w:val="en-US"/>
              </w:rPr>
              <w:t>)</w:t>
            </w:r>
          </w:p>
        </w:tc>
      </w:tr>
      <w:tr w:rsidR="004B6059" w:rsidRPr="00B9577A" w14:paraId="7CB21A39" w14:textId="77777777" w:rsidTr="00054E84">
        <w:tc>
          <w:tcPr>
            <w:tcW w:w="5220" w:type="dxa"/>
          </w:tcPr>
          <w:p w14:paraId="0CF1C718" w14:textId="77777777" w:rsidR="004B6059" w:rsidRPr="00B9577A" w:rsidRDefault="004B6059" w:rsidP="00EC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0"/>
              <w:jc w:val="both"/>
              <w:rPr>
                <w:rFonts w:cs="Arial"/>
              </w:rPr>
            </w:pPr>
          </w:p>
        </w:tc>
        <w:tc>
          <w:tcPr>
            <w:tcW w:w="3780" w:type="dxa"/>
            <w:gridSpan w:val="2"/>
          </w:tcPr>
          <w:p w14:paraId="326F8E47" w14:textId="77777777" w:rsidR="004B6059" w:rsidRPr="00B9577A" w:rsidRDefault="000A569C" w:rsidP="00EC6C69">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40" w:lineRule="exact"/>
              <w:ind w:left="94" w:right="86"/>
              <w:jc w:val="center"/>
              <w:rPr>
                <w:rFonts w:cs="Arial"/>
                <w:lang w:val="en-US" w:eastAsia="en-US"/>
              </w:rPr>
            </w:pPr>
            <w:r w:rsidRPr="00B9577A">
              <w:rPr>
                <w:rFonts w:cs="Arial"/>
                <w:lang w:val="en-US"/>
              </w:rPr>
              <w:t xml:space="preserve">Consolidated and separate                         financial statements </w:t>
            </w:r>
          </w:p>
        </w:tc>
      </w:tr>
      <w:tr w:rsidR="000A569C" w:rsidRPr="00B9577A" w14:paraId="2CB3605C" w14:textId="77777777" w:rsidTr="00054E84">
        <w:tc>
          <w:tcPr>
            <w:tcW w:w="5220" w:type="dxa"/>
          </w:tcPr>
          <w:p w14:paraId="57A4F424" w14:textId="77777777" w:rsidR="000A569C" w:rsidRPr="00B9577A" w:rsidRDefault="000A569C" w:rsidP="00EC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0"/>
              <w:jc w:val="both"/>
              <w:rPr>
                <w:rFonts w:cs="Arial"/>
              </w:rPr>
            </w:pPr>
          </w:p>
        </w:tc>
        <w:tc>
          <w:tcPr>
            <w:tcW w:w="1890" w:type="dxa"/>
            <w:vAlign w:val="bottom"/>
          </w:tcPr>
          <w:p w14:paraId="6E36F798" w14:textId="6F9A8BC8" w:rsidR="000A569C" w:rsidRPr="00B9577A" w:rsidRDefault="00160C14" w:rsidP="00EC6C69">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40" w:lineRule="exact"/>
              <w:ind w:left="94" w:right="86"/>
              <w:jc w:val="center"/>
              <w:rPr>
                <w:rFonts w:cs="Arial"/>
                <w:lang w:val="en-US"/>
              </w:rPr>
            </w:pPr>
            <w:r w:rsidRPr="00B9577A">
              <w:rPr>
                <w:rFonts w:cs="Arial"/>
                <w:lang w:val="en-US"/>
              </w:rPr>
              <w:t>30 June</w:t>
            </w:r>
            <w:r w:rsidR="00915D49" w:rsidRPr="00B9577A">
              <w:rPr>
                <w:rFonts w:cs="Arial"/>
                <w:lang w:val="en-US"/>
              </w:rPr>
              <w:t xml:space="preserve"> 2026</w:t>
            </w:r>
          </w:p>
        </w:tc>
        <w:tc>
          <w:tcPr>
            <w:tcW w:w="1890" w:type="dxa"/>
            <w:vAlign w:val="bottom"/>
          </w:tcPr>
          <w:p w14:paraId="4DC57F59" w14:textId="790D1956" w:rsidR="000A569C" w:rsidRPr="00B9577A" w:rsidRDefault="000A569C" w:rsidP="00EC6C69">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40" w:lineRule="exact"/>
              <w:ind w:left="94" w:right="86"/>
              <w:jc w:val="center"/>
              <w:rPr>
                <w:rFonts w:cs="Arial"/>
                <w:lang w:val="en-US"/>
              </w:rPr>
            </w:pPr>
            <w:r w:rsidRPr="00B9577A">
              <w:rPr>
                <w:rFonts w:cs="Arial"/>
                <w:lang w:val="en-US"/>
              </w:rPr>
              <w:t xml:space="preserve">31 December </w:t>
            </w:r>
            <w:r w:rsidR="00915D49" w:rsidRPr="00B9577A">
              <w:rPr>
                <w:rFonts w:cs="Arial"/>
                <w:lang w:val="en-US"/>
              </w:rPr>
              <w:t>2025</w:t>
            </w:r>
          </w:p>
        </w:tc>
      </w:tr>
      <w:tr w:rsidR="0068418B" w:rsidRPr="00B9577A" w14:paraId="6F48DA6E" w14:textId="77777777" w:rsidTr="00054E84">
        <w:tc>
          <w:tcPr>
            <w:tcW w:w="5220" w:type="dxa"/>
          </w:tcPr>
          <w:p w14:paraId="788479E4" w14:textId="77777777" w:rsidR="0068418B" w:rsidRPr="00B9577A" w:rsidRDefault="0068418B" w:rsidP="00684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0" w:hanging="454"/>
              <w:jc w:val="both"/>
              <w:rPr>
                <w:rFonts w:cs="Arial"/>
              </w:rPr>
            </w:pPr>
            <w:r w:rsidRPr="00B9577A">
              <w:rPr>
                <w:rFonts w:cs="Arial"/>
              </w:rPr>
              <w:t>Debentures</w:t>
            </w:r>
          </w:p>
        </w:tc>
        <w:tc>
          <w:tcPr>
            <w:tcW w:w="1890" w:type="dxa"/>
          </w:tcPr>
          <w:p w14:paraId="0D45232E" w14:textId="5AB2640D" w:rsidR="0068418B" w:rsidRPr="00B9577A" w:rsidRDefault="0068418B" w:rsidP="0068418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40" w:lineRule="exact"/>
              <w:ind w:left="101" w:right="86"/>
              <w:rPr>
                <w:rFonts w:cs="Arial"/>
              </w:rPr>
            </w:pPr>
            <w:r w:rsidRPr="00B9577A">
              <w:rPr>
                <w:rFonts w:cs="Arial"/>
              </w:rPr>
              <w:t>34,307,000</w:t>
            </w:r>
          </w:p>
        </w:tc>
        <w:tc>
          <w:tcPr>
            <w:tcW w:w="1890" w:type="dxa"/>
          </w:tcPr>
          <w:p w14:paraId="30635F39" w14:textId="1D5322CF" w:rsidR="0068418B" w:rsidRPr="00B9577A" w:rsidRDefault="0068418B" w:rsidP="0068418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40" w:lineRule="exact"/>
              <w:ind w:left="101" w:right="86"/>
              <w:rPr>
                <w:rFonts w:cs="Arial"/>
              </w:rPr>
            </w:pPr>
            <w:r w:rsidRPr="00B9577A">
              <w:rPr>
                <w:rFonts w:cs="Arial"/>
              </w:rPr>
              <w:t>35,807,000</w:t>
            </w:r>
          </w:p>
        </w:tc>
      </w:tr>
      <w:tr w:rsidR="0068418B" w:rsidRPr="00B9577A" w14:paraId="0DD5DC51" w14:textId="77777777" w:rsidTr="00054E84">
        <w:tc>
          <w:tcPr>
            <w:tcW w:w="5220" w:type="dxa"/>
          </w:tcPr>
          <w:p w14:paraId="58F0AE29" w14:textId="77777777" w:rsidR="0068418B" w:rsidRPr="00B9577A" w:rsidRDefault="0068418B" w:rsidP="00684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26" w:hanging="540"/>
              <w:jc w:val="both"/>
              <w:rPr>
                <w:rFonts w:cs="Arial"/>
                <w:u w:val="single"/>
              </w:rPr>
            </w:pPr>
            <w:r w:rsidRPr="00B9577A">
              <w:rPr>
                <w:rFonts w:cs="Arial"/>
                <w:u w:val="single"/>
              </w:rPr>
              <w:t>Less</w:t>
            </w:r>
            <w:r w:rsidRPr="00B9577A">
              <w:rPr>
                <w:rFonts w:cs="Arial"/>
              </w:rPr>
              <w:tab/>
              <w:t>Discount on debentures</w:t>
            </w:r>
          </w:p>
        </w:tc>
        <w:tc>
          <w:tcPr>
            <w:tcW w:w="1890" w:type="dxa"/>
          </w:tcPr>
          <w:p w14:paraId="24565302" w14:textId="08B5365F" w:rsidR="0068418B" w:rsidRPr="00B9577A" w:rsidRDefault="0068418B" w:rsidP="0068418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40" w:lineRule="exact"/>
              <w:ind w:left="101" w:right="86"/>
              <w:rPr>
                <w:rFonts w:cs="Arial"/>
              </w:rPr>
            </w:pPr>
            <w:r w:rsidRPr="00B9577A">
              <w:rPr>
                <w:rFonts w:cs="Arial"/>
              </w:rPr>
              <w:t>(159,100)</w:t>
            </w:r>
          </w:p>
        </w:tc>
        <w:tc>
          <w:tcPr>
            <w:tcW w:w="1890" w:type="dxa"/>
          </w:tcPr>
          <w:p w14:paraId="1EBB2DB9" w14:textId="196B1BF8" w:rsidR="0068418B" w:rsidRPr="00B9577A" w:rsidRDefault="0068418B" w:rsidP="0068418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40" w:lineRule="exact"/>
              <w:ind w:left="101" w:right="86"/>
              <w:rPr>
                <w:rFonts w:cs="Arial"/>
              </w:rPr>
            </w:pPr>
            <w:r w:rsidRPr="00B9577A">
              <w:rPr>
                <w:rFonts w:cs="Arial"/>
              </w:rPr>
              <w:t>(194,784)</w:t>
            </w:r>
          </w:p>
        </w:tc>
      </w:tr>
      <w:tr w:rsidR="0068418B" w:rsidRPr="00B9577A" w14:paraId="35822D02" w14:textId="77777777" w:rsidTr="00054E84">
        <w:tc>
          <w:tcPr>
            <w:tcW w:w="5220" w:type="dxa"/>
          </w:tcPr>
          <w:p w14:paraId="6071B530" w14:textId="77777777" w:rsidR="0068418B" w:rsidRPr="00B9577A" w:rsidRDefault="0068418B" w:rsidP="00684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26" w:hanging="540"/>
              <w:jc w:val="both"/>
              <w:rPr>
                <w:rFonts w:cs="Arial"/>
                <w:u w:val="single"/>
              </w:rPr>
            </w:pPr>
            <w:r w:rsidRPr="00B9577A">
              <w:rPr>
                <w:rFonts w:cs="Arial"/>
                <w:u w:val="single"/>
              </w:rPr>
              <w:t>Less</w:t>
            </w:r>
            <w:r w:rsidRPr="00B9577A">
              <w:rPr>
                <w:rFonts w:cs="Arial"/>
              </w:rPr>
              <w:tab/>
              <w:t>Current portion of long-term debentures</w:t>
            </w:r>
          </w:p>
        </w:tc>
        <w:tc>
          <w:tcPr>
            <w:tcW w:w="1890" w:type="dxa"/>
          </w:tcPr>
          <w:p w14:paraId="0540E143" w14:textId="2AF3805A" w:rsidR="0068418B" w:rsidRPr="00B9577A" w:rsidRDefault="0068418B" w:rsidP="0068418B">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40" w:lineRule="exact"/>
              <w:ind w:left="101" w:right="86"/>
              <w:rPr>
                <w:rFonts w:cs="Arial"/>
              </w:rPr>
            </w:pPr>
            <w:r w:rsidRPr="00B9577A">
              <w:rPr>
                <w:rFonts w:cs="Arial"/>
              </w:rPr>
              <w:t>(7,830,000)</w:t>
            </w:r>
          </w:p>
        </w:tc>
        <w:tc>
          <w:tcPr>
            <w:tcW w:w="1890" w:type="dxa"/>
          </w:tcPr>
          <w:p w14:paraId="250E6D41" w14:textId="3D1CB87C" w:rsidR="0068418B" w:rsidRPr="00B9577A" w:rsidRDefault="0068418B" w:rsidP="0068418B">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40" w:lineRule="exact"/>
              <w:ind w:left="101" w:right="86"/>
              <w:rPr>
                <w:rFonts w:cs="Arial"/>
              </w:rPr>
            </w:pPr>
            <w:r w:rsidRPr="00B9577A">
              <w:rPr>
                <w:rFonts w:cs="Arial"/>
              </w:rPr>
              <w:t>(12,330,000)</w:t>
            </w:r>
          </w:p>
        </w:tc>
      </w:tr>
      <w:tr w:rsidR="0068418B" w:rsidRPr="00B9577A" w14:paraId="28B5D66E" w14:textId="77777777" w:rsidTr="00054E84">
        <w:tc>
          <w:tcPr>
            <w:tcW w:w="5220" w:type="dxa"/>
          </w:tcPr>
          <w:p w14:paraId="5E0569C3" w14:textId="1D65A9ED" w:rsidR="0068418B" w:rsidRPr="00B9577A" w:rsidRDefault="0068418B" w:rsidP="00684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0" w:hanging="454"/>
              <w:jc w:val="both"/>
              <w:rPr>
                <w:rFonts w:cs="Arial"/>
                <w:b/>
                <w:bCs/>
              </w:rPr>
            </w:pPr>
            <w:r w:rsidRPr="00B9577A">
              <w:rPr>
                <w:rFonts w:cs="Arial"/>
              </w:rPr>
              <w:t>Long-term debentures, net of current portion</w:t>
            </w:r>
          </w:p>
        </w:tc>
        <w:tc>
          <w:tcPr>
            <w:tcW w:w="1890" w:type="dxa"/>
          </w:tcPr>
          <w:p w14:paraId="10B734FC" w14:textId="5A8FCC1E" w:rsidR="0068418B" w:rsidRPr="00B9577A" w:rsidRDefault="0068418B" w:rsidP="0068418B">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40" w:lineRule="exact"/>
              <w:ind w:left="101" w:right="86"/>
              <w:rPr>
                <w:rFonts w:cs="Arial"/>
              </w:rPr>
            </w:pPr>
            <w:r w:rsidRPr="00B9577A">
              <w:rPr>
                <w:rFonts w:cs="Arial"/>
              </w:rPr>
              <w:t>26,317,900</w:t>
            </w:r>
          </w:p>
        </w:tc>
        <w:tc>
          <w:tcPr>
            <w:tcW w:w="1890" w:type="dxa"/>
          </w:tcPr>
          <w:p w14:paraId="5F786489" w14:textId="11DE3A27" w:rsidR="0068418B" w:rsidRPr="00B9577A" w:rsidRDefault="0068418B" w:rsidP="0068418B">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40" w:lineRule="exact"/>
              <w:ind w:left="101" w:right="86"/>
              <w:rPr>
                <w:rFonts w:cs="Arial"/>
              </w:rPr>
            </w:pPr>
            <w:r w:rsidRPr="00B9577A">
              <w:rPr>
                <w:rFonts w:cs="Arial"/>
              </w:rPr>
              <w:t>23,282,216</w:t>
            </w:r>
          </w:p>
        </w:tc>
      </w:tr>
    </w:tbl>
    <w:p w14:paraId="67CF49B0" w14:textId="5BC9E93B" w:rsidR="00895B78" w:rsidRPr="00B9577A" w:rsidRDefault="00A147CD" w:rsidP="00901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72"/>
        <w:jc w:val="thaiDistribute"/>
        <w:rPr>
          <w:rFonts w:cs="Arial"/>
          <w:sz w:val="22"/>
          <w:szCs w:val="22"/>
        </w:rPr>
      </w:pPr>
      <w:bookmarkStart w:id="31" w:name="_Toc101339257"/>
      <w:bookmarkStart w:id="32" w:name="_Toc101339427"/>
      <w:r w:rsidRPr="00B9577A">
        <w:rPr>
          <w:rFonts w:cs="Arial"/>
          <w:sz w:val="22"/>
          <w:szCs w:val="22"/>
        </w:rPr>
        <w:t xml:space="preserve">During the six-month period ended 30 June 2026, the Company </w:t>
      </w:r>
      <w:r w:rsidR="00B9577A" w:rsidRPr="00B9577A">
        <w:rPr>
          <w:rFonts w:cs="Arial"/>
          <w:sz w:val="22"/>
          <w:szCs w:val="22"/>
        </w:rPr>
        <w:t>has</w:t>
      </w:r>
      <w:r w:rsidRPr="00B9577A">
        <w:rPr>
          <w:rFonts w:cs="Arial"/>
          <w:sz w:val="22"/>
          <w:szCs w:val="22"/>
        </w:rPr>
        <w:t xml:space="preserve"> issue</w:t>
      </w:r>
      <w:r w:rsidR="00B9577A" w:rsidRPr="00B9577A">
        <w:rPr>
          <w:rFonts w:cs="Arial"/>
          <w:sz w:val="22"/>
          <w:szCs w:val="22"/>
        </w:rPr>
        <w:t>d</w:t>
      </w:r>
      <w:r w:rsidRPr="00B9577A">
        <w:rPr>
          <w:rFonts w:cs="Arial"/>
          <w:sz w:val="22"/>
          <w:szCs w:val="22"/>
        </w:rPr>
        <w:t xml:space="preserve"> long-term </w:t>
      </w:r>
      <w:r w:rsidR="00B9577A" w:rsidRPr="00B9577A">
        <w:rPr>
          <w:rFonts w:cs="Arial"/>
          <w:sz w:val="22"/>
          <w:szCs w:val="22"/>
        </w:rPr>
        <w:t>unsubordinated and unsecured debentures as follow</w:t>
      </w:r>
      <w:r w:rsidRPr="00B9577A">
        <w:rPr>
          <w:rFonts w:cs="Arial"/>
          <w:sz w:val="22"/>
          <w:szCs w:val="22"/>
        </w:rPr>
        <w:t>.</w:t>
      </w:r>
    </w:p>
    <w:tbl>
      <w:tblPr>
        <w:tblW w:w="8970" w:type="dxa"/>
        <w:tblInd w:w="450" w:type="dxa"/>
        <w:tblLayout w:type="fixed"/>
        <w:tblCellMar>
          <w:left w:w="0" w:type="dxa"/>
          <w:right w:w="0" w:type="dxa"/>
        </w:tblCellMar>
        <w:tblLook w:val="00A0" w:firstRow="1" w:lastRow="0" w:firstColumn="1" w:lastColumn="0" w:noHBand="0" w:noVBand="0"/>
      </w:tblPr>
      <w:tblGrid>
        <w:gridCol w:w="1794"/>
        <w:gridCol w:w="1794"/>
        <w:gridCol w:w="1794"/>
        <w:gridCol w:w="1794"/>
        <w:gridCol w:w="1794"/>
      </w:tblGrid>
      <w:tr w:rsidR="007D29E8" w:rsidRPr="00B9577A" w14:paraId="0ACA2C80" w14:textId="77777777" w:rsidTr="00515C43">
        <w:trPr>
          <w:tblHeader/>
        </w:trPr>
        <w:tc>
          <w:tcPr>
            <w:tcW w:w="1794" w:type="dxa"/>
            <w:vAlign w:val="bottom"/>
          </w:tcPr>
          <w:p w14:paraId="3BC46256" w14:textId="77777777" w:rsidR="007D29E8" w:rsidRPr="00B9577A" w:rsidRDefault="007D29E8" w:rsidP="00515C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86" w:right="72"/>
              <w:jc w:val="center"/>
              <w:rPr>
                <w:rFonts w:cs="Arial"/>
              </w:rPr>
            </w:pPr>
            <w:r w:rsidRPr="00B9577A">
              <w:rPr>
                <w:rFonts w:cs="Arial"/>
              </w:rPr>
              <w:t xml:space="preserve">Date of </w:t>
            </w:r>
          </w:p>
          <w:p w14:paraId="77FD5F2C" w14:textId="77777777" w:rsidR="007D29E8" w:rsidRPr="00B9577A" w:rsidRDefault="007D29E8" w:rsidP="00515C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86" w:right="72"/>
              <w:jc w:val="center"/>
              <w:rPr>
                <w:rFonts w:cs="Arial"/>
              </w:rPr>
            </w:pPr>
            <w:r w:rsidRPr="00B9577A">
              <w:rPr>
                <w:rFonts w:cs="Arial"/>
              </w:rPr>
              <w:t>issuance</w:t>
            </w:r>
          </w:p>
        </w:tc>
        <w:tc>
          <w:tcPr>
            <w:tcW w:w="1794" w:type="dxa"/>
            <w:vAlign w:val="bottom"/>
          </w:tcPr>
          <w:p w14:paraId="4E390455" w14:textId="77777777" w:rsidR="007D29E8" w:rsidRPr="00B9577A" w:rsidRDefault="007D29E8" w:rsidP="00515C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86" w:right="72"/>
              <w:jc w:val="center"/>
              <w:rPr>
                <w:rFonts w:cs="Arial"/>
              </w:rPr>
            </w:pPr>
            <w:r w:rsidRPr="00B9577A">
              <w:rPr>
                <w:rFonts w:cs="Arial"/>
              </w:rPr>
              <w:t>Amount</w:t>
            </w:r>
          </w:p>
        </w:tc>
        <w:tc>
          <w:tcPr>
            <w:tcW w:w="1794" w:type="dxa"/>
            <w:vAlign w:val="bottom"/>
          </w:tcPr>
          <w:p w14:paraId="7C6819B3" w14:textId="77777777" w:rsidR="007D29E8" w:rsidRPr="00B9577A" w:rsidRDefault="007D29E8" w:rsidP="00515C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86" w:right="72"/>
              <w:jc w:val="center"/>
              <w:rPr>
                <w:rFonts w:cs="Arial"/>
              </w:rPr>
            </w:pPr>
            <w:r w:rsidRPr="00B9577A">
              <w:rPr>
                <w:rFonts w:cs="Arial"/>
              </w:rPr>
              <w:t>Maturity date</w:t>
            </w:r>
          </w:p>
        </w:tc>
        <w:tc>
          <w:tcPr>
            <w:tcW w:w="1794" w:type="dxa"/>
            <w:vAlign w:val="bottom"/>
          </w:tcPr>
          <w:p w14:paraId="40AEECA7" w14:textId="77777777" w:rsidR="007D29E8" w:rsidRPr="00B9577A" w:rsidRDefault="007D29E8" w:rsidP="00515C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86" w:right="72"/>
              <w:jc w:val="center"/>
              <w:rPr>
                <w:rFonts w:cs="Arial"/>
              </w:rPr>
            </w:pPr>
            <w:r w:rsidRPr="00B9577A">
              <w:rPr>
                <w:rFonts w:cs="Arial"/>
              </w:rPr>
              <w:t>Interest rate</w:t>
            </w:r>
          </w:p>
        </w:tc>
        <w:tc>
          <w:tcPr>
            <w:tcW w:w="1794" w:type="dxa"/>
            <w:vAlign w:val="bottom"/>
          </w:tcPr>
          <w:p w14:paraId="11B989A1" w14:textId="77777777" w:rsidR="007D29E8" w:rsidRPr="00B9577A" w:rsidRDefault="007D29E8" w:rsidP="00515C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86" w:right="72"/>
              <w:jc w:val="center"/>
              <w:rPr>
                <w:rFonts w:cs="Arial"/>
              </w:rPr>
            </w:pPr>
            <w:r w:rsidRPr="00B9577A">
              <w:rPr>
                <w:rFonts w:cs="Arial"/>
              </w:rPr>
              <w:t xml:space="preserve">Interest payable </w:t>
            </w:r>
          </w:p>
          <w:p w14:paraId="15E1997E" w14:textId="77777777" w:rsidR="007D29E8" w:rsidRPr="00B9577A" w:rsidRDefault="007D29E8" w:rsidP="00515C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86" w:right="72"/>
              <w:jc w:val="center"/>
              <w:rPr>
                <w:rFonts w:cs="Arial"/>
              </w:rPr>
            </w:pPr>
            <w:r w:rsidRPr="00B9577A">
              <w:rPr>
                <w:rFonts w:cs="Arial"/>
              </w:rPr>
              <w:t>period</w:t>
            </w:r>
          </w:p>
        </w:tc>
      </w:tr>
      <w:tr w:rsidR="007D29E8" w:rsidRPr="00B9577A" w14:paraId="5B93AD21" w14:textId="77777777" w:rsidTr="00515C43">
        <w:trPr>
          <w:tblHeader/>
        </w:trPr>
        <w:tc>
          <w:tcPr>
            <w:tcW w:w="1794" w:type="dxa"/>
          </w:tcPr>
          <w:p w14:paraId="0919E70C" w14:textId="77777777" w:rsidR="007D29E8" w:rsidRPr="00B9577A" w:rsidRDefault="007D29E8" w:rsidP="00515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86" w:right="72"/>
              <w:jc w:val="center"/>
              <w:rPr>
                <w:rFonts w:cs="Arial"/>
                <w:cs/>
              </w:rPr>
            </w:pPr>
          </w:p>
        </w:tc>
        <w:tc>
          <w:tcPr>
            <w:tcW w:w="1794" w:type="dxa"/>
          </w:tcPr>
          <w:p w14:paraId="41C161D8" w14:textId="77777777" w:rsidR="007D29E8" w:rsidRPr="00B9577A" w:rsidRDefault="007D29E8" w:rsidP="00515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86" w:right="72"/>
              <w:jc w:val="center"/>
              <w:rPr>
                <w:rFonts w:cs="Arial"/>
              </w:rPr>
            </w:pPr>
            <w:r w:rsidRPr="00B9577A">
              <w:rPr>
                <w:rFonts w:cs="Arial"/>
                <w:cs/>
              </w:rPr>
              <w:t>(</w:t>
            </w:r>
            <w:r w:rsidRPr="00B9577A">
              <w:rPr>
                <w:rFonts w:cs="Arial"/>
              </w:rPr>
              <w:t>Million Baht)</w:t>
            </w:r>
          </w:p>
        </w:tc>
        <w:tc>
          <w:tcPr>
            <w:tcW w:w="1794" w:type="dxa"/>
          </w:tcPr>
          <w:p w14:paraId="32D374EF" w14:textId="77777777" w:rsidR="007D29E8" w:rsidRPr="00B9577A" w:rsidRDefault="007D29E8" w:rsidP="00515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86" w:right="72"/>
              <w:jc w:val="center"/>
              <w:rPr>
                <w:rFonts w:cs="Arial"/>
              </w:rPr>
            </w:pPr>
          </w:p>
        </w:tc>
        <w:tc>
          <w:tcPr>
            <w:tcW w:w="1794" w:type="dxa"/>
          </w:tcPr>
          <w:p w14:paraId="7539CA04" w14:textId="77777777" w:rsidR="007D29E8" w:rsidRPr="00B9577A" w:rsidRDefault="007D29E8" w:rsidP="00515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86" w:right="72"/>
              <w:jc w:val="center"/>
              <w:rPr>
                <w:rFonts w:cs="Arial"/>
              </w:rPr>
            </w:pPr>
            <w:r w:rsidRPr="00B9577A">
              <w:rPr>
                <w:rFonts w:cs="Arial"/>
                <w:cs/>
              </w:rPr>
              <w:t>(</w:t>
            </w:r>
            <w:r w:rsidRPr="00B9577A">
              <w:rPr>
                <w:rFonts w:cs="Arial"/>
              </w:rPr>
              <w:t>% per annum</w:t>
            </w:r>
            <w:r w:rsidRPr="00B9577A">
              <w:rPr>
                <w:rFonts w:cs="Arial"/>
                <w:cs/>
              </w:rPr>
              <w:t>)</w:t>
            </w:r>
          </w:p>
        </w:tc>
        <w:tc>
          <w:tcPr>
            <w:tcW w:w="1794" w:type="dxa"/>
          </w:tcPr>
          <w:p w14:paraId="4507E973" w14:textId="77777777" w:rsidR="007D29E8" w:rsidRPr="00B9577A" w:rsidRDefault="007D29E8" w:rsidP="00515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86" w:right="72"/>
              <w:jc w:val="center"/>
              <w:rPr>
                <w:rFonts w:cs="Arial"/>
              </w:rPr>
            </w:pPr>
          </w:p>
        </w:tc>
      </w:tr>
      <w:tr w:rsidR="007D29E8" w:rsidRPr="00B9577A" w14:paraId="766265BE" w14:textId="77777777" w:rsidTr="00515C43">
        <w:tc>
          <w:tcPr>
            <w:tcW w:w="1794" w:type="dxa"/>
            <w:vAlign w:val="bottom"/>
          </w:tcPr>
          <w:p w14:paraId="4B65A859" w14:textId="77777777" w:rsidR="007D29E8" w:rsidRPr="00B9577A" w:rsidRDefault="007D29E8" w:rsidP="00515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cs/>
              </w:rPr>
            </w:pPr>
            <w:r w:rsidRPr="00B9577A">
              <w:rPr>
                <w:rFonts w:cs="Arial"/>
              </w:rPr>
              <w:t>26 June 2026</w:t>
            </w:r>
          </w:p>
        </w:tc>
        <w:tc>
          <w:tcPr>
            <w:tcW w:w="1794" w:type="dxa"/>
            <w:vAlign w:val="bottom"/>
          </w:tcPr>
          <w:p w14:paraId="15F8449D" w14:textId="77777777" w:rsidR="007D29E8" w:rsidRPr="00B9577A" w:rsidRDefault="007D29E8" w:rsidP="00515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40" w:lineRule="exact"/>
              <w:rPr>
                <w:rFonts w:cs="Arial"/>
              </w:rPr>
            </w:pPr>
            <w:r w:rsidRPr="00B9577A">
              <w:rPr>
                <w:rFonts w:cs="Arial"/>
              </w:rPr>
              <w:t>3,000</w:t>
            </w:r>
          </w:p>
        </w:tc>
        <w:tc>
          <w:tcPr>
            <w:tcW w:w="1794" w:type="dxa"/>
            <w:vAlign w:val="bottom"/>
          </w:tcPr>
          <w:p w14:paraId="706CEC2F" w14:textId="77777777" w:rsidR="007D29E8" w:rsidRPr="00B9577A" w:rsidRDefault="007D29E8" w:rsidP="00515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cs/>
              </w:rPr>
            </w:pPr>
            <w:r w:rsidRPr="00B9577A">
              <w:rPr>
                <w:rFonts w:cs="Arial"/>
              </w:rPr>
              <w:t>26 June 2031</w:t>
            </w:r>
          </w:p>
        </w:tc>
        <w:tc>
          <w:tcPr>
            <w:tcW w:w="1794" w:type="dxa"/>
            <w:vAlign w:val="bottom"/>
          </w:tcPr>
          <w:p w14:paraId="1DADCD46" w14:textId="77777777" w:rsidR="007D29E8" w:rsidRPr="00B9577A" w:rsidRDefault="007D29E8" w:rsidP="00515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40" w:lineRule="exact"/>
              <w:rPr>
                <w:rFonts w:cs="Arial"/>
              </w:rPr>
            </w:pPr>
            <w:r w:rsidRPr="00B9577A">
              <w:rPr>
                <w:rFonts w:cs="Arial"/>
              </w:rPr>
              <w:t>2.02</w:t>
            </w:r>
          </w:p>
        </w:tc>
        <w:tc>
          <w:tcPr>
            <w:tcW w:w="1794" w:type="dxa"/>
            <w:vAlign w:val="bottom"/>
          </w:tcPr>
          <w:p w14:paraId="2FA8B632" w14:textId="3A890C26" w:rsidR="007D29E8" w:rsidRPr="00B9577A" w:rsidRDefault="004A28AF" w:rsidP="00515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Pr>
                <w:rFonts w:cs="Arial"/>
              </w:rPr>
              <w:t>Semi-annually</w:t>
            </w:r>
            <w:r w:rsidR="007D29E8" w:rsidRPr="00B9577A">
              <w:rPr>
                <w:rFonts w:cs="Arial"/>
                <w:cs/>
              </w:rPr>
              <w:t xml:space="preserve"> </w:t>
            </w:r>
          </w:p>
        </w:tc>
      </w:tr>
    </w:tbl>
    <w:p w14:paraId="44615B20" w14:textId="77777777" w:rsidR="00062A42" w:rsidRPr="00B9577A" w:rsidRDefault="00062A42" w:rsidP="00B9577A">
      <w:pPr>
        <w:pStyle w:val="Heading1"/>
        <w:shd w:val="clear" w:color="auto" w:fill="auto"/>
        <w:overflowPunct w:val="0"/>
        <w:autoSpaceDE w:val="0"/>
        <w:autoSpaceDN w:val="0"/>
        <w:adjustRightInd w:val="0"/>
        <w:spacing w:before="80" w:after="80" w:line="360" w:lineRule="exact"/>
        <w:ind w:left="547" w:right="-43" w:hanging="547"/>
        <w:jc w:val="thaiDistribute"/>
        <w:textAlignment w:val="baseline"/>
        <w:rPr>
          <w:rFonts w:cs="Arial"/>
          <w:sz w:val="22"/>
          <w:szCs w:val="22"/>
          <w:u w:val="none"/>
        </w:rPr>
      </w:pPr>
      <w:bookmarkStart w:id="33" w:name="_Toc204691352"/>
      <w:bookmarkStart w:id="34" w:name="_Toc236921999"/>
      <w:r w:rsidRPr="00B9577A">
        <w:rPr>
          <w:rFonts w:cs="Arial"/>
          <w:sz w:val="22"/>
          <w:szCs w:val="22"/>
          <w:u w:val="none"/>
        </w:rPr>
        <w:lastRenderedPageBreak/>
        <w:t>10.</w:t>
      </w:r>
      <w:r w:rsidRPr="00B9577A">
        <w:rPr>
          <w:rFonts w:cs="Arial"/>
          <w:sz w:val="22"/>
          <w:szCs w:val="22"/>
          <w:u w:val="none"/>
        </w:rPr>
        <w:tab/>
        <w:t>Dividend</w:t>
      </w:r>
      <w:bookmarkEnd w:id="33"/>
      <w:bookmarkEnd w:id="34"/>
    </w:p>
    <w:p w14:paraId="65F1B822" w14:textId="648AF74A" w:rsidR="00062A42" w:rsidRPr="00B9577A" w:rsidRDefault="00062A42" w:rsidP="00B9577A">
      <w:pPr>
        <w:tabs>
          <w:tab w:val="clear" w:pos="227"/>
          <w:tab w:val="clear" w:pos="454"/>
          <w:tab w:val="clear" w:pos="680"/>
          <w:tab w:val="left" w:pos="720"/>
        </w:tabs>
        <w:spacing w:before="80" w:after="80" w:line="360" w:lineRule="exact"/>
        <w:ind w:left="547"/>
        <w:jc w:val="thaiDistribute"/>
        <w:rPr>
          <w:rFonts w:cs="Arial"/>
          <w:sz w:val="22"/>
          <w:szCs w:val="22"/>
        </w:rPr>
      </w:pPr>
      <w:r w:rsidRPr="00B9577A">
        <w:rPr>
          <w:rFonts w:cs="Arial"/>
          <w:sz w:val="22"/>
          <w:szCs w:val="22"/>
        </w:rPr>
        <w:t>Dividends declared during the six-month periods ended 30 June 202</w:t>
      </w:r>
      <w:r w:rsidR="00FD6401" w:rsidRPr="00B9577A">
        <w:rPr>
          <w:rFonts w:cs="Arial"/>
          <w:sz w:val="22"/>
          <w:szCs w:val="22"/>
        </w:rPr>
        <w:t>6</w:t>
      </w:r>
      <w:r w:rsidRPr="00B9577A">
        <w:rPr>
          <w:rFonts w:cs="Arial"/>
          <w:sz w:val="22"/>
          <w:szCs w:val="22"/>
        </w:rPr>
        <w:t xml:space="preserve"> and 202</w:t>
      </w:r>
      <w:r w:rsidR="00FD6401" w:rsidRPr="00B9577A">
        <w:rPr>
          <w:rFonts w:cs="Arial"/>
          <w:sz w:val="22"/>
          <w:szCs w:val="22"/>
        </w:rPr>
        <w:t>5</w:t>
      </w:r>
      <w:r w:rsidRPr="00B9577A">
        <w:rPr>
          <w:rFonts w:cs="Arial"/>
          <w:sz w:val="22"/>
          <w:szCs w:val="22"/>
        </w:rPr>
        <w:t xml:space="preserve"> consisted of the follows:</w:t>
      </w:r>
    </w:p>
    <w:tbl>
      <w:tblPr>
        <w:tblW w:w="9240" w:type="dxa"/>
        <w:tblInd w:w="450" w:type="dxa"/>
        <w:tblLook w:val="01E0" w:firstRow="1" w:lastRow="1" w:firstColumn="1" w:lastColumn="1" w:noHBand="0" w:noVBand="0"/>
      </w:tblPr>
      <w:tblGrid>
        <w:gridCol w:w="1980"/>
        <w:gridCol w:w="2250"/>
        <w:gridCol w:w="1620"/>
        <w:gridCol w:w="1800"/>
        <w:gridCol w:w="1590"/>
      </w:tblGrid>
      <w:tr w:rsidR="00062A42" w:rsidRPr="00B9577A" w14:paraId="6CF81C1E" w14:textId="77777777" w:rsidTr="00EF39A9">
        <w:tc>
          <w:tcPr>
            <w:tcW w:w="1980" w:type="dxa"/>
            <w:vAlign w:val="bottom"/>
            <w:hideMark/>
          </w:tcPr>
          <w:p w14:paraId="0531F009" w14:textId="77777777" w:rsidR="00062A42" w:rsidRPr="00B9577A" w:rsidRDefault="00062A42" w:rsidP="00EF39A9">
            <w:pPr>
              <w:pBdr>
                <w:bottom w:val="single" w:sz="4" w:space="1" w:color="auto"/>
              </w:pBdr>
              <w:spacing w:line="360" w:lineRule="exact"/>
              <w:jc w:val="center"/>
              <w:rPr>
                <w:rFonts w:cs="Arial"/>
              </w:rPr>
            </w:pPr>
            <w:r w:rsidRPr="00B9577A">
              <w:rPr>
                <w:rFonts w:cs="Arial"/>
              </w:rPr>
              <w:t>Dividends</w:t>
            </w:r>
          </w:p>
        </w:tc>
        <w:tc>
          <w:tcPr>
            <w:tcW w:w="2250" w:type="dxa"/>
            <w:vAlign w:val="bottom"/>
            <w:hideMark/>
          </w:tcPr>
          <w:p w14:paraId="67D22A29" w14:textId="77777777" w:rsidR="00062A42" w:rsidRPr="00B9577A" w:rsidRDefault="00062A42" w:rsidP="00EF39A9">
            <w:pPr>
              <w:pBdr>
                <w:bottom w:val="single" w:sz="4" w:space="1" w:color="auto"/>
              </w:pBdr>
              <w:spacing w:line="360" w:lineRule="exact"/>
              <w:jc w:val="center"/>
              <w:rPr>
                <w:rFonts w:cs="Arial"/>
              </w:rPr>
            </w:pPr>
            <w:r w:rsidRPr="00B9577A">
              <w:rPr>
                <w:rFonts w:cs="Arial"/>
              </w:rPr>
              <w:t>Approved by</w:t>
            </w:r>
          </w:p>
        </w:tc>
        <w:tc>
          <w:tcPr>
            <w:tcW w:w="1620" w:type="dxa"/>
            <w:vAlign w:val="bottom"/>
            <w:hideMark/>
          </w:tcPr>
          <w:p w14:paraId="04A85D23" w14:textId="77777777" w:rsidR="00062A42" w:rsidRPr="00B9577A" w:rsidRDefault="00062A42" w:rsidP="00EF39A9">
            <w:pPr>
              <w:pBdr>
                <w:bottom w:val="single" w:sz="4" w:space="1" w:color="auto"/>
              </w:pBdr>
              <w:spacing w:line="360" w:lineRule="exact"/>
              <w:jc w:val="center"/>
              <w:rPr>
                <w:rFonts w:cs="Arial"/>
              </w:rPr>
            </w:pPr>
            <w:r w:rsidRPr="00B9577A">
              <w:rPr>
                <w:rFonts w:cs="Arial"/>
              </w:rPr>
              <w:t>Total dividends</w:t>
            </w:r>
          </w:p>
        </w:tc>
        <w:tc>
          <w:tcPr>
            <w:tcW w:w="1800" w:type="dxa"/>
            <w:vAlign w:val="bottom"/>
            <w:hideMark/>
          </w:tcPr>
          <w:p w14:paraId="4A09ACF4" w14:textId="305331DB" w:rsidR="00062A42" w:rsidRPr="00B9577A" w:rsidRDefault="00EF39A9" w:rsidP="00EF39A9">
            <w:pPr>
              <w:pBdr>
                <w:bottom w:val="single" w:sz="4" w:space="1" w:color="auto"/>
              </w:pBdr>
              <w:spacing w:line="360" w:lineRule="exact"/>
              <w:jc w:val="center"/>
              <w:rPr>
                <w:rFonts w:cs="Arial"/>
              </w:rPr>
            </w:pPr>
            <w:r w:rsidRPr="00B9577A">
              <w:rPr>
                <w:rFonts w:cs="Arial"/>
              </w:rPr>
              <w:t xml:space="preserve">Dividend </w:t>
            </w:r>
            <w:r w:rsidR="00062A42" w:rsidRPr="00B9577A">
              <w:rPr>
                <w:rFonts w:cs="Arial"/>
              </w:rPr>
              <w:t>per share</w:t>
            </w:r>
          </w:p>
        </w:tc>
        <w:tc>
          <w:tcPr>
            <w:tcW w:w="1590" w:type="dxa"/>
            <w:hideMark/>
          </w:tcPr>
          <w:p w14:paraId="703CF10B" w14:textId="77777777" w:rsidR="00062A42" w:rsidRPr="00B9577A" w:rsidRDefault="00062A42" w:rsidP="00EF39A9">
            <w:pPr>
              <w:pBdr>
                <w:bottom w:val="single" w:sz="4" w:space="1" w:color="auto"/>
              </w:pBdr>
              <w:spacing w:line="360" w:lineRule="exact"/>
              <w:jc w:val="center"/>
              <w:rPr>
                <w:rFonts w:cs="Arial"/>
              </w:rPr>
            </w:pPr>
            <w:r w:rsidRPr="00B9577A">
              <w:rPr>
                <w:rFonts w:cs="Arial"/>
              </w:rPr>
              <w:t>Date of payment</w:t>
            </w:r>
          </w:p>
        </w:tc>
      </w:tr>
      <w:tr w:rsidR="00062A42" w:rsidRPr="00B9577A" w14:paraId="713B42CC" w14:textId="77777777" w:rsidTr="00EF39A9">
        <w:tc>
          <w:tcPr>
            <w:tcW w:w="1980" w:type="dxa"/>
            <w:vAlign w:val="bottom"/>
          </w:tcPr>
          <w:p w14:paraId="055BA51C" w14:textId="77777777" w:rsidR="00062A42" w:rsidRPr="00B9577A" w:rsidRDefault="00062A42" w:rsidP="00EF39A9">
            <w:pPr>
              <w:spacing w:line="360" w:lineRule="exact"/>
              <w:jc w:val="center"/>
              <w:rPr>
                <w:rFonts w:cs="Arial"/>
              </w:rPr>
            </w:pPr>
          </w:p>
        </w:tc>
        <w:tc>
          <w:tcPr>
            <w:tcW w:w="2250" w:type="dxa"/>
            <w:vAlign w:val="bottom"/>
          </w:tcPr>
          <w:p w14:paraId="27D9E08A" w14:textId="77777777" w:rsidR="00062A42" w:rsidRPr="00B9577A" w:rsidRDefault="00062A42" w:rsidP="00EF39A9">
            <w:pPr>
              <w:spacing w:line="360" w:lineRule="exact"/>
              <w:jc w:val="center"/>
              <w:rPr>
                <w:rFonts w:cs="Arial"/>
              </w:rPr>
            </w:pPr>
          </w:p>
        </w:tc>
        <w:tc>
          <w:tcPr>
            <w:tcW w:w="1620" w:type="dxa"/>
            <w:vAlign w:val="bottom"/>
            <w:hideMark/>
          </w:tcPr>
          <w:p w14:paraId="6C87DEE7" w14:textId="77777777" w:rsidR="00062A42" w:rsidRPr="00B9577A" w:rsidRDefault="00062A42" w:rsidP="00EF39A9">
            <w:pPr>
              <w:spacing w:line="360" w:lineRule="exact"/>
              <w:jc w:val="center"/>
              <w:rPr>
                <w:rFonts w:cs="Arial"/>
              </w:rPr>
            </w:pPr>
            <w:r w:rsidRPr="00B9577A">
              <w:rPr>
                <w:rFonts w:cs="Arial"/>
              </w:rPr>
              <w:t>(Million Baht)</w:t>
            </w:r>
          </w:p>
        </w:tc>
        <w:tc>
          <w:tcPr>
            <w:tcW w:w="1800" w:type="dxa"/>
            <w:vAlign w:val="bottom"/>
            <w:hideMark/>
          </w:tcPr>
          <w:p w14:paraId="337F3CC7" w14:textId="77777777" w:rsidR="00062A42" w:rsidRPr="00B9577A" w:rsidRDefault="00062A42" w:rsidP="00EF39A9">
            <w:pPr>
              <w:spacing w:line="360" w:lineRule="exact"/>
              <w:jc w:val="center"/>
              <w:rPr>
                <w:rFonts w:cs="Arial"/>
              </w:rPr>
            </w:pPr>
            <w:r w:rsidRPr="00B9577A">
              <w:rPr>
                <w:rFonts w:cs="Arial"/>
              </w:rPr>
              <w:t>(Baht)</w:t>
            </w:r>
          </w:p>
        </w:tc>
        <w:tc>
          <w:tcPr>
            <w:tcW w:w="1590" w:type="dxa"/>
          </w:tcPr>
          <w:p w14:paraId="334B77AF" w14:textId="77777777" w:rsidR="00062A42" w:rsidRPr="00B9577A" w:rsidRDefault="00062A42" w:rsidP="00EF39A9">
            <w:pPr>
              <w:tabs>
                <w:tab w:val="clear" w:pos="227"/>
                <w:tab w:val="clear" w:pos="454"/>
                <w:tab w:val="clear" w:pos="680"/>
                <w:tab w:val="left" w:pos="720"/>
              </w:tabs>
              <w:spacing w:line="360" w:lineRule="exact"/>
              <w:jc w:val="center"/>
              <w:rPr>
                <w:rFonts w:cs="Arial"/>
              </w:rPr>
            </w:pPr>
          </w:p>
        </w:tc>
      </w:tr>
      <w:tr w:rsidR="00062A42" w:rsidRPr="00B9577A" w14:paraId="20792FE6" w14:textId="77777777" w:rsidTr="00EF39A9">
        <w:trPr>
          <w:trHeight w:val="397"/>
        </w:trPr>
        <w:tc>
          <w:tcPr>
            <w:tcW w:w="1980" w:type="dxa"/>
            <w:hideMark/>
          </w:tcPr>
          <w:p w14:paraId="097E7E3B" w14:textId="6A84CA7F" w:rsidR="00062A42" w:rsidRPr="00B9577A" w:rsidRDefault="00062A42" w:rsidP="00EF39A9">
            <w:pPr>
              <w:spacing w:line="360" w:lineRule="exact"/>
              <w:rPr>
                <w:rFonts w:cs="Arial"/>
                <w:u w:val="single"/>
              </w:rPr>
            </w:pPr>
            <w:r w:rsidRPr="00B9577A">
              <w:rPr>
                <w:rFonts w:cs="Arial"/>
                <w:u w:val="single"/>
              </w:rPr>
              <w:t>202</w:t>
            </w:r>
            <w:r w:rsidR="00FD6401" w:rsidRPr="00B9577A">
              <w:rPr>
                <w:rFonts w:cs="Arial"/>
                <w:u w:val="single"/>
              </w:rPr>
              <w:t>6</w:t>
            </w:r>
          </w:p>
        </w:tc>
        <w:tc>
          <w:tcPr>
            <w:tcW w:w="2250" w:type="dxa"/>
          </w:tcPr>
          <w:p w14:paraId="54BD431F" w14:textId="77777777" w:rsidR="00062A42" w:rsidRPr="00B9577A" w:rsidRDefault="00062A42" w:rsidP="00EF39A9">
            <w:pPr>
              <w:spacing w:line="360" w:lineRule="exact"/>
              <w:ind w:left="165" w:hanging="165"/>
              <w:rPr>
                <w:rFonts w:cs="Arial"/>
              </w:rPr>
            </w:pPr>
          </w:p>
        </w:tc>
        <w:tc>
          <w:tcPr>
            <w:tcW w:w="1620" w:type="dxa"/>
          </w:tcPr>
          <w:p w14:paraId="7BC4E41C" w14:textId="77777777" w:rsidR="00062A42" w:rsidRPr="00B9577A" w:rsidRDefault="00062A42" w:rsidP="00EF39A9">
            <w:pPr>
              <w:tabs>
                <w:tab w:val="clear" w:pos="227"/>
                <w:tab w:val="clear" w:pos="454"/>
                <w:tab w:val="clear" w:pos="680"/>
                <w:tab w:val="clear" w:pos="907"/>
                <w:tab w:val="decimal" w:pos="1110"/>
              </w:tabs>
              <w:spacing w:line="360" w:lineRule="exact"/>
              <w:rPr>
                <w:rFonts w:cs="Arial"/>
              </w:rPr>
            </w:pPr>
          </w:p>
        </w:tc>
        <w:tc>
          <w:tcPr>
            <w:tcW w:w="1800" w:type="dxa"/>
          </w:tcPr>
          <w:p w14:paraId="4B6FFCEF" w14:textId="77777777" w:rsidR="00062A42" w:rsidRPr="00B9577A" w:rsidRDefault="00062A42" w:rsidP="00EF39A9">
            <w:pPr>
              <w:tabs>
                <w:tab w:val="clear" w:pos="227"/>
                <w:tab w:val="clear" w:pos="454"/>
                <w:tab w:val="clear" w:pos="680"/>
                <w:tab w:val="decimal" w:pos="825"/>
              </w:tabs>
              <w:spacing w:line="360" w:lineRule="exact"/>
              <w:rPr>
                <w:rFonts w:cs="Arial"/>
              </w:rPr>
            </w:pPr>
          </w:p>
        </w:tc>
        <w:tc>
          <w:tcPr>
            <w:tcW w:w="1590" w:type="dxa"/>
          </w:tcPr>
          <w:p w14:paraId="224732EB" w14:textId="77777777" w:rsidR="00062A42" w:rsidRPr="00B9577A" w:rsidRDefault="00062A42" w:rsidP="00EF39A9">
            <w:pPr>
              <w:tabs>
                <w:tab w:val="clear" w:pos="227"/>
                <w:tab w:val="clear" w:pos="454"/>
                <w:tab w:val="clear" w:pos="680"/>
                <w:tab w:val="left" w:pos="720"/>
              </w:tabs>
              <w:spacing w:line="360" w:lineRule="exact"/>
              <w:jc w:val="center"/>
              <w:rPr>
                <w:rFonts w:cs="Arial"/>
              </w:rPr>
            </w:pPr>
          </w:p>
        </w:tc>
      </w:tr>
      <w:tr w:rsidR="00062A42" w:rsidRPr="00B9577A" w14:paraId="67E8B372" w14:textId="77777777" w:rsidTr="00EF39A9">
        <w:trPr>
          <w:trHeight w:val="397"/>
        </w:trPr>
        <w:tc>
          <w:tcPr>
            <w:tcW w:w="1980" w:type="dxa"/>
            <w:hideMark/>
          </w:tcPr>
          <w:p w14:paraId="642F4BD1" w14:textId="180C6062" w:rsidR="00062A42" w:rsidRPr="00B9577A" w:rsidRDefault="00062A42" w:rsidP="00EF39A9">
            <w:pPr>
              <w:spacing w:line="360" w:lineRule="exact"/>
              <w:ind w:left="164" w:hanging="164"/>
              <w:rPr>
                <w:rFonts w:cs="Arial"/>
              </w:rPr>
            </w:pPr>
            <w:r w:rsidRPr="00B9577A">
              <w:rPr>
                <w:rFonts w:cs="Arial"/>
              </w:rPr>
              <w:t>Final dividends for                           the year 202</w:t>
            </w:r>
            <w:r w:rsidR="00FD6401" w:rsidRPr="00B9577A">
              <w:rPr>
                <w:rFonts w:cs="Arial"/>
              </w:rPr>
              <w:t>5</w:t>
            </w:r>
          </w:p>
        </w:tc>
        <w:tc>
          <w:tcPr>
            <w:tcW w:w="2250" w:type="dxa"/>
            <w:hideMark/>
          </w:tcPr>
          <w:p w14:paraId="057C72C9" w14:textId="77777777" w:rsidR="00062A42" w:rsidRPr="00B9577A" w:rsidRDefault="00062A42" w:rsidP="00EF39A9">
            <w:pPr>
              <w:spacing w:line="360" w:lineRule="exact"/>
              <w:ind w:left="165" w:hanging="165"/>
              <w:rPr>
                <w:rFonts w:cs="Arial"/>
              </w:rPr>
            </w:pPr>
            <w:r w:rsidRPr="00B9577A">
              <w:rPr>
                <w:rFonts w:cs="Arial"/>
              </w:rPr>
              <w:t>Annual General Meeting of the shareholders on</w:t>
            </w:r>
          </w:p>
          <w:p w14:paraId="124C450A" w14:textId="35C705CB" w:rsidR="00062A42" w:rsidRPr="00B9577A" w:rsidRDefault="00062A42" w:rsidP="00EF39A9">
            <w:pPr>
              <w:spacing w:line="360" w:lineRule="exact"/>
              <w:ind w:left="165" w:hanging="165"/>
              <w:rPr>
                <w:rFonts w:cs="Arial"/>
              </w:rPr>
            </w:pPr>
            <w:r w:rsidRPr="00B9577A">
              <w:rPr>
                <w:rFonts w:cs="Arial"/>
              </w:rPr>
              <w:t xml:space="preserve">   </w:t>
            </w:r>
            <w:r w:rsidR="00FD6401" w:rsidRPr="00B9577A">
              <w:rPr>
                <w:rFonts w:cs="Arial"/>
              </w:rPr>
              <w:t>2</w:t>
            </w:r>
            <w:r w:rsidRPr="00B9577A">
              <w:rPr>
                <w:rFonts w:cs="Arial"/>
              </w:rPr>
              <w:t xml:space="preserve"> </w:t>
            </w:r>
            <w:r w:rsidRPr="00B9577A">
              <w:rPr>
                <w:rFonts w:cs="Arial"/>
                <w:lang w:val="en-GB"/>
              </w:rPr>
              <w:t>April 202</w:t>
            </w:r>
            <w:r w:rsidR="00FD6401" w:rsidRPr="00B9577A">
              <w:rPr>
                <w:rFonts w:cs="Arial"/>
                <w:lang w:val="en-GB"/>
              </w:rPr>
              <w:t>6</w:t>
            </w:r>
            <w:r w:rsidRPr="00B9577A">
              <w:rPr>
                <w:rFonts w:cs="Arial"/>
              </w:rPr>
              <w:t xml:space="preserve">                          </w:t>
            </w:r>
          </w:p>
        </w:tc>
        <w:tc>
          <w:tcPr>
            <w:tcW w:w="1620" w:type="dxa"/>
          </w:tcPr>
          <w:p w14:paraId="13015712" w14:textId="6D5E974F" w:rsidR="00062A42" w:rsidRPr="00B9577A" w:rsidRDefault="00FD6401" w:rsidP="00EF39A9">
            <w:pPr>
              <w:tabs>
                <w:tab w:val="clear" w:pos="227"/>
                <w:tab w:val="clear" w:pos="454"/>
                <w:tab w:val="clear" w:pos="680"/>
                <w:tab w:val="clear" w:pos="907"/>
                <w:tab w:val="decimal" w:pos="1110"/>
              </w:tabs>
              <w:spacing w:line="360" w:lineRule="exact"/>
              <w:jc w:val="center"/>
              <w:rPr>
                <w:rFonts w:cs="Arial"/>
              </w:rPr>
            </w:pPr>
            <w:r w:rsidRPr="00B9577A">
              <w:rPr>
                <w:rFonts w:cs="Arial"/>
              </w:rPr>
              <w:t>4,564</w:t>
            </w:r>
          </w:p>
        </w:tc>
        <w:tc>
          <w:tcPr>
            <w:tcW w:w="1800" w:type="dxa"/>
          </w:tcPr>
          <w:p w14:paraId="3575F720" w14:textId="6D4FA0CF" w:rsidR="00062A42" w:rsidRPr="00B9577A" w:rsidRDefault="00062A42" w:rsidP="00EF39A9">
            <w:pPr>
              <w:tabs>
                <w:tab w:val="clear" w:pos="227"/>
                <w:tab w:val="clear" w:pos="454"/>
                <w:tab w:val="clear" w:pos="680"/>
                <w:tab w:val="decimal" w:pos="825"/>
              </w:tabs>
              <w:spacing w:line="360" w:lineRule="exact"/>
              <w:jc w:val="center"/>
              <w:rPr>
                <w:rFonts w:cs="Arial"/>
              </w:rPr>
            </w:pPr>
            <w:r w:rsidRPr="00B9577A">
              <w:rPr>
                <w:rFonts w:cs="Arial"/>
              </w:rPr>
              <w:t>1.</w:t>
            </w:r>
            <w:r w:rsidR="00FD6401" w:rsidRPr="00B9577A">
              <w:rPr>
                <w:rFonts w:cs="Arial"/>
              </w:rPr>
              <w:t>77</w:t>
            </w:r>
          </w:p>
        </w:tc>
        <w:tc>
          <w:tcPr>
            <w:tcW w:w="1590" w:type="dxa"/>
          </w:tcPr>
          <w:p w14:paraId="09965933" w14:textId="456EB00D" w:rsidR="00062A42" w:rsidRPr="00B9577A" w:rsidRDefault="00FD6401" w:rsidP="00EF39A9">
            <w:pPr>
              <w:tabs>
                <w:tab w:val="clear" w:pos="227"/>
                <w:tab w:val="clear" w:pos="454"/>
                <w:tab w:val="clear" w:pos="680"/>
                <w:tab w:val="left" w:pos="720"/>
              </w:tabs>
              <w:spacing w:line="360" w:lineRule="exact"/>
              <w:jc w:val="center"/>
              <w:rPr>
                <w:rFonts w:cs="Arial"/>
              </w:rPr>
            </w:pPr>
            <w:r w:rsidRPr="00B9577A">
              <w:rPr>
                <w:rFonts w:cs="Arial"/>
              </w:rPr>
              <w:t>30 April 2026</w:t>
            </w:r>
          </w:p>
        </w:tc>
      </w:tr>
      <w:tr w:rsidR="00FD6401" w:rsidRPr="00B9577A" w14:paraId="5234A29F" w14:textId="77777777" w:rsidTr="00EF39A9">
        <w:trPr>
          <w:trHeight w:val="397"/>
        </w:trPr>
        <w:tc>
          <w:tcPr>
            <w:tcW w:w="1980" w:type="dxa"/>
            <w:hideMark/>
          </w:tcPr>
          <w:p w14:paraId="47709783" w14:textId="77777777" w:rsidR="00FD6401" w:rsidRPr="00B9577A" w:rsidRDefault="00FD6401" w:rsidP="00EF39A9">
            <w:pPr>
              <w:spacing w:line="360" w:lineRule="exact"/>
              <w:rPr>
                <w:rFonts w:cs="Arial"/>
                <w:u w:val="single"/>
              </w:rPr>
            </w:pPr>
            <w:r w:rsidRPr="00B9577A">
              <w:rPr>
                <w:rFonts w:cs="Arial"/>
                <w:u w:val="single"/>
              </w:rPr>
              <w:t>2025</w:t>
            </w:r>
          </w:p>
        </w:tc>
        <w:tc>
          <w:tcPr>
            <w:tcW w:w="2250" w:type="dxa"/>
          </w:tcPr>
          <w:p w14:paraId="45715814" w14:textId="77777777" w:rsidR="00FD6401" w:rsidRPr="00B9577A" w:rsidRDefault="00FD6401" w:rsidP="00EF39A9">
            <w:pPr>
              <w:spacing w:line="360" w:lineRule="exact"/>
              <w:ind w:left="165" w:hanging="165"/>
              <w:rPr>
                <w:rFonts w:cs="Arial"/>
              </w:rPr>
            </w:pPr>
          </w:p>
        </w:tc>
        <w:tc>
          <w:tcPr>
            <w:tcW w:w="1620" w:type="dxa"/>
          </w:tcPr>
          <w:p w14:paraId="284CC8CA" w14:textId="77777777" w:rsidR="00FD6401" w:rsidRPr="00B9577A" w:rsidRDefault="00FD6401" w:rsidP="00EF39A9">
            <w:pPr>
              <w:tabs>
                <w:tab w:val="clear" w:pos="227"/>
                <w:tab w:val="clear" w:pos="454"/>
                <w:tab w:val="clear" w:pos="680"/>
                <w:tab w:val="clear" w:pos="907"/>
                <w:tab w:val="decimal" w:pos="1110"/>
              </w:tabs>
              <w:spacing w:line="360" w:lineRule="exact"/>
              <w:rPr>
                <w:rFonts w:cs="Arial"/>
              </w:rPr>
            </w:pPr>
          </w:p>
        </w:tc>
        <w:tc>
          <w:tcPr>
            <w:tcW w:w="1800" w:type="dxa"/>
          </w:tcPr>
          <w:p w14:paraId="24BFB8D6" w14:textId="77777777" w:rsidR="00FD6401" w:rsidRPr="00B9577A" w:rsidRDefault="00FD6401" w:rsidP="00EF39A9">
            <w:pPr>
              <w:tabs>
                <w:tab w:val="clear" w:pos="227"/>
                <w:tab w:val="clear" w:pos="454"/>
                <w:tab w:val="clear" w:pos="680"/>
                <w:tab w:val="decimal" w:pos="825"/>
              </w:tabs>
              <w:spacing w:line="360" w:lineRule="exact"/>
              <w:rPr>
                <w:rFonts w:cs="Arial"/>
              </w:rPr>
            </w:pPr>
          </w:p>
        </w:tc>
        <w:tc>
          <w:tcPr>
            <w:tcW w:w="1590" w:type="dxa"/>
          </w:tcPr>
          <w:p w14:paraId="6A22C035" w14:textId="77777777" w:rsidR="00FD6401" w:rsidRPr="00B9577A" w:rsidRDefault="00FD6401" w:rsidP="00EF39A9">
            <w:pPr>
              <w:tabs>
                <w:tab w:val="clear" w:pos="227"/>
                <w:tab w:val="clear" w:pos="454"/>
                <w:tab w:val="clear" w:pos="680"/>
                <w:tab w:val="left" w:pos="720"/>
              </w:tabs>
              <w:spacing w:line="360" w:lineRule="exact"/>
              <w:jc w:val="center"/>
              <w:rPr>
                <w:rFonts w:cs="Arial"/>
              </w:rPr>
            </w:pPr>
          </w:p>
        </w:tc>
      </w:tr>
      <w:tr w:rsidR="00FD6401" w:rsidRPr="00B9577A" w14:paraId="4466184E" w14:textId="77777777" w:rsidTr="00EF39A9">
        <w:trPr>
          <w:trHeight w:val="397"/>
        </w:trPr>
        <w:tc>
          <w:tcPr>
            <w:tcW w:w="1980" w:type="dxa"/>
            <w:hideMark/>
          </w:tcPr>
          <w:p w14:paraId="484F80C8" w14:textId="77777777" w:rsidR="00FD6401" w:rsidRPr="00B9577A" w:rsidRDefault="00FD6401" w:rsidP="00EF39A9">
            <w:pPr>
              <w:spacing w:line="360" w:lineRule="exact"/>
              <w:ind w:left="164" w:hanging="164"/>
              <w:rPr>
                <w:rFonts w:cs="Arial"/>
              </w:rPr>
            </w:pPr>
            <w:r w:rsidRPr="00B9577A">
              <w:rPr>
                <w:rFonts w:cs="Arial"/>
              </w:rPr>
              <w:t>Final dividends for                           the year 2024</w:t>
            </w:r>
          </w:p>
        </w:tc>
        <w:tc>
          <w:tcPr>
            <w:tcW w:w="2250" w:type="dxa"/>
            <w:hideMark/>
          </w:tcPr>
          <w:p w14:paraId="2D0C5C63" w14:textId="77777777" w:rsidR="00FD6401" w:rsidRPr="00B9577A" w:rsidRDefault="00FD6401" w:rsidP="00EF39A9">
            <w:pPr>
              <w:spacing w:line="360" w:lineRule="exact"/>
              <w:ind w:left="165" w:hanging="165"/>
              <w:rPr>
                <w:rFonts w:cs="Arial"/>
              </w:rPr>
            </w:pPr>
            <w:r w:rsidRPr="00B9577A">
              <w:rPr>
                <w:rFonts w:cs="Arial"/>
              </w:rPr>
              <w:t>Annual General Meeting of the shareholders on</w:t>
            </w:r>
          </w:p>
          <w:p w14:paraId="4E4112BD" w14:textId="77777777" w:rsidR="00FD6401" w:rsidRPr="00B9577A" w:rsidRDefault="00FD6401" w:rsidP="00EF39A9">
            <w:pPr>
              <w:spacing w:line="360" w:lineRule="exact"/>
              <w:ind w:left="165" w:hanging="165"/>
              <w:rPr>
                <w:rFonts w:cs="Arial"/>
              </w:rPr>
            </w:pPr>
            <w:r w:rsidRPr="00B9577A">
              <w:rPr>
                <w:rFonts w:cs="Arial"/>
              </w:rPr>
              <w:t xml:space="preserve">   4 </w:t>
            </w:r>
            <w:r w:rsidRPr="00B9577A">
              <w:rPr>
                <w:rFonts w:cs="Arial"/>
                <w:lang w:val="en-GB"/>
              </w:rPr>
              <w:t>April 2025</w:t>
            </w:r>
            <w:r w:rsidRPr="00B9577A">
              <w:rPr>
                <w:rFonts w:cs="Arial"/>
              </w:rPr>
              <w:t xml:space="preserve">                          </w:t>
            </w:r>
          </w:p>
        </w:tc>
        <w:tc>
          <w:tcPr>
            <w:tcW w:w="1620" w:type="dxa"/>
          </w:tcPr>
          <w:p w14:paraId="3178AF28" w14:textId="77777777" w:rsidR="00FD6401" w:rsidRPr="00B9577A" w:rsidRDefault="00FD6401" w:rsidP="00EF39A9">
            <w:pPr>
              <w:tabs>
                <w:tab w:val="clear" w:pos="227"/>
                <w:tab w:val="clear" w:pos="454"/>
                <w:tab w:val="clear" w:pos="680"/>
                <w:tab w:val="clear" w:pos="907"/>
                <w:tab w:val="decimal" w:pos="1110"/>
              </w:tabs>
              <w:spacing w:line="360" w:lineRule="exact"/>
              <w:jc w:val="center"/>
              <w:rPr>
                <w:rFonts w:cs="Arial"/>
              </w:rPr>
            </w:pPr>
            <w:r w:rsidRPr="00B9577A">
              <w:rPr>
                <w:rFonts w:cs="Arial"/>
              </w:rPr>
              <w:t>3,403</w:t>
            </w:r>
          </w:p>
        </w:tc>
        <w:tc>
          <w:tcPr>
            <w:tcW w:w="1800" w:type="dxa"/>
          </w:tcPr>
          <w:p w14:paraId="7DE46AD8" w14:textId="77777777" w:rsidR="00FD6401" w:rsidRPr="00B9577A" w:rsidRDefault="00FD6401" w:rsidP="00EF39A9">
            <w:pPr>
              <w:tabs>
                <w:tab w:val="clear" w:pos="227"/>
                <w:tab w:val="clear" w:pos="454"/>
                <w:tab w:val="clear" w:pos="680"/>
                <w:tab w:val="decimal" w:pos="825"/>
              </w:tabs>
              <w:spacing w:line="360" w:lineRule="exact"/>
              <w:jc w:val="center"/>
              <w:rPr>
                <w:rFonts w:cs="Arial"/>
              </w:rPr>
            </w:pPr>
            <w:r w:rsidRPr="00B9577A">
              <w:rPr>
                <w:rFonts w:cs="Arial"/>
              </w:rPr>
              <w:t>1.32</w:t>
            </w:r>
          </w:p>
        </w:tc>
        <w:tc>
          <w:tcPr>
            <w:tcW w:w="1590" w:type="dxa"/>
          </w:tcPr>
          <w:p w14:paraId="3EE3CE17" w14:textId="77777777" w:rsidR="00FD6401" w:rsidRPr="00B9577A" w:rsidRDefault="00FD6401" w:rsidP="00EF39A9">
            <w:pPr>
              <w:tabs>
                <w:tab w:val="clear" w:pos="227"/>
                <w:tab w:val="clear" w:pos="454"/>
                <w:tab w:val="clear" w:pos="680"/>
                <w:tab w:val="left" w:pos="720"/>
              </w:tabs>
              <w:spacing w:line="360" w:lineRule="exact"/>
              <w:jc w:val="center"/>
              <w:rPr>
                <w:rFonts w:cs="Arial"/>
              </w:rPr>
            </w:pPr>
            <w:r w:rsidRPr="00B9577A">
              <w:rPr>
                <w:rFonts w:cs="Arial"/>
              </w:rPr>
              <w:t>2 May 2025</w:t>
            </w:r>
          </w:p>
        </w:tc>
      </w:tr>
    </w:tbl>
    <w:p w14:paraId="222C9CFD" w14:textId="21CC63E4" w:rsidR="002D3FEF" w:rsidRPr="00B9577A" w:rsidRDefault="00357C23" w:rsidP="000C7717">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35" w:name="_Toc236922000"/>
      <w:r w:rsidRPr="00B9577A">
        <w:rPr>
          <w:rFonts w:cs="Arial"/>
          <w:sz w:val="22"/>
          <w:szCs w:val="22"/>
          <w:u w:val="none"/>
        </w:rPr>
        <w:t>1</w:t>
      </w:r>
      <w:r w:rsidR="00D1646F" w:rsidRPr="00B9577A">
        <w:rPr>
          <w:rFonts w:cs="Arial"/>
          <w:sz w:val="22"/>
          <w:szCs w:val="22"/>
          <w:u w:val="none"/>
        </w:rPr>
        <w:t>1</w:t>
      </w:r>
      <w:r w:rsidR="00317A13" w:rsidRPr="00B9577A">
        <w:rPr>
          <w:rFonts w:cs="Arial"/>
          <w:sz w:val="22"/>
          <w:szCs w:val="22"/>
          <w:u w:val="none"/>
        </w:rPr>
        <w:t>.</w:t>
      </w:r>
      <w:r w:rsidR="00906E1D" w:rsidRPr="00B9577A">
        <w:rPr>
          <w:rFonts w:cs="Arial"/>
          <w:sz w:val="22"/>
          <w:szCs w:val="22"/>
          <w:u w:val="none"/>
        </w:rPr>
        <w:tab/>
      </w:r>
      <w:r w:rsidR="002D3FEF" w:rsidRPr="00B9577A">
        <w:rPr>
          <w:rFonts w:cs="Arial"/>
          <w:sz w:val="22"/>
          <w:szCs w:val="22"/>
          <w:u w:val="none"/>
        </w:rPr>
        <w:t>Transactions with related parties</w:t>
      </w:r>
      <w:bookmarkEnd w:id="31"/>
      <w:bookmarkEnd w:id="32"/>
      <w:bookmarkEnd w:id="35"/>
    </w:p>
    <w:p w14:paraId="67411F5D" w14:textId="77777777" w:rsidR="00EC6C69" w:rsidRPr="00B9577A" w:rsidRDefault="001112F0" w:rsidP="00EC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72"/>
        <w:jc w:val="thaiDistribute"/>
        <w:rPr>
          <w:rFonts w:cs="Arial"/>
          <w:sz w:val="22"/>
          <w:szCs w:val="22"/>
        </w:rPr>
      </w:pPr>
      <w:r w:rsidRPr="00B9577A">
        <w:rPr>
          <w:rFonts w:cs="Arial"/>
          <w:sz w:val="22"/>
          <w:szCs w:val="22"/>
        </w:rPr>
        <w:t>During the period, the Group had significant business transactions with related parties. Such transactions are determined at the price as normal course of business or as stipulated in the agreements.</w:t>
      </w:r>
    </w:p>
    <w:p w14:paraId="285568C2" w14:textId="3BF17F84" w:rsidR="001136A2" w:rsidRPr="00B9577A" w:rsidRDefault="00357C23" w:rsidP="00B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ind w:left="547" w:right="72" w:hanging="547"/>
        <w:jc w:val="thaiDistribute"/>
        <w:rPr>
          <w:rFonts w:cs="Arial"/>
          <w:sz w:val="22"/>
          <w:szCs w:val="22"/>
        </w:rPr>
      </w:pPr>
      <w:r w:rsidRPr="00B9577A">
        <w:rPr>
          <w:rFonts w:cs="Arial"/>
          <w:sz w:val="22"/>
          <w:szCs w:val="22"/>
        </w:rPr>
        <w:t>1</w:t>
      </w:r>
      <w:r w:rsidR="00D1646F" w:rsidRPr="00B9577A">
        <w:rPr>
          <w:rFonts w:cs="Arial"/>
          <w:sz w:val="22"/>
          <w:szCs w:val="22"/>
        </w:rPr>
        <w:t>1</w:t>
      </w:r>
      <w:r w:rsidR="00BC2CE4" w:rsidRPr="00B9577A">
        <w:rPr>
          <w:rFonts w:cs="Arial"/>
          <w:sz w:val="22"/>
          <w:szCs w:val="22"/>
        </w:rPr>
        <w:t>.</w:t>
      </w:r>
      <w:r w:rsidR="00C711CA" w:rsidRPr="00B9577A">
        <w:rPr>
          <w:rFonts w:cs="Arial"/>
          <w:sz w:val="22"/>
          <w:szCs w:val="22"/>
        </w:rPr>
        <w:t>1</w:t>
      </w:r>
      <w:r w:rsidR="00054E84" w:rsidRPr="00B9577A">
        <w:rPr>
          <w:rFonts w:cs="Arial"/>
          <w:sz w:val="22"/>
          <w:szCs w:val="22"/>
        </w:rPr>
        <w:tab/>
      </w:r>
      <w:r w:rsidR="000B3494" w:rsidRPr="00B9577A">
        <w:rPr>
          <w:rFonts w:cs="Arial"/>
          <w:sz w:val="22"/>
          <w:szCs w:val="22"/>
        </w:rPr>
        <w:t>The significant balances with related parties</w:t>
      </w:r>
    </w:p>
    <w:p w14:paraId="6FA0AB52" w14:textId="77777777" w:rsidR="00C36916" w:rsidRPr="00B9577A" w:rsidRDefault="00C256DF" w:rsidP="000C7717">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0"/>
        <w:jc w:val="thaiDistribute"/>
        <w:rPr>
          <w:rFonts w:cs="Arial"/>
          <w:sz w:val="22"/>
          <w:szCs w:val="22"/>
        </w:rPr>
      </w:pPr>
      <w:r w:rsidRPr="00B9577A">
        <w:rPr>
          <w:rFonts w:cs="Arial"/>
          <w:sz w:val="22"/>
          <w:szCs w:val="22"/>
        </w:rPr>
        <w:t>The significant balances with related parties are as follows:</w:t>
      </w:r>
    </w:p>
    <w:tbl>
      <w:tblPr>
        <w:tblW w:w="9000" w:type="dxa"/>
        <w:tblInd w:w="450" w:type="dxa"/>
        <w:tblLayout w:type="fixed"/>
        <w:tblCellMar>
          <w:left w:w="0" w:type="dxa"/>
          <w:right w:w="0" w:type="dxa"/>
        </w:tblCellMar>
        <w:tblLook w:val="01E0" w:firstRow="1" w:lastRow="1" w:firstColumn="1" w:lastColumn="1" w:noHBand="0" w:noVBand="0"/>
      </w:tblPr>
      <w:tblGrid>
        <w:gridCol w:w="3870"/>
        <w:gridCol w:w="1282"/>
        <w:gridCol w:w="1283"/>
        <w:gridCol w:w="1282"/>
        <w:gridCol w:w="1283"/>
      </w:tblGrid>
      <w:tr w:rsidR="00070E3A" w:rsidRPr="00B9577A" w14:paraId="70333097" w14:textId="77777777" w:rsidTr="002570DB">
        <w:trPr>
          <w:trHeight w:val="270"/>
          <w:tblHeader/>
        </w:trPr>
        <w:tc>
          <w:tcPr>
            <w:tcW w:w="3870" w:type="dxa"/>
            <w:vAlign w:val="center"/>
          </w:tcPr>
          <w:p w14:paraId="01D9689F" w14:textId="77777777" w:rsidR="00070E3A" w:rsidRPr="00B9577A" w:rsidRDefault="00070E3A" w:rsidP="00B9577A">
            <w:pPr>
              <w:tabs>
                <w:tab w:val="clear" w:pos="227"/>
                <w:tab w:val="clear" w:pos="454"/>
                <w:tab w:val="clear" w:pos="680"/>
                <w:tab w:val="clear" w:pos="907"/>
                <w:tab w:val="clear" w:pos="1644"/>
                <w:tab w:val="clear" w:pos="1871"/>
                <w:tab w:val="clear" w:pos="2580"/>
                <w:tab w:val="clear" w:pos="2807"/>
              </w:tabs>
              <w:snapToGrid w:val="0"/>
              <w:spacing w:line="340" w:lineRule="exact"/>
              <w:ind w:left="85" w:right="46"/>
              <w:jc w:val="center"/>
              <w:rPr>
                <w:rFonts w:cs="Arial"/>
                <w:cs/>
              </w:rPr>
            </w:pPr>
          </w:p>
        </w:tc>
        <w:tc>
          <w:tcPr>
            <w:tcW w:w="5130" w:type="dxa"/>
            <w:gridSpan w:val="4"/>
          </w:tcPr>
          <w:p w14:paraId="0C8F4ABF" w14:textId="08D41529" w:rsidR="00070E3A" w:rsidRPr="00B9577A" w:rsidRDefault="00B67F92" w:rsidP="00B9577A">
            <w:pPr>
              <w:tabs>
                <w:tab w:val="clear" w:pos="227"/>
                <w:tab w:val="clear" w:pos="454"/>
                <w:tab w:val="clear" w:pos="680"/>
                <w:tab w:val="clear" w:pos="907"/>
                <w:tab w:val="clear" w:pos="1644"/>
                <w:tab w:val="clear" w:pos="1871"/>
                <w:tab w:val="clear" w:pos="2580"/>
                <w:tab w:val="clear" w:pos="2807"/>
              </w:tabs>
              <w:snapToGrid w:val="0"/>
              <w:spacing w:line="340" w:lineRule="exact"/>
              <w:ind w:left="85" w:right="66"/>
              <w:jc w:val="right"/>
              <w:rPr>
                <w:rFonts w:cs="Arial"/>
                <w:cs/>
              </w:rPr>
            </w:pPr>
            <w:r w:rsidRPr="00B9577A">
              <w:rPr>
                <w:rFonts w:cs="Arial"/>
              </w:rPr>
              <w:t xml:space="preserve">(Unit: </w:t>
            </w:r>
            <w:r w:rsidR="001B2068" w:rsidRPr="00B9577A">
              <w:rPr>
                <w:rFonts w:cs="Arial"/>
              </w:rPr>
              <w:t>Thousand Baht</w:t>
            </w:r>
            <w:r w:rsidRPr="00B9577A">
              <w:rPr>
                <w:rFonts w:cs="Arial"/>
              </w:rPr>
              <w:t>)</w:t>
            </w:r>
          </w:p>
        </w:tc>
      </w:tr>
      <w:tr w:rsidR="00B67F92" w:rsidRPr="00B9577A" w14:paraId="6CE964F3" w14:textId="77777777" w:rsidTr="002570DB">
        <w:trPr>
          <w:trHeight w:val="270"/>
          <w:tblHeader/>
        </w:trPr>
        <w:tc>
          <w:tcPr>
            <w:tcW w:w="3870" w:type="dxa"/>
            <w:vAlign w:val="center"/>
          </w:tcPr>
          <w:p w14:paraId="76DC1252" w14:textId="77777777" w:rsidR="00B67F92" w:rsidRPr="00B9577A" w:rsidRDefault="00B67F92" w:rsidP="00B9577A">
            <w:pPr>
              <w:tabs>
                <w:tab w:val="clear" w:pos="227"/>
                <w:tab w:val="clear" w:pos="454"/>
                <w:tab w:val="clear" w:pos="680"/>
                <w:tab w:val="clear" w:pos="907"/>
                <w:tab w:val="clear" w:pos="1644"/>
                <w:tab w:val="clear" w:pos="1871"/>
                <w:tab w:val="clear" w:pos="2580"/>
                <w:tab w:val="clear" w:pos="2807"/>
              </w:tabs>
              <w:snapToGrid w:val="0"/>
              <w:spacing w:line="340" w:lineRule="exact"/>
              <w:ind w:left="85" w:right="46"/>
              <w:jc w:val="center"/>
              <w:rPr>
                <w:rFonts w:cs="Arial"/>
                <w:cs/>
              </w:rPr>
            </w:pPr>
          </w:p>
        </w:tc>
        <w:tc>
          <w:tcPr>
            <w:tcW w:w="2565" w:type="dxa"/>
            <w:gridSpan w:val="2"/>
          </w:tcPr>
          <w:p w14:paraId="6B4FEB6B" w14:textId="3966C69B" w:rsidR="00B67F92" w:rsidRPr="00B9577A" w:rsidRDefault="00B67F92" w:rsidP="00B9577A">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cs/>
              </w:rPr>
            </w:pPr>
            <w:r w:rsidRPr="00B9577A">
              <w:rPr>
                <w:rFonts w:cs="Arial"/>
              </w:rPr>
              <w:t xml:space="preserve">Consolidated </w:t>
            </w:r>
            <w:r w:rsidR="002570DB" w:rsidRPr="00B9577A">
              <w:rPr>
                <w:rFonts w:cs="Arial"/>
              </w:rPr>
              <w:t xml:space="preserve">                        </w:t>
            </w:r>
            <w:r w:rsidRPr="00B9577A">
              <w:rPr>
                <w:rFonts w:cs="Arial"/>
              </w:rPr>
              <w:t>financial statements</w:t>
            </w:r>
          </w:p>
        </w:tc>
        <w:tc>
          <w:tcPr>
            <w:tcW w:w="2565" w:type="dxa"/>
            <w:gridSpan w:val="2"/>
          </w:tcPr>
          <w:p w14:paraId="59BAC376" w14:textId="595CD89F" w:rsidR="00B67F92" w:rsidRPr="00B9577A" w:rsidRDefault="00B67F92" w:rsidP="00B9577A">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cs/>
              </w:rPr>
            </w:pPr>
            <w:r w:rsidRPr="00B9577A">
              <w:rPr>
                <w:rFonts w:cs="Arial"/>
              </w:rPr>
              <w:t xml:space="preserve">Separate </w:t>
            </w:r>
            <w:r w:rsidR="002570DB" w:rsidRPr="00B9577A">
              <w:rPr>
                <w:rFonts w:cs="Arial"/>
              </w:rPr>
              <w:t xml:space="preserve">                              </w:t>
            </w:r>
            <w:r w:rsidRPr="00B9577A">
              <w:rPr>
                <w:rFonts w:cs="Arial"/>
              </w:rPr>
              <w:t>financial statements</w:t>
            </w:r>
          </w:p>
        </w:tc>
      </w:tr>
      <w:tr w:rsidR="00160C14" w:rsidRPr="00B9577A" w14:paraId="7CB6B180" w14:textId="77777777" w:rsidTr="002570DB">
        <w:trPr>
          <w:tblHeader/>
        </w:trPr>
        <w:tc>
          <w:tcPr>
            <w:tcW w:w="3870" w:type="dxa"/>
            <w:vAlign w:val="bottom"/>
          </w:tcPr>
          <w:p w14:paraId="50D2AB5F" w14:textId="77777777" w:rsidR="00160C14" w:rsidRPr="00B9577A" w:rsidRDefault="00160C14" w:rsidP="00B9577A">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cs/>
              </w:rPr>
            </w:pPr>
            <w:r w:rsidRPr="00B9577A">
              <w:rPr>
                <w:rFonts w:cs="Arial"/>
              </w:rPr>
              <w:t>Related parties</w:t>
            </w:r>
          </w:p>
        </w:tc>
        <w:tc>
          <w:tcPr>
            <w:tcW w:w="1282" w:type="dxa"/>
          </w:tcPr>
          <w:p w14:paraId="0E8E7055" w14:textId="76E26CD4" w:rsidR="00160C14" w:rsidRPr="00B9577A" w:rsidRDefault="00160C14" w:rsidP="00B9577A">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rPr>
            </w:pPr>
            <w:r w:rsidRPr="00B9577A">
              <w:rPr>
                <w:rFonts w:cs="Arial"/>
                <w:spacing w:val="-4"/>
              </w:rPr>
              <w:t>30 June    2026</w:t>
            </w:r>
          </w:p>
        </w:tc>
        <w:tc>
          <w:tcPr>
            <w:tcW w:w="1283" w:type="dxa"/>
          </w:tcPr>
          <w:p w14:paraId="61AEC705" w14:textId="38FBD2A2" w:rsidR="00160C14" w:rsidRPr="00B9577A" w:rsidRDefault="00160C14" w:rsidP="00B9577A">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rPr>
            </w:pPr>
            <w:r w:rsidRPr="00B9577A">
              <w:rPr>
                <w:rFonts w:cs="Arial"/>
              </w:rPr>
              <w:t>31 December 2025</w:t>
            </w:r>
          </w:p>
        </w:tc>
        <w:tc>
          <w:tcPr>
            <w:tcW w:w="1282" w:type="dxa"/>
          </w:tcPr>
          <w:p w14:paraId="2B672ADF" w14:textId="697ACE66" w:rsidR="00160C14" w:rsidRPr="00B9577A" w:rsidRDefault="00160C14" w:rsidP="00B9577A">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spacing w:val="-4"/>
              </w:rPr>
            </w:pPr>
            <w:r w:rsidRPr="00B9577A">
              <w:rPr>
                <w:rFonts w:cs="Arial"/>
                <w:spacing w:val="-4"/>
              </w:rPr>
              <w:t>30 June    2026</w:t>
            </w:r>
          </w:p>
        </w:tc>
        <w:tc>
          <w:tcPr>
            <w:tcW w:w="1283" w:type="dxa"/>
          </w:tcPr>
          <w:p w14:paraId="6C867155" w14:textId="53FA210E" w:rsidR="00160C14" w:rsidRPr="00B9577A" w:rsidRDefault="00160C14" w:rsidP="00B9577A">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rPr>
            </w:pPr>
            <w:r w:rsidRPr="00B9577A">
              <w:rPr>
                <w:rFonts w:cs="Arial"/>
              </w:rPr>
              <w:t>31 December 2025</w:t>
            </w:r>
          </w:p>
        </w:tc>
      </w:tr>
      <w:tr w:rsidR="00070E3A" w:rsidRPr="00B9577A" w14:paraId="3337BBE9" w14:textId="77777777" w:rsidTr="002570DB">
        <w:trPr>
          <w:trHeight w:val="86"/>
        </w:trPr>
        <w:tc>
          <w:tcPr>
            <w:tcW w:w="3870" w:type="dxa"/>
          </w:tcPr>
          <w:p w14:paraId="07C483CC" w14:textId="77777777" w:rsidR="00070E3A" w:rsidRPr="00B9577A" w:rsidRDefault="00B473DF"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333"/>
              <w:rPr>
                <w:rFonts w:cs="Arial"/>
                <w:b/>
                <w:bCs/>
              </w:rPr>
            </w:pPr>
            <w:r w:rsidRPr="00B9577A">
              <w:rPr>
                <w:rFonts w:cs="Arial"/>
                <w:b/>
                <w:bCs/>
              </w:rPr>
              <w:t>Parent company</w:t>
            </w:r>
          </w:p>
        </w:tc>
        <w:tc>
          <w:tcPr>
            <w:tcW w:w="1282" w:type="dxa"/>
            <w:vAlign w:val="bottom"/>
          </w:tcPr>
          <w:p w14:paraId="1900EC2C" w14:textId="77777777" w:rsidR="00070E3A" w:rsidRPr="00B9577A" w:rsidRDefault="00070E3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vAlign w:val="bottom"/>
          </w:tcPr>
          <w:p w14:paraId="53711D43" w14:textId="77777777" w:rsidR="00070E3A" w:rsidRPr="00B9577A" w:rsidRDefault="00070E3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2" w:type="dxa"/>
            <w:vAlign w:val="bottom"/>
          </w:tcPr>
          <w:p w14:paraId="357C85E8" w14:textId="77777777" w:rsidR="00070E3A" w:rsidRPr="00B9577A" w:rsidRDefault="00070E3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vAlign w:val="bottom"/>
          </w:tcPr>
          <w:p w14:paraId="0529E4B6" w14:textId="77777777" w:rsidR="00070E3A" w:rsidRPr="00B9577A" w:rsidRDefault="00070E3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r>
      <w:tr w:rsidR="00B473DF" w:rsidRPr="00B9577A" w14:paraId="6DBE1199" w14:textId="77777777" w:rsidTr="002570DB">
        <w:trPr>
          <w:trHeight w:val="86"/>
        </w:trPr>
        <w:tc>
          <w:tcPr>
            <w:tcW w:w="3870" w:type="dxa"/>
          </w:tcPr>
          <w:p w14:paraId="7C30B068" w14:textId="77777777" w:rsidR="00B473DF" w:rsidRPr="00B9577A" w:rsidRDefault="00B473DF"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cs/>
              </w:rPr>
            </w:pPr>
            <w:r w:rsidRPr="00B9577A">
              <w:rPr>
                <w:rFonts w:cs="Arial"/>
              </w:rPr>
              <w:t>Krung Thai Bank P</w:t>
            </w:r>
            <w:r w:rsidR="00091EF4" w:rsidRPr="00B9577A">
              <w:rPr>
                <w:rFonts w:cs="Arial"/>
              </w:rPr>
              <w:t>CL.</w:t>
            </w:r>
          </w:p>
        </w:tc>
        <w:tc>
          <w:tcPr>
            <w:tcW w:w="1282" w:type="dxa"/>
            <w:vAlign w:val="bottom"/>
          </w:tcPr>
          <w:p w14:paraId="72EC9305" w14:textId="77777777" w:rsidR="00B473DF" w:rsidRPr="00B9577A" w:rsidRDefault="00B473DF"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vAlign w:val="bottom"/>
          </w:tcPr>
          <w:p w14:paraId="78D10FCA" w14:textId="77777777" w:rsidR="00B473DF" w:rsidRPr="00B9577A" w:rsidRDefault="00B473DF"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2" w:type="dxa"/>
            <w:vAlign w:val="bottom"/>
          </w:tcPr>
          <w:p w14:paraId="0757A4A8" w14:textId="77777777" w:rsidR="00B473DF" w:rsidRPr="00B9577A" w:rsidRDefault="00B473DF"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vAlign w:val="bottom"/>
          </w:tcPr>
          <w:p w14:paraId="485486A4" w14:textId="77777777" w:rsidR="00B473DF" w:rsidRPr="00B9577A" w:rsidRDefault="00B473DF"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r>
      <w:tr w:rsidR="00721D4D" w:rsidRPr="00B9577A" w14:paraId="43D3DC7B" w14:textId="77777777" w:rsidTr="00FF595F">
        <w:trPr>
          <w:trHeight w:val="477"/>
        </w:trPr>
        <w:tc>
          <w:tcPr>
            <w:tcW w:w="3870" w:type="dxa"/>
          </w:tcPr>
          <w:p w14:paraId="2FB61A7C" w14:textId="77777777" w:rsidR="00721D4D" w:rsidRPr="00B9577A" w:rsidRDefault="00721D4D"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cs/>
              </w:rPr>
            </w:pPr>
            <w:r w:rsidRPr="00B9577A">
              <w:rPr>
                <w:rFonts w:cs="Arial"/>
                <w:cs/>
              </w:rPr>
              <w:t>-</w:t>
            </w:r>
            <w:r w:rsidRPr="00B9577A">
              <w:rPr>
                <w:rFonts w:cs="Arial"/>
                <w:cs/>
              </w:rPr>
              <w:tab/>
            </w:r>
            <w:r w:rsidRPr="00B9577A">
              <w:rPr>
                <w:rFonts w:cs="Arial"/>
              </w:rPr>
              <w:t xml:space="preserve">Deposits at a financial institution                              </w:t>
            </w:r>
            <w:r w:rsidRPr="00B9577A">
              <w:rPr>
                <w:rFonts w:cs="Arial"/>
              </w:rPr>
              <w:tab/>
              <w:t>(a part of cash and cash equivalents)</w:t>
            </w:r>
          </w:p>
        </w:tc>
        <w:tc>
          <w:tcPr>
            <w:tcW w:w="1282" w:type="dxa"/>
            <w:tcBorders>
              <w:top w:val="nil"/>
              <w:left w:val="nil"/>
              <w:bottom w:val="nil"/>
              <w:right w:val="nil"/>
            </w:tcBorders>
            <w:vAlign w:val="bottom"/>
          </w:tcPr>
          <w:p w14:paraId="7822E348" w14:textId="5989DAB4" w:rsidR="00721D4D" w:rsidRPr="00B9577A" w:rsidRDefault="00721D4D"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2,820,770</w:t>
            </w:r>
          </w:p>
        </w:tc>
        <w:tc>
          <w:tcPr>
            <w:tcW w:w="1283" w:type="dxa"/>
            <w:vAlign w:val="bottom"/>
          </w:tcPr>
          <w:p w14:paraId="6D7631FF" w14:textId="0AB031F8" w:rsidR="00721D4D" w:rsidRPr="00B9577A" w:rsidRDefault="00721D4D"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3,277,921</w:t>
            </w:r>
          </w:p>
        </w:tc>
        <w:tc>
          <w:tcPr>
            <w:tcW w:w="1282" w:type="dxa"/>
            <w:tcBorders>
              <w:top w:val="nil"/>
              <w:left w:val="nil"/>
              <w:bottom w:val="nil"/>
              <w:right w:val="nil"/>
            </w:tcBorders>
            <w:vAlign w:val="bottom"/>
          </w:tcPr>
          <w:p w14:paraId="6A68F2C1" w14:textId="471B800A" w:rsidR="00721D4D" w:rsidRPr="00B9577A" w:rsidRDefault="00721D4D"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2,657,732</w:t>
            </w:r>
          </w:p>
        </w:tc>
        <w:tc>
          <w:tcPr>
            <w:tcW w:w="1283" w:type="dxa"/>
            <w:vAlign w:val="bottom"/>
          </w:tcPr>
          <w:p w14:paraId="5735BE56" w14:textId="261EB333" w:rsidR="00721D4D" w:rsidRPr="00B9577A" w:rsidRDefault="00721D4D"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3,263,816</w:t>
            </w:r>
          </w:p>
        </w:tc>
      </w:tr>
      <w:tr w:rsidR="00721D4D" w:rsidRPr="00B9577A" w14:paraId="5AAC038C" w14:textId="77777777" w:rsidTr="00FF595F">
        <w:tc>
          <w:tcPr>
            <w:tcW w:w="3870" w:type="dxa"/>
          </w:tcPr>
          <w:p w14:paraId="31BE4276" w14:textId="77777777" w:rsidR="00721D4D" w:rsidRPr="00B9577A" w:rsidRDefault="00721D4D"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B9577A">
              <w:rPr>
                <w:rFonts w:cs="Arial"/>
                <w:cs/>
              </w:rPr>
              <w:t>-</w:t>
            </w:r>
            <w:r w:rsidRPr="00B9577A">
              <w:rPr>
                <w:rFonts w:cs="Arial"/>
              </w:rPr>
              <w:tab/>
              <w:t>Other receivables</w:t>
            </w:r>
          </w:p>
        </w:tc>
        <w:tc>
          <w:tcPr>
            <w:tcW w:w="1282" w:type="dxa"/>
            <w:tcBorders>
              <w:top w:val="nil"/>
              <w:left w:val="nil"/>
              <w:bottom w:val="nil"/>
              <w:right w:val="nil"/>
            </w:tcBorders>
            <w:vAlign w:val="bottom"/>
          </w:tcPr>
          <w:p w14:paraId="6B08724B" w14:textId="18981019" w:rsidR="00721D4D" w:rsidRPr="00B9577A" w:rsidRDefault="00721D4D"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5,980</w:t>
            </w:r>
          </w:p>
        </w:tc>
        <w:tc>
          <w:tcPr>
            <w:tcW w:w="1283" w:type="dxa"/>
            <w:vAlign w:val="bottom"/>
          </w:tcPr>
          <w:p w14:paraId="3E15A7C0" w14:textId="69205CF3" w:rsidR="00721D4D" w:rsidRPr="00B9577A" w:rsidRDefault="00721D4D"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8,606</w:t>
            </w:r>
          </w:p>
        </w:tc>
        <w:tc>
          <w:tcPr>
            <w:tcW w:w="1282" w:type="dxa"/>
            <w:tcBorders>
              <w:top w:val="nil"/>
              <w:left w:val="nil"/>
              <w:bottom w:val="nil"/>
              <w:right w:val="nil"/>
            </w:tcBorders>
            <w:vAlign w:val="bottom"/>
          </w:tcPr>
          <w:p w14:paraId="5FD13801" w14:textId="050BDF05" w:rsidR="00721D4D" w:rsidRPr="00B9577A" w:rsidRDefault="00721D4D"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3,177</w:t>
            </w:r>
          </w:p>
        </w:tc>
        <w:tc>
          <w:tcPr>
            <w:tcW w:w="1283" w:type="dxa"/>
            <w:vAlign w:val="bottom"/>
          </w:tcPr>
          <w:p w14:paraId="785E7499" w14:textId="43A7B238" w:rsidR="00721D4D" w:rsidRPr="00B9577A" w:rsidRDefault="00721D4D"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4,186</w:t>
            </w:r>
          </w:p>
        </w:tc>
      </w:tr>
      <w:tr w:rsidR="00721D4D" w:rsidRPr="00B9577A" w14:paraId="2D80BA83" w14:textId="77777777" w:rsidTr="00952BDD">
        <w:tc>
          <w:tcPr>
            <w:tcW w:w="3870" w:type="dxa"/>
          </w:tcPr>
          <w:p w14:paraId="1410F657" w14:textId="77777777" w:rsidR="00721D4D" w:rsidRPr="00B9577A" w:rsidRDefault="00721D4D"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B9577A">
              <w:rPr>
                <w:rFonts w:cs="Arial"/>
              </w:rPr>
              <w:t>-</w:t>
            </w:r>
            <w:r w:rsidRPr="00B9577A">
              <w:rPr>
                <w:rFonts w:cs="Arial"/>
              </w:rPr>
              <w:tab/>
              <w:t>Short-term borrowings</w:t>
            </w:r>
          </w:p>
        </w:tc>
        <w:tc>
          <w:tcPr>
            <w:tcW w:w="1282" w:type="dxa"/>
            <w:tcBorders>
              <w:top w:val="nil"/>
              <w:left w:val="nil"/>
              <w:bottom w:val="nil"/>
              <w:right w:val="nil"/>
            </w:tcBorders>
            <w:vAlign w:val="bottom"/>
          </w:tcPr>
          <w:p w14:paraId="69C73155" w14:textId="1CAE475B" w:rsidR="00721D4D" w:rsidRPr="00B9577A" w:rsidRDefault="00721D4D"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r w:rsidRPr="00B9577A">
              <w:rPr>
                <w:rFonts w:cs="Arial"/>
              </w:rPr>
              <w:t>3,500,000</w:t>
            </w:r>
          </w:p>
        </w:tc>
        <w:tc>
          <w:tcPr>
            <w:tcW w:w="1283" w:type="dxa"/>
            <w:vAlign w:val="bottom"/>
          </w:tcPr>
          <w:p w14:paraId="19BC7FE5" w14:textId="745A76A3" w:rsidR="00721D4D" w:rsidRPr="00B9577A" w:rsidRDefault="00721D4D"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r w:rsidRPr="00B9577A">
              <w:rPr>
                <w:rFonts w:cs="Arial"/>
              </w:rPr>
              <w:t>4,070,000</w:t>
            </w:r>
          </w:p>
        </w:tc>
        <w:tc>
          <w:tcPr>
            <w:tcW w:w="1282" w:type="dxa"/>
            <w:tcBorders>
              <w:top w:val="nil"/>
              <w:left w:val="nil"/>
              <w:bottom w:val="nil"/>
              <w:right w:val="nil"/>
            </w:tcBorders>
            <w:vAlign w:val="bottom"/>
          </w:tcPr>
          <w:p w14:paraId="6F832AE3" w14:textId="33777F0F" w:rsidR="00721D4D" w:rsidRPr="00B9577A" w:rsidRDefault="00721D4D"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r w:rsidRPr="00B9577A">
              <w:rPr>
                <w:rFonts w:cs="Arial"/>
              </w:rPr>
              <w:t>3,500,000</w:t>
            </w:r>
          </w:p>
        </w:tc>
        <w:tc>
          <w:tcPr>
            <w:tcW w:w="1283" w:type="dxa"/>
            <w:vAlign w:val="bottom"/>
          </w:tcPr>
          <w:p w14:paraId="1611373C" w14:textId="76FD4F00" w:rsidR="00721D4D" w:rsidRPr="00B9577A" w:rsidRDefault="00721D4D"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r w:rsidRPr="00B9577A">
              <w:rPr>
                <w:rFonts w:cs="Arial"/>
              </w:rPr>
              <w:t>4,070,000</w:t>
            </w:r>
          </w:p>
        </w:tc>
      </w:tr>
      <w:tr w:rsidR="00721D4D" w:rsidRPr="00B9577A" w14:paraId="4B24384C" w14:textId="77777777" w:rsidTr="00952BDD">
        <w:tc>
          <w:tcPr>
            <w:tcW w:w="3870" w:type="dxa"/>
          </w:tcPr>
          <w:p w14:paraId="3E7FF288" w14:textId="77777777" w:rsidR="00721D4D" w:rsidRPr="00B9577A" w:rsidRDefault="00721D4D"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B9577A">
              <w:rPr>
                <w:rFonts w:cs="Arial"/>
              </w:rPr>
              <w:t>-</w:t>
            </w:r>
            <w:r w:rsidRPr="00B9577A">
              <w:rPr>
                <w:rFonts w:cs="Arial"/>
              </w:rPr>
              <w:tab/>
              <w:t>Trade payables</w:t>
            </w:r>
          </w:p>
        </w:tc>
        <w:tc>
          <w:tcPr>
            <w:tcW w:w="1282" w:type="dxa"/>
            <w:tcBorders>
              <w:top w:val="nil"/>
              <w:left w:val="nil"/>
              <w:bottom w:val="nil"/>
              <w:right w:val="nil"/>
            </w:tcBorders>
            <w:vAlign w:val="bottom"/>
          </w:tcPr>
          <w:p w14:paraId="4D88150F" w14:textId="64F43158" w:rsidR="00721D4D" w:rsidRPr="00B9577A" w:rsidRDefault="00721D4D"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547,435</w:t>
            </w:r>
          </w:p>
        </w:tc>
        <w:tc>
          <w:tcPr>
            <w:tcW w:w="1283" w:type="dxa"/>
            <w:vAlign w:val="bottom"/>
          </w:tcPr>
          <w:p w14:paraId="789CCF7D" w14:textId="09B2CCDC" w:rsidR="00721D4D" w:rsidRPr="00B9577A" w:rsidRDefault="00721D4D"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1,012,006</w:t>
            </w:r>
          </w:p>
        </w:tc>
        <w:tc>
          <w:tcPr>
            <w:tcW w:w="1282" w:type="dxa"/>
            <w:tcBorders>
              <w:top w:val="nil"/>
              <w:left w:val="nil"/>
              <w:bottom w:val="nil"/>
              <w:right w:val="nil"/>
            </w:tcBorders>
            <w:vAlign w:val="bottom"/>
          </w:tcPr>
          <w:p w14:paraId="32D0F5F5" w14:textId="0A523DCA" w:rsidR="00721D4D" w:rsidRPr="00B9577A" w:rsidRDefault="00721D4D"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547,435</w:t>
            </w:r>
          </w:p>
        </w:tc>
        <w:tc>
          <w:tcPr>
            <w:tcW w:w="1283" w:type="dxa"/>
            <w:vAlign w:val="bottom"/>
          </w:tcPr>
          <w:p w14:paraId="1578821C" w14:textId="58ADC5DB" w:rsidR="00721D4D" w:rsidRPr="00B9577A" w:rsidRDefault="00721D4D"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1,012,006</w:t>
            </w:r>
          </w:p>
        </w:tc>
      </w:tr>
      <w:tr w:rsidR="00721D4D" w:rsidRPr="00B9577A" w14:paraId="42F9F246" w14:textId="77777777" w:rsidTr="00952BDD">
        <w:tc>
          <w:tcPr>
            <w:tcW w:w="3870" w:type="dxa"/>
          </w:tcPr>
          <w:p w14:paraId="4790AA6E" w14:textId="77777777" w:rsidR="00721D4D" w:rsidRPr="00B9577A" w:rsidRDefault="00721D4D" w:rsidP="00B957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B9577A">
              <w:rPr>
                <w:rFonts w:cs="Arial"/>
              </w:rPr>
              <w:t>Accrued interest expenses</w:t>
            </w:r>
          </w:p>
        </w:tc>
        <w:tc>
          <w:tcPr>
            <w:tcW w:w="1282" w:type="dxa"/>
            <w:tcBorders>
              <w:top w:val="nil"/>
              <w:left w:val="nil"/>
              <w:bottom w:val="nil"/>
              <w:right w:val="nil"/>
            </w:tcBorders>
            <w:vAlign w:val="bottom"/>
          </w:tcPr>
          <w:p w14:paraId="13E70A3E" w14:textId="0715DB28" w:rsidR="00721D4D" w:rsidRPr="00B9577A" w:rsidRDefault="00721D4D"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870</w:t>
            </w:r>
          </w:p>
        </w:tc>
        <w:tc>
          <w:tcPr>
            <w:tcW w:w="1283" w:type="dxa"/>
            <w:vAlign w:val="bottom"/>
          </w:tcPr>
          <w:p w14:paraId="21809C8E" w14:textId="25942D5E" w:rsidR="00721D4D" w:rsidRPr="00B9577A" w:rsidRDefault="00721D4D"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1,830</w:t>
            </w:r>
          </w:p>
        </w:tc>
        <w:tc>
          <w:tcPr>
            <w:tcW w:w="1282" w:type="dxa"/>
            <w:tcBorders>
              <w:top w:val="nil"/>
              <w:left w:val="nil"/>
              <w:bottom w:val="nil"/>
              <w:right w:val="nil"/>
            </w:tcBorders>
            <w:vAlign w:val="bottom"/>
          </w:tcPr>
          <w:p w14:paraId="5E02B79F" w14:textId="101931F9" w:rsidR="00721D4D" w:rsidRPr="00B9577A" w:rsidRDefault="00721D4D"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870</w:t>
            </w:r>
          </w:p>
        </w:tc>
        <w:tc>
          <w:tcPr>
            <w:tcW w:w="1283" w:type="dxa"/>
            <w:vAlign w:val="bottom"/>
          </w:tcPr>
          <w:p w14:paraId="294B25E8" w14:textId="6F15077D" w:rsidR="00721D4D" w:rsidRPr="00B9577A" w:rsidRDefault="00721D4D"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1,830</w:t>
            </w:r>
          </w:p>
        </w:tc>
      </w:tr>
      <w:tr w:rsidR="00721D4D" w:rsidRPr="00B9577A" w14:paraId="1AE3E314" w14:textId="77777777" w:rsidTr="00952BDD">
        <w:tc>
          <w:tcPr>
            <w:tcW w:w="3870" w:type="dxa"/>
          </w:tcPr>
          <w:p w14:paraId="4D263F0E" w14:textId="3762987C" w:rsidR="00721D4D" w:rsidRPr="00B9577A" w:rsidRDefault="00721D4D" w:rsidP="00B957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B9577A">
              <w:rPr>
                <w:rFonts w:cs="Arial"/>
              </w:rPr>
              <w:t>Accrued expenses</w:t>
            </w:r>
          </w:p>
        </w:tc>
        <w:tc>
          <w:tcPr>
            <w:tcW w:w="1282" w:type="dxa"/>
            <w:tcBorders>
              <w:top w:val="nil"/>
              <w:left w:val="nil"/>
              <w:bottom w:val="nil"/>
              <w:right w:val="nil"/>
            </w:tcBorders>
            <w:vAlign w:val="bottom"/>
          </w:tcPr>
          <w:p w14:paraId="4F4DE00A" w14:textId="6C854D5E" w:rsidR="00721D4D" w:rsidRPr="00B9577A" w:rsidRDefault="00721D4D"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26,535</w:t>
            </w:r>
          </w:p>
        </w:tc>
        <w:tc>
          <w:tcPr>
            <w:tcW w:w="1283" w:type="dxa"/>
            <w:vAlign w:val="bottom"/>
          </w:tcPr>
          <w:p w14:paraId="7998C54F" w14:textId="17AFF0E5" w:rsidR="00721D4D" w:rsidRPr="00B9577A" w:rsidRDefault="00721D4D"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24,909</w:t>
            </w:r>
          </w:p>
        </w:tc>
        <w:tc>
          <w:tcPr>
            <w:tcW w:w="1282" w:type="dxa"/>
            <w:tcBorders>
              <w:top w:val="nil"/>
              <w:left w:val="nil"/>
              <w:bottom w:val="nil"/>
              <w:right w:val="nil"/>
            </w:tcBorders>
            <w:vAlign w:val="bottom"/>
          </w:tcPr>
          <w:p w14:paraId="74D65431" w14:textId="319ECACA" w:rsidR="00721D4D" w:rsidRPr="00B9577A" w:rsidRDefault="00721D4D"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26,483</w:t>
            </w:r>
          </w:p>
        </w:tc>
        <w:tc>
          <w:tcPr>
            <w:tcW w:w="1283" w:type="dxa"/>
            <w:vAlign w:val="bottom"/>
          </w:tcPr>
          <w:p w14:paraId="5D68DC9A" w14:textId="17F71A7C" w:rsidR="00721D4D" w:rsidRPr="00B9577A" w:rsidRDefault="00721D4D"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24,860</w:t>
            </w:r>
          </w:p>
        </w:tc>
      </w:tr>
      <w:tr w:rsidR="00721D4D" w:rsidRPr="00B9577A" w14:paraId="5773768C" w14:textId="77777777" w:rsidTr="00952BDD">
        <w:tc>
          <w:tcPr>
            <w:tcW w:w="3870" w:type="dxa"/>
          </w:tcPr>
          <w:p w14:paraId="09D03BBA" w14:textId="77777777" w:rsidR="00721D4D" w:rsidRPr="00B9577A" w:rsidRDefault="00721D4D" w:rsidP="00B957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cs/>
              </w:rPr>
            </w:pPr>
            <w:r w:rsidRPr="00B9577A">
              <w:rPr>
                <w:rFonts w:cs="Arial"/>
              </w:rPr>
              <w:t>Other current liabilities</w:t>
            </w:r>
          </w:p>
        </w:tc>
        <w:tc>
          <w:tcPr>
            <w:tcW w:w="1282" w:type="dxa"/>
            <w:tcBorders>
              <w:top w:val="nil"/>
              <w:left w:val="nil"/>
              <w:bottom w:val="nil"/>
              <w:right w:val="nil"/>
            </w:tcBorders>
            <w:vAlign w:val="bottom"/>
          </w:tcPr>
          <w:p w14:paraId="14900F50" w14:textId="50F6060F" w:rsidR="00721D4D" w:rsidRPr="00B9577A" w:rsidRDefault="00721D4D"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1,222</w:t>
            </w:r>
          </w:p>
        </w:tc>
        <w:tc>
          <w:tcPr>
            <w:tcW w:w="1283" w:type="dxa"/>
            <w:vAlign w:val="bottom"/>
          </w:tcPr>
          <w:p w14:paraId="75A82123" w14:textId="65AF96D6" w:rsidR="00721D4D" w:rsidRPr="00B9577A" w:rsidRDefault="00721D4D"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1,222</w:t>
            </w:r>
          </w:p>
        </w:tc>
        <w:tc>
          <w:tcPr>
            <w:tcW w:w="1282" w:type="dxa"/>
            <w:tcBorders>
              <w:top w:val="nil"/>
              <w:left w:val="nil"/>
              <w:bottom w:val="nil"/>
              <w:right w:val="nil"/>
            </w:tcBorders>
            <w:vAlign w:val="bottom"/>
          </w:tcPr>
          <w:p w14:paraId="4E0C3AF1" w14:textId="33D67D1A" w:rsidR="00721D4D" w:rsidRPr="00B9577A" w:rsidRDefault="00721D4D"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1,222</w:t>
            </w:r>
          </w:p>
        </w:tc>
        <w:tc>
          <w:tcPr>
            <w:tcW w:w="1283" w:type="dxa"/>
            <w:vAlign w:val="bottom"/>
          </w:tcPr>
          <w:p w14:paraId="463E19E0" w14:textId="0B1B5206" w:rsidR="00721D4D" w:rsidRPr="00B9577A" w:rsidRDefault="00721D4D"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1,222</w:t>
            </w:r>
          </w:p>
        </w:tc>
      </w:tr>
      <w:tr w:rsidR="00721D4D" w:rsidRPr="00B9577A" w14:paraId="79A8E7C4" w14:textId="77777777" w:rsidTr="00952BDD">
        <w:tc>
          <w:tcPr>
            <w:tcW w:w="3870" w:type="dxa"/>
          </w:tcPr>
          <w:p w14:paraId="29DFED10" w14:textId="098B7D82" w:rsidR="00721D4D" w:rsidRPr="00B9577A" w:rsidRDefault="00721D4D" w:rsidP="00B957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B9577A">
              <w:rPr>
                <w:rFonts w:cs="Arial"/>
              </w:rPr>
              <w:t>Current portion of long-term borrowings</w:t>
            </w:r>
          </w:p>
        </w:tc>
        <w:tc>
          <w:tcPr>
            <w:tcW w:w="1282" w:type="dxa"/>
            <w:tcBorders>
              <w:top w:val="nil"/>
              <w:left w:val="nil"/>
              <w:bottom w:val="nil"/>
              <w:right w:val="nil"/>
            </w:tcBorders>
            <w:vAlign w:val="bottom"/>
          </w:tcPr>
          <w:p w14:paraId="0E965116" w14:textId="6994781B" w:rsidR="00721D4D" w:rsidRPr="00B9577A" w:rsidRDefault="00BD5448"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4,500,000</w:t>
            </w:r>
          </w:p>
        </w:tc>
        <w:tc>
          <w:tcPr>
            <w:tcW w:w="1283" w:type="dxa"/>
            <w:vAlign w:val="bottom"/>
          </w:tcPr>
          <w:p w14:paraId="37B17D67" w14:textId="656DED6D" w:rsidR="00721D4D" w:rsidRPr="00B9577A" w:rsidRDefault="00721D4D"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3,500,000</w:t>
            </w:r>
          </w:p>
        </w:tc>
        <w:tc>
          <w:tcPr>
            <w:tcW w:w="1282" w:type="dxa"/>
            <w:tcBorders>
              <w:top w:val="nil"/>
              <w:left w:val="nil"/>
              <w:bottom w:val="nil"/>
              <w:right w:val="nil"/>
            </w:tcBorders>
            <w:vAlign w:val="bottom"/>
          </w:tcPr>
          <w:p w14:paraId="2F24AC0A" w14:textId="06AA478A" w:rsidR="00721D4D" w:rsidRPr="00B9577A" w:rsidRDefault="00BD5448"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4,500,000</w:t>
            </w:r>
          </w:p>
        </w:tc>
        <w:tc>
          <w:tcPr>
            <w:tcW w:w="1283" w:type="dxa"/>
            <w:vAlign w:val="bottom"/>
          </w:tcPr>
          <w:p w14:paraId="2CE8CA62" w14:textId="612DD80F" w:rsidR="00721D4D" w:rsidRPr="00B9577A" w:rsidRDefault="00721D4D"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3,500,000</w:t>
            </w:r>
          </w:p>
        </w:tc>
      </w:tr>
      <w:tr w:rsidR="00721D4D" w:rsidRPr="00B9577A" w14:paraId="67ABD3BB" w14:textId="77777777" w:rsidTr="00952BDD">
        <w:tc>
          <w:tcPr>
            <w:tcW w:w="3870" w:type="dxa"/>
          </w:tcPr>
          <w:p w14:paraId="0397C057" w14:textId="425660E3" w:rsidR="00721D4D" w:rsidRPr="00B9577A" w:rsidRDefault="00721D4D" w:rsidP="00B957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4" w:hanging="230"/>
              <w:rPr>
                <w:rFonts w:cs="Arial"/>
              </w:rPr>
            </w:pPr>
            <w:r w:rsidRPr="00B9577A">
              <w:rPr>
                <w:rFonts w:cs="Arial"/>
              </w:rPr>
              <w:t xml:space="preserve">Long-term borrowings, net of current </w:t>
            </w:r>
            <w:r w:rsidRPr="00B9577A">
              <w:rPr>
                <w:rFonts w:cs="Arial"/>
              </w:rPr>
              <w:tab/>
              <w:t>portion</w:t>
            </w:r>
          </w:p>
        </w:tc>
        <w:tc>
          <w:tcPr>
            <w:tcW w:w="1282" w:type="dxa"/>
            <w:tcBorders>
              <w:top w:val="nil"/>
              <w:left w:val="nil"/>
              <w:bottom w:val="nil"/>
              <w:right w:val="nil"/>
            </w:tcBorders>
            <w:vAlign w:val="bottom"/>
          </w:tcPr>
          <w:p w14:paraId="6FBA7729" w14:textId="4339621E" w:rsidR="00721D4D" w:rsidRPr="00B9577A" w:rsidRDefault="00060277"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5,500,000</w:t>
            </w:r>
          </w:p>
        </w:tc>
        <w:tc>
          <w:tcPr>
            <w:tcW w:w="1283" w:type="dxa"/>
            <w:vAlign w:val="bottom"/>
          </w:tcPr>
          <w:p w14:paraId="5F7A4A84" w14:textId="01D3751D" w:rsidR="00721D4D" w:rsidRPr="00B9577A" w:rsidRDefault="00721D4D"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6,500,000</w:t>
            </w:r>
          </w:p>
        </w:tc>
        <w:tc>
          <w:tcPr>
            <w:tcW w:w="1282" w:type="dxa"/>
            <w:tcBorders>
              <w:top w:val="nil"/>
              <w:left w:val="nil"/>
              <w:bottom w:val="nil"/>
              <w:right w:val="nil"/>
            </w:tcBorders>
            <w:vAlign w:val="bottom"/>
          </w:tcPr>
          <w:p w14:paraId="71899612" w14:textId="0A300D62" w:rsidR="00721D4D" w:rsidRPr="00B9577A" w:rsidRDefault="00060277"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5,500,000</w:t>
            </w:r>
          </w:p>
        </w:tc>
        <w:tc>
          <w:tcPr>
            <w:tcW w:w="1283" w:type="dxa"/>
            <w:vAlign w:val="bottom"/>
          </w:tcPr>
          <w:p w14:paraId="464F34DD" w14:textId="07EA4EB6" w:rsidR="00721D4D" w:rsidRPr="00B9577A" w:rsidRDefault="00721D4D"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6,500,000</w:t>
            </w:r>
          </w:p>
        </w:tc>
      </w:tr>
      <w:tr w:rsidR="00721D4D" w:rsidRPr="00B9577A" w14:paraId="72017612" w14:textId="77777777" w:rsidTr="002570DB">
        <w:tc>
          <w:tcPr>
            <w:tcW w:w="3870" w:type="dxa"/>
          </w:tcPr>
          <w:p w14:paraId="45E697C8" w14:textId="77777777" w:rsidR="00721D4D" w:rsidRPr="00B9577A" w:rsidRDefault="00721D4D"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333"/>
              <w:rPr>
                <w:rFonts w:cs="Arial"/>
                <w:b/>
                <w:bCs/>
              </w:rPr>
            </w:pPr>
            <w:r w:rsidRPr="00B9577A">
              <w:rPr>
                <w:rFonts w:cs="Arial"/>
                <w:b/>
                <w:bCs/>
              </w:rPr>
              <w:lastRenderedPageBreak/>
              <w:t>Subsidiaries</w:t>
            </w:r>
          </w:p>
        </w:tc>
        <w:tc>
          <w:tcPr>
            <w:tcW w:w="1282" w:type="dxa"/>
            <w:vAlign w:val="bottom"/>
          </w:tcPr>
          <w:p w14:paraId="3A59AE3F" w14:textId="77777777" w:rsidR="00721D4D" w:rsidRPr="00B9577A" w:rsidRDefault="00721D4D"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vAlign w:val="bottom"/>
          </w:tcPr>
          <w:p w14:paraId="1D7E7185" w14:textId="77777777" w:rsidR="00721D4D" w:rsidRPr="00B9577A" w:rsidRDefault="00721D4D"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2" w:type="dxa"/>
            <w:vAlign w:val="bottom"/>
          </w:tcPr>
          <w:p w14:paraId="16D5AB80" w14:textId="77777777" w:rsidR="00721D4D" w:rsidRPr="00B9577A" w:rsidRDefault="00721D4D"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vAlign w:val="bottom"/>
          </w:tcPr>
          <w:p w14:paraId="1E20F91C" w14:textId="77777777" w:rsidR="00721D4D" w:rsidRPr="00B9577A" w:rsidRDefault="00721D4D"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r>
      <w:tr w:rsidR="00721D4D" w:rsidRPr="00B9577A" w14:paraId="5FED5BD8" w14:textId="77777777" w:rsidTr="00FF3B1F">
        <w:tc>
          <w:tcPr>
            <w:tcW w:w="3870" w:type="dxa"/>
          </w:tcPr>
          <w:p w14:paraId="17240B24" w14:textId="5E8E71AA" w:rsidR="00721D4D" w:rsidRPr="00B9577A" w:rsidRDefault="00721D4D"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rPr>
            </w:pPr>
            <w:r w:rsidRPr="00B9577A">
              <w:rPr>
                <w:rFonts w:cs="Arial"/>
              </w:rPr>
              <w:t>KTC Nano Co., Ltd.</w:t>
            </w:r>
          </w:p>
        </w:tc>
        <w:tc>
          <w:tcPr>
            <w:tcW w:w="1282" w:type="dxa"/>
          </w:tcPr>
          <w:p w14:paraId="5CCC3406" w14:textId="77777777" w:rsidR="00721D4D" w:rsidRPr="00B9577A" w:rsidRDefault="00721D4D"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tcPr>
          <w:p w14:paraId="20F4C31E" w14:textId="77777777" w:rsidR="00721D4D" w:rsidRPr="00B9577A" w:rsidRDefault="00721D4D"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2" w:type="dxa"/>
            <w:vAlign w:val="bottom"/>
          </w:tcPr>
          <w:p w14:paraId="68EE0FD1" w14:textId="77777777" w:rsidR="00721D4D" w:rsidRPr="00B9577A" w:rsidRDefault="00721D4D"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tcPr>
          <w:p w14:paraId="0FE1AE6E" w14:textId="77777777" w:rsidR="00721D4D" w:rsidRPr="00B9577A" w:rsidRDefault="00721D4D"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r>
      <w:tr w:rsidR="00BB459B" w:rsidRPr="00B9577A" w14:paraId="752DC8A5" w14:textId="77777777" w:rsidTr="00013477">
        <w:tc>
          <w:tcPr>
            <w:tcW w:w="3870" w:type="dxa"/>
          </w:tcPr>
          <w:p w14:paraId="2D54FAAC" w14:textId="05370742" w:rsidR="00BB459B" w:rsidRPr="00B9577A" w:rsidRDefault="00BB459B" w:rsidP="00B957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B9577A">
              <w:rPr>
                <w:rFonts w:cs="Arial"/>
              </w:rPr>
              <w:t>Other receivables</w:t>
            </w:r>
          </w:p>
        </w:tc>
        <w:tc>
          <w:tcPr>
            <w:tcW w:w="1282" w:type="dxa"/>
          </w:tcPr>
          <w:p w14:paraId="30217639" w14:textId="40577FF6"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w:t>
            </w:r>
          </w:p>
        </w:tc>
        <w:tc>
          <w:tcPr>
            <w:tcW w:w="1283" w:type="dxa"/>
          </w:tcPr>
          <w:p w14:paraId="0EC1251A" w14:textId="7EB45895"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w:t>
            </w:r>
          </w:p>
        </w:tc>
        <w:tc>
          <w:tcPr>
            <w:tcW w:w="1282" w:type="dxa"/>
            <w:tcBorders>
              <w:top w:val="nil"/>
              <w:left w:val="nil"/>
              <w:bottom w:val="nil"/>
              <w:right w:val="nil"/>
            </w:tcBorders>
            <w:vAlign w:val="bottom"/>
          </w:tcPr>
          <w:p w14:paraId="22B9195C" w14:textId="6E5AC0B9"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9</w:t>
            </w:r>
          </w:p>
        </w:tc>
        <w:tc>
          <w:tcPr>
            <w:tcW w:w="1283" w:type="dxa"/>
          </w:tcPr>
          <w:p w14:paraId="320E99C4" w14:textId="208A4AFE"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w:t>
            </w:r>
          </w:p>
        </w:tc>
      </w:tr>
      <w:tr w:rsidR="00BB459B" w:rsidRPr="00B9577A" w14:paraId="615AFC34" w14:textId="77777777" w:rsidTr="00580637">
        <w:tc>
          <w:tcPr>
            <w:tcW w:w="3870" w:type="dxa"/>
          </w:tcPr>
          <w:p w14:paraId="65209D19" w14:textId="2B1E19B0" w:rsidR="00BB459B" w:rsidRPr="00B9577A" w:rsidRDefault="00BB459B" w:rsidP="00B957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B9577A">
              <w:rPr>
                <w:rFonts w:cs="Arial"/>
              </w:rPr>
              <w:t>Short-term borrowings</w:t>
            </w:r>
          </w:p>
        </w:tc>
        <w:tc>
          <w:tcPr>
            <w:tcW w:w="1282" w:type="dxa"/>
          </w:tcPr>
          <w:p w14:paraId="2F37C331" w14:textId="77D4DD80"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w:t>
            </w:r>
          </w:p>
        </w:tc>
        <w:tc>
          <w:tcPr>
            <w:tcW w:w="1283" w:type="dxa"/>
          </w:tcPr>
          <w:p w14:paraId="0947F2FD" w14:textId="17F98808"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w:t>
            </w:r>
          </w:p>
        </w:tc>
        <w:tc>
          <w:tcPr>
            <w:tcW w:w="1282" w:type="dxa"/>
            <w:tcBorders>
              <w:top w:val="nil"/>
              <w:left w:val="nil"/>
              <w:bottom w:val="nil"/>
              <w:right w:val="nil"/>
            </w:tcBorders>
            <w:vAlign w:val="bottom"/>
          </w:tcPr>
          <w:p w14:paraId="284192A0" w14:textId="2AA06ABA"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50,580</w:t>
            </w:r>
          </w:p>
        </w:tc>
        <w:tc>
          <w:tcPr>
            <w:tcW w:w="1283" w:type="dxa"/>
            <w:vAlign w:val="bottom"/>
          </w:tcPr>
          <w:p w14:paraId="76A2DF3C" w14:textId="41CAF0AD"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50,580</w:t>
            </w:r>
          </w:p>
        </w:tc>
      </w:tr>
      <w:tr w:rsidR="00BB459B" w:rsidRPr="00B9577A" w14:paraId="385D81E4" w14:textId="77777777" w:rsidTr="00580637">
        <w:tc>
          <w:tcPr>
            <w:tcW w:w="3870" w:type="dxa"/>
          </w:tcPr>
          <w:p w14:paraId="585AFD35" w14:textId="3CCC3CF2" w:rsidR="00BB459B" w:rsidRPr="00B9577A" w:rsidRDefault="00BB459B" w:rsidP="00B957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B9577A">
              <w:rPr>
                <w:rFonts w:cs="Arial"/>
              </w:rPr>
              <w:t>Accrued interest expenses</w:t>
            </w:r>
          </w:p>
        </w:tc>
        <w:tc>
          <w:tcPr>
            <w:tcW w:w="1282" w:type="dxa"/>
          </w:tcPr>
          <w:p w14:paraId="35B0D211" w14:textId="3C426F3C"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w:t>
            </w:r>
          </w:p>
        </w:tc>
        <w:tc>
          <w:tcPr>
            <w:tcW w:w="1283" w:type="dxa"/>
          </w:tcPr>
          <w:p w14:paraId="5B779AA9" w14:textId="6FFBCA9B"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w:t>
            </w:r>
          </w:p>
        </w:tc>
        <w:tc>
          <w:tcPr>
            <w:tcW w:w="1282" w:type="dxa"/>
            <w:tcBorders>
              <w:top w:val="nil"/>
              <w:left w:val="nil"/>
              <w:bottom w:val="nil"/>
              <w:right w:val="nil"/>
            </w:tcBorders>
            <w:vAlign w:val="bottom"/>
          </w:tcPr>
          <w:p w14:paraId="16751FFC" w14:textId="7B405543" w:rsidR="00BB459B" w:rsidRPr="00B9577A" w:rsidRDefault="002E400F"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w:t>
            </w:r>
          </w:p>
        </w:tc>
        <w:tc>
          <w:tcPr>
            <w:tcW w:w="1283" w:type="dxa"/>
            <w:vAlign w:val="bottom"/>
          </w:tcPr>
          <w:p w14:paraId="2658D12D" w14:textId="15553097"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2</w:t>
            </w:r>
          </w:p>
        </w:tc>
      </w:tr>
      <w:tr w:rsidR="00BB459B" w:rsidRPr="00B9577A" w14:paraId="76B51AFC" w14:textId="77777777" w:rsidTr="00580637">
        <w:tc>
          <w:tcPr>
            <w:tcW w:w="3870" w:type="dxa"/>
          </w:tcPr>
          <w:p w14:paraId="586F10E1" w14:textId="024AD8C0" w:rsidR="00BB459B" w:rsidRPr="00B9577A" w:rsidRDefault="00BB459B" w:rsidP="00B957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B9577A">
              <w:rPr>
                <w:rFonts w:cs="Arial"/>
              </w:rPr>
              <w:t>Other current liabilities</w:t>
            </w:r>
          </w:p>
        </w:tc>
        <w:tc>
          <w:tcPr>
            <w:tcW w:w="1282" w:type="dxa"/>
          </w:tcPr>
          <w:p w14:paraId="37E760D4" w14:textId="5BB234D3"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w:t>
            </w:r>
          </w:p>
        </w:tc>
        <w:tc>
          <w:tcPr>
            <w:tcW w:w="1283" w:type="dxa"/>
          </w:tcPr>
          <w:p w14:paraId="427A7DBB" w14:textId="03DB8995"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w:t>
            </w:r>
          </w:p>
        </w:tc>
        <w:tc>
          <w:tcPr>
            <w:tcW w:w="1282" w:type="dxa"/>
            <w:tcBorders>
              <w:top w:val="nil"/>
              <w:left w:val="nil"/>
              <w:bottom w:val="nil"/>
              <w:right w:val="nil"/>
            </w:tcBorders>
            <w:vAlign w:val="bottom"/>
          </w:tcPr>
          <w:p w14:paraId="70364B2B" w14:textId="7BE7329D"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4</w:t>
            </w:r>
          </w:p>
        </w:tc>
        <w:tc>
          <w:tcPr>
            <w:tcW w:w="1283" w:type="dxa"/>
            <w:vAlign w:val="bottom"/>
          </w:tcPr>
          <w:p w14:paraId="6DEEA176" w14:textId="16252061"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4</w:t>
            </w:r>
          </w:p>
        </w:tc>
      </w:tr>
      <w:tr w:rsidR="00BB459B" w:rsidRPr="00B9577A" w14:paraId="73C9711A" w14:textId="77777777" w:rsidTr="002570DB">
        <w:tc>
          <w:tcPr>
            <w:tcW w:w="3870" w:type="dxa"/>
          </w:tcPr>
          <w:p w14:paraId="18756BCD" w14:textId="72D359B4"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rPr>
            </w:pPr>
            <w:r w:rsidRPr="00B9577A">
              <w:rPr>
                <w:rFonts w:cs="Arial"/>
              </w:rPr>
              <w:t>KTC Prepaid Co., Ltd.</w:t>
            </w:r>
          </w:p>
        </w:tc>
        <w:tc>
          <w:tcPr>
            <w:tcW w:w="1282" w:type="dxa"/>
          </w:tcPr>
          <w:p w14:paraId="6BB547F3" w14:textId="77777777"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tcPr>
          <w:p w14:paraId="24962320" w14:textId="77777777"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2" w:type="dxa"/>
          </w:tcPr>
          <w:p w14:paraId="2ECE4131" w14:textId="77777777"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tcPr>
          <w:p w14:paraId="39A7C1FA" w14:textId="77777777"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r>
      <w:tr w:rsidR="00BB459B" w:rsidRPr="00B9577A" w14:paraId="02CA9AE6" w14:textId="77777777" w:rsidTr="005A4C60">
        <w:tc>
          <w:tcPr>
            <w:tcW w:w="3870" w:type="dxa"/>
          </w:tcPr>
          <w:p w14:paraId="3B278A00" w14:textId="3EA8819B" w:rsidR="00BB459B" w:rsidRPr="00B9577A" w:rsidRDefault="00BB459B" w:rsidP="00B957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B9577A">
              <w:rPr>
                <w:rFonts w:cs="Arial"/>
              </w:rPr>
              <w:t>Other receivables</w:t>
            </w:r>
          </w:p>
        </w:tc>
        <w:tc>
          <w:tcPr>
            <w:tcW w:w="1282" w:type="dxa"/>
          </w:tcPr>
          <w:p w14:paraId="76E5ECC7" w14:textId="5EA16F4C"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w:t>
            </w:r>
          </w:p>
        </w:tc>
        <w:tc>
          <w:tcPr>
            <w:tcW w:w="1283" w:type="dxa"/>
          </w:tcPr>
          <w:p w14:paraId="6DB972C5" w14:textId="7900887E"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w:t>
            </w:r>
          </w:p>
        </w:tc>
        <w:tc>
          <w:tcPr>
            <w:tcW w:w="1282" w:type="dxa"/>
          </w:tcPr>
          <w:p w14:paraId="7E74DFBB" w14:textId="6F8DA4CC"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w:t>
            </w:r>
          </w:p>
        </w:tc>
        <w:tc>
          <w:tcPr>
            <w:tcW w:w="1283" w:type="dxa"/>
            <w:vAlign w:val="bottom"/>
          </w:tcPr>
          <w:p w14:paraId="64B805FD" w14:textId="105AFFCE"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43</w:t>
            </w:r>
          </w:p>
        </w:tc>
      </w:tr>
      <w:tr w:rsidR="00BB459B" w:rsidRPr="00B9577A" w14:paraId="76BC9040" w14:textId="77777777" w:rsidTr="005A4C60">
        <w:tc>
          <w:tcPr>
            <w:tcW w:w="3870" w:type="dxa"/>
          </w:tcPr>
          <w:p w14:paraId="666AA9F7" w14:textId="0D4326B7" w:rsidR="00BB459B" w:rsidRPr="00B9577A" w:rsidRDefault="00BB459B" w:rsidP="00B957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B9577A">
              <w:rPr>
                <w:rFonts w:cs="Arial"/>
              </w:rPr>
              <w:t>Short-term borrowings</w:t>
            </w:r>
          </w:p>
        </w:tc>
        <w:tc>
          <w:tcPr>
            <w:tcW w:w="1282" w:type="dxa"/>
          </w:tcPr>
          <w:p w14:paraId="2507638A" w14:textId="72379EFB"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w:t>
            </w:r>
          </w:p>
        </w:tc>
        <w:tc>
          <w:tcPr>
            <w:tcW w:w="1283" w:type="dxa"/>
          </w:tcPr>
          <w:p w14:paraId="278273CF" w14:textId="1F4F1DDB"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w:t>
            </w:r>
          </w:p>
        </w:tc>
        <w:tc>
          <w:tcPr>
            <w:tcW w:w="1282" w:type="dxa"/>
          </w:tcPr>
          <w:p w14:paraId="52A19B66" w14:textId="27F81860"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w:t>
            </w:r>
          </w:p>
        </w:tc>
        <w:tc>
          <w:tcPr>
            <w:tcW w:w="1283" w:type="dxa"/>
            <w:vAlign w:val="bottom"/>
          </w:tcPr>
          <w:p w14:paraId="1CD371AC" w14:textId="0A3DC3B0"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151,842</w:t>
            </w:r>
          </w:p>
        </w:tc>
      </w:tr>
      <w:tr w:rsidR="00BB459B" w:rsidRPr="00B9577A" w14:paraId="0193489B" w14:textId="77777777" w:rsidTr="005A4C60">
        <w:tc>
          <w:tcPr>
            <w:tcW w:w="3870" w:type="dxa"/>
          </w:tcPr>
          <w:p w14:paraId="6B3ABB51" w14:textId="6431058F" w:rsidR="00BB459B" w:rsidRPr="00B9577A" w:rsidRDefault="00BB459B" w:rsidP="00B957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B9577A">
              <w:rPr>
                <w:rFonts w:cs="Arial"/>
              </w:rPr>
              <w:t>Accrued interest expenses</w:t>
            </w:r>
          </w:p>
        </w:tc>
        <w:tc>
          <w:tcPr>
            <w:tcW w:w="1282" w:type="dxa"/>
          </w:tcPr>
          <w:p w14:paraId="4730F674" w14:textId="5ADB045C"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w:t>
            </w:r>
          </w:p>
        </w:tc>
        <w:tc>
          <w:tcPr>
            <w:tcW w:w="1283" w:type="dxa"/>
          </w:tcPr>
          <w:p w14:paraId="3C6BACDD" w14:textId="64E0EEDF"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w:t>
            </w:r>
          </w:p>
        </w:tc>
        <w:tc>
          <w:tcPr>
            <w:tcW w:w="1282" w:type="dxa"/>
          </w:tcPr>
          <w:p w14:paraId="09D36345" w14:textId="73CBF4DC"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w:t>
            </w:r>
          </w:p>
        </w:tc>
        <w:tc>
          <w:tcPr>
            <w:tcW w:w="1283" w:type="dxa"/>
            <w:vAlign w:val="bottom"/>
          </w:tcPr>
          <w:p w14:paraId="0D93FE66" w14:textId="09512BCB"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11</w:t>
            </w:r>
          </w:p>
        </w:tc>
      </w:tr>
      <w:tr w:rsidR="00BB459B" w:rsidRPr="00B9577A" w14:paraId="3E0BFDA8" w14:textId="77777777" w:rsidTr="005A4C60">
        <w:tc>
          <w:tcPr>
            <w:tcW w:w="3870" w:type="dxa"/>
          </w:tcPr>
          <w:p w14:paraId="37F997A0" w14:textId="47AF18F0" w:rsidR="00BB459B" w:rsidRPr="00B9577A" w:rsidRDefault="00BB459B" w:rsidP="00B957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cs/>
              </w:rPr>
            </w:pPr>
            <w:r w:rsidRPr="00B9577A">
              <w:rPr>
                <w:rFonts w:cs="Arial"/>
              </w:rPr>
              <w:t>Other current liabilities</w:t>
            </w:r>
          </w:p>
        </w:tc>
        <w:tc>
          <w:tcPr>
            <w:tcW w:w="1282" w:type="dxa"/>
          </w:tcPr>
          <w:p w14:paraId="7D3AAEA9" w14:textId="1F431CF5"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w:t>
            </w:r>
          </w:p>
        </w:tc>
        <w:tc>
          <w:tcPr>
            <w:tcW w:w="1283" w:type="dxa"/>
          </w:tcPr>
          <w:p w14:paraId="4F4B8BEB" w14:textId="0A3D9641"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w:t>
            </w:r>
          </w:p>
        </w:tc>
        <w:tc>
          <w:tcPr>
            <w:tcW w:w="1282" w:type="dxa"/>
          </w:tcPr>
          <w:p w14:paraId="2043A066" w14:textId="727DA1E4"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w:t>
            </w:r>
          </w:p>
        </w:tc>
        <w:tc>
          <w:tcPr>
            <w:tcW w:w="1283" w:type="dxa"/>
            <w:vAlign w:val="bottom"/>
          </w:tcPr>
          <w:p w14:paraId="5D6D1D5A" w14:textId="30A9EC15"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14</w:t>
            </w:r>
          </w:p>
        </w:tc>
      </w:tr>
      <w:tr w:rsidR="00BB459B" w:rsidRPr="00B9577A" w14:paraId="2F5A67F9" w14:textId="77777777" w:rsidTr="00873BF3">
        <w:tc>
          <w:tcPr>
            <w:tcW w:w="3870" w:type="dxa"/>
          </w:tcPr>
          <w:p w14:paraId="06BB8BC0" w14:textId="71388E3D"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rPr>
            </w:pPr>
            <w:r w:rsidRPr="00B9577A">
              <w:rPr>
                <w:rFonts w:cs="Arial"/>
              </w:rPr>
              <w:t>KTB Leasing Co., Ltd.</w:t>
            </w:r>
          </w:p>
        </w:tc>
        <w:tc>
          <w:tcPr>
            <w:tcW w:w="1282" w:type="dxa"/>
          </w:tcPr>
          <w:p w14:paraId="63ECEE42" w14:textId="7A9030EE"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tcPr>
          <w:p w14:paraId="137D4BF2" w14:textId="08B20BFA"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2" w:type="dxa"/>
          </w:tcPr>
          <w:p w14:paraId="48D740F4" w14:textId="77777777"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vAlign w:val="bottom"/>
          </w:tcPr>
          <w:p w14:paraId="04E3B9C5" w14:textId="7DA526EE"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r>
      <w:tr w:rsidR="00BB459B" w:rsidRPr="00B9577A" w14:paraId="2F5A0059" w14:textId="77777777" w:rsidTr="00516063">
        <w:tc>
          <w:tcPr>
            <w:tcW w:w="3870" w:type="dxa"/>
          </w:tcPr>
          <w:p w14:paraId="42C128B0" w14:textId="2CD1DDC9" w:rsidR="00BB459B" w:rsidRPr="00B9577A" w:rsidRDefault="00BB459B" w:rsidP="00B957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B9577A">
              <w:rPr>
                <w:rFonts w:cs="Arial"/>
              </w:rPr>
              <w:t>Short-term lending</w:t>
            </w:r>
          </w:p>
        </w:tc>
        <w:tc>
          <w:tcPr>
            <w:tcW w:w="1282" w:type="dxa"/>
          </w:tcPr>
          <w:p w14:paraId="0742B7AA" w14:textId="6CBAAD2E"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w:t>
            </w:r>
          </w:p>
        </w:tc>
        <w:tc>
          <w:tcPr>
            <w:tcW w:w="1283" w:type="dxa"/>
          </w:tcPr>
          <w:p w14:paraId="258CB26D" w14:textId="22D9D045"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w:t>
            </w:r>
          </w:p>
        </w:tc>
        <w:tc>
          <w:tcPr>
            <w:tcW w:w="1282" w:type="dxa"/>
            <w:tcBorders>
              <w:top w:val="nil"/>
              <w:left w:val="nil"/>
              <w:bottom w:val="nil"/>
              <w:right w:val="nil"/>
            </w:tcBorders>
            <w:vAlign w:val="bottom"/>
          </w:tcPr>
          <w:p w14:paraId="21A5C5E2" w14:textId="58B89F56"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1,265,000</w:t>
            </w:r>
          </w:p>
        </w:tc>
        <w:tc>
          <w:tcPr>
            <w:tcW w:w="1283" w:type="dxa"/>
            <w:vAlign w:val="bottom"/>
          </w:tcPr>
          <w:p w14:paraId="6FA5311C" w14:textId="49535401"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1,023,000</w:t>
            </w:r>
          </w:p>
        </w:tc>
      </w:tr>
      <w:tr w:rsidR="00BB459B" w:rsidRPr="00B9577A" w14:paraId="60D731AC" w14:textId="77777777" w:rsidTr="00516063">
        <w:tc>
          <w:tcPr>
            <w:tcW w:w="3870" w:type="dxa"/>
          </w:tcPr>
          <w:p w14:paraId="4152D149" w14:textId="5AEA17F5" w:rsidR="00BB459B" w:rsidRPr="00B9577A" w:rsidRDefault="00BB459B" w:rsidP="00B957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B9577A">
              <w:rPr>
                <w:rFonts w:cs="Arial"/>
              </w:rPr>
              <w:t>Other receivables</w:t>
            </w:r>
          </w:p>
        </w:tc>
        <w:tc>
          <w:tcPr>
            <w:tcW w:w="1282" w:type="dxa"/>
          </w:tcPr>
          <w:p w14:paraId="2133BA95" w14:textId="5092B72B"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w:t>
            </w:r>
          </w:p>
        </w:tc>
        <w:tc>
          <w:tcPr>
            <w:tcW w:w="1283" w:type="dxa"/>
          </w:tcPr>
          <w:p w14:paraId="5889B088" w14:textId="2CB81999"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w:t>
            </w:r>
          </w:p>
        </w:tc>
        <w:tc>
          <w:tcPr>
            <w:tcW w:w="1282" w:type="dxa"/>
            <w:tcBorders>
              <w:top w:val="nil"/>
              <w:left w:val="nil"/>
              <w:bottom w:val="nil"/>
              <w:right w:val="nil"/>
            </w:tcBorders>
            <w:vAlign w:val="bottom"/>
          </w:tcPr>
          <w:p w14:paraId="35463968" w14:textId="3DC59BA8"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r w:rsidRPr="00B9577A">
              <w:rPr>
                <w:rFonts w:cs="Arial"/>
              </w:rPr>
              <w:t>1,275</w:t>
            </w:r>
          </w:p>
        </w:tc>
        <w:tc>
          <w:tcPr>
            <w:tcW w:w="1283" w:type="dxa"/>
            <w:vAlign w:val="bottom"/>
          </w:tcPr>
          <w:p w14:paraId="6215291D" w14:textId="48CE4013"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89</w:t>
            </w:r>
          </w:p>
        </w:tc>
      </w:tr>
      <w:tr w:rsidR="00BB459B" w:rsidRPr="00B9577A" w14:paraId="62298AB2" w14:textId="77777777" w:rsidTr="00580637">
        <w:tc>
          <w:tcPr>
            <w:tcW w:w="3870" w:type="dxa"/>
          </w:tcPr>
          <w:p w14:paraId="44B25BE8" w14:textId="006D422C" w:rsidR="00BB459B" w:rsidRPr="00B9577A" w:rsidRDefault="00BB459B" w:rsidP="00B957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B9577A">
              <w:rPr>
                <w:rFonts w:cs="Arial"/>
              </w:rPr>
              <w:t>Long-term lending</w:t>
            </w:r>
          </w:p>
        </w:tc>
        <w:tc>
          <w:tcPr>
            <w:tcW w:w="1282" w:type="dxa"/>
          </w:tcPr>
          <w:p w14:paraId="097C9991" w14:textId="2789D765"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cs/>
              </w:rPr>
              <w:t>-</w:t>
            </w:r>
          </w:p>
        </w:tc>
        <w:tc>
          <w:tcPr>
            <w:tcW w:w="1283" w:type="dxa"/>
          </w:tcPr>
          <w:p w14:paraId="0C1C11B1" w14:textId="601DFEF0"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cs/>
              </w:rPr>
              <w:t>-</w:t>
            </w:r>
          </w:p>
        </w:tc>
        <w:tc>
          <w:tcPr>
            <w:tcW w:w="1282" w:type="dxa"/>
            <w:tcBorders>
              <w:top w:val="nil"/>
              <w:left w:val="nil"/>
              <w:bottom w:val="nil"/>
              <w:right w:val="nil"/>
            </w:tcBorders>
            <w:vAlign w:val="bottom"/>
          </w:tcPr>
          <w:p w14:paraId="2BDF67C1" w14:textId="0AD3212E" w:rsidR="00BB459B" w:rsidRPr="00B9577A" w:rsidRDefault="002E400F"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r w:rsidRPr="00B9577A">
              <w:rPr>
                <w:rFonts w:cs="Arial"/>
              </w:rPr>
              <w:t>-</w:t>
            </w:r>
          </w:p>
        </w:tc>
        <w:tc>
          <w:tcPr>
            <w:tcW w:w="1283" w:type="dxa"/>
            <w:vAlign w:val="bottom"/>
          </w:tcPr>
          <w:p w14:paraId="349C1049" w14:textId="2EC77198"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500,000</w:t>
            </w:r>
          </w:p>
        </w:tc>
      </w:tr>
      <w:tr w:rsidR="00BB459B" w:rsidRPr="00B9577A" w14:paraId="7EC29AF1" w14:textId="77777777" w:rsidTr="00873BF3">
        <w:tc>
          <w:tcPr>
            <w:tcW w:w="3870" w:type="dxa"/>
          </w:tcPr>
          <w:p w14:paraId="56A0B5A6" w14:textId="6A6AC063"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333"/>
              <w:rPr>
                <w:rFonts w:cs="Arial"/>
              </w:rPr>
            </w:pPr>
            <w:r w:rsidRPr="00B9577A">
              <w:rPr>
                <w:rFonts w:cs="Arial"/>
                <w:b/>
                <w:bCs/>
              </w:rPr>
              <w:t>Related companies and person</w:t>
            </w:r>
          </w:p>
        </w:tc>
        <w:tc>
          <w:tcPr>
            <w:tcW w:w="1282" w:type="dxa"/>
          </w:tcPr>
          <w:p w14:paraId="6E65810F" w14:textId="77777777"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tcPr>
          <w:p w14:paraId="471521E5" w14:textId="77777777"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2" w:type="dxa"/>
          </w:tcPr>
          <w:p w14:paraId="10C23B5D" w14:textId="77777777"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p>
        </w:tc>
        <w:tc>
          <w:tcPr>
            <w:tcW w:w="1283" w:type="dxa"/>
          </w:tcPr>
          <w:p w14:paraId="066C2B37" w14:textId="77777777"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r>
      <w:tr w:rsidR="00BB459B" w:rsidRPr="00B9577A" w14:paraId="6D4241CB" w14:textId="77777777" w:rsidTr="002570DB">
        <w:tc>
          <w:tcPr>
            <w:tcW w:w="3870" w:type="dxa"/>
          </w:tcPr>
          <w:p w14:paraId="54AFE963" w14:textId="12D61249"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rPr>
            </w:pPr>
            <w:r w:rsidRPr="00B9577A">
              <w:rPr>
                <w:rFonts w:cs="Arial"/>
              </w:rPr>
              <w:t>KTB</w:t>
            </w:r>
            <w:r w:rsidRPr="00B9577A">
              <w:rPr>
                <w:rFonts w:cs="Arial"/>
                <w:spacing w:val="-4"/>
              </w:rPr>
              <w:t xml:space="preserve"> </w:t>
            </w:r>
            <w:r w:rsidRPr="00B9577A">
              <w:rPr>
                <w:rFonts w:cs="Arial"/>
              </w:rPr>
              <w:t>General</w:t>
            </w:r>
            <w:r w:rsidRPr="00B9577A">
              <w:rPr>
                <w:rFonts w:cs="Arial"/>
                <w:spacing w:val="-4"/>
              </w:rPr>
              <w:t xml:space="preserve"> Services and Security </w:t>
            </w:r>
            <w:r w:rsidRPr="00B9577A">
              <w:rPr>
                <w:rFonts w:cs="Arial"/>
              </w:rPr>
              <w:t>Co., Ltd.</w:t>
            </w:r>
          </w:p>
        </w:tc>
        <w:tc>
          <w:tcPr>
            <w:tcW w:w="1282" w:type="dxa"/>
          </w:tcPr>
          <w:p w14:paraId="7B9967AF" w14:textId="77777777"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tcPr>
          <w:p w14:paraId="472B93EB" w14:textId="77777777"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2" w:type="dxa"/>
          </w:tcPr>
          <w:p w14:paraId="6DD67536" w14:textId="77777777"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p>
        </w:tc>
        <w:tc>
          <w:tcPr>
            <w:tcW w:w="1283" w:type="dxa"/>
          </w:tcPr>
          <w:p w14:paraId="575B8676" w14:textId="77777777" w:rsidR="00BB459B" w:rsidRPr="00B9577A" w:rsidRDefault="00BB459B"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r>
      <w:tr w:rsidR="007A752A" w:rsidRPr="00B9577A" w14:paraId="45FDAD30" w14:textId="77777777" w:rsidTr="00DD0169">
        <w:tc>
          <w:tcPr>
            <w:tcW w:w="3870" w:type="dxa"/>
          </w:tcPr>
          <w:p w14:paraId="59779991" w14:textId="089D6E6A" w:rsidR="007A752A" w:rsidRPr="00B9577A" w:rsidRDefault="007A752A" w:rsidP="00B957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B9577A">
              <w:rPr>
                <w:rFonts w:cs="Arial"/>
              </w:rPr>
              <w:t>Trade payables</w:t>
            </w:r>
          </w:p>
        </w:tc>
        <w:tc>
          <w:tcPr>
            <w:tcW w:w="1282" w:type="dxa"/>
            <w:tcBorders>
              <w:top w:val="nil"/>
              <w:left w:val="nil"/>
              <w:bottom w:val="nil"/>
              <w:right w:val="nil"/>
            </w:tcBorders>
            <w:vAlign w:val="bottom"/>
          </w:tcPr>
          <w:p w14:paraId="5C4B2E89" w14:textId="78ED773C"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3,285</w:t>
            </w:r>
          </w:p>
        </w:tc>
        <w:tc>
          <w:tcPr>
            <w:tcW w:w="1283" w:type="dxa"/>
            <w:vAlign w:val="bottom"/>
          </w:tcPr>
          <w:p w14:paraId="4B4515F6" w14:textId="69AE4173"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6,019</w:t>
            </w:r>
          </w:p>
        </w:tc>
        <w:tc>
          <w:tcPr>
            <w:tcW w:w="1282" w:type="dxa"/>
            <w:tcBorders>
              <w:top w:val="nil"/>
              <w:left w:val="nil"/>
              <w:bottom w:val="nil"/>
              <w:right w:val="nil"/>
            </w:tcBorders>
            <w:vAlign w:val="bottom"/>
          </w:tcPr>
          <w:p w14:paraId="34685031" w14:textId="6F28AC28"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r w:rsidRPr="00B9577A">
              <w:rPr>
                <w:rFonts w:cs="Arial"/>
              </w:rPr>
              <w:t>3,223</w:t>
            </w:r>
          </w:p>
        </w:tc>
        <w:tc>
          <w:tcPr>
            <w:tcW w:w="1283" w:type="dxa"/>
            <w:vAlign w:val="bottom"/>
          </w:tcPr>
          <w:p w14:paraId="20D928C4" w14:textId="44B4D733"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5,885</w:t>
            </w:r>
          </w:p>
        </w:tc>
      </w:tr>
      <w:tr w:rsidR="007A752A" w:rsidRPr="00B9577A" w14:paraId="721448A3" w14:textId="77777777" w:rsidTr="00DD0169">
        <w:tc>
          <w:tcPr>
            <w:tcW w:w="3870" w:type="dxa"/>
          </w:tcPr>
          <w:p w14:paraId="2627438C" w14:textId="451E07E7" w:rsidR="007A752A" w:rsidRPr="00B9577A" w:rsidRDefault="007A752A" w:rsidP="00B957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B9577A">
              <w:rPr>
                <w:rFonts w:cs="Arial"/>
              </w:rPr>
              <w:t>Accrued expenses</w:t>
            </w:r>
          </w:p>
        </w:tc>
        <w:tc>
          <w:tcPr>
            <w:tcW w:w="1282" w:type="dxa"/>
            <w:tcBorders>
              <w:top w:val="nil"/>
              <w:left w:val="nil"/>
              <w:bottom w:val="nil"/>
              <w:right w:val="nil"/>
            </w:tcBorders>
            <w:vAlign w:val="bottom"/>
          </w:tcPr>
          <w:p w14:paraId="4B571213" w14:textId="49042A50"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3,273</w:t>
            </w:r>
          </w:p>
        </w:tc>
        <w:tc>
          <w:tcPr>
            <w:tcW w:w="1283" w:type="dxa"/>
            <w:vAlign w:val="bottom"/>
          </w:tcPr>
          <w:p w14:paraId="665D2FED" w14:textId="5E3857E1"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1,166</w:t>
            </w:r>
          </w:p>
        </w:tc>
        <w:tc>
          <w:tcPr>
            <w:tcW w:w="1282" w:type="dxa"/>
            <w:tcBorders>
              <w:top w:val="nil"/>
              <w:left w:val="nil"/>
              <w:bottom w:val="nil"/>
              <w:right w:val="nil"/>
            </w:tcBorders>
            <w:vAlign w:val="bottom"/>
          </w:tcPr>
          <w:p w14:paraId="20048CD0" w14:textId="06615FEA"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r w:rsidRPr="00B9577A">
              <w:rPr>
                <w:rFonts w:cs="Arial"/>
              </w:rPr>
              <w:t>3,221</w:t>
            </w:r>
          </w:p>
        </w:tc>
        <w:tc>
          <w:tcPr>
            <w:tcW w:w="1283" w:type="dxa"/>
            <w:vAlign w:val="bottom"/>
          </w:tcPr>
          <w:p w14:paraId="699AC8BF" w14:textId="5F695F0B"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1,157</w:t>
            </w:r>
          </w:p>
        </w:tc>
      </w:tr>
      <w:tr w:rsidR="007A752A" w:rsidRPr="00B9577A" w14:paraId="13880D69" w14:textId="77777777" w:rsidTr="002570DB">
        <w:tc>
          <w:tcPr>
            <w:tcW w:w="3870" w:type="dxa"/>
          </w:tcPr>
          <w:p w14:paraId="44DA6D52" w14:textId="1AAF303D"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rPr>
            </w:pPr>
            <w:r w:rsidRPr="00B9577A">
              <w:rPr>
                <w:rFonts w:cs="Arial"/>
              </w:rPr>
              <w:t>Krungthai Assets Management PCL.</w:t>
            </w:r>
          </w:p>
        </w:tc>
        <w:tc>
          <w:tcPr>
            <w:tcW w:w="1282" w:type="dxa"/>
          </w:tcPr>
          <w:p w14:paraId="0AA0C433" w14:textId="77777777"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tcPr>
          <w:p w14:paraId="54939119" w14:textId="77777777"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2" w:type="dxa"/>
          </w:tcPr>
          <w:p w14:paraId="3C324B3E" w14:textId="77777777"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p>
        </w:tc>
        <w:tc>
          <w:tcPr>
            <w:tcW w:w="1283" w:type="dxa"/>
          </w:tcPr>
          <w:p w14:paraId="707D5739" w14:textId="77777777"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r>
      <w:tr w:rsidR="007A752A" w:rsidRPr="00B9577A" w14:paraId="22ED5B21" w14:textId="77777777" w:rsidTr="00DD0169">
        <w:tc>
          <w:tcPr>
            <w:tcW w:w="3870" w:type="dxa"/>
          </w:tcPr>
          <w:p w14:paraId="0F856492" w14:textId="1AA17C8D" w:rsidR="007A752A" w:rsidRPr="00B9577A" w:rsidRDefault="007A752A" w:rsidP="00B957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B9577A">
              <w:rPr>
                <w:rFonts w:cs="Arial"/>
              </w:rPr>
              <w:t>Other receivables</w:t>
            </w:r>
          </w:p>
        </w:tc>
        <w:tc>
          <w:tcPr>
            <w:tcW w:w="1282" w:type="dxa"/>
            <w:tcBorders>
              <w:top w:val="nil"/>
              <w:left w:val="nil"/>
              <w:bottom w:val="nil"/>
              <w:right w:val="nil"/>
            </w:tcBorders>
            <w:vAlign w:val="bottom"/>
          </w:tcPr>
          <w:p w14:paraId="0B6FECB7" w14:textId="3FD82018"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645</w:t>
            </w:r>
          </w:p>
        </w:tc>
        <w:tc>
          <w:tcPr>
            <w:tcW w:w="1283" w:type="dxa"/>
            <w:vAlign w:val="bottom"/>
          </w:tcPr>
          <w:p w14:paraId="5FD8DA62" w14:textId="56F935B4"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6,281</w:t>
            </w:r>
          </w:p>
        </w:tc>
        <w:tc>
          <w:tcPr>
            <w:tcW w:w="1282" w:type="dxa"/>
            <w:tcBorders>
              <w:top w:val="nil"/>
              <w:left w:val="nil"/>
              <w:bottom w:val="nil"/>
              <w:right w:val="nil"/>
            </w:tcBorders>
            <w:vAlign w:val="bottom"/>
          </w:tcPr>
          <w:p w14:paraId="1D3EBA65" w14:textId="60A93E57"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r w:rsidRPr="00B9577A">
              <w:rPr>
                <w:rFonts w:cs="Arial"/>
              </w:rPr>
              <w:t>645</w:t>
            </w:r>
          </w:p>
        </w:tc>
        <w:tc>
          <w:tcPr>
            <w:tcW w:w="1283" w:type="dxa"/>
            <w:vAlign w:val="bottom"/>
          </w:tcPr>
          <w:p w14:paraId="0A817189" w14:textId="153F8525"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6,281</w:t>
            </w:r>
          </w:p>
        </w:tc>
      </w:tr>
      <w:tr w:rsidR="007A752A" w:rsidRPr="00B9577A" w14:paraId="2D3359D7" w14:textId="77777777" w:rsidTr="00DD0169">
        <w:tc>
          <w:tcPr>
            <w:tcW w:w="3870" w:type="dxa"/>
          </w:tcPr>
          <w:p w14:paraId="6637F924" w14:textId="77777777" w:rsidR="007A752A" w:rsidRPr="00B9577A" w:rsidRDefault="007A752A" w:rsidP="00B957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B9577A">
              <w:rPr>
                <w:rFonts w:cs="Arial"/>
              </w:rPr>
              <w:t>Accrued expenses</w:t>
            </w:r>
          </w:p>
        </w:tc>
        <w:tc>
          <w:tcPr>
            <w:tcW w:w="1282" w:type="dxa"/>
            <w:tcBorders>
              <w:top w:val="nil"/>
              <w:left w:val="nil"/>
              <w:bottom w:val="nil"/>
              <w:right w:val="nil"/>
            </w:tcBorders>
            <w:vAlign w:val="bottom"/>
          </w:tcPr>
          <w:p w14:paraId="0C5DC4A1" w14:textId="61541B2C"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41</w:t>
            </w:r>
          </w:p>
        </w:tc>
        <w:tc>
          <w:tcPr>
            <w:tcW w:w="1283" w:type="dxa"/>
            <w:vAlign w:val="bottom"/>
          </w:tcPr>
          <w:p w14:paraId="044D1335" w14:textId="6E2AC907"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100</w:t>
            </w:r>
          </w:p>
        </w:tc>
        <w:tc>
          <w:tcPr>
            <w:tcW w:w="1282" w:type="dxa"/>
            <w:tcBorders>
              <w:top w:val="nil"/>
              <w:left w:val="nil"/>
              <w:bottom w:val="nil"/>
              <w:right w:val="nil"/>
            </w:tcBorders>
            <w:vAlign w:val="bottom"/>
          </w:tcPr>
          <w:p w14:paraId="1BE68D02" w14:textId="57C9817F"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r w:rsidRPr="00B9577A">
              <w:rPr>
                <w:rFonts w:cs="Arial"/>
              </w:rPr>
              <w:t>41</w:t>
            </w:r>
          </w:p>
        </w:tc>
        <w:tc>
          <w:tcPr>
            <w:tcW w:w="1283" w:type="dxa"/>
            <w:vAlign w:val="bottom"/>
          </w:tcPr>
          <w:p w14:paraId="76BC3467" w14:textId="5C2601B7"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100</w:t>
            </w:r>
          </w:p>
        </w:tc>
      </w:tr>
      <w:tr w:rsidR="007A752A" w:rsidRPr="00B9577A" w14:paraId="3DB1ABBB" w14:textId="77777777" w:rsidTr="002570DB">
        <w:tc>
          <w:tcPr>
            <w:tcW w:w="3870" w:type="dxa"/>
          </w:tcPr>
          <w:p w14:paraId="1E6FC326" w14:textId="28917FD1"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rPr>
            </w:pPr>
            <w:r w:rsidRPr="00B9577A">
              <w:rPr>
                <w:rFonts w:cs="Arial"/>
              </w:rPr>
              <w:t>Krungthai Panich Insurance PCL.</w:t>
            </w:r>
          </w:p>
        </w:tc>
        <w:tc>
          <w:tcPr>
            <w:tcW w:w="1282" w:type="dxa"/>
          </w:tcPr>
          <w:p w14:paraId="409E571B" w14:textId="77777777"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tcPr>
          <w:p w14:paraId="15807988" w14:textId="77777777"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2" w:type="dxa"/>
          </w:tcPr>
          <w:p w14:paraId="7CC31E42" w14:textId="77777777"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p>
        </w:tc>
        <w:tc>
          <w:tcPr>
            <w:tcW w:w="1283" w:type="dxa"/>
          </w:tcPr>
          <w:p w14:paraId="646CD198" w14:textId="77777777"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r>
      <w:tr w:rsidR="007A752A" w:rsidRPr="00B9577A" w14:paraId="7C8F85C4" w14:textId="77777777" w:rsidTr="002570DB">
        <w:trPr>
          <w:trHeight w:val="54"/>
        </w:trPr>
        <w:tc>
          <w:tcPr>
            <w:tcW w:w="3870" w:type="dxa"/>
          </w:tcPr>
          <w:p w14:paraId="4DFB0E33" w14:textId="235F4C42" w:rsidR="007A752A" w:rsidRPr="00B9577A" w:rsidRDefault="007A752A" w:rsidP="00B957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B9577A">
              <w:rPr>
                <w:rFonts w:cs="Arial"/>
              </w:rPr>
              <w:t>Other receivables</w:t>
            </w:r>
          </w:p>
        </w:tc>
        <w:tc>
          <w:tcPr>
            <w:tcW w:w="1282" w:type="dxa"/>
          </w:tcPr>
          <w:p w14:paraId="335C9352" w14:textId="72A35ABF"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1,129</w:t>
            </w:r>
          </w:p>
        </w:tc>
        <w:tc>
          <w:tcPr>
            <w:tcW w:w="1283" w:type="dxa"/>
          </w:tcPr>
          <w:p w14:paraId="018C6DA3" w14:textId="7CF9A250"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1,317</w:t>
            </w:r>
          </w:p>
        </w:tc>
        <w:tc>
          <w:tcPr>
            <w:tcW w:w="1282" w:type="dxa"/>
          </w:tcPr>
          <w:p w14:paraId="0356A637" w14:textId="6879C292"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r w:rsidRPr="00B9577A">
              <w:rPr>
                <w:rFonts w:cs="Arial"/>
              </w:rPr>
              <w:t>1,129</w:t>
            </w:r>
          </w:p>
        </w:tc>
        <w:tc>
          <w:tcPr>
            <w:tcW w:w="1283" w:type="dxa"/>
          </w:tcPr>
          <w:p w14:paraId="2E332E9A" w14:textId="5B261BE7"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1,317</w:t>
            </w:r>
          </w:p>
        </w:tc>
      </w:tr>
      <w:tr w:rsidR="007A752A" w:rsidRPr="00B9577A" w14:paraId="41C6C544" w14:textId="77777777" w:rsidTr="002570DB">
        <w:tc>
          <w:tcPr>
            <w:tcW w:w="3870" w:type="dxa"/>
          </w:tcPr>
          <w:p w14:paraId="59B3B9A0" w14:textId="537E0F58"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rPr>
            </w:pPr>
            <w:r w:rsidRPr="00B9577A">
              <w:rPr>
                <w:rFonts w:cs="Arial"/>
              </w:rPr>
              <w:t>Krungthai-AXA Life Insurance PCL.</w:t>
            </w:r>
          </w:p>
        </w:tc>
        <w:tc>
          <w:tcPr>
            <w:tcW w:w="1282" w:type="dxa"/>
          </w:tcPr>
          <w:p w14:paraId="5EE51999" w14:textId="77777777"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tcPr>
          <w:p w14:paraId="1613E0B2" w14:textId="77777777"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2" w:type="dxa"/>
          </w:tcPr>
          <w:p w14:paraId="139FC58A" w14:textId="77777777"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tcPr>
          <w:p w14:paraId="7369ED70" w14:textId="77777777"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r>
      <w:tr w:rsidR="007A752A" w:rsidRPr="00B9577A" w14:paraId="23311786" w14:textId="77777777" w:rsidTr="002570DB">
        <w:tc>
          <w:tcPr>
            <w:tcW w:w="3870" w:type="dxa"/>
          </w:tcPr>
          <w:p w14:paraId="1B13A66A" w14:textId="19FD4DC1" w:rsidR="007A752A" w:rsidRPr="00B9577A" w:rsidRDefault="007A752A" w:rsidP="00B957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B9577A">
              <w:rPr>
                <w:rFonts w:cs="Arial"/>
              </w:rPr>
              <w:t>Other receivables</w:t>
            </w:r>
          </w:p>
        </w:tc>
        <w:tc>
          <w:tcPr>
            <w:tcW w:w="1282" w:type="dxa"/>
          </w:tcPr>
          <w:p w14:paraId="5BE3F19F" w14:textId="7FDD4393"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5,169</w:t>
            </w:r>
          </w:p>
        </w:tc>
        <w:tc>
          <w:tcPr>
            <w:tcW w:w="1283" w:type="dxa"/>
          </w:tcPr>
          <w:p w14:paraId="52B94311" w14:textId="7F4EEA13"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1,750</w:t>
            </w:r>
          </w:p>
        </w:tc>
        <w:tc>
          <w:tcPr>
            <w:tcW w:w="1282" w:type="dxa"/>
          </w:tcPr>
          <w:p w14:paraId="284EC901" w14:textId="222A4849"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5,169</w:t>
            </w:r>
          </w:p>
        </w:tc>
        <w:tc>
          <w:tcPr>
            <w:tcW w:w="1283" w:type="dxa"/>
          </w:tcPr>
          <w:p w14:paraId="7181FF6E" w14:textId="12D5BF68"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1,750</w:t>
            </w:r>
          </w:p>
        </w:tc>
      </w:tr>
      <w:tr w:rsidR="007A752A" w:rsidRPr="00B9577A" w14:paraId="5B3C15E3" w14:textId="77777777" w:rsidTr="002570DB">
        <w:tc>
          <w:tcPr>
            <w:tcW w:w="3870" w:type="dxa"/>
          </w:tcPr>
          <w:p w14:paraId="05B457FA" w14:textId="179ECD3F"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rPr>
            </w:pPr>
            <w:r w:rsidRPr="00B9577A">
              <w:rPr>
                <w:rFonts w:cs="Arial"/>
              </w:rPr>
              <w:t>Krungthai XSpring Securities</w:t>
            </w:r>
            <w:r w:rsidRPr="00B9577A">
              <w:rPr>
                <w:rFonts w:cs="Arial"/>
                <w:cs/>
              </w:rPr>
              <w:t xml:space="preserve"> </w:t>
            </w:r>
            <w:r w:rsidRPr="00B9577A">
              <w:rPr>
                <w:rFonts w:cs="Arial"/>
                <w:lang w:val="en-GB"/>
              </w:rPr>
              <w:t>Co</w:t>
            </w:r>
            <w:r w:rsidRPr="00B9577A">
              <w:rPr>
                <w:rFonts w:cs="Arial"/>
              </w:rPr>
              <w:t>., Ltd.</w:t>
            </w:r>
          </w:p>
        </w:tc>
        <w:tc>
          <w:tcPr>
            <w:tcW w:w="1282" w:type="dxa"/>
          </w:tcPr>
          <w:p w14:paraId="729FB27C" w14:textId="77777777"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tcPr>
          <w:p w14:paraId="738F46BD" w14:textId="77777777"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2" w:type="dxa"/>
          </w:tcPr>
          <w:p w14:paraId="5A99BF10" w14:textId="77777777"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tcPr>
          <w:p w14:paraId="5743B322" w14:textId="77777777"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r>
      <w:tr w:rsidR="007A752A" w:rsidRPr="00B9577A" w14:paraId="75A6A942" w14:textId="77777777" w:rsidTr="0057004F">
        <w:tc>
          <w:tcPr>
            <w:tcW w:w="3870" w:type="dxa"/>
          </w:tcPr>
          <w:p w14:paraId="2B208CF1" w14:textId="1CCA873A" w:rsidR="007A752A" w:rsidRPr="00B9577A" w:rsidRDefault="007A752A" w:rsidP="00B957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B9577A">
              <w:rPr>
                <w:rFonts w:cs="Arial"/>
              </w:rPr>
              <w:t>Short-term borrowings</w:t>
            </w:r>
          </w:p>
        </w:tc>
        <w:tc>
          <w:tcPr>
            <w:tcW w:w="1282" w:type="dxa"/>
          </w:tcPr>
          <w:p w14:paraId="1ACBCD79" w14:textId="667657B6"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49,968</w:t>
            </w:r>
          </w:p>
        </w:tc>
        <w:tc>
          <w:tcPr>
            <w:tcW w:w="1283" w:type="dxa"/>
          </w:tcPr>
          <w:p w14:paraId="17965F38" w14:textId="5904924B"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29,97</w:t>
            </w:r>
            <w:r w:rsidRPr="00B9577A">
              <w:rPr>
                <w:rFonts w:cs="Arial"/>
                <w:cs/>
              </w:rPr>
              <w:t>6</w:t>
            </w:r>
          </w:p>
        </w:tc>
        <w:tc>
          <w:tcPr>
            <w:tcW w:w="1282" w:type="dxa"/>
          </w:tcPr>
          <w:p w14:paraId="7ECFAD06" w14:textId="4B23EBEA"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49,968</w:t>
            </w:r>
          </w:p>
        </w:tc>
        <w:tc>
          <w:tcPr>
            <w:tcW w:w="1283" w:type="dxa"/>
          </w:tcPr>
          <w:p w14:paraId="002DBC8A" w14:textId="722F1A12"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29,97</w:t>
            </w:r>
            <w:r w:rsidRPr="00B9577A">
              <w:rPr>
                <w:rFonts w:cs="Arial"/>
                <w:cs/>
              </w:rPr>
              <w:t>6</w:t>
            </w:r>
          </w:p>
        </w:tc>
      </w:tr>
      <w:tr w:rsidR="007A752A" w:rsidRPr="00B9577A" w14:paraId="7ECF89EA" w14:textId="77777777" w:rsidTr="002570DB">
        <w:tc>
          <w:tcPr>
            <w:tcW w:w="3870" w:type="dxa"/>
          </w:tcPr>
          <w:p w14:paraId="23C72453" w14:textId="30851A49"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cs/>
              </w:rPr>
            </w:pPr>
            <w:r w:rsidRPr="00B9577A">
              <w:rPr>
                <w:rFonts w:cs="Arial"/>
              </w:rPr>
              <w:t>Krungthai Mizuho Leasing Co., Ltd.</w:t>
            </w:r>
          </w:p>
        </w:tc>
        <w:tc>
          <w:tcPr>
            <w:tcW w:w="1282" w:type="dxa"/>
          </w:tcPr>
          <w:p w14:paraId="29C955D3" w14:textId="77777777"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tcPr>
          <w:p w14:paraId="2BEE590B" w14:textId="77777777"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2" w:type="dxa"/>
          </w:tcPr>
          <w:p w14:paraId="71DAC938" w14:textId="77777777"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tcPr>
          <w:p w14:paraId="71665B75" w14:textId="77777777"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r>
      <w:tr w:rsidR="007A752A" w:rsidRPr="00B9577A" w14:paraId="21CE36FB" w14:textId="77777777" w:rsidTr="002570DB">
        <w:tc>
          <w:tcPr>
            <w:tcW w:w="3870" w:type="dxa"/>
          </w:tcPr>
          <w:p w14:paraId="7AEAE44B" w14:textId="0100991B" w:rsidR="007A752A" w:rsidRPr="00B9577A" w:rsidRDefault="007A752A" w:rsidP="00B957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cs/>
              </w:rPr>
            </w:pPr>
            <w:r w:rsidRPr="00B9577A">
              <w:rPr>
                <w:rFonts w:cs="Arial"/>
              </w:rPr>
              <w:t>Accrued expenses</w:t>
            </w:r>
          </w:p>
        </w:tc>
        <w:tc>
          <w:tcPr>
            <w:tcW w:w="1282" w:type="dxa"/>
          </w:tcPr>
          <w:p w14:paraId="20450F0E" w14:textId="650FBDF4"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86</w:t>
            </w:r>
          </w:p>
        </w:tc>
        <w:tc>
          <w:tcPr>
            <w:tcW w:w="1283" w:type="dxa"/>
          </w:tcPr>
          <w:p w14:paraId="145F3EAA" w14:textId="25CE4F7B"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110</w:t>
            </w:r>
          </w:p>
        </w:tc>
        <w:tc>
          <w:tcPr>
            <w:tcW w:w="1282" w:type="dxa"/>
          </w:tcPr>
          <w:p w14:paraId="24F3CA8A" w14:textId="3C1E5037"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86</w:t>
            </w:r>
          </w:p>
        </w:tc>
        <w:tc>
          <w:tcPr>
            <w:tcW w:w="1283" w:type="dxa"/>
          </w:tcPr>
          <w:p w14:paraId="37ADCE40" w14:textId="5CFC7BD9" w:rsidR="007A752A" w:rsidRPr="00B9577A" w:rsidRDefault="007A752A" w:rsidP="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9577A">
              <w:rPr>
                <w:rFonts w:cs="Arial"/>
              </w:rPr>
              <w:t>110</w:t>
            </w:r>
          </w:p>
        </w:tc>
      </w:tr>
    </w:tbl>
    <w:p w14:paraId="5A0C0B47" w14:textId="77777777" w:rsidR="002E400F" w:rsidRPr="00B9577A" w:rsidRDefault="002E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lang w:val="x-none" w:eastAsia="x-none"/>
        </w:rPr>
      </w:pPr>
      <w:r w:rsidRPr="00B9577A">
        <w:rPr>
          <w:rFonts w:cs="Arial"/>
          <w:sz w:val="22"/>
          <w:szCs w:val="22"/>
        </w:rPr>
        <w:br w:type="page"/>
      </w:r>
    </w:p>
    <w:p w14:paraId="6276B426" w14:textId="60ACA392" w:rsidR="00C256DF" w:rsidRPr="00B9577A" w:rsidRDefault="00DA13F4" w:rsidP="002F1B69">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380" w:lineRule="exact"/>
        <w:ind w:left="806" w:hanging="518"/>
        <w:jc w:val="thaiDistribute"/>
        <w:rPr>
          <w:rFonts w:cs="Arial"/>
          <w:sz w:val="22"/>
          <w:szCs w:val="22"/>
        </w:rPr>
      </w:pPr>
      <w:r w:rsidRPr="00B9577A">
        <w:rPr>
          <w:rFonts w:cs="Arial"/>
          <w:sz w:val="22"/>
          <w:szCs w:val="22"/>
        </w:rPr>
        <w:lastRenderedPageBreak/>
        <w:t>1</w:t>
      </w:r>
      <w:r w:rsidR="00586069" w:rsidRPr="00B9577A">
        <w:rPr>
          <w:rFonts w:cs="Arial"/>
          <w:sz w:val="22"/>
          <w:szCs w:val="22"/>
        </w:rPr>
        <w:t>1</w:t>
      </w:r>
      <w:r w:rsidR="00C256DF" w:rsidRPr="00B9577A">
        <w:rPr>
          <w:rFonts w:cs="Arial"/>
          <w:sz w:val="22"/>
          <w:szCs w:val="22"/>
        </w:rPr>
        <w:t>.2</w:t>
      </w:r>
      <w:r w:rsidR="00054E84" w:rsidRPr="00B9577A">
        <w:rPr>
          <w:rFonts w:cs="Arial"/>
          <w:sz w:val="22"/>
          <w:szCs w:val="22"/>
        </w:rPr>
        <w:tab/>
      </w:r>
      <w:r w:rsidR="00C256DF" w:rsidRPr="00B9577A">
        <w:rPr>
          <w:rFonts w:cs="Arial"/>
          <w:sz w:val="22"/>
          <w:szCs w:val="22"/>
        </w:rPr>
        <w:t>The significant transactions with related parties</w:t>
      </w:r>
    </w:p>
    <w:p w14:paraId="7EEA0405" w14:textId="77777777" w:rsidR="00C256DF" w:rsidRPr="00B9577A" w:rsidRDefault="00C256DF" w:rsidP="002F1B69">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0" w:line="360" w:lineRule="exact"/>
        <w:ind w:left="806"/>
        <w:jc w:val="thaiDistribute"/>
        <w:rPr>
          <w:rFonts w:cs="Arial"/>
          <w:sz w:val="22"/>
          <w:szCs w:val="22"/>
        </w:rPr>
      </w:pPr>
      <w:r w:rsidRPr="00B9577A">
        <w:rPr>
          <w:rFonts w:cs="Arial"/>
          <w:sz w:val="22"/>
          <w:szCs w:val="22"/>
        </w:rPr>
        <w:t xml:space="preserve">The significant transactions with related parties </w:t>
      </w:r>
      <w:r w:rsidR="001C1D93" w:rsidRPr="00B9577A">
        <w:rPr>
          <w:rFonts w:cs="Arial"/>
          <w:sz w:val="22"/>
          <w:szCs w:val="22"/>
          <w:lang w:val="en-US"/>
        </w:rPr>
        <w:t>can be summari</w:t>
      </w:r>
      <w:r w:rsidR="00A17B37" w:rsidRPr="00B9577A">
        <w:rPr>
          <w:rFonts w:cs="Arial"/>
          <w:sz w:val="22"/>
          <w:szCs w:val="22"/>
          <w:lang w:val="en-US"/>
        </w:rPr>
        <w:t>s</w:t>
      </w:r>
      <w:r w:rsidR="001C1D93" w:rsidRPr="00B9577A">
        <w:rPr>
          <w:rFonts w:cs="Arial"/>
          <w:sz w:val="22"/>
          <w:szCs w:val="22"/>
          <w:lang w:val="en-US"/>
        </w:rPr>
        <w:t xml:space="preserve">ed </w:t>
      </w:r>
      <w:r w:rsidRPr="00B9577A">
        <w:rPr>
          <w:rFonts w:cs="Arial"/>
          <w:sz w:val="22"/>
          <w:szCs w:val="22"/>
        </w:rPr>
        <w:t>as follows:</w:t>
      </w:r>
    </w:p>
    <w:tbl>
      <w:tblPr>
        <w:tblW w:w="8818" w:type="dxa"/>
        <w:tblInd w:w="720" w:type="dxa"/>
        <w:tblLayout w:type="fixed"/>
        <w:tblCellMar>
          <w:left w:w="0" w:type="dxa"/>
          <w:right w:w="0" w:type="dxa"/>
        </w:tblCellMar>
        <w:tblLook w:val="01E0" w:firstRow="1" w:lastRow="1" w:firstColumn="1" w:lastColumn="1" w:noHBand="0" w:noVBand="0"/>
      </w:tblPr>
      <w:tblGrid>
        <w:gridCol w:w="3868"/>
        <w:gridCol w:w="1237"/>
        <w:gridCol w:w="1238"/>
        <w:gridCol w:w="1237"/>
        <w:gridCol w:w="1238"/>
      </w:tblGrid>
      <w:tr w:rsidR="00906E1D" w:rsidRPr="00B9577A" w14:paraId="5611C8CA" w14:textId="77777777" w:rsidTr="004B3A67">
        <w:trPr>
          <w:trHeight w:val="288"/>
          <w:tblHeader/>
        </w:trPr>
        <w:tc>
          <w:tcPr>
            <w:tcW w:w="3868" w:type="dxa"/>
          </w:tcPr>
          <w:p w14:paraId="72A93B6F" w14:textId="77777777" w:rsidR="00906E1D" w:rsidRPr="00B9577A" w:rsidRDefault="00906E1D" w:rsidP="00CD7102">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B9577A">
              <w:rPr>
                <w:rFonts w:cs="Arial"/>
              </w:rPr>
              <w:br w:type="page"/>
            </w:r>
          </w:p>
        </w:tc>
        <w:tc>
          <w:tcPr>
            <w:tcW w:w="4950" w:type="dxa"/>
            <w:gridSpan w:val="4"/>
          </w:tcPr>
          <w:p w14:paraId="615A08D5" w14:textId="047999B1" w:rsidR="00906E1D" w:rsidRPr="00B9577A" w:rsidRDefault="00906E1D" w:rsidP="00CD7102">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right"/>
              <w:rPr>
                <w:rFonts w:cs="Arial"/>
                <w:cs/>
              </w:rPr>
            </w:pPr>
            <w:r w:rsidRPr="00B9577A">
              <w:rPr>
                <w:rFonts w:cs="Arial"/>
              </w:rPr>
              <w:t xml:space="preserve">(Unit: </w:t>
            </w:r>
            <w:r w:rsidR="001B2068" w:rsidRPr="00B9577A">
              <w:rPr>
                <w:rFonts w:cs="Arial"/>
              </w:rPr>
              <w:t>Thousand Baht</w:t>
            </w:r>
            <w:r w:rsidRPr="00B9577A">
              <w:rPr>
                <w:rFonts w:cs="Arial"/>
              </w:rPr>
              <w:t>)</w:t>
            </w:r>
          </w:p>
        </w:tc>
      </w:tr>
      <w:tr w:rsidR="001C1D93" w:rsidRPr="00B9577A" w14:paraId="76B4A850" w14:textId="77777777" w:rsidTr="004B3A67">
        <w:trPr>
          <w:trHeight w:val="270"/>
          <w:tblHeader/>
        </w:trPr>
        <w:tc>
          <w:tcPr>
            <w:tcW w:w="3868" w:type="dxa"/>
          </w:tcPr>
          <w:p w14:paraId="0350DF6D" w14:textId="77777777" w:rsidR="001C1D93" w:rsidRPr="00B9577A" w:rsidRDefault="001C1D93" w:rsidP="00CD7102">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4950" w:type="dxa"/>
            <w:gridSpan w:val="4"/>
          </w:tcPr>
          <w:p w14:paraId="50981D9B" w14:textId="6EDA8413" w:rsidR="001C1D93" w:rsidRPr="00B9577A" w:rsidRDefault="00B473DF"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B9577A">
              <w:rPr>
                <w:rFonts w:cs="Arial"/>
              </w:rPr>
              <w:t xml:space="preserve">For the </w:t>
            </w:r>
            <w:r w:rsidR="00A957E8" w:rsidRPr="00B9577A">
              <w:rPr>
                <w:rFonts w:cs="Arial"/>
              </w:rPr>
              <w:t>three-month periods</w:t>
            </w:r>
            <w:r w:rsidRPr="00B9577A">
              <w:rPr>
                <w:rFonts w:cs="Arial"/>
              </w:rPr>
              <w:t xml:space="preserve"> ended </w:t>
            </w:r>
            <w:r w:rsidR="00160C14" w:rsidRPr="00B9577A">
              <w:rPr>
                <w:rFonts w:cs="Arial"/>
              </w:rPr>
              <w:t>30 June</w:t>
            </w:r>
          </w:p>
        </w:tc>
      </w:tr>
      <w:tr w:rsidR="00B473DF" w:rsidRPr="00B9577A" w14:paraId="72DB02FC" w14:textId="77777777" w:rsidTr="004B3A67">
        <w:trPr>
          <w:trHeight w:val="270"/>
          <w:tblHeader/>
        </w:trPr>
        <w:tc>
          <w:tcPr>
            <w:tcW w:w="3868" w:type="dxa"/>
          </w:tcPr>
          <w:p w14:paraId="0BA9F037" w14:textId="77777777" w:rsidR="00B473DF" w:rsidRPr="00B9577A" w:rsidRDefault="00B473DF" w:rsidP="00CD7102">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2475" w:type="dxa"/>
            <w:gridSpan w:val="2"/>
          </w:tcPr>
          <w:p w14:paraId="117117DE" w14:textId="77777777" w:rsidR="00B473DF" w:rsidRPr="00B9577A" w:rsidRDefault="00B473DF"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B9577A">
              <w:rPr>
                <w:rFonts w:cs="Arial"/>
              </w:rPr>
              <w:t xml:space="preserve">Consolidated </w:t>
            </w:r>
          </w:p>
          <w:p w14:paraId="3AAD67BB" w14:textId="77777777" w:rsidR="00B473DF" w:rsidRPr="00B9577A" w:rsidRDefault="00B473DF"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B9577A">
              <w:rPr>
                <w:rFonts w:cs="Arial"/>
              </w:rPr>
              <w:t>financial statements</w:t>
            </w:r>
          </w:p>
        </w:tc>
        <w:tc>
          <w:tcPr>
            <w:tcW w:w="2475" w:type="dxa"/>
            <w:gridSpan w:val="2"/>
          </w:tcPr>
          <w:p w14:paraId="297140BC" w14:textId="77777777" w:rsidR="00B473DF" w:rsidRPr="00B9577A" w:rsidRDefault="00B473DF"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B9577A">
              <w:rPr>
                <w:rFonts w:cs="Arial"/>
              </w:rPr>
              <w:t xml:space="preserve">Separate </w:t>
            </w:r>
          </w:p>
          <w:p w14:paraId="78CD30EE" w14:textId="77777777" w:rsidR="00B473DF" w:rsidRPr="00B9577A" w:rsidRDefault="00B473DF"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B9577A">
              <w:rPr>
                <w:rFonts w:cs="Arial"/>
              </w:rPr>
              <w:t>financial statements</w:t>
            </w:r>
          </w:p>
        </w:tc>
      </w:tr>
      <w:tr w:rsidR="00B473DF" w:rsidRPr="00B9577A" w14:paraId="1C9EAC51" w14:textId="77777777" w:rsidTr="004B3A67">
        <w:trPr>
          <w:trHeight w:val="315"/>
          <w:tblHeader/>
        </w:trPr>
        <w:tc>
          <w:tcPr>
            <w:tcW w:w="3868" w:type="dxa"/>
            <w:vAlign w:val="center"/>
          </w:tcPr>
          <w:p w14:paraId="570E665F" w14:textId="77777777" w:rsidR="00B473DF" w:rsidRPr="00B9577A" w:rsidRDefault="00B473DF"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B9577A">
              <w:rPr>
                <w:rFonts w:cs="Arial"/>
              </w:rPr>
              <w:t>Related parties</w:t>
            </w:r>
          </w:p>
        </w:tc>
        <w:tc>
          <w:tcPr>
            <w:tcW w:w="1237" w:type="dxa"/>
            <w:vAlign w:val="center"/>
          </w:tcPr>
          <w:p w14:paraId="5E7A28D8" w14:textId="6BF23AEE" w:rsidR="00B473DF" w:rsidRPr="00B9577A" w:rsidRDefault="00E7147E"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B9577A">
              <w:rPr>
                <w:rFonts w:cs="Arial"/>
              </w:rPr>
              <w:t>2026</w:t>
            </w:r>
          </w:p>
        </w:tc>
        <w:tc>
          <w:tcPr>
            <w:tcW w:w="1238" w:type="dxa"/>
            <w:vAlign w:val="center"/>
          </w:tcPr>
          <w:p w14:paraId="0F7DDA9C" w14:textId="485EA1D3" w:rsidR="00B473DF" w:rsidRPr="00B9577A" w:rsidRDefault="00E7147E"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B9577A">
              <w:rPr>
                <w:rFonts w:cs="Arial"/>
              </w:rPr>
              <w:t>2025</w:t>
            </w:r>
          </w:p>
        </w:tc>
        <w:tc>
          <w:tcPr>
            <w:tcW w:w="1237" w:type="dxa"/>
            <w:vAlign w:val="center"/>
          </w:tcPr>
          <w:p w14:paraId="6A385AFA" w14:textId="3B370802" w:rsidR="00B473DF" w:rsidRPr="00B9577A" w:rsidRDefault="00E7147E"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B9577A">
              <w:rPr>
                <w:rFonts w:cs="Arial"/>
              </w:rPr>
              <w:t>2026</w:t>
            </w:r>
          </w:p>
        </w:tc>
        <w:tc>
          <w:tcPr>
            <w:tcW w:w="1238" w:type="dxa"/>
            <w:vAlign w:val="center"/>
          </w:tcPr>
          <w:p w14:paraId="0F070D87" w14:textId="4045EF58" w:rsidR="00B473DF" w:rsidRPr="00B9577A" w:rsidRDefault="00E7147E"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B9577A">
              <w:rPr>
                <w:rFonts w:cs="Arial"/>
              </w:rPr>
              <w:t>2025</w:t>
            </w:r>
          </w:p>
        </w:tc>
      </w:tr>
      <w:tr w:rsidR="0036305D" w:rsidRPr="00B9577A" w14:paraId="28B95DFE" w14:textId="77777777" w:rsidTr="004B3A67">
        <w:trPr>
          <w:trHeight w:val="315"/>
        </w:trPr>
        <w:tc>
          <w:tcPr>
            <w:tcW w:w="3868" w:type="dxa"/>
            <w:vAlign w:val="center"/>
          </w:tcPr>
          <w:p w14:paraId="0E4562B7" w14:textId="77777777" w:rsidR="0036305D" w:rsidRPr="00B9577A" w:rsidRDefault="0036305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b/>
                <w:bCs/>
              </w:rPr>
            </w:pPr>
            <w:r w:rsidRPr="00B9577A">
              <w:rPr>
                <w:rFonts w:cs="Arial"/>
                <w:b/>
                <w:bCs/>
              </w:rPr>
              <w:t>Parent company</w:t>
            </w:r>
          </w:p>
        </w:tc>
        <w:tc>
          <w:tcPr>
            <w:tcW w:w="1237" w:type="dxa"/>
            <w:vAlign w:val="center"/>
          </w:tcPr>
          <w:p w14:paraId="16E8BE4E" w14:textId="77777777" w:rsidR="0036305D" w:rsidRPr="00B9577A" w:rsidRDefault="0036305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center"/>
          </w:tcPr>
          <w:p w14:paraId="79D9762C" w14:textId="77777777" w:rsidR="0036305D" w:rsidRPr="00B9577A" w:rsidRDefault="0036305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vAlign w:val="center"/>
          </w:tcPr>
          <w:p w14:paraId="26976CE6" w14:textId="77777777" w:rsidR="0036305D" w:rsidRPr="00B9577A" w:rsidRDefault="0036305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center"/>
          </w:tcPr>
          <w:p w14:paraId="1A397139" w14:textId="77777777" w:rsidR="0036305D" w:rsidRPr="00B9577A" w:rsidRDefault="0036305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676A67" w:rsidRPr="00B9577A" w14:paraId="63C4F69A" w14:textId="77777777" w:rsidTr="004B3A67">
        <w:trPr>
          <w:trHeight w:val="144"/>
        </w:trPr>
        <w:tc>
          <w:tcPr>
            <w:tcW w:w="3868" w:type="dxa"/>
          </w:tcPr>
          <w:p w14:paraId="6A579B48" w14:textId="77777777" w:rsidR="00676A67" w:rsidRPr="00B9577A" w:rsidRDefault="00676A67"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b/>
                <w:bCs/>
              </w:rPr>
            </w:pPr>
            <w:r w:rsidRPr="00B9577A">
              <w:rPr>
                <w:rFonts w:cs="Arial"/>
              </w:rPr>
              <w:t xml:space="preserve">Krung Thai Bank </w:t>
            </w:r>
            <w:r w:rsidR="002D0040" w:rsidRPr="00B9577A">
              <w:rPr>
                <w:rFonts w:cs="Arial"/>
              </w:rPr>
              <w:t>PCL.</w:t>
            </w:r>
          </w:p>
        </w:tc>
        <w:tc>
          <w:tcPr>
            <w:tcW w:w="1237" w:type="dxa"/>
          </w:tcPr>
          <w:p w14:paraId="3DED1A55" w14:textId="77777777" w:rsidR="00676A67" w:rsidRPr="00B9577A" w:rsidRDefault="00676A67"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4C180E69" w14:textId="77777777" w:rsidR="00676A67" w:rsidRPr="00B9577A" w:rsidRDefault="00676A67"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51EDC2B0" w14:textId="77777777" w:rsidR="00676A67" w:rsidRPr="00B9577A" w:rsidRDefault="00676A67"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2952AD09" w14:textId="77777777" w:rsidR="00676A67" w:rsidRPr="00B9577A" w:rsidRDefault="00676A67"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885B00" w:rsidRPr="00B9577A" w14:paraId="22308AA7" w14:textId="77777777" w:rsidTr="004B3A67">
        <w:trPr>
          <w:trHeight w:val="144"/>
        </w:trPr>
        <w:tc>
          <w:tcPr>
            <w:tcW w:w="3868" w:type="dxa"/>
          </w:tcPr>
          <w:p w14:paraId="163564F7" w14:textId="79BEBA71" w:rsidR="00885B00" w:rsidRPr="00B9577A" w:rsidRDefault="00885B00" w:rsidP="00885B0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B9577A">
              <w:rPr>
                <w:rFonts w:cs="Arial"/>
              </w:rPr>
              <w:t>Fee and service income</w:t>
            </w:r>
          </w:p>
        </w:tc>
        <w:tc>
          <w:tcPr>
            <w:tcW w:w="1237" w:type="dxa"/>
            <w:tcBorders>
              <w:top w:val="nil"/>
              <w:left w:val="nil"/>
              <w:bottom w:val="nil"/>
              <w:right w:val="nil"/>
            </w:tcBorders>
            <w:vAlign w:val="bottom"/>
          </w:tcPr>
          <w:p w14:paraId="196F043E" w14:textId="08039CDC"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B9577A">
              <w:rPr>
                <w:rFonts w:cs="Arial"/>
              </w:rPr>
              <w:t>75</w:t>
            </w:r>
          </w:p>
        </w:tc>
        <w:tc>
          <w:tcPr>
            <w:tcW w:w="1238" w:type="dxa"/>
            <w:vAlign w:val="bottom"/>
          </w:tcPr>
          <w:p w14:paraId="53026DF4" w14:textId="578711F8"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B9577A">
              <w:rPr>
                <w:rFonts w:cs="Arial"/>
              </w:rPr>
              <w:t>97</w:t>
            </w:r>
          </w:p>
        </w:tc>
        <w:tc>
          <w:tcPr>
            <w:tcW w:w="1237" w:type="dxa"/>
            <w:tcBorders>
              <w:top w:val="nil"/>
              <w:left w:val="nil"/>
              <w:bottom w:val="nil"/>
              <w:right w:val="nil"/>
            </w:tcBorders>
            <w:vAlign w:val="bottom"/>
          </w:tcPr>
          <w:p w14:paraId="1F4102A8" w14:textId="3A3CF614"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B9577A">
              <w:rPr>
                <w:rFonts w:cs="Arial"/>
              </w:rPr>
              <w:t>75</w:t>
            </w:r>
          </w:p>
        </w:tc>
        <w:tc>
          <w:tcPr>
            <w:tcW w:w="1238" w:type="dxa"/>
            <w:vAlign w:val="bottom"/>
          </w:tcPr>
          <w:p w14:paraId="1C0FB8C8" w14:textId="73C94503"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B9577A">
              <w:rPr>
                <w:rFonts w:cs="Arial"/>
              </w:rPr>
              <w:t>97</w:t>
            </w:r>
          </w:p>
        </w:tc>
      </w:tr>
      <w:tr w:rsidR="00885B00" w:rsidRPr="00B9577A" w14:paraId="7FA2DD00" w14:textId="77777777" w:rsidTr="004B3A67">
        <w:trPr>
          <w:trHeight w:val="225"/>
        </w:trPr>
        <w:tc>
          <w:tcPr>
            <w:tcW w:w="3868" w:type="dxa"/>
          </w:tcPr>
          <w:p w14:paraId="3B43F2C6" w14:textId="4A13EED8" w:rsidR="00885B00" w:rsidRPr="00B9577A" w:rsidRDefault="00885B00" w:rsidP="00885B0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B9577A">
              <w:rPr>
                <w:rFonts w:cs="Arial"/>
              </w:rPr>
              <w:t>Other income</w:t>
            </w:r>
          </w:p>
        </w:tc>
        <w:tc>
          <w:tcPr>
            <w:tcW w:w="1237" w:type="dxa"/>
            <w:tcBorders>
              <w:top w:val="nil"/>
              <w:left w:val="nil"/>
              <w:bottom w:val="nil"/>
              <w:right w:val="nil"/>
            </w:tcBorders>
            <w:vAlign w:val="bottom"/>
          </w:tcPr>
          <w:p w14:paraId="38C5620F" w14:textId="0DA54DA9"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B9577A">
              <w:rPr>
                <w:rFonts w:cs="Arial"/>
              </w:rPr>
              <w:t>5,801</w:t>
            </w:r>
          </w:p>
        </w:tc>
        <w:tc>
          <w:tcPr>
            <w:tcW w:w="1238" w:type="dxa"/>
            <w:vAlign w:val="bottom"/>
          </w:tcPr>
          <w:p w14:paraId="074FA1E9" w14:textId="0B696FD7"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B9577A">
              <w:rPr>
                <w:rFonts w:cs="Arial"/>
              </w:rPr>
              <w:t>6,263</w:t>
            </w:r>
          </w:p>
        </w:tc>
        <w:tc>
          <w:tcPr>
            <w:tcW w:w="1237" w:type="dxa"/>
            <w:tcBorders>
              <w:top w:val="nil"/>
              <w:left w:val="nil"/>
              <w:bottom w:val="nil"/>
              <w:right w:val="nil"/>
            </w:tcBorders>
            <w:vAlign w:val="bottom"/>
          </w:tcPr>
          <w:p w14:paraId="15030D90" w14:textId="4FB92439"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B9577A">
              <w:rPr>
                <w:rFonts w:cs="Arial"/>
              </w:rPr>
              <w:t>4,382</w:t>
            </w:r>
          </w:p>
        </w:tc>
        <w:tc>
          <w:tcPr>
            <w:tcW w:w="1238" w:type="dxa"/>
            <w:vAlign w:val="bottom"/>
          </w:tcPr>
          <w:p w14:paraId="312BFD58" w14:textId="66F4465F"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B9577A">
              <w:rPr>
                <w:rFonts w:cs="Arial"/>
              </w:rPr>
              <w:t>5,192</w:t>
            </w:r>
          </w:p>
        </w:tc>
      </w:tr>
      <w:tr w:rsidR="00885B00" w:rsidRPr="00B9577A" w14:paraId="3F9A58E2" w14:textId="77777777" w:rsidTr="004B3A67">
        <w:trPr>
          <w:trHeight w:val="144"/>
        </w:trPr>
        <w:tc>
          <w:tcPr>
            <w:tcW w:w="3868" w:type="dxa"/>
          </w:tcPr>
          <w:p w14:paraId="26054682" w14:textId="213003F1" w:rsidR="00885B00" w:rsidRPr="00B9577A" w:rsidRDefault="00885B00" w:rsidP="00885B0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B9577A">
              <w:rPr>
                <w:rFonts w:cs="Arial"/>
              </w:rPr>
              <w:t>Administrative expenses</w:t>
            </w:r>
          </w:p>
        </w:tc>
        <w:tc>
          <w:tcPr>
            <w:tcW w:w="1237" w:type="dxa"/>
            <w:tcBorders>
              <w:top w:val="nil"/>
              <w:left w:val="nil"/>
              <w:bottom w:val="nil"/>
              <w:right w:val="nil"/>
            </w:tcBorders>
            <w:vAlign w:val="bottom"/>
          </w:tcPr>
          <w:p w14:paraId="336EA64B" w14:textId="19A1068B"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B9577A">
              <w:rPr>
                <w:rFonts w:cs="Arial"/>
              </w:rPr>
              <w:t>53,254</w:t>
            </w:r>
          </w:p>
        </w:tc>
        <w:tc>
          <w:tcPr>
            <w:tcW w:w="1238" w:type="dxa"/>
            <w:vAlign w:val="bottom"/>
          </w:tcPr>
          <w:p w14:paraId="36EE6682" w14:textId="443C9E5A"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B9577A">
              <w:rPr>
                <w:rFonts w:cs="Arial"/>
              </w:rPr>
              <w:t>51,790</w:t>
            </w:r>
          </w:p>
        </w:tc>
        <w:tc>
          <w:tcPr>
            <w:tcW w:w="1237" w:type="dxa"/>
            <w:tcBorders>
              <w:top w:val="nil"/>
              <w:left w:val="nil"/>
              <w:bottom w:val="nil"/>
              <w:right w:val="nil"/>
            </w:tcBorders>
            <w:vAlign w:val="bottom"/>
          </w:tcPr>
          <w:p w14:paraId="72DF6C34" w14:textId="0CAF7913"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B9577A">
              <w:rPr>
                <w:rFonts w:cs="Arial"/>
              </w:rPr>
              <w:t>53,239</w:t>
            </w:r>
          </w:p>
        </w:tc>
        <w:tc>
          <w:tcPr>
            <w:tcW w:w="1238" w:type="dxa"/>
            <w:vAlign w:val="bottom"/>
          </w:tcPr>
          <w:p w14:paraId="00470513" w14:textId="6493B57D"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B9577A">
              <w:rPr>
                <w:rFonts w:cs="Arial"/>
              </w:rPr>
              <w:t>51,775</w:t>
            </w:r>
          </w:p>
        </w:tc>
      </w:tr>
      <w:tr w:rsidR="00885B00" w:rsidRPr="00B9577A" w14:paraId="3CF1542B" w14:textId="77777777" w:rsidTr="004B3A67">
        <w:trPr>
          <w:trHeight w:val="144"/>
        </w:trPr>
        <w:tc>
          <w:tcPr>
            <w:tcW w:w="3868" w:type="dxa"/>
          </w:tcPr>
          <w:p w14:paraId="1F50ABAC" w14:textId="4EBC19A1" w:rsidR="00885B00" w:rsidRPr="00B9577A" w:rsidRDefault="00885B00" w:rsidP="00885B0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B9577A">
              <w:rPr>
                <w:rFonts w:cs="Arial"/>
              </w:rPr>
              <w:t>Finance costs</w:t>
            </w:r>
          </w:p>
        </w:tc>
        <w:tc>
          <w:tcPr>
            <w:tcW w:w="1237" w:type="dxa"/>
            <w:tcBorders>
              <w:top w:val="nil"/>
              <w:left w:val="nil"/>
              <w:bottom w:val="nil"/>
              <w:right w:val="nil"/>
            </w:tcBorders>
            <w:vAlign w:val="bottom"/>
          </w:tcPr>
          <w:p w14:paraId="74D6B7FA" w14:textId="5184B42C"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B9577A">
              <w:rPr>
                <w:rFonts w:cs="Arial"/>
              </w:rPr>
              <w:t>80,520</w:t>
            </w:r>
          </w:p>
        </w:tc>
        <w:tc>
          <w:tcPr>
            <w:tcW w:w="1238" w:type="dxa"/>
            <w:vAlign w:val="bottom"/>
          </w:tcPr>
          <w:p w14:paraId="6C5CF17F" w14:textId="11A6719A"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B9577A">
              <w:rPr>
                <w:rFonts w:cs="Arial"/>
              </w:rPr>
              <w:t>81,557</w:t>
            </w:r>
          </w:p>
        </w:tc>
        <w:tc>
          <w:tcPr>
            <w:tcW w:w="1237" w:type="dxa"/>
            <w:tcBorders>
              <w:top w:val="nil"/>
              <w:left w:val="nil"/>
              <w:bottom w:val="nil"/>
              <w:right w:val="nil"/>
            </w:tcBorders>
            <w:vAlign w:val="bottom"/>
          </w:tcPr>
          <w:p w14:paraId="44A982C2" w14:textId="42C483A0"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B9577A">
              <w:rPr>
                <w:rFonts w:cs="Arial"/>
              </w:rPr>
              <w:t>80,520</w:t>
            </w:r>
          </w:p>
        </w:tc>
        <w:tc>
          <w:tcPr>
            <w:tcW w:w="1238" w:type="dxa"/>
            <w:vAlign w:val="bottom"/>
          </w:tcPr>
          <w:p w14:paraId="360A1C6D" w14:textId="3960D7B8"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B9577A">
              <w:rPr>
                <w:rFonts w:cs="Arial"/>
              </w:rPr>
              <w:t>81,557</w:t>
            </w:r>
          </w:p>
        </w:tc>
      </w:tr>
      <w:tr w:rsidR="00885B00" w:rsidRPr="00B9577A" w14:paraId="32C5B442" w14:textId="77777777" w:rsidTr="004B3A67">
        <w:trPr>
          <w:trHeight w:val="144"/>
        </w:trPr>
        <w:tc>
          <w:tcPr>
            <w:tcW w:w="3868" w:type="dxa"/>
          </w:tcPr>
          <w:p w14:paraId="1C1F4956" w14:textId="55FBE1C1"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rPr>
            </w:pPr>
            <w:r w:rsidRPr="00B9577A">
              <w:rPr>
                <w:rFonts w:cs="Arial"/>
                <w:b/>
                <w:bCs/>
              </w:rPr>
              <w:t>Subsidiaries</w:t>
            </w:r>
          </w:p>
        </w:tc>
        <w:tc>
          <w:tcPr>
            <w:tcW w:w="1237" w:type="dxa"/>
          </w:tcPr>
          <w:p w14:paraId="774D2DB3" w14:textId="77777777"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tcPr>
          <w:p w14:paraId="66DF147A" w14:textId="77777777"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7" w:type="dxa"/>
          </w:tcPr>
          <w:p w14:paraId="17216E41" w14:textId="77777777"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tcPr>
          <w:p w14:paraId="788F7699" w14:textId="77777777"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885B00" w:rsidRPr="00B9577A" w14:paraId="06DDFA75" w14:textId="77777777" w:rsidTr="004B3A67">
        <w:trPr>
          <w:trHeight w:val="144"/>
        </w:trPr>
        <w:tc>
          <w:tcPr>
            <w:tcW w:w="3868" w:type="dxa"/>
          </w:tcPr>
          <w:p w14:paraId="3C77B00A" w14:textId="71E3D74D"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B9577A">
              <w:rPr>
                <w:rFonts w:cs="Arial"/>
              </w:rPr>
              <w:t>KTC Nano Co., Ltd.</w:t>
            </w:r>
          </w:p>
        </w:tc>
        <w:tc>
          <w:tcPr>
            <w:tcW w:w="1237" w:type="dxa"/>
          </w:tcPr>
          <w:p w14:paraId="56A93F65" w14:textId="77777777"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tcPr>
          <w:p w14:paraId="35F1DA10" w14:textId="77777777"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1A475F86" w14:textId="77777777"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tcPr>
          <w:p w14:paraId="3F2844A3" w14:textId="77777777"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885B00" w:rsidRPr="00B9577A" w14:paraId="36392F9F" w14:textId="77777777" w:rsidTr="004B3A67">
        <w:trPr>
          <w:trHeight w:val="144"/>
        </w:trPr>
        <w:tc>
          <w:tcPr>
            <w:tcW w:w="3868" w:type="dxa"/>
          </w:tcPr>
          <w:p w14:paraId="3DA7AF9B" w14:textId="05A8C772" w:rsidR="00885B00" w:rsidRPr="00B9577A" w:rsidRDefault="00885B00" w:rsidP="00885B0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B9577A">
              <w:rPr>
                <w:rFonts w:cs="Arial"/>
              </w:rPr>
              <w:t>Other income</w:t>
            </w:r>
          </w:p>
        </w:tc>
        <w:tc>
          <w:tcPr>
            <w:tcW w:w="1237" w:type="dxa"/>
          </w:tcPr>
          <w:p w14:paraId="6508AEA3" w14:textId="6B00E63B"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B9577A">
              <w:rPr>
                <w:rFonts w:cs="Arial"/>
              </w:rPr>
              <w:t>-</w:t>
            </w:r>
          </w:p>
        </w:tc>
        <w:tc>
          <w:tcPr>
            <w:tcW w:w="1238" w:type="dxa"/>
          </w:tcPr>
          <w:p w14:paraId="1920A18C" w14:textId="476FA7ED"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w:t>
            </w:r>
          </w:p>
        </w:tc>
        <w:tc>
          <w:tcPr>
            <w:tcW w:w="1237" w:type="dxa"/>
            <w:tcBorders>
              <w:top w:val="nil"/>
              <w:left w:val="nil"/>
              <w:bottom w:val="nil"/>
              <w:right w:val="nil"/>
            </w:tcBorders>
            <w:vAlign w:val="bottom"/>
          </w:tcPr>
          <w:p w14:paraId="13E234C7" w14:textId="07FA7409"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B9577A">
              <w:rPr>
                <w:rFonts w:cs="Arial"/>
              </w:rPr>
              <w:t>17</w:t>
            </w:r>
          </w:p>
        </w:tc>
        <w:tc>
          <w:tcPr>
            <w:tcW w:w="1238" w:type="dxa"/>
          </w:tcPr>
          <w:p w14:paraId="680F839E" w14:textId="218A0617"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31</w:t>
            </w:r>
          </w:p>
        </w:tc>
      </w:tr>
      <w:tr w:rsidR="00885B00" w:rsidRPr="00B9577A" w14:paraId="25A1328C" w14:textId="77777777" w:rsidTr="004B3A67">
        <w:trPr>
          <w:trHeight w:val="144"/>
        </w:trPr>
        <w:tc>
          <w:tcPr>
            <w:tcW w:w="3868" w:type="dxa"/>
          </w:tcPr>
          <w:p w14:paraId="72EF06F0" w14:textId="046DDC4A" w:rsidR="00885B00" w:rsidRPr="00B9577A" w:rsidRDefault="00885B00" w:rsidP="00885B0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B9577A">
              <w:rPr>
                <w:rFonts w:cs="Arial"/>
              </w:rPr>
              <w:t>Finance costs</w:t>
            </w:r>
          </w:p>
        </w:tc>
        <w:tc>
          <w:tcPr>
            <w:tcW w:w="1237" w:type="dxa"/>
          </w:tcPr>
          <w:p w14:paraId="56EA2444" w14:textId="1C8D5501"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B9577A">
              <w:rPr>
                <w:rFonts w:cs="Arial"/>
              </w:rPr>
              <w:t>-</w:t>
            </w:r>
          </w:p>
        </w:tc>
        <w:tc>
          <w:tcPr>
            <w:tcW w:w="1238" w:type="dxa"/>
          </w:tcPr>
          <w:p w14:paraId="6F7E20F0" w14:textId="471875C6"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w:t>
            </w:r>
          </w:p>
        </w:tc>
        <w:tc>
          <w:tcPr>
            <w:tcW w:w="1237" w:type="dxa"/>
            <w:tcBorders>
              <w:top w:val="nil"/>
              <w:left w:val="nil"/>
              <w:bottom w:val="nil"/>
              <w:right w:val="nil"/>
            </w:tcBorders>
            <w:vAlign w:val="bottom"/>
          </w:tcPr>
          <w:p w14:paraId="54C28807" w14:textId="2E4227C1"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B9577A">
              <w:rPr>
                <w:rFonts w:cs="Arial"/>
              </w:rPr>
              <w:t>137</w:t>
            </w:r>
          </w:p>
        </w:tc>
        <w:tc>
          <w:tcPr>
            <w:tcW w:w="1238" w:type="dxa"/>
          </w:tcPr>
          <w:p w14:paraId="45E963A9" w14:textId="106B0978"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244</w:t>
            </w:r>
          </w:p>
        </w:tc>
      </w:tr>
      <w:tr w:rsidR="00885B00" w:rsidRPr="00B9577A" w14:paraId="21D544DD" w14:textId="77777777" w:rsidTr="004B3A67">
        <w:trPr>
          <w:trHeight w:val="144"/>
        </w:trPr>
        <w:tc>
          <w:tcPr>
            <w:tcW w:w="3868" w:type="dxa"/>
            <w:vAlign w:val="center"/>
          </w:tcPr>
          <w:p w14:paraId="40524D9A" w14:textId="44C3B3C1"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B9577A">
              <w:rPr>
                <w:rFonts w:cs="Arial"/>
              </w:rPr>
              <w:t>KTC Prepaid Co., Ltd.</w:t>
            </w:r>
          </w:p>
        </w:tc>
        <w:tc>
          <w:tcPr>
            <w:tcW w:w="1237" w:type="dxa"/>
          </w:tcPr>
          <w:p w14:paraId="3077E151" w14:textId="77777777"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tcPr>
          <w:p w14:paraId="020BA823" w14:textId="77777777"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143DF3AD" w14:textId="77777777"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tcPr>
          <w:p w14:paraId="27B9E6BA" w14:textId="77777777"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885B00" w:rsidRPr="00B9577A" w14:paraId="1AFC7B07" w14:textId="77777777" w:rsidTr="004B3A67">
        <w:trPr>
          <w:trHeight w:val="144"/>
        </w:trPr>
        <w:tc>
          <w:tcPr>
            <w:tcW w:w="3868" w:type="dxa"/>
          </w:tcPr>
          <w:p w14:paraId="46C4925E" w14:textId="6FEA40C5" w:rsidR="00885B00" w:rsidRPr="00B9577A" w:rsidRDefault="00885B00" w:rsidP="00885B0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B9577A">
              <w:rPr>
                <w:rFonts w:cs="Arial"/>
              </w:rPr>
              <w:t>Other income</w:t>
            </w:r>
          </w:p>
        </w:tc>
        <w:tc>
          <w:tcPr>
            <w:tcW w:w="1237" w:type="dxa"/>
          </w:tcPr>
          <w:p w14:paraId="7E30061F" w14:textId="7502CCAB"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B9577A">
              <w:rPr>
                <w:rFonts w:cs="Arial"/>
              </w:rPr>
              <w:t>-</w:t>
            </w:r>
          </w:p>
        </w:tc>
        <w:tc>
          <w:tcPr>
            <w:tcW w:w="1238" w:type="dxa"/>
          </w:tcPr>
          <w:p w14:paraId="1367DBA2" w14:textId="75570094"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w:t>
            </w:r>
          </w:p>
        </w:tc>
        <w:tc>
          <w:tcPr>
            <w:tcW w:w="1237" w:type="dxa"/>
            <w:tcBorders>
              <w:top w:val="nil"/>
              <w:left w:val="nil"/>
              <w:bottom w:val="nil"/>
              <w:right w:val="nil"/>
            </w:tcBorders>
            <w:vAlign w:val="bottom"/>
          </w:tcPr>
          <w:p w14:paraId="12619FCF" w14:textId="3AFBF094"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B9577A">
              <w:rPr>
                <w:rFonts w:cs="Arial"/>
              </w:rPr>
              <w:t>-</w:t>
            </w:r>
          </w:p>
        </w:tc>
        <w:tc>
          <w:tcPr>
            <w:tcW w:w="1238" w:type="dxa"/>
          </w:tcPr>
          <w:p w14:paraId="463C8664" w14:textId="25BE329E"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55</w:t>
            </w:r>
          </w:p>
        </w:tc>
      </w:tr>
      <w:tr w:rsidR="00885B00" w:rsidRPr="00B9577A" w14:paraId="1E8DA27A" w14:textId="77777777" w:rsidTr="004B3A67">
        <w:trPr>
          <w:trHeight w:val="144"/>
        </w:trPr>
        <w:tc>
          <w:tcPr>
            <w:tcW w:w="3868" w:type="dxa"/>
          </w:tcPr>
          <w:p w14:paraId="2AB17EC4" w14:textId="28D78A88" w:rsidR="00885B00" w:rsidRPr="00B9577A" w:rsidRDefault="00885B00" w:rsidP="00885B0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B9577A">
              <w:rPr>
                <w:rFonts w:cs="Arial"/>
              </w:rPr>
              <w:t>Finance costs</w:t>
            </w:r>
          </w:p>
        </w:tc>
        <w:tc>
          <w:tcPr>
            <w:tcW w:w="1237" w:type="dxa"/>
          </w:tcPr>
          <w:p w14:paraId="7658F440" w14:textId="0772BD00"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B9577A">
              <w:rPr>
                <w:rFonts w:cs="Arial"/>
              </w:rPr>
              <w:t>-</w:t>
            </w:r>
          </w:p>
        </w:tc>
        <w:tc>
          <w:tcPr>
            <w:tcW w:w="1238" w:type="dxa"/>
          </w:tcPr>
          <w:p w14:paraId="4D9F2D4A" w14:textId="0CA88CD3"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w:t>
            </w:r>
          </w:p>
        </w:tc>
        <w:tc>
          <w:tcPr>
            <w:tcW w:w="1237" w:type="dxa"/>
            <w:tcBorders>
              <w:top w:val="nil"/>
              <w:left w:val="nil"/>
              <w:bottom w:val="nil"/>
              <w:right w:val="nil"/>
            </w:tcBorders>
            <w:vAlign w:val="bottom"/>
          </w:tcPr>
          <w:p w14:paraId="6E995B67" w14:textId="6E4932F5"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B9577A">
              <w:rPr>
                <w:rFonts w:cs="Arial"/>
              </w:rPr>
              <w:t>-</w:t>
            </w:r>
          </w:p>
        </w:tc>
        <w:tc>
          <w:tcPr>
            <w:tcW w:w="1238" w:type="dxa"/>
          </w:tcPr>
          <w:p w14:paraId="0C54715D" w14:textId="392F41AF"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733</w:t>
            </w:r>
          </w:p>
        </w:tc>
      </w:tr>
      <w:tr w:rsidR="00885B00" w:rsidRPr="00B9577A" w14:paraId="721C2F0A" w14:textId="77777777" w:rsidTr="004B3A67">
        <w:trPr>
          <w:trHeight w:val="144"/>
        </w:trPr>
        <w:tc>
          <w:tcPr>
            <w:tcW w:w="3868" w:type="dxa"/>
          </w:tcPr>
          <w:p w14:paraId="4C388628" w14:textId="5F4C9CE7"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B9577A">
              <w:rPr>
                <w:rFonts w:cs="Arial"/>
              </w:rPr>
              <w:t>KTB Leasing Co., Ltd.</w:t>
            </w:r>
          </w:p>
        </w:tc>
        <w:tc>
          <w:tcPr>
            <w:tcW w:w="1237" w:type="dxa"/>
          </w:tcPr>
          <w:p w14:paraId="2F7F85EC" w14:textId="77777777"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tcPr>
          <w:p w14:paraId="4A417CF6" w14:textId="77777777"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4D63B51F" w14:textId="77777777"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tcPr>
          <w:p w14:paraId="0528323E" w14:textId="77777777"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885B00" w:rsidRPr="00B9577A" w14:paraId="64FCDA1C" w14:textId="77777777" w:rsidTr="004B3A67">
        <w:trPr>
          <w:trHeight w:val="144"/>
        </w:trPr>
        <w:tc>
          <w:tcPr>
            <w:tcW w:w="3868" w:type="dxa"/>
          </w:tcPr>
          <w:p w14:paraId="78D5BB0B" w14:textId="7F84E87A" w:rsidR="00885B00" w:rsidRPr="00B9577A" w:rsidRDefault="00885B00" w:rsidP="00885B0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B9577A">
              <w:rPr>
                <w:rFonts w:cs="Arial"/>
              </w:rPr>
              <w:t>Other income</w:t>
            </w:r>
          </w:p>
        </w:tc>
        <w:tc>
          <w:tcPr>
            <w:tcW w:w="1237" w:type="dxa"/>
          </w:tcPr>
          <w:p w14:paraId="3A75944D" w14:textId="57C96CA9"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B9577A">
              <w:rPr>
                <w:rFonts w:cs="Arial"/>
              </w:rPr>
              <w:t>-</w:t>
            </w:r>
          </w:p>
        </w:tc>
        <w:tc>
          <w:tcPr>
            <w:tcW w:w="1238" w:type="dxa"/>
          </w:tcPr>
          <w:p w14:paraId="4BC718D3" w14:textId="64F7B7E7"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w:t>
            </w:r>
          </w:p>
        </w:tc>
        <w:tc>
          <w:tcPr>
            <w:tcW w:w="1237" w:type="dxa"/>
            <w:tcBorders>
              <w:top w:val="nil"/>
              <w:left w:val="nil"/>
              <w:bottom w:val="nil"/>
              <w:right w:val="nil"/>
            </w:tcBorders>
            <w:vAlign w:val="bottom"/>
          </w:tcPr>
          <w:p w14:paraId="3010421A" w14:textId="0934CF01"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B9577A">
              <w:rPr>
                <w:rFonts w:cs="Arial"/>
              </w:rPr>
              <w:t>7,516</w:t>
            </w:r>
          </w:p>
        </w:tc>
        <w:tc>
          <w:tcPr>
            <w:tcW w:w="1238" w:type="dxa"/>
          </w:tcPr>
          <w:p w14:paraId="7AC4A50D" w14:textId="0E571740"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11,968</w:t>
            </w:r>
          </w:p>
        </w:tc>
      </w:tr>
      <w:tr w:rsidR="00885B00" w:rsidRPr="00B9577A" w14:paraId="464C70F6" w14:textId="77777777" w:rsidTr="004B3A67">
        <w:trPr>
          <w:trHeight w:val="144"/>
        </w:trPr>
        <w:tc>
          <w:tcPr>
            <w:tcW w:w="3868" w:type="dxa"/>
          </w:tcPr>
          <w:p w14:paraId="1136D5E8" w14:textId="2BD2A343"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b/>
                <w:bCs/>
                <w:cs/>
              </w:rPr>
            </w:pPr>
            <w:r w:rsidRPr="00B9577A">
              <w:rPr>
                <w:rFonts w:cs="Arial"/>
                <w:b/>
                <w:bCs/>
                <w:cs/>
              </w:rPr>
              <w:t>Related companies</w:t>
            </w:r>
            <w:r w:rsidRPr="00B9577A">
              <w:rPr>
                <w:rFonts w:cs="Arial"/>
                <w:b/>
                <w:bCs/>
              </w:rPr>
              <w:t xml:space="preserve"> and person</w:t>
            </w:r>
          </w:p>
        </w:tc>
        <w:tc>
          <w:tcPr>
            <w:tcW w:w="1237" w:type="dxa"/>
            <w:vAlign w:val="bottom"/>
          </w:tcPr>
          <w:p w14:paraId="7FB8E86A" w14:textId="77777777"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73B9211E" w14:textId="77777777"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20386A6C" w14:textId="77777777"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2F5761B7" w14:textId="77777777"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885B00" w:rsidRPr="00B9577A" w14:paraId="1A958102" w14:textId="77777777" w:rsidTr="004B3A67">
        <w:trPr>
          <w:trHeight w:val="144"/>
        </w:trPr>
        <w:tc>
          <w:tcPr>
            <w:tcW w:w="3868" w:type="dxa"/>
          </w:tcPr>
          <w:p w14:paraId="7F091E89" w14:textId="49933B8E" w:rsidR="00885B00" w:rsidRPr="00B9577A" w:rsidRDefault="00B9577A"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B9577A">
              <w:rPr>
                <w:rFonts w:cs="Arial"/>
              </w:rPr>
              <w:t>KTB</w:t>
            </w:r>
            <w:r w:rsidR="00885B00" w:rsidRPr="00B9577A">
              <w:rPr>
                <w:rFonts w:cs="Arial"/>
              </w:rPr>
              <w:t xml:space="preserve"> General Services and Security Co., Ltd.</w:t>
            </w:r>
          </w:p>
        </w:tc>
        <w:tc>
          <w:tcPr>
            <w:tcW w:w="1237" w:type="dxa"/>
          </w:tcPr>
          <w:p w14:paraId="1BE55D7D" w14:textId="77777777"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494057A8" w14:textId="77777777"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446F9A4D" w14:textId="77777777"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087F66C0" w14:textId="77777777" w:rsidR="00885B00" w:rsidRPr="00B9577A" w:rsidRDefault="00885B00"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885B00" w:rsidRPr="00B9577A" w14:paraId="76B70271" w14:textId="77777777" w:rsidTr="004B3A67">
        <w:trPr>
          <w:trHeight w:val="144"/>
        </w:trPr>
        <w:tc>
          <w:tcPr>
            <w:tcW w:w="3868" w:type="dxa"/>
          </w:tcPr>
          <w:p w14:paraId="4E3F9099" w14:textId="227C87A1" w:rsidR="00885B00" w:rsidRPr="00B9577A" w:rsidRDefault="00885B00" w:rsidP="00885B0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B9577A">
              <w:rPr>
                <w:rFonts w:cs="Arial"/>
              </w:rPr>
              <w:t>Other income</w:t>
            </w:r>
          </w:p>
        </w:tc>
        <w:tc>
          <w:tcPr>
            <w:tcW w:w="1237" w:type="dxa"/>
            <w:vAlign w:val="bottom"/>
          </w:tcPr>
          <w:p w14:paraId="779B21E9" w14:textId="3AB36AEC" w:rsidR="00885B00" w:rsidRPr="00B9577A" w:rsidRDefault="0097598C"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B9577A">
              <w:rPr>
                <w:rFonts w:cs="Arial"/>
              </w:rPr>
              <w:t>10</w:t>
            </w:r>
          </w:p>
        </w:tc>
        <w:tc>
          <w:tcPr>
            <w:tcW w:w="1238" w:type="dxa"/>
            <w:vAlign w:val="bottom"/>
          </w:tcPr>
          <w:p w14:paraId="1570D544" w14:textId="148304CC" w:rsidR="00885B00" w:rsidRPr="00B9577A" w:rsidRDefault="0097598C"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w:t>
            </w:r>
          </w:p>
        </w:tc>
        <w:tc>
          <w:tcPr>
            <w:tcW w:w="1237" w:type="dxa"/>
          </w:tcPr>
          <w:p w14:paraId="24B261A7" w14:textId="36F9E085" w:rsidR="00885B00" w:rsidRPr="00B9577A" w:rsidRDefault="0097598C"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10</w:t>
            </w:r>
          </w:p>
        </w:tc>
        <w:tc>
          <w:tcPr>
            <w:tcW w:w="1238" w:type="dxa"/>
          </w:tcPr>
          <w:p w14:paraId="6A59163D" w14:textId="2B27131A" w:rsidR="00885B00" w:rsidRPr="00B9577A" w:rsidRDefault="0097598C" w:rsidP="0088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w:t>
            </w:r>
          </w:p>
        </w:tc>
      </w:tr>
      <w:tr w:rsidR="00FF617F" w:rsidRPr="00B9577A" w14:paraId="23D1FF7D" w14:textId="77777777" w:rsidTr="00AE3D08">
        <w:trPr>
          <w:trHeight w:val="144"/>
        </w:trPr>
        <w:tc>
          <w:tcPr>
            <w:tcW w:w="3868" w:type="dxa"/>
          </w:tcPr>
          <w:p w14:paraId="2FBCC2F9" w14:textId="2F02E56F" w:rsidR="00FF617F" w:rsidRPr="00B9577A" w:rsidRDefault="00FF617F" w:rsidP="00FF617F">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B9577A">
              <w:rPr>
                <w:rFonts w:cs="Arial"/>
              </w:rPr>
              <w:t>Administrative expenses</w:t>
            </w:r>
          </w:p>
        </w:tc>
        <w:tc>
          <w:tcPr>
            <w:tcW w:w="1237" w:type="dxa"/>
            <w:tcBorders>
              <w:top w:val="nil"/>
              <w:left w:val="nil"/>
              <w:bottom w:val="nil"/>
              <w:right w:val="nil"/>
            </w:tcBorders>
            <w:vAlign w:val="bottom"/>
          </w:tcPr>
          <w:p w14:paraId="77909E99" w14:textId="7856EFEF" w:rsidR="00FF617F" w:rsidRPr="00B9577A" w:rsidRDefault="00182CF2"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B9577A">
              <w:rPr>
                <w:rFonts w:cs="Arial"/>
              </w:rPr>
              <w:t>9,760</w:t>
            </w:r>
          </w:p>
        </w:tc>
        <w:tc>
          <w:tcPr>
            <w:tcW w:w="1238" w:type="dxa"/>
            <w:vAlign w:val="bottom"/>
          </w:tcPr>
          <w:p w14:paraId="0221531D" w14:textId="6B579D1B" w:rsidR="00FF617F" w:rsidRPr="00B9577A" w:rsidRDefault="00FF617F"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10,576</w:t>
            </w:r>
          </w:p>
        </w:tc>
        <w:tc>
          <w:tcPr>
            <w:tcW w:w="1237" w:type="dxa"/>
            <w:tcBorders>
              <w:top w:val="nil"/>
              <w:left w:val="nil"/>
              <w:bottom w:val="nil"/>
              <w:right w:val="nil"/>
            </w:tcBorders>
            <w:vAlign w:val="bottom"/>
          </w:tcPr>
          <w:p w14:paraId="537E3901" w14:textId="0CD05901" w:rsidR="00FF617F" w:rsidRPr="00B9577A" w:rsidRDefault="00182CF2"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9,551</w:t>
            </w:r>
          </w:p>
        </w:tc>
        <w:tc>
          <w:tcPr>
            <w:tcW w:w="1238" w:type="dxa"/>
          </w:tcPr>
          <w:p w14:paraId="2C5DC16B" w14:textId="1B330D4C" w:rsidR="00FF617F" w:rsidRPr="00B9577A" w:rsidRDefault="00FF617F"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10,488</w:t>
            </w:r>
          </w:p>
        </w:tc>
      </w:tr>
      <w:tr w:rsidR="00FF617F" w:rsidRPr="00B9577A" w14:paraId="25F2C767" w14:textId="77777777" w:rsidTr="00AE3D08">
        <w:trPr>
          <w:trHeight w:val="144"/>
        </w:trPr>
        <w:tc>
          <w:tcPr>
            <w:tcW w:w="3868" w:type="dxa"/>
          </w:tcPr>
          <w:p w14:paraId="1001FCFC" w14:textId="69851738" w:rsidR="00FF617F" w:rsidRPr="00B9577A" w:rsidRDefault="00FF617F"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B9577A">
              <w:rPr>
                <w:rFonts w:cs="Arial"/>
              </w:rPr>
              <w:t>Krungthai Assets Management PCL.</w:t>
            </w:r>
          </w:p>
        </w:tc>
        <w:tc>
          <w:tcPr>
            <w:tcW w:w="1237" w:type="dxa"/>
            <w:tcBorders>
              <w:top w:val="nil"/>
              <w:left w:val="nil"/>
              <w:bottom w:val="nil"/>
              <w:right w:val="nil"/>
            </w:tcBorders>
            <w:vAlign w:val="bottom"/>
          </w:tcPr>
          <w:p w14:paraId="37530BB7" w14:textId="38BE7F61" w:rsidR="00FF617F" w:rsidRPr="00B9577A" w:rsidRDefault="00FF617F"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p>
        </w:tc>
        <w:tc>
          <w:tcPr>
            <w:tcW w:w="1238" w:type="dxa"/>
            <w:vAlign w:val="bottom"/>
          </w:tcPr>
          <w:p w14:paraId="07F53FDA" w14:textId="77777777" w:rsidR="00FF617F" w:rsidRPr="00B9577A" w:rsidRDefault="00FF617F"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Borders>
              <w:top w:val="nil"/>
              <w:left w:val="nil"/>
              <w:bottom w:val="nil"/>
              <w:right w:val="nil"/>
            </w:tcBorders>
            <w:vAlign w:val="bottom"/>
          </w:tcPr>
          <w:p w14:paraId="669F55E6" w14:textId="301E1B7C" w:rsidR="00FF617F" w:rsidRPr="00B9577A" w:rsidRDefault="00FF617F"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09AF523E" w14:textId="77777777" w:rsidR="00FF617F" w:rsidRPr="00B9577A" w:rsidRDefault="00FF617F"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FF617F" w:rsidRPr="00B9577A" w14:paraId="7555BCE7" w14:textId="77777777" w:rsidTr="00AE3D08">
        <w:trPr>
          <w:trHeight w:val="144"/>
        </w:trPr>
        <w:tc>
          <w:tcPr>
            <w:tcW w:w="3868" w:type="dxa"/>
          </w:tcPr>
          <w:p w14:paraId="1E30B212" w14:textId="403AE8D4" w:rsidR="00FF617F" w:rsidRPr="00B9577A" w:rsidRDefault="00FF617F" w:rsidP="00FF617F">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B9577A">
              <w:rPr>
                <w:rFonts w:cs="Arial"/>
              </w:rPr>
              <w:t>Fee and service income</w:t>
            </w:r>
          </w:p>
        </w:tc>
        <w:tc>
          <w:tcPr>
            <w:tcW w:w="1237" w:type="dxa"/>
            <w:vAlign w:val="bottom"/>
          </w:tcPr>
          <w:p w14:paraId="4D2C0F31" w14:textId="67E74D3E" w:rsidR="00FF617F" w:rsidRPr="00B9577A" w:rsidRDefault="00790726"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B9577A">
              <w:rPr>
                <w:rFonts w:cs="Arial"/>
              </w:rPr>
              <w:t>845</w:t>
            </w:r>
          </w:p>
        </w:tc>
        <w:tc>
          <w:tcPr>
            <w:tcW w:w="1238" w:type="dxa"/>
            <w:vAlign w:val="bottom"/>
          </w:tcPr>
          <w:p w14:paraId="2E4F9C8D" w14:textId="1091D316" w:rsidR="00FF617F" w:rsidRPr="00B9577A" w:rsidRDefault="00FF617F"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1,394</w:t>
            </w:r>
          </w:p>
        </w:tc>
        <w:tc>
          <w:tcPr>
            <w:tcW w:w="1237" w:type="dxa"/>
          </w:tcPr>
          <w:p w14:paraId="3F358738" w14:textId="499F0750" w:rsidR="00FF617F" w:rsidRPr="00B9577A" w:rsidRDefault="0097598C"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845</w:t>
            </w:r>
          </w:p>
        </w:tc>
        <w:tc>
          <w:tcPr>
            <w:tcW w:w="1238" w:type="dxa"/>
            <w:vAlign w:val="bottom"/>
          </w:tcPr>
          <w:p w14:paraId="03913974" w14:textId="455BA87E" w:rsidR="00FF617F" w:rsidRPr="00B9577A" w:rsidRDefault="00FF617F"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1,394</w:t>
            </w:r>
          </w:p>
        </w:tc>
      </w:tr>
      <w:tr w:rsidR="00FF617F" w:rsidRPr="00B9577A" w14:paraId="0426B22D" w14:textId="77777777" w:rsidTr="004B3A67">
        <w:trPr>
          <w:trHeight w:val="144"/>
        </w:trPr>
        <w:tc>
          <w:tcPr>
            <w:tcW w:w="3868" w:type="dxa"/>
          </w:tcPr>
          <w:p w14:paraId="3C3971F8" w14:textId="68207525" w:rsidR="00FF617F" w:rsidRPr="00B9577A" w:rsidRDefault="00FF617F" w:rsidP="00FF617F">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B9577A">
              <w:rPr>
                <w:rFonts w:cs="Arial"/>
              </w:rPr>
              <w:t>Administrative expenses</w:t>
            </w:r>
          </w:p>
        </w:tc>
        <w:tc>
          <w:tcPr>
            <w:tcW w:w="1237" w:type="dxa"/>
            <w:tcBorders>
              <w:top w:val="nil"/>
              <w:left w:val="nil"/>
              <w:bottom w:val="nil"/>
              <w:right w:val="nil"/>
            </w:tcBorders>
            <w:vAlign w:val="bottom"/>
          </w:tcPr>
          <w:p w14:paraId="02D603C0" w14:textId="416194B7" w:rsidR="00FF617F" w:rsidRPr="00B9577A" w:rsidRDefault="0097598C"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B9577A">
              <w:rPr>
                <w:rFonts w:cs="Arial"/>
              </w:rPr>
              <w:t>21</w:t>
            </w:r>
          </w:p>
        </w:tc>
        <w:tc>
          <w:tcPr>
            <w:tcW w:w="1238" w:type="dxa"/>
            <w:vAlign w:val="bottom"/>
          </w:tcPr>
          <w:p w14:paraId="675A8941" w14:textId="685BB7C6" w:rsidR="00FF617F" w:rsidRPr="00B9577A" w:rsidRDefault="00FF617F"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19</w:t>
            </w:r>
          </w:p>
        </w:tc>
        <w:tc>
          <w:tcPr>
            <w:tcW w:w="1237" w:type="dxa"/>
            <w:tcBorders>
              <w:top w:val="nil"/>
              <w:left w:val="nil"/>
              <w:bottom w:val="nil"/>
              <w:right w:val="nil"/>
            </w:tcBorders>
            <w:vAlign w:val="bottom"/>
          </w:tcPr>
          <w:p w14:paraId="17507EC6" w14:textId="23333E1E" w:rsidR="00FF617F" w:rsidRPr="00B9577A" w:rsidRDefault="0097598C"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21</w:t>
            </w:r>
          </w:p>
        </w:tc>
        <w:tc>
          <w:tcPr>
            <w:tcW w:w="1238" w:type="dxa"/>
            <w:vAlign w:val="bottom"/>
          </w:tcPr>
          <w:p w14:paraId="061C3B97" w14:textId="21A60425" w:rsidR="00FF617F" w:rsidRPr="00B9577A" w:rsidRDefault="00FF617F"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19</w:t>
            </w:r>
          </w:p>
        </w:tc>
      </w:tr>
      <w:tr w:rsidR="00FF617F" w:rsidRPr="00B9577A" w14:paraId="3B68A08E" w14:textId="77777777" w:rsidTr="00AE3D08">
        <w:trPr>
          <w:trHeight w:val="144"/>
        </w:trPr>
        <w:tc>
          <w:tcPr>
            <w:tcW w:w="3868" w:type="dxa"/>
          </w:tcPr>
          <w:p w14:paraId="4A431B2D" w14:textId="77777777" w:rsidR="00FF617F" w:rsidRPr="00B9577A" w:rsidRDefault="00FF617F"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cs/>
              </w:rPr>
            </w:pPr>
            <w:r w:rsidRPr="00B9577A">
              <w:rPr>
                <w:rFonts w:cs="Arial"/>
              </w:rPr>
              <w:t>Krungthai Panich Insurance PCL.</w:t>
            </w:r>
          </w:p>
        </w:tc>
        <w:tc>
          <w:tcPr>
            <w:tcW w:w="1237" w:type="dxa"/>
            <w:tcBorders>
              <w:top w:val="nil"/>
              <w:left w:val="nil"/>
              <w:bottom w:val="nil"/>
              <w:right w:val="nil"/>
            </w:tcBorders>
            <w:vAlign w:val="bottom"/>
          </w:tcPr>
          <w:p w14:paraId="0B76731B" w14:textId="57930D51" w:rsidR="00FF617F" w:rsidRPr="00B9577A" w:rsidRDefault="00FF617F"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p>
        </w:tc>
        <w:tc>
          <w:tcPr>
            <w:tcW w:w="1238" w:type="dxa"/>
          </w:tcPr>
          <w:p w14:paraId="5A2A798C" w14:textId="77777777" w:rsidR="00FF617F" w:rsidRPr="00B9577A" w:rsidRDefault="00FF617F"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Borders>
              <w:top w:val="nil"/>
              <w:left w:val="nil"/>
              <w:bottom w:val="nil"/>
              <w:right w:val="nil"/>
            </w:tcBorders>
            <w:vAlign w:val="bottom"/>
          </w:tcPr>
          <w:p w14:paraId="2A85C62E" w14:textId="2169B095" w:rsidR="00FF617F" w:rsidRPr="00B9577A" w:rsidRDefault="00FF617F" w:rsidP="0097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right="43"/>
              <w:rPr>
                <w:rFonts w:cs="Arial"/>
              </w:rPr>
            </w:pPr>
          </w:p>
        </w:tc>
        <w:tc>
          <w:tcPr>
            <w:tcW w:w="1238" w:type="dxa"/>
          </w:tcPr>
          <w:p w14:paraId="69108FC6" w14:textId="77777777" w:rsidR="00FF617F" w:rsidRPr="00B9577A" w:rsidRDefault="00FF617F"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FF617F" w:rsidRPr="00B9577A" w14:paraId="618A7580" w14:textId="77777777" w:rsidTr="00AE3D08">
        <w:trPr>
          <w:trHeight w:val="144"/>
        </w:trPr>
        <w:tc>
          <w:tcPr>
            <w:tcW w:w="3868" w:type="dxa"/>
          </w:tcPr>
          <w:p w14:paraId="37E44A91" w14:textId="7BA79C34" w:rsidR="00FF617F" w:rsidRPr="00B9577A" w:rsidRDefault="00FF617F" w:rsidP="00FF617F">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B9577A">
              <w:rPr>
                <w:rFonts w:cs="Arial"/>
              </w:rPr>
              <w:t>Fee and service income</w:t>
            </w:r>
          </w:p>
        </w:tc>
        <w:tc>
          <w:tcPr>
            <w:tcW w:w="1237" w:type="dxa"/>
          </w:tcPr>
          <w:p w14:paraId="4C0D747E" w14:textId="2F9A4C88" w:rsidR="00FF617F" w:rsidRPr="00B9577A" w:rsidRDefault="00C6076D"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B9577A">
              <w:rPr>
                <w:rFonts w:cs="Arial"/>
              </w:rPr>
              <w:t>3,058</w:t>
            </w:r>
          </w:p>
        </w:tc>
        <w:tc>
          <w:tcPr>
            <w:tcW w:w="1238" w:type="dxa"/>
            <w:vAlign w:val="bottom"/>
          </w:tcPr>
          <w:p w14:paraId="3B3ADB1E" w14:textId="78F9B16A" w:rsidR="00FF617F" w:rsidRPr="00B9577A" w:rsidRDefault="00FF617F"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4,647</w:t>
            </w:r>
          </w:p>
        </w:tc>
        <w:tc>
          <w:tcPr>
            <w:tcW w:w="1237" w:type="dxa"/>
          </w:tcPr>
          <w:p w14:paraId="5BF4E377" w14:textId="5FB4CA79" w:rsidR="00FF617F" w:rsidRPr="00B9577A" w:rsidRDefault="00C6076D"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3,058</w:t>
            </w:r>
          </w:p>
        </w:tc>
        <w:tc>
          <w:tcPr>
            <w:tcW w:w="1238" w:type="dxa"/>
            <w:vAlign w:val="bottom"/>
          </w:tcPr>
          <w:p w14:paraId="5CC736B4" w14:textId="1E1835A2" w:rsidR="00FF617F" w:rsidRPr="00B9577A" w:rsidRDefault="00FF617F"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4,644</w:t>
            </w:r>
          </w:p>
        </w:tc>
      </w:tr>
      <w:tr w:rsidR="00FF617F" w:rsidRPr="00B9577A" w14:paraId="6D9DCFCF" w14:textId="77777777" w:rsidTr="004B3A67">
        <w:trPr>
          <w:trHeight w:val="144"/>
        </w:trPr>
        <w:tc>
          <w:tcPr>
            <w:tcW w:w="3868" w:type="dxa"/>
          </w:tcPr>
          <w:p w14:paraId="17CA8EBD" w14:textId="16F57A8C" w:rsidR="00FF617F" w:rsidRPr="00B9577A" w:rsidRDefault="00FF617F"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B9577A">
              <w:rPr>
                <w:rFonts w:cs="Arial"/>
              </w:rPr>
              <w:t xml:space="preserve">Krungthai-AXA Life Insurance PCL. </w:t>
            </w:r>
          </w:p>
        </w:tc>
        <w:tc>
          <w:tcPr>
            <w:tcW w:w="1237" w:type="dxa"/>
          </w:tcPr>
          <w:p w14:paraId="50D296F7" w14:textId="77777777" w:rsidR="00FF617F" w:rsidRPr="00B9577A" w:rsidRDefault="00FF617F"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p>
        </w:tc>
        <w:tc>
          <w:tcPr>
            <w:tcW w:w="1238" w:type="dxa"/>
          </w:tcPr>
          <w:p w14:paraId="39F66550" w14:textId="77777777" w:rsidR="00FF617F" w:rsidRPr="00B9577A" w:rsidRDefault="00FF617F"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3C9970E6" w14:textId="77777777" w:rsidR="00FF617F" w:rsidRPr="00B9577A" w:rsidRDefault="00FF617F"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658D024A" w14:textId="77777777" w:rsidR="00FF617F" w:rsidRPr="00B9577A" w:rsidRDefault="00FF617F"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FF617F" w:rsidRPr="00B9577A" w14:paraId="0FEC7996" w14:textId="77777777" w:rsidTr="004B3A67">
        <w:trPr>
          <w:trHeight w:val="144"/>
        </w:trPr>
        <w:tc>
          <w:tcPr>
            <w:tcW w:w="3868" w:type="dxa"/>
          </w:tcPr>
          <w:p w14:paraId="7551DF17" w14:textId="5EB0E3C1" w:rsidR="00FF617F" w:rsidRPr="00B9577A" w:rsidRDefault="00FF617F" w:rsidP="00FF617F">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B9577A">
              <w:rPr>
                <w:rFonts w:cs="Arial"/>
              </w:rPr>
              <w:t>Other income</w:t>
            </w:r>
          </w:p>
        </w:tc>
        <w:tc>
          <w:tcPr>
            <w:tcW w:w="1237" w:type="dxa"/>
            <w:vAlign w:val="bottom"/>
          </w:tcPr>
          <w:p w14:paraId="60E86DFD" w14:textId="21C97752" w:rsidR="00FF617F" w:rsidRPr="00B9577A" w:rsidRDefault="00FF617F"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B9577A">
              <w:rPr>
                <w:rFonts w:cs="Arial"/>
              </w:rPr>
              <w:t>1,487</w:t>
            </w:r>
          </w:p>
        </w:tc>
        <w:tc>
          <w:tcPr>
            <w:tcW w:w="1238" w:type="dxa"/>
            <w:vAlign w:val="bottom"/>
          </w:tcPr>
          <w:p w14:paraId="4FD06DD5" w14:textId="21CE40B9" w:rsidR="00FF617F" w:rsidRPr="00B9577A" w:rsidRDefault="00FF617F"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w:t>
            </w:r>
          </w:p>
        </w:tc>
        <w:tc>
          <w:tcPr>
            <w:tcW w:w="1237" w:type="dxa"/>
            <w:vAlign w:val="bottom"/>
          </w:tcPr>
          <w:p w14:paraId="0A1265F0" w14:textId="4DB1DA7C" w:rsidR="00FF617F" w:rsidRPr="00B9577A" w:rsidRDefault="00FF617F"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1,487</w:t>
            </w:r>
          </w:p>
        </w:tc>
        <w:tc>
          <w:tcPr>
            <w:tcW w:w="1238" w:type="dxa"/>
            <w:vAlign w:val="bottom"/>
          </w:tcPr>
          <w:p w14:paraId="7EDD6EB1" w14:textId="0095CDE1" w:rsidR="00FF617F" w:rsidRPr="00B9577A" w:rsidRDefault="00FF617F"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w:t>
            </w:r>
          </w:p>
        </w:tc>
      </w:tr>
      <w:tr w:rsidR="00FF617F" w:rsidRPr="00B9577A" w14:paraId="44161D62" w14:textId="77777777" w:rsidTr="00834748">
        <w:trPr>
          <w:trHeight w:val="144"/>
        </w:trPr>
        <w:tc>
          <w:tcPr>
            <w:tcW w:w="3868" w:type="dxa"/>
          </w:tcPr>
          <w:p w14:paraId="68C3E56C" w14:textId="338599F4" w:rsidR="00FF617F" w:rsidRPr="00B9577A" w:rsidRDefault="00FF617F"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B9577A">
              <w:rPr>
                <w:rFonts w:cs="Arial"/>
              </w:rPr>
              <w:t>Krungthai Mizuho Leasing Co., Ltd.</w:t>
            </w:r>
          </w:p>
        </w:tc>
        <w:tc>
          <w:tcPr>
            <w:tcW w:w="1237" w:type="dxa"/>
          </w:tcPr>
          <w:p w14:paraId="3E4550DA" w14:textId="2A80E6DD" w:rsidR="00FF617F" w:rsidRPr="00B9577A" w:rsidRDefault="00FF617F"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p>
        </w:tc>
        <w:tc>
          <w:tcPr>
            <w:tcW w:w="1238" w:type="dxa"/>
          </w:tcPr>
          <w:p w14:paraId="043B9543" w14:textId="77777777" w:rsidR="00FF617F" w:rsidRPr="00B9577A" w:rsidRDefault="00FF617F"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7CD9EB8D" w14:textId="07364BEA" w:rsidR="00FF617F" w:rsidRPr="00B9577A" w:rsidRDefault="00FF617F"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4F2E739D" w14:textId="77777777" w:rsidR="00FF617F" w:rsidRPr="00B9577A" w:rsidRDefault="00FF617F"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FF617F" w:rsidRPr="00B9577A" w14:paraId="3A69D7A6" w14:textId="77777777" w:rsidTr="004B3A67">
        <w:trPr>
          <w:trHeight w:val="144"/>
        </w:trPr>
        <w:tc>
          <w:tcPr>
            <w:tcW w:w="3868" w:type="dxa"/>
          </w:tcPr>
          <w:p w14:paraId="1F722028" w14:textId="7DD7E674" w:rsidR="00FF617F" w:rsidRPr="00B9577A" w:rsidRDefault="00FF617F" w:rsidP="00FF617F">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B9577A">
              <w:rPr>
                <w:rFonts w:cs="Arial"/>
              </w:rPr>
              <w:t>Administrative expenses</w:t>
            </w:r>
          </w:p>
        </w:tc>
        <w:tc>
          <w:tcPr>
            <w:tcW w:w="1237" w:type="dxa"/>
            <w:vAlign w:val="bottom"/>
          </w:tcPr>
          <w:p w14:paraId="7848530E" w14:textId="48F33FD5" w:rsidR="00FF617F" w:rsidRPr="00B9577A" w:rsidRDefault="00FF617F"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B9577A">
              <w:rPr>
                <w:rFonts w:cs="Arial"/>
              </w:rPr>
              <w:t>1,036</w:t>
            </w:r>
          </w:p>
        </w:tc>
        <w:tc>
          <w:tcPr>
            <w:tcW w:w="1238" w:type="dxa"/>
            <w:vAlign w:val="bottom"/>
          </w:tcPr>
          <w:p w14:paraId="09A72697" w14:textId="0E07EDF5" w:rsidR="00FF617F" w:rsidRPr="00B9577A" w:rsidRDefault="00FF617F"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1,229</w:t>
            </w:r>
          </w:p>
        </w:tc>
        <w:tc>
          <w:tcPr>
            <w:tcW w:w="1237" w:type="dxa"/>
            <w:vAlign w:val="bottom"/>
          </w:tcPr>
          <w:p w14:paraId="6C8034E9" w14:textId="3B17AF93" w:rsidR="00FF617F" w:rsidRPr="00B9577A" w:rsidRDefault="00FF617F"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897</w:t>
            </w:r>
          </w:p>
        </w:tc>
        <w:tc>
          <w:tcPr>
            <w:tcW w:w="1238" w:type="dxa"/>
            <w:vAlign w:val="bottom"/>
          </w:tcPr>
          <w:p w14:paraId="0D7AC87B" w14:textId="614092D7" w:rsidR="00FF617F" w:rsidRPr="00B9577A" w:rsidRDefault="00FF617F"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1,090</w:t>
            </w:r>
          </w:p>
        </w:tc>
      </w:tr>
      <w:tr w:rsidR="00FF617F" w:rsidRPr="00B9577A" w14:paraId="4546F959" w14:textId="77777777" w:rsidTr="004B3A67">
        <w:trPr>
          <w:trHeight w:val="144"/>
        </w:trPr>
        <w:tc>
          <w:tcPr>
            <w:tcW w:w="3868" w:type="dxa"/>
          </w:tcPr>
          <w:p w14:paraId="03C1DB9F" w14:textId="205122E7" w:rsidR="00FF617F" w:rsidRPr="00B9577A" w:rsidRDefault="00FF617F"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B9577A">
              <w:rPr>
                <w:rFonts w:cs="Arial"/>
              </w:rPr>
              <w:t>Krungthai XSpring Securities Co.,</w:t>
            </w:r>
            <w:r w:rsidR="00B9577A" w:rsidRPr="00B9577A">
              <w:rPr>
                <w:rFonts w:cs="Arial"/>
              </w:rPr>
              <w:t xml:space="preserve"> </w:t>
            </w:r>
            <w:r w:rsidRPr="00B9577A">
              <w:rPr>
                <w:rFonts w:cs="Arial"/>
              </w:rPr>
              <w:t>Ltd.</w:t>
            </w:r>
          </w:p>
        </w:tc>
        <w:tc>
          <w:tcPr>
            <w:tcW w:w="1237" w:type="dxa"/>
            <w:vAlign w:val="bottom"/>
          </w:tcPr>
          <w:p w14:paraId="3F13145D" w14:textId="6F2A3BB8" w:rsidR="00FF617F" w:rsidRPr="00B9577A" w:rsidRDefault="00FF617F"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p>
        </w:tc>
        <w:tc>
          <w:tcPr>
            <w:tcW w:w="1238" w:type="dxa"/>
            <w:vAlign w:val="bottom"/>
          </w:tcPr>
          <w:p w14:paraId="5A011710" w14:textId="77777777" w:rsidR="00FF617F" w:rsidRPr="00B9577A" w:rsidRDefault="00FF617F"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vAlign w:val="bottom"/>
          </w:tcPr>
          <w:p w14:paraId="76DEB480" w14:textId="490B122B" w:rsidR="00FF617F" w:rsidRPr="00B9577A" w:rsidRDefault="00FF617F"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bottom"/>
          </w:tcPr>
          <w:p w14:paraId="58BF7DB9" w14:textId="77777777" w:rsidR="00FF617F" w:rsidRPr="00B9577A" w:rsidRDefault="00FF617F"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FF617F" w:rsidRPr="00B9577A" w14:paraId="4FDF3FCD" w14:textId="77777777" w:rsidTr="004B3A67">
        <w:trPr>
          <w:trHeight w:val="144"/>
        </w:trPr>
        <w:tc>
          <w:tcPr>
            <w:tcW w:w="3868" w:type="dxa"/>
          </w:tcPr>
          <w:p w14:paraId="4ED8AEB0" w14:textId="531FDB17" w:rsidR="00FF617F" w:rsidRPr="00B9577A" w:rsidRDefault="00FF617F" w:rsidP="00FF617F">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B9577A">
              <w:rPr>
                <w:rFonts w:cs="Arial"/>
              </w:rPr>
              <w:t>Finance costs</w:t>
            </w:r>
          </w:p>
        </w:tc>
        <w:tc>
          <w:tcPr>
            <w:tcW w:w="1237" w:type="dxa"/>
            <w:vAlign w:val="bottom"/>
          </w:tcPr>
          <w:p w14:paraId="69B26A3B" w14:textId="25BDF34D" w:rsidR="00FF617F" w:rsidRPr="00B9577A" w:rsidRDefault="00032FFA"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B9577A">
              <w:rPr>
                <w:rFonts w:cs="Arial"/>
              </w:rPr>
              <w:t>106</w:t>
            </w:r>
          </w:p>
        </w:tc>
        <w:tc>
          <w:tcPr>
            <w:tcW w:w="1238" w:type="dxa"/>
            <w:vAlign w:val="bottom"/>
          </w:tcPr>
          <w:p w14:paraId="7CA24088" w14:textId="054E2859" w:rsidR="00FF617F" w:rsidRPr="00B9577A" w:rsidRDefault="00FF617F"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110</w:t>
            </w:r>
          </w:p>
        </w:tc>
        <w:tc>
          <w:tcPr>
            <w:tcW w:w="1237" w:type="dxa"/>
            <w:vAlign w:val="bottom"/>
          </w:tcPr>
          <w:p w14:paraId="77929F35" w14:textId="6C65AADF" w:rsidR="00FF617F" w:rsidRPr="00B9577A" w:rsidRDefault="00032FFA"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106</w:t>
            </w:r>
          </w:p>
        </w:tc>
        <w:tc>
          <w:tcPr>
            <w:tcW w:w="1238" w:type="dxa"/>
            <w:vAlign w:val="bottom"/>
          </w:tcPr>
          <w:p w14:paraId="4EF2B38E" w14:textId="226E9F39" w:rsidR="00FF617F" w:rsidRPr="00B9577A" w:rsidRDefault="00FF617F"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110</w:t>
            </w:r>
          </w:p>
        </w:tc>
      </w:tr>
      <w:tr w:rsidR="00FF617F" w:rsidRPr="00B9577A" w14:paraId="4FDDD414" w14:textId="77777777" w:rsidTr="004B3A67">
        <w:trPr>
          <w:trHeight w:val="144"/>
        </w:trPr>
        <w:tc>
          <w:tcPr>
            <w:tcW w:w="3868" w:type="dxa"/>
          </w:tcPr>
          <w:p w14:paraId="27B28C0B" w14:textId="77777777" w:rsidR="00FF617F" w:rsidRPr="00B9577A" w:rsidRDefault="00FF617F"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rPr>
                <w:rFonts w:cs="Arial"/>
              </w:rPr>
            </w:pPr>
          </w:p>
        </w:tc>
        <w:tc>
          <w:tcPr>
            <w:tcW w:w="1237" w:type="dxa"/>
            <w:vAlign w:val="bottom"/>
          </w:tcPr>
          <w:p w14:paraId="07B359BE" w14:textId="77777777" w:rsidR="00FF617F" w:rsidRPr="00B9577A" w:rsidRDefault="00FF617F"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p>
        </w:tc>
        <w:tc>
          <w:tcPr>
            <w:tcW w:w="1238" w:type="dxa"/>
            <w:vAlign w:val="bottom"/>
          </w:tcPr>
          <w:p w14:paraId="0686760A" w14:textId="77777777" w:rsidR="00FF617F" w:rsidRPr="00B9577A" w:rsidRDefault="00FF617F"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vAlign w:val="bottom"/>
          </w:tcPr>
          <w:p w14:paraId="6F6B10F5" w14:textId="77777777" w:rsidR="00FF617F" w:rsidRPr="00B9577A" w:rsidRDefault="00FF617F"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bottom"/>
          </w:tcPr>
          <w:p w14:paraId="79767119" w14:textId="77777777" w:rsidR="00FF617F" w:rsidRPr="00B9577A" w:rsidRDefault="00FF617F" w:rsidP="00FF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bl>
    <w:p w14:paraId="228E37A7" w14:textId="1426BBFC" w:rsidR="00DF5D58" w:rsidRPr="00B9577A" w:rsidRDefault="00DF5D58" w:rsidP="002E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2"/>
        <w:rPr>
          <w:rFonts w:cs="Arial"/>
          <w:sz w:val="2"/>
          <w:szCs w:val="2"/>
        </w:rPr>
      </w:pPr>
    </w:p>
    <w:tbl>
      <w:tblPr>
        <w:tblW w:w="9000" w:type="dxa"/>
        <w:tblInd w:w="720" w:type="dxa"/>
        <w:tblLayout w:type="fixed"/>
        <w:tblCellMar>
          <w:left w:w="0" w:type="dxa"/>
          <w:right w:w="0" w:type="dxa"/>
        </w:tblCellMar>
        <w:tblLook w:val="01E0" w:firstRow="1" w:lastRow="1" w:firstColumn="1" w:lastColumn="1" w:noHBand="0" w:noVBand="0"/>
      </w:tblPr>
      <w:tblGrid>
        <w:gridCol w:w="3868"/>
        <w:gridCol w:w="1282"/>
        <w:gridCol w:w="1283"/>
        <w:gridCol w:w="1282"/>
        <w:gridCol w:w="1285"/>
      </w:tblGrid>
      <w:tr w:rsidR="00DF5D58" w:rsidRPr="00B9577A" w14:paraId="5C204327" w14:textId="77777777" w:rsidTr="00D01AEC">
        <w:trPr>
          <w:trHeight w:val="288"/>
          <w:tblHeader/>
        </w:trPr>
        <w:tc>
          <w:tcPr>
            <w:tcW w:w="3868" w:type="dxa"/>
          </w:tcPr>
          <w:p w14:paraId="6EB32CC8" w14:textId="77777777" w:rsidR="00DF5D58" w:rsidRPr="00B9577A" w:rsidRDefault="00DF5D58" w:rsidP="006668BF">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B9577A">
              <w:rPr>
                <w:rFonts w:cs="Arial"/>
              </w:rPr>
              <w:lastRenderedPageBreak/>
              <w:br w:type="page"/>
            </w:r>
          </w:p>
        </w:tc>
        <w:tc>
          <w:tcPr>
            <w:tcW w:w="5132" w:type="dxa"/>
            <w:gridSpan w:val="4"/>
          </w:tcPr>
          <w:p w14:paraId="6AC9D5E9" w14:textId="77777777" w:rsidR="00DF5D58" w:rsidRPr="00B9577A" w:rsidRDefault="00DF5D58" w:rsidP="006668BF">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right"/>
              <w:rPr>
                <w:rFonts w:cs="Arial"/>
                <w:cs/>
              </w:rPr>
            </w:pPr>
            <w:r w:rsidRPr="00B9577A">
              <w:rPr>
                <w:rFonts w:cs="Arial"/>
              </w:rPr>
              <w:t>(Unit: Thousand Baht)</w:t>
            </w:r>
          </w:p>
        </w:tc>
      </w:tr>
      <w:tr w:rsidR="00DF5D58" w:rsidRPr="00B9577A" w14:paraId="7D9D5134" w14:textId="77777777" w:rsidTr="00D01AEC">
        <w:trPr>
          <w:trHeight w:val="270"/>
          <w:tblHeader/>
        </w:trPr>
        <w:tc>
          <w:tcPr>
            <w:tcW w:w="3868" w:type="dxa"/>
          </w:tcPr>
          <w:p w14:paraId="5CBD2494" w14:textId="77777777" w:rsidR="00DF5D58" w:rsidRPr="00B9577A" w:rsidRDefault="00DF5D58" w:rsidP="006668BF">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5132" w:type="dxa"/>
            <w:gridSpan w:val="4"/>
          </w:tcPr>
          <w:p w14:paraId="5F3133CE" w14:textId="77777777" w:rsidR="00DF5D58" w:rsidRPr="00B9577A" w:rsidRDefault="00DF5D58" w:rsidP="006668BF">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B9577A">
              <w:rPr>
                <w:rFonts w:cs="Arial"/>
              </w:rPr>
              <w:t>For the six-month periods ended 30 June</w:t>
            </w:r>
          </w:p>
        </w:tc>
      </w:tr>
      <w:tr w:rsidR="00DF5D58" w:rsidRPr="00B9577A" w14:paraId="25C37449" w14:textId="77777777" w:rsidTr="00D01AEC">
        <w:trPr>
          <w:trHeight w:val="270"/>
          <w:tblHeader/>
        </w:trPr>
        <w:tc>
          <w:tcPr>
            <w:tcW w:w="3868" w:type="dxa"/>
          </w:tcPr>
          <w:p w14:paraId="17414343" w14:textId="77777777" w:rsidR="00DF5D58" w:rsidRPr="00B9577A" w:rsidRDefault="00DF5D58" w:rsidP="006668BF">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2565" w:type="dxa"/>
            <w:gridSpan w:val="2"/>
          </w:tcPr>
          <w:p w14:paraId="3DBE0F1F" w14:textId="77777777" w:rsidR="00DF5D58" w:rsidRPr="00B9577A" w:rsidRDefault="00DF5D58" w:rsidP="006668BF">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B9577A">
              <w:rPr>
                <w:rFonts w:cs="Arial"/>
              </w:rPr>
              <w:t xml:space="preserve">Consolidated </w:t>
            </w:r>
          </w:p>
          <w:p w14:paraId="3F56F16D" w14:textId="77777777" w:rsidR="00DF5D58" w:rsidRPr="00B9577A" w:rsidRDefault="00DF5D58" w:rsidP="006668BF">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B9577A">
              <w:rPr>
                <w:rFonts w:cs="Arial"/>
              </w:rPr>
              <w:t>financial statements</w:t>
            </w:r>
          </w:p>
        </w:tc>
        <w:tc>
          <w:tcPr>
            <w:tcW w:w="2567" w:type="dxa"/>
            <w:gridSpan w:val="2"/>
          </w:tcPr>
          <w:p w14:paraId="0578C249" w14:textId="77777777" w:rsidR="00DF5D58" w:rsidRPr="00B9577A" w:rsidRDefault="00DF5D58" w:rsidP="006668BF">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B9577A">
              <w:rPr>
                <w:rFonts w:cs="Arial"/>
              </w:rPr>
              <w:t xml:space="preserve">Separate </w:t>
            </w:r>
          </w:p>
          <w:p w14:paraId="04C21C47" w14:textId="77777777" w:rsidR="00DF5D58" w:rsidRPr="00B9577A" w:rsidRDefault="00DF5D58" w:rsidP="006668BF">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B9577A">
              <w:rPr>
                <w:rFonts w:cs="Arial"/>
              </w:rPr>
              <w:t>financial statements</w:t>
            </w:r>
          </w:p>
        </w:tc>
      </w:tr>
      <w:tr w:rsidR="00DF5D58" w:rsidRPr="00B9577A" w14:paraId="3D35CB3E" w14:textId="77777777" w:rsidTr="00D01AEC">
        <w:trPr>
          <w:trHeight w:val="315"/>
          <w:tblHeader/>
        </w:trPr>
        <w:tc>
          <w:tcPr>
            <w:tcW w:w="3868" w:type="dxa"/>
            <w:vAlign w:val="center"/>
          </w:tcPr>
          <w:p w14:paraId="5650D99A" w14:textId="77777777" w:rsidR="00DF5D58" w:rsidRPr="00B9577A" w:rsidRDefault="00DF5D58" w:rsidP="00DF5D58">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B9577A">
              <w:rPr>
                <w:rFonts w:cs="Arial"/>
              </w:rPr>
              <w:t>Related parties</w:t>
            </w:r>
          </w:p>
        </w:tc>
        <w:tc>
          <w:tcPr>
            <w:tcW w:w="1282" w:type="dxa"/>
            <w:vAlign w:val="center"/>
          </w:tcPr>
          <w:p w14:paraId="76B8D4EA" w14:textId="1823F20F" w:rsidR="00DF5D58" w:rsidRPr="00B9577A" w:rsidRDefault="00DF5D58" w:rsidP="00DF5D58">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B9577A">
              <w:rPr>
                <w:rFonts w:cs="Arial"/>
              </w:rPr>
              <w:t>2026</w:t>
            </w:r>
          </w:p>
        </w:tc>
        <w:tc>
          <w:tcPr>
            <w:tcW w:w="1283" w:type="dxa"/>
            <w:vAlign w:val="center"/>
          </w:tcPr>
          <w:p w14:paraId="2BCD0B65" w14:textId="11C6A42E" w:rsidR="00DF5D58" w:rsidRPr="00B9577A" w:rsidRDefault="00DF5D58" w:rsidP="00DF5D58">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B9577A">
              <w:rPr>
                <w:rFonts w:cs="Arial"/>
              </w:rPr>
              <w:t>2025</w:t>
            </w:r>
          </w:p>
        </w:tc>
        <w:tc>
          <w:tcPr>
            <w:tcW w:w="1282" w:type="dxa"/>
            <w:vAlign w:val="center"/>
          </w:tcPr>
          <w:p w14:paraId="743AFB3A" w14:textId="1B16E09A" w:rsidR="00DF5D58" w:rsidRPr="00B9577A" w:rsidRDefault="00DF5D58" w:rsidP="00DF5D58">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B9577A">
              <w:rPr>
                <w:rFonts w:cs="Arial"/>
              </w:rPr>
              <w:t>2026</w:t>
            </w:r>
          </w:p>
        </w:tc>
        <w:tc>
          <w:tcPr>
            <w:tcW w:w="1285" w:type="dxa"/>
            <w:vAlign w:val="center"/>
          </w:tcPr>
          <w:p w14:paraId="15C4E299" w14:textId="16A516A4" w:rsidR="00DF5D58" w:rsidRPr="00B9577A" w:rsidRDefault="00DF5D58" w:rsidP="00DF5D58">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B9577A">
              <w:rPr>
                <w:rFonts w:cs="Arial"/>
              </w:rPr>
              <w:t>2025</w:t>
            </w:r>
          </w:p>
        </w:tc>
      </w:tr>
      <w:tr w:rsidR="00DF5D58" w:rsidRPr="00B9577A" w14:paraId="4A5B9E13" w14:textId="77777777" w:rsidTr="00D01AEC">
        <w:trPr>
          <w:trHeight w:val="315"/>
        </w:trPr>
        <w:tc>
          <w:tcPr>
            <w:tcW w:w="3868" w:type="dxa"/>
            <w:vAlign w:val="center"/>
          </w:tcPr>
          <w:p w14:paraId="53C2E430" w14:textId="77777777" w:rsidR="00DF5D58" w:rsidRPr="00B9577A" w:rsidRDefault="00DF5D58" w:rsidP="00DF5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b/>
                <w:bCs/>
              </w:rPr>
            </w:pPr>
            <w:r w:rsidRPr="00B9577A">
              <w:rPr>
                <w:rFonts w:cs="Arial"/>
                <w:b/>
                <w:bCs/>
              </w:rPr>
              <w:t>Parent company</w:t>
            </w:r>
          </w:p>
        </w:tc>
        <w:tc>
          <w:tcPr>
            <w:tcW w:w="1282" w:type="dxa"/>
            <w:vAlign w:val="center"/>
          </w:tcPr>
          <w:p w14:paraId="76B8D708" w14:textId="77777777" w:rsidR="00DF5D58" w:rsidRPr="00B9577A" w:rsidRDefault="00DF5D58" w:rsidP="00DF5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vAlign w:val="center"/>
          </w:tcPr>
          <w:p w14:paraId="2C1E46B1" w14:textId="77777777" w:rsidR="00DF5D58" w:rsidRPr="00B9577A" w:rsidRDefault="00DF5D58" w:rsidP="00DF5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2" w:type="dxa"/>
            <w:vAlign w:val="center"/>
          </w:tcPr>
          <w:p w14:paraId="208AC6A6" w14:textId="77777777" w:rsidR="00DF5D58" w:rsidRPr="00B9577A" w:rsidRDefault="00DF5D58" w:rsidP="00DF5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5" w:type="dxa"/>
            <w:vAlign w:val="center"/>
          </w:tcPr>
          <w:p w14:paraId="06F399B0" w14:textId="77777777" w:rsidR="00DF5D58" w:rsidRPr="00B9577A" w:rsidRDefault="00DF5D58" w:rsidP="00DF5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DF5D58" w:rsidRPr="00B9577A" w14:paraId="057F0549" w14:textId="77777777" w:rsidTr="00D01AEC">
        <w:trPr>
          <w:trHeight w:val="144"/>
        </w:trPr>
        <w:tc>
          <w:tcPr>
            <w:tcW w:w="3868" w:type="dxa"/>
          </w:tcPr>
          <w:p w14:paraId="37CC0E07" w14:textId="77777777" w:rsidR="00DF5D58" w:rsidRPr="00B9577A" w:rsidRDefault="00DF5D58" w:rsidP="00DF5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b/>
                <w:bCs/>
              </w:rPr>
            </w:pPr>
            <w:r w:rsidRPr="00B9577A">
              <w:rPr>
                <w:rFonts w:cs="Arial"/>
              </w:rPr>
              <w:t>Krung Thai Bank PCL.</w:t>
            </w:r>
          </w:p>
        </w:tc>
        <w:tc>
          <w:tcPr>
            <w:tcW w:w="1282" w:type="dxa"/>
          </w:tcPr>
          <w:p w14:paraId="2A42F531" w14:textId="77777777" w:rsidR="00DF5D58" w:rsidRPr="00B9577A" w:rsidRDefault="00DF5D58" w:rsidP="00DF5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tcPr>
          <w:p w14:paraId="65C519B0" w14:textId="77777777" w:rsidR="00DF5D58" w:rsidRPr="00B9577A" w:rsidRDefault="00DF5D58" w:rsidP="00DF5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2" w:type="dxa"/>
          </w:tcPr>
          <w:p w14:paraId="55775A51" w14:textId="77777777" w:rsidR="00DF5D58" w:rsidRPr="00B9577A" w:rsidRDefault="00DF5D58" w:rsidP="00DF5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5" w:type="dxa"/>
          </w:tcPr>
          <w:p w14:paraId="5ED0A60C" w14:textId="77777777" w:rsidR="00DF5D58" w:rsidRPr="00B9577A" w:rsidRDefault="00DF5D58" w:rsidP="00DF5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88063A" w:rsidRPr="00B9577A" w14:paraId="7FE8C4A5" w14:textId="77777777" w:rsidTr="00D01AEC">
        <w:trPr>
          <w:trHeight w:val="144"/>
        </w:trPr>
        <w:tc>
          <w:tcPr>
            <w:tcW w:w="3868" w:type="dxa"/>
          </w:tcPr>
          <w:p w14:paraId="74FA7CB6" w14:textId="77777777" w:rsidR="0088063A" w:rsidRPr="00B9577A" w:rsidRDefault="0088063A" w:rsidP="0088063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B9577A">
              <w:rPr>
                <w:rFonts w:cs="Arial"/>
              </w:rPr>
              <w:t>Fee and service income</w:t>
            </w:r>
          </w:p>
        </w:tc>
        <w:tc>
          <w:tcPr>
            <w:tcW w:w="1282" w:type="dxa"/>
            <w:tcBorders>
              <w:top w:val="nil"/>
              <w:left w:val="nil"/>
              <w:bottom w:val="nil"/>
              <w:right w:val="nil"/>
            </w:tcBorders>
            <w:vAlign w:val="bottom"/>
          </w:tcPr>
          <w:p w14:paraId="488F3EFD" w14:textId="6077FF77"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183</w:t>
            </w:r>
          </w:p>
        </w:tc>
        <w:tc>
          <w:tcPr>
            <w:tcW w:w="1283" w:type="dxa"/>
            <w:vAlign w:val="bottom"/>
          </w:tcPr>
          <w:p w14:paraId="3A7046E7" w14:textId="544B2266"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164</w:t>
            </w:r>
          </w:p>
        </w:tc>
        <w:tc>
          <w:tcPr>
            <w:tcW w:w="1282" w:type="dxa"/>
            <w:tcBorders>
              <w:top w:val="nil"/>
              <w:left w:val="nil"/>
              <w:bottom w:val="nil"/>
              <w:right w:val="nil"/>
            </w:tcBorders>
            <w:vAlign w:val="bottom"/>
          </w:tcPr>
          <w:p w14:paraId="005CE157" w14:textId="239E2CCA"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183</w:t>
            </w:r>
          </w:p>
        </w:tc>
        <w:tc>
          <w:tcPr>
            <w:tcW w:w="1285" w:type="dxa"/>
            <w:vAlign w:val="bottom"/>
          </w:tcPr>
          <w:p w14:paraId="063D7CC8" w14:textId="13227A35"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164</w:t>
            </w:r>
          </w:p>
        </w:tc>
      </w:tr>
      <w:tr w:rsidR="0088063A" w:rsidRPr="00B9577A" w14:paraId="6D615D13" w14:textId="77777777" w:rsidTr="00D01AEC">
        <w:trPr>
          <w:trHeight w:val="225"/>
        </w:trPr>
        <w:tc>
          <w:tcPr>
            <w:tcW w:w="3868" w:type="dxa"/>
          </w:tcPr>
          <w:p w14:paraId="1FCCDACD" w14:textId="77777777" w:rsidR="0088063A" w:rsidRPr="00B9577A" w:rsidRDefault="0088063A" w:rsidP="0088063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B9577A">
              <w:rPr>
                <w:rFonts w:cs="Arial"/>
              </w:rPr>
              <w:t>Other income</w:t>
            </w:r>
          </w:p>
        </w:tc>
        <w:tc>
          <w:tcPr>
            <w:tcW w:w="1282" w:type="dxa"/>
            <w:tcBorders>
              <w:top w:val="nil"/>
              <w:left w:val="nil"/>
              <w:bottom w:val="nil"/>
              <w:right w:val="nil"/>
            </w:tcBorders>
            <w:vAlign w:val="bottom"/>
          </w:tcPr>
          <w:p w14:paraId="10F2AA8A" w14:textId="769052AA"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12,911</w:t>
            </w:r>
          </w:p>
        </w:tc>
        <w:tc>
          <w:tcPr>
            <w:tcW w:w="1283" w:type="dxa"/>
            <w:vAlign w:val="bottom"/>
          </w:tcPr>
          <w:p w14:paraId="48852F39" w14:textId="275A258E"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11,233</w:t>
            </w:r>
          </w:p>
        </w:tc>
        <w:tc>
          <w:tcPr>
            <w:tcW w:w="1282" w:type="dxa"/>
            <w:tcBorders>
              <w:top w:val="nil"/>
              <w:left w:val="nil"/>
              <w:bottom w:val="nil"/>
              <w:right w:val="nil"/>
            </w:tcBorders>
            <w:vAlign w:val="bottom"/>
          </w:tcPr>
          <w:p w14:paraId="3871754D" w14:textId="062904BF"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10,180</w:t>
            </w:r>
          </w:p>
        </w:tc>
        <w:tc>
          <w:tcPr>
            <w:tcW w:w="1285" w:type="dxa"/>
            <w:vAlign w:val="bottom"/>
          </w:tcPr>
          <w:p w14:paraId="73ADCB68" w14:textId="06294750"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10,025</w:t>
            </w:r>
          </w:p>
        </w:tc>
      </w:tr>
      <w:tr w:rsidR="0088063A" w:rsidRPr="00B9577A" w14:paraId="7EA21397" w14:textId="77777777" w:rsidTr="00D01AEC">
        <w:trPr>
          <w:trHeight w:val="144"/>
        </w:trPr>
        <w:tc>
          <w:tcPr>
            <w:tcW w:w="3868" w:type="dxa"/>
          </w:tcPr>
          <w:p w14:paraId="4B3C8B53" w14:textId="77777777" w:rsidR="0088063A" w:rsidRPr="00B9577A" w:rsidRDefault="0088063A" w:rsidP="0088063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B9577A">
              <w:rPr>
                <w:rFonts w:cs="Arial"/>
              </w:rPr>
              <w:t>Administrative expenses</w:t>
            </w:r>
          </w:p>
        </w:tc>
        <w:tc>
          <w:tcPr>
            <w:tcW w:w="1282" w:type="dxa"/>
            <w:tcBorders>
              <w:top w:val="nil"/>
              <w:left w:val="nil"/>
              <w:bottom w:val="nil"/>
              <w:right w:val="nil"/>
            </w:tcBorders>
            <w:vAlign w:val="bottom"/>
          </w:tcPr>
          <w:p w14:paraId="6CB9DEDE" w14:textId="19C04D2E"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114,593</w:t>
            </w:r>
          </w:p>
        </w:tc>
        <w:tc>
          <w:tcPr>
            <w:tcW w:w="1283" w:type="dxa"/>
            <w:vAlign w:val="bottom"/>
          </w:tcPr>
          <w:p w14:paraId="31A7E42F" w14:textId="113722AD"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97,026</w:t>
            </w:r>
          </w:p>
        </w:tc>
        <w:tc>
          <w:tcPr>
            <w:tcW w:w="1282" w:type="dxa"/>
            <w:tcBorders>
              <w:top w:val="nil"/>
              <w:left w:val="nil"/>
              <w:bottom w:val="nil"/>
              <w:right w:val="nil"/>
            </w:tcBorders>
            <w:vAlign w:val="bottom"/>
          </w:tcPr>
          <w:p w14:paraId="10E9AA88" w14:textId="6EA7D22D"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114,563</w:t>
            </w:r>
          </w:p>
        </w:tc>
        <w:tc>
          <w:tcPr>
            <w:tcW w:w="1285" w:type="dxa"/>
            <w:vAlign w:val="bottom"/>
          </w:tcPr>
          <w:p w14:paraId="6F3FD382" w14:textId="635B4DD7"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96,993</w:t>
            </w:r>
          </w:p>
        </w:tc>
      </w:tr>
      <w:tr w:rsidR="0088063A" w:rsidRPr="00B9577A" w14:paraId="7134B8FA" w14:textId="77777777" w:rsidTr="00D01AEC">
        <w:trPr>
          <w:trHeight w:val="144"/>
        </w:trPr>
        <w:tc>
          <w:tcPr>
            <w:tcW w:w="3868" w:type="dxa"/>
          </w:tcPr>
          <w:p w14:paraId="2AD68151" w14:textId="77777777" w:rsidR="0088063A" w:rsidRPr="00B9577A" w:rsidRDefault="0088063A" w:rsidP="0088063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B9577A">
              <w:rPr>
                <w:rFonts w:cs="Arial"/>
              </w:rPr>
              <w:t>Finance costs</w:t>
            </w:r>
          </w:p>
        </w:tc>
        <w:tc>
          <w:tcPr>
            <w:tcW w:w="1282" w:type="dxa"/>
            <w:tcBorders>
              <w:top w:val="nil"/>
              <w:left w:val="nil"/>
              <w:bottom w:val="nil"/>
              <w:right w:val="nil"/>
            </w:tcBorders>
            <w:vAlign w:val="bottom"/>
          </w:tcPr>
          <w:p w14:paraId="022BC4D7" w14:textId="015D9649"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160,977</w:t>
            </w:r>
          </w:p>
        </w:tc>
        <w:tc>
          <w:tcPr>
            <w:tcW w:w="1283" w:type="dxa"/>
            <w:vAlign w:val="bottom"/>
          </w:tcPr>
          <w:p w14:paraId="642B195C" w14:textId="4A679246"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166,085</w:t>
            </w:r>
          </w:p>
        </w:tc>
        <w:tc>
          <w:tcPr>
            <w:tcW w:w="1282" w:type="dxa"/>
            <w:tcBorders>
              <w:top w:val="nil"/>
              <w:left w:val="nil"/>
              <w:bottom w:val="nil"/>
              <w:right w:val="nil"/>
            </w:tcBorders>
            <w:vAlign w:val="bottom"/>
          </w:tcPr>
          <w:p w14:paraId="6478D389" w14:textId="3736EA6E"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160,977</w:t>
            </w:r>
          </w:p>
        </w:tc>
        <w:tc>
          <w:tcPr>
            <w:tcW w:w="1285" w:type="dxa"/>
            <w:vAlign w:val="bottom"/>
          </w:tcPr>
          <w:p w14:paraId="0A581BF2" w14:textId="0D110460"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166,085</w:t>
            </w:r>
          </w:p>
        </w:tc>
      </w:tr>
      <w:tr w:rsidR="0088063A" w:rsidRPr="00B9577A" w14:paraId="543E23BB" w14:textId="77777777" w:rsidTr="00D01AEC">
        <w:trPr>
          <w:trHeight w:val="144"/>
        </w:trPr>
        <w:tc>
          <w:tcPr>
            <w:tcW w:w="3868" w:type="dxa"/>
          </w:tcPr>
          <w:p w14:paraId="0EA93327" w14:textId="77777777"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rPr>
            </w:pPr>
            <w:r w:rsidRPr="00B9577A">
              <w:rPr>
                <w:rFonts w:cs="Arial"/>
                <w:b/>
                <w:bCs/>
              </w:rPr>
              <w:t>Subsidiaries</w:t>
            </w:r>
          </w:p>
        </w:tc>
        <w:tc>
          <w:tcPr>
            <w:tcW w:w="1282" w:type="dxa"/>
          </w:tcPr>
          <w:p w14:paraId="0C1C1B0A" w14:textId="77777777"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tcPr>
          <w:p w14:paraId="2D460721" w14:textId="77777777"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2" w:type="dxa"/>
          </w:tcPr>
          <w:p w14:paraId="728C552D" w14:textId="77777777"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5" w:type="dxa"/>
          </w:tcPr>
          <w:p w14:paraId="0CAC9789" w14:textId="77777777"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88063A" w:rsidRPr="00B9577A" w14:paraId="1B943CB3" w14:textId="77777777" w:rsidTr="00D01AEC">
        <w:trPr>
          <w:trHeight w:val="144"/>
        </w:trPr>
        <w:tc>
          <w:tcPr>
            <w:tcW w:w="3868" w:type="dxa"/>
          </w:tcPr>
          <w:p w14:paraId="3B69619A" w14:textId="77777777"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B9577A">
              <w:rPr>
                <w:rFonts w:cs="Arial"/>
              </w:rPr>
              <w:t>KTC Nano Co., Ltd.</w:t>
            </w:r>
          </w:p>
        </w:tc>
        <w:tc>
          <w:tcPr>
            <w:tcW w:w="1282" w:type="dxa"/>
          </w:tcPr>
          <w:p w14:paraId="54D23247" w14:textId="77777777"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tcPr>
          <w:p w14:paraId="1EDFA5C3" w14:textId="77777777"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2" w:type="dxa"/>
          </w:tcPr>
          <w:p w14:paraId="04E6E6C3" w14:textId="77777777"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5" w:type="dxa"/>
          </w:tcPr>
          <w:p w14:paraId="292F6DCE" w14:textId="77777777"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88063A" w:rsidRPr="00B9577A" w14:paraId="0BDA66E5" w14:textId="77777777" w:rsidTr="00D01AEC">
        <w:trPr>
          <w:trHeight w:val="144"/>
        </w:trPr>
        <w:tc>
          <w:tcPr>
            <w:tcW w:w="3868" w:type="dxa"/>
          </w:tcPr>
          <w:p w14:paraId="20E94FBC" w14:textId="77777777" w:rsidR="0088063A" w:rsidRPr="00B9577A" w:rsidRDefault="0088063A" w:rsidP="0088063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B9577A">
              <w:rPr>
                <w:rFonts w:cs="Arial"/>
              </w:rPr>
              <w:t>Other income</w:t>
            </w:r>
          </w:p>
        </w:tc>
        <w:tc>
          <w:tcPr>
            <w:tcW w:w="1282" w:type="dxa"/>
          </w:tcPr>
          <w:p w14:paraId="31A49552" w14:textId="7E5B2750"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w:t>
            </w:r>
          </w:p>
        </w:tc>
        <w:tc>
          <w:tcPr>
            <w:tcW w:w="1283" w:type="dxa"/>
          </w:tcPr>
          <w:p w14:paraId="12014335" w14:textId="619E6AB9"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w:t>
            </w:r>
          </w:p>
        </w:tc>
        <w:tc>
          <w:tcPr>
            <w:tcW w:w="1282" w:type="dxa"/>
            <w:tcBorders>
              <w:top w:val="nil"/>
              <w:left w:val="nil"/>
              <w:bottom w:val="nil"/>
              <w:right w:val="nil"/>
            </w:tcBorders>
            <w:vAlign w:val="bottom"/>
          </w:tcPr>
          <w:p w14:paraId="557C089E" w14:textId="50CC4EF5"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35</w:t>
            </w:r>
          </w:p>
        </w:tc>
        <w:tc>
          <w:tcPr>
            <w:tcW w:w="1285" w:type="dxa"/>
            <w:vAlign w:val="bottom"/>
          </w:tcPr>
          <w:p w14:paraId="1263705D" w14:textId="1ED4FE8D"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91</w:t>
            </w:r>
          </w:p>
        </w:tc>
      </w:tr>
      <w:tr w:rsidR="0088063A" w:rsidRPr="00B9577A" w14:paraId="54D74241" w14:textId="77777777" w:rsidTr="00D01AEC">
        <w:trPr>
          <w:trHeight w:val="144"/>
        </w:trPr>
        <w:tc>
          <w:tcPr>
            <w:tcW w:w="3868" w:type="dxa"/>
          </w:tcPr>
          <w:p w14:paraId="54AA2121" w14:textId="77777777" w:rsidR="0088063A" w:rsidRPr="00B9577A" w:rsidRDefault="0088063A" w:rsidP="0088063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B9577A">
              <w:rPr>
                <w:rFonts w:cs="Arial"/>
              </w:rPr>
              <w:t>Finance costs</w:t>
            </w:r>
          </w:p>
        </w:tc>
        <w:tc>
          <w:tcPr>
            <w:tcW w:w="1282" w:type="dxa"/>
          </w:tcPr>
          <w:p w14:paraId="1DC5C2D6" w14:textId="0A001C22"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w:t>
            </w:r>
          </w:p>
        </w:tc>
        <w:tc>
          <w:tcPr>
            <w:tcW w:w="1283" w:type="dxa"/>
          </w:tcPr>
          <w:p w14:paraId="46D04909" w14:textId="320FB331"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w:t>
            </w:r>
          </w:p>
        </w:tc>
        <w:tc>
          <w:tcPr>
            <w:tcW w:w="1282" w:type="dxa"/>
            <w:tcBorders>
              <w:top w:val="nil"/>
              <w:left w:val="nil"/>
              <w:bottom w:val="nil"/>
              <w:right w:val="nil"/>
            </w:tcBorders>
            <w:vAlign w:val="bottom"/>
          </w:tcPr>
          <w:p w14:paraId="3F8EA813" w14:textId="48FDF468"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291</w:t>
            </w:r>
          </w:p>
        </w:tc>
        <w:tc>
          <w:tcPr>
            <w:tcW w:w="1285" w:type="dxa"/>
            <w:vAlign w:val="bottom"/>
          </w:tcPr>
          <w:p w14:paraId="5ED2B785" w14:textId="73D04981"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525</w:t>
            </w:r>
          </w:p>
        </w:tc>
      </w:tr>
      <w:tr w:rsidR="0088063A" w:rsidRPr="00B9577A" w14:paraId="5A38154C" w14:textId="77777777" w:rsidTr="00D01AEC">
        <w:trPr>
          <w:trHeight w:val="144"/>
        </w:trPr>
        <w:tc>
          <w:tcPr>
            <w:tcW w:w="3868" w:type="dxa"/>
            <w:vAlign w:val="center"/>
          </w:tcPr>
          <w:p w14:paraId="6115A8C1" w14:textId="77777777"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B9577A">
              <w:rPr>
                <w:rFonts w:cs="Arial"/>
              </w:rPr>
              <w:t>KTC Prepaid Co., Ltd.</w:t>
            </w:r>
          </w:p>
        </w:tc>
        <w:tc>
          <w:tcPr>
            <w:tcW w:w="1282" w:type="dxa"/>
          </w:tcPr>
          <w:p w14:paraId="16F7D898" w14:textId="77777777"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tcPr>
          <w:p w14:paraId="3D3D08F3" w14:textId="77777777"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2" w:type="dxa"/>
          </w:tcPr>
          <w:p w14:paraId="698D21ED" w14:textId="77777777"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5" w:type="dxa"/>
          </w:tcPr>
          <w:p w14:paraId="665B5E28" w14:textId="77777777"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88063A" w:rsidRPr="00B9577A" w14:paraId="50AD9291" w14:textId="77777777" w:rsidTr="00D01AEC">
        <w:trPr>
          <w:trHeight w:val="144"/>
        </w:trPr>
        <w:tc>
          <w:tcPr>
            <w:tcW w:w="3868" w:type="dxa"/>
          </w:tcPr>
          <w:p w14:paraId="3495EC9C" w14:textId="77777777" w:rsidR="0088063A" w:rsidRPr="00B9577A" w:rsidRDefault="0088063A" w:rsidP="0088063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B9577A">
              <w:rPr>
                <w:rFonts w:cs="Arial"/>
              </w:rPr>
              <w:t>Other income</w:t>
            </w:r>
          </w:p>
        </w:tc>
        <w:tc>
          <w:tcPr>
            <w:tcW w:w="1282" w:type="dxa"/>
          </w:tcPr>
          <w:p w14:paraId="76A2FB01" w14:textId="4143EAF1"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w:t>
            </w:r>
          </w:p>
        </w:tc>
        <w:tc>
          <w:tcPr>
            <w:tcW w:w="1283" w:type="dxa"/>
          </w:tcPr>
          <w:p w14:paraId="65844980" w14:textId="60C63992"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w:t>
            </w:r>
          </w:p>
        </w:tc>
        <w:tc>
          <w:tcPr>
            <w:tcW w:w="1282" w:type="dxa"/>
            <w:tcBorders>
              <w:top w:val="nil"/>
              <w:left w:val="nil"/>
              <w:bottom w:val="nil"/>
              <w:right w:val="nil"/>
            </w:tcBorders>
            <w:vAlign w:val="bottom"/>
          </w:tcPr>
          <w:p w14:paraId="1F04A252" w14:textId="519606BB"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33</w:t>
            </w:r>
          </w:p>
        </w:tc>
        <w:tc>
          <w:tcPr>
            <w:tcW w:w="1285" w:type="dxa"/>
            <w:vAlign w:val="bottom"/>
          </w:tcPr>
          <w:p w14:paraId="0FD3F012" w14:textId="6E088DDA"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111</w:t>
            </w:r>
          </w:p>
        </w:tc>
      </w:tr>
      <w:tr w:rsidR="0088063A" w:rsidRPr="00B9577A" w14:paraId="19036789" w14:textId="77777777" w:rsidTr="00D01AEC">
        <w:trPr>
          <w:trHeight w:val="144"/>
        </w:trPr>
        <w:tc>
          <w:tcPr>
            <w:tcW w:w="3868" w:type="dxa"/>
          </w:tcPr>
          <w:p w14:paraId="2DDCAF13" w14:textId="77777777" w:rsidR="0088063A" w:rsidRPr="00B9577A" w:rsidRDefault="0088063A" w:rsidP="0088063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B9577A">
              <w:rPr>
                <w:rFonts w:cs="Arial"/>
              </w:rPr>
              <w:t>Finance costs</w:t>
            </w:r>
          </w:p>
        </w:tc>
        <w:tc>
          <w:tcPr>
            <w:tcW w:w="1282" w:type="dxa"/>
          </w:tcPr>
          <w:p w14:paraId="0635430C" w14:textId="6598E7EE"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w:t>
            </w:r>
          </w:p>
        </w:tc>
        <w:tc>
          <w:tcPr>
            <w:tcW w:w="1283" w:type="dxa"/>
          </w:tcPr>
          <w:p w14:paraId="4459E05A" w14:textId="7C13DA65"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w:t>
            </w:r>
          </w:p>
        </w:tc>
        <w:tc>
          <w:tcPr>
            <w:tcW w:w="1282" w:type="dxa"/>
            <w:tcBorders>
              <w:top w:val="nil"/>
              <w:left w:val="nil"/>
              <w:bottom w:val="nil"/>
              <w:right w:val="nil"/>
            </w:tcBorders>
            <w:vAlign w:val="bottom"/>
          </w:tcPr>
          <w:p w14:paraId="4700B0FD" w14:textId="038D22AE"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342</w:t>
            </w:r>
          </w:p>
        </w:tc>
        <w:tc>
          <w:tcPr>
            <w:tcW w:w="1285" w:type="dxa"/>
            <w:vAlign w:val="bottom"/>
          </w:tcPr>
          <w:p w14:paraId="0092C104" w14:textId="26BD3338"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1,576</w:t>
            </w:r>
          </w:p>
        </w:tc>
      </w:tr>
      <w:tr w:rsidR="0088063A" w:rsidRPr="00B9577A" w14:paraId="7395A9BD" w14:textId="77777777" w:rsidTr="00D01AEC">
        <w:trPr>
          <w:trHeight w:val="144"/>
        </w:trPr>
        <w:tc>
          <w:tcPr>
            <w:tcW w:w="3868" w:type="dxa"/>
          </w:tcPr>
          <w:p w14:paraId="32A7A546" w14:textId="77777777"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B9577A">
              <w:rPr>
                <w:rFonts w:cs="Arial"/>
              </w:rPr>
              <w:t>KTB Leasing Co., Ltd.</w:t>
            </w:r>
          </w:p>
        </w:tc>
        <w:tc>
          <w:tcPr>
            <w:tcW w:w="1282" w:type="dxa"/>
          </w:tcPr>
          <w:p w14:paraId="647C3DBD" w14:textId="77777777"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tcPr>
          <w:p w14:paraId="0D5972E9" w14:textId="77777777"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2" w:type="dxa"/>
          </w:tcPr>
          <w:p w14:paraId="3B9A1E60" w14:textId="77777777"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5" w:type="dxa"/>
          </w:tcPr>
          <w:p w14:paraId="228C1887" w14:textId="77777777"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88063A" w:rsidRPr="00B9577A" w14:paraId="3EF2793F" w14:textId="77777777" w:rsidTr="00D01AEC">
        <w:trPr>
          <w:trHeight w:val="144"/>
        </w:trPr>
        <w:tc>
          <w:tcPr>
            <w:tcW w:w="3868" w:type="dxa"/>
          </w:tcPr>
          <w:p w14:paraId="4F9DA86D" w14:textId="77777777" w:rsidR="0088063A" w:rsidRPr="00B9577A" w:rsidRDefault="0088063A" w:rsidP="0088063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B9577A">
              <w:rPr>
                <w:rFonts w:cs="Arial"/>
              </w:rPr>
              <w:t>Other income</w:t>
            </w:r>
          </w:p>
        </w:tc>
        <w:tc>
          <w:tcPr>
            <w:tcW w:w="1282" w:type="dxa"/>
          </w:tcPr>
          <w:p w14:paraId="6E5345AC" w14:textId="36068122"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w:t>
            </w:r>
          </w:p>
        </w:tc>
        <w:tc>
          <w:tcPr>
            <w:tcW w:w="1283" w:type="dxa"/>
          </w:tcPr>
          <w:p w14:paraId="0BA4BCCA" w14:textId="59779852"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w:t>
            </w:r>
          </w:p>
        </w:tc>
        <w:tc>
          <w:tcPr>
            <w:tcW w:w="1282" w:type="dxa"/>
          </w:tcPr>
          <w:p w14:paraId="49EB5B09" w14:textId="58783285"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15,745</w:t>
            </w:r>
          </w:p>
        </w:tc>
        <w:tc>
          <w:tcPr>
            <w:tcW w:w="1285" w:type="dxa"/>
          </w:tcPr>
          <w:p w14:paraId="65105750" w14:textId="3C8A2C66"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25,659</w:t>
            </w:r>
          </w:p>
        </w:tc>
      </w:tr>
      <w:tr w:rsidR="0088063A" w:rsidRPr="00B9577A" w14:paraId="38A15BDD" w14:textId="77777777" w:rsidTr="00D01AEC">
        <w:trPr>
          <w:trHeight w:val="144"/>
        </w:trPr>
        <w:tc>
          <w:tcPr>
            <w:tcW w:w="3868" w:type="dxa"/>
          </w:tcPr>
          <w:p w14:paraId="21AD09C6" w14:textId="77777777"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B9577A">
              <w:rPr>
                <w:rFonts w:cs="Arial"/>
                <w:b/>
                <w:bCs/>
                <w:cs/>
              </w:rPr>
              <w:t>Related companies</w:t>
            </w:r>
            <w:r w:rsidRPr="00B9577A">
              <w:rPr>
                <w:rFonts w:cs="Arial"/>
                <w:b/>
                <w:bCs/>
              </w:rPr>
              <w:t xml:space="preserve"> and person</w:t>
            </w:r>
          </w:p>
        </w:tc>
        <w:tc>
          <w:tcPr>
            <w:tcW w:w="1282" w:type="dxa"/>
          </w:tcPr>
          <w:p w14:paraId="065CAA8E" w14:textId="77777777"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tcPr>
          <w:p w14:paraId="2C07B0DA" w14:textId="77777777"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2" w:type="dxa"/>
          </w:tcPr>
          <w:p w14:paraId="3E185591" w14:textId="77777777"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5" w:type="dxa"/>
          </w:tcPr>
          <w:p w14:paraId="46976242" w14:textId="77777777"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88063A" w:rsidRPr="00B9577A" w14:paraId="6CE3F3FE" w14:textId="77777777" w:rsidTr="00D01AEC">
        <w:trPr>
          <w:trHeight w:val="144"/>
        </w:trPr>
        <w:tc>
          <w:tcPr>
            <w:tcW w:w="3868" w:type="dxa"/>
          </w:tcPr>
          <w:p w14:paraId="214DF79E" w14:textId="0BA84E38" w:rsidR="0088063A" w:rsidRPr="00B9577A" w:rsidRDefault="00B9577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B9577A">
              <w:rPr>
                <w:rFonts w:cs="Arial"/>
              </w:rPr>
              <w:t>KTB</w:t>
            </w:r>
            <w:r w:rsidR="0088063A" w:rsidRPr="00B9577A">
              <w:rPr>
                <w:rFonts w:cs="Arial"/>
              </w:rPr>
              <w:t xml:space="preserve"> General Services and Security Co., Ltd.</w:t>
            </w:r>
          </w:p>
        </w:tc>
        <w:tc>
          <w:tcPr>
            <w:tcW w:w="1282" w:type="dxa"/>
          </w:tcPr>
          <w:p w14:paraId="47212311" w14:textId="77777777"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tcPr>
          <w:p w14:paraId="5D4B25A1" w14:textId="77777777"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2" w:type="dxa"/>
          </w:tcPr>
          <w:p w14:paraId="26EF8541" w14:textId="77777777"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5" w:type="dxa"/>
          </w:tcPr>
          <w:p w14:paraId="4DD7DA71" w14:textId="77777777" w:rsidR="0088063A" w:rsidRPr="00B9577A" w:rsidRDefault="0088063A" w:rsidP="0088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4B6D7F" w:rsidRPr="00B9577A" w14:paraId="4A3FB124" w14:textId="77777777" w:rsidTr="00F53214">
        <w:trPr>
          <w:trHeight w:val="144"/>
        </w:trPr>
        <w:tc>
          <w:tcPr>
            <w:tcW w:w="3868" w:type="dxa"/>
          </w:tcPr>
          <w:p w14:paraId="00145A67" w14:textId="77777777" w:rsidR="004B6D7F" w:rsidRPr="00B9577A" w:rsidRDefault="004B6D7F" w:rsidP="004B6D7F">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B9577A">
              <w:rPr>
                <w:rFonts w:cs="Arial"/>
              </w:rPr>
              <w:t>Other</w:t>
            </w:r>
            <w:r w:rsidRPr="00B9577A">
              <w:rPr>
                <w:rFonts w:cs="Arial"/>
                <w:cs/>
              </w:rPr>
              <w:t xml:space="preserve"> </w:t>
            </w:r>
            <w:r w:rsidRPr="00B9577A">
              <w:rPr>
                <w:rFonts w:cs="Arial"/>
              </w:rPr>
              <w:t>income</w:t>
            </w:r>
          </w:p>
        </w:tc>
        <w:tc>
          <w:tcPr>
            <w:tcW w:w="1282" w:type="dxa"/>
            <w:tcBorders>
              <w:top w:val="nil"/>
              <w:left w:val="nil"/>
              <w:bottom w:val="nil"/>
              <w:right w:val="nil"/>
            </w:tcBorders>
            <w:vAlign w:val="bottom"/>
          </w:tcPr>
          <w:p w14:paraId="27DCD01A" w14:textId="079F8247" w:rsidR="004B6D7F" w:rsidRPr="00B9577A" w:rsidRDefault="004B6D7F" w:rsidP="004B6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10</w:t>
            </w:r>
          </w:p>
        </w:tc>
        <w:tc>
          <w:tcPr>
            <w:tcW w:w="1283" w:type="dxa"/>
            <w:vAlign w:val="bottom"/>
          </w:tcPr>
          <w:p w14:paraId="5D282F24" w14:textId="4FD170A3" w:rsidR="004B6D7F" w:rsidRPr="00B9577A" w:rsidRDefault="004B6D7F" w:rsidP="004B6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w:t>
            </w:r>
          </w:p>
        </w:tc>
        <w:tc>
          <w:tcPr>
            <w:tcW w:w="1282" w:type="dxa"/>
            <w:tcBorders>
              <w:top w:val="nil"/>
              <w:left w:val="nil"/>
              <w:bottom w:val="nil"/>
              <w:right w:val="nil"/>
            </w:tcBorders>
            <w:vAlign w:val="bottom"/>
          </w:tcPr>
          <w:p w14:paraId="69A55A4F" w14:textId="714D6CBA" w:rsidR="004B6D7F" w:rsidRPr="00B9577A" w:rsidRDefault="004B6D7F" w:rsidP="004B6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10</w:t>
            </w:r>
          </w:p>
        </w:tc>
        <w:tc>
          <w:tcPr>
            <w:tcW w:w="1285" w:type="dxa"/>
          </w:tcPr>
          <w:p w14:paraId="07866790" w14:textId="36E114D7" w:rsidR="004B6D7F" w:rsidRPr="00B9577A" w:rsidRDefault="004B6D7F" w:rsidP="004B6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w:t>
            </w:r>
          </w:p>
        </w:tc>
      </w:tr>
      <w:tr w:rsidR="004B6D7F" w:rsidRPr="00B9577A" w14:paraId="74791A92" w14:textId="77777777" w:rsidTr="00F53214">
        <w:trPr>
          <w:trHeight w:val="144"/>
        </w:trPr>
        <w:tc>
          <w:tcPr>
            <w:tcW w:w="3868" w:type="dxa"/>
          </w:tcPr>
          <w:p w14:paraId="087B83E7" w14:textId="77777777" w:rsidR="004B6D7F" w:rsidRPr="00B9577A" w:rsidRDefault="004B6D7F" w:rsidP="004B6D7F">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B9577A">
              <w:rPr>
                <w:rFonts w:cs="Arial"/>
              </w:rPr>
              <w:t>Administrative expenses</w:t>
            </w:r>
          </w:p>
        </w:tc>
        <w:tc>
          <w:tcPr>
            <w:tcW w:w="1282" w:type="dxa"/>
            <w:tcBorders>
              <w:top w:val="nil"/>
              <w:left w:val="nil"/>
              <w:bottom w:val="nil"/>
              <w:right w:val="nil"/>
            </w:tcBorders>
            <w:vAlign w:val="bottom"/>
          </w:tcPr>
          <w:p w14:paraId="057FF5E2" w14:textId="0D558103" w:rsidR="004B6D7F" w:rsidRPr="00B9577A" w:rsidRDefault="004B6D7F" w:rsidP="004B6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B9577A">
              <w:rPr>
                <w:rFonts w:cs="Arial"/>
              </w:rPr>
              <w:t>19,695</w:t>
            </w:r>
          </w:p>
        </w:tc>
        <w:tc>
          <w:tcPr>
            <w:tcW w:w="1283" w:type="dxa"/>
            <w:vAlign w:val="bottom"/>
          </w:tcPr>
          <w:p w14:paraId="1908A516" w14:textId="5EAE7E71" w:rsidR="004B6D7F" w:rsidRPr="00B9577A" w:rsidRDefault="004B6D7F" w:rsidP="004B6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21,193</w:t>
            </w:r>
          </w:p>
        </w:tc>
        <w:tc>
          <w:tcPr>
            <w:tcW w:w="1282" w:type="dxa"/>
            <w:tcBorders>
              <w:top w:val="nil"/>
              <w:left w:val="nil"/>
              <w:bottom w:val="nil"/>
              <w:right w:val="nil"/>
            </w:tcBorders>
            <w:vAlign w:val="bottom"/>
          </w:tcPr>
          <w:p w14:paraId="7BB2097E" w14:textId="4251115C" w:rsidR="004B6D7F" w:rsidRPr="00B9577A" w:rsidRDefault="004B6D7F" w:rsidP="004B6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19,291</w:t>
            </w:r>
          </w:p>
        </w:tc>
        <w:tc>
          <w:tcPr>
            <w:tcW w:w="1285" w:type="dxa"/>
          </w:tcPr>
          <w:p w14:paraId="78231211" w14:textId="596D9844" w:rsidR="004B6D7F" w:rsidRPr="00B9577A" w:rsidRDefault="004B6D7F" w:rsidP="004B6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21,048</w:t>
            </w:r>
          </w:p>
        </w:tc>
      </w:tr>
      <w:tr w:rsidR="004B6D7F" w:rsidRPr="00B9577A" w14:paraId="15CB2AA5" w14:textId="77777777" w:rsidTr="00D01AEC">
        <w:trPr>
          <w:trHeight w:val="144"/>
        </w:trPr>
        <w:tc>
          <w:tcPr>
            <w:tcW w:w="3868" w:type="dxa"/>
          </w:tcPr>
          <w:p w14:paraId="64FD51BE" w14:textId="77777777" w:rsidR="004B6D7F" w:rsidRPr="00B9577A" w:rsidRDefault="004B6D7F" w:rsidP="004B6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B9577A">
              <w:rPr>
                <w:rFonts w:cs="Arial"/>
              </w:rPr>
              <w:t>Krungthai Assets Management PCL.</w:t>
            </w:r>
          </w:p>
        </w:tc>
        <w:tc>
          <w:tcPr>
            <w:tcW w:w="1282" w:type="dxa"/>
            <w:vAlign w:val="bottom"/>
          </w:tcPr>
          <w:p w14:paraId="6535C5DB" w14:textId="77777777" w:rsidR="004B6D7F" w:rsidRPr="00B9577A" w:rsidRDefault="004B6D7F" w:rsidP="004B6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p>
        </w:tc>
        <w:tc>
          <w:tcPr>
            <w:tcW w:w="1283" w:type="dxa"/>
            <w:vAlign w:val="bottom"/>
          </w:tcPr>
          <w:p w14:paraId="5AF4489C" w14:textId="77777777" w:rsidR="004B6D7F" w:rsidRPr="00B9577A" w:rsidRDefault="004B6D7F" w:rsidP="004B6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2" w:type="dxa"/>
          </w:tcPr>
          <w:p w14:paraId="689271A5" w14:textId="77777777" w:rsidR="004B6D7F" w:rsidRPr="00B9577A" w:rsidRDefault="004B6D7F" w:rsidP="004B6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5" w:type="dxa"/>
          </w:tcPr>
          <w:p w14:paraId="551EB323" w14:textId="77777777" w:rsidR="004B6D7F" w:rsidRPr="00B9577A" w:rsidRDefault="004B6D7F" w:rsidP="004B6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4B6D7F" w:rsidRPr="00B9577A" w14:paraId="0B1193FA" w14:textId="77777777" w:rsidTr="00D01AEC">
        <w:trPr>
          <w:trHeight w:val="144"/>
        </w:trPr>
        <w:tc>
          <w:tcPr>
            <w:tcW w:w="3868" w:type="dxa"/>
          </w:tcPr>
          <w:p w14:paraId="2E2FC91E" w14:textId="77777777" w:rsidR="004B6D7F" w:rsidRPr="00B9577A" w:rsidRDefault="004B6D7F" w:rsidP="004B6D7F">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B9577A">
              <w:rPr>
                <w:rFonts w:cs="Arial"/>
              </w:rPr>
              <w:t>Fee and service income</w:t>
            </w:r>
          </w:p>
        </w:tc>
        <w:tc>
          <w:tcPr>
            <w:tcW w:w="1282" w:type="dxa"/>
            <w:tcBorders>
              <w:top w:val="nil"/>
              <w:left w:val="nil"/>
              <w:bottom w:val="nil"/>
              <w:right w:val="nil"/>
            </w:tcBorders>
            <w:vAlign w:val="bottom"/>
          </w:tcPr>
          <w:p w14:paraId="7A43612E" w14:textId="244311CE" w:rsidR="004B6D7F" w:rsidRPr="00B9577A" w:rsidRDefault="004B6D7F" w:rsidP="004B6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B9577A">
              <w:rPr>
                <w:rFonts w:cs="Arial"/>
              </w:rPr>
              <w:t>1,693</w:t>
            </w:r>
          </w:p>
        </w:tc>
        <w:tc>
          <w:tcPr>
            <w:tcW w:w="1283" w:type="dxa"/>
            <w:vAlign w:val="bottom"/>
          </w:tcPr>
          <w:p w14:paraId="05F42763" w14:textId="0EA03C85" w:rsidR="004B6D7F" w:rsidRPr="00B9577A" w:rsidRDefault="004B6D7F" w:rsidP="004B6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1,990</w:t>
            </w:r>
          </w:p>
        </w:tc>
        <w:tc>
          <w:tcPr>
            <w:tcW w:w="1282" w:type="dxa"/>
            <w:tcBorders>
              <w:top w:val="nil"/>
              <w:left w:val="nil"/>
              <w:bottom w:val="nil"/>
              <w:right w:val="nil"/>
            </w:tcBorders>
            <w:vAlign w:val="bottom"/>
          </w:tcPr>
          <w:p w14:paraId="0297B63E" w14:textId="3B13BE94" w:rsidR="004B6D7F" w:rsidRPr="00B9577A" w:rsidRDefault="004B6D7F" w:rsidP="004B6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1,693</w:t>
            </w:r>
          </w:p>
        </w:tc>
        <w:tc>
          <w:tcPr>
            <w:tcW w:w="1285" w:type="dxa"/>
            <w:vAlign w:val="bottom"/>
          </w:tcPr>
          <w:p w14:paraId="1137219F" w14:textId="6879C68F" w:rsidR="004B6D7F" w:rsidRPr="00B9577A" w:rsidRDefault="004B6D7F" w:rsidP="004B6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1,990</w:t>
            </w:r>
          </w:p>
        </w:tc>
      </w:tr>
      <w:tr w:rsidR="004B6D7F" w:rsidRPr="00B9577A" w14:paraId="15535EFE" w14:textId="77777777" w:rsidTr="00D01AEC">
        <w:trPr>
          <w:trHeight w:val="144"/>
        </w:trPr>
        <w:tc>
          <w:tcPr>
            <w:tcW w:w="3868" w:type="dxa"/>
          </w:tcPr>
          <w:p w14:paraId="3C66A5AD" w14:textId="77777777" w:rsidR="004B6D7F" w:rsidRPr="00B9577A" w:rsidRDefault="004B6D7F" w:rsidP="004B6D7F">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B9577A">
              <w:rPr>
                <w:rFonts w:cs="Arial"/>
              </w:rPr>
              <w:t>Administrative expenses</w:t>
            </w:r>
          </w:p>
        </w:tc>
        <w:tc>
          <w:tcPr>
            <w:tcW w:w="1282" w:type="dxa"/>
            <w:tcBorders>
              <w:top w:val="nil"/>
              <w:left w:val="nil"/>
              <w:bottom w:val="nil"/>
              <w:right w:val="nil"/>
            </w:tcBorders>
            <w:vAlign w:val="bottom"/>
          </w:tcPr>
          <w:p w14:paraId="48EEBF1B" w14:textId="3C0ECAC7" w:rsidR="004B6D7F" w:rsidRPr="00B9577A" w:rsidRDefault="004B6D7F" w:rsidP="004B6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B9577A">
              <w:rPr>
                <w:rFonts w:cs="Arial"/>
              </w:rPr>
              <w:t>41</w:t>
            </w:r>
          </w:p>
        </w:tc>
        <w:tc>
          <w:tcPr>
            <w:tcW w:w="1283" w:type="dxa"/>
            <w:vAlign w:val="bottom"/>
          </w:tcPr>
          <w:p w14:paraId="0A263FCF" w14:textId="58746886" w:rsidR="004B6D7F" w:rsidRPr="00B9577A" w:rsidRDefault="004B6D7F" w:rsidP="004B6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113</w:t>
            </w:r>
          </w:p>
        </w:tc>
        <w:tc>
          <w:tcPr>
            <w:tcW w:w="1282" w:type="dxa"/>
            <w:tcBorders>
              <w:top w:val="nil"/>
              <w:left w:val="nil"/>
              <w:bottom w:val="nil"/>
              <w:right w:val="nil"/>
            </w:tcBorders>
            <w:vAlign w:val="bottom"/>
          </w:tcPr>
          <w:p w14:paraId="786AA93C" w14:textId="7F830A87" w:rsidR="004B6D7F" w:rsidRPr="00B9577A" w:rsidRDefault="004B6D7F" w:rsidP="004B6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41</w:t>
            </w:r>
          </w:p>
        </w:tc>
        <w:tc>
          <w:tcPr>
            <w:tcW w:w="1285" w:type="dxa"/>
            <w:vAlign w:val="bottom"/>
          </w:tcPr>
          <w:p w14:paraId="2EEB561D" w14:textId="3A152877" w:rsidR="004B6D7F" w:rsidRPr="00B9577A" w:rsidRDefault="004B6D7F" w:rsidP="004B6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113</w:t>
            </w:r>
          </w:p>
        </w:tc>
      </w:tr>
      <w:tr w:rsidR="004B6D7F" w:rsidRPr="00B9577A" w14:paraId="6358DDC9" w14:textId="77777777" w:rsidTr="00D01AEC">
        <w:trPr>
          <w:trHeight w:val="144"/>
        </w:trPr>
        <w:tc>
          <w:tcPr>
            <w:tcW w:w="3868" w:type="dxa"/>
          </w:tcPr>
          <w:p w14:paraId="3A70028D" w14:textId="77777777" w:rsidR="004B6D7F" w:rsidRPr="00B9577A" w:rsidRDefault="004B6D7F" w:rsidP="004B6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cs/>
              </w:rPr>
            </w:pPr>
            <w:r w:rsidRPr="00B9577A">
              <w:rPr>
                <w:rFonts w:cs="Arial"/>
              </w:rPr>
              <w:t>Krungthai Panich Insurance PCL.</w:t>
            </w:r>
          </w:p>
        </w:tc>
        <w:tc>
          <w:tcPr>
            <w:tcW w:w="1282" w:type="dxa"/>
          </w:tcPr>
          <w:p w14:paraId="761EB19D" w14:textId="77777777" w:rsidR="004B6D7F" w:rsidRPr="00B9577A" w:rsidRDefault="004B6D7F" w:rsidP="004B6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p>
        </w:tc>
        <w:tc>
          <w:tcPr>
            <w:tcW w:w="1283" w:type="dxa"/>
          </w:tcPr>
          <w:p w14:paraId="1290BE70" w14:textId="77777777" w:rsidR="004B6D7F" w:rsidRPr="00B9577A" w:rsidRDefault="004B6D7F" w:rsidP="004B6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2" w:type="dxa"/>
          </w:tcPr>
          <w:p w14:paraId="55E67F77" w14:textId="77777777" w:rsidR="004B6D7F" w:rsidRPr="00B9577A" w:rsidRDefault="004B6D7F" w:rsidP="004B6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5" w:type="dxa"/>
          </w:tcPr>
          <w:p w14:paraId="06B4DB97" w14:textId="77777777" w:rsidR="004B6D7F" w:rsidRPr="00B9577A" w:rsidRDefault="004B6D7F" w:rsidP="004B6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443A14" w:rsidRPr="00B9577A" w14:paraId="5B5FC01D" w14:textId="77777777" w:rsidTr="00D01AEC">
        <w:trPr>
          <w:trHeight w:val="144"/>
        </w:trPr>
        <w:tc>
          <w:tcPr>
            <w:tcW w:w="3868" w:type="dxa"/>
          </w:tcPr>
          <w:p w14:paraId="63414F1E" w14:textId="77777777" w:rsidR="00443A14" w:rsidRPr="00B9577A" w:rsidRDefault="00443A14" w:rsidP="00443A14">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B9577A">
              <w:rPr>
                <w:rFonts w:cs="Arial"/>
              </w:rPr>
              <w:t>Fee and service income</w:t>
            </w:r>
          </w:p>
        </w:tc>
        <w:tc>
          <w:tcPr>
            <w:tcW w:w="1282" w:type="dxa"/>
            <w:vAlign w:val="bottom"/>
          </w:tcPr>
          <w:p w14:paraId="5B852FB4" w14:textId="1513843F" w:rsidR="00443A14" w:rsidRPr="00B9577A" w:rsidRDefault="00443A14" w:rsidP="0044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B9577A">
              <w:rPr>
                <w:rFonts w:cs="Arial"/>
              </w:rPr>
              <w:t>6,501</w:t>
            </w:r>
          </w:p>
        </w:tc>
        <w:tc>
          <w:tcPr>
            <w:tcW w:w="1283" w:type="dxa"/>
            <w:vAlign w:val="bottom"/>
          </w:tcPr>
          <w:p w14:paraId="1F83E542" w14:textId="55C11C2D" w:rsidR="00443A14" w:rsidRPr="00B9577A" w:rsidRDefault="00443A14" w:rsidP="0044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9,185</w:t>
            </w:r>
          </w:p>
        </w:tc>
        <w:tc>
          <w:tcPr>
            <w:tcW w:w="1282" w:type="dxa"/>
            <w:vAlign w:val="bottom"/>
          </w:tcPr>
          <w:p w14:paraId="21FED8CA" w14:textId="4FE4364C" w:rsidR="00443A14" w:rsidRPr="00B9577A" w:rsidRDefault="00443A14" w:rsidP="0044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6,501</w:t>
            </w:r>
          </w:p>
        </w:tc>
        <w:tc>
          <w:tcPr>
            <w:tcW w:w="1285" w:type="dxa"/>
            <w:vAlign w:val="bottom"/>
          </w:tcPr>
          <w:p w14:paraId="48CF7F9F" w14:textId="1134632B" w:rsidR="00443A14" w:rsidRPr="00B9577A" w:rsidRDefault="00443A14" w:rsidP="0044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9,179</w:t>
            </w:r>
          </w:p>
        </w:tc>
      </w:tr>
      <w:tr w:rsidR="00443A14" w:rsidRPr="00B9577A" w14:paraId="78D9D0BA" w14:textId="77777777" w:rsidTr="00102758">
        <w:trPr>
          <w:trHeight w:val="144"/>
        </w:trPr>
        <w:tc>
          <w:tcPr>
            <w:tcW w:w="3868" w:type="dxa"/>
          </w:tcPr>
          <w:p w14:paraId="5FB33507" w14:textId="77777777" w:rsidR="00443A14" w:rsidRPr="00B9577A" w:rsidRDefault="00443A14" w:rsidP="0044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B9577A">
              <w:rPr>
                <w:rFonts w:cs="Arial"/>
              </w:rPr>
              <w:t xml:space="preserve">Krungthai-AXA Life Insurance PCL. </w:t>
            </w:r>
          </w:p>
        </w:tc>
        <w:tc>
          <w:tcPr>
            <w:tcW w:w="1282" w:type="dxa"/>
          </w:tcPr>
          <w:p w14:paraId="7906499F" w14:textId="33423262" w:rsidR="00443A14" w:rsidRPr="00B9577A" w:rsidRDefault="00443A14" w:rsidP="0044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p>
        </w:tc>
        <w:tc>
          <w:tcPr>
            <w:tcW w:w="1283" w:type="dxa"/>
          </w:tcPr>
          <w:p w14:paraId="0143512D" w14:textId="77777777" w:rsidR="00443A14" w:rsidRPr="00B9577A" w:rsidRDefault="00443A14" w:rsidP="0044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2" w:type="dxa"/>
          </w:tcPr>
          <w:p w14:paraId="0E8DDAEE" w14:textId="77777777" w:rsidR="00443A14" w:rsidRPr="00B9577A" w:rsidRDefault="00443A14" w:rsidP="0044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5" w:type="dxa"/>
          </w:tcPr>
          <w:p w14:paraId="73149D0C" w14:textId="77777777" w:rsidR="00443A14" w:rsidRPr="00B9577A" w:rsidRDefault="00443A14" w:rsidP="0044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443A14" w:rsidRPr="00B9577A" w14:paraId="1AEDB53A" w14:textId="77777777" w:rsidTr="00102758">
        <w:trPr>
          <w:trHeight w:val="144"/>
        </w:trPr>
        <w:tc>
          <w:tcPr>
            <w:tcW w:w="3868" w:type="dxa"/>
          </w:tcPr>
          <w:p w14:paraId="57295F70" w14:textId="77777777" w:rsidR="00443A14" w:rsidRPr="00B9577A" w:rsidRDefault="00443A14" w:rsidP="00443A14">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B9577A">
              <w:rPr>
                <w:rFonts w:cs="Arial"/>
              </w:rPr>
              <w:t>Other income</w:t>
            </w:r>
          </w:p>
        </w:tc>
        <w:tc>
          <w:tcPr>
            <w:tcW w:w="1282" w:type="dxa"/>
            <w:vAlign w:val="bottom"/>
          </w:tcPr>
          <w:p w14:paraId="693F2CDE" w14:textId="28C52EFE" w:rsidR="00443A14" w:rsidRPr="00B9577A" w:rsidRDefault="00443A14" w:rsidP="0044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B9577A">
              <w:rPr>
                <w:rFonts w:cs="Arial"/>
              </w:rPr>
              <w:t>3,437</w:t>
            </w:r>
          </w:p>
        </w:tc>
        <w:tc>
          <w:tcPr>
            <w:tcW w:w="1283" w:type="dxa"/>
            <w:vAlign w:val="bottom"/>
          </w:tcPr>
          <w:p w14:paraId="37A9310B" w14:textId="42E40291" w:rsidR="00443A14" w:rsidRPr="00B9577A" w:rsidRDefault="00443A14" w:rsidP="0044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2</w:t>
            </w:r>
          </w:p>
        </w:tc>
        <w:tc>
          <w:tcPr>
            <w:tcW w:w="1282" w:type="dxa"/>
            <w:vAlign w:val="bottom"/>
          </w:tcPr>
          <w:p w14:paraId="70CB3827" w14:textId="0103DB27" w:rsidR="00443A14" w:rsidRPr="00B9577A" w:rsidRDefault="00443A14" w:rsidP="0044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3,437</w:t>
            </w:r>
          </w:p>
        </w:tc>
        <w:tc>
          <w:tcPr>
            <w:tcW w:w="1285" w:type="dxa"/>
            <w:vAlign w:val="bottom"/>
          </w:tcPr>
          <w:p w14:paraId="3F36231C" w14:textId="171580AE" w:rsidR="00443A14" w:rsidRPr="00B9577A" w:rsidRDefault="00443A14" w:rsidP="0044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2</w:t>
            </w:r>
          </w:p>
        </w:tc>
      </w:tr>
      <w:tr w:rsidR="00443A14" w:rsidRPr="00B9577A" w14:paraId="3922671F" w14:textId="77777777" w:rsidTr="00102758">
        <w:trPr>
          <w:trHeight w:val="144"/>
        </w:trPr>
        <w:tc>
          <w:tcPr>
            <w:tcW w:w="3868" w:type="dxa"/>
          </w:tcPr>
          <w:p w14:paraId="2C4E338F" w14:textId="6515CB2A" w:rsidR="00443A14" w:rsidRPr="00B9577A" w:rsidRDefault="00443A14" w:rsidP="0044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B9577A">
              <w:rPr>
                <w:rFonts w:cs="Arial"/>
              </w:rPr>
              <w:t>Krungthai Mizuho Leasing Co., Ltd.</w:t>
            </w:r>
          </w:p>
        </w:tc>
        <w:tc>
          <w:tcPr>
            <w:tcW w:w="1282" w:type="dxa"/>
          </w:tcPr>
          <w:p w14:paraId="4F1CC559" w14:textId="0D93A642" w:rsidR="00443A14" w:rsidRPr="00B9577A" w:rsidRDefault="00443A14" w:rsidP="0044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p>
        </w:tc>
        <w:tc>
          <w:tcPr>
            <w:tcW w:w="1283" w:type="dxa"/>
          </w:tcPr>
          <w:p w14:paraId="1DCBBD5A" w14:textId="77777777" w:rsidR="00443A14" w:rsidRPr="00B9577A" w:rsidRDefault="00443A14" w:rsidP="0044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2" w:type="dxa"/>
          </w:tcPr>
          <w:p w14:paraId="2C2BED41" w14:textId="77777777" w:rsidR="00443A14" w:rsidRPr="00B9577A" w:rsidRDefault="00443A14" w:rsidP="0044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5" w:type="dxa"/>
          </w:tcPr>
          <w:p w14:paraId="2C399C00" w14:textId="77777777" w:rsidR="00443A14" w:rsidRPr="00B9577A" w:rsidRDefault="00443A14" w:rsidP="0044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443A14" w:rsidRPr="00B9577A" w14:paraId="0DB45B1F" w14:textId="77777777" w:rsidTr="00D01AEC">
        <w:trPr>
          <w:trHeight w:val="144"/>
        </w:trPr>
        <w:tc>
          <w:tcPr>
            <w:tcW w:w="3868" w:type="dxa"/>
          </w:tcPr>
          <w:p w14:paraId="77DACFCC" w14:textId="77777777" w:rsidR="00443A14" w:rsidRPr="00B9577A" w:rsidRDefault="00443A14" w:rsidP="00443A14">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B9577A">
              <w:rPr>
                <w:rFonts w:cs="Arial"/>
              </w:rPr>
              <w:t>Administrative expenses</w:t>
            </w:r>
          </w:p>
        </w:tc>
        <w:tc>
          <w:tcPr>
            <w:tcW w:w="1282" w:type="dxa"/>
            <w:vAlign w:val="bottom"/>
          </w:tcPr>
          <w:p w14:paraId="2062C683" w14:textId="2FA89267" w:rsidR="00443A14" w:rsidRPr="00B9577A" w:rsidRDefault="00443A14" w:rsidP="0044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B9577A">
              <w:rPr>
                <w:rFonts w:cs="Arial"/>
              </w:rPr>
              <w:t>2,057</w:t>
            </w:r>
          </w:p>
        </w:tc>
        <w:tc>
          <w:tcPr>
            <w:tcW w:w="1283" w:type="dxa"/>
            <w:vAlign w:val="bottom"/>
          </w:tcPr>
          <w:p w14:paraId="08665DBE" w14:textId="234950F3" w:rsidR="00443A14" w:rsidRPr="00B9577A" w:rsidRDefault="00443A14" w:rsidP="0044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2,644</w:t>
            </w:r>
          </w:p>
        </w:tc>
        <w:tc>
          <w:tcPr>
            <w:tcW w:w="1282" w:type="dxa"/>
            <w:vAlign w:val="bottom"/>
          </w:tcPr>
          <w:p w14:paraId="5A2706CE" w14:textId="0BFB1CF8" w:rsidR="00443A14" w:rsidRPr="00B9577A" w:rsidRDefault="00443A14" w:rsidP="0044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1,825</w:t>
            </w:r>
          </w:p>
        </w:tc>
        <w:tc>
          <w:tcPr>
            <w:tcW w:w="1285" w:type="dxa"/>
            <w:vAlign w:val="bottom"/>
          </w:tcPr>
          <w:p w14:paraId="263D034D" w14:textId="71CE5C80" w:rsidR="00443A14" w:rsidRPr="00B9577A" w:rsidRDefault="00443A14" w:rsidP="0044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2,365</w:t>
            </w:r>
          </w:p>
        </w:tc>
      </w:tr>
      <w:tr w:rsidR="00443A14" w:rsidRPr="00B9577A" w14:paraId="55028539" w14:textId="77777777" w:rsidTr="00D01AEC">
        <w:trPr>
          <w:trHeight w:val="144"/>
        </w:trPr>
        <w:tc>
          <w:tcPr>
            <w:tcW w:w="3868" w:type="dxa"/>
          </w:tcPr>
          <w:p w14:paraId="5B1865F0" w14:textId="63B4CA1D" w:rsidR="00443A14" w:rsidRPr="00B9577A" w:rsidRDefault="00443A14" w:rsidP="0044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B9577A">
              <w:rPr>
                <w:rFonts w:cs="Arial"/>
              </w:rPr>
              <w:t>Krungthai XSpring Securities Co.,</w:t>
            </w:r>
            <w:r w:rsidR="00B9577A" w:rsidRPr="00B9577A">
              <w:rPr>
                <w:rFonts w:cs="Arial"/>
              </w:rPr>
              <w:t xml:space="preserve"> </w:t>
            </w:r>
            <w:r w:rsidRPr="00B9577A">
              <w:rPr>
                <w:rFonts w:cs="Arial"/>
              </w:rPr>
              <w:t>Ltd.</w:t>
            </w:r>
          </w:p>
        </w:tc>
        <w:tc>
          <w:tcPr>
            <w:tcW w:w="1282" w:type="dxa"/>
            <w:vAlign w:val="bottom"/>
          </w:tcPr>
          <w:p w14:paraId="520B926F" w14:textId="745DDE7B" w:rsidR="00443A14" w:rsidRPr="00B9577A" w:rsidRDefault="00443A14" w:rsidP="0044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p>
        </w:tc>
        <w:tc>
          <w:tcPr>
            <w:tcW w:w="1283" w:type="dxa"/>
            <w:vAlign w:val="bottom"/>
          </w:tcPr>
          <w:p w14:paraId="20FD9BE5" w14:textId="77777777" w:rsidR="00443A14" w:rsidRPr="00B9577A" w:rsidRDefault="00443A14" w:rsidP="0044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2" w:type="dxa"/>
            <w:vAlign w:val="bottom"/>
          </w:tcPr>
          <w:p w14:paraId="3C52656D" w14:textId="77777777" w:rsidR="00443A14" w:rsidRPr="00B9577A" w:rsidRDefault="00443A14" w:rsidP="0044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5" w:type="dxa"/>
            <w:vAlign w:val="bottom"/>
          </w:tcPr>
          <w:p w14:paraId="4009DA25" w14:textId="77777777" w:rsidR="00443A14" w:rsidRPr="00B9577A" w:rsidRDefault="00443A14" w:rsidP="0044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443A14" w:rsidRPr="00B9577A" w14:paraId="1C26B2D1" w14:textId="77777777" w:rsidTr="00D01AEC">
        <w:trPr>
          <w:trHeight w:val="144"/>
        </w:trPr>
        <w:tc>
          <w:tcPr>
            <w:tcW w:w="3868" w:type="dxa"/>
          </w:tcPr>
          <w:p w14:paraId="5CBDB5FF" w14:textId="77777777" w:rsidR="00443A14" w:rsidRPr="00B9577A" w:rsidRDefault="00443A14" w:rsidP="00443A14">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B9577A">
              <w:rPr>
                <w:rFonts w:cs="Arial"/>
              </w:rPr>
              <w:t>Finance costs</w:t>
            </w:r>
          </w:p>
        </w:tc>
        <w:tc>
          <w:tcPr>
            <w:tcW w:w="1282" w:type="dxa"/>
            <w:vAlign w:val="bottom"/>
          </w:tcPr>
          <w:p w14:paraId="74FBCCC1" w14:textId="710541DF" w:rsidR="00443A14" w:rsidRPr="00B9577A" w:rsidRDefault="00443A14" w:rsidP="0044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B9577A">
              <w:rPr>
                <w:rFonts w:cs="Arial"/>
              </w:rPr>
              <w:t>197</w:t>
            </w:r>
          </w:p>
        </w:tc>
        <w:tc>
          <w:tcPr>
            <w:tcW w:w="1283" w:type="dxa"/>
            <w:vAlign w:val="bottom"/>
          </w:tcPr>
          <w:p w14:paraId="7AEAEF23" w14:textId="4EAF2B97" w:rsidR="00443A14" w:rsidRPr="00B9577A" w:rsidRDefault="00443A14" w:rsidP="0044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1,053</w:t>
            </w:r>
          </w:p>
        </w:tc>
        <w:tc>
          <w:tcPr>
            <w:tcW w:w="1282" w:type="dxa"/>
            <w:vAlign w:val="bottom"/>
          </w:tcPr>
          <w:p w14:paraId="21E508A1" w14:textId="3B93199B" w:rsidR="00443A14" w:rsidRPr="00B9577A" w:rsidRDefault="00443A14" w:rsidP="0044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197</w:t>
            </w:r>
          </w:p>
        </w:tc>
        <w:tc>
          <w:tcPr>
            <w:tcW w:w="1285" w:type="dxa"/>
            <w:vAlign w:val="bottom"/>
          </w:tcPr>
          <w:p w14:paraId="6A88C627" w14:textId="13E4110E" w:rsidR="00443A14" w:rsidRPr="00B9577A" w:rsidRDefault="00443A14" w:rsidP="0044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B9577A">
              <w:rPr>
                <w:rFonts w:cs="Arial"/>
              </w:rPr>
              <w:t>1,053</w:t>
            </w:r>
          </w:p>
        </w:tc>
      </w:tr>
    </w:tbl>
    <w:p w14:paraId="425619EE" w14:textId="44F9CFF8" w:rsidR="007965D1" w:rsidRPr="00B9577A" w:rsidRDefault="00887651" w:rsidP="00CD7102">
      <w:pPr>
        <w:spacing w:before="240" w:after="120" w:line="380" w:lineRule="exact"/>
        <w:ind w:left="806"/>
        <w:jc w:val="thaiDistribute"/>
        <w:rPr>
          <w:rFonts w:cs="Arial"/>
          <w:sz w:val="22"/>
          <w:szCs w:val="22"/>
        </w:rPr>
      </w:pPr>
      <w:r w:rsidRPr="00B9577A">
        <w:rPr>
          <w:rFonts w:cs="Arial"/>
          <w:sz w:val="22"/>
          <w:szCs w:val="22"/>
        </w:rPr>
        <w:t xml:space="preserve">During the </w:t>
      </w:r>
      <w:r w:rsidR="001F02DD" w:rsidRPr="00B9577A">
        <w:rPr>
          <w:rFonts w:cs="Arial"/>
          <w:sz w:val="22"/>
          <w:szCs w:val="22"/>
        </w:rPr>
        <w:t xml:space="preserve">current </w:t>
      </w:r>
      <w:r w:rsidRPr="00B9577A">
        <w:rPr>
          <w:rFonts w:cs="Arial"/>
          <w:sz w:val="22"/>
          <w:szCs w:val="22"/>
        </w:rPr>
        <w:t xml:space="preserve">period, </w:t>
      </w:r>
      <w:r w:rsidR="00FD78EC" w:rsidRPr="00B9577A">
        <w:rPr>
          <w:rFonts w:cs="Arial"/>
          <w:sz w:val="22"/>
          <w:szCs w:val="22"/>
        </w:rPr>
        <w:t>the Company has</w:t>
      </w:r>
      <w:r w:rsidRPr="00B9577A">
        <w:rPr>
          <w:rFonts w:cs="Arial"/>
          <w:sz w:val="22"/>
          <w:szCs w:val="22"/>
        </w:rPr>
        <w:t xml:space="preserve"> no changes in the</w:t>
      </w:r>
      <w:r w:rsidR="00FD78EC" w:rsidRPr="00B9577A">
        <w:rPr>
          <w:rFonts w:cs="Arial"/>
          <w:sz w:val="22"/>
          <w:szCs w:val="22"/>
        </w:rPr>
        <w:t xml:space="preserve"> significant</w:t>
      </w:r>
      <w:r w:rsidRPr="00B9577A">
        <w:rPr>
          <w:rFonts w:cs="Arial"/>
          <w:sz w:val="22"/>
          <w:szCs w:val="22"/>
        </w:rPr>
        <w:t xml:space="preserve"> agreement with the related parties as disclosed in Note 2</w:t>
      </w:r>
      <w:r w:rsidR="002623E7" w:rsidRPr="00B9577A">
        <w:rPr>
          <w:rFonts w:cs="Arial"/>
          <w:sz w:val="22"/>
          <w:szCs w:val="22"/>
        </w:rPr>
        <w:t>7</w:t>
      </w:r>
      <w:r w:rsidRPr="00B9577A">
        <w:rPr>
          <w:rFonts w:cs="Arial"/>
          <w:sz w:val="22"/>
          <w:szCs w:val="22"/>
        </w:rPr>
        <w:t xml:space="preserve">.2 to the </w:t>
      </w:r>
      <w:r w:rsidR="00DA13F4" w:rsidRPr="00B9577A">
        <w:rPr>
          <w:rFonts w:cs="Arial"/>
          <w:sz w:val="22"/>
          <w:szCs w:val="22"/>
        </w:rPr>
        <w:t>202</w:t>
      </w:r>
      <w:r w:rsidR="00EE24EB" w:rsidRPr="00B9577A">
        <w:rPr>
          <w:rFonts w:cs="Arial"/>
          <w:sz w:val="22"/>
          <w:szCs w:val="22"/>
        </w:rPr>
        <w:t>5</w:t>
      </w:r>
      <w:r w:rsidRPr="00B9577A">
        <w:rPr>
          <w:rFonts w:cs="Arial"/>
          <w:sz w:val="22"/>
          <w:szCs w:val="22"/>
        </w:rPr>
        <w:t xml:space="preserve"> consolidated financial statements.</w:t>
      </w:r>
    </w:p>
    <w:p w14:paraId="77594758" w14:textId="77777777" w:rsidR="00B9577A" w:rsidRPr="00B9577A" w:rsidRDefault="00B9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lang w:val="x-none" w:eastAsia="x-none"/>
        </w:rPr>
      </w:pPr>
      <w:r w:rsidRPr="00B9577A">
        <w:rPr>
          <w:rFonts w:cs="Arial"/>
          <w:sz w:val="22"/>
          <w:szCs w:val="22"/>
        </w:rPr>
        <w:br w:type="page"/>
      </w:r>
    </w:p>
    <w:p w14:paraId="7C2D8ECF" w14:textId="29BA9E57" w:rsidR="0076086A" w:rsidRPr="00B9577A" w:rsidRDefault="00DA13F4" w:rsidP="00CF3AB9">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B9577A">
        <w:rPr>
          <w:rFonts w:cs="Arial"/>
          <w:sz w:val="22"/>
          <w:szCs w:val="22"/>
        </w:rPr>
        <w:lastRenderedPageBreak/>
        <w:t>1</w:t>
      </w:r>
      <w:r w:rsidR="00E56F20" w:rsidRPr="00B9577A">
        <w:rPr>
          <w:rFonts w:cs="Arial"/>
          <w:sz w:val="22"/>
          <w:szCs w:val="22"/>
        </w:rPr>
        <w:t>1</w:t>
      </w:r>
      <w:r w:rsidR="0076086A" w:rsidRPr="00B9577A">
        <w:rPr>
          <w:rFonts w:cs="Arial"/>
          <w:sz w:val="22"/>
          <w:szCs w:val="22"/>
        </w:rPr>
        <w:t>.</w:t>
      </w:r>
      <w:r w:rsidR="00C711CA" w:rsidRPr="00B9577A">
        <w:rPr>
          <w:rFonts w:cs="Arial"/>
          <w:sz w:val="22"/>
          <w:szCs w:val="22"/>
        </w:rPr>
        <w:t>3</w:t>
      </w:r>
      <w:r w:rsidR="009049E7" w:rsidRPr="00B9577A">
        <w:rPr>
          <w:rFonts w:cs="Arial"/>
          <w:sz w:val="22"/>
          <w:szCs w:val="22"/>
        </w:rPr>
        <w:tab/>
      </w:r>
      <w:r w:rsidR="0076086A" w:rsidRPr="00B9577A">
        <w:rPr>
          <w:rFonts w:cs="Arial"/>
          <w:sz w:val="22"/>
          <w:szCs w:val="22"/>
        </w:rPr>
        <w:t>Management remuneration</w:t>
      </w:r>
    </w:p>
    <w:p w14:paraId="7ACC82BF" w14:textId="597598FF" w:rsidR="0076086A" w:rsidRPr="00B9577A" w:rsidRDefault="00F52BF3" w:rsidP="00CD710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B9577A">
        <w:rPr>
          <w:rFonts w:cs="Arial"/>
          <w:sz w:val="22"/>
          <w:szCs w:val="22"/>
        </w:rPr>
        <w:tab/>
      </w:r>
      <w:r w:rsidR="0076086A" w:rsidRPr="00B9577A">
        <w:rPr>
          <w:rFonts w:cs="Arial"/>
          <w:sz w:val="22"/>
          <w:szCs w:val="22"/>
        </w:rPr>
        <w:t xml:space="preserve">Management remuneration for the </w:t>
      </w:r>
      <w:r w:rsidR="00A957E8" w:rsidRPr="00B9577A">
        <w:rPr>
          <w:rFonts w:cs="Arial"/>
          <w:sz w:val="22"/>
          <w:szCs w:val="22"/>
        </w:rPr>
        <w:t>three-month</w:t>
      </w:r>
      <w:r w:rsidR="00FA0003" w:rsidRPr="00B9577A">
        <w:rPr>
          <w:rFonts w:cs="Arial"/>
          <w:sz w:val="22"/>
          <w:szCs w:val="22"/>
        </w:rPr>
        <w:t xml:space="preserve"> </w:t>
      </w:r>
      <w:r w:rsidR="00CF3AB9" w:rsidRPr="00B9577A">
        <w:rPr>
          <w:rFonts w:cs="Arial"/>
          <w:sz w:val="22"/>
          <w:szCs w:val="22"/>
        </w:rPr>
        <w:t xml:space="preserve">and six-month </w:t>
      </w:r>
      <w:r w:rsidR="0093741F" w:rsidRPr="00B9577A">
        <w:rPr>
          <w:rFonts w:cs="Arial"/>
          <w:sz w:val="22"/>
          <w:szCs w:val="22"/>
        </w:rPr>
        <w:t xml:space="preserve">periods ended </w:t>
      </w:r>
      <w:r w:rsidR="00CF3AB9" w:rsidRPr="00B9577A">
        <w:rPr>
          <w:rFonts w:cs="Arial"/>
          <w:sz w:val="22"/>
          <w:szCs w:val="22"/>
        </w:rPr>
        <w:t>30 June</w:t>
      </w:r>
      <w:r w:rsidR="00694740" w:rsidRPr="00B9577A">
        <w:rPr>
          <w:rFonts w:cs="Arial"/>
          <w:sz w:val="22"/>
          <w:szCs w:val="22"/>
        </w:rPr>
        <w:t xml:space="preserve"> 2026</w:t>
      </w:r>
      <w:r w:rsidR="00586F5B" w:rsidRPr="00B9577A">
        <w:rPr>
          <w:rFonts w:cs="Arial"/>
          <w:sz w:val="22"/>
          <w:szCs w:val="22"/>
        </w:rPr>
        <w:t xml:space="preserve"> and </w:t>
      </w:r>
      <w:r w:rsidR="00694740" w:rsidRPr="00B9577A">
        <w:rPr>
          <w:rFonts w:cs="Arial"/>
          <w:sz w:val="22"/>
          <w:szCs w:val="22"/>
        </w:rPr>
        <w:t>2025</w:t>
      </w:r>
      <w:r w:rsidR="0076086A" w:rsidRPr="00B9577A">
        <w:rPr>
          <w:rFonts w:cs="Arial"/>
          <w:sz w:val="22"/>
          <w:szCs w:val="22"/>
        </w:rPr>
        <w:t xml:space="preserve"> consist of the following:</w:t>
      </w:r>
    </w:p>
    <w:tbl>
      <w:tblPr>
        <w:tblW w:w="9090" w:type="dxa"/>
        <w:tblInd w:w="450" w:type="dxa"/>
        <w:tblLayout w:type="fixed"/>
        <w:tblCellMar>
          <w:left w:w="0" w:type="dxa"/>
          <w:right w:w="0" w:type="dxa"/>
        </w:tblCellMar>
        <w:tblLook w:val="0000" w:firstRow="0" w:lastRow="0" w:firstColumn="0" w:lastColumn="0" w:noHBand="0" w:noVBand="0"/>
      </w:tblPr>
      <w:tblGrid>
        <w:gridCol w:w="3780"/>
        <w:gridCol w:w="1327"/>
        <w:gridCol w:w="1328"/>
        <w:gridCol w:w="1327"/>
        <w:gridCol w:w="1328"/>
      </w:tblGrid>
      <w:tr w:rsidR="005B39F1" w:rsidRPr="00B9577A" w14:paraId="1EF65D8E" w14:textId="77777777" w:rsidTr="005B39F1">
        <w:tc>
          <w:tcPr>
            <w:tcW w:w="3780" w:type="dxa"/>
          </w:tcPr>
          <w:p w14:paraId="12C0DACA" w14:textId="77777777" w:rsidR="005B39F1" w:rsidRPr="00B9577A" w:rsidRDefault="005B39F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5310" w:type="dxa"/>
            <w:gridSpan w:val="4"/>
          </w:tcPr>
          <w:p w14:paraId="0B964589" w14:textId="262D6E0B" w:rsidR="005B39F1" w:rsidRPr="00B9577A" w:rsidRDefault="005B39F1" w:rsidP="00CD710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r w:rsidRPr="00B9577A">
              <w:rPr>
                <w:rFonts w:cs="Arial"/>
                <w:lang w:val="en-US"/>
              </w:rPr>
              <w:t xml:space="preserve">(Unit: </w:t>
            </w:r>
            <w:r w:rsidR="001B2068" w:rsidRPr="00B9577A">
              <w:rPr>
                <w:rFonts w:cs="Arial"/>
                <w:lang w:val="en-US"/>
              </w:rPr>
              <w:t>Thousand Baht</w:t>
            </w:r>
            <w:r w:rsidRPr="00B9577A">
              <w:rPr>
                <w:rFonts w:cs="Arial"/>
                <w:lang w:val="en-US"/>
              </w:rPr>
              <w:t>)</w:t>
            </w:r>
          </w:p>
        </w:tc>
      </w:tr>
      <w:tr w:rsidR="00A957E8" w:rsidRPr="00B9577A" w14:paraId="22574FAC" w14:textId="77777777" w:rsidTr="005E2C3C">
        <w:tc>
          <w:tcPr>
            <w:tcW w:w="3780" w:type="dxa"/>
          </w:tcPr>
          <w:p w14:paraId="6C6FE0AF" w14:textId="77777777" w:rsidR="00A957E8" w:rsidRPr="00B9577A" w:rsidRDefault="00A957E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5310" w:type="dxa"/>
            <w:gridSpan w:val="4"/>
          </w:tcPr>
          <w:p w14:paraId="1B0B7A16" w14:textId="322712F5" w:rsidR="00A957E8" w:rsidRPr="00B9577A" w:rsidRDefault="00A957E8" w:rsidP="00CD710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B9577A">
              <w:rPr>
                <w:rFonts w:cs="Arial"/>
                <w:lang w:val="en-US"/>
              </w:rPr>
              <w:t xml:space="preserve">For the three-month periods ended </w:t>
            </w:r>
            <w:r w:rsidR="00CF3AB9" w:rsidRPr="00B9577A">
              <w:rPr>
                <w:rFonts w:cs="Arial"/>
                <w:lang w:val="en-US"/>
              </w:rPr>
              <w:t>30 June</w:t>
            </w:r>
          </w:p>
        </w:tc>
      </w:tr>
      <w:tr w:rsidR="00A957E8" w:rsidRPr="00B9577A" w14:paraId="5750E8CF" w14:textId="77777777" w:rsidTr="005B39F1">
        <w:tc>
          <w:tcPr>
            <w:tcW w:w="3780" w:type="dxa"/>
          </w:tcPr>
          <w:p w14:paraId="0A983D5F" w14:textId="77777777" w:rsidR="00A957E8" w:rsidRPr="00B9577A" w:rsidRDefault="00A957E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2655" w:type="dxa"/>
            <w:gridSpan w:val="2"/>
          </w:tcPr>
          <w:p w14:paraId="0D772EB8" w14:textId="77777777" w:rsidR="00A957E8" w:rsidRPr="00B9577A" w:rsidRDefault="00A957E8" w:rsidP="00CD710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B9577A">
              <w:rPr>
                <w:rFonts w:cs="Arial"/>
                <w:lang w:val="en-US"/>
              </w:rPr>
              <w:t>Consolidated                                 financial statements</w:t>
            </w:r>
          </w:p>
        </w:tc>
        <w:tc>
          <w:tcPr>
            <w:tcW w:w="2655" w:type="dxa"/>
            <w:gridSpan w:val="2"/>
          </w:tcPr>
          <w:p w14:paraId="30480E14" w14:textId="77777777" w:rsidR="00A957E8" w:rsidRPr="00B9577A" w:rsidRDefault="00A957E8" w:rsidP="00CD710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B9577A">
              <w:rPr>
                <w:rFonts w:cs="Arial"/>
                <w:lang w:val="en-US"/>
              </w:rPr>
              <w:t>Separate                         financial statements</w:t>
            </w:r>
          </w:p>
        </w:tc>
      </w:tr>
      <w:tr w:rsidR="00622DB1" w:rsidRPr="00B9577A" w14:paraId="4F3844E8" w14:textId="77777777" w:rsidTr="005B39F1">
        <w:tc>
          <w:tcPr>
            <w:tcW w:w="3780" w:type="dxa"/>
          </w:tcPr>
          <w:p w14:paraId="56003B58" w14:textId="77777777" w:rsidR="00622DB1" w:rsidRPr="00B9577A" w:rsidRDefault="00622DB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1327" w:type="dxa"/>
          </w:tcPr>
          <w:p w14:paraId="61F17941" w14:textId="794E333B" w:rsidR="00622DB1" w:rsidRPr="00B9577A" w:rsidRDefault="00694740" w:rsidP="00CD710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B9577A">
              <w:rPr>
                <w:rFonts w:cs="Arial"/>
                <w:lang w:val="en-US"/>
              </w:rPr>
              <w:t>2026</w:t>
            </w:r>
          </w:p>
        </w:tc>
        <w:tc>
          <w:tcPr>
            <w:tcW w:w="1328" w:type="dxa"/>
          </w:tcPr>
          <w:p w14:paraId="07C5AE19" w14:textId="47F55EFA" w:rsidR="00622DB1" w:rsidRPr="00B9577A" w:rsidRDefault="00694740" w:rsidP="00CD710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B9577A">
              <w:rPr>
                <w:rFonts w:cs="Arial"/>
                <w:lang w:val="en-US"/>
              </w:rPr>
              <w:t>2025</w:t>
            </w:r>
          </w:p>
        </w:tc>
        <w:tc>
          <w:tcPr>
            <w:tcW w:w="1327" w:type="dxa"/>
          </w:tcPr>
          <w:p w14:paraId="45B4B5BF" w14:textId="26484249" w:rsidR="00622DB1" w:rsidRPr="00B9577A" w:rsidRDefault="00694740" w:rsidP="00CD710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B9577A">
              <w:rPr>
                <w:rFonts w:cs="Arial"/>
                <w:lang w:val="en-US"/>
              </w:rPr>
              <w:t>2026</w:t>
            </w:r>
          </w:p>
        </w:tc>
        <w:tc>
          <w:tcPr>
            <w:tcW w:w="1328" w:type="dxa"/>
          </w:tcPr>
          <w:p w14:paraId="40AD30DC" w14:textId="521FA531" w:rsidR="00622DB1" w:rsidRPr="00B9577A" w:rsidRDefault="00694740" w:rsidP="00CD710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B9577A">
              <w:rPr>
                <w:rFonts w:cs="Arial"/>
                <w:lang w:val="en-US"/>
              </w:rPr>
              <w:t>2025</w:t>
            </w:r>
          </w:p>
        </w:tc>
      </w:tr>
      <w:tr w:rsidR="00312D66" w:rsidRPr="00B9577A" w14:paraId="5D766AC6" w14:textId="77777777" w:rsidTr="00520F99">
        <w:tc>
          <w:tcPr>
            <w:tcW w:w="3780" w:type="dxa"/>
          </w:tcPr>
          <w:p w14:paraId="3CB86215" w14:textId="77777777" w:rsidR="00312D66" w:rsidRPr="00B9577A" w:rsidRDefault="00312D66" w:rsidP="00312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B9577A">
              <w:rPr>
                <w:rFonts w:cs="Arial"/>
              </w:rPr>
              <w:t>Short-term employee benefits</w:t>
            </w:r>
          </w:p>
        </w:tc>
        <w:tc>
          <w:tcPr>
            <w:tcW w:w="1327" w:type="dxa"/>
            <w:tcBorders>
              <w:top w:val="nil"/>
              <w:left w:val="nil"/>
              <w:bottom w:val="nil"/>
              <w:right w:val="nil"/>
            </w:tcBorders>
            <w:vAlign w:val="bottom"/>
          </w:tcPr>
          <w:p w14:paraId="08978564" w14:textId="783D36FB" w:rsidR="00312D66" w:rsidRPr="00B9577A" w:rsidRDefault="00312D66" w:rsidP="00312D6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B9577A">
              <w:rPr>
                <w:rFonts w:cs="Arial"/>
              </w:rPr>
              <w:t xml:space="preserve">74,663 </w:t>
            </w:r>
          </w:p>
        </w:tc>
        <w:tc>
          <w:tcPr>
            <w:tcW w:w="1328" w:type="dxa"/>
            <w:vAlign w:val="bottom"/>
          </w:tcPr>
          <w:p w14:paraId="37E504ED" w14:textId="3C1DED6F" w:rsidR="00312D66" w:rsidRPr="00B9577A" w:rsidRDefault="00312D66" w:rsidP="00312D6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B9577A">
              <w:rPr>
                <w:rFonts w:cs="Arial"/>
              </w:rPr>
              <w:t xml:space="preserve">73,626 </w:t>
            </w:r>
          </w:p>
        </w:tc>
        <w:tc>
          <w:tcPr>
            <w:tcW w:w="1327" w:type="dxa"/>
            <w:tcBorders>
              <w:top w:val="nil"/>
              <w:left w:val="nil"/>
              <w:bottom w:val="nil"/>
              <w:right w:val="nil"/>
            </w:tcBorders>
            <w:vAlign w:val="bottom"/>
          </w:tcPr>
          <w:p w14:paraId="67FAC965" w14:textId="632A84AD" w:rsidR="00312D66" w:rsidRPr="00B9577A" w:rsidRDefault="00312D66" w:rsidP="00312D6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B9577A">
              <w:rPr>
                <w:rFonts w:cs="Arial"/>
              </w:rPr>
              <w:t xml:space="preserve">74,232 </w:t>
            </w:r>
          </w:p>
        </w:tc>
        <w:tc>
          <w:tcPr>
            <w:tcW w:w="1328" w:type="dxa"/>
            <w:vAlign w:val="bottom"/>
          </w:tcPr>
          <w:p w14:paraId="1B0D049B" w14:textId="3446AF3C" w:rsidR="00312D66" w:rsidRPr="00B9577A" w:rsidRDefault="00312D66" w:rsidP="00312D6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B9577A">
              <w:rPr>
                <w:rFonts w:cs="Arial"/>
              </w:rPr>
              <w:t xml:space="preserve">72,781 </w:t>
            </w:r>
          </w:p>
        </w:tc>
      </w:tr>
      <w:tr w:rsidR="00312D66" w:rsidRPr="00B9577A" w14:paraId="26FCF769" w14:textId="77777777" w:rsidTr="00520F99">
        <w:tc>
          <w:tcPr>
            <w:tcW w:w="3780" w:type="dxa"/>
          </w:tcPr>
          <w:p w14:paraId="22EB1E2D" w14:textId="77777777" w:rsidR="00312D66" w:rsidRPr="00B9577A" w:rsidRDefault="00312D66" w:rsidP="00312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B9577A">
              <w:rPr>
                <w:rFonts w:cs="Arial"/>
              </w:rPr>
              <w:t xml:space="preserve">Post-employment benefits </w:t>
            </w:r>
          </w:p>
        </w:tc>
        <w:tc>
          <w:tcPr>
            <w:tcW w:w="1327" w:type="dxa"/>
            <w:tcBorders>
              <w:top w:val="nil"/>
              <w:left w:val="nil"/>
              <w:bottom w:val="nil"/>
              <w:right w:val="nil"/>
            </w:tcBorders>
            <w:vAlign w:val="bottom"/>
          </w:tcPr>
          <w:p w14:paraId="30F15B92" w14:textId="5F7323EF" w:rsidR="00312D66" w:rsidRPr="00B9577A" w:rsidRDefault="00312D66" w:rsidP="00312D66">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B9577A">
              <w:rPr>
                <w:rFonts w:cs="Arial"/>
              </w:rPr>
              <w:t xml:space="preserve">2,414 </w:t>
            </w:r>
          </w:p>
        </w:tc>
        <w:tc>
          <w:tcPr>
            <w:tcW w:w="1328" w:type="dxa"/>
            <w:vAlign w:val="bottom"/>
          </w:tcPr>
          <w:p w14:paraId="3652C4DC" w14:textId="24AA80DA" w:rsidR="00312D66" w:rsidRPr="00B9577A" w:rsidRDefault="00312D66" w:rsidP="00312D66">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B9577A">
              <w:rPr>
                <w:rFonts w:cs="Arial"/>
              </w:rPr>
              <w:t xml:space="preserve">2,704 </w:t>
            </w:r>
          </w:p>
        </w:tc>
        <w:tc>
          <w:tcPr>
            <w:tcW w:w="1327" w:type="dxa"/>
            <w:tcBorders>
              <w:top w:val="nil"/>
              <w:left w:val="nil"/>
              <w:bottom w:val="nil"/>
              <w:right w:val="nil"/>
            </w:tcBorders>
            <w:vAlign w:val="bottom"/>
          </w:tcPr>
          <w:p w14:paraId="2056F714" w14:textId="7130DA61" w:rsidR="00312D66" w:rsidRPr="00B9577A" w:rsidRDefault="00312D66" w:rsidP="00312D66">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B9577A">
              <w:rPr>
                <w:rFonts w:cs="Arial"/>
              </w:rPr>
              <w:t xml:space="preserve">2,379 </w:t>
            </w:r>
          </w:p>
        </w:tc>
        <w:tc>
          <w:tcPr>
            <w:tcW w:w="1328" w:type="dxa"/>
            <w:vAlign w:val="bottom"/>
          </w:tcPr>
          <w:p w14:paraId="435174DC" w14:textId="3025C6C1" w:rsidR="00312D66" w:rsidRPr="00B9577A" w:rsidRDefault="00312D66" w:rsidP="00312D66">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B9577A">
              <w:rPr>
                <w:rFonts w:cs="Arial"/>
              </w:rPr>
              <w:t xml:space="preserve">2,593 </w:t>
            </w:r>
          </w:p>
        </w:tc>
      </w:tr>
      <w:tr w:rsidR="00312D66" w:rsidRPr="00B9577A" w14:paraId="284CFBB0" w14:textId="77777777" w:rsidTr="00520F99">
        <w:tc>
          <w:tcPr>
            <w:tcW w:w="3780" w:type="dxa"/>
          </w:tcPr>
          <w:p w14:paraId="51AC48AA" w14:textId="77777777" w:rsidR="00312D66" w:rsidRPr="00B9577A" w:rsidRDefault="00312D66" w:rsidP="00312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B9577A">
              <w:rPr>
                <w:rFonts w:cs="Arial"/>
              </w:rPr>
              <w:t>Total</w:t>
            </w:r>
          </w:p>
        </w:tc>
        <w:tc>
          <w:tcPr>
            <w:tcW w:w="1327" w:type="dxa"/>
            <w:tcBorders>
              <w:top w:val="nil"/>
              <w:left w:val="nil"/>
              <w:bottom w:val="nil"/>
              <w:right w:val="nil"/>
            </w:tcBorders>
            <w:vAlign w:val="bottom"/>
          </w:tcPr>
          <w:p w14:paraId="596C9393" w14:textId="5F365F44" w:rsidR="00312D66" w:rsidRPr="00B9577A" w:rsidRDefault="00312D66" w:rsidP="00312D66">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B9577A">
              <w:rPr>
                <w:rFonts w:cs="Arial"/>
              </w:rPr>
              <w:t xml:space="preserve">77,077 </w:t>
            </w:r>
          </w:p>
        </w:tc>
        <w:tc>
          <w:tcPr>
            <w:tcW w:w="1328" w:type="dxa"/>
            <w:vAlign w:val="bottom"/>
          </w:tcPr>
          <w:p w14:paraId="356644DF" w14:textId="43F18C91" w:rsidR="00312D66" w:rsidRPr="00B9577A" w:rsidRDefault="00312D66" w:rsidP="00312D66">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B9577A">
              <w:rPr>
                <w:rFonts w:cs="Arial"/>
              </w:rPr>
              <w:t xml:space="preserve">76,330 </w:t>
            </w:r>
          </w:p>
        </w:tc>
        <w:tc>
          <w:tcPr>
            <w:tcW w:w="1327" w:type="dxa"/>
            <w:tcBorders>
              <w:top w:val="nil"/>
              <w:left w:val="nil"/>
              <w:bottom w:val="nil"/>
              <w:right w:val="nil"/>
            </w:tcBorders>
            <w:vAlign w:val="bottom"/>
          </w:tcPr>
          <w:p w14:paraId="2F6CEA04" w14:textId="7A36ACE7" w:rsidR="00312D66" w:rsidRPr="00B9577A" w:rsidRDefault="00312D66" w:rsidP="00312D66">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B9577A">
              <w:rPr>
                <w:rFonts w:cs="Arial"/>
              </w:rPr>
              <w:t xml:space="preserve">76,611 </w:t>
            </w:r>
          </w:p>
        </w:tc>
        <w:tc>
          <w:tcPr>
            <w:tcW w:w="1328" w:type="dxa"/>
            <w:vAlign w:val="bottom"/>
          </w:tcPr>
          <w:p w14:paraId="005A6E7A" w14:textId="1E9408E4" w:rsidR="00312D66" w:rsidRPr="00B9577A" w:rsidRDefault="00312D66" w:rsidP="00312D66">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B9577A">
              <w:rPr>
                <w:rFonts w:cs="Arial"/>
              </w:rPr>
              <w:t xml:space="preserve">75,374 </w:t>
            </w:r>
          </w:p>
        </w:tc>
      </w:tr>
    </w:tbl>
    <w:p w14:paraId="65D5886E" w14:textId="77777777" w:rsidR="00CF3AB9" w:rsidRPr="00B9577A" w:rsidRDefault="00CF3AB9">
      <w:pPr>
        <w:rPr>
          <w:rFonts w:cs="Arial"/>
        </w:rPr>
      </w:pPr>
    </w:p>
    <w:tbl>
      <w:tblPr>
        <w:tblW w:w="9090" w:type="dxa"/>
        <w:tblInd w:w="450" w:type="dxa"/>
        <w:tblLayout w:type="fixed"/>
        <w:tblCellMar>
          <w:left w:w="0" w:type="dxa"/>
          <w:right w:w="0" w:type="dxa"/>
        </w:tblCellMar>
        <w:tblLook w:val="0000" w:firstRow="0" w:lastRow="0" w:firstColumn="0" w:lastColumn="0" w:noHBand="0" w:noVBand="0"/>
      </w:tblPr>
      <w:tblGrid>
        <w:gridCol w:w="3780"/>
        <w:gridCol w:w="1327"/>
        <w:gridCol w:w="1328"/>
        <w:gridCol w:w="1327"/>
        <w:gridCol w:w="1328"/>
      </w:tblGrid>
      <w:tr w:rsidR="00CF3AB9" w:rsidRPr="00B9577A" w14:paraId="268F6B4B" w14:textId="77777777" w:rsidTr="006668BF">
        <w:tc>
          <w:tcPr>
            <w:tcW w:w="3780" w:type="dxa"/>
          </w:tcPr>
          <w:p w14:paraId="590D1CAA" w14:textId="77777777" w:rsidR="00CF3AB9" w:rsidRPr="00B9577A" w:rsidRDefault="00CF3AB9" w:rsidP="00666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bookmarkStart w:id="36" w:name="_Toc101339258"/>
            <w:bookmarkStart w:id="37" w:name="_Toc101339428"/>
          </w:p>
        </w:tc>
        <w:tc>
          <w:tcPr>
            <w:tcW w:w="5310" w:type="dxa"/>
            <w:gridSpan w:val="4"/>
          </w:tcPr>
          <w:p w14:paraId="671187B0" w14:textId="77777777" w:rsidR="00CF3AB9" w:rsidRPr="00B9577A" w:rsidRDefault="00CF3AB9" w:rsidP="006668B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r w:rsidRPr="00B9577A">
              <w:rPr>
                <w:rFonts w:cs="Arial"/>
                <w:lang w:val="en-US"/>
              </w:rPr>
              <w:t>(Unit: Thousand Baht)</w:t>
            </w:r>
          </w:p>
        </w:tc>
      </w:tr>
      <w:tr w:rsidR="00CF3AB9" w:rsidRPr="00B9577A" w14:paraId="27F313B6" w14:textId="77777777" w:rsidTr="006668BF">
        <w:tc>
          <w:tcPr>
            <w:tcW w:w="3780" w:type="dxa"/>
          </w:tcPr>
          <w:p w14:paraId="6713D57D" w14:textId="77777777" w:rsidR="00CF3AB9" w:rsidRPr="00B9577A" w:rsidRDefault="00CF3AB9" w:rsidP="00666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5310" w:type="dxa"/>
            <w:gridSpan w:val="4"/>
          </w:tcPr>
          <w:p w14:paraId="7EF213EB" w14:textId="6EB262CE" w:rsidR="00CF3AB9" w:rsidRPr="00B9577A" w:rsidRDefault="00CF3AB9" w:rsidP="006668BF">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B9577A">
              <w:rPr>
                <w:rFonts w:cs="Arial"/>
                <w:lang w:val="en-US"/>
              </w:rPr>
              <w:t xml:space="preserve">For the </w:t>
            </w:r>
            <w:r w:rsidR="00B1341C" w:rsidRPr="00B9577A">
              <w:rPr>
                <w:rFonts w:cs="Arial"/>
                <w:lang w:val="en-US"/>
              </w:rPr>
              <w:t>six</w:t>
            </w:r>
            <w:r w:rsidRPr="00B9577A">
              <w:rPr>
                <w:rFonts w:cs="Arial"/>
                <w:lang w:val="en-US"/>
              </w:rPr>
              <w:t>-month periods ended 30 June</w:t>
            </w:r>
          </w:p>
        </w:tc>
      </w:tr>
      <w:tr w:rsidR="00CF3AB9" w:rsidRPr="00B9577A" w14:paraId="387C0D9D" w14:textId="77777777" w:rsidTr="006668BF">
        <w:tc>
          <w:tcPr>
            <w:tcW w:w="3780" w:type="dxa"/>
          </w:tcPr>
          <w:p w14:paraId="3347F1FA" w14:textId="77777777" w:rsidR="00CF3AB9" w:rsidRPr="00B9577A" w:rsidRDefault="00CF3AB9" w:rsidP="00666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2655" w:type="dxa"/>
            <w:gridSpan w:val="2"/>
          </w:tcPr>
          <w:p w14:paraId="6A1ADAE2" w14:textId="77777777" w:rsidR="00CF3AB9" w:rsidRPr="00B9577A" w:rsidRDefault="00CF3AB9" w:rsidP="006668BF">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B9577A">
              <w:rPr>
                <w:rFonts w:cs="Arial"/>
                <w:lang w:val="en-US"/>
              </w:rPr>
              <w:t>Consolidated                                 financial statements</w:t>
            </w:r>
          </w:p>
        </w:tc>
        <w:tc>
          <w:tcPr>
            <w:tcW w:w="2655" w:type="dxa"/>
            <w:gridSpan w:val="2"/>
          </w:tcPr>
          <w:p w14:paraId="234C12DA" w14:textId="77777777" w:rsidR="00CF3AB9" w:rsidRPr="00B9577A" w:rsidRDefault="00CF3AB9" w:rsidP="006668BF">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B9577A">
              <w:rPr>
                <w:rFonts w:cs="Arial"/>
                <w:lang w:val="en-US"/>
              </w:rPr>
              <w:t>Separate                         financial statements</w:t>
            </w:r>
          </w:p>
        </w:tc>
      </w:tr>
      <w:tr w:rsidR="00CF3AB9" w:rsidRPr="00B9577A" w14:paraId="4393D6F4" w14:textId="77777777" w:rsidTr="006668BF">
        <w:tc>
          <w:tcPr>
            <w:tcW w:w="3780" w:type="dxa"/>
          </w:tcPr>
          <w:p w14:paraId="0A230067" w14:textId="77777777" w:rsidR="00CF3AB9" w:rsidRPr="00B9577A" w:rsidRDefault="00CF3AB9" w:rsidP="00666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1327" w:type="dxa"/>
          </w:tcPr>
          <w:p w14:paraId="7BD32404" w14:textId="77777777" w:rsidR="00CF3AB9" w:rsidRPr="00B9577A" w:rsidRDefault="00CF3AB9" w:rsidP="006668BF">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B9577A">
              <w:rPr>
                <w:rFonts w:cs="Arial"/>
                <w:lang w:val="en-US"/>
              </w:rPr>
              <w:t>2026</w:t>
            </w:r>
          </w:p>
        </w:tc>
        <w:tc>
          <w:tcPr>
            <w:tcW w:w="1328" w:type="dxa"/>
          </w:tcPr>
          <w:p w14:paraId="6E199AEC" w14:textId="77777777" w:rsidR="00CF3AB9" w:rsidRPr="00B9577A" w:rsidRDefault="00CF3AB9" w:rsidP="006668BF">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B9577A">
              <w:rPr>
                <w:rFonts w:cs="Arial"/>
                <w:lang w:val="en-US"/>
              </w:rPr>
              <w:t>2025</w:t>
            </w:r>
          </w:p>
        </w:tc>
        <w:tc>
          <w:tcPr>
            <w:tcW w:w="1327" w:type="dxa"/>
          </w:tcPr>
          <w:p w14:paraId="6759381B" w14:textId="77777777" w:rsidR="00CF3AB9" w:rsidRPr="00B9577A" w:rsidRDefault="00CF3AB9" w:rsidP="006668BF">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B9577A">
              <w:rPr>
                <w:rFonts w:cs="Arial"/>
                <w:lang w:val="en-US"/>
              </w:rPr>
              <w:t>2026</w:t>
            </w:r>
          </w:p>
        </w:tc>
        <w:tc>
          <w:tcPr>
            <w:tcW w:w="1328" w:type="dxa"/>
          </w:tcPr>
          <w:p w14:paraId="64CA650F" w14:textId="77777777" w:rsidR="00CF3AB9" w:rsidRPr="00B9577A" w:rsidRDefault="00CF3AB9" w:rsidP="006668BF">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B9577A">
              <w:rPr>
                <w:rFonts w:cs="Arial"/>
                <w:lang w:val="en-US"/>
              </w:rPr>
              <w:t>2025</w:t>
            </w:r>
          </w:p>
        </w:tc>
      </w:tr>
      <w:tr w:rsidR="005648C3" w:rsidRPr="00B9577A" w14:paraId="2AC2C394" w14:textId="77777777" w:rsidTr="006668BF">
        <w:tc>
          <w:tcPr>
            <w:tcW w:w="3780" w:type="dxa"/>
          </w:tcPr>
          <w:p w14:paraId="19AA14B4" w14:textId="77777777" w:rsidR="005648C3" w:rsidRPr="00B9577A" w:rsidRDefault="005648C3" w:rsidP="0056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B9577A">
              <w:rPr>
                <w:rFonts w:cs="Arial"/>
              </w:rPr>
              <w:t>Short-term employee benefits</w:t>
            </w:r>
          </w:p>
        </w:tc>
        <w:tc>
          <w:tcPr>
            <w:tcW w:w="1327" w:type="dxa"/>
            <w:tcBorders>
              <w:top w:val="nil"/>
              <w:left w:val="nil"/>
              <w:bottom w:val="nil"/>
              <w:right w:val="nil"/>
            </w:tcBorders>
            <w:vAlign w:val="bottom"/>
          </w:tcPr>
          <w:p w14:paraId="2CE8EA80" w14:textId="16BD5176" w:rsidR="005648C3" w:rsidRPr="00B9577A" w:rsidRDefault="005648C3" w:rsidP="005648C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B9577A">
              <w:rPr>
                <w:rFonts w:cs="Arial"/>
              </w:rPr>
              <w:t xml:space="preserve">126,204 </w:t>
            </w:r>
          </w:p>
        </w:tc>
        <w:tc>
          <w:tcPr>
            <w:tcW w:w="1328" w:type="dxa"/>
            <w:vAlign w:val="bottom"/>
          </w:tcPr>
          <w:p w14:paraId="7E78F14F" w14:textId="4ADFFB3C" w:rsidR="005648C3" w:rsidRPr="00B9577A" w:rsidRDefault="005648C3" w:rsidP="005648C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B9577A">
              <w:rPr>
                <w:rFonts w:cs="Arial"/>
              </w:rPr>
              <w:t xml:space="preserve">124,025 </w:t>
            </w:r>
          </w:p>
        </w:tc>
        <w:tc>
          <w:tcPr>
            <w:tcW w:w="1327" w:type="dxa"/>
            <w:tcBorders>
              <w:top w:val="nil"/>
              <w:left w:val="nil"/>
              <w:bottom w:val="nil"/>
              <w:right w:val="nil"/>
            </w:tcBorders>
            <w:vAlign w:val="bottom"/>
          </w:tcPr>
          <w:p w14:paraId="00CE687A" w14:textId="0DB5FE79" w:rsidR="005648C3" w:rsidRPr="00B9577A" w:rsidRDefault="005648C3" w:rsidP="005648C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B9577A">
              <w:rPr>
                <w:rFonts w:cs="Arial"/>
              </w:rPr>
              <w:t xml:space="preserve">125,343 </w:t>
            </w:r>
          </w:p>
        </w:tc>
        <w:tc>
          <w:tcPr>
            <w:tcW w:w="1328" w:type="dxa"/>
            <w:vAlign w:val="bottom"/>
          </w:tcPr>
          <w:p w14:paraId="098ABEB4" w14:textId="4DFF511B" w:rsidR="005648C3" w:rsidRPr="00B9577A" w:rsidRDefault="005648C3" w:rsidP="005648C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B9577A">
              <w:rPr>
                <w:rFonts w:cs="Arial"/>
              </w:rPr>
              <w:t xml:space="preserve">122,335 </w:t>
            </w:r>
          </w:p>
        </w:tc>
      </w:tr>
      <w:tr w:rsidR="005648C3" w:rsidRPr="00B9577A" w14:paraId="019E9CA9" w14:textId="77777777" w:rsidTr="006668BF">
        <w:tc>
          <w:tcPr>
            <w:tcW w:w="3780" w:type="dxa"/>
          </w:tcPr>
          <w:p w14:paraId="0CD5CEFC" w14:textId="77777777" w:rsidR="005648C3" w:rsidRPr="00B9577A" w:rsidRDefault="005648C3" w:rsidP="0056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B9577A">
              <w:rPr>
                <w:rFonts w:cs="Arial"/>
              </w:rPr>
              <w:t xml:space="preserve">Post-employment benefits </w:t>
            </w:r>
          </w:p>
        </w:tc>
        <w:tc>
          <w:tcPr>
            <w:tcW w:w="1327" w:type="dxa"/>
            <w:tcBorders>
              <w:top w:val="nil"/>
              <w:left w:val="nil"/>
              <w:bottom w:val="nil"/>
              <w:right w:val="nil"/>
            </w:tcBorders>
            <w:vAlign w:val="bottom"/>
          </w:tcPr>
          <w:p w14:paraId="01725CF3" w14:textId="77EAEC56" w:rsidR="005648C3" w:rsidRPr="00B9577A" w:rsidRDefault="005648C3" w:rsidP="005648C3">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B9577A">
              <w:rPr>
                <w:rFonts w:cs="Arial"/>
              </w:rPr>
              <w:t xml:space="preserve">4,829 </w:t>
            </w:r>
          </w:p>
        </w:tc>
        <w:tc>
          <w:tcPr>
            <w:tcW w:w="1328" w:type="dxa"/>
            <w:vAlign w:val="bottom"/>
          </w:tcPr>
          <w:p w14:paraId="1B64855F" w14:textId="21A826AA" w:rsidR="005648C3" w:rsidRPr="00B9577A" w:rsidRDefault="005648C3" w:rsidP="005648C3">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B9577A">
              <w:rPr>
                <w:rFonts w:cs="Arial"/>
              </w:rPr>
              <w:t xml:space="preserve">5,408 </w:t>
            </w:r>
          </w:p>
        </w:tc>
        <w:tc>
          <w:tcPr>
            <w:tcW w:w="1327" w:type="dxa"/>
            <w:tcBorders>
              <w:top w:val="nil"/>
              <w:left w:val="nil"/>
              <w:bottom w:val="nil"/>
              <w:right w:val="nil"/>
            </w:tcBorders>
            <w:vAlign w:val="bottom"/>
          </w:tcPr>
          <w:p w14:paraId="7A5D5A59" w14:textId="19F01AFC" w:rsidR="005648C3" w:rsidRPr="00B9577A" w:rsidRDefault="005648C3" w:rsidP="005648C3">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B9577A">
              <w:rPr>
                <w:rFonts w:cs="Arial"/>
              </w:rPr>
              <w:t xml:space="preserve">4,758 </w:t>
            </w:r>
          </w:p>
        </w:tc>
        <w:tc>
          <w:tcPr>
            <w:tcW w:w="1328" w:type="dxa"/>
            <w:vAlign w:val="bottom"/>
          </w:tcPr>
          <w:p w14:paraId="6A600B4E" w14:textId="29FF9B8E" w:rsidR="005648C3" w:rsidRPr="00B9577A" w:rsidRDefault="005648C3" w:rsidP="005648C3">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B9577A">
              <w:rPr>
                <w:rFonts w:cs="Arial"/>
              </w:rPr>
              <w:t xml:space="preserve">5,186 </w:t>
            </w:r>
          </w:p>
        </w:tc>
      </w:tr>
      <w:tr w:rsidR="005648C3" w:rsidRPr="00B9577A" w14:paraId="3DD314E6" w14:textId="77777777" w:rsidTr="006668BF">
        <w:tc>
          <w:tcPr>
            <w:tcW w:w="3780" w:type="dxa"/>
          </w:tcPr>
          <w:p w14:paraId="3CECB365" w14:textId="77777777" w:rsidR="005648C3" w:rsidRPr="00B9577A" w:rsidRDefault="005648C3" w:rsidP="0056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B9577A">
              <w:rPr>
                <w:rFonts w:cs="Arial"/>
              </w:rPr>
              <w:t>Total</w:t>
            </w:r>
          </w:p>
        </w:tc>
        <w:tc>
          <w:tcPr>
            <w:tcW w:w="1327" w:type="dxa"/>
            <w:tcBorders>
              <w:top w:val="nil"/>
              <w:left w:val="nil"/>
              <w:bottom w:val="nil"/>
              <w:right w:val="nil"/>
            </w:tcBorders>
            <w:vAlign w:val="bottom"/>
          </w:tcPr>
          <w:p w14:paraId="5FAB05C7" w14:textId="0A79A298" w:rsidR="005648C3" w:rsidRPr="00B9577A" w:rsidRDefault="005648C3" w:rsidP="005648C3">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B9577A">
              <w:rPr>
                <w:rFonts w:cs="Arial"/>
              </w:rPr>
              <w:t xml:space="preserve">131,033 </w:t>
            </w:r>
          </w:p>
        </w:tc>
        <w:tc>
          <w:tcPr>
            <w:tcW w:w="1328" w:type="dxa"/>
            <w:vAlign w:val="bottom"/>
          </w:tcPr>
          <w:p w14:paraId="3F0991AA" w14:textId="775F64BA" w:rsidR="005648C3" w:rsidRPr="00B9577A" w:rsidRDefault="005648C3" w:rsidP="005648C3">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B9577A">
              <w:rPr>
                <w:rFonts w:cs="Arial"/>
              </w:rPr>
              <w:t xml:space="preserve">129,433 </w:t>
            </w:r>
          </w:p>
        </w:tc>
        <w:tc>
          <w:tcPr>
            <w:tcW w:w="1327" w:type="dxa"/>
            <w:tcBorders>
              <w:top w:val="nil"/>
              <w:left w:val="nil"/>
              <w:bottom w:val="nil"/>
              <w:right w:val="nil"/>
            </w:tcBorders>
            <w:vAlign w:val="bottom"/>
          </w:tcPr>
          <w:p w14:paraId="6D25EF96" w14:textId="2B4803C6" w:rsidR="005648C3" w:rsidRPr="00B9577A" w:rsidRDefault="005648C3" w:rsidP="005648C3">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B9577A">
              <w:rPr>
                <w:rFonts w:cs="Arial"/>
              </w:rPr>
              <w:t xml:space="preserve">130,101 </w:t>
            </w:r>
          </w:p>
        </w:tc>
        <w:tc>
          <w:tcPr>
            <w:tcW w:w="1328" w:type="dxa"/>
            <w:vAlign w:val="bottom"/>
          </w:tcPr>
          <w:p w14:paraId="63653C9C" w14:textId="04C58EB0" w:rsidR="005648C3" w:rsidRPr="00B9577A" w:rsidRDefault="005648C3" w:rsidP="005648C3">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B9577A">
              <w:rPr>
                <w:rFonts w:cs="Arial"/>
              </w:rPr>
              <w:t xml:space="preserve">127,521 </w:t>
            </w:r>
          </w:p>
        </w:tc>
      </w:tr>
    </w:tbl>
    <w:p w14:paraId="4ADE3BD6" w14:textId="5B91A0F2" w:rsidR="007965D1" w:rsidRPr="00B9577A" w:rsidRDefault="00DA13F4" w:rsidP="00CD7102">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38" w:name="_Toc236922001"/>
      <w:r w:rsidRPr="00B9577A">
        <w:rPr>
          <w:rFonts w:cs="Arial"/>
          <w:sz w:val="22"/>
          <w:szCs w:val="22"/>
          <w:u w:val="none"/>
        </w:rPr>
        <w:t>1</w:t>
      </w:r>
      <w:r w:rsidR="00716ABB" w:rsidRPr="00B9577A">
        <w:rPr>
          <w:rFonts w:cs="Arial"/>
          <w:sz w:val="22"/>
          <w:szCs w:val="22"/>
          <w:u w:val="none"/>
        </w:rPr>
        <w:t>2</w:t>
      </w:r>
      <w:r w:rsidR="00C541A2" w:rsidRPr="00B9577A">
        <w:rPr>
          <w:rFonts w:cs="Arial"/>
          <w:sz w:val="22"/>
          <w:szCs w:val="22"/>
          <w:u w:val="none"/>
        </w:rPr>
        <w:t>.</w:t>
      </w:r>
      <w:r w:rsidR="007B66C5" w:rsidRPr="00B9577A">
        <w:rPr>
          <w:rFonts w:cs="Arial"/>
          <w:sz w:val="22"/>
          <w:szCs w:val="22"/>
          <w:u w:val="none"/>
        </w:rPr>
        <w:tab/>
      </w:r>
      <w:r w:rsidR="001C1D93" w:rsidRPr="00B9577A">
        <w:rPr>
          <w:rFonts w:cs="Arial"/>
          <w:sz w:val="22"/>
          <w:szCs w:val="22"/>
          <w:u w:val="none"/>
        </w:rPr>
        <w:t>Financial information classified by operating segments</w:t>
      </w:r>
      <w:bookmarkEnd w:id="36"/>
      <w:bookmarkEnd w:id="37"/>
      <w:bookmarkEnd w:id="38"/>
    </w:p>
    <w:p w14:paraId="4AAA5F3A" w14:textId="77777777" w:rsidR="009A2A4C" w:rsidRPr="00B9577A" w:rsidRDefault="001C1D93" w:rsidP="00CD7102">
      <w:pPr>
        <w:pStyle w:val="TOC2"/>
        <w:adjustRightInd w:val="0"/>
        <w:spacing w:after="120" w:line="380" w:lineRule="exact"/>
        <w:ind w:left="547"/>
        <w:jc w:val="thaiDistribute"/>
        <w:rPr>
          <w:rFonts w:ascii="Arial" w:hAnsi="Arial" w:cs="Arial"/>
          <w:i w:val="0"/>
          <w:iCs w:val="0"/>
          <w:sz w:val="22"/>
          <w:szCs w:val="22"/>
          <w:lang w:val="x-none" w:eastAsia="x-none"/>
        </w:rPr>
      </w:pPr>
      <w:r w:rsidRPr="00B9577A">
        <w:rPr>
          <w:rFonts w:ascii="Arial" w:hAnsi="Arial" w:cs="Arial"/>
          <w:i w:val="0"/>
          <w:iCs w:val="0"/>
          <w:sz w:val="22"/>
          <w:szCs w:val="22"/>
          <w:lang w:val="x-none" w:eastAsia="x-none"/>
        </w:rPr>
        <w:t xml:space="preserve">The Group’s operations relate to a single business segment which is the </w:t>
      </w:r>
      <w:r w:rsidR="00B92829" w:rsidRPr="00B9577A">
        <w:rPr>
          <w:rFonts w:ascii="Arial" w:hAnsi="Arial" w:cs="Arial"/>
          <w:i w:val="0"/>
          <w:iCs w:val="0"/>
          <w:sz w:val="22"/>
          <w:szCs w:val="22"/>
          <w:lang w:eastAsia="x-none"/>
        </w:rPr>
        <w:t>financial services</w:t>
      </w:r>
      <w:r w:rsidRPr="00B9577A">
        <w:rPr>
          <w:rFonts w:ascii="Arial" w:hAnsi="Arial" w:cs="Arial"/>
          <w:i w:val="0"/>
          <w:iCs w:val="0"/>
          <w:sz w:val="22"/>
          <w:szCs w:val="22"/>
          <w:lang w:val="x-none" w:eastAsia="x-none"/>
        </w:rPr>
        <w:t xml:space="preserve"> business and are carried out in a single geographic area which is Thailand. </w:t>
      </w:r>
      <w:r w:rsidR="00887651" w:rsidRPr="00B9577A">
        <w:rPr>
          <w:rFonts w:ascii="Arial" w:hAnsi="Arial" w:cs="Arial"/>
          <w:i w:val="0"/>
          <w:iCs w:val="0"/>
          <w:sz w:val="22"/>
          <w:szCs w:val="22"/>
          <w:lang w:val="x-none" w:eastAsia="x-none"/>
        </w:rPr>
        <w:t>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17D2DA5B" w14:textId="77777777" w:rsidR="0043097F" w:rsidRDefault="0043097F" w:rsidP="00CD7102">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sectPr w:rsidR="0043097F" w:rsidSect="002E400F">
          <w:footerReference w:type="default" r:id="rId12"/>
          <w:pgSz w:w="11909" w:h="16834" w:code="9"/>
          <w:pgMar w:top="1296" w:right="1080" w:bottom="1080" w:left="1296" w:header="864" w:footer="432" w:gutter="0"/>
          <w:pgNumType w:start="1"/>
          <w:cols w:space="720"/>
        </w:sectPr>
      </w:pPr>
      <w:bookmarkStart w:id="39" w:name="_Toc101339259"/>
      <w:bookmarkStart w:id="40" w:name="_Toc101339429"/>
      <w:bookmarkStart w:id="41" w:name="_Toc236922002"/>
    </w:p>
    <w:p w14:paraId="05140FC9" w14:textId="606D0B3B" w:rsidR="009A2A4C" w:rsidRPr="00B9577A" w:rsidRDefault="00DA13F4" w:rsidP="00CD7102">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cs/>
        </w:rPr>
      </w:pPr>
      <w:r w:rsidRPr="00B9577A">
        <w:rPr>
          <w:rFonts w:cs="Arial"/>
          <w:sz w:val="22"/>
          <w:szCs w:val="22"/>
          <w:u w:val="none"/>
        </w:rPr>
        <w:lastRenderedPageBreak/>
        <w:t>1</w:t>
      </w:r>
      <w:r w:rsidR="00716ABB" w:rsidRPr="00B9577A">
        <w:rPr>
          <w:rFonts w:cs="Arial"/>
          <w:sz w:val="22"/>
          <w:szCs w:val="22"/>
          <w:u w:val="none"/>
        </w:rPr>
        <w:t>3</w:t>
      </w:r>
      <w:r w:rsidR="009A2A4C" w:rsidRPr="00B9577A">
        <w:rPr>
          <w:rFonts w:cs="Arial"/>
          <w:sz w:val="22"/>
          <w:szCs w:val="22"/>
          <w:u w:val="none"/>
          <w:cs/>
        </w:rPr>
        <w:t>.</w:t>
      </w:r>
      <w:r w:rsidR="009A2A4C" w:rsidRPr="00B9577A">
        <w:rPr>
          <w:rFonts w:cs="Arial"/>
          <w:sz w:val="22"/>
          <w:szCs w:val="22"/>
          <w:u w:val="none"/>
          <w:cs/>
        </w:rPr>
        <w:tab/>
      </w:r>
      <w:r w:rsidR="001C1D93" w:rsidRPr="00B9577A">
        <w:rPr>
          <w:rFonts w:cs="Arial"/>
          <w:sz w:val="22"/>
          <w:szCs w:val="22"/>
          <w:u w:val="none"/>
        </w:rPr>
        <w:t>Fair value of financial instruments</w:t>
      </w:r>
      <w:bookmarkEnd w:id="39"/>
      <w:bookmarkEnd w:id="40"/>
      <w:bookmarkEnd w:id="41"/>
    </w:p>
    <w:tbl>
      <w:tblPr>
        <w:tblW w:w="9066" w:type="dxa"/>
        <w:tblInd w:w="450" w:type="dxa"/>
        <w:tblLayout w:type="fixed"/>
        <w:tblLook w:val="0000" w:firstRow="0" w:lastRow="0" w:firstColumn="0" w:lastColumn="0" w:noHBand="0" w:noVBand="0"/>
      </w:tblPr>
      <w:tblGrid>
        <w:gridCol w:w="3690"/>
        <w:gridCol w:w="1344"/>
        <w:gridCol w:w="1344"/>
        <w:gridCol w:w="1344"/>
        <w:gridCol w:w="1344"/>
      </w:tblGrid>
      <w:tr w:rsidR="009A2A4C" w:rsidRPr="00B9577A" w14:paraId="06A730E4" w14:textId="77777777" w:rsidTr="00B630D7">
        <w:trPr>
          <w:tblHeader/>
        </w:trPr>
        <w:tc>
          <w:tcPr>
            <w:tcW w:w="3690" w:type="dxa"/>
          </w:tcPr>
          <w:p w14:paraId="6DAE5215" w14:textId="77777777" w:rsidR="009A2A4C" w:rsidRPr="00B9577A" w:rsidRDefault="009A2A4C" w:rsidP="00CD7102">
            <w:pPr>
              <w:tabs>
                <w:tab w:val="left" w:pos="360"/>
                <w:tab w:val="left" w:pos="1440"/>
              </w:tabs>
              <w:spacing w:line="360" w:lineRule="exact"/>
              <w:ind w:right="-43"/>
              <w:contextualSpacing/>
              <w:jc w:val="thaiDistribute"/>
              <w:rPr>
                <w:rFonts w:cs="Arial"/>
              </w:rPr>
            </w:pPr>
            <w:bookmarkStart w:id="42" w:name="_Hlk68207441"/>
          </w:p>
        </w:tc>
        <w:tc>
          <w:tcPr>
            <w:tcW w:w="2688" w:type="dxa"/>
            <w:gridSpan w:val="2"/>
          </w:tcPr>
          <w:p w14:paraId="538FD515" w14:textId="77777777" w:rsidR="009A2A4C" w:rsidRPr="00B9577A" w:rsidRDefault="009A2A4C" w:rsidP="00CD7102">
            <w:pPr>
              <w:tabs>
                <w:tab w:val="left" w:pos="360"/>
                <w:tab w:val="left" w:pos="1440"/>
              </w:tabs>
              <w:spacing w:line="360" w:lineRule="exact"/>
              <w:ind w:right="-43"/>
              <w:contextualSpacing/>
              <w:jc w:val="center"/>
              <w:rPr>
                <w:rFonts w:cs="Arial"/>
              </w:rPr>
            </w:pPr>
          </w:p>
        </w:tc>
        <w:tc>
          <w:tcPr>
            <w:tcW w:w="2688" w:type="dxa"/>
            <w:gridSpan w:val="2"/>
          </w:tcPr>
          <w:p w14:paraId="4FEE5E5F" w14:textId="2488E7BC" w:rsidR="009A2A4C" w:rsidRPr="00B9577A" w:rsidRDefault="00C6066A" w:rsidP="00CD7102">
            <w:pPr>
              <w:tabs>
                <w:tab w:val="left" w:pos="360"/>
                <w:tab w:val="left" w:pos="1440"/>
              </w:tabs>
              <w:spacing w:line="360" w:lineRule="exact"/>
              <w:ind w:right="-43"/>
              <w:contextualSpacing/>
              <w:jc w:val="right"/>
              <w:rPr>
                <w:rFonts w:cs="Arial"/>
                <w:cs/>
              </w:rPr>
            </w:pPr>
            <w:r w:rsidRPr="00B9577A">
              <w:rPr>
                <w:rFonts w:cs="Arial"/>
              </w:rPr>
              <w:t xml:space="preserve">(Unit: </w:t>
            </w:r>
            <w:r w:rsidR="001B2068" w:rsidRPr="00B9577A">
              <w:rPr>
                <w:rFonts w:cs="Arial"/>
              </w:rPr>
              <w:t>Thousand Baht</w:t>
            </w:r>
            <w:r w:rsidRPr="00B9577A">
              <w:rPr>
                <w:rFonts w:cs="Arial"/>
              </w:rPr>
              <w:t>)</w:t>
            </w:r>
          </w:p>
        </w:tc>
      </w:tr>
      <w:tr w:rsidR="009A2A4C" w:rsidRPr="00B9577A" w14:paraId="1C29CA56" w14:textId="77777777" w:rsidTr="00B630D7">
        <w:trPr>
          <w:tblHeader/>
        </w:trPr>
        <w:tc>
          <w:tcPr>
            <w:tcW w:w="3690" w:type="dxa"/>
          </w:tcPr>
          <w:p w14:paraId="570B4E27" w14:textId="77777777" w:rsidR="009A2A4C" w:rsidRPr="00B9577A" w:rsidRDefault="009A2A4C" w:rsidP="00CD7102">
            <w:pPr>
              <w:tabs>
                <w:tab w:val="left" w:pos="360"/>
                <w:tab w:val="left" w:pos="1440"/>
              </w:tabs>
              <w:spacing w:line="360" w:lineRule="exact"/>
              <w:ind w:right="-43"/>
              <w:contextualSpacing/>
              <w:jc w:val="thaiDistribute"/>
              <w:rPr>
                <w:rFonts w:cs="Arial"/>
              </w:rPr>
            </w:pPr>
          </w:p>
        </w:tc>
        <w:tc>
          <w:tcPr>
            <w:tcW w:w="5376" w:type="dxa"/>
            <w:gridSpan w:val="4"/>
          </w:tcPr>
          <w:p w14:paraId="67C21844" w14:textId="24CD81E4" w:rsidR="009A2A4C" w:rsidRPr="00B9577A" w:rsidRDefault="00C6066A" w:rsidP="00CD7102">
            <w:pPr>
              <w:pBdr>
                <w:bottom w:val="single" w:sz="4" w:space="1" w:color="auto"/>
              </w:pBdr>
              <w:tabs>
                <w:tab w:val="left" w:pos="360"/>
                <w:tab w:val="left" w:pos="1440"/>
              </w:tabs>
              <w:spacing w:line="360" w:lineRule="exact"/>
              <w:ind w:right="-43"/>
              <w:contextualSpacing/>
              <w:jc w:val="center"/>
              <w:rPr>
                <w:rFonts w:cs="Arial"/>
                <w:cs/>
              </w:rPr>
            </w:pPr>
            <w:r w:rsidRPr="00B9577A">
              <w:rPr>
                <w:rFonts w:cs="Arial"/>
              </w:rPr>
              <w:t>Consolidated</w:t>
            </w:r>
            <w:r w:rsidR="00DA13F4" w:rsidRPr="00B9577A">
              <w:rPr>
                <w:rFonts w:cs="Arial"/>
              </w:rPr>
              <w:t xml:space="preserve"> and separate</w:t>
            </w:r>
            <w:r w:rsidRPr="00B9577A">
              <w:rPr>
                <w:rFonts w:cs="Arial"/>
              </w:rPr>
              <w:t xml:space="preserve"> financial statements</w:t>
            </w:r>
          </w:p>
        </w:tc>
      </w:tr>
      <w:tr w:rsidR="009A2A4C" w:rsidRPr="00B9577A" w14:paraId="3BE98D8E" w14:textId="77777777" w:rsidTr="00B630D7">
        <w:trPr>
          <w:tblHeader/>
        </w:trPr>
        <w:tc>
          <w:tcPr>
            <w:tcW w:w="3690" w:type="dxa"/>
          </w:tcPr>
          <w:p w14:paraId="0A4412B9" w14:textId="77777777" w:rsidR="009A2A4C" w:rsidRPr="00B9577A" w:rsidRDefault="009A2A4C" w:rsidP="00CD7102">
            <w:pPr>
              <w:tabs>
                <w:tab w:val="left" w:pos="360"/>
                <w:tab w:val="left" w:pos="1440"/>
              </w:tabs>
              <w:spacing w:line="360" w:lineRule="exact"/>
              <w:ind w:right="-43"/>
              <w:contextualSpacing/>
              <w:jc w:val="thaiDistribute"/>
              <w:rPr>
                <w:rFonts w:cs="Arial"/>
              </w:rPr>
            </w:pPr>
          </w:p>
        </w:tc>
        <w:tc>
          <w:tcPr>
            <w:tcW w:w="2688" w:type="dxa"/>
            <w:gridSpan w:val="2"/>
          </w:tcPr>
          <w:p w14:paraId="708EEFA3" w14:textId="21BEE5E2" w:rsidR="009A2A4C" w:rsidRPr="00B9577A" w:rsidRDefault="008E402B" w:rsidP="00CD7102">
            <w:pPr>
              <w:pBdr>
                <w:bottom w:val="single" w:sz="4" w:space="1" w:color="auto"/>
              </w:pBdr>
              <w:tabs>
                <w:tab w:val="left" w:pos="360"/>
                <w:tab w:val="left" w:pos="1440"/>
              </w:tabs>
              <w:spacing w:line="360" w:lineRule="exact"/>
              <w:ind w:right="-43"/>
              <w:contextualSpacing/>
              <w:jc w:val="center"/>
              <w:rPr>
                <w:rFonts w:cs="Arial"/>
              </w:rPr>
            </w:pPr>
            <w:r w:rsidRPr="00B9577A">
              <w:rPr>
                <w:rFonts w:cs="Arial"/>
              </w:rPr>
              <w:t>30 June</w:t>
            </w:r>
            <w:r w:rsidR="005E6A98" w:rsidRPr="00B9577A">
              <w:rPr>
                <w:rFonts w:cs="Arial"/>
              </w:rPr>
              <w:t xml:space="preserve"> 2026</w:t>
            </w:r>
          </w:p>
        </w:tc>
        <w:tc>
          <w:tcPr>
            <w:tcW w:w="2688" w:type="dxa"/>
            <w:gridSpan w:val="2"/>
          </w:tcPr>
          <w:p w14:paraId="368C3567" w14:textId="3E949E5C" w:rsidR="009A2A4C" w:rsidRPr="00B9577A" w:rsidRDefault="009A2A4C" w:rsidP="00CD7102">
            <w:pPr>
              <w:pBdr>
                <w:bottom w:val="single" w:sz="4" w:space="1" w:color="auto"/>
              </w:pBdr>
              <w:tabs>
                <w:tab w:val="left" w:pos="360"/>
                <w:tab w:val="left" w:pos="1440"/>
              </w:tabs>
              <w:spacing w:line="360" w:lineRule="exact"/>
              <w:ind w:right="-43"/>
              <w:contextualSpacing/>
              <w:jc w:val="center"/>
              <w:rPr>
                <w:rFonts w:cs="Arial"/>
              </w:rPr>
            </w:pPr>
            <w:r w:rsidRPr="00B9577A">
              <w:rPr>
                <w:rFonts w:cs="Arial"/>
              </w:rPr>
              <w:t xml:space="preserve">31 </w:t>
            </w:r>
            <w:r w:rsidR="00C6066A" w:rsidRPr="00B9577A">
              <w:rPr>
                <w:rFonts w:cs="Arial"/>
              </w:rPr>
              <w:t>December</w:t>
            </w:r>
            <w:r w:rsidRPr="00B9577A">
              <w:rPr>
                <w:rFonts w:cs="Arial"/>
                <w:cs/>
              </w:rPr>
              <w:t xml:space="preserve"> </w:t>
            </w:r>
            <w:r w:rsidR="005E6A98" w:rsidRPr="00B9577A">
              <w:rPr>
                <w:rFonts w:cs="Arial"/>
              </w:rPr>
              <w:t>2025</w:t>
            </w:r>
          </w:p>
        </w:tc>
      </w:tr>
      <w:tr w:rsidR="00C6066A" w:rsidRPr="00B9577A" w14:paraId="59D22F7C" w14:textId="77777777" w:rsidTr="00B630D7">
        <w:trPr>
          <w:trHeight w:val="126"/>
          <w:tblHeader/>
        </w:trPr>
        <w:tc>
          <w:tcPr>
            <w:tcW w:w="3690" w:type="dxa"/>
          </w:tcPr>
          <w:p w14:paraId="09E851F6" w14:textId="77777777" w:rsidR="00C6066A" w:rsidRPr="00B9577A" w:rsidRDefault="00C6066A" w:rsidP="00CD7102">
            <w:pPr>
              <w:tabs>
                <w:tab w:val="left" w:pos="360"/>
                <w:tab w:val="left" w:pos="1440"/>
              </w:tabs>
              <w:spacing w:line="360" w:lineRule="exact"/>
              <w:ind w:right="-43"/>
              <w:contextualSpacing/>
              <w:jc w:val="thaiDistribute"/>
              <w:rPr>
                <w:rFonts w:cs="Arial"/>
              </w:rPr>
            </w:pPr>
          </w:p>
        </w:tc>
        <w:tc>
          <w:tcPr>
            <w:tcW w:w="1344" w:type="dxa"/>
            <w:vAlign w:val="bottom"/>
          </w:tcPr>
          <w:p w14:paraId="309D07E2" w14:textId="77777777" w:rsidR="00C6066A" w:rsidRPr="00B9577A" w:rsidRDefault="00C6066A" w:rsidP="00CD7102">
            <w:pPr>
              <w:pBdr>
                <w:bottom w:val="single" w:sz="4" w:space="1" w:color="auto"/>
              </w:pBdr>
              <w:spacing w:line="360" w:lineRule="exact"/>
              <w:ind w:left="-18" w:right="-31"/>
              <w:contextualSpacing/>
              <w:jc w:val="center"/>
              <w:rPr>
                <w:rFonts w:cs="Arial"/>
                <w:rtl/>
                <w:cs/>
              </w:rPr>
            </w:pPr>
            <w:r w:rsidRPr="00B9577A">
              <w:rPr>
                <w:rFonts w:cs="Arial"/>
              </w:rPr>
              <w:t>Book Value</w:t>
            </w:r>
          </w:p>
        </w:tc>
        <w:tc>
          <w:tcPr>
            <w:tcW w:w="1344" w:type="dxa"/>
            <w:vAlign w:val="bottom"/>
          </w:tcPr>
          <w:p w14:paraId="134447D0" w14:textId="77777777" w:rsidR="00C6066A" w:rsidRPr="00B9577A" w:rsidRDefault="00C6066A" w:rsidP="00CD7102">
            <w:pPr>
              <w:pBdr>
                <w:bottom w:val="single" w:sz="4" w:space="1" w:color="auto"/>
              </w:pBdr>
              <w:spacing w:line="360" w:lineRule="exact"/>
              <w:ind w:left="-18" w:right="-31"/>
              <w:contextualSpacing/>
              <w:jc w:val="center"/>
              <w:rPr>
                <w:rFonts w:cs="Arial"/>
                <w:rtl/>
                <w:cs/>
              </w:rPr>
            </w:pPr>
            <w:r w:rsidRPr="00B9577A">
              <w:rPr>
                <w:rFonts w:cs="Arial"/>
              </w:rPr>
              <w:t>Fair Value</w:t>
            </w:r>
          </w:p>
        </w:tc>
        <w:tc>
          <w:tcPr>
            <w:tcW w:w="1344" w:type="dxa"/>
            <w:vAlign w:val="bottom"/>
          </w:tcPr>
          <w:p w14:paraId="3D83C0D1" w14:textId="77777777" w:rsidR="00C6066A" w:rsidRPr="00B9577A" w:rsidRDefault="00C6066A" w:rsidP="00CD7102">
            <w:pPr>
              <w:pBdr>
                <w:bottom w:val="single" w:sz="4" w:space="1" w:color="auto"/>
              </w:pBdr>
              <w:spacing w:line="360" w:lineRule="exact"/>
              <w:ind w:left="-18" w:right="-31"/>
              <w:contextualSpacing/>
              <w:jc w:val="center"/>
              <w:rPr>
                <w:rFonts w:cs="Arial"/>
                <w:rtl/>
                <w:cs/>
              </w:rPr>
            </w:pPr>
            <w:r w:rsidRPr="00B9577A">
              <w:rPr>
                <w:rFonts w:cs="Arial"/>
              </w:rPr>
              <w:t>Book Value</w:t>
            </w:r>
          </w:p>
        </w:tc>
        <w:tc>
          <w:tcPr>
            <w:tcW w:w="1344" w:type="dxa"/>
            <w:vAlign w:val="bottom"/>
          </w:tcPr>
          <w:p w14:paraId="0288EBFE" w14:textId="77777777" w:rsidR="00C6066A" w:rsidRPr="00B9577A" w:rsidRDefault="00C6066A" w:rsidP="00CD7102">
            <w:pPr>
              <w:pBdr>
                <w:bottom w:val="single" w:sz="4" w:space="1" w:color="auto"/>
              </w:pBdr>
              <w:spacing w:line="360" w:lineRule="exact"/>
              <w:ind w:left="-18" w:right="-31"/>
              <w:contextualSpacing/>
              <w:jc w:val="center"/>
              <w:rPr>
                <w:rFonts w:cs="Arial"/>
                <w:rtl/>
                <w:cs/>
              </w:rPr>
            </w:pPr>
            <w:r w:rsidRPr="00B9577A">
              <w:rPr>
                <w:rFonts w:cs="Arial"/>
              </w:rPr>
              <w:t>Fair Value</w:t>
            </w:r>
          </w:p>
        </w:tc>
      </w:tr>
      <w:bookmarkEnd w:id="42"/>
      <w:tr w:rsidR="00C6066A" w:rsidRPr="00B9577A" w14:paraId="7096EDF0" w14:textId="77777777" w:rsidTr="00B630D7">
        <w:tc>
          <w:tcPr>
            <w:tcW w:w="3690" w:type="dxa"/>
          </w:tcPr>
          <w:p w14:paraId="6F749B70" w14:textId="77777777" w:rsidR="00C6066A" w:rsidRPr="00B9577A" w:rsidRDefault="00C6066A" w:rsidP="00CD7102">
            <w:pPr>
              <w:tabs>
                <w:tab w:val="left" w:pos="360"/>
                <w:tab w:val="left" w:pos="1440"/>
              </w:tabs>
              <w:spacing w:line="360" w:lineRule="exact"/>
              <w:ind w:right="-43"/>
              <w:contextualSpacing/>
              <w:rPr>
                <w:rFonts w:cs="Arial"/>
                <w:b/>
                <w:bCs/>
                <w:cs/>
              </w:rPr>
            </w:pPr>
            <w:r w:rsidRPr="00B9577A">
              <w:rPr>
                <w:rFonts w:eastAsia="Angsana New" w:cs="Arial"/>
                <w:b/>
                <w:bCs/>
              </w:rPr>
              <w:t>Financial assets</w:t>
            </w:r>
          </w:p>
        </w:tc>
        <w:tc>
          <w:tcPr>
            <w:tcW w:w="1344" w:type="dxa"/>
          </w:tcPr>
          <w:p w14:paraId="677BFE0A" w14:textId="77777777" w:rsidR="00C6066A" w:rsidRPr="00B9577A" w:rsidRDefault="00C6066A"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right="-43"/>
              <w:contextualSpacing/>
              <w:rPr>
                <w:rFonts w:cs="Arial"/>
                <w:rtl/>
                <w:cs/>
              </w:rPr>
            </w:pPr>
          </w:p>
        </w:tc>
        <w:tc>
          <w:tcPr>
            <w:tcW w:w="1344" w:type="dxa"/>
          </w:tcPr>
          <w:p w14:paraId="1ACDA445" w14:textId="77777777" w:rsidR="00C6066A" w:rsidRPr="00B9577A" w:rsidRDefault="00C6066A"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right="-43"/>
              <w:contextualSpacing/>
              <w:rPr>
                <w:rFonts w:cs="Arial"/>
                <w:rtl/>
                <w:cs/>
              </w:rPr>
            </w:pPr>
          </w:p>
        </w:tc>
        <w:tc>
          <w:tcPr>
            <w:tcW w:w="1344" w:type="dxa"/>
          </w:tcPr>
          <w:p w14:paraId="5E23AE5A" w14:textId="77777777" w:rsidR="00C6066A" w:rsidRPr="00B9577A" w:rsidRDefault="00C6066A"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p>
        </w:tc>
        <w:tc>
          <w:tcPr>
            <w:tcW w:w="1344" w:type="dxa"/>
          </w:tcPr>
          <w:p w14:paraId="19E490E2" w14:textId="77777777" w:rsidR="00C6066A" w:rsidRPr="00B9577A" w:rsidRDefault="00C6066A"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p>
        </w:tc>
      </w:tr>
      <w:tr w:rsidR="00375763" w:rsidRPr="00B9577A" w14:paraId="3EBC008E" w14:textId="77777777" w:rsidTr="00B24189">
        <w:tc>
          <w:tcPr>
            <w:tcW w:w="3690" w:type="dxa"/>
          </w:tcPr>
          <w:p w14:paraId="69330719" w14:textId="77777777" w:rsidR="00375763" w:rsidRPr="00B9577A" w:rsidRDefault="00375763" w:rsidP="00375763">
            <w:pPr>
              <w:tabs>
                <w:tab w:val="left" w:pos="360"/>
                <w:tab w:val="left" w:pos="1440"/>
              </w:tabs>
              <w:spacing w:line="360" w:lineRule="exact"/>
              <w:ind w:right="-43" w:firstLine="170"/>
              <w:contextualSpacing/>
              <w:rPr>
                <w:rFonts w:cs="Arial"/>
                <w:rtl/>
                <w:cs/>
              </w:rPr>
            </w:pPr>
            <w:r w:rsidRPr="00B9577A">
              <w:rPr>
                <w:rFonts w:eastAsia="Angsana New" w:cs="Arial"/>
              </w:rPr>
              <w:t>Other financial assets</w:t>
            </w:r>
          </w:p>
        </w:tc>
        <w:tc>
          <w:tcPr>
            <w:tcW w:w="1344" w:type="dxa"/>
            <w:vAlign w:val="bottom"/>
          </w:tcPr>
          <w:p w14:paraId="65A42E1C" w14:textId="1B245F16" w:rsidR="00375763" w:rsidRPr="00B9577A" w:rsidRDefault="00375763" w:rsidP="0037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Pr>
            </w:pPr>
            <w:r w:rsidRPr="00B9577A">
              <w:rPr>
                <w:rFonts w:cs="Arial"/>
              </w:rPr>
              <w:t>1,998</w:t>
            </w:r>
          </w:p>
        </w:tc>
        <w:tc>
          <w:tcPr>
            <w:tcW w:w="1344" w:type="dxa"/>
            <w:vAlign w:val="bottom"/>
          </w:tcPr>
          <w:p w14:paraId="6689D4D1" w14:textId="4C86BABF" w:rsidR="00375763" w:rsidRPr="00B9577A" w:rsidRDefault="00375763" w:rsidP="0037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r w:rsidRPr="00B9577A">
              <w:rPr>
                <w:rFonts w:cs="Arial"/>
              </w:rPr>
              <w:t>2,011</w:t>
            </w:r>
          </w:p>
        </w:tc>
        <w:tc>
          <w:tcPr>
            <w:tcW w:w="1344" w:type="dxa"/>
          </w:tcPr>
          <w:p w14:paraId="50B63E4D" w14:textId="454C5013" w:rsidR="00375763" w:rsidRPr="00B9577A" w:rsidRDefault="00375763" w:rsidP="0037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rPr>
            </w:pPr>
            <w:r w:rsidRPr="00B9577A">
              <w:rPr>
                <w:rFonts w:cs="Arial"/>
              </w:rPr>
              <w:t>1,997</w:t>
            </w:r>
          </w:p>
        </w:tc>
        <w:tc>
          <w:tcPr>
            <w:tcW w:w="1344" w:type="dxa"/>
          </w:tcPr>
          <w:p w14:paraId="7A80EAC8" w14:textId="1BA8CFA2" w:rsidR="00375763" w:rsidRPr="00B9577A" w:rsidRDefault="00375763" w:rsidP="0037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r w:rsidRPr="00B9577A">
              <w:rPr>
                <w:rFonts w:cs="Arial"/>
              </w:rPr>
              <w:t>2,020</w:t>
            </w:r>
          </w:p>
        </w:tc>
      </w:tr>
      <w:tr w:rsidR="00375763" w:rsidRPr="00B9577A" w14:paraId="7EDC965F" w14:textId="77777777" w:rsidTr="00B24189">
        <w:trPr>
          <w:tblHeader/>
        </w:trPr>
        <w:tc>
          <w:tcPr>
            <w:tcW w:w="3690" w:type="dxa"/>
          </w:tcPr>
          <w:p w14:paraId="4D6E11D7" w14:textId="77777777" w:rsidR="00375763" w:rsidRPr="00B9577A" w:rsidRDefault="00375763" w:rsidP="00375763">
            <w:pPr>
              <w:tabs>
                <w:tab w:val="left" w:pos="360"/>
                <w:tab w:val="left" w:pos="1440"/>
              </w:tabs>
              <w:spacing w:line="360" w:lineRule="exact"/>
              <w:ind w:right="-43"/>
              <w:contextualSpacing/>
              <w:rPr>
                <w:rFonts w:cs="Arial"/>
                <w:b/>
                <w:bCs/>
                <w:cs/>
              </w:rPr>
            </w:pPr>
            <w:r w:rsidRPr="00B9577A">
              <w:rPr>
                <w:rFonts w:cs="Arial"/>
                <w:b/>
                <w:bCs/>
              </w:rPr>
              <w:t>Financial liabilities</w:t>
            </w:r>
          </w:p>
        </w:tc>
        <w:tc>
          <w:tcPr>
            <w:tcW w:w="1344" w:type="dxa"/>
            <w:vAlign w:val="bottom"/>
          </w:tcPr>
          <w:p w14:paraId="12AF3F2C" w14:textId="77777777" w:rsidR="00375763" w:rsidRPr="00B9577A" w:rsidRDefault="00375763" w:rsidP="0037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Pr>
            </w:pPr>
          </w:p>
        </w:tc>
        <w:tc>
          <w:tcPr>
            <w:tcW w:w="1344" w:type="dxa"/>
            <w:vAlign w:val="bottom"/>
          </w:tcPr>
          <w:p w14:paraId="68173B32" w14:textId="77777777" w:rsidR="00375763" w:rsidRPr="00B9577A" w:rsidRDefault="00375763" w:rsidP="0037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Pr>
            </w:pPr>
          </w:p>
        </w:tc>
        <w:tc>
          <w:tcPr>
            <w:tcW w:w="1344" w:type="dxa"/>
          </w:tcPr>
          <w:p w14:paraId="5E46E08D" w14:textId="77777777" w:rsidR="00375763" w:rsidRPr="00B9577A" w:rsidRDefault="00375763" w:rsidP="0037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Pr>
            </w:pPr>
          </w:p>
        </w:tc>
        <w:tc>
          <w:tcPr>
            <w:tcW w:w="1344" w:type="dxa"/>
          </w:tcPr>
          <w:p w14:paraId="602176EF" w14:textId="77777777" w:rsidR="00375763" w:rsidRPr="00B9577A" w:rsidRDefault="00375763" w:rsidP="0037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Pr>
            </w:pPr>
          </w:p>
        </w:tc>
      </w:tr>
      <w:tr w:rsidR="00375763" w:rsidRPr="00B9577A" w14:paraId="3C7B04C3" w14:textId="77777777" w:rsidTr="00B24189">
        <w:trPr>
          <w:tblHeader/>
        </w:trPr>
        <w:tc>
          <w:tcPr>
            <w:tcW w:w="3690" w:type="dxa"/>
          </w:tcPr>
          <w:p w14:paraId="6F81BBC3" w14:textId="77777777" w:rsidR="00375763" w:rsidRPr="00B9577A" w:rsidRDefault="00375763" w:rsidP="00375763">
            <w:pPr>
              <w:tabs>
                <w:tab w:val="left" w:pos="360"/>
                <w:tab w:val="left" w:pos="1440"/>
              </w:tabs>
              <w:spacing w:line="360" w:lineRule="exact"/>
              <w:ind w:left="353" w:right="-43" w:hanging="183"/>
              <w:contextualSpacing/>
              <w:rPr>
                <w:rFonts w:cs="Arial"/>
                <w:kern w:val="28"/>
                <w:rtl/>
                <w:cs/>
              </w:rPr>
            </w:pPr>
            <w:r w:rsidRPr="00B9577A">
              <w:rPr>
                <w:rFonts w:cs="Arial"/>
              </w:rPr>
              <w:t>Long-term debentures</w:t>
            </w:r>
          </w:p>
        </w:tc>
        <w:tc>
          <w:tcPr>
            <w:tcW w:w="1344" w:type="dxa"/>
            <w:vAlign w:val="bottom"/>
          </w:tcPr>
          <w:p w14:paraId="5F0D0E6A" w14:textId="5D607FD8" w:rsidR="00375763" w:rsidRPr="00B9577A" w:rsidRDefault="00375763" w:rsidP="0037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r w:rsidRPr="00B9577A">
              <w:rPr>
                <w:rFonts w:cs="Arial"/>
              </w:rPr>
              <w:t>34,147,900</w:t>
            </w:r>
          </w:p>
        </w:tc>
        <w:tc>
          <w:tcPr>
            <w:tcW w:w="1344" w:type="dxa"/>
            <w:vAlign w:val="bottom"/>
          </w:tcPr>
          <w:p w14:paraId="12EEEBFA" w14:textId="751C7765" w:rsidR="00375763" w:rsidRPr="00B9577A" w:rsidRDefault="00375763" w:rsidP="0037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rPr>
            </w:pPr>
            <w:r w:rsidRPr="00B9577A">
              <w:rPr>
                <w:rFonts w:cs="Arial"/>
              </w:rPr>
              <w:t>34,799,893</w:t>
            </w:r>
          </w:p>
        </w:tc>
        <w:tc>
          <w:tcPr>
            <w:tcW w:w="1344" w:type="dxa"/>
          </w:tcPr>
          <w:p w14:paraId="72DF85C6" w14:textId="36322E74" w:rsidR="00375763" w:rsidRPr="00B9577A" w:rsidRDefault="00375763" w:rsidP="0037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r w:rsidRPr="00B9577A">
              <w:rPr>
                <w:rFonts w:cs="Arial"/>
              </w:rPr>
              <w:t>35,612,216</w:t>
            </w:r>
          </w:p>
        </w:tc>
        <w:tc>
          <w:tcPr>
            <w:tcW w:w="1344" w:type="dxa"/>
          </w:tcPr>
          <w:p w14:paraId="041BE05D" w14:textId="3E2CDF3F" w:rsidR="00375763" w:rsidRPr="00B9577A" w:rsidRDefault="00375763" w:rsidP="0037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r w:rsidRPr="00B9577A">
              <w:rPr>
                <w:rFonts w:cs="Arial"/>
              </w:rPr>
              <w:t>36,500,252</w:t>
            </w:r>
          </w:p>
        </w:tc>
      </w:tr>
    </w:tbl>
    <w:p w14:paraId="1178896D" w14:textId="77777777" w:rsidR="00855B0E" w:rsidRPr="00B9577A" w:rsidRDefault="00A17B37" w:rsidP="00855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jc w:val="thaiDistribute"/>
        <w:rPr>
          <w:rFonts w:cs="Arial"/>
          <w:sz w:val="22"/>
          <w:szCs w:val="22"/>
        </w:rPr>
      </w:pPr>
      <w:r w:rsidRPr="00B9577A">
        <w:rPr>
          <w:rFonts w:cs="Arial"/>
          <w:sz w:val="22"/>
          <w:szCs w:val="22"/>
        </w:rPr>
        <w:t>Moreover, the majority of the Group’s financial instruments are short-term in nature or carrying interest at rates close to the market interest rates, their fair value is not expected to be materially different from the amounts presented in the statement of financial position.</w:t>
      </w:r>
      <w:bookmarkStart w:id="43" w:name="_Toc101339262"/>
      <w:bookmarkStart w:id="44" w:name="_Toc101339432"/>
    </w:p>
    <w:p w14:paraId="4EC3DB57" w14:textId="50636DCF" w:rsidR="004A3A14" w:rsidRPr="00B9577A" w:rsidRDefault="002D5ACD" w:rsidP="00855B0E">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cs/>
        </w:rPr>
      </w:pPr>
      <w:bookmarkStart w:id="45" w:name="_Toc236922003"/>
      <w:r w:rsidRPr="00B9577A">
        <w:rPr>
          <w:rFonts w:cs="Arial"/>
          <w:sz w:val="22"/>
          <w:szCs w:val="22"/>
          <w:u w:val="none"/>
        </w:rPr>
        <w:t>14.</w:t>
      </w:r>
      <w:r w:rsidRPr="00B9577A">
        <w:rPr>
          <w:rFonts w:cs="Arial"/>
          <w:sz w:val="22"/>
          <w:szCs w:val="22"/>
          <w:u w:val="none"/>
        </w:rPr>
        <w:tab/>
      </w:r>
      <w:r w:rsidR="004A3A14" w:rsidRPr="00B9577A">
        <w:rPr>
          <w:rFonts w:cs="Arial"/>
          <w:sz w:val="22"/>
          <w:szCs w:val="22"/>
          <w:u w:val="none"/>
        </w:rPr>
        <w:t xml:space="preserve">Approval of </w:t>
      </w:r>
      <w:r w:rsidR="00A246C6" w:rsidRPr="00B9577A">
        <w:rPr>
          <w:rFonts w:cs="Arial"/>
          <w:sz w:val="22"/>
          <w:szCs w:val="22"/>
          <w:u w:val="none"/>
        </w:rPr>
        <w:t>interim</w:t>
      </w:r>
      <w:r w:rsidR="004A3A14" w:rsidRPr="00B9577A">
        <w:rPr>
          <w:rFonts w:cs="Arial"/>
          <w:sz w:val="22"/>
          <w:szCs w:val="22"/>
          <w:u w:val="none"/>
        </w:rPr>
        <w:t xml:space="preserve"> financial statements</w:t>
      </w:r>
      <w:bookmarkEnd w:id="43"/>
      <w:bookmarkEnd w:id="44"/>
      <w:bookmarkEnd w:id="45"/>
    </w:p>
    <w:p w14:paraId="6DA8893B" w14:textId="4F27AA53" w:rsidR="00AD47C8" w:rsidRPr="00B9577A" w:rsidRDefault="004A3A14" w:rsidP="00855B0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cs/>
        </w:rPr>
      </w:pPr>
      <w:r w:rsidRPr="00B9577A">
        <w:rPr>
          <w:rFonts w:cs="Arial"/>
          <w:sz w:val="22"/>
          <w:szCs w:val="22"/>
        </w:rPr>
        <w:tab/>
      </w:r>
      <w:r w:rsidR="00C36916" w:rsidRPr="00B9577A">
        <w:rPr>
          <w:rFonts w:cs="Arial"/>
          <w:sz w:val="22"/>
          <w:szCs w:val="22"/>
        </w:rPr>
        <w:t xml:space="preserve">These </w:t>
      </w:r>
      <w:r w:rsidR="00A246C6" w:rsidRPr="00B9577A">
        <w:rPr>
          <w:rFonts w:cs="Arial"/>
          <w:sz w:val="22"/>
          <w:szCs w:val="22"/>
          <w:lang w:val="en-US"/>
        </w:rPr>
        <w:t xml:space="preserve">interim </w:t>
      </w:r>
      <w:r w:rsidR="00C36916" w:rsidRPr="00B9577A">
        <w:rPr>
          <w:rFonts w:cs="Arial"/>
          <w:sz w:val="22"/>
          <w:szCs w:val="22"/>
        </w:rPr>
        <w:t xml:space="preserve">financial statements have been approved </w:t>
      </w:r>
      <w:r w:rsidR="00807682" w:rsidRPr="00B9577A">
        <w:rPr>
          <w:rFonts w:cs="Arial"/>
          <w:sz w:val="22"/>
          <w:szCs w:val="22"/>
        </w:rPr>
        <w:t>for issue</w:t>
      </w:r>
      <w:r w:rsidR="00584947" w:rsidRPr="00B9577A">
        <w:rPr>
          <w:rFonts w:cs="Arial"/>
          <w:sz w:val="22"/>
          <w:szCs w:val="22"/>
        </w:rPr>
        <w:t xml:space="preserve"> </w:t>
      </w:r>
      <w:r w:rsidR="00C36916" w:rsidRPr="00B9577A">
        <w:rPr>
          <w:rFonts w:cs="Arial"/>
          <w:sz w:val="22"/>
          <w:szCs w:val="22"/>
        </w:rPr>
        <w:t>by the authori</w:t>
      </w:r>
      <w:r w:rsidR="00A17B37" w:rsidRPr="00B9577A">
        <w:rPr>
          <w:rFonts w:cs="Arial"/>
          <w:sz w:val="22"/>
          <w:szCs w:val="22"/>
          <w:lang w:val="en-US"/>
        </w:rPr>
        <w:t>s</w:t>
      </w:r>
      <w:r w:rsidR="00C36916" w:rsidRPr="00B9577A">
        <w:rPr>
          <w:rFonts w:cs="Arial"/>
          <w:sz w:val="22"/>
          <w:szCs w:val="22"/>
        </w:rPr>
        <w:t>ed directo</w:t>
      </w:r>
      <w:r w:rsidR="00B2421B" w:rsidRPr="00B9577A">
        <w:rPr>
          <w:rFonts w:cs="Arial"/>
          <w:sz w:val="22"/>
          <w:szCs w:val="22"/>
        </w:rPr>
        <w:t>rs of the Company o</w:t>
      </w:r>
      <w:r w:rsidR="003C4F80" w:rsidRPr="00B9577A">
        <w:rPr>
          <w:rFonts w:cs="Arial"/>
          <w:sz w:val="22"/>
          <w:szCs w:val="22"/>
        </w:rPr>
        <w:t>n 11 August 2026</w:t>
      </w:r>
      <w:r w:rsidR="002E400F" w:rsidRPr="00B9577A">
        <w:rPr>
          <w:rFonts w:cs="Arial"/>
          <w:sz w:val="22"/>
          <w:szCs w:val="22"/>
        </w:rPr>
        <w:t>.</w:t>
      </w:r>
    </w:p>
    <w:sectPr w:rsidR="00AD47C8" w:rsidRPr="00B9577A" w:rsidSect="0043097F">
      <w:footerReference w:type="default" r:id="rId13"/>
      <w:pgSz w:w="11909" w:h="16834" w:code="9"/>
      <w:pgMar w:top="1296" w:right="1080" w:bottom="1080" w:left="1296" w:header="864"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A39CB" w14:textId="77777777" w:rsidR="00553C7B" w:rsidRDefault="00553C7B">
      <w:r>
        <w:separator/>
      </w:r>
    </w:p>
  </w:endnote>
  <w:endnote w:type="continuationSeparator" w:id="0">
    <w:p w14:paraId="4CC7711A" w14:textId="77777777" w:rsidR="00553C7B" w:rsidRDefault="00553C7B">
      <w:r>
        <w:continuationSeparator/>
      </w:r>
    </w:p>
  </w:endnote>
  <w:endnote w:type="continuationNotice" w:id="1">
    <w:p w14:paraId="4357F502" w14:textId="77777777" w:rsidR="00553C7B" w:rsidRDefault="00553C7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286708702"/>
      <w:docPartObj>
        <w:docPartGallery w:val="Page Numbers (Bottom of Page)"/>
        <w:docPartUnique/>
      </w:docPartObj>
    </w:sdtPr>
    <w:sdtEndPr>
      <w:rPr>
        <w:noProof/>
      </w:rPr>
    </w:sdtEndPr>
    <w:sdtContent>
      <w:p w14:paraId="20EE0172" w14:textId="7993FE47" w:rsidR="00B70B80" w:rsidRPr="00E115D9" w:rsidRDefault="00B70B80" w:rsidP="00E115D9">
        <w:pPr>
          <w:pStyle w:val="Footer"/>
          <w:spacing w:line="380" w:lineRule="exact"/>
          <w:jc w:val="right"/>
          <w:rPr>
            <w:sz w:val="22"/>
            <w:szCs w:val="22"/>
          </w:rPr>
        </w:pPr>
        <w:r w:rsidRPr="00E115D9">
          <w:rPr>
            <w:sz w:val="22"/>
            <w:szCs w:val="22"/>
          </w:rPr>
          <w:fldChar w:fldCharType="begin"/>
        </w:r>
        <w:r w:rsidRPr="00E115D9">
          <w:rPr>
            <w:sz w:val="22"/>
            <w:szCs w:val="22"/>
          </w:rPr>
          <w:instrText xml:space="preserve"> PAGE   \* MERGEFORMAT </w:instrText>
        </w:r>
        <w:r w:rsidRPr="00E115D9">
          <w:rPr>
            <w:sz w:val="22"/>
            <w:szCs w:val="22"/>
          </w:rPr>
          <w:fldChar w:fldCharType="separate"/>
        </w:r>
        <w:r w:rsidRPr="00E115D9">
          <w:rPr>
            <w:noProof/>
            <w:sz w:val="22"/>
            <w:szCs w:val="22"/>
          </w:rPr>
          <w:t>2</w:t>
        </w:r>
        <w:r w:rsidRPr="00E115D9">
          <w:rPr>
            <w:noProof/>
            <w:sz w:val="22"/>
            <w:szCs w:val="22"/>
          </w:rPr>
          <w:fldChar w:fldCharType="end"/>
        </w:r>
      </w:p>
    </w:sdtContent>
  </w:sdt>
  <w:p w14:paraId="65BA432F" w14:textId="77777777" w:rsidR="00B70B80" w:rsidRPr="00E115D9" w:rsidRDefault="00B70B80" w:rsidP="00E115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551803340"/>
      <w:docPartObj>
        <w:docPartGallery w:val="Page Numbers (Bottom of Page)"/>
        <w:docPartUnique/>
      </w:docPartObj>
    </w:sdtPr>
    <w:sdtEndPr>
      <w:rPr>
        <w:noProof/>
      </w:rPr>
    </w:sdtEndPr>
    <w:sdtContent>
      <w:p w14:paraId="0E9A4576" w14:textId="5741B594" w:rsidR="0043097F" w:rsidRPr="00E115D9" w:rsidRDefault="0043097F" w:rsidP="00E115D9">
        <w:pPr>
          <w:pStyle w:val="Footer"/>
          <w:spacing w:line="380" w:lineRule="exact"/>
          <w:jc w:val="right"/>
          <w:rPr>
            <w:sz w:val="22"/>
            <w:szCs w:val="22"/>
          </w:rPr>
        </w:pPr>
        <w:r w:rsidRPr="00E115D9">
          <w:rPr>
            <w:sz w:val="22"/>
            <w:szCs w:val="22"/>
          </w:rPr>
          <w:fldChar w:fldCharType="begin"/>
        </w:r>
        <w:r w:rsidRPr="00E115D9">
          <w:rPr>
            <w:sz w:val="22"/>
            <w:szCs w:val="22"/>
          </w:rPr>
          <w:instrText xml:space="preserve"> PAGE   \* MERGEFORMAT </w:instrText>
        </w:r>
        <w:r w:rsidRPr="00E115D9">
          <w:rPr>
            <w:sz w:val="22"/>
            <w:szCs w:val="22"/>
          </w:rPr>
          <w:fldChar w:fldCharType="separate"/>
        </w:r>
        <w:r w:rsidRPr="00E115D9">
          <w:rPr>
            <w:noProof/>
            <w:sz w:val="22"/>
            <w:szCs w:val="22"/>
          </w:rPr>
          <w:t>2</w:t>
        </w:r>
        <w:r w:rsidRPr="00E115D9">
          <w:rPr>
            <w:noProof/>
            <w:sz w:val="22"/>
            <w:szCs w:val="22"/>
          </w:rPr>
          <w:fldChar w:fldCharType="end"/>
        </w:r>
      </w:p>
    </w:sdtContent>
  </w:sdt>
  <w:p w14:paraId="4F676C73" w14:textId="77777777" w:rsidR="0043097F" w:rsidRPr="00E115D9" w:rsidRDefault="0043097F" w:rsidP="00E115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B4682" w14:textId="77777777" w:rsidR="00553C7B" w:rsidRDefault="00553C7B">
      <w:r>
        <w:separator/>
      </w:r>
    </w:p>
  </w:footnote>
  <w:footnote w:type="continuationSeparator" w:id="0">
    <w:p w14:paraId="1DFD71F3" w14:textId="77777777" w:rsidR="00553C7B" w:rsidRDefault="00553C7B">
      <w:r>
        <w:continuationSeparator/>
      </w:r>
    </w:p>
  </w:footnote>
  <w:footnote w:type="continuationNotice" w:id="1">
    <w:p w14:paraId="3EA2D54F" w14:textId="77777777" w:rsidR="00553C7B" w:rsidRDefault="00553C7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8CA2F" w14:textId="3C559807" w:rsidR="002D5ACD" w:rsidRPr="002D5ACD" w:rsidRDefault="0043097F" w:rsidP="004C5A16">
    <w:pPr>
      <w:pStyle w:val="Header"/>
      <w:jc w:val="right"/>
      <w:rPr>
        <w:sz w:val="22"/>
        <w:szCs w:val="22"/>
        <w:lang w:val="en-US"/>
      </w:rPr>
    </w:pPr>
    <w:r>
      <w:rPr>
        <w:sz w:val="22"/>
        <w:szCs w:val="22"/>
        <w:lang w:val="en-US"/>
      </w:rPr>
      <w:t xml:space="preserve"> </w:t>
    </w:r>
    <w:r w:rsidR="001823B7">
      <w:rPr>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7D10262"/>
    <w:multiLevelType w:val="hybridMultilevel"/>
    <w:tmpl w:val="13F2738C"/>
    <w:lvl w:ilvl="0" w:tplc="FFFFFFFF">
      <w:start w:val="1"/>
      <w:numFmt w:val="decimal"/>
      <w:lvlText w:val="(%1)"/>
      <w:lvlJc w:val="left"/>
      <w:pPr>
        <w:ind w:left="900" w:hanging="360"/>
      </w:pPr>
      <w:rPr>
        <w:rFonts w:ascii="Arial" w:hAnsi="Arial" w:cs="Arial" w:hint="default"/>
        <w:i w:val="0"/>
        <w:iCs/>
        <w:sz w:val="16"/>
        <w:szCs w:val="16"/>
        <w:vertAlign w:val="superscrip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1" w15:restartNumberingAfterBreak="0">
    <w:nsid w:val="13AC60D1"/>
    <w:multiLevelType w:val="hybridMultilevel"/>
    <w:tmpl w:val="13F2738C"/>
    <w:lvl w:ilvl="0" w:tplc="3BD6DF1E">
      <w:start w:val="1"/>
      <w:numFmt w:val="decimal"/>
      <w:lvlText w:val="(%1)"/>
      <w:lvlJc w:val="left"/>
      <w:pPr>
        <w:ind w:left="900" w:hanging="360"/>
      </w:pPr>
      <w:rPr>
        <w:rFonts w:ascii="Arial" w:hAnsi="Arial" w:cs="Arial" w:hint="default"/>
        <w:i w:val="0"/>
        <w:iCs/>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1AB24AF2"/>
    <w:multiLevelType w:val="hybridMultilevel"/>
    <w:tmpl w:val="0A8E4CDE"/>
    <w:lvl w:ilvl="0" w:tplc="04090001">
      <w:start w:val="1"/>
      <w:numFmt w:val="bullet"/>
      <w:lvlText w:val=""/>
      <w:lvlJc w:val="left"/>
      <w:pPr>
        <w:ind w:left="1080" w:hanging="360"/>
      </w:pPr>
      <w:rPr>
        <w:rFonts w:ascii="Symbol" w:hAnsi="Symbol"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FBA4C16"/>
    <w:multiLevelType w:val="hybridMultilevel"/>
    <w:tmpl w:val="D05035C4"/>
    <w:lvl w:ilvl="0" w:tplc="0CBE4B3C">
      <w:start w:val="31"/>
      <w:numFmt w:val="bullet"/>
      <w:lvlText w:val="-"/>
      <w:lvlJc w:val="left"/>
      <w:pPr>
        <w:ind w:left="626" w:hanging="360"/>
      </w:pPr>
      <w:rPr>
        <w:rFonts w:ascii="Arial" w:eastAsia="Times New Roman" w:hAnsi="Arial" w:cs="Arial" w:hint="default"/>
      </w:rPr>
    </w:lvl>
    <w:lvl w:ilvl="1" w:tplc="04090003" w:tentative="1">
      <w:start w:val="1"/>
      <w:numFmt w:val="bullet"/>
      <w:lvlText w:val="o"/>
      <w:lvlJc w:val="left"/>
      <w:pPr>
        <w:ind w:left="1346" w:hanging="360"/>
      </w:pPr>
      <w:rPr>
        <w:rFonts w:ascii="Courier New" w:hAnsi="Courier New" w:cs="Courier New" w:hint="default"/>
      </w:rPr>
    </w:lvl>
    <w:lvl w:ilvl="2" w:tplc="04090005" w:tentative="1">
      <w:start w:val="1"/>
      <w:numFmt w:val="bullet"/>
      <w:lvlText w:val=""/>
      <w:lvlJc w:val="left"/>
      <w:pPr>
        <w:ind w:left="2066" w:hanging="360"/>
      </w:pPr>
      <w:rPr>
        <w:rFonts w:ascii="Wingdings" w:hAnsi="Wingdings" w:hint="default"/>
      </w:rPr>
    </w:lvl>
    <w:lvl w:ilvl="3" w:tplc="04090001" w:tentative="1">
      <w:start w:val="1"/>
      <w:numFmt w:val="bullet"/>
      <w:lvlText w:val=""/>
      <w:lvlJc w:val="left"/>
      <w:pPr>
        <w:ind w:left="2786" w:hanging="360"/>
      </w:pPr>
      <w:rPr>
        <w:rFonts w:ascii="Symbol" w:hAnsi="Symbol" w:hint="default"/>
      </w:rPr>
    </w:lvl>
    <w:lvl w:ilvl="4" w:tplc="04090003" w:tentative="1">
      <w:start w:val="1"/>
      <w:numFmt w:val="bullet"/>
      <w:lvlText w:val="o"/>
      <w:lvlJc w:val="left"/>
      <w:pPr>
        <w:ind w:left="3506" w:hanging="360"/>
      </w:pPr>
      <w:rPr>
        <w:rFonts w:ascii="Courier New" w:hAnsi="Courier New" w:cs="Courier New" w:hint="default"/>
      </w:rPr>
    </w:lvl>
    <w:lvl w:ilvl="5" w:tplc="04090005" w:tentative="1">
      <w:start w:val="1"/>
      <w:numFmt w:val="bullet"/>
      <w:lvlText w:val=""/>
      <w:lvlJc w:val="left"/>
      <w:pPr>
        <w:ind w:left="4226" w:hanging="360"/>
      </w:pPr>
      <w:rPr>
        <w:rFonts w:ascii="Wingdings" w:hAnsi="Wingdings" w:hint="default"/>
      </w:rPr>
    </w:lvl>
    <w:lvl w:ilvl="6" w:tplc="04090001" w:tentative="1">
      <w:start w:val="1"/>
      <w:numFmt w:val="bullet"/>
      <w:lvlText w:val=""/>
      <w:lvlJc w:val="left"/>
      <w:pPr>
        <w:ind w:left="4946" w:hanging="360"/>
      </w:pPr>
      <w:rPr>
        <w:rFonts w:ascii="Symbol" w:hAnsi="Symbol" w:hint="default"/>
      </w:rPr>
    </w:lvl>
    <w:lvl w:ilvl="7" w:tplc="04090003" w:tentative="1">
      <w:start w:val="1"/>
      <w:numFmt w:val="bullet"/>
      <w:lvlText w:val="o"/>
      <w:lvlJc w:val="left"/>
      <w:pPr>
        <w:ind w:left="5666" w:hanging="360"/>
      </w:pPr>
      <w:rPr>
        <w:rFonts w:ascii="Courier New" w:hAnsi="Courier New" w:cs="Courier New" w:hint="default"/>
      </w:rPr>
    </w:lvl>
    <w:lvl w:ilvl="8" w:tplc="04090005" w:tentative="1">
      <w:start w:val="1"/>
      <w:numFmt w:val="bullet"/>
      <w:lvlText w:val=""/>
      <w:lvlJc w:val="left"/>
      <w:pPr>
        <w:ind w:left="6386"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C3E7F8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40EF5DA5"/>
    <w:multiLevelType w:val="hybridMultilevel"/>
    <w:tmpl w:val="62140666"/>
    <w:lvl w:ilvl="0" w:tplc="7258FEAA">
      <w:start w:val="10"/>
      <w:numFmt w:val="decimal"/>
      <w:lvlText w:val="%1."/>
      <w:lvlJc w:val="left"/>
      <w:pPr>
        <w:ind w:left="54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21" w15:restartNumberingAfterBreak="0">
    <w:nsid w:val="415A55EE"/>
    <w:multiLevelType w:val="hybridMultilevel"/>
    <w:tmpl w:val="FCD064A0"/>
    <w:lvl w:ilvl="0" w:tplc="B200322A">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C4E1B62"/>
    <w:multiLevelType w:val="hybridMultilevel"/>
    <w:tmpl w:val="786E93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5" w15:restartNumberingAfterBreak="0">
    <w:nsid w:val="56DF021B"/>
    <w:multiLevelType w:val="hybridMultilevel"/>
    <w:tmpl w:val="221E22A2"/>
    <w:lvl w:ilvl="0" w:tplc="8E7CC7EC">
      <w:start w:val="1"/>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A0417CD"/>
    <w:multiLevelType w:val="hybridMultilevel"/>
    <w:tmpl w:val="276C9F6A"/>
    <w:lvl w:ilvl="0" w:tplc="4FE0AF28">
      <w:start w:val="9"/>
      <w:numFmt w:val="bullet"/>
      <w:lvlText w:val="-"/>
      <w:lvlJc w:val="left"/>
      <w:pPr>
        <w:ind w:left="738" w:hanging="360"/>
      </w:pPr>
      <w:rPr>
        <w:rFonts w:ascii="Times New Roman" w:eastAsia="Cordia New" w:hAnsi="Times New Roman" w:cs="Times New Roman"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28"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9" w15:restartNumberingAfterBreak="0">
    <w:nsid w:val="5D986AE8"/>
    <w:multiLevelType w:val="hybridMultilevel"/>
    <w:tmpl w:val="2982DD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722439C"/>
    <w:multiLevelType w:val="hybridMultilevel"/>
    <w:tmpl w:val="888872A4"/>
    <w:lvl w:ilvl="0" w:tplc="3D9018C2">
      <w:start w:val="1"/>
      <w:numFmt w:val="lowerLetter"/>
      <w:lvlText w:val="(%1)"/>
      <w:lvlJc w:val="left"/>
      <w:pPr>
        <w:ind w:left="1800" w:hanging="72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8892A26"/>
    <w:multiLevelType w:val="hybridMultilevel"/>
    <w:tmpl w:val="71AEA624"/>
    <w:lvl w:ilvl="0" w:tplc="4186406A">
      <w:start w:val="1"/>
      <w:numFmt w:val="decimal"/>
      <w:lvlText w:val="(%1)"/>
      <w:lvlJc w:val="left"/>
      <w:pPr>
        <w:ind w:left="1615" w:hanging="360"/>
      </w:pPr>
      <w:rPr>
        <w:rFonts w:hint="default"/>
        <w:vertAlign w:val="superscript"/>
      </w:rPr>
    </w:lvl>
    <w:lvl w:ilvl="1" w:tplc="04090019" w:tentative="1">
      <w:start w:val="1"/>
      <w:numFmt w:val="lowerLetter"/>
      <w:lvlText w:val="%2."/>
      <w:lvlJc w:val="left"/>
      <w:pPr>
        <w:ind w:left="2335" w:hanging="360"/>
      </w:pPr>
    </w:lvl>
    <w:lvl w:ilvl="2" w:tplc="0409001B" w:tentative="1">
      <w:start w:val="1"/>
      <w:numFmt w:val="lowerRoman"/>
      <w:lvlText w:val="%3."/>
      <w:lvlJc w:val="right"/>
      <w:pPr>
        <w:ind w:left="3055" w:hanging="180"/>
      </w:pPr>
    </w:lvl>
    <w:lvl w:ilvl="3" w:tplc="0409000F" w:tentative="1">
      <w:start w:val="1"/>
      <w:numFmt w:val="decimal"/>
      <w:lvlText w:val="%4."/>
      <w:lvlJc w:val="left"/>
      <w:pPr>
        <w:ind w:left="3775" w:hanging="360"/>
      </w:pPr>
    </w:lvl>
    <w:lvl w:ilvl="4" w:tplc="04090019" w:tentative="1">
      <w:start w:val="1"/>
      <w:numFmt w:val="lowerLetter"/>
      <w:lvlText w:val="%5."/>
      <w:lvlJc w:val="left"/>
      <w:pPr>
        <w:ind w:left="4495" w:hanging="360"/>
      </w:pPr>
    </w:lvl>
    <w:lvl w:ilvl="5" w:tplc="0409001B" w:tentative="1">
      <w:start w:val="1"/>
      <w:numFmt w:val="lowerRoman"/>
      <w:lvlText w:val="%6."/>
      <w:lvlJc w:val="right"/>
      <w:pPr>
        <w:ind w:left="5215" w:hanging="180"/>
      </w:pPr>
    </w:lvl>
    <w:lvl w:ilvl="6" w:tplc="0409000F" w:tentative="1">
      <w:start w:val="1"/>
      <w:numFmt w:val="decimal"/>
      <w:lvlText w:val="%7."/>
      <w:lvlJc w:val="left"/>
      <w:pPr>
        <w:ind w:left="5935" w:hanging="360"/>
      </w:pPr>
    </w:lvl>
    <w:lvl w:ilvl="7" w:tplc="04090019" w:tentative="1">
      <w:start w:val="1"/>
      <w:numFmt w:val="lowerLetter"/>
      <w:lvlText w:val="%8."/>
      <w:lvlJc w:val="left"/>
      <w:pPr>
        <w:ind w:left="6655" w:hanging="360"/>
      </w:pPr>
    </w:lvl>
    <w:lvl w:ilvl="8" w:tplc="0409001B" w:tentative="1">
      <w:start w:val="1"/>
      <w:numFmt w:val="lowerRoman"/>
      <w:lvlText w:val="%9."/>
      <w:lvlJc w:val="right"/>
      <w:pPr>
        <w:ind w:left="7375" w:hanging="180"/>
      </w:pPr>
    </w:lvl>
  </w:abstractNum>
  <w:abstractNum w:abstractNumId="33" w15:restartNumberingAfterBreak="0">
    <w:nsid w:val="79520FA1"/>
    <w:multiLevelType w:val="hybridMultilevel"/>
    <w:tmpl w:val="C9AC829E"/>
    <w:lvl w:ilvl="0" w:tplc="5E6E1EE0">
      <w:start w:val="10"/>
      <w:numFmt w:val="bullet"/>
      <w:lvlText w:val="-"/>
      <w:lvlJc w:val="left"/>
      <w:pPr>
        <w:ind w:left="477" w:hanging="360"/>
      </w:pPr>
      <w:rPr>
        <w:rFonts w:ascii="Arial" w:eastAsia="Times New Roman" w:hAnsi="Arial" w:cs="Arial" w:hint="default"/>
      </w:rPr>
    </w:lvl>
    <w:lvl w:ilvl="1" w:tplc="04090003" w:tentative="1">
      <w:start w:val="1"/>
      <w:numFmt w:val="bullet"/>
      <w:lvlText w:val="o"/>
      <w:lvlJc w:val="left"/>
      <w:pPr>
        <w:ind w:left="1197" w:hanging="360"/>
      </w:pPr>
      <w:rPr>
        <w:rFonts w:ascii="Courier New" w:hAnsi="Courier New" w:cs="Courier New" w:hint="default"/>
      </w:rPr>
    </w:lvl>
    <w:lvl w:ilvl="2" w:tplc="04090005" w:tentative="1">
      <w:start w:val="1"/>
      <w:numFmt w:val="bullet"/>
      <w:lvlText w:val=""/>
      <w:lvlJc w:val="left"/>
      <w:pPr>
        <w:ind w:left="1917" w:hanging="360"/>
      </w:pPr>
      <w:rPr>
        <w:rFonts w:ascii="Wingdings" w:hAnsi="Wingdings" w:hint="default"/>
      </w:rPr>
    </w:lvl>
    <w:lvl w:ilvl="3" w:tplc="04090001" w:tentative="1">
      <w:start w:val="1"/>
      <w:numFmt w:val="bullet"/>
      <w:lvlText w:val=""/>
      <w:lvlJc w:val="left"/>
      <w:pPr>
        <w:ind w:left="2637" w:hanging="360"/>
      </w:pPr>
      <w:rPr>
        <w:rFonts w:ascii="Symbol" w:hAnsi="Symbol" w:hint="default"/>
      </w:rPr>
    </w:lvl>
    <w:lvl w:ilvl="4" w:tplc="04090003" w:tentative="1">
      <w:start w:val="1"/>
      <w:numFmt w:val="bullet"/>
      <w:lvlText w:val="o"/>
      <w:lvlJc w:val="left"/>
      <w:pPr>
        <w:ind w:left="3357" w:hanging="360"/>
      </w:pPr>
      <w:rPr>
        <w:rFonts w:ascii="Courier New" w:hAnsi="Courier New" w:cs="Courier New" w:hint="default"/>
      </w:rPr>
    </w:lvl>
    <w:lvl w:ilvl="5" w:tplc="04090005" w:tentative="1">
      <w:start w:val="1"/>
      <w:numFmt w:val="bullet"/>
      <w:lvlText w:val=""/>
      <w:lvlJc w:val="left"/>
      <w:pPr>
        <w:ind w:left="4077" w:hanging="360"/>
      </w:pPr>
      <w:rPr>
        <w:rFonts w:ascii="Wingdings" w:hAnsi="Wingdings" w:hint="default"/>
      </w:rPr>
    </w:lvl>
    <w:lvl w:ilvl="6" w:tplc="04090001" w:tentative="1">
      <w:start w:val="1"/>
      <w:numFmt w:val="bullet"/>
      <w:lvlText w:val=""/>
      <w:lvlJc w:val="left"/>
      <w:pPr>
        <w:ind w:left="4797" w:hanging="360"/>
      </w:pPr>
      <w:rPr>
        <w:rFonts w:ascii="Symbol" w:hAnsi="Symbol" w:hint="default"/>
      </w:rPr>
    </w:lvl>
    <w:lvl w:ilvl="7" w:tplc="04090003" w:tentative="1">
      <w:start w:val="1"/>
      <w:numFmt w:val="bullet"/>
      <w:lvlText w:val="o"/>
      <w:lvlJc w:val="left"/>
      <w:pPr>
        <w:ind w:left="5517" w:hanging="360"/>
      </w:pPr>
      <w:rPr>
        <w:rFonts w:ascii="Courier New" w:hAnsi="Courier New" w:cs="Courier New" w:hint="default"/>
      </w:rPr>
    </w:lvl>
    <w:lvl w:ilvl="8" w:tplc="04090005" w:tentative="1">
      <w:start w:val="1"/>
      <w:numFmt w:val="bullet"/>
      <w:lvlText w:val=""/>
      <w:lvlJc w:val="left"/>
      <w:pPr>
        <w:ind w:left="6237" w:hanging="360"/>
      </w:pPr>
      <w:rPr>
        <w:rFonts w:ascii="Wingdings" w:hAnsi="Wingdings" w:hint="default"/>
      </w:rPr>
    </w:lvl>
  </w:abstractNum>
  <w:abstractNum w:abstractNumId="34"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35" w15:restartNumberingAfterBreak="0">
    <w:nsid w:val="7ABB25EB"/>
    <w:multiLevelType w:val="multilevel"/>
    <w:tmpl w:val="A508C7CA"/>
    <w:lvl w:ilvl="0">
      <w:start w:val="2"/>
      <w:numFmt w:val="decimal"/>
      <w:pStyle w:val="AccNoteHeading"/>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B606654"/>
    <w:multiLevelType w:val="hybridMultilevel"/>
    <w:tmpl w:val="51FA7E92"/>
    <w:lvl w:ilvl="0" w:tplc="D428A6EC">
      <w:start w:val="10"/>
      <w:numFmt w:val="bullet"/>
      <w:lvlText w:val="-"/>
      <w:lvlJc w:val="left"/>
      <w:pPr>
        <w:ind w:left="477" w:hanging="360"/>
      </w:pPr>
      <w:rPr>
        <w:rFonts w:ascii="Arial" w:eastAsia="Times New Roman" w:hAnsi="Arial" w:cs="Arial" w:hint="default"/>
      </w:rPr>
    </w:lvl>
    <w:lvl w:ilvl="1" w:tplc="04090003" w:tentative="1">
      <w:start w:val="1"/>
      <w:numFmt w:val="bullet"/>
      <w:lvlText w:val="o"/>
      <w:lvlJc w:val="left"/>
      <w:pPr>
        <w:ind w:left="1197" w:hanging="360"/>
      </w:pPr>
      <w:rPr>
        <w:rFonts w:ascii="Courier New" w:hAnsi="Courier New" w:cs="Courier New" w:hint="default"/>
      </w:rPr>
    </w:lvl>
    <w:lvl w:ilvl="2" w:tplc="04090005" w:tentative="1">
      <w:start w:val="1"/>
      <w:numFmt w:val="bullet"/>
      <w:lvlText w:val=""/>
      <w:lvlJc w:val="left"/>
      <w:pPr>
        <w:ind w:left="1917" w:hanging="360"/>
      </w:pPr>
      <w:rPr>
        <w:rFonts w:ascii="Wingdings" w:hAnsi="Wingdings" w:hint="default"/>
      </w:rPr>
    </w:lvl>
    <w:lvl w:ilvl="3" w:tplc="04090001" w:tentative="1">
      <w:start w:val="1"/>
      <w:numFmt w:val="bullet"/>
      <w:lvlText w:val=""/>
      <w:lvlJc w:val="left"/>
      <w:pPr>
        <w:ind w:left="2637" w:hanging="360"/>
      </w:pPr>
      <w:rPr>
        <w:rFonts w:ascii="Symbol" w:hAnsi="Symbol" w:hint="default"/>
      </w:rPr>
    </w:lvl>
    <w:lvl w:ilvl="4" w:tplc="04090003" w:tentative="1">
      <w:start w:val="1"/>
      <w:numFmt w:val="bullet"/>
      <w:lvlText w:val="o"/>
      <w:lvlJc w:val="left"/>
      <w:pPr>
        <w:ind w:left="3357" w:hanging="360"/>
      </w:pPr>
      <w:rPr>
        <w:rFonts w:ascii="Courier New" w:hAnsi="Courier New" w:cs="Courier New" w:hint="default"/>
      </w:rPr>
    </w:lvl>
    <w:lvl w:ilvl="5" w:tplc="04090005" w:tentative="1">
      <w:start w:val="1"/>
      <w:numFmt w:val="bullet"/>
      <w:lvlText w:val=""/>
      <w:lvlJc w:val="left"/>
      <w:pPr>
        <w:ind w:left="4077" w:hanging="360"/>
      </w:pPr>
      <w:rPr>
        <w:rFonts w:ascii="Wingdings" w:hAnsi="Wingdings" w:hint="default"/>
      </w:rPr>
    </w:lvl>
    <w:lvl w:ilvl="6" w:tplc="04090001" w:tentative="1">
      <w:start w:val="1"/>
      <w:numFmt w:val="bullet"/>
      <w:lvlText w:val=""/>
      <w:lvlJc w:val="left"/>
      <w:pPr>
        <w:ind w:left="4797" w:hanging="360"/>
      </w:pPr>
      <w:rPr>
        <w:rFonts w:ascii="Symbol" w:hAnsi="Symbol" w:hint="default"/>
      </w:rPr>
    </w:lvl>
    <w:lvl w:ilvl="7" w:tplc="04090003" w:tentative="1">
      <w:start w:val="1"/>
      <w:numFmt w:val="bullet"/>
      <w:lvlText w:val="o"/>
      <w:lvlJc w:val="left"/>
      <w:pPr>
        <w:ind w:left="5517" w:hanging="360"/>
      </w:pPr>
      <w:rPr>
        <w:rFonts w:ascii="Courier New" w:hAnsi="Courier New" w:cs="Courier New" w:hint="default"/>
      </w:rPr>
    </w:lvl>
    <w:lvl w:ilvl="8" w:tplc="04090005" w:tentative="1">
      <w:start w:val="1"/>
      <w:numFmt w:val="bullet"/>
      <w:lvlText w:val=""/>
      <w:lvlJc w:val="left"/>
      <w:pPr>
        <w:ind w:left="6237" w:hanging="360"/>
      </w:pPr>
      <w:rPr>
        <w:rFonts w:ascii="Wingdings" w:hAnsi="Wingdings" w:hint="default"/>
      </w:rPr>
    </w:lvl>
  </w:abstractNum>
  <w:num w:numId="1" w16cid:durableId="819738573">
    <w:abstractNumId w:val="6"/>
  </w:num>
  <w:num w:numId="2" w16cid:durableId="1156527554">
    <w:abstractNumId w:val="5"/>
  </w:num>
  <w:num w:numId="3" w16cid:durableId="1636058487">
    <w:abstractNumId w:val="9"/>
  </w:num>
  <w:num w:numId="4" w16cid:durableId="1595240449">
    <w:abstractNumId w:val="7"/>
  </w:num>
  <w:num w:numId="5" w16cid:durableId="201750690">
    <w:abstractNumId w:val="8"/>
  </w:num>
  <w:num w:numId="6" w16cid:durableId="1063716668">
    <w:abstractNumId w:val="3"/>
  </w:num>
  <w:num w:numId="7" w16cid:durableId="247929529">
    <w:abstractNumId w:val="2"/>
  </w:num>
  <w:num w:numId="8" w16cid:durableId="1564488311">
    <w:abstractNumId w:val="0"/>
  </w:num>
  <w:num w:numId="9" w16cid:durableId="2074113948">
    <w:abstractNumId w:val="1"/>
  </w:num>
  <w:num w:numId="10" w16cid:durableId="998772138">
    <w:abstractNumId w:val="4"/>
  </w:num>
  <w:num w:numId="11" w16cid:durableId="401684745">
    <w:abstractNumId w:val="18"/>
  </w:num>
  <w:num w:numId="12" w16cid:durableId="1849633677">
    <w:abstractNumId w:val="14"/>
  </w:num>
  <w:num w:numId="13" w16cid:durableId="1008024752">
    <w:abstractNumId w:val="30"/>
  </w:num>
  <w:num w:numId="14" w16cid:durableId="667176247">
    <w:abstractNumId w:val="16"/>
  </w:num>
  <w:num w:numId="15" w16cid:durableId="279726261">
    <w:abstractNumId w:val="19"/>
  </w:num>
  <w:num w:numId="16" w16cid:durableId="1865629760">
    <w:abstractNumId w:val="35"/>
  </w:num>
  <w:num w:numId="17" w16cid:durableId="1410882476">
    <w:abstractNumId w:val="32"/>
  </w:num>
  <w:num w:numId="18" w16cid:durableId="1497382705">
    <w:abstractNumId w:val="27"/>
  </w:num>
  <w:num w:numId="19" w16cid:durableId="1867715716">
    <w:abstractNumId w:val="34"/>
  </w:num>
  <w:num w:numId="20" w16cid:durableId="336077683">
    <w:abstractNumId w:val="15"/>
  </w:num>
  <w:num w:numId="21" w16cid:durableId="969675698">
    <w:abstractNumId w:val="31"/>
  </w:num>
  <w:num w:numId="22" w16cid:durableId="2018189846">
    <w:abstractNumId w:val="24"/>
  </w:num>
  <w:num w:numId="23" w16cid:durableId="1884904007">
    <w:abstractNumId w:val="17"/>
  </w:num>
  <w:num w:numId="24" w16cid:durableId="2119904524">
    <w:abstractNumId w:val="23"/>
  </w:num>
  <w:num w:numId="25" w16cid:durableId="1093432994">
    <w:abstractNumId w:val="26"/>
  </w:num>
  <w:num w:numId="26" w16cid:durableId="812914377">
    <w:abstractNumId w:val="29"/>
  </w:num>
  <w:num w:numId="27" w16cid:durableId="2089498003">
    <w:abstractNumId w:val="25"/>
  </w:num>
  <w:num w:numId="28" w16cid:durableId="1146358946">
    <w:abstractNumId w:val="22"/>
  </w:num>
  <w:num w:numId="29" w16cid:durableId="1585259233">
    <w:abstractNumId w:val="12"/>
  </w:num>
  <w:num w:numId="30" w16cid:durableId="46338359">
    <w:abstractNumId w:val="13"/>
  </w:num>
  <w:num w:numId="31" w16cid:durableId="650526895">
    <w:abstractNumId w:val="0"/>
    <w:lvlOverride w:ilvl="0">
      <w:startOverride w:val="1"/>
    </w:lvlOverride>
  </w:num>
  <w:num w:numId="32" w16cid:durableId="1787315370">
    <w:abstractNumId w:val="28"/>
  </w:num>
  <w:num w:numId="33" w16cid:durableId="1772043949">
    <w:abstractNumId w:val="36"/>
  </w:num>
  <w:num w:numId="34" w16cid:durableId="1144856952">
    <w:abstractNumId w:val="33"/>
  </w:num>
  <w:num w:numId="35" w16cid:durableId="771317102">
    <w:abstractNumId w:val="21"/>
  </w:num>
  <w:num w:numId="36" w16cid:durableId="1625695524">
    <w:abstractNumId w:val="2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48181924">
    <w:abstractNumId w:val="11"/>
  </w:num>
  <w:num w:numId="38" w16cid:durableId="682560071">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DD0452"/>
    <w:rsid w:val="0000066E"/>
    <w:rsid w:val="00001A23"/>
    <w:rsid w:val="00001ACC"/>
    <w:rsid w:val="00002859"/>
    <w:rsid w:val="00003BA1"/>
    <w:rsid w:val="00005C04"/>
    <w:rsid w:val="0000618C"/>
    <w:rsid w:val="00006F66"/>
    <w:rsid w:val="0001008F"/>
    <w:rsid w:val="00011A64"/>
    <w:rsid w:val="00011FBD"/>
    <w:rsid w:val="00012056"/>
    <w:rsid w:val="00012150"/>
    <w:rsid w:val="0001219F"/>
    <w:rsid w:val="00012F29"/>
    <w:rsid w:val="00013697"/>
    <w:rsid w:val="0001441C"/>
    <w:rsid w:val="00014B77"/>
    <w:rsid w:val="00015DE4"/>
    <w:rsid w:val="00015F21"/>
    <w:rsid w:val="000165B1"/>
    <w:rsid w:val="000174EE"/>
    <w:rsid w:val="00017AC4"/>
    <w:rsid w:val="00017B1D"/>
    <w:rsid w:val="000209E8"/>
    <w:rsid w:val="0002279A"/>
    <w:rsid w:val="00023773"/>
    <w:rsid w:val="000239D9"/>
    <w:rsid w:val="00025859"/>
    <w:rsid w:val="00026143"/>
    <w:rsid w:val="00026297"/>
    <w:rsid w:val="0002776A"/>
    <w:rsid w:val="00027998"/>
    <w:rsid w:val="00030293"/>
    <w:rsid w:val="00030717"/>
    <w:rsid w:val="00030DB0"/>
    <w:rsid w:val="000315EC"/>
    <w:rsid w:val="00031816"/>
    <w:rsid w:val="00031B39"/>
    <w:rsid w:val="00031F7F"/>
    <w:rsid w:val="000324D9"/>
    <w:rsid w:val="0003290F"/>
    <w:rsid w:val="00032FFA"/>
    <w:rsid w:val="000341C9"/>
    <w:rsid w:val="00034444"/>
    <w:rsid w:val="00037386"/>
    <w:rsid w:val="000407FB"/>
    <w:rsid w:val="0004125C"/>
    <w:rsid w:val="00041863"/>
    <w:rsid w:val="0004271B"/>
    <w:rsid w:val="000446B9"/>
    <w:rsid w:val="000448D3"/>
    <w:rsid w:val="00044C6C"/>
    <w:rsid w:val="00044E92"/>
    <w:rsid w:val="00044ED2"/>
    <w:rsid w:val="0004641E"/>
    <w:rsid w:val="00046471"/>
    <w:rsid w:val="0004694E"/>
    <w:rsid w:val="00046E15"/>
    <w:rsid w:val="00047AAC"/>
    <w:rsid w:val="0005117A"/>
    <w:rsid w:val="00051C3F"/>
    <w:rsid w:val="000524BA"/>
    <w:rsid w:val="00052C3F"/>
    <w:rsid w:val="0005394E"/>
    <w:rsid w:val="00054E84"/>
    <w:rsid w:val="000563A0"/>
    <w:rsid w:val="000565CA"/>
    <w:rsid w:val="00056BDE"/>
    <w:rsid w:val="00056D1F"/>
    <w:rsid w:val="00056DD3"/>
    <w:rsid w:val="00057191"/>
    <w:rsid w:val="00057209"/>
    <w:rsid w:val="0005752A"/>
    <w:rsid w:val="000578FF"/>
    <w:rsid w:val="0005799F"/>
    <w:rsid w:val="00057AC3"/>
    <w:rsid w:val="000600C3"/>
    <w:rsid w:val="00060277"/>
    <w:rsid w:val="00061B37"/>
    <w:rsid w:val="00062245"/>
    <w:rsid w:val="00062709"/>
    <w:rsid w:val="00062A42"/>
    <w:rsid w:val="00063B7E"/>
    <w:rsid w:val="000641F8"/>
    <w:rsid w:val="000651AD"/>
    <w:rsid w:val="00065B60"/>
    <w:rsid w:val="00065E3D"/>
    <w:rsid w:val="00070C8B"/>
    <w:rsid w:val="00070E3A"/>
    <w:rsid w:val="00071210"/>
    <w:rsid w:val="000716C3"/>
    <w:rsid w:val="0007238B"/>
    <w:rsid w:val="00072FB5"/>
    <w:rsid w:val="00073D5C"/>
    <w:rsid w:val="00074637"/>
    <w:rsid w:val="0007568F"/>
    <w:rsid w:val="00075D31"/>
    <w:rsid w:val="0007614E"/>
    <w:rsid w:val="0007675D"/>
    <w:rsid w:val="00076ED5"/>
    <w:rsid w:val="000774B2"/>
    <w:rsid w:val="00077671"/>
    <w:rsid w:val="00077E7B"/>
    <w:rsid w:val="00080B21"/>
    <w:rsid w:val="00080B3C"/>
    <w:rsid w:val="00080F13"/>
    <w:rsid w:val="000811F3"/>
    <w:rsid w:val="000816DC"/>
    <w:rsid w:val="0008180C"/>
    <w:rsid w:val="000821D9"/>
    <w:rsid w:val="0008269B"/>
    <w:rsid w:val="00082A30"/>
    <w:rsid w:val="00082CD7"/>
    <w:rsid w:val="000834FF"/>
    <w:rsid w:val="000839B8"/>
    <w:rsid w:val="00083CD2"/>
    <w:rsid w:val="00084049"/>
    <w:rsid w:val="00084AC7"/>
    <w:rsid w:val="00084D01"/>
    <w:rsid w:val="00084E24"/>
    <w:rsid w:val="0008564E"/>
    <w:rsid w:val="00085B50"/>
    <w:rsid w:val="000867AE"/>
    <w:rsid w:val="000868F6"/>
    <w:rsid w:val="000875C1"/>
    <w:rsid w:val="00090058"/>
    <w:rsid w:val="00090391"/>
    <w:rsid w:val="00091D26"/>
    <w:rsid w:val="00091EF4"/>
    <w:rsid w:val="00092212"/>
    <w:rsid w:val="000922A6"/>
    <w:rsid w:val="000922F4"/>
    <w:rsid w:val="00092695"/>
    <w:rsid w:val="0009281B"/>
    <w:rsid w:val="000932A7"/>
    <w:rsid w:val="0009368A"/>
    <w:rsid w:val="00093F93"/>
    <w:rsid w:val="000941F8"/>
    <w:rsid w:val="000947DA"/>
    <w:rsid w:val="00094EA7"/>
    <w:rsid w:val="00096679"/>
    <w:rsid w:val="00096F66"/>
    <w:rsid w:val="0009707F"/>
    <w:rsid w:val="00097AF8"/>
    <w:rsid w:val="000A09CD"/>
    <w:rsid w:val="000A14BD"/>
    <w:rsid w:val="000A3164"/>
    <w:rsid w:val="000A34A6"/>
    <w:rsid w:val="000A40BC"/>
    <w:rsid w:val="000A4587"/>
    <w:rsid w:val="000A561A"/>
    <w:rsid w:val="000A569C"/>
    <w:rsid w:val="000A5F4F"/>
    <w:rsid w:val="000A6C50"/>
    <w:rsid w:val="000B07DC"/>
    <w:rsid w:val="000B20D2"/>
    <w:rsid w:val="000B3494"/>
    <w:rsid w:val="000B3C79"/>
    <w:rsid w:val="000B4023"/>
    <w:rsid w:val="000B5632"/>
    <w:rsid w:val="000B5905"/>
    <w:rsid w:val="000B5D2E"/>
    <w:rsid w:val="000B5F4B"/>
    <w:rsid w:val="000B6C14"/>
    <w:rsid w:val="000B7768"/>
    <w:rsid w:val="000B7C25"/>
    <w:rsid w:val="000C0749"/>
    <w:rsid w:val="000C0986"/>
    <w:rsid w:val="000C253A"/>
    <w:rsid w:val="000C263E"/>
    <w:rsid w:val="000C2CCD"/>
    <w:rsid w:val="000C2F1E"/>
    <w:rsid w:val="000C3AEC"/>
    <w:rsid w:val="000C3CD9"/>
    <w:rsid w:val="000C3F96"/>
    <w:rsid w:val="000C54C9"/>
    <w:rsid w:val="000C5F4C"/>
    <w:rsid w:val="000C628B"/>
    <w:rsid w:val="000C6698"/>
    <w:rsid w:val="000C6C5C"/>
    <w:rsid w:val="000C6E0C"/>
    <w:rsid w:val="000C6F30"/>
    <w:rsid w:val="000C7119"/>
    <w:rsid w:val="000C724C"/>
    <w:rsid w:val="000C7717"/>
    <w:rsid w:val="000C7AF9"/>
    <w:rsid w:val="000C7B76"/>
    <w:rsid w:val="000C7C4F"/>
    <w:rsid w:val="000C7EE8"/>
    <w:rsid w:val="000D0A27"/>
    <w:rsid w:val="000D2471"/>
    <w:rsid w:val="000D2EF7"/>
    <w:rsid w:val="000D3DBE"/>
    <w:rsid w:val="000D3E7D"/>
    <w:rsid w:val="000D421D"/>
    <w:rsid w:val="000D562C"/>
    <w:rsid w:val="000D5B60"/>
    <w:rsid w:val="000D5D9F"/>
    <w:rsid w:val="000D6282"/>
    <w:rsid w:val="000D6633"/>
    <w:rsid w:val="000D6D51"/>
    <w:rsid w:val="000D77AF"/>
    <w:rsid w:val="000E030A"/>
    <w:rsid w:val="000E0701"/>
    <w:rsid w:val="000E11DF"/>
    <w:rsid w:val="000E1730"/>
    <w:rsid w:val="000E1B1E"/>
    <w:rsid w:val="000E1F1B"/>
    <w:rsid w:val="000E2C63"/>
    <w:rsid w:val="000E3268"/>
    <w:rsid w:val="000E384A"/>
    <w:rsid w:val="000E4061"/>
    <w:rsid w:val="000E4710"/>
    <w:rsid w:val="000E49FB"/>
    <w:rsid w:val="000E50D3"/>
    <w:rsid w:val="000E5362"/>
    <w:rsid w:val="000E579C"/>
    <w:rsid w:val="000E586E"/>
    <w:rsid w:val="000E5886"/>
    <w:rsid w:val="000E616B"/>
    <w:rsid w:val="000E67A8"/>
    <w:rsid w:val="000E6F0E"/>
    <w:rsid w:val="000F0983"/>
    <w:rsid w:val="000F0CC0"/>
    <w:rsid w:val="000F0D13"/>
    <w:rsid w:val="000F1027"/>
    <w:rsid w:val="000F1197"/>
    <w:rsid w:val="000F45DD"/>
    <w:rsid w:val="000F6322"/>
    <w:rsid w:val="000F646B"/>
    <w:rsid w:val="000F74EE"/>
    <w:rsid w:val="000F77E8"/>
    <w:rsid w:val="0010030A"/>
    <w:rsid w:val="00100427"/>
    <w:rsid w:val="00100AE5"/>
    <w:rsid w:val="001015FE"/>
    <w:rsid w:val="00102A29"/>
    <w:rsid w:val="0010340D"/>
    <w:rsid w:val="00103418"/>
    <w:rsid w:val="00103515"/>
    <w:rsid w:val="00103EBD"/>
    <w:rsid w:val="001040D5"/>
    <w:rsid w:val="0010482D"/>
    <w:rsid w:val="00104840"/>
    <w:rsid w:val="00105D21"/>
    <w:rsid w:val="00105D65"/>
    <w:rsid w:val="00106000"/>
    <w:rsid w:val="00107C01"/>
    <w:rsid w:val="00107C09"/>
    <w:rsid w:val="00110161"/>
    <w:rsid w:val="001112F0"/>
    <w:rsid w:val="00112EBA"/>
    <w:rsid w:val="001136A2"/>
    <w:rsid w:val="00113ABB"/>
    <w:rsid w:val="00113F0A"/>
    <w:rsid w:val="00114947"/>
    <w:rsid w:val="00115F7D"/>
    <w:rsid w:val="001160AE"/>
    <w:rsid w:val="00116589"/>
    <w:rsid w:val="0011729F"/>
    <w:rsid w:val="0012009B"/>
    <w:rsid w:val="00120953"/>
    <w:rsid w:val="00121583"/>
    <w:rsid w:val="001216A6"/>
    <w:rsid w:val="00121A5E"/>
    <w:rsid w:val="00121CDB"/>
    <w:rsid w:val="00124899"/>
    <w:rsid w:val="00124A08"/>
    <w:rsid w:val="00124AB7"/>
    <w:rsid w:val="00124BE1"/>
    <w:rsid w:val="00124F46"/>
    <w:rsid w:val="00125126"/>
    <w:rsid w:val="001269CC"/>
    <w:rsid w:val="001279AA"/>
    <w:rsid w:val="00130562"/>
    <w:rsid w:val="00130FFD"/>
    <w:rsid w:val="001311A6"/>
    <w:rsid w:val="00131B34"/>
    <w:rsid w:val="001336CE"/>
    <w:rsid w:val="0013382E"/>
    <w:rsid w:val="001342E0"/>
    <w:rsid w:val="001348F2"/>
    <w:rsid w:val="001354E1"/>
    <w:rsid w:val="00135722"/>
    <w:rsid w:val="00136377"/>
    <w:rsid w:val="001364A8"/>
    <w:rsid w:val="00136D9B"/>
    <w:rsid w:val="00137522"/>
    <w:rsid w:val="00137A05"/>
    <w:rsid w:val="00140A1C"/>
    <w:rsid w:val="001419C5"/>
    <w:rsid w:val="00141B3C"/>
    <w:rsid w:val="00141D56"/>
    <w:rsid w:val="0014352C"/>
    <w:rsid w:val="00144B31"/>
    <w:rsid w:val="00145061"/>
    <w:rsid w:val="00145417"/>
    <w:rsid w:val="001454C1"/>
    <w:rsid w:val="00145510"/>
    <w:rsid w:val="001456B8"/>
    <w:rsid w:val="00146151"/>
    <w:rsid w:val="00146A73"/>
    <w:rsid w:val="0015041A"/>
    <w:rsid w:val="0015067C"/>
    <w:rsid w:val="00150932"/>
    <w:rsid w:val="00150B90"/>
    <w:rsid w:val="001515ED"/>
    <w:rsid w:val="00152F48"/>
    <w:rsid w:val="00153A9B"/>
    <w:rsid w:val="00153AF3"/>
    <w:rsid w:val="001543DD"/>
    <w:rsid w:val="00154510"/>
    <w:rsid w:val="00154E1E"/>
    <w:rsid w:val="001557B7"/>
    <w:rsid w:val="00157D8F"/>
    <w:rsid w:val="00160C14"/>
    <w:rsid w:val="00160D00"/>
    <w:rsid w:val="0016119C"/>
    <w:rsid w:val="001636FF"/>
    <w:rsid w:val="00164314"/>
    <w:rsid w:val="001644D7"/>
    <w:rsid w:val="00166580"/>
    <w:rsid w:val="00166C8D"/>
    <w:rsid w:val="00167701"/>
    <w:rsid w:val="00170852"/>
    <w:rsid w:val="00171191"/>
    <w:rsid w:val="00171875"/>
    <w:rsid w:val="00171C1B"/>
    <w:rsid w:val="00171F29"/>
    <w:rsid w:val="0017210C"/>
    <w:rsid w:val="001725C6"/>
    <w:rsid w:val="00173CC9"/>
    <w:rsid w:val="00174331"/>
    <w:rsid w:val="00175E75"/>
    <w:rsid w:val="00177122"/>
    <w:rsid w:val="001778AF"/>
    <w:rsid w:val="00177B10"/>
    <w:rsid w:val="00177FCB"/>
    <w:rsid w:val="00181601"/>
    <w:rsid w:val="00181C80"/>
    <w:rsid w:val="001823B7"/>
    <w:rsid w:val="00182CF2"/>
    <w:rsid w:val="00183745"/>
    <w:rsid w:val="0018422F"/>
    <w:rsid w:val="00184979"/>
    <w:rsid w:val="00184E3A"/>
    <w:rsid w:val="00184EF6"/>
    <w:rsid w:val="001855D5"/>
    <w:rsid w:val="00185B77"/>
    <w:rsid w:val="0018685E"/>
    <w:rsid w:val="00186961"/>
    <w:rsid w:val="00186A6B"/>
    <w:rsid w:val="00187361"/>
    <w:rsid w:val="001907C5"/>
    <w:rsid w:val="00191510"/>
    <w:rsid w:val="00192570"/>
    <w:rsid w:val="0019278E"/>
    <w:rsid w:val="0019396A"/>
    <w:rsid w:val="00194153"/>
    <w:rsid w:val="00194AA4"/>
    <w:rsid w:val="00194FC4"/>
    <w:rsid w:val="00195935"/>
    <w:rsid w:val="00195AD5"/>
    <w:rsid w:val="00195D51"/>
    <w:rsid w:val="00195DD0"/>
    <w:rsid w:val="00195F12"/>
    <w:rsid w:val="0019602F"/>
    <w:rsid w:val="00196209"/>
    <w:rsid w:val="0019758F"/>
    <w:rsid w:val="0019783C"/>
    <w:rsid w:val="001A1936"/>
    <w:rsid w:val="001A1A09"/>
    <w:rsid w:val="001A2061"/>
    <w:rsid w:val="001A23B1"/>
    <w:rsid w:val="001A24EB"/>
    <w:rsid w:val="001A3904"/>
    <w:rsid w:val="001A39BD"/>
    <w:rsid w:val="001A3DF9"/>
    <w:rsid w:val="001A436D"/>
    <w:rsid w:val="001A4512"/>
    <w:rsid w:val="001A4630"/>
    <w:rsid w:val="001A4E36"/>
    <w:rsid w:val="001A4F35"/>
    <w:rsid w:val="001A5E61"/>
    <w:rsid w:val="001A5F14"/>
    <w:rsid w:val="001A638F"/>
    <w:rsid w:val="001A6E57"/>
    <w:rsid w:val="001A7148"/>
    <w:rsid w:val="001B0510"/>
    <w:rsid w:val="001B0968"/>
    <w:rsid w:val="001B2068"/>
    <w:rsid w:val="001B2739"/>
    <w:rsid w:val="001B28D8"/>
    <w:rsid w:val="001B305A"/>
    <w:rsid w:val="001B36CF"/>
    <w:rsid w:val="001B40B0"/>
    <w:rsid w:val="001B60BE"/>
    <w:rsid w:val="001B61CD"/>
    <w:rsid w:val="001B6657"/>
    <w:rsid w:val="001B6A11"/>
    <w:rsid w:val="001B6A64"/>
    <w:rsid w:val="001B7F80"/>
    <w:rsid w:val="001C0053"/>
    <w:rsid w:val="001C0999"/>
    <w:rsid w:val="001C0C1D"/>
    <w:rsid w:val="001C0D49"/>
    <w:rsid w:val="001C113D"/>
    <w:rsid w:val="001C1B01"/>
    <w:rsid w:val="001C1CB9"/>
    <w:rsid w:val="001C1D93"/>
    <w:rsid w:val="001C23D9"/>
    <w:rsid w:val="001C28E9"/>
    <w:rsid w:val="001C2A75"/>
    <w:rsid w:val="001C2DD6"/>
    <w:rsid w:val="001C3142"/>
    <w:rsid w:val="001C3259"/>
    <w:rsid w:val="001C3591"/>
    <w:rsid w:val="001C3597"/>
    <w:rsid w:val="001C375D"/>
    <w:rsid w:val="001C3BE7"/>
    <w:rsid w:val="001C50A2"/>
    <w:rsid w:val="001C59BB"/>
    <w:rsid w:val="001C6624"/>
    <w:rsid w:val="001C6868"/>
    <w:rsid w:val="001C6ECB"/>
    <w:rsid w:val="001C70B0"/>
    <w:rsid w:val="001C7468"/>
    <w:rsid w:val="001C75FF"/>
    <w:rsid w:val="001C7C4A"/>
    <w:rsid w:val="001D071E"/>
    <w:rsid w:val="001D0DAC"/>
    <w:rsid w:val="001D2598"/>
    <w:rsid w:val="001D2F90"/>
    <w:rsid w:val="001D3F5C"/>
    <w:rsid w:val="001D567F"/>
    <w:rsid w:val="001D5841"/>
    <w:rsid w:val="001D5D35"/>
    <w:rsid w:val="001D5E70"/>
    <w:rsid w:val="001D621A"/>
    <w:rsid w:val="001D6A1F"/>
    <w:rsid w:val="001D7240"/>
    <w:rsid w:val="001D74DA"/>
    <w:rsid w:val="001E1858"/>
    <w:rsid w:val="001E31E7"/>
    <w:rsid w:val="001E3236"/>
    <w:rsid w:val="001E32BC"/>
    <w:rsid w:val="001E43B1"/>
    <w:rsid w:val="001E4DDC"/>
    <w:rsid w:val="001E51CE"/>
    <w:rsid w:val="001E6EC9"/>
    <w:rsid w:val="001E6F78"/>
    <w:rsid w:val="001E702E"/>
    <w:rsid w:val="001E7856"/>
    <w:rsid w:val="001F02DD"/>
    <w:rsid w:val="001F216E"/>
    <w:rsid w:val="001F2225"/>
    <w:rsid w:val="001F25D1"/>
    <w:rsid w:val="001F2671"/>
    <w:rsid w:val="001F3585"/>
    <w:rsid w:val="001F3809"/>
    <w:rsid w:val="001F3AB7"/>
    <w:rsid w:val="001F3DE3"/>
    <w:rsid w:val="001F43F9"/>
    <w:rsid w:val="001F4D66"/>
    <w:rsid w:val="001F532D"/>
    <w:rsid w:val="001F771E"/>
    <w:rsid w:val="001F7779"/>
    <w:rsid w:val="001F7B2D"/>
    <w:rsid w:val="001F7E3E"/>
    <w:rsid w:val="002001A3"/>
    <w:rsid w:val="002001C7"/>
    <w:rsid w:val="00200615"/>
    <w:rsid w:val="00200E7E"/>
    <w:rsid w:val="002014C0"/>
    <w:rsid w:val="00202953"/>
    <w:rsid w:val="00202B7F"/>
    <w:rsid w:val="002036C5"/>
    <w:rsid w:val="00203B79"/>
    <w:rsid w:val="00203FE5"/>
    <w:rsid w:val="002045D5"/>
    <w:rsid w:val="002052AD"/>
    <w:rsid w:val="0020589D"/>
    <w:rsid w:val="00205B99"/>
    <w:rsid w:val="00207B61"/>
    <w:rsid w:val="00211BA1"/>
    <w:rsid w:val="00212759"/>
    <w:rsid w:val="0021293C"/>
    <w:rsid w:val="00212F97"/>
    <w:rsid w:val="002147AC"/>
    <w:rsid w:val="00214B09"/>
    <w:rsid w:val="00214F8B"/>
    <w:rsid w:val="00214FE5"/>
    <w:rsid w:val="002154E2"/>
    <w:rsid w:val="00215900"/>
    <w:rsid w:val="00215A23"/>
    <w:rsid w:val="00215AC2"/>
    <w:rsid w:val="00216273"/>
    <w:rsid w:val="00216469"/>
    <w:rsid w:val="0021724C"/>
    <w:rsid w:val="00217F4F"/>
    <w:rsid w:val="00221205"/>
    <w:rsid w:val="00222311"/>
    <w:rsid w:val="00222322"/>
    <w:rsid w:val="0022250C"/>
    <w:rsid w:val="00223195"/>
    <w:rsid w:val="0022331F"/>
    <w:rsid w:val="00223562"/>
    <w:rsid w:val="00224272"/>
    <w:rsid w:val="00224721"/>
    <w:rsid w:val="002251E7"/>
    <w:rsid w:val="0022535C"/>
    <w:rsid w:val="00225D10"/>
    <w:rsid w:val="00226BB6"/>
    <w:rsid w:val="0023049F"/>
    <w:rsid w:val="00230645"/>
    <w:rsid w:val="0023064C"/>
    <w:rsid w:val="00231436"/>
    <w:rsid w:val="002314B0"/>
    <w:rsid w:val="002316B4"/>
    <w:rsid w:val="00231A7F"/>
    <w:rsid w:val="00231BEF"/>
    <w:rsid w:val="00233125"/>
    <w:rsid w:val="00233A33"/>
    <w:rsid w:val="00233B4F"/>
    <w:rsid w:val="00236230"/>
    <w:rsid w:val="002364F2"/>
    <w:rsid w:val="00236C4B"/>
    <w:rsid w:val="00240B49"/>
    <w:rsid w:val="00241FB3"/>
    <w:rsid w:val="00241FFA"/>
    <w:rsid w:val="002427D8"/>
    <w:rsid w:val="00242C8F"/>
    <w:rsid w:val="00243874"/>
    <w:rsid w:val="00243A82"/>
    <w:rsid w:val="00244414"/>
    <w:rsid w:val="00244D2B"/>
    <w:rsid w:val="00245261"/>
    <w:rsid w:val="0024568E"/>
    <w:rsid w:val="00246F24"/>
    <w:rsid w:val="00247D58"/>
    <w:rsid w:val="0025015E"/>
    <w:rsid w:val="00250977"/>
    <w:rsid w:val="0025101D"/>
    <w:rsid w:val="00251CEA"/>
    <w:rsid w:val="002537E1"/>
    <w:rsid w:val="00253DFF"/>
    <w:rsid w:val="00254528"/>
    <w:rsid w:val="0025576B"/>
    <w:rsid w:val="00256120"/>
    <w:rsid w:val="00256CB1"/>
    <w:rsid w:val="002570DB"/>
    <w:rsid w:val="0025766A"/>
    <w:rsid w:val="00260041"/>
    <w:rsid w:val="00260812"/>
    <w:rsid w:val="002623E7"/>
    <w:rsid w:val="002632C0"/>
    <w:rsid w:val="00263824"/>
    <w:rsid w:val="00263DEC"/>
    <w:rsid w:val="002644D2"/>
    <w:rsid w:val="00264824"/>
    <w:rsid w:val="00265581"/>
    <w:rsid w:val="00265A5F"/>
    <w:rsid w:val="00265ED5"/>
    <w:rsid w:val="00265FCB"/>
    <w:rsid w:val="00266DE7"/>
    <w:rsid w:val="0026728E"/>
    <w:rsid w:val="0027020F"/>
    <w:rsid w:val="002705B7"/>
    <w:rsid w:val="002705F5"/>
    <w:rsid w:val="00271761"/>
    <w:rsid w:val="00271C35"/>
    <w:rsid w:val="00271E61"/>
    <w:rsid w:val="00272834"/>
    <w:rsid w:val="002733E8"/>
    <w:rsid w:val="00273807"/>
    <w:rsid w:val="00273938"/>
    <w:rsid w:val="00273D05"/>
    <w:rsid w:val="0027423D"/>
    <w:rsid w:val="002747FA"/>
    <w:rsid w:val="002752F8"/>
    <w:rsid w:val="00275864"/>
    <w:rsid w:val="00275D71"/>
    <w:rsid w:val="002769E7"/>
    <w:rsid w:val="00276A00"/>
    <w:rsid w:val="00276F81"/>
    <w:rsid w:val="002777FC"/>
    <w:rsid w:val="0028006D"/>
    <w:rsid w:val="00282AA1"/>
    <w:rsid w:val="00282B7C"/>
    <w:rsid w:val="00282D84"/>
    <w:rsid w:val="00284D23"/>
    <w:rsid w:val="0028657A"/>
    <w:rsid w:val="00287456"/>
    <w:rsid w:val="00287DF9"/>
    <w:rsid w:val="00287F73"/>
    <w:rsid w:val="002908CD"/>
    <w:rsid w:val="00290B60"/>
    <w:rsid w:val="00291D20"/>
    <w:rsid w:val="00291FE2"/>
    <w:rsid w:val="0029294C"/>
    <w:rsid w:val="00292B00"/>
    <w:rsid w:val="0029318A"/>
    <w:rsid w:val="00293709"/>
    <w:rsid w:val="00293DA9"/>
    <w:rsid w:val="002942E8"/>
    <w:rsid w:val="0029456A"/>
    <w:rsid w:val="00294D36"/>
    <w:rsid w:val="002972CB"/>
    <w:rsid w:val="0029735C"/>
    <w:rsid w:val="002973AF"/>
    <w:rsid w:val="00297C6C"/>
    <w:rsid w:val="00297D23"/>
    <w:rsid w:val="002A0A8E"/>
    <w:rsid w:val="002A125B"/>
    <w:rsid w:val="002A1649"/>
    <w:rsid w:val="002A21B8"/>
    <w:rsid w:val="002A2CFC"/>
    <w:rsid w:val="002A37C8"/>
    <w:rsid w:val="002A37F2"/>
    <w:rsid w:val="002A39E6"/>
    <w:rsid w:val="002A4111"/>
    <w:rsid w:val="002A44A8"/>
    <w:rsid w:val="002A47FE"/>
    <w:rsid w:val="002A6946"/>
    <w:rsid w:val="002B007D"/>
    <w:rsid w:val="002B02AC"/>
    <w:rsid w:val="002B04AA"/>
    <w:rsid w:val="002B0BCC"/>
    <w:rsid w:val="002B153E"/>
    <w:rsid w:val="002B1B6A"/>
    <w:rsid w:val="002B21E1"/>
    <w:rsid w:val="002B52C5"/>
    <w:rsid w:val="002B6044"/>
    <w:rsid w:val="002B669B"/>
    <w:rsid w:val="002B74AD"/>
    <w:rsid w:val="002C2E04"/>
    <w:rsid w:val="002C3079"/>
    <w:rsid w:val="002C3351"/>
    <w:rsid w:val="002C3BD6"/>
    <w:rsid w:val="002C3F09"/>
    <w:rsid w:val="002C5AE5"/>
    <w:rsid w:val="002C5BDB"/>
    <w:rsid w:val="002C66D6"/>
    <w:rsid w:val="002C699A"/>
    <w:rsid w:val="002C6B9E"/>
    <w:rsid w:val="002C75F9"/>
    <w:rsid w:val="002C7984"/>
    <w:rsid w:val="002C7F8B"/>
    <w:rsid w:val="002D0040"/>
    <w:rsid w:val="002D02A9"/>
    <w:rsid w:val="002D0E1C"/>
    <w:rsid w:val="002D3557"/>
    <w:rsid w:val="002D3FEF"/>
    <w:rsid w:val="002D46B4"/>
    <w:rsid w:val="002D4A6D"/>
    <w:rsid w:val="002D5ACD"/>
    <w:rsid w:val="002D5F22"/>
    <w:rsid w:val="002D645A"/>
    <w:rsid w:val="002D67F9"/>
    <w:rsid w:val="002D72C8"/>
    <w:rsid w:val="002D76B7"/>
    <w:rsid w:val="002E0760"/>
    <w:rsid w:val="002E0908"/>
    <w:rsid w:val="002E1A81"/>
    <w:rsid w:val="002E1BB9"/>
    <w:rsid w:val="002E1D63"/>
    <w:rsid w:val="002E400F"/>
    <w:rsid w:val="002E413A"/>
    <w:rsid w:val="002E42DC"/>
    <w:rsid w:val="002E435E"/>
    <w:rsid w:val="002E43D0"/>
    <w:rsid w:val="002E47BD"/>
    <w:rsid w:val="002E4B25"/>
    <w:rsid w:val="002E5BB3"/>
    <w:rsid w:val="002E6D1C"/>
    <w:rsid w:val="002E75A9"/>
    <w:rsid w:val="002E7772"/>
    <w:rsid w:val="002E77CA"/>
    <w:rsid w:val="002F01DE"/>
    <w:rsid w:val="002F0F33"/>
    <w:rsid w:val="002F0FA7"/>
    <w:rsid w:val="002F1B69"/>
    <w:rsid w:val="002F1D87"/>
    <w:rsid w:val="002F1EE7"/>
    <w:rsid w:val="002F3CBE"/>
    <w:rsid w:val="002F3ED8"/>
    <w:rsid w:val="002F46E8"/>
    <w:rsid w:val="002F73C2"/>
    <w:rsid w:val="002F7715"/>
    <w:rsid w:val="003006A1"/>
    <w:rsid w:val="00300B80"/>
    <w:rsid w:val="00301D13"/>
    <w:rsid w:val="00302646"/>
    <w:rsid w:val="00302C4C"/>
    <w:rsid w:val="00302EAB"/>
    <w:rsid w:val="003035BB"/>
    <w:rsid w:val="00303647"/>
    <w:rsid w:val="003040F1"/>
    <w:rsid w:val="00304916"/>
    <w:rsid w:val="00304DBA"/>
    <w:rsid w:val="003053E9"/>
    <w:rsid w:val="0030562E"/>
    <w:rsid w:val="00305B25"/>
    <w:rsid w:val="0030708E"/>
    <w:rsid w:val="0030718B"/>
    <w:rsid w:val="00307818"/>
    <w:rsid w:val="00310F37"/>
    <w:rsid w:val="00311854"/>
    <w:rsid w:val="0031290B"/>
    <w:rsid w:val="00312C34"/>
    <w:rsid w:val="00312D66"/>
    <w:rsid w:val="00314458"/>
    <w:rsid w:val="003147D6"/>
    <w:rsid w:val="0031482B"/>
    <w:rsid w:val="00314AF2"/>
    <w:rsid w:val="00314B23"/>
    <w:rsid w:val="003156DC"/>
    <w:rsid w:val="00316CD6"/>
    <w:rsid w:val="00317421"/>
    <w:rsid w:val="00317A13"/>
    <w:rsid w:val="003205D1"/>
    <w:rsid w:val="00320903"/>
    <w:rsid w:val="0032101F"/>
    <w:rsid w:val="003213C4"/>
    <w:rsid w:val="003214D3"/>
    <w:rsid w:val="00321B41"/>
    <w:rsid w:val="00321B78"/>
    <w:rsid w:val="0032255F"/>
    <w:rsid w:val="00322F49"/>
    <w:rsid w:val="00323664"/>
    <w:rsid w:val="00323930"/>
    <w:rsid w:val="00323E92"/>
    <w:rsid w:val="00324C15"/>
    <w:rsid w:val="003254A5"/>
    <w:rsid w:val="003260ED"/>
    <w:rsid w:val="003268F9"/>
    <w:rsid w:val="00327851"/>
    <w:rsid w:val="00327AAB"/>
    <w:rsid w:val="00327C7A"/>
    <w:rsid w:val="0033068D"/>
    <w:rsid w:val="003308B9"/>
    <w:rsid w:val="0033103B"/>
    <w:rsid w:val="003327D4"/>
    <w:rsid w:val="00332BAC"/>
    <w:rsid w:val="00332EEF"/>
    <w:rsid w:val="00333175"/>
    <w:rsid w:val="00333364"/>
    <w:rsid w:val="003335D1"/>
    <w:rsid w:val="003348F9"/>
    <w:rsid w:val="003357D0"/>
    <w:rsid w:val="003358B5"/>
    <w:rsid w:val="0033595C"/>
    <w:rsid w:val="00335A63"/>
    <w:rsid w:val="00335A85"/>
    <w:rsid w:val="00336772"/>
    <w:rsid w:val="00337D78"/>
    <w:rsid w:val="003407F2"/>
    <w:rsid w:val="003414D7"/>
    <w:rsid w:val="00341C13"/>
    <w:rsid w:val="00342B44"/>
    <w:rsid w:val="00342EF1"/>
    <w:rsid w:val="00343CCF"/>
    <w:rsid w:val="00346E1C"/>
    <w:rsid w:val="00346E99"/>
    <w:rsid w:val="003471BA"/>
    <w:rsid w:val="00347C6B"/>
    <w:rsid w:val="00351B4F"/>
    <w:rsid w:val="003525BA"/>
    <w:rsid w:val="00352C29"/>
    <w:rsid w:val="00354259"/>
    <w:rsid w:val="00354483"/>
    <w:rsid w:val="00354B9D"/>
    <w:rsid w:val="00355036"/>
    <w:rsid w:val="00356C26"/>
    <w:rsid w:val="00356D99"/>
    <w:rsid w:val="00356E4F"/>
    <w:rsid w:val="0035781E"/>
    <w:rsid w:val="00357C23"/>
    <w:rsid w:val="00357E3A"/>
    <w:rsid w:val="00360333"/>
    <w:rsid w:val="0036173A"/>
    <w:rsid w:val="0036203A"/>
    <w:rsid w:val="00362252"/>
    <w:rsid w:val="00362479"/>
    <w:rsid w:val="00362944"/>
    <w:rsid w:val="003629A0"/>
    <w:rsid w:val="00362ADA"/>
    <w:rsid w:val="00362F7C"/>
    <w:rsid w:val="0036305D"/>
    <w:rsid w:val="00363246"/>
    <w:rsid w:val="00363A1F"/>
    <w:rsid w:val="003641C5"/>
    <w:rsid w:val="003647EA"/>
    <w:rsid w:val="00365004"/>
    <w:rsid w:val="00366E05"/>
    <w:rsid w:val="00367E68"/>
    <w:rsid w:val="00370125"/>
    <w:rsid w:val="00370F23"/>
    <w:rsid w:val="00370F82"/>
    <w:rsid w:val="00371194"/>
    <w:rsid w:val="00371A17"/>
    <w:rsid w:val="00371F9B"/>
    <w:rsid w:val="0037244E"/>
    <w:rsid w:val="0037267D"/>
    <w:rsid w:val="00372D4A"/>
    <w:rsid w:val="0037376A"/>
    <w:rsid w:val="00373A74"/>
    <w:rsid w:val="00373B3F"/>
    <w:rsid w:val="00373F7D"/>
    <w:rsid w:val="003745F9"/>
    <w:rsid w:val="00374C1C"/>
    <w:rsid w:val="00375763"/>
    <w:rsid w:val="00375D02"/>
    <w:rsid w:val="0037686F"/>
    <w:rsid w:val="003768A4"/>
    <w:rsid w:val="00376F84"/>
    <w:rsid w:val="0037787A"/>
    <w:rsid w:val="0038062F"/>
    <w:rsid w:val="00381008"/>
    <w:rsid w:val="00381461"/>
    <w:rsid w:val="00381605"/>
    <w:rsid w:val="00382AB1"/>
    <w:rsid w:val="00383892"/>
    <w:rsid w:val="00383F81"/>
    <w:rsid w:val="0038494A"/>
    <w:rsid w:val="00384D87"/>
    <w:rsid w:val="003853D7"/>
    <w:rsid w:val="00385EDD"/>
    <w:rsid w:val="003865B7"/>
    <w:rsid w:val="00387960"/>
    <w:rsid w:val="00390C35"/>
    <w:rsid w:val="0039138C"/>
    <w:rsid w:val="00391693"/>
    <w:rsid w:val="00391F44"/>
    <w:rsid w:val="003925E2"/>
    <w:rsid w:val="00392746"/>
    <w:rsid w:val="00392D74"/>
    <w:rsid w:val="00393214"/>
    <w:rsid w:val="00394CA5"/>
    <w:rsid w:val="003950E4"/>
    <w:rsid w:val="00395223"/>
    <w:rsid w:val="003958F0"/>
    <w:rsid w:val="00395948"/>
    <w:rsid w:val="003976A5"/>
    <w:rsid w:val="00397DF9"/>
    <w:rsid w:val="003A03FE"/>
    <w:rsid w:val="003A108A"/>
    <w:rsid w:val="003A1382"/>
    <w:rsid w:val="003A177C"/>
    <w:rsid w:val="003A221B"/>
    <w:rsid w:val="003A2366"/>
    <w:rsid w:val="003A2424"/>
    <w:rsid w:val="003A37E4"/>
    <w:rsid w:val="003A52D7"/>
    <w:rsid w:val="003A560D"/>
    <w:rsid w:val="003A59F0"/>
    <w:rsid w:val="003A5EA6"/>
    <w:rsid w:val="003A6573"/>
    <w:rsid w:val="003A66E5"/>
    <w:rsid w:val="003A6B6E"/>
    <w:rsid w:val="003A70D5"/>
    <w:rsid w:val="003A74A5"/>
    <w:rsid w:val="003B0E7B"/>
    <w:rsid w:val="003B0FCB"/>
    <w:rsid w:val="003B141E"/>
    <w:rsid w:val="003B17F9"/>
    <w:rsid w:val="003B18EE"/>
    <w:rsid w:val="003B1F03"/>
    <w:rsid w:val="003B2626"/>
    <w:rsid w:val="003B2E97"/>
    <w:rsid w:val="003B4978"/>
    <w:rsid w:val="003B4A34"/>
    <w:rsid w:val="003B4C59"/>
    <w:rsid w:val="003B4D6D"/>
    <w:rsid w:val="003B513F"/>
    <w:rsid w:val="003B5236"/>
    <w:rsid w:val="003B5C56"/>
    <w:rsid w:val="003B6B4D"/>
    <w:rsid w:val="003B75B9"/>
    <w:rsid w:val="003B7618"/>
    <w:rsid w:val="003B7988"/>
    <w:rsid w:val="003C0ECD"/>
    <w:rsid w:val="003C1179"/>
    <w:rsid w:val="003C1E17"/>
    <w:rsid w:val="003C3417"/>
    <w:rsid w:val="003C382D"/>
    <w:rsid w:val="003C3FB6"/>
    <w:rsid w:val="003C4BF0"/>
    <w:rsid w:val="003C4EB6"/>
    <w:rsid w:val="003C4F28"/>
    <w:rsid w:val="003C4F80"/>
    <w:rsid w:val="003C5141"/>
    <w:rsid w:val="003C517C"/>
    <w:rsid w:val="003C53A1"/>
    <w:rsid w:val="003C5ECB"/>
    <w:rsid w:val="003C6613"/>
    <w:rsid w:val="003C6C50"/>
    <w:rsid w:val="003C706B"/>
    <w:rsid w:val="003C716E"/>
    <w:rsid w:val="003C7213"/>
    <w:rsid w:val="003C72E6"/>
    <w:rsid w:val="003C7357"/>
    <w:rsid w:val="003C74C1"/>
    <w:rsid w:val="003C763B"/>
    <w:rsid w:val="003D1A0B"/>
    <w:rsid w:val="003D1D3A"/>
    <w:rsid w:val="003D2724"/>
    <w:rsid w:val="003D2834"/>
    <w:rsid w:val="003D2883"/>
    <w:rsid w:val="003D2BB4"/>
    <w:rsid w:val="003D3641"/>
    <w:rsid w:val="003D372E"/>
    <w:rsid w:val="003D3C1D"/>
    <w:rsid w:val="003D414B"/>
    <w:rsid w:val="003D44BB"/>
    <w:rsid w:val="003D5D32"/>
    <w:rsid w:val="003D5E6F"/>
    <w:rsid w:val="003D63FC"/>
    <w:rsid w:val="003D74B8"/>
    <w:rsid w:val="003D7F77"/>
    <w:rsid w:val="003E00F2"/>
    <w:rsid w:val="003E01B6"/>
    <w:rsid w:val="003E066A"/>
    <w:rsid w:val="003E2183"/>
    <w:rsid w:val="003E2DA6"/>
    <w:rsid w:val="003E2DB4"/>
    <w:rsid w:val="003E2E46"/>
    <w:rsid w:val="003E3E60"/>
    <w:rsid w:val="003E4473"/>
    <w:rsid w:val="003E47F5"/>
    <w:rsid w:val="003E48FE"/>
    <w:rsid w:val="003E4A1E"/>
    <w:rsid w:val="003E4BA9"/>
    <w:rsid w:val="003E5448"/>
    <w:rsid w:val="003E6572"/>
    <w:rsid w:val="003E7BBF"/>
    <w:rsid w:val="003F0069"/>
    <w:rsid w:val="003F0D0B"/>
    <w:rsid w:val="003F1BA0"/>
    <w:rsid w:val="003F1EA4"/>
    <w:rsid w:val="003F22E4"/>
    <w:rsid w:val="003F234E"/>
    <w:rsid w:val="003F23FC"/>
    <w:rsid w:val="003F298F"/>
    <w:rsid w:val="003F3374"/>
    <w:rsid w:val="003F3680"/>
    <w:rsid w:val="003F36ED"/>
    <w:rsid w:val="003F411F"/>
    <w:rsid w:val="003F412C"/>
    <w:rsid w:val="003F4227"/>
    <w:rsid w:val="003F4D07"/>
    <w:rsid w:val="003F689E"/>
    <w:rsid w:val="003F6926"/>
    <w:rsid w:val="003F6AA9"/>
    <w:rsid w:val="003F71FD"/>
    <w:rsid w:val="0040085F"/>
    <w:rsid w:val="00400890"/>
    <w:rsid w:val="004009FB"/>
    <w:rsid w:val="00401673"/>
    <w:rsid w:val="00402F53"/>
    <w:rsid w:val="00403589"/>
    <w:rsid w:val="00403794"/>
    <w:rsid w:val="0040439A"/>
    <w:rsid w:val="004044C7"/>
    <w:rsid w:val="00404BDA"/>
    <w:rsid w:val="00404C8D"/>
    <w:rsid w:val="0040514C"/>
    <w:rsid w:val="004053EB"/>
    <w:rsid w:val="004054DB"/>
    <w:rsid w:val="00405735"/>
    <w:rsid w:val="00406640"/>
    <w:rsid w:val="00406D29"/>
    <w:rsid w:val="004077E5"/>
    <w:rsid w:val="00407F6B"/>
    <w:rsid w:val="00410235"/>
    <w:rsid w:val="00410375"/>
    <w:rsid w:val="00410C40"/>
    <w:rsid w:val="00410E5B"/>
    <w:rsid w:val="0041109B"/>
    <w:rsid w:val="004116FD"/>
    <w:rsid w:val="00412525"/>
    <w:rsid w:val="00412A4A"/>
    <w:rsid w:val="00414988"/>
    <w:rsid w:val="00414B95"/>
    <w:rsid w:val="004214C8"/>
    <w:rsid w:val="0042162A"/>
    <w:rsid w:val="00422951"/>
    <w:rsid w:val="00422B27"/>
    <w:rsid w:val="00422C12"/>
    <w:rsid w:val="00422C83"/>
    <w:rsid w:val="00423650"/>
    <w:rsid w:val="004236E5"/>
    <w:rsid w:val="0042374A"/>
    <w:rsid w:val="004238AC"/>
    <w:rsid w:val="00424741"/>
    <w:rsid w:val="00424BCB"/>
    <w:rsid w:val="00424E7A"/>
    <w:rsid w:val="004257DC"/>
    <w:rsid w:val="00427949"/>
    <w:rsid w:val="0043097F"/>
    <w:rsid w:val="004310EC"/>
    <w:rsid w:val="00431BBB"/>
    <w:rsid w:val="004321C4"/>
    <w:rsid w:val="004322A6"/>
    <w:rsid w:val="00432900"/>
    <w:rsid w:val="00433941"/>
    <w:rsid w:val="00433CB8"/>
    <w:rsid w:val="0043412A"/>
    <w:rsid w:val="00434347"/>
    <w:rsid w:val="004355D7"/>
    <w:rsid w:val="00435681"/>
    <w:rsid w:val="004360C3"/>
    <w:rsid w:val="00436BE6"/>
    <w:rsid w:val="00437077"/>
    <w:rsid w:val="00437246"/>
    <w:rsid w:val="0043724E"/>
    <w:rsid w:val="00437737"/>
    <w:rsid w:val="00437F84"/>
    <w:rsid w:val="00440293"/>
    <w:rsid w:val="004408C9"/>
    <w:rsid w:val="00440C72"/>
    <w:rsid w:val="00442DCE"/>
    <w:rsid w:val="00443A14"/>
    <w:rsid w:val="004449AB"/>
    <w:rsid w:val="00445087"/>
    <w:rsid w:val="00445A11"/>
    <w:rsid w:val="00445DC0"/>
    <w:rsid w:val="00445F31"/>
    <w:rsid w:val="004467B1"/>
    <w:rsid w:val="00447796"/>
    <w:rsid w:val="00450CA6"/>
    <w:rsid w:val="0045229B"/>
    <w:rsid w:val="004524DD"/>
    <w:rsid w:val="00452783"/>
    <w:rsid w:val="00452AA7"/>
    <w:rsid w:val="0045313C"/>
    <w:rsid w:val="004535FC"/>
    <w:rsid w:val="0045378B"/>
    <w:rsid w:val="0045699B"/>
    <w:rsid w:val="00456FC8"/>
    <w:rsid w:val="0045795F"/>
    <w:rsid w:val="00457982"/>
    <w:rsid w:val="004579BB"/>
    <w:rsid w:val="0046103B"/>
    <w:rsid w:val="004621EA"/>
    <w:rsid w:val="00462CA0"/>
    <w:rsid w:val="00464624"/>
    <w:rsid w:val="00464D5A"/>
    <w:rsid w:val="00464F59"/>
    <w:rsid w:val="004655E7"/>
    <w:rsid w:val="00466A96"/>
    <w:rsid w:val="00467060"/>
    <w:rsid w:val="00467458"/>
    <w:rsid w:val="00467F04"/>
    <w:rsid w:val="00470156"/>
    <w:rsid w:val="004711E5"/>
    <w:rsid w:val="00472301"/>
    <w:rsid w:val="00473677"/>
    <w:rsid w:val="00474BF5"/>
    <w:rsid w:val="004756D0"/>
    <w:rsid w:val="00475D5B"/>
    <w:rsid w:val="00475FC4"/>
    <w:rsid w:val="004765E4"/>
    <w:rsid w:val="0047675E"/>
    <w:rsid w:val="00477D53"/>
    <w:rsid w:val="00480C1A"/>
    <w:rsid w:val="00480DDA"/>
    <w:rsid w:val="004819F3"/>
    <w:rsid w:val="00482299"/>
    <w:rsid w:val="00483D8B"/>
    <w:rsid w:val="00484451"/>
    <w:rsid w:val="00484A85"/>
    <w:rsid w:val="00485FC1"/>
    <w:rsid w:val="00486A71"/>
    <w:rsid w:val="00487572"/>
    <w:rsid w:val="00487677"/>
    <w:rsid w:val="00487FE5"/>
    <w:rsid w:val="00490208"/>
    <w:rsid w:val="00490D7D"/>
    <w:rsid w:val="00491087"/>
    <w:rsid w:val="00495D50"/>
    <w:rsid w:val="004A0A45"/>
    <w:rsid w:val="004A15B8"/>
    <w:rsid w:val="004A188D"/>
    <w:rsid w:val="004A28AF"/>
    <w:rsid w:val="004A39C1"/>
    <w:rsid w:val="004A3A14"/>
    <w:rsid w:val="004A5372"/>
    <w:rsid w:val="004A577A"/>
    <w:rsid w:val="004A79B7"/>
    <w:rsid w:val="004B0E04"/>
    <w:rsid w:val="004B12F1"/>
    <w:rsid w:val="004B262E"/>
    <w:rsid w:val="004B2ABF"/>
    <w:rsid w:val="004B3234"/>
    <w:rsid w:val="004B3A67"/>
    <w:rsid w:val="004B3DEA"/>
    <w:rsid w:val="004B401C"/>
    <w:rsid w:val="004B4B0A"/>
    <w:rsid w:val="004B4B89"/>
    <w:rsid w:val="004B51C8"/>
    <w:rsid w:val="004B57DA"/>
    <w:rsid w:val="004B6059"/>
    <w:rsid w:val="004B63A4"/>
    <w:rsid w:val="004B63FC"/>
    <w:rsid w:val="004B6471"/>
    <w:rsid w:val="004B6D7F"/>
    <w:rsid w:val="004B71AF"/>
    <w:rsid w:val="004B7920"/>
    <w:rsid w:val="004C0B8B"/>
    <w:rsid w:val="004C2E61"/>
    <w:rsid w:val="004C395B"/>
    <w:rsid w:val="004C4457"/>
    <w:rsid w:val="004C47AB"/>
    <w:rsid w:val="004C56AD"/>
    <w:rsid w:val="004C5A16"/>
    <w:rsid w:val="004C5C13"/>
    <w:rsid w:val="004C669B"/>
    <w:rsid w:val="004D1F87"/>
    <w:rsid w:val="004D2A6A"/>
    <w:rsid w:val="004D3E91"/>
    <w:rsid w:val="004D417D"/>
    <w:rsid w:val="004D5C5D"/>
    <w:rsid w:val="004D6A14"/>
    <w:rsid w:val="004D6EBF"/>
    <w:rsid w:val="004D7001"/>
    <w:rsid w:val="004D7024"/>
    <w:rsid w:val="004D7864"/>
    <w:rsid w:val="004E0E16"/>
    <w:rsid w:val="004E11BB"/>
    <w:rsid w:val="004E1692"/>
    <w:rsid w:val="004E1A24"/>
    <w:rsid w:val="004E210D"/>
    <w:rsid w:val="004E29B6"/>
    <w:rsid w:val="004E32D7"/>
    <w:rsid w:val="004E3757"/>
    <w:rsid w:val="004E4059"/>
    <w:rsid w:val="004E42DD"/>
    <w:rsid w:val="004E4DEA"/>
    <w:rsid w:val="004E5413"/>
    <w:rsid w:val="004E6239"/>
    <w:rsid w:val="004E62DF"/>
    <w:rsid w:val="004E6A0C"/>
    <w:rsid w:val="004E6A14"/>
    <w:rsid w:val="004E6D23"/>
    <w:rsid w:val="004E6D74"/>
    <w:rsid w:val="004E7DC0"/>
    <w:rsid w:val="004F0424"/>
    <w:rsid w:val="004F15BC"/>
    <w:rsid w:val="004F1B74"/>
    <w:rsid w:val="004F33E0"/>
    <w:rsid w:val="004F3476"/>
    <w:rsid w:val="004F37D9"/>
    <w:rsid w:val="004F37F4"/>
    <w:rsid w:val="004F3F7B"/>
    <w:rsid w:val="004F40FC"/>
    <w:rsid w:val="004F56AA"/>
    <w:rsid w:val="004F65AB"/>
    <w:rsid w:val="004F6887"/>
    <w:rsid w:val="004F7626"/>
    <w:rsid w:val="005007F1"/>
    <w:rsid w:val="005010C4"/>
    <w:rsid w:val="005016B5"/>
    <w:rsid w:val="00501810"/>
    <w:rsid w:val="005042DF"/>
    <w:rsid w:val="0050469D"/>
    <w:rsid w:val="00505042"/>
    <w:rsid w:val="005051F5"/>
    <w:rsid w:val="005054E7"/>
    <w:rsid w:val="00505BCF"/>
    <w:rsid w:val="005063A7"/>
    <w:rsid w:val="00506D0A"/>
    <w:rsid w:val="0050760B"/>
    <w:rsid w:val="0051066B"/>
    <w:rsid w:val="00512442"/>
    <w:rsid w:val="005124CD"/>
    <w:rsid w:val="005129F4"/>
    <w:rsid w:val="00513038"/>
    <w:rsid w:val="005135E1"/>
    <w:rsid w:val="00513971"/>
    <w:rsid w:val="00514BDE"/>
    <w:rsid w:val="00515DAD"/>
    <w:rsid w:val="005162BD"/>
    <w:rsid w:val="005163AA"/>
    <w:rsid w:val="005168E0"/>
    <w:rsid w:val="00516E96"/>
    <w:rsid w:val="0051791C"/>
    <w:rsid w:val="00520D73"/>
    <w:rsid w:val="005217CD"/>
    <w:rsid w:val="005219E6"/>
    <w:rsid w:val="00522120"/>
    <w:rsid w:val="00522966"/>
    <w:rsid w:val="00522A67"/>
    <w:rsid w:val="00523072"/>
    <w:rsid w:val="005243B3"/>
    <w:rsid w:val="0053186C"/>
    <w:rsid w:val="0053316E"/>
    <w:rsid w:val="00533870"/>
    <w:rsid w:val="00533B69"/>
    <w:rsid w:val="00535133"/>
    <w:rsid w:val="00536CC3"/>
    <w:rsid w:val="00536D06"/>
    <w:rsid w:val="00537318"/>
    <w:rsid w:val="00537695"/>
    <w:rsid w:val="005378BE"/>
    <w:rsid w:val="0054139D"/>
    <w:rsid w:val="00541E0C"/>
    <w:rsid w:val="005425CF"/>
    <w:rsid w:val="00542EE7"/>
    <w:rsid w:val="005430F6"/>
    <w:rsid w:val="00543651"/>
    <w:rsid w:val="00543DF3"/>
    <w:rsid w:val="00544AE8"/>
    <w:rsid w:val="005453A9"/>
    <w:rsid w:val="00545A2C"/>
    <w:rsid w:val="00545CA3"/>
    <w:rsid w:val="00546FFF"/>
    <w:rsid w:val="00547ED9"/>
    <w:rsid w:val="005503B2"/>
    <w:rsid w:val="00550C95"/>
    <w:rsid w:val="00550D36"/>
    <w:rsid w:val="0055189C"/>
    <w:rsid w:val="00553494"/>
    <w:rsid w:val="00553C7B"/>
    <w:rsid w:val="00554B42"/>
    <w:rsid w:val="00555E31"/>
    <w:rsid w:val="00556088"/>
    <w:rsid w:val="0055624B"/>
    <w:rsid w:val="005573F4"/>
    <w:rsid w:val="00557775"/>
    <w:rsid w:val="00557C50"/>
    <w:rsid w:val="00560126"/>
    <w:rsid w:val="005601C1"/>
    <w:rsid w:val="005609AA"/>
    <w:rsid w:val="00560DA7"/>
    <w:rsid w:val="00561607"/>
    <w:rsid w:val="005617B6"/>
    <w:rsid w:val="0056188F"/>
    <w:rsid w:val="0056215D"/>
    <w:rsid w:val="00563303"/>
    <w:rsid w:val="005634A7"/>
    <w:rsid w:val="005648C3"/>
    <w:rsid w:val="005655E2"/>
    <w:rsid w:val="00565F40"/>
    <w:rsid w:val="0056603A"/>
    <w:rsid w:val="005660B9"/>
    <w:rsid w:val="00566323"/>
    <w:rsid w:val="0056767B"/>
    <w:rsid w:val="00570009"/>
    <w:rsid w:val="005717AB"/>
    <w:rsid w:val="00572BFF"/>
    <w:rsid w:val="00572D81"/>
    <w:rsid w:val="00573574"/>
    <w:rsid w:val="00573BCB"/>
    <w:rsid w:val="0057438C"/>
    <w:rsid w:val="005749CE"/>
    <w:rsid w:val="00574B21"/>
    <w:rsid w:val="00574C72"/>
    <w:rsid w:val="00575DD8"/>
    <w:rsid w:val="0057685C"/>
    <w:rsid w:val="00576D74"/>
    <w:rsid w:val="00577147"/>
    <w:rsid w:val="00577572"/>
    <w:rsid w:val="00577C4E"/>
    <w:rsid w:val="00580303"/>
    <w:rsid w:val="0058148F"/>
    <w:rsid w:val="005830D0"/>
    <w:rsid w:val="00584947"/>
    <w:rsid w:val="00585672"/>
    <w:rsid w:val="00585677"/>
    <w:rsid w:val="0058577E"/>
    <w:rsid w:val="00585E2C"/>
    <w:rsid w:val="00585F10"/>
    <w:rsid w:val="00586069"/>
    <w:rsid w:val="00586713"/>
    <w:rsid w:val="005869CE"/>
    <w:rsid w:val="00586F5B"/>
    <w:rsid w:val="00591069"/>
    <w:rsid w:val="0059228C"/>
    <w:rsid w:val="005935FD"/>
    <w:rsid w:val="005936D7"/>
    <w:rsid w:val="00593B36"/>
    <w:rsid w:val="005942A8"/>
    <w:rsid w:val="005948AD"/>
    <w:rsid w:val="00594BA2"/>
    <w:rsid w:val="00595050"/>
    <w:rsid w:val="005952D0"/>
    <w:rsid w:val="00595C9F"/>
    <w:rsid w:val="00595DBB"/>
    <w:rsid w:val="0059616F"/>
    <w:rsid w:val="00596975"/>
    <w:rsid w:val="00597474"/>
    <w:rsid w:val="00597BE6"/>
    <w:rsid w:val="00597BE8"/>
    <w:rsid w:val="00597F22"/>
    <w:rsid w:val="00597F3B"/>
    <w:rsid w:val="005A0023"/>
    <w:rsid w:val="005A0BAC"/>
    <w:rsid w:val="005A110D"/>
    <w:rsid w:val="005A1735"/>
    <w:rsid w:val="005A20CF"/>
    <w:rsid w:val="005A2D6B"/>
    <w:rsid w:val="005A2F59"/>
    <w:rsid w:val="005A468F"/>
    <w:rsid w:val="005A5C2E"/>
    <w:rsid w:val="005A7858"/>
    <w:rsid w:val="005B039F"/>
    <w:rsid w:val="005B0660"/>
    <w:rsid w:val="005B0806"/>
    <w:rsid w:val="005B0B5E"/>
    <w:rsid w:val="005B0EB5"/>
    <w:rsid w:val="005B1C9F"/>
    <w:rsid w:val="005B1FD3"/>
    <w:rsid w:val="005B32BC"/>
    <w:rsid w:val="005B365E"/>
    <w:rsid w:val="005B39F1"/>
    <w:rsid w:val="005B3A15"/>
    <w:rsid w:val="005B3FE3"/>
    <w:rsid w:val="005B465C"/>
    <w:rsid w:val="005B4A31"/>
    <w:rsid w:val="005B502A"/>
    <w:rsid w:val="005B5467"/>
    <w:rsid w:val="005B553E"/>
    <w:rsid w:val="005B593D"/>
    <w:rsid w:val="005B5DD7"/>
    <w:rsid w:val="005B61F5"/>
    <w:rsid w:val="005B6298"/>
    <w:rsid w:val="005B6D01"/>
    <w:rsid w:val="005B77C5"/>
    <w:rsid w:val="005B7F0D"/>
    <w:rsid w:val="005C0EDF"/>
    <w:rsid w:val="005C145F"/>
    <w:rsid w:val="005C1737"/>
    <w:rsid w:val="005C17C5"/>
    <w:rsid w:val="005C24C3"/>
    <w:rsid w:val="005C4362"/>
    <w:rsid w:val="005C4884"/>
    <w:rsid w:val="005C54C2"/>
    <w:rsid w:val="005C6385"/>
    <w:rsid w:val="005C6A4B"/>
    <w:rsid w:val="005C6A72"/>
    <w:rsid w:val="005C7384"/>
    <w:rsid w:val="005C7607"/>
    <w:rsid w:val="005C79C3"/>
    <w:rsid w:val="005C7EB1"/>
    <w:rsid w:val="005D1780"/>
    <w:rsid w:val="005D23A4"/>
    <w:rsid w:val="005D2774"/>
    <w:rsid w:val="005D2A1D"/>
    <w:rsid w:val="005D31FC"/>
    <w:rsid w:val="005D4A1C"/>
    <w:rsid w:val="005D4F09"/>
    <w:rsid w:val="005D4F58"/>
    <w:rsid w:val="005D72A7"/>
    <w:rsid w:val="005D7B4F"/>
    <w:rsid w:val="005D7F5C"/>
    <w:rsid w:val="005E25E0"/>
    <w:rsid w:val="005E2C3C"/>
    <w:rsid w:val="005E2D18"/>
    <w:rsid w:val="005E3B6A"/>
    <w:rsid w:val="005E43E6"/>
    <w:rsid w:val="005E4584"/>
    <w:rsid w:val="005E562E"/>
    <w:rsid w:val="005E5A57"/>
    <w:rsid w:val="005E6463"/>
    <w:rsid w:val="005E6A98"/>
    <w:rsid w:val="005E71B6"/>
    <w:rsid w:val="005E798F"/>
    <w:rsid w:val="005E7AE2"/>
    <w:rsid w:val="005E7C0C"/>
    <w:rsid w:val="005F0DC8"/>
    <w:rsid w:val="005F16D4"/>
    <w:rsid w:val="005F1F80"/>
    <w:rsid w:val="005F257B"/>
    <w:rsid w:val="005F2AD7"/>
    <w:rsid w:val="005F31C6"/>
    <w:rsid w:val="005F4FBB"/>
    <w:rsid w:val="005F50FE"/>
    <w:rsid w:val="005F57F0"/>
    <w:rsid w:val="005F5BB6"/>
    <w:rsid w:val="005F6878"/>
    <w:rsid w:val="005F73D4"/>
    <w:rsid w:val="005F747F"/>
    <w:rsid w:val="005F76D8"/>
    <w:rsid w:val="006002F5"/>
    <w:rsid w:val="00600CB9"/>
    <w:rsid w:val="00600E85"/>
    <w:rsid w:val="00601D25"/>
    <w:rsid w:val="00601D58"/>
    <w:rsid w:val="00602923"/>
    <w:rsid w:val="00602AA7"/>
    <w:rsid w:val="0060316A"/>
    <w:rsid w:val="0060323E"/>
    <w:rsid w:val="00604FD0"/>
    <w:rsid w:val="006067FA"/>
    <w:rsid w:val="00606ABA"/>
    <w:rsid w:val="006079A2"/>
    <w:rsid w:val="00607BAB"/>
    <w:rsid w:val="00610A80"/>
    <w:rsid w:val="00610B53"/>
    <w:rsid w:val="006118AE"/>
    <w:rsid w:val="00611FF2"/>
    <w:rsid w:val="00612A2A"/>
    <w:rsid w:val="00612B0D"/>
    <w:rsid w:val="0061319B"/>
    <w:rsid w:val="00613347"/>
    <w:rsid w:val="00614192"/>
    <w:rsid w:val="00614A9A"/>
    <w:rsid w:val="006159AC"/>
    <w:rsid w:val="00617F8A"/>
    <w:rsid w:val="006203F1"/>
    <w:rsid w:val="006208FB"/>
    <w:rsid w:val="006209C9"/>
    <w:rsid w:val="00622525"/>
    <w:rsid w:val="006226AB"/>
    <w:rsid w:val="00622CC9"/>
    <w:rsid w:val="00622DB1"/>
    <w:rsid w:val="00623B17"/>
    <w:rsid w:val="00624479"/>
    <w:rsid w:val="00625398"/>
    <w:rsid w:val="0062602C"/>
    <w:rsid w:val="006266CB"/>
    <w:rsid w:val="00627223"/>
    <w:rsid w:val="0062734E"/>
    <w:rsid w:val="006301DA"/>
    <w:rsid w:val="00630EC3"/>
    <w:rsid w:val="0063269A"/>
    <w:rsid w:val="00633812"/>
    <w:rsid w:val="0063392E"/>
    <w:rsid w:val="006340D2"/>
    <w:rsid w:val="00634AFE"/>
    <w:rsid w:val="00635329"/>
    <w:rsid w:val="006357E3"/>
    <w:rsid w:val="00635C58"/>
    <w:rsid w:val="006362D9"/>
    <w:rsid w:val="00636B9B"/>
    <w:rsid w:val="00640368"/>
    <w:rsid w:val="006403C8"/>
    <w:rsid w:val="0064042E"/>
    <w:rsid w:val="00640742"/>
    <w:rsid w:val="00640B09"/>
    <w:rsid w:val="00640BD0"/>
    <w:rsid w:val="00640EE8"/>
    <w:rsid w:val="00641093"/>
    <w:rsid w:val="00641A99"/>
    <w:rsid w:val="0064296B"/>
    <w:rsid w:val="00642B63"/>
    <w:rsid w:val="00643426"/>
    <w:rsid w:val="0064344D"/>
    <w:rsid w:val="006441AC"/>
    <w:rsid w:val="006444BF"/>
    <w:rsid w:val="00644551"/>
    <w:rsid w:val="00644918"/>
    <w:rsid w:val="00645951"/>
    <w:rsid w:val="00645CE9"/>
    <w:rsid w:val="00645D79"/>
    <w:rsid w:val="00645E5C"/>
    <w:rsid w:val="00646AF7"/>
    <w:rsid w:val="00646C93"/>
    <w:rsid w:val="00647634"/>
    <w:rsid w:val="006507E9"/>
    <w:rsid w:val="006513AD"/>
    <w:rsid w:val="00651646"/>
    <w:rsid w:val="0065175D"/>
    <w:rsid w:val="00653210"/>
    <w:rsid w:val="00653668"/>
    <w:rsid w:val="006536A3"/>
    <w:rsid w:val="00653A9F"/>
    <w:rsid w:val="00656616"/>
    <w:rsid w:val="006569AF"/>
    <w:rsid w:val="00656F98"/>
    <w:rsid w:val="00657296"/>
    <w:rsid w:val="0065756A"/>
    <w:rsid w:val="006618CA"/>
    <w:rsid w:val="00661A3B"/>
    <w:rsid w:val="00662252"/>
    <w:rsid w:val="00662884"/>
    <w:rsid w:val="00662C22"/>
    <w:rsid w:val="00663AE3"/>
    <w:rsid w:val="00663E93"/>
    <w:rsid w:val="006647A2"/>
    <w:rsid w:val="00664FBE"/>
    <w:rsid w:val="0066565E"/>
    <w:rsid w:val="00665A97"/>
    <w:rsid w:val="00666028"/>
    <w:rsid w:val="0066627B"/>
    <w:rsid w:val="0066667F"/>
    <w:rsid w:val="00670262"/>
    <w:rsid w:val="00671181"/>
    <w:rsid w:val="00672121"/>
    <w:rsid w:val="0067305A"/>
    <w:rsid w:val="00674457"/>
    <w:rsid w:val="00675099"/>
    <w:rsid w:val="0067584B"/>
    <w:rsid w:val="00675C7A"/>
    <w:rsid w:val="006766A7"/>
    <w:rsid w:val="006767F6"/>
    <w:rsid w:val="00676A67"/>
    <w:rsid w:val="00677A66"/>
    <w:rsid w:val="00677BA2"/>
    <w:rsid w:val="00677C45"/>
    <w:rsid w:val="00677CAA"/>
    <w:rsid w:val="00681FD4"/>
    <w:rsid w:val="006822A7"/>
    <w:rsid w:val="00683445"/>
    <w:rsid w:val="00683F7C"/>
    <w:rsid w:val="0068418B"/>
    <w:rsid w:val="0068482F"/>
    <w:rsid w:val="00685601"/>
    <w:rsid w:val="00686616"/>
    <w:rsid w:val="006870E6"/>
    <w:rsid w:val="0068784B"/>
    <w:rsid w:val="0069149C"/>
    <w:rsid w:val="0069158C"/>
    <w:rsid w:val="00692746"/>
    <w:rsid w:val="0069308F"/>
    <w:rsid w:val="006933E9"/>
    <w:rsid w:val="006934E3"/>
    <w:rsid w:val="00693683"/>
    <w:rsid w:val="00693CD3"/>
    <w:rsid w:val="006940F1"/>
    <w:rsid w:val="00694740"/>
    <w:rsid w:val="0069476F"/>
    <w:rsid w:val="00694C01"/>
    <w:rsid w:val="00694D60"/>
    <w:rsid w:val="00696F2F"/>
    <w:rsid w:val="00697D4F"/>
    <w:rsid w:val="006A0014"/>
    <w:rsid w:val="006A12B3"/>
    <w:rsid w:val="006A1FF7"/>
    <w:rsid w:val="006A2C8E"/>
    <w:rsid w:val="006A44AA"/>
    <w:rsid w:val="006A50C9"/>
    <w:rsid w:val="006A639B"/>
    <w:rsid w:val="006A70B8"/>
    <w:rsid w:val="006A7627"/>
    <w:rsid w:val="006B12CE"/>
    <w:rsid w:val="006B2818"/>
    <w:rsid w:val="006B39B0"/>
    <w:rsid w:val="006B3FDD"/>
    <w:rsid w:val="006B4465"/>
    <w:rsid w:val="006B51E9"/>
    <w:rsid w:val="006B5A0E"/>
    <w:rsid w:val="006B6949"/>
    <w:rsid w:val="006B750F"/>
    <w:rsid w:val="006C190B"/>
    <w:rsid w:val="006C1924"/>
    <w:rsid w:val="006C2069"/>
    <w:rsid w:val="006C2FC8"/>
    <w:rsid w:val="006C302F"/>
    <w:rsid w:val="006C3DC3"/>
    <w:rsid w:val="006C3F05"/>
    <w:rsid w:val="006C3FAA"/>
    <w:rsid w:val="006C44E4"/>
    <w:rsid w:val="006C5259"/>
    <w:rsid w:val="006C62D6"/>
    <w:rsid w:val="006C75EF"/>
    <w:rsid w:val="006C787C"/>
    <w:rsid w:val="006D05F7"/>
    <w:rsid w:val="006D10CE"/>
    <w:rsid w:val="006D1736"/>
    <w:rsid w:val="006D189E"/>
    <w:rsid w:val="006D32D7"/>
    <w:rsid w:val="006D3928"/>
    <w:rsid w:val="006D3AC8"/>
    <w:rsid w:val="006D3DB4"/>
    <w:rsid w:val="006D41F9"/>
    <w:rsid w:val="006D4472"/>
    <w:rsid w:val="006D5082"/>
    <w:rsid w:val="006D50EA"/>
    <w:rsid w:val="006D5512"/>
    <w:rsid w:val="006D57EA"/>
    <w:rsid w:val="006D5896"/>
    <w:rsid w:val="006D6C96"/>
    <w:rsid w:val="006D71AA"/>
    <w:rsid w:val="006D7EA4"/>
    <w:rsid w:val="006E022A"/>
    <w:rsid w:val="006E042C"/>
    <w:rsid w:val="006E05D8"/>
    <w:rsid w:val="006E0EA8"/>
    <w:rsid w:val="006E1122"/>
    <w:rsid w:val="006E23BC"/>
    <w:rsid w:val="006E2841"/>
    <w:rsid w:val="006E5F72"/>
    <w:rsid w:val="006E65A8"/>
    <w:rsid w:val="006E7BD4"/>
    <w:rsid w:val="006F07CE"/>
    <w:rsid w:val="006F0848"/>
    <w:rsid w:val="006F1B90"/>
    <w:rsid w:val="006F1BC2"/>
    <w:rsid w:val="006F228F"/>
    <w:rsid w:val="006F2AD7"/>
    <w:rsid w:val="006F3289"/>
    <w:rsid w:val="006F3B64"/>
    <w:rsid w:val="006F42BA"/>
    <w:rsid w:val="006F4314"/>
    <w:rsid w:val="006F4CAF"/>
    <w:rsid w:val="006F53C4"/>
    <w:rsid w:val="006F5F8A"/>
    <w:rsid w:val="00700189"/>
    <w:rsid w:val="0070033C"/>
    <w:rsid w:val="0070143C"/>
    <w:rsid w:val="00701F44"/>
    <w:rsid w:val="00701FA3"/>
    <w:rsid w:val="007027E1"/>
    <w:rsid w:val="0070377B"/>
    <w:rsid w:val="0070379D"/>
    <w:rsid w:val="007037EF"/>
    <w:rsid w:val="00703BD4"/>
    <w:rsid w:val="0070484D"/>
    <w:rsid w:val="007052A9"/>
    <w:rsid w:val="00705536"/>
    <w:rsid w:val="007067AD"/>
    <w:rsid w:val="00706A09"/>
    <w:rsid w:val="00706E11"/>
    <w:rsid w:val="00707056"/>
    <w:rsid w:val="00707F33"/>
    <w:rsid w:val="00710859"/>
    <w:rsid w:val="00711407"/>
    <w:rsid w:val="00712F4C"/>
    <w:rsid w:val="00713FD5"/>
    <w:rsid w:val="00714252"/>
    <w:rsid w:val="00714281"/>
    <w:rsid w:val="00714334"/>
    <w:rsid w:val="007150BD"/>
    <w:rsid w:val="00715F51"/>
    <w:rsid w:val="00716093"/>
    <w:rsid w:val="00716ABB"/>
    <w:rsid w:val="00717825"/>
    <w:rsid w:val="00720493"/>
    <w:rsid w:val="00720F6F"/>
    <w:rsid w:val="00721151"/>
    <w:rsid w:val="007212BB"/>
    <w:rsid w:val="0072152C"/>
    <w:rsid w:val="00721C6A"/>
    <w:rsid w:val="00721D4D"/>
    <w:rsid w:val="007231CE"/>
    <w:rsid w:val="007248C7"/>
    <w:rsid w:val="00724E5C"/>
    <w:rsid w:val="0072522C"/>
    <w:rsid w:val="0072546B"/>
    <w:rsid w:val="00725CF2"/>
    <w:rsid w:val="0072644F"/>
    <w:rsid w:val="007276C2"/>
    <w:rsid w:val="00727DA7"/>
    <w:rsid w:val="007310BB"/>
    <w:rsid w:val="00731B24"/>
    <w:rsid w:val="00732640"/>
    <w:rsid w:val="00732B9A"/>
    <w:rsid w:val="007330BB"/>
    <w:rsid w:val="00733756"/>
    <w:rsid w:val="00734489"/>
    <w:rsid w:val="00735091"/>
    <w:rsid w:val="0073539B"/>
    <w:rsid w:val="0073616F"/>
    <w:rsid w:val="00736B3A"/>
    <w:rsid w:val="00737C5B"/>
    <w:rsid w:val="0074066C"/>
    <w:rsid w:val="007406D8"/>
    <w:rsid w:val="00740EDD"/>
    <w:rsid w:val="007425EB"/>
    <w:rsid w:val="007443EA"/>
    <w:rsid w:val="00744499"/>
    <w:rsid w:val="007444F9"/>
    <w:rsid w:val="00744545"/>
    <w:rsid w:val="00744932"/>
    <w:rsid w:val="00744FB8"/>
    <w:rsid w:val="00746531"/>
    <w:rsid w:val="007467AE"/>
    <w:rsid w:val="007470FD"/>
    <w:rsid w:val="007475CC"/>
    <w:rsid w:val="00747B42"/>
    <w:rsid w:val="007509D4"/>
    <w:rsid w:val="007518F4"/>
    <w:rsid w:val="007521F5"/>
    <w:rsid w:val="00752901"/>
    <w:rsid w:val="00752EFE"/>
    <w:rsid w:val="00753932"/>
    <w:rsid w:val="00755424"/>
    <w:rsid w:val="00755C82"/>
    <w:rsid w:val="007564EC"/>
    <w:rsid w:val="007569B8"/>
    <w:rsid w:val="0075715F"/>
    <w:rsid w:val="00757B54"/>
    <w:rsid w:val="00760537"/>
    <w:rsid w:val="00760572"/>
    <w:rsid w:val="0076086A"/>
    <w:rsid w:val="0076121B"/>
    <w:rsid w:val="00761694"/>
    <w:rsid w:val="00761C89"/>
    <w:rsid w:val="00762190"/>
    <w:rsid w:val="00762B0D"/>
    <w:rsid w:val="00764874"/>
    <w:rsid w:val="00764CBD"/>
    <w:rsid w:val="007652B9"/>
    <w:rsid w:val="00766EC8"/>
    <w:rsid w:val="00770429"/>
    <w:rsid w:val="00770911"/>
    <w:rsid w:val="00770C19"/>
    <w:rsid w:val="00770D29"/>
    <w:rsid w:val="00770F68"/>
    <w:rsid w:val="0077186E"/>
    <w:rsid w:val="00771D9A"/>
    <w:rsid w:val="0077253B"/>
    <w:rsid w:val="007729FA"/>
    <w:rsid w:val="007739F8"/>
    <w:rsid w:val="00773B9C"/>
    <w:rsid w:val="00774749"/>
    <w:rsid w:val="007750AC"/>
    <w:rsid w:val="00775E03"/>
    <w:rsid w:val="00776267"/>
    <w:rsid w:val="0077632A"/>
    <w:rsid w:val="00776362"/>
    <w:rsid w:val="007765A6"/>
    <w:rsid w:val="007768EA"/>
    <w:rsid w:val="00776F61"/>
    <w:rsid w:val="00777217"/>
    <w:rsid w:val="007775C0"/>
    <w:rsid w:val="00777A96"/>
    <w:rsid w:val="00780321"/>
    <w:rsid w:val="00780E85"/>
    <w:rsid w:val="00780FD5"/>
    <w:rsid w:val="0078142A"/>
    <w:rsid w:val="007822D5"/>
    <w:rsid w:val="0078288A"/>
    <w:rsid w:val="007841E7"/>
    <w:rsid w:val="00784251"/>
    <w:rsid w:val="007844C3"/>
    <w:rsid w:val="00784AEC"/>
    <w:rsid w:val="007850DE"/>
    <w:rsid w:val="00785869"/>
    <w:rsid w:val="00785C02"/>
    <w:rsid w:val="00785E96"/>
    <w:rsid w:val="007863FB"/>
    <w:rsid w:val="00786F31"/>
    <w:rsid w:val="00787BD6"/>
    <w:rsid w:val="00787DE0"/>
    <w:rsid w:val="00790726"/>
    <w:rsid w:val="00790870"/>
    <w:rsid w:val="00790CDC"/>
    <w:rsid w:val="007916CB"/>
    <w:rsid w:val="007917B8"/>
    <w:rsid w:val="00791DC5"/>
    <w:rsid w:val="00791F14"/>
    <w:rsid w:val="0079207F"/>
    <w:rsid w:val="00793376"/>
    <w:rsid w:val="007934D3"/>
    <w:rsid w:val="00793D3E"/>
    <w:rsid w:val="007942A6"/>
    <w:rsid w:val="0079633F"/>
    <w:rsid w:val="007965D1"/>
    <w:rsid w:val="007970C6"/>
    <w:rsid w:val="00797622"/>
    <w:rsid w:val="00797A57"/>
    <w:rsid w:val="007A00BB"/>
    <w:rsid w:val="007A2C71"/>
    <w:rsid w:val="007A3891"/>
    <w:rsid w:val="007A478C"/>
    <w:rsid w:val="007A5011"/>
    <w:rsid w:val="007A503E"/>
    <w:rsid w:val="007A5425"/>
    <w:rsid w:val="007A66E8"/>
    <w:rsid w:val="007A6817"/>
    <w:rsid w:val="007A6847"/>
    <w:rsid w:val="007A72D6"/>
    <w:rsid w:val="007A752A"/>
    <w:rsid w:val="007A7C60"/>
    <w:rsid w:val="007B0E62"/>
    <w:rsid w:val="007B1983"/>
    <w:rsid w:val="007B1C69"/>
    <w:rsid w:val="007B2A11"/>
    <w:rsid w:val="007B5D99"/>
    <w:rsid w:val="007B5EE9"/>
    <w:rsid w:val="007B66C5"/>
    <w:rsid w:val="007B6785"/>
    <w:rsid w:val="007B7748"/>
    <w:rsid w:val="007B7966"/>
    <w:rsid w:val="007B7A1B"/>
    <w:rsid w:val="007B7AC9"/>
    <w:rsid w:val="007B7C6C"/>
    <w:rsid w:val="007C0A85"/>
    <w:rsid w:val="007C219A"/>
    <w:rsid w:val="007C2485"/>
    <w:rsid w:val="007C281A"/>
    <w:rsid w:val="007C2B4F"/>
    <w:rsid w:val="007C30DA"/>
    <w:rsid w:val="007C3B0A"/>
    <w:rsid w:val="007C4202"/>
    <w:rsid w:val="007C4CA0"/>
    <w:rsid w:val="007C4E02"/>
    <w:rsid w:val="007C5411"/>
    <w:rsid w:val="007C5A0F"/>
    <w:rsid w:val="007C60CE"/>
    <w:rsid w:val="007C6506"/>
    <w:rsid w:val="007C6FAE"/>
    <w:rsid w:val="007C7159"/>
    <w:rsid w:val="007C7D12"/>
    <w:rsid w:val="007D0A8C"/>
    <w:rsid w:val="007D1676"/>
    <w:rsid w:val="007D29E8"/>
    <w:rsid w:val="007D2EB7"/>
    <w:rsid w:val="007D2EC7"/>
    <w:rsid w:val="007D33E2"/>
    <w:rsid w:val="007D43CA"/>
    <w:rsid w:val="007D4811"/>
    <w:rsid w:val="007D63FD"/>
    <w:rsid w:val="007D659D"/>
    <w:rsid w:val="007D65EF"/>
    <w:rsid w:val="007D6F38"/>
    <w:rsid w:val="007D70D5"/>
    <w:rsid w:val="007D74E6"/>
    <w:rsid w:val="007E007B"/>
    <w:rsid w:val="007E082F"/>
    <w:rsid w:val="007E0ECE"/>
    <w:rsid w:val="007E1E9D"/>
    <w:rsid w:val="007E22A4"/>
    <w:rsid w:val="007E387E"/>
    <w:rsid w:val="007E4377"/>
    <w:rsid w:val="007E6514"/>
    <w:rsid w:val="007E6B1D"/>
    <w:rsid w:val="007E6B3A"/>
    <w:rsid w:val="007E6F7B"/>
    <w:rsid w:val="007F008B"/>
    <w:rsid w:val="007F0C96"/>
    <w:rsid w:val="007F1528"/>
    <w:rsid w:val="007F40F6"/>
    <w:rsid w:val="007F4B49"/>
    <w:rsid w:val="007F59E8"/>
    <w:rsid w:val="007F5A08"/>
    <w:rsid w:val="007F6933"/>
    <w:rsid w:val="007F6A02"/>
    <w:rsid w:val="007F6FA9"/>
    <w:rsid w:val="007F7A03"/>
    <w:rsid w:val="00801FF9"/>
    <w:rsid w:val="008022E2"/>
    <w:rsid w:val="008028E5"/>
    <w:rsid w:val="008029CF"/>
    <w:rsid w:val="008035DA"/>
    <w:rsid w:val="00803916"/>
    <w:rsid w:val="00803AED"/>
    <w:rsid w:val="00803D10"/>
    <w:rsid w:val="00804114"/>
    <w:rsid w:val="00804174"/>
    <w:rsid w:val="00806CD3"/>
    <w:rsid w:val="0080731F"/>
    <w:rsid w:val="00807682"/>
    <w:rsid w:val="00807960"/>
    <w:rsid w:val="00810EB6"/>
    <w:rsid w:val="00812465"/>
    <w:rsid w:val="008130B6"/>
    <w:rsid w:val="0081353A"/>
    <w:rsid w:val="00813745"/>
    <w:rsid w:val="00813DCC"/>
    <w:rsid w:val="00814158"/>
    <w:rsid w:val="00816F17"/>
    <w:rsid w:val="0081720A"/>
    <w:rsid w:val="008175E2"/>
    <w:rsid w:val="00817720"/>
    <w:rsid w:val="00817B33"/>
    <w:rsid w:val="00820931"/>
    <w:rsid w:val="008220AF"/>
    <w:rsid w:val="00822928"/>
    <w:rsid w:val="0082343F"/>
    <w:rsid w:val="00823C59"/>
    <w:rsid w:val="0082405C"/>
    <w:rsid w:val="008247A4"/>
    <w:rsid w:val="0082480F"/>
    <w:rsid w:val="008257EA"/>
    <w:rsid w:val="00825D0B"/>
    <w:rsid w:val="00827212"/>
    <w:rsid w:val="008274EA"/>
    <w:rsid w:val="00827545"/>
    <w:rsid w:val="008278A6"/>
    <w:rsid w:val="00830377"/>
    <w:rsid w:val="00831099"/>
    <w:rsid w:val="008313AF"/>
    <w:rsid w:val="00831436"/>
    <w:rsid w:val="00831BC9"/>
    <w:rsid w:val="0083255E"/>
    <w:rsid w:val="008326FA"/>
    <w:rsid w:val="00833195"/>
    <w:rsid w:val="00833197"/>
    <w:rsid w:val="00833762"/>
    <w:rsid w:val="00833B10"/>
    <w:rsid w:val="008353F8"/>
    <w:rsid w:val="0083574C"/>
    <w:rsid w:val="00835833"/>
    <w:rsid w:val="00835C91"/>
    <w:rsid w:val="00835EBE"/>
    <w:rsid w:val="00836023"/>
    <w:rsid w:val="0083610C"/>
    <w:rsid w:val="0083647D"/>
    <w:rsid w:val="00836CB1"/>
    <w:rsid w:val="0083765E"/>
    <w:rsid w:val="008378A2"/>
    <w:rsid w:val="008378D2"/>
    <w:rsid w:val="008407E0"/>
    <w:rsid w:val="008409F2"/>
    <w:rsid w:val="00840A96"/>
    <w:rsid w:val="00840BCE"/>
    <w:rsid w:val="00841636"/>
    <w:rsid w:val="008431B6"/>
    <w:rsid w:val="00844411"/>
    <w:rsid w:val="0084494B"/>
    <w:rsid w:val="0084504F"/>
    <w:rsid w:val="0084556E"/>
    <w:rsid w:val="0084567F"/>
    <w:rsid w:val="00845A21"/>
    <w:rsid w:val="00845BF4"/>
    <w:rsid w:val="00845CA8"/>
    <w:rsid w:val="00845FD9"/>
    <w:rsid w:val="0084624E"/>
    <w:rsid w:val="008463AD"/>
    <w:rsid w:val="00846552"/>
    <w:rsid w:val="008468EF"/>
    <w:rsid w:val="00846923"/>
    <w:rsid w:val="00846CD2"/>
    <w:rsid w:val="00847F59"/>
    <w:rsid w:val="00850250"/>
    <w:rsid w:val="00850AA0"/>
    <w:rsid w:val="00850DF2"/>
    <w:rsid w:val="0085119E"/>
    <w:rsid w:val="008523D8"/>
    <w:rsid w:val="008528E4"/>
    <w:rsid w:val="008529C6"/>
    <w:rsid w:val="00853C03"/>
    <w:rsid w:val="00853D19"/>
    <w:rsid w:val="00853D21"/>
    <w:rsid w:val="00853D88"/>
    <w:rsid w:val="0085478A"/>
    <w:rsid w:val="00855B0E"/>
    <w:rsid w:val="008562FA"/>
    <w:rsid w:val="00856FEC"/>
    <w:rsid w:val="008573F2"/>
    <w:rsid w:val="00860025"/>
    <w:rsid w:val="00860750"/>
    <w:rsid w:val="00860888"/>
    <w:rsid w:val="00860C02"/>
    <w:rsid w:val="00860C7B"/>
    <w:rsid w:val="00861CE9"/>
    <w:rsid w:val="008622C1"/>
    <w:rsid w:val="008622F9"/>
    <w:rsid w:val="008623B0"/>
    <w:rsid w:val="00862526"/>
    <w:rsid w:val="00862CD5"/>
    <w:rsid w:val="00863311"/>
    <w:rsid w:val="00863A3D"/>
    <w:rsid w:val="00865538"/>
    <w:rsid w:val="00866886"/>
    <w:rsid w:val="008671F4"/>
    <w:rsid w:val="008704B8"/>
    <w:rsid w:val="008704F8"/>
    <w:rsid w:val="0087177D"/>
    <w:rsid w:val="008717C6"/>
    <w:rsid w:val="0087262E"/>
    <w:rsid w:val="008726F2"/>
    <w:rsid w:val="00872A71"/>
    <w:rsid w:val="0087312C"/>
    <w:rsid w:val="00874886"/>
    <w:rsid w:val="00876703"/>
    <w:rsid w:val="00876A0D"/>
    <w:rsid w:val="0088003D"/>
    <w:rsid w:val="0088017F"/>
    <w:rsid w:val="0088041D"/>
    <w:rsid w:val="0088060C"/>
    <w:rsid w:val="0088063A"/>
    <w:rsid w:val="00880700"/>
    <w:rsid w:val="0088124E"/>
    <w:rsid w:val="00882024"/>
    <w:rsid w:val="00882D37"/>
    <w:rsid w:val="008838F8"/>
    <w:rsid w:val="00883938"/>
    <w:rsid w:val="00883E35"/>
    <w:rsid w:val="00884AFE"/>
    <w:rsid w:val="0088513D"/>
    <w:rsid w:val="008858BD"/>
    <w:rsid w:val="00885B00"/>
    <w:rsid w:val="00887651"/>
    <w:rsid w:val="0088772C"/>
    <w:rsid w:val="00887B18"/>
    <w:rsid w:val="0089061B"/>
    <w:rsid w:val="00890AB6"/>
    <w:rsid w:val="00890BB2"/>
    <w:rsid w:val="008927CC"/>
    <w:rsid w:val="00892C74"/>
    <w:rsid w:val="0089315C"/>
    <w:rsid w:val="008931CF"/>
    <w:rsid w:val="00893418"/>
    <w:rsid w:val="00893EC2"/>
    <w:rsid w:val="008949E4"/>
    <w:rsid w:val="00895255"/>
    <w:rsid w:val="00895B78"/>
    <w:rsid w:val="008964BD"/>
    <w:rsid w:val="0089651C"/>
    <w:rsid w:val="00896691"/>
    <w:rsid w:val="00896EB3"/>
    <w:rsid w:val="00897080"/>
    <w:rsid w:val="008977FF"/>
    <w:rsid w:val="008A0773"/>
    <w:rsid w:val="008A0E28"/>
    <w:rsid w:val="008A114F"/>
    <w:rsid w:val="008A18C1"/>
    <w:rsid w:val="008A2465"/>
    <w:rsid w:val="008A2660"/>
    <w:rsid w:val="008A299B"/>
    <w:rsid w:val="008A2AA2"/>
    <w:rsid w:val="008A2AF3"/>
    <w:rsid w:val="008A3058"/>
    <w:rsid w:val="008A3A58"/>
    <w:rsid w:val="008A3E6B"/>
    <w:rsid w:val="008A4166"/>
    <w:rsid w:val="008A42F7"/>
    <w:rsid w:val="008A4369"/>
    <w:rsid w:val="008A488B"/>
    <w:rsid w:val="008A4FE0"/>
    <w:rsid w:val="008A57E8"/>
    <w:rsid w:val="008A5C40"/>
    <w:rsid w:val="008A5EB0"/>
    <w:rsid w:val="008A600E"/>
    <w:rsid w:val="008A6E41"/>
    <w:rsid w:val="008A73DE"/>
    <w:rsid w:val="008A7760"/>
    <w:rsid w:val="008B02F5"/>
    <w:rsid w:val="008B1249"/>
    <w:rsid w:val="008B1338"/>
    <w:rsid w:val="008B1368"/>
    <w:rsid w:val="008B14D4"/>
    <w:rsid w:val="008B1A15"/>
    <w:rsid w:val="008B247B"/>
    <w:rsid w:val="008B2B59"/>
    <w:rsid w:val="008B2ED5"/>
    <w:rsid w:val="008B3D51"/>
    <w:rsid w:val="008B4C87"/>
    <w:rsid w:val="008B578B"/>
    <w:rsid w:val="008B5966"/>
    <w:rsid w:val="008B5F40"/>
    <w:rsid w:val="008B61BD"/>
    <w:rsid w:val="008B644F"/>
    <w:rsid w:val="008B6806"/>
    <w:rsid w:val="008B6CD6"/>
    <w:rsid w:val="008C0026"/>
    <w:rsid w:val="008C0DD8"/>
    <w:rsid w:val="008C144C"/>
    <w:rsid w:val="008C1D64"/>
    <w:rsid w:val="008C2002"/>
    <w:rsid w:val="008C231E"/>
    <w:rsid w:val="008C37F7"/>
    <w:rsid w:val="008C4042"/>
    <w:rsid w:val="008C454F"/>
    <w:rsid w:val="008C4CD4"/>
    <w:rsid w:val="008C5765"/>
    <w:rsid w:val="008C6025"/>
    <w:rsid w:val="008C659E"/>
    <w:rsid w:val="008C7A93"/>
    <w:rsid w:val="008C7DE8"/>
    <w:rsid w:val="008D11C5"/>
    <w:rsid w:val="008D27EC"/>
    <w:rsid w:val="008D3B8B"/>
    <w:rsid w:val="008D429D"/>
    <w:rsid w:val="008D433B"/>
    <w:rsid w:val="008D451C"/>
    <w:rsid w:val="008D4BBD"/>
    <w:rsid w:val="008D500E"/>
    <w:rsid w:val="008D5129"/>
    <w:rsid w:val="008D522C"/>
    <w:rsid w:val="008D5414"/>
    <w:rsid w:val="008D68EA"/>
    <w:rsid w:val="008D6B6E"/>
    <w:rsid w:val="008D6BB3"/>
    <w:rsid w:val="008D6F93"/>
    <w:rsid w:val="008D779F"/>
    <w:rsid w:val="008D7B0A"/>
    <w:rsid w:val="008E04DE"/>
    <w:rsid w:val="008E0533"/>
    <w:rsid w:val="008E0D5C"/>
    <w:rsid w:val="008E230B"/>
    <w:rsid w:val="008E2CAD"/>
    <w:rsid w:val="008E301A"/>
    <w:rsid w:val="008E402B"/>
    <w:rsid w:val="008E4810"/>
    <w:rsid w:val="008E4B7B"/>
    <w:rsid w:val="008E5A13"/>
    <w:rsid w:val="008E6262"/>
    <w:rsid w:val="008E65E3"/>
    <w:rsid w:val="008E66DC"/>
    <w:rsid w:val="008E68A0"/>
    <w:rsid w:val="008E6B28"/>
    <w:rsid w:val="008E6B82"/>
    <w:rsid w:val="008E6C11"/>
    <w:rsid w:val="008E6EDF"/>
    <w:rsid w:val="008E6F13"/>
    <w:rsid w:val="008E7264"/>
    <w:rsid w:val="008E7B16"/>
    <w:rsid w:val="008E7DCF"/>
    <w:rsid w:val="008E7DE6"/>
    <w:rsid w:val="008F1D4F"/>
    <w:rsid w:val="008F1F7C"/>
    <w:rsid w:val="008F2846"/>
    <w:rsid w:val="008F3390"/>
    <w:rsid w:val="008F43E1"/>
    <w:rsid w:val="008F5489"/>
    <w:rsid w:val="008F649D"/>
    <w:rsid w:val="009006BE"/>
    <w:rsid w:val="00900A7F"/>
    <w:rsid w:val="00900F5F"/>
    <w:rsid w:val="00901472"/>
    <w:rsid w:val="00901608"/>
    <w:rsid w:val="0090176C"/>
    <w:rsid w:val="0090197C"/>
    <w:rsid w:val="00901E45"/>
    <w:rsid w:val="00902AEC"/>
    <w:rsid w:val="0090334F"/>
    <w:rsid w:val="00903B45"/>
    <w:rsid w:val="009046D9"/>
    <w:rsid w:val="009049E7"/>
    <w:rsid w:val="00906E1D"/>
    <w:rsid w:val="009074F4"/>
    <w:rsid w:val="00907CCC"/>
    <w:rsid w:val="00910B1B"/>
    <w:rsid w:val="0091104D"/>
    <w:rsid w:val="009113DC"/>
    <w:rsid w:val="009116FB"/>
    <w:rsid w:val="009119AA"/>
    <w:rsid w:val="00911A6A"/>
    <w:rsid w:val="009120F6"/>
    <w:rsid w:val="009121C8"/>
    <w:rsid w:val="009132C1"/>
    <w:rsid w:val="00913BEA"/>
    <w:rsid w:val="00914B3D"/>
    <w:rsid w:val="00915D49"/>
    <w:rsid w:val="0091640D"/>
    <w:rsid w:val="009166A6"/>
    <w:rsid w:val="0091754A"/>
    <w:rsid w:val="0091763E"/>
    <w:rsid w:val="00917A2C"/>
    <w:rsid w:val="00920307"/>
    <w:rsid w:val="00920532"/>
    <w:rsid w:val="0092086E"/>
    <w:rsid w:val="00920DD8"/>
    <w:rsid w:val="0092183C"/>
    <w:rsid w:val="00922006"/>
    <w:rsid w:val="00922C90"/>
    <w:rsid w:val="00922D0B"/>
    <w:rsid w:val="00923B86"/>
    <w:rsid w:val="009247C7"/>
    <w:rsid w:val="0092601E"/>
    <w:rsid w:val="009263DD"/>
    <w:rsid w:val="009267E0"/>
    <w:rsid w:val="0092690E"/>
    <w:rsid w:val="00926E22"/>
    <w:rsid w:val="009270B5"/>
    <w:rsid w:val="0092771D"/>
    <w:rsid w:val="00930B7A"/>
    <w:rsid w:val="00931025"/>
    <w:rsid w:val="00931798"/>
    <w:rsid w:val="00931ED3"/>
    <w:rsid w:val="009322F6"/>
    <w:rsid w:val="00933012"/>
    <w:rsid w:val="009337D4"/>
    <w:rsid w:val="00934463"/>
    <w:rsid w:val="009348EF"/>
    <w:rsid w:val="009351C7"/>
    <w:rsid w:val="00935BF4"/>
    <w:rsid w:val="00935DE9"/>
    <w:rsid w:val="00935F9D"/>
    <w:rsid w:val="00936F3C"/>
    <w:rsid w:val="0093741F"/>
    <w:rsid w:val="00937841"/>
    <w:rsid w:val="00937CC1"/>
    <w:rsid w:val="00940484"/>
    <w:rsid w:val="00940595"/>
    <w:rsid w:val="009413A9"/>
    <w:rsid w:val="0094141B"/>
    <w:rsid w:val="00941F5C"/>
    <w:rsid w:val="0094229C"/>
    <w:rsid w:val="009433A3"/>
    <w:rsid w:val="009444E1"/>
    <w:rsid w:val="00944E1F"/>
    <w:rsid w:val="00946A89"/>
    <w:rsid w:val="00946C2A"/>
    <w:rsid w:val="0094750D"/>
    <w:rsid w:val="00950037"/>
    <w:rsid w:val="00950094"/>
    <w:rsid w:val="00950F0F"/>
    <w:rsid w:val="009519AB"/>
    <w:rsid w:val="00951A7C"/>
    <w:rsid w:val="00952064"/>
    <w:rsid w:val="00952FDF"/>
    <w:rsid w:val="0095335C"/>
    <w:rsid w:val="009537A0"/>
    <w:rsid w:val="0095404C"/>
    <w:rsid w:val="0095427D"/>
    <w:rsid w:val="009544E3"/>
    <w:rsid w:val="00954617"/>
    <w:rsid w:val="00955131"/>
    <w:rsid w:val="0095549D"/>
    <w:rsid w:val="0095691E"/>
    <w:rsid w:val="00957CC8"/>
    <w:rsid w:val="00960C87"/>
    <w:rsid w:val="00960EC3"/>
    <w:rsid w:val="009611FE"/>
    <w:rsid w:val="0096136C"/>
    <w:rsid w:val="00961C35"/>
    <w:rsid w:val="00962C23"/>
    <w:rsid w:val="0096362C"/>
    <w:rsid w:val="009639D8"/>
    <w:rsid w:val="00964AB2"/>
    <w:rsid w:val="009668C0"/>
    <w:rsid w:val="00966C6E"/>
    <w:rsid w:val="009674F9"/>
    <w:rsid w:val="00967B14"/>
    <w:rsid w:val="00970499"/>
    <w:rsid w:val="00970609"/>
    <w:rsid w:val="00971505"/>
    <w:rsid w:val="00971F50"/>
    <w:rsid w:val="00972035"/>
    <w:rsid w:val="0097213E"/>
    <w:rsid w:val="00972DA4"/>
    <w:rsid w:val="00973BC3"/>
    <w:rsid w:val="009747F0"/>
    <w:rsid w:val="00974A51"/>
    <w:rsid w:val="009758C7"/>
    <w:rsid w:val="0097598C"/>
    <w:rsid w:val="00976092"/>
    <w:rsid w:val="00976C08"/>
    <w:rsid w:val="009774F7"/>
    <w:rsid w:val="00977CEF"/>
    <w:rsid w:val="00977F28"/>
    <w:rsid w:val="009802CA"/>
    <w:rsid w:val="009806BA"/>
    <w:rsid w:val="009807DD"/>
    <w:rsid w:val="0098148B"/>
    <w:rsid w:val="00981992"/>
    <w:rsid w:val="00982635"/>
    <w:rsid w:val="00983C77"/>
    <w:rsid w:val="00984953"/>
    <w:rsid w:val="00985C18"/>
    <w:rsid w:val="00985D49"/>
    <w:rsid w:val="00986996"/>
    <w:rsid w:val="00986FB9"/>
    <w:rsid w:val="009875CD"/>
    <w:rsid w:val="009877D3"/>
    <w:rsid w:val="0099005A"/>
    <w:rsid w:val="009912BC"/>
    <w:rsid w:val="0099184D"/>
    <w:rsid w:val="0099223C"/>
    <w:rsid w:val="0099316D"/>
    <w:rsid w:val="009935CC"/>
    <w:rsid w:val="00994147"/>
    <w:rsid w:val="009948DE"/>
    <w:rsid w:val="00995266"/>
    <w:rsid w:val="00995413"/>
    <w:rsid w:val="00996807"/>
    <w:rsid w:val="00996EAF"/>
    <w:rsid w:val="00997910"/>
    <w:rsid w:val="009A046B"/>
    <w:rsid w:val="009A063A"/>
    <w:rsid w:val="009A1489"/>
    <w:rsid w:val="009A2A4C"/>
    <w:rsid w:val="009A2F37"/>
    <w:rsid w:val="009A3FE5"/>
    <w:rsid w:val="009A4103"/>
    <w:rsid w:val="009A5B53"/>
    <w:rsid w:val="009A63F2"/>
    <w:rsid w:val="009A7B45"/>
    <w:rsid w:val="009B0263"/>
    <w:rsid w:val="009B14F1"/>
    <w:rsid w:val="009B1680"/>
    <w:rsid w:val="009B1756"/>
    <w:rsid w:val="009B1F78"/>
    <w:rsid w:val="009B2D7D"/>
    <w:rsid w:val="009B2F86"/>
    <w:rsid w:val="009B3D43"/>
    <w:rsid w:val="009B4B7D"/>
    <w:rsid w:val="009B4FB0"/>
    <w:rsid w:val="009B5264"/>
    <w:rsid w:val="009B5847"/>
    <w:rsid w:val="009B61AF"/>
    <w:rsid w:val="009B6527"/>
    <w:rsid w:val="009B67F6"/>
    <w:rsid w:val="009B7200"/>
    <w:rsid w:val="009B7952"/>
    <w:rsid w:val="009C018E"/>
    <w:rsid w:val="009C0D15"/>
    <w:rsid w:val="009C247E"/>
    <w:rsid w:val="009C35FE"/>
    <w:rsid w:val="009C3819"/>
    <w:rsid w:val="009C3871"/>
    <w:rsid w:val="009C3CE0"/>
    <w:rsid w:val="009C4F7A"/>
    <w:rsid w:val="009C5938"/>
    <w:rsid w:val="009C5A53"/>
    <w:rsid w:val="009D01A5"/>
    <w:rsid w:val="009D1418"/>
    <w:rsid w:val="009D1A88"/>
    <w:rsid w:val="009D2890"/>
    <w:rsid w:val="009D2A60"/>
    <w:rsid w:val="009D3C92"/>
    <w:rsid w:val="009D3FE9"/>
    <w:rsid w:val="009D42D2"/>
    <w:rsid w:val="009D5511"/>
    <w:rsid w:val="009D6707"/>
    <w:rsid w:val="009D7606"/>
    <w:rsid w:val="009E1C73"/>
    <w:rsid w:val="009E1CB9"/>
    <w:rsid w:val="009E2210"/>
    <w:rsid w:val="009E2572"/>
    <w:rsid w:val="009E2587"/>
    <w:rsid w:val="009E2769"/>
    <w:rsid w:val="009E2846"/>
    <w:rsid w:val="009E3268"/>
    <w:rsid w:val="009E350C"/>
    <w:rsid w:val="009E598C"/>
    <w:rsid w:val="009E630F"/>
    <w:rsid w:val="009E7592"/>
    <w:rsid w:val="009E768A"/>
    <w:rsid w:val="009F14D4"/>
    <w:rsid w:val="009F1ACB"/>
    <w:rsid w:val="009F2170"/>
    <w:rsid w:val="009F28D1"/>
    <w:rsid w:val="009F3E16"/>
    <w:rsid w:val="009F419D"/>
    <w:rsid w:val="009F4D61"/>
    <w:rsid w:val="009F585E"/>
    <w:rsid w:val="009F5918"/>
    <w:rsid w:val="009F5F2A"/>
    <w:rsid w:val="009F63C0"/>
    <w:rsid w:val="009F6724"/>
    <w:rsid w:val="009F6E18"/>
    <w:rsid w:val="009F7917"/>
    <w:rsid w:val="00A00244"/>
    <w:rsid w:val="00A00647"/>
    <w:rsid w:val="00A011A2"/>
    <w:rsid w:val="00A0121D"/>
    <w:rsid w:val="00A0164C"/>
    <w:rsid w:val="00A01AF8"/>
    <w:rsid w:val="00A01B40"/>
    <w:rsid w:val="00A021E6"/>
    <w:rsid w:val="00A02AE2"/>
    <w:rsid w:val="00A03177"/>
    <w:rsid w:val="00A037E8"/>
    <w:rsid w:val="00A03F8C"/>
    <w:rsid w:val="00A03F8D"/>
    <w:rsid w:val="00A04246"/>
    <w:rsid w:val="00A046E1"/>
    <w:rsid w:val="00A0475A"/>
    <w:rsid w:val="00A06651"/>
    <w:rsid w:val="00A0743D"/>
    <w:rsid w:val="00A1105E"/>
    <w:rsid w:val="00A1136B"/>
    <w:rsid w:val="00A11879"/>
    <w:rsid w:val="00A12821"/>
    <w:rsid w:val="00A12BA3"/>
    <w:rsid w:val="00A12F6C"/>
    <w:rsid w:val="00A13703"/>
    <w:rsid w:val="00A138D3"/>
    <w:rsid w:val="00A147CD"/>
    <w:rsid w:val="00A1485C"/>
    <w:rsid w:val="00A157AA"/>
    <w:rsid w:val="00A172CA"/>
    <w:rsid w:val="00A17B37"/>
    <w:rsid w:val="00A210DA"/>
    <w:rsid w:val="00A21762"/>
    <w:rsid w:val="00A218C2"/>
    <w:rsid w:val="00A21E28"/>
    <w:rsid w:val="00A223B2"/>
    <w:rsid w:val="00A23738"/>
    <w:rsid w:val="00A24153"/>
    <w:rsid w:val="00A246C6"/>
    <w:rsid w:val="00A24830"/>
    <w:rsid w:val="00A24A73"/>
    <w:rsid w:val="00A256C8"/>
    <w:rsid w:val="00A257B2"/>
    <w:rsid w:val="00A25CA0"/>
    <w:rsid w:val="00A26F5F"/>
    <w:rsid w:val="00A27441"/>
    <w:rsid w:val="00A2745B"/>
    <w:rsid w:val="00A31373"/>
    <w:rsid w:val="00A319CF"/>
    <w:rsid w:val="00A33E94"/>
    <w:rsid w:val="00A359B1"/>
    <w:rsid w:val="00A363F1"/>
    <w:rsid w:val="00A37519"/>
    <w:rsid w:val="00A37A3E"/>
    <w:rsid w:val="00A40C8F"/>
    <w:rsid w:val="00A40E7F"/>
    <w:rsid w:val="00A40F21"/>
    <w:rsid w:val="00A4179E"/>
    <w:rsid w:val="00A41AFD"/>
    <w:rsid w:val="00A41F33"/>
    <w:rsid w:val="00A42C4C"/>
    <w:rsid w:val="00A42D3A"/>
    <w:rsid w:val="00A4358B"/>
    <w:rsid w:val="00A43CC9"/>
    <w:rsid w:val="00A443B6"/>
    <w:rsid w:val="00A443B8"/>
    <w:rsid w:val="00A44698"/>
    <w:rsid w:val="00A446E3"/>
    <w:rsid w:val="00A4476B"/>
    <w:rsid w:val="00A45B1E"/>
    <w:rsid w:val="00A45F54"/>
    <w:rsid w:val="00A46A6B"/>
    <w:rsid w:val="00A47034"/>
    <w:rsid w:val="00A47472"/>
    <w:rsid w:val="00A475A3"/>
    <w:rsid w:val="00A512F4"/>
    <w:rsid w:val="00A51847"/>
    <w:rsid w:val="00A51877"/>
    <w:rsid w:val="00A52C27"/>
    <w:rsid w:val="00A52FEA"/>
    <w:rsid w:val="00A535B8"/>
    <w:rsid w:val="00A536E4"/>
    <w:rsid w:val="00A53818"/>
    <w:rsid w:val="00A53CF2"/>
    <w:rsid w:val="00A55D0F"/>
    <w:rsid w:val="00A55F82"/>
    <w:rsid w:val="00A5608C"/>
    <w:rsid w:val="00A5624A"/>
    <w:rsid w:val="00A5765F"/>
    <w:rsid w:val="00A576A9"/>
    <w:rsid w:val="00A57706"/>
    <w:rsid w:val="00A57E97"/>
    <w:rsid w:val="00A60454"/>
    <w:rsid w:val="00A60A2D"/>
    <w:rsid w:val="00A619E3"/>
    <w:rsid w:val="00A61E77"/>
    <w:rsid w:val="00A61FD8"/>
    <w:rsid w:val="00A62840"/>
    <w:rsid w:val="00A62DBC"/>
    <w:rsid w:val="00A632F1"/>
    <w:rsid w:val="00A634F3"/>
    <w:rsid w:val="00A63E91"/>
    <w:rsid w:val="00A642E5"/>
    <w:rsid w:val="00A65B66"/>
    <w:rsid w:val="00A67A2B"/>
    <w:rsid w:val="00A70051"/>
    <w:rsid w:val="00A70517"/>
    <w:rsid w:val="00A715D9"/>
    <w:rsid w:val="00A71AA1"/>
    <w:rsid w:val="00A71E5D"/>
    <w:rsid w:val="00A728E0"/>
    <w:rsid w:val="00A72AF9"/>
    <w:rsid w:val="00A737C6"/>
    <w:rsid w:val="00A7403D"/>
    <w:rsid w:val="00A74BD8"/>
    <w:rsid w:val="00A76461"/>
    <w:rsid w:val="00A76939"/>
    <w:rsid w:val="00A76C1A"/>
    <w:rsid w:val="00A774DB"/>
    <w:rsid w:val="00A77EC7"/>
    <w:rsid w:val="00A8049A"/>
    <w:rsid w:val="00A819F0"/>
    <w:rsid w:val="00A82202"/>
    <w:rsid w:val="00A83CDB"/>
    <w:rsid w:val="00A84147"/>
    <w:rsid w:val="00A87E49"/>
    <w:rsid w:val="00A87EF7"/>
    <w:rsid w:val="00A921A9"/>
    <w:rsid w:val="00A93AF6"/>
    <w:rsid w:val="00A9434E"/>
    <w:rsid w:val="00A95479"/>
    <w:rsid w:val="00A957E8"/>
    <w:rsid w:val="00A9584D"/>
    <w:rsid w:val="00A9661E"/>
    <w:rsid w:val="00AA13B4"/>
    <w:rsid w:val="00AA157B"/>
    <w:rsid w:val="00AA17BF"/>
    <w:rsid w:val="00AA227E"/>
    <w:rsid w:val="00AA2610"/>
    <w:rsid w:val="00AA2CC1"/>
    <w:rsid w:val="00AA2D12"/>
    <w:rsid w:val="00AA357C"/>
    <w:rsid w:val="00AA39BE"/>
    <w:rsid w:val="00AA39D2"/>
    <w:rsid w:val="00AA3FA7"/>
    <w:rsid w:val="00AA4360"/>
    <w:rsid w:val="00AA4729"/>
    <w:rsid w:val="00AA52B5"/>
    <w:rsid w:val="00AA5954"/>
    <w:rsid w:val="00AA6647"/>
    <w:rsid w:val="00AA7A3F"/>
    <w:rsid w:val="00AA7A92"/>
    <w:rsid w:val="00AA7B5B"/>
    <w:rsid w:val="00AB0C4E"/>
    <w:rsid w:val="00AB0E80"/>
    <w:rsid w:val="00AB0FB0"/>
    <w:rsid w:val="00AB12EF"/>
    <w:rsid w:val="00AB2EA0"/>
    <w:rsid w:val="00AB45EA"/>
    <w:rsid w:val="00AB5DB3"/>
    <w:rsid w:val="00AB622A"/>
    <w:rsid w:val="00AB6DD7"/>
    <w:rsid w:val="00AB7D3B"/>
    <w:rsid w:val="00AB7EF7"/>
    <w:rsid w:val="00AC0163"/>
    <w:rsid w:val="00AC092D"/>
    <w:rsid w:val="00AC095B"/>
    <w:rsid w:val="00AC1A08"/>
    <w:rsid w:val="00AC218D"/>
    <w:rsid w:val="00AC272D"/>
    <w:rsid w:val="00AC2E1C"/>
    <w:rsid w:val="00AC34FA"/>
    <w:rsid w:val="00AC4777"/>
    <w:rsid w:val="00AC4EA4"/>
    <w:rsid w:val="00AC5C09"/>
    <w:rsid w:val="00AC6EA9"/>
    <w:rsid w:val="00AC70A2"/>
    <w:rsid w:val="00AC73C1"/>
    <w:rsid w:val="00AC7412"/>
    <w:rsid w:val="00AD02C6"/>
    <w:rsid w:val="00AD16E7"/>
    <w:rsid w:val="00AD2208"/>
    <w:rsid w:val="00AD24B7"/>
    <w:rsid w:val="00AD33FB"/>
    <w:rsid w:val="00AD362F"/>
    <w:rsid w:val="00AD36C2"/>
    <w:rsid w:val="00AD3CF1"/>
    <w:rsid w:val="00AD47C8"/>
    <w:rsid w:val="00AD568E"/>
    <w:rsid w:val="00AD5920"/>
    <w:rsid w:val="00AD5BC3"/>
    <w:rsid w:val="00AD62D9"/>
    <w:rsid w:val="00AD6F3A"/>
    <w:rsid w:val="00AD796E"/>
    <w:rsid w:val="00AE06DE"/>
    <w:rsid w:val="00AE0967"/>
    <w:rsid w:val="00AE0DCD"/>
    <w:rsid w:val="00AE287E"/>
    <w:rsid w:val="00AE303C"/>
    <w:rsid w:val="00AE410A"/>
    <w:rsid w:val="00AE42FA"/>
    <w:rsid w:val="00AE477F"/>
    <w:rsid w:val="00AE4814"/>
    <w:rsid w:val="00AE4A64"/>
    <w:rsid w:val="00AE5B73"/>
    <w:rsid w:val="00AE61FB"/>
    <w:rsid w:val="00AE714F"/>
    <w:rsid w:val="00AE72B1"/>
    <w:rsid w:val="00AE7A25"/>
    <w:rsid w:val="00AF0135"/>
    <w:rsid w:val="00AF08DD"/>
    <w:rsid w:val="00AF098A"/>
    <w:rsid w:val="00AF10C4"/>
    <w:rsid w:val="00AF2491"/>
    <w:rsid w:val="00AF2E15"/>
    <w:rsid w:val="00AF36AF"/>
    <w:rsid w:val="00AF40DB"/>
    <w:rsid w:val="00AF490C"/>
    <w:rsid w:val="00AF57C6"/>
    <w:rsid w:val="00AF6069"/>
    <w:rsid w:val="00AF6159"/>
    <w:rsid w:val="00AF62BC"/>
    <w:rsid w:val="00AF690B"/>
    <w:rsid w:val="00AF74F3"/>
    <w:rsid w:val="00AF7BA3"/>
    <w:rsid w:val="00AF7C6F"/>
    <w:rsid w:val="00AF7FB1"/>
    <w:rsid w:val="00B0172F"/>
    <w:rsid w:val="00B0210C"/>
    <w:rsid w:val="00B02361"/>
    <w:rsid w:val="00B0247A"/>
    <w:rsid w:val="00B0296C"/>
    <w:rsid w:val="00B02FEC"/>
    <w:rsid w:val="00B03872"/>
    <w:rsid w:val="00B039D3"/>
    <w:rsid w:val="00B04A55"/>
    <w:rsid w:val="00B054B1"/>
    <w:rsid w:val="00B05519"/>
    <w:rsid w:val="00B0795E"/>
    <w:rsid w:val="00B07AA1"/>
    <w:rsid w:val="00B10202"/>
    <w:rsid w:val="00B10361"/>
    <w:rsid w:val="00B10724"/>
    <w:rsid w:val="00B10DFF"/>
    <w:rsid w:val="00B10E63"/>
    <w:rsid w:val="00B1168C"/>
    <w:rsid w:val="00B1341C"/>
    <w:rsid w:val="00B13661"/>
    <w:rsid w:val="00B14B2D"/>
    <w:rsid w:val="00B14D40"/>
    <w:rsid w:val="00B14FF5"/>
    <w:rsid w:val="00B15286"/>
    <w:rsid w:val="00B1549E"/>
    <w:rsid w:val="00B15656"/>
    <w:rsid w:val="00B158A8"/>
    <w:rsid w:val="00B15DD0"/>
    <w:rsid w:val="00B16290"/>
    <w:rsid w:val="00B16B7F"/>
    <w:rsid w:val="00B1702D"/>
    <w:rsid w:val="00B1703F"/>
    <w:rsid w:val="00B179C8"/>
    <w:rsid w:val="00B2048B"/>
    <w:rsid w:val="00B20872"/>
    <w:rsid w:val="00B21223"/>
    <w:rsid w:val="00B21F56"/>
    <w:rsid w:val="00B22C97"/>
    <w:rsid w:val="00B230A1"/>
    <w:rsid w:val="00B23556"/>
    <w:rsid w:val="00B236B0"/>
    <w:rsid w:val="00B2421B"/>
    <w:rsid w:val="00B25317"/>
    <w:rsid w:val="00B261D8"/>
    <w:rsid w:val="00B26653"/>
    <w:rsid w:val="00B272F7"/>
    <w:rsid w:val="00B31196"/>
    <w:rsid w:val="00B31C9F"/>
    <w:rsid w:val="00B32075"/>
    <w:rsid w:val="00B322EC"/>
    <w:rsid w:val="00B32391"/>
    <w:rsid w:val="00B32F43"/>
    <w:rsid w:val="00B3353E"/>
    <w:rsid w:val="00B33A86"/>
    <w:rsid w:val="00B33C0E"/>
    <w:rsid w:val="00B3454E"/>
    <w:rsid w:val="00B36419"/>
    <w:rsid w:val="00B36E93"/>
    <w:rsid w:val="00B3748E"/>
    <w:rsid w:val="00B40B40"/>
    <w:rsid w:val="00B42119"/>
    <w:rsid w:val="00B436CA"/>
    <w:rsid w:val="00B438F6"/>
    <w:rsid w:val="00B4432C"/>
    <w:rsid w:val="00B4448F"/>
    <w:rsid w:val="00B445E0"/>
    <w:rsid w:val="00B448B2"/>
    <w:rsid w:val="00B460D2"/>
    <w:rsid w:val="00B461B4"/>
    <w:rsid w:val="00B46580"/>
    <w:rsid w:val="00B4679F"/>
    <w:rsid w:val="00B4709A"/>
    <w:rsid w:val="00B47303"/>
    <w:rsid w:val="00B473DF"/>
    <w:rsid w:val="00B47D2C"/>
    <w:rsid w:val="00B5116C"/>
    <w:rsid w:val="00B51ADA"/>
    <w:rsid w:val="00B532E5"/>
    <w:rsid w:val="00B53B02"/>
    <w:rsid w:val="00B540C9"/>
    <w:rsid w:val="00B55822"/>
    <w:rsid w:val="00B55B6E"/>
    <w:rsid w:val="00B57704"/>
    <w:rsid w:val="00B57A98"/>
    <w:rsid w:val="00B57FF0"/>
    <w:rsid w:val="00B61A6C"/>
    <w:rsid w:val="00B6200C"/>
    <w:rsid w:val="00B621F0"/>
    <w:rsid w:val="00B62C54"/>
    <w:rsid w:val="00B630D7"/>
    <w:rsid w:val="00B6341F"/>
    <w:rsid w:val="00B63CDE"/>
    <w:rsid w:val="00B642BB"/>
    <w:rsid w:val="00B64405"/>
    <w:rsid w:val="00B657A7"/>
    <w:rsid w:val="00B66B06"/>
    <w:rsid w:val="00B67087"/>
    <w:rsid w:val="00B672D1"/>
    <w:rsid w:val="00B67CDF"/>
    <w:rsid w:val="00B67F92"/>
    <w:rsid w:val="00B702F8"/>
    <w:rsid w:val="00B70ABE"/>
    <w:rsid w:val="00B70B80"/>
    <w:rsid w:val="00B7160A"/>
    <w:rsid w:val="00B72162"/>
    <w:rsid w:val="00B7314C"/>
    <w:rsid w:val="00B74F21"/>
    <w:rsid w:val="00B756C7"/>
    <w:rsid w:val="00B75FD4"/>
    <w:rsid w:val="00B76CF6"/>
    <w:rsid w:val="00B771C2"/>
    <w:rsid w:val="00B80835"/>
    <w:rsid w:val="00B811B1"/>
    <w:rsid w:val="00B8121F"/>
    <w:rsid w:val="00B821CC"/>
    <w:rsid w:val="00B82D41"/>
    <w:rsid w:val="00B83675"/>
    <w:rsid w:val="00B83AF1"/>
    <w:rsid w:val="00B856C9"/>
    <w:rsid w:val="00B85C7F"/>
    <w:rsid w:val="00B85EE5"/>
    <w:rsid w:val="00B8754B"/>
    <w:rsid w:val="00B87FFA"/>
    <w:rsid w:val="00B920CD"/>
    <w:rsid w:val="00B9227A"/>
    <w:rsid w:val="00B926CF"/>
    <w:rsid w:val="00B92829"/>
    <w:rsid w:val="00B92B49"/>
    <w:rsid w:val="00B92BC0"/>
    <w:rsid w:val="00B932F4"/>
    <w:rsid w:val="00B9359E"/>
    <w:rsid w:val="00B93BCC"/>
    <w:rsid w:val="00B9476F"/>
    <w:rsid w:val="00B9577A"/>
    <w:rsid w:val="00B968CF"/>
    <w:rsid w:val="00B96B2D"/>
    <w:rsid w:val="00B96B5F"/>
    <w:rsid w:val="00B96C9A"/>
    <w:rsid w:val="00B96F77"/>
    <w:rsid w:val="00B96FBA"/>
    <w:rsid w:val="00BA13FB"/>
    <w:rsid w:val="00BA1754"/>
    <w:rsid w:val="00BA1C7C"/>
    <w:rsid w:val="00BA2383"/>
    <w:rsid w:val="00BA4E5F"/>
    <w:rsid w:val="00BA5101"/>
    <w:rsid w:val="00BA52AD"/>
    <w:rsid w:val="00BA5D29"/>
    <w:rsid w:val="00BA6EAA"/>
    <w:rsid w:val="00BA7468"/>
    <w:rsid w:val="00BA7F96"/>
    <w:rsid w:val="00BB02CA"/>
    <w:rsid w:val="00BB0FE4"/>
    <w:rsid w:val="00BB1041"/>
    <w:rsid w:val="00BB1250"/>
    <w:rsid w:val="00BB1BF6"/>
    <w:rsid w:val="00BB24B8"/>
    <w:rsid w:val="00BB2E78"/>
    <w:rsid w:val="00BB3E61"/>
    <w:rsid w:val="00BB459B"/>
    <w:rsid w:val="00BB4F72"/>
    <w:rsid w:val="00BB5D73"/>
    <w:rsid w:val="00BB6A62"/>
    <w:rsid w:val="00BB6E0E"/>
    <w:rsid w:val="00BB7416"/>
    <w:rsid w:val="00BB7E83"/>
    <w:rsid w:val="00BC09AC"/>
    <w:rsid w:val="00BC0C1A"/>
    <w:rsid w:val="00BC0DF5"/>
    <w:rsid w:val="00BC0E60"/>
    <w:rsid w:val="00BC1A41"/>
    <w:rsid w:val="00BC2021"/>
    <w:rsid w:val="00BC2120"/>
    <w:rsid w:val="00BC2577"/>
    <w:rsid w:val="00BC29AD"/>
    <w:rsid w:val="00BC2CE4"/>
    <w:rsid w:val="00BC3039"/>
    <w:rsid w:val="00BC327C"/>
    <w:rsid w:val="00BC3424"/>
    <w:rsid w:val="00BC4742"/>
    <w:rsid w:val="00BC5242"/>
    <w:rsid w:val="00BC5CCB"/>
    <w:rsid w:val="00BC699B"/>
    <w:rsid w:val="00BC7100"/>
    <w:rsid w:val="00BD1057"/>
    <w:rsid w:val="00BD19D4"/>
    <w:rsid w:val="00BD1E9B"/>
    <w:rsid w:val="00BD2713"/>
    <w:rsid w:val="00BD30BB"/>
    <w:rsid w:val="00BD35C7"/>
    <w:rsid w:val="00BD360B"/>
    <w:rsid w:val="00BD3706"/>
    <w:rsid w:val="00BD3FB5"/>
    <w:rsid w:val="00BD456E"/>
    <w:rsid w:val="00BD5448"/>
    <w:rsid w:val="00BD5C82"/>
    <w:rsid w:val="00BD5F9B"/>
    <w:rsid w:val="00BD6F87"/>
    <w:rsid w:val="00BD72EB"/>
    <w:rsid w:val="00BD72EE"/>
    <w:rsid w:val="00BE126A"/>
    <w:rsid w:val="00BE1373"/>
    <w:rsid w:val="00BE1577"/>
    <w:rsid w:val="00BE232A"/>
    <w:rsid w:val="00BE24AE"/>
    <w:rsid w:val="00BE25C7"/>
    <w:rsid w:val="00BE26A7"/>
    <w:rsid w:val="00BE26CB"/>
    <w:rsid w:val="00BE31A1"/>
    <w:rsid w:val="00BE327C"/>
    <w:rsid w:val="00BE42BC"/>
    <w:rsid w:val="00BE5036"/>
    <w:rsid w:val="00BE5BE9"/>
    <w:rsid w:val="00BE6508"/>
    <w:rsid w:val="00BE671C"/>
    <w:rsid w:val="00BE6EA3"/>
    <w:rsid w:val="00BE7107"/>
    <w:rsid w:val="00BE76E0"/>
    <w:rsid w:val="00BF0338"/>
    <w:rsid w:val="00BF170E"/>
    <w:rsid w:val="00BF2159"/>
    <w:rsid w:val="00BF3A51"/>
    <w:rsid w:val="00BF3AD5"/>
    <w:rsid w:val="00BF3CCB"/>
    <w:rsid w:val="00BF48E8"/>
    <w:rsid w:val="00BF4E5F"/>
    <w:rsid w:val="00BF4FB0"/>
    <w:rsid w:val="00BF50A7"/>
    <w:rsid w:val="00BF59CD"/>
    <w:rsid w:val="00BF6269"/>
    <w:rsid w:val="00BF6DC4"/>
    <w:rsid w:val="00BF72A2"/>
    <w:rsid w:val="00BF7418"/>
    <w:rsid w:val="00BF7DC9"/>
    <w:rsid w:val="00C005DB"/>
    <w:rsid w:val="00C01B2F"/>
    <w:rsid w:val="00C03A8A"/>
    <w:rsid w:val="00C03D56"/>
    <w:rsid w:val="00C04A24"/>
    <w:rsid w:val="00C04D51"/>
    <w:rsid w:val="00C04E26"/>
    <w:rsid w:val="00C055D4"/>
    <w:rsid w:val="00C059C7"/>
    <w:rsid w:val="00C05D49"/>
    <w:rsid w:val="00C05F0B"/>
    <w:rsid w:val="00C07826"/>
    <w:rsid w:val="00C0786E"/>
    <w:rsid w:val="00C07C74"/>
    <w:rsid w:val="00C10907"/>
    <w:rsid w:val="00C11772"/>
    <w:rsid w:val="00C11E13"/>
    <w:rsid w:val="00C130F2"/>
    <w:rsid w:val="00C13293"/>
    <w:rsid w:val="00C13667"/>
    <w:rsid w:val="00C14F48"/>
    <w:rsid w:val="00C152A3"/>
    <w:rsid w:val="00C15B00"/>
    <w:rsid w:val="00C15E5E"/>
    <w:rsid w:val="00C1602C"/>
    <w:rsid w:val="00C1713A"/>
    <w:rsid w:val="00C175EE"/>
    <w:rsid w:val="00C20CEA"/>
    <w:rsid w:val="00C20D1B"/>
    <w:rsid w:val="00C21241"/>
    <w:rsid w:val="00C21A5D"/>
    <w:rsid w:val="00C21E18"/>
    <w:rsid w:val="00C23FA1"/>
    <w:rsid w:val="00C24EA2"/>
    <w:rsid w:val="00C256DF"/>
    <w:rsid w:val="00C25BA2"/>
    <w:rsid w:val="00C2609B"/>
    <w:rsid w:val="00C26CC2"/>
    <w:rsid w:val="00C2709E"/>
    <w:rsid w:val="00C2792B"/>
    <w:rsid w:val="00C27ACB"/>
    <w:rsid w:val="00C27C27"/>
    <w:rsid w:val="00C27DCD"/>
    <w:rsid w:val="00C30103"/>
    <w:rsid w:val="00C30A30"/>
    <w:rsid w:val="00C30C97"/>
    <w:rsid w:val="00C311B8"/>
    <w:rsid w:val="00C31B8D"/>
    <w:rsid w:val="00C321B7"/>
    <w:rsid w:val="00C326CB"/>
    <w:rsid w:val="00C337E9"/>
    <w:rsid w:val="00C34D1E"/>
    <w:rsid w:val="00C34EC8"/>
    <w:rsid w:val="00C357C8"/>
    <w:rsid w:val="00C36229"/>
    <w:rsid w:val="00C3649E"/>
    <w:rsid w:val="00C36916"/>
    <w:rsid w:val="00C37061"/>
    <w:rsid w:val="00C3741D"/>
    <w:rsid w:val="00C379F9"/>
    <w:rsid w:val="00C40147"/>
    <w:rsid w:val="00C40788"/>
    <w:rsid w:val="00C40E9F"/>
    <w:rsid w:val="00C41478"/>
    <w:rsid w:val="00C4275B"/>
    <w:rsid w:val="00C42DC9"/>
    <w:rsid w:val="00C42DFA"/>
    <w:rsid w:val="00C43752"/>
    <w:rsid w:val="00C4384D"/>
    <w:rsid w:val="00C4413A"/>
    <w:rsid w:val="00C44C62"/>
    <w:rsid w:val="00C45164"/>
    <w:rsid w:val="00C451ED"/>
    <w:rsid w:val="00C4571D"/>
    <w:rsid w:val="00C4589F"/>
    <w:rsid w:val="00C45DC8"/>
    <w:rsid w:val="00C45F48"/>
    <w:rsid w:val="00C46F13"/>
    <w:rsid w:val="00C47237"/>
    <w:rsid w:val="00C476BA"/>
    <w:rsid w:val="00C47EB8"/>
    <w:rsid w:val="00C50130"/>
    <w:rsid w:val="00C50974"/>
    <w:rsid w:val="00C50BB8"/>
    <w:rsid w:val="00C50DD2"/>
    <w:rsid w:val="00C51B2D"/>
    <w:rsid w:val="00C51FB0"/>
    <w:rsid w:val="00C523AA"/>
    <w:rsid w:val="00C5290A"/>
    <w:rsid w:val="00C52F6B"/>
    <w:rsid w:val="00C535BA"/>
    <w:rsid w:val="00C53DDB"/>
    <w:rsid w:val="00C541A2"/>
    <w:rsid w:val="00C54C70"/>
    <w:rsid w:val="00C55284"/>
    <w:rsid w:val="00C55A8B"/>
    <w:rsid w:val="00C56578"/>
    <w:rsid w:val="00C56840"/>
    <w:rsid w:val="00C600F7"/>
    <w:rsid w:val="00C602E2"/>
    <w:rsid w:val="00C6066A"/>
    <w:rsid w:val="00C6076D"/>
    <w:rsid w:val="00C612CA"/>
    <w:rsid w:val="00C619EE"/>
    <w:rsid w:val="00C619FC"/>
    <w:rsid w:val="00C6201A"/>
    <w:rsid w:val="00C62041"/>
    <w:rsid w:val="00C620BE"/>
    <w:rsid w:val="00C62EB7"/>
    <w:rsid w:val="00C634F1"/>
    <w:rsid w:val="00C63FB3"/>
    <w:rsid w:val="00C64034"/>
    <w:rsid w:val="00C6405B"/>
    <w:rsid w:val="00C6466C"/>
    <w:rsid w:val="00C6471D"/>
    <w:rsid w:val="00C6693F"/>
    <w:rsid w:val="00C66947"/>
    <w:rsid w:val="00C66C4B"/>
    <w:rsid w:val="00C66D04"/>
    <w:rsid w:val="00C66DD3"/>
    <w:rsid w:val="00C677A2"/>
    <w:rsid w:val="00C67AE2"/>
    <w:rsid w:val="00C7061B"/>
    <w:rsid w:val="00C706A2"/>
    <w:rsid w:val="00C70BBD"/>
    <w:rsid w:val="00C711CA"/>
    <w:rsid w:val="00C715C3"/>
    <w:rsid w:val="00C727BE"/>
    <w:rsid w:val="00C72EF5"/>
    <w:rsid w:val="00C7311C"/>
    <w:rsid w:val="00C73721"/>
    <w:rsid w:val="00C77752"/>
    <w:rsid w:val="00C779BB"/>
    <w:rsid w:val="00C80D67"/>
    <w:rsid w:val="00C8168F"/>
    <w:rsid w:val="00C81C8C"/>
    <w:rsid w:val="00C82510"/>
    <w:rsid w:val="00C83649"/>
    <w:rsid w:val="00C83AB9"/>
    <w:rsid w:val="00C84C7F"/>
    <w:rsid w:val="00C865B1"/>
    <w:rsid w:val="00C90D09"/>
    <w:rsid w:val="00C90E41"/>
    <w:rsid w:val="00C915B3"/>
    <w:rsid w:val="00C91BF4"/>
    <w:rsid w:val="00C92D1C"/>
    <w:rsid w:val="00C95E3A"/>
    <w:rsid w:val="00C96477"/>
    <w:rsid w:val="00C966FD"/>
    <w:rsid w:val="00CA00DC"/>
    <w:rsid w:val="00CA03FE"/>
    <w:rsid w:val="00CA0E3F"/>
    <w:rsid w:val="00CA0EFB"/>
    <w:rsid w:val="00CA25E6"/>
    <w:rsid w:val="00CA3A7B"/>
    <w:rsid w:val="00CA45A7"/>
    <w:rsid w:val="00CA4E90"/>
    <w:rsid w:val="00CA5522"/>
    <w:rsid w:val="00CA564D"/>
    <w:rsid w:val="00CA5F0B"/>
    <w:rsid w:val="00CA65C5"/>
    <w:rsid w:val="00CA6955"/>
    <w:rsid w:val="00CA6EFD"/>
    <w:rsid w:val="00CA70E2"/>
    <w:rsid w:val="00CA7277"/>
    <w:rsid w:val="00CA7718"/>
    <w:rsid w:val="00CB1D77"/>
    <w:rsid w:val="00CB1D80"/>
    <w:rsid w:val="00CB38F4"/>
    <w:rsid w:val="00CB441A"/>
    <w:rsid w:val="00CB4500"/>
    <w:rsid w:val="00CB454B"/>
    <w:rsid w:val="00CB4A95"/>
    <w:rsid w:val="00CB570D"/>
    <w:rsid w:val="00CB578C"/>
    <w:rsid w:val="00CB57DC"/>
    <w:rsid w:val="00CB585C"/>
    <w:rsid w:val="00CB7445"/>
    <w:rsid w:val="00CB7D0C"/>
    <w:rsid w:val="00CC0055"/>
    <w:rsid w:val="00CC023E"/>
    <w:rsid w:val="00CC043A"/>
    <w:rsid w:val="00CC181D"/>
    <w:rsid w:val="00CC1D98"/>
    <w:rsid w:val="00CC241D"/>
    <w:rsid w:val="00CC27C9"/>
    <w:rsid w:val="00CC316B"/>
    <w:rsid w:val="00CC34F5"/>
    <w:rsid w:val="00CC3961"/>
    <w:rsid w:val="00CC4081"/>
    <w:rsid w:val="00CC5B6F"/>
    <w:rsid w:val="00CC6736"/>
    <w:rsid w:val="00CD1076"/>
    <w:rsid w:val="00CD2F3A"/>
    <w:rsid w:val="00CD3344"/>
    <w:rsid w:val="00CD3389"/>
    <w:rsid w:val="00CD34D1"/>
    <w:rsid w:val="00CD401C"/>
    <w:rsid w:val="00CD4FD6"/>
    <w:rsid w:val="00CD56C6"/>
    <w:rsid w:val="00CD5BDE"/>
    <w:rsid w:val="00CD5BE3"/>
    <w:rsid w:val="00CD6962"/>
    <w:rsid w:val="00CD7102"/>
    <w:rsid w:val="00CD776C"/>
    <w:rsid w:val="00CE02CE"/>
    <w:rsid w:val="00CE110F"/>
    <w:rsid w:val="00CE15DA"/>
    <w:rsid w:val="00CE17B3"/>
    <w:rsid w:val="00CE1D8D"/>
    <w:rsid w:val="00CE1D98"/>
    <w:rsid w:val="00CE3882"/>
    <w:rsid w:val="00CE3E8E"/>
    <w:rsid w:val="00CE4919"/>
    <w:rsid w:val="00CE49A4"/>
    <w:rsid w:val="00CE4D3C"/>
    <w:rsid w:val="00CE4E15"/>
    <w:rsid w:val="00CE5B10"/>
    <w:rsid w:val="00CE654C"/>
    <w:rsid w:val="00CF05F2"/>
    <w:rsid w:val="00CF0C89"/>
    <w:rsid w:val="00CF1594"/>
    <w:rsid w:val="00CF1E3A"/>
    <w:rsid w:val="00CF3AB9"/>
    <w:rsid w:val="00CF3D8A"/>
    <w:rsid w:val="00CF4535"/>
    <w:rsid w:val="00CF4E3C"/>
    <w:rsid w:val="00CF5EF7"/>
    <w:rsid w:val="00CF6626"/>
    <w:rsid w:val="00CF7937"/>
    <w:rsid w:val="00D00F56"/>
    <w:rsid w:val="00D01718"/>
    <w:rsid w:val="00D01785"/>
    <w:rsid w:val="00D01AEC"/>
    <w:rsid w:val="00D01DBB"/>
    <w:rsid w:val="00D02D29"/>
    <w:rsid w:val="00D0332D"/>
    <w:rsid w:val="00D0356F"/>
    <w:rsid w:val="00D039FF"/>
    <w:rsid w:val="00D04831"/>
    <w:rsid w:val="00D04AFB"/>
    <w:rsid w:val="00D04D7E"/>
    <w:rsid w:val="00D04F67"/>
    <w:rsid w:val="00D05A29"/>
    <w:rsid w:val="00D07F93"/>
    <w:rsid w:val="00D102B7"/>
    <w:rsid w:val="00D11298"/>
    <w:rsid w:val="00D122A7"/>
    <w:rsid w:val="00D12CD6"/>
    <w:rsid w:val="00D1351F"/>
    <w:rsid w:val="00D1405E"/>
    <w:rsid w:val="00D14964"/>
    <w:rsid w:val="00D15511"/>
    <w:rsid w:val="00D16141"/>
    <w:rsid w:val="00D1646F"/>
    <w:rsid w:val="00D16761"/>
    <w:rsid w:val="00D17E34"/>
    <w:rsid w:val="00D200C3"/>
    <w:rsid w:val="00D2026D"/>
    <w:rsid w:val="00D202BC"/>
    <w:rsid w:val="00D207BB"/>
    <w:rsid w:val="00D21E0B"/>
    <w:rsid w:val="00D227DD"/>
    <w:rsid w:val="00D22A15"/>
    <w:rsid w:val="00D22B38"/>
    <w:rsid w:val="00D245E5"/>
    <w:rsid w:val="00D25DF7"/>
    <w:rsid w:val="00D26CCD"/>
    <w:rsid w:val="00D27BDD"/>
    <w:rsid w:val="00D30193"/>
    <w:rsid w:val="00D315D7"/>
    <w:rsid w:val="00D32CD6"/>
    <w:rsid w:val="00D34505"/>
    <w:rsid w:val="00D34BE8"/>
    <w:rsid w:val="00D35058"/>
    <w:rsid w:val="00D35F5E"/>
    <w:rsid w:val="00D360F1"/>
    <w:rsid w:val="00D36D9A"/>
    <w:rsid w:val="00D373F6"/>
    <w:rsid w:val="00D3755E"/>
    <w:rsid w:val="00D37D61"/>
    <w:rsid w:val="00D37DA6"/>
    <w:rsid w:val="00D40927"/>
    <w:rsid w:val="00D40C88"/>
    <w:rsid w:val="00D42661"/>
    <w:rsid w:val="00D42A09"/>
    <w:rsid w:val="00D450B5"/>
    <w:rsid w:val="00D45108"/>
    <w:rsid w:val="00D45487"/>
    <w:rsid w:val="00D4668F"/>
    <w:rsid w:val="00D46C93"/>
    <w:rsid w:val="00D470ED"/>
    <w:rsid w:val="00D47881"/>
    <w:rsid w:val="00D505B2"/>
    <w:rsid w:val="00D506B9"/>
    <w:rsid w:val="00D5126C"/>
    <w:rsid w:val="00D515C3"/>
    <w:rsid w:val="00D518E2"/>
    <w:rsid w:val="00D53C36"/>
    <w:rsid w:val="00D54392"/>
    <w:rsid w:val="00D543AC"/>
    <w:rsid w:val="00D55FF1"/>
    <w:rsid w:val="00D567F6"/>
    <w:rsid w:val="00D56E33"/>
    <w:rsid w:val="00D575E9"/>
    <w:rsid w:val="00D57697"/>
    <w:rsid w:val="00D577AD"/>
    <w:rsid w:val="00D57A8E"/>
    <w:rsid w:val="00D60F24"/>
    <w:rsid w:val="00D61575"/>
    <w:rsid w:val="00D61630"/>
    <w:rsid w:val="00D61B74"/>
    <w:rsid w:val="00D62F7E"/>
    <w:rsid w:val="00D636C2"/>
    <w:rsid w:val="00D639B9"/>
    <w:rsid w:val="00D63D0B"/>
    <w:rsid w:val="00D647FE"/>
    <w:rsid w:val="00D64934"/>
    <w:rsid w:val="00D64B72"/>
    <w:rsid w:val="00D65ECC"/>
    <w:rsid w:val="00D66117"/>
    <w:rsid w:val="00D66D69"/>
    <w:rsid w:val="00D66EEA"/>
    <w:rsid w:val="00D67ACA"/>
    <w:rsid w:val="00D67ED6"/>
    <w:rsid w:val="00D700CA"/>
    <w:rsid w:val="00D70E86"/>
    <w:rsid w:val="00D727B6"/>
    <w:rsid w:val="00D73272"/>
    <w:rsid w:val="00D73468"/>
    <w:rsid w:val="00D734E8"/>
    <w:rsid w:val="00D73A1C"/>
    <w:rsid w:val="00D767E4"/>
    <w:rsid w:val="00D7691B"/>
    <w:rsid w:val="00D77AE1"/>
    <w:rsid w:val="00D805F6"/>
    <w:rsid w:val="00D8106D"/>
    <w:rsid w:val="00D818B2"/>
    <w:rsid w:val="00D81E80"/>
    <w:rsid w:val="00D82A44"/>
    <w:rsid w:val="00D82E2B"/>
    <w:rsid w:val="00D8300E"/>
    <w:rsid w:val="00D8415A"/>
    <w:rsid w:val="00D84EFC"/>
    <w:rsid w:val="00D85D8A"/>
    <w:rsid w:val="00D85DD9"/>
    <w:rsid w:val="00D85E1D"/>
    <w:rsid w:val="00D86319"/>
    <w:rsid w:val="00D8698C"/>
    <w:rsid w:val="00D87203"/>
    <w:rsid w:val="00D878B1"/>
    <w:rsid w:val="00D914A2"/>
    <w:rsid w:val="00D925AE"/>
    <w:rsid w:val="00D93A8D"/>
    <w:rsid w:val="00D94000"/>
    <w:rsid w:val="00D94215"/>
    <w:rsid w:val="00D9545C"/>
    <w:rsid w:val="00D95566"/>
    <w:rsid w:val="00D95D35"/>
    <w:rsid w:val="00D96031"/>
    <w:rsid w:val="00D96334"/>
    <w:rsid w:val="00DA0369"/>
    <w:rsid w:val="00DA0820"/>
    <w:rsid w:val="00DA0946"/>
    <w:rsid w:val="00DA0B0C"/>
    <w:rsid w:val="00DA13F4"/>
    <w:rsid w:val="00DA1DDB"/>
    <w:rsid w:val="00DA22FF"/>
    <w:rsid w:val="00DA3580"/>
    <w:rsid w:val="00DA5B4A"/>
    <w:rsid w:val="00DA67C3"/>
    <w:rsid w:val="00DA691B"/>
    <w:rsid w:val="00DB01EB"/>
    <w:rsid w:val="00DB031D"/>
    <w:rsid w:val="00DB1129"/>
    <w:rsid w:val="00DB193F"/>
    <w:rsid w:val="00DB20B6"/>
    <w:rsid w:val="00DB23F1"/>
    <w:rsid w:val="00DB2626"/>
    <w:rsid w:val="00DB326C"/>
    <w:rsid w:val="00DB3DFD"/>
    <w:rsid w:val="00DB436C"/>
    <w:rsid w:val="00DB452E"/>
    <w:rsid w:val="00DB4F0C"/>
    <w:rsid w:val="00DB76AD"/>
    <w:rsid w:val="00DB79F0"/>
    <w:rsid w:val="00DB7C7B"/>
    <w:rsid w:val="00DC12B7"/>
    <w:rsid w:val="00DC2004"/>
    <w:rsid w:val="00DC2BEA"/>
    <w:rsid w:val="00DC2ED7"/>
    <w:rsid w:val="00DC4A9F"/>
    <w:rsid w:val="00DC4BE6"/>
    <w:rsid w:val="00DC5061"/>
    <w:rsid w:val="00DC525E"/>
    <w:rsid w:val="00DC57EA"/>
    <w:rsid w:val="00DC5839"/>
    <w:rsid w:val="00DC5BEE"/>
    <w:rsid w:val="00DC7085"/>
    <w:rsid w:val="00DC7BEB"/>
    <w:rsid w:val="00DC7F46"/>
    <w:rsid w:val="00DD0452"/>
    <w:rsid w:val="00DD0EA2"/>
    <w:rsid w:val="00DD0F09"/>
    <w:rsid w:val="00DD0F80"/>
    <w:rsid w:val="00DD1015"/>
    <w:rsid w:val="00DD10D9"/>
    <w:rsid w:val="00DD1C27"/>
    <w:rsid w:val="00DD1C90"/>
    <w:rsid w:val="00DD1F9B"/>
    <w:rsid w:val="00DD3629"/>
    <w:rsid w:val="00DD4108"/>
    <w:rsid w:val="00DD514D"/>
    <w:rsid w:val="00DD5421"/>
    <w:rsid w:val="00DD57C7"/>
    <w:rsid w:val="00DD5935"/>
    <w:rsid w:val="00DD6A25"/>
    <w:rsid w:val="00DE0F5E"/>
    <w:rsid w:val="00DE14C3"/>
    <w:rsid w:val="00DE178D"/>
    <w:rsid w:val="00DE17CD"/>
    <w:rsid w:val="00DE1E56"/>
    <w:rsid w:val="00DE2109"/>
    <w:rsid w:val="00DE38C2"/>
    <w:rsid w:val="00DE4A7F"/>
    <w:rsid w:val="00DE4DC7"/>
    <w:rsid w:val="00DE506B"/>
    <w:rsid w:val="00DE6B13"/>
    <w:rsid w:val="00DE72A4"/>
    <w:rsid w:val="00DE74F8"/>
    <w:rsid w:val="00DE77E2"/>
    <w:rsid w:val="00DE794C"/>
    <w:rsid w:val="00DE7D74"/>
    <w:rsid w:val="00DF004E"/>
    <w:rsid w:val="00DF062E"/>
    <w:rsid w:val="00DF0632"/>
    <w:rsid w:val="00DF094D"/>
    <w:rsid w:val="00DF14CA"/>
    <w:rsid w:val="00DF20B4"/>
    <w:rsid w:val="00DF2339"/>
    <w:rsid w:val="00DF2ECB"/>
    <w:rsid w:val="00DF3EE6"/>
    <w:rsid w:val="00DF3FE8"/>
    <w:rsid w:val="00DF4410"/>
    <w:rsid w:val="00DF563C"/>
    <w:rsid w:val="00DF5A6D"/>
    <w:rsid w:val="00DF5D58"/>
    <w:rsid w:val="00DF60F8"/>
    <w:rsid w:val="00DF62A6"/>
    <w:rsid w:val="00DF6DED"/>
    <w:rsid w:val="00DF77D7"/>
    <w:rsid w:val="00E000F0"/>
    <w:rsid w:val="00E024AA"/>
    <w:rsid w:val="00E02EE9"/>
    <w:rsid w:val="00E04162"/>
    <w:rsid w:val="00E044BF"/>
    <w:rsid w:val="00E053D7"/>
    <w:rsid w:val="00E05749"/>
    <w:rsid w:val="00E05D3B"/>
    <w:rsid w:val="00E06983"/>
    <w:rsid w:val="00E07920"/>
    <w:rsid w:val="00E10488"/>
    <w:rsid w:val="00E10A21"/>
    <w:rsid w:val="00E115D9"/>
    <w:rsid w:val="00E13125"/>
    <w:rsid w:val="00E131A1"/>
    <w:rsid w:val="00E137E9"/>
    <w:rsid w:val="00E14549"/>
    <w:rsid w:val="00E149D3"/>
    <w:rsid w:val="00E14B0A"/>
    <w:rsid w:val="00E15A23"/>
    <w:rsid w:val="00E1637A"/>
    <w:rsid w:val="00E167E4"/>
    <w:rsid w:val="00E16C49"/>
    <w:rsid w:val="00E16D5F"/>
    <w:rsid w:val="00E17789"/>
    <w:rsid w:val="00E20A06"/>
    <w:rsid w:val="00E20D59"/>
    <w:rsid w:val="00E216CF"/>
    <w:rsid w:val="00E21D03"/>
    <w:rsid w:val="00E22171"/>
    <w:rsid w:val="00E22B5B"/>
    <w:rsid w:val="00E22BBB"/>
    <w:rsid w:val="00E237B2"/>
    <w:rsid w:val="00E245F0"/>
    <w:rsid w:val="00E24605"/>
    <w:rsid w:val="00E255C2"/>
    <w:rsid w:val="00E25675"/>
    <w:rsid w:val="00E25A6B"/>
    <w:rsid w:val="00E25CC4"/>
    <w:rsid w:val="00E265F1"/>
    <w:rsid w:val="00E271C3"/>
    <w:rsid w:val="00E30350"/>
    <w:rsid w:val="00E322D9"/>
    <w:rsid w:val="00E32D05"/>
    <w:rsid w:val="00E32F09"/>
    <w:rsid w:val="00E3302A"/>
    <w:rsid w:val="00E335C3"/>
    <w:rsid w:val="00E336C8"/>
    <w:rsid w:val="00E34423"/>
    <w:rsid w:val="00E344CC"/>
    <w:rsid w:val="00E35078"/>
    <w:rsid w:val="00E3760B"/>
    <w:rsid w:val="00E376D1"/>
    <w:rsid w:val="00E37DB1"/>
    <w:rsid w:val="00E37F88"/>
    <w:rsid w:val="00E40059"/>
    <w:rsid w:val="00E4038F"/>
    <w:rsid w:val="00E411F8"/>
    <w:rsid w:val="00E41BA5"/>
    <w:rsid w:val="00E42D71"/>
    <w:rsid w:val="00E4375D"/>
    <w:rsid w:val="00E43C63"/>
    <w:rsid w:val="00E43D18"/>
    <w:rsid w:val="00E44D54"/>
    <w:rsid w:val="00E44DFB"/>
    <w:rsid w:val="00E452D2"/>
    <w:rsid w:val="00E45410"/>
    <w:rsid w:val="00E45D17"/>
    <w:rsid w:val="00E47369"/>
    <w:rsid w:val="00E475D6"/>
    <w:rsid w:val="00E50450"/>
    <w:rsid w:val="00E509D3"/>
    <w:rsid w:val="00E53ADD"/>
    <w:rsid w:val="00E55087"/>
    <w:rsid w:val="00E55798"/>
    <w:rsid w:val="00E55949"/>
    <w:rsid w:val="00E55A3D"/>
    <w:rsid w:val="00E56F20"/>
    <w:rsid w:val="00E572A5"/>
    <w:rsid w:val="00E572D1"/>
    <w:rsid w:val="00E610A7"/>
    <w:rsid w:val="00E61F0A"/>
    <w:rsid w:val="00E62C62"/>
    <w:rsid w:val="00E63568"/>
    <w:rsid w:val="00E63EA2"/>
    <w:rsid w:val="00E65568"/>
    <w:rsid w:val="00E659B4"/>
    <w:rsid w:val="00E6615B"/>
    <w:rsid w:val="00E668CF"/>
    <w:rsid w:val="00E67087"/>
    <w:rsid w:val="00E674E5"/>
    <w:rsid w:val="00E67E91"/>
    <w:rsid w:val="00E67FA4"/>
    <w:rsid w:val="00E70136"/>
    <w:rsid w:val="00E70D2E"/>
    <w:rsid w:val="00E7147E"/>
    <w:rsid w:val="00E7240A"/>
    <w:rsid w:val="00E727E3"/>
    <w:rsid w:val="00E72ACD"/>
    <w:rsid w:val="00E73128"/>
    <w:rsid w:val="00E7378C"/>
    <w:rsid w:val="00E73BDD"/>
    <w:rsid w:val="00E74783"/>
    <w:rsid w:val="00E75936"/>
    <w:rsid w:val="00E75F17"/>
    <w:rsid w:val="00E76667"/>
    <w:rsid w:val="00E771B7"/>
    <w:rsid w:val="00E7757D"/>
    <w:rsid w:val="00E777C7"/>
    <w:rsid w:val="00E77CEB"/>
    <w:rsid w:val="00E801C7"/>
    <w:rsid w:val="00E80B50"/>
    <w:rsid w:val="00E80EE7"/>
    <w:rsid w:val="00E83C8D"/>
    <w:rsid w:val="00E8507B"/>
    <w:rsid w:val="00E855E2"/>
    <w:rsid w:val="00E85B1C"/>
    <w:rsid w:val="00E8673C"/>
    <w:rsid w:val="00E86796"/>
    <w:rsid w:val="00E86B9B"/>
    <w:rsid w:val="00E9051B"/>
    <w:rsid w:val="00E91DD8"/>
    <w:rsid w:val="00E92A21"/>
    <w:rsid w:val="00E92B24"/>
    <w:rsid w:val="00E93317"/>
    <w:rsid w:val="00E936E1"/>
    <w:rsid w:val="00E93EEB"/>
    <w:rsid w:val="00E9485E"/>
    <w:rsid w:val="00E94860"/>
    <w:rsid w:val="00E94A75"/>
    <w:rsid w:val="00E96ACE"/>
    <w:rsid w:val="00E96F10"/>
    <w:rsid w:val="00E97373"/>
    <w:rsid w:val="00E97BE1"/>
    <w:rsid w:val="00E97CC3"/>
    <w:rsid w:val="00E97E75"/>
    <w:rsid w:val="00EA001D"/>
    <w:rsid w:val="00EA0DFB"/>
    <w:rsid w:val="00EA1711"/>
    <w:rsid w:val="00EA1A30"/>
    <w:rsid w:val="00EA260F"/>
    <w:rsid w:val="00EA361E"/>
    <w:rsid w:val="00EA481B"/>
    <w:rsid w:val="00EA5A86"/>
    <w:rsid w:val="00EA5AE0"/>
    <w:rsid w:val="00EA6A8F"/>
    <w:rsid w:val="00EA6E71"/>
    <w:rsid w:val="00EA7ED6"/>
    <w:rsid w:val="00EB09C1"/>
    <w:rsid w:val="00EB0BE5"/>
    <w:rsid w:val="00EB0D29"/>
    <w:rsid w:val="00EB1456"/>
    <w:rsid w:val="00EB1515"/>
    <w:rsid w:val="00EB2758"/>
    <w:rsid w:val="00EB2795"/>
    <w:rsid w:val="00EB2A30"/>
    <w:rsid w:val="00EB325D"/>
    <w:rsid w:val="00EB330C"/>
    <w:rsid w:val="00EB3415"/>
    <w:rsid w:val="00EB341D"/>
    <w:rsid w:val="00EB41B7"/>
    <w:rsid w:val="00EB46DD"/>
    <w:rsid w:val="00EB5771"/>
    <w:rsid w:val="00EB6235"/>
    <w:rsid w:val="00EB62B1"/>
    <w:rsid w:val="00EB761A"/>
    <w:rsid w:val="00EC046F"/>
    <w:rsid w:val="00EC0597"/>
    <w:rsid w:val="00EC05BF"/>
    <w:rsid w:val="00EC0894"/>
    <w:rsid w:val="00EC0A31"/>
    <w:rsid w:val="00EC10E3"/>
    <w:rsid w:val="00EC13BF"/>
    <w:rsid w:val="00EC18B7"/>
    <w:rsid w:val="00EC2DA0"/>
    <w:rsid w:val="00EC2FDF"/>
    <w:rsid w:val="00EC334C"/>
    <w:rsid w:val="00EC4477"/>
    <w:rsid w:val="00EC4B3A"/>
    <w:rsid w:val="00EC520E"/>
    <w:rsid w:val="00EC6C69"/>
    <w:rsid w:val="00EC6E66"/>
    <w:rsid w:val="00EC7576"/>
    <w:rsid w:val="00EC7CCA"/>
    <w:rsid w:val="00ED04F0"/>
    <w:rsid w:val="00ED04FF"/>
    <w:rsid w:val="00ED0DEE"/>
    <w:rsid w:val="00ED1966"/>
    <w:rsid w:val="00ED206A"/>
    <w:rsid w:val="00ED2261"/>
    <w:rsid w:val="00ED249C"/>
    <w:rsid w:val="00ED4EC9"/>
    <w:rsid w:val="00ED6D8C"/>
    <w:rsid w:val="00ED6EC6"/>
    <w:rsid w:val="00ED74EC"/>
    <w:rsid w:val="00ED7CE2"/>
    <w:rsid w:val="00ED7E63"/>
    <w:rsid w:val="00EE0900"/>
    <w:rsid w:val="00EE09F4"/>
    <w:rsid w:val="00EE0D4E"/>
    <w:rsid w:val="00EE0FC9"/>
    <w:rsid w:val="00EE11A1"/>
    <w:rsid w:val="00EE24EB"/>
    <w:rsid w:val="00EE2B86"/>
    <w:rsid w:val="00EE2F35"/>
    <w:rsid w:val="00EE30D5"/>
    <w:rsid w:val="00EE3E7C"/>
    <w:rsid w:val="00EE4775"/>
    <w:rsid w:val="00EE4FDB"/>
    <w:rsid w:val="00EE565D"/>
    <w:rsid w:val="00EE602D"/>
    <w:rsid w:val="00EE6473"/>
    <w:rsid w:val="00EE6980"/>
    <w:rsid w:val="00EF01DA"/>
    <w:rsid w:val="00EF0433"/>
    <w:rsid w:val="00EF3491"/>
    <w:rsid w:val="00EF39A9"/>
    <w:rsid w:val="00EF4A2A"/>
    <w:rsid w:val="00EF4C97"/>
    <w:rsid w:val="00EF61D3"/>
    <w:rsid w:val="00EF7560"/>
    <w:rsid w:val="00EF7EA3"/>
    <w:rsid w:val="00F01EB9"/>
    <w:rsid w:val="00F020C1"/>
    <w:rsid w:val="00F039E5"/>
    <w:rsid w:val="00F03AD4"/>
    <w:rsid w:val="00F04B6B"/>
    <w:rsid w:val="00F05291"/>
    <w:rsid w:val="00F053DB"/>
    <w:rsid w:val="00F06316"/>
    <w:rsid w:val="00F0642B"/>
    <w:rsid w:val="00F06C0E"/>
    <w:rsid w:val="00F06F2F"/>
    <w:rsid w:val="00F076F1"/>
    <w:rsid w:val="00F07814"/>
    <w:rsid w:val="00F07CEC"/>
    <w:rsid w:val="00F10312"/>
    <w:rsid w:val="00F10A03"/>
    <w:rsid w:val="00F11427"/>
    <w:rsid w:val="00F1149C"/>
    <w:rsid w:val="00F11B33"/>
    <w:rsid w:val="00F125B2"/>
    <w:rsid w:val="00F12796"/>
    <w:rsid w:val="00F12CA2"/>
    <w:rsid w:val="00F13801"/>
    <w:rsid w:val="00F13D23"/>
    <w:rsid w:val="00F14E9C"/>
    <w:rsid w:val="00F164F1"/>
    <w:rsid w:val="00F175BD"/>
    <w:rsid w:val="00F17CB4"/>
    <w:rsid w:val="00F20294"/>
    <w:rsid w:val="00F2081B"/>
    <w:rsid w:val="00F20A52"/>
    <w:rsid w:val="00F20D1A"/>
    <w:rsid w:val="00F20E3E"/>
    <w:rsid w:val="00F214FA"/>
    <w:rsid w:val="00F21D36"/>
    <w:rsid w:val="00F21EA4"/>
    <w:rsid w:val="00F21F73"/>
    <w:rsid w:val="00F22034"/>
    <w:rsid w:val="00F22416"/>
    <w:rsid w:val="00F2284E"/>
    <w:rsid w:val="00F240E7"/>
    <w:rsid w:val="00F244A5"/>
    <w:rsid w:val="00F2467F"/>
    <w:rsid w:val="00F246A6"/>
    <w:rsid w:val="00F2505C"/>
    <w:rsid w:val="00F263C3"/>
    <w:rsid w:val="00F26809"/>
    <w:rsid w:val="00F270FA"/>
    <w:rsid w:val="00F27179"/>
    <w:rsid w:val="00F27746"/>
    <w:rsid w:val="00F30863"/>
    <w:rsid w:val="00F30A43"/>
    <w:rsid w:val="00F30D8C"/>
    <w:rsid w:val="00F31AE6"/>
    <w:rsid w:val="00F32323"/>
    <w:rsid w:val="00F33274"/>
    <w:rsid w:val="00F35010"/>
    <w:rsid w:val="00F35CBC"/>
    <w:rsid w:val="00F37140"/>
    <w:rsid w:val="00F3718A"/>
    <w:rsid w:val="00F3753C"/>
    <w:rsid w:val="00F40E5A"/>
    <w:rsid w:val="00F412D9"/>
    <w:rsid w:val="00F41FAD"/>
    <w:rsid w:val="00F43ACA"/>
    <w:rsid w:val="00F440AB"/>
    <w:rsid w:val="00F455B7"/>
    <w:rsid w:val="00F4643C"/>
    <w:rsid w:val="00F466DE"/>
    <w:rsid w:val="00F47877"/>
    <w:rsid w:val="00F50507"/>
    <w:rsid w:val="00F52343"/>
    <w:rsid w:val="00F52A6C"/>
    <w:rsid w:val="00F52BF3"/>
    <w:rsid w:val="00F53C20"/>
    <w:rsid w:val="00F5506D"/>
    <w:rsid w:val="00F55EB1"/>
    <w:rsid w:val="00F55F76"/>
    <w:rsid w:val="00F560D1"/>
    <w:rsid w:val="00F57415"/>
    <w:rsid w:val="00F577D2"/>
    <w:rsid w:val="00F5787A"/>
    <w:rsid w:val="00F61953"/>
    <w:rsid w:val="00F62084"/>
    <w:rsid w:val="00F62106"/>
    <w:rsid w:val="00F62E33"/>
    <w:rsid w:val="00F63A06"/>
    <w:rsid w:val="00F63F14"/>
    <w:rsid w:val="00F6406F"/>
    <w:rsid w:val="00F64088"/>
    <w:rsid w:val="00F66573"/>
    <w:rsid w:val="00F676C0"/>
    <w:rsid w:val="00F67A54"/>
    <w:rsid w:val="00F700F3"/>
    <w:rsid w:val="00F70488"/>
    <w:rsid w:val="00F705B6"/>
    <w:rsid w:val="00F70C6A"/>
    <w:rsid w:val="00F7118D"/>
    <w:rsid w:val="00F7263B"/>
    <w:rsid w:val="00F72AB4"/>
    <w:rsid w:val="00F73791"/>
    <w:rsid w:val="00F73C60"/>
    <w:rsid w:val="00F75D6C"/>
    <w:rsid w:val="00F7612F"/>
    <w:rsid w:val="00F7633F"/>
    <w:rsid w:val="00F76DB4"/>
    <w:rsid w:val="00F76EEB"/>
    <w:rsid w:val="00F77D16"/>
    <w:rsid w:val="00F77FD4"/>
    <w:rsid w:val="00F80B94"/>
    <w:rsid w:val="00F80CA0"/>
    <w:rsid w:val="00F8130A"/>
    <w:rsid w:val="00F814F4"/>
    <w:rsid w:val="00F81629"/>
    <w:rsid w:val="00F816BD"/>
    <w:rsid w:val="00F81B4E"/>
    <w:rsid w:val="00F8272F"/>
    <w:rsid w:val="00F82A73"/>
    <w:rsid w:val="00F82F59"/>
    <w:rsid w:val="00F83699"/>
    <w:rsid w:val="00F83DA0"/>
    <w:rsid w:val="00F842C1"/>
    <w:rsid w:val="00F8430F"/>
    <w:rsid w:val="00F8456A"/>
    <w:rsid w:val="00F846D1"/>
    <w:rsid w:val="00F8498A"/>
    <w:rsid w:val="00F87AF2"/>
    <w:rsid w:val="00F87FC6"/>
    <w:rsid w:val="00F90C2A"/>
    <w:rsid w:val="00F91475"/>
    <w:rsid w:val="00F9164D"/>
    <w:rsid w:val="00F92331"/>
    <w:rsid w:val="00F936C0"/>
    <w:rsid w:val="00F936C9"/>
    <w:rsid w:val="00F95036"/>
    <w:rsid w:val="00F953EC"/>
    <w:rsid w:val="00F956DF"/>
    <w:rsid w:val="00F960EB"/>
    <w:rsid w:val="00F9649C"/>
    <w:rsid w:val="00F97230"/>
    <w:rsid w:val="00FA0003"/>
    <w:rsid w:val="00FA0B4A"/>
    <w:rsid w:val="00FA0FA7"/>
    <w:rsid w:val="00FA2080"/>
    <w:rsid w:val="00FA2143"/>
    <w:rsid w:val="00FA3B6A"/>
    <w:rsid w:val="00FA51F7"/>
    <w:rsid w:val="00FA5628"/>
    <w:rsid w:val="00FA5757"/>
    <w:rsid w:val="00FA5942"/>
    <w:rsid w:val="00FA6860"/>
    <w:rsid w:val="00FA6DFA"/>
    <w:rsid w:val="00FA6E0C"/>
    <w:rsid w:val="00FA7719"/>
    <w:rsid w:val="00FA7E99"/>
    <w:rsid w:val="00FA7F20"/>
    <w:rsid w:val="00FB153D"/>
    <w:rsid w:val="00FB1EB4"/>
    <w:rsid w:val="00FB2804"/>
    <w:rsid w:val="00FB2970"/>
    <w:rsid w:val="00FB39CC"/>
    <w:rsid w:val="00FB6408"/>
    <w:rsid w:val="00FB69A6"/>
    <w:rsid w:val="00FB7094"/>
    <w:rsid w:val="00FC061E"/>
    <w:rsid w:val="00FC0F2A"/>
    <w:rsid w:val="00FC1419"/>
    <w:rsid w:val="00FC18DA"/>
    <w:rsid w:val="00FC1DE5"/>
    <w:rsid w:val="00FC2815"/>
    <w:rsid w:val="00FC38C3"/>
    <w:rsid w:val="00FC390F"/>
    <w:rsid w:val="00FC3AF7"/>
    <w:rsid w:val="00FC3F15"/>
    <w:rsid w:val="00FC4F67"/>
    <w:rsid w:val="00FC5674"/>
    <w:rsid w:val="00FC5796"/>
    <w:rsid w:val="00FC5BDB"/>
    <w:rsid w:val="00FC6CFE"/>
    <w:rsid w:val="00FC7426"/>
    <w:rsid w:val="00FC7BDF"/>
    <w:rsid w:val="00FD00B1"/>
    <w:rsid w:val="00FD08F4"/>
    <w:rsid w:val="00FD35CD"/>
    <w:rsid w:val="00FD3C8A"/>
    <w:rsid w:val="00FD4A86"/>
    <w:rsid w:val="00FD4C89"/>
    <w:rsid w:val="00FD4FFF"/>
    <w:rsid w:val="00FD53C3"/>
    <w:rsid w:val="00FD610F"/>
    <w:rsid w:val="00FD6401"/>
    <w:rsid w:val="00FD6EE8"/>
    <w:rsid w:val="00FD6FA4"/>
    <w:rsid w:val="00FD6FD0"/>
    <w:rsid w:val="00FD78EC"/>
    <w:rsid w:val="00FD7A32"/>
    <w:rsid w:val="00FD7F88"/>
    <w:rsid w:val="00FE0F57"/>
    <w:rsid w:val="00FE2C46"/>
    <w:rsid w:val="00FE35BD"/>
    <w:rsid w:val="00FE36F4"/>
    <w:rsid w:val="00FE3FDF"/>
    <w:rsid w:val="00FE4B00"/>
    <w:rsid w:val="00FE4E39"/>
    <w:rsid w:val="00FE6466"/>
    <w:rsid w:val="00FE67E9"/>
    <w:rsid w:val="00FE70EB"/>
    <w:rsid w:val="00FF0232"/>
    <w:rsid w:val="00FF0469"/>
    <w:rsid w:val="00FF1136"/>
    <w:rsid w:val="00FF173A"/>
    <w:rsid w:val="00FF2667"/>
    <w:rsid w:val="00FF2B4D"/>
    <w:rsid w:val="00FF2F2C"/>
    <w:rsid w:val="00FF39A6"/>
    <w:rsid w:val="00FF5E38"/>
    <w:rsid w:val="00FF617F"/>
    <w:rsid w:val="00FF61F4"/>
    <w:rsid w:val="00FF63A9"/>
    <w:rsid w:val="00FF64AF"/>
    <w:rsid w:val="00FF6582"/>
    <w:rsid w:val="00FF7460"/>
    <w:rsid w:val="00FF7C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729471A1"/>
  <w15:chartTrackingRefBased/>
  <w15:docId w15:val="{B29B117A-F346-4440-860D-D6F2C87EC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Title" w:qFormat="1"/>
    <w:lsdException w:name="Subtitle" w:qFormat="1"/>
    <w:lsdException w:name="Block Text" w:uiPriority="99"/>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1A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4"/>
    </w:pPr>
    <w:rPr>
      <w:rFonts w:cs="Times New Roman"/>
      <w:b/>
      <w:bCs/>
      <w:spacing w:val="-4"/>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u w:val="singl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b/>
      <w:bCs/>
      <w:sz w:val="20"/>
      <w:szCs w:val="20"/>
      <w:lang w:val="x-none" w:eastAsia="x-none"/>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rPr>
      <w:lang w:val="x-none" w:eastAsia="x-none"/>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80"/>
    </w:pPr>
    <w:rPr>
      <w:rFonts w:ascii="Calibri" w:hAnsi="Calibri"/>
      <w:i/>
      <w:iCs/>
      <w:sz w:val="20"/>
      <w:szCs w:val="23"/>
    </w:rPr>
  </w:style>
  <w:style w:type="paragraph" w:styleId="TOC3">
    <w:name w:val="toc 3"/>
    <w:basedOn w:val="Normal"/>
    <w:next w:val="Normal"/>
    <w:uiPriority w:val="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pPr>
    <w:rPr>
      <w:rFonts w:ascii="Calibri" w:hAnsi="Calibri"/>
      <w:sz w:val="20"/>
      <w:szCs w:val="23"/>
    </w:rPr>
  </w:style>
  <w:style w:type="paragraph" w:styleId="TOC4">
    <w:name w:val="toc 4"/>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rFonts w:ascii="Calibri" w:hAnsi="Calibri"/>
      <w:sz w:val="20"/>
      <w:szCs w:val="23"/>
    </w:rPr>
  </w:style>
  <w:style w:type="paragraph" w:styleId="TOC5">
    <w:name w:val="toc 5"/>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pPr>
    <w:rPr>
      <w:rFonts w:ascii="Calibri" w:hAnsi="Calibri"/>
      <w:sz w:val="20"/>
      <w:szCs w:val="23"/>
    </w:rPr>
  </w:style>
  <w:style w:type="paragraph" w:styleId="TOC6">
    <w:name w:val="toc 6"/>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ascii="Calibri" w:hAnsi="Calibri"/>
      <w:sz w:val="20"/>
      <w:szCs w:val="23"/>
    </w:rPr>
  </w:style>
  <w:style w:type="paragraph" w:styleId="TOC7">
    <w:name w:val="toc 7"/>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pPr>
    <w:rPr>
      <w:rFonts w:ascii="Calibri" w:hAnsi="Calibri"/>
      <w:sz w:val="20"/>
      <w:szCs w:val="23"/>
    </w:rPr>
  </w:style>
  <w:style w:type="paragraph" w:styleId="TOC8">
    <w:name w:val="toc 8"/>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pPr>
    <w:rPr>
      <w:rFonts w:ascii="Calibri" w:hAnsi="Calibri"/>
      <w:sz w:val="20"/>
      <w:szCs w:val="23"/>
    </w:rPr>
  </w:style>
  <w:style w:type="paragraph" w:styleId="TOC9">
    <w:name w:val="toc 9"/>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pPr>
    <w:rPr>
      <w:rFonts w:ascii="Calibri" w:hAnsi="Calibri"/>
      <w:sz w:val="20"/>
      <w:szCs w:val="23"/>
    </w:r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link w:val="BodyTextIndentChar"/>
    <w:pPr>
      <w:spacing w:after="120"/>
      <w:ind w:left="283"/>
    </w:pPr>
    <w:rPr>
      <w:lang w:val="x-none" w:eastAsia="x-none"/>
    </w:r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pPr>
    <w:rPr>
      <w:rFonts w:ascii="Calibri" w:hAnsi="Calibri"/>
      <w:b/>
      <w:bCs/>
      <w:sz w:val="20"/>
      <w:szCs w:val="23"/>
    </w:r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character" w:styleId="PageNumber">
    <w:name w:val="page number"/>
    <w:basedOn w:val="DefaultParagraphFont"/>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left" w:pos="1260"/>
        <w:tab w:val="left" w:pos="4860"/>
      </w:tabs>
      <w:ind w:right="29"/>
      <w:jc w:val="both"/>
    </w:pPr>
    <w:rPr>
      <w:rFonts w:cs="Times New Roman"/>
      <w:sz w:val="20"/>
      <w:szCs w:val="20"/>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Indent2">
    <w:name w:val="Body Text Indent 2"/>
    <w:basedOn w:val="Normal"/>
    <w:link w:val="BodyTextInden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0"/>
      <w:jc w:val="both"/>
    </w:pPr>
    <w:rPr>
      <w:rFonts w:ascii="Angsana New" w:hAnsi="Angsana New"/>
      <w:sz w:val="32"/>
      <w:szCs w:val="32"/>
      <w:lang w:val="x-none" w:eastAsia="x-none"/>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 w:val="20"/>
      <w:szCs w:val="20"/>
    </w:rPr>
  </w:style>
  <w:style w:type="paragraph" w:customStyle="1" w:styleId="AccPolicyHeading">
    <w:name w:val="Acc Policy Heading"/>
    <w:basedOn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0" w:hanging="540"/>
      <w:jc w:val="thaiDistribute"/>
    </w:pPr>
    <w:rPr>
      <w:rFonts w:ascii="Angsana New" w:hAnsi="Angsana New"/>
      <w:sz w:val="32"/>
      <w:szCs w:val="32"/>
      <w:lang w:eastAsia="en-GB"/>
    </w:rPr>
  </w:style>
  <w:style w:type="character" w:customStyle="1" w:styleId="AccPolicyHeadingCharChar">
    <w:name w:val="Acc Policy Heading Char Char"/>
    <w:rPr>
      <w:bCs/>
      <w:sz w:val="22"/>
      <w:szCs w:val="22"/>
      <w:lang w:val="en-US" w:eastAsia="en-GB" w:bidi="th-TH"/>
    </w:rPr>
  </w:style>
  <w:style w:type="paragraph" w:customStyle="1" w:styleId="AccPolicysubhead">
    <w:name w:val="Acc Policy sub head"/>
    <w:basedOn w:val="BodyText"/>
    <w:next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389"/>
      <w:jc w:val="thaiDistribute"/>
    </w:pPr>
    <w:rPr>
      <w:rFonts w:ascii="Angsana New" w:hAnsi="Angsana New"/>
      <w:bCs/>
      <w:i/>
      <w:iCs/>
      <w:sz w:val="32"/>
      <w:szCs w:val="32"/>
      <w:lang w:eastAsia="en-GB"/>
    </w:rPr>
  </w:style>
  <w:style w:type="paragraph" w:customStyle="1" w:styleId="AccNoteHeading">
    <w:name w:val="Acc Note Heading"/>
    <w:basedOn w:val="BodyText"/>
    <w:autoRedefine/>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720"/>
      <w:jc w:val="both"/>
    </w:pPr>
    <w:rPr>
      <w:rFonts w:ascii="Times New Roman" w:hAnsi="Times New Roman" w:cs="Times New Roman"/>
      <w:b/>
      <w:bCs/>
      <w:sz w:val="24"/>
      <w:szCs w:val="22"/>
      <w:lang w:eastAsia="en-GB"/>
    </w:rPr>
  </w:style>
  <w:style w:type="character" w:customStyle="1" w:styleId="AccPolicysubheadChar">
    <w:name w:val="Acc Policy sub head Char"/>
    <w:rPr>
      <w:bCs/>
      <w:i/>
      <w:iCs/>
      <w:sz w:val="22"/>
      <w:szCs w:val="22"/>
      <w:lang w:val="en-US" w:eastAsia="en-GB" w:bidi="th-TH"/>
    </w:rPr>
  </w:style>
  <w:style w:type="paragraph" w:styleId="BlockText">
    <w:name w:val="Block 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ordia New" w:hAnsi="Times New Roman" w:cs="Cordia New"/>
      <w:sz w:val="28"/>
      <w:szCs w:val="28"/>
      <w:lang w:val="th-TH"/>
    </w:rPr>
  </w:style>
  <w:style w:type="paragraph" w:styleId="BodyTextIndent3">
    <w:name w:val="Body Text Indent 3"/>
    <w:basedOn w:val="Normal"/>
    <w:link w:val="BodyTextInden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pPr>
    <w:rPr>
      <w:rFonts w:ascii="Angsana New" w:hAnsi="Angsana New"/>
      <w:sz w:val="32"/>
      <w:szCs w:val="32"/>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eastAsia="Batang" w:hAnsi="Times New Roman"/>
      <w:b/>
      <w:bCs/>
      <w:sz w:val="24"/>
      <w:szCs w:val="24"/>
      <w:lang w:val="th-TH"/>
    </w:rPr>
  </w:style>
  <w:style w:type="table" w:styleId="TableGrid">
    <w:name w:val="Table Grid"/>
    <w:basedOn w:val="TableNormal"/>
    <w:uiPriority w:val="59"/>
    <w:rsid w:val="00FC4F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CA65C5"/>
    <w:rPr>
      <w:rFonts w:ascii="Arial" w:hAnsi="Arial"/>
      <w:sz w:val="18"/>
      <w:szCs w:val="18"/>
    </w:rPr>
  </w:style>
  <w:style w:type="character" w:customStyle="1" w:styleId="FooterChar">
    <w:name w:val="Footer Char"/>
    <w:link w:val="Footer"/>
    <w:uiPriority w:val="99"/>
    <w:rsid w:val="00CA65C5"/>
    <w:rPr>
      <w:rFonts w:ascii="Arial" w:hAnsi="Arial"/>
      <w:sz w:val="18"/>
      <w:szCs w:val="18"/>
    </w:rPr>
  </w:style>
  <w:style w:type="paragraph" w:styleId="CommentText">
    <w:name w:val="annotation text"/>
    <w:basedOn w:val="Normal"/>
    <w:semiHidden/>
    <w:rsid w:val="00390C35"/>
    <w:rPr>
      <w:rFonts w:cs="Cordia New"/>
      <w:sz w:val="20"/>
      <w:szCs w:val="23"/>
    </w:rPr>
  </w:style>
  <w:style w:type="paragraph" w:styleId="CommentSubject">
    <w:name w:val="annotation subject"/>
    <w:basedOn w:val="CommentText"/>
    <w:next w:val="CommentText"/>
    <w:semiHidden/>
    <w:rsid w:val="00390C35"/>
    <w:rPr>
      <w:b/>
      <w:bCs/>
    </w:rPr>
  </w:style>
  <w:style w:type="character" w:customStyle="1" w:styleId="BodyTextIndentChar">
    <w:name w:val="Body Text Indent Char"/>
    <w:link w:val="BodyTextIndent"/>
    <w:rsid w:val="000816DC"/>
    <w:rPr>
      <w:rFonts w:ascii="Arial" w:hAnsi="Arial"/>
      <w:sz w:val="18"/>
      <w:szCs w:val="18"/>
    </w:rPr>
  </w:style>
  <w:style w:type="paragraph" w:styleId="ListParagraph">
    <w:name w:val="List Paragraph"/>
    <w:basedOn w:val="Normal"/>
    <w:link w:val="ListParagraphChar"/>
    <w:uiPriority w:val="34"/>
    <w:qFormat/>
    <w:rsid w:val="008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Cordia New" w:hAnsi="Cordia New" w:cs="Cordia New"/>
      <w:sz w:val="28"/>
      <w:szCs w:val="35"/>
      <w:lang w:eastAsia="zh-CN"/>
    </w:rPr>
  </w:style>
  <w:style w:type="character" w:customStyle="1" w:styleId="Heading8Char">
    <w:name w:val="Heading 8 Char"/>
    <w:link w:val="Heading8"/>
    <w:rsid w:val="008E6B82"/>
    <w:rPr>
      <w:rFonts w:ascii="Arial" w:hAnsi="Arial" w:cs="Times New Roman"/>
      <w:b/>
      <w:bCs/>
    </w:rPr>
  </w:style>
  <w:style w:type="character" w:customStyle="1" w:styleId="BodyTextIndent2Char">
    <w:name w:val="Body Text Indent 2 Char"/>
    <w:link w:val="BodyTextIndent2"/>
    <w:uiPriority w:val="99"/>
    <w:rsid w:val="008E6B82"/>
    <w:rPr>
      <w:rFonts w:ascii="Angsana New" w:hAnsi="Angsana New"/>
      <w:sz w:val="32"/>
      <w:szCs w:val="32"/>
    </w:rPr>
  </w:style>
  <w:style w:type="paragraph" w:customStyle="1" w:styleId="IndentParagraph">
    <w:name w:val="Indent Paragraph"/>
    <w:rsid w:val="0076086A"/>
    <w:pPr>
      <w:widowControl w:val="0"/>
      <w:ind w:left="1440"/>
    </w:pPr>
    <w:rPr>
      <w:snapToGrid w:val="0"/>
      <w:color w:val="000000"/>
      <w:sz w:val="24"/>
      <w:szCs w:val="24"/>
    </w:rPr>
  </w:style>
  <w:style w:type="paragraph" w:customStyle="1" w:styleId="a4">
    <w:name w:val="เนื้อเรื่อง"/>
    <w:basedOn w:val="Normal"/>
    <w:rsid w:val="008D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Arial Unicode MS"/>
      <w:sz w:val="30"/>
      <w:szCs w:val="30"/>
      <w:lang w:val="th-TH"/>
    </w:rPr>
  </w:style>
  <w:style w:type="paragraph" w:customStyle="1" w:styleId="acctfourfigures">
    <w:name w:val="acct four figures"/>
    <w:aliases w:val="a4,a4 + 8 pt,(Complex) + 8 pt,(Complex),Thai Distribute...,a4 + Angsana New,Before:  3 pt,Line spacing:  At l..."/>
    <w:basedOn w:val="Normal"/>
    <w:rsid w:val="00B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2"/>
      <w:lang w:val="en-GB" w:bidi="ar-SA"/>
    </w:rPr>
  </w:style>
  <w:style w:type="character" w:customStyle="1" w:styleId="ListParagraphChar">
    <w:name w:val="List Paragraph Char"/>
    <w:link w:val="ListParagraph"/>
    <w:uiPriority w:val="34"/>
    <w:locked/>
    <w:rsid w:val="00F956DF"/>
    <w:rPr>
      <w:rFonts w:ascii="Cordia New" w:eastAsia="Cordia New" w:hAnsi="Cordia New" w:cs="Cordia New"/>
      <w:sz w:val="28"/>
      <w:szCs w:val="35"/>
      <w:lang w:eastAsia="zh-CN"/>
    </w:rPr>
  </w:style>
  <w:style w:type="character" w:customStyle="1" w:styleId="BodyTextIndent3Char">
    <w:name w:val="Body Text Indent 3 Char"/>
    <w:link w:val="BodyTextIndent3"/>
    <w:rsid w:val="00CD2F3A"/>
    <w:rPr>
      <w:rFonts w:ascii="Angsana New" w:hAnsi="Angsana New"/>
      <w:sz w:val="32"/>
      <w:szCs w:val="32"/>
    </w:rPr>
  </w:style>
  <w:style w:type="character" w:styleId="Hyperlink">
    <w:name w:val="Hyperlink"/>
    <w:uiPriority w:val="99"/>
    <w:rsid w:val="0036305D"/>
    <w:rPr>
      <w:color w:val="0000FF"/>
      <w:u w:val="single"/>
    </w:rPr>
  </w:style>
  <w:style w:type="paragraph" w:styleId="TOCHeading">
    <w:name w:val="TOC Heading"/>
    <w:basedOn w:val="Heading1"/>
    <w:next w:val="Normal"/>
    <w:uiPriority w:val="39"/>
    <w:unhideWhenUsed/>
    <w:qFormat/>
    <w:rsid w:val="0036305D"/>
    <w:pPr>
      <w:shd w:val="clear" w:color="auto" w:fill="auto"/>
      <w:overflowPunct w:val="0"/>
      <w:autoSpaceDE w:val="0"/>
      <w:autoSpaceDN w:val="0"/>
      <w:adjustRightInd w:val="0"/>
      <w:spacing w:before="240" w:after="60" w:line="240" w:lineRule="auto"/>
      <w:textAlignment w:val="baseline"/>
      <w:outlineLvl w:val="9"/>
    </w:pPr>
    <w:rPr>
      <w:rFonts w:ascii="Cambria" w:hAnsi="Cambria" w:cs="Angsana New"/>
      <w:kern w:val="32"/>
      <w:sz w:val="32"/>
      <w:szCs w:val="40"/>
      <w:u w:val="none"/>
    </w:rPr>
  </w:style>
  <w:style w:type="character" w:styleId="CommentReference">
    <w:name w:val="annotation reference"/>
    <w:rsid w:val="00FC7426"/>
    <w:rPr>
      <w:sz w:val="16"/>
      <w:szCs w:val="16"/>
    </w:rPr>
  </w:style>
  <w:style w:type="paragraph" w:styleId="NormalWeb">
    <w:name w:val="Normal (Web)"/>
    <w:basedOn w:val="Normal"/>
    <w:uiPriority w:val="99"/>
    <w:unhideWhenUsed/>
    <w:rsid w:val="00D05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Revision">
    <w:name w:val="Revision"/>
    <w:hidden/>
    <w:uiPriority w:val="99"/>
    <w:semiHidden/>
    <w:rsid w:val="00E43C63"/>
    <w:rPr>
      <w:rFonts w:ascii="Arial" w:hAnsi="Arial"/>
      <w:sz w:val="18"/>
      <w:szCs w:val="22"/>
    </w:rPr>
  </w:style>
  <w:style w:type="paragraph" w:customStyle="1" w:styleId="a5">
    <w:name w:val="Åº"/>
    <w:basedOn w:val="Normal"/>
    <w:uiPriority w:val="99"/>
    <w:rsid w:val="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Heading1Char">
    <w:name w:val="Heading 1 Char"/>
    <w:basedOn w:val="DefaultParagraphFont"/>
    <w:link w:val="Heading1"/>
    <w:rsid w:val="008D11C5"/>
    <w:rPr>
      <w:rFonts w:ascii="Arial" w:hAnsi="Arial" w:cs="Times New Roman"/>
      <w:b/>
      <w:bCs/>
      <w:sz w:val="18"/>
      <w:szCs w:val="18"/>
      <w:u w:val="single"/>
      <w:shd w:val="solid" w:color="FFFFFF"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194830">
      <w:bodyDiv w:val="1"/>
      <w:marLeft w:val="0"/>
      <w:marRight w:val="0"/>
      <w:marTop w:val="0"/>
      <w:marBottom w:val="0"/>
      <w:divBdr>
        <w:top w:val="none" w:sz="0" w:space="0" w:color="auto"/>
        <w:left w:val="none" w:sz="0" w:space="0" w:color="auto"/>
        <w:bottom w:val="none" w:sz="0" w:space="0" w:color="auto"/>
        <w:right w:val="none" w:sz="0" w:space="0" w:color="auto"/>
      </w:divBdr>
    </w:div>
    <w:div w:id="281805940">
      <w:bodyDiv w:val="1"/>
      <w:marLeft w:val="0"/>
      <w:marRight w:val="0"/>
      <w:marTop w:val="0"/>
      <w:marBottom w:val="0"/>
      <w:divBdr>
        <w:top w:val="none" w:sz="0" w:space="0" w:color="auto"/>
        <w:left w:val="none" w:sz="0" w:space="0" w:color="auto"/>
        <w:bottom w:val="none" w:sz="0" w:space="0" w:color="auto"/>
        <w:right w:val="none" w:sz="0" w:space="0" w:color="auto"/>
      </w:divBdr>
    </w:div>
    <w:div w:id="306519560">
      <w:bodyDiv w:val="1"/>
      <w:marLeft w:val="0"/>
      <w:marRight w:val="0"/>
      <w:marTop w:val="0"/>
      <w:marBottom w:val="0"/>
      <w:divBdr>
        <w:top w:val="none" w:sz="0" w:space="0" w:color="auto"/>
        <w:left w:val="none" w:sz="0" w:space="0" w:color="auto"/>
        <w:bottom w:val="none" w:sz="0" w:space="0" w:color="auto"/>
        <w:right w:val="none" w:sz="0" w:space="0" w:color="auto"/>
      </w:divBdr>
    </w:div>
    <w:div w:id="312413395">
      <w:bodyDiv w:val="1"/>
      <w:marLeft w:val="0"/>
      <w:marRight w:val="0"/>
      <w:marTop w:val="0"/>
      <w:marBottom w:val="0"/>
      <w:divBdr>
        <w:top w:val="none" w:sz="0" w:space="0" w:color="auto"/>
        <w:left w:val="none" w:sz="0" w:space="0" w:color="auto"/>
        <w:bottom w:val="none" w:sz="0" w:space="0" w:color="auto"/>
        <w:right w:val="none" w:sz="0" w:space="0" w:color="auto"/>
      </w:divBdr>
    </w:div>
    <w:div w:id="366296374">
      <w:bodyDiv w:val="1"/>
      <w:marLeft w:val="0"/>
      <w:marRight w:val="0"/>
      <w:marTop w:val="0"/>
      <w:marBottom w:val="0"/>
      <w:divBdr>
        <w:top w:val="none" w:sz="0" w:space="0" w:color="auto"/>
        <w:left w:val="none" w:sz="0" w:space="0" w:color="auto"/>
        <w:bottom w:val="none" w:sz="0" w:space="0" w:color="auto"/>
        <w:right w:val="none" w:sz="0" w:space="0" w:color="auto"/>
      </w:divBdr>
    </w:div>
    <w:div w:id="782654334">
      <w:bodyDiv w:val="1"/>
      <w:marLeft w:val="0"/>
      <w:marRight w:val="0"/>
      <w:marTop w:val="0"/>
      <w:marBottom w:val="0"/>
      <w:divBdr>
        <w:top w:val="none" w:sz="0" w:space="0" w:color="auto"/>
        <w:left w:val="none" w:sz="0" w:space="0" w:color="auto"/>
        <w:bottom w:val="none" w:sz="0" w:space="0" w:color="auto"/>
        <w:right w:val="none" w:sz="0" w:space="0" w:color="auto"/>
      </w:divBdr>
    </w:div>
    <w:div w:id="874076887">
      <w:bodyDiv w:val="1"/>
      <w:marLeft w:val="0"/>
      <w:marRight w:val="0"/>
      <w:marTop w:val="0"/>
      <w:marBottom w:val="0"/>
      <w:divBdr>
        <w:top w:val="none" w:sz="0" w:space="0" w:color="auto"/>
        <w:left w:val="none" w:sz="0" w:space="0" w:color="auto"/>
        <w:bottom w:val="none" w:sz="0" w:space="0" w:color="auto"/>
        <w:right w:val="none" w:sz="0" w:space="0" w:color="auto"/>
      </w:divBdr>
    </w:div>
    <w:div w:id="963074017">
      <w:bodyDiv w:val="1"/>
      <w:marLeft w:val="0"/>
      <w:marRight w:val="0"/>
      <w:marTop w:val="0"/>
      <w:marBottom w:val="0"/>
      <w:divBdr>
        <w:top w:val="none" w:sz="0" w:space="0" w:color="auto"/>
        <w:left w:val="none" w:sz="0" w:space="0" w:color="auto"/>
        <w:bottom w:val="none" w:sz="0" w:space="0" w:color="auto"/>
        <w:right w:val="none" w:sz="0" w:space="0" w:color="auto"/>
      </w:divBdr>
    </w:div>
    <w:div w:id="963316449">
      <w:bodyDiv w:val="1"/>
      <w:marLeft w:val="0"/>
      <w:marRight w:val="0"/>
      <w:marTop w:val="0"/>
      <w:marBottom w:val="0"/>
      <w:divBdr>
        <w:top w:val="none" w:sz="0" w:space="0" w:color="auto"/>
        <w:left w:val="none" w:sz="0" w:space="0" w:color="auto"/>
        <w:bottom w:val="none" w:sz="0" w:space="0" w:color="auto"/>
        <w:right w:val="none" w:sz="0" w:space="0" w:color="auto"/>
      </w:divBdr>
    </w:div>
    <w:div w:id="996684425">
      <w:bodyDiv w:val="1"/>
      <w:marLeft w:val="0"/>
      <w:marRight w:val="0"/>
      <w:marTop w:val="0"/>
      <w:marBottom w:val="0"/>
      <w:divBdr>
        <w:top w:val="none" w:sz="0" w:space="0" w:color="auto"/>
        <w:left w:val="none" w:sz="0" w:space="0" w:color="auto"/>
        <w:bottom w:val="none" w:sz="0" w:space="0" w:color="auto"/>
        <w:right w:val="none" w:sz="0" w:space="0" w:color="auto"/>
      </w:divBdr>
    </w:div>
    <w:div w:id="1013804337">
      <w:bodyDiv w:val="1"/>
      <w:marLeft w:val="0"/>
      <w:marRight w:val="0"/>
      <w:marTop w:val="0"/>
      <w:marBottom w:val="0"/>
      <w:divBdr>
        <w:top w:val="none" w:sz="0" w:space="0" w:color="auto"/>
        <w:left w:val="none" w:sz="0" w:space="0" w:color="auto"/>
        <w:bottom w:val="none" w:sz="0" w:space="0" w:color="auto"/>
        <w:right w:val="none" w:sz="0" w:space="0" w:color="auto"/>
      </w:divBdr>
    </w:div>
    <w:div w:id="1498692424">
      <w:bodyDiv w:val="1"/>
      <w:marLeft w:val="0"/>
      <w:marRight w:val="0"/>
      <w:marTop w:val="0"/>
      <w:marBottom w:val="0"/>
      <w:divBdr>
        <w:top w:val="none" w:sz="0" w:space="0" w:color="auto"/>
        <w:left w:val="none" w:sz="0" w:space="0" w:color="auto"/>
        <w:bottom w:val="none" w:sz="0" w:space="0" w:color="auto"/>
        <w:right w:val="none" w:sz="0" w:space="0" w:color="auto"/>
      </w:divBdr>
    </w:div>
    <w:div w:id="1529752279">
      <w:bodyDiv w:val="1"/>
      <w:marLeft w:val="0"/>
      <w:marRight w:val="0"/>
      <w:marTop w:val="0"/>
      <w:marBottom w:val="0"/>
      <w:divBdr>
        <w:top w:val="none" w:sz="0" w:space="0" w:color="auto"/>
        <w:left w:val="none" w:sz="0" w:space="0" w:color="auto"/>
        <w:bottom w:val="none" w:sz="0" w:space="0" w:color="auto"/>
        <w:right w:val="none" w:sz="0" w:space="0" w:color="auto"/>
      </w:divBdr>
    </w:div>
    <w:div w:id="1625116539">
      <w:bodyDiv w:val="1"/>
      <w:marLeft w:val="0"/>
      <w:marRight w:val="0"/>
      <w:marTop w:val="0"/>
      <w:marBottom w:val="0"/>
      <w:divBdr>
        <w:top w:val="none" w:sz="0" w:space="0" w:color="auto"/>
        <w:left w:val="none" w:sz="0" w:space="0" w:color="auto"/>
        <w:bottom w:val="none" w:sz="0" w:space="0" w:color="auto"/>
        <w:right w:val="none" w:sz="0" w:space="0" w:color="auto"/>
      </w:divBdr>
    </w:div>
    <w:div w:id="1716617148">
      <w:bodyDiv w:val="1"/>
      <w:marLeft w:val="0"/>
      <w:marRight w:val="0"/>
      <w:marTop w:val="0"/>
      <w:marBottom w:val="0"/>
      <w:divBdr>
        <w:top w:val="none" w:sz="0" w:space="0" w:color="auto"/>
        <w:left w:val="none" w:sz="0" w:space="0" w:color="auto"/>
        <w:bottom w:val="none" w:sz="0" w:space="0" w:color="auto"/>
        <w:right w:val="none" w:sz="0" w:space="0" w:color="auto"/>
      </w:divBdr>
    </w:div>
    <w:div w:id="1970356269">
      <w:bodyDiv w:val="1"/>
      <w:marLeft w:val="0"/>
      <w:marRight w:val="0"/>
      <w:marTop w:val="0"/>
      <w:marBottom w:val="0"/>
      <w:divBdr>
        <w:top w:val="none" w:sz="0" w:space="0" w:color="auto"/>
        <w:left w:val="none" w:sz="0" w:space="0" w:color="auto"/>
        <w:bottom w:val="none" w:sz="0" w:space="0" w:color="auto"/>
        <w:right w:val="none" w:sz="0" w:space="0" w:color="auto"/>
      </w:divBdr>
    </w:div>
    <w:div w:id="2022930627">
      <w:bodyDiv w:val="1"/>
      <w:marLeft w:val="0"/>
      <w:marRight w:val="0"/>
      <w:marTop w:val="0"/>
      <w:marBottom w:val="0"/>
      <w:divBdr>
        <w:top w:val="none" w:sz="0" w:space="0" w:color="auto"/>
        <w:left w:val="none" w:sz="0" w:space="0" w:color="auto"/>
        <w:bottom w:val="none" w:sz="0" w:space="0" w:color="auto"/>
        <w:right w:val="none" w:sz="0" w:space="0" w:color="auto"/>
      </w:divBdr>
    </w:div>
    <w:div w:id="2042198160">
      <w:bodyDiv w:val="1"/>
      <w:marLeft w:val="0"/>
      <w:marRight w:val="0"/>
      <w:marTop w:val="0"/>
      <w:marBottom w:val="0"/>
      <w:divBdr>
        <w:top w:val="none" w:sz="0" w:space="0" w:color="auto"/>
        <w:left w:val="none" w:sz="0" w:space="0" w:color="auto"/>
        <w:bottom w:val="none" w:sz="0" w:space="0" w:color="auto"/>
        <w:right w:val="none" w:sz="0" w:space="0" w:color="auto"/>
      </w:divBdr>
    </w:div>
    <w:div w:id="2092389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81d133f-f91a-40bf-9f57-d17ce519437c">
      <Terms xmlns="http://schemas.microsoft.com/office/infopath/2007/PartnerControls"/>
    </lcf76f155ced4ddcb4097134ff3c332f>
    <TaxCatchAll xmlns="6a7b1ec3-7e08-409e-8f33-5d292a1a6bfb"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F139D417A46D354C9295823B1E049B72" ma:contentTypeVersion="16" ma:contentTypeDescription="สร้างเอกสารใหม่" ma:contentTypeScope="" ma:versionID="330fa37eadd22de0b71ba4290e7f39db">
  <xsd:schema xmlns:xsd="http://www.w3.org/2001/XMLSchema" xmlns:xs="http://www.w3.org/2001/XMLSchema" xmlns:p="http://schemas.microsoft.com/office/2006/metadata/properties" xmlns:ns2="f81d133f-f91a-40bf-9f57-d17ce519437c" xmlns:ns3="6a7b1ec3-7e08-409e-8f33-5d292a1a6bfb" targetNamespace="http://schemas.microsoft.com/office/2006/metadata/properties" ma:root="true" ma:fieldsID="8e2699d2032bc32653f8d7eb053f23b9" ns2:_="" ns3:_="">
    <xsd:import namespace="f81d133f-f91a-40bf-9f57-d17ce519437c"/>
    <xsd:import namespace="6a7b1ec3-7e08-409e-8f33-5d292a1a6b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1d133f-f91a-40bf-9f57-d17ce51943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7b1ec3-7e08-409e-8f33-5d292a1a6bfb" elementFormDefault="qualified">
    <xsd:import namespace="http://schemas.microsoft.com/office/2006/documentManagement/types"/>
    <xsd:import namespace="http://schemas.microsoft.com/office/infopath/2007/PartnerControls"/>
    <xsd:element name="SharedWithUsers" ma:index="1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แชร์พร้อมกับรายละเอียด" ma:internalName="SharedWithDetails" ma:readOnly="true">
      <xsd:simpleType>
        <xsd:restriction base="dms:Note">
          <xsd:maxLength value="255"/>
        </xsd:restriction>
      </xsd:simpleType>
    </xsd:element>
    <xsd:element name="TaxCatchAll" ma:index="18" nillable="true" ma:displayName="Taxonomy Catch All Column" ma:hidden="true" ma:list="{99266fec-8d12-4efd-93d0-c9cc103b41d0}" ma:internalName="TaxCatchAll" ma:showField="CatchAllData" ma:web="6a7b1ec3-7e08-409e-8f33-5d292a1a6b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E4FE42-A667-41F2-B836-6019E7438BC5}">
  <ds:schemaRefs>
    <ds:schemaRef ds:uri="http://schemas.microsoft.com/office/2006/metadata/properties"/>
    <ds:schemaRef ds:uri="http://schemas.microsoft.com/office/infopath/2007/PartnerControls"/>
    <ds:schemaRef ds:uri="f81d133f-f91a-40bf-9f57-d17ce519437c"/>
    <ds:schemaRef ds:uri="6a7b1ec3-7e08-409e-8f33-5d292a1a6bfb"/>
  </ds:schemaRefs>
</ds:datastoreItem>
</file>

<file path=customXml/itemProps2.xml><?xml version="1.0" encoding="utf-8"?>
<ds:datastoreItem xmlns:ds="http://schemas.openxmlformats.org/officeDocument/2006/customXml" ds:itemID="{D7509853-4F46-499B-87EC-8A7373E363CD}">
  <ds:schemaRefs>
    <ds:schemaRef ds:uri="http://schemas.openxmlformats.org/officeDocument/2006/bibliography"/>
  </ds:schemaRefs>
</ds:datastoreItem>
</file>

<file path=customXml/itemProps3.xml><?xml version="1.0" encoding="utf-8"?>
<ds:datastoreItem xmlns:ds="http://schemas.openxmlformats.org/officeDocument/2006/customXml" ds:itemID="{9793078F-5D71-4454-96DD-62257C7E25F9}">
  <ds:schemaRefs>
    <ds:schemaRef ds:uri="http://schemas.microsoft.com/sharepoint/v3/contenttype/forms"/>
  </ds:schemaRefs>
</ds:datastoreItem>
</file>

<file path=customXml/itemProps4.xml><?xml version="1.0" encoding="utf-8"?>
<ds:datastoreItem xmlns:ds="http://schemas.openxmlformats.org/officeDocument/2006/customXml" ds:itemID="{3DF7231D-CBB1-4BCC-9704-998A858245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1d133f-f91a-40bf-9f57-d17ce519437c"/>
    <ds:schemaRef ds:uri="6a7b1ec3-7e08-409e-8f33-5d292a1a6b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Report.dot</Template>
  <TotalTime>1319</TotalTime>
  <Pages>22</Pages>
  <Words>5247</Words>
  <Characters>29912</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EY</Company>
  <LinksUpToDate>false</LinksUpToDate>
  <CharactersWithSpaces>35089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Siranda Morosot</cp:lastModifiedBy>
  <cp:revision>21</cp:revision>
  <cp:lastPrinted>2026-08-10T03:42:00Z</cp:lastPrinted>
  <dcterms:created xsi:type="dcterms:W3CDTF">2026-07-14T08:37:00Z</dcterms:created>
  <dcterms:modified xsi:type="dcterms:W3CDTF">2026-08-11T09:49:00Z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0x010100F139D417A46D354C9295823B1E049B72</vt:lpwstr>
  </property>
</Properties>
</file>