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E2F7A" w14:textId="34EA03FF" w:rsidR="00660472" w:rsidRPr="00495C58" w:rsidRDefault="00591845"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Pr>
          <w:rFonts w:ascii="Browallia New" w:hAnsi="Browallia New" w:cs="Browallia New" w:hint="cs"/>
          <w:b/>
          <w:bCs/>
          <w:color w:val="000000" w:themeColor="text1"/>
          <w:sz w:val="28"/>
          <w:szCs w:val="28"/>
          <w:cs/>
          <w:lang w:val="th-TH"/>
        </w:rPr>
        <w:t>ข้</w:t>
      </w:r>
      <w:r w:rsidR="00292962" w:rsidRPr="00495C58">
        <w:rPr>
          <w:rFonts w:ascii="Browallia New" w:hAnsi="Browallia New" w:cs="Browallia New" w:hint="cs"/>
          <w:b/>
          <w:bCs/>
          <w:color w:val="000000" w:themeColor="text1"/>
          <w:sz w:val="28"/>
          <w:szCs w:val="28"/>
          <w:cs/>
          <w:lang w:val="th-TH"/>
        </w:rPr>
        <w:t>อมูลทั่วไป</w:t>
      </w:r>
    </w:p>
    <w:p w14:paraId="36205E4C" w14:textId="77777777" w:rsidR="00660472" w:rsidRPr="00495C58"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30A0FF08" w14:textId="541CE394" w:rsidR="00292962" w:rsidRPr="00495C58" w:rsidRDefault="00292962" w:rsidP="00292962">
      <w:pPr>
        <w:pStyle w:val="ListParagraph"/>
        <w:numPr>
          <w:ilvl w:val="1"/>
          <w:numId w:val="44"/>
        </w:numPr>
        <w:tabs>
          <w:tab w:val="left" w:pos="6120"/>
        </w:tabs>
        <w:spacing w:line="240" w:lineRule="auto"/>
        <w:ind w:left="900" w:hanging="450"/>
        <w:jc w:val="thaiDistribute"/>
        <w:rPr>
          <w:rFonts w:ascii="Browallia New" w:hAnsi="Browallia New" w:cs="Browallia New"/>
          <w:sz w:val="28"/>
          <w:cs/>
        </w:rPr>
      </w:pPr>
      <w:r w:rsidRPr="00495C58">
        <w:rPr>
          <w:rFonts w:ascii="Browallia New" w:hAnsi="Browallia New" w:cs="Browallia New" w:hint="cs"/>
          <w:sz w:val="28"/>
          <w:cs/>
        </w:rPr>
        <w:t>ข้อมูลทั่วไป</w:t>
      </w:r>
    </w:p>
    <w:p w14:paraId="4C865A86" w14:textId="2E765C2A" w:rsidR="00D73CC7" w:rsidRPr="00495C58" w:rsidRDefault="00660472"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lang w:val="en-GB"/>
        </w:rPr>
      </w:pPr>
      <w:r w:rsidRPr="00495C58">
        <w:rPr>
          <w:rFonts w:ascii="Browallia New" w:hAnsi="Browallia New" w:cs="Browallia New"/>
          <w:sz w:val="28"/>
          <w:szCs w:val="28"/>
          <w:cs/>
        </w:rPr>
        <w:t xml:space="preserve">บริษัท </w:t>
      </w:r>
      <w:r w:rsidR="006D77E6" w:rsidRPr="00495C58">
        <w:rPr>
          <w:rFonts w:ascii="Browallia New" w:hAnsi="Browallia New" w:cs="Browallia New"/>
          <w:sz w:val="28"/>
          <w:szCs w:val="28"/>
          <w:cs/>
          <w:lang w:val="en-GB"/>
        </w:rPr>
        <w:t>อาร์เอส</w:t>
      </w:r>
      <w:r w:rsidRPr="00495C58">
        <w:rPr>
          <w:rFonts w:ascii="Browallia New" w:hAnsi="Browallia New" w:cs="Browallia New"/>
          <w:sz w:val="28"/>
          <w:szCs w:val="28"/>
          <w:cs/>
        </w:rPr>
        <w:t xml:space="preserve"> จำกัด (มหาชน)</w:t>
      </w:r>
      <w:r w:rsidR="00E817A2" w:rsidRPr="00495C58">
        <w:rPr>
          <w:rFonts w:ascii="Browallia New" w:hAnsi="Browallia New" w:cs="Browallia New"/>
          <w:sz w:val="28"/>
          <w:szCs w:val="28"/>
        </w:rPr>
        <w:t xml:space="preserve"> </w:t>
      </w:r>
      <w:r w:rsidR="00E817A2" w:rsidRPr="00495C58">
        <w:rPr>
          <w:rFonts w:ascii="Browallia New" w:hAnsi="Browallia New" w:cs="Browallia New"/>
          <w:sz w:val="28"/>
          <w:szCs w:val="28"/>
          <w:cs/>
        </w:rPr>
        <w:t>(</w:t>
      </w:r>
      <w:r w:rsidR="00D2098B" w:rsidRPr="00495C58">
        <w:rPr>
          <w:rFonts w:ascii="Browallia New" w:hAnsi="Browallia New" w:cs="Browallia New"/>
          <w:sz w:val="28"/>
          <w:szCs w:val="28"/>
          <w:cs/>
        </w:rPr>
        <w:t>บริษัท</w:t>
      </w:r>
      <w:r w:rsidR="00E817A2" w:rsidRPr="00495C58">
        <w:rPr>
          <w:rFonts w:ascii="Browallia New" w:hAnsi="Browallia New" w:cs="Browallia New"/>
          <w:sz w:val="28"/>
          <w:szCs w:val="28"/>
          <w:cs/>
        </w:rPr>
        <w:t>)</w:t>
      </w:r>
      <w:r w:rsidRPr="00495C58">
        <w:rPr>
          <w:rFonts w:ascii="Browallia New" w:hAnsi="Browallia New" w:cs="Browallia New"/>
          <w:sz w:val="28"/>
          <w:szCs w:val="28"/>
          <w:cs/>
        </w:rPr>
        <w:t xml:space="preserve"> </w:t>
      </w:r>
      <w:r w:rsidR="00EB4631" w:rsidRPr="00495C58">
        <w:rPr>
          <w:rFonts w:ascii="Browallia New" w:hAnsi="Browallia New" w:cs="Browallia New"/>
          <w:sz w:val="28"/>
          <w:szCs w:val="28"/>
          <w:cs/>
        </w:rPr>
        <w:t>จดทะเบียนเป็นบริษัทมหาชน</w:t>
      </w:r>
      <w:r w:rsidR="008971F8" w:rsidRPr="00495C58">
        <w:rPr>
          <w:rFonts w:ascii="Browallia New" w:hAnsi="Browallia New" w:cs="Browallia New"/>
          <w:sz w:val="28"/>
          <w:szCs w:val="28"/>
          <w:cs/>
        </w:rPr>
        <w:t>กับตลาดหลักทรัพย์แห่งประเทศไทย</w:t>
      </w:r>
      <w:r w:rsidR="00050595" w:rsidRPr="00495C58">
        <w:rPr>
          <w:rFonts w:ascii="Browallia New" w:hAnsi="Browallia New" w:cs="Browallia New"/>
          <w:sz w:val="28"/>
          <w:szCs w:val="28"/>
          <w:cs/>
        </w:rPr>
        <w:t xml:space="preserve">เมื่อวันที่ </w:t>
      </w:r>
      <w:r w:rsidR="00352A5B" w:rsidRPr="00495C58">
        <w:rPr>
          <w:rFonts w:ascii="Browallia New" w:hAnsi="Browallia New" w:cs="Browallia New"/>
          <w:sz w:val="28"/>
          <w:szCs w:val="28"/>
        </w:rPr>
        <w:t>22</w:t>
      </w:r>
      <w:r w:rsidR="00352A5B" w:rsidRPr="00495C58">
        <w:rPr>
          <w:rFonts w:ascii="Browallia New" w:hAnsi="Browallia New" w:cs="Browallia New"/>
          <w:sz w:val="28"/>
          <w:szCs w:val="28"/>
          <w:cs/>
        </w:rPr>
        <w:t xml:space="preserve"> พฤษภาคม</w:t>
      </w:r>
      <w:r w:rsidR="00050595" w:rsidRPr="00495C58">
        <w:rPr>
          <w:rFonts w:ascii="Browallia New" w:hAnsi="Browallia New" w:cs="Browallia New"/>
          <w:sz w:val="28"/>
          <w:szCs w:val="28"/>
          <w:cs/>
        </w:rPr>
        <w:t xml:space="preserve"> </w:t>
      </w:r>
      <w:r w:rsidR="00050595" w:rsidRPr="00495C58">
        <w:rPr>
          <w:rFonts w:ascii="Browallia New" w:hAnsi="Browallia New" w:cs="Browallia New"/>
          <w:sz w:val="28"/>
          <w:szCs w:val="28"/>
        </w:rPr>
        <w:t>2546</w:t>
      </w:r>
      <w:r w:rsidR="00EB4631" w:rsidRPr="00495C58">
        <w:rPr>
          <w:rFonts w:ascii="Browallia New" w:hAnsi="Browallia New" w:cs="Browallia New"/>
          <w:sz w:val="28"/>
          <w:szCs w:val="28"/>
          <w:cs/>
        </w:rPr>
        <w:t xml:space="preserve"> </w:t>
      </w:r>
      <w:r w:rsidR="00E26D41" w:rsidRPr="00495C58">
        <w:rPr>
          <w:rFonts w:ascii="Browallia New" w:hAnsi="Browallia New" w:cs="Browallia New"/>
          <w:sz w:val="28"/>
          <w:szCs w:val="28"/>
          <w:cs/>
        </w:rPr>
        <w:t>ธุรกิจหลักของบริษัทและบริษัท</w:t>
      </w:r>
      <w:r w:rsidR="00BE2C0C" w:rsidRPr="00495C58">
        <w:rPr>
          <w:rFonts w:ascii="Browallia New" w:hAnsi="Browallia New" w:cs="Browallia New"/>
          <w:sz w:val="28"/>
          <w:szCs w:val="28"/>
          <w:cs/>
        </w:rPr>
        <w:t>ย่อย</w:t>
      </w:r>
      <w:r w:rsidR="00E26D41" w:rsidRPr="00495C58">
        <w:rPr>
          <w:rFonts w:ascii="Browallia New" w:hAnsi="Browallia New" w:cs="Browallia New"/>
          <w:sz w:val="28"/>
          <w:szCs w:val="28"/>
          <w:cs/>
        </w:rPr>
        <w:t xml:space="preserve"> </w:t>
      </w:r>
      <w:r w:rsidR="00BD37F4" w:rsidRPr="00495C58">
        <w:rPr>
          <w:rFonts w:ascii="Browallia New" w:hAnsi="Browallia New" w:cs="Browallia New"/>
          <w:sz w:val="28"/>
          <w:szCs w:val="28"/>
          <w:cs/>
        </w:rPr>
        <w:t>(</w:t>
      </w:r>
      <w:r w:rsidR="00F33876" w:rsidRPr="00495C58">
        <w:rPr>
          <w:rFonts w:ascii="Browallia New" w:hAnsi="Browallia New" w:cs="Browallia New"/>
          <w:sz w:val="28"/>
          <w:szCs w:val="28"/>
          <w:cs/>
        </w:rPr>
        <w:t xml:space="preserve">กลุ่มบริษัท) </w:t>
      </w:r>
      <w:r w:rsidR="009546E9" w:rsidRPr="00495C58">
        <w:rPr>
          <w:rFonts w:ascii="Browallia New" w:hAnsi="Browallia New" w:cs="Browallia New"/>
          <w:sz w:val="28"/>
          <w:szCs w:val="28"/>
          <w:cs/>
        </w:rPr>
        <w:t>เกี่ยวกับธุรกิจพาณิชย์หลายช่องทาง ธุรกิจสื่อ ธุรกิจเพลง ธุรกิจรับจ้างและผลิตกิจกรร</w:t>
      </w:r>
      <w:r w:rsidR="00952F2F" w:rsidRPr="00495C58">
        <w:rPr>
          <w:rFonts w:ascii="Browallia New" w:hAnsi="Browallia New" w:cs="Browallia New"/>
          <w:sz w:val="28"/>
          <w:szCs w:val="28"/>
          <w:cs/>
        </w:rPr>
        <w:t>ม</w:t>
      </w:r>
      <w:r w:rsidR="00F6022A" w:rsidRPr="00495C58">
        <w:rPr>
          <w:rFonts w:ascii="Browallia New" w:hAnsi="Browallia New" w:cs="Browallia New"/>
          <w:sz w:val="28"/>
          <w:szCs w:val="28"/>
          <w:cs/>
        </w:rPr>
        <w:t xml:space="preserve"> </w:t>
      </w:r>
      <w:r w:rsidR="007941AB" w:rsidRPr="00495C58">
        <w:rPr>
          <w:rFonts w:ascii="Browallia New" w:hAnsi="Browallia New" w:cs="Browallia New"/>
          <w:sz w:val="28"/>
          <w:szCs w:val="28"/>
          <w:cs/>
        </w:rPr>
        <w:t>โดย</w:t>
      </w:r>
      <w:r w:rsidR="007941AB" w:rsidRPr="00495C58">
        <w:rPr>
          <w:rFonts w:ascii="Browallia New" w:hAnsi="Browallia New" w:cs="Browallia New"/>
          <w:spacing w:val="-4"/>
          <w:sz w:val="28"/>
          <w:szCs w:val="28"/>
          <w:cs/>
        </w:rPr>
        <w:t>มี</w:t>
      </w:r>
      <w:r w:rsidR="007941AB" w:rsidRPr="00495C58">
        <w:rPr>
          <w:rFonts w:ascii="Browallia New" w:hAnsi="Browallia New" w:cs="Browallia New"/>
          <w:sz w:val="28"/>
          <w:szCs w:val="28"/>
          <w:cs/>
        </w:rPr>
        <w:t xml:space="preserve">สำนักงานใหญ่ตั้งอยู่เลขที่ </w:t>
      </w:r>
      <w:r w:rsidR="00B34CB1" w:rsidRPr="00495C58">
        <w:rPr>
          <w:rFonts w:ascii="Browallia New" w:hAnsi="Browallia New" w:cs="Browallia New"/>
          <w:sz w:val="28"/>
          <w:szCs w:val="28"/>
          <w:lang w:val="en-GB"/>
        </w:rPr>
        <w:t>27</w:t>
      </w:r>
      <w:r w:rsidR="00B34CB1" w:rsidRPr="00495C58">
        <w:rPr>
          <w:rFonts w:ascii="Browallia New" w:hAnsi="Browallia New" w:cs="Browallia New"/>
          <w:sz w:val="28"/>
          <w:szCs w:val="28"/>
          <w:cs/>
          <w:lang w:val="en-GB"/>
        </w:rPr>
        <w:t xml:space="preserve"> อาคาร</w:t>
      </w:r>
      <w:r w:rsidR="00EA663A" w:rsidRPr="00495C58">
        <w:rPr>
          <w:rFonts w:ascii="Browallia New" w:hAnsi="Browallia New" w:cs="Browallia New"/>
          <w:sz w:val="28"/>
          <w:szCs w:val="28"/>
          <w:cs/>
          <w:lang w:val="en-GB"/>
        </w:rPr>
        <w:t>เชษฐโชติ</w:t>
      </w:r>
      <w:r w:rsidR="007750BB" w:rsidRPr="00495C58">
        <w:rPr>
          <w:rFonts w:ascii="Browallia New" w:hAnsi="Browallia New" w:cs="Browallia New"/>
          <w:sz w:val="28"/>
          <w:szCs w:val="28"/>
          <w:cs/>
          <w:lang w:val="en-GB"/>
        </w:rPr>
        <w:t xml:space="preserve"> </w:t>
      </w:r>
      <w:r w:rsidR="00B34CB1" w:rsidRPr="00495C58">
        <w:rPr>
          <w:rFonts w:ascii="Browallia New" w:hAnsi="Browallia New" w:cs="Browallia New"/>
          <w:sz w:val="28"/>
          <w:szCs w:val="28"/>
          <w:cs/>
          <w:lang w:val="en-GB"/>
        </w:rPr>
        <w:t>ทาวเวอร์ เอ</w:t>
      </w:r>
      <w:r w:rsidR="00340CAA" w:rsidRPr="00495C58">
        <w:rPr>
          <w:rFonts w:ascii="Browallia New" w:hAnsi="Browallia New" w:cs="Browallia New"/>
          <w:sz w:val="28"/>
          <w:szCs w:val="28"/>
          <w:cs/>
          <w:lang w:val="en-GB"/>
        </w:rPr>
        <w:t xml:space="preserve"> </w:t>
      </w:r>
      <w:r w:rsidR="00B34CB1" w:rsidRPr="00495C58">
        <w:rPr>
          <w:rFonts w:ascii="Browallia New" w:hAnsi="Browallia New" w:cs="Browallia New"/>
          <w:sz w:val="28"/>
          <w:szCs w:val="28"/>
          <w:cs/>
          <w:lang w:val="en-GB"/>
        </w:rPr>
        <w:t>ถนนประเสริฐมนูกิจ แขวงเสนานิคม เขตจตุจักร กรุงเทพมหานคร</w:t>
      </w:r>
    </w:p>
    <w:p w14:paraId="6B4A5F45" w14:textId="77777777" w:rsidR="00292962" w:rsidRPr="00495C58" w:rsidRDefault="00292962"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p>
    <w:p w14:paraId="7E3EE6DE" w14:textId="59E8106D" w:rsidR="00292962" w:rsidRPr="00495C58" w:rsidRDefault="00292962" w:rsidP="00292962">
      <w:pPr>
        <w:pStyle w:val="ListParagraph"/>
        <w:numPr>
          <w:ilvl w:val="1"/>
          <w:numId w:val="44"/>
        </w:numPr>
        <w:tabs>
          <w:tab w:val="left" w:pos="6120"/>
        </w:tabs>
        <w:spacing w:line="240" w:lineRule="auto"/>
        <w:ind w:left="900" w:hanging="450"/>
        <w:jc w:val="thaiDistribute"/>
        <w:rPr>
          <w:rFonts w:ascii="Browallia New" w:hAnsi="Browallia New" w:cs="Browallia New"/>
          <w:sz w:val="28"/>
          <w:cs/>
        </w:rPr>
      </w:pPr>
      <w:r w:rsidRPr="00495C58">
        <w:rPr>
          <w:rFonts w:ascii="Browallia New" w:hAnsi="Browallia New" w:cs="Browallia New"/>
          <w:sz w:val="28"/>
          <w:cs/>
        </w:rPr>
        <w:t>ข้อสมมติทางการบัญชี</w:t>
      </w:r>
    </w:p>
    <w:p w14:paraId="0358BC5D" w14:textId="25953EE9" w:rsidR="00292962" w:rsidRPr="00495C58" w:rsidRDefault="00292962"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cs/>
        </w:rPr>
      </w:pPr>
      <w:r w:rsidRPr="00495C58">
        <w:rPr>
          <w:rFonts w:ascii="Browallia New" w:hAnsi="Browallia New" w:cs="Browallia New"/>
          <w:sz w:val="28"/>
          <w:szCs w:val="28"/>
          <w:cs/>
        </w:rPr>
        <w:t xml:space="preserve">ณ วันที่ </w:t>
      </w:r>
      <w:r w:rsidR="00985F54" w:rsidRPr="00495C58">
        <w:rPr>
          <w:rFonts w:ascii="Browallia New" w:hAnsi="Browallia New" w:cs="Browallia New"/>
          <w:sz w:val="28"/>
          <w:szCs w:val="28"/>
        </w:rPr>
        <w:t>30</w:t>
      </w:r>
      <w:r w:rsidR="00985F54" w:rsidRPr="00495C58">
        <w:rPr>
          <w:rFonts w:ascii="Browallia New" w:hAnsi="Browallia New" w:cs="Browallia New"/>
          <w:sz w:val="28"/>
          <w:szCs w:val="28"/>
          <w:cs/>
        </w:rPr>
        <w:t xml:space="preserve"> มิถุนายน </w:t>
      </w:r>
      <w:r w:rsidRPr="00495C58">
        <w:rPr>
          <w:rFonts w:ascii="Browallia New" w:hAnsi="Browallia New" w:cs="Browallia New"/>
          <w:sz w:val="28"/>
          <w:szCs w:val="28"/>
        </w:rPr>
        <w:t xml:space="preserve">2569 </w:t>
      </w:r>
      <w:r w:rsidRPr="00495C58">
        <w:rPr>
          <w:rFonts w:ascii="Browallia New" w:hAnsi="Browallia New" w:cs="Browallia New"/>
          <w:sz w:val="28"/>
          <w:szCs w:val="28"/>
          <w:cs/>
        </w:rPr>
        <w:t>กลุ่มบริษัท</w:t>
      </w:r>
      <w:r w:rsidR="005C0B49" w:rsidRPr="00495C58">
        <w:rPr>
          <w:rFonts w:ascii="Browallia New" w:hAnsi="Browallia New" w:cs="Browallia New" w:hint="cs"/>
          <w:sz w:val="28"/>
          <w:szCs w:val="28"/>
          <w:cs/>
        </w:rPr>
        <w:t>และบริษัท</w:t>
      </w:r>
      <w:r w:rsidRPr="00495C58">
        <w:rPr>
          <w:rFonts w:ascii="Browallia New" w:hAnsi="Browallia New" w:cs="Browallia New"/>
          <w:sz w:val="28"/>
          <w:szCs w:val="28"/>
          <w:cs/>
        </w:rPr>
        <w:t xml:space="preserve">มีหนี้สินหมุนเวียนสูงกว่าสินทรัพย์หมุนเวียนจำนวน </w:t>
      </w:r>
      <w:r w:rsidR="003B0B22" w:rsidRPr="00495C58">
        <w:rPr>
          <w:rFonts w:ascii="Browallia New" w:hAnsi="Browallia New" w:cs="Browallia New"/>
          <w:sz w:val="28"/>
          <w:szCs w:val="28"/>
        </w:rPr>
        <w:t>3,</w:t>
      </w:r>
      <w:r w:rsidR="00D3531B" w:rsidRPr="00495C58">
        <w:rPr>
          <w:rFonts w:ascii="Browallia New" w:hAnsi="Browallia New" w:cs="Browallia New"/>
          <w:sz w:val="28"/>
          <w:szCs w:val="28"/>
        </w:rPr>
        <w:t>691</w:t>
      </w:r>
      <w:r w:rsidR="003B0B22" w:rsidRPr="00495C58">
        <w:rPr>
          <w:rFonts w:ascii="Browallia New" w:hAnsi="Browallia New" w:cs="Browallia New"/>
          <w:sz w:val="28"/>
          <w:szCs w:val="28"/>
        </w:rPr>
        <w:t>.63</w:t>
      </w:r>
      <w:r w:rsidRPr="00495C58">
        <w:rPr>
          <w:rFonts w:ascii="Browallia New" w:hAnsi="Browallia New" w:cs="Browallia New"/>
          <w:sz w:val="28"/>
          <w:szCs w:val="28"/>
        </w:rPr>
        <w:t xml:space="preserve"> </w:t>
      </w:r>
      <w:r w:rsidRPr="00495C58">
        <w:rPr>
          <w:rFonts w:ascii="Browallia New" w:hAnsi="Browallia New" w:cs="Browallia New"/>
          <w:sz w:val="28"/>
          <w:szCs w:val="28"/>
          <w:cs/>
        </w:rPr>
        <w:t xml:space="preserve">ล้านบาท </w:t>
      </w:r>
      <w:r w:rsidR="005C0B49" w:rsidRPr="00495C58">
        <w:rPr>
          <w:rFonts w:ascii="Browallia New" w:hAnsi="Browallia New" w:cs="Browallia New" w:hint="cs"/>
          <w:sz w:val="28"/>
          <w:szCs w:val="28"/>
          <w:cs/>
        </w:rPr>
        <w:t xml:space="preserve">และ </w:t>
      </w:r>
      <w:r w:rsidR="005C0B49" w:rsidRPr="00495C58">
        <w:rPr>
          <w:rFonts w:ascii="Browallia New" w:hAnsi="Browallia New" w:cs="Browallia New"/>
          <w:sz w:val="28"/>
          <w:szCs w:val="28"/>
        </w:rPr>
        <w:t>2,</w:t>
      </w:r>
      <w:r w:rsidR="00D3531B" w:rsidRPr="00495C58">
        <w:rPr>
          <w:rFonts w:ascii="Browallia New" w:hAnsi="Browallia New" w:cs="Browallia New"/>
          <w:sz w:val="28"/>
          <w:szCs w:val="28"/>
        </w:rPr>
        <w:t>310</w:t>
      </w:r>
      <w:r w:rsidR="005C0B49" w:rsidRPr="00495C58">
        <w:rPr>
          <w:rFonts w:ascii="Browallia New" w:hAnsi="Browallia New" w:cs="Browallia New"/>
          <w:sz w:val="28"/>
          <w:szCs w:val="28"/>
        </w:rPr>
        <w:t xml:space="preserve">.33 </w:t>
      </w:r>
      <w:r w:rsidR="005C0B49" w:rsidRPr="00495C58">
        <w:rPr>
          <w:rFonts w:ascii="Browallia New" w:hAnsi="Browallia New" w:cs="Browallia New" w:hint="cs"/>
          <w:sz w:val="28"/>
          <w:szCs w:val="28"/>
          <w:cs/>
        </w:rPr>
        <w:t>ล้านบาท</w:t>
      </w:r>
      <w:r w:rsidR="005C0B49" w:rsidRPr="00495C58">
        <w:rPr>
          <w:rFonts w:ascii="Browallia New" w:hAnsi="Browallia New" w:cs="Browallia New"/>
          <w:sz w:val="28"/>
          <w:szCs w:val="28"/>
        </w:rPr>
        <w:t xml:space="preserve"> </w:t>
      </w:r>
      <w:r w:rsidR="005C0B49" w:rsidRPr="00495C58">
        <w:rPr>
          <w:rFonts w:ascii="Browallia New" w:hAnsi="Browallia New" w:cs="Browallia New" w:hint="cs"/>
          <w:sz w:val="28"/>
          <w:szCs w:val="28"/>
          <w:cs/>
        </w:rPr>
        <w:t>ตามลำดับ</w:t>
      </w:r>
    </w:p>
    <w:p w14:paraId="33B10538" w14:textId="77777777" w:rsidR="001B0B85" w:rsidRPr="00495C58" w:rsidRDefault="001B0B85"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p>
    <w:p w14:paraId="170FB964" w14:textId="0972AABB" w:rsidR="001B0B85" w:rsidRPr="00495C58" w:rsidRDefault="00DE4CF3" w:rsidP="00DE4CF3">
      <w:pPr>
        <w:tabs>
          <w:tab w:val="clear" w:pos="227"/>
          <w:tab w:val="clear" w:pos="454"/>
          <w:tab w:val="clear" w:pos="6322"/>
          <w:tab w:val="left" w:pos="6120"/>
        </w:tabs>
        <w:spacing w:line="240" w:lineRule="auto"/>
        <w:ind w:left="900"/>
        <w:jc w:val="thaiDistribute"/>
        <w:rPr>
          <w:rFonts w:ascii="Browallia New" w:hAnsi="Browallia New" w:cs="Browallia New"/>
          <w:sz w:val="28"/>
          <w:szCs w:val="28"/>
          <w:cs/>
        </w:rPr>
      </w:pPr>
      <w:r w:rsidRPr="00495C58">
        <w:rPr>
          <w:rFonts w:ascii="Browallia New" w:hAnsi="Browallia New" w:cs="Browallia New" w:hint="cs"/>
          <w:sz w:val="28"/>
          <w:szCs w:val="28"/>
          <w:cs/>
        </w:rPr>
        <w:t xml:space="preserve">จากการที่ในปี </w:t>
      </w:r>
      <w:r w:rsidRPr="00495C58">
        <w:rPr>
          <w:rFonts w:ascii="Browallia New" w:hAnsi="Browallia New" w:cs="Browallia New"/>
          <w:sz w:val="28"/>
          <w:szCs w:val="28"/>
        </w:rPr>
        <w:t xml:space="preserve">2568 </w:t>
      </w:r>
      <w:r w:rsidRPr="00495C58">
        <w:rPr>
          <w:rFonts w:ascii="Browallia New" w:hAnsi="Browallia New" w:cs="Browallia New" w:hint="cs"/>
          <w:sz w:val="28"/>
          <w:szCs w:val="28"/>
          <w:cs/>
        </w:rPr>
        <w:t xml:space="preserve">กลุ่มบริษัทไม่สามารถปฏิบัติตามเงื่อนไขสัญญาเงินกู้กับสถาบันการเงิน </w:t>
      </w:r>
      <w:r w:rsidRPr="00495C58">
        <w:rPr>
          <w:rFonts w:ascii="Browallia New" w:hAnsi="Browallia New" w:cs="Browallia New"/>
          <w:sz w:val="28"/>
          <w:szCs w:val="28"/>
        </w:rPr>
        <w:t xml:space="preserve">2 </w:t>
      </w:r>
      <w:r w:rsidRPr="00495C58">
        <w:rPr>
          <w:rFonts w:ascii="Browallia New" w:hAnsi="Browallia New" w:cs="Browallia New" w:hint="cs"/>
          <w:sz w:val="28"/>
          <w:szCs w:val="28"/>
          <w:cs/>
        </w:rPr>
        <w:t xml:space="preserve">แห่ง ต่อมาในไตรมาส </w:t>
      </w:r>
      <w:r w:rsidRPr="00495C58">
        <w:rPr>
          <w:rFonts w:ascii="Browallia New" w:hAnsi="Browallia New" w:cs="Browallia New"/>
          <w:sz w:val="28"/>
          <w:szCs w:val="28"/>
        </w:rPr>
        <w:t xml:space="preserve">1 </w:t>
      </w:r>
      <w:r w:rsidRPr="00495C58">
        <w:rPr>
          <w:rFonts w:ascii="Browallia New" w:hAnsi="Browallia New" w:cs="Browallia New" w:hint="cs"/>
          <w:sz w:val="28"/>
          <w:szCs w:val="28"/>
          <w:cs/>
        </w:rPr>
        <w:t xml:space="preserve">ปี </w:t>
      </w:r>
      <w:r w:rsidRPr="00495C58">
        <w:rPr>
          <w:rFonts w:ascii="Browallia New" w:hAnsi="Browallia New" w:cs="Browallia New"/>
          <w:sz w:val="28"/>
          <w:szCs w:val="28"/>
        </w:rPr>
        <w:t xml:space="preserve">2569 </w:t>
      </w:r>
      <w:r w:rsidR="00E82B0F" w:rsidRPr="00495C58">
        <w:rPr>
          <w:rFonts w:ascii="Browallia New" w:hAnsi="Browallia New" w:cs="Browallia New"/>
          <w:sz w:val="28"/>
          <w:szCs w:val="28"/>
          <w:cs/>
        </w:rPr>
        <w:t>กลุ่มบริษัท</w:t>
      </w:r>
      <w:r w:rsidR="00E82B0F" w:rsidRPr="00495C58">
        <w:rPr>
          <w:rFonts w:ascii="Browallia New" w:hAnsi="Browallia New" w:cs="Browallia New" w:hint="cs"/>
          <w:sz w:val="28"/>
          <w:szCs w:val="28"/>
          <w:cs/>
        </w:rPr>
        <w:t>ได้มีปรับโครงสร้างหนี้เงินกู้ยืมระยะยาวกับสถาบันการเงิน</w:t>
      </w:r>
      <w:r w:rsidR="0008423C" w:rsidRPr="00495C58">
        <w:rPr>
          <w:rFonts w:ascii="Browallia New" w:hAnsi="Browallia New" w:cs="Browallia New" w:hint="cs"/>
          <w:sz w:val="28"/>
          <w:szCs w:val="28"/>
          <w:cs/>
        </w:rPr>
        <w:t>ดังกล่าว</w:t>
      </w:r>
      <w:r w:rsidR="00E82B0F" w:rsidRPr="00495C58">
        <w:rPr>
          <w:rFonts w:ascii="Browallia New" w:hAnsi="Browallia New" w:cs="Browallia New" w:hint="cs"/>
          <w:sz w:val="28"/>
          <w:szCs w:val="28"/>
          <w:cs/>
        </w:rPr>
        <w:t>แล้ว</w:t>
      </w:r>
      <w:r w:rsidR="0008423C" w:rsidRPr="00495C58">
        <w:rPr>
          <w:rFonts w:ascii="Browallia New" w:hAnsi="Browallia New" w:cs="Browallia New" w:hint="cs"/>
          <w:sz w:val="28"/>
          <w:szCs w:val="28"/>
          <w:cs/>
        </w:rPr>
        <w:t xml:space="preserve"> </w:t>
      </w:r>
      <w:r w:rsidRPr="00495C58">
        <w:rPr>
          <w:rFonts w:ascii="Browallia New" w:hAnsi="Browallia New" w:cs="Browallia New"/>
          <w:sz w:val="28"/>
          <w:szCs w:val="28"/>
          <w:cs/>
        </w:rPr>
        <w:t xml:space="preserve">ตามที่ได้กล่าวไว้ในหมายเหตุข้อ </w:t>
      </w:r>
      <w:r w:rsidRPr="00495C58">
        <w:rPr>
          <w:rFonts w:ascii="Browallia New" w:hAnsi="Browallia New" w:cs="Browallia New"/>
          <w:sz w:val="28"/>
          <w:szCs w:val="28"/>
        </w:rPr>
        <w:t>1</w:t>
      </w:r>
      <w:r w:rsidR="00906A00" w:rsidRPr="00495C58">
        <w:rPr>
          <w:rFonts w:ascii="Browallia New" w:hAnsi="Browallia New" w:cs="Browallia New"/>
          <w:sz w:val="28"/>
          <w:szCs w:val="28"/>
        </w:rPr>
        <w:t>8</w:t>
      </w:r>
      <w:r w:rsidR="00E82B0F" w:rsidRPr="00495C58">
        <w:rPr>
          <w:rFonts w:ascii="Browallia New" w:hAnsi="Browallia New" w:cs="Browallia New" w:hint="cs"/>
          <w:sz w:val="28"/>
          <w:szCs w:val="28"/>
          <w:cs/>
        </w:rPr>
        <w:t xml:space="preserve"> </w:t>
      </w:r>
      <w:r w:rsidRPr="00495C58">
        <w:rPr>
          <w:rFonts w:ascii="Browallia New" w:hAnsi="Browallia New" w:cs="Browallia New" w:hint="cs"/>
          <w:sz w:val="28"/>
          <w:szCs w:val="28"/>
          <w:cs/>
        </w:rPr>
        <w:t>โดย</w:t>
      </w:r>
      <w:r w:rsidR="001B0B85" w:rsidRPr="00495C58">
        <w:rPr>
          <w:rFonts w:ascii="Browallia New" w:hAnsi="Browallia New" w:cs="Browallia New" w:hint="cs"/>
          <w:sz w:val="28"/>
          <w:szCs w:val="28"/>
          <w:cs/>
        </w:rPr>
        <w:t>เงินกู้ยืมระยะยาว</w:t>
      </w:r>
      <w:r w:rsidR="00E82B0F" w:rsidRPr="00495C58">
        <w:rPr>
          <w:rFonts w:ascii="Browallia New" w:hAnsi="Browallia New" w:cs="Browallia New" w:hint="cs"/>
          <w:sz w:val="28"/>
          <w:szCs w:val="28"/>
          <w:cs/>
        </w:rPr>
        <w:t>ดังกล่าว</w:t>
      </w:r>
      <w:r w:rsidR="001B0B85" w:rsidRPr="00495C58">
        <w:rPr>
          <w:rFonts w:ascii="Browallia New" w:hAnsi="Browallia New" w:cs="Browallia New" w:hint="cs"/>
          <w:sz w:val="28"/>
          <w:szCs w:val="28"/>
          <w:cs/>
        </w:rPr>
        <w:t>มีกำหนดชำระภายใน</w:t>
      </w:r>
      <w:r w:rsidR="00580A52" w:rsidRPr="00495C58">
        <w:rPr>
          <w:rFonts w:ascii="Browallia New" w:hAnsi="Browallia New" w:cs="Browallia New"/>
          <w:sz w:val="28"/>
          <w:szCs w:val="28"/>
        </w:rPr>
        <w:t xml:space="preserve"> 1</w:t>
      </w:r>
      <w:r w:rsidR="00580A52" w:rsidRPr="00495C58">
        <w:rPr>
          <w:rFonts w:ascii="Browallia New" w:hAnsi="Browallia New" w:cs="Browallia New" w:hint="cs"/>
          <w:sz w:val="28"/>
          <w:szCs w:val="28"/>
          <w:cs/>
        </w:rPr>
        <w:t xml:space="preserve"> ปี</w:t>
      </w:r>
      <w:r w:rsidR="001B0B85" w:rsidRPr="00495C58">
        <w:rPr>
          <w:rFonts w:ascii="Browallia New" w:hAnsi="Browallia New" w:cs="Browallia New" w:hint="cs"/>
          <w:sz w:val="28"/>
          <w:szCs w:val="28"/>
          <w:cs/>
        </w:rPr>
        <w:t xml:space="preserve"> จำนว</w:t>
      </w:r>
      <w:r w:rsidR="00580A52" w:rsidRPr="00495C58">
        <w:rPr>
          <w:rFonts w:ascii="Browallia New" w:hAnsi="Browallia New" w:cs="Browallia New" w:hint="cs"/>
          <w:sz w:val="28"/>
          <w:szCs w:val="28"/>
          <w:cs/>
        </w:rPr>
        <w:t xml:space="preserve">นรวม </w:t>
      </w:r>
      <w:r w:rsidR="00580A52" w:rsidRPr="00495C58">
        <w:rPr>
          <w:rFonts w:ascii="Browallia New" w:hAnsi="Browallia New" w:cs="Browallia New"/>
          <w:sz w:val="28"/>
          <w:szCs w:val="28"/>
        </w:rPr>
        <w:t>1,</w:t>
      </w:r>
      <w:r w:rsidR="00E82B0F" w:rsidRPr="00495C58">
        <w:rPr>
          <w:rFonts w:ascii="Browallia New" w:hAnsi="Browallia New" w:cs="Browallia New"/>
          <w:sz w:val="28"/>
          <w:szCs w:val="28"/>
        </w:rPr>
        <w:t>2</w:t>
      </w:r>
      <w:r w:rsidR="00384215" w:rsidRPr="00495C58">
        <w:rPr>
          <w:rFonts w:ascii="Browallia New" w:hAnsi="Browallia New" w:cs="Browallia New"/>
          <w:sz w:val="28"/>
          <w:szCs w:val="28"/>
        </w:rPr>
        <w:t>70</w:t>
      </w:r>
      <w:r w:rsidR="00580A52" w:rsidRPr="00495C58">
        <w:rPr>
          <w:rFonts w:ascii="Browallia New" w:hAnsi="Browallia New" w:cs="Browallia New"/>
          <w:sz w:val="28"/>
          <w:szCs w:val="28"/>
        </w:rPr>
        <w:t>.</w:t>
      </w:r>
      <w:r w:rsidR="00384215" w:rsidRPr="00495C58">
        <w:rPr>
          <w:rFonts w:ascii="Browallia New" w:hAnsi="Browallia New" w:cs="Browallia New"/>
          <w:sz w:val="28"/>
          <w:szCs w:val="28"/>
        </w:rPr>
        <w:t>87</w:t>
      </w:r>
      <w:r w:rsidR="00580A52" w:rsidRPr="00495C58">
        <w:rPr>
          <w:rFonts w:ascii="Browallia New" w:hAnsi="Browallia New" w:cs="Browallia New"/>
          <w:sz w:val="28"/>
          <w:szCs w:val="28"/>
        </w:rPr>
        <w:t xml:space="preserve"> </w:t>
      </w:r>
      <w:r w:rsidR="00580A52" w:rsidRPr="00495C58">
        <w:rPr>
          <w:rFonts w:ascii="Browallia New" w:hAnsi="Browallia New" w:cs="Browallia New" w:hint="cs"/>
          <w:sz w:val="28"/>
          <w:szCs w:val="28"/>
          <w:cs/>
        </w:rPr>
        <w:t>ล้านบาท</w:t>
      </w:r>
      <w:r w:rsidR="00E82B0F" w:rsidRPr="00495C58">
        <w:rPr>
          <w:rFonts w:ascii="Browallia New" w:hAnsi="Browallia New" w:cs="Browallia New" w:hint="cs"/>
          <w:sz w:val="28"/>
          <w:szCs w:val="28"/>
          <w:cs/>
        </w:rPr>
        <w:t xml:space="preserve"> </w:t>
      </w:r>
    </w:p>
    <w:p w14:paraId="110B602C" w14:textId="77777777" w:rsidR="001B0B85" w:rsidRPr="00495C58" w:rsidRDefault="001B0B85"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p>
    <w:p w14:paraId="035349CF" w14:textId="74AF1CBB" w:rsidR="00292962" w:rsidRPr="00495C58" w:rsidRDefault="00292962"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r w:rsidRPr="00495C58">
        <w:rPr>
          <w:rFonts w:ascii="Browallia New" w:hAnsi="Browallia New" w:cs="Browallia New" w:hint="cs"/>
          <w:sz w:val="28"/>
          <w:szCs w:val="28"/>
          <w:cs/>
        </w:rPr>
        <w:t xml:space="preserve">ทั้งนี้ </w:t>
      </w:r>
      <w:r w:rsidR="00580A52" w:rsidRPr="00495C58">
        <w:rPr>
          <w:rFonts w:ascii="Browallia New" w:hAnsi="Browallia New" w:cs="Browallia New" w:hint="cs"/>
          <w:sz w:val="28"/>
          <w:szCs w:val="28"/>
          <w:cs/>
        </w:rPr>
        <w:t>ผู้บริหารของกลุ่มบริษัทอยู่ระหว่าง</w:t>
      </w:r>
      <w:r w:rsidR="00580A52" w:rsidRPr="00495C58">
        <w:rPr>
          <w:rFonts w:ascii="Browallia New" w:hAnsi="Browallia New" w:cs="Browallia New"/>
          <w:sz w:val="28"/>
          <w:szCs w:val="28"/>
          <w:cs/>
        </w:rPr>
        <w:t>การดำเนินการตามแผนการดำเนินงานธุรกิจและกลยุทธ์ทางการเงินเพื่อให้เชื่อมั่นได้ว่ากลุ่มบริษัทจะมีสภาพคล่องอย่างเพียงพอและมีความสามารถในการชำระหนี้เมื่อครบกำหนดและดำเนินธุรกิจได้อย่างต่อเนื่อง</w:t>
      </w:r>
    </w:p>
    <w:p w14:paraId="2D43295F" w14:textId="77777777" w:rsidR="00292962" w:rsidRPr="00495C58" w:rsidRDefault="00292962"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p>
    <w:p w14:paraId="684227B7" w14:textId="5105CD9B" w:rsidR="009A6C19" w:rsidRPr="00495C58" w:rsidRDefault="009A6C19"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r w:rsidRPr="00495C58">
        <w:rPr>
          <w:rFonts w:ascii="Browallia New" w:hAnsi="Browallia New" w:cs="Browallia New" w:hint="cs"/>
          <w:sz w:val="28"/>
          <w:szCs w:val="28"/>
          <w:cs/>
        </w:rPr>
        <w:t>แต่ปัจจัยในด้านสภาพคล่องของกลุ่มบริษัทขึ้นอยู่กับการเรียกใช้สิทธิในการเรียกให้ชำระคืนเงินกู้ยืมของสถาบันการเงิน</w:t>
      </w:r>
      <w:r w:rsidRPr="00495C58">
        <w:rPr>
          <w:rFonts w:ascii="Browallia New" w:hAnsi="Browallia New" w:cs="Browallia New"/>
          <w:sz w:val="28"/>
          <w:szCs w:val="28"/>
          <w:cs/>
        </w:rPr>
        <w:t xml:space="preserve"> </w:t>
      </w:r>
      <w:r w:rsidRPr="00495C58">
        <w:rPr>
          <w:rFonts w:ascii="Browallia New" w:hAnsi="Browallia New" w:cs="Browallia New" w:hint="cs"/>
          <w:sz w:val="28"/>
          <w:szCs w:val="28"/>
          <w:cs/>
        </w:rPr>
        <w:t>การจัดหาแหล่งเงินทุนอื่นเพิ่มเติมเพื่อใช้ในการดำเนินงาน</w:t>
      </w:r>
      <w:r w:rsidRPr="00495C58">
        <w:rPr>
          <w:rFonts w:ascii="Browallia New" w:hAnsi="Browallia New" w:cs="Browallia New"/>
          <w:sz w:val="28"/>
          <w:szCs w:val="28"/>
          <w:cs/>
        </w:rPr>
        <w:t xml:space="preserve"> </w:t>
      </w:r>
      <w:r w:rsidRPr="00495C58">
        <w:rPr>
          <w:rFonts w:ascii="Browallia New" w:hAnsi="Browallia New" w:cs="Browallia New" w:hint="cs"/>
          <w:sz w:val="28"/>
          <w:szCs w:val="28"/>
          <w:cs/>
        </w:rPr>
        <w:t>การปรับปรุงแผนธุรกิจ การดำเนินงานในอนาคต</w:t>
      </w:r>
      <w:r w:rsidRPr="00495C58">
        <w:rPr>
          <w:rFonts w:ascii="Browallia New" w:hAnsi="Browallia New" w:cs="Browallia New"/>
          <w:sz w:val="28"/>
          <w:szCs w:val="28"/>
          <w:cs/>
        </w:rPr>
        <w:t xml:space="preserve"> </w:t>
      </w:r>
      <w:r w:rsidRPr="00495C58">
        <w:rPr>
          <w:rFonts w:ascii="Browallia New" w:hAnsi="Browallia New" w:cs="Browallia New" w:hint="cs"/>
          <w:sz w:val="28"/>
          <w:szCs w:val="28"/>
          <w:cs/>
        </w:rPr>
        <w:t>และความสามารถในการจ่ายชำระเงินกู้ยืม</w:t>
      </w:r>
      <w:r w:rsidRPr="00495C58">
        <w:rPr>
          <w:rFonts w:ascii="Browallia New" w:hAnsi="Browallia New" w:cs="Browallia New"/>
          <w:sz w:val="28"/>
          <w:szCs w:val="28"/>
          <w:cs/>
        </w:rPr>
        <w:t xml:space="preserve"> </w:t>
      </w:r>
      <w:r w:rsidRPr="00495C58">
        <w:rPr>
          <w:rFonts w:ascii="Browallia New" w:hAnsi="Browallia New" w:cs="Browallia New" w:hint="cs"/>
          <w:sz w:val="28"/>
          <w:szCs w:val="28"/>
          <w:cs/>
        </w:rPr>
        <w:t>รวมถึงความเพียงพอของวงเงินสินเชื่ออย่างต่อเนื่อง</w:t>
      </w:r>
      <w:r w:rsidRPr="00495C58">
        <w:rPr>
          <w:rFonts w:ascii="Browallia New" w:hAnsi="Browallia New" w:cs="Browallia New"/>
          <w:sz w:val="28"/>
          <w:szCs w:val="28"/>
          <w:cs/>
        </w:rPr>
        <w:t xml:space="preserve"> </w:t>
      </w:r>
      <w:r w:rsidRPr="00495C58">
        <w:rPr>
          <w:rFonts w:ascii="Browallia New" w:hAnsi="Browallia New" w:cs="Browallia New" w:hint="cs"/>
          <w:sz w:val="28"/>
          <w:szCs w:val="28"/>
          <w:cs/>
        </w:rPr>
        <w:t>ซึ่งปัจจัยเหล่านี้แสดงถึงความไม่แน่นอนที่มีสาระสำคัญ</w:t>
      </w:r>
      <w:r w:rsidRPr="00495C58">
        <w:rPr>
          <w:rFonts w:ascii="Browallia New" w:hAnsi="Browallia New" w:cs="Browallia New"/>
          <w:sz w:val="28"/>
          <w:szCs w:val="28"/>
          <w:cs/>
        </w:rPr>
        <w:t>และมีความเป็นไปได้ที่จะมีผลกระทบต่อความสามารถในการดำเนินงานต่อเนื่องของกลุ่มบริษัท</w:t>
      </w:r>
    </w:p>
    <w:p w14:paraId="1DDB54AD" w14:textId="77777777" w:rsidR="00AF35E3" w:rsidRPr="00495C58" w:rsidRDefault="00AF35E3"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p>
    <w:p w14:paraId="0496EA93" w14:textId="06D5CF64" w:rsidR="00292962" w:rsidRPr="00495C58" w:rsidRDefault="009A6C19"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r w:rsidRPr="00495C58">
        <w:rPr>
          <w:rFonts w:ascii="Browallia New" w:hAnsi="Browallia New" w:cs="Browallia New" w:hint="cs"/>
          <w:sz w:val="28"/>
          <w:szCs w:val="28"/>
          <w:cs/>
        </w:rPr>
        <w:t>อย่างไรก็ตาม</w:t>
      </w:r>
      <w:r w:rsidR="00292962" w:rsidRPr="00495C58">
        <w:rPr>
          <w:rFonts w:ascii="Browallia New" w:hAnsi="Browallia New" w:cs="Browallia New" w:hint="cs"/>
          <w:sz w:val="28"/>
          <w:szCs w:val="28"/>
          <w:cs/>
        </w:rPr>
        <w:t xml:space="preserve"> </w:t>
      </w:r>
      <w:r w:rsidR="00292962" w:rsidRPr="00495C58">
        <w:rPr>
          <w:rFonts w:ascii="Browallia New" w:hAnsi="Browallia New" w:cs="Browallia New"/>
          <w:sz w:val="28"/>
          <w:szCs w:val="28"/>
          <w:cs/>
        </w:rPr>
        <w:t>ผู้บริหาร</w:t>
      </w:r>
      <w:r w:rsidR="00C46C36" w:rsidRPr="00495C58">
        <w:rPr>
          <w:rFonts w:ascii="Browallia New" w:hAnsi="Browallia New" w:cs="Browallia New" w:hint="cs"/>
          <w:sz w:val="28"/>
          <w:szCs w:val="28"/>
          <w:cs/>
        </w:rPr>
        <w:t>ของกลุ่มบริษัท</w:t>
      </w:r>
      <w:r w:rsidR="00DE4CF3" w:rsidRPr="00495C58">
        <w:rPr>
          <w:rFonts w:ascii="Browallia New" w:hAnsi="Browallia New" w:cs="Browallia New" w:hint="cs"/>
          <w:sz w:val="28"/>
          <w:szCs w:val="28"/>
          <w:cs/>
        </w:rPr>
        <w:t>จึง</w:t>
      </w:r>
      <w:r w:rsidR="000965C8" w:rsidRPr="00495C58">
        <w:rPr>
          <w:rFonts w:ascii="Browallia New" w:hAnsi="Browallia New" w:cs="Browallia New" w:hint="cs"/>
          <w:sz w:val="28"/>
          <w:szCs w:val="28"/>
          <w:cs/>
        </w:rPr>
        <w:t>พิ</w:t>
      </w:r>
      <w:r w:rsidR="00292962" w:rsidRPr="00495C58">
        <w:rPr>
          <w:rFonts w:ascii="Browallia New" w:hAnsi="Browallia New" w:cs="Browallia New"/>
          <w:sz w:val="28"/>
          <w:szCs w:val="28"/>
          <w:cs/>
        </w:rPr>
        <w:t>จารณา</w:t>
      </w:r>
      <w:r w:rsidR="00693A06" w:rsidRPr="00495C58">
        <w:rPr>
          <w:rFonts w:ascii="Browallia New" w:hAnsi="Browallia New" w:cs="Browallia New" w:hint="cs"/>
          <w:sz w:val="28"/>
          <w:szCs w:val="28"/>
          <w:cs/>
        </w:rPr>
        <w:t>ถึง</w:t>
      </w:r>
      <w:r w:rsidR="00292962" w:rsidRPr="00495C58">
        <w:rPr>
          <w:rFonts w:ascii="Browallia New" w:hAnsi="Browallia New" w:cs="Browallia New"/>
          <w:sz w:val="28"/>
          <w:szCs w:val="28"/>
          <w:cs/>
        </w:rPr>
        <w:t>เงื่อนไขและสถานการณ์ในปัจจุบัน รวมถึงการไม่มีข้อบ่งชี้จาก</w:t>
      </w:r>
      <w:r w:rsidR="000965C8" w:rsidRPr="00495C58">
        <w:rPr>
          <w:rFonts w:ascii="Browallia New" w:hAnsi="Browallia New" w:cs="Browallia New" w:hint="cs"/>
          <w:sz w:val="28"/>
          <w:szCs w:val="28"/>
          <w:cs/>
        </w:rPr>
        <w:t>สถาบันการเงิน</w:t>
      </w:r>
      <w:r w:rsidR="00292962" w:rsidRPr="00495C58">
        <w:rPr>
          <w:rFonts w:ascii="Browallia New" w:hAnsi="Browallia New" w:cs="Browallia New"/>
          <w:sz w:val="28"/>
          <w:szCs w:val="28"/>
          <w:cs/>
        </w:rPr>
        <w:t xml:space="preserve">ว่าจะเรียกใช้สิทธิที่เกิดขึ้นภายใต้การละเมิดสัญญาเงินกู้ต่างๆ </w:t>
      </w:r>
      <w:r w:rsidR="00C46C36" w:rsidRPr="00495C58">
        <w:rPr>
          <w:rFonts w:ascii="Browallia New" w:hAnsi="Browallia New" w:cs="Browallia New" w:hint="cs"/>
          <w:sz w:val="28"/>
          <w:szCs w:val="28"/>
          <w:cs/>
        </w:rPr>
        <w:t xml:space="preserve">ดังนั้น </w:t>
      </w:r>
      <w:r w:rsidR="00292962" w:rsidRPr="00495C58">
        <w:rPr>
          <w:rFonts w:ascii="Browallia New" w:hAnsi="Browallia New" w:cs="Browallia New"/>
          <w:sz w:val="28"/>
          <w:szCs w:val="28"/>
          <w:cs/>
        </w:rPr>
        <w:t>ผู้บริหาร</w:t>
      </w:r>
      <w:r w:rsidR="00C46C36" w:rsidRPr="00495C58">
        <w:rPr>
          <w:rFonts w:ascii="Browallia New" w:hAnsi="Browallia New" w:cs="Browallia New" w:hint="cs"/>
          <w:sz w:val="28"/>
          <w:szCs w:val="28"/>
          <w:cs/>
        </w:rPr>
        <w:t>ของกลุ่มบริษัท</w:t>
      </w:r>
      <w:r w:rsidR="00292962" w:rsidRPr="00495C58">
        <w:rPr>
          <w:rFonts w:ascii="Browallia New" w:hAnsi="Browallia New" w:cs="Browallia New"/>
          <w:sz w:val="28"/>
          <w:szCs w:val="28"/>
          <w:cs/>
        </w:rPr>
        <w:t>เชื่อว่าการใช้เกณฑ์การดำเนินงานต่อเนื่องในการจัดทำ</w:t>
      </w:r>
      <w:r w:rsidR="00292962" w:rsidRPr="00495C58">
        <w:rPr>
          <w:rFonts w:ascii="Browallia New" w:hAnsi="Browallia New" w:cs="Browallia New" w:hint="cs"/>
          <w:sz w:val="28"/>
          <w:szCs w:val="28"/>
          <w:cs/>
        </w:rPr>
        <w:t>ข้อมูลทาง</w:t>
      </w:r>
      <w:r w:rsidR="00292962" w:rsidRPr="00495C58">
        <w:rPr>
          <w:rFonts w:ascii="Browallia New" w:hAnsi="Browallia New" w:cs="Browallia New"/>
          <w:sz w:val="28"/>
          <w:szCs w:val="28"/>
          <w:cs/>
        </w:rPr>
        <w:t>การเงิน</w:t>
      </w:r>
      <w:r w:rsidR="00292962" w:rsidRPr="00495C58">
        <w:rPr>
          <w:rFonts w:ascii="Browallia New" w:hAnsi="Browallia New" w:cs="Browallia New" w:hint="cs"/>
          <w:sz w:val="28"/>
          <w:szCs w:val="28"/>
          <w:cs/>
        </w:rPr>
        <w:t>ระหว่างกาล</w:t>
      </w:r>
      <w:r w:rsidR="00292962" w:rsidRPr="00495C58">
        <w:rPr>
          <w:rFonts w:ascii="Browallia New" w:hAnsi="Browallia New" w:cs="Browallia New"/>
          <w:sz w:val="28"/>
          <w:szCs w:val="28"/>
          <w:cs/>
        </w:rPr>
        <w:t xml:space="preserve">ยังคงมีความเหมาะสม </w:t>
      </w:r>
    </w:p>
    <w:p w14:paraId="757ECE7D" w14:textId="77777777" w:rsidR="00DE4CF3" w:rsidRPr="00495C58" w:rsidRDefault="00DE4CF3"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p>
    <w:p w14:paraId="2EA9DA7F" w14:textId="77777777" w:rsidR="00ED3FDD" w:rsidRPr="00495C58" w:rsidRDefault="00ED3FDD"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p>
    <w:p w14:paraId="5E0E4B6D" w14:textId="77777777" w:rsidR="00ED3FDD" w:rsidRPr="00495C58" w:rsidRDefault="00ED3FDD"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p>
    <w:p w14:paraId="266343B0" w14:textId="77777777" w:rsidR="00ED3FDD" w:rsidRPr="00495C58" w:rsidRDefault="00ED3FDD"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p>
    <w:p w14:paraId="069B3A2C" w14:textId="77777777" w:rsidR="005C0B49" w:rsidRPr="00495C58" w:rsidRDefault="005C0B49"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p>
    <w:p w14:paraId="5EA1C1C7" w14:textId="77777777" w:rsidR="005C0B49" w:rsidRPr="00495C58" w:rsidRDefault="005C0B49"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p>
    <w:p w14:paraId="46D5F67A" w14:textId="365E130C" w:rsidR="00660472" w:rsidRPr="00495C58" w:rsidRDefault="0029710E"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495C58">
        <w:rPr>
          <w:rFonts w:ascii="Browallia New" w:hAnsi="Browallia New" w:cs="Browallia New"/>
          <w:b/>
          <w:bCs/>
          <w:color w:val="000000" w:themeColor="text1"/>
          <w:sz w:val="28"/>
          <w:szCs w:val="28"/>
          <w:cs/>
          <w:lang w:val="th-TH"/>
        </w:rPr>
        <w:lastRenderedPageBreak/>
        <w:t>เกณฑ์</w:t>
      </w:r>
      <w:r w:rsidR="001763F5" w:rsidRPr="00495C58">
        <w:rPr>
          <w:rFonts w:ascii="Browallia New" w:hAnsi="Browallia New" w:cs="Browallia New"/>
          <w:b/>
          <w:bCs/>
          <w:color w:val="000000" w:themeColor="text1"/>
          <w:sz w:val="28"/>
          <w:szCs w:val="28"/>
          <w:cs/>
        </w:rPr>
        <w:t>ใน</w:t>
      </w:r>
      <w:r w:rsidRPr="00495C58">
        <w:rPr>
          <w:rFonts w:ascii="Browallia New" w:hAnsi="Browallia New" w:cs="Browallia New"/>
          <w:b/>
          <w:bCs/>
          <w:color w:val="000000" w:themeColor="text1"/>
          <w:sz w:val="28"/>
          <w:szCs w:val="28"/>
          <w:cs/>
          <w:lang w:val="th-TH"/>
        </w:rPr>
        <w:t>การจัดทำข้อมูลทางการเงิน</w:t>
      </w:r>
      <w:r w:rsidR="00C0775B" w:rsidRPr="00495C58">
        <w:rPr>
          <w:rFonts w:ascii="Browallia New" w:hAnsi="Browallia New" w:cs="Browallia New" w:hint="cs"/>
          <w:b/>
          <w:bCs/>
          <w:color w:val="000000" w:themeColor="text1"/>
          <w:sz w:val="28"/>
          <w:szCs w:val="28"/>
          <w:cs/>
          <w:lang w:val="th-TH"/>
        </w:rPr>
        <w:t>ระหว่างกาล</w:t>
      </w:r>
    </w:p>
    <w:p w14:paraId="5FAA6334" w14:textId="17D62635" w:rsidR="00660472" w:rsidRPr="00495C58" w:rsidRDefault="00660472" w:rsidP="00F26DA2">
      <w:pPr>
        <w:spacing w:line="240" w:lineRule="auto"/>
        <w:jc w:val="thaiDistribute"/>
        <w:rPr>
          <w:rFonts w:ascii="Browallia New" w:hAnsi="Browallia New" w:cs="Browallia New"/>
          <w:sz w:val="28"/>
          <w:szCs w:val="28"/>
          <w:lang w:val="en-GB"/>
        </w:rPr>
      </w:pPr>
    </w:p>
    <w:p w14:paraId="26AC9CA1" w14:textId="1CF713C6" w:rsidR="00660472" w:rsidRPr="00495C58" w:rsidRDefault="00AE3181"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495C58">
        <w:rPr>
          <w:rFonts w:ascii="Browallia New" w:eastAsia="Arial Unicode MS" w:hAnsi="Browallia New" w:cs="Browallia New"/>
          <w:sz w:val="28"/>
          <w:szCs w:val="28"/>
          <w:cs/>
          <w:lang w:val="en-GB"/>
        </w:rPr>
        <w:t xml:space="preserve">ข้อมูลทางการเงินรวมและเฉพาะบริษัทระหว่างกาลได้จัดทำขึ้นตามมาตรฐานการบัญชี ฉบับที่ </w:t>
      </w:r>
      <w:r w:rsidRPr="00495C58">
        <w:rPr>
          <w:rFonts w:ascii="Browallia New" w:eastAsia="Arial Unicode MS" w:hAnsi="Browallia New" w:cs="Browallia New"/>
          <w:sz w:val="28"/>
          <w:szCs w:val="28"/>
          <w:lang w:val="en-GB"/>
        </w:rPr>
        <w:t xml:space="preserve">34 </w:t>
      </w:r>
      <w:r w:rsidRPr="00495C58">
        <w:rPr>
          <w:rFonts w:ascii="Browallia New" w:eastAsia="Arial Unicode MS" w:hAnsi="Browallia New" w:cs="Browallia New"/>
          <w:sz w:val="28"/>
          <w:szCs w:val="28"/>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2CE5A3DD" w14:textId="77777777" w:rsidR="00A6492F" w:rsidRPr="00495C58" w:rsidRDefault="00A6492F"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0A3B98E" w14:textId="03B3EE21" w:rsidR="00A6492F" w:rsidRPr="00495C58" w:rsidRDefault="00A6492F" w:rsidP="00575FAF">
      <w:pPr>
        <w:tabs>
          <w:tab w:val="clear" w:pos="907"/>
          <w:tab w:val="left" w:pos="1350"/>
        </w:tabs>
        <w:spacing w:line="240" w:lineRule="auto"/>
        <w:ind w:left="432"/>
        <w:jc w:val="thaiDistribute"/>
        <w:rPr>
          <w:rFonts w:ascii="Browallia New" w:hAnsi="Browallia New" w:cs="Browallia New"/>
          <w:sz w:val="28"/>
          <w:szCs w:val="28"/>
          <w:cs/>
        </w:rPr>
      </w:pPr>
      <w:r w:rsidRPr="00495C58">
        <w:rPr>
          <w:rFonts w:ascii="Browallia New" w:eastAsia="Arial Unicode MS" w:hAnsi="Browallia New" w:cs="Browallia New"/>
          <w:sz w:val="28"/>
          <w:szCs w:val="28"/>
          <w:cs/>
          <w:lang w:val="en-GB"/>
        </w:rPr>
        <w:t>ข้อมูลทางการเงินระหว่างกาลนี้ควรอ่านควบคู่กับงบการเงิน</w:t>
      </w:r>
      <w:r w:rsidR="00783412" w:rsidRPr="00495C58">
        <w:rPr>
          <w:rFonts w:ascii="Browallia New" w:eastAsia="Arial Unicode MS" w:hAnsi="Browallia New" w:cs="Browallia New"/>
          <w:sz w:val="28"/>
          <w:szCs w:val="28"/>
          <w:cs/>
          <w:lang w:val="en-GB"/>
        </w:rPr>
        <w:t>สำหรับปี</w:t>
      </w:r>
      <w:r w:rsidR="00F942C2" w:rsidRPr="00495C58">
        <w:rPr>
          <w:rFonts w:ascii="Browallia New" w:eastAsia="Arial Unicode MS" w:hAnsi="Browallia New" w:cs="Browallia New"/>
          <w:sz w:val="28"/>
          <w:szCs w:val="28"/>
          <w:cs/>
          <w:lang w:val="en-GB"/>
        </w:rPr>
        <w:t>สิ้นสุดวันที่</w:t>
      </w:r>
      <w:r w:rsidRPr="00495C58">
        <w:rPr>
          <w:rFonts w:ascii="Browallia New" w:eastAsia="Arial Unicode MS" w:hAnsi="Browallia New" w:cs="Browallia New"/>
          <w:sz w:val="28"/>
          <w:szCs w:val="28"/>
          <w:lang w:val="en-GB"/>
        </w:rPr>
        <w:t xml:space="preserve"> </w:t>
      </w:r>
      <w:r w:rsidRPr="00495C58">
        <w:rPr>
          <w:rFonts w:ascii="Browallia New" w:hAnsi="Browallia New" w:cs="Browallia New"/>
          <w:sz w:val="28"/>
          <w:szCs w:val="28"/>
        </w:rPr>
        <w:t>31</w:t>
      </w:r>
      <w:r w:rsidRPr="00495C58">
        <w:rPr>
          <w:rFonts w:ascii="Browallia New" w:hAnsi="Browallia New" w:cs="Browallia New"/>
          <w:sz w:val="28"/>
          <w:szCs w:val="28"/>
          <w:cs/>
        </w:rPr>
        <w:t xml:space="preserve"> ธันวาคม </w:t>
      </w:r>
      <w:r w:rsidRPr="00495C58">
        <w:rPr>
          <w:rFonts w:ascii="Browallia New" w:hAnsi="Browallia New" w:cs="Browallia New"/>
          <w:sz w:val="28"/>
          <w:szCs w:val="28"/>
        </w:rPr>
        <w:t>256</w:t>
      </w:r>
      <w:r w:rsidR="009A59BD" w:rsidRPr="00495C58">
        <w:rPr>
          <w:rFonts w:ascii="Browallia New" w:hAnsi="Browallia New" w:cs="Browallia New"/>
          <w:sz w:val="28"/>
          <w:szCs w:val="28"/>
        </w:rPr>
        <w:t>8</w:t>
      </w:r>
    </w:p>
    <w:p w14:paraId="4701A50E" w14:textId="77777777" w:rsidR="00660472" w:rsidRPr="00495C58" w:rsidRDefault="00660472" w:rsidP="00575FAF">
      <w:pPr>
        <w:tabs>
          <w:tab w:val="clear" w:pos="907"/>
          <w:tab w:val="left" w:pos="1350"/>
        </w:tabs>
        <w:spacing w:line="240" w:lineRule="auto"/>
        <w:ind w:left="432"/>
        <w:jc w:val="thaiDistribute"/>
        <w:rPr>
          <w:rFonts w:ascii="Browallia New" w:hAnsi="Browallia New" w:cs="Browallia New"/>
          <w:sz w:val="28"/>
          <w:szCs w:val="28"/>
          <w:cs/>
        </w:rPr>
      </w:pPr>
    </w:p>
    <w:p w14:paraId="2525D863" w14:textId="595A73EB" w:rsidR="00660472" w:rsidRPr="00495C58" w:rsidRDefault="003C469F" w:rsidP="00575FAF">
      <w:pPr>
        <w:tabs>
          <w:tab w:val="clear" w:pos="907"/>
          <w:tab w:val="left" w:pos="1350"/>
        </w:tabs>
        <w:spacing w:line="240" w:lineRule="auto"/>
        <w:ind w:left="432"/>
        <w:jc w:val="thaiDistribute"/>
        <w:rPr>
          <w:rFonts w:ascii="Browallia New" w:hAnsi="Browallia New" w:cs="Browallia New"/>
          <w:sz w:val="28"/>
          <w:szCs w:val="28"/>
        </w:rPr>
      </w:pPr>
      <w:r w:rsidRPr="00495C58">
        <w:rPr>
          <w:rFonts w:ascii="Browallia New" w:hAnsi="Browallia New" w:cs="Browallia New"/>
          <w:sz w:val="28"/>
          <w:szCs w:val="28"/>
          <w:cs/>
        </w:rPr>
        <w:t>ข้อมูลทางการเงินรวมและเฉพาะ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7BF43B0B" w14:textId="77777777" w:rsidR="00F5024A" w:rsidRPr="00495C58" w:rsidRDefault="00F5024A" w:rsidP="00575FAF">
      <w:pPr>
        <w:tabs>
          <w:tab w:val="clear" w:pos="907"/>
          <w:tab w:val="left" w:pos="1350"/>
        </w:tabs>
        <w:spacing w:line="240" w:lineRule="auto"/>
        <w:ind w:left="432"/>
        <w:jc w:val="thaiDistribute"/>
        <w:rPr>
          <w:rFonts w:ascii="Browallia New" w:hAnsi="Browallia New" w:cs="Browallia New"/>
          <w:sz w:val="28"/>
          <w:szCs w:val="28"/>
        </w:rPr>
      </w:pPr>
    </w:p>
    <w:p w14:paraId="4059B9EF" w14:textId="6C98994C" w:rsidR="00F5024A" w:rsidRPr="00495C58" w:rsidRDefault="003B2EA0" w:rsidP="00575FAF">
      <w:pPr>
        <w:tabs>
          <w:tab w:val="clear" w:pos="907"/>
          <w:tab w:val="left" w:pos="1350"/>
        </w:tabs>
        <w:spacing w:line="240" w:lineRule="auto"/>
        <w:ind w:left="432"/>
        <w:jc w:val="thaiDistribute"/>
        <w:rPr>
          <w:rFonts w:ascii="Browallia New" w:hAnsi="Browallia New" w:cs="Browallia New"/>
          <w:sz w:val="28"/>
          <w:szCs w:val="28"/>
        </w:rPr>
      </w:pPr>
      <w:r w:rsidRPr="00495C58">
        <w:rPr>
          <w:rFonts w:ascii="Browallia New" w:hAnsi="Browallia New" w:cs="Browallia New"/>
          <w:sz w:val="28"/>
          <w:szCs w:val="28"/>
          <w:cs/>
        </w:rPr>
        <w:t>ข้อมูลทาง</w:t>
      </w:r>
      <w:r w:rsidR="00F5024A" w:rsidRPr="00495C58">
        <w:rPr>
          <w:rFonts w:ascii="Browallia New" w:hAnsi="Browallia New" w:cs="Browallia New"/>
          <w:sz w:val="28"/>
          <w:szCs w:val="28"/>
          <w:cs/>
        </w:rPr>
        <w:t>การเงินระหว่างกาล</w:t>
      </w:r>
      <w:r w:rsidR="008A71CC" w:rsidRPr="00495C58">
        <w:rPr>
          <w:rFonts w:ascii="Browallia New" w:hAnsi="Browallia New" w:cs="Browallia New"/>
          <w:sz w:val="28"/>
          <w:szCs w:val="28"/>
          <w:cs/>
        </w:rPr>
        <w:t>นี้ได้รับอนุมัติจาก</w:t>
      </w:r>
      <w:r w:rsidR="00952F5C" w:rsidRPr="00495C58">
        <w:rPr>
          <w:rFonts w:ascii="Browallia New" w:hAnsi="Browallia New" w:cs="Browallia New" w:hint="cs"/>
          <w:sz w:val="28"/>
          <w:szCs w:val="28"/>
          <w:cs/>
        </w:rPr>
        <w:t>คณะ</w:t>
      </w:r>
      <w:r w:rsidR="008A71CC" w:rsidRPr="00495C58">
        <w:rPr>
          <w:rFonts w:ascii="Browallia New" w:hAnsi="Browallia New" w:cs="Browallia New"/>
          <w:sz w:val="28"/>
          <w:szCs w:val="28"/>
          <w:cs/>
        </w:rPr>
        <w:t xml:space="preserve">กรรมการบริษัท เมื่อวันที่ </w:t>
      </w:r>
      <w:r w:rsidR="007F5BBA" w:rsidRPr="00495C58">
        <w:rPr>
          <w:rFonts w:ascii="Browallia New" w:hAnsi="Browallia New" w:cs="Browallia New"/>
          <w:sz w:val="28"/>
          <w:szCs w:val="28"/>
        </w:rPr>
        <w:t>14</w:t>
      </w:r>
      <w:r w:rsidR="000802F1" w:rsidRPr="00495C58">
        <w:rPr>
          <w:rFonts w:ascii="Browallia New" w:hAnsi="Browallia New" w:cs="Browallia New"/>
          <w:sz w:val="28"/>
          <w:szCs w:val="28"/>
        </w:rPr>
        <w:t xml:space="preserve"> </w:t>
      </w:r>
      <w:r w:rsidR="007F5BBA" w:rsidRPr="00495C58">
        <w:rPr>
          <w:rFonts w:ascii="Browallia New" w:hAnsi="Browallia New" w:cs="Browallia New" w:hint="cs"/>
          <w:sz w:val="28"/>
          <w:szCs w:val="28"/>
          <w:cs/>
        </w:rPr>
        <w:t>สิงหาคม</w:t>
      </w:r>
      <w:r w:rsidR="005A391E" w:rsidRPr="00495C58">
        <w:rPr>
          <w:rFonts w:ascii="Browallia New" w:hAnsi="Browallia New" w:cs="Browallia New"/>
          <w:sz w:val="28"/>
          <w:szCs w:val="28"/>
          <w:cs/>
        </w:rPr>
        <w:t xml:space="preserve"> </w:t>
      </w:r>
      <w:r w:rsidR="008A71CC" w:rsidRPr="00495C58">
        <w:rPr>
          <w:rFonts w:ascii="Browallia New" w:hAnsi="Browallia New" w:cs="Browallia New"/>
          <w:sz w:val="28"/>
          <w:szCs w:val="28"/>
        </w:rPr>
        <w:t>256</w:t>
      </w:r>
      <w:r w:rsidR="00863FC5" w:rsidRPr="00495C58">
        <w:rPr>
          <w:rFonts w:ascii="Browallia New" w:hAnsi="Browallia New" w:cs="Browallia New"/>
          <w:sz w:val="28"/>
          <w:szCs w:val="28"/>
        </w:rPr>
        <w:t>9</w:t>
      </w:r>
    </w:p>
    <w:p w14:paraId="1E8BFEA2" w14:textId="77777777" w:rsidR="001868A3" w:rsidRPr="00495C58" w:rsidRDefault="001868A3" w:rsidP="00575FAF">
      <w:pPr>
        <w:tabs>
          <w:tab w:val="clear" w:pos="907"/>
          <w:tab w:val="left" w:pos="1350"/>
        </w:tabs>
        <w:spacing w:line="240" w:lineRule="auto"/>
        <w:ind w:left="432"/>
        <w:jc w:val="thaiDistribute"/>
        <w:rPr>
          <w:rFonts w:ascii="Browallia New" w:hAnsi="Browallia New" w:cs="Browallia New"/>
          <w:sz w:val="28"/>
          <w:szCs w:val="28"/>
        </w:rPr>
      </w:pPr>
    </w:p>
    <w:p w14:paraId="3CE93D8A" w14:textId="15A35447" w:rsidR="001868A3" w:rsidRPr="00495C58"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495C58">
        <w:rPr>
          <w:rFonts w:ascii="Browallia New" w:hAnsi="Browallia New" w:cs="Browallia New"/>
          <w:b/>
          <w:bCs/>
          <w:color w:val="000000" w:themeColor="text1"/>
          <w:sz w:val="28"/>
          <w:szCs w:val="28"/>
          <w:cs/>
          <w:lang w:val="th-TH"/>
        </w:rPr>
        <w:t>นโยบายการบัญชีที่สำคัญ</w:t>
      </w:r>
    </w:p>
    <w:p w14:paraId="21F185AF" w14:textId="77777777" w:rsidR="00F718B1" w:rsidRPr="00495C58" w:rsidRDefault="00F718B1" w:rsidP="00CD70F7">
      <w:pPr>
        <w:rPr>
          <w:rFonts w:ascii="Browallia New" w:hAnsi="Browallia New" w:cs="Browallia New"/>
          <w:b/>
          <w:bCs/>
          <w:color w:val="000000" w:themeColor="text1"/>
          <w:sz w:val="28"/>
        </w:rPr>
      </w:pPr>
    </w:p>
    <w:p w14:paraId="3A8D3814" w14:textId="635EC6FA" w:rsidR="00CD70F7" w:rsidRPr="00495C58" w:rsidRDefault="00CD70F7" w:rsidP="00CD70F7">
      <w:pPr>
        <w:tabs>
          <w:tab w:val="clear" w:pos="907"/>
          <w:tab w:val="left" w:pos="1350"/>
        </w:tabs>
        <w:spacing w:line="240" w:lineRule="auto"/>
        <w:ind w:left="432"/>
        <w:jc w:val="thaiDistribute"/>
        <w:rPr>
          <w:rFonts w:ascii="Browallia New" w:hAnsi="Browallia New" w:cs="Browallia New"/>
          <w:sz w:val="28"/>
          <w:szCs w:val="28"/>
        </w:rPr>
      </w:pPr>
      <w:r w:rsidRPr="00495C58">
        <w:rPr>
          <w:rFonts w:ascii="Browallia New" w:eastAsia="Arial Unicode MS" w:hAnsi="Browallia New" w:cs="Browallia New"/>
          <w:sz w:val="28"/>
          <w:szCs w:val="28"/>
          <w:cs/>
          <w:lang w:val="en-GB"/>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CC5E8B" w:rsidRPr="00495C58">
        <w:rPr>
          <w:rFonts w:ascii="Browallia New" w:hAnsi="Browallia New" w:cs="Browallia New"/>
          <w:sz w:val="28"/>
          <w:szCs w:val="28"/>
        </w:rPr>
        <w:t>31</w:t>
      </w:r>
      <w:r w:rsidR="00CC5E8B" w:rsidRPr="00495C58">
        <w:rPr>
          <w:rFonts w:ascii="Browallia New" w:hAnsi="Browallia New" w:cs="Browallia New"/>
          <w:sz w:val="28"/>
          <w:szCs w:val="28"/>
          <w:cs/>
        </w:rPr>
        <w:t xml:space="preserve"> ธันวาคม </w:t>
      </w:r>
      <w:r w:rsidR="00CC5E8B" w:rsidRPr="00495C58">
        <w:rPr>
          <w:rFonts w:ascii="Browallia New" w:hAnsi="Browallia New" w:cs="Browallia New"/>
          <w:sz w:val="28"/>
          <w:szCs w:val="28"/>
        </w:rPr>
        <w:t>256</w:t>
      </w:r>
      <w:r w:rsidR="00C5478B" w:rsidRPr="00495C58">
        <w:rPr>
          <w:rFonts w:ascii="Browallia New" w:hAnsi="Browallia New" w:cs="Browallia New"/>
          <w:sz w:val="28"/>
          <w:szCs w:val="28"/>
        </w:rPr>
        <w:t>8</w:t>
      </w:r>
      <w:r w:rsidR="00952F5C" w:rsidRPr="00495C58">
        <w:rPr>
          <w:rFonts w:ascii="Browallia New" w:hAnsi="Browallia New" w:cs="Browallia New" w:hint="cs"/>
          <w:sz w:val="28"/>
          <w:szCs w:val="28"/>
          <w:cs/>
        </w:rPr>
        <w:t xml:space="preserve"> ยกเว้นนโยบายการบัญชี</w:t>
      </w:r>
      <w:r w:rsidR="00611EB5" w:rsidRPr="00495C58">
        <w:rPr>
          <w:rFonts w:ascii="Browallia New" w:hAnsi="Browallia New" w:cs="Browallia New" w:hint="cs"/>
          <w:sz w:val="28"/>
          <w:szCs w:val="28"/>
          <w:cs/>
        </w:rPr>
        <w:t>ใหม่</w:t>
      </w:r>
      <w:r w:rsidR="00952F5C" w:rsidRPr="00495C58">
        <w:rPr>
          <w:rFonts w:ascii="Browallia New" w:hAnsi="Browallia New" w:cs="Browallia New" w:hint="cs"/>
          <w:sz w:val="28"/>
          <w:szCs w:val="28"/>
          <w:cs/>
        </w:rPr>
        <w:t>เกี่ยวกับ</w:t>
      </w:r>
      <w:r w:rsidR="00E86FD2" w:rsidRPr="00495C58">
        <w:rPr>
          <w:rFonts w:ascii="Browallia New" w:hAnsi="Browallia New" w:cs="Browallia New" w:hint="cs"/>
          <w:sz w:val="28"/>
          <w:szCs w:val="28"/>
          <w:cs/>
        </w:rPr>
        <w:t>เงินลงทุนใน</w:t>
      </w:r>
      <w:r w:rsidR="00952F5C" w:rsidRPr="00495C58">
        <w:rPr>
          <w:rFonts w:ascii="Browallia New" w:hAnsi="Browallia New" w:cs="Browallia New" w:hint="cs"/>
          <w:sz w:val="28"/>
          <w:szCs w:val="28"/>
          <w:cs/>
        </w:rPr>
        <w:t>การร่วมค้า ซึ่งเกิดขึ้นเป็นครั้งแรกใน</w:t>
      </w:r>
      <w:r w:rsidR="0024167D" w:rsidRPr="00495C58">
        <w:rPr>
          <w:rFonts w:ascii="Browallia New" w:hAnsi="Browallia New" w:cs="Browallia New" w:hint="cs"/>
          <w:sz w:val="28"/>
          <w:szCs w:val="28"/>
          <w:cs/>
        </w:rPr>
        <w:t>งวด</w:t>
      </w:r>
      <w:r w:rsidR="00952F5C" w:rsidRPr="00495C58">
        <w:rPr>
          <w:rFonts w:ascii="Browallia New" w:hAnsi="Browallia New" w:cs="Browallia New" w:hint="cs"/>
          <w:sz w:val="28"/>
          <w:szCs w:val="28"/>
          <w:cs/>
        </w:rPr>
        <w:t>ปัจจุบัน ดังนี้</w:t>
      </w:r>
    </w:p>
    <w:p w14:paraId="5E97E4E7" w14:textId="77777777" w:rsidR="00952F5C" w:rsidRPr="00495C58" w:rsidRDefault="00952F5C" w:rsidP="00CD70F7">
      <w:pPr>
        <w:tabs>
          <w:tab w:val="clear" w:pos="907"/>
          <w:tab w:val="left" w:pos="1350"/>
        </w:tabs>
        <w:spacing w:line="240" w:lineRule="auto"/>
        <w:ind w:left="432"/>
        <w:jc w:val="thaiDistribute"/>
        <w:rPr>
          <w:rFonts w:ascii="Browallia New" w:hAnsi="Browallia New" w:cs="Browallia New"/>
          <w:sz w:val="28"/>
          <w:szCs w:val="28"/>
        </w:rPr>
      </w:pPr>
    </w:p>
    <w:p w14:paraId="0E3D4568" w14:textId="229E59E8" w:rsidR="00952F5C" w:rsidRPr="00495C58" w:rsidRDefault="00E86FD2" w:rsidP="00CD70F7">
      <w:pPr>
        <w:tabs>
          <w:tab w:val="clear" w:pos="907"/>
          <w:tab w:val="left" w:pos="1350"/>
        </w:tabs>
        <w:spacing w:line="240" w:lineRule="auto"/>
        <w:ind w:left="432"/>
        <w:jc w:val="thaiDistribute"/>
        <w:rPr>
          <w:rFonts w:ascii="Browallia New" w:hAnsi="Browallia New" w:cs="Browallia New"/>
          <w:i/>
          <w:iCs/>
          <w:sz w:val="28"/>
          <w:szCs w:val="28"/>
        </w:rPr>
      </w:pPr>
      <w:r w:rsidRPr="00495C58">
        <w:rPr>
          <w:rFonts w:ascii="Browallia New" w:hAnsi="Browallia New" w:cs="Browallia New" w:hint="cs"/>
          <w:i/>
          <w:iCs/>
          <w:sz w:val="28"/>
          <w:szCs w:val="28"/>
          <w:cs/>
        </w:rPr>
        <w:t>การร่วมค้า</w:t>
      </w:r>
    </w:p>
    <w:p w14:paraId="04997A76" w14:textId="536F37B5" w:rsidR="00E86FD2" w:rsidRPr="00495C58" w:rsidRDefault="00E86FD2" w:rsidP="00CD70F7">
      <w:pPr>
        <w:tabs>
          <w:tab w:val="clear" w:pos="907"/>
          <w:tab w:val="left" w:pos="1350"/>
        </w:tabs>
        <w:spacing w:line="240" w:lineRule="auto"/>
        <w:ind w:left="432"/>
        <w:jc w:val="thaiDistribute"/>
        <w:rPr>
          <w:rFonts w:ascii="Browallia New" w:hAnsi="Browallia New" w:cs="Browallia New"/>
          <w:sz w:val="28"/>
          <w:szCs w:val="28"/>
          <w:cs/>
        </w:rPr>
      </w:pPr>
      <w:r w:rsidRPr="00495C58">
        <w:rPr>
          <w:rFonts w:ascii="Browallia New" w:hAnsi="Browallia New" w:cs="Browallia New" w:hint="cs"/>
          <w:sz w:val="28"/>
          <w:szCs w:val="28"/>
          <w:cs/>
        </w:rPr>
        <w:t>การร่วมการงานจัดประเภทเป็นการร่วมค้าเมื่อกลุ่มบริษัทมีสิทธิในสินทรัพย์สุทธิของการร่วมการงานนั้น เงินลงทุนในการร่วมค้ารับรู้โดยใช้วิธีส่วนได้เสีย</w:t>
      </w:r>
      <w:r w:rsidR="005C0B49" w:rsidRPr="00495C58">
        <w:rPr>
          <w:rFonts w:ascii="Browallia New" w:hAnsi="Browallia New" w:cs="Browallia New" w:hint="cs"/>
          <w:sz w:val="28"/>
          <w:szCs w:val="28"/>
          <w:cs/>
        </w:rPr>
        <w:t>ในงบการเงินรวม และ</w:t>
      </w:r>
      <w:r w:rsidR="00D47419" w:rsidRPr="00495C58">
        <w:rPr>
          <w:rFonts w:ascii="Browallia New" w:hAnsi="Browallia New" w:cs="Browallia New" w:hint="cs"/>
          <w:sz w:val="28"/>
          <w:szCs w:val="28"/>
          <w:cs/>
        </w:rPr>
        <w:t>ใช้</w:t>
      </w:r>
      <w:r w:rsidR="005C0B49" w:rsidRPr="00495C58">
        <w:rPr>
          <w:rFonts w:ascii="Browallia New" w:hAnsi="Browallia New" w:cs="Browallia New" w:hint="cs"/>
          <w:sz w:val="28"/>
          <w:szCs w:val="28"/>
          <w:cs/>
        </w:rPr>
        <w:t>วิธีราคาทุนในงบการเงินเฉพาะบริษัท</w:t>
      </w:r>
    </w:p>
    <w:p w14:paraId="11EDF086" w14:textId="77777777" w:rsidR="00E86FD2" w:rsidRPr="00495C58" w:rsidRDefault="00E86FD2" w:rsidP="00CD70F7">
      <w:pPr>
        <w:tabs>
          <w:tab w:val="clear" w:pos="907"/>
          <w:tab w:val="left" w:pos="1350"/>
        </w:tabs>
        <w:spacing w:line="240" w:lineRule="auto"/>
        <w:ind w:left="432"/>
        <w:jc w:val="thaiDistribute"/>
        <w:rPr>
          <w:rFonts w:ascii="Browallia New" w:hAnsi="Browallia New" w:cs="Browallia New"/>
          <w:sz w:val="28"/>
          <w:szCs w:val="28"/>
        </w:rPr>
      </w:pPr>
    </w:p>
    <w:p w14:paraId="6439CC0C" w14:textId="1EAC30D0" w:rsidR="00CD70F7" w:rsidRPr="00495C58"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lang w:val="th-TH"/>
        </w:rPr>
      </w:pPr>
      <w:r w:rsidRPr="00495C58">
        <w:rPr>
          <w:rFonts w:ascii="Browallia New" w:hAnsi="Browallia New" w:cs="Browallia New"/>
          <w:b/>
          <w:bCs/>
          <w:color w:val="000000" w:themeColor="text1"/>
          <w:sz w:val="28"/>
          <w:szCs w:val="28"/>
          <w:cs/>
        </w:rPr>
        <w:t>มาตรฐานการรายงานทางการเงิน</w:t>
      </w:r>
      <w:r w:rsidR="00EC5117" w:rsidRPr="00495C58">
        <w:rPr>
          <w:rFonts w:ascii="Browallia New" w:hAnsi="Browallia New" w:cs="Browallia New"/>
          <w:b/>
          <w:bCs/>
          <w:color w:val="000000" w:themeColor="text1"/>
          <w:sz w:val="28"/>
          <w:szCs w:val="28"/>
          <w:cs/>
        </w:rPr>
        <w:t>ฉบับปรับปรุง</w:t>
      </w:r>
    </w:p>
    <w:p w14:paraId="07DB5CDA" w14:textId="77777777" w:rsidR="0013419D" w:rsidRPr="00495C58" w:rsidRDefault="0013419D" w:rsidP="0013419D">
      <w:pPr>
        <w:pStyle w:val="CordiaNew"/>
        <w:tabs>
          <w:tab w:val="clear" w:pos="4153"/>
          <w:tab w:val="left" w:pos="426"/>
        </w:tabs>
        <w:ind w:left="426"/>
        <w:jc w:val="thaiDistribute"/>
        <w:rPr>
          <w:rFonts w:ascii="Browallia New" w:hAnsi="Browallia New" w:cs="Browallia New"/>
          <w:b/>
          <w:bCs/>
          <w:color w:val="000000" w:themeColor="text1"/>
          <w:sz w:val="28"/>
          <w:szCs w:val="28"/>
          <w:cs/>
          <w:lang w:val="th-TH"/>
        </w:rPr>
      </w:pPr>
    </w:p>
    <w:p w14:paraId="1049FD0D" w14:textId="3261F099" w:rsidR="00EF0746" w:rsidRPr="00495C58" w:rsidRDefault="002F000B" w:rsidP="00EC5117">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495C58">
        <w:rPr>
          <w:rFonts w:ascii="Browallia New" w:eastAsia="Arial Unicode MS" w:hAnsi="Browallia New" w:cs="Browallia New"/>
          <w:sz w:val="28"/>
          <w:szCs w:val="28"/>
          <w:cs/>
          <w:lang w:val="en-GB"/>
        </w:rPr>
        <w:t>มาตรฐานการรายงานทางการเงินฉบับปรับปรุงที่มีผลบังคับใช้สำหรับ</w:t>
      </w:r>
      <w:r w:rsidR="0024167D" w:rsidRPr="00495C58">
        <w:rPr>
          <w:rFonts w:ascii="Browallia New" w:eastAsia="Arial Unicode MS" w:hAnsi="Browallia New" w:cs="Browallia New"/>
          <w:sz w:val="28"/>
          <w:szCs w:val="28"/>
          <w:cs/>
          <w:lang w:val="en-GB"/>
        </w:rPr>
        <w:t>งวด</w:t>
      </w:r>
      <w:r w:rsidRPr="00495C58">
        <w:rPr>
          <w:rFonts w:ascii="Browallia New" w:eastAsia="Arial Unicode MS" w:hAnsi="Browallia New" w:cs="Browallia New"/>
          <w:sz w:val="28"/>
          <w:szCs w:val="28"/>
          <w:cs/>
          <w:lang w:val="en-GB"/>
        </w:rPr>
        <w:t xml:space="preserve">บัญชีที่เริ่ม ณ หรือหลังวันที่ </w:t>
      </w:r>
      <w:r w:rsidRPr="00495C58">
        <w:rPr>
          <w:rFonts w:ascii="Browallia New" w:eastAsia="Arial Unicode MS" w:hAnsi="Browallia New" w:cs="Browallia New"/>
          <w:sz w:val="28"/>
          <w:szCs w:val="28"/>
          <w:lang w:val="en-GB"/>
        </w:rPr>
        <w:t xml:space="preserve">1 </w:t>
      </w:r>
      <w:r w:rsidRPr="00495C58">
        <w:rPr>
          <w:rFonts w:ascii="Browallia New" w:eastAsia="Arial Unicode MS" w:hAnsi="Browallia New" w:cs="Browallia New"/>
          <w:sz w:val="28"/>
          <w:szCs w:val="28"/>
          <w:cs/>
          <w:lang w:val="en-GB"/>
        </w:rPr>
        <w:t xml:space="preserve">มกราคม </w:t>
      </w:r>
      <w:r w:rsidRPr="00495C58">
        <w:rPr>
          <w:rFonts w:ascii="Browallia New" w:eastAsia="Arial Unicode MS" w:hAnsi="Browallia New" w:cs="Browallia New"/>
          <w:sz w:val="28"/>
          <w:szCs w:val="28"/>
          <w:lang w:val="en-GB"/>
        </w:rPr>
        <w:t xml:space="preserve">2570 </w:t>
      </w:r>
      <w:r w:rsidRPr="00495C58">
        <w:rPr>
          <w:rFonts w:ascii="Browallia New" w:eastAsia="Arial Unicode MS" w:hAnsi="Browallia New" w:cs="Browallia New"/>
          <w:sz w:val="28"/>
          <w:szCs w:val="28"/>
          <w:cs/>
          <w:lang w:val="en-GB"/>
        </w:rPr>
        <w:t>กลุ่มบริษัทยังไม่ได้นำมาตรฐานการรายงานทางการเงินดังกล่าวมาถือปฏิบัติก่อนวันที่มีผลบังคับใช้</w:t>
      </w:r>
      <w:r w:rsidRPr="00495C58">
        <w:rPr>
          <w:rFonts w:ascii="Browallia New" w:eastAsia="Arial Unicode MS" w:hAnsi="Browallia New" w:cs="Browallia New" w:hint="cs"/>
          <w:sz w:val="28"/>
          <w:szCs w:val="28"/>
          <w:cs/>
          <w:lang w:val="en-GB"/>
        </w:rPr>
        <w:t xml:space="preserve"> ทั้งนี้ </w:t>
      </w:r>
      <w:r w:rsidRPr="00495C58">
        <w:rPr>
          <w:rFonts w:ascii="Browallia New" w:eastAsia="Arial Unicode MS" w:hAnsi="Browallia New" w:cs="Browallia New"/>
          <w:sz w:val="28"/>
          <w:szCs w:val="28"/>
          <w:cs/>
          <w:lang w:val="en-GB"/>
        </w:rPr>
        <w:t>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317ABB53" w14:textId="77777777" w:rsidR="00F97195" w:rsidRPr="00495C58" w:rsidRDefault="00F97195" w:rsidP="004C0F8D">
      <w:pPr>
        <w:pStyle w:val="CordiaNew"/>
        <w:tabs>
          <w:tab w:val="clear" w:pos="4153"/>
          <w:tab w:val="left" w:pos="3420"/>
        </w:tabs>
        <w:jc w:val="thaiDistribute"/>
        <w:rPr>
          <w:rFonts w:ascii="Browallia New" w:hAnsi="Browallia New" w:cs="Browallia New"/>
          <w:color w:val="000000" w:themeColor="text1"/>
          <w:sz w:val="28"/>
          <w:szCs w:val="28"/>
        </w:rPr>
      </w:pPr>
    </w:p>
    <w:p w14:paraId="59F1E01F" w14:textId="77777777" w:rsidR="00E86FD2" w:rsidRPr="00495C58" w:rsidRDefault="00E86FD2" w:rsidP="004C0F8D">
      <w:pPr>
        <w:pStyle w:val="CordiaNew"/>
        <w:tabs>
          <w:tab w:val="clear" w:pos="4153"/>
          <w:tab w:val="left" w:pos="3420"/>
        </w:tabs>
        <w:jc w:val="thaiDistribute"/>
        <w:rPr>
          <w:rFonts w:ascii="Browallia New" w:hAnsi="Browallia New" w:cs="Browallia New"/>
          <w:color w:val="000000" w:themeColor="text1"/>
          <w:sz w:val="28"/>
          <w:szCs w:val="28"/>
        </w:rPr>
      </w:pPr>
    </w:p>
    <w:p w14:paraId="5D579A0B" w14:textId="77777777" w:rsidR="00E86FD2" w:rsidRPr="00495C58" w:rsidRDefault="00E86FD2" w:rsidP="004C0F8D">
      <w:pPr>
        <w:pStyle w:val="CordiaNew"/>
        <w:tabs>
          <w:tab w:val="clear" w:pos="4153"/>
          <w:tab w:val="left" w:pos="3420"/>
        </w:tabs>
        <w:jc w:val="thaiDistribute"/>
        <w:rPr>
          <w:rFonts w:ascii="Browallia New" w:hAnsi="Browallia New" w:cs="Browallia New"/>
          <w:color w:val="000000" w:themeColor="text1"/>
          <w:sz w:val="28"/>
          <w:szCs w:val="28"/>
        </w:rPr>
      </w:pPr>
    </w:p>
    <w:p w14:paraId="74C49964" w14:textId="77777777" w:rsidR="00E86FD2" w:rsidRPr="00495C58" w:rsidRDefault="00E86FD2" w:rsidP="004C0F8D">
      <w:pPr>
        <w:pStyle w:val="CordiaNew"/>
        <w:tabs>
          <w:tab w:val="clear" w:pos="4153"/>
          <w:tab w:val="left" w:pos="3420"/>
        </w:tabs>
        <w:jc w:val="thaiDistribute"/>
        <w:rPr>
          <w:rFonts w:ascii="Browallia New" w:hAnsi="Browallia New" w:cs="Browallia New"/>
          <w:color w:val="000000" w:themeColor="text1"/>
          <w:sz w:val="28"/>
          <w:szCs w:val="28"/>
        </w:rPr>
      </w:pPr>
    </w:p>
    <w:p w14:paraId="154168F3" w14:textId="77777777" w:rsidR="00E86FD2" w:rsidRPr="00495C58" w:rsidRDefault="00E86FD2" w:rsidP="004C0F8D">
      <w:pPr>
        <w:pStyle w:val="CordiaNew"/>
        <w:tabs>
          <w:tab w:val="clear" w:pos="4153"/>
          <w:tab w:val="left" w:pos="3420"/>
        </w:tabs>
        <w:jc w:val="thaiDistribute"/>
        <w:rPr>
          <w:rFonts w:ascii="Browallia New" w:hAnsi="Browallia New" w:cs="Browallia New"/>
          <w:color w:val="000000" w:themeColor="text1"/>
          <w:sz w:val="28"/>
          <w:szCs w:val="28"/>
        </w:rPr>
      </w:pPr>
    </w:p>
    <w:p w14:paraId="5B2C6F5C" w14:textId="77777777" w:rsidR="00E86FD2" w:rsidRPr="00495C58" w:rsidRDefault="00E86FD2" w:rsidP="004C0F8D">
      <w:pPr>
        <w:pStyle w:val="CordiaNew"/>
        <w:tabs>
          <w:tab w:val="clear" w:pos="4153"/>
          <w:tab w:val="left" w:pos="3420"/>
        </w:tabs>
        <w:jc w:val="thaiDistribute"/>
        <w:rPr>
          <w:rFonts w:ascii="Browallia New" w:hAnsi="Browallia New" w:cs="Browallia New"/>
          <w:color w:val="000000" w:themeColor="text1"/>
          <w:sz w:val="28"/>
          <w:szCs w:val="28"/>
        </w:rPr>
      </w:pPr>
    </w:p>
    <w:p w14:paraId="1C22A1A5" w14:textId="77777777" w:rsidR="00E86FD2" w:rsidRPr="00495C58" w:rsidRDefault="00E86FD2" w:rsidP="004C0F8D">
      <w:pPr>
        <w:pStyle w:val="CordiaNew"/>
        <w:tabs>
          <w:tab w:val="clear" w:pos="4153"/>
          <w:tab w:val="left" w:pos="3420"/>
        </w:tabs>
        <w:jc w:val="thaiDistribute"/>
        <w:rPr>
          <w:rFonts w:ascii="Browallia New" w:hAnsi="Browallia New" w:cs="Browallia New"/>
          <w:color w:val="000000" w:themeColor="text1"/>
          <w:sz w:val="28"/>
          <w:szCs w:val="28"/>
        </w:rPr>
      </w:pPr>
    </w:p>
    <w:p w14:paraId="05BCF347" w14:textId="77777777" w:rsidR="00BC100B" w:rsidRPr="00495C58" w:rsidRDefault="00BC100B" w:rsidP="004C0F8D">
      <w:pPr>
        <w:pStyle w:val="CordiaNew"/>
        <w:tabs>
          <w:tab w:val="clear" w:pos="4153"/>
          <w:tab w:val="left" w:pos="3420"/>
        </w:tabs>
        <w:jc w:val="thaiDistribute"/>
        <w:rPr>
          <w:rFonts w:ascii="Browallia New" w:hAnsi="Browallia New" w:cs="Browallia New"/>
          <w:color w:val="000000" w:themeColor="text1"/>
          <w:sz w:val="28"/>
          <w:szCs w:val="28"/>
        </w:rPr>
      </w:pPr>
    </w:p>
    <w:p w14:paraId="40CD06EE" w14:textId="30BF59FA" w:rsidR="00660472" w:rsidRPr="00495C58" w:rsidRDefault="00660472"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495C58">
        <w:rPr>
          <w:rFonts w:ascii="Browallia New" w:hAnsi="Browallia New" w:cs="Browallia New"/>
          <w:b/>
          <w:bCs/>
          <w:color w:val="000000" w:themeColor="text1"/>
          <w:sz w:val="28"/>
          <w:szCs w:val="28"/>
          <w:cs/>
        </w:rPr>
        <w:lastRenderedPageBreak/>
        <w:t>การประมาณการ</w:t>
      </w:r>
      <w:r w:rsidR="00C12F62" w:rsidRPr="00495C58">
        <w:rPr>
          <w:rFonts w:ascii="Browallia New" w:hAnsi="Browallia New" w:cs="Browallia New"/>
          <w:b/>
          <w:bCs/>
          <w:color w:val="000000" w:themeColor="text1"/>
          <w:sz w:val="28"/>
          <w:szCs w:val="28"/>
          <w:cs/>
        </w:rPr>
        <w:t>และ</w:t>
      </w:r>
      <w:r w:rsidR="00660C14" w:rsidRPr="00495C58">
        <w:rPr>
          <w:rFonts w:ascii="Browallia New" w:hAnsi="Browallia New" w:cs="Browallia New"/>
          <w:b/>
          <w:bCs/>
          <w:color w:val="000000" w:themeColor="text1"/>
          <w:sz w:val="28"/>
          <w:szCs w:val="28"/>
          <w:cs/>
        </w:rPr>
        <w:t>การ</w:t>
      </w:r>
      <w:r w:rsidR="00C12F62" w:rsidRPr="00495C58">
        <w:rPr>
          <w:rFonts w:ascii="Browallia New" w:hAnsi="Browallia New" w:cs="Browallia New"/>
          <w:b/>
          <w:bCs/>
          <w:color w:val="000000" w:themeColor="text1"/>
          <w:sz w:val="28"/>
          <w:szCs w:val="28"/>
          <w:cs/>
        </w:rPr>
        <w:t>ใช้ดุลยพินิจ</w:t>
      </w:r>
    </w:p>
    <w:p w14:paraId="148FA437" w14:textId="77777777" w:rsidR="00660472" w:rsidRPr="00495C58"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6403E9A2" w:rsidR="00660472" w:rsidRPr="00495C58"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495C58">
        <w:rPr>
          <w:rFonts w:ascii="Browallia New" w:hAnsi="Browallia New" w:cs="Browallia New"/>
          <w:sz w:val="28"/>
          <w:szCs w:val="28"/>
          <w:cs/>
          <w:lang w:val="en-GB"/>
        </w:rPr>
        <w:t>ในการจัดทำ</w:t>
      </w:r>
      <w:r w:rsidR="006C3D58" w:rsidRPr="00495C58">
        <w:rPr>
          <w:rFonts w:ascii="Browallia New" w:hAnsi="Browallia New" w:cs="Browallia New"/>
          <w:sz w:val="28"/>
          <w:szCs w:val="28"/>
          <w:cs/>
          <w:lang w:val="en-GB"/>
        </w:rPr>
        <w:t>ข้อมูลทาง</w:t>
      </w:r>
      <w:r w:rsidRPr="00495C58">
        <w:rPr>
          <w:rFonts w:ascii="Browallia New" w:hAnsi="Browallia New" w:cs="Browallia New"/>
          <w:sz w:val="28"/>
          <w:szCs w:val="28"/>
          <w:cs/>
          <w:lang w:val="en-GB"/>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FA0390" w:rsidRPr="00495C58">
        <w:rPr>
          <w:rFonts w:ascii="Browallia New" w:hAnsi="Browallia New" w:cs="Browallia New"/>
          <w:sz w:val="28"/>
          <w:szCs w:val="28"/>
          <w:cs/>
          <w:lang w:val="en-GB"/>
        </w:rPr>
        <w:t xml:space="preserve"> </w:t>
      </w:r>
      <w:r w:rsidR="008A2D81" w:rsidRPr="00495C58">
        <w:rPr>
          <w:rFonts w:ascii="Browallia New" w:hAnsi="Browallia New" w:cs="Browallia New"/>
          <w:sz w:val="28"/>
          <w:szCs w:val="28"/>
          <w:cs/>
          <w:lang w:val="en-GB"/>
        </w:rPr>
        <w:br/>
      </w:r>
      <w:r w:rsidRPr="00495C58">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Pr="00495C58"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0DEABD8E" w:rsidR="00660472" w:rsidRPr="00495C58"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95C58">
        <w:rPr>
          <w:rFonts w:ascii="Browallia New" w:hAnsi="Browallia New" w:cs="Browallia New"/>
          <w:sz w:val="28"/>
          <w:szCs w:val="28"/>
          <w:cs/>
          <w:lang w:val="en-GB"/>
        </w:rPr>
        <w:t>การใช้ดุลยพินิจ การประมาณการ และข้อสมมติฐานที่นำมาใช้ใ</w:t>
      </w:r>
      <w:r w:rsidR="006C3D58" w:rsidRPr="00495C58">
        <w:rPr>
          <w:rFonts w:ascii="Browallia New" w:hAnsi="Browallia New" w:cs="Browallia New"/>
          <w:sz w:val="28"/>
          <w:szCs w:val="28"/>
          <w:cs/>
          <w:lang w:val="en-GB"/>
        </w:rPr>
        <w:t>นข้อมูลทาง</w:t>
      </w:r>
      <w:r w:rsidRPr="00495C58">
        <w:rPr>
          <w:rFonts w:ascii="Browallia New" w:hAnsi="Browallia New" w:cs="Browallia New"/>
          <w:sz w:val="28"/>
          <w:szCs w:val="28"/>
          <w:cs/>
          <w:lang w:val="en-GB"/>
        </w:rPr>
        <w:t>การเงินระหว่างกาล รวมถึงแหล่งข้อมูลสำคัญเกี่ยวกับความไม่แน่นอนของการประมาณการ</w:t>
      </w:r>
      <w:r w:rsidR="004449E8" w:rsidRPr="00495C58">
        <w:rPr>
          <w:rFonts w:ascii="Browallia New" w:hAnsi="Browallia New" w:cs="Browallia New"/>
          <w:sz w:val="28"/>
          <w:szCs w:val="28"/>
          <w:lang w:val="en-GB"/>
        </w:rPr>
        <w:t xml:space="preserve"> </w:t>
      </w:r>
      <w:r w:rsidR="00D73CC7" w:rsidRPr="00495C58">
        <w:rPr>
          <w:rFonts w:ascii="Browallia New" w:hAnsi="Browallia New" w:cs="Browallia New"/>
          <w:sz w:val="28"/>
          <w:szCs w:val="28"/>
          <w:cs/>
          <w:lang w:val="en-GB"/>
        </w:rPr>
        <w:t>ใช้หลักเกณฑ์เดียวกันกับที่ใช้ใน</w:t>
      </w:r>
      <w:r w:rsidRPr="00495C58">
        <w:rPr>
          <w:rFonts w:ascii="Browallia New" w:hAnsi="Browallia New" w:cs="Browallia New"/>
          <w:sz w:val="28"/>
          <w:szCs w:val="28"/>
          <w:cs/>
          <w:lang w:val="en-GB"/>
        </w:rPr>
        <w:t>งบการเงิน</w:t>
      </w:r>
      <w:r w:rsidR="00471F69" w:rsidRPr="00495C58">
        <w:rPr>
          <w:rFonts w:ascii="Browallia New" w:hAnsi="Browallia New" w:cs="Browallia New"/>
          <w:sz w:val="28"/>
          <w:szCs w:val="28"/>
          <w:cs/>
          <w:lang w:val="en-GB"/>
        </w:rPr>
        <w:t>สำหรับปี</w:t>
      </w:r>
      <w:r w:rsidRPr="00495C58">
        <w:rPr>
          <w:rFonts w:ascii="Browallia New" w:hAnsi="Browallia New" w:cs="Browallia New"/>
          <w:sz w:val="28"/>
          <w:szCs w:val="28"/>
          <w:cs/>
          <w:lang w:val="en-GB"/>
        </w:rPr>
        <w:t>สิ้นสุดวันที่</w:t>
      </w:r>
      <w:r w:rsidRPr="00495C58">
        <w:rPr>
          <w:rFonts w:ascii="Browallia New" w:hAnsi="Browallia New" w:cs="Browallia New"/>
          <w:sz w:val="28"/>
          <w:szCs w:val="28"/>
          <w:lang w:val="en-GB"/>
        </w:rPr>
        <w:t xml:space="preserve"> </w:t>
      </w:r>
      <w:r w:rsidR="001D55D6" w:rsidRPr="00495C58">
        <w:rPr>
          <w:rFonts w:ascii="Browallia New" w:hAnsi="Browallia New" w:cs="Browallia New"/>
          <w:sz w:val="28"/>
          <w:szCs w:val="28"/>
          <w:lang w:val="en-GB"/>
        </w:rPr>
        <w:br/>
      </w:r>
      <w:r w:rsidR="00D57D85" w:rsidRPr="00495C58">
        <w:rPr>
          <w:rFonts w:ascii="Browallia New" w:hAnsi="Browallia New" w:cs="Browallia New"/>
          <w:sz w:val="28"/>
          <w:szCs w:val="28"/>
          <w:lang w:val="en-GB"/>
        </w:rPr>
        <w:t>31</w:t>
      </w:r>
      <w:r w:rsidRPr="00495C58">
        <w:rPr>
          <w:rFonts w:ascii="Browallia New" w:hAnsi="Browallia New" w:cs="Browallia New"/>
          <w:sz w:val="28"/>
          <w:szCs w:val="28"/>
          <w:lang w:val="en-GB"/>
        </w:rPr>
        <w:t xml:space="preserve"> </w:t>
      </w:r>
      <w:r w:rsidRPr="00495C58">
        <w:rPr>
          <w:rFonts w:ascii="Browallia New" w:hAnsi="Browallia New" w:cs="Browallia New"/>
          <w:sz w:val="28"/>
          <w:szCs w:val="28"/>
          <w:cs/>
          <w:lang w:val="en-GB"/>
        </w:rPr>
        <w:t xml:space="preserve">ธันวาคม </w:t>
      </w:r>
      <w:r w:rsidR="00D57D85" w:rsidRPr="00495C58">
        <w:rPr>
          <w:rFonts w:ascii="Browallia New" w:hAnsi="Browallia New" w:cs="Browallia New"/>
          <w:sz w:val="28"/>
          <w:szCs w:val="28"/>
        </w:rPr>
        <w:t>256</w:t>
      </w:r>
      <w:r w:rsidR="00FC2F0A" w:rsidRPr="00495C58">
        <w:rPr>
          <w:rFonts w:ascii="Browallia New" w:hAnsi="Browallia New" w:cs="Browallia New"/>
          <w:sz w:val="28"/>
          <w:szCs w:val="28"/>
        </w:rPr>
        <w:t>8</w:t>
      </w:r>
    </w:p>
    <w:p w14:paraId="3848FD6C" w14:textId="77777777" w:rsidR="00ED3FDD" w:rsidRPr="00495C58" w:rsidRDefault="00ED3FDD"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3A31228" w14:textId="7A1C3BF2" w:rsidR="00E620C6" w:rsidRPr="00495C58" w:rsidRDefault="00151984"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en-GB"/>
        </w:rPr>
      </w:pPr>
      <w:r w:rsidRPr="00495C58">
        <w:rPr>
          <w:rFonts w:ascii="Browallia New" w:hAnsi="Browallia New" w:cs="Browallia New"/>
          <w:b/>
          <w:bCs/>
          <w:color w:val="000000" w:themeColor="text1"/>
          <w:sz w:val="28"/>
          <w:szCs w:val="28"/>
          <w:cs/>
          <w:lang w:val="en-GB"/>
        </w:rPr>
        <w:t>การปรับปรุงข้อมูลทางการเงินย้อนหลัง</w:t>
      </w:r>
    </w:p>
    <w:p w14:paraId="57BF51E4" w14:textId="77777777" w:rsidR="00AF4601" w:rsidRPr="00495C58" w:rsidRDefault="00AF4601" w:rsidP="00E6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937944" w14:textId="4365DA74" w:rsidR="00466796" w:rsidRPr="00495C58" w:rsidRDefault="00466796" w:rsidP="00E86FD2">
      <w:pPr>
        <w:pStyle w:val="ListParagraph"/>
        <w:numPr>
          <w:ilvl w:val="0"/>
          <w:numId w:val="46"/>
        </w:numPr>
        <w:spacing w:after="0" w:line="240" w:lineRule="auto"/>
        <w:jc w:val="thaiDistribute"/>
        <w:rPr>
          <w:rFonts w:ascii="Browallia New" w:hAnsi="Browallia New" w:cs="Browallia New"/>
          <w:sz w:val="28"/>
        </w:rPr>
      </w:pPr>
      <w:r w:rsidRPr="00495C58">
        <w:rPr>
          <w:rFonts w:ascii="Browallia New" w:hAnsi="Browallia New" w:cs="Browallia New"/>
          <w:sz w:val="28"/>
          <w:cs/>
        </w:rPr>
        <w:t xml:space="preserve">บริษัทมีการปรับปรุงรายการที่เกี่ยวข้องกับการบันทึกผลกระทบและดอกเบี้ยจ่ายจากการทำสัญญาปรับโครงสร้างหนี้เงินกู้ยืมระยะยาวจากสถาบันการเงินในระหว่างปี </w:t>
      </w:r>
      <w:r w:rsidRPr="00495C58">
        <w:rPr>
          <w:rFonts w:ascii="Browallia New" w:hAnsi="Browallia New" w:cs="Browallia New"/>
          <w:sz w:val="28"/>
        </w:rPr>
        <w:t>2568</w:t>
      </w:r>
      <w:r w:rsidRPr="00495C58">
        <w:rPr>
          <w:rFonts w:ascii="Browallia New" w:hAnsi="Browallia New" w:cs="Browallia New"/>
          <w:sz w:val="28"/>
          <w:cs/>
        </w:rPr>
        <w:t xml:space="preserve"> </w:t>
      </w:r>
      <w:r w:rsidRPr="00495C58">
        <w:rPr>
          <w:rFonts w:ascii="Browallia New" w:hAnsi="Browallia New" w:cs="Browallia New" w:hint="cs"/>
          <w:sz w:val="28"/>
          <w:cs/>
        </w:rPr>
        <w:t>โดย</w:t>
      </w:r>
      <w:r w:rsidRPr="00495C58">
        <w:rPr>
          <w:rFonts w:ascii="Browallia New" w:hAnsi="Browallia New" w:cs="Browallia New"/>
          <w:sz w:val="28"/>
          <w:cs/>
        </w:rPr>
        <w:t>มีการรับรู้กำไรจากการปรับโครงสร้างหนี้ต่ำไป และรับรู้ต้นทุนทางการเงินสูงไป</w:t>
      </w:r>
    </w:p>
    <w:p w14:paraId="619FDDF9" w14:textId="77777777" w:rsidR="00466796" w:rsidRPr="00495C58" w:rsidRDefault="00466796" w:rsidP="00E86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D13831B" w14:textId="08225588" w:rsidR="00466796" w:rsidRPr="00495C58" w:rsidRDefault="00466796" w:rsidP="00E86FD2">
      <w:pPr>
        <w:pStyle w:val="ListParagraph"/>
        <w:numPr>
          <w:ilvl w:val="0"/>
          <w:numId w:val="46"/>
        </w:numPr>
        <w:spacing w:after="0" w:line="240" w:lineRule="auto"/>
        <w:jc w:val="thaiDistribute"/>
        <w:rPr>
          <w:rFonts w:ascii="Browallia New" w:hAnsi="Browallia New" w:cs="Browallia New"/>
          <w:sz w:val="28"/>
        </w:rPr>
      </w:pPr>
      <w:r w:rsidRPr="00495C58">
        <w:rPr>
          <w:rFonts w:ascii="Browallia New" w:hAnsi="Browallia New" w:cs="Browallia New"/>
          <w:sz w:val="28"/>
          <w:cs/>
        </w:rPr>
        <w:t xml:space="preserve">กลุ่มบริษัทมีการปรับปรุงรายการที่เกี่ยวข้องกับการฝากขายสินค้าของบริษัทย่อยทางอ้อมแห่งหนึ่ง </w:t>
      </w:r>
      <w:r w:rsidRPr="00495C58">
        <w:rPr>
          <w:rFonts w:ascii="Browallia New" w:hAnsi="Browallia New" w:cs="Browallia New" w:hint="cs"/>
          <w:sz w:val="28"/>
          <w:cs/>
        </w:rPr>
        <w:t>โดย</w:t>
      </w:r>
      <w:r w:rsidRPr="00495C58">
        <w:rPr>
          <w:rFonts w:ascii="Browallia New" w:hAnsi="Browallia New" w:cs="Browallia New"/>
          <w:sz w:val="28"/>
          <w:cs/>
        </w:rPr>
        <w:t xml:space="preserve">มีการรับรู้รายได้จากการขายและต้นทุนขายที่เกิดขึ้นในระหว่างปี </w:t>
      </w:r>
      <w:r w:rsidRPr="00495C58">
        <w:rPr>
          <w:rFonts w:ascii="Browallia New" w:hAnsi="Browallia New" w:cs="Browallia New"/>
          <w:sz w:val="28"/>
        </w:rPr>
        <w:t>2568</w:t>
      </w:r>
      <w:r w:rsidRPr="00495C58">
        <w:rPr>
          <w:rFonts w:ascii="Browallia New" w:hAnsi="Browallia New" w:cs="Browallia New"/>
          <w:sz w:val="28"/>
          <w:cs/>
        </w:rPr>
        <w:t xml:space="preserve"> สูงไป</w:t>
      </w:r>
    </w:p>
    <w:p w14:paraId="3915E8DF" w14:textId="77777777" w:rsidR="00C75E35" w:rsidRPr="00495C58" w:rsidRDefault="00C75E35" w:rsidP="00C75E35">
      <w:pPr>
        <w:pStyle w:val="ListParagraph"/>
        <w:rPr>
          <w:rFonts w:ascii="Browallia New" w:hAnsi="Browallia New" w:cs="Browallia New"/>
          <w:sz w:val="28"/>
        </w:rPr>
      </w:pPr>
    </w:p>
    <w:p w14:paraId="199D0D5A" w14:textId="14EE8B8B" w:rsidR="00C75E35" w:rsidRPr="00495C58" w:rsidRDefault="008D630F" w:rsidP="00E86FD2">
      <w:pPr>
        <w:pStyle w:val="ListParagraph"/>
        <w:numPr>
          <w:ilvl w:val="0"/>
          <w:numId w:val="46"/>
        </w:numPr>
        <w:spacing w:after="0" w:line="240" w:lineRule="auto"/>
        <w:jc w:val="thaiDistribute"/>
        <w:rPr>
          <w:rFonts w:ascii="Browallia New" w:hAnsi="Browallia New" w:cs="Browallia New"/>
          <w:sz w:val="28"/>
        </w:rPr>
      </w:pPr>
      <w:r w:rsidRPr="008D630F">
        <w:rPr>
          <w:rFonts w:ascii="Browallia New" w:hAnsi="Browallia New" w:cs="Browallia New"/>
          <w:sz w:val="28"/>
          <w:cs/>
        </w:rPr>
        <w:t xml:space="preserve">บริษัทมีการจัดประเภทเงินฝากธนาคารจำนวน </w:t>
      </w:r>
      <w:r w:rsidR="00085249">
        <w:rPr>
          <w:rFonts w:ascii="Browallia New" w:hAnsi="Browallia New" w:cs="Browallia New"/>
          <w:sz w:val="28"/>
        </w:rPr>
        <w:t>135</w:t>
      </w:r>
      <w:r w:rsidRPr="008D630F">
        <w:rPr>
          <w:rFonts w:ascii="Browallia New" w:hAnsi="Browallia New" w:cs="Browallia New"/>
          <w:sz w:val="28"/>
          <w:cs/>
        </w:rPr>
        <w:t xml:space="preserve"> ล้านบาทที่ใช้เป็นหลักประกันสำหรับเงินกู้ยืมระยะยาวจากสถาบันการเงิน จากเงินสดและรายการเทียบเท่าเงินสดเป็นเงินฝากธนาคารที่มีข้อจำกัดในการใช้</w:t>
      </w:r>
    </w:p>
    <w:p w14:paraId="009980FF" w14:textId="77777777" w:rsidR="00466796" w:rsidRPr="00495C58" w:rsidRDefault="00466796" w:rsidP="0046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1BF6767A" w14:textId="77777777" w:rsidR="00466796" w:rsidRPr="00495C58" w:rsidRDefault="00466796" w:rsidP="0046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95C58">
        <w:rPr>
          <w:rFonts w:ascii="Browallia New" w:hAnsi="Browallia New" w:cs="Browallia New"/>
          <w:sz w:val="28"/>
          <w:szCs w:val="28"/>
          <w:cs/>
        </w:rPr>
        <w:t>การปรับปรุงข้อมูลทางการเงินย้อนหลังจากรายการดังกล่าว</w:t>
      </w:r>
      <w:r w:rsidRPr="00495C58">
        <w:rPr>
          <w:rFonts w:ascii="Browallia New" w:hAnsi="Browallia New" w:cs="Browallia New" w:hint="cs"/>
          <w:sz w:val="28"/>
          <w:szCs w:val="28"/>
          <w:cs/>
        </w:rPr>
        <w:t>ข้างต้น</w:t>
      </w:r>
      <w:r w:rsidRPr="00495C58">
        <w:rPr>
          <w:rFonts w:ascii="Browallia New" w:hAnsi="Browallia New" w:cs="Browallia New"/>
          <w:sz w:val="28"/>
          <w:szCs w:val="28"/>
          <w:cs/>
        </w:rPr>
        <w:t xml:space="preserve"> มีผลกระทบ</w:t>
      </w:r>
      <w:r w:rsidRPr="00495C58">
        <w:rPr>
          <w:rFonts w:ascii="Browallia New" w:hAnsi="Browallia New" w:cs="Browallia New" w:hint="cs"/>
          <w:sz w:val="28"/>
          <w:szCs w:val="28"/>
          <w:cs/>
        </w:rPr>
        <w:t>ต่อข้อมูลทางการเงินที่เคยนำเสนอ</w:t>
      </w:r>
      <w:r w:rsidRPr="00495C58">
        <w:rPr>
          <w:rFonts w:ascii="Browallia New" w:hAnsi="Browallia New" w:cs="Browallia New"/>
          <w:sz w:val="28"/>
          <w:szCs w:val="28"/>
          <w:cs/>
        </w:rPr>
        <w:t>ดังนี้</w:t>
      </w:r>
    </w:p>
    <w:p w14:paraId="592BF6DE" w14:textId="77777777" w:rsidR="00466796" w:rsidRPr="00495C58" w:rsidRDefault="00466796" w:rsidP="0046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9072" w:type="dxa"/>
        <w:tblInd w:w="351" w:type="dxa"/>
        <w:tblLayout w:type="fixed"/>
        <w:tblLook w:val="0000" w:firstRow="0" w:lastRow="0" w:firstColumn="0" w:lastColumn="0" w:noHBand="0" w:noVBand="0"/>
      </w:tblPr>
      <w:tblGrid>
        <w:gridCol w:w="3335"/>
        <w:gridCol w:w="1701"/>
        <w:gridCol w:w="1276"/>
        <w:gridCol w:w="1275"/>
        <w:gridCol w:w="1485"/>
      </w:tblGrid>
      <w:tr w:rsidR="00466796" w:rsidRPr="00495C58" w14:paraId="0834798B" w14:textId="77777777" w:rsidTr="009A0F3F">
        <w:trPr>
          <w:tblHeader/>
        </w:trPr>
        <w:tc>
          <w:tcPr>
            <w:tcW w:w="3335" w:type="dxa"/>
          </w:tcPr>
          <w:p w14:paraId="06AA921C" w14:textId="77777777" w:rsidR="00466796" w:rsidRPr="00495C58" w:rsidRDefault="00466796" w:rsidP="004D0139">
            <w:pPr>
              <w:tabs>
                <w:tab w:val="left" w:pos="3090"/>
                <w:tab w:val="left" w:pos="4860"/>
              </w:tabs>
              <w:spacing w:line="240" w:lineRule="auto"/>
              <w:rPr>
                <w:rFonts w:ascii="Browallia New" w:hAnsi="Browallia New" w:cs="Browallia New"/>
                <w:snapToGrid w:val="0"/>
                <w:sz w:val="24"/>
                <w:szCs w:val="24"/>
                <w:cs/>
                <w:lang w:eastAsia="th-TH"/>
              </w:rPr>
            </w:pPr>
          </w:p>
        </w:tc>
        <w:tc>
          <w:tcPr>
            <w:tcW w:w="5737" w:type="dxa"/>
            <w:gridSpan w:val="4"/>
            <w:vAlign w:val="bottom"/>
          </w:tcPr>
          <w:p w14:paraId="58B3E3BC" w14:textId="77777777" w:rsidR="00466796" w:rsidRPr="00495C58" w:rsidRDefault="00466796" w:rsidP="004D0139">
            <w:pPr>
              <w:tabs>
                <w:tab w:val="left" w:pos="1512"/>
              </w:tabs>
              <w:spacing w:line="240" w:lineRule="auto"/>
              <w:ind w:right="-12"/>
              <w:jc w:val="right"/>
              <w:rPr>
                <w:rFonts w:ascii="Browallia New" w:hAnsi="Browallia New" w:cs="Browallia New"/>
                <w:snapToGrid w:val="0"/>
                <w:sz w:val="24"/>
                <w:szCs w:val="24"/>
                <w:cs/>
                <w:lang w:eastAsia="th-TH"/>
              </w:rPr>
            </w:pPr>
            <w:r w:rsidRPr="00495C58">
              <w:rPr>
                <w:rFonts w:ascii="Browallia New" w:hAnsi="Browallia New" w:cs="Browallia New"/>
                <w:snapToGrid w:val="0"/>
                <w:sz w:val="24"/>
                <w:szCs w:val="24"/>
                <w:lang w:eastAsia="th-TH"/>
              </w:rPr>
              <w:t>(</w:t>
            </w:r>
            <w:proofErr w:type="gramStart"/>
            <w:r w:rsidRPr="00495C58">
              <w:rPr>
                <w:rFonts w:ascii="Browallia New" w:hAnsi="Browallia New" w:cs="Browallia New" w:hint="cs"/>
                <w:snapToGrid w:val="0"/>
                <w:sz w:val="24"/>
                <w:szCs w:val="24"/>
                <w:cs/>
                <w:lang w:eastAsia="th-TH"/>
              </w:rPr>
              <w:t xml:space="preserve">หน่วย </w:t>
            </w:r>
            <w:r w:rsidRPr="00495C58">
              <w:rPr>
                <w:rFonts w:ascii="Browallia New" w:hAnsi="Browallia New" w:cs="Browallia New"/>
                <w:snapToGrid w:val="0"/>
                <w:sz w:val="24"/>
                <w:szCs w:val="24"/>
                <w:lang w:eastAsia="th-TH"/>
              </w:rPr>
              <w:t>:</w:t>
            </w:r>
            <w:proofErr w:type="gramEnd"/>
            <w:r w:rsidRPr="00495C58">
              <w:rPr>
                <w:rFonts w:ascii="Browallia New" w:hAnsi="Browallia New" w:cs="Browallia New"/>
                <w:snapToGrid w:val="0"/>
                <w:sz w:val="24"/>
                <w:szCs w:val="24"/>
                <w:lang w:eastAsia="th-TH"/>
              </w:rPr>
              <w:t xml:space="preserve"> </w:t>
            </w:r>
            <w:r w:rsidRPr="00495C58">
              <w:rPr>
                <w:rFonts w:ascii="Browallia New" w:hAnsi="Browallia New" w:cs="Browallia New" w:hint="cs"/>
                <w:snapToGrid w:val="0"/>
                <w:sz w:val="24"/>
                <w:szCs w:val="24"/>
                <w:cs/>
                <w:lang w:eastAsia="th-TH"/>
              </w:rPr>
              <w:t>พันบาท)</w:t>
            </w:r>
          </w:p>
        </w:tc>
      </w:tr>
      <w:tr w:rsidR="00466796" w:rsidRPr="00495C58" w14:paraId="2A80FB8D" w14:textId="77777777" w:rsidTr="009A0F3F">
        <w:trPr>
          <w:tblHeader/>
        </w:trPr>
        <w:tc>
          <w:tcPr>
            <w:tcW w:w="3335" w:type="dxa"/>
          </w:tcPr>
          <w:p w14:paraId="60277F98" w14:textId="77777777" w:rsidR="00466796" w:rsidRPr="00495C58" w:rsidRDefault="00466796" w:rsidP="004D0139">
            <w:pPr>
              <w:tabs>
                <w:tab w:val="left" w:pos="3090"/>
                <w:tab w:val="left" w:pos="4860"/>
              </w:tabs>
              <w:spacing w:line="240" w:lineRule="auto"/>
              <w:rPr>
                <w:rFonts w:ascii="Browallia New" w:hAnsi="Browallia New" w:cs="Browallia New"/>
                <w:snapToGrid w:val="0"/>
                <w:sz w:val="24"/>
                <w:szCs w:val="24"/>
                <w:cs/>
                <w:lang w:eastAsia="th-TH"/>
              </w:rPr>
            </w:pPr>
          </w:p>
        </w:tc>
        <w:tc>
          <w:tcPr>
            <w:tcW w:w="5737" w:type="dxa"/>
            <w:gridSpan w:val="4"/>
            <w:vAlign w:val="bottom"/>
          </w:tcPr>
          <w:p w14:paraId="6656C99A" w14:textId="77777777" w:rsidR="00466796" w:rsidRPr="00495C58" w:rsidRDefault="00466796" w:rsidP="00963981">
            <w:pPr>
              <w:pBdr>
                <w:bottom w:val="single" w:sz="4" w:space="1" w:color="auto"/>
              </w:pBdr>
              <w:tabs>
                <w:tab w:val="left" w:pos="1512"/>
              </w:tabs>
              <w:spacing w:line="240" w:lineRule="auto"/>
              <w:ind w:right="-12"/>
              <w:jc w:val="center"/>
              <w:rPr>
                <w:rFonts w:ascii="Browallia New" w:hAnsi="Browallia New" w:cs="Browallia New"/>
                <w:snapToGrid w:val="0"/>
                <w:sz w:val="24"/>
                <w:szCs w:val="24"/>
                <w:cs/>
                <w:lang w:eastAsia="th-TH"/>
              </w:rPr>
            </w:pPr>
            <w:r w:rsidRPr="00495C58">
              <w:rPr>
                <w:rFonts w:ascii="Browallia New" w:hAnsi="Browallia New" w:cs="Browallia New" w:hint="cs"/>
                <w:snapToGrid w:val="0"/>
                <w:sz w:val="24"/>
                <w:szCs w:val="24"/>
                <w:cs/>
                <w:lang w:eastAsia="th-TH"/>
              </w:rPr>
              <w:t>ข้อมูลทางการเงินรวม</w:t>
            </w:r>
          </w:p>
        </w:tc>
      </w:tr>
      <w:tr w:rsidR="001A54A2" w:rsidRPr="00495C58" w14:paraId="2696DFF3" w14:textId="5DD833DE" w:rsidTr="005947AD">
        <w:trPr>
          <w:trHeight w:val="363"/>
          <w:tblHeader/>
        </w:trPr>
        <w:tc>
          <w:tcPr>
            <w:tcW w:w="3335" w:type="dxa"/>
            <w:vMerge w:val="restart"/>
          </w:tcPr>
          <w:p w14:paraId="313F2B90" w14:textId="77777777" w:rsidR="001A54A2" w:rsidRPr="00495C58" w:rsidRDefault="001A54A2" w:rsidP="004D0139">
            <w:pPr>
              <w:tabs>
                <w:tab w:val="left" w:pos="3090"/>
                <w:tab w:val="left" w:pos="4860"/>
              </w:tabs>
              <w:spacing w:line="240" w:lineRule="auto"/>
              <w:rPr>
                <w:rFonts w:ascii="Browallia New" w:hAnsi="Browallia New" w:cs="Browallia New"/>
                <w:snapToGrid w:val="0"/>
                <w:sz w:val="24"/>
                <w:szCs w:val="24"/>
                <w:cs/>
                <w:lang w:val="en-GB" w:eastAsia="th-TH"/>
              </w:rPr>
            </w:pPr>
          </w:p>
        </w:tc>
        <w:tc>
          <w:tcPr>
            <w:tcW w:w="1701" w:type="dxa"/>
            <w:vMerge w:val="restart"/>
            <w:vAlign w:val="bottom"/>
          </w:tcPr>
          <w:p w14:paraId="5F76F6E5" w14:textId="19A248C4" w:rsidR="001A54A2" w:rsidRPr="00495C58" w:rsidRDefault="001A54A2" w:rsidP="004D0139">
            <w:pPr>
              <w:pBdr>
                <w:bottom w:val="single" w:sz="4" w:space="1" w:color="auto"/>
              </w:pBdr>
              <w:tabs>
                <w:tab w:val="left" w:pos="1512"/>
              </w:tabs>
              <w:spacing w:line="240" w:lineRule="auto"/>
              <w:ind w:right="-12"/>
              <w:jc w:val="center"/>
              <w:rPr>
                <w:rFonts w:ascii="Browallia New" w:hAnsi="Browallia New" w:cs="Browallia New"/>
                <w:snapToGrid w:val="0"/>
                <w:sz w:val="24"/>
                <w:szCs w:val="24"/>
                <w:cs/>
                <w:lang w:eastAsia="th-TH"/>
              </w:rPr>
            </w:pPr>
            <w:r w:rsidRPr="00495C58">
              <w:rPr>
                <w:rFonts w:ascii="Browallia New" w:hAnsi="Browallia New" w:cs="Browallia New" w:hint="cs"/>
                <w:snapToGrid w:val="0"/>
                <w:sz w:val="24"/>
                <w:szCs w:val="24"/>
                <w:cs/>
                <w:lang w:eastAsia="th-TH"/>
              </w:rPr>
              <w:t>ตามที่รายงานไว้เดิม</w:t>
            </w:r>
          </w:p>
        </w:tc>
        <w:tc>
          <w:tcPr>
            <w:tcW w:w="2551" w:type="dxa"/>
            <w:gridSpan w:val="2"/>
            <w:vAlign w:val="bottom"/>
          </w:tcPr>
          <w:p w14:paraId="0D62E925" w14:textId="5EFF48EB" w:rsidR="001A54A2" w:rsidRPr="00495C58" w:rsidRDefault="001A54A2" w:rsidP="001A54A2">
            <w:pPr>
              <w:pBdr>
                <w:bottom w:val="single" w:sz="4" w:space="1" w:color="auto"/>
              </w:pBdr>
              <w:tabs>
                <w:tab w:val="left" w:pos="1512"/>
              </w:tabs>
              <w:spacing w:line="240" w:lineRule="auto"/>
              <w:ind w:right="-12"/>
              <w:jc w:val="center"/>
              <w:rPr>
                <w:rFonts w:ascii="Browallia New" w:hAnsi="Browallia New" w:cs="Browallia New"/>
                <w:snapToGrid w:val="0"/>
                <w:sz w:val="24"/>
                <w:szCs w:val="24"/>
                <w:cs/>
                <w:lang w:eastAsia="th-TH"/>
              </w:rPr>
            </w:pPr>
            <w:r w:rsidRPr="00495C58">
              <w:rPr>
                <w:rFonts w:ascii="Browallia New" w:hAnsi="Browallia New" w:cs="Browallia New" w:hint="cs"/>
                <w:snapToGrid w:val="0"/>
                <w:sz w:val="24"/>
                <w:szCs w:val="24"/>
                <w:cs/>
                <w:lang w:eastAsia="th-TH"/>
              </w:rPr>
              <w:t>รายการปรับปรุง</w:t>
            </w:r>
          </w:p>
        </w:tc>
        <w:tc>
          <w:tcPr>
            <w:tcW w:w="1485" w:type="dxa"/>
            <w:vMerge w:val="restart"/>
            <w:vAlign w:val="bottom"/>
          </w:tcPr>
          <w:p w14:paraId="4A4AB080" w14:textId="77777777" w:rsidR="001A54A2" w:rsidRPr="00495C58" w:rsidRDefault="001A54A2" w:rsidP="004D0139">
            <w:pPr>
              <w:pBdr>
                <w:bottom w:val="single" w:sz="4" w:space="1" w:color="auto"/>
              </w:pBdr>
              <w:tabs>
                <w:tab w:val="left" w:pos="1512"/>
              </w:tabs>
              <w:spacing w:line="240" w:lineRule="auto"/>
              <w:ind w:right="-12"/>
              <w:jc w:val="center"/>
              <w:rPr>
                <w:rFonts w:ascii="Browallia New" w:hAnsi="Browallia New" w:cs="Browallia New"/>
                <w:snapToGrid w:val="0"/>
                <w:sz w:val="24"/>
                <w:szCs w:val="24"/>
                <w:cs/>
                <w:lang w:eastAsia="th-TH"/>
              </w:rPr>
            </w:pPr>
            <w:r w:rsidRPr="00495C58">
              <w:rPr>
                <w:rFonts w:ascii="Browallia New" w:hAnsi="Browallia New" w:cs="Browallia New" w:hint="cs"/>
                <w:snapToGrid w:val="0"/>
                <w:sz w:val="24"/>
                <w:szCs w:val="24"/>
                <w:cs/>
                <w:lang w:eastAsia="th-TH"/>
              </w:rPr>
              <w:t>ปรับปรุงใหม่</w:t>
            </w:r>
          </w:p>
        </w:tc>
      </w:tr>
      <w:tr w:rsidR="001A54A2" w:rsidRPr="00495C58" w14:paraId="169380DE" w14:textId="77777777" w:rsidTr="001A54A2">
        <w:trPr>
          <w:trHeight w:val="263"/>
          <w:tblHeader/>
        </w:trPr>
        <w:tc>
          <w:tcPr>
            <w:tcW w:w="3335" w:type="dxa"/>
            <w:vMerge/>
          </w:tcPr>
          <w:p w14:paraId="1E41A82B" w14:textId="77777777" w:rsidR="001A54A2" w:rsidRPr="00495C58" w:rsidRDefault="001A54A2" w:rsidP="004D0139">
            <w:pPr>
              <w:tabs>
                <w:tab w:val="left" w:pos="3090"/>
                <w:tab w:val="left" w:pos="4860"/>
              </w:tabs>
              <w:spacing w:line="240" w:lineRule="auto"/>
              <w:rPr>
                <w:rFonts w:ascii="Browallia New" w:hAnsi="Browallia New" w:cs="Browallia New"/>
                <w:snapToGrid w:val="0"/>
                <w:sz w:val="24"/>
                <w:szCs w:val="24"/>
                <w:cs/>
                <w:lang w:val="en-GB" w:eastAsia="th-TH"/>
              </w:rPr>
            </w:pPr>
          </w:p>
        </w:tc>
        <w:tc>
          <w:tcPr>
            <w:tcW w:w="1701" w:type="dxa"/>
            <w:vMerge/>
            <w:vAlign w:val="bottom"/>
          </w:tcPr>
          <w:p w14:paraId="57DD3663" w14:textId="77777777" w:rsidR="001A54A2" w:rsidRPr="00495C58" w:rsidRDefault="001A54A2" w:rsidP="004D0139">
            <w:pPr>
              <w:pBdr>
                <w:bottom w:val="single" w:sz="4" w:space="1" w:color="auto"/>
              </w:pBdr>
              <w:tabs>
                <w:tab w:val="left" w:pos="1512"/>
              </w:tabs>
              <w:spacing w:line="240" w:lineRule="auto"/>
              <w:ind w:right="-12"/>
              <w:jc w:val="center"/>
              <w:rPr>
                <w:rFonts w:ascii="Browallia New" w:hAnsi="Browallia New" w:cs="Browallia New"/>
                <w:snapToGrid w:val="0"/>
                <w:sz w:val="24"/>
                <w:szCs w:val="24"/>
                <w:cs/>
                <w:lang w:eastAsia="th-TH"/>
              </w:rPr>
            </w:pPr>
          </w:p>
        </w:tc>
        <w:tc>
          <w:tcPr>
            <w:tcW w:w="1276" w:type="dxa"/>
            <w:vAlign w:val="bottom"/>
          </w:tcPr>
          <w:p w14:paraId="5C7C59B7" w14:textId="308ED38A" w:rsidR="001A54A2" w:rsidRPr="00495C58" w:rsidRDefault="001A54A2" w:rsidP="004D0139">
            <w:pPr>
              <w:pBdr>
                <w:bottom w:val="single" w:sz="4" w:space="1" w:color="auto"/>
              </w:pBdr>
              <w:tabs>
                <w:tab w:val="left" w:pos="1512"/>
              </w:tabs>
              <w:spacing w:line="240" w:lineRule="auto"/>
              <w:ind w:right="-12"/>
              <w:jc w:val="center"/>
              <w:rPr>
                <w:rFonts w:ascii="Browallia New" w:hAnsi="Browallia New" w:cs="Browallia New"/>
                <w:snapToGrid w:val="0"/>
                <w:sz w:val="24"/>
                <w:szCs w:val="24"/>
                <w:cs/>
                <w:lang w:eastAsia="th-TH"/>
              </w:rPr>
            </w:pPr>
            <w:r w:rsidRPr="00495C58">
              <w:rPr>
                <w:rFonts w:ascii="Browallia New" w:hAnsi="Browallia New" w:cs="Browallia New" w:hint="cs"/>
                <w:snapToGrid w:val="0"/>
                <w:sz w:val="24"/>
                <w:szCs w:val="24"/>
                <w:cs/>
                <w:lang w:eastAsia="th-TH"/>
              </w:rPr>
              <w:t>เพิ่ม</w:t>
            </w:r>
            <w:r w:rsidR="00150AC8" w:rsidRPr="00495C58">
              <w:rPr>
                <w:rFonts w:ascii="Browallia New" w:hAnsi="Browallia New" w:cs="Browallia New" w:hint="cs"/>
                <w:snapToGrid w:val="0"/>
                <w:sz w:val="24"/>
                <w:szCs w:val="24"/>
                <w:cs/>
                <w:lang w:eastAsia="th-TH"/>
              </w:rPr>
              <w:t>ขึ้น</w:t>
            </w:r>
          </w:p>
        </w:tc>
        <w:tc>
          <w:tcPr>
            <w:tcW w:w="1275" w:type="dxa"/>
            <w:vAlign w:val="bottom"/>
          </w:tcPr>
          <w:p w14:paraId="298AB4F2" w14:textId="6AFC6A2D" w:rsidR="001A54A2" w:rsidRPr="00495C58" w:rsidRDefault="001A54A2" w:rsidP="001A54A2">
            <w:pPr>
              <w:pBdr>
                <w:bottom w:val="single" w:sz="4" w:space="1" w:color="auto"/>
              </w:pBdr>
              <w:tabs>
                <w:tab w:val="left" w:pos="1512"/>
              </w:tabs>
              <w:spacing w:line="240" w:lineRule="auto"/>
              <w:ind w:right="-12"/>
              <w:jc w:val="center"/>
              <w:rPr>
                <w:rFonts w:ascii="Browallia New" w:hAnsi="Browallia New" w:cs="Browallia New"/>
                <w:snapToGrid w:val="0"/>
                <w:sz w:val="24"/>
                <w:szCs w:val="24"/>
                <w:cs/>
                <w:lang w:eastAsia="th-TH"/>
              </w:rPr>
            </w:pPr>
            <w:r w:rsidRPr="00495C58">
              <w:rPr>
                <w:rFonts w:ascii="Browallia New" w:hAnsi="Browallia New" w:cs="Browallia New" w:hint="cs"/>
                <w:snapToGrid w:val="0"/>
                <w:sz w:val="24"/>
                <w:szCs w:val="24"/>
                <w:cs/>
                <w:lang w:eastAsia="th-TH"/>
              </w:rPr>
              <w:t>ลด</w:t>
            </w:r>
            <w:r w:rsidR="00150AC8" w:rsidRPr="00495C58">
              <w:rPr>
                <w:rFonts w:ascii="Browallia New" w:hAnsi="Browallia New" w:cs="Browallia New" w:hint="cs"/>
                <w:snapToGrid w:val="0"/>
                <w:sz w:val="24"/>
                <w:szCs w:val="24"/>
                <w:cs/>
                <w:lang w:eastAsia="th-TH"/>
              </w:rPr>
              <w:t>ลง</w:t>
            </w:r>
          </w:p>
        </w:tc>
        <w:tc>
          <w:tcPr>
            <w:tcW w:w="1485" w:type="dxa"/>
            <w:vMerge/>
            <w:vAlign w:val="bottom"/>
          </w:tcPr>
          <w:p w14:paraId="494C7E3B" w14:textId="77777777" w:rsidR="001A54A2" w:rsidRPr="00495C58" w:rsidRDefault="001A54A2" w:rsidP="004D0139">
            <w:pPr>
              <w:pBdr>
                <w:bottom w:val="single" w:sz="4" w:space="1" w:color="auto"/>
              </w:pBdr>
              <w:tabs>
                <w:tab w:val="left" w:pos="1512"/>
              </w:tabs>
              <w:spacing w:line="240" w:lineRule="auto"/>
              <w:ind w:right="-12"/>
              <w:jc w:val="center"/>
              <w:rPr>
                <w:rFonts w:ascii="Browallia New" w:hAnsi="Browallia New" w:cs="Browallia New"/>
                <w:snapToGrid w:val="0"/>
                <w:sz w:val="24"/>
                <w:szCs w:val="24"/>
                <w:cs/>
                <w:lang w:eastAsia="th-TH"/>
              </w:rPr>
            </w:pPr>
          </w:p>
        </w:tc>
      </w:tr>
      <w:tr w:rsidR="001A54A2" w:rsidRPr="00495C58" w14:paraId="7DFBAF85" w14:textId="3AA4FC9F" w:rsidTr="001A54A2">
        <w:trPr>
          <w:tblHeader/>
        </w:trPr>
        <w:tc>
          <w:tcPr>
            <w:tcW w:w="3335" w:type="dxa"/>
          </w:tcPr>
          <w:p w14:paraId="051A26E7" w14:textId="77777777" w:rsidR="001A54A2" w:rsidRPr="00495C58" w:rsidRDefault="001A54A2" w:rsidP="004D0139">
            <w:pPr>
              <w:tabs>
                <w:tab w:val="left" w:pos="3090"/>
                <w:tab w:val="left" w:pos="4860"/>
              </w:tabs>
              <w:spacing w:line="240" w:lineRule="auto"/>
              <w:rPr>
                <w:rFonts w:ascii="Browallia New" w:hAnsi="Browallia New" w:cs="Browallia New"/>
                <w:snapToGrid w:val="0"/>
                <w:sz w:val="24"/>
                <w:szCs w:val="24"/>
                <w:cs/>
                <w:lang w:val="en-GB" w:eastAsia="th-TH"/>
              </w:rPr>
            </w:pPr>
          </w:p>
        </w:tc>
        <w:tc>
          <w:tcPr>
            <w:tcW w:w="1701" w:type="dxa"/>
          </w:tcPr>
          <w:p w14:paraId="5753132E" w14:textId="77777777" w:rsidR="001A54A2" w:rsidRPr="00495C58" w:rsidRDefault="001A54A2" w:rsidP="004D0139">
            <w:pPr>
              <w:tabs>
                <w:tab w:val="left" w:pos="1512"/>
              </w:tabs>
              <w:spacing w:line="240" w:lineRule="auto"/>
              <w:ind w:right="-12"/>
              <w:jc w:val="right"/>
              <w:rPr>
                <w:rFonts w:ascii="Browallia New" w:hAnsi="Browallia New" w:cs="Browallia New"/>
                <w:snapToGrid w:val="0"/>
                <w:sz w:val="24"/>
                <w:szCs w:val="24"/>
                <w:cs/>
                <w:lang w:eastAsia="th-TH"/>
              </w:rPr>
            </w:pPr>
          </w:p>
        </w:tc>
        <w:tc>
          <w:tcPr>
            <w:tcW w:w="1276" w:type="dxa"/>
          </w:tcPr>
          <w:p w14:paraId="2913AC72" w14:textId="77777777" w:rsidR="001A54A2" w:rsidRPr="00495C58" w:rsidRDefault="001A54A2" w:rsidP="004D0139">
            <w:pPr>
              <w:tabs>
                <w:tab w:val="left" w:pos="1512"/>
              </w:tabs>
              <w:spacing w:line="240" w:lineRule="auto"/>
              <w:ind w:right="-12"/>
              <w:jc w:val="right"/>
              <w:rPr>
                <w:rFonts w:ascii="Browallia New" w:hAnsi="Browallia New" w:cs="Browallia New"/>
                <w:snapToGrid w:val="0"/>
                <w:sz w:val="24"/>
                <w:szCs w:val="24"/>
                <w:cs/>
                <w:lang w:eastAsia="th-TH"/>
              </w:rPr>
            </w:pPr>
          </w:p>
        </w:tc>
        <w:tc>
          <w:tcPr>
            <w:tcW w:w="1275" w:type="dxa"/>
          </w:tcPr>
          <w:p w14:paraId="72CB57FE" w14:textId="77777777" w:rsidR="001A54A2" w:rsidRPr="00495C58" w:rsidRDefault="001A54A2" w:rsidP="004D0139">
            <w:pPr>
              <w:tabs>
                <w:tab w:val="left" w:pos="1512"/>
              </w:tabs>
              <w:spacing w:line="240" w:lineRule="auto"/>
              <w:ind w:right="-12"/>
              <w:jc w:val="right"/>
              <w:rPr>
                <w:rFonts w:ascii="Browallia New" w:hAnsi="Browallia New" w:cs="Browallia New"/>
                <w:snapToGrid w:val="0"/>
                <w:sz w:val="24"/>
                <w:szCs w:val="24"/>
                <w:cs/>
                <w:lang w:eastAsia="th-TH"/>
              </w:rPr>
            </w:pPr>
          </w:p>
        </w:tc>
        <w:tc>
          <w:tcPr>
            <w:tcW w:w="1485" w:type="dxa"/>
          </w:tcPr>
          <w:p w14:paraId="667C3E8B" w14:textId="77777777" w:rsidR="001A54A2" w:rsidRPr="00495C58" w:rsidRDefault="001A54A2" w:rsidP="004D0139">
            <w:pPr>
              <w:tabs>
                <w:tab w:val="left" w:pos="1512"/>
              </w:tabs>
              <w:spacing w:line="240" w:lineRule="auto"/>
              <w:ind w:right="-12"/>
              <w:jc w:val="right"/>
              <w:rPr>
                <w:rFonts w:ascii="Browallia New" w:hAnsi="Browallia New" w:cs="Browallia New"/>
                <w:snapToGrid w:val="0"/>
                <w:sz w:val="24"/>
                <w:szCs w:val="24"/>
                <w:cs/>
                <w:lang w:eastAsia="th-TH"/>
              </w:rPr>
            </w:pPr>
          </w:p>
        </w:tc>
      </w:tr>
      <w:tr w:rsidR="001A54A2" w:rsidRPr="00495C58" w14:paraId="27B29179" w14:textId="6C61C0AF" w:rsidTr="001A54A2">
        <w:tc>
          <w:tcPr>
            <w:tcW w:w="3335" w:type="dxa"/>
            <w:vAlign w:val="bottom"/>
          </w:tcPr>
          <w:p w14:paraId="3B897216" w14:textId="77777777" w:rsidR="001A54A2" w:rsidRPr="00495C58" w:rsidRDefault="001A54A2" w:rsidP="004D0139">
            <w:pPr>
              <w:tabs>
                <w:tab w:val="left" w:pos="3090"/>
                <w:tab w:val="left" w:pos="4860"/>
              </w:tabs>
              <w:spacing w:line="240" w:lineRule="auto"/>
              <w:rPr>
                <w:rFonts w:ascii="Browallia New" w:hAnsi="Browallia New" w:cs="Browallia New"/>
                <w:b/>
                <w:bCs/>
                <w:snapToGrid w:val="0"/>
                <w:sz w:val="24"/>
                <w:szCs w:val="24"/>
                <w:lang w:eastAsia="th-TH"/>
              </w:rPr>
            </w:pPr>
            <w:r w:rsidRPr="00495C58">
              <w:rPr>
                <w:rFonts w:ascii="Browallia New" w:hAnsi="Browallia New" w:cs="Browallia New" w:hint="cs"/>
                <w:b/>
                <w:bCs/>
                <w:snapToGrid w:val="0"/>
                <w:sz w:val="24"/>
                <w:szCs w:val="24"/>
                <w:cs/>
                <w:lang w:val="en-GB" w:eastAsia="th-TH"/>
              </w:rPr>
              <w:t xml:space="preserve">งบฐานะการเงิน ณ วันที่ </w:t>
            </w:r>
            <w:r w:rsidRPr="00495C58">
              <w:rPr>
                <w:rFonts w:ascii="Browallia New" w:hAnsi="Browallia New" w:cs="Browallia New"/>
                <w:b/>
                <w:bCs/>
                <w:snapToGrid w:val="0"/>
                <w:sz w:val="24"/>
                <w:szCs w:val="24"/>
                <w:lang w:eastAsia="th-TH"/>
              </w:rPr>
              <w:t xml:space="preserve">31 </w:t>
            </w:r>
            <w:r w:rsidRPr="00495C58">
              <w:rPr>
                <w:rFonts w:ascii="Browallia New" w:hAnsi="Browallia New" w:cs="Browallia New" w:hint="cs"/>
                <w:b/>
                <w:bCs/>
                <w:snapToGrid w:val="0"/>
                <w:sz w:val="24"/>
                <w:szCs w:val="24"/>
                <w:cs/>
                <w:lang w:eastAsia="th-TH"/>
              </w:rPr>
              <w:t xml:space="preserve">ธันวาคม </w:t>
            </w:r>
            <w:r w:rsidRPr="00495C58">
              <w:rPr>
                <w:rFonts w:ascii="Browallia New" w:hAnsi="Browallia New" w:cs="Browallia New"/>
                <w:b/>
                <w:bCs/>
                <w:snapToGrid w:val="0"/>
                <w:sz w:val="24"/>
                <w:szCs w:val="24"/>
                <w:lang w:eastAsia="th-TH"/>
              </w:rPr>
              <w:t>2568</w:t>
            </w:r>
          </w:p>
        </w:tc>
        <w:tc>
          <w:tcPr>
            <w:tcW w:w="1701" w:type="dxa"/>
            <w:vAlign w:val="bottom"/>
          </w:tcPr>
          <w:p w14:paraId="22EA77B5" w14:textId="77777777" w:rsidR="001A54A2" w:rsidRPr="00495C58" w:rsidRDefault="001A54A2" w:rsidP="004D0139">
            <w:pPr>
              <w:tabs>
                <w:tab w:val="left" w:pos="1512"/>
              </w:tabs>
              <w:spacing w:line="240" w:lineRule="auto"/>
              <w:ind w:right="-12"/>
              <w:jc w:val="right"/>
              <w:rPr>
                <w:rFonts w:ascii="Browallia New" w:hAnsi="Browallia New" w:cs="Browallia New"/>
                <w:snapToGrid w:val="0"/>
                <w:sz w:val="24"/>
                <w:szCs w:val="24"/>
                <w:cs/>
                <w:lang w:eastAsia="th-TH"/>
              </w:rPr>
            </w:pPr>
          </w:p>
        </w:tc>
        <w:tc>
          <w:tcPr>
            <w:tcW w:w="1276" w:type="dxa"/>
            <w:vAlign w:val="bottom"/>
          </w:tcPr>
          <w:p w14:paraId="17FF19B2" w14:textId="77777777" w:rsidR="001A54A2" w:rsidRPr="00495C58" w:rsidRDefault="001A54A2" w:rsidP="004D0139">
            <w:pPr>
              <w:tabs>
                <w:tab w:val="left" w:pos="1512"/>
              </w:tabs>
              <w:spacing w:line="240" w:lineRule="auto"/>
              <w:ind w:right="-12"/>
              <w:jc w:val="right"/>
              <w:rPr>
                <w:rFonts w:ascii="Browallia New" w:hAnsi="Browallia New" w:cs="Browallia New"/>
                <w:snapToGrid w:val="0"/>
                <w:sz w:val="24"/>
                <w:szCs w:val="24"/>
                <w:cs/>
                <w:lang w:eastAsia="th-TH"/>
              </w:rPr>
            </w:pPr>
          </w:p>
        </w:tc>
        <w:tc>
          <w:tcPr>
            <w:tcW w:w="1275" w:type="dxa"/>
            <w:vAlign w:val="bottom"/>
          </w:tcPr>
          <w:p w14:paraId="30898B52" w14:textId="77777777" w:rsidR="001A54A2" w:rsidRPr="00495C58" w:rsidRDefault="001A54A2" w:rsidP="004D0139">
            <w:pPr>
              <w:tabs>
                <w:tab w:val="left" w:pos="1512"/>
              </w:tabs>
              <w:spacing w:line="240" w:lineRule="auto"/>
              <w:ind w:right="-12"/>
              <w:jc w:val="right"/>
              <w:rPr>
                <w:rFonts w:ascii="Browallia New" w:hAnsi="Browallia New" w:cs="Browallia New"/>
                <w:snapToGrid w:val="0"/>
                <w:sz w:val="24"/>
                <w:szCs w:val="24"/>
                <w:cs/>
                <w:lang w:eastAsia="th-TH"/>
              </w:rPr>
            </w:pPr>
          </w:p>
        </w:tc>
        <w:tc>
          <w:tcPr>
            <w:tcW w:w="1485" w:type="dxa"/>
            <w:vAlign w:val="bottom"/>
          </w:tcPr>
          <w:p w14:paraId="7D29DC54" w14:textId="77777777" w:rsidR="001A54A2" w:rsidRPr="00495C58" w:rsidRDefault="001A54A2" w:rsidP="004D0139">
            <w:pPr>
              <w:tabs>
                <w:tab w:val="left" w:pos="1512"/>
              </w:tabs>
              <w:spacing w:line="240" w:lineRule="auto"/>
              <w:ind w:right="-12"/>
              <w:jc w:val="right"/>
              <w:rPr>
                <w:rFonts w:ascii="Browallia New" w:hAnsi="Browallia New" w:cs="Browallia New"/>
                <w:snapToGrid w:val="0"/>
                <w:sz w:val="24"/>
                <w:szCs w:val="24"/>
                <w:cs/>
                <w:lang w:eastAsia="th-TH"/>
              </w:rPr>
            </w:pPr>
          </w:p>
        </w:tc>
      </w:tr>
      <w:tr w:rsidR="00F1581B" w:rsidRPr="00495C58" w14:paraId="46CB9004" w14:textId="77777777" w:rsidTr="001A54A2">
        <w:tc>
          <w:tcPr>
            <w:tcW w:w="3335" w:type="dxa"/>
            <w:vAlign w:val="bottom"/>
          </w:tcPr>
          <w:p w14:paraId="71D4BA8D" w14:textId="4BF3821D" w:rsidR="00F1581B" w:rsidRPr="00495C58" w:rsidRDefault="00F1581B" w:rsidP="00F1581B">
            <w:pPr>
              <w:tabs>
                <w:tab w:val="left" w:pos="3090"/>
                <w:tab w:val="left" w:pos="4860"/>
              </w:tabs>
              <w:spacing w:line="240" w:lineRule="auto"/>
              <w:rPr>
                <w:rFonts w:ascii="Browallia New" w:hAnsi="Browallia New" w:cs="Browallia New"/>
                <w:snapToGrid w:val="0"/>
                <w:sz w:val="24"/>
                <w:szCs w:val="24"/>
                <w:cs/>
                <w:lang w:val="en-GB" w:eastAsia="th-TH"/>
              </w:rPr>
            </w:pPr>
            <w:r w:rsidRPr="00495C58">
              <w:rPr>
                <w:rFonts w:ascii="Browallia New" w:hAnsi="Browallia New" w:cs="Browallia New"/>
                <w:snapToGrid w:val="0"/>
                <w:sz w:val="24"/>
                <w:szCs w:val="24"/>
                <w:cs/>
                <w:lang w:val="en-GB" w:eastAsia="th-TH"/>
              </w:rPr>
              <w:t>เงินสดและรายการเทียบเท่าเงินสด</w:t>
            </w:r>
          </w:p>
        </w:tc>
        <w:tc>
          <w:tcPr>
            <w:tcW w:w="1701" w:type="dxa"/>
            <w:vAlign w:val="bottom"/>
          </w:tcPr>
          <w:p w14:paraId="0905AC89" w14:textId="757F0029" w:rsidR="00F1581B" w:rsidRPr="00495C58" w:rsidRDefault="00F1581B" w:rsidP="00F1581B">
            <w:pPr>
              <w:tabs>
                <w:tab w:val="left" w:pos="1512"/>
              </w:tabs>
              <w:spacing w:line="240" w:lineRule="auto"/>
              <w:ind w:right="-12"/>
              <w:jc w:val="right"/>
              <w:rPr>
                <w:rFonts w:ascii="Browallia New" w:hAnsi="Browallia New" w:cs="Browallia New"/>
                <w:snapToGrid w:val="0"/>
                <w:sz w:val="24"/>
                <w:szCs w:val="24"/>
                <w:cs/>
                <w:lang w:eastAsia="th-TH"/>
              </w:rPr>
            </w:pPr>
            <w:r w:rsidRPr="00495C58">
              <w:rPr>
                <w:rFonts w:ascii="Browallia New" w:hAnsi="Browallia New" w:cs="Browallia New"/>
                <w:snapToGrid w:val="0"/>
                <w:sz w:val="24"/>
                <w:szCs w:val="24"/>
                <w:cs/>
                <w:lang w:eastAsia="th-TH"/>
              </w:rPr>
              <w:t>205</w:t>
            </w:r>
            <w:r w:rsidRPr="00495C58">
              <w:rPr>
                <w:rFonts w:ascii="Browallia New" w:hAnsi="Browallia New" w:cs="Browallia New"/>
                <w:snapToGrid w:val="0"/>
                <w:sz w:val="24"/>
                <w:szCs w:val="24"/>
                <w:lang w:eastAsia="th-TH"/>
              </w:rPr>
              <w:t>,</w:t>
            </w:r>
            <w:r w:rsidRPr="00495C58">
              <w:rPr>
                <w:rFonts w:ascii="Browallia New" w:hAnsi="Browallia New" w:cs="Browallia New"/>
                <w:snapToGrid w:val="0"/>
                <w:sz w:val="24"/>
                <w:szCs w:val="24"/>
                <w:cs/>
                <w:lang w:eastAsia="th-TH"/>
              </w:rPr>
              <w:t>245</w:t>
            </w:r>
          </w:p>
        </w:tc>
        <w:tc>
          <w:tcPr>
            <w:tcW w:w="1276" w:type="dxa"/>
            <w:vAlign w:val="bottom"/>
          </w:tcPr>
          <w:p w14:paraId="39B8BA3E" w14:textId="6CD0C60E" w:rsidR="00F1581B" w:rsidRPr="00495C58" w:rsidRDefault="00F1581B" w:rsidP="00F1581B">
            <w:pPr>
              <w:tabs>
                <w:tab w:val="left" w:pos="1512"/>
              </w:tabs>
              <w:spacing w:line="240" w:lineRule="auto"/>
              <w:ind w:right="-12"/>
              <w:jc w:val="center"/>
              <w:rPr>
                <w:rFonts w:ascii="Browallia New" w:hAnsi="Browallia New" w:cs="Browallia New"/>
                <w:snapToGrid w:val="0"/>
                <w:sz w:val="24"/>
                <w:szCs w:val="24"/>
                <w:cs/>
                <w:lang w:eastAsia="th-TH"/>
              </w:rPr>
            </w:pPr>
            <w:r w:rsidRPr="00495C58">
              <w:rPr>
                <w:rFonts w:ascii="Browallia New" w:hAnsi="Browallia New" w:cs="Browallia New"/>
                <w:sz w:val="24"/>
                <w:szCs w:val="24"/>
              </w:rPr>
              <w:t xml:space="preserve">            -</w:t>
            </w:r>
          </w:p>
        </w:tc>
        <w:tc>
          <w:tcPr>
            <w:tcW w:w="1275" w:type="dxa"/>
            <w:vAlign w:val="bottom"/>
          </w:tcPr>
          <w:p w14:paraId="7ECDB862" w14:textId="03CBD3B3" w:rsidR="00F1581B" w:rsidRPr="00495C58" w:rsidRDefault="00383903" w:rsidP="00F1581B">
            <w:pPr>
              <w:tabs>
                <w:tab w:val="left" w:pos="1512"/>
              </w:tabs>
              <w:spacing w:line="240" w:lineRule="auto"/>
              <w:ind w:right="-12"/>
              <w:jc w:val="right"/>
              <w:rPr>
                <w:rFonts w:ascii="Browallia New" w:hAnsi="Browallia New" w:cs="Browallia New"/>
                <w:snapToGrid w:val="0"/>
                <w:sz w:val="24"/>
                <w:szCs w:val="24"/>
                <w:lang w:eastAsia="th-TH"/>
              </w:rPr>
            </w:pPr>
            <w:r w:rsidRPr="00495C58">
              <w:rPr>
                <w:rFonts w:ascii="Browallia New" w:hAnsi="Browallia New" w:cs="Browallia New"/>
                <w:snapToGrid w:val="0"/>
                <w:sz w:val="24"/>
                <w:szCs w:val="24"/>
                <w:lang w:eastAsia="th-TH"/>
              </w:rPr>
              <w:t>(</w:t>
            </w:r>
            <w:r w:rsidR="00F1581B" w:rsidRPr="00495C58">
              <w:rPr>
                <w:rFonts w:ascii="Browallia New" w:hAnsi="Browallia New" w:cs="Browallia New"/>
                <w:snapToGrid w:val="0"/>
                <w:sz w:val="24"/>
                <w:szCs w:val="24"/>
                <w:lang w:eastAsia="th-TH"/>
              </w:rPr>
              <w:t>135,000</w:t>
            </w:r>
            <w:r w:rsidRPr="00495C58">
              <w:rPr>
                <w:rFonts w:ascii="Browallia New" w:hAnsi="Browallia New" w:cs="Browallia New"/>
                <w:snapToGrid w:val="0"/>
                <w:sz w:val="24"/>
                <w:szCs w:val="24"/>
                <w:lang w:eastAsia="th-TH"/>
              </w:rPr>
              <w:t>)</w:t>
            </w:r>
          </w:p>
        </w:tc>
        <w:tc>
          <w:tcPr>
            <w:tcW w:w="1485" w:type="dxa"/>
            <w:vAlign w:val="bottom"/>
          </w:tcPr>
          <w:p w14:paraId="35277BF7" w14:textId="7568383D" w:rsidR="00F1581B" w:rsidRPr="00495C58" w:rsidRDefault="00ED43B8" w:rsidP="00F1581B">
            <w:pPr>
              <w:tabs>
                <w:tab w:val="left" w:pos="1512"/>
              </w:tabs>
              <w:spacing w:line="240" w:lineRule="auto"/>
              <w:ind w:right="-12"/>
              <w:jc w:val="right"/>
              <w:rPr>
                <w:rFonts w:ascii="Browallia New" w:hAnsi="Browallia New" w:cs="Browallia New"/>
                <w:snapToGrid w:val="0"/>
                <w:sz w:val="24"/>
                <w:szCs w:val="24"/>
                <w:cs/>
                <w:lang w:eastAsia="th-TH"/>
              </w:rPr>
            </w:pPr>
            <w:r w:rsidRPr="00495C58">
              <w:rPr>
                <w:rFonts w:ascii="Browallia New" w:hAnsi="Browallia New" w:cs="Browallia New"/>
                <w:snapToGrid w:val="0"/>
                <w:sz w:val="24"/>
                <w:szCs w:val="24"/>
                <w:lang w:eastAsia="th-TH"/>
              </w:rPr>
              <w:t>70,245</w:t>
            </w:r>
          </w:p>
        </w:tc>
      </w:tr>
      <w:tr w:rsidR="00F1581B" w:rsidRPr="00495C58" w14:paraId="741EE67A" w14:textId="69DB9FE4" w:rsidTr="001A54A2">
        <w:tc>
          <w:tcPr>
            <w:tcW w:w="3335" w:type="dxa"/>
            <w:vAlign w:val="bottom"/>
          </w:tcPr>
          <w:p w14:paraId="088389C8" w14:textId="71C550B9" w:rsidR="00F1581B" w:rsidRPr="00495C58" w:rsidRDefault="00F1581B" w:rsidP="00F1581B">
            <w:pPr>
              <w:spacing w:line="240" w:lineRule="auto"/>
              <w:rPr>
                <w:rFonts w:ascii="Browallia New" w:hAnsi="Browallia New" w:cs="Browallia New"/>
                <w:sz w:val="24"/>
                <w:szCs w:val="24"/>
                <w:cs/>
                <w:lang w:val="en-GB"/>
              </w:rPr>
            </w:pPr>
            <w:r w:rsidRPr="00495C58">
              <w:rPr>
                <w:rFonts w:ascii="Browallia New" w:hAnsi="Browallia New" w:cs="Browallia New" w:hint="cs"/>
                <w:sz w:val="24"/>
                <w:szCs w:val="24"/>
                <w:cs/>
                <w:lang w:val="en-GB"/>
              </w:rPr>
              <w:t>ลูกหนี้</w:t>
            </w:r>
            <w:r w:rsidRPr="00495C58">
              <w:rPr>
                <w:rFonts w:ascii="Browallia New" w:hAnsi="Browallia New" w:cs="Browallia New"/>
                <w:sz w:val="24"/>
                <w:szCs w:val="24"/>
                <w:cs/>
                <w:lang w:val="en-GB"/>
              </w:rPr>
              <w:t>การค้าและ</w:t>
            </w:r>
            <w:r w:rsidRPr="00495C58">
              <w:rPr>
                <w:rFonts w:ascii="Browallia New" w:hAnsi="Browallia New" w:cs="Browallia New" w:hint="cs"/>
                <w:sz w:val="24"/>
                <w:szCs w:val="24"/>
                <w:cs/>
                <w:lang w:val="en-GB"/>
              </w:rPr>
              <w:t>ลูก</w:t>
            </w:r>
            <w:r w:rsidRPr="00495C58">
              <w:rPr>
                <w:rFonts w:ascii="Browallia New" w:hAnsi="Browallia New" w:cs="Browallia New"/>
                <w:sz w:val="24"/>
                <w:szCs w:val="24"/>
                <w:cs/>
                <w:lang w:val="en-GB"/>
              </w:rPr>
              <w:t>หนี้อื่น</w:t>
            </w:r>
            <w:r w:rsidRPr="00495C58">
              <w:rPr>
                <w:rFonts w:ascii="Browallia New" w:hAnsi="Browallia New" w:cs="Browallia New"/>
                <w:sz w:val="24"/>
                <w:szCs w:val="24"/>
                <w:lang w:val="en-GB"/>
              </w:rPr>
              <w:t xml:space="preserve"> - </w:t>
            </w:r>
            <w:r w:rsidRPr="00495C58">
              <w:rPr>
                <w:rFonts w:ascii="Browallia New" w:hAnsi="Browallia New" w:cs="Browallia New" w:hint="cs"/>
                <w:sz w:val="24"/>
                <w:szCs w:val="24"/>
                <w:cs/>
              </w:rPr>
              <w:t xml:space="preserve">หมุนเวียน </w:t>
            </w:r>
            <w:r w:rsidRPr="00495C58">
              <w:rPr>
                <w:rFonts w:ascii="Browallia New" w:hAnsi="Browallia New" w:cs="Browallia New"/>
                <w:sz w:val="24"/>
                <w:szCs w:val="24"/>
              </w:rPr>
              <w:t xml:space="preserve">- </w:t>
            </w:r>
            <w:r w:rsidRPr="00495C58">
              <w:rPr>
                <w:rFonts w:ascii="Browallia New" w:hAnsi="Browallia New" w:cs="Browallia New" w:hint="cs"/>
                <w:sz w:val="24"/>
                <w:szCs w:val="24"/>
                <w:cs/>
                <w:lang w:val="en-GB"/>
              </w:rPr>
              <w:t>สุทธิ</w:t>
            </w:r>
          </w:p>
        </w:tc>
        <w:tc>
          <w:tcPr>
            <w:tcW w:w="1701" w:type="dxa"/>
            <w:vAlign w:val="bottom"/>
          </w:tcPr>
          <w:p w14:paraId="39496153" w14:textId="2E336858" w:rsidR="00F1581B" w:rsidRPr="00495C58" w:rsidRDefault="00F1581B" w:rsidP="00F1581B">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264,472</w:t>
            </w:r>
          </w:p>
        </w:tc>
        <w:tc>
          <w:tcPr>
            <w:tcW w:w="1276" w:type="dxa"/>
            <w:vAlign w:val="bottom"/>
          </w:tcPr>
          <w:p w14:paraId="4F277250" w14:textId="2B191253" w:rsidR="00F1581B" w:rsidRPr="00495C58" w:rsidRDefault="00F1581B" w:rsidP="00F1581B">
            <w:pPr>
              <w:tabs>
                <w:tab w:val="left" w:pos="1512"/>
              </w:tabs>
              <w:spacing w:line="240" w:lineRule="auto"/>
              <w:ind w:right="-12"/>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275" w:type="dxa"/>
            <w:vAlign w:val="bottom"/>
          </w:tcPr>
          <w:p w14:paraId="375933A4" w14:textId="15F6C1DD" w:rsidR="00F1581B" w:rsidRPr="00495C58" w:rsidRDefault="00F1581B" w:rsidP="00F1581B">
            <w:pPr>
              <w:tabs>
                <w:tab w:val="left" w:pos="1512"/>
              </w:tabs>
              <w:spacing w:line="240" w:lineRule="auto"/>
              <w:ind w:right="-12"/>
              <w:jc w:val="right"/>
              <w:rPr>
                <w:rFonts w:ascii="Browallia New" w:hAnsi="Browallia New" w:cs="Browallia New"/>
                <w:sz w:val="24"/>
                <w:szCs w:val="24"/>
                <w:cs/>
                <w:lang w:val="en-GB"/>
              </w:rPr>
            </w:pPr>
            <w:r w:rsidRPr="00495C58">
              <w:rPr>
                <w:rFonts w:ascii="Browallia New" w:hAnsi="Browallia New" w:cs="Browallia New"/>
                <w:sz w:val="24"/>
                <w:szCs w:val="24"/>
              </w:rPr>
              <w:t>(35,862)</w:t>
            </w:r>
          </w:p>
        </w:tc>
        <w:tc>
          <w:tcPr>
            <w:tcW w:w="1485" w:type="dxa"/>
            <w:vAlign w:val="bottom"/>
          </w:tcPr>
          <w:p w14:paraId="2991DAC7" w14:textId="77777777" w:rsidR="00F1581B" w:rsidRPr="00495C58" w:rsidRDefault="00F1581B" w:rsidP="00F1581B">
            <w:pPr>
              <w:tabs>
                <w:tab w:val="left" w:pos="1512"/>
              </w:tabs>
              <w:spacing w:line="240" w:lineRule="auto"/>
              <w:ind w:right="-12"/>
              <w:jc w:val="right"/>
              <w:rPr>
                <w:rFonts w:ascii="Browallia New" w:hAnsi="Browallia New" w:cs="Browallia New"/>
                <w:sz w:val="24"/>
                <w:szCs w:val="24"/>
                <w:cs/>
                <w:lang w:val="en-GB"/>
              </w:rPr>
            </w:pPr>
            <w:r w:rsidRPr="00495C58">
              <w:rPr>
                <w:rFonts w:ascii="Browallia New" w:hAnsi="Browallia New" w:cs="Browallia New"/>
                <w:sz w:val="24"/>
                <w:szCs w:val="24"/>
                <w:cs/>
                <w:lang w:val="en-GB"/>
              </w:rPr>
              <w:t>228</w:t>
            </w:r>
            <w:r w:rsidRPr="00495C58">
              <w:rPr>
                <w:rFonts w:ascii="Browallia New" w:hAnsi="Browallia New" w:cs="Browallia New"/>
                <w:sz w:val="24"/>
                <w:szCs w:val="24"/>
                <w:lang w:val="en-GB"/>
              </w:rPr>
              <w:t>,</w:t>
            </w:r>
            <w:r w:rsidRPr="00495C58">
              <w:rPr>
                <w:rFonts w:ascii="Browallia New" w:hAnsi="Browallia New" w:cs="Browallia New"/>
                <w:sz w:val="24"/>
                <w:szCs w:val="24"/>
                <w:cs/>
                <w:lang w:val="en-GB"/>
              </w:rPr>
              <w:t>610</w:t>
            </w:r>
          </w:p>
        </w:tc>
      </w:tr>
      <w:tr w:rsidR="00F1581B" w:rsidRPr="00495C58" w14:paraId="442E5E36" w14:textId="50BA5EA6" w:rsidTr="001A54A2">
        <w:tc>
          <w:tcPr>
            <w:tcW w:w="3335" w:type="dxa"/>
            <w:vAlign w:val="bottom"/>
          </w:tcPr>
          <w:p w14:paraId="02B453BC" w14:textId="748D6766" w:rsidR="00F1581B" w:rsidRPr="00495C58" w:rsidRDefault="00F1581B" w:rsidP="00F1581B">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สินค้าคงเหลือ - สุทธิ</w:t>
            </w:r>
          </w:p>
        </w:tc>
        <w:tc>
          <w:tcPr>
            <w:tcW w:w="1701" w:type="dxa"/>
            <w:vAlign w:val="bottom"/>
          </w:tcPr>
          <w:p w14:paraId="5AFD0929" w14:textId="7E9CD982" w:rsidR="00F1581B" w:rsidRPr="00495C58" w:rsidRDefault="00F1581B" w:rsidP="00F1581B">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105,332</w:t>
            </w:r>
          </w:p>
        </w:tc>
        <w:tc>
          <w:tcPr>
            <w:tcW w:w="1276" w:type="dxa"/>
            <w:vAlign w:val="bottom"/>
          </w:tcPr>
          <w:p w14:paraId="38554B7B" w14:textId="0ACDC0AF" w:rsidR="00F1581B" w:rsidRPr="00495C58" w:rsidRDefault="00F1581B" w:rsidP="00F1581B">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7,811</w:t>
            </w:r>
          </w:p>
        </w:tc>
        <w:tc>
          <w:tcPr>
            <w:tcW w:w="1275" w:type="dxa"/>
            <w:vAlign w:val="bottom"/>
          </w:tcPr>
          <w:p w14:paraId="3B3D929D" w14:textId="2BCF4C8F" w:rsidR="00F1581B" w:rsidRPr="00495C58" w:rsidRDefault="00F1581B" w:rsidP="00F1581B">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485" w:type="dxa"/>
            <w:vAlign w:val="bottom"/>
          </w:tcPr>
          <w:p w14:paraId="18CDE7F0" w14:textId="77777777" w:rsidR="00F1581B" w:rsidRPr="00495C58" w:rsidRDefault="00F1581B" w:rsidP="00F1581B">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113,143</w:t>
            </w:r>
          </w:p>
        </w:tc>
      </w:tr>
      <w:tr w:rsidR="00DB6C5E" w:rsidRPr="00495C58" w14:paraId="2EB07580" w14:textId="77777777" w:rsidTr="001A54A2">
        <w:tc>
          <w:tcPr>
            <w:tcW w:w="3335" w:type="dxa"/>
            <w:vAlign w:val="bottom"/>
          </w:tcPr>
          <w:p w14:paraId="757EE99B" w14:textId="53CDB309" w:rsidR="00DB6C5E" w:rsidRPr="00495C58" w:rsidRDefault="00DB6C5E" w:rsidP="00DB6C5E">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เงินฝากธนาคารที่มีข้อจำกัดในการใช้</w:t>
            </w:r>
          </w:p>
        </w:tc>
        <w:tc>
          <w:tcPr>
            <w:tcW w:w="1701" w:type="dxa"/>
            <w:vAlign w:val="bottom"/>
          </w:tcPr>
          <w:p w14:paraId="20D4D5DA" w14:textId="64DD86EA" w:rsidR="00DB6C5E" w:rsidRPr="00495C58" w:rsidRDefault="00DB6C5E" w:rsidP="00DB6C5E">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r w:rsidR="00A16153" w:rsidRPr="00495C58">
              <w:rPr>
                <w:rFonts w:ascii="Browallia New" w:hAnsi="Browallia New" w:cs="Browallia New"/>
                <w:sz w:val="24"/>
                <w:szCs w:val="24"/>
              </w:rPr>
              <w:t xml:space="preserve">       </w:t>
            </w:r>
            <w:r w:rsidRPr="00495C58">
              <w:rPr>
                <w:rFonts w:ascii="Browallia New" w:hAnsi="Browallia New" w:cs="Browallia New"/>
                <w:sz w:val="24"/>
                <w:szCs w:val="24"/>
              </w:rPr>
              <w:t xml:space="preserve"> -</w:t>
            </w:r>
          </w:p>
        </w:tc>
        <w:tc>
          <w:tcPr>
            <w:tcW w:w="1276" w:type="dxa"/>
            <w:vAlign w:val="bottom"/>
          </w:tcPr>
          <w:p w14:paraId="201CBE06" w14:textId="4471E76A"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napToGrid w:val="0"/>
                <w:sz w:val="24"/>
                <w:szCs w:val="24"/>
                <w:lang w:eastAsia="th-TH"/>
              </w:rPr>
              <w:t>135,000</w:t>
            </w:r>
          </w:p>
        </w:tc>
        <w:tc>
          <w:tcPr>
            <w:tcW w:w="1275" w:type="dxa"/>
            <w:vAlign w:val="bottom"/>
          </w:tcPr>
          <w:p w14:paraId="09B2BE01" w14:textId="6C7BC99B" w:rsidR="00DB6C5E" w:rsidRPr="00495C58" w:rsidRDefault="00DB6C5E" w:rsidP="00DB6C5E">
            <w:pPr>
              <w:tabs>
                <w:tab w:val="left" w:pos="1512"/>
              </w:tabs>
              <w:spacing w:line="240" w:lineRule="auto"/>
              <w:ind w:right="-12"/>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5" w:type="dxa"/>
            <w:vAlign w:val="bottom"/>
          </w:tcPr>
          <w:p w14:paraId="292FED54" w14:textId="742D49B2"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napToGrid w:val="0"/>
                <w:sz w:val="24"/>
                <w:szCs w:val="24"/>
                <w:lang w:eastAsia="th-TH"/>
              </w:rPr>
              <w:t>135,000</w:t>
            </w:r>
          </w:p>
        </w:tc>
      </w:tr>
      <w:tr w:rsidR="00DB6C5E" w:rsidRPr="00495C58" w14:paraId="7936E3A2" w14:textId="47F69D37" w:rsidTr="001A54A2">
        <w:tc>
          <w:tcPr>
            <w:tcW w:w="3335" w:type="dxa"/>
            <w:vAlign w:val="bottom"/>
          </w:tcPr>
          <w:p w14:paraId="688F229D" w14:textId="6E40A9E2" w:rsidR="00DB6C5E" w:rsidRPr="00495C58" w:rsidRDefault="00DB6C5E" w:rsidP="00DB6C5E">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เจ้าหนี้การค้าและเจ้าหนี้อื่น</w:t>
            </w:r>
          </w:p>
        </w:tc>
        <w:tc>
          <w:tcPr>
            <w:tcW w:w="1701" w:type="dxa"/>
            <w:vAlign w:val="bottom"/>
          </w:tcPr>
          <w:p w14:paraId="562FC750" w14:textId="41C24481"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843,178</w:t>
            </w:r>
          </w:p>
        </w:tc>
        <w:tc>
          <w:tcPr>
            <w:tcW w:w="1276" w:type="dxa"/>
            <w:vAlign w:val="bottom"/>
          </w:tcPr>
          <w:p w14:paraId="01FE1F95" w14:textId="5993822F" w:rsidR="00DB6C5E" w:rsidRPr="00495C58" w:rsidRDefault="00DB6C5E" w:rsidP="00DB6C5E">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275" w:type="dxa"/>
            <w:vAlign w:val="bottom"/>
          </w:tcPr>
          <w:p w14:paraId="0D0E509A" w14:textId="23AE04CC"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(19,950)</w:t>
            </w:r>
          </w:p>
        </w:tc>
        <w:tc>
          <w:tcPr>
            <w:tcW w:w="1485" w:type="dxa"/>
            <w:vAlign w:val="bottom"/>
          </w:tcPr>
          <w:p w14:paraId="5AFA17AD" w14:textId="0460F202"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823,228</w:t>
            </w:r>
          </w:p>
        </w:tc>
      </w:tr>
      <w:tr w:rsidR="00DB6C5E" w:rsidRPr="00495C58" w14:paraId="4AF03377" w14:textId="2B355D06" w:rsidTr="001A54A2">
        <w:tc>
          <w:tcPr>
            <w:tcW w:w="3335" w:type="dxa"/>
            <w:vAlign w:val="bottom"/>
          </w:tcPr>
          <w:p w14:paraId="607CD699" w14:textId="18D76E1F" w:rsidR="00DB6C5E" w:rsidRPr="00495C58" w:rsidRDefault="00DB6C5E" w:rsidP="00DB6C5E">
            <w:pPr>
              <w:spacing w:line="240" w:lineRule="auto"/>
              <w:rPr>
                <w:rFonts w:ascii="Browallia New" w:hAnsi="Browallia New" w:cs="Browallia New"/>
                <w:sz w:val="24"/>
                <w:szCs w:val="24"/>
                <w:cs/>
              </w:rPr>
            </w:pPr>
            <w:r w:rsidRPr="00495C58">
              <w:rPr>
                <w:rFonts w:ascii="Browallia New" w:hAnsi="Browallia New" w:cs="Browallia New"/>
                <w:sz w:val="24"/>
                <w:szCs w:val="24"/>
                <w:cs/>
              </w:rPr>
              <w:t>ภาษีมูลค่าเพิ่ม - สุทธิ</w:t>
            </w:r>
          </w:p>
        </w:tc>
        <w:tc>
          <w:tcPr>
            <w:tcW w:w="1701" w:type="dxa"/>
            <w:vAlign w:val="bottom"/>
          </w:tcPr>
          <w:p w14:paraId="30418439" w14:textId="573A5034"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72,981</w:t>
            </w:r>
          </w:p>
        </w:tc>
        <w:tc>
          <w:tcPr>
            <w:tcW w:w="1276" w:type="dxa"/>
            <w:vAlign w:val="bottom"/>
          </w:tcPr>
          <w:p w14:paraId="5C7A53F9" w14:textId="117ADC00" w:rsidR="00DB6C5E" w:rsidRPr="00495C58" w:rsidRDefault="00DB6C5E" w:rsidP="00DB6C5E">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275" w:type="dxa"/>
            <w:vAlign w:val="bottom"/>
          </w:tcPr>
          <w:p w14:paraId="5BF46C6B" w14:textId="1253A7AA"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(2,008)</w:t>
            </w:r>
          </w:p>
        </w:tc>
        <w:tc>
          <w:tcPr>
            <w:tcW w:w="1485" w:type="dxa"/>
            <w:vAlign w:val="bottom"/>
          </w:tcPr>
          <w:p w14:paraId="393E7F5B" w14:textId="61371F74" w:rsidR="00DB6C5E" w:rsidRPr="00495C58" w:rsidRDefault="00DB6C5E" w:rsidP="00DB6C5E">
            <w:pPr>
              <w:tabs>
                <w:tab w:val="left" w:pos="1512"/>
              </w:tabs>
              <w:spacing w:line="240" w:lineRule="auto"/>
              <w:ind w:right="-12"/>
              <w:jc w:val="right"/>
              <w:rPr>
                <w:rFonts w:ascii="Browallia New" w:hAnsi="Browallia New" w:cs="Browallia New"/>
                <w:sz w:val="24"/>
                <w:szCs w:val="24"/>
              </w:rPr>
            </w:pPr>
            <w:r w:rsidRPr="00495C58">
              <w:rPr>
                <w:rFonts w:ascii="Browallia New" w:hAnsi="Browallia New" w:cs="Browallia New"/>
                <w:sz w:val="24"/>
                <w:szCs w:val="24"/>
                <w:lang w:val="en-GB"/>
              </w:rPr>
              <w:t>70,973</w:t>
            </w:r>
          </w:p>
        </w:tc>
      </w:tr>
      <w:tr w:rsidR="00DB6C5E" w:rsidRPr="00495C58" w14:paraId="5D1D445C" w14:textId="66002F5D" w:rsidTr="001A54A2">
        <w:tc>
          <w:tcPr>
            <w:tcW w:w="3335" w:type="dxa"/>
            <w:vAlign w:val="bottom"/>
          </w:tcPr>
          <w:p w14:paraId="7BF339F6" w14:textId="23A6740E" w:rsidR="00DB6C5E" w:rsidRPr="00495C58" w:rsidRDefault="00DB6C5E" w:rsidP="00DB6C5E">
            <w:pPr>
              <w:spacing w:line="240" w:lineRule="auto"/>
              <w:rPr>
                <w:rFonts w:ascii="Browallia New" w:hAnsi="Browallia New" w:cs="Browallia New"/>
                <w:sz w:val="24"/>
                <w:szCs w:val="24"/>
                <w:cs/>
              </w:rPr>
            </w:pPr>
            <w:r w:rsidRPr="00495C58">
              <w:rPr>
                <w:rFonts w:ascii="Browallia New" w:hAnsi="Browallia New" w:cs="Browallia New" w:hint="cs"/>
                <w:sz w:val="24"/>
                <w:szCs w:val="24"/>
                <w:cs/>
                <w:lang w:val="en-GB"/>
              </w:rPr>
              <w:t xml:space="preserve">ขาดทุนสะสม </w:t>
            </w:r>
            <w:r w:rsidRPr="00495C58">
              <w:rPr>
                <w:rFonts w:ascii="Browallia New" w:hAnsi="Browallia New" w:cs="Browallia New"/>
                <w:sz w:val="24"/>
                <w:szCs w:val="24"/>
              </w:rPr>
              <w:t xml:space="preserve">- </w:t>
            </w:r>
            <w:r w:rsidRPr="00495C58">
              <w:rPr>
                <w:rFonts w:ascii="Browallia New" w:hAnsi="Browallia New" w:cs="Browallia New" w:hint="cs"/>
                <w:sz w:val="24"/>
                <w:szCs w:val="24"/>
                <w:cs/>
              </w:rPr>
              <w:t>ยังไม่จัดสรร</w:t>
            </w:r>
          </w:p>
        </w:tc>
        <w:tc>
          <w:tcPr>
            <w:tcW w:w="1701" w:type="dxa"/>
            <w:vAlign w:val="bottom"/>
          </w:tcPr>
          <w:p w14:paraId="3D039B7D" w14:textId="4762A66E"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(153,6</w:t>
            </w:r>
            <w:r w:rsidRPr="00495C58">
              <w:rPr>
                <w:rFonts w:ascii="Browallia New" w:hAnsi="Browallia New" w:cs="Browallia New"/>
                <w:sz w:val="24"/>
                <w:szCs w:val="24"/>
              </w:rPr>
              <w:t>8</w:t>
            </w:r>
            <w:r w:rsidRPr="00495C58">
              <w:rPr>
                <w:rFonts w:ascii="Browallia New" w:hAnsi="Browallia New" w:cs="Browallia New"/>
                <w:sz w:val="24"/>
                <w:szCs w:val="24"/>
                <w:lang w:val="en-GB"/>
              </w:rPr>
              <w:t>8)</w:t>
            </w:r>
          </w:p>
        </w:tc>
        <w:tc>
          <w:tcPr>
            <w:tcW w:w="1276" w:type="dxa"/>
            <w:vAlign w:val="bottom"/>
          </w:tcPr>
          <w:p w14:paraId="4E70CD78" w14:textId="68F32023" w:rsidR="00DB6C5E" w:rsidRPr="00495C58" w:rsidRDefault="00DB6C5E" w:rsidP="00DB6C5E">
            <w:pPr>
              <w:tabs>
                <w:tab w:val="left" w:pos="1512"/>
              </w:tabs>
              <w:spacing w:line="240" w:lineRule="auto"/>
              <w:ind w:right="-12"/>
              <w:jc w:val="center"/>
              <w:rPr>
                <w:rFonts w:ascii="Browallia New" w:hAnsi="Browallia New" w:cs="Browallia New"/>
                <w:sz w:val="24"/>
                <w:szCs w:val="24"/>
                <w:cs/>
                <w:lang w:val="en-GB"/>
              </w:rPr>
            </w:pPr>
            <w:r w:rsidRPr="00495C58">
              <w:rPr>
                <w:rFonts w:ascii="Browallia New" w:hAnsi="Browallia New" w:cs="Browallia New"/>
                <w:sz w:val="24"/>
                <w:szCs w:val="24"/>
              </w:rPr>
              <w:t xml:space="preserve">            -</w:t>
            </w:r>
          </w:p>
        </w:tc>
        <w:tc>
          <w:tcPr>
            <w:tcW w:w="1275" w:type="dxa"/>
            <w:vAlign w:val="bottom"/>
          </w:tcPr>
          <w:p w14:paraId="5887643C" w14:textId="1BFEAC3A"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(1,793)</w:t>
            </w:r>
          </w:p>
        </w:tc>
        <w:tc>
          <w:tcPr>
            <w:tcW w:w="1485" w:type="dxa"/>
            <w:vAlign w:val="bottom"/>
          </w:tcPr>
          <w:p w14:paraId="3025FAD2" w14:textId="2857BFEA"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(155,481)</w:t>
            </w:r>
          </w:p>
        </w:tc>
      </w:tr>
      <w:tr w:rsidR="00DB6C5E" w:rsidRPr="00495C58" w14:paraId="1397CBE0" w14:textId="471B28BB" w:rsidTr="001A54A2">
        <w:tc>
          <w:tcPr>
            <w:tcW w:w="3335" w:type="dxa"/>
            <w:vAlign w:val="bottom"/>
          </w:tcPr>
          <w:p w14:paraId="49F2B8BF" w14:textId="0A8B5B66" w:rsidR="00DB6C5E" w:rsidRPr="00495C58" w:rsidRDefault="00DB6C5E" w:rsidP="00DB6C5E">
            <w:pPr>
              <w:spacing w:line="240" w:lineRule="auto"/>
              <w:rPr>
                <w:rFonts w:ascii="Browallia New" w:hAnsi="Browallia New" w:cs="Browallia New"/>
                <w:sz w:val="24"/>
                <w:szCs w:val="24"/>
                <w:cs/>
              </w:rPr>
            </w:pPr>
            <w:r w:rsidRPr="00495C58">
              <w:rPr>
                <w:rFonts w:ascii="Browallia New" w:hAnsi="Browallia New" w:cs="Browallia New"/>
                <w:sz w:val="24"/>
                <w:szCs w:val="24"/>
                <w:cs/>
              </w:rPr>
              <w:t>ส่วนได้เสียที่ไม่มีอำนาจควบคุม</w:t>
            </w:r>
          </w:p>
        </w:tc>
        <w:tc>
          <w:tcPr>
            <w:tcW w:w="1701" w:type="dxa"/>
            <w:vAlign w:val="bottom"/>
          </w:tcPr>
          <w:p w14:paraId="7FA654F8" w14:textId="3624CF78" w:rsidR="00DB6C5E" w:rsidRPr="00495C58" w:rsidRDefault="00DB6C5E" w:rsidP="00DB6C5E">
            <w:pPr>
              <w:tabs>
                <w:tab w:val="left" w:pos="1512"/>
              </w:tabs>
              <w:spacing w:line="240" w:lineRule="auto"/>
              <w:ind w:right="-12"/>
              <w:jc w:val="right"/>
              <w:rPr>
                <w:rFonts w:ascii="Browallia New" w:hAnsi="Browallia New" w:cs="Browallia New"/>
                <w:sz w:val="24"/>
                <w:szCs w:val="24"/>
              </w:rPr>
            </w:pPr>
            <w:r w:rsidRPr="00495C58">
              <w:rPr>
                <w:rFonts w:ascii="Browallia New" w:hAnsi="Browallia New" w:cs="Browallia New"/>
                <w:sz w:val="24"/>
                <w:szCs w:val="24"/>
              </w:rPr>
              <w:t>62,877</w:t>
            </w:r>
          </w:p>
        </w:tc>
        <w:tc>
          <w:tcPr>
            <w:tcW w:w="1276" w:type="dxa"/>
            <w:vAlign w:val="bottom"/>
          </w:tcPr>
          <w:p w14:paraId="2B16A947" w14:textId="47E00311" w:rsidR="00DB6C5E" w:rsidRPr="00495C58" w:rsidRDefault="00DB6C5E" w:rsidP="00DB6C5E">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275" w:type="dxa"/>
            <w:vAlign w:val="bottom"/>
          </w:tcPr>
          <w:p w14:paraId="1F68D3F3" w14:textId="098E4870"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(4,300)</w:t>
            </w:r>
          </w:p>
        </w:tc>
        <w:tc>
          <w:tcPr>
            <w:tcW w:w="1485" w:type="dxa"/>
            <w:vAlign w:val="bottom"/>
          </w:tcPr>
          <w:p w14:paraId="77F65ABB"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cs/>
                <w:lang w:val="en-GB"/>
              </w:rPr>
              <w:t>58</w:t>
            </w:r>
            <w:r w:rsidRPr="00495C58">
              <w:rPr>
                <w:rFonts w:ascii="Browallia New" w:hAnsi="Browallia New" w:cs="Browallia New"/>
                <w:sz w:val="24"/>
                <w:szCs w:val="24"/>
                <w:lang w:val="en-GB"/>
              </w:rPr>
              <w:t>,</w:t>
            </w:r>
            <w:r w:rsidRPr="00495C58">
              <w:rPr>
                <w:rFonts w:ascii="Browallia New" w:hAnsi="Browallia New" w:cs="Browallia New"/>
                <w:sz w:val="24"/>
                <w:szCs w:val="24"/>
                <w:cs/>
                <w:lang w:val="en-GB"/>
              </w:rPr>
              <w:t>577</w:t>
            </w:r>
          </w:p>
        </w:tc>
      </w:tr>
      <w:tr w:rsidR="008D630F" w:rsidRPr="00495C58" w14:paraId="74B41F1F" w14:textId="77777777" w:rsidTr="001A54A2">
        <w:tc>
          <w:tcPr>
            <w:tcW w:w="3335" w:type="dxa"/>
            <w:vAlign w:val="bottom"/>
          </w:tcPr>
          <w:p w14:paraId="68930980" w14:textId="77777777" w:rsidR="008D630F" w:rsidRPr="00495C58" w:rsidRDefault="008D630F" w:rsidP="00DB6C5E">
            <w:pPr>
              <w:spacing w:line="240" w:lineRule="auto"/>
              <w:rPr>
                <w:rFonts w:ascii="Browallia New" w:hAnsi="Browallia New" w:cs="Browallia New"/>
                <w:sz w:val="24"/>
                <w:szCs w:val="24"/>
                <w:cs/>
              </w:rPr>
            </w:pPr>
          </w:p>
        </w:tc>
        <w:tc>
          <w:tcPr>
            <w:tcW w:w="1701" w:type="dxa"/>
            <w:vAlign w:val="bottom"/>
          </w:tcPr>
          <w:p w14:paraId="6BE05222" w14:textId="77777777" w:rsidR="008D630F" w:rsidRPr="00495C58" w:rsidRDefault="008D630F" w:rsidP="00DB6C5E">
            <w:pPr>
              <w:tabs>
                <w:tab w:val="left" w:pos="1512"/>
              </w:tabs>
              <w:spacing w:line="240" w:lineRule="auto"/>
              <w:ind w:right="-12"/>
              <w:jc w:val="right"/>
              <w:rPr>
                <w:rFonts w:ascii="Browallia New" w:hAnsi="Browallia New" w:cs="Browallia New"/>
                <w:sz w:val="24"/>
                <w:szCs w:val="24"/>
              </w:rPr>
            </w:pPr>
          </w:p>
        </w:tc>
        <w:tc>
          <w:tcPr>
            <w:tcW w:w="1276" w:type="dxa"/>
            <w:vAlign w:val="bottom"/>
          </w:tcPr>
          <w:p w14:paraId="17BBCC01" w14:textId="77777777" w:rsidR="008D630F" w:rsidRPr="00495C58" w:rsidRDefault="008D630F" w:rsidP="00DB6C5E">
            <w:pPr>
              <w:tabs>
                <w:tab w:val="left" w:pos="1512"/>
              </w:tabs>
              <w:spacing w:line="240" w:lineRule="auto"/>
              <w:ind w:right="-12"/>
              <w:jc w:val="center"/>
              <w:rPr>
                <w:rFonts w:ascii="Browallia New" w:hAnsi="Browallia New" w:cs="Browallia New"/>
                <w:sz w:val="24"/>
                <w:szCs w:val="24"/>
              </w:rPr>
            </w:pPr>
          </w:p>
        </w:tc>
        <w:tc>
          <w:tcPr>
            <w:tcW w:w="1275" w:type="dxa"/>
            <w:vAlign w:val="bottom"/>
          </w:tcPr>
          <w:p w14:paraId="1A8DFA56" w14:textId="77777777" w:rsidR="008D630F" w:rsidRPr="00495C58" w:rsidRDefault="008D630F" w:rsidP="00DB6C5E">
            <w:pPr>
              <w:tabs>
                <w:tab w:val="left" w:pos="1512"/>
              </w:tabs>
              <w:spacing w:line="240" w:lineRule="auto"/>
              <w:ind w:right="-12"/>
              <w:jc w:val="right"/>
              <w:rPr>
                <w:rFonts w:ascii="Browallia New" w:hAnsi="Browallia New" w:cs="Browallia New"/>
                <w:sz w:val="24"/>
                <w:szCs w:val="24"/>
                <w:lang w:val="en-GB"/>
              </w:rPr>
            </w:pPr>
          </w:p>
        </w:tc>
        <w:tc>
          <w:tcPr>
            <w:tcW w:w="1485" w:type="dxa"/>
            <w:vAlign w:val="bottom"/>
          </w:tcPr>
          <w:p w14:paraId="53C98304" w14:textId="77777777" w:rsidR="008D630F" w:rsidRPr="00495C58" w:rsidRDefault="008D630F" w:rsidP="00DB6C5E">
            <w:pPr>
              <w:tabs>
                <w:tab w:val="left" w:pos="1512"/>
              </w:tabs>
              <w:spacing w:line="240" w:lineRule="auto"/>
              <w:ind w:right="-12"/>
              <w:jc w:val="right"/>
              <w:rPr>
                <w:rFonts w:ascii="Browallia New" w:hAnsi="Browallia New" w:cs="Browallia New"/>
                <w:sz w:val="24"/>
                <w:szCs w:val="24"/>
                <w:cs/>
                <w:lang w:val="en-GB"/>
              </w:rPr>
            </w:pPr>
          </w:p>
        </w:tc>
      </w:tr>
      <w:tr w:rsidR="00DB6C5E" w:rsidRPr="00495C58" w14:paraId="2F8F6E23" w14:textId="3002446F" w:rsidTr="001A54A2">
        <w:tc>
          <w:tcPr>
            <w:tcW w:w="3335" w:type="dxa"/>
            <w:vAlign w:val="bottom"/>
          </w:tcPr>
          <w:p w14:paraId="46D47336" w14:textId="1A30CB2C" w:rsidR="00DB6C5E" w:rsidRPr="00495C58" w:rsidRDefault="00DB6C5E" w:rsidP="00DB6C5E">
            <w:pPr>
              <w:spacing w:line="240" w:lineRule="auto"/>
              <w:rPr>
                <w:rFonts w:ascii="Browallia New" w:hAnsi="Browallia New" w:cs="Browallia New"/>
                <w:b/>
                <w:bCs/>
                <w:sz w:val="24"/>
                <w:szCs w:val="24"/>
                <w:lang w:val="en-GB"/>
              </w:rPr>
            </w:pPr>
            <w:r w:rsidRPr="00495C58">
              <w:rPr>
                <w:rFonts w:ascii="Browallia New" w:hAnsi="Browallia New" w:cs="Browallia New"/>
                <w:b/>
                <w:bCs/>
                <w:sz w:val="24"/>
                <w:szCs w:val="24"/>
                <w:cs/>
                <w:lang w:val="en-GB"/>
              </w:rPr>
              <w:lastRenderedPageBreak/>
              <w:t>งบกำไรขาดทุนเบ็ดเสร็จสำหรับ</w:t>
            </w:r>
            <w:r w:rsidRPr="00495C58">
              <w:rPr>
                <w:rFonts w:ascii="Browallia New" w:hAnsi="Browallia New" w:cs="Browallia New" w:hint="cs"/>
                <w:b/>
                <w:bCs/>
                <w:sz w:val="24"/>
                <w:szCs w:val="24"/>
                <w:cs/>
                <w:lang w:val="en-GB"/>
              </w:rPr>
              <w:t>งวด</w:t>
            </w:r>
            <w:r w:rsidRPr="00495C58">
              <w:rPr>
                <w:rFonts w:ascii="Browallia New" w:hAnsi="Browallia New" w:cs="Browallia New"/>
                <w:b/>
                <w:bCs/>
                <w:sz w:val="24"/>
                <w:szCs w:val="24"/>
                <w:cs/>
                <w:lang w:val="en-GB"/>
              </w:rPr>
              <w:t xml:space="preserve"> </w:t>
            </w:r>
          </w:p>
          <w:p w14:paraId="5F54A6C6" w14:textId="0E2B5193" w:rsidR="00DB6C5E" w:rsidRPr="00495C58" w:rsidRDefault="00DB6C5E" w:rsidP="00DB6C5E">
            <w:pPr>
              <w:spacing w:line="240" w:lineRule="auto"/>
              <w:ind w:left="255"/>
              <w:rPr>
                <w:rFonts w:ascii="Browallia New" w:hAnsi="Browallia New" w:cs="Browallia New"/>
                <w:b/>
                <w:bCs/>
                <w:sz w:val="24"/>
                <w:szCs w:val="24"/>
                <w:cs/>
                <w:lang w:val="en-GB"/>
              </w:rPr>
            </w:pPr>
            <w:r w:rsidRPr="00495C58">
              <w:rPr>
                <w:rFonts w:ascii="Browallia New" w:hAnsi="Browallia New" w:cs="Browallia New"/>
                <w:b/>
                <w:bCs/>
                <w:sz w:val="24"/>
                <w:szCs w:val="24"/>
                <w:cs/>
                <w:lang w:val="en-GB"/>
              </w:rPr>
              <w:t xml:space="preserve">สามเดือนสิ้นสุดวันที่ </w:t>
            </w:r>
            <w:r w:rsidRPr="00495C58">
              <w:rPr>
                <w:rFonts w:ascii="Browallia New" w:hAnsi="Browallia New" w:cs="Browallia New"/>
                <w:b/>
                <w:bCs/>
                <w:sz w:val="24"/>
                <w:szCs w:val="24"/>
                <w:lang w:val="en-GB"/>
              </w:rPr>
              <w:t xml:space="preserve">30 </w:t>
            </w:r>
            <w:r w:rsidRPr="00495C58">
              <w:rPr>
                <w:rFonts w:ascii="Browallia New" w:hAnsi="Browallia New" w:cs="Browallia New"/>
                <w:b/>
                <w:bCs/>
                <w:sz w:val="24"/>
                <w:szCs w:val="24"/>
                <w:cs/>
                <w:lang w:val="en-GB"/>
              </w:rPr>
              <w:t xml:space="preserve">มิถุนายน </w:t>
            </w:r>
            <w:r w:rsidRPr="00495C58">
              <w:rPr>
                <w:rFonts w:ascii="Browallia New" w:hAnsi="Browallia New" w:cs="Browallia New"/>
                <w:b/>
                <w:bCs/>
                <w:sz w:val="24"/>
                <w:szCs w:val="24"/>
                <w:lang w:val="en-GB"/>
              </w:rPr>
              <w:t>2568</w:t>
            </w:r>
          </w:p>
        </w:tc>
        <w:tc>
          <w:tcPr>
            <w:tcW w:w="1701" w:type="dxa"/>
            <w:vAlign w:val="bottom"/>
          </w:tcPr>
          <w:p w14:paraId="4D8ED0B2"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cs/>
                <w:lang w:val="en-GB"/>
              </w:rPr>
            </w:pPr>
          </w:p>
        </w:tc>
        <w:tc>
          <w:tcPr>
            <w:tcW w:w="1276" w:type="dxa"/>
            <w:vAlign w:val="bottom"/>
          </w:tcPr>
          <w:p w14:paraId="7AE9238A"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p>
        </w:tc>
        <w:tc>
          <w:tcPr>
            <w:tcW w:w="1275" w:type="dxa"/>
            <w:vAlign w:val="bottom"/>
          </w:tcPr>
          <w:p w14:paraId="5D054E08"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p>
        </w:tc>
        <w:tc>
          <w:tcPr>
            <w:tcW w:w="1485" w:type="dxa"/>
            <w:vAlign w:val="bottom"/>
          </w:tcPr>
          <w:p w14:paraId="6208327C"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p>
        </w:tc>
      </w:tr>
      <w:tr w:rsidR="00DB6C5E" w:rsidRPr="00495C58" w14:paraId="4B285D9C" w14:textId="0B055325" w:rsidTr="001A54A2">
        <w:tc>
          <w:tcPr>
            <w:tcW w:w="3335" w:type="dxa"/>
            <w:vAlign w:val="bottom"/>
          </w:tcPr>
          <w:p w14:paraId="2C80F767" w14:textId="73BAA25A" w:rsidR="00DB6C5E" w:rsidRPr="00495C58" w:rsidRDefault="00DB6C5E" w:rsidP="00DB6C5E">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รายได้จากการขาย</w:t>
            </w:r>
          </w:p>
        </w:tc>
        <w:tc>
          <w:tcPr>
            <w:tcW w:w="1701" w:type="dxa"/>
            <w:vAlign w:val="bottom"/>
          </w:tcPr>
          <w:p w14:paraId="6A9FF738" w14:textId="6B44026A"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231,942</w:t>
            </w:r>
          </w:p>
        </w:tc>
        <w:tc>
          <w:tcPr>
            <w:tcW w:w="1276" w:type="dxa"/>
            <w:vAlign w:val="bottom"/>
          </w:tcPr>
          <w:p w14:paraId="15DC0027" w14:textId="323F01F5" w:rsidR="00DB6C5E" w:rsidRPr="00495C58" w:rsidRDefault="00DB6C5E" w:rsidP="00DB6C5E">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275" w:type="dxa"/>
            <w:vAlign w:val="bottom"/>
          </w:tcPr>
          <w:p w14:paraId="33FEA5B8" w14:textId="0D61705B"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(3,748)</w:t>
            </w:r>
          </w:p>
        </w:tc>
        <w:tc>
          <w:tcPr>
            <w:tcW w:w="1485" w:type="dxa"/>
            <w:vAlign w:val="bottom"/>
          </w:tcPr>
          <w:p w14:paraId="66536876"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228,194</w:t>
            </w:r>
          </w:p>
        </w:tc>
      </w:tr>
      <w:tr w:rsidR="00DB6C5E" w:rsidRPr="00495C58" w14:paraId="08B857F3" w14:textId="4F299EE7" w:rsidTr="001A54A2">
        <w:tc>
          <w:tcPr>
            <w:tcW w:w="3335" w:type="dxa"/>
            <w:vAlign w:val="bottom"/>
          </w:tcPr>
          <w:p w14:paraId="724E52B3" w14:textId="78ED31AC" w:rsidR="00DB6C5E" w:rsidRPr="00495C58" w:rsidRDefault="00DB6C5E" w:rsidP="00DB6C5E">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ต้นทุนขาย</w:t>
            </w:r>
          </w:p>
        </w:tc>
        <w:tc>
          <w:tcPr>
            <w:tcW w:w="1701" w:type="dxa"/>
            <w:vAlign w:val="bottom"/>
          </w:tcPr>
          <w:p w14:paraId="41C79237" w14:textId="073E670B"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(102,396)</w:t>
            </w:r>
          </w:p>
        </w:tc>
        <w:tc>
          <w:tcPr>
            <w:tcW w:w="1276" w:type="dxa"/>
            <w:vAlign w:val="bottom"/>
          </w:tcPr>
          <w:p w14:paraId="2041251E" w14:textId="7B00DC23"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(158)</w:t>
            </w:r>
          </w:p>
        </w:tc>
        <w:tc>
          <w:tcPr>
            <w:tcW w:w="1275" w:type="dxa"/>
            <w:vAlign w:val="bottom"/>
          </w:tcPr>
          <w:p w14:paraId="7E39C144" w14:textId="6461E6F1" w:rsidR="00DB6C5E" w:rsidRPr="00495C58" w:rsidRDefault="00DB6C5E" w:rsidP="00DB6C5E">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485" w:type="dxa"/>
            <w:vAlign w:val="bottom"/>
          </w:tcPr>
          <w:p w14:paraId="0AC1DEBC"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(102,554)</w:t>
            </w:r>
          </w:p>
        </w:tc>
      </w:tr>
      <w:tr w:rsidR="00DB6C5E" w:rsidRPr="00495C58" w14:paraId="3B2ACE33" w14:textId="6986DE75" w:rsidTr="001A54A2">
        <w:tc>
          <w:tcPr>
            <w:tcW w:w="3335" w:type="dxa"/>
            <w:vAlign w:val="bottom"/>
          </w:tcPr>
          <w:p w14:paraId="5EFB7C18" w14:textId="0468196A" w:rsidR="00DB6C5E" w:rsidRPr="00495C58" w:rsidRDefault="00DB6C5E" w:rsidP="00DB6C5E">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รายได้อื่น</w:t>
            </w:r>
          </w:p>
        </w:tc>
        <w:tc>
          <w:tcPr>
            <w:tcW w:w="1701" w:type="dxa"/>
            <w:vAlign w:val="bottom"/>
          </w:tcPr>
          <w:p w14:paraId="70D48B25" w14:textId="28A3AEA8"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13,639</w:t>
            </w:r>
          </w:p>
        </w:tc>
        <w:tc>
          <w:tcPr>
            <w:tcW w:w="1276" w:type="dxa"/>
            <w:vAlign w:val="bottom"/>
          </w:tcPr>
          <w:p w14:paraId="24EAEFE5" w14:textId="0145042B" w:rsidR="00DB6C5E" w:rsidRPr="00495C58" w:rsidRDefault="00DB6C5E" w:rsidP="00DB6C5E">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275" w:type="dxa"/>
            <w:vAlign w:val="bottom"/>
          </w:tcPr>
          <w:p w14:paraId="6401FBEE" w14:textId="4386F754" w:rsidR="00DB6C5E" w:rsidRPr="00495C58" w:rsidRDefault="00DB6C5E" w:rsidP="00DB6C5E">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485" w:type="dxa"/>
            <w:vAlign w:val="bottom"/>
          </w:tcPr>
          <w:p w14:paraId="761118E6"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13,639</w:t>
            </w:r>
          </w:p>
        </w:tc>
      </w:tr>
      <w:tr w:rsidR="00DB6C5E" w:rsidRPr="00495C58" w14:paraId="6A12F11C" w14:textId="52E3A105" w:rsidTr="001A54A2">
        <w:tc>
          <w:tcPr>
            <w:tcW w:w="3335" w:type="dxa"/>
            <w:vAlign w:val="bottom"/>
          </w:tcPr>
          <w:p w14:paraId="669BF460" w14:textId="77777777" w:rsidR="00DB6C5E" w:rsidRPr="00495C58" w:rsidRDefault="00DB6C5E" w:rsidP="00DB6C5E">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ต้นทุนทางการเงิน</w:t>
            </w:r>
          </w:p>
        </w:tc>
        <w:tc>
          <w:tcPr>
            <w:tcW w:w="1701" w:type="dxa"/>
            <w:vAlign w:val="bottom"/>
          </w:tcPr>
          <w:p w14:paraId="07FAE464"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(51,857)</w:t>
            </w:r>
          </w:p>
        </w:tc>
        <w:tc>
          <w:tcPr>
            <w:tcW w:w="1276" w:type="dxa"/>
            <w:vAlign w:val="bottom"/>
          </w:tcPr>
          <w:p w14:paraId="3F1877D1" w14:textId="62E53A84" w:rsidR="00DB6C5E" w:rsidRPr="00495C58" w:rsidRDefault="00DB6C5E" w:rsidP="00DB6C5E">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275" w:type="dxa"/>
            <w:vAlign w:val="bottom"/>
          </w:tcPr>
          <w:p w14:paraId="28B95C34" w14:textId="5060527A"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2,941</w:t>
            </w:r>
          </w:p>
        </w:tc>
        <w:tc>
          <w:tcPr>
            <w:tcW w:w="1485" w:type="dxa"/>
            <w:vAlign w:val="bottom"/>
          </w:tcPr>
          <w:p w14:paraId="01A531DC"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(48,916)</w:t>
            </w:r>
          </w:p>
        </w:tc>
      </w:tr>
      <w:tr w:rsidR="00DB6C5E" w:rsidRPr="00495C58" w14:paraId="3D911B7A" w14:textId="68706AEC" w:rsidTr="001A54A2">
        <w:tc>
          <w:tcPr>
            <w:tcW w:w="3335" w:type="dxa"/>
            <w:vAlign w:val="bottom"/>
          </w:tcPr>
          <w:p w14:paraId="0BC14614" w14:textId="2FC16FBF" w:rsidR="00DB6C5E" w:rsidRPr="00495C58" w:rsidRDefault="00DB6C5E" w:rsidP="00DB6C5E">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ขาดทุนสำหรับ</w:t>
            </w:r>
            <w:r w:rsidRPr="00495C58">
              <w:rPr>
                <w:rFonts w:ascii="Browallia New" w:hAnsi="Browallia New" w:cs="Browallia New" w:hint="cs"/>
                <w:sz w:val="24"/>
                <w:szCs w:val="24"/>
                <w:cs/>
                <w:lang w:val="en-GB"/>
              </w:rPr>
              <w:t>งวด</w:t>
            </w:r>
          </w:p>
        </w:tc>
        <w:tc>
          <w:tcPr>
            <w:tcW w:w="1701" w:type="dxa"/>
            <w:vAlign w:val="bottom"/>
          </w:tcPr>
          <w:p w14:paraId="10AA253E" w14:textId="68FBA2F3"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(230,731)</w:t>
            </w:r>
          </w:p>
        </w:tc>
        <w:tc>
          <w:tcPr>
            <w:tcW w:w="1276" w:type="dxa"/>
            <w:vAlign w:val="bottom"/>
          </w:tcPr>
          <w:p w14:paraId="6A6362EF" w14:textId="5B5E26C8"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(965)</w:t>
            </w:r>
          </w:p>
        </w:tc>
        <w:tc>
          <w:tcPr>
            <w:tcW w:w="1275" w:type="dxa"/>
            <w:vAlign w:val="bottom"/>
          </w:tcPr>
          <w:p w14:paraId="01D7597F" w14:textId="00CB47FD" w:rsidR="00DB6C5E" w:rsidRPr="00495C58" w:rsidRDefault="00DB6C5E" w:rsidP="00DB6C5E">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485" w:type="dxa"/>
            <w:vAlign w:val="bottom"/>
          </w:tcPr>
          <w:p w14:paraId="3BC2E149"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(231,696)</w:t>
            </w:r>
          </w:p>
        </w:tc>
      </w:tr>
      <w:tr w:rsidR="00DB6C5E" w:rsidRPr="00495C58" w14:paraId="0119E5A7" w14:textId="671E4F43" w:rsidTr="001A54A2">
        <w:tc>
          <w:tcPr>
            <w:tcW w:w="3335" w:type="dxa"/>
            <w:vAlign w:val="bottom"/>
          </w:tcPr>
          <w:p w14:paraId="73B89E2E" w14:textId="66E9E646" w:rsidR="00DB6C5E" w:rsidRPr="00495C58" w:rsidRDefault="00DB6C5E" w:rsidP="00DB6C5E">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ขาดทุนต่อหุ้นพื้นฐาน (บาทต่อหุ้น)</w:t>
            </w:r>
          </w:p>
        </w:tc>
        <w:tc>
          <w:tcPr>
            <w:tcW w:w="1701" w:type="dxa"/>
            <w:vAlign w:val="bottom"/>
          </w:tcPr>
          <w:p w14:paraId="0C9930D7"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(0.1050)</w:t>
            </w:r>
          </w:p>
        </w:tc>
        <w:tc>
          <w:tcPr>
            <w:tcW w:w="1276" w:type="dxa"/>
            <w:vAlign w:val="bottom"/>
          </w:tcPr>
          <w:p w14:paraId="6BF371C2" w14:textId="70B72E5F" w:rsidR="00DB6C5E" w:rsidRPr="00495C58" w:rsidRDefault="00DB6C5E" w:rsidP="00DB6C5E">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275" w:type="dxa"/>
            <w:vAlign w:val="bottom"/>
          </w:tcPr>
          <w:p w14:paraId="75600E84" w14:textId="11955834" w:rsidR="00DB6C5E" w:rsidRPr="00495C58" w:rsidRDefault="00DB6C5E" w:rsidP="00DB6C5E">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485" w:type="dxa"/>
            <w:vAlign w:val="bottom"/>
          </w:tcPr>
          <w:p w14:paraId="10D3B3E1"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(0.1050)</w:t>
            </w:r>
          </w:p>
        </w:tc>
      </w:tr>
      <w:tr w:rsidR="00DB6C5E" w:rsidRPr="00495C58" w14:paraId="0AB51F5A" w14:textId="51B85C20" w:rsidTr="001A54A2">
        <w:tc>
          <w:tcPr>
            <w:tcW w:w="3335" w:type="dxa"/>
            <w:vAlign w:val="bottom"/>
          </w:tcPr>
          <w:p w14:paraId="6BBF7B86" w14:textId="77777777" w:rsidR="00DB6C5E" w:rsidRPr="00495C58" w:rsidRDefault="00DB6C5E" w:rsidP="00DB6C5E">
            <w:pPr>
              <w:spacing w:line="240" w:lineRule="auto"/>
              <w:rPr>
                <w:rFonts w:ascii="Browallia New" w:hAnsi="Browallia New" w:cs="Browallia New"/>
                <w:sz w:val="24"/>
                <w:szCs w:val="24"/>
                <w:cs/>
                <w:lang w:val="en-GB"/>
              </w:rPr>
            </w:pPr>
          </w:p>
        </w:tc>
        <w:tc>
          <w:tcPr>
            <w:tcW w:w="1701" w:type="dxa"/>
            <w:vAlign w:val="bottom"/>
          </w:tcPr>
          <w:p w14:paraId="2BF2C29C"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p>
        </w:tc>
        <w:tc>
          <w:tcPr>
            <w:tcW w:w="1276" w:type="dxa"/>
            <w:vAlign w:val="bottom"/>
          </w:tcPr>
          <w:p w14:paraId="1B20A920"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p>
        </w:tc>
        <w:tc>
          <w:tcPr>
            <w:tcW w:w="1275" w:type="dxa"/>
            <w:vAlign w:val="bottom"/>
          </w:tcPr>
          <w:p w14:paraId="4F04EAEB"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p>
        </w:tc>
        <w:tc>
          <w:tcPr>
            <w:tcW w:w="1485" w:type="dxa"/>
            <w:vAlign w:val="bottom"/>
          </w:tcPr>
          <w:p w14:paraId="28B320D3"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p>
        </w:tc>
      </w:tr>
      <w:tr w:rsidR="00DB6C5E" w:rsidRPr="00495C58" w14:paraId="3D50417D" w14:textId="78083D0D" w:rsidTr="001A54A2">
        <w:tc>
          <w:tcPr>
            <w:tcW w:w="3335" w:type="dxa"/>
            <w:vAlign w:val="bottom"/>
          </w:tcPr>
          <w:p w14:paraId="505AAEA8" w14:textId="77777777" w:rsidR="00DB6C5E" w:rsidRPr="00495C58" w:rsidRDefault="00DB6C5E" w:rsidP="00DB6C5E">
            <w:pPr>
              <w:spacing w:line="240" w:lineRule="auto"/>
              <w:rPr>
                <w:rFonts w:ascii="Browallia New" w:hAnsi="Browallia New" w:cs="Browallia New"/>
                <w:b/>
                <w:bCs/>
                <w:sz w:val="24"/>
                <w:szCs w:val="24"/>
                <w:lang w:val="en-GB"/>
              </w:rPr>
            </w:pPr>
            <w:r w:rsidRPr="00495C58">
              <w:rPr>
                <w:rFonts w:ascii="Browallia New" w:hAnsi="Browallia New" w:cs="Browallia New"/>
                <w:b/>
                <w:bCs/>
                <w:sz w:val="24"/>
                <w:szCs w:val="24"/>
                <w:cs/>
                <w:lang w:val="en-GB"/>
              </w:rPr>
              <w:t>งบกำไรขาดทุนเบ็ดเสร็จสำหรับ</w:t>
            </w:r>
            <w:r w:rsidRPr="00495C58">
              <w:rPr>
                <w:rFonts w:ascii="Browallia New" w:hAnsi="Browallia New" w:cs="Browallia New" w:hint="cs"/>
                <w:b/>
                <w:bCs/>
                <w:sz w:val="24"/>
                <w:szCs w:val="24"/>
                <w:cs/>
                <w:lang w:val="en-GB"/>
              </w:rPr>
              <w:t>งวด</w:t>
            </w:r>
          </w:p>
          <w:p w14:paraId="19088290" w14:textId="6D617F39" w:rsidR="00DB6C5E" w:rsidRPr="00495C58" w:rsidRDefault="00DB6C5E" w:rsidP="00DB6C5E">
            <w:pPr>
              <w:spacing w:line="240" w:lineRule="auto"/>
              <w:ind w:firstLine="253"/>
              <w:rPr>
                <w:rFonts w:ascii="Browallia New" w:hAnsi="Browallia New" w:cs="Browallia New"/>
                <w:b/>
                <w:bCs/>
                <w:sz w:val="24"/>
                <w:szCs w:val="24"/>
                <w:lang w:val="en-GB"/>
              </w:rPr>
            </w:pPr>
            <w:r w:rsidRPr="00495C58">
              <w:rPr>
                <w:rFonts w:ascii="Browallia New" w:hAnsi="Browallia New" w:cs="Browallia New"/>
                <w:b/>
                <w:bCs/>
                <w:sz w:val="24"/>
                <w:szCs w:val="24"/>
                <w:cs/>
                <w:lang w:val="en-GB"/>
              </w:rPr>
              <w:t xml:space="preserve">หกเดือนสิ้นสุดวันที่ </w:t>
            </w:r>
            <w:r w:rsidRPr="00495C58">
              <w:rPr>
                <w:rFonts w:ascii="Browallia New" w:hAnsi="Browallia New" w:cs="Browallia New"/>
                <w:b/>
                <w:bCs/>
                <w:sz w:val="24"/>
                <w:szCs w:val="24"/>
                <w:lang w:val="en-GB"/>
              </w:rPr>
              <w:t>30</w:t>
            </w:r>
            <w:r w:rsidRPr="00495C58">
              <w:rPr>
                <w:rFonts w:ascii="Browallia New" w:hAnsi="Browallia New" w:cs="Browallia New"/>
                <w:b/>
                <w:bCs/>
                <w:sz w:val="24"/>
                <w:szCs w:val="24"/>
                <w:cs/>
                <w:lang w:val="en-GB"/>
              </w:rPr>
              <w:t xml:space="preserve"> มิถุนายน </w:t>
            </w:r>
            <w:r w:rsidRPr="00495C58">
              <w:rPr>
                <w:rFonts w:ascii="Browallia New" w:hAnsi="Browallia New" w:cs="Browallia New"/>
                <w:b/>
                <w:bCs/>
                <w:sz w:val="24"/>
                <w:szCs w:val="24"/>
                <w:lang w:val="en-GB"/>
              </w:rPr>
              <w:t>2568</w:t>
            </w:r>
          </w:p>
        </w:tc>
        <w:tc>
          <w:tcPr>
            <w:tcW w:w="1701" w:type="dxa"/>
            <w:vAlign w:val="bottom"/>
          </w:tcPr>
          <w:p w14:paraId="76858C80"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p>
        </w:tc>
        <w:tc>
          <w:tcPr>
            <w:tcW w:w="1276" w:type="dxa"/>
            <w:vAlign w:val="bottom"/>
          </w:tcPr>
          <w:p w14:paraId="7C6C018F"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p>
        </w:tc>
        <w:tc>
          <w:tcPr>
            <w:tcW w:w="1275" w:type="dxa"/>
            <w:vAlign w:val="bottom"/>
          </w:tcPr>
          <w:p w14:paraId="5684BCEA"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p>
        </w:tc>
        <w:tc>
          <w:tcPr>
            <w:tcW w:w="1485" w:type="dxa"/>
            <w:vAlign w:val="bottom"/>
          </w:tcPr>
          <w:p w14:paraId="6F1B1E2C"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p>
        </w:tc>
      </w:tr>
      <w:tr w:rsidR="00DB6C5E" w:rsidRPr="00495C58" w14:paraId="121D349E" w14:textId="431652AF" w:rsidTr="001A54A2">
        <w:tc>
          <w:tcPr>
            <w:tcW w:w="3335" w:type="dxa"/>
            <w:vAlign w:val="bottom"/>
          </w:tcPr>
          <w:p w14:paraId="4AED2224" w14:textId="4109CAEE" w:rsidR="00DB6C5E" w:rsidRPr="00495C58" w:rsidRDefault="00DB6C5E" w:rsidP="00DB6C5E">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รายได้จากการขาย</w:t>
            </w:r>
          </w:p>
        </w:tc>
        <w:tc>
          <w:tcPr>
            <w:tcW w:w="1701" w:type="dxa"/>
            <w:vAlign w:val="bottom"/>
          </w:tcPr>
          <w:p w14:paraId="06438EBB" w14:textId="4D5111D1"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488,947</w:t>
            </w:r>
          </w:p>
        </w:tc>
        <w:tc>
          <w:tcPr>
            <w:tcW w:w="1276" w:type="dxa"/>
            <w:vAlign w:val="bottom"/>
          </w:tcPr>
          <w:p w14:paraId="68C752A1" w14:textId="3E932B18" w:rsidR="00DB6C5E" w:rsidRPr="00495C58" w:rsidRDefault="00DB6C5E" w:rsidP="00DB6C5E">
            <w:pPr>
              <w:tabs>
                <w:tab w:val="left" w:pos="1512"/>
              </w:tabs>
              <w:spacing w:line="240" w:lineRule="auto"/>
              <w:ind w:right="-12"/>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275" w:type="dxa"/>
            <w:vAlign w:val="bottom"/>
          </w:tcPr>
          <w:p w14:paraId="41B9DB41" w14:textId="16AEABEB"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(23,212)</w:t>
            </w:r>
          </w:p>
        </w:tc>
        <w:tc>
          <w:tcPr>
            <w:tcW w:w="1485" w:type="dxa"/>
            <w:vAlign w:val="bottom"/>
          </w:tcPr>
          <w:p w14:paraId="4A6EE967"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465,735</w:t>
            </w:r>
          </w:p>
        </w:tc>
      </w:tr>
      <w:tr w:rsidR="00DB6C5E" w:rsidRPr="00495C58" w14:paraId="6719E17B" w14:textId="1DB9BC0B" w:rsidTr="001A54A2">
        <w:tc>
          <w:tcPr>
            <w:tcW w:w="3335" w:type="dxa"/>
            <w:vAlign w:val="bottom"/>
          </w:tcPr>
          <w:p w14:paraId="0CFAE2A7" w14:textId="3F7B9BCE" w:rsidR="00DB6C5E" w:rsidRPr="00495C58" w:rsidRDefault="00DB6C5E" w:rsidP="00DB6C5E">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ต้นทุนขาย</w:t>
            </w:r>
          </w:p>
        </w:tc>
        <w:tc>
          <w:tcPr>
            <w:tcW w:w="1701" w:type="dxa"/>
            <w:vAlign w:val="bottom"/>
          </w:tcPr>
          <w:p w14:paraId="0FD5E35B" w14:textId="6C1E1191"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(216,348)</w:t>
            </w:r>
          </w:p>
        </w:tc>
        <w:tc>
          <w:tcPr>
            <w:tcW w:w="1276" w:type="dxa"/>
            <w:vAlign w:val="bottom"/>
          </w:tcPr>
          <w:p w14:paraId="1B7FE6DD" w14:textId="2EE90678" w:rsidR="00DB6C5E" w:rsidRPr="00495C58" w:rsidRDefault="00DB6C5E" w:rsidP="00DB6C5E">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275" w:type="dxa"/>
            <w:vAlign w:val="bottom"/>
          </w:tcPr>
          <w:p w14:paraId="14C866BB" w14:textId="6FDFE512"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5,011</w:t>
            </w:r>
          </w:p>
        </w:tc>
        <w:tc>
          <w:tcPr>
            <w:tcW w:w="1485" w:type="dxa"/>
            <w:vAlign w:val="bottom"/>
          </w:tcPr>
          <w:p w14:paraId="796FA40C"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(211,337)</w:t>
            </w:r>
          </w:p>
        </w:tc>
      </w:tr>
      <w:tr w:rsidR="00DB6C5E" w:rsidRPr="00495C58" w14:paraId="57C7AD49" w14:textId="15D0FF17" w:rsidTr="001A54A2">
        <w:tc>
          <w:tcPr>
            <w:tcW w:w="3335" w:type="dxa"/>
            <w:vAlign w:val="bottom"/>
          </w:tcPr>
          <w:p w14:paraId="332E0D51" w14:textId="5C48F579" w:rsidR="00DB6C5E" w:rsidRPr="00495C58" w:rsidRDefault="00DB6C5E" w:rsidP="00DB6C5E">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รายได้อื่น</w:t>
            </w:r>
          </w:p>
        </w:tc>
        <w:tc>
          <w:tcPr>
            <w:tcW w:w="1701" w:type="dxa"/>
            <w:vAlign w:val="bottom"/>
          </w:tcPr>
          <w:p w14:paraId="08C19F7E" w14:textId="75FDFEBE"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39,836</w:t>
            </w:r>
          </w:p>
        </w:tc>
        <w:tc>
          <w:tcPr>
            <w:tcW w:w="1276" w:type="dxa"/>
            <w:vAlign w:val="bottom"/>
          </w:tcPr>
          <w:p w14:paraId="071047B2" w14:textId="2C22AC6C"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4,001</w:t>
            </w:r>
          </w:p>
        </w:tc>
        <w:tc>
          <w:tcPr>
            <w:tcW w:w="1275" w:type="dxa"/>
            <w:vAlign w:val="bottom"/>
          </w:tcPr>
          <w:p w14:paraId="169B1D81" w14:textId="375CE9E9" w:rsidR="00DB6C5E" w:rsidRPr="00495C58" w:rsidRDefault="00DB6C5E" w:rsidP="00DB6C5E">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485" w:type="dxa"/>
            <w:vAlign w:val="bottom"/>
          </w:tcPr>
          <w:p w14:paraId="0DD6C59D"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43,837</w:t>
            </w:r>
          </w:p>
        </w:tc>
      </w:tr>
      <w:tr w:rsidR="00DB6C5E" w:rsidRPr="00495C58" w14:paraId="14F00396" w14:textId="780B01E1" w:rsidTr="001A54A2">
        <w:tc>
          <w:tcPr>
            <w:tcW w:w="3335" w:type="dxa"/>
            <w:vAlign w:val="bottom"/>
          </w:tcPr>
          <w:p w14:paraId="05784960" w14:textId="77777777" w:rsidR="00DB6C5E" w:rsidRPr="00495C58" w:rsidRDefault="00DB6C5E" w:rsidP="00DB6C5E">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ต้นทุนทางการเงิน</w:t>
            </w:r>
          </w:p>
        </w:tc>
        <w:tc>
          <w:tcPr>
            <w:tcW w:w="1701" w:type="dxa"/>
            <w:vAlign w:val="bottom"/>
          </w:tcPr>
          <w:p w14:paraId="72A38F49"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(101,359)</w:t>
            </w:r>
          </w:p>
        </w:tc>
        <w:tc>
          <w:tcPr>
            <w:tcW w:w="1276" w:type="dxa"/>
            <w:vAlign w:val="bottom"/>
          </w:tcPr>
          <w:p w14:paraId="07BCD231" w14:textId="2C19004D" w:rsidR="00DB6C5E" w:rsidRPr="00495C58" w:rsidRDefault="00DB6C5E" w:rsidP="00DB6C5E">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275" w:type="dxa"/>
            <w:vAlign w:val="bottom"/>
          </w:tcPr>
          <w:p w14:paraId="71D86037" w14:textId="661AF821"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5,953</w:t>
            </w:r>
          </w:p>
        </w:tc>
        <w:tc>
          <w:tcPr>
            <w:tcW w:w="1485" w:type="dxa"/>
            <w:vAlign w:val="bottom"/>
          </w:tcPr>
          <w:p w14:paraId="59540761"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(95,406)</w:t>
            </w:r>
          </w:p>
        </w:tc>
      </w:tr>
      <w:tr w:rsidR="00DB6C5E" w:rsidRPr="00495C58" w14:paraId="42548676" w14:textId="09AD4598" w:rsidTr="001A54A2">
        <w:tc>
          <w:tcPr>
            <w:tcW w:w="3335" w:type="dxa"/>
            <w:vAlign w:val="bottom"/>
          </w:tcPr>
          <w:p w14:paraId="5F012095" w14:textId="3E8B2EC7" w:rsidR="00DB6C5E" w:rsidRPr="00495C58" w:rsidRDefault="00DB6C5E" w:rsidP="00DB6C5E">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ขาดทุนสำหรับ</w:t>
            </w:r>
            <w:r w:rsidRPr="00495C58">
              <w:rPr>
                <w:rFonts w:ascii="Browallia New" w:hAnsi="Browallia New" w:cs="Browallia New" w:hint="cs"/>
                <w:sz w:val="24"/>
                <w:szCs w:val="24"/>
                <w:cs/>
                <w:lang w:val="en-GB"/>
              </w:rPr>
              <w:t>งวด</w:t>
            </w:r>
          </w:p>
        </w:tc>
        <w:tc>
          <w:tcPr>
            <w:tcW w:w="1701" w:type="dxa"/>
            <w:vAlign w:val="bottom"/>
          </w:tcPr>
          <w:p w14:paraId="494BE771" w14:textId="3A05785F"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(508,864)</w:t>
            </w:r>
          </w:p>
        </w:tc>
        <w:tc>
          <w:tcPr>
            <w:tcW w:w="1276" w:type="dxa"/>
            <w:vAlign w:val="bottom"/>
          </w:tcPr>
          <w:p w14:paraId="7FFAC8CB" w14:textId="172D0C91"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(8,247)</w:t>
            </w:r>
          </w:p>
        </w:tc>
        <w:tc>
          <w:tcPr>
            <w:tcW w:w="1275" w:type="dxa"/>
            <w:vAlign w:val="bottom"/>
          </w:tcPr>
          <w:p w14:paraId="52F5FF6B" w14:textId="0A029F97" w:rsidR="00DB6C5E" w:rsidRPr="00495C58" w:rsidRDefault="00DB6C5E" w:rsidP="00DB6C5E">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485" w:type="dxa"/>
            <w:vAlign w:val="bottom"/>
          </w:tcPr>
          <w:p w14:paraId="57538C25"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(517,111)</w:t>
            </w:r>
          </w:p>
        </w:tc>
      </w:tr>
      <w:tr w:rsidR="00DB6C5E" w:rsidRPr="00495C58" w14:paraId="22F5A2BB" w14:textId="235639DC" w:rsidTr="001A54A2">
        <w:tc>
          <w:tcPr>
            <w:tcW w:w="3335" w:type="dxa"/>
            <w:vAlign w:val="bottom"/>
          </w:tcPr>
          <w:p w14:paraId="56C650A8" w14:textId="3D60D8D5" w:rsidR="00DB6C5E" w:rsidRPr="00495C58" w:rsidRDefault="00DB6C5E" w:rsidP="00DB6C5E">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ขาดทุนต่อหุ้นพื้นฐาน (บาทต่อหุ้น)</w:t>
            </w:r>
          </w:p>
        </w:tc>
        <w:tc>
          <w:tcPr>
            <w:tcW w:w="1701" w:type="dxa"/>
            <w:vAlign w:val="bottom"/>
          </w:tcPr>
          <w:p w14:paraId="11111B98"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(0.2308)</w:t>
            </w:r>
          </w:p>
        </w:tc>
        <w:tc>
          <w:tcPr>
            <w:tcW w:w="1276" w:type="dxa"/>
            <w:vAlign w:val="bottom"/>
          </w:tcPr>
          <w:p w14:paraId="585C5289" w14:textId="3B182A3E"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(0.0021)</w:t>
            </w:r>
          </w:p>
        </w:tc>
        <w:tc>
          <w:tcPr>
            <w:tcW w:w="1275" w:type="dxa"/>
            <w:vAlign w:val="bottom"/>
          </w:tcPr>
          <w:p w14:paraId="68D73413" w14:textId="21B12B44" w:rsidR="00DB6C5E" w:rsidRPr="00495C58" w:rsidRDefault="00DB6C5E" w:rsidP="00DB6C5E">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485" w:type="dxa"/>
            <w:vAlign w:val="bottom"/>
          </w:tcPr>
          <w:p w14:paraId="3DF66232" w14:textId="77777777" w:rsidR="00DB6C5E" w:rsidRPr="00495C58" w:rsidRDefault="00DB6C5E" w:rsidP="00DB6C5E">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(0.2329)</w:t>
            </w:r>
          </w:p>
        </w:tc>
      </w:tr>
    </w:tbl>
    <w:p w14:paraId="7C54A992" w14:textId="77777777" w:rsidR="00466796" w:rsidRPr="00495C58" w:rsidRDefault="00466796" w:rsidP="0046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tbl>
      <w:tblPr>
        <w:tblW w:w="9072" w:type="dxa"/>
        <w:tblInd w:w="351" w:type="dxa"/>
        <w:tblLayout w:type="fixed"/>
        <w:tblLook w:val="0000" w:firstRow="0" w:lastRow="0" w:firstColumn="0" w:lastColumn="0" w:noHBand="0" w:noVBand="0"/>
      </w:tblPr>
      <w:tblGrid>
        <w:gridCol w:w="3335"/>
        <w:gridCol w:w="1701"/>
        <w:gridCol w:w="1276"/>
        <w:gridCol w:w="1275"/>
        <w:gridCol w:w="1485"/>
      </w:tblGrid>
      <w:tr w:rsidR="00466796" w:rsidRPr="00495C58" w14:paraId="22FFBB87" w14:textId="77777777" w:rsidTr="00B54304">
        <w:trPr>
          <w:tblHeader/>
        </w:trPr>
        <w:tc>
          <w:tcPr>
            <w:tcW w:w="3335" w:type="dxa"/>
          </w:tcPr>
          <w:p w14:paraId="5C6F3D9F" w14:textId="77777777" w:rsidR="00466796" w:rsidRPr="00495C58" w:rsidRDefault="00466796" w:rsidP="004D0139">
            <w:pPr>
              <w:tabs>
                <w:tab w:val="left" w:pos="3090"/>
                <w:tab w:val="left" w:pos="4860"/>
              </w:tabs>
              <w:spacing w:line="240" w:lineRule="auto"/>
              <w:rPr>
                <w:rFonts w:ascii="Browallia New" w:hAnsi="Browallia New" w:cs="Browallia New"/>
                <w:snapToGrid w:val="0"/>
                <w:sz w:val="24"/>
                <w:szCs w:val="24"/>
                <w:cs/>
                <w:lang w:eastAsia="th-TH"/>
              </w:rPr>
            </w:pPr>
          </w:p>
        </w:tc>
        <w:tc>
          <w:tcPr>
            <w:tcW w:w="5737" w:type="dxa"/>
            <w:gridSpan w:val="4"/>
            <w:vAlign w:val="bottom"/>
          </w:tcPr>
          <w:p w14:paraId="329BEDD4" w14:textId="77777777" w:rsidR="00466796" w:rsidRPr="00495C58" w:rsidRDefault="00466796" w:rsidP="004D0139">
            <w:pPr>
              <w:tabs>
                <w:tab w:val="left" w:pos="1512"/>
              </w:tabs>
              <w:spacing w:line="240" w:lineRule="auto"/>
              <w:ind w:right="-12"/>
              <w:jc w:val="right"/>
              <w:rPr>
                <w:rFonts w:ascii="Browallia New" w:hAnsi="Browallia New" w:cs="Browallia New"/>
                <w:snapToGrid w:val="0"/>
                <w:sz w:val="24"/>
                <w:szCs w:val="24"/>
                <w:cs/>
                <w:lang w:eastAsia="th-TH"/>
              </w:rPr>
            </w:pPr>
            <w:r w:rsidRPr="00495C58">
              <w:rPr>
                <w:rFonts w:ascii="Browallia New" w:hAnsi="Browallia New" w:cs="Browallia New"/>
                <w:snapToGrid w:val="0"/>
                <w:sz w:val="24"/>
                <w:szCs w:val="24"/>
                <w:lang w:eastAsia="th-TH"/>
              </w:rPr>
              <w:t>(</w:t>
            </w:r>
            <w:proofErr w:type="gramStart"/>
            <w:r w:rsidRPr="00495C58">
              <w:rPr>
                <w:rFonts w:ascii="Browallia New" w:hAnsi="Browallia New" w:cs="Browallia New" w:hint="cs"/>
                <w:snapToGrid w:val="0"/>
                <w:sz w:val="24"/>
                <w:szCs w:val="24"/>
                <w:cs/>
                <w:lang w:eastAsia="th-TH"/>
              </w:rPr>
              <w:t xml:space="preserve">หน่วย </w:t>
            </w:r>
            <w:r w:rsidRPr="00495C58">
              <w:rPr>
                <w:rFonts w:ascii="Browallia New" w:hAnsi="Browallia New" w:cs="Browallia New"/>
                <w:snapToGrid w:val="0"/>
                <w:sz w:val="24"/>
                <w:szCs w:val="24"/>
                <w:lang w:eastAsia="th-TH"/>
              </w:rPr>
              <w:t>:</w:t>
            </w:r>
            <w:proofErr w:type="gramEnd"/>
            <w:r w:rsidRPr="00495C58">
              <w:rPr>
                <w:rFonts w:ascii="Browallia New" w:hAnsi="Browallia New" w:cs="Browallia New"/>
                <w:snapToGrid w:val="0"/>
                <w:sz w:val="24"/>
                <w:szCs w:val="24"/>
                <w:lang w:eastAsia="th-TH"/>
              </w:rPr>
              <w:t xml:space="preserve"> </w:t>
            </w:r>
            <w:r w:rsidRPr="00495C58">
              <w:rPr>
                <w:rFonts w:ascii="Browallia New" w:hAnsi="Browallia New" w:cs="Browallia New" w:hint="cs"/>
                <w:snapToGrid w:val="0"/>
                <w:sz w:val="24"/>
                <w:szCs w:val="24"/>
                <w:cs/>
                <w:lang w:eastAsia="th-TH"/>
              </w:rPr>
              <w:t>พันบาท)</w:t>
            </w:r>
          </w:p>
        </w:tc>
      </w:tr>
      <w:tr w:rsidR="00466796" w:rsidRPr="00495C58" w14:paraId="3BEB44D0" w14:textId="77777777" w:rsidTr="00B54304">
        <w:trPr>
          <w:tblHeader/>
        </w:trPr>
        <w:tc>
          <w:tcPr>
            <w:tcW w:w="3335" w:type="dxa"/>
          </w:tcPr>
          <w:p w14:paraId="47C9F7E5" w14:textId="77777777" w:rsidR="00466796" w:rsidRPr="00495C58" w:rsidRDefault="00466796" w:rsidP="004D0139">
            <w:pPr>
              <w:tabs>
                <w:tab w:val="left" w:pos="3090"/>
                <w:tab w:val="left" w:pos="4860"/>
              </w:tabs>
              <w:spacing w:line="240" w:lineRule="auto"/>
              <w:rPr>
                <w:rFonts w:ascii="Browallia New" w:hAnsi="Browallia New" w:cs="Browallia New"/>
                <w:snapToGrid w:val="0"/>
                <w:sz w:val="24"/>
                <w:szCs w:val="24"/>
                <w:cs/>
                <w:lang w:eastAsia="th-TH"/>
              </w:rPr>
            </w:pPr>
          </w:p>
        </w:tc>
        <w:tc>
          <w:tcPr>
            <w:tcW w:w="5737" w:type="dxa"/>
            <w:gridSpan w:val="4"/>
            <w:vAlign w:val="bottom"/>
          </w:tcPr>
          <w:p w14:paraId="2A37DB78" w14:textId="77777777" w:rsidR="00466796" w:rsidRPr="00495C58" w:rsidRDefault="00466796" w:rsidP="004D0139">
            <w:pPr>
              <w:pBdr>
                <w:bottom w:val="single" w:sz="4" w:space="1" w:color="auto"/>
              </w:pBdr>
              <w:tabs>
                <w:tab w:val="left" w:pos="1512"/>
              </w:tabs>
              <w:spacing w:line="240" w:lineRule="auto"/>
              <w:ind w:right="-12"/>
              <w:jc w:val="center"/>
              <w:rPr>
                <w:rFonts w:ascii="Browallia New" w:hAnsi="Browallia New" w:cs="Browallia New"/>
                <w:snapToGrid w:val="0"/>
                <w:sz w:val="24"/>
                <w:szCs w:val="24"/>
                <w:cs/>
                <w:lang w:eastAsia="th-TH"/>
              </w:rPr>
            </w:pPr>
            <w:r w:rsidRPr="00495C58">
              <w:rPr>
                <w:rFonts w:ascii="Browallia New" w:hAnsi="Browallia New" w:cs="Browallia New" w:hint="cs"/>
                <w:snapToGrid w:val="0"/>
                <w:sz w:val="24"/>
                <w:szCs w:val="24"/>
                <w:cs/>
                <w:lang w:eastAsia="th-TH"/>
              </w:rPr>
              <w:t>ข้อมูลทางการเงินเฉพาะบริษัท</w:t>
            </w:r>
          </w:p>
        </w:tc>
      </w:tr>
      <w:tr w:rsidR="002F4BAF" w:rsidRPr="00495C58" w14:paraId="616FF98E" w14:textId="2145C245" w:rsidTr="00C91C4E">
        <w:trPr>
          <w:trHeight w:val="150"/>
          <w:tblHeader/>
        </w:trPr>
        <w:tc>
          <w:tcPr>
            <w:tcW w:w="3335" w:type="dxa"/>
            <w:vMerge w:val="restart"/>
          </w:tcPr>
          <w:p w14:paraId="4BBBBE92" w14:textId="77777777" w:rsidR="002F4BAF" w:rsidRPr="00495C58" w:rsidRDefault="002F4BAF" w:rsidP="002F4BAF">
            <w:pPr>
              <w:tabs>
                <w:tab w:val="left" w:pos="3090"/>
                <w:tab w:val="left" w:pos="4860"/>
              </w:tabs>
              <w:spacing w:line="240" w:lineRule="auto"/>
              <w:rPr>
                <w:rFonts w:ascii="Browallia New" w:hAnsi="Browallia New" w:cs="Browallia New"/>
                <w:snapToGrid w:val="0"/>
                <w:sz w:val="24"/>
                <w:szCs w:val="24"/>
                <w:cs/>
                <w:lang w:val="en-GB" w:eastAsia="th-TH"/>
              </w:rPr>
            </w:pPr>
          </w:p>
        </w:tc>
        <w:tc>
          <w:tcPr>
            <w:tcW w:w="1701" w:type="dxa"/>
            <w:vMerge w:val="restart"/>
            <w:vAlign w:val="bottom"/>
          </w:tcPr>
          <w:p w14:paraId="7C8ACD2A" w14:textId="017FBEC5" w:rsidR="002F4BAF" w:rsidRPr="00495C58" w:rsidRDefault="002F4BAF" w:rsidP="002F4BAF">
            <w:pPr>
              <w:pBdr>
                <w:bottom w:val="single" w:sz="4" w:space="1" w:color="auto"/>
              </w:pBdr>
              <w:tabs>
                <w:tab w:val="left" w:pos="1512"/>
              </w:tabs>
              <w:spacing w:line="240" w:lineRule="auto"/>
              <w:ind w:right="-12"/>
              <w:jc w:val="center"/>
              <w:rPr>
                <w:rFonts w:ascii="Browallia New" w:hAnsi="Browallia New" w:cs="Browallia New"/>
                <w:snapToGrid w:val="0"/>
                <w:sz w:val="24"/>
                <w:szCs w:val="24"/>
                <w:cs/>
                <w:lang w:eastAsia="th-TH"/>
              </w:rPr>
            </w:pPr>
            <w:r w:rsidRPr="00495C58">
              <w:rPr>
                <w:rFonts w:ascii="Browallia New" w:hAnsi="Browallia New" w:cs="Browallia New" w:hint="cs"/>
                <w:snapToGrid w:val="0"/>
                <w:sz w:val="24"/>
                <w:szCs w:val="24"/>
                <w:cs/>
                <w:lang w:eastAsia="th-TH"/>
              </w:rPr>
              <w:t>ตามที่รายงานไว้เดิม</w:t>
            </w:r>
          </w:p>
        </w:tc>
        <w:tc>
          <w:tcPr>
            <w:tcW w:w="2551" w:type="dxa"/>
            <w:gridSpan w:val="2"/>
            <w:vAlign w:val="bottom"/>
          </w:tcPr>
          <w:p w14:paraId="4DEEE910" w14:textId="54ECCA68" w:rsidR="002F4BAF" w:rsidRPr="00495C58" w:rsidRDefault="002F4BAF" w:rsidP="002F4BAF">
            <w:pPr>
              <w:pBdr>
                <w:bottom w:val="single" w:sz="4" w:space="1" w:color="auto"/>
              </w:pBdr>
              <w:tabs>
                <w:tab w:val="left" w:pos="1512"/>
              </w:tabs>
              <w:spacing w:line="240" w:lineRule="auto"/>
              <w:ind w:right="-12"/>
              <w:jc w:val="center"/>
              <w:rPr>
                <w:rFonts w:ascii="Browallia New" w:hAnsi="Browallia New" w:cs="Browallia New"/>
                <w:snapToGrid w:val="0"/>
                <w:sz w:val="24"/>
                <w:szCs w:val="24"/>
                <w:cs/>
                <w:lang w:eastAsia="th-TH"/>
              </w:rPr>
            </w:pPr>
            <w:r w:rsidRPr="00495C58">
              <w:rPr>
                <w:rFonts w:ascii="Browallia New" w:hAnsi="Browallia New" w:cs="Browallia New" w:hint="cs"/>
                <w:snapToGrid w:val="0"/>
                <w:sz w:val="24"/>
                <w:szCs w:val="24"/>
                <w:cs/>
                <w:lang w:eastAsia="th-TH"/>
              </w:rPr>
              <w:t>รายการปรับปรุง</w:t>
            </w:r>
          </w:p>
        </w:tc>
        <w:tc>
          <w:tcPr>
            <w:tcW w:w="1485" w:type="dxa"/>
            <w:vMerge w:val="restart"/>
            <w:vAlign w:val="bottom"/>
          </w:tcPr>
          <w:p w14:paraId="0C3A8452" w14:textId="77777777" w:rsidR="002F4BAF" w:rsidRPr="00495C58" w:rsidRDefault="002F4BAF" w:rsidP="002F4BAF">
            <w:pPr>
              <w:pBdr>
                <w:bottom w:val="single" w:sz="4" w:space="1" w:color="auto"/>
              </w:pBdr>
              <w:tabs>
                <w:tab w:val="left" w:pos="1512"/>
              </w:tabs>
              <w:spacing w:line="240" w:lineRule="auto"/>
              <w:ind w:right="-12"/>
              <w:jc w:val="center"/>
              <w:rPr>
                <w:rFonts w:ascii="Browallia New" w:hAnsi="Browallia New" w:cs="Browallia New"/>
                <w:snapToGrid w:val="0"/>
                <w:sz w:val="24"/>
                <w:szCs w:val="24"/>
                <w:cs/>
                <w:lang w:eastAsia="th-TH"/>
              </w:rPr>
            </w:pPr>
            <w:r w:rsidRPr="00495C58">
              <w:rPr>
                <w:rFonts w:ascii="Browallia New" w:hAnsi="Browallia New" w:cs="Browallia New" w:hint="cs"/>
                <w:snapToGrid w:val="0"/>
                <w:sz w:val="24"/>
                <w:szCs w:val="24"/>
                <w:cs/>
                <w:lang w:eastAsia="th-TH"/>
              </w:rPr>
              <w:t>ปรับปรุงใหม่</w:t>
            </w:r>
          </w:p>
        </w:tc>
      </w:tr>
      <w:tr w:rsidR="002F4BAF" w:rsidRPr="00495C58" w14:paraId="265C1517" w14:textId="77777777" w:rsidTr="00B54304">
        <w:trPr>
          <w:trHeight w:val="188"/>
          <w:tblHeader/>
        </w:trPr>
        <w:tc>
          <w:tcPr>
            <w:tcW w:w="3335" w:type="dxa"/>
            <w:vMerge/>
          </w:tcPr>
          <w:p w14:paraId="14505FB7" w14:textId="77777777" w:rsidR="002F4BAF" w:rsidRPr="00495C58" w:rsidRDefault="002F4BAF" w:rsidP="002F4BAF">
            <w:pPr>
              <w:tabs>
                <w:tab w:val="left" w:pos="3090"/>
                <w:tab w:val="left" w:pos="4860"/>
              </w:tabs>
              <w:spacing w:line="240" w:lineRule="auto"/>
              <w:rPr>
                <w:rFonts w:ascii="Browallia New" w:hAnsi="Browallia New" w:cs="Browallia New"/>
                <w:snapToGrid w:val="0"/>
                <w:sz w:val="24"/>
                <w:szCs w:val="24"/>
                <w:cs/>
                <w:lang w:val="en-GB" w:eastAsia="th-TH"/>
              </w:rPr>
            </w:pPr>
          </w:p>
        </w:tc>
        <w:tc>
          <w:tcPr>
            <w:tcW w:w="1701" w:type="dxa"/>
            <w:vMerge/>
            <w:vAlign w:val="bottom"/>
          </w:tcPr>
          <w:p w14:paraId="6A74B10A" w14:textId="77777777" w:rsidR="002F4BAF" w:rsidRPr="00495C58" w:rsidRDefault="002F4BAF" w:rsidP="002F4BAF">
            <w:pPr>
              <w:pBdr>
                <w:bottom w:val="single" w:sz="4" w:space="1" w:color="auto"/>
              </w:pBdr>
              <w:tabs>
                <w:tab w:val="left" w:pos="1512"/>
              </w:tabs>
              <w:spacing w:line="240" w:lineRule="auto"/>
              <w:ind w:right="-12"/>
              <w:jc w:val="center"/>
              <w:rPr>
                <w:rFonts w:ascii="Browallia New" w:hAnsi="Browallia New" w:cs="Browallia New"/>
                <w:snapToGrid w:val="0"/>
                <w:sz w:val="24"/>
                <w:szCs w:val="24"/>
                <w:cs/>
                <w:lang w:eastAsia="th-TH"/>
              </w:rPr>
            </w:pPr>
          </w:p>
        </w:tc>
        <w:tc>
          <w:tcPr>
            <w:tcW w:w="1276" w:type="dxa"/>
            <w:vAlign w:val="bottom"/>
          </w:tcPr>
          <w:p w14:paraId="19B8CA5D" w14:textId="39660054" w:rsidR="002F4BAF" w:rsidRPr="00495C58" w:rsidRDefault="002F4BAF" w:rsidP="002F4BAF">
            <w:pPr>
              <w:pBdr>
                <w:bottom w:val="single" w:sz="4" w:space="1" w:color="auto"/>
              </w:pBdr>
              <w:tabs>
                <w:tab w:val="left" w:pos="1512"/>
              </w:tabs>
              <w:spacing w:line="240" w:lineRule="auto"/>
              <w:ind w:right="-12"/>
              <w:jc w:val="center"/>
              <w:rPr>
                <w:rFonts w:ascii="Browallia New" w:hAnsi="Browallia New" w:cs="Browallia New"/>
                <w:snapToGrid w:val="0"/>
                <w:sz w:val="24"/>
                <w:szCs w:val="24"/>
                <w:cs/>
                <w:lang w:eastAsia="th-TH"/>
              </w:rPr>
            </w:pPr>
            <w:r w:rsidRPr="00495C58">
              <w:rPr>
                <w:rFonts w:ascii="Browallia New" w:hAnsi="Browallia New" w:cs="Browallia New" w:hint="cs"/>
                <w:snapToGrid w:val="0"/>
                <w:sz w:val="24"/>
                <w:szCs w:val="24"/>
                <w:cs/>
                <w:lang w:eastAsia="th-TH"/>
              </w:rPr>
              <w:t>เพิ่มขึ้น</w:t>
            </w:r>
          </w:p>
        </w:tc>
        <w:tc>
          <w:tcPr>
            <w:tcW w:w="1275" w:type="dxa"/>
            <w:vAlign w:val="bottom"/>
          </w:tcPr>
          <w:p w14:paraId="613823AE" w14:textId="3F677ED0" w:rsidR="002F4BAF" w:rsidRPr="00495C58" w:rsidRDefault="002F4BAF" w:rsidP="002F4BAF">
            <w:pPr>
              <w:pBdr>
                <w:bottom w:val="single" w:sz="4" w:space="1" w:color="auto"/>
              </w:pBdr>
              <w:tabs>
                <w:tab w:val="left" w:pos="1512"/>
              </w:tabs>
              <w:spacing w:line="240" w:lineRule="auto"/>
              <w:ind w:right="-12"/>
              <w:jc w:val="center"/>
              <w:rPr>
                <w:rFonts w:ascii="Browallia New" w:hAnsi="Browallia New" w:cs="Browallia New"/>
                <w:snapToGrid w:val="0"/>
                <w:sz w:val="24"/>
                <w:szCs w:val="24"/>
                <w:cs/>
                <w:lang w:eastAsia="th-TH"/>
              </w:rPr>
            </w:pPr>
            <w:r w:rsidRPr="00495C58">
              <w:rPr>
                <w:rFonts w:ascii="Browallia New" w:hAnsi="Browallia New" w:cs="Browallia New" w:hint="cs"/>
                <w:snapToGrid w:val="0"/>
                <w:sz w:val="24"/>
                <w:szCs w:val="24"/>
                <w:cs/>
                <w:lang w:eastAsia="th-TH"/>
              </w:rPr>
              <w:t>ลดลง</w:t>
            </w:r>
          </w:p>
        </w:tc>
        <w:tc>
          <w:tcPr>
            <w:tcW w:w="1485" w:type="dxa"/>
            <w:vMerge/>
            <w:vAlign w:val="bottom"/>
          </w:tcPr>
          <w:p w14:paraId="41BDB881" w14:textId="77777777" w:rsidR="002F4BAF" w:rsidRPr="00495C58" w:rsidRDefault="002F4BAF" w:rsidP="002F4BAF">
            <w:pPr>
              <w:pBdr>
                <w:bottom w:val="single" w:sz="4" w:space="1" w:color="auto"/>
              </w:pBdr>
              <w:tabs>
                <w:tab w:val="left" w:pos="1512"/>
              </w:tabs>
              <w:spacing w:line="240" w:lineRule="auto"/>
              <w:ind w:right="-12"/>
              <w:jc w:val="center"/>
              <w:rPr>
                <w:rFonts w:ascii="Browallia New" w:hAnsi="Browallia New" w:cs="Browallia New"/>
                <w:snapToGrid w:val="0"/>
                <w:sz w:val="24"/>
                <w:szCs w:val="24"/>
                <w:cs/>
                <w:lang w:eastAsia="th-TH"/>
              </w:rPr>
            </w:pPr>
          </w:p>
        </w:tc>
      </w:tr>
      <w:tr w:rsidR="002F4BAF" w:rsidRPr="00495C58" w14:paraId="6BF2EA09" w14:textId="31F9E8E1" w:rsidTr="00B54304">
        <w:trPr>
          <w:tblHeader/>
        </w:trPr>
        <w:tc>
          <w:tcPr>
            <w:tcW w:w="3335" w:type="dxa"/>
          </w:tcPr>
          <w:p w14:paraId="1FC5B3B9" w14:textId="77777777" w:rsidR="002F4BAF" w:rsidRPr="00495C58" w:rsidRDefault="002F4BAF" w:rsidP="002F4BAF">
            <w:pPr>
              <w:tabs>
                <w:tab w:val="left" w:pos="3090"/>
                <w:tab w:val="left" w:pos="4860"/>
              </w:tabs>
              <w:spacing w:line="240" w:lineRule="auto"/>
              <w:rPr>
                <w:rFonts w:ascii="Browallia New" w:hAnsi="Browallia New" w:cs="Browallia New"/>
                <w:snapToGrid w:val="0"/>
                <w:sz w:val="24"/>
                <w:szCs w:val="24"/>
                <w:cs/>
                <w:lang w:val="en-GB" w:eastAsia="th-TH"/>
              </w:rPr>
            </w:pPr>
          </w:p>
        </w:tc>
        <w:tc>
          <w:tcPr>
            <w:tcW w:w="1701" w:type="dxa"/>
          </w:tcPr>
          <w:p w14:paraId="7E8C92B3" w14:textId="77777777" w:rsidR="002F4BAF" w:rsidRPr="00495C58" w:rsidRDefault="002F4BAF" w:rsidP="002F4BAF">
            <w:pPr>
              <w:tabs>
                <w:tab w:val="left" w:pos="1512"/>
              </w:tabs>
              <w:spacing w:line="240" w:lineRule="auto"/>
              <w:ind w:right="-12"/>
              <w:jc w:val="right"/>
              <w:rPr>
                <w:rFonts w:ascii="Browallia New" w:hAnsi="Browallia New" w:cs="Browallia New"/>
                <w:snapToGrid w:val="0"/>
                <w:sz w:val="24"/>
                <w:szCs w:val="24"/>
                <w:cs/>
                <w:lang w:eastAsia="th-TH"/>
              </w:rPr>
            </w:pPr>
          </w:p>
        </w:tc>
        <w:tc>
          <w:tcPr>
            <w:tcW w:w="1276" w:type="dxa"/>
          </w:tcPr>
          <w:p w14:paraId="71E4DCB4" w14:textId="77777777" w:rsidR="002F4BAF" w:rsidRPr="00495C58" w:rsidRDefault="002F4BAF" w:rsidP="002F4BAF">
            <w:pPr>
              <w:tabs>
                <w:tab w:val="left" w:pos="1512"/>
              </w:tabs>
              <w:spacing w:line="240" w:lineRule="auto"/>
              <w:ind w:right="-12"/>
              <w:jc w:val="right"/>
              <w:rPr>
                <w:rFonts w:ascii="Browallia New" w:hAnsi="Browallia New" w:cs="Browallia New"/>
                <w:snapToGrid w:val="0"/>
                <w:sz w:val="24"/>
                <w:szCs w:val="24"/>
                <w:cs/>
                <w:lang w:eastAsia="th-TH"/>
              </w:rPr>
            </w:pPr>
          </w:p>
        </w:tc>
        <w:tc>
          <w:tcPr>
            <w:tcW w:w="1275" w:type="dxa"/>
          </w:tcPr>
          <w:p w14:paraId="73F3D302" w14:textId="77777777" w:rsidR="002F4BAF" w:rsidRPr="00495C58" w:rsidRDefault="002F4BAF" w:rsidP="002F4BAF">
            <w:pPr>
              <w:tabs>
                <w:tab w:val="left" w:pos="1512"/>
              </w:tabs>
              <w:spacing w:line="240" w:lineRule="auto"/>
              <w:ind w:right="-12"/>
              <w:jc w:val="right"/>
              <w:rPr>
                <w:rFonts w:ascii="Browallia New" w:hAnsi="Browallia New" w:cs="Browallia New"/>
                <w:snapToGrid w:val="0"/>
                <w:sz w:val="24"/>
                <w:szCs w:val="24"/>
                <w:cs/>
                <w:lang w:eastAsia="th-TH"/>
              </w:rPr>
            </w:pPr>
          </w:p>
        </w:tc>
        <w:tc>
          <w:tcPr>
            <w:tcW w:w="1485" w:type="dxa"/>
          </w:tcPr>
          <w:p w14:paraId="5B67C8F1" w14:textId="77777777" w:rsidR="002F4BAF" w:rsidRPr="00495C58" w:rsidRDefault="002F4BAF" w:rsidP="002F4BAF">
            <w:pPr>
              <w:tabs>
                <w:tab w:val="left" w:pos="1512"/>
              </w:tabs>
              <w:spacing w:line="240" w:lineRule="auto"/>
              <w:ind w:right="-12"/>
              <w:jc w:val="right"/>
              <w:rPr>
                <w:rFonts w:ascii="Browallia New" w:hAnsi="Browallia New" w:cs="Browallia New"/>
                <w:snapToGrid w:val="0"/>
                <w:sz w:val="24"/>
                <w:szCs w:val="24"/>
                <w:cs/>
                <w:lang w:eastAsia="th-TH"/>
              </w:rPr>
            </w:pPr>
          </w:p>
        </w:tc>
      </w:tr>
      <w:tr w:rsidR="002F4BAF" w:rsidRPr="00495C58" w14:paraId="27613844" w14:textId="1FD773E8" w:rsidTr="00B54304">
        <w:tc>
          <w:tcPr>
            <w:tcW w:w="3335" w:type="dxa"/>
            <w:vAlign w:val="bottom"/>
          </w:tcPr>
          <w:p w14:paraId="61095447" w14:textId="77777777" w:rsidR="002F4BAF" w:rsidRPr="00495C58" w:rsidRDefault="002F4BAF" w:rsidP="002F4BAF">
            <w:pPr>
              <w:tabs>
                <w:tab w:val="left" w:pos="3090"/>
                <w:tab w:val="left" w:pos="4860"/>
              </w:tabs>
              <w:spacing w:line="240" w:lineRule="auto"/>
              <w:rPr>
                <w:rFonts w:ascii="Browallia New" w:hAnsi="Browallia New" w:cs="Browallia New"/>
                <w:b/>
                <w:bCs/>
                <w:snapToGrid w:val="0"/>
                <w:sz w:val="24"/>
                <w:szCs w:val="24"/>
                <w:lang w:eastAsia="th-TH"/>
              </w:rPr>
            </w:pPr>
            <w:r w:rsidRPr="00495C58">
              <w:rPr>
                <w:rFonts w:ascii="Browallia New" w:hAnsi="Browallia New" w:cs="Browallia New" w:hint="cs"/>
                <w:b/>
                <w:bCs/>
                <w:snapToGrid w:val="0"/>
                <w:sz w:val="24"/>
                <w:szCs w:val="24"/>
                <w:cs/>
                <w:lang w:val="en-GB" w:eastAsia="th-TH"/>
              </w:rPr>
              <w:t xml:space="preserve">งบฐานะการเงิน ณ วันที่ </w:t>
            </w:r>
            <w:r w:rsidRPr="00495C58">
              <w:rPr>
                <w:rFonts w:ascii="Browallia New" w:hAnsi="Browallia New" w:cs="Browallia New"/>
                <w:b/>
                <w:bCs/>
                <w:snapToGrid w:val="0"/>
                <w:sz w:val="24"/>
                <w:szCs w:val="24"/>
                <w:lang w:eastAsia="th-TH"/>
              </w:rPr>
              <w:t xml:space="preserve">31 </w:t>
            </w:r>
            <w:r w:rsidRPr="00495C58">
              <w:rPr>
                <w:rFonts w:ascii="Browallia New" w:hAnsi="Browallia New" w:cs="Browallia New" w:hint="cs"/>
                <w:b/>
                <w:bCs/>
                <w:snapToGrid w:val="0"/>
                <w:sz w:val="24"/>
                <w:szCs w:val="24"/>
                <w:cs/>
                <w:lang w:eastAsia="th-TH"/>
              </w:rPr>
              <w:t xml:space="preserve">ธันวาคม </w:t>
            </w:r>
            <w:r w:rsidRPr="00495C58">
              <w:rPr>
                <w:rFonts w:ascii="Browallia New" w:hAnsi="Browallia New" w:cs="Browallia New"/>
                <w:b/>
                <w:bCs/>
                <w:snapToGrid w:val="0"/>
                <w:sz w:val="24"/>
                <w:szCs w:val="24"/>
                <w:lang w:eastAsia="th-TH"/>
              </w:rPr>
              <w:t>2568</w:t>
            </w:r>
          </w:p>
        </w:tc>
        <w:tc>
          <w:tcPr>
            <w:tcW w:w="1701" w:type="dxa"/>
            <w:vAlign w:val="bottom"/>
          </w:tcPr>
          <w:p w14:paraId="3DF30F1F" w14:textId="77777777" w:rsidR="002F4BAF" w:rsidRPr="00495C58" w:rsidRDefault="002F4BAF" w:rsidP="002F4BAF">
            <w:pPr>
              <w:tabs>
                <w:tab w:val="left" w:pos="1512"/>
              </w:tabs>
              <w:spacing w:line="240" w:lineRule="auto"/>
              <w:ind w:right="-12"/>
              <w:jc w:val="right"/>
              <w:rPr>
                <w:rFonts w:ascii="Browallia New" w:hAnsi="Browallia New" w:cs="Browallia New"/>
                <w:snapToGrid w:val="0"/>
                <w:sz w:val="24"/>
                <w:szCs w:val="24"/>
                <w:cs/>
                <w:lang w:eastAsia="th-TH"/>
              </w:rPr>
            </w:pPr>
          </w:p>
        </w:tc>
        <w:tc>
          <w:tcPr>
            <w:tcW w:w="1276" w:type="dxa"/>
            <w:vAlign w:val="bottom"/>
          </w:tcPr>
          <w:p w14:paraId="3097DE3F" w14:textId="77777777" w:rsidR="002F4BAF" w:rsidRPr="00495C58" w:rsidRDefault="002F4BAF" w:rsidP="002F4BAF">
            <w:pPr>
              <w:tabs>
                <w:tab w:val="left" w:pos="1512"/>
              </w:tabs>
              <w:spacing w:line="240" w:lineRule="auto"/>
              <w:ind w:right="-12"/>
              <w:jc w:val="right"/>
              <w:rPr>
                <w:rFonts w:ascii="Browallia New" w:hAnsi="Browallia New" w:cs="Browallia New"/>
                <w:snapToGrid w:val="0"/>
                <w:sz w:val="24"/>
                <w:szCs w:val="24"/>
                <w:cs/>
                <w:lang w:eastAsia="th-TH"/>
              </w:rPr>
            </w:pPr>
          </w:p>
        </w:tc>
        <w:tc>
          <w:tcPr>
            <w:tcW w:w="1275" w:type="dxa"/>
            <w:vAlign w:val="bottom"/>
          </w:tcPr>
          <w:p w14:paraId="4D35E363" w14:textId="77777777" w:rsidR="002F4BAF" w:rsidRPr="00495C58" w:rsidRDefault="002F4BAF" w:rsidP="002F4BAF">
            <w:pPr>
              <w:tabs>
                <w:tab w:val="left" w:pos="1512"/>
              </w:tabs>
              <w:spacing w:line="240" w:lineRule="auto"/>
              <w:ind w:right="-12"/>
              <w:jc w:val="right"/>
              <w:rPr>
                <w:rFonts w:ascii="Browallia New" w:hAnsi="Browallia New" w:cs="Browallia New"/>
                <w:snapToGrid w:val="0"/>
                <w:sz w:val="24"/>
                <w:szCs w:val="24"/>
                <w:cs/>
                <w:lang w:eastAsia="th-TH"/>
              </w:rPr>
            </w:pPr>
          </w:p>
        </w:tc>
        <w:tc>
          <w:tcPr>
            <w:tcW w:w="1485" w:type="dxa"/>
            <w:vAlign w:val="bottom"/>
          </w:tcPr>
          <w:p w14:paraId="278658FC" w14:textId="77777777" w:rsidR="002F4BAF" w:rsidRPr="00495C58" w:rsidRDefault="002F4BAF" w:rsidP="002F4BAF">
            <w:pPr>
              <w:tabs>
                <w:tab w:val="left" w:pos="1512"/>
              </w:tabs>
              <w:spacing w:line="240" w:lineRule="auto"/>
              <w:ind w:right="-12"/>
              <w:jc w:val="right"/>
              <w:rPr>
                <w:rFonts w:ascii="Browallia New" w:hAnsi="Browallia New" w:cs="Browallia New"/>
                <w:snapToGrid w:val="0"/>
                <w:sz w:val="24"/>
                <w:szCs w:val="24"/>
                <w:cs/>
                <w:lang w:eastAsia="th-TH"/>
              </w:rPr>
            </w:pPr>
          </w:p>
        </w:tc>
      </w:tr>
      <w:tr w:rsidR="00502DE2" w:rsidRPr="00495C58" w14:paraId="730D4D1F" w14:textId="77777777" w:rsidTr="00B54304">
        <w:tc>
          <w:tcPr>
            <w:tcW w:w="3335" w:type="dxa"/>
            <w:vAlign w:val="bottom"/>
          </w:tcPr>
          <w:p w14:paraId="69D3948A" w14:textId="4086AD2B" w:rsidR="00502DE2" w:rsidRPr="00495C58" w:rsidRDefault="00502DE2" w:rsidP="00502DE2">
            <w:pPr>
              <w:tabs>
                <w:tab w:val="left" w:pos="3090"/>
                <w:tab w:val="left" w:pos="4860"/>
              </w:tabs>
              <w:spacing w:line="240" w:lineRule="auto"/>
              <w:rPr>
                <w:rFonts w:ascii="Browallia New" w:hAnsi="Browallia New" w:cs="Browallia New"/>
                <w:b/>
                <w:bCs/>
                <w:snapToGrid w:val="0"/>
                <w:sz w:val="24"/>
                <w:szCs w:val="24"/>
                <w:cs/>
                <w:lang w:val="en-GB" w:eastAsia="th-TH"/>
              </w:rPr>
            </w:pPr>
            <w:r w:rsidRPr="00495C58">
              <w:rPr>
                <w:rFonts w:ascii="Browallia New" w:hAnsi="Browallia New" w:cs="Browallia New"/>
                <w:snapToGrid w:val="0"/>
                <w:sz w:val="24"/>
                <w:szCs w:val="24"/>
                <w:cs/>
                <w:lang w:val="en-GB" w:eastAsia="th-TH"/>
              </w:rPr>
              <w:t>เงินสดและรายการเทียบเท่าเงินสด</w:t>
            </w:r>
          </w:p>
        </w:tc>
        <w:tc>
          <w:tcPr>
            <w:tcW w:w="1701" w:type="dxa"/>
            <w:vAlign w:val="bottom"/>
          </w:tcPr>
          <w:p w14:paraId="74F672C8" w14:textId="2190E113" w:rsidR="00502DE2" w:rsidRPr="00495C58" w:rsidRDefault="00502DE2" w:rsidP="00502DE2">
            <w:pPr>
              <w:tabs>
                <w:tab w:val="left" w:pos="1512"/>
              </w:tabs>
              <w:spacing w:line="240" w:lineRule="auto"/>
              <w:ind w:right="-12"/>
              <w:jc w:val="right"/>
              <w:rPr>
                <w:rFonts w:ascii="Browallia New" w:hAnsi="Browallia New" w:cs="Browallia New"/>
                <w:snapToGrid w:val="0"/>
                <w:sz w:val="24"/>
                <w:szCs w:val="24"/>
                <w:cs/>
                <w:lang w:eastAsia="th-TH"/>
              </w:rPr>
            </w:pPr>
            <w:r w:rsidRPr="00495C58">
              <w:rPr>
                <w:rFonts w:ascii="Browallia New" w:hAnsi="Browallia New" w:cs="Browallia New"/>
                <w:snapToGrid w:val="0"/>
                <w:sz w:val="24"/>
                <w:szCs w:val="24"/>
                <w:cs/>
                <w:lang w:eastAsia="th-TH"/>
              </w:rPr>
              <w:t>143</w:t>
            </w:r>
            <w:r w:rsidRPr="00495C58">
              <w:rPr>
                <w:rFonts w:ascii="Browallia New" w:hAnsi="Browallia New" w:cs="Browallia New"/>
                <w:snapToGrid w:val="0"/>
                <w:sz w:val="24"/>
                <w:szCs w:val="24"/>
                <w:lang w:eastAsia="th-TH"/>
              </w:rPr>
              <w:t>,</w:t>
            </w:r>
            <w:r w:rsidRPr="00495C58">
              <w:rPr>
                <w:rFonts w:ascii="Browallia New" w:hAnsi="Browallia New" w:cs="Browallia New"/>
                <w:snapToGrid w:val="0"/>
                <w:sz w:val="24"/>
                <w:szCs w:val="24"/>
                <w:cs/>
                <w:lang w:eastAsia="th-TH"/>
              </w:rPr>
              <w:t>273</w:t>
            </w:r>
          </w:p>
        </w:tc>
        <w:tc>
          <w:tcPr>
            <w:tcW w:w="1276" w:type="dxa"/>
            <w:vAlign w:val="bottom"/>
          </w:tcPr>
          <w:p w14:paraId="2D9E5E24" w14:textId="100752F6" w:rsidR="00502DE2" w:rsidRPr="00495C58" w:rsidRDefault="00502DE2" w:rsidP="00502DE2">
            <w:pPr>
              <w:tabs>
                <w:tab w:val="left" w:pos="1512"/>
              </w:tabs>
              <w:spacing w:line="240" w:lineRule="auto"/>
              <w:ind w:right="-12"/>
              <w:jc w:val="center"/>
              <w:rPr>
                <w:rFonts w:ascii="Browallia New" w:hAnsi="Browallia New" w:cs="Browallia New"/>
                <w:snapToGrid w:val="0"/>
                <w:sz w:val="24"/>
                <w:szCs w:val="24"/>
                <w:cs/>
                <w:lang w:eastAsia="th-TH"/>
              </w:rPr>
            </w:pPr>
            <w:r w:rsidRPr="00495C58">
              <w:rPr>
                <w:rFonts w:ascii="Browallia New" w:hAnsi="Browallia New" w:cs="Browallia New"/>
                <w:sz w:val="24"/>
                <w:szCs w:val="24"/>
              </w:rPr>
              <w:t xml:space="preserve">            -</w:t>
            </w:r>
          </w:p>
        </w:tc>
        <w:tc>
          <w:tcPr>
            <w:tcW w:w="1275" w:type="dxa"/>
            <w:vAlign w:val="bottom"/>
          </w:tcPr>
          <w:p w14:paraId="2F8E4BBE" w14:textId="00C04D34" w:rsidR="00502DE2" w:rsidRPr="00495C58" w:rsidRDefault="00502DE2" w:rsidP="00502DE2">
            <w:pPr>
              <w:tabs>
                <w:tab w:val="left" w:pos="1512"/>
              </w:tabs>
              <w:spacing w:line="240" w:lineRule="auto"/>
              <w:ind w:right="-12"/>
              <w:jc w:val="right"/>
              <w:rPr>
                <w:rFonts w:ascii="Browallia New" w:hAnsi="Browallia New" w:cs="Browallia New"/>
                <w:snapToGrid w:val="0"/>
                <w:sz w:val="24"/>
                <w:szCs w:val="24"/>
                <w:cs/>
                <w:lang w:eastAsia="th-TH"/>
              </w:rPr>
            </w:pPr>
            <w:r w:rsidRPr="00495C58">
              <w:rPr>
                <w:rFonts w:ascii="Browallia New" w:hAnsi="Browallia New" w:cs="Browallia New"/>
                <w:snapToGrid w:val="0"/>
                <w:sz w:val="24"/>
                <w:szCs w:val="24"/>
                <w:lang w:eastAsia="th-TH"/>
              </w:rPr>
              <w:t>(135,000)</w:t>
            </w:r>
          </w:p>
        </w:tc>
        <w:tc>
          <w:tcPr>
            <w:tcW w:w="1485" w:type="dxa"/>
            <w:vAlign w:val="bottom"/>
          </w:tcPr>
          <w:p w14:paraId="00FC8880" w14:textId="6ABFAD2C" w:rsidR="00502DE2" w:rsidRPr="00495C58" w:rsidRDefault="005A14DF" w:rsidP="00502DE2">
            <w:pPr>
              <w:tabs>
                <w:tab w:val="left" w:pos="1512"/>
              </w:tabs>
              <w:spacing w:line="240" w:lineRule="auto"/>
              <w:ind w:right="-12"/>
              <w:jc w:val="right"/>
              <w:rPr>
                <w:rFonts w:ascii="Browallia New" w:hAnsi="Browallia New" w:cs="Browallia New"/>
                <w:snapToGrid w:val="0"/>
                <w:sz w:val="24"/>
                <w:szCs w:val="24"/>
                <w:cs/>
                <w:lang w:eastAsia="th-TH"/>
              </w:rPr>
            </w:pPr>
            <w:r w:rsidRPr="00495C58">
              <w:rPr>
                <w:rFonts w:ascii="Browallia New" w:hAnsi="Browallia New" w:cs="Browallia New"/>
                <w:snapToGrid w:val="0"/>
                <w:sz w:val="24"/>
                <w:szCs w:val="24"/>
                <w:lang w:eastAsia="th-TH"/>
              </w:rPr>
              <w:t>8,273</w:t>
            </w:r>
          </w:p>
        </w:tc>
      </w:tr>
      <w:tr w:rsidR="005A14DF" w:rsidRPr="00495C58" w14:paraId="4897A3EF" w14:textId="77777777" w:rsidTr="00B54304">
        <w:tc>
          <w:tcPr>
            <w:tcW w:w="3335" w:type="dxa"/>
            <w:vAlign w:val="bottom"/>
          </w:tcPr>
          <w:p w14:paraId="3B9B8F0D" w14:textId="08AE29CF" w:rsidR="005A14DF" w:rsidRPr="00495C58" w:rsidRDefault="005A14DF" w:rsidP="005A14DF">
            <w:pPr>
              <w:tabs>
                <w:tab w:val="left" w:pos="3090"/>
                <w:tab w:val="left" w:pos="4860"/>
              </w:tabs>
              <w:spacing w:line="240" w:lineRule="auto"/>
              <w:rPr>
                <w:rFonts w:ascii="Browallia New" w:hAnsi="Browallia New" w:cs="Browallia New"/>
                <w:b/>
                <w:bCs/>
                <w:snapToGrid w:val="0"/>
                <w:sz w:val="24"/>
                <w:szCs w:val="24"/>
                <w:cs/>
                <w:lang w:val="en-GB" w:eastAsia="th-TH"/>
              </w:rPr>
            </w:pPr>
            <w:r w:rsidRPr="00495C58">
              <w:rPr>
                <w:rFonts w:ascii="Browallia New" w:hAnsi="Browallia New" w:cs="Browallia New"/>
                <w:sz w:val="24"/>
                <w:szCs w:val="24"/>
                <w:cs/>
                <w:lang w:val="en-GB"/>
              </w:rPr>
              <w:t>เงินฝากธนาคารที่มีข้อจำกัดในการใช้</w:t>
            </w:r>
          </w:p>
        </w:tc>
        <w:tc>
          <w:tcPr>
            <w:tcW w:w="1701" w:type="dxa"/>
            <w:vAlign w:val="bottom"/>
          </w:tcPr>
          <w:p w14:paraId="59CBA783" w14:textId="2E887C3B" w:rsidR="005A14DF" w:rsidRPr="00495C58" w:rsidRDefault="00A16153" w:rsidP="005A14DF">
            <w:pPr>
              <w:tabs>
                <w:tab w:val="left" w:pos="1512"/>
              </w:tabs>
              <w:spacing w:line="240" w:lineRule="auto"/>
              <w:ind w:right="-12"/>
              <w:jc w:val="center"/>
              <w:rPr>
                <w:rFonts w:ascii="Browallia New" w:hAnsi="Browallia New" w:cs="Browallia New"/>
                <w:snapToGrid w:val="0"/>
                <w:sz w:val="24"/>
                <w:szCs w:val="24"/>
                <w:cs/>
                <w:lang w:eastAsia="th-TH"/>
              </w:rPr>
            </w:pPr>
            <w:r w:rsidRPr="00495C58">
              <w:rPr>
                <w:rFonts w:ascii="Browallia New" w:hAnsi="Browallia New" w:cs="Browallia New"/>
                <w:sz w:val="24"/>
                <w:szCs w:val="24"/>
              </w:rPr>
              <w:t xml:space="preserve">                   </w:t>
            </w:r>
            <w:r w:rsidR="005A14DF" w:rsidRPr="00495C58">
              <w:rPr>
                <w:rFonts w:ascii="Browallia New" w:hAnsi="Browallia New" w:cs="Browallia New"/>
                <w:sz w:val="24"/>
                <w:szCs w:val="24"/>
              </w:rPr>
              <w:t>-</w:t>
            </w:r>
          </w:p>
        </w:tc>
        <w:tc>
          <w:tcPr>
            <w:tcW w:w="1276" w:type="dxa"/>
            <w:vAlign w:val="bottom"/>
          </w:tcPr>
          <w:p w14:paraId="74E6297F" w14:textId="0EE54EEE" w:rsidR="005A14DF" w:rsidRPr="00495C58" w:rsidRDefault="005A14DF" w:rsidP="005A14DF">
            <w:pPr>
              <w:tabs>
                <w:tab w:val="left" w:pos="1512"/>
              </w:tabs>
              <w:spacing w:line="240" w:lineRule="auto"/>
              <w:ind w:right="-12"/>
              <w:jc w:val="right"/>
              <w:rPr>
                <w:rFonts w:ascii="Browallia New" w:hAnsi="Browallia New" w:cs="Browallia New"/>
                <w:snapToGrid w:val="0"/>
                <w:sz w:val="24"/>
                <w:szCs w:val="24"/>
                <w:cs/>
                <w:lang w:eastAsia="th-TH"/>
              </w:rPr>
            </w:pPr>
            <w:r w:rsidRPr="00495C58">
              <w:rPr>
                <w:rFonts w:ascii="Browallia New" w:hAnsi="Browallia New" w:cs="Browallia New"/>
                <w:snapToGrid w:val="0"/>
                <w:sz w:val="24"/>
                <w:szCs w:val="24"/>
                <w:lang w:eastAsia="th-TH"/>
              </w:rPr>
              <w:t>135,000</w:t>
            </w:r>
          </w:p>
        </w:tc>
        <w:tc>
          <w:tcPr>
            <w:tcW w:w="1275" w:type="dxa"/>
            <w:vAlign w:val="bottom"/>
          </w:tcPr>
          <w:p w14:paraId="3CD2F655" w14:textId="7392FCD4" w:rsidR="005A14DF" w:rsidRPr="00495C58" w:rsidRDefault="005A14DF" w:rsidP="005A14DF">
            <w:pPr>
              <w:tabs>
                <w:tab w:val="left" w:pos="1512"/>
              </w:tabs>
              <w:spacing w:line="240" w:lineRule="auto"/>
              <w:ind w:right="-12"/>
              <w:jc w:val="center"/>
              <w:rPr>
                <w:rFonts w:ascii="Browallia New" w:hAnsi="Browallia New" w:cs="Browallia New"/>
                <w:snapToGrid w:val="0"/>
                <w:sz w:val="24"/>
                <w:szCs w:val="24"/>
                <w:cs/>
                <w:lang w:eastAsia="th-TH"/>
              </w:rPr>
            </w:pPr>
            <w:r w:rsidRPr="00495C58">
              <w:rPr>
                <w:rFonts w:ascii="Browallia New" w:hAnsi="Browallia New" w:cs="Browallia New"/>
                <w:sz w:val="24"/>
                <w:szCs w:val="24"/>
              </w:rPr>
              <w:t xml:space="preserve">            -</w:t>
            </w:r>
          </w:p>
        </w:tc>
        <w:tc>
          <w:tcPr>
            <w:tcW w:w="1485" w:type="dxa"/>
            <w:vAlign w:val="bottom"/>
          </w:tcPr>
          <w:p w14:paraId="0440E4D6" w14:textId="06BA2B2E" w:rsidR="005A14DF" w:rsidRPr="00495C58" w:rsidRDefault="005A14DF" w:rsidP="005A14DF">
            <w:pPr>
              <w:tabs>
                <w:tab w:val="left" w:pos="1512"/>
              </w:tabs>
              <w:spacing w:line="240" w:lineRule="auto"/>
              <w:ind w:right="-12"/>
              <w:jc w:val="right"/>
              <w:rPr>
                <w:rFonts w:ascii="Browallia New" w:hAnsi="Browallia New" w:cs="Browallia New"/>
                <w:snapToGrid w:val="0"/>
                <w:sz w:val="24"/>
                <w:szCs w:val="24"/>
                <w:cs/>
                <w:lang w:eastAsia="th-TH"/>
              </w:rPr>
            </w:pPr>
            <w:r w:rsidRPr="00495C58">
              <w:rPr>
                <w:rFonts w:ascii="Browallia New" w:hAnsi="Browallia New" w:cs="Browallia New"/>
                <w:snapToGrid w:val="0"/>
                <w:sz w:val="24"/>
                <w:szCs w:val="24"/>
                <w:lang w:eastAsia="th-TH"/>
              </w:rPr>
              <w:t>135,000</w:t>
            </w:r>
          </w:p>
        </w:tc>
      </w:tr>
      <w:tr w:rsidR="005A14DF" w:rsidRPr="00495C58" w14:paraId="1627407C" w14:textId="42E23FCA" w:rsidTr="00B54304">
        <w:tc>
          <w:tcPr>
            <w:tcW w:w="3335" w:type="dxa"/>
            <w:vAlign w:val="bottom"/>
          </w:tcPr>
          <w:p w14:paraId="0FCFC7AC" w14:textId="5119BF39" w:rsidR="005A14DF" w:rsidRPr="00495C58" w:rsidRDefault="005A14DF" w:rsidP="005A14DF">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เจ้าหนี้การค้าและเจ้าหนี้อื่น</w:t>
            </w:r>
          </w:p>
        </w:tc>
        <w:tc>
          <w:tcPr>
            <w:tcW w:w="1701" w:type="dxa"/>
            <w:vAlign w:val="bottom"/>
          </w:tcPr>
          <w:p w14:paraId="312BBD8B" w14:textId="63C9CAC4"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441,029</w:t>
            </w:r>
          </w:p>
        </w:tc>
        <w:tc>
          <w:tcPr>
            <w:tcW w:w="1276" w:type="dxa"/>
            <w:vAlign w:val="bottom"/>
          </w:tcPr>
          <w:p w14:paraId="76134FD7" w14:textId="22811BDB" w:rsidR="005A14DF" w:rsidRPr="00495C58" w:rsidRDefault="005A14DF" w:rsidP="005A14DF">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275" w:type="dxa"/>
            <w:vAlign w:val="bottom"/>
          </w:tcPr>
          <w:p w14:paraId="5DEADCD8" w14:textId="605436C6"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rPr>
              <w:t>(</w:t>
            </w:r>
            <w:r w:rsidRPr="00495C58">
              <w:rPr>
                <w:rFonts w:ascii="Browallia New" w:hAnsi="Browallia New" w:cs="Browallia New"/>
                <w:sz w:val="24"/>
                <w:szCs w:val="24"/>
                <w:lang w:val="en-GB"/>
              </w:rPr>
              <w:t>15,405)</w:t>
            </w:r>
          </w:p>
        </w:tc>
        <w:tc>
          <w:tcPr>
            <w:tcW w:w="1485" w:type="dxa"/>
            <w:vAlign w:val="bottom"/>
          </w:tcPr>
          <w:p w14:paraId="7CB613AD"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425,624</w:t>
            </w:r>
          </w:p>
        </w:tc>
      </w:tr>
      <w:tr w:rsidR="005A14DF" w:rsidRPr="00495C58" w14:paraId="3BFE9921" w14:textId="5A794E51" w:rsidTr="00B54304">
        <w:tc>
          <w:tcPr>
            <w:tcW w:w="3335" w:type="dxa"/>
            <w:vAlign w:val="bottom"/>
          </w:tcPr>
          <w:p w14:paraId="4AC0166D" w14:textId="77777777" w:rsidR="005A14DF" w:rsidRPr="00495C58" w:rsidRDefault="005A14DF" w:rsidP="005A14DF">
            <w:pPr>
              <w:spacing w:line="240" w:lineRule="auto"/>
              <w:rPr>
                <w:rFonts w:ascii="Browallia New" w:hAnsi="Browallia New" w:cs="Browallia New"/>
                <w:sz w:val="24"/>
                <w:szCs w:val="24"/>
                <w:cs/>
                <w:lang w:val="en-GB"/>
              </w:rPr>
            </w:pPr>
            <w:r w:rsidRPr="00495C58">
              <w:rPr>
                <w:rFonts w:ascii="Browallia New" w:hAnsi="Browallia New" w:cs="Browallia New" w:hint="cs"/>
                <w:sz w:val="24"/>
                <w:szCs w:val="24"/>
                <w:cs/>
                <w:lang w:val="en-GB"/>
              </w:rPr>
              <w:t xml:space="preserve">กำไรสะสม </w:t>
            </w:r>
            <w:r w:rsidRPr="00495C58">
              <w:rPr>
                <w:rFonts w:ascii="Browallia New" w:hAnsi="Browallia New" w:cs="Browallia New"/>
                <w:sz w:val="24"/>
                <w:szCs w:val="24"/>
              </w:rPr>
              <w:t xml:space="preserve">- </w:t>
            </w:r>
            <w:r w:rsidRPr="00495C58">
              <w:rPr>
                <w:rFonts w:ascii="Browallia New" w:hAnsi="Browallia New" w:cs="Browallia New" w:hint="cs"/>
                <w:sz w:val="24"/>
                <w:szCs w:val="24"/>
                <w:cs/>
              </w:rPr>
              <w:t>ยังไม่ได้จัดสรร</w:t>
            </w:r>
          </w:p>
        </w:tc>
        <w:tc>
          <w:tcPr>
            <w:tcW w:w="1701" w:type="dxa"/>
            <w:vAlign w:val="bottom"/>
          </w:tcPr>
          <w:p w14:paraId="46293142"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1,002,530</w:t>
            </w:r>
          </w:p>
        </w:tc>
        <w:tc>
          <w:tcPr>
            <w:tcW w:w="1276" w:type="dxa"/>
            <w:vAlign w:val="bottom"/>
          </w:tcPr>
          <w:p w14:paraId="35538CC4"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15,405</w:t>
            </w:r>
          </w:p>
        </w:tc>
        <w:tc>
          <w:tcPr>
            <w:tcW w:w="1275" w:type="dxa"/>
            <w:vAlign w:val="bottom"/>
          </w:tcPr>
          <w:p w14:paraId="614C023C" w14:textId="2871F5CC" w:rsidR="005A14DF" w:rsidRPr="00495C58" w:rsidRDefault="005A14DF" w:rsidP="005A14DF">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c>
          <w:tcPr>
            <w:tcW w:w="1485" w:type="dxa"/>
            <w:vAlign w:val="bottom"/>
          </w:tcPr>
          <w:p w14:paraId="7ABE71FB"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1,017,935</w:t>
            </w:r>
          </w:p>
        </w:tc>
      </w:tr>
      <w:tr w:rsidR="005A14DF" w:rsidRPr="00495C58" w14:paraId="61248AEE" w14:textId="54FA3CCB" w:rsidTr="00B54304">
        <w:tc>
          <w:tcPr>
            <w:tcW w:w="3335" w:type="dxa"/>
            <w:vAlign w:val="bottom"/>
          </w:tcPr>
          <w:p w14:paraId="448202FC" w14:textId="77777777" w:rsidR="005A14DF" w:rsidRPr="00495C58" w:rsidRDefault="005A14DF" w:rsidP="005A14DF">
            <w:pPr>
              <w:spacing w:line="240" w:lineRule="auto"/>
              <w:rPr>
                <w:rFonts w:ascii="Browallia New" w:hAnsi="Browallia New" w:cs="Browallia New"/>
                <w:sz w:val="24"/>
                <w:szCs w:val="24"/>
                <w:cs/>
                <w:lang w:val="en-GB"/>
              </w:rPr>
            </w:pPr>
          </w:p>
        </w:tc>
        <w:tc>
          <w:tcPr>
            <w:tcW w:w="1701" w:type="dxa"/>
            <w:vAlign w:val="bottom"/>
          </w:tcPr>
          <w:p w14:paraId="4AB94C72"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6" w:type="dxa"/>
            <w:vAlign w:val="bottom"/>
          </w:tcPr>
          <w:p w14:paraId="41B69585"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5" w:type="dxa"/>
            <w:vAlign w:val="bottom"/>
          </w:tcPr>
          <w:p w14:paraId="1492DC92"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485" w:type="dxa"/>
            <w:vAlign w:val="bottom"/>
          </w:tcPr>
          <w:p w14:paraId="1EFB146F"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r>
      <w:tr w:rsidR="005A14DF" w:rsidRPr="00495C58" w14:paraId="0E437B37" w14:textId="00751E0F" w:rsidTr="00B54304">
        <w:tc>
          <w:tcPr>
            <w:tcW w:w="3335" w:type="dxa"/>
            <w:vAlign w:val="bottom"/>
          </w:tcPr>
          <w:p w14:paraId="47C63334" w14:textId="77777777" w:rsidR="005A14DF" w:rsidRPr="00495C58" w:rsidRDefault="005A14DF" w:rsidP="005A14DF">
            <w:pPr>
              <w:spacing w:line="240" w:lineRule="auto"/>
              <w:rPr>
                <w:rFonts w:ascii="Browallia New" w:hAnsi="Browallia New" w:cs="Browallia New"/>
                <w:sz w:val="24"/>
                <w:szCs w:val="24"/>
                <w:cs/>
                <w:lang w:val="en-GB"/>
              </w:rPr>
            </w:pPr>
          </w:p>
        </w:tc>
        <w:tc>
          <w:tcPr>
            <w:tcW w:w="1701" w:type="dxa"/>
            <w:vAlign w:val="bottom"/>
          </w:tcPr>
          <w:p w14:paraId="19A72A9C"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6" w:type="dxa"/>
            <w:vAlign w:val="bottom"/>
          </w:tcPr>
          <w:p w14:paraId="3D1A588C"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5" w:type="dxa"/>
            <w:vAlign w:val="bottom"/>
          </w:tcPr>
          <w:p w14:paraId="36C3BD57"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485" w:type="dxa"/>
            <w:vAlign w:val="bottom"/>
          </w:tcPr>
          <w:p w14:paraId="280EE511"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r>
      <w:tr w:rsidR="005A14DF" w:rsidRPr="00495C58" w14:paraId="31256206" w14:textId="28E641DB" w:rsidTr="00B54304">
        <w:tc>
          <w:tcPr>
            <w:tcW w:w="3335" w:type="dxa"/>
            <w:vAlign w:val="bottom"/>
          </w:tcPr>
          <w:p w14:paraId="3BB6D11C" w14:textId="77777777" w:rsidR="005A14DF" w:rsidRPr="00495C58" w:rsidRDefault="005A14DF" w:rsidP="005A14DF">
            <w:pPr>
              <w:spacing w:line="240" w:lineRule="auto"/>
              <w:rPr>
                <w:rFonts w:ascii="Browallia New" w:hAnsi="Browallia New" w:cs="Browallia New"/>
                <w:sz w:val="24"/>
                <w:szCs w:val="24"/>
                <w:cs/>
                <w:lang w:val="en-GB"/>
              </w:rPr>
            </w:pPr>
          </w:p>
        </w:tc>
        <w:tc>
          <w:tcPr>
            <w:tcW w:w="1701" w:type="dxa"/>
            <w:vAlign w:val="bottom"/>
          </w:tcPr>
          <w:p w14:paraId="6F80E7C6"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6" w:type="dxa"/>
            <w:vAlign w:val="bottom"/>
          </w:tcPr>
          <w:p w14:paraId="3F489782"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5" w:type="dxa"/>
            <w:vAlign w:val="bottom"/>
          </w:tcPr>
          <w:p w14:paraId="5EE92460"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485" w:type="dxa"/>
            <w:vAlign w:val="bottom"/>
          </w:tcPr>
          <w:p w14:paraId="247931D9"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r>
      <w:tr w:rsidR="005A14DF" w:rsidRPr="00495C58" w14:paraId="319E8E05" w14:textId="4F051B49" w:rsidTr="00B54304">
        <w:tc>
          <w:tcPr>
            <w:tcW w:w="3335" w:type="dxa"/>
            <w:vAlign w:val="bottom"/>
          </w:tcPr>
          <w:p w14:paraId="6F48EA1B" w14:textId="77777777" w:rsidR="005A14DF" w:rsidRPr="00495C58" w:rsidRDefault="005A14DF" w:rsidP="005A14DF">
            <w:pPr>
              <w:spacing w:line="240" w:lineRule="auto"/>
              <w:rPr>
                <w:rFonts w:ascii="Browallia New" w:hAnsi="Browallia New" w:cs="Browallia New"/>
                <w:sz w:val="24"/>
                <w:szCs w:val="24"/>
                <w:cs/>
                <w:lang w:val="en-GB"/>
              </w:rPr>
            </w:pPr>
          </w:p>
        </w:tc>
        <w:tc>
          <w:tcPr>
            <w:tcW w:w="1701" w:type="dxa"/>
            <w:vAlign w:val="bottom"/>
          </w:tcPr>
          <w:p w14:paraId="5B49FA3A"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6" w:type="dxa"/>
            <w:vAlign w:val="bottom"/>
          </w:tcPr>
          <w:p w14:paraId="40117CFB"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5" w:type="dxa"/>
            <w:vAlign w:val="bottom"/>
          </w:tcPr>
          <w:p w14:paraId="79F470F6"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485" w:type="dxa"/>
            <w:vAlign w:val="bottom"/>
          </w:tcPr>
          <w:p w14:paraId="11F4A2F4"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r>
      <w:tr w:rsidR="005A14DF" w:rsidRPr="00495C58" w14:paraId="06674C8B" w14:textId="1BEF5AFA" w:rsidTr="00B54304">
        <w:tc>
          <w:tcPr>
            <w:tcW w:w="3335" w:type="dxa"/>
            <w:vAlign w:val="bottom"/>
          </w:tcPr>
          <w:p w14:paraId="03C5BCE1" w14:textId="77777777" w:rsidR="005A14DF" w:rsidRPr="00495C58" w:rsidRDefault="005A14DF" w:rsidP="005A14DF">
            <w:pPr>
              <w:spacing w:line="240" w:lineRule="auto"/>
              <w:rPr>
                <w:rFonts w:ascii="Browallia New" w:hAnsi="Browallia New" w:cs="Browallia New"/>
                <w:sz w:val="24"/>
                <w:szCs w:val="24"/>
                <w:cs/>
                <w:lang w:val="en-GB"/>
              </w:rPr>
            </w:pPr>
          </w:p>
        </w:tc>
        <w:tc>
          <w:tcPr>
            <w:tcW w:w="1701" w:type="dxa"/>
            <w:vAlign w:val="bottom"/>
          </w:tcPr>
          <w:p w14:paraId="53EBB903"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6" w:type="dxa"/>
            <w:vAlign w:val="bottom"/>
          </w:tcPr>
          <w:p w14:paraId="1525878D"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5" w:type="dxa"/>
            <w:vAlign w:val="bottom"/>
          </w:tcPr>
          <w:p w14:paraId="5BCDEF6F"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485" w:type="dxa"/>
            <w:vAlign w:val="bottom"/>
          </w:tcPr>
          <w:p w14:paraId="4881F2C6"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r>
      <w:tr w:rsidR="005A14DF" w:rsidRPr="00495C58" w14:paraId="551A7A34" w14:textId="77777777" w:rsidTr="00B54304">
        <w:tc>
          <w:tcPr>
            <w:tcW w:w="3335" w:type="dxa"/>
            <w:vAlign w:val="bottom"/>
          </w:tcPr>
          <w:p w14:paraId="7413B32A" w14:textId="77777777" w:rsidR="005A14DF" w:rsidRPr="00495C58" w:rsidRDefault="005A14DF" w:rsidP="005A14DF">
            <w:pPr>
              <w:spacing w:line="240" w:lineRule="auto"/>
              <w:rPr>
                <w:rFonts w:ascii="Browallia New" w:hAnsi="Browallia New" w:cs="Browallia New"/>
                <w:sz w:val="24"/>
                <w:szCs w:val="24"/>
                <w:cs/>
                <w:lang w:val="en-GB"/>
              </w:rPr>
            </w:pPr>
          </w:p>
        </w:tc>
        <w:tc>
          <w:tcPr>
            <w:tcW w:w="1701" w:type="dxa"/>
            <w:vAlign w:val="bottom"/>
          </w:tcPr>
          <w:p w14:paraId="32CD39E3"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6" w:type="dxa"/>
            <w:vAlign w:val="bottom"/>
          </w:tcPr>
          <w:p w14:paraId="06327509"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5" w:type="dxa"/>
            <w:vAlign w:val="bottom"/>
          </w:tcPr>
          <w:p w14:paraId="58C09D41"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485" w:type="dxa"/>
            <w:vAlign w:val="bottom"/>
          </w:tcPr>
          <w:p w14:paraId="705DAF49"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r>
      <w:tr w:rsidR="005A14DF" w:rsidRPr="00495C58" w14:paraId="68BEF49B" w14:textId="77777777" w:rsidTr="00B54304">
        <w:tc>
          <w:tcPr>
            <w:tcW w:w="3335" w:type="dxa"/>
            <w:vAlign w:val="bottom"/>
          </w:tcPr>
          <w:p w14:paraId="45672C2E" w14:textId="77777777" w:rsidR="005A14DF" w:rsidRPr="00495C58" w:rsidRDefault="005A14DF" w:rsidP="005A14DF">
            <w:pPr>
              <w:spacing w:line="240" w:lineRule="auto"/>
              <w:rPr>
                <w:rFonts w:ascii="Browallia New" w:hAnsi="Browallia New" w:cs="Browallia New"/>
                <w:sz w:val="24"/>
                <w:szCs w:val="24"/>
                <w:cs/>
                <w:lang w:val="en-GB"/>
              </w:rPr>
            </w:pPr>
          </w:p>
        </w:tc>
        <w:tc>
          <w:tcPr>
            <w:tcW w:w="1701" w:type="dxa"/>
            <w:vAlign w:val="bottom"/>
          </w:tcPr>
          <w:p w14:paraId="2216AD84"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6" w:type="dxa"/>
            <w:vAlign w:val="bottom"/>
          </w:tcPr>
          <w:p w14:paraId="5B0B5B65"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5" w:type="dxa"/>
            <w:vAlign w:val="bottom"/>
          </w:tcPr>
          <w:p w14:paraId="5DBE259B"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485" w:type="dxa"/>
            <w:vAlign w:val="bottom"/>
          </w:tcPr>
          <w:p w14:paraId="62B58512"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r>
      <w:tr w:rsidR="005A14DF" w:rsidRPr="00495C58" w14:paraId="1F4BBB15" w14:textId="77777777" w:rsidTr="00B54304">
        <w:tc>
          <w:tcPr>
            <w:tcW w:w="3335" w:type="dxa"/>
            <w:vAlign w:val="bottom"/>
          </w:tcPr>
          <w:p w14:paraId="2E056651" w14:textId="77777777" w:rsidR="005A14DF" w:rsidRPr="00495C58" w:rsidRDefault="005A14DF" w:rsidP="005A14DF">
            <w:pPr>
              <w:spacing w:line="240" w:lineRule="auto"/>
              <w:rPr>
                <w:rFonts w:ascii="Browallia New" w:hAnsi="Browallia New" w:cs="Browallia New"/>
                <w:sz w:val="24"/>
                <w:szCs w:val="24"/>
                <w:cs/>
                <w:lang w:val="en-GB"/>
              </w:rPr>
            </w:pPr>
          </w:p>
        </w:tc>
        <w:tc>
          <w:tcPr>
            <w:tcW w:w="1701" w:type="dxa"/>
            <w:vAlign w:val="bottom"/>
          </w:tcPr>
          <w:p w14:paraId="2032EC2C"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6" w:type="dxa"/>
            <w:vAlign w:val="bottom"/>
          </w:tcPr>
          <w:p w14:paraId="5C9B170B"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5" w:type="dxa"/>
            <w:vAlign w:val="bottom"/>
          </w:tcPr>
          <w:p w14:paraId="44CFF0A4"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485" w:type="dxa"/>
            <w:vAlign w:val="bottom"/>
          </w:tcPr>
          <w:p w14:paraId="784F8FC7"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r>
      <w:tr w:rsidR="005A14DF" w:rsidRPr="00495C58" w14:paraId="7BC1B812" w14:textId="77777777" w:rsidTr="00B54304">
        <w:tc>
          <w:tcPr>
            <w:tcW w:w="3335" w:type="dxa"/>
            <w:vAlign w:val="bottom"/>
          </w:tcPr>
          <w:p w14:paraId="5A122131" w14:textId="77777777" w:rsidR="005A14DF" w:rsidRPr="00495C58" w:rsidRDefault="005A14DF" w:rsidP="005A14DF">
            <w:pPr>
              <w:spacing w:line="240" w:lineRule="auto"/>
              <w:rPr>
                <w:rFonts w:ascii="Browallia New" w:hAnsi="Browallia New" w:cs="Browallia New"/>
                <w:sz w:val="24"/>
                <w:szCs w:val="24"/>
                <w:cs/>
                <w:lang w:val="en-GB"/>
              </w:rPr>
            </w:pPr>
          </w:p>
        </w:tc>
        <w:tc>
          <w:tcPr>
            <w:tcW w:w="1701" w:type="dxa"/>
            <w:vAlign w:val="bottom"/>
          </w:tcPr>
          <w:p w14:paraId="0490305E"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6" w:type="dxa"/>
            <w:vAlign w:val="bottom"/>
          </w:tcPr>
          <w:p w14:paraId="2A9C3847"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5" w:type="dxa"/>
            <w:vAlign w:val="bottom"/>
          </w:tcPr>
          <w:p w14:paraId="4627C320"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485" w:type="dxa"/>
            <w:vAlign w:val="bottom"/>
          </w:tcPr>
          <w:p w14:paraId="7E757977"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r>
      <w:tr w:rsidR="005A14DF" w:rsidRPr="00495C58" w14:paraId="2B7A90FA" w14:textId="1E44B2F0" w:rsidTr="00B54304">
        <w:tc>
          <w:tcPr>
            <w:tcW w:w="3335" w:type="dxa"/>
            <w:vAlign w:val="bottom"/>
          </w:tcPr>
          <w:p w14:paraId="43F97767" w14:textId="77777777" w:rsidR="005A14DF" w:rsidRPr="00495C58" w:rsidRDefault="005A14DF" w:rsidP="005A14DF">
            <w:pPr>
              <w:spacing w:line="240" w:lineRule="auto"/>
              <w:rPr>
                <w:rFonts w:ascii="Browallia New" w:hAnsi="Browallia New" w:cs="Browallia New"/>
                <w:b/>
                <w:bCs/>
                <w:sz w:val="24"/>
                <w:szCs w:val="24"/>
                <w:lang w:val="en-GB"/>
              </w:rPr>
            </w:pPr>
            <w:r w:rsidRPr="00495C58">
              <w:rPr>
                <w:rFonts w:ascii="Browallia New" w:hAnsi="Browallia New" w:cs="Browallia New"/>
                <w:b/>
                <w:bCs/>
                <w:sz w:val="24"/>
                <w:szCs w:val="24"/>
                <w:cs/>
                <w:lang w:val="en-GB"/>
              </w:rPr>
              <w:lastRenderedPageBreak/>
              <w:t>งบกำไรขาดทุนเบ็ดเสร็จสำหรับ</w:t>
            </w:r>
            <w:r w:rsidRPr="00495C58">
              <w:rPr>
                <w:rFonts w:ascii="Browallia New" w:hAnsi="Browallia New" w:cs="Browallia New" w:hint="cs"/>
                <w:b/>
                <w:bCs/>
                <w:sz w:val="24"/>
                <w:szCs w:val="24"/>
                <w:cs/>
                <w:lang w:val="en-GB"/>
              </w:rPr>
              <w:t>งวด</w:t>
            </w:r>
          </w:p>
          <w:p w14:paraId="1368B8D6" w14:textId="6A4DC131" w:rsidR="005A14DF" w:rsidRPr="00495C58" w:rsidRDefault="005A14DF" w:rsidP="005A14DF">
            <w:pPr>
              <w:spacing w:line="240" w:lineRule="auto"/>
              <w:ind w:firstLine="253"/>
              <w:rPr>
                <w:rFonts w:ascii="Browallia New" w:hAnsi="Browallia New" w:cs="Browallia New"/>
                <w:b/>
                <w:bCs/>
                <w:sz w:val="24"/>
                <w:szCs w:val="24"/>
                <w:cs/>
                <w:lang w:val="en-GB"/>
              </w:rPr>
            </w:pPr>
            <w:r w:rsidRPr="00495C58">
              <w:rPr>
                <w:rFonts w:ascii="Browallia New" w:hAnsi="Browallia New" w:cs="Browallia New"/>
                <w:b/>
                <w:bCs/>
                <w:sz w:val="24"/>
                <w:szCs w:val="24"/>
                <w:cs/>
                <w:lang w:val="en-GB"/>
              </w:rPr>
              <w:t xml:space="preserve">สามเดือนสิ้นสุดวันที่ </w:t>
            </w:r>
            <w:r w:rsidRPr="00495C58">
              <w:rPr>
                <w:rFonts w:ascii="Browallia New" w:hAnsi="Browallia New" w:cs="Browallia New"/>
                <w:b/>
                <w:bCs/>
                <w:sz w:val="24"/>
                <w:szCs w:val="24"/>
                <w:lang w:val="en-GB"/>
              </w:rPr>
              <w:t xml:space="preserve">30 </w:t>
            </w:r>
            <w:r w:rsidRPr="00495C58">
              <w:rPr>
                <w:rFonts w:ascii="Browallia New" w:hAnsi="Browallia New" w:cs="Browallia New"/>
                <w:b/>
                <w:bCs/>
                <w:sz w:val="24"/>
                <w:szCs w:val="24"/>
                <w:cs/>
                <w:lang w:val="en-GB"/>
              </w:rPr>
              <w:t xml:space="preserve">มิถุนายน </w:t>
            </w:r>
            <w:r w:rsidRPr="00495C58">
              <w:rPr>
                <w:rFonts w:ascii="Browallia New" w:hAnsi="Browallia New" w:cs="Browallia New"/>
                <w:b/>
                <w:bCs/>
                <w:sz w:val="24"/>
                <w:szCs w:val="24"/>
                <w:lang w:val="en-GB"/>
              </w:rPr>
              <w:t>2568</w:t>
            </w:r>
          </w:p>
        </w:tc>
        <w:tc>
          <w:tcPr>
            <w:tcW w:w="1701" w:type="dxa"/>
            <w:vAlign w:val="bottom"/>
          </w:tcPr>
          <w:p w14:paraId="33879294"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6" w:type="dxa"/>
            <w:vAlign w:val="bottom"/>
          </w:tcPr>
          <w:p w14:paraId="730F1161"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5" w:type="dxa"/>
            <w:vAlign w:val="bottom"/>
          </w:tcPr>
          <w:p w14:paraId="241A995F"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485" w:type="dxa"/>
            <w:vAlign w:val="bottom"/>
          </w:tcPr>
          <w:p w14:paraId="4C9175C8"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r>
      <w:tr w:rsidR="005A14DF" w:rsidRPr="00495C58" w14:paraId="2211DADE" w14:textId="0C115804" w:rsidTr="00B54304">
        <w:tc>
          <w:tcPr>
            <w:tcW w:w="3335" w:type="dxa"/>
            <w:vAlign w:val="bottom"/>
          </w:tcPr>
          <w:p w14:paraId="1AB325F7" w14:textId="77777777" w:rsidR="005A14DF" w:rsidRPr="00495C58" w:rsidRDefault="005A14DF" w:rsidP="005A14DF">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ต้นทุนทางการเงิน</w:t>
            </w:r>
          </w:p>
        </w:tc>
        <w:tc>
          <w:tcPr>
            <w:tcW w:w="1701" w:type="dxa"/>
            <w:vAlign w:val="bottom"/>
          </w:tcPr>
          <w:p w14:paraId="65C4394A"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(29,125)</w:t>
            </w:r>
          </w:p>
        </w:tc>
        <w:tc>
          <w:tcPr>
            <w:tcW w:w="1276" w:type="dxa"/>
            <w:vAlign w:val="bottom"/>
          </w:tcPr>
          <w:p w14:paraId="33D6AD71" w14:textId="198C613C" w:rsidR="005A14DF" w:rsidRPr="00495C58" w:rsidRDefault="005A14DF" w:rsidP="005A14DF">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lang w:val="en-GB"/>
              </w:rPr>
              <w:t xml:space="preserve">             -</w:t>
            </w:r>
          </w:p>
        </w:tc>
        <w:tc>
          <w:tcPr>
            <w:tcW w:w="1275" w:type="dxa"/>
            <w:vAlign w:val="bottom"/>
          </w:tcPr>
          <w:p w14:paraId="4DC88E8F" w14:textId="11BFCB95"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2,941</w:t>
            </w:r>
          </w:p>
        </w:tc>
        <w:tc>
          <w:tcPr>
            <w:tcW w:w="1485" w:type="dxa"/>
            <w:vAlign w:val="bottom"/>
          </w:tcPr>
          <w:p w14:paraId="106A35DF"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(26,184)</w:t>
            </w:r>
          </w:p>
        </w:tc>
      </w:tr>
      <w:tr w:rsidR="005A14DF" w:rsidRPr="00495C58" w14:paraId="087E6FAA" w14:textId="53B679FF" w:rsidTr="00B54304">
        <w:tc>
          <w:tcPr>
            <w:tcW w:w="3335" w:type="dxa"/>
            <w:vAlign w:val="bottom"/>
          </w:tcPr>
          <w:p w14:paraId="2206451A" w14:textId="7F1DAF96" w:rsidR="005A14DF" w:rsidRPr="00495C58" w:rsidRDefault="005A14DF" w:rsidP="005A14DF">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ขาดทุนสำหรับ</w:t>
            </w:r>
            <w:r w:rsidRPr="00495C58">
              <w:rPr>
                <w:rFonts w:ascii="Browallia New" w:hAnsi="Browallia New" w:cs="Browallia New" w:hint="cs"/>
                <w:sz w:val="24"/>
                <w:szCs w:val="24"/>
                <w:cs/>
                <w:lang w:val="en-GB"/>
              </w:rPr>
              <w:t>งวด</w:t>
            </w:r>
          </w:p>
        </w:tc>
        <w:tc>
          <w:tcPr>
            <w:tcW w:w="1701" w:type="dxa"/>
            <w:vAlign w:val="bottom"/>
          </w:tcPr>
          <w:p w14:paraId="6595B0BD" w14:textId="622CBF9F"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(14,728)</w:t>
            </w:r>
          </w:p>
        </w:tc>
        <w:tc>
          <w:tcPr>
            <w:tcW w:w="1276" w:type="dxa"/>
            <w:vAlign w:val="bottom"/>
          </w:tcPr>
          <w:p w14:paraId="3AAA28A3" w14:textId="397AE7D4" w:rsidR="005A14DF" w:rsidRPr="00495C58" w:rsidRDefault="005A14DF" w:rsidP="005A14DF">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lang w:val="en-GB"/>
              </w:rPr>
              <w:t xml:space="preserve">             -</w:t>
            </w:r>
          </w:p>
        </w:tc>
        <w:tc>
          <w:tcPr>
            <w:tcW w:w="1275" w:type="dxa"/>
            <w:vAlign w:val="bottom"/>
          </w:tcPr>
          <w:p w14:paraId="2CE5D739" w14:textId="65166D93"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2,941</w:t>
            </w:r>
          </w:p>
        </w:tc>
        <w:tc>
          <w:tcPr>
            <w:tcW w:w="1485" w:type="dxa"/>
            <w:vAlign w:val="bottom"/>
          </w:tcPr>
          <w:p w14:paraId="1A731909"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(11,787)</w:t>
            </w:r>
          </w:p>
        </w:tc>
      </w:tr>
      <w:tr w:rsidR="005A14DF" w:rsidRPr="00495C58" w14:paraId="56E4BB35" w14:textId="6D9D0B2A" w:rsidTr="00B54304">
        <w:tc>
          <w:tcPr>
            <w:tcW w:w="3335" w:type="dxa"/>
            <w:vAlign w:val="bottom"/>
          </w:tcPr>
          <w:p w14:paraId="758E8AF2" w14:textId="0A82B621" w:rsidR="005A14DF" w:rsidRPr="00495C58" w:rsidRDefault="005A14DF" w:rsidP="005A14DF">
            <w:pPr>
              <w:spacing w:line="240" w:lineRule="auto"/>
              <w:rPr>
                <w:rFonts w:ascii="Browallia New" w:hAnsi="Browallia New" w:cs="Browallia New"/>
                <w:sz w:val="24"/>
                <w:szCs w:val="24"/>
              </w:rPr>
            </w:pPr>
            <w:r w:rsidRPr="00495C58">
              <w:rPr>
                <w:rFonts w:ascii="Browallia New" w:hAnsi="Browallia New" w:cs="Browallia New"/>
                <w:sz w:val="24"/>
                <w:szCs w:val="24"/>
                <w:cs/>
                <w:lang w:val="en-GB"/>
              </w:rPr>
              <w:t>ขาดทุนต่อหุ้นพื้นฐาน (บาทต่อหุ้น</w:t>
            </w:r>
            <w:r w:rsidRPr="00495C58">
              <w:rPr>
                <w:rFonts w:ascii="Browallia New" w:hAnsi="Browallia New" w:cs="Browallia New"/>
                <w:sz w:val="24"/>
                <w:szCs w:val="24"/>
              </w:rPr>
              <w:t>)</w:t>
            </w:r>
          </w:p>
        </w:tc>
        <w:tc>
          <w:tcPr>
            <w:tcW w:w="1701" w:type="dxa"/>
            <w:vAlign w:val="bottom"/>
          </w:tcPr>
          <w:p w14:paraId="78755CF9"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(0.0067)</w:t>
            </w:r>
          </w:p>
        </w:tc>
        <w:tc>
          <w:tcPr>
            <w:tcW w:w="1276" w:type="dxa"/>
            <w:vAlign w:val="bottom"/>
          </w:tcPr>
          <w:p w14:paraId="497CAE6C" w14:textId="3B1C9039" w:rsidR="005A14DF" w:rsidRPr="00495C58" w:rsidRDefault="005A14DF" w:rsidP="005A14DF">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lang w:val="en-GB"/>
              </w:rPr>
              <w:t xml:space="preserve">             -</w:t>
            </w:r>
          </w:p>
        </w:tc>
        <w:tc>
          <w:tcPr>
            <w:tcW w:w="1275" w:type="dxa"/>
            <w:vAlign w:val="bottom"/>
          </w:tcPr>
          <w:p w14:paraId="4F3C49B6" w14:textId="7B8A2C0A"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0.0013</w:t>
            </w:r>
          </w:p>
        </w:tc>
        <w:tc>
          <w:tcPr>
            <w:tcW w:w="1485" w:type="dxa"/>
            <w:vAlign w:val="bottom"/>
          </w:tcPr>
          <w:p w14:paraId="3CC22958"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(0.0054)</w:t>
            </w:r>
          </w:p>
        </w:tc>
      </w:tr>
      <w:tr w:rsidR="005A14DF" w:rsidRPr="00495C58" w14:paraId="0A56370A" w14:textId="7651367A" w:rsidTr="00B54304">
        <w:tc>
          <w:tcPr>
            <w:tcW w:w="3335" w:type="dxa"/>
            <w:vAlign w:val="bottom"/>
          </w:tcPr>
          <w:p w14:paraId="1FEED645" w14:textId="77777777" w:rsidR="005A14DF" w:rsidRPr="00495C58" w:rsidRDefault="005A14DF" w:rsidP="005A14DF">
            <w:pPr>
              <w:spacing w:line="240" w:lineRule="auto"/>
              <w:rPr>
                <w:rFonts w:ascii="Browallia New" w:hAnsi="Browallia New" w:cs="Browallia New"/>
                <w:sz w:val="24"/>
                <w:szCs w:val="24"/>
                <w:cs/>
                <w:lang w:val="en-GB"/>
              </w:rPr>
            </w:pPr>
          </w:p>
        </w:tc>
        <w:tc>
          <w:tcPr>
            <w:tcW w:w="1701" w:type="dxa"/>
            <w:vAlign w:val="bottom"/>
          </w:tcPr>
          <w:p w14:paraId="289ECBC4"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6" w:type="dxa"/>
            <w:vAlign w:val="bottom"/>
          </w:tcPr>
          <w:p w14:paraId="6EFBE89B"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5" w:type="dxa"/>
            <w:vAlign w:val="bottom"/>
          </w:tcPr>
          <w:p w14:paraId="51176A4F"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485" w:type="dxa"/>
            <w:vAlign w:val="bottom"/>
          </w:tcPr>
          <w:p w14:paraId="24A3E5DA"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r>
      <w:tr w:rsidR="005A14DF" w:rsidRPr="00495C58" w14:paraId="49DD20FD" w14:textId="5372D31C" w:rsidTr="00B54304">
        <w:tc>
          <w:tcPr>
            <w:tcW w:w="3335" w:type="dxa"/>
            <w:vAlign w:val="bottom"/>
          </w:tcPr>
          <w:p w14:paraId="09EE2C0B" w14:textId="77777777" w:rsidR="005A14DF" w:rsidRPr="00495C58" w:rsidRDefault="005A14DF" w:rsidP="005A14DF">
            <w:pPr>
              <w:spacing w:line="240" w:lineRule="auto"/>
              <w:rPr>
                <w:rFonts w:ascii="Browallia New" w:hAnsi="Browallia New" w:cs="Browallia New"/>
                <w:b/>
                <w:bCs/>
                <w:sz w:val="24"/>
                <w:szCs w:val="24"/>
                <w:lang w:val="en-GB"/>
              </w:rPr>
            </w:pPr>
            <w:r w:rsidRPr="00495C58">
              <w:rPr>
                <w:rFonts w:ascii="Browallia New" w:hAnsi="Browallia New" w:cs="Browallia New"/>
                <w:b/>
                <w:bCs/>
                <w:sz w:val="24"/>
                <w:szCs w:val="24"/>
                <w:cs/>
                <w:lang w:val="en-GB"/>
              </w:rPr>
              <w:t>งบกำไรขาดทุนเบ็ดเสร็จสำหรับ</w:t>
            </w:r>
            <w:r w:rsidRPr="00495C58">
              <w:rPr>
                <w:rFonts w:ascii="Browallia New" w:hAnsi="Browallia New" w:cs="Browallia New" w:hint="cs"/>
                <w:b/>
                <w:bCs/>
                <w:sz w:val="24"/>
                <w:szCs w:val="24"/>
                <w:cs/>
                <w:lang w:val="en-GB"/>
              </w:rPr>
              <w:t>งวด</w:t>
            </w:r>
          </w:p>
          <w:p w14:paraId="5648EEAA" w14:textId="5F924857" w:rsidR="005A14DF" w:rsidRPr="00495C58" w:rsidRDefault="005A14DF" w:rsidP="005A14DF">
            <w:pPr>
              <w:spacing w:line="240" w:lineRule="auto"/>
              <w:ind w:firstLine="253"/>
              <w:rPr>
                <w:rFonts w:ascii="Browallia New" w:hAnsi="Browallia New" w:cs="Browallia New"/>
                <w:b/>
                <w:bCs/>
                <w:sz w:val="24"/>
                <w:szCs w:val="24"/>
                <w:lang w:val="en-GB"/>
              </w:rPr>
            </w:pPr>
            <w:r w:rsidRPr="00495C58">
              <w:rPr>
                <w:rFonts w:ascii="Browallia New" w:hAnsi="Browallia New" w:cs="Browallia New"/>
                <w:b/>
                <w:bCs/>
                <w:sz w:val="24"/>
                <w:szCs w:val="24"/>
                <w:cs/>
                <w:lang w:val="en-GB"/>
              </w:rPr>
              <w:t xml:space="preserve">หกเดือนสิ้นสุดวันที่ </w:t>
            </w:r>
            <w:r w:rsidRPr="00495C58">
              <w:rPr>
                <w:rFonts w:ascii="Browallia New" w:hAnsi="Browallia New" w:cs="Browallia New"/>
                <w:b/>
                <w:bCs/>
                <w:sz w:val="24"/>
                <w:szCs w:val="24"/>
                <w:lang w:val="en-GB"/>
              </w:rPr>
              <w:t>30</w:t>
            </w:r>
            <w:r w:rsidRPr="00495C58">
              <w:rPr>
                <w:rFonts w:ascii="Browallia New" w:hAnsi="Browallia New" w:cs="Browallia New"/>
                <w:b/>
                <w:bCs/>
                <w:sz w:val="24"/>
                <w:szCs w:val="24"/>
                <w:cs/>
                <w:lang w:val="en-GB"/>
              </w:rPr>
              <w:t xml:space="preserve"> มิถุนายน </w:t>
            </w:r>
            <w:r w:rsidRPr="00495C58">
              <w:rPr>
                <w:rFonts w:ascii="Browallia New" w:hAnsi="Browallia New" w:cs="Browallia New"/>
                <w:b/>
                <w:bCs/>
                <w:sz w:val="24"/>
                <w:szCs w:val="24"/>
                <w:lang w:val="en-GB"/>
              </w:rPr>
              <w:t>2568</w:t>
            </w:r>
          </w:p>
        </w:tc>
        <w:tc>
          <w:tcPr>
            <w:tcW w:w="1701" w:type="dxa"/>
            <w:vAlign w:val="bottom"/>
          </w:tcPr>
          <w:p w14:paraId="46F8D476"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6" w:type="dxa"/>
            <w:vAlign w:val="bottom"/>
          </w:tcPr>
          <w:p w14:paraId="52FB9180"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5" w:type="dxa"/>
            <w:vAlign w:val="bottom"/>
          </w:tcPr>
          <w:p w14:paraId="1809C527"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485" w:type="dxa"/>
            <w:vAlign w:val="bottom"/>
          </w:tcPr>
          <w:p w14:paraId="7719B807"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r>
      <w:tr w:rsidR="005A14DF" w:rsidRPr="00495C58" w14:paraId="701FB7FE" w14:textId="4CE1E067" w:rsidTr="00B54304">
        <w:tc>
          <w:tcPr>
            <w:tcW w:w="3335" w:type="dxa"/>
            <w:vAlign w:val="bottom"/>
          </w:tcPr>
          <w:p w14:paraId="53281D32" w14:textId="49DCED82" w:rsidR="005A14DF" w:rsidRPr="00495C58" w:rsidRDefault="005A14DF" w:rsidP="005A14DF">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รายได้อื่น</w:t>
            </w:r>
          </w:p>
        </w:tc>
        <w:tc>
          <w:tcPr>
            <w:tcW w:w="1701" w:type="dxa"/>
            <w:vAlign w:val="bottom"/>
          </w:tcPr>
          <w:p w14:paraId="44F4DADC" w14:textId="3B906440"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65,258</w:t>
            </w:r>
          </w:p>
        </w:tc>
        <w:tc>
          <w:tcPr>
            <w:tcW w:w="1276" w:type="dxa"/>
            <w:vAlign w:val="bottom"/>
          </w:tcPr>
          <w:p w14:paraId="007CFFA5" w14:textId="2D62C4CA"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4,001</w:t>
            </w:r>
          </w:p>
        </w:tc>
        <w:tc>
          <w:tcPr>
            <w:tcW w:w="1275" w:type="dxa"/>
            <w:vAlign w:val="bottom"/>
          </w:tcPr>
          <w:p w14:paraId="566808A0" w14:textId="6BE3273A" w:rsidR="005A14DF" w:rsidRPr="00495C58" w:rsidRDefault="005A14DF" w:rsidP="005A14DF">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lang w:val="en-GB"/>
              </w:rPr>
              <w:t xml:space="preserve">             -</w:t>
            </w:r>
          </w:p>
        </w:tc>
        <w:tc>
          <w:tcPr>
            <w:tcW w:w="1485" w:type="dxa"/>
            <w:vAlign w:val="bottom"/>
          </w:tcPr>
          <w:p w14:paraId="106A9FAB"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69,259</w:t>
            </w:r>
          </w:p>
        </w:tc>
      </w:tr>
      <w:tr w:rsidR="005A14DF" w:rsidRPr="00495C58" w14:paraId="611ED3DE" w14:textId="49B6DE5F" w:rsidTr="00B54304">
        <w:tc>
          <w:tcPr>
            <w:tcW w:w="3335" w:type="dxa"/>
            <w:vAlign w:val="bottom"/>
          </w:tcPr>
          <w:p w14:paraId="4A1D6D51" w14:textId="77777777" w:rsidR="005A14DF" w:rsidRPr="00495C58" w:rsidRDefault="005A14DF" w:rsidP="005A14DF">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ต้นทุนทางการเงิน</w:t>
            </w:r>
          </w:p>
        </w:tc>
        <w:tc>
          <w:tcPr>
            <w:tcW w:w="1701" w:type="dxa"/>
            <w:vAlign w:val="bottom"/>
          </w:tcPr>
          <w:p w14:paraId="65F79F7B"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(57,094)</w:t>
            </w:r>
          </w:p>
        </w:tc>
        <w:tc>
          <w:tcPr>
            <w:tcW w:w="1276" w:type="dxa"/>
            <w:vAlign w:val="bottom"/>
          </w:tcPr>
          <w:p w14:paraId="67AE1077" w14:textId="34FF2A73" w:rsidR="005A14DF" w:rsidRPr="00495C58" w:rsidRDefault="005A14DF" w:rsidP="005A14DF">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lang w:val="en-GB"/>
              </w:rPr>
              <w:t xml:space="preserve">             -</w:t>
            </w:r>
          </w:p>
        </w:tc>
        <w:tc>
          <w:tcPr>
            <w:tcW w:w="1275" w:type="dxa"/>
            <w:vAlign w:val="bottom"/>
          </w:tcPr>
          <w:p w14:paraId="1BBA9CD2" w14:textId="3E98AFAF"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5,953</w:t>
            </w:r>
          </w:p>
        </w:tc>
        <w:tc>
          <w:tcPr>
            <w:tcW w:w="1485" w:type="dxa"/>
            <w:vAlign w:val="bottom"/>
          </w:tcPr>
          <w:p w14:paraId="077DC3D9"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(51,141)</w:t>
            </w:r>
          </w:p>
        </w:tc>
      </w:tr>
      <w:tr w:rsidR="005A14DF" w:rsidRPr="00495C58" w14:paraId="12167837" w14:textId="0F98474E" w:rsidTr="00B54304">
        <w:tc>
          <w:tcPr>
            <w:tcW w:w="3335" w:type="dxa"/>
            <w:vAlign w:val="bottom"/>
          </w:tcPr>
          <w:p w14:paraId="76B2D299" w14:textId="04BF3661" w:rsidR="005A14DF" w:rsidRPr="00495C58" w:rsidRDefault="005A14DF" w:rsidP="005A14DF">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ขาดทุนสำหรับ</w:t>
            </w:r>
            <w:r w:rsidRPr="00495C58">
              <w:rPr>
                <w:rFonts w:ascii="Browallia New" w:hAnsi="Browallia New" w:cs="Browallia New" w:hint="cs"/>
                <w:sz w:val="24"/>
                <w:szCs w:val="24"/>
                <w:cs/>
                <w:lang w:val="en-GB"/>
              </w:rPr>
              <w:t>งวด</w:t>
            </w:r>
          </w:p>
        </w:tc>
        <w:tc>
          <w:tcPr>
            <w:tcW w:w="1701" w:type="dxa"/>
            <w:vAlign w:val="bottom"/>
          </w:tcPr>
          <w:p w14:paraId="45462773" w14:textId="030AD42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(28,822)</w:t>
            </w:r>
          </w:p>
        </w:tc>
        <w:tc>
          <w:tcPr>
            <w:tcW w:w="1276" w:type="dxa"/>
            <w:vAlign w:val="bottom"/>
          </w:tcPr>
          <w:p w14:paraId="2F6447F6" w14:textId="3C0C5CC9" w:rsidR="005A14DF" w:rsidRPr="00495C58" w:rsidRDefault="005A14DF" w:rsidP="005A14DF">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lang w:val="en-GB"/>
              </w:rPr>
              <w:t xml:space="preserve">             -</w:t>
            </w:r>
          </w:p>
        </w:tc>
        <w:tc>
          <w:tcPr>
            <w:tcW w:w="1275" w:type="dxa"/>
            <w:vAlign w:val="bottom"/>
          </w:tcPr>
          <w:p w14:paraId="35297266" w14:textId="285E892A"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9,954</w:t>
            </w:r>
          </w:p>
        </w:tc>
        <w:tc>
          <w:tcPr>
            <w:tcW w:w="1485" w:type="dxa"/>
            <w:vAlign w:val="bottom"/>
          </w:tcPr>
          <w:p w14:paraId="5FF43DF2"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(18,868)</w:t>
            </w:r>
          </w:p>
        </w:tc>
      </w:tr>
      <w:tr w:rsidR="005A14DF" w:rsidRPr="00495C58" w14:paraId="098CE722" w14:textId="1A7005EA" w:rsidTr="00B54304">
        <w:tc>
          <w:tcPr>
            <w:tcW w:w="3335" w:type="dxa"/>
            <w:vAlign w:val="bottom"/>
          </w:tcPr>
          <w:p w14:paraId="030EA290" w14:textId="79FEF25A" w:rsidR="005A14DF" w:rsidRPr="00495C58" w:rsidRDefault="005A14DF" w:rsidP="005A14DF">
            <w:pPr>
              <w:spacing w:line="240" w:lineRule="auto"/>
              <w:rPr>
                <w:rFonts w:ascii="Browallia New" w:hAnsi="Browallia New" w:cs="Browallia New"/>
                <w:sz w:val="24"/>
                <w:szCs w:val="24"/>
                <w:cs/>
                <w:lang w:val="en-GB"/>
              </w:rPr>
            </w:pPr>
            <w:r w:rsidRPr="00495C58">
              <w:rPr>
                <w:rFonts w:ascii="Browallia New" w:hAnsi="Browallia New" w:cs="Browallia New"/>
                <w:sz w:val="24"/>
                <w:szCs w:val="24"/>
                <w:cs/>
                <w:lang w:val="en-GB"/>
              </w:rPr>
              <w:t>ขาดทุนต่อหุ้นพื้นฐาน (บาทต่อหุ้น)</w:t>
            </w:r>
          </w:p>
        </w:tc>
        <w:tc>
          <w:tcPr>
            <w:tcW w:w="1701" w:type="dxa"/>
            <w:vAlign w:val="bottom"/>
          </w:tcPr>
          <w:p w14:paraId="637F13DA" w14:textId="17490043"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(0.0132)</w:t>
            </w:r>
          </w:p>
        </w:tc>
        <w:tc>
          <w:tcPr>
            <w:tcW w:w="1276" w:type="dxa"/>
            <w:vAlign w:val="bottom"/>
          </w:tcPr>
          <w:p w14:paraId="1D296C1D" w14:textId="41507126" w:rsidR="005A14DF" w:rsidRPr="00495C58" w:rsidRDefault="005A14DF" w:rsidP="005A14DF">
            <w:pPr>
              <w:tabs>
                <w:tab w:val="left" w:pos="1512"/>
              </w:tabs>
              <w:spacing w:line="240" w:lineRule="auto"/>
              <w:ind w:right="-12"/>
              <w:jc w:val="center"/>
              <w:rPr>
                <w:rFonts w:ascii="Browallia New" w:hAnsi="Browallia New" w:cs="Browallia New"/>
                <w:sz w:val="24"/>
                <w:szCs w:val="24"/>
                <w:lang w:val="en-GB"/>
              </w:rPr>
            </w:pPr>
            <w:r w:rsidRPr="00495C58">
              <w:rPr>
                <w:rFonts w:ascii="Browallia New" w:hAnsi="Browallia New" w:cs="Browallia New"/>
                <w:sz w:val="24"/>
                <w:szCs w:val="24"/>
                <w:lang w:val="en-GB"/>
              </w:rPr>
              <w:t xml:space="preserve">             -</w:t>
            </w:r>
          </w:p>
        </w:tc>
        <w:tc>
          <w:tcPr>
            <w:tcW w:w="1275" w:type="dxa"/>
            <w:vAlign w:val="bottom"/>
          </w:tcPr>
          <w:p w14:paraId="59255DD0" w14:textId="4DC0D079"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0.0046</w:t>
            </w:r>
          </w:p>
        </w:tc>
        <w:tc>
          <w:tcPr>
            <w:tcW w:w="1485" w:type="dxa"/>
            <w:vAlign w:val="bottom"/>
          </w:tcPr>
          <w:p w14:paraId="569FAA8A"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r w:rsidRPr="00495C58">
              <w:rPr>
                <w:rFonts w:ascii="Browallia New" w:hAnsi="Browallia New" w:cs="Browallia New"/>
                <w:sz w:val="24"/>
                <w:szCs w:val="24"/>
                <w:lang w:val="en-GB"/>
              </w:rPr>
              <w:t>(0.0086)</w:t>
            </w:r>
          </w:p>
        </w:tc>
      </w:tr>
      <w:tr w:rsidR="005A14DF" w:rsidRPr="00495C58" w14:paraId="4F68373F" w14:textId="3401A6F7" w:rsidTr="00B54304">
        <w:tc>
          <w:tcPr>
            <w:tcW w:w="3335" w:type="dxa"/>
            <w:vAlign w:val="bottom"/>
          </w:tcPr>
          <w:p w14:paraId="7D8BAC69" w14:textId="77777777" w:rsidR="005A14DF" w:rsidRPr="00495C58" w:rsidRDefault="005A14DF" w:rsidP="005A14DF">
            <w:pPr>
              <w:spacing w:line="240" w:lineRule="auto"/>
              <w:rPr>
                <w:rFonts w:ascii="Browallia New" w:hAnsi="Browallia New" w:cs="Browallia New"/>
                <w:sz w:val="24"/>
                <w:szCs w:val="24"/>
                <w:cs/>
                <w:lang w:val="en-GB"/>
              </w:rPr>
            </w:pPr>
          </w:p>
        </w:tc>
        <w:tc>
          <w:tcPr>
            <w:tcW w:w="1701" w:type="dxa"/>
            <w:vAlign w:val="bottom"/>
          </w:tcPr>
          <w:p w14:paraId="726226A9"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6" w:type="dxa"/>
            <w:vAlign w:val="bottom"/>
          </w:tcPr>
          <w:p w14:paraId="3A721E9A"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275" w:type="dxa"/>
            <w:vAlign w:val="bottom"/>
          </w:tcPr>
          <w:p w14:paraId="470CC180"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c>
          <w:tcPr>
            <w:tcW w:w="1485" w:type="dxa"/>
            <w:vAlign w:val="bottom"/>
          </w:tcPr>
          <w:p w14:paraId="3E6F12B2" w14:textId="77777777" w:rsidR="005A14DF" w:rsidRPr="00495C58" w:rsidRDefault="005A14DF" w:rsidP="005A14DF">
            <w:pPr>
              <w:tabs>
                <w:tab w:val="left" w:pos="1512"/>
              </w:tabs>
              <w:spacing w:line="240" w:lineRule="auto"/>
              <w:ind w:right="-12"/>
              <w:jc w:val="right"/>
              <w:rPr>
                <w:rFonts w:ascii="Browallia New" w:hAnsi="Browallia New" w:cs="Browallia New"/>
                <w:sz w:val="24"/>
                <w:szCs w:val="24"/>
                <w:lang w:val="en-GB"/>
              </w:rPr>
            </w:pPr>
          </w:p>
        </w:tc>
      </w:tr>
    </w:tbl>
    <w:p w14:paraId="097D806E" w14:textId="77777777" w:rsidR="00E620C6" w:rsidRPr="00495C58" w:rsidRDefault="00E620C6" w:rsidP="00E6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803879A" w14:textId="719270FD" w:rsidR="002B3F68" w:rsidRPr="00495C58" w:rsidRDefault="0093030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en-GB"/>
        </w:rPr>
      </w:pPr>
      <w:r w:rsidRPr="00495C58">
        <w:rPr>
          <w:rFonts w:ascii="Browallia New" w:hAnsi="Browallia New" w:cs="Browallia New"/>
          <w:b/>
          <w:bCs/>
          <w:color w:val="000000" w:themeColor="text1"/>
          <w:sz w:val="28"/>
          <w:szCs w:val="28"/>
          <w:cs/>
        </w:rPr>
        <w:t>รายการกับบุคคลหรือกิจการที่เกี่ยวข้องกัน</w:t>
      </w:r>
    </w:p>
    <w:p w14:paraId="4A75F03E" w14:textId="77777777" w:rsidR="002B3F68" w:rsidRPr="00495C58"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049CE39D" w14:textId="7F0550B7" w:rsidR="00B5611E" w:rsidRPr="00495C58" w:rsidRDefault="001E4F65" w:rsidP="001E4F65">
      <w:pPr>
        <w:spacing w:line="240" w:lineRule="auto"/>
        <w:ind w:left="426"/>
        <w:jc w:val="thaiDistribute"/>
        <w:rPr>
          <w:rFonts w:ascii="Browallia New" w:hAnsi="Browallia New" w:cs="Browallia New"/>
          <w:sz w:val="28"/>
          <w:szCs w:val="28"/>
          <w:lang w:val="en-GB"/>
        </w:rPr>
      </w:pPr>
      <w:r w:rsidRPr="00495C58">
        <w:rPr>
          <w:rFonts w:ascii="Browallia New" w:hAnsi="Browallia New" w:cs="Browallia New"/>
          <w:sz w:val="28"/>
          <w:szCs w:val="28"/>
          <w:cs/>
          <w:lang w:val="en-GB"/>
        </w:rPr>
        <w:t>บุคคลหรือกิจการที่เกี่ยวข้องกันกับบริษัท</w:t>
      </w:r>
      <w:r w:rsidR="00874E28" w:rsidRPr="00495C58">
        <w:rPr>
          <w:rFonts w:ascii="Browallia New" w:hAnsi="Browallia New" w:cs="Browallia New"/>
          <w:sz w:val="28"/>
          <w:szCs w:val="28"/>
          <w:lang w:val="en-GB"/>
        </w:rPr>
        <w:t xml:space="preserve"> </w:t>
      </w:r>
      <w:r w:rsidRPr="00495C58">
        <w:rPr>
          <w:rFonts w:ascii="Browallia New" w:hAnsi="Browallia New" w:cs="Browallia New"/>
          <w:sz w:val="28"/>
          <w:szCs w:val="28"/>
          <w:cs/>
          <w:lang w:val="en-GB"/>
        </w:rPr>
        <w:t>หมายถึง บุคคลหรือกิจการที่มีอำนาจควบคุมบริษัท ถูกควบคุมโดยบริษัท</w:t>
      </w:r>
      <w:r w:rsidRPr="00495C58">
        <w:rPr>
          <w:rFonts w:ascii="Browallia New" w:hAnsi="Browallia New" w:cs="Browallia New"/>
          <w:sz w:val="28"/>
          <w:szCs w:val="28"/>
          <w:lang w:val="en-GB"/>
        </w:rPr>
        <w:br/>
      </w:r>
      <w:r w:rsidRPr="00495C58">
        <w:rPr>
          <w:rFonts w:ascii="Browallia New" w:hAnsi="Browallia New" w:cs="Browallia New"/>
          <w:sz w:val="28"/>
          <w:szCs w:val="28"/>
          <w:cs/>
          <w:lang w:val="en-GB"/>
        </w:rPr>
        <w:t xml:space="preserve">ไม่ว่าจะเป็นโดยทางตรงหรือทางอ้อม หรืออยู่ภายใต้การควบคุมเดียวกันกับบริษัท รวมถึงบริษัทที่ทำหน้าที่ถือหุ้น </w:t>
      </w:r>
      <w:r w:rsidRPr="00495C58">
        <w:rPr>
          <w:rFonts w:ascii="Browallia New" w:hAnsi="Browallia New" w:cs="Browallia New"/>
          <w:sz w:val="28"/>
          <w:szCs w:val="28"/>
          <w:lang w:val="en-GB"/>
        </w:rPr>
        <w:br/>
      </w:r>
      <w:r w:rsidRPr="00495C58">
        <w:rPr>
          <w:rFonts w:ascii="Browallia New" w:hAnsi="Browallia New" w:cs="Browallia New"/>
          <w:sz w:val="28"/>
          <w:szCs w:val="28"/>
          <w:cs/>
          <w:lang w:val="en-GB"/>
        </w:rPr>
        <w:t>บริษัทย่อยและกิจการที่เป็นบริษัทย่อยในเครือเดียวกัน นอกจากนี้ บุคคลหรือกิจการที่เกี่ยวข้องกันยังหมายรวมถึง บริษัทร่วม</w:t>
      </w:r>
      <w:r w:rsidR="00537B89" w:rsidRPr="00495C58">
        <w:rPr>
          <w:rFonts w:ascii="Browallia New" w:hAnsi="Browallia New" w:cs="Browallia New" w:hint="cs"/>
          <w:sz w:val="28"/>
          <w:szCs w:val="28"/>
          <w:cs/>
          <w:lang w:val="en-GB"/>
        </w:rPr>
        <w:t xml:space="preserve"> กิจการร่วมค้า </w:t>
      </w:r>
      <w:r w:rsidRPr="00495C58">
        <w:rPr>
          <w:rFonts w:ascii="Browallia New" w:hAnsi="Browallia New" w:cs="Browallia New"/>
          <w:sz w:val="28"/>
          <w:szCs w:val="28"/>
          <w:cs/>
          <w:lang w:val="en-GB"/>
        </w:rPr>
        <w:t>และบุคคลซึ่งถือหุ้นที่มีสิทธิออกเสียงไม่ว่าทางตรงหรือทางอ้อม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r w:rsidR="00B5611E" w:rsidRPr="00495C58">
        <w:rPr>
          <w:rFonts w:ascii="Browallia New" w:hAnsi="Browallia New" w:cs="Browallia New"/>
          <w:sz w:val="28"/>
          <w:szCs w:val="28"/>
          <w:cs/>
          <w:lang w:val="en-GB"/>
        </w:rPr>
        <w:t xml:space="preserve"> </w:t>
      </w:r>
    </w:p>
    <w:p w14:paraId="3123104F" w14:textId="77777777" w:rsidR="0019191A" w:rsidRPr="00495C58" w:rsidRDefault="0019191A" w:rsidP="001E4F65">
      <w:pPr>
        <w:spacing w:line="240" w:lineRule="auto"/>
        <w:ind w:left="426"/>
        <w:jc w:val="thaiDistribute"/>
        <w:rPr>
          <w:rFonts w:ascii="Browallia New" w:hAnsi="Browallia New" w:cs="Browallia New"/>
          <w:sz w:val="28"/>
          <w:szCs w:val="28"/>
          <w:lang w:val="en-GB"/>
        </w:rPr>
      </w:pPr>
    </w:p>
    <w:p w14:paraId="54A06D81" w14:textId="77777777" w:rsidR="00842227" w:rsidRPr="00495C58" w:rsidRDefault="00842227" w:rsidP="001E4F65">
      <w:pPr>
        <w:spacing w:line="240" w:lineRule="auto"/>
        <w:ind w:left="426"/>
        <w:jc w:val="thaiDistribute"/>
        <w:rPr>
          <w:rFonts w:ascii="Browallia New" w:hAnsi="Browallia New" w:cs="Browallia New"/>
          <w:sz w:val="28"/>
          <w:szCs w:val="28"/>
          <w:lang w:val="en-GB"/>
        </w:rPr>
      </w:pPr>
    </w:p>
    <w:p w14:paraId="74A798B4" w14:textId="77777777" w:rsidR="00842227" w:rsidRPr="00495C58" w:rsidRDefault="00842227" w:rsidP="001E4F65">
      <w:pPr>
        <w:spacing w:line="240" w:lineRule="auto"/>
        <w:ind w:left="426"/>
        <w:jc w:val="thaiDistribute"/>
        <w:rPr>
          <w:rFonts w:ascii="Browallia New" w:hAnsi="Browallia New" w:cs="Browallia New"/>
          <w:sz w:val="28"/>
          <w:szCs w:val="28"/>
          <w:lang w:val="en-GB"/>
        </w:rPr>
      </w:pPr>
    </w:p>
    <w:p w14:paraId="2025E025" w14:textId="77777777" w:rsidR="00842227" w:rsidRPr="00495C58" w:rsidRDefault="00842227" w:rsidP="001E4F65">
      <w:pPr>
        <w:spacing w:line="240" w:lineRule="auto"/>
        <w:ind w:left="426"/>
        <w:jc w:val="thaiDistribute"/>
        <w:rPr>
          <w:rFonts w:ascii="Browallia New" w:hAnsi="Browallia New" w:cs="Browallia New"/>
          <w:sz w:val="28"/>
          <w:szCs w:val="28"/>
          <w:lang w:val="en-GB"/>
        </w:rPr>
      </w:pPr>
    </w:p>
    <w:p w14:paraId="7EB35A67" w14:textId="77777777" w:rsidR="00842227" w:rsidRPr="00495C58" w:rsidRDefault="00842227" w:rsidP="001E4F65">
      <w:pPr>
        <w:spacing w:line="240" w:lineRule="auto"/>
        <w:ind w:left="426"/>
        <w:jc w:val="thaiDistribute"/>
        <w:rPr>
          <w:rFonts w:ascii="Browallia New" w:hAnsi="Browallia New" w:cs="Browallia New"/>
          <w:sz w:val="28"/>
          <w:szCs w:val="28"/>
          <w:lang w:val="en-GB"/>
        </w:rPr>
      </w:pPr>
    </w:p>
    <w:p w14:paraId="38C070B7" w14:textId="77777777" w:rsidR="00842227" w:rsidRPr="00495C58" w:rsidRDefault="00842227" w:rsidP="001E4F65">
      <w:pPr>
        <w:spacing w:line="240" w:lineRule="auto"/>
        <w:ind w:left="426"/>
        <w:jc w:val="thaiDistribute"/>
        <w:rPr>
          <w:rFonts w:ascii="Browallia New" w:hAnsi="Browallia New" w:cs="Browallia New"/>
          <w:sz w:val="28"/>
          <w:szCs w:val="28"/>
          <w:lang w:val="en-GB"/>
        </w:rPr>
      </w:pPr>
    </w:p>
    <w:p w14:paraId="2676077D" w14:textId="77777777" w:rsidR="00842227" w:rsidRPr="00495C58" w:rsidRDefault="00842227" w:rsidP="001E4F65">
      <w:pPr>
        <w:spacing w:line="240" w:lineRule="auto"/>
        <w:ind w:left="426"/>
        <w:jc w:val="thaiDistribute"/>
        <w:rPr>
          <w:rFonts w:ascii="Browallia New" w:hAnsi="Browallia New" w:cs="Browallia New"/>
          <w:sz w:val="28"/>
          <w:szCs w:val="28"/>
          <w:lang w:val="en-GB"/>
        </w:rPr>
      </w:pPr>
    </w:p>
    <w:p w14:paraId="2F17A763" w14:textId="77777777" w:rsidR="00842227" w:rsidRPr="00495C58" w:rsidRDefault="00842227" w:rsidP="001E4F65">
      <w:pPr>
        <w:spacing w:line="240" w:lineRule="auto"/>
        <w:ind w:left="426"/>
        <w:jc w:val="thaiDistribute"/>
        <w:rPr>
          <w:rFonts w:ascii="Browallia New" w:hAnsi="Browallia New" w:cs="Browallia New"/>
          <w:sz w:val="28"/>
          <w:szCs w:val="28"/>
          <w:lang w:val="en-GB"/>
        </w:rPr>
      </w:pPr>
    </w:p>
    <w:p w14:paraId="678C6FBD" w14:textId="77777777" w:rsidR="000E3361" w:rsidRPr="00495C58" w:rsidRDefault="000E3361" w:rsidP="001E4F65">
      <w:pPr>
        <w:spacing w:line="240" w:lineRule="auto"/>
        <w:ind w:left="426"/>
        <w:jc w:val="thaiDistribute"/>
        <w:rPr>
          <w:rFonts w:ascii="Browallia New" w:hAnsi="Browallia New" w:cs="Browallia New"/>
          <w:sz w:val="28"/>
          <w:szCs w:val="28"/>
          <w:lang w:val="en-GB"/>
        </w:rPr>
      </w:pPr>
    </w:p>
    <w:p w14:paraId="67454472" w14:textId="77777777" w:rsidR="000E3361" w:rsidRPr="00495C58" w:rsidRDefault="000E3361" w:rsidP="001E4F65">
      <w:pPr>
        <w:spacing w:line="240" w:lineRule="auto"/>
        <w:ind w:left="426"/>
        <w:jc w:val="thaiDistribute"/>
        <w:rPr>
          <w:rFonts w:ascii="Browallia New" w:hAnsi="Browallia New" w:cs="Browallia New"/>
          <w:sz w:val="28"/>
          <w:szCs w:val="28"/>
          <w:lang w:val="en-GB"/>
        </w:rPr>
      </w:pPr>
    </w:p>
    <w:p w14:paraId="18568AEB" w14:textId="77777777" w:rsidR="00842227" w:rsidRPr="00495C58" w:rsidRDefault="00842227" w:rsidP="001E4F65">
      <w:pPr>
        <w:spacing w:line="240" w:lineRule="auto"/>
        <w:ind w:left="426"/>
        <w:jc w:val="thaiDistribute"/>
        <w:rPr>
          <w:rFonts w:ascii="Browallia New" w:hAnsi="Browallia New" w:cs="Browallia New"/>
          <w:sz w:val="28"/>
          <w:szCs w:val="28"/>
          <w:lang w:val="en-GB"/>
        </w:rPr>
      </w:pPr>
    </w:p>
    <w:p w14:paraId="298E5770" w14:textId="1F630573" w:rsidR="002B3F68" w:rsidRPr="00495C58" w:rsidRDefault="00B5611E" w:rsidP="001E4F65">
      <w:pPr>
        <w:spacing w:line="240" w:lineRule="auto"/>
        <w:ind w:left="426"/>
        <w:jc w:val="thaiDistribute"/>
        <w:rPr>
          <w:rFonts w:ascii="Browallia New" w:hAnsi="Browallia New" w:cs="Browallia New"/>
          <w:sz w:val="28"/>
          <w:szCs w:val="28"/>
          <w:cs/>
        </w:rPr>
      </w:pPr>
      <w:r w:rsidRPr="00495C58">
        <w:rPr>
          <w:rFonts w:ascii="Browallia New" w:hAnsi="Browallia New" w:cs="Browallia New"/>
          <w:sz w:val="28"/>
          <w:szCs w:val="28"/>
          <w:cs/>
          <w:lang w:val="en-GB"/>
        </w:rPr>
        <w:lastRenderedPageBreak/>
        <w:t>บุคคลหรือกิจการที่เกี่ยวข้อง</w:t>
      </w:r>
      <w:r w:rsidR="006579C5" w:rsidRPr="00495C58">
        <w:rPr>
          <w:rFonts w:ascii="Browallia New" w:hAnsi="Browallia New" w:cs="Browallia New"/>
          <w:sz w:val="28"/>
          <w:szCs w:val="28"/>
          <w:cs/>
          <w:lang w:val="en-GB"/>
        </w:rPr>
        <w:t>กัน</w:t>
      </w:r>
      <w:r w:rsidR="007D7D86" w:rsidRPr="00495C58">
        <w:rPr>
          <w:rFonts w:ascii="Browallia New" w:hAnsi="Browallia New" w:cs="Browallia New"/>
          <w:sz w:val="28"/>
          <w:szCs w:val="28"/>
          <w:cs/>
          <w:lang w:val="en-GB"/>
        </w:rPr>
        <w:t>ที่สำคัญที่นอกเหนือจากบริษัท</w:t>
      </w:r>
      <w:r w:rsidR="00CD3552" w:rsidRPr="00495C58">
        <w:rPr>
          <w:rFonts w:ascii="Browallia New" w:hAnsi="Browallia New" w:cs="Browallia New"/>
          <w:sz w:val="28"/>
          <w:szCs w:val="28"/>
          <w:cs/>
          <w:lang w:val="en-GB"/>
        </w:rPr>
        <w:t>ย่อย</w:t>
      </w:r>
      <w:r w:rsidR="003B0789" w:rsidRPr="00495C58">
        <w:rPr>
          <w:rFonts w:ascii="Browallia New" w:hAnsi="Browallia New" w:cs="Browallia New"/>
          <w:sz w:val="28"/>
          <w:szCs w:val="28"/>
          <w:lang w:val="en-GB"/>
        </w:rPr>
        <w:t xml:space="preserve"> </w:t>
      </w:r>
      <w:r w:rsidR="0019191A" w:rsidRPr="00495C58">
        <w:rPr>
          <w:rFonts w:ascii="Browallia New" w:hAnsi="Browallia New" w:cs="Browallia New"/>
          <w:sz w:val="28"/>
          <w:szCs w:val="28"/>
          <w:cs/>
          <w:lang w:val="en-GB"/>
        </w:rPr>
        <w:t>บริษัท</w:t>
      </w:r>
      <w:r w:rsidR="00CD3552" w:rsidRPr="00495C58">
        <w:rPr>
          <w:rFonts w:ascii="Browallia New" w:hAnsi="Browallia New" w:cs="Browallia New"/>
          <w:sz w:val="28"/>
          <w:szCs w:val="28"/>
          <w:cs/>
          <w:lang w:val="en-GB"/>
        </w:rPr>
        <w:t>ร่วม</w:t>
      </w:r>
      <w:r w:rsidR="003B0789" w:rsidRPr="00495C58">
        <w:rPr>
          <w:rFonts w:ascii="Browallia New" w:hAnsi="Browallia New" w:cs="Browallia New"/>
          <w:sz w:val="28"/>
          <w:szCs w:val="28"/>
          <w:lang w:val="en-GB"/>
        </w:rPr>
        <w:t xml:space="preserve"> </w:t>
      </w:r>
      <w:r w:rsidR="003B0789" w:rsidRPr="00495C58">
        <w:rPr>
          <w:rFonts w:ascii="Browallia New" w:hAnsi="Browallia New" w:cs="Browallia New" w:hint="cs"/>
          <w:sz w:val="28"/>
          <w:szCs w:val="28"/>
          <w:cs/>
          <w:lang w:val="en-GB"/>
        </w:rPr>
        <w:t>และการร่วมค้า</w:t>
      </w:r>
      <w:r w:rsidR="0019191A" w:rsidRPr="00495C58">
        <w:rPr>
          <w:rFonts w:ascii="Browallia New" w:hAnsi="Browallia New" w:cs="Browallia New"/>
          <w:sz w:val="28"/>
          <w:szCs w:val="28"/>
          <w:cs/>
          <w:lang w:val="en-GB"/>
        </w:rPr>
        <w:t>ที่เปิดเผยในหมายเหตุ</w:t>
      </w:r>
      <w:r w:rsidR="00810927" w:rsidRPr="00495C58">
        <w:rPr>
          <w:rFonts w:ascii="Browallia New" w:hAnsi="Browallia New" w:cs="Browallia New"/>
          <w:sz w:val="28"/>
          <w:szCs w:val="28"/>
          <w:cs/>
          <w:lang w:val="en-GB"/>
        </w:rPr>
        <w:t>ข้อ</w:t>
      </w:r>
      <w:r w:rsidR="0019191A" w:rsidRPr="00495C58">
        <w:rPr>
          <w:rFonts w:ascii="Browallia New" w:hAnsi="Browallia New" w:cs="Browallia New"/>
          <w:sz w:val="28"/>
          <w:szCs w:val="28"/>
          <w:cs/>
          <w:lang w:val="en-GB"/>
        </w:rPr>
        <w:t xml:space="preserve"> </w:t>
      </w:r>
      <w:r w:rsidR="00817E44" w:rsidRPr="00495C58">
        <w:rPr>
          <w:rFonts w:ascii="Browallia New" w:hAnsi="Browallia New" w:cs="Browallia New"/>
          <w:sz w:val="28"/>
          <w:szCs w:val="28"/>
        </w:rPr>
        <w:t>1</w:t>
      </w:r>
      <w:r w:rsidR="00906A00" w:rsidRPr="00495C58">
        <w:rPr>
          <w:rFonts w:ascii="Browallia New" w:hAnsi="Browallia New" w:cs="Browallia New"/>
          <w:sz w:val="28"/>
          <w:szCs w:val="28"/>
        </w:rPr>
        <w:t>1</w:t>
      </w:r>
      <w:r w:rsidR="0019191A" w:rsidRPr="00495C58">
        <w:rPr>
          <w:rFonts w:ascii="Browallia New" w:hAnsi="Browallia New" w:cs="Browallia New"/>
          <w:sz w:val="28"/>
          <w:szCs w:val="28"/>
        </w:rPr>
        <w:t xml:space="preserve"> </w:t>
      </w:r>
      <w:r w:rsidR="0019191A" w:rsidRPr="00495C58">
        <w:rPr>
          <w:rFonts w:ascii="Browallia New" w:hAnsi="Browallia New" w:cs="Browallia New"/>
          <w:sz w:val="28"/>
          <w:szCs w:val="28"/>
          <w:cs/>
        </w:rPr>
        <w:t xml:space="preserve">และ </w:t>
      </w:r>
      <w:r w:rsidR="0019191A" w:rsidRPr="00495C58">
        <w:rPr>
          <w:rFonts w:ascii="Browallia New" w:hAnsi="Browallia New" w:cs="Browallia New"/>
          <w:sz w:val="28"/>
          <w:szCs w:val="28"/>
        </w:rPr>
        <w:t>1</w:t>
      </w:r>
      <w:r w:rsidR="00906A00" w:rsidRPr="00495C58">
        <w:rPr>
          <w:rFonts w:ascii="Browallia New" w:hAnsi="Browallia New" w:cs="Browallia New"/>
          <w:sz w:val="28"/>
          <w:szCs w:val="28"/>
        </w:rPr>
        <w:t>2</w:t>
      </w:r>
      <w:r w:rsidR="007A4D9C" w:rsidRPr="00495C58">
        <w:rPr>
          <w:rFonts w:ascii="Browallia New" w:hAnsi="Browallia New" w:cs="Browallia New" w:hint="cs"/>
          <w:sz w:val="28"/>
          <w:szCs w:val="28"/>
          <w:cs/>
        </w:rPr>
        <w:t xml:space="preserve"> </w:t>
      </w:r>
      <w:r w:rsidR="0019191A" w:rsidRPr="00495C58">
        <w:rPr>
          <w:rFonts w:ascii="Browallia New" w:hAnsi="Browallia New" w:cs="Browallia New"/>
          <w:sz w:val="28"/>
          <w:szCs w:val="28"/>
          <w:cs/>
        </w:rPr>
        <w:t>สรุปได้ดังนี้</w:t>
      </w:r>
    </w:p>
    <w:p w14:paraId="73E56928" w14:textId="11D4ACCB" w:rsidR="00B5611E" w:rsidRPr="00495C58" w:rsidRDefault="00B5611E" w:rsidP="00B5611E">
      <w:pPr>
        <w:spacing w:line="240" w:lineRule="auto"/>
        <w:jc w:val="thaiDistribute"/>
        <w:rPr>
          <w:rFonts w:ascii="Browallia New" w:hAnsi="Browallia New" w:cs="Browallia New"/>
          <w:sz w:val="28"/>
          <w:szCs w:val="28"/>
          <w:lang w:val="en-GB"/>
        </w:rPr>
      </w:pPr>
    </w:p>
    <w:tbl>
      <w:tblPr>
        <w:tblStyle w:val="TableGrid"/>
        <w:tblW w:w="9072" w:type="dxa"/>
        <w:tblInd w:w="426" w:type="dxa"/>
        <w:tblLook w:val="04A0" w:firstRow="1" w:lastRow="0" w:firstColumn="1" w:lastColumn="0" w:noHBand="0" w:noVBand="1"/>
      </w:tblPr>
      <w:tblGrid>
        <w:gridCol w:w="5760"/>
        <w:gridCol w:w="3312"/>
      </w:tblGrid>
      <w:tr w:rsidR="001E4F65" w:rsidRPr="00495C58" w14:paraId="1A4D141F" w14:textId="77777777" w:rsidTr="00376200">
        <w:trPr>
          <w:tblHeader/>
        </w:trPr>
        <w:tc>
          <w:tcPr>
            <w:tcW w:w="5760" w:type="dxa"/>
          </w:tcPr>
          <w:p w14:paraId="017EDCAA" w14:textId="11C79BA4" w:rsidR="001E4F65" w:rsidRPr="00495C58" w:rsidRDefault="00F73A8E" w:rsidP="006E5A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95C58">
              <w:rPr>
                <w:rFonts w:ascii="Browallia New" w:hAnsi="Browallia New" w:cs="Browallia New"/>
                <w:sz w:val="28"/>
                <w:szCs w:val="28"/>
                <w:cs/>
              </w:rPr>
              <w:t>บุคคลหรือกิจการที่เกี่ยวข้องกัน</w:t>
            </w:r>
          </w:p>
        </w:tc>
        <w:tc>
          <w:tcPr>
            <w:tcW w:w="3312" w:type="dxa"/>
          </w:tcPr>
          <w:p w14:paraId="7AE4102A" w14:textId="1B5DB307" w:rsidR="001E4F65" w:rsidRPr="00495C58" w:rsidRDefault="00E01630" w:rsidP="006E5A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95C58">
              <w:rPr>
                <w:rFonts w:ascii="Browallia New" w:hAnsi="Browallia New" w:cs="Browallia New"/>
                <w:sz w:val="28"/>
                <w:szCs w:val="28"/>
                <w:cs/>
              </w:rPr>
              <w:t>ลักษณะความสัมพันธ์</w:t>
            </w:r>
          </w:p>
        </w:tc>
      </w:tr>
      <w:tr w:rsidR="001E4F65" w:rsidRPr="00495C58" w14:paraId="42D05E16" w14:textId="77777777" w:rsidTr="00376200">
        <w:trPr>
          <w:tblHeader/>
        </w:trPr>
        <w:tc>
          <w:tcPr>
            <w:tcW w:w="5760" w:type="dxa"/>
          </w:tcPr>
          <w:p w14:paraId="1A09A7D4" w14:textId="77777777" w:rsidR="001E4F65" w:rsidRPr="00495C58" w:rsidRDefault="001E4F65"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3312" w:type="dxa"/>
          </w:tcPr>
          <w:p w14:paraId="7F783D30" w14:textId="77777777" w:rsidR="001E4F65" w:rsidRPr="00495C58" w:rsidRDefault="001E4F65"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r>
      <w:tr w:rsidR="00717E07" w:rsidRPr="00495C58" w14:paraId="5637F405" w14:textId="77777777" w:rsidTr="00376200">
        <w:tc>
          <w:tcPr>
            <w:tcW w:w="5760" w:type="dxa"/>
            <w:vAlign w:val="bottom"/>
          </w:tcPr>
          <w:p w14:paraId="4EB65160" w14:textId="4768ADAF" w:rsidR="00717E07" w:rsidRPr="00495C58"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495C58">
              <w:rPr>
                <w:rFonts w:ascii="Browallia New" w:hAnsi="Browallia New" w:cs="Browallia New"/>
                <w:sz w:val="28"/>
                <w:szCs w:val="28"/>
                <w:cs/>
                <w:lang w:eastAsia="th-TH"/>
              </w:rPr>
              <w:t>บริษัท เชษฐโชติ จำกัด</w:t>
            </w:r>
          </w:p>
        </w:tc>
        <w:tc>
          <w:tcPr>
            <w:tcW w:w="3312" w:type="dxa"/>
          </w:tcPr>
          <w:p w14:paraId="435CB27B" w14:textId="6E4C8A88" w:rsidR="00717E07" w:rsidRPr="00495C58"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95C58">
              <w:rPr>
                <w:rFonts w:ascii="Browallia New" w:hAnsi="Browallia New" w:cs="Browallia New"/>
                <w:sz w:val="28"/>
                <w:szCs w:val="28"/>
                <w:cs/>
              </w:rPr>
              <w:t>มีผู้ถือหุ้นและกรรมการร่วมกัน</w:t>
            </w:r>
          </w:p>
        </w:tc>
      </w:tr>
      <w:tr w:rsidR="00102453" w:rsidRPr="00495C58" w14:paraId="074349EE" w14:textId="77777777" w:rsidTr="00376200">
        <w:tc>
          <w:tcPr>
            <w:tcW w:w="5760" w:type="dxa"/>
            <w:vAlign w:val="bottom"/>
          </w:tcPr>
          <w:p w14:paraId="2F716BAD" w14:textId="1BC04B94" w:rsidR="00102453" w:rsidRPr="00495C58" w:rsidRDefault="00A95A7E"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495C58">
              <w:rPr>
                <w:rFonts w:ascii="Browallia New" w:hAnsi="Browallia New" w:cs="Browallia New"/>
                <w:sz w:val="28"/>
                <w:szCs w:val="28"/>
                <w:cs/>
                <w:lang w:eastAsia="th-TH"/>
              </w:rPr>
              <w:t>บริษัท ฮาโตะ เพ็ท เวลเนส เซ็นเตอร์ จำกัด</w:t>
            </w:r>
          </w:p>
        </w:tc>
        <w:tc>
          <w:tcPr>
            <w:tcW w:w="3312" w:type="dxa"/>
          </w:tcPr>
          <w:p w14:paraId="2D3C8EE9" w14:textId="41CC4E93" w:rsidR="00102453" w:rsidRPr="00495C58" w:rsidRDefault="00A95A7E"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95C58">
              <w:rPr>
                <w:rFonts w:ascii="Browallia New" w:hAnsi="Browallia New" w:cs="Browallia New"/>
                <w:sz w:val="28"/>
                <w:szCs w:val="28"/>
                <w:cs/>
              </w:rPr>
              <w:t>มีผู้ถือหุ้นและกรรมการร่วมกัน</w:t>
            </w:r>
          </w:p>
        </w:tc>
      </w:tr>
      <w:tr w:rsidR="00266964" w:rsidRPr="00495C58" w14:paraId="0F0499A4" w14:textId="77777777" w:rsidTr="00376200">
        <w:tc>
          <w:tcPr>
            <w:tcW w:w="5760" w:type="dxa"/>
            <w:vAlign w:val="bottom"/>
          </w:tcPr>
          <w:p w14:paraId="0281110E" w14:textId="6F2B81F6" w:rsidR="00266964" w:rsidRPr="00495C58" w:rsidRDefault="0026696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495C58">
              <w:rPr>
                <w:rFonts w:ascii="Browallia New" w:hAnsi="Browallia New" w:cs="Browallia New"/>
                <w:sz w:val="28"/>
                <w:szCs w:val="28"/>
                <w:cs/>
                <w:lang w:eastAsia="th-TH"/>
              </w:rPr>
              <w:t>บริษัท เอิบ เอเชีย จำกัด</w:t>
            </w:r>
          </w:p>
        </w:tc>
        <w:tc>
          <w:tcPr>
            <w:tcW w:w="3312" w:type="dxa"/>
          </w:tcPr>
          <w:p w14:paraId="2C77E7CE" w14:textId="0700A0FC" w:rsidR="00266964" w:rsidRPr="00495C58" w:rsidRDefault="0026696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95C58">
              <w:rPr>
                <w:rFonts w:ascii="Browallia New" w:hAnsi="Browallia New" w:cs="Browallia New"/>
                <w:sz w:val="28"/>
                <w:szCs w:val="28"/>
                <w:cs/>
              </w:rPr>
              <w:t>มีผู้ถือหุ้นและกรรมการร่วมกัน</w:t>
            </w:r>
          </w:p>
        </w:tc>
      </w:tr>
      <w:tr w:rsidR="00886099" w:rsidRPr="00495C58" w14:paraId="717E4E8B" w14:textId="77777777" w:rsidTr="00376200">
        <w:tc>
          <w:tcPr>
            <w:tcW w:w="5760" w:type="dxa"/>
            <w:vAlign w:val="bottom"/>
          </w:tcPr>
          <w:p w14:paraId="1BA2C322" w14:textId="35A61244" w:rsidR="00886099" w:rsidRPr="00495C58" w:rsidRDefault="00886099"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495C58">
              <w:rPr>
                <w:rFonts w:ascii="Browallia New" w:hAnsi="Browallia New" w:cs="Browallia New"/>
                <w:sz w:val="28"/>
                <w:szCs w:val="28"/>
                <w:cs/>
                <w:lang w:eastAsia="th-TH"/>
              </w:rPr>
              <w:t xml:space="preserve">บริษัท </w:t>
            </w:r>
            <w:r w:rsidR="00765C87" w:rsidRPr="00495C58">
              <w:rPr>
                <w:rFonts w:ascii="Browallia New" w:hAnsi="Browallia New" w:cs="Browallia New"/>
                <w:sz w:val="28"/>
                <w:szCs w:val="28"/>
                <w:cs/>
                <w:lang w:eastAsia="th-TH"/>
              </w:rPr>
              <w:t>อาร์เอสเอ็กซ์วายแซด จำกัด (มหาชน)</w:t>
            </w:r>
          </w:p>
        </w:tc>
        <w:tc>
          <w:tcPr>
            <w:tcW w:w="3312" w:type="dxa"/>
          </w:tcPr>
          <w:p w14:paraId="4E24B69C" w14:textId="2CC62E79" w:rsidR="00886099" w:rsidRPr="00495C58" w:rsidRDefault="006F2A4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95C58">
              <w:rPr>
                <w:rFonts w:ascii="Browallia New" w:hAnsi="Browallia New" w:cs="Browallia New"/>
                <w:sz w:val="28"/>
                <w:szCs w:val="28"/>
                <w:cs/>
              </w:rPr>
              <w:t>มีผู้ถือหุ้นและกรรมการร่วมกัน</w:t>
            </w:r>
          </w:p>
        </w:tc>
      </w:tr>
      <w:tr w:rsidR="006F2A44" w:rsidRPr="00495C58" w14:paraId="497BBED3" w14:textId="77777777" w:rsidTr="00376200">
        <w:tc>
          <w:tcPr>
            <w:tcW w:w="5760" w:type="dxa"/>
            <w:vAlign w:val="bottom"/>
          </w:tcPr>
          <w:p w14:paraId="25797067" w14:textId="461AA02B" w:rsidR="006F2A44" w:rsidRPr="00495C58" w:rsidRDefault="00CA1628"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r w:rsidRPr="00495C58">
              <w:rPr>
                <w:rFonts w:ascii="Browallia New" w:hAnsi="Browallia New" w:cs="Browallia New"/>
                <w:sz w:val="28"/>
                <w:szCs w:val="28"/>
                <w:cs/>
                <w:lang w:eastAsia="th-TH"/>
              </w:rPr>
              <w:t>บริษัท กิฟท์ ฮอสพิทอลลิตี้ จำกัด</w:t>
            </w:r>
          </w:p>
        </w:tc>
        <w:tc>
          <w:tcPr>
            <w:tcW w:w="3312" w:type="dxa"/>
          </w:tcPr>
          <w:p w14:paraId="3ED9ED92" w14:textId="5EED572C" w:rsidR="006F2A44" w:rsidRPr="00495C58" w:rsidRDefault="00BC4BD7"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95C58">
              <w:rPr>
                <w:rFonts w:ascii="Browallia New" w:hAnsi="Browallia New" w:cs="Browallia New"/>
                <w:sz w:val="28"/>
                <w:szCs w:val="28"/>
                <w:cs/>
              </w:rPr>
              <w:t>มีผู้ถือหุ้นร่วมกัน</w:t>
            </w:r>
          </w:p>
        </w:tc>
      </w:tr>
      <w:tr w:rsidR="006F2A44" w:rsidRPr="00495C58" w14:paraId="12CF1E05" w14:textId="77777777" w:rsidTr="00376200">
        <w:tc>
          <w:tcPr>
            <w:tcW w:w="5760" w:type="dxa"/>
            <w:vAlign w:val="bottom"/>
          </w:tcPr>
          <w:p w14:paraId="2B5474C1" w14:textId="2904A07C" w:rsidR="006F2A44" w:rsidRPr="00495C58" w:rsidRDefault="00B453B8"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495C58">
              <w:rPr>
                <w:rFonts w:ascii="Browallia New" w:hAnsi="Browallia New" w:cs="Browallia New"/>
                <w:sz w:val="28"/>
                <w:szCs w:val="28"/>
                <w:cs/>
                <w:lang w:eastAsia="th-TH"/>
              </w:rPr>
              <w:t xml:space="preserve">บริษัท </w:t>
            </w:r>
            <w:r w:rsidR="00765C87" w:rsidRPr="00495C58">
              <w:rPr>
                <w:rFonts w:ascii="Browallia New" w:hAnsi="Browallia New" w:cs="Browallia New"/>
                <w:sz w:val="28"/>
                <w:szCs w:val="28"/>
                <w:cs/>
                <w:lang w:eastAsia="th-TH"/>
              </w:rPr>
              <w:t>เพ็ทออล</w:t>
            </w:r>
            <w:r w:rsidR="00914DC6" w:rsidRPr="00495C58">
              <w:rPr>
                <w:rFonts w:ascii="Browallia New" w:hAnsi="Browallia New" w:cs="Browallia New"/>
                <w:sz w:val="28"/>
                <w:szCs w:val="28"/>
                <w:cs/>
                <w:lang w:eastAsia="th-TH"/>
              </w:rPr>
              <w:t xml:space="preserve"> จำกัด</w:t>
            </w:r>
          </w:p>
        </w:tc>
        <w:tc>
          <w:tcPr>
            <w:tcW w:w="3312" w:type="dxa"/>
          </w:tcPr>
          <w:p w14:paraId="620FCA42" w14:textId="59752FFC" w:rsidR="006F2A44" w:rsidRPr="00495C58" w:rsidRDefault="00765C87"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495C58">
              <w:rPr>
                <w:rFonts w:ascii="Browallia New" w:hAnsi="Browallia New" w:cs="Browallia New"/>
                <w:sz w:val="28"/>
                <w:szCs w:val="28"/>
                <w:cs/>
              </w:rPr>
              <w:t>มี</w:t>
            </w:r>
            <w:r w:rsidR="00A10333" w:rsidRPr="00495C58">
              <w:rPr>
                <w:rFonts w:ascii="Browallia New" w:hAnsi="Browallia New" w:cs="Browallia New"/>
                <w:sz w:val="28"/>
                <w:szCs w:val="28"/>
                <w:cs/>
              </w:rPr>
              <w:t>กรรมการร่วมกัน</w:t>
            </w:r>
          </w:p>
        </w:tc>
      </w:tr>
      <w:tr w:rsidR="00A10333" w:rsidRPr="00495C58" w14:paraId="3728C073" w14:textId="77777777" w:rsidTr="00376200">
        <w:tc>
          <w:tcPr>
            <w:tcW w:w="5760" w:type="dxa"/>
            <w:vAlign w:val="bottom"/>
          </w:tcPr>
          <w:p w14:paraId="65B78592" w14:textId="7205ABD8" w:rsidR="00A10333" w:rsidRPr="00495C58" w:rsidRDefault="00CC4D4B"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495C58">
              <w:rPr>
                <w:rFonts w:ascii="Browallia New" w:hAnsi="Browallia New" w:cs="Browallia New"/>
                <w:sz w:val="28"/>
                <w:szCs w:val="28"/>
                <w:cs/>
                <w:lang w:eastAsia="th-TH"/>
              </w:rPr>
              <w:t>บริษัท อะลอตเท็ค จำกัด</w:t>
            </w:r>
          </w:p>
        </w:tc>
        <w:tc>
          <w:tcPr>
            <w:tcW w:w="3312" w:type="dxa"/>
          </w:tcPr>
          <w:p w14:paraId="4C8C2308" w14:textId="02446270" w:rsidR="00A10333" w:rsidRPr="00495C58"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95C58">
              <w:rPr>
                <w:rFonts w:ascii="Browallia New" w:hAnsi="Browallia New" w:cs="Browallia New"/>
                <w:sz w:val="28"/>
                <w:szCs w:val="28"/>
                <w:cs/>
              </w:rPr>
              <w:t>มีกรรมการร่วมกัน</w:t>
            </w:r>
          </w:p>
        </w:tc>
      </w:tr>
      <w:tr w:rsidR="00A10333" w:rsidRPr="00495C58" w14:paraId="7C357D68" w14:textId="77777777" w:rsidTr="00376200">
        <w:tc>
          <w:tcPr>
            <w:tcW w:w="5760" w:type="dxa"/>
            <w:vAlign w:val="bottom"/>
          </w:tcPr>
          <w:p w14:paraId="316BCDC0" w14:textId="6E400EC5" w:rsidR="00A10333" w:rsidRPr="00495C58" w:rsidRDefault="00006B18"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495C58">
              <w:rPr>
                <w:rFonts w:ascii="Browallia New" w:hAnsi="Browallia New" w:cs="Browallia New"/>
                <w:sz w:val="28"/>
                <w:szCs w:val="28"/>
                <w:cs/>
                <w:lang w:eastAsia="th-TH"/>
              </w:rPr>
              <w:t>บริษัท เมลอน ไทย จำกัด</w:t>
            </w:r>
          </w:p>
        </w:tc>
        <w:tc>
          <w:tcPr>
            <w:tcW w:w="3312" w:type="dxa"/>
          </w:tcPr>
          <w:p w14:paraId="0FC10DA7" w14:textId="6B6DA73E" w:rsidR="00A10333" w:rsidRPr="00495C58" w:rsidRDefault="00BC4BD7"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95C58">
              <w:rPr>
                <w:rFonts w:ascii="Browallia New" w:hAnsi="Browallia New" w:cs="Browallia New"/>
                <w:sz w:val="28"/>
                <w:szCs w:val="28"/>
                <w:cs/>
              </w:rPr>
              <w:t>มีผู้ถือหุ้นร่วมกัน</w:t>
            </w:r>
          </w:p>
        </w:tc>
      </w:tr>
      <w:tr w:rsidR="00A10333" w:rsidRPr="00495C58" w14:paraId="750612B7" w14:textId="77777777" w:rsidTr="00376200">
        <w:tc>
          <w:tcPr>
            <w:tcW w:w="5760" w:type="dxa"/>
            <w:vAlign w:val="bottom"/>
          </w:tcPr>
          <w:p w14:paraId="2EE60B7B" w14:textId="34004E0A" w:rsidR="00A10333" w:rsidRPr="00495C58"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95C58">
              <w:rPr>
                <w:rFonts w:ascii="Browallia New" w:hAnsi="Browallia New" w:cs="Browallia New"/>
                <w:sz w:val="28"/>
                <w:szCs w:val="28"/>
                <w:cs/>
                <w:lang w:eastAsia="th-TH"/>
              </w:rPr>
              <w:t>กิจการร่วมค้าอะครอส เดอะ ยูนิเวิร์ส</w:t>
            </w:r>
            <w:r w:rsidRPr="00495C58">
              <w:rPr>
                <w:rFonts w:ascii="Browallia New" w:hAnsi="Browallia New" w:cs="Browallia New"/>
                <w:sz w:val="28"/>
                <w:szCs w:val="28"/>
                <w:lang w:eastAsia="th-TH"/>
              </w:rPr>
              <w:t xml:space="preserve"> </w:t>
            </w:r>
            <w:r w:rsidRPr="00495C58">
              <w:rPr>
                <w:rFonts w:ascii="Browallia New" w:hAnsi="Browallia New" w:cs="Browallia New"/>
                <w:sz w:val="28"/>
                <w:szCs w:val="28"/>
                <w:cs/>
                <w:lang w:eastAsia="th-TH"/>
              </w:rPr>
              <w:t>โปรเจค</w:t>
            </w:r>
          </w:p>
        </w:tc>
        <w:tc>
          <w:tcPr>
            <w:tcW w:w="3312" w:type="dxa"/>
          </w:tcPr>
          <w:p w14:paraId="4A533431" w14:textId="7A492493" w:rsidR="00A10333" w:rsidRPr="00495C58"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95C58">
              <w:rPr>
                <w:rFonts w:ascii="Browallia New" w:hAnsi="Browallia New" w:cs="Browallia New"/>
                <w:sz w:val="28"/>
                <w:szCs w:val="28"/>
                <w:cs/>
                <w:lang w:val="en-GB"/>
              </w:rPr>
              <w:t>การดำเนินงานร่วมกัน</w:t>
            </w:r>
          </w:p>
        </w:tc>
      </w:tr>
    </w:tbl>
    <w:p w14:paraId="004633CC" w14:textId="77777777" w:rsidR="00041FD6" w:rsidRPr="00495C58" w:rsidRDefault="00041FD6" w:rsidP="0028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627D9B4" w14:textId="04B519F2" w:rsidR="00A95A7E" w:rsidRPr="00495C58" w:rsidRDefault="00A95A7E"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95C58">
        <w:rPr>
          <w:rFonts w:ascii="Browallia New" w:hAnsi="Browallia New" w:cs="Browallia New"/>
          <w:sz w:val="28"/>
          <w:szCs w:val="28"/>
          <w:cs/>
        </w:rPr>
        <w:t>นโยบายราคา</w:t>
      </w:r>
      <w:r w:rsidR="005C3B9E" w:rsidRPr="00495C58">
        <w:rPr>
          <w:rFonts w:ascii="Browallia New" w:hAnsi="Browallia New" w:cs="Browallia New"/>
          <w:sz w:val="28"/>
          <w:szCs w:val="28"/>
          <w:cs/>
        </w:rPr>
        <w:t>เป็นนโยบายเดียวกันกับนโยบายการบัญชีที่ใช้ในการจัดทำ</w:t>
      </w:r>
      <w:r w:rsidRPr="00495C58">
        <w:rPr>
          <w:rFonts w:ascii="Browallia New" w:hAnsi="Browallia New" w:cs="Browallia New"/>
          <w:sz w:val="28"/>
          <w:szCs w:val="28"/>
          <w:cs/>
        </w:rPr>
        <w:t>งบการเงินสำหรับปี</w:t>
      </w:r>
      <w:r w:rsidR="005C3B9E" w:rsidRPr="00495C58">
        <w:rPr>
          <w:rFonts w:ascii="Browallia New" w:hAnsi="Browallia New" w:cs="Browallia New"/>
          <w:sz w:val="28"/>
          <w:szCs w:val="28"/>
          <w:cs/>
        </w:rPr>
        <w:t>บัญชี</w:t>
      </w:r>
      <w:r w:rsidRPr="00495C58">
        <w:rPr>
          <w:rFonts w:ascii="Browallia New" w:hAnsi="Browallia New" w:cs="Browallia New"/>
          <w:sz w:val="28"/>
          <w:szCs w:val="28"/>
          <w:cs/>
        </w:rPr>
        <w:t>สิ้นสุดวันที่</w:t>
      </w:r>
      <w:r w:rsidR="005C3B9E" w:rsidRPr="00495C58">
        <w:rPr>
          <w:rFonts w:ascii="Browallia New" w:hAnsi="Browallia New" w:cs="Browallia New"/>
          <w:sz w:val="28"/>
          <w:szCs w:val="28"/>
          <w:cs/>
        </w:rPr>
        <w:t xml:space="preserve"> </w:t>
      </w:r>
      <w:r w:rsidR="00796AFC" w:rsidRPr="00495C58">
        <w:rPr>
          <w:rFonts w:ascii="Browallia New" w:hAnsi="Browallia New" w:cs="Browallia New"/>
          <w:sz w:val="28"/>
          <w:szCs w:val="28"/>
        </w:rPr>
        <w:t xml:space="preserve">          </w:t>
      </w:r>
      <w:r w:rsidRPr="00495C58">
        <w:rPr>
          <w:rFonts w:ascii="Browallia New" w:hAnsi="Browallia New" w:cs="Browallia New"/>
          <w:sz w:val="28"/>
          <w:szCs w:val="28"/>
          <w:cs/>
        </w:rPr>
        <w:t xml:space="preserve"> </w:t>
      </w:r>
      <w:r w:rsidRPr="00495C58">
        <w:rPr>
          <w:rFonts w:ascii="Browallia New" w:hAnsi="Browallia New" w:cs="Browallia New"/>
          <w:sz w:val="28"/>
          <w:szCs w:val="28"/>
        </w:rPr>
        <w:t xml:space="preserve">31 </w:t>
      </w:r>
      <w:r w:rsidRPr="00495C58">
        <w:rPr>
          <w:rFonts w:ascii="Browallia New" w:hAnsi="Browallia New" w:cs="Browallia New"/>
          <w:sz w:val="28"/>
          <w:szCs w:val="28"/>
          <w:cs/>
        </w:rPr>
        <w:t xml:space="preserve">ธันวาคม </w:t>
      </w:r>
      <w:r w:rsidRPr="00495C58">
        <w:rPr>
          <w:rFonts w:ascii="Browallia New" w:hAnsi="Browallia New" w:cs="Browallia New"/>
          <w:sz w:val="28"/>
          <w:szCs w:val="28"/>
        </w:rPr>
        <w:t>256</w:t>
      </w:r>
      <w:r w:rsidR="00FB25A8" w:rsidRPr="00495C58">
        <w:rPr>
          <w:rFonts w:ascii="Browallia New" w:hAnsi="Browallia New" w:cs="Browallia New"/>
          <w:sz w:val="28"/>
          <w:szCs w:val="28"/>
        </w:rPr>
        <w:t>8</w:t>
      </w:r>
    </w:p>
    <w:p w14:paraId="676736A4" w14:textId="77777777" w:rsidR="00A95A7E" w:rsidRPr="00495C58" w:rsidRDefault="00A95A7E"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2A63608D" w14:textId="2FBD7B97" w:rsidR="002A1B62" w:rsidRPr="00495C58" w:rsidRDefault="0035155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495C58">
        <w:rPr>
          <w:rFonts w:ascii="Browallia New" w:hAnsi="Browallia New" w:cs="Browallia New"/>
          <w:sz w:val="28"/>
          <w:szCs w:val="28"/>
          <w:cs/>
        </w:rPr>
        <w:t>รายได้และค่าใช้จ่ายระหว่างกลุ่มบริษัทกับบุคคลและกิจการที่เกี่ยวข้องกัน</w:t>
      </w:r>
      <w:r w:rsidR="0074779E" w:rsidRPr="00495C58">
        <w:rPr>
          <w:rFonts w:ascii="Browallia New" w:hAnsi="Browallia New" w:cs="Browallia New"/>
          <w:sz w:val="28"/>
          <w:szCs w:val="28"/>
          <w:cs/>
        </w:rPr>
        <w:t>สำหรับ</w:t>
      </w:r>
      <w:r w:rsidR="0024167D" w:rsidRPr="00495C58">
        <w:rPr>
          <w:rFonts w:ascii="Browallia New" w:hAnsi="Browallia New" w:cs="Browallia New"/>
          <w:sz w:val="28"/>
          <w:szCs w:val="28"/>
          <w:cs/>
        </w:rPr>
        <w:t>งวด</w:t>
      </w:r>
      <w:r w:rsidR="0074779E" w:rsidRPr="00495C58">
        <w:rPr>
          <w:rFonts w:ascii="Browallia New" w:hAnsi="Browallia New" w:cs="Browallia New"/>
          <w:sz w:val="28"/>
          <w:szCs w:val="28"/>
          <w:cs/>
        </w:rPr>
        <w:t xml:space="preserve">สามและหกเดือนสิ้นสุดวันที่ </w:t>
      </w:r>
      <w:r w:rsidR="0074779E" w:rsidRPr="00495C58">
        <w:rPr>
          <w:rFonts w:ascii="Browallia New" w:hAnsi="Browallia New" w:cs="Browallia New"/>
          <w:sz w:val="28"/>
          <w:szCs w:val="28"/>
        </w:rPr>
        <w:t>30</w:t>
      </w:r>
      <w:r w:rsidR="0074779E" w:rsidRPr="00495C58">
        <w:rPr>
          <w:rFonts w:ascii="Browallia New" w:hAnsi="Browallia New" w:cs="Browallia New"/>
          <w:sz w:val="28"/>
          <w:szCs w:val="28"/>
          <w:cs/>
        </w:rPr>
        <w:t xml:space="preserve"> มิถุนายน </w:t>
      </w:r>
      <w:r w:rsidRPr="00495C58">
        <w:rPr>
          <w:rFonts w:ascii="Browallia New" w:hAnsi="Browallia New" w:cs="Browallia New"/>
          <w:sz w:val="28"/>
          <w:szCs w:val="28"/>
        </w:rPr>
        <w:t>256</w:t>
      </w:r>
      <w:r w:rsidR="00452CE9" w:rsidRPr="00495C58">
        <w:rPr>
          <w:rFonts w:ascii="Browallia New" w:hAnsi="Browallia New" w:cs="Browallia New"/>
          <w:sz w:val="28"/>
          <w:szCs w:val="28"/>
        </w:rPr>
        <w:t>9</w:t>
      </w:r>
      <w:r w:rsidRPr="00495C58">
        <w:rPr>
          <w:rFonts w:ascii="Browallia New" w:hAnsi="Browallia New" w:cs="Browallia New"/>
          <w:sz w:val="28"/>
          <w:szCs w:val="28"/>
        </w:rPr>
        <w:t xml:space="preserve"> </w:t>
      </w:r>
      <w:r w:rsidRPr="00495C58">
        <w:rPr>
          <w:rFonts w:ascii="Browallia New" w:hAnsi="Browallia New" w:cs="Browallia New"/>
          <w:sz w:val="28"/>
          <w:szCs w:val="28"/>
          <w:cs/>
        </w:rPr>
        <w:t xml:space="preserve">และ </w:t>
      </w:r>
      <w:r w:rsidRPr="00495C58">
        <w:rPr>
          <w:rFonts w:ascii="Browallia New" w:hAnsi="Browallia New" w:cs="Browallia New"/>
          <w:sz w:val="28"/>
          <w:szCs w:val="28"/>
        </w:rPr>
        <w:t>256</w:t>
      </w:r>
      <w:r w:rsidR="00452CE9" w:rsidRPr="00495C58">
        <w:rPr>
          <w:rFonts w:ascii="Browallia New" w:hAnsi="Browallia New" w:cs="Browallia New"/>
          <w:sz w:val="28"/>
          <w:szCs w:val="28"/>
        </w:rPr>
        <w:t>8</w:t>
      </w:r>
      <w:r w:rsidR="001724C4" w:rsidRPr="00495C58">
        <w:rPr>
          <w:rFonts w:ascii="Browallia New" w:hAnsi="Browallia New" w:cs="Browallia New"/>
          <w:sz w:val="28"/>
          <w:szCs w:val="28"/>
        </w:rPr>
        <w:t xml:space="preserve"> </w:t>
      </w:r>
      <w:r w:rsidR="001724C4" w:rsidRPr="00495C58">
        <w:rPr>
          <w:rFonts w:ascii="Browallia New" w:hAnsi="Browallia New" w:cs="Browallia New"/>
          <w:sz w:val="28"/>
          <w:szCs w:val="28"/>
          <w:cs/>
        </w:rPr>
        <w:t>มีดังนี้</w:t>
      </w:r>
    </w:p>
    <w:p w14:paraId="6B87CEB0" w14:textId="77777777" w:rsidR="00351551" w:rsidRPr="00495C58" w:rsidRDefault="0035155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9099" w:type="dxa"/>
        <w:tblInd w:w="351" w:type="dxa"/>
        <w:tblLayout w:type="fixed"/>
        <w:tblLook w:val="0000" w:firstRow="0" w:lastRow="0" w:firstColumn="0" w:lastColumn="0" w:noHBand="0" w:noVBand="0"/>
      </w:tblPr>
      <w:tblGrid>
        <w:gridCol w:w="3334"/>
        <w:gridCol w:w="1441"/>
        <w:gridCol w:w="1441"/>
        <w:gridCol w:w="1441"/>
        <w:gridCol w:w="1442"/>
      </w:tblGrid>
      <w:tr w:rsidR="00351551" w:rsidRPr="00495C58" w14:paraId="74D6F58F" w14:textId="77777777" w:rsidTr="00897777">
        <w:trPr>
          <w:cantSplit/>
          <w:tblHeader/>
        </w:trPr>
        <w:tc>
          <w:tcPr>
            <w:tcW w:w="3334" w:type="dxa"/>
          </w:tcPr>
          <w:p w14:paraId="665A7C3F" w14:textId="77777777" w:rsidR="00351551" w:rsidRPr="00495C58"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385D7825" w14:textId="3FD59062" w:rsidR="00351551" w:rsidRPr="00495C58"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495C58">
              <w:rPr>
                <w:rFonts w:ascii="Browallia New" w:hAnsi="Browallia New" w:cs="Browallia New"/>
                <w:snapToGrid w:val="0"/>
                <w:sz w:val="24"/>
                <w:szCs w:val="24"/>
                <w:lang w:eastAsia="th-TH"/>
              </w:rPr>
              <w:t>(</w:t>
            </w:r>
            <w:proofErr w:type="gramStart"/>
            <w:r w:rsidRPr="00495C58">
              <w:rPr>
                <w:rFonts w:ascii="Browallia New" w:hAnsi="Browallia New" w:cs="Browallia New"/>
                <w:snapToGrid w:val="0"/>
                <w:sz w:val="24"/>
                <w:szCs w:val="24"/>
                <w:cs/>
                <w:lang w:eastAsia="th-TH"/>
              </w:rPr>
              <w:t>หน่วย</w:t>
            </w:r>
            <w:r w:rsidRPr="00495C58">
              <w:rPr>
                <w:rFonts w:ascii="Browallia New" w:hAnsi="Browallia New" w:cs="Browallia New"/>
                <w:snapToGrid w:val="0"/>
                <w:sz w:val="24"/>
                <w:szCs w:val="24"/>
                <w:lang w:eastAsia="th-TH"/>
              </w:rPr>
              <w:t xml:space="preserve"> :</w:t>
            </w:r>
            <w:proofErr w:type="gramEnd"/>
            <w:r w:rsidRPr="00495C58">
              <w:rPr>
                <w:rFonts w:ascii="Browallia New" w:hAnsi="Browallia New" w:cs="Browallia New"/>
                <w:snapToGrid w:val="0"/>
                <w:sz w:val="24"/>
                <w:szCs w:val="24"/>
                <w:lang w:eastAsia="th-TH"/>
              </w:rPr>
              <w:t xml:space="preserve"> </w:t>
            </w:r>
            <w:r w:rsidR="009D3461" w:rsidRPr="00495C58">
              <w:rPr>
                <w:rFonts w:ascii="Browallia New" w:hAnsi="Browallia New" w:cs="Browallia New"/>
                <w:snapToGrid w:val="0"/>
                <w:sz w:val="24"/>
                <w:szCs w:val="24"/>
                <w:cs/>
                <w:lang w:eastAsia="th-TH"/>
              </w:rPr>
              <w:t>พัน</w:t>
            </w:r>
            <w:r w:rsidRPr="00495C58">
              <w:rPr>
                <w:rFonts w:ascii="Browallia New" w:hAnsi="Browallia New" w:cs="Browallia New"/>
                <w:snapToGrid w:val="0"/>
                <w:sz w:val="24"/>
                <w:szCs w:val="24"/>
                <w:cs/>
                <w:lang w:eastAsia="th-TH"/>
              </w:rPr>
              <w:t>บาท)</w:t>
            </w:r>
          </w:p>
        </w:tc>
      </w:tr>
      <w:tr w:rsidR="00A35406" w:rsidRPr="00495C58" w14:paraId="1104A154" w14:textId="77777777" w:rsidTr="00897777">
        <w:trPr>
          <w:cantSplit/>
          <w:tblHeader/>
        </w:trPr>
        <w:tc>
          <w:tcPr>
            <w:tcW w:w="3334" w:type="dxa"/>
          </w:tcPr>
          <w:p w14:paraId="336C2DAF" w14:textId="77777777" w:rsidR="00A35406" w:rsidRPr="00495C58" w:rsidRDefault="00A3540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58214FF0" w14:textId="5F34496A" w:rsidR="00A35406" w:rsidRPr="00495C58" w:rsidRDefault="00272A23" w:rsidP="000016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4"/>
                <w:szCs w:val="24"/>
                <w:cs/>
                <w:lang w:eastAsia="th-TH"/>
              </w:rPr>
            </w:pPr>
            <w:r w:rsidRPr="00495C58">
              <w:rPr>
                <w:rFonts w:ascii="Browallia New" w:hAnsi="Browallia New" w:cs="Browallia New"/>
                <w:snapToGrid w:val="0"/>
                <w:sz w:val="24"/>
                <w:szCs w:val="24"/>
                <w:cs/>
                <w:lang w:eastAsia="th-TH"/>
              </w:rPr>
              <w:t>สำหรับ</w:t>
            </w:r>
            <w:r w:rsidR="0024167D" w:rsidRPr="00495C58">
              <w:rPr>
                <w:rFonts w:ascii="Browallia New" w:hAnsi="Browallia New" w:cs="Browallia New"/>
                <w:snapToGrid w:val="0"/>
                <w:sz w:val="24"/>
                <w:szCs w:val="24"/>
                <w:cs/>
                <w:lang w:eastAsia="th-TH"/>
              </w:rPr>
              <w:t>งวด</w:t>
            </w:r>
            <w:r w:rsidRPr="00495C58">
              <w:rPr>
                <w:rFonts w:ascii="Browallia New" w:hAnsi="Browallia New" w:cs="Browallia New"/>
                <w:snapToGrid w:val="0"/>
                <w:sz w:val="24"/>
                <w:szCs w:val="24"/>
                <w:cs/>
                <w:lang w:eastAsia="th-TH"/>
              </w:rPr>
              <w:t xml:space="preserve">สามเดือนสิ้นสุดวันที่ </w:t>
            </w:r>
            <w:r w:rsidRPr="00495C58">
              <w:rPr>
                <w:rFonts w:ascii="Browallia New" w:hAnsi="Browallia New" w:cs="Browallia New"/>
                <w:snapToGrid w:val="0"/>
                <w:sz w:val="24"/>
                <w:szCs w:val="24"/>
                <w:lang w:eastAsia="th-TH"/>
              </w:rPr>
              <w:t xml:space="preserve">30 </w:t>
            </w:r>
            <w:r w:rsidRPr="00495C58">
              <w:rPr>
                <w:rFonts w:ascii="Browallia New" w:hAnsi="Browallia New" w:cs="Browallia New"/>
                <w:snapToGrid w:val="0"/>
                <w:sz w:val="24"/>
                <w:szCs w:val="24"/>
                <w:cs/>
                <w:lang w:eastAsia="th-TH"/>
              </w:rPr>
              <w:t>มิถุนายน</w:t>
            </w:r>
          </w:p>
        </w:tc>
      </w:tr>
      <w:tr w:rsidR="00A16F2F" w:rsidRPr="00495C58" w14:paraId="29C31F65" w14:textId="77777777" w:rsidTr="00897777">
        <w:trPr>
          <w:cantSplit/>
          <w:tblHeader/>
        </w:trPr>
        <w:tc>
          <w:tcPr>
            <w:tcW w:w="3334" w:type="dxa"/>
          </w:tcPr>
          <w:p w14:paraId="75977225" w14:textId="77777777" w:rsidR="00A16F2F" w:rsidRPr="00495C58"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882" w:type="dxa"/>
            <w:gridSpan w:val="2"/>
          </w:tcPr>
          <w:p w14:paraId="4E02F7BE" w14:textId="51AC27C7" w:rsidR="00A16F2F" w:rsidRPr="00495C58"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cs/>
              </w:rPr>
              <w:t>ข้อมูลทางการเงินรวม</w:t>
            </w:r>
          </w:p>
        </w:tc>
        <w:tc>
          <w:tcPr>
            <w:tcW w:w="2883" w:type="dxa"/>
            <w:gridSpan w:val="2"/>
          </w:tcPr>
          <w:p w14:paraId="5453B13C" w14:textId="109560E5" w:rsidR="00A16F2F" w:rsidRPr="00495C58"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cs/>
              </w:rPr>
              <w:t>ข้อมูลทางการเงินเฉพาะบริษัท</w:t>
            </w:r>
          </w:p>
        </w:tc>
      </w:tr>
      <w:tr w:rsidR="00FD5AA5" w:rsidRPr="00495C58" w14:paraId="7A4F16FC" w14:textId="77777777" w:rsidTr="00897777">
        <w:trPr>
          <w:cantSplit/>
          <w:tblHeader/>
        </w:trPr>
        <w:tc>
          <w:tcPr>
            <w:tcW w:w="3334" w:type="dxa"/>
          </w:tcPr>
          <w:p w14:paraId="3D981BF1" w14:textId="77777777" w:rsidR="00FD5AA5" w:rsidRPr="00495C58" w:rsidRDefault="00FD5AA5" w:rsidP="00FD5AA5">
            <w:pPr>
              <w:pStyle w:val="a0"/>
              <w:tabs>
                <w:tab w:val="clear" w:pos="360"/>
                <w:tab w:val="clear" w:pos="720"/>
                <w:tab w:val="clear" w:pos="1080"/>
                <w:tab w:val="left" w:pos="540"/>
              </w:tabs>
              <w:rPr>
                <w:rFonts w:ascii="Browallia New" w:hAnsi="Browallia New" w:cs="Browallia New"/>
                <w:sz w:val="24"/>
                <w:szCs w:val="24"/>
                <w:lang w:val="en-GB"/>
              </w:rPr>
            </w:pPr>
          </w:p>
        </w:tc>
        <w:tc>
          <w:tcPr>
            <w:tcW w:w="1441" w:type="dxa"/>
            <w:vAlign w:val="bottom"/>
          </w:tcPr>
          <w:p w14:paraId="0F74B383" w14:textId="0A35640E" w:rsidR="00FD5AA5" w:rsidRPr="00495C58" w:rsidRDefault="00FD5AA5" w:rsidP="00FD5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495C58">
              <w:rPr>
                <w:rFonts w:ascii="Browallia New" w:hAnsi="Browallia New" w:cs="Browallia New"/>
                <w:sz w:val="24"/>
                <w:szCs w:val="24"/>
              </w:rPr>
              <w:t>2569</w:t>
            </w:r>
          </w:p>
        </w:tc>
        <w:tc>
          <w:tcPr>
            <w:tcW w:w="1441" w:type="dxa"/>
            <w:vAlign w:val="bottom"/>
          </w:tcPr>
          <w:p w14:paraId="1A47E8F2" w14:textId="3F1DB108" w:rsidR="00FD5AA5" w:rsidRPr="00495C58" w:rsidRDefault="00FD5AA5" w:rsidP="00FD5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495C58">
              <w:rPr>
                <w:rFonts w:ascii="Browallia New" w:hAnsi="Browallia New" w:cs="Browallia New"/>
                <w:sz w:val="24"/>
                <w:szCs w:val="24"/>
              </w:rPr>
              <w:t>2568</w:t>
            </w:r>
          </w:p>
        </w:tc>
        <w:tc>
          <w:tcPr>
            <w:tcW w:w="1441" w:type="dxa"/>
            <w:vAlign w:val="bottom"/>
          </w:tcPr>
          <w:p w14:paraId="12A8815B" w14:textId="4FC4C0CD" w:rsidR="00FD5AA5" w:rsidRPr="00495C58" w:rsidRDefault="00FD5AA5" w:rsidP="00FD5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2569</w:t>
            </w:r>
          </w:p>
        </w:tc>
        <w:tc>
          <w:tcPr>
            <w:tcW w:w="1442" w:type="dxa"/>
            <w:vAlign w:val="bottom"/>
          </w:tcPr>
          <w:p w14:paraId="28F28117" w14:textId="169CA42D" w:rsidR="00FD5AA5" w:rsidRPr="00495C58" w:rsidRDefault="00FD5AA5" w:rsidP="00FD5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495C58">
              <w:rPr>
                <w:rFonts w:ascii="Browallia New" w:hAnsi="Browallia New" w:cs="Browallia New"/>
                <w:sz w:val="24"/>
                <w:szCs w:val="24"/>
              </w:rPr>
              <w:t>2568</w:t>
            </w:r>
          </w:p>
        </w:tc>
      </w:tr>
      <w:tr w:rsidR="00A16F2F" w:rsidRPr="00495C58" w14:paraId="7081AB1B" w14:textId="77777777" w:rsidTr="00A16F2F">
        <w:trPr>
          <w:cantSplit/>
          <w:tblHeader/>
        </w:trPr>
        <w:tc>
          <w:tcPr>
            <w:tcW w:w="3334" w:type="dxa"/>
            <w:vAlign w:val="bottom"/>
          </w:tcPr>
          <w:p w14:paraId="67E7523A" w14:textId="77777777" w:rsidR="00A16F2F" w:rsidRPr="00495C58"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1" w:type="dxa"/>
            <w:vAlign w:val="bottom"/>
          </w:tcPr>
          <w:p w14:paraId="304A5A61" w14:textId="77777777" w:rsidR="00A16F2F" w:rsidRPr="00495C58"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79CC6ED5" w14:textId="77777777" w:rsidR="00A16F2F" w:rsidRPr="00495C58"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42AAC9EF" w14:textId="77777777" w:rsidR="00A16F2F" w:rsidRPr="00495C58"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1850D82B" w14:textId="77777777" w:rsidR="00A16F2F" w:rsidRPr="00495C58"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495C58" w14:paraId="754DB78F" w14:textId="77777777" w:rsidTr="00A16F2F">
        <w:trPr>
          <w:cantSplit/>
        </w:trPr>
        <w:tc>
          <w:tcPr>
            <w:tcW w:w="3334" w:type="dxa"/>
            <w:vAlign w:val="bottom"/>
          </w:tcPr>
          <w:p w14:paraId="4731B443" w14:textId="06E003D4" w:rsidR="00A16F2F" w:rsidRPr="00495C58"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b/>
                <w:bCs/>
                <w:sz w:val="24"/>
                <w:szCs w:val="24"/>
                <w:cs/>
              </w:rPr>
              <w:t>รายการค้ากับบริษัทย่อยและ</w:t>
            </w:r>
          </w:p>
        </w:tc>
        <w:tc>
          <w:tcPr>
            <w:tcW w:w="1441" w:type="dxa"/>
            <w:vAlign w:val="bottom"/>
          </w:tcPr>
          <w:p w14:paraId="58DD4BC6" w14:textId="77777777" w:rsidR="00A16F2F" w:rsidRPr="00495C58"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676209BE" w14:textId="77777777" w:rsidR="00A16F2F" w:rsidRPr="00495C58"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5FEF1FF6" w14:textId="77777777" w:rsidR="00A16F2F" w:rsidRPr="00495C58"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5FDE7C26" w14:textId="77777777" w:rsidR="00A16F2F" w:rsidRPr="00495C58"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0165" w:rsidRPr="00495C58" w14:paraId="7F6EC740" w14:textId="77777777">
        <w:trPr>
          <w:cantSplit/>
        </w:trPr>
        <w:tc>
          <w:tcPr>
            <w:tcW w:w="3334" w:type="dxa"/>
            <w:vAlign w:val="bottom"/>
          </w:tcPr>
          <w:p w14:paraId="2E6D83D7" w14:textId="0A17F18B" w:rsidR="00A10165" w:rsidRPr="00495C58" w:rsidRDefault="00A10165" w:rsidP="00A1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4"/>
                <w:szCs w:val="24"/>
                <w:cs/>
              </w:rPr>
            </w:pPr>
            <w:r w:rsidRPr="00495C58">
              <w:rPr>
                <w:rFonts w:ascii="Browallia New" w:hAnsi="Browallia New" w:cs="Browallia New"/>
                <w:b/>
                <w:bCs/>
                <w:sz w:val="24"/>
                <w:szCs w:val="24"/>
              </w:rPr>
              <w:t xml:space="preserve">     </w:t>
            </w:r>
            <w:r w:rsidRPr="00495C58">
              <w:rPr>
                <w:rFonts w:ascii="Browallia New" w:hAnsi="Browallia New" w:cs="Browallia New"/>
                <w:b/>
                <w:bCs/>
                <w:sz w:val="24"/>
                <w:szCs w:val="24"/>
                <w:cs/>
              </w:rPr>
              <w:t>บริษัทย่อยทางอ้อม</w:t>
            </w:r>
          </w:p>
        </w:tc>
        <w:tc>
          <w:tcPr>
            <w:tcW w:w="1441" w:type="dxa"/>
            <w:vAlign w:val="bottom"/>
          </w:tcPr>
          <w:p w14:paraId="3A679B4F" w14:textId="77777777" w:rsidR="00A10165" w:rsidRPr="00495C58" w:rsidRDefault="00A10165" w:rsidP="00A1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197194C9" w14:textId="0059C076" w:rsidR="00A10165" w:rsidRPr="00495C58" w:rsidRDefault="00A10165" w:rsidP="00A1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14D57D1D" w14:textId="77777777" w:rsidR="00A10165" w:rsidRPr="00495C58" w:rsidRDefault="00A10165" w:rsidP="00A1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36308BC5" w14:textId="77777777" w:rsidR="00A10165" w:rsidRPr="00495C58" w:rsidRDefault="00A10165" w:rsidP="00A1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A1B43" w:rsidRPr="00495C58" w14:paraId="2B09609B" w14:textId="77777777" w:rsidTr="00E72A26">
        <w:trPr>
          <w:cantSplit/>
        </w:trPr>
        <w:tc>
          <w:tcPr>
            <w:tcW w:w="3334" w:type="dxa"/>
            <w:vAlign w:val="bottom"/>
          </w:tcPr>
          <w:p w14:paraId="779F1A45" w14:textId="0708C507" w:rsidR="00FA1B43" w:rsidRPr="00495C58" w:rsidRDefault="00FA1B43" w:rsidP="00FA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495C58">
              <w:rPr>
                <w:rFonts w:ascii="Browallia New" w:eastAsia="Arial Unicode MS" w:hAnsi="Browallia New" w:cs="Browallia New"/>
                <w:sz w:val="24"/>
                <w:szCs w:val="24"/>
                <w:cs/>
              </w:rPr>
              <w:t>รายได้ธุรกิจสื่อ</w:t>
            </w:r>
          </w:p>
        </w:tc>
        <w:tc>
          <w:tcPr>
            <w:tcW w:w="1441" w:type="dxa"/>
          </w:tcPr>
          <w:p w14:paraId="2DBFCCA4" w14:textId="60E7839B" w:rsidR="00FA1B43" w:rsidRPr="00495C58" w:rsidRDefault="00A33C9D" w:rsidP="00A33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1" w:type="dxa"/>
          </w:tcPr>
          <w:p w14:paraId="3EDD2221" w14:textId="78028BB9" w:rsidR="00FA1B43" w:rsidRPr="00495C58" w:rsidRDefault="009F5270" w:rsidP="009F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r w:rsidR="00FA1B43" w:rsidRPr="00495C58">
              <w:rPr>
                <w:rFonts w:ascii="Browallia New" w:eastAsia="Arial Unicode MS" w:hAnsi="Browallia New" w:cs="Browallia New"/>
                <w:sz w:val="24"/>
                <w:szCs w:val="24"/>
              </w:rPr>
              <w:t>-</w:t>
            </w:r>
          </w:p>
        </w:tc>
        <w:tc>
          <w:tcPr>
            <w:tcW w:w="1441" w:type="dxa"/>
          </w:tcPr>
          <w:p w14:paraId="11483EA3" w14:textId="6BA7F9AF" w:rsidR="00FA1B43" w:rsidRPr="00495C58" w:rsidRDefault="007B48D9" w:rsidP="009F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4,569</w:t>
            </w:r>
          </w:p>
        </w:tc>
        <w:tc>
          <w:tcPr>
            <w:tcW w:w="1442" w:type="dxa"/>
          </w:tcPr>
          <w:p w14:paraId="269486F0" w14:textId="68378A4E" w:rsidR="00FA1B43" w:rsidRPr="00495C58" w:rsidRDefault="00FA1B43" w:rsidP="009F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4,</w:t>
            </w:r>
            <w:r w:rsidR="007B48D9" w:rsidRPr="00495C58">
              <w:rPr>
                <w:rFonts w:ascii="Browallia New" w:eastAsia="Arial Unicode MS" w:hAnsi="Browallia New" w:cs="Browallia New"/>
                <w:sz w:val="24"/>
                <w:szCs w:val="24"/>
              </w:rPr>
              <w:t>5</w:t>
            </w:r>
            <w:r w:rsidR="00CE3C9D" w:rsidRPr="00495C58">
              <w:rPr>
                <w:rFonts w:ascii="Browallia New" w:eastAsia="Arial Unicode MS" w:hAnsi="Browallia New" w:cs="Browallia New"/>
                <w:sz w:val="24"/>
                <w:szCs w:val="24"/>
              </w:rPr>
              <w:t>69</w:t>
            </w:r>
          </w:p>
        </w:tc>
      </w:tr>
      <w:tr w:rsidR="00533062" w:rsidRPr="00495C58" w14:paraId="0098C6D0" w14:textId="77777777" w:rsidTr="00E72A26">
        <w:trPr>
          <w:cantSplit/>
        </w:trPr>
        <w:tc>
          <w:tcPr>
            <w:tcW w:w="3334" w:type="dxa"/>
            <w:vAlign w:val="bottom"/>
          </w:tcPr>
          <w:p w14:paraId="2BB1F272" w14:textId="201454AE"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495C58">
              <w:rPr>
                <w:rFonts w:ascii="Browallia New" w:eastAsia="Arial Unicode MS" w:hAnsi="Browallia New" w:cs="Browallia New"/>
                <w:sz w:val="24"/>
                <w:szCs w:val="24"/>
                <w:cs/>
              </w:rPr>
              <w:t>รายได้ธุรกิจเพลง</w:t>
            </w:r>
          </w:p>
        </w:tc>
        <w:tc>
          <w:tcPr>
            <w:tcW w:w="1441" w:type="dxa"/>
          </w:tcPr>
          <w:p w14:paraId="64AECAA4" w14:textId="2CB0CE37" w:rsidR="00533062" w:rsidRPr="00495C58" w:rsidRDefault="00A33C9D" w:rsidP="00A33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1" w:type="dxa"/>
          </w:tcPr>
          <w:p w14:paraId="20A0DD82" w14:textId="7DFD3068"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1" w:type="dxa"/>
            <w:vAlign w:val="bottom"/>
          </w:tcPr>
          <w:p w14:paraId="565E753B" w14:textId="6411B5DD" w:rsidR="00533062" w:rsidRPr="00495C58" w:rsidRDefault="007B48D9"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311</w:t>
            </w:r>
          </w:p>
        </w:tc>
        <w:tc>
          <w:tcPr>
            <w:tcW w:w="1442" w:type="dxa"/>
          </w:tcPr>
          <w:p w14:paraId="00C42A56" w14:textId="764989AD"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r>
      <w:tr w:rsidR="00533062" w:rsidRPr="00495C58" w14:paraId="5ACBA539" w14:textId="77777777" w:rsidTr="00E72A26">
        <w:trPr>
          <w:cantSplit/>
        </w:trPr>
        <w:tc>
          <w:tcPr>
            <w:tcW w:w="3334" w:type="dxa"/>
            <w:vAlign w:val="bottom"/>
          </w:tcPr>
          <w:p w14:paraId="100AB3CA" w14:textId="61E35E99"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495C58">
              <w:rPr>
                <w:rFonts w:ascii="Browallia New" w:eastAsia="Arial Unicode MS" w:hAnsi="Browallia New" w:cs="Browallia New"/>
                <w:sz w:val="24"/>
                <w:szCs w:val="24"/>
                <w:cs/>
              </w:rPr>
              <w:t>รายได้จากการบริหารจัดการ</w:t>
            </w:r>
          </w:p>
        </w:tc>
        <w:tc>
          <w:tcPr>
            <w:tcW w:w="1441" w:type="dxa"/>
          </w:tcPr>
          <w:p w14:paraId="05A00209" w14:textId="15E3E5F4" w:rsidR="00533062" w:rsidRPr="00495C58" w:rsidRDefault="00A33C9D" w:rsidP="00A33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1" w:type="dxa"/>
          </w:tcPr>
          <w:p w14:paraId="0F77DB71" w14:textId="57894D59"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1" w:type="dxa"/>
          </w:tcPr>
          <w:p w14:paraId="619E1B02" w14:textId="112CE7C9" w:rsidR="00533062" w:rsidRPr="00495C58" w:rsidRDefault="007B48D9" w:rsidP="0051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cs/>
              </w:rPr>
            </w:pPr>
            <w:r w:rsidRPr="00495C58">
              <w:rPr>
                <w:rFonts w:ascii="Browallia New" w:eastAsia="Arial Unicode MS" w:hAnsi="Browallia New" w:cs="Browallia New"/>
                <w:sz w:val="24"/>
                <w:szCs w:val="24"/>
              </w:rPr>
              <w:t xml:space="preserve">            </w:t>
            </w:r>
            <w:r w:rsidR="00513C65" w:rsidRPr="00495C58">
              <w:rPr>
                <w:rFonts w:ascii="Browallia New" w:eastAsia="Arial Unicode MS" w:hAnsi="Browallia New" w:cs="Browallia New"/>
                <w:sz w:val="24"/>
                <w:szCs w:val="24"/>
              </w:rPr>
              <w:t>58,658</w:t>
            </w:r>
          </w:p>
        </w:tc>
        <w:tc>
          <w:tcPr>
            <w:tcW w:w="1442" w:type="dxa"/>
          </w:tcPr>
          <w:p w14:paraId="66FB8935" w14:textId="5EE6FA1B" w:rsidR="00533062" w:rsidRPr="00495C58" w:rsidRDefault="007B71FB"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81,718</w:t>
            </w:r>
          </w:p>
        </w:tc>
      </w:tr>
      <w:tr w:rsidR="00533062" w:rsidRPr="00495C58" w14:paraId="0D0554C8" w14:textId="77777777" w:rsidTr="00E72A26">
        <w:trPr>
          <w:cantSplit/>
        </w:trPr>
        <w:tc>
          <w:tcPr>
            <w:tcW w:w="3334" w:type="dxa"/>
            <w:vAlign w:val="bottom"/>
          </w:tcPr>
          <w:p w14:paraId="067C91B4" w14:textId="141B0340"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495C58">
              <w:rPr>
                <w:rFonts w:ascii="Browallia New" w:eastAsia="Arial Unicode MS" w:hAnsi="Browallia New" w:cs="Browallia New"/>
                <w:sz w:val="24"/>
                <w:szCs w:val="24"/>
                <w:cs/>
              </w:rPr>
              <w:t>ดอกเบี้ยรับ</w:t>
            </w:r>
          </w:p>
        </w:tc>
        <w:tc>
          <w:tcPr>
            <w:tcW w:w="1441" w:type="dxa"/>
          </w:tcPr>
          <w:p w14:paraId="73EE6D32" w14:textId="62F9908A" w:rsidR="00533062" w:rsidRPr="00495C58" w:rsidRDefault="00A33C9D" w:rsidP="00A33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1" w:type="dxa"/>
          </w:tcPr>
          <w:p w14:paraId="59EAB9F8" w14:textId="65E3E60C"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1" w:type="dxa"/>
          </w:tcPr>
          <w:p w14:paraId="54ED0C24" w14:textId="37BB1A86" w:rsidR="00533062" w:rsidRPr="00495C58" w:rsidRDefault="00852CB8" w:rsidP="0085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33,973</w:t>
            </w:r>
          </w:p>
        </w:tc>
        <w:tc>
          <w:tcPr>
            <w:tcW w:w="1442" w:type="dxa"/>
          </w:tcPr>
          <w:p w14:paraId="4A5DD6C6" w14:textId="43D64E6C" w:rsidR="00533062" w:rsidRPr="00495C58" w:rsidRDefault="0039641B"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27,32</w:t>
            </w:r>
            <w:r w:rsidR="007215AE" w:rsidRPr="00495C58">
              <w:rPr>
                <w:rFonts w:ascii="Browallia New" w:eastAsia="Arial Unicode MS" w:hAnsi="Browallia New" w:cs="Browallia New"/>
                <w:sz w:val="24"/>
                <w:szCs w:val="24"/>
              </w:rPr>
              <w:t>6</w:t>
            </w:r>
          </w:p>
        </w:tc>
      </w:tr>
      <w:tr w:rsidR="00533062" w:rsidRPr="00495C58" w14:paraId="38C6D483" w14:textId="77777777" w:rsidTr="00E72A26">
        <w:trPr>
          <w:cantSplit/>
        </w:trPr>
        <w:tc>
          <w:tcPr>
            <w:tcW w:w="3334" w:type="dxa"/>
            <w:vAlign w:val="bottom"/>
          </w:tcPr>
          <w:p w14:paraId="0D6D8789" w14:textId="53C11AA3"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495C58">
              <w:rPr>
                <w:rFonts w:ascii="Browallia New" w:eastAsia="Arial Unicode MS" w:hAnsi="Browallia New" w:cs="Browallia New"/>
                <w:sz w:val="24"/>
                <w:szCs w:val="24"/>
                <w:cs/>
              </w:rPr>
              <w:t>รายได้เงินปันผล</w:t>
            </w:r>
          </w:p>
        </w:tc>
        <w:tc>
          <w:tcPr>
            <w:tcW w:w="1441" w:type="dxa"/>
          </w:tcPr>
          <w:p w14:paraId="3DF547BF" w14:textId="1B2AE23D" w:rsidR="00533062" w:rsidRPr="00495C58" w:rsidRDefault="00A33C9D" w:rsidP="00A33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1" w:type="dxa"/>
          </w:tcPr>
          <w:p w14:paraId="05CE2DFA" w14:textId="7843C920"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1" w:type="dxa"/>
          </w:tcPr>
          <w:p w14:paraId="51C67D27" w14:textId="19420948" w:rsidR="00533062" w:rsidRPr="00495C58" w:rsidRDefault="0059720E" w:rsidP="0059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2" w:type="dxa"/>
          </w:tcPr>
          <w:p w14:paraId="46BC16E3" w14:textId="5EBF2BD1"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1,249</w:t>
            </w:r>
          </w:p>
        </w:tc>
      </w:tr>
      <w:tr w:rsidR="00533062" w:rsidRPr="00495C58" w14:paraId="22A30996" w14:textId="77777777" w:rsidTr="00E72A26">
        <w:trPr>
          <w:cantSplit/>
        </w:trPr>
        <w:tc>
          <w:tcPr>
            <w:tcW w:w="3334" w:type="dxa"/>
            <w:vAlign w:val="bottom"/>
          </w:tcPr>
          <w:p w14:paraId="52C17AD9" w14:textId="7D632517"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495C58">
              <w:rPr>
                <w:rFonts w:ascii="Browallia New" w:eastAsia="Arial Unicode MS" w:hAnsi="Browallia New" w:cs="Browallia New"/>
                <w:sz w:val="24"/>
                <w:szCs w:val="24"/>
                <w:cs/>
              </w:rPr>
              <w:t>ต้นทุนขายและให้บริการ</w:t>
            </w:r>
          </w:p>
        </w:tc>
        <w:tc>
          <w:tcPr>
            <w:tcW w:w="1441" w:type="dxa"/>
          </w:tcPr>
          <w:p w14:paraId="6392C952" w14:textId="57360B69" w:rsidR="00533062" w:rsidRPr="00495C58" w:rsidRDefault="00A33C9D" w:rsidP="00A33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1" w:type="dxa"/>
          </w:tcPr>
          <w:p w14:paraId="354255F3" w14:textId="034F332F"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1" w:type="dxa"/>
          </w:tcPr>
          <w:p w14:paraId="00608786" w14:textId="2E567E63" w:rsidR="00533062" w:rsidRPr="00495C58" w:rsidRDefault="00EF0405"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14,173</w:t>
            </w:r>
          </w:p>
        </w:tc>
        <w:tc>
          <w:tcPr>
            <w:tcW w:w="1442" w:type="dxa"/>
          </w:tcPr>
          <w:p w14:paraId="1BB8FBDD" w14:textId="0A17C3B3" w:rsidR="00533062" w:rsidRPr="00495C58" w:rsidRDefault="00EF0405"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25,250</w:t>
            </w:r>
          </w:p>
        </w:tc>
      </w:tr>
      <w:tr w:rsidR="00533062" w:rsidRPr="00495C58" w14:paraId="673D16C7" w14:textId="77777777" w:rsidTr="00E72A26">
        <w:trPr>
          <w:cantSplit/>
        </w:trPr>
        <w:tc>
          <w:tcPr>
            <w:tcW w:w="3334" w:type="dxa"/>
            <w:vAlign w:val="bottom"/>
          </w:tcPr>
          <w:p w14:paraId="2CECA37B" w14:textId="5BEFD193"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495C58">
              <w:rPr>
                <w:rFonts w:ascii="Browallia New" w:eastAsia="Arial Unicode MS" w:hAnsi="Browallia New" w:cs="Browallia New"/>
                <w:sz w:val="24"/>
                <w:szCs w:val="24"/>
                <w:cs/>
              </w:rPr>
              <w:t>ค่าใช้จ่ายในการขายและบริหาร</w:t>
            </w:r>
          </w:p>
        </w:tc>
        <w:tc>
          <w:tcPr>
            <w:tcW w:w="1441" w:type="dxa"/>
          </w:tcPr>
          <w:p w14:paraId="0D488333" w14:textId="4F609F66" w:rsidR="00533062" w:rsidRPr="00495C58" w:rsidRDefault="00A33C9D" w:rsidP="00A33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1" w:type="dxa"/>
          </w:tcPr>
          <w:p w14:paraId="285ADFBB" w14:textId="7B5E462A"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1" w:type="dxa"/>
          </w:tcPr>
          <w:p w14:paraId="2C5C8E2E" w14:textId="7731F448" w:rsidR="00533062" w:rsidRPr="00495C58" w:rsidRDefault="00EF0405" w:rsidP="00A33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8</w:t>
            </w:r>
          </w:p>
        </w:tc>
        <w:tc>
          <w:tcPr>
            <w:tcW w:w="1442" w:type="dxa"/>
          </w:tcPr>
          <w:p w14:paraId="771B23E6" w14:textId="3E174783" w:rsidR="00533062" w:rsidRPr="00495C58" w:rsidRDefault="00DA5045"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100</w:t>
            </w:r>
          </w:p>
        </w:tc>
      </w:tr>
      <w:tr w:rsidR="00533062" w:rsidRPr="00495C58" w14:paraId="6E99FE34" w14:textId="77777777" w:rsidTr="00E72A26">
        <w:trPr>
          <w:cantSplit/>
        </w:trPr>
        <w:tc>
          <w:tcPr>
            <w:tcW w:w="3334" w:type="dxa"/>
            <w:vAlign w:val="bottom"/>
          </w:tcPr>
          <w:p w14:paraId="1626F6F7" w14:textId="6204C9D8"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495C58">
              <w:rPr>
                <w:rFonts w:ascii="Browallia New" w:eastAsia="Arial Unicode MS" w:hAnsi="Browallia New" w:cs="Browallia New"/>
                <w:sz w:val="24"/>
                <w:szCs w:val="24"/>
                <w:cs/>
              </w:rPr>
              <w:t>ต้นทุนทางการเงิน</w:t>
            </w:r>
          </w:p>
        </w:tc>
        <w:tc>
          <w:tcPr>
            <w:tcW w:w="1441" w:type="dxa"/>
          </w:tcPr>
          <w:p w14:paraId="6FDD2A1C" w14:textId="48CFE73E" w:rsidR="00533062" w:rsidRPr="00495C58" w:rsidRDefault="00A33C9D" w:rsidP="00A33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1" w:type="dxa"/>
          </w:tcPr>
          <w:p w14:paraId="6D5ABC0E" w14:textId="7F4631FD"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1" w:type="dxa"/>
          </w:tcPr>
          <w:p w14:paraId="480C13CF" w14:textId="754AB050" w:rsidR="00533062" w:rsidRPr="00495C58" w:rsidRDefault="00EF0405"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1,532</w:t>
            </w:r>
          </w:p>
        </w:tc>
        <w:tc>
          <w:tcPr>
            <w:tcW w:w="1442" w:type="dxa"/>
          </w:tcPr>
          <w:p w14:paraId="246C6CE3" w14:textId="30F2A398" w:rsidR="00533062" w:rsidRPr="00495C58" w:rsidRDefault="00EF0405"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1,29</w:t>
            </w:r>
            <w:r w:rsidR="007533CD" w:rsidRPr="00495C58">
              <w:rPr>
                <w:rFonts w:ascii="Browallia New" w:eastAsia="Arial Unicode MS" w:hAnsi="Browallia New" w:cs="Browallia New"/>
                <w:sz w:val="24"/>
                <w:szCs w:val="24"/>
              </w:rPr>
              <w:t>1</w:t>
            </w:r>
          </w:p>
        </w:tc>
      </w:tr>
      <w:tr w:rsidR="000A14B3" w:rsidRPr="00495C58" w14:paraId="6C07B593" w14:textId="77777777" w:rsidTr="00A16F2F">
        <w:trPr>
          <w:cantSplit/>
        </w:trPr>
        <w:tc>
          <w:tcPr>
            <w:tcW w:w="3334" w:type="dxa"/>
            <w:vAlign w:val="bottom"/>
          </w:tcPr>
          <w:p w14:paraId="6D82EB9E" w14:textId="77777777" w:rsidR="000A14B3" w:rsidRPr="00495C58" w:rsidRDefault="000A14B3"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41" w:type="dxa"/>
          </w:tcPr>
          <w:p w14:paraId="5295F034" w14:textId="77777777" w:rsidR="000A14B3" w:rsidRPr="00495C58" w:rsidRDefault="000A14B3"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p>
        </w:tc>
        <w:tc>
          <w:tcPr>
            <w:tcW w:w="1441" w:type="dxa"/>
          </w:tcPr>
          <w:p w14:paraId="5D2CD2A1" w14:textId="77777777" w:rsidR="000A14B3" w:rsidRPr="00495C58" w:rsidRDefault="000A14B3"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p>
        </w:tc>
        <w:tc>
          <w:tcPr>
            <w:tcW w:w="1441" w:type="dxa"/>
          </w:tcPr>
          <w:p w14:paraId="1B995F3B" w14:textId="77777777" w:rsidR="000A14B3" w:rsidRPr="00495C58" w:rsidRDefault="000A14B3"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p>
        </w:tc>
        <w:tc>
          <w:tcPr>
            <w:tcW w:w="1442" w:type="dxa"/>
          </w:tcPr>
          <w:p w14:paraId="65E70DC2" w14:textId="77777777" w:rsidR="000A14B3" w:rsidRPr="00495C58" w:rsidRDefault="000A14B3"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p>
        </w:tc>
      </w:tr>
      <w:tr w:rsidR="003C2442" w:rsidRPr="00495C58" w14:paraId="732A925D" w14:textId="77777777" w:rsidTr="00A16F2F">
        <w:trPr>
          <w:cantSplit/>
        </w:trPr>
        <w:tc>
          <w:tcPr>
            <w:tcW w:w="3334" w:type="dxa"/>
            <w:vAlign w:val="bottom"/>
          </w:tcPr>
          <w:p w14:paraId="7E6B7BF2" w14:textId="77777777" w:rsidR="003C2442" w:rsidRPr="00495C58" w:rsidRDefault="003C244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41" w:type="dxa"/>
          </w:tcPr>
          <w:p w14:paraId="7C7EE181" w14:textId="77777777" w:rsidR="003C2442" w:rsidRPr="00495C58" w:rsidRDefault="003C244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p>
        </w:tc>
        <w:tc>
          <w:tcPr>
            <w:tcW w:w="1441" w:type="dxa"/>
          </w:tcPr>
          <w:p w14:paraId="2A9E15F7" w14:textId="77777777" w:rsidR="003C2442" w:rsidRPr="00495C58" w:rsidRDefault="003C244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p>
        </w:tc>
        <w:tc>
          <w:tcPr>
            <w:tcW w:w="1441" w:type="dxa"/>
          </w:tcPr>
          <w:p w14:paraId="0DBD6133" w14:textId="77777777" w:rsidR="003C2442" w:rsidRPr="00495C58" w:rsidRDefault="003C244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p>
        </w:tc>
        <w:tc>
          <w:tcPr>
            <w:tcW w:w="1442" w:type="dxa"/>
          </w:tcPr>
          <w:p w14:paraId="3546AB68" w14:textId="77777777" w:rsidR="003C2442" w:rsidRPr="00495C58" w:rsidRDefault="003C244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p>
        </w:tc>
      </w:tr>
      <w:tr w:rsidR="003C2442" w:rsidRPr="00495C58" w14:paraId="7748D1FF" w14:textId="77777777" w:rsidTr="00A16F2F">
        <w:trPr>
          <w:cantSplit/>
        </w:trPr>
        <w:tc>
          <w:tcPr>
            <w:tcW w:w="3334" w:type="dxa"/>
            <w:vAlign w:val="bottom"/>
          </w:tcPr>
          <w:p w14:paraId="6E0F94B7" w14:textId="77777777" w:rsidR="003C2442" w:rsidRPr="00495C58" w:rsidRDefault="003C244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41" w:type="dxa"/>
          </w:tcPr>
          <w:p w14:paraId="66C91E40" w14:textId="77777777" w:rsidR="003C2442" w:rsidRPr="00495C58" w:rsidRDefault="003C244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p>
        </w:tc>
        <w:tc>
          <w:tcPr>
            <w:tcW w:w="1441" w:type="dxa"/>
          </w:tcPr>
          <w:p w14:paraId="4C9A5B22" w14:textId="77777777" w:rsidR="003C2442" w:rsidRPr="00495C58" w:rsidRDefault="003C244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p>
        </w:tc>
        <w:tc>
          <w:tcPr>
            <w:tcW w:w="1441" w:type="dxa"/>
          </w:tcPr>
          <w:p w14:paraId="58A7180B" w14:textId="77777777" w:rsidR="003C2442" w:rsidRPr="00495C58" w:rsidRDefault="003C244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p>
        </w:tc>
        <w:tc>
          <w:tcPr>
            <w:tcW w:w="1442" w:type="dxa"/>
          </w:tcPr>
          <w:p w14:paraId="1D523F08" w14:textId="77777777" w:rsidR="003C2442" w:rsidRPr="00495C58" w:rsidRDefault="003C244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p>
        </w:tc>
      </w:tr>
      <w:tr w:rsidR="003C2442" w:rsidRPr="00495C58" w14:paraId="3BEDCD79" w14:textId="77777777" w:rsidTr="00A16F2F">
        <w:trPr>
          <w:cantSplit/>
        </w:trPr>
        <w:tc>
          <w:tcPr>
            <w:tcW w:w="3334" w:type="dxa"/>
            <w:vAlign w:val="bottom"/>
          </w:tcPr>
          <w:p w14:paraId="36F7C5FA" w14:textId="77777777" w:rsidR="003C2442" w:rsidRPr="00495C58" w:rsidRDefault="003C244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41" w:type="dxa"/>
          </w:tcPr>
          <w:p w14:paraId="5A72DC57" w14:textId="77777777" w:rsidR="003C2442" w:rsidRPr="00495C58" w:rsidRDefault="003C244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p>
        </w:tc>
        <w:tc>
          <w:tcPr>
            <w:tcW w:w="1441" w:type="dxa"/>
          </w:tcPr>
          <w:p w14:paraId="037BCB41" w14:textId="77777777" w:rsidR="003C2442" w:rsidRPr="00495C58" w:rsidRDefault="003C244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p>
        </w:tc>
        <w:tc>
          <w:tcPr>
            <w:tcW w:w="1441" w:type="dxa"/>
          </w:tcPr>
          <w:p w14:paraId="3F312154" w14:textId="77777777" w:rsidR="003C2442" w:rsidRPr="00495C58" w:rsidRDefault="003C244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p>
        </w:tc>
        <w:tc>
          <w:tcPr>
            <w:tcW w:w="1442" w:type="dxa"/>
          </w:tcPr>
          <w:p w14:paraId="5AD86D81" w14:textId="77777777" w:rsidR="003C2442" w:rsidRPr="00495C58" w:rsidRDefault="003C244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jc w:val="right"/>
              <w:rPr>
                <w:rFonts w:ascii="Browallia New" w:eastAsia="Arial Unicode MS" w:hAnsi="Browallia New" w:cs="Browallia New"/>
                <w:sz w:val="24"/>
                <w:szCs w:val="24"/>
              </w:rPr>
            </w:pPr>
          </w:p>
        </w:tc>
      </w:tr>
      <w:tr w:rsidR="00533062" w:rsidRPr="00495C58" w14:paraId="724BE880" w14:textId="77777777" w:rsidTr="00A16F2F">
        <w:trPr>
          <w:cantSplit/>
        </w:trPr>
        <w:tc>
          <w:tcPr>
            <w:tcW w:w="3334" w:type="dxa"/>
            <w:vAlign w:val="bottom"/>
          </w:tcPr>
          <w:p w14:paraId="6A4637DF" w14:textId="07E300CF"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b/>
                <w:bCs/>
                <w:sz w:val="24"/>
                <w:szCs w:val="24"/>
                <w:cs/>
              </w:rPr>
              <w:lastRenderedPageBreak/>
              <w:t>รายการค้ากับกิจการที่เกี่ยวข้องกัน</w:t>
            </w:r>
          </w:p>
        </w:tc>
        <w:tc>
          <w:tcPr>
            <w:tcW w:w="1441" w:type="dxa"/>
            <w:vAlign w:val="bottom"/>
          </w:tcPr>
          <w:p w14:paraId="22DA63E5" w14:textId="77777777"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441" w:type="dxa"/>
            <w:vAlign w:val="bottom"/>
          </w:tcPr>
          <w:p w14:paraId="6C479672" w14:textId="77777777"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1" w:type="dxa"/>
          </w:tcPr>
          <w:p w14:paraId="30A7CE3D" w14:textId="77777777"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2" w:type="dxa"/>
          </w:tcPr>
          <w:p w14:paraId="7B89D8B7" w14:textId="77777777" w:rsidR="00533062" w:rsidRPr="00495C58" w:rsidRDefault="00533062" w:rsidP="0053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04770F" w:rsidRPr="00495C58" w14:paraId="77DC1D1C" w14:textId="77777777">
        <w:trPr>
          <w:cantSplit/>
        </w:trPr>
        <w:tc>
          <w:tcPr>
            <w:tcW w:w="3334" w:type="dxa"/>
            <w:vAlign w:val="bottom"/>
          </w:tcPr>
          <w:p w14:paraId="60EB9ECB" w14:textId="027FEDD1" w:rsidR="0004770F" w:rsidRPr="00495C58" w:rsidRDefault="0004770F" w:rsidP="0004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eastAsia="Arial Unicode MS" w:hAnsi="Browallia New" w:cs="Browallia New"/>
                <w:sz w:val="24"/>
                <w:szCs w:val="24"/>
                <w:cs/>
              </w:rPr>
              <w:t>รายได้จากการขายและให้บริการ</w:t>
            </w:r>
          </w:p>
        </w:tc>
        <w:tc>
          <w:tcPr>
            <w:tcW w:w="1441" w:type="dxa"/>
            <w:vAlign w:val="bottom"/>
          </w:tcPr>
          <w:p w14:paraId="4A37C390" w14:textId="66E5B73E" w:rsidR="0004770F" w:rsidRPr="00495C58" w:rsidRDefault="003C2289" w:rsidP="0004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6</w:t>
            </w:r>
            <w:r w:rsidR="00545B0A" w:rsidRPr="00495C58">
              <w:rPr>
                <w:rFonts w:ascii="Browallia New" w:eastAsia="Arial Unicode MS" w:hAnsi="Browallia New" w:cs="Browallia New"/>
                <w:sz w:val="24"/>
                <w:szCs w:val="24"/>
              </w:rPr>
              <w:t>1</w:t>
            </w:r>
            <w:r w:rsidRPr="00495C58">
              <w:rPr>
                <w:rFonts w:ascii="Browallia New" w:eastAsia="Arial Unicode MS" w:hAnsi="Browallia New" w:cs="Browallia New"/>
                <w:sz w:val="24"/>
                <w:szCs w:val="24"/>
              </w:rPr>
              <w:t>1</w:t>
            </w:r>
          </w:p>
        </w:tc>
        <w:tc>
          <w:tcPr>
            <w:tcW w:w="1441" w:type="dxa"/>
            <w:vAlign w:val="bottom"/>
          </w:tcPr>
          <w:p w14:paraId="002660AA" w14:textId="74BEFCD7" w:rsidR="0004770F" w:rsidRPr="00495C58" w:rsidRDefault="00955E5A" w:rsidP="0076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2,839</w:t>
            </w:r>
          </w:p>
        </w:tc>
        <w:tc>
          <w:tcPr>
            <w:tcW w:w="1441" w:type="dxa"/>
          </w:tcPr>
          <w:p w14:paraId="349DF43D" w14:textId="4D731DA8" w:rsidR="0004770F" w:rsidRPr="00495C58" w:rsidRDefault="00915168" w:rsidP="0004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1,050</w:t>
            </w:r>
          </w:p>
        </w:tc>
        <w:tc>
          <w:tcPr>
            <w:tcW w:w="1442" w:type="dxa"/>
          </w:tcPr>
          <w:p w14:paraId="2FB2C27E" w14:textId="77FC4197" w:rsidR="0004770F" w:rsidRPr="00495C58" w:rsidRDefault="00915168" w:rsidP="0004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2,839</w:t>
            </w:r>
          </w:p>
        </w:tc>
      </w:tr>
      <w:tr w:rsidR="00B15FBB" w:rsidRPr="00495C58" w14:paraId="3758FD38" w14:textId="77777777" w:rsidTr="00E72A26">
        <w:trPr>
          <w:cantSplit/>
        </w:trPr>
        <w:tc>
          <w:tcPr>
            <w:tcW w:w="3334" w:type="dxa"/>
            <w:vAlign w:val="bottom"/>
          </w:tcPr>
          <w:p w14:paraId="271565CF" w14:textId="20AE766A" w:rsidR="00B15FBB" w:rsidRPr="00495C58" w:rsidRDefault="00B15FBB"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rPr>
            </w:pPr>
            <w:r w:rsidRPr="00495C58">
              <w:rPr>
                <w:rFonts w:ascii="Browallia New" w:eastAsia="Arial Unicode MS" w:hAnsi="Browallia New" w:cs="Browallia New"/>
                <w:sz w:val="24"/>
                <w:szCs w:val="24"/>
                <w:cs/>
              </w:rPr>
              <w:t>รายได้อื่น</w:t>
            </w:r>
          </w:p>
        </w:tc>
        <w:tc>
          <w:tcPr>
            <w:tcW w:w="1441" w:type="dxa"/>
          </w:tcPr>
          <w:p w14:paraId="7AEF88D8" w14:textId="64263979" w:rsidR="00B15FBB" w:rsidRPr="00495C58" w:rsidRDefault="00202071"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1</w:t>
            </w:r>
            <w:r w:rsidR="00B15FBB" w:rsidRPr="00495C58">
              <w:rPr>
                <w:rFonts w:ascii="Browallia New" w:eastAsia="Arial Unicode MS" w:hAnsi="Browallia New" w:cs="Browallia New"/>
                <w:sz w:val="24"/>
                <w:szCs w:val="24"/>
              </w:rPr>
              <w:t>,</w:t>
            </w:r>
            <w:r w:rsidRPr="00495C58">
              <w:rPr>
                <w:rFonts w:ascii="Browallia New" w:eastAsia="Arial Unicode MS" w:hAnsi="Browallia New" w:cs="Browallia New"/>
                <w:sz w:val="24"/>
                <w:szCs w:val="24"/>
              </w:rPr>
              <w:t>501</w:t>
            </w:r>
          </w:p>
        </w:tc>
        <w:tc>
          <w:tcPr>
            <w:tcW w:w="1441" w:type="dxa"/>
            <w:vAlign w:val="bottom"/>
          </w:tcPr>
          <w:p w14:paraId="5261ADB8" w14:textId="5E8DFFC1" w:rsidR="00B15FBB" w:rsidRPr="00495C58" w:rsidRDefault="00955E5A"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2</w:t>
            </w:r>
          </w:p>
        </w:tc>
        <w:tc>
          <w:tcPr>
            <w:tcW w:w="1441" w:type="dxa"/>
          </w:tcPr>
          <w:p w14:paraId="08525160" w14:textId="305A1B6F" w:rsidR="00B15FBB" w:rsidRPr="00495C58" w:rsidRDefault="00B15FBB"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2" w:type="dxa"/>
          </w:tcPr>
          <w:p w14:paraId="59088812" w14:textId="3079DCA1" w:rsidR="00B15FBB" w:rsidRPr="00495C58" w:rsidRDefault="00915168"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2</w:t>
            </w:r>
          </w:p>
        </w:tc>
      </w:tr>
      <w:tr w:rsidR="00B15FBB" w:rsidRPr="00495C58" w14:paraId="326B0AB5" w14:textId="77777777">
        <w:trPr>
          <w:cantSplit/>
        </w:trPr>
        <w:tc>
          <w:tcPr>
            <w:tcW w:w="3334" w:type="dxa"/>
            <w:vAlign w:val="bottom"/>
          </w:tcPr>
          <w:p w14:paraId="78AAE81B" w14:textId="04EFA757" w:rsidR="00B15FBB" w:rsidRPr="00495C58" w:rsidRDefault="00B15FBB"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eastAsia="Arial Unicode MS" w:hAnsi="Browallia New" w:cs="Browallia New"/>
                <w:sz w:val="24"/>
                <w:szCs w:val="24"/>
                <w:cs/>
              </w:rPr>
              <w:t>ต้นทุนขายและให้บริการ</w:t>
            </w:r>
          </w:p>
        </w:tc>
        <w:tc>
          <w:tcPr>
            <w:tcW w:w="1441" w:type="dxa"/>
          </w:tcPr>
          <w:p w14:paraId="4F974626" w14:textId="64B00465" w:rsidR="00B15FBB" w:rsidRPr="00495C58" w:rsidRDefault="00EE6285"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7,191</w:t>
            </w:r>
          </w:p>
        </w:tc>
        <w:tc>
          <w:tcPr>
            <w:tcW w:w="1441" w:type="dxa"/>
            <w:vAlign w:val="bottom"/>
          </w:tcPr>
          <w:p w14:paraId="190BF433" w14:textId="41E00122" w:rsidR="00B15FBB" w:rsidRPr="00495C58" w:rsidRDefault="00EE6285"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5,16</w:t>
            </w:r>
            <w:r w:rsidR="001C451A" w:rsidRPr="00495C58">
              <w:rPr>
                <w:rFonts w:ascii="Browallia New" w:eastAsia="Arial Unicode MS" w:hAnsi="Browallia New" w:cs="Browallia New"/>
                <w:sz w:val="24"/>
                <w:szCs w:val="24"/>
              </w:rPr>
              <w:t>0</w:t>
            </w:r>
          </w:p>
        </w:tc>
        <w:tc>
          <w:tcPr>
            <w:tcW w:w="1441" w:type="dxa"/>
          </w:tcPr>
          <w:p w14:paraId="03EFD709" w14:textId="76BDF2EB" w:rsidR="00B15FBB" w:rsidRPr="00495C58" w:rsidRDefault="00B15FBB"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2" w:type="dxa"/>
          </w:tcPr>
          <w:p w14:paraId="14D7B5ED" w14:textId="3E626F2C" w:rsidR="00B15FBB" w:rsidRPr="00495C58" w:rsidRDefault="00B15FBB"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2"/>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r>
      <w:tr w:rsidR="00B15FBB" w:rsidRPr="00495C58" w14:paraId="1247F27A" w14:textId="77777777">
        <w:trPr>
          <w:cantSplit/>
        </w:trPr>
        <w:tc>
          <w:tcPr>
            <w:tcW w:w="3334" w:type="dxa"/>
            <w:vAlign w:val="bottom"/>
          </w:tcPr>
          <w:p w14:paraId="02738C1B" w14:textId="5923D40F" w:rsidR="00B15FBB" w:rsidRPr="00495C58" w:rsidRDefault="00B15FBB"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eastAsia="Arial Unicode MS" w:hAnsi="Browallia New" w:cs="Browallia New"/>
                <w:sz w:val="24"/>
                <w:szCs w:val="24"/>
                <w:cs/>
              </w:rPr>
              <w:t>ค่าใช้จ่ายในการขายและบริหาร</w:t>
            </w:r>
          </w:p>
        </w:tc>
        <w:tc>
          <w:tcPr>
            <w:tcW w:w="1441" w:type="dxa"/>
          </w:tcPr>
          <w:p w14:paraId="25D2A9F9" w14:textId="4A260128" w:rsidR="00B15FBB" w:rsidRPr="00495C58" w:rsidRDefault="004E1C22"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16,123</w:t>
            </w:r>
          </w:p>
        </w:tc>
        <w:tc>
          <w:tcPr>
            <w:tcW w:w="1441" w:type="dxa"/>
            <w:vAlign w:val="bottom"/>
          </w:tcPr>
          <w:p w14:paraId="3B3587C4" w14:textId="031662CA" w:rsidR="00B15FBB" w:rsidRPr="00495C58" w:rsidRDefault="004E1C22"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26,752</w:t>
            </w:r>
          </w:p>
        </w:tc>
        <w:tc>
          <w:tcPr>
            <w:tcW w:w="1441" w:type="dxa"/>
          </w:tcPr>
          <w:p w14:paraId="74F5550D" w14:textId="08FBD9EC" w:rsidR="00B15FBB" w:rsidRPr="00495C58" w:rsidRDefault="00587632"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9,796</w:t>
            </w:r>
          </w:p>
        </w:tc>
        <w:tc>
          <w:tcPr>
            <w:tcW w:w="1442" w:type="dxa"/>
          </w:tcPr>
          <w:p w14:paraId="0341E702" w14:textId="5BFB1E20" w:rsidR="00B15FBB" w:rsidRPr="00495C58" w:rsidRDefault="00587632"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13,380</w:t>
            </w:r>
          </w:p>
        </w:tc>
      </w:tr>
      <w:tr w:rsidR="00B15FBB" w:rsidRPr="00495C58" w14:paraId="07B4920D" w14:textId="77777777">
        <w:trPr>
          <w:cantSplit/>
        </w:trPr>
        <w:tc>
          <w:tcPr>
            <w:tcW w:w="3334" w:type="dxa"/>
            <w:vAlign w:val="bottom"/>
          </w:tcPr>
          <w:p w14:paraId="3B708F20" w14:textId="1130DAAB" w:rsidR="00B15FBB" w:rsidRPr="00495C58" w:rsidRDefault="00B15FBB"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eastAsia="Arial Unicode MS" w:hAnsi="Browallia New" w:cs="Browallia New"/>
                <w:sz w:val="24"/>
                <w:szCs w:val="24"/>
                <w:cs/>
              </w:rPr>
              <w:t>ต้นทุนทางการเงิน</w:t>
            </w:r>
          </w:p>
        </w:tc>
        <w:tc>
          <w:tcPr>
            <w:tcW w:w="1441" w:type="dxa"/>
          </w:tcPr>
          <w:p w14:paraId="682F98FD" w14:textId="69A97A85" w:rsidR="00B15FBB" w:rsidRPr="00495C58" w:rsidRDefault="004E1C22"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3,235</w:t>
            </w:r>
          </w:p>
        </w:tc>
        <w:tc>
          <w:tcPr>
            <w:tcW w:w="1441" w:type="dxa"/>
            <w:vAlign w:val="bottom"/>
          </w:tcPr>
          <w:p w14:paraId="61EB7AD6" w14:textId="704BB431" w:rsidR="00B15FBB" w:rsidRPr="00495C58" w:rsidRDefault="00D06E3F"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2,65</w:t>
            </w:r>
            <w:r w:rsidR="001C451A" w:rsidRPr="00495C58">
              <w:rPr>
                <w:rFonts w:ascii="Browallia New" w:eastAsia="Arial Unicode MS" w:hAnsi="Browallia New" w:cs="Browallia New"/>
                <w:sz w:val="24"/>
                <w:szCs w:val="24"/>
              </w:rPr>
              <w:t>4</w:t>
            </w:r>
          </w:p>
        </w:tc>
        <w:tc>
          <w:tcPr>
            <w:tcW w:w="1441" w:type="dxa"/>
          </w:tcPr>
          <w:p w14:paraId="6AD1BAAE" w14:textId="749760D5" w:rsidR="00B15FBB" w:rsidRPr="00495C58" w:rsidRDefault="00587632"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1,498</w:t>
            </w:r>
          </w:p>
        </w:tc>
        <w:tc>
          <w:tcPr>
            <w:tcW w:w="1442" w:type="dxa"/>
          </w:tcPr>
          <w:p w14:paraId="3E60193A" w14:textId="580CB46D" w:rsidR="00B15FBB" w:rsidRPr="00495C58" w:rsidRDefault="00587632" w:rsidP="00B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1,32</w:t>
            </w:r>
            <w:r w:rsidR="002A7B25" w:rsidRPr="00495C58">
              <w:rPr>
                <w:rFonts w:ascii="Browallia New" w:eastAsia="Arial Unicode MS" w:hAnsi="Browallia New" w:cs="Browallia New"/>
                <w:sz w:val="24"/>
                <w:szCs w:val="24"/>
              </w:rPr>
              <w:t>9</w:t>
            </w:r>
          </w:p>
        </w:tc>
      </w:tr>
    </w:tbl>
    <w:p w14:paraId="235F3432" w14:textId="77777777" w:rsidR="00612ADF" w:rsidRPr="00495C58" w:rsidRDefault="00612ADF" w:rsidP="00821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bl>
      <w:tblPr>
        <w:tblW w:w="9099" w:type="dxa"/>
        <w:tblInd w:w="351" w:type="dxa"/>
        <w:tblLayout w:type="fixed"/>
        <w:tblLook w:val="0000" w:firstRow="0" w:lastRow="0" w:firstColumn="0" w:lastColumn="0" w:noHBand="0" w:noVBand="0"/>
      </w:tblPr>
      <w:tblGrid>
        <w:gridCol w:w="3334"/>
        <w:gridCol w:w="1441"/>
        <w:gridCol w:w="1441"/>
        <w:gridCol w:w="1441"/>
        <w:gridCol w:w="1442"/>
      </w:tblGrid>
      <w:tr w:rsidR="00612ADF" w:rsidRPr="00495C58" w14:paraId="4B103E96" w14:textId="77777777">
        <w:trPr>
          <w:cantSplit/>
          <w:tblHeader/>
        </w:trPr>
        <w:tc>
          <w:tcPr>
            <w:tcW w:w="3334" w:type="dxa"/>
          </w:tcPr>
          <w:p w14:paraId="6FE9DED5"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7A167841"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495C58">
              <w:rPr>
                <w:rFonts w:ascii="Browallia New" w:hAnsi="Browallia New" w:cs="Browallia New"/>
                <w:snapToGrid w:val="0"/>
                <w:sz w:val="24"/>
                <w:szCs w:val="24"/>
                <w:lang w:eastAsia="th-TH"/>
              </w:rPr>
              <w:t>(</w:t>
            </w:r>
            <w:proofErr w:type="gramStart"/>
            <w:r w:rsidRPr="00495C58">
              <w:rPr>
                <w:rFonts w:ascii="Browallia New" w:hAnsi="Browallia New" w:cs="Browallia New"/>
                <w:snapToGrid w:val="0"/>
                <w:sz w:val="24"/>
                <w:szCs w:val="24"/>
                <w:cs/>
                <w:lang w:eastAsia="th-TH"/>
              </w:rPr>
              <w:t>หน่วย</w:t>
            </w:r>
            <w:r w:rsidRPr="00495C58">
              <w:rPr>
                <w:rFonts w:ascii="Browallia New" w:hAnsi="Browallia New" w:cs="Browallia New"/>
                <w:snapToGrid w:val="0"/>
                <w:sz w:val="24"/>
                <w:szCs w:val="24"/>
                <w:lang w:eastAsia="th-TH"/>
              </w:rPr>
              <w:t xml:space="preserve"> :</w:t>
            </w:r>
            <w:proofErr w:type="gramEnd"/>
            <w:r w:rsidRPr="00495C58">
              <w:rPr>
                <w:rFonts w:ascii="Browallia New" w:hAnsi="Browallia New" w:cs="Browallia New"/>
                <w:snapToGrid w:val="0"/>
                <w:sz w:val="24"/>
                <w:szCs w:val="24"/>
                <w:lang w:eastAsia="th-TH"/>
              </w:rPr>
              <w:t xml:space="preserve"> </w:t>
            </w:r>
            <w:r w:rsidRPr="00495C58">
              <w:rPr>
                <w:rFonts w:ascii="Browallia New" w:hAnsi="Browallia New" w:cs="Browallia New"/>
                <w:snapToGrid w:val="0"/>
                <w:sz w:val="24"/>
                <w:szCs w:val="24"/>
                <w:cs/>
                <w:lang w:eastAsia="th-TH"/>
              </w:rPr>
              <w:t>พันบาท)</w:t>
            </w:r>
          </w:p>
        </w:tc>
      </w:tr>
      <w:tr w:rsidR="00612ADF" w:rsidRPr="00495C58" w14:paraId="07AA7BB8" w14:textId="77777777">
        <w:trPr>
          <w:cantSplit/>
          <w:tblHeader/>
        </w:trPr>
        <w:tc>
          <w:tcPr>
            <w:tcW w:w="3334" w:type="dxa"/>
          </w:tcPr>
          <w:p w14:paraId="493DECC3"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67B0E0BC" w14:textId="099B628D" w:rsidR="00612ADF" w:rsidRPr="00495C58" w:rsidRDefault="00612A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4"/>
                <w:szCs w:val="24"/>
                <w:lang w:eastAsia="th-TH"/>
              </w:rPr>
            </w:pPr>
            <w:r w:rsidRPr="00495C58">
              <w:rPr>
                <w:rFonts w:ascii="Browallia New" w:hAnsi="Browallia New" w:cs="Browallia New"/>
                <w:snapToGrid w:val="0"/>
                <w:sz w:val="24"/>
                <w:szCs w:val="24"/>
                <w:cs/>
                <w:lang w:eastAsia="th-TH"/>
              </w:rPr>
              <w:t>สำหรับ</w:t>
            </w:r>
            <w:r w:rsidR="0024167D" w:rsidRPr="00495C58">
              <w:rPr>
                <w:rFonts w:ascii="Browallia New" w:hAnsi="Browallia New" w:cs="Browallia New"/>
                <w:snapToGrid w:val="0"/>
                <w:sz w:val="24"/>
                <w:szCs w:val="24"/>
                <w:cs/>
                <w:lang w:eastAsia="th-TH"/>
              </w:rPr>
              <w:t>งวด</w:t>
            </w:r>
            <w:r w:rsidRPr="00495C58">
              <w:rPr>
                <w:rFonts w:ascii="Browallia New" w:hAnsi="Browallia New" w:cs="Browallia New"/>
                <w:snapToGrid w:val="0"/>
                <w:sz w:val="24"/>
                <w:szCs w:val="24"/>
                <w:cs/>
                <w:lang w:eastAsia="th-TH"/>
              </w:rPr>
              <w:t xml:space="preserve">หกเดือนสิ้นสุดวันที่ </w:t>
            </w:r>
            <w:r w:rsidRPr="00495C58">
              <w:rPr>
                <w:rFonts w:ascii="Browallia New" w:hAnsi="Browallia New" w:cs="Browallia New"/>
                <w:snapToGrid w:val="0"/>
                <w:sz w:val="24"/>
                <w:szCs w:val="24"/>
                <w:lang w:eastAsia="th-TH"/>
              </w:rPr>
              <w:t xml:space="preserve">30 </w:t>
            </w:r>
            <w:r w:rsidRPr="00495C58">
              <w:rPr>
                <w:rFonts w:ascii="Browallia New" w:hAnsi="Browallia New" w:cs="Browallia New"/>
                <w:snapToGrid w:val="0"/>
                <w:sz w:val="24"/>
                <w:szCs w:val="24"/>
                <w:cs/>
                <w:lang w:eastAsia="th-TH"/>
              </w:rPr>
              <w:t>มิถุนายน</w:t>
            </w:r>
          </w:p>
        </w:tc>
      </w:tr>
      <w:tr w:rsidR="00612ADF" w:rsidRPr="00495C58" w14:paraId="045C108C" w14:textId="77777777">
        <w:trPr>
          <w:cantSplit/>
          <w:tblHeader/>
        </w:trPr>
        <w:tc>
          <w:tcPr>
            <w:tcW w:w="3334" w:type="dxa"/>
          </w:tcPr>
          <w:p w14:paraId="3258F924"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882" w:type="dxa"/>
            <w:gridSpan w:val="2"/>
          </w:tcPr>
          <w:p w14:paraId="1A5AB5DE" w14:textId="77777777" w:rsidR="00612ADF" w:rsidRPr="00495C58" w:rsidRDefault="00612A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cs/>
              </w:rPr>
              <w:t>ข้อมูลทางการเงินรวม</w:t>
            </w:r>
          </w:p>
        </w:tc>
        <w:tc>
          <w:tcPr>
            <w:tcW w:w="2883" w:type="dxa"/>
            <w:gridSpan w:val="2"/>
          </w:tcPr>
          <w:p w14:paraId="24FFCCAF" w14:textId="77777777" w:rsidR="00612ADF" w:rsidRPr="00495C58" w:rsidRDefault="00612A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cs/>
              </w:rPr>
              <w:t>ข้อมูลทางการเงินเฉพาะบริษัท</w:t>
            </w:r>
          </w:p>
        </w:tc>
      </w:tr>
      <w:tr w:rsidR="00612ADF" w:rsidRPr="00495C58" w14:paraId="040689F7" w14:textId="77777777">
        <w:trPr>
          <w:cantSplit/>
          <w:tblHeader/>
        </w:trPr>
        <w:tc>
          <w:tcPr>
            <w:tcW w:w="3334" w:type="dxa"/>
          </w:tcPr>
          <w:p w14:paraId="5AF37C76" w14:textId="77777777" w:rsidR="00612ADF" w:rsidRPr="00495C58" w:rsidRDefault="00612ADF" w:rsidP="00612ADF">
            <w:pPr>
              <w:pStyle w:val="a0"/>
              <w:tabs>
                <w:tab w:val="clear" w:pos="360"/>
                <w:tab w:val="clear" w:pos="720"/>
                <w:tab w:val="clear" w:pos="1080"/>
                <w:tab w:val="left" w:pos="540"/>
              </w:tabs>
              <w:rPr>
                <w:rFonts w:ascii="Browallia New" w:hAnsi="Browallia New" w:cs="Browallia New"/>
                <w:sz w:val="24"/>
                <w:szCs w:val="24"/>
                <w:lang w:val="en-GB"/>
              </w:rPr>
            </w:pPr>
          </w:p>
        </w:tc>
        <w:tc>
          <w:tcPr>
            <w:tcW w:w="1441" w:type="dxa"/>
            <w:vAlign w:val="bottom"/>
          </w:tcPr>
          <w:p w14:paraId="49FA9E26" w14:textId="564410C3" w:rsidR="00612ADF" w:rsidRPr="00495C58" w:rsidRDefault="00612ADF" w:rsidP="00612A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495C58">
              <w:rPr>
                <w:rFonts w:ascii="Browallia New" w:hAnsi="Browallia New" w:cs="Browallia New"/>
                <w:sz w:val="24"/>
                <w:szCs w:val="24"/>
              </w:rPr>
              <w:t>2569</w:t>
            </w:r>
          </w:p>
        </w:tc>
        <w:tc>
          <w:tcPr>
            <w:tcW w:w="1441" w:type="dxa"/>
            <w:vAlign w:val="bottom"/>
          </w:tcPr>
          <w:p w14:paraId="2E91E522" w14:textId="221CED3D" w:rsidR="00612ADF" w:rsidRPr="00495C58" w:rsidRDefault="00612ADF" w:rsidP="00612A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495C58">
              <w:rPr>
                <w:rFonts w:ascii="Browallia New" w:hAnsi="Browallia New" w:cs="Browallia New"/>
                <w:sz w:val="24"/>
                <w:szCs w:val="24"/>
              </w:rPr>
              <w:t>2568</w:t>
            </w:r>
          </w:p>
        </w:tc>
        <w:tc>
          <w:tcPr>
            <w:tcW w:w="1441" w:type="dxa"/>
            <w:vAlign w:val="bottom"/>
          </w:tcPr>
          <w:p w14:paraId="2E100E36" w14:textId="2BEBD27E" w:rsidR="00612ADF" w:rsidRPr="00495C58" w:rsidRDefault="00612ADF" w:rsidP="00612A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2569</w:t>
            </w:r>
          </w:p>
        </w:tc>
        <w:tc>
          <w:tcPr>
            <w:tcW w:w="1442" w:type="dxa"/>
            <w:vAlign w:val="bottom"/>
          </w:tcPr>
          <w:p w14:paraId="38FE04AF" w14:textId="6E999579" w:rsidR="00612ADF" w:rsidRPr="00495C58" w:rsidRDefault="00612ADF" w:rsidP="00612A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495C58">
              <w:rPr>
                <w:rFonts w:ascii="Browallia New" w:hAnsi="Browallia New" w:cs="Browallia New"/>
                <w:sz w:val="24"/>
                <w:szCs w:val="24"/>
              </w:rPr>
              <w:t>2568</w:t>
            </w:r>
          </w:p>
        </w:tc>
      </w:tr>
      <w:tr w:rsidR="00612ADF" w:rsidRPr="00495C58" w14:paraId="094FE6DA" w14:textId="77777777">
        <w:trPr>
          <w:cantSplit/>
          <w:tblHeader/>
        </w:trPr>
        <w:tc>
          <w:tcPr>
            <w:tcW w:w="3334" w:type="dxa"/>
            <w:vAlign w:val="bottom"/>
          </w:tcPr>
          <w:p w14:paraId="09E77AC9"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1" w:type="dxa"/>
            <w:vAlign w:val="bottom"/>
          </w:tcPr>
          <w:p w14:paraId="105E3163"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08995791"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7DC11CC7"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747A0CF4"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612ADF" w:rsidRPr="00495C58" w14:paraId="0332DFE5" w14:textId="77777777">
        <w:trPr>
          <w:cantSplit/>
        </w:trPr>
        <w:tc>
          <w:tcPr>
            <w:tcW w:w="3334" w:type="dxa"/>
            <w:vAlign w:val="bottom"/>
          </w:tcPr>
          <w:p w14:paraId="5957F68F"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b/>
                <w:bCs/>
                <w:sz w:val="24"/>
                <w:szCs w:val="24"/>
                <w:cs/>
              </w:rPr>
              <w:t>รายการค้ากับบริษัทย่อยและ</w:t>
            </w:r>
          </w:p>
        </w:tc>
        <w:tc>
          <w:tcPr>
            <w:tcW w:w="1441" w:type="dxa"/>
            <w:vAlign w:val="bottom"/>
          </w:tcPr>
          <w:p w14:paraId="1E9AC316"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323AF57D"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1AE895BA"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67C4C7D3"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612ADF" w:rsidRPr="00495C58" w14:paraId="5F540848" w14:textId="77777777">
        <w:trPr>
          <w:cantSplit/>
        </w:trPr>
        <w:tc>
          <w:tcPr>
            <w:tcW w:w="3334" w:type="dxa"/>
            <w:vAlign w:val="bottom"/>
          </w:tcPr>
          <w:p w14:paraId="51C3F96E"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4"/>
                <w:szCs w:val="24"/>
                <w:cs/>
              </w:rPr>
            </w:pPr>
            <w:r w:rsidRPr="00495C58">
              <w:rPr>
                <w:rFonts w:ascii="Browallia New" w:hAnsi="Browallia New" w:cs="Browallia New"/>
                <w:b/>
                <w:bCs/>
                <w:sz w:val="24"/>
                <w:szCs w:val="24"/>
              </w:rPr>
              <w:t xml:space="preserve">     </w:t>
            </w:r>
            <w:r w:rsidRPr="00495C58">
              <w:rPr>
                <w:rFonts w:ascii="Browallia New" w:hAnsi="Browallia New" w:cs="Browallia New"/>
                <w:b/>
                <w:bCs/>
                <w:sz w:val="24"/>
                <w:szCs w:val="24"/>
                <w:cs/>
              </w:rPr>
              <w:t>บริษัทย่อยทางอ้อม</w:t>
            </w:r>
          </w:p>
        </w:tc>
        <w:tc>
          <w:tcPr>
            <w:tcW w:w="1441" w:type="dxa"/>
            <w:vAlign w:val="bottom"/>
          </w:tcPr>
          <w:p w14:paraId="6644D55D"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79BA50E9"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7BBEEBB5"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666582B3" w14:textId="77777777" w:rsidR="00612ADF" w:rsidRPr="00495C58" w:rsidRDefault="0061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0224E3" w:rsidRPr="00495C58" w14:paraId="6E15B8D0" w14:textId="77777777">
        <w:trPr>
          <w:cantSplit/>
        </w:trPr>
        <w:tc>
          <w:tcPr>
            <w:tcW w:w="3334" w:type="dxa"/>
            <w:vAlign w:val="bottom"/>
          </w:tcPr>
          <w:p w14:paraId="35CEAAA4"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495C58">
              <w:rPr>
                <w:rFonts w:ascii="Browallia New" w:eastAsia="Arial Unicode MS" w:hAnsi="Browallia New" w:cs="Browallia New"/>
                <w:sz w:val="24"/>
                <w:szCs w:val="24"/>
                <w:cs/>
              </w:rPr>
              <w:t>รายได้ธุรกิจสื่อ</w:t>
            </w:r>
          </w:p>
        </w:tc>
        <w:tc>
          <w:tcPr>
            <w:tcW w:w="1441" w:type="dxa"/>
          </w:tcPr>
          <w:p w14:paraId="5475326A" w14:textId="3FBD64E7" w:rsidR="000224E3" w:rsidRPr="00495C58" w:rsidRDefault="00B91C5A"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w:t>
            </w:r>
            <w:r w:rsidRPr="00495C58">
              <w:rPr>
                <w:rFonts w:ascii="Browallia New" w:eastAsia="Arial Unicode MS" w:hAnsi="Browallia New" w:cs="Browallia New"/>
                <w:sz w:val="24"/>
                <w:szCs w:val="24"/>
              </w:rPr>
              <w:t xml:space="preserve">  -</w:t>
            </w:r>
          </w:p>
        </w:tc>
        <w:tc>
          <w:tcPr>
            <w:tcW w:w="1441" w:type="dxa"/>
          </w:tcPr>
          <w:p w14:paraId="2F1BE85F" w14:textId="43411775" w:rsidR="000224E3" w:rsidRPr="00495C58" w:rsidRDefault="002F3EB0"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495C58">
              <w:rPr>
                <w:rFonts w:ascii="Browallia New" w:eastAsia="Arial Unicode MS" w:hAnsi="Browallia New" w:cs="Browallia New"/>
                <w:sz w:val="24"/>
                <w:szCs w:val="24"/>
                <w:cs/>
                <w:lang w:val="en-GB"/>
              </w:rPr>
              <w:t xml:space="preserve">        </w:t>
            </w:r>
            <w:r w:rsidRPr="00495C58">
              <w:rPr>
                <w:rFonts w:ascii="Browallia New" w:hAnsi="Browallia New" w:cs="Browallia New"/>
                <w:sz w:val="24"/>
                <w:szCs w:val="24"/>
              </w:rPr>
              <w:t xml:space="preserve">  </w:t>
            </w:r>
            <w:r w:rsidRPr="00495C58">
              <w:rPr>
                <w:rFonts w:ascii="Browallia New" w:eastAsia="Arial Unicode MS" w:hAnsi="Browallia New" w:cs="Browallia New"/>
                <w:sz w:val="24"/>
                <w:szCs w:val="24"/>
              </w:rPr>
              <w:t>-</w:t>
            </w:r>
          </w:p>
        </w:tc>
        <w:tc>
          <w:tcPr>
            <w:tcW w:w="1441" w:type="dxa"/>
          </w:tcPr>
          <w:p w14:paraId="5CAE5283" w14:textId="0807C995" w:rsidR="000224E3" w:rsidRPr="00495C58" w:rsidRDefault="0013434C"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9,13</w:t>
            </w:r>
            <w:r w:rsidR="00304569" w:rsidRPr="00495C58">
              <w:rPr>
                <w:rFonts w:ascii="Browallia New" w:eastAsia="Arial Unicode MS" w:hAnsi="Browallia New" w:cs="Browallia New"/>
                <w:sz w:val="24"/>
                <w:szCs w:val="24"/>
                <w:lang w:val="en-GB"/>
              </w:rPr>
              <w:t>9</w:t>
            </w:r>
          </w:p>
        </w:tc>
        <w:tc>
          <w:tcPr>
            <w:tcW w:w="1442" w:type="dxa"/>
          </w:tcPr>
          <w:p w14:paraId="26A048CD" w14:textId="521333A0"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9,139</w:t>
            </w:r>
          </w:p>
        </w:tc>
      </w:tr>
      <w:tr w:rsidR="000224E3" w:rsidRPr="00495C58" w14:paraId="0E85E5B6" w14:textId="77777777">
        <w:trPr>
          <w:cantSplit/>
        </w:trPr>
        <w:tc>
          <w:tcPr>
            <w:tcW w:w="3334" w:type="dxa"/>
            <w:vAlign w:val="bottom"/>
          </w:tcPr>
          <w:p w14:paraId="525FE352"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495C58">
              <w:rPr>
                <w:rFonts w:ascii="Browallia New" w:eastAsia="Arial Unicode MS" w:hAnsi="Browallia New" w:cs="Browallia New"/>
                <w:sz w:val="24"/>
                <w:szCs w:val="24"/>
                <w:cs/>
              </w:rPr>
              <w:t>รายได้ธุรกิจเพลง</w:t>
            </w:r>
          </w:p>
        </w:tc>
        <w:tc>
          <w:tcPr>
            <w:tcW w:w="1441" w:type="dxa"/>
          </w:tcPr>
          <w:p w14:paraId="43A0A006" w14:textId="326CEBA0" w:rsidR="000224E3" w:rsidRPr="00495C58" w:rsidRDefault="00B91C5A"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w:t>
            </w:r>
            <w:r w:rsidRPr="00495C58">
              <w:rPr>
                <w:rFonts w:ascii="Browallia New" w:eastAsia="Arial Unicode MS" w:hAnsi="Browallia New" w:cs="Browallia New"/>
                <w:sz w:val="24"/>
                <w:szCs w:val="24"/>
              </w:rPr>
              <w:t xml:space="preserve">  -</w:t>
            </w:r>
          </w:p>
        </w:tc>
        <w:tc>
          <w:tcPr>
            <w:tcW w:w="1441" w:type="dxa"/>
          </w:tcPr>
          <w:p w14:paraId="0427DADA" w14:textId="7DAE8029" w:rsidR="000224E3" w:rsidRPr="00495C58" w:rsidRDefault="002F3EB0"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495C58">
              <w:rPr>
                <w:rFonts w:ascii="Browallia New" w:eastAsia="Arial Unicode MS" w:hAnsi="Browallia New" w:cs="Browallia New"/>
                <w:sz w:val="24"/>
                <w:szCs w:val="24"/>
                <w:cs/>
                <w:lang w:val="en-GB"/>
              </w:rPr>
              <w:t xml:space="preserve">        </w:t>
            </w:r>
            <w:r w:rsidRPr="00495C58">
              <w:rPr>
                <w:rFonts w:ascii="Browallia New" w:hAnsi="Browallia New" w:cs="Browallia New"/>
                <w:sz w:val="24"/>
                <w:szCs w:val="24"/>
              </w:rPr>
              <w:t xml:space="preserve">  </w:t>
            </w:r>
            <w:r w:rsidRPr="00495C58">
              <w:rPr>
                <w:rFonts w:ascii="Browallia New" w:eastAsia="Arial Unicode MS" w:hAnsi="Browallia New" w:cs="Browallia New"/>
                <w:sz w:val="24"/>
                <w:szCs w:val="24"/>
              </w:rPr>
              <w:t>-</w:t>
            </w:r>
          </w:p>
        </w:tc>
        <w:tc>
          <w:tcPr>
            <w:tcW w:w="1441" w:type="dxa"/>
          </w:tcPr>
          <w:p w14:paraId="08039A6A" w14:textId="382F65D9" w:rsidR="000224E3" w:rsidRPr="00495C58" w:rsidRDefault="0013434C" w:rsidP="0013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8"/>
              <w:rPr>
                <w:rFonts w:ascii="Browallia New" w:eastAsia="Arial Unicode MS" w:hAnsi="Browallia New" w:cs="Browallia New"/>
                <w:sz w:val="24"/>
                <w:szCs w:val="24"/>
              </w:rPr>
            </w:pPr>
            <w:r w:rsidRPr="00495C58">
              <w:rPr>
                <w:rFonts w:ascii="Browallia New" w:eastAsia="Arial Unicode MS" w:hAnsi="Browallia New" w:cs="Browallia New"/>
                <w:sz w:val="24"/>
                <w:szCs w:val="24"/>
                <w:lang w:val="en-GB"/>
              </w:rPr>
              <w:t xml:space="preserve">                    687</w:t>
            </w:r>
          </w:p>
        </w:tc>
        <w:tc>
          <w:tcPr>
            <w:tcW w:w="1442" w:type="dxa"/>
          </w:tcPr>
          <w:p w14:paraId="0D479759" w14:textId="38156652"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cs/>
                <w:lang w:val="en-GB"/>
              </w:rPr>
              <w:t xml:space="preserve">        </w:t>
            </w:r>
            <w:r w:rsidRPr="00495C58">
              <w:rPr>
                <w:rFonts w:ascii="Browallia New" w:eastAsia="Arial Unicode MS" w:hAnsi="Browallia New" w:cs="Browallia New"/>
                <w:sz w:val="24"/>
                <w:szCs w:val="24"/>
                <w:lang w:val="en-GB"/>
              </w:rPr>
              <w:t xml:space="preserve">      </w:t>
            </w:r>
            <w:r w:rsidRPr="00495C58">
              <w:rPr>
                <w:rFonts w:ascii="Browallia New" w:hAnsi="Browallia New" w:cs="Browallia New"/>
                <w:sz w:val="24"/>
                <w:szCs w:val="24"/>
              </w:rPr>
              <w:t xml:space="preserve">  </w:t>
            </w:r>
            <w:r w:rsidRPr="00495C58">
              <w:rPr>
                <w:rFonts w:ascii="Browallia New" w:eastAsia="Arial Unicode MS" w:hAnsi="Browallia New" w:cs="Browallia New"/>
                <w:sz w:val="24"/>
                <w:szCs w:val="24"/>
              </w:rPr>
              <w:t>-</w:t>
            </w:r>
          </w:p>
        </w:tc>
      </w:tr>
      <w:tr w:rsidR="000224E3" w:rsidRPr="00495C58" w14:paraId="667E2CDE" w14:textId="77777777">
        <w:trPr>
          <w:cantSplit/>
        </w:trPr>
        <w:tc>
          <w:tcPr>
            <w:tcW w:w="3334" w:type="dxa"/>
            <w:vAlign w:val="bottom"/>
          </w:tcPr>
          <w:p w14:paraId="6FC3EE76"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495C58">
              <w:rPr>
                <w:rFonts w:ascii="Browallia New" w:eastAsia="Arial Unicode MS" w:hAnsi="Browallia New" w:cs="Browallia New"/>
                <w:sz w:val="24"/>
                <w:szCs w:val="24"/>
                <w:cs/>
              </w:rPr>
              <w:t>รายได้จากการบริหารจัดการ</w:t>
            </w:r>
          </w:p>
        </w:tc>
        <w:tc>
          <w:tcPr>
            <w:tcW w:w="1441" w:type="dxa"/>
          </w:tcPr>
          <w:p w14:paraId="4AA0182E" w14:textId="14021406" w:rsidR="000224E3" w:rsidRPr="00495C58" w:rsidRDefault="00B91C5A"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w:t>
            </w:r>
            <w:r w:rsidRPr="00495C58">
              <w:rPr>
                <w:rFonts w:ascii="Browallia New" w:eastAsia="Arial Unicode MS" w:hAnsi="Browallia New" w:cs="Browallia New"/>
                <w:sz w:val="24"/>
                <w:szCs w:val="24"/>
              </w:rPr>
              <w:t xml:space="preserve">  -</w:t>
            </w:r>
          </w:p>
        </w:tc>
        <w:tc>
          <w:tcPr>
            <w:tcW w:w="1441" w:type="dxa"/>
          </w:tcPr>
          <w:p w14:paraId="7ACC8B87" w14:textId="2478DEAE" w:rsidR="000224E3" w:rsidRPr="00495C58" w:rsidRDefault="002F3EB0"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495C58">
              <w:rPr>
                <w:rFonts w:ascii="Browallia New" w:eastAsia="Arial Unicode MS" w:hAnsi="Browallia New" w:cs="Browallia New"/>
                <w:sz w:val="24"/>
                <w:szCs w:val="24"/>
                <w:cs/>
                <w:lang w:val="en-GB"/>
              </w:rPr>
              <w:t xml:space="preserve">        </w:t>
            </w:r>
            <w:r w:rsidRPr="00495C58">
              <w:rPr>
                <w:rFonts w:ascii="Browallia New" w:hAnsi="Browallia New" w:cs="Browallia New"/>
                <w:sz w:val="24"/>
                <w:szCs w:val="24"/>
              </w:rPr>
              <w:t xml:space="preserve">  </w:t>
            </w:r>
            <w:r w:rsidRPr="00495C58">
              <w:rPr>
                <w:rFonts w:ascii="Browallia New" w:eastAsia="Arial Unicode MS" w:hAnsi="Browallia New" w:cs="Browallia New"/>
                <w:sz w:val="24"/>
                <w:szCs w:val="24"/>
              </w:rPr>
              <w:t>-</w:t>
            </w:r>
          </w:p>
        </w:tc>
        <w:tc>
          <w:tcPr>
            <w:tcW w:w="1441" w:type="dxa"/>
          </w:tcPr>
          <w:p w14:paraId="1411ACB0" w14:textId="62089B4F" w:rsidR="000224E3" w:rsidRPr="00495C58" w:rsidRDefault="0013434C"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cs/>
                <w:lang w:val="en-GB"/>
              </w:rPr>
            </w:pPr>
            <w:r w:rsidRPr="00495C58">
              <w:rPr>
                <w:rFonts w:ascii="Browallia New" w:eastAsia="Arial Unicode MS" w:hAnsi="Browallia New" w:cs="Browallia New"/>
                <w:sz w:val="24"/>
                <w:szCs w:val="24"/>
                <w:lang w:val="en-GB"/>
              </w:rPr>
              <w:t>120,827</w:t>
            </w:r>
          </w:p>
        </w:tc>
        <w:tc>
          <w:tcPr>
            <w:tcW w:w="1442" w:type="dxa"/>
          </w:tcPr>
          <w:p w14:paraId="051A8C1F" w14:textId="618D4A71"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155,402</w:t>
            </w:r>
          </w:p>
        </w:tc>
      </w:tr>
      <w:tr w:rsidR="000224E3" w:rsidRPr="00495C58" w14:paraId="3FADEE7C" w14:textId="77777777">
        <w:trPr>
          <w:cantSplit/>
        </w:trPr>
        <w:tc>
          <w:tcPr>
            <w:tcW w:w="3334" w:type="dxa"/>
            <w:vAlign w:val="bottom"/>
          </w:tcPr>
          <w:p w14:paraId="118C35EA"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495C58">
              <w:rPr>
                <w:rFonts w:ascii="Browallia New" w:eastAsia="Arial Unicode MS" w:hAnsi="Browallia New" w:cs="Browallia New"/>
                <w:sz w:val="24"/>
                <w:szCs w:val="24"/>
                <w:cs/>
              </w:rPr>
              <w:t>ดอกเบี้ยรับ</w:t>
            </w:r>
          </w:p>
        </w:tc>
        <w:tc>
          <w:tcPr>
            <w:tcW w:w="1441" w:type="dxa"/>
          </w:tcPr>
          <w:p w14:paraId="4AFD0FC0" w14:textId="1D74903E" w:rsidR="000224E3" w:rsidRPr="00495C58" w:rsidRDefault="00B91C5A"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w:t>
            </w:r>
            <w:r w:rsidRPr="00495C58">
              <w:rPr>
                <w:rFonts w:ascii="Browallia New" w:eastAsia="Arial Unicode MS" w:hAnsi="Browallia New" w:cs="Browallia New"/>
                <w:sz w:val="24"/>
                <w:szCs w:val="24"/>
              </w:rPr>
              <w:t xml:space="preserve">  -</w:t>
            </w:r>
          </w:p>
        </w:tc>
        <w:tc>
          <w:tcPr>
            <w:tcW w:w="1441" w:type="dxa"/>
          </w:tcPr>
          <w:p w14:paraId="69520600" w14:textId="3B592301" w:rsidR="000224E3" w:rsidRPr="00495C58" w:rsidRDefault="002F3EB0"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495C58">
              <w:rPr>
                <w:rFonts w:ascii="Browallia New" w:eastAsia="Arial Unicode MS" w:hAnsi="Browallia New" w:cs="Browallia New"/>
                <w:sz w:val="24"/>
                <w:szCs w:val="24"/>
                <w:cs/>
                <w:lang w:val="en-GB"/>
              </w:rPr>
              <w:t xml:space="preserve">        </w:t>
            </w:r>
            <w:r w:rsidRPr="00495C58">
              <w:rPr>
                <w:rFonts w:ascii="Browallia New" w:hAnsi="Browallia New" w:cs="Browallia New"/>
                <w:sz w:val="24"/>
                <w:szCs w:val="24"/>
              </w:rPr>
              <w:t xml:space="preserve">  </w:t>
            </w:r>
            <w:r w:rsidRPr="00495C58">
              <w:rPr>
                <w:rFonts w:ascii="Browallia New" w:eastAsia="Arial Unicode MS" w:hAnsi="Browallia New" w:cs="Browallia New"/>
                <w:sz w:val="24"/>
                <w:szCs w:val="24"/>
              </w:rPr>
              <w:t>-</w:t>
            </w:r>
          </w:p>
        </w:tc>
        <w:tc>
          <w:tcPr>
            <w:tcW w:w="1441" w:type="dxa"/>
          </w:tcPr>
          <w:p w14:paraId="0ABD1242" w14:textId="0B4FDF75" w:rsidR="000224E3" w:rsidRPr="00495C58" w:rsidRDefault="006639B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62,183</w:t>
            </w:r>
          </w:p>
        </w:tc>
        <w:tc>
          <w:tcPr>
            <w:tcW w:w="1442" w:type="dxa"/>
          </w:tcPr>
          <w:p w14:paraId="127222CE" w14:textId="046DA978"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54,435</w:t>
            </w:r>
          </w:p>
        </w:tc>
      </w:tr>
      <w:tr w:rsidR="000224E3" w:rsidRPr="00495C58" w14:paraId="2AB9E08A" w14:textId="77777777">
        <w:trPr>
          <w:cantSplit/>
        </w:trPr>
        <w:tc>
          <w:tcPr>
            <w:tcW w:w="3334" w:type="dxa"/>
            <w:vAlign w:val="bottom"/>
          </w:tcPr>
          <w:p w14:paraId="0EA2E6FD"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495C58">
              <w:rPr>
                <w:rFonts w:ascii="Browallia New" w:eastAsia="Arial Unicode MS" w:hAnsi="Browallia New" w:cs="Browallia New"/>
                <w:sz w:val="24"/>
                <w:szCs w:val="24"/>
                <w:cs/>
              </w:rPr>
              <w:t>รายได้เงินปันผล</w:t>
            </w:r>
          </w:p>
        </w:tc>
        <w:tc>
          <w:tcPr>
            <w:tcW w:w="1441" w:type="dxa"/>
          </w:tcPr>
          <w:p w14:paraId="1A842685" w14:textId="5506227F" w:rsidR="000224E3" w:rsidRPr="00495C58" w:rsidRDefault="00B91C5A"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w:t>
            </w:r>
            <w:r w:rsidRPr="00495C58">
              <w:rPr>
                <w:rFonts w:ascii="Browallia New" w:eastAsia="Arial Unicode MS" w:hAnsi="Browallia New" w:cs="Browallia New"/>
                <w:sz w:val="24"/>
                <w:szCs w:val="24"/>
              </w:rPr>
              <w:t xml:space="preserve">  -</w:t>
            </w:r>
          </w:p>
        </w:tc>
        <w:tc>
          <w:tcPr>
            <w:tcW w:w="1441" w:type="dxa"/>
          </w:tcPr>
          <w:p w14:paraId="5AC66F0B" w14:textId="62A98BAA" w:rsidR="000224E3" w:rsidRPr="00495C58" w:rsidRDefault="002F3EB0"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cs/>
                <w:lang w:val="en-GB"/>
              </w:rPr>
              <w:t xml:space="preserve">        </w:t>
            </w:r>
            <w:r w:rsidRPr="00495C58">
              <w:rPr>
                <w:rFonts w:ascii="Browallia New" w:hAnsi="Browallia New" w:cs="Browallia New"/>
                <w:sz w:val="24"/>
                <w:szCs w:val="24"/>
              </w:rPr>
              <w:t xml:space="preserve">  </w:t>
            </w:r>
            <w:r w:rsidRPr="00495C58">
              <w:rPr>
                <w:rFonts w:ascii="Browallia New" w:eastAsia="Arial Unicode MS" w:hAnsi="Browallia New" w:cs="Browallia New"/>
                <w:sz w:val="24"/>
                <w:szCs w:val="24"/>
              </w:rPr>
              <w:t>-</w:t>
            </w:r>
          </w:p>
        </w:tc>
        <w:tc>
          <w:tcPr>
            <w:tcW w:w="1441" w:type="dxa"/>
          </w:tcPr>
          <w:p w14:paraId="099ED1B7" w14:textId="780E26A6" w:rsidR="000224E3" w:rsidRPr="00495C58" w:rsidRDefault="005E2347" w:rsidP="005E2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rPr>
              <w:t xml:space="preserve">               -</w:t>
            </w:r>
          </w:p>
        </w:tc>
        <w:tc>
          <w:tcPr>
            <w:tcW w:w="1442" w:type="dxa"/>
          </w:tcPr>
          <w:p w14:paraId="2CE00F5B" w14:textId="7E0B20F4"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495C58">
              <w:rPr>
                <w:rFonts w:ascii="Browallia New" w:eastAsia="Arial Unicode MS" w:hAnsi="Browallia New" w:cs="Browallia New"/>
                <w:sz w:val="24"/>
                <w:szCs w:val="24"/>
                <w:lang w:val="en-GB"/>
              </w:rPr>
              <w:t>1,249</w:t>
            </w:r>
          </w:p>
        </w:tc>
      </w:tr>
      <w:tr w:rsidR="000224E3" w:rsidRPr="00495C58" w14:paraId="684F012E" w14:textId="77777777">
        <w:trPr>
          <w:cantSplit/>
        </w:trPr>
        <w:tc>
          <w:tcPr>
            <w:tcW w:w="3334" w:type="dxa"/>
            <w:vAlign w:val="bottom"/>
          </w:tcPr>
          <w:p w14:paraId="104C8E37"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495C58">
              <w:rPr>
                <w:rFonts w:ascii="Browallia New" w:eastAsia="Arial Unicode MS" w:hAnsi="Browallia New" w:cs="Browallia New"/>
                <w:sz w:val="24"/>
                <w:szCs w:val="24"/>
                <w:cs/>
              </w:rPr>
              <w:t>ต้นทุนขายและให้บริการ</w:t>
            </w:r>
          </w:p>
        </w:tc>
        <w:tc>
          <w:tcPr>
            <w:tcW w:w="1441" w:type="dxa"/>
          </w:tcPr>
          <w:p w14:paraId="63F8977D" w14:textId="0D53D22E" w:rsidR="000224E3" w:rsidRPr="00495C58" w:rsidRDefault="006D2200"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495C58">
              <w:rPr>
                <w:rFonts w:ascii="Browallia New" w:eastAsia="Arial Unicode MS" w:hAnsi="Browallia New" w:cs="Browallia New"/>
                <w:sz w:val="24"/>
                <w:szCs w:val="24"/>
                <w:cs/>
                <w:lang w:val="en-GB"/>
              </w:rPr>
              <w:t xml:space="preserve">        </w:t>
            </w:r>
            <w:r w:rsidRPr="00495C58">
              <w:rPr>
                <w:rFonts w:ascii="Browallia New" w:hAnsi="Browallia New" w:cs="Browallia New"/>
                <w:sz w:val="24"/>
                <w:szCs w:val="24"/>
              </w:rPr>
              <w:t xml:space="preserve">  </w:t>
            </w:r>
            <w:r w:rsidRPr="00495C58">
              <w:rPr>
                <w:rFonts w:ascii="Browallia New" w:eastAsia="Arial Unicode MS" w:hAnsi="Browallia New" w:cs="Browallia New"/>
                <w:sz w:val="24"/>
                <w:szCs w:val="24"/>
              </w:rPr>
              <w:t>-</w:t>
            </w:r>
          </w:p>
        </w:tc>
        <w:tc>
          <w:tcPr>
            <w:tcW w:w="1441" w:type="dxa"/>
          </w:tcPr>
          <w:p w14:paraId="52D88980"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495C58">
              <w:rPr>
                <w:rFonts w:ascii="Browallia New" w:eastAsia="Arial Unicode MS" w:hAnsi="Browallia New" w:cs="Browallia New"/>
                <w:sz w:val="24"/>
                <w:szCs w:val="24"/>
                <w:cs/>
                <w:lang w:val="en-GB"/>
              </w:rPr>
              <w:t xml:space="preserve">        </w:t>
            </w:r>
            <w:r w:rsidRPr="00495C58">
              <w:rPr>
                <w:rFonts w:ascii="Browallia New" w:hAnsi="Browallia New" w:cs="Browallia New"/>
                <w:sz w:val="24"/>
                <w:szCs w:val="24"/>
              </w:rPr>
              <w:t xml:space="preserve">  </w:t>
            </w:r>
            <w:r w:rsidRPr="00495C58">
              <w:rPr>
                <w:rFonts w:ascii="Browallia New" w:eastAsia="Arial Unicode MS" w:hAnsi="Browallia New" w:cs="Browallia New"/>
                <w:sz w:val="24"/>
                <w:szCs w:val="24"/>
              </w:rPr>
              <w:t>-</w:t>
            </w:r>
          </w:p>
        </w:tc>
        <w:tc>
          <w:tcPr>
            <w:tcW w:w="1441" w:type="dxa"/>
          </w:tcPr>
          <w:p w14:paraId="581FCD56" w14:textId="0D14CB34" w:rsidR="000224E3" w:rsidRPr="00495C58" w:rsidRDefault="00127256"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31,160</w:t>
            </w:r>
          </w:p>
        </w:tc>
        <w:tc>
          <w:tcPr>
            <w:tcW w:w="1442" w:type="dxa"/>
          </w:tcPr>
          <w:p w14:paraId="57155447" w14:textId="6515BE59"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49,269</w:t>
            </w:r>
          </w:p>
        </w:tc>
      </w:tr>
      <w:tr w:rsidR="000224E3" w:rsidRPr="00495C58" w14:paraId="1B8E3003" w14:textId="77777777">
        <w:trPr>
          <w:cantSplit/>
        </w:trPr>
        <w:tc>
          <w:tcPr>
            <w:tcW w:w="3334" w:type="dxa"/>
          </w:tcPr>
          <w:p w14:paraId="39ED364D"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495C58">
              <w:rPr>
                <w:rFonts w:ascii="Browallia New" w:eastAsia="Arial Unicode MS" w:hAnsi="Browallia New" w:cs="Browallia New"/>
                <w:sz w:val="24"/>
                <w:szCs w:val="24"/>
                <w:cs/>
              </w:rPr>
              <w:t>ค่าใช้จ่ายในการขายและบริหาร</w:t>
            </w:r>
          </w:p>
        </w:tc>
        <w:tc>
          <w:tcPr>
            <w:tcW w:w="1441" w:type="dxa"/>
          </w:tcPr>
          <w:p w14:paraId="5C48F3B9" w14:textId="63B2D932" w:rsidR="000224E3" w:rsidRPr="00495C58" w:rsidRDefault="006D2200"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495C58">
              <w:rPr>
                <w:rFonts w:ascii="Browallia New" w:eastAsia="Arial Unicode MS" w:hAnsi="Browallia New" w:cs="Browallia New"/>
                <w:sz w:val="24"/>
                <w:szCs w:val="24"/>
                <w:cs/>
                <w:lang w:val="en-GB"/>
              </w:rPr>
              <w:t xml:space="preserve">        </w:t>
            </w:r>
            <w:r w:rsidRPr="00495C58">
              <w:rPr>
                <w:rFonts w:ascii="Browallia New" w:hAnsi="Browallia New" w:cs="Browallia New"/>
                <w:sz w:val="24"/>
                <w:szCs w:val="24"/>
              </w:rPr>
              <w:t xml:space="preserve">  </w:t>
            </w:r>
            <w:r w:rsidRPr="00495C58">
              <w:rPr>
                <w:rFonts w:ascii="Browallia New" w:eastAsia="Arial Unicode MS" w:hAnsi="Browallia New" w:cs="Browallia New"/>
                <w:sz w:val="24"/>
                <w:szCs w:val="24"/>
              </w:rPr>
              <w:t>-</w:t>
            </w:r>
          </w:p>
        </w:tc>
        <w:tc>
          <w:tcPr>
            <w:tcW w:w="1441" w:type="dxa"/>
          </w:tcPr>
          <w:p w14:paraId="75BAF28B"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495C58">
              <w:rPr>
                <w:rFonts w:ascii="Browallia New" w:eastAsia="Arial Unicode MS" w:hAnsi="Browallia New" w:cs="Browallia New"/>
                <w:sz w:val="24"/>
                <w:szCs w:val="24"/>
                <w:cs/>
                <w:lang w:val="en-GB"/>
              </w:rPr>
              <w:t xml:space="preserve">        </w:t>
            </w:r>
            <w:r w:rsidRPr="00495C58">
              <w:rPr>
                <w:rFonts w:ascii="Browallia New" w:hAnsi="Browallia New" w:cs="Browallia New"/>
                <w:sz w:val="24"/>
                <w:szCs w:val="24"/>
              </w:rPr>
              <w:t xml:space="preserve">  </w:t>
            </w:r>
            <w:r w:rsidRPr="00495C58">
              <w:rPr>
                <w:rFonts w:ascii="Browallia New" w:eastAsia="Arial Unicode MS" w:hAnsi="Browallia New" w:cs="Browallia New"/>
                <w:sz w:val="24"/>
                <w:szCs w:val="24"/>
              </w:rPr>
              <w:t>-</w:t>
            </w:r>
          </w:p>
        </w:tc>
        <w:tc>
          <w:tcPr>
            <w:tcW w:w="1441" w:type="dxa"/>
          </w:tcPr>
          <w:p w14:paraId="1FF7C5BE" w14:textId="63DFC820" w:rsidR="000224E3" w:rsidRPr="00495C58" w:rsidRDefault="00374D8D"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202</w:t>
            </w:r>
          </w:p>
        </w:tc>
        <w:tc>
          <w:tcPr>
            <w:tcW w:w="1442" w:type="dxa"/>
          </w:tcPr>
          <w:p w14:paraId="7F69DE9D" w14:textId="0E345292"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486</w:t>
            </w:r>
          </w:p>
        </w:tc>
      </w:tr>
      <w:tr w:rsidR="000224E3" w:rsidRPr="00495C58" w14:paraId="4827C8EB" w14:textId="77777777">
        <w:trPr>
          <w:cantSplit/>
        </w:trPr>
        <w:tc>
          <w:tcPr>
            <w:tcW w:w="3334" w:type="dxa"/>
            <w:vAlign w:val="bottom"/>
          </w:tcPr>
          <w:p w14:paraId="38D4AA0C"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495C58">
              <w:rPr>
                <w:rFonts w:ascii="Browallia New" w:eastAsia="Arial Unicode MS" w:hAnsi="Browallia New" w:cs="Browallia New"/>
                <w:sz w:val="24"/>
                <w:szCs w:val="24"/>
                <w:cs/>
              </w:rPr>
              <w:t>ต้นทุนทางการเงิน</w:t>
            </w:r>
          </w:p>
        </w:tc>
        <w:tc>
          <w:tcPr>
            <w:tcW w:w="1441" w:type="dxa"/>
          </w:tcPr>
          <w:p w14:paraId="518C68B9" w14:textId="5F432CA0" w:rsidR="000224E3" w:rsidRPr="00495C58" w:rsidRDefault="006D2200"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495C58">
              <w:rPr>
                <w:rFonts w:ascii="Browallia New" w:eastAsia="Arial Unicode MS" w:hAnsi="Browallia New" w:cs="Browallia New"/>
                <w:sz w:val="24"/>
                <w:szCs w:val="24"/>
                <w:cs/>
                <w:lang w:val="en-GB"/>
              </w:rPr>
              <w:t xml:space="preserve">        </w:t>
            </w:r>
            <w:r w:rsidRPr="00495C58">
              <w:rPr>
                <w:rFonts w:ascii="Browallia New" w:hAnsi="Browallia New" w:cs="Browallia New"/>
                <w:sz w:val="24"/>
                <w:szCs w:val="24"/>
              </w:rPr>
              <w:t xml:space="preserve">  </w:t>
            </w:r>
            <w:r w:rsidRPr="00495C58">
              <w:rPr>
                <w:rFonts w:ascii="Browallia New" w:eastAsia="Arial Unicode MS" w:hAnsi="Browallia New" w:cs="Browallia New"/>
                <w:sz w:val="24"/>
                <w:szCs w:val="24"/>
              </w:rPr>
              <w:t>-</w:t>
            </w:r>
          </w:p>
        </w:tc>
        <w:tc>
          <w:tcPr>
            <w:tcW w:w="1441" w:type="dxa"/>
          </w:tcPr>
          <w:p w14:paraId="129A5D4C"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495C58">
              <w:rPr>
                <w:rFonts w:ascii="Browallia New" w:eastAsia="Arial Unicode MS" w:hAnsi="Browallia New" w:cs="Browallia New"/>
                <w:sz w:val="24"/>
                <w:szCs w:val="24"/>
                <w:cs/>
                <w:lang w:val="en-GB"/>
              </w:rPr>
              <w:t xml:space="preserve">        </w:t>
            </w:r>
            <w:r w:rsidRPr="00495C58">
              <w:rPr>
                <w:rFonts w:ascii="Browallia New" w:hAnsi="Browallia New" w:cs="Browallia New"/>
                <w:sz w:val="24"/>
                <w:szCs w:val="24"/>
              </w:rPr>
              <w:t xml:space="preserve">  </w:t>
            </w:r>
            <w:r w:rsidRPr="00495C58">
              <w:rPr>
                <w:rFonts w:ascii="Browallia New" w:eastAsia="Arial Unicode MS" w:hAnsi="Browallia New" w:cs="Browallia New"/>
                <w:sz w:val="24"/>
                <w:szCs w:val="24"/>
              </w:rPr>
              <w:t>-</w:t>
            </w:r>
          </w:p>
        </w:tc>
        <w:tc>
          <w:tcPr>
            <w:tcW w:w="1441" w:type="dxa"/>
          </w:tcPr>
          <w:p w14:paraId="46F9E927" w14:textId="5622F037" w:rsidR="000224E3" w:rsidRPr="00495C58" w:rsidRDefault="00374D8D"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2,837</w:t>
            </w:r>
          </w:p>
        </w:tc>
        <w:tc>
          <w:tcPr>
            <w:tcW w:w="1442" w:type="dxa"/>
          </w:tcPr>
          <w:p w14:paraId="7C724E03" w14:textId="085076A5"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2,657</w:t>
            </w:r>
          </w:p>
        </w:tc>
      </w:tr>
      <w:tr w:rsidR="000224E3" w:rsidRPr="00495C58" w14:paraId="0C9E659D" w14:textId="77777777">
        <w:trPr>
          <w:cantSplit/>
        </w:trPr>
        <w:tc>
          <w:tcPr>
            <w:tcW w:w="3334" w:type="dxa"/>
            <w:vAlign w:val="bottom"/>
          </w:tcPr>
          <w:p w14:paraId="3953B4B7"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41" w:type="dxa"/>
          </w:tcPr>
          <w:p w14:paraId="5B48A60C"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0D1704D6"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4"/>
                <w:szCs w:val="24"/>
              </w:rPr>
            </w:pPr>
          </w:p>
        </w:tc>
        <w:tc>
          <w:tcPr>
            <w:tcW w:w="1441" w:type="dxa"/>
          </w:tcPr>
          <w:p w14:paraId="47213D7D"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p>
        </w:tc>
        <w:tc>
          <w:tcPr>
            <w:tcW w:w="1442" w:type="dxa"/>
          </w:tcPr>
          <w:p w14:paraId="6140C3A4"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0224E3" w:rsidRPr="00495C58" w14:paraId="4B5E2B1E" w14:textId="77777777">
        <w:trPr>
          <w:cantSplit/>
        </w:trPr>
        <w:tc>
          <w:tcPr>
            <w:tcW w:w="3334" w:type="dxa"/>
            <w:vAlign w:val="bottom"/>
          </w:tcPr>
          <w:p w14:paraId="33ACF541"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b/>
                <w:bCs/>
                <w:sz w:val="24"/>
                <w:szCs w:val="24"/>
                <w:cs/>
              </w:rPr>
              <w:t>รายการค้ากับกิจการที่เกี่ยวข้องกัน</w:t>
            </w:r>
          </w:p>
        </w:tc>
        <w:tc>
          <w:tcPr>
            <w:tcW w:w="1441" w:type="dxa"/>
            <w:vAlign w:val="bottom"/>
          </w:tcPr>
          <w:p w14:paraId="0D498174"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441" w:type="dxa"/>
            <w:vAlign w:val="bottom"/>
          </w:tcPr>
          <w:p w14:paraId="57F7F384"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441" w:type="dxa"/>
          </w:tcPr>
          <w:p w14:paraId="5E45E784"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3ACFA79E"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0224E3" w:rsidRPr="00495C58" w14:paraId="207391AE" w14:textId="77777777">
        <w:trPr>
          <w:cantSplit/>
        </w:trPr>
        <w:tc>
          <w:tcPr>
            <w:tcW w:w="3334" w:type="dxa"/>
            <w:vAlign w:val="bottom"/>
          </w:tcPr>
          <w:p w14:paraId="76A90C1D"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eastAsia="Arial Unicode MS" w:hAnsi="Browallia New" w:cs="Browallia New"/>
                <w:sz w:val="24"/>
                <w:szCs w:val="24"/>
                <w:cs/>
              </w:rPr>
              <w:t>รายได้จากการขายและให้บริการ</w:t>
            </w:r>
          </w:p>
        </w:tc>
        <w:tc>
          <w:tcPr>
            <w:tcW w:w="1441" w:type="dxa"/>
            <w:vAlign w:val="bottom"/>
          </w:tcPr>
          <w:p w14:paraId="4E42BC28" w14:textId="0048C8DA" w:rsidR="000224E3" w:rsidRPr="00495C58" w:rsidRDefault="006D2200"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rPr>
              <w:t>611</w:t>
            </w:r>
          </w:p>
        </w:tc>
        <w:tc>
          <w:tcPr>
            <w:tcW w:w="1441" w:type="dxa"/>
            <w:vAlign w:val="bottom"/>
          </w:tcPr>
          <w:p w14:paraId="71391BAD" w14:textId="19FD1C4C"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rPr>
              <w:t>11</w:t>
            </w:r>
            <w:r w:rsidR="007E17A3" w:rsidRPr="00495C58">
              <w:rPr>
                <w:rFonts w:ascii="Browallia New" w:eastAsia="Arial Unicode MS" w:hAnsi="Browallia New" w:cs="Browallia New"/>
                <w:sz w:val="24"/>
                <w:szCs w:val="24"/>
              </w:rPr>
              <w:t>,</w:t>
            </w:r>
            <w:r w:rsidRPr="00495C58">
              <w:rPr>
                <w:rFonts w:ascii="Browallia New" w:eastAsia="Arial Unicode MS" w:hAnsi="Browallia New" w:cs="Browallia New"/>
                <w:sz w:val="24"/>
                <w:szCs w:val="24"/>
              </w:rPr>
              <w:t>036</w:t>
            </w:r>
          </w:p>
        </w:tc>
        <w:tc>
          <w:tcPr>
            <w:tcW w:w="1441" w:type="dxa"/>
          </w:tcPr>
          <w:p w14:paraId="36E7B130" w14:textId="6F0C693B" w:rsidR="000224E3" w:rsidRPr="00495C58" w:rsidRDefault="006D2200"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rPr>
              <w:t>2,321</w:t>
            </w:r>
          </w:p>
        </w:tc>
        <w:tc>
          <w:tcPr>
            <w:tcW w:w="1442" w:type="dxa"/>
          </w:tcPr>
          <w:p w14:paraId="7185434B" w14:textId="664DD05E"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11,</w:t>
            </w:r>
            <w:r w:rsidR="006D2200" w:rsidRPr="00495C58">
              <w:rPr>
                <w:rFonts w:ascii="Browallia New" w:eastAsia="Arial Unicode MS" w:hAnsi="Browallia New" w:cs="Browallia New"/>
                <w:sz w:val="24"/>
                <w:szCs w:val="24"/>
              </w:rPr>
              <w:t>0</w:t>
            </w:r>
            <w:r w:rsidR="00330326" w:rsidRPr="00495C58">
              <w:rPr>
                <w:rFonts w:ascii="Browallia New" w:eastAsia="Arial Unicode MS" w:hAnsi="Browallia New" w:cs="Browallia New"/>
                <w:sz w:val="24"/>
                <w:szCs w:val="24"/>
              </w:rPr>
              <w:t>36</w:t>
            </w:r>
          </w:p>
        </w:tc>
      </w:tr>
      <w:tr w:rsidR="000224E3" w:rsidRPr="00495C58" w14:paraId="4A45B793" w14:textId="77777777">
        <w:trPr>
          <w:cantSplit/>
        </w:trPr>
        <w:tc>
          <w:tcPr>
            <w:tcW w:w="3334" w:type="dxa"/>
            <w:vAlign w:val="bottom"/>
          </w:tcPr>
          <w:p w14:paraId="0CA87663"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rPr>
            </w:pPr>
            <w:r w:rsidRPr="00495C58">
              <w:rPr>
                <w:rFonts w:ascii="Browallia New" w:eastAsia="Arial Unicode MS" w:hAnsi="Browallia New" w:cs="Browallia New"/>
                <w:sz w:val="24"/>
                <w:szCs w:val="24"/>
                <w:cs/>
              </w:rPr>
              <w:t>รายได้อื่น</w:t>
            </w:r>
          </w:p>
        </w:tc>
        <w:tc>
          <w:tcPr>
            <w:tcW w:w="1441" w:type="dxa"/>
          </w:tcPr>
          <w:p w14:paraId="35D273F4" w14:textId="3E3C2E99" w:rsidR="000224E3" w:rsidRPr="00495C58" w:rsidRDefault="0082692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rPr>
              <w:t>2,773</w:t>
            </w:r>
          </w:p>
        </w:tc>
        <w:tc>
          <w:tcPr>
            <w:tcW w:w="1441" w:type="dxa"/>
            <w:vAlign w:val="bottom"/>
          </w:tcPr>
          <w:p w14:paraId="65B73620" w14:textId="003F574A"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r w:rsidRPr="00495C58">
              <w:rPr>
                <w:rFonts w:ascii="Browallia New" w:eastAsia="Arial Unicode MS" w:hAnsi="Browallia New" w:cs="Browallia New"/>
                <w:sz w:val="24"/>
                <w:szCs w:val="24"/>
              </w:rPr>
              <w:t>6</w:t>
            </w:r>
          </w:p>
        </w:tc>
        <w:tc>
          <w:tcPr>
            <w:tcW w:w="1441" w:type="dxa"/>
          </w:tcPr>
          <w:p w14:paraId="40A44556" w14:textId="79544F5B" w:rsidR="000224E3" w:rsidRPr="00495C58" w:rsidRDefault="006D2200" w:rsidP="0055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 xml:space="preserve">        </w:t>
            </w:r>
            <w:r w:rsidRPr="00495C58">
              <w:rPr>
                <w:rFonts w:ascii="Browallia New" w:eastAsia="Arial Unicode MS" w:hAnsi="Browallia New" w:cs="Browallia New"/>
                <w:sz w:val="24"/>
                <w:szCs w:val="24"/>
              </w:rPr>
              <w:t xml:space="preserve">    </w:t>
            </w:r>
            <w:r w:rsidR="00553990" w:rsidRPr="00495C58">
              <w:rPr>
                <w:rFonts w:ascii="Browallia New" w:hAnsi="Browallia New" w:cs="Browallia New"/>
                <w:sz w:val="24"/>
                <w:szCs w:val="24"/>
              </w:rPr>
              <w:t xml:space="preserve">     </w:t>
            </w:r>
            <w:r w:rsidRPr="00495C58">
              <w:rPr>
                <w:rFonts w:ascii="Browallia New" w:eastAsia="Arial Unicode MS" w:hAnsi="Browallia New" w:cs="Browallia New"/>
                <w:sz w:val="24"/>
                <w:szCs w:val="24"/>
              </w:rPr>
              <w:t>-</w:t>
            </w:r>
          </w:p>
        </w:tc>
        <w:tc>
          <w:tcPr>
            <w:tcW w:w="1442" w:type="dxa"/>
          </w:tcPr>
          <w:p w14:paraId="7904DAAA" w14:textId="7FC3674E"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r w:rsidRPr="00495C58">
              <w:rPr>
                <w:rFonts w:ascii="Browallia New" w:eastAsia="Arial Unicode MS" w:hAnsi="Browallia New" w:cs="Browallia New"/>
                <w:sz w:val="24"/>
                <w:szCs w:val="24"/>
              </w:rPr>
              <w:t>6</w:t>
            </w:r>
          </w:p>
        </w:tc>
      </w:tr>
      <w:tr w:rsidR="000224E3" w:rsidRPr="00495C58" w14:paraId="72629B51" w14:textId="77777777">
        <w:trPr>
          <w:cantSplit/>
        </w:trPr>
        <w:tc>
          <w:tcPr>
            <w:tcW w:w="3334" w:type="dxa"/>
            <w:vAlign w:val="bottom"/>
          </w:tcPr>
          <w:p w14:paraId="6FA05A24"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eastAsia="Arial Unicode MS" w:hAnsi="Browallia New" w:cs="Browallia New"/>
                <w:sz w:val="24"/>
                <w:szCs w:val="24"/>
                <w:cs/>
              </w:rPr>
              <w:t>ต้นทุนขายและให้บริการ</w:t>
            </w:r>
          </w:p>
        </w:tc>
        <w:tc>
          <w:tcPr>
            <w:tcW w:w="1441" w:type="dxa"/>
          </w:tcPr>
          <w:p w14:paraId="75AF0BD0" w14:textId="10FDD411" w:rsidR="000224E3" w:rsidRPr="00495C58" w:rsidRDefault="006D2200"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rPr>
              <w:t>13,881</w:t>
            </w:r>
          </w:p>
        </w:tc>
        <w:tc>
          <w:tcPr>
            <w:tcW w:w="1441" w:type="dxa"/>
            <w:vAlign w:val="bottom"/>
          </w:tcPr>
          <w:p w14:paraId="57652AC4" w14:textId="190468F5"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rPr>
              <w:t>9,887</w:t>
            </w:r>
          </w:p>
        </w:tc>
        <w:tc>
          <w:tcPr>
            <w:tcW w:w="1441" w:type="dxa"/>
          </w:tcPr>
          <w:p w14:paraId="5F2672F3" w14:textId="0BBF8E86" w:rsidR="000224E3" w:rsidRPr="00495C58" w:rsidRDefault="006D2200"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8"/>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rPr>
              <w:t xml:space="preserve">           -</w:t>
            </w:r>
          </w:p>
        </w:tc>
        <w:tc>
          <w:tcPr>
            <w:tcW w:w="1442" w:type="dxa"/>
          </w:tcPr>
          <w:p w14:paraId="6114B4A2" w14:textId="66709525"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eastAsia="Arial Unicode MS" w:hAnsi="Browallia New" w:cs="Browallia New"/>
                <w:sz w:val="24"/>
                <w:szCs w:val="24"/>
              </w:rPr>
            </w:pPr>
            <w:r w:rsidRPr="00495C58">
              <w:rPr>
                <w:rFonts w:ascii="Browallia New" w:eastAsia="Arial Unicode MS" w:hAnsi="Browallia New" w:cs="Browallia New"/>
                <w:sz w:val="24"/>
                <w:szCs w:val="24"/>
                <w:cs/>
              </w:rPr>
              <w:t xml:space="preserve">        </w:t>
            </w:r>
            <w:r w:rsidRPr="00495C58">
              <w:rPr>
                <w:rFonts w:ascii="Browallia New" w:eastAsia="Arial Unicode MS" w:hAnsi="Browallia New" w:cs="Browallia New"/>
                <w:sz w:val="24"/>
                <w:szCs w:val="24"/>
              </w:rPr>
              <w:t xml:space="preserve">      </w:t>
            </w:r>
            <w:r w:rsidRPr="00495C58">
              <w:rPr>
                <w:rFonts w:ascii="Browallia New" w:hAnsi="Browallia New" w:cs="Browallia New"/>
                <w:sz w:val="24"/>
                <w:szCs w:val="24"/>
              </w:rPr>
              <w:t xml:space="preserve">  </w:t>
            </w:r>
            <w:r w:rsidRPr="00495C58">
              <w:rPr>
                <w:rFonts w:ascii="Browallia New" w:eastAsia="Arial Unicode MS" w:hAnsi="Browallia New" w:cs="Browallia New"/>
                <w:sz w:val="24"/>
                <w:szCs w:val="24"/>
              </w:rPr>
              <w:t>-</w:t>
            </w:r>
          </w:p>
        </w:tc>
      </w:tr>
      <w:tr w:rsidR="000224E3" w:rsidRPr="00495C58" w14:paraId="6E3E501B" w14:textId="77777777">
        <w:trPr>
          <w:cantSplit/>
        </w:trPr>
        <w:tc>
          <w:tcPr>
            <w:tcW w:w="3334" w:type="dxa"/>
            <w:vAlign w:val="bottom"/>
          </w:tcPr>
          <w:p w14:paraId="4BED64EA"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eastAsia="Arial Unicode MS" w:hAnsi="Browallia New" w:cs="Browallia New"/>
                <w:sz w:val="24"/>
                <w:szCs w:val="24"/>
                <w:cs/>
              </w:rPr>
              <w:t>ค่าใช้จ่ายในการขายและบริหาร</w:t>
            </w:r>
          </w:p>
        </w:tc>
        <w:tc>
          <w:tcPr>
            <w:tcW w:w="1441" w:type="dxa"/>
          </w:tcPr>
          <w:p w14:paraId="6D4553D3" w14:textId="247F1F56" w:rsidR="000224E3" w:rsidRPr="00495C58" w:rsidRDefault="006D2200"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rPr>
              <w:t>36,265</w:t>
            </w:r>
          </w:p>
        </w:tc>
        <w:tc>
          <w:tcPr>
            <w:tcW w:w="1441" w:type="dxa"/>
            <w:vAlign w:val="bottom"/>
          </w:tcPr>
          <w:p w14:paraId="17ADB84C" w14:textId="593B45E3"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rPr>
              <w:t>53,397</w:t>
            </w:r>
          </w:p>
        </w:tc>
        <w:tc>
          <w:tcPr>
            <w:tcW w:w="1441" w:type="dxa"/>
          </w:tcPr>
          <w:p w14:paraId="7E83EBC9" w14:textId="25E20289" w:rsidR="000224E3" w:rsidRPr="00495C58" w:rsidRDefault="006D2200"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rPr>
              <w:t>19,319</w:t>
            </w:r>
          </w:p>
        </w:tc>
        <w:tc>
          <w:tcPr>
            <w:tcW w:w="1442" w:type="dxa"/>
          </w:tcPr>
          <w:p w14:paraId="25F9765B" w14:textId="08C7796F"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rPr>
              <w:t>26,687</w:t>
            </w:r>
          </w:p>
        </w:tc>
      </w:tr>
      <w:tr w:rsidR="000224E3" w:rsidRPr="00495C58" w14:paraId="6CD86133" w14:textId="77777777">
        <w:trPr>
          <w:cantSplit/>
        </w:trPr>
        <w:tc>
          <w:tcPr>
            <w:tcW w:w="3334" w:type="dxa"/>
            <w:vAlign w:val="bottom"/>
          </w:tcPr>
          <w:p w14:paraId="67940DD9" w14:textId="77777777"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eastAsia="Arial Unicode MS" w:hAnsi="Browallia New" w:cs="Browallia New"/>
                <w:sz w:val="24"/>
                <w:szCs w:val="24"/>
                <w:cs/>
              </w:rPr>
              <w:t>ต้นทุนทางการเงิน</w:t>
            </w:r>
          </w:p>
        </w:tc>
        <w:tc>
          <w:tcPr>
            <w:tcW w:w="1441" w:type="dxa"/>
          </w:tcPr>
          <w:p w14:paraId="35E4295B" w14:textId="6789DE3E" w:rsidR="000224E3" w:rsidRPr="00495C58" w:rsidRDefault="006D2200"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rPr>
              <w:t>6,136</w:t>
            </w:r>
          </w:p>
        </w:tc>
        <w:tc>
          <w:tcPr>
            <w:tcW w:w="1441" w:type="dxa"/>
            <w:vAlign w:val="bottom"/>
          </w:tcPr>
          <w:p w14:paraId="0D1354A4" w14:textId="51F4F73A"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rPr>
              <w:t>5,616</w:t>
            </w:r>
          </w:p>
        </w:tc>
        <w:tc>
          <w:tcPr>
            <w:tcW w:w="1441" w:type="dxa"/>
          </w:tcPr>
          <w:p w14:paraId="39A2BD1E" w14:textId="68A8AF85" w:rsidR="000224E3" w:rsidRPr="00495C58" w:rsidRDefault="006D2200"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rPr>
              <w:t>2,796</w:t>
            </w:r>
          </w:p>
        </w:tc>
        <w:tc>
          <w:tcPr>
            <w:tcW w:w="1442" w:type="dxa"/>
          </w:tcPr>
          <w:p w14:paraId="333E01D0" w14:textId="678A4CD2" w:rsidR="000224E3" w:rsidRPr="00495C58" w:rsidRDefault="000224E3" w:rsidP="0002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rPr>
              <w:t>2,739</w:t>
            </w:r>
          </w:p>
        </w:tc>
      </w:tr>
    </w:tbl>
    <w:p w14:paraId="21706545" w14:textId="77777777" w:rsidR="00612ADF" w:rsidRPr="00495C58" w:rsidRDefault="00612ADF" w:rsidP="00821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6F6EDCB3" w14:textId="77777777" w:rsidR="00B724EA" w:rsidRPr="00495C58" w:rsidRDefault="00B724EA" w:rsidP="00821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5B61B73F" w14:textId="77777777" w:rsidR="00B724EA" w:rsidRPr="00495C58" w:rsidRDefault="00B724EA" w:rsidP="00821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30D7424D" w14:textId="77777777" w:rsidR="00B724EA" w:rsidRPr="00495C58" w:rsidRDefault="00B724EA" w:rsidP="00821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1154CA52" w14:textId="77777777" w:rsidR="00B724EA" w:rsidRPr="00495C58" w:rsidRDefault="00B724EA" w:rsidP="00821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13312818" w14:textId="77777777" w:rsidR="00B724EA" w:rsidRPr="00495C58" w:rsidRDefault="00B724EA" w:rsidP="00821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10D2838B" w14:textId="77777777" w:rsidR="00B724EA" w:rsidRPr="00495C58" w:rsidRDefault="00B724EA" w:rsidP="00821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5004EA20" w14:textId="77777777" w:rsidR="00B724EA" w:rsidRPr="00495C58" w:rsidRDefault="00B724EA" w:rsidP="00821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276849E9" w14:textId="2BBDA83E" w:rsidR="002B3F68" w:rsidRPr="00495C58" w:rsidRDefault="0076039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495C58">
        <w:rPr>
          <w:rFonts w:ascii="Browallia New" w:hAnsi="Browallia New" w:cs="Browallia New"/>
          <w:sz w:val="28"/>
          <w:szCs w:val="28"/>
          <w:cs/>
        </w:rPr>
        <w:lastRenderedPageBreak/>
        <w:t>ยอดคงเหลือ</w:t>
      </w:r>
      <w:r w:rsidR="00D52E49" w:rsidRPr="00495C58">
        <w:rPr>
          <w:rFonts w:ascii="Browallia New" w:hAnsi="Browallia New" w:cs="Browallia New"/>
          <w:sz w:val="28"/>
          <w:szCs w:val="28"/>
          <w:cs/>
        </w:rPr>
        <w:t>กับ</w:t>
      </w:r>
      <w:r w:rsidR="00C81D49" w:rsidRPr="00495C58">
        <w:rPr>
          <w:rFonts w:ascii="Browallia New" w:hAnsi="Browallia New" w:cs="Browallia New"/>
          <w:sz w:val="28"/>
          <w:szCs w:val="28"/>
          <w:cs/>
        </w:rPr>
        <w:t>บุคคลและกิจการที่เกี่ยวข้องกัน</w:t>
      </w:r>
      <w:r w:rsidRPr="00495C58">
        <w:rPr>
          <w:rFonts w:ascii="Browallia New" w:hAnsi="Browallia New" w:cs="Browallia New"/>
          <w:sz w:val="28"/>
          <w:szCs w:val="28"/>
          <w:cs/>
        </w:rPr>
        <w:t xml:space="preserve"> ณ วันที่ </w:t>
      </w:r>
      <w:r w:rsidR="00B05621" w:rsidRPr="00495C58">
        <w:rPr>
          <w:rFonts w:ascii="Browallia New" w:hAnsi="Browallia New" w:cs="Browallia New"/>
          <w:sz w:val="28"/>
          <w:szCs w:val="28"/>
        </w:rPr>
        <w:t>30</w:t>
      </w:r>
      <w:r w:rsidR="00B05621" w:rsidRPr="00495C58">
        <w:rPr>
          <w:rFonts w:ascii="Browallia New" w:hAnsi="Browallia New" w:cs="Browallia New"/>
          <w:sz w:val="28"/>
          <w:szCs w:val="28"/>
          <w:cs/>
          <w:lang w:val="en-GB"/>
        </w:rPr>
        <w:t xml:space="preserve"> มิถุนายน</w:t>
      </w:r>
      <w:r w:rsidR="00B05621" w:rsidRPr="00495C58">
        <w:rPr>
          <w:rFonts w:ascii="Browallia New" w:hAnsi="Browallia New" w:cs="Browallia New"/>
          <w:sz w:val="28"/>
          <w:szCs w:val="28"/>
          <w:lang w:val="en-GB"/>
        </w:rPr>
        <w:t xml:space="preserve"> </w:t>
      </w:r>
      <w:r w:rsidR="00F877E0" w:rsidRPr="00495C58">
        <w:rPr>
          <w:rFonts w:ascii="Browallia New" w:hAnsi="Browallia New" w:cs="Browallia New"/>
          <w:sz w:val="28"/>
          <w:szCs w:val="28"/>
        </w:rPr>
        <w:t>256</w:t>
      </w:r>
      <w:r w:rsidR="00AB42A3" w:rsidRPr="00495C58">
        <w:rPr>
          <w:rFonts w:ascii="Browallia New" w:hAnsi="Browallia New" w:cs="Browallia New"/>
          <w:sz w:val="28"/>
          <w:szCs w:val="28"/>
        </w:rPr>
        <w:t>9</w:t>
      </w:r>
      <w:r w:rsidRPr="00495C58">
        <w:rPr>
          <w:rFonts w:ascii="Browallia New" w:hAnsi="Browallia New" w:cs="Browallia New"/>
          <w:sz w:val="28"/>
          <w:szCs w:val="28"/>
          <w:cs/>
        </w:rPr>
        <w:t xml:space="preserve"> และ </w:t>
      </w:r>
      <w:r w:rsidR="0076192E" w:rsidRPr="00495C58">
        <w:rPr>
          <w:rFonts w:ascii="Browallia New" w:hAnsi="Browallia New" w:cs="Browallia New"/>
          <w:sz w:val="28"/>
          <w:szCs w:val="28"/>
        </w:rPr>
        <w:t>31</w:t>
      </w:r>
      <w:r w:rsidRPr="00495C58">
        <w:rPr>
          <w:rFonts w:ascii="Browallia New" w:hAnsi="Browallia New" w:cs="Browallia New"/>
          <w:sz w:val="28"/>
          <w:szCs w:val="28"/>
          <w:cs/>
        </w:rPr>
        <w:t xml:space="preserve"> ธันวาคม </w:t>
      </w:r>
      <w:r w:rsidR="0076192E" w:rsidRPr="00495C58">
        <w:rPr>
          <w:rFonts w:ascii="Browallia New" w:hAnsi="Browallia New" w:cs="Browallia New"/>
          <w:sz w:val="28"/>
          <w:szCs w:val="28"/>
        </w:rPr>
        <w:t>256</w:t>
      </w:r>
      <w:r w:rsidR="00AB42A3" w:rsidRPr="00495C58">
        <w:rPr>
          <w:rFonts w:ascii="Browallia New" w:hAnsi="Browallia New" w:cs="Browallia New"/>
          <w:sz w:val="28"/>
          <w:szCs w:val="28"/>
        </w:rPr>
        <w:t>8</w:t>
      </w:r>
      <w:r w:rsidR="00ED699E" w:rsidRPr="00495C58">
        <w:rPr>
          <w:rFonts w:ascii="Browallia New" w:hAnsi="Browallia New" w:cs="Browallia New"/>
          <w:sz w:val="28"/>
          <w:szCs w:val="28"/>
          <w:cs/>
        </w:rPr>
        <w:t xml:space="preserve"> มีดังนี้</w:t>
      </w:r>
    </w:p>
    <w:p w14:paraId="04B03409" w14:textId="77777777" w:rsidR="002E1F96" w:rsidRPr="00495C58" w:rsidRDefault="002E1F9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16"/>
          <w:szCs w:val="16"/>
        </w:rPr>
      </w:pPr>
    </w:p>
    <w:tbl>
      <w:tblPr>
        <w:tblW w:w="9099" w:type="dxa"/>
        <w:tblInd w:w="351" w:type="dxa"/>
        <w:tblLayout w:type="fixed"/>
        <w:tblLook w:val="0000" w:firstRow="0" w:lastRow="0" w:firstColumn="0" w:lastColumn="0" w:noHBand="0" w:noVBand="0"/>
      </w:tblPr>
      <w:tblGrid>
        <w:gridCol w:w="6"/>
        <w:gridCol w:w="3045"/>
        <w:gridCol w:w="1560"/>
        <w:gridCol w:w="1559"/>
        <w:gridCol w:w="1489"/>
        <w:gridCol w:w="1440"/>
      </w:tblGrid>
      <w:tr w:rsidR="002B3F68" w:rsidRPr="00495C58" w14:paraId="0BE35376" w14:textId="77777777" w:rsidTr="00E554FC">
        <w:trPr>
          <w:cantSplit/>
          <w:tblHeader/>
        </w:trPr>
        <w:tc>
          <w:tcPr>
            <w:tcW w:w="3051" w:type="dxa"/>
            <w:gridSpan w:val="2"/>
          </w:tcPr>
          <w:p w14:paraId="66E83207" w14:textId="77777777" w:rsidR="002B3F68" w:rsidRPr="00495C58"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6048" w:type="dxa"/>
            <w:gridSpan w:val="4"/>
          </w:tcPr>
          <w:p w14:paraId="74D43432" w14:textId="4D09765E" w:rsidR="002B3F68" w:rsidRPr="00495C58"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495C58">
              <w:rPr>
                <w:rFonts w:ascii="Browallia New" w:hAnsi="Browallia New" w:cs="Browallia New"/>
                <w:snapToGrid w:val="0"/>
                <w:sz w:val="24"/>
                <w:szCs w:val="24"/>
                <w:lang w:eastAsia="th-TH"/>
              </w:rPr>
              <w:t>(</w:t>
            </w:r>
            <w:proofErr w:type="gramStart"/>
            <w:r w:rsidRPr="00495C58">
              <w:rPr>
                <w:rFonts w:ascii="Browallia New" w:hAnsi="Browallia New" w:cs="Browallia New"/>
                <w:snapToGrid w:val="0"/>
                <w:sz w:val="24"/>
                <w:szCs w:val="24"/>
                <w:cs/>
                <w:lang w:eastAsia="th-TH"/>
              </w:rPr>
              <w:t>หน่วย</w:t>
            </w:r>
            <w:r w:rsidR="00324644" w:rsidRPr="00495C58">
              <w:rPr>
                <w:rFonts w:ascii="Browallia New" w:hAnsi="Browallia New" w:cs="Browallia New"/>
                <w:snapToGrid w:val="0"/>
                <w:sz w:val="24"/>
                <w:szCs w:val="24"/>
                <w:lang w:eastAsia="th-TH"/>
              </w:rPr>
              <w:t xml:space="preserve"> </w:t>
            </w:r>
            <w:r w:rsidRPr="00495C58">
              <w:rPr>
                <w:rFonts w:ascii="Browallia New" w:hAnsi="Browallia New" w:cs="Browallia New"/>
                <w:snapToGrid w:val="0"/>
                <w:sz w:val="24"/>
                <w:szCs w:val="24"/>
                <w:lang w:eastAsia="th-TH"/>
              </w:rPr>
              <w:t>:</w:t>
            </w:r>
            <w:proofErr w:type="gramEnd"/>
            <w:r w:rsidRPr="00495C58">
              <w:rPr>
                <w:rFonts w:ascii="Browallia New" w:hAnsi="Browallia New" w:cs="Browallia New"/>
                <w:snapToGrid w:val="0"/>
                <w:sz w:val="24"/>
                <w:szCs w:val="24"/>
                <w:lang w:eastAsia="th-TH"/>
              </w:rPr>
              <w:t xml:space="preserve"> </w:t>
            </w:r>
            <w:r w:rsidR="00E60BE1" w:rsidRPr="00495C58">
              <w:rPr>
                <w:rFonts w:ascii="Browallia New" w:hAnsi="Browallia New" w:cs="Browallia New"/>
                <w:snapToGrid w:val="0"/>
                <w:sz w:val="24"/>
                <w:szCs w:val="24"/>
                <w:cs/>
                <w:lang w:eastAsia="th-TH"/>
              </w:rPr>
              <w:t>พัน</w:t>
            </w:r>
            <w:r w:rsidRPr="00495C58">
              <w:rPr>
                <w:rFonts w:ascii="Browallia New" w:hAnsi="Browallia New" w:cs="Browallia New"/>
                <w:snapToGrid w:val="0"/>
                <w:sz w:val="24"/>
                <w:szCs w:val="24"/>
                <w:cs/>
                <w:lang w:eastAsia="th-TH"/>
              </w:rPr>
              <w:t>บาท)</w:t>
            </w:r>
          </w:p>
        </w:tc>
      </w:tr>
      <w:tr w:rsidR="00A16F2F" w:rsidRPr="00495C58" w14:paraId="4D810BA5" w14:textId="77777777" w:rsidTr="00E554FC">
        <w:trPr>
          <w:cantSplit/>
          <w:tblHeader/>
        </w:trPr>
        <w:tc>
          <w:tcPr>
            <w:tcW w:w="3051" w:type="dxa"/>
            <w:gridSpan w:val="2"/>
          </w:tcPr>
          <w:p w14:paraId="2B057B8F" w14:textId="77777777" w:rsidR="00A16F2F" w:rsidRPr="00495C58"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3119" w:type="dxa"/>
            <w:gridSpan w:val="2"/>
          </w:tcPr>
          <w:p w14:paraId="0C61DE71" w14:textId="0B8DDABE" w:rsidR="00A16F2F" w:rsidRPr="00495C58"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cs/>
              </w:rPr>
              <w:t>ข้อมูลทางการเงินรวม</w:t>
            </w:r>
          </w:p>
        </w:tc>
        <w:tc>
          <w:tcPr>
            <w:tcW w:w="2929" w:type="dxa"/>
            <w:gridSpan w:val="2"/>
          </w:tcPr>
          <w:p w14:paraId="75440502" w14:textId="3C18BD4C" w:rsidR="00A16F2F" w:rsidRPr="00495C58"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495C58">
              <w:rPr>
                <w:rFonts w:ascii="Browallia New" w:hAnsi="Browallia New" w:cs="Browallia New"/>
                <w:sz w:val="24"/>
                <w:szCs w:val="24"/>
                <w:cs/>
              </w:rPr>
              <w:t>ข้อมูลทางการเงินเฉพาะบริษัท</w:t>
            </w:r>
          </w:p>
        </w:tc>
      </w:tr>
      <w:tr w:rsidR="00BA28EA" w:rsidRPr="00495C58" w14:paraId="548743AF" w14:textId="77777777" w:rsidTr="00E554FC">
        <w:trPr>
          <w:cantSplit/>
          <w:tblHeader/>
        </w:trPr>
        <w:tc>
          <w:tcPr>
            <w:tcW w:w="3051" w:type="dxa"/>
            <w:gridSpan w:val="2"/>
          </w:tcPr>
          <w:p w14:paraId="6AA8A4C3" w14:textId="77777777" w:rsidR="00BA28EA" w:rsidRPr="00495C58" w:rsidRDefault="00BA28EA" w:rsidP="00BA28EA">
            <w:pPr>
              <w:pStyle w:val="a0"/>
              <w:tabs>
                <w:tab w:val="clear" w:pos="360"/>
                <w:tab w:val="clear" w:pos="720"/>
                <w:tab w:val="clear" w:pos="1080"/>
                <w:tab w:val="left" w:pos="540"/>
              </w:tabs>
              <w:rPr>
                <w:rFonts w:ascii="Browallia New" w:hAnsi="Browallia New" w:cs="Browallia New"/>
                <w:sz w:val="24"/>
                <w:szCs w:val="24"/>
                <w:lang w:val="en-GB"/>
              </w:rPr>
            </w:pPr>
          </w:p>
        </w:tc>
        <w:tc>
          <w:tcPr>
            <w:tcW w:w="1560" w:type="dxa"/>
            <w:vAlign w:val="bottom"/>
          </w:tcPr>
          <w:p w14:paraId="62C5B54A" w14:textId="241D20BA" w:rsidR="00BA28EA" w:rsidRPr="00495C58" w:rsidRDefault="00B05621" w:rsidP="00BA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495C58">
              <w:rPr>
                <w:rFonts w:ascii="Browallia New" w:hAnsi="Browallia New" w:cs="Browallia New"/>
                <w:sz w:val="24"/>
                <w:szCs w:val="24"/>
              </w:rPr>
              <w:t>30</w:t>
            </w:r>
            <w:r w:rsidRPr="00495C58">
              <w:rPr>
                <w:rFonts w:ascii="Browallia New" w:hAnsi="Browallia New" w:cs="Browallia New"/>
                <w:sz w:val="24"/>
                <w:szCs w:val="24"/>
                <w:cs/>
              </w:rPr>
              <w:t xml:space="preserve"> มิถุนายน</w:t>
            </w:r>
            <w:r w:rsidRPr="00495C58">
              <w:rPr>
                <w:rFonts w:ascii="Browallia New" w:hAnsi="Browallia New" w:cs="Browallia New"/>
                <w:sz w:val="24"/>
                <w:szCs w:val="24"/>
              </w:rPr>
              <w:t xml:space="preserve"> </w:t>
            </w:r>
            <w:r w:rsidR="00BA28EA" w:rsidRPr="00495C58">
              <w:rPr>
                <w:rFonts w:ascii="Browallia New" w:hAnsi="Browallia New" w:cs="Browallia New"/>
                <w:sz w:val="24"/>
                <w:szCs w:val="24"/>
              </w:rPr>
              <w:t>2569</w:t>
            </w:r>
          </w:p>
        </w:tc>
        <w:tc>
          <w:tcPr>
            <w:tcW w:w="1559" w:type="dxa"/>
            <w:vAlign w:val="bottom"/>
          </w:tcPr>
          <w:p w14:paraId="10878A2C" w14:textId="3C839108" w:rsidR="00BA28EA" w:rsidRPr="00495C58" w:rsidRDefault="00BA28EA" w:rsidP="00BA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495C58">
              <w:rPr>
                <w:rFonts w:ascii="Browallia New" w:hAnsi="Browallia New" w:cs="Browallia New"/>
                <w:sz w:val="24"/>
                <w:szCs w:val="24"/>
              </w:rPr>
              <w:t>31</w:t>
            </w:r>
            <w:r w:rsidRPr="00495C58">
              <w:rPr>
                <w:rFonts w:ascii="Browallia New" w:hAnsi="Browallia New" w:cs="Browallia New"/>
                <w:sz w:val="24"/>
                <w:szCs w:val="24"/>
                <w:cs/>
              </w:rPr>
              <w:t xml:space="preserve"> ธันวาค</w:t>
            </w:r>
            <w:r w:rsidR="00E554FC" w:rsidRPr="00495C58">
              <w:rPr>
                <w:rFonts w:ascii="Browallia New" w:hAnsi="Browallia New" w:cs="Browallia New" w:hint="cs"/>
                <w:sz w:val="24"/>
                <w:szCs w:val="24"/>
                <w:cs/>
              </w:rPr>
              <w:t>ม</w:t>
            </w:r>
            <w:r w:rsidR="00571CEB" w:rsidRPr="00495C58">
              <w:rPr>
                <w:rFonts w:ascii="Browallia New" w:hAnsi="Browallia New" w:cs="Browallia New" w:hint="cs"/>
                <w:sz w:val="24"/>
                <w:szCs w:val="24"/>
                <w:cs/>
              </w:rPr>
              <w:t xml:space="preserve"> </w:t>
            </w:r>
            <w:r w:rsidRPr="00495C58">
              <w:rPr>
                <w:rFonts w:ascii="Browallia New" w:hAnsi="Browallia New" w:cs="Browallia New"/>
                <w:sz w:val="24"/>
                <w:szCs w:val="24"/>
              </w:rPr>
              <w:t>2568</w:t>
            </w:r>
          </w:p>
        </w:tc>
        <w:tc>
          <w:tcPr>
            <w:tcW w:w="1489" w:type="dxa"/>
            <w:vAlign w:val="bottom"/>
          </w:tcPr>
          <w:p w14:paraId="530571B5" w14:textId="247EA7C2" w:rsidR="00BA28EA" w:rsidRPr="00495C58" w:rsidRDefault="00B05621" w:rsidP="00BA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30</w:t>
            </w:r>
            <w:r w:rsidRPr="00495C58">
              <w:rPr>
                <w:rFonts w:ascii="Browallia New" w:hAnsi="Browallia New" w:cs="Browallia New"/>
                <w:sz w:val="24"/>
                <w:szCs w:val="24"/>
                <w:cs/>
              </w:rPr>
              <w:t xml:space="preserve"> มิถุนายน</w:t>
            </w:r>
            <w:r w:rsidRPr="00495C58">
              <w:rPr>
                <w:rFonts w:ascii="Browallia New" w:hAnsi="Browallia New" w:cs="Browallia New"/>
                <w:sz w:val="24"/>
                <w:szCs w:val="24"/>
              </w:rPr>
              <w:t xml:space="preserve"> </w:t>
            </w:r>
            <w:r w:rsidR="00BA28EA" w:rsidRPr="00495C58">
              <w:rPr>
                <w:rFonts w:ascii="Browallia New" w:hAnsi="Browallia New" w:cs="Browallia New"/>
                <w:sz w:val="24"/>
                <w:szCs w:val="24"/>
              </w:rPr>
              <w:t>2569</w:t>
            </w:r>
          </w:p>
        </w:tc>
        <w:tc>
          <w:tcPr>
            <w:tcW w:w="1440" w:type="dxa"/>
            <w:vAlign w:val="bottom"/>
          </w:tcPr>
          <w:p w14:paraId="69C20D5B" w14:textId="07571717" w:rsidR="00BA28EA" w:rsidRPr="00495C58" w:rsidRDefault="00BA28EA" w:rsidP="00BA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495C58">
              <w:rPr>
                <w:rFonts w:ascii="Browallia New" w:hAnsi="Browallia New" w:cs="Browallia New"/>
                <w:sz w:val="24"/>
                <w:szCs w:val="24"/>
              </w:rPr>
              <w:t>31</w:t>
            </w:r>
            <w:r w:rsidRPr="00495C58">
              <w:rPr>
                <w:rFonts w:ascii="Browallia New" w:hAnsi="Browallia New" w:cs="Browallia New"/>
                <w:sz w:val="24"/>
                <w:szCs w:val="24"/>
                <w:cs/>
              </w:rPr>
              <w:t xml:space="preserve"> ธันวาคม </w:t>
            </w:r>
            <w:r w:rsidRPr="00495C58">
              <w:rPr>
                <w:rFonts w:ascii="Browallia New" w:hAnsi="Browallia New" w:cs="Browallia New"/>
                <w:sz w:val="24"/>
                <w:szCs w:val="24"/>
              </w:rPr>
              <w:t>2568</w:t>
            </w:r>
          </w:p>
        </w:tc>
      </w:tr>
      <w:tr w:rsidR="00A16F2F" w:rsidRPr="00495C58" w14:paraId="63C79758" w14:textId="77777777" w:rsidTr="00E554FC">
        <w:trPr>
          <w:cantSplit/>
          <w:tblHeader/>
        </w:trPr>
        <w:tc>
          <w:tcPr>
            <w:tcW w:w="3051" w:type="dxa"/>
            <w:gridSpan w:val="2"/>
            <w:vAlign w:val="bottom"/>
          </w:tcPr>
          <w:p w14:paraId="643C726E" w14:textId="768A2BD6" w:rsidR="00A16F2F" w:rsidRPr="00495C58"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560" w:type="dxa"/>
            <w:vAlign w:val="bottom"/>
          </w:tcPr>
          <w:p w14:paraId="7DFEC857" w14:textId="77777777" w:rsidR="00A16F2F" w:rsidRPr="00495C58"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559" w:type="dxa"/>
            <w:vAlign w:val="bottom"/>
          </w:tcPr>
          <w:p w14:paraId="0CC1A55F" w14:textId="77777777" w:rsidR="00A16F2F" w:rsidRPr="00495C58"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89" w:type="dxa"/>
          </w:tcPr>
          <w:p w14:paraId="083A4821" w14:textId="77777777" w:rsidR="00A16F2F" w:rsidRPr="00495C58"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0" w:type="dxa"/>
          </w:tcPr>
          <w:p w14:paraId="464BC4BE" w14:textId="77777777" w:rsidR="00A16F2F" w:rsidRPr="00495C58"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495C58" w14:paraId="17D70655" w14:textId="77777777" w:rsidTr="00E554FC">
        <w:trPr>
          <w:cantSplit/>
        </w:trPr>
        <w:tc>
          <w:tcPr>
            <w:tcW w:w="3051" w:type="dxa"/>
            <w:gridSpan w:val="2"/>
            <w:vAlign w:val="bottom"/>
          </w:tcPr>
          <w:p w14:paraId="035B63EF" w14:textId="266FE660" w:rsidR="00A16F2F" w:rsidRPr="00495C58" w:rsidRDefault="00C252E3" w:rsidP="000C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b/>
                <w:bCs/>
                <w:sz w:val="24"/>
                <w:szCs w:val="24"/>
                <w:cs/>
              </w:rPr>
              <w:t>ลูกหนี้การค้า</w:t>
            </w:r>
            <w:r w:rsidR="00E247CB" w:rsidRPr="00495C58">
              <w:rPr>
                <w:rFonts w:ascii="Browallia New" w:hAnsi="Browallia New" w:cs="Browallia New" w:hint="cs"/>
                <w:b/>
                <w:bCs/>
                <w:sz w:val="24"/>
                <w:szCs w:val="24"/>
                <w:cs/>
              </w:rPr>
              <w:t xml:space="preserve"> </w:t>
            </w:r>
            <w:r w:rsidR="00E247CB" w:rsidRPr="00495C58">
              <w:rPr>
                <w:rFonts w:ascii="Browallia New" w:hAnsi="Browallia New" w:cs="Browallia New"/>
                <w:b/>
                <w:bCs/>
                <w:sz w:val="24"/>
                <w:szCs w:val="24"/>
              </w:rPr>
              <w:t xml:space="preserve">- </w:t>
            </w:r>
            <w:r w:rsidR="00C23D32" w:rsidRPr="00495C58">
              <w:rPr>
                <w:rFonts w:ascii="Browallia New" w:hAnsi="Browallia New" w:cs="Browallia New"/>
                <w:b/>
                <w:bCs/>
                <w:sz w:val="24"/>
                <w:szCs w:val="24"/>
                <w:cs/>
              </w:rPr>
              <w:t>หมุนเวียน</w:t>
            </w:r>
          </w:p>
        </w:tc>
        <w:tc>
          <w:tcPr>
            <w:tcW w:w="1560" w:type="dxa"/>
            <w:vAlign w:val="bottom"/>
          </w:tcPr>
          <w:p w14:paraId="64156738" w14:textId="77777777" w:rsidR="00A16F2F" w:rsidRPr="00495C58"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559" w:type="dxa"/>
            <w:vAlign w:val="bottom"/>
          </w:tcPr>
          <w:p w14:paraId="54765AA2" w14:textId="77777777" w:rsidR="00A16F2F" w:rsidRPr="00495C58"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89" w:type="dxa"/>
          </w:tcPr>
          <w:p w14:paraId="52387CAB" w14:textId="77777777" w:rsidR="00A16F2F" w:rsidRPr="00495C58"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0" w:type="dxa"/>
          </w:tcPr>
          <w:p w14:paraId="7762795E" w14:textId="77777777" w:rsidR="00A16F2F" w:rsidRPr="00495C58"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BA1F09" w:rsidRPr="00495C58" w14:paraId="727D534C" w14:textId="77777777" w:rsidTr="00E554FC">
        <w:trPr>
          <w:cantSplit/>
          <w:trHeight w:val="135"/>
        </w:trPr>
        <w:tc>
          <w:tcPr>
            <w:tcW w:w="3051" w:type="dxa"/>
            <w:gridSpan w:val="2"/>
            <w:vAlign w:val="bottom"/>
          </w:tcPr>
          <w:p w14:paraId="013D5C56" w14:textId="6650A666" w:rsidR="00BA1F09" w:rsidRPr="00495C58" w:rsidRDefault="00BA1F09" w:rsidP="00BA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บริษัทย่อย</w:t>
            </w:r>
          </w:p>
        </w:tc>
        <w:tc>
          <w:tcPr>
            <w:tcW w:w="1560" w:type="dxa"/>
          </w:tcPr>
          <w:p w14:paraId="2A0BF070" w14:textId="51932EF6" w:rsidR="00BA1F09" w:rsidRPr="00495C58" w:rsidRDefault="00BA1F09" w:rsidP="00BA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rPr>
            </w:pPr>
            <w:r w:rsidRPr="00495C58">
              <w:rPr>
                <w:rFonts w:ascii="Browallia New" w:hAnsi="Browallia New" w:cs="Browallia New"/>
                <w:sz w:val="24"/>
                <w:szCs w:val="24"/>
              </w:rPr>
              <w:t xml:space="preserve">           -</w:t>
            </w:r>
          </w:p>
        </w:tc>
        <w:tc>
          <w:tcPr>
            <w:tcW w:w="1559" w:type="dxa"/>
          </w:tcPr>
          <w:p w14:paraId="3B6FA586" w14:textId="48B293E7" w:rsidR="00BA1F09" w:rsidRPr="00495C58" w:rsidRDefault="00BA1F09" w:rsidP="00BA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0A25C711" w14:textId="74BD6E7F" w:rsidR="00BA1F09" w:rsidRPr="00495C58" w:rsidRDefault="00BA1F09" w:rsidP="00BA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40" w:type="dxa"/>
          </w:tcPr>
          <w:p w14:paraId="055394BA" w14:textId="283CC987" w:rsidR="00BA1F09" w:rsidRPr="00495C58" w:rsidRDefault="00BA1F09" w:rsidP="00BA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988,111</w:t>
            </w:r>
          </w:p>
        </w:tc>
      </w:tr>
      <w:tr w:rsidR="00BA1F09" w:rsidRPr="00495C58" w14:paraId="0E151B17" w14:textId="77777777" w:rsidTr="00E554FC">
        <w:trPr>
          <w:cantSplit/>
          <w:trHeight w:val="135"/>
        </w:trPr>
        <w:tc>
          <w:tcPr>
            <w:tcW w:w="3051" w:type="dxa"/>
            <w:gridSpan w:val="2"/>
            <w:vAlign w:val="bottom"/>
          </w:tcPr>
          <w:p w14:paraId="014DD082" w14:textId="18D9B6B1" w:rsidR="00BA1F09" w:rsidRPr="00495C58" w:rsidRDefault="00BA1F09" w:rsidP="00BA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บริษัทย่อยทางอ้อม</w:t>
            </w:r>
          </w:p>
        </w:tc>
        <w:tc>
          <w:tcPr>
            <w:tcW w:w="1560" w:type="dxa"/>
          </w:tcPr>
          <w:p w14:paraId="2144B962" w14:textId="167D6378" w:rsidR="00BA1F09" w:rsidRPr="00495C58" w:rsidRDefault="00BA1F09" w:rsidP="00BA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rPr>
            </w:pPr>
            <w:r w:rsidRPr="00495C58">
              <w:rPr>
                <w:rFonts w:ascii="Browallia New" w:hAnsi="Browallia New" w:cs="Browallia New"/>
                <w:sz w:val="24"/>
                <w:szCs w:val="24"/>
              </w:rPr>
              <w:t xml:space="preserve">           -</w:t>
            </w:r>
          </w:p>
        </w:tc>
        <w:tc>
          <w:tcPr>
            <w:tcW w:w="1559" w:type="dxa"/>
          </w:tcPr>
          <w:p w14:paraId="6C5DD977" w14:textId="5BABEB80" w:rsidR="00BA1F09" w:rsidRPr="00495C58" w:rsidRDefault="00BA1F09" w:rsidP="00BA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4B49BEBC" w14:textId="2244E431" w:rsidR="00BA1F09" w:rsidRPr="00495C58" w:rsidRDefault="00BA1F09" w:rsidP="00BA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40" w:type="dxa"/>
          </w:tcPr>
          <w:p w14:paraId="5F0997E5" w14:textId="7DFCD8B9" w:rsidR="00BA1F09" w:rsidRPr="00495C58" w:rsidRDefault="00BA1F09" w:rsidP="00BA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21,924</w:t>
            </w:r>
          </w:p>
        </w:tc>
      </w:tr>
      <w:tr w:rsidR="00BA1F09" w:rsidRPr="00495C58" w14:paraId="12E05D67" w14:textId="77777777" w:rsidTr="00E554FC">
        <w:trPr>
          <w:cantSplit/>
          <w:trHeight w:val="135"/>
        </w:trPr>
        <w:tc>
          <w:tcPr>
            <w:tcW w:w="3051" w:type="dxa"/>
            <w:gridSpan w:val="2"/>
            <w:vAlign w:val="bottom"/>
          </w:tcPr>
          <w:p w14:paraId="609B33F1" w14:textId="23EE07DA" w:rsidR="00BA1F09" w:rsidRPr="00495C58" w:rsidRDefault="00BA1F09" w:rsidP="00BA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บริษัทที่เกี่ยวข้องกัน</w:t>
            </w:r>
          </w:p>
        </w:tc>
        <w:tc>
          <w:tcPr>
            <w:tcW w:w="1560" w:type="dxa"/>
          </w:tcPr>
          <w:p w14:paraId="3D249EAF" w14:textId="15CB86EE" w:rsidR="00BA1F09" w:rsidRPr="00495C58" w:rsidRDefault="00BA1F09" w:rsidP="00BA1F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4,68</w:t>
            </w:r>
            <w:r w:rsidR="0009704F" w:rsidRPr="00495C58">
              <w:rPr>
                <w:rFonts w:ascii="Browallia New" w:hAnsi="Browallia New" w:cs="Browallia New"/>
                <w:sz w:val="24"/>
                <w:szCs w:val="24"/>
              </w:rPr>
              <w:t>8</w:t>
            </w:r>
          </w:p>
        </w:tc>
        <w:tc>
          <w:tcPr>
            <w:tcW w:w="1559" w:type="dxa"/>
          </w:tcPr>
          <w:p w14:paraId="31F3E444" w14:textId="3745539B" w:rsidR="00BA1F09" w:rsidRPr="00495C58" w:rsidRDefault="00BA1F09" w:rsidP="00BA1F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1,388</w:t>
            </w:r>
          </w:p>
        </w:tc>
        <w:tc>
          <w:tcPr>
            <w:tcW w:w="1489" w:type="dxa"/>
          </w:tcPr>
          <w:p w14:paraId="41445260" w14:textId="47F2EE90" w:rsidR="00BA1F09" w:rsidRPr="00495C58" w:rsidRDefault="00BA1F09" w:rsidP="00BA1F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40" w:type="dxa"/>
          </w:tcPr>
          <w:p w14:paraId="5CFDE252" w14:textId="36AB1FE3" w:rsidR="00BA1F09" w:rsidRPr="00495C58" w:rsidRDefault="00BA1F09" w:rsidP="00BA1F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1,331</w:t>
            </w:r>
          </w:p>
        </w:tc>
      </w:tr>
      <w:tr w:rsidR="00BA1F09" w:rsidRPr="00495C58" w14:paraId="2E9F45BF" w14:textId="77777777" w:rsidTr="00E554FC">
        <w:trPr>
          <w:cantSplit/>
          <w:trHeight w:val="135"/>
        </w:trPr>
        <w:tc>
          <w:tcPr>
            <w:tcW w:w="3051" w:type="dxa"/>
            <w:gridSpan w:val="2"/>
            <w:vAlign w:val="bottom"/>
          </w:tcPr>
          <w:p w14:paraId="3D3C563F" w14:textId="52F14CCD" w:rsidR="00BA1F09" w:rsidRPr="00495C58" w:rsidRDefault="00BA1F09" w:rsidP="00BA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รวม</w:t>
            </w:r>
          </w:p>
        </w:tc>
        <w:tc>
          <w:tcPr>
            <w:tcW w:w="1560" w:type="dxa"/>
          </w:tcPr>
          <w:p w14:paraId="4EC59550" w14:textId="05B7806B" w:rsidR="00BA1F09" w:rsidRPr="00495C58" w:rsidRDefault="00BA1F09" w:rsidP="00BA1F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4,68</w:t>
            </w:r>
            <w:r w:rsidR="0009704F" w:rsidRPr="00495C58">
              <w:rPr>
                <w:rFonts w:ascii="Browallia New" w:hAnsi="Browallia New" w:cs="Browallia New"/>
                <w:sz w:val="24"/>
                <w:szCs w:val="24"/>
              </w:rPr>
              <w:t>8</w:t>
            </w:r>
          </w:p>
        </w:tc>
        <w:tc>
          <w:tcPr>
            <w:tcW w:w="1559" w:type="dxa"/>
          </w:tcPr>
          <w:p w14:paraId="07D9B68C" w14:textId="77CDBCF6" w:rsidR="00BA1F09" w:rsidRPr="00495C58" w:rsidRDefault="00BA1F09" w:rsidP="00BA1F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1,388</w:t>
            </w:r>
          </w:p>
        </w:tc>
        <w:tc>
          <w:tcPr>
            <w:tcW w:w="1489" w:type="dxa"/>
          </w:tcPr>
          <w:p w14:paraId="27691A8B" w14:textId="4DB6DE15" w:rsidR="00BA1F09" w:rsidRPr="00495C58" w:rsidRDefault="00BA1F09" w:rsidP="00BA1F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40" w:type="dxa"/>
          </w:tcPr>
          <w:p w14:paraId="62749C5B" w14:textId="152D65B0" w:rsidR="00BA1F09" w:rsidRPr="00495C58" w:rsidRDefault="00BA1F09" w:rsidP="00BA1F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1,011,366</w:t>
            </w:r>
          </w:p>
        </w:tc>
      </w:tr>
      <w:tr w:rsidR="004027F9" w:rsidRPr="00495C58" w14:paraId="1EB86091" w14:textId="77777777" w:rsidTr="00E554FC">
        <w:trPr>
          <w:cantSplit/>
        </w:trPr>
        <w:tc>
          <w:tcPr>
            <w:tcW w:w="3051" w:type="dxa"/>
            <w:gridSpan w:val="2"/>
            <w:vAlign w:val="bottom"/>
          </w:tcPr>
          <w:p w14:paraId="4C85B381" w14:textId="77777777" w:rsidR="004027F9" w:rsidRPr="00495C58" w:rsidRDefault="004027F9" w:rsidP="00402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p>
        </w:tc>
        <w:tc>
          <w:tcPr>
            <w:tcW w:w="1560" w:type="dxa"/>
          </w:tcPr>
          <w:p w14:paraId="404448CF" w14:textId="01C5BA50" w:rsidR="004027F9" w:rsidRPr="00495C58" w:rsidRDefault="004027F9" w:rsidP="00402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1559" w:type="dxa"/>
          </w:tcPr>
          <w:p w14:paraId="14781553" w14:textId="19894E9B" w:rsidR="004027F9" w:rsidRPr="00495C58" w:rsidRDefault="004027F9" w:rsidP="004027F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1489" w:type="dxa"/>
          </w:tcPr>
          <w:p w14:paraId="145619BF" w14:textId="439944FC" w:rsidR="004027F9" w:rsidRPr="00495C58" w:rsidRDefault="004027F9" w:rsidP="004027F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1440" w:type="dxa"/>
          </w:tcPr>
          <w:p w14:paraId="4E4DEE36" w14:textId="69F85C9F" w:rsidR="004027F9" w:rsidRPr="00495C58" w:rsidRDefault="004027F9" w:rsidP="004027F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28262B" w:rsidRPr="00495C58" w14:paraId="49E51711" w14:textId="77777777" w:rsidTr="00575AAB">
        <w:trPr>
          <w:cantSplit/>
        </w:trPr>
        <w:tc>
          <w:tcPr>
            <w:tcW w:w="3051" w:type="dxa"/>
            <w:gridSpan w:val="2"/>
            <w:vAlign w:val="bottom"/>
          </w:tcPr>
          <w:p w14:paraId="41B11483" w14:textId="71859370" w:rsidR="0028262B" w:rsidRPr="00495C58" w:rsidRDefault="00DC67CF" w:rsidP="008B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b/>
                <w:bCs/>
                <w:sz w:val="24"/>
                <w:szCs w:val="24"/>
                <w:cs/>
              </w:rPr>
              <w:t>ลูกหนี้การค้า</w:t>
            </w:r>
            <w:r w:rsidR="00E247CB" w:rsidRPr="00495C58">
              <w:rPr>
                <w:rFonts w:ascii="Browallia New" w:hAnsi="Browallia New" w:cs="Browallia New" w:hint="cs"/>
                <w:b/>
                <w:bCs/>
                <w:sz w:val="24"/>
                <w:szCs w:val="24"/>
                <w:cs/>
              </w:rPr>
              <w:t xml:space="preserve"> </w:t>
            </w:r>
            <w:r w:rsidR="00E247CB" w:rsidRPr="00495C58">
              <w:rPr>
                <w:rFonts w:ascii="Browallia New" w:hAnsi="Browallia New" w:cs="Browallia New"/>
                <w:b/>
                <w:bCs/>
                <w:sz w:val="24"/>
                <w:szCs w:val="24"/>
              </w:rPr>
              <w:t xml:space="preserve">- </w:t>
            </w:r>
            <w:r w:rsidR="00C23D32" w:rsidRPr="00495C58">
              <w:rPr>
                <w:rFonts w:ascii="Browallia New" w:hAnsi="Browallia New" w:cs="Browallia New"/>
                <w:b/>
                <w:bCs/>
                <w:sz w:val="24"/>
                <w:szCs w:val="24"/>
                <w:cs/>
              </w:rPr>
              <w:t>ไม่หมุนเวียน</w:t>
            </w:r>
          </w:p>
        </w:tc>
        <w:tc>
          <w:tcPr>
            <w:tcW w:w="1560" w:type="dxa"/>
            <w:vAlign w:val="bottom"/>
          </w:tcPr>
          <w:p w14:paraId="416CCB1E" w14:textId="77777777" w:rsidR="0028262B" w:rsidRPr="00495C58" w:rsidRDefault="0028262B" w:rsidP="00282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1559" w:type="dxa"/>
            <w:vAlign w:val="bottom"/>
          </w:tcPr>
          <w:p w14:paraId="05B91C76" w14:textId="77777777" w:rsidR="0028262B" w:rsidRPr="00495C58" w:rsidRDefault="0028262B" w:rsidP="002826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1489" w:type="dxa"/>
          </w:tcPr>
          <w:p w14:paraId="29859730" w14:textId="77777777" w:rsidR="0028262B" w:rsidRPr="00495C58" w:rsidRDefault="0028262B" w:rsidP="002826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1440" w:type="dxa"/>
          </w:tcPr>
          <w:p w14:paraId="0505C862" w14:textId="77777777" w:rsidR="0028262B" w:rsidRPr="00495C58" w:rsidRDefault="0028262B" w:rsidP="002826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527325" w:rsidRPr="00495C58" w14:paraId="70DFB95F" w14:textId="77777777" w:rsidTr="00E554FC">
        <w:trPr>
          <w:cantSplit/>
        </w:trPr>
        <w:tc>
          <w:tcPr>
            <w:tcW w:w="3051" w:type="dxa"/>
            <w:gridSpan w:val="2"/>
            <w:vAlign w:val="bottom"/>
          </w:tcPr>
          <w:p w14:paraId="30EBCB36" w14:textId="6DA550EC" w:rsidR="00527325" w:rsidRPr="00495C58" w:rsidRDefault="00527325" w:rsidP="005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บริษัทย่อย</w:t>
            </w:r>
          </w:p>
        </w:tc>
        <w:tc>
          <w:tcPr>
            <w:tcW w:w="1560" w:type="dxa"/>
          </w:tcPr>
          <w:p w14:paraId="60DF94E2" w14:textId="7A1E702E" w:rsidR="00527325" w:rsidRPr="00495C58" w:rsidRDefault="00527325" w:rsidP="005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559" w:type="dxa"/>
          </w:tcPr>
          <w:p w14:paraId="7C5F79C4" w14:textId="7CC29E0D" w:rsidR="00527325" w:rsidRPr="00495C58" w:rsidRDefault="00527325" w:rsidP="005273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75CF41F8" w14:textId="513656FA" w:rsidR="00527325" w:rsidRPr="00495C58" w:rsidRDefault="00527325" w:rsidP="005273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r w:rsidRPr="00495C58">
              <w:rPr>
                <w:rFonts w:ascii="Browallia New" w:hAnsi="Browallia New" w:cs="Browallia New"/>
                <w:sz w:val="24"/>
                <w:szCs w:val="24"/>
              </w:rPr>
              <w:t>1,000,377</w:t>
            </w:r>
          </w:p>
        </w:tc>
        <w:tc>
          <w:tcPr>
            <w:tcW w:w="1440" w:type="dxa"/>
          </w:tcPr>
          <w:p w14:paraId="2B22CB58" w14:textId="6D42B810" w:rsidR="00527325" w:rsidRPr="00495C58" w:rsidRDefault="00527325" w:rsidP="005273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r>
      <w:tr w:rsidR="00527325" w:rsidRPr="00495C58" w14:paraId="4FAE732A" w14:textId="77777777" w:rsidTr="00E554FC">
        <w:trPr>
          <w:cantSplit/>
        </w:trPr>
        <w:tc>
          <w:tcPr>
            <w:tcW w:w="3051" w:type="dxa"/>
            <w:gridSpan w:val="2"/>
            <w:vAlign w:val="bottom"/>
          </w:tcPr>
          <w:p w14:paraId="62B70A9B" w14:textId="7FD676AA" w:rsidR="00527325" w:rsidRPr="00495C58" w:rsidRDefault="00527325" w:rsidP="005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บริษัทย่อยทางอ้อม</w:t>
            </w:r>
          </w:p>
        </w:tc>
        <w:tc>
          <w:tcPr>
            <w:tcW w:w="1560" w:type="dxa"/>
          </w:tcPr>
          <w:p w14:paraId="231EB853" w14:textId="619364D9" w:rsidR="00527325" w:rsidRPr="00495C58" w:rsidRDefault="00527325" w:rsidP="005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559" w:type="dxa"/>
          </w:tcPr>
          <w:p w14:paraId="6C91FDB9" w14:textId="6E90B3DE" w:rsidR="00527325" w:rsidRPr="00495C58" w:rsidRDefault="00527325" w:rsidP="005273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37BF9D8A" w14:textId="40514016" w:rsidR="00527325" w:rsidRPr="00495C58" w:rsidRDefault="00527325" w:rsidP="005273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r w:rsidRPr="00495C58">
              <w:rPr>
                <w:rFonts w:ascii="Browallia New" w:hAnsi="Browallia New" w:cs="Browallia New"/>
                <w:sz w:val="24"/>
                <w:szCs w:val="24"/>
              </w:rPr>
              <w:t>95,428</w:t>
            </w:r>
          </w:p>
        </w:tc>
        <w:tc>
          <w:tcPr>
            <w:tcW w:w="1440" w:type="dxa"/>
          </w:tcPr>
          <w:p w14:paraId="4D0B905F" w14:textId="339C3626" w:rsidR="00527325" w:rsidRPr="00495C58" w:rsidRDefault="00527325" w:rsidP="005273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r>
      <w:tr w:rsidR="00527325" w:rsidRPr="00495C58" w14:paraId="0D60541D" w14:textId="77777777" w:rsidTr="00E554FC">
        <w:trPr>
          <w:cantSplit/>
        </w:trPr>
        <w:tc>
          <w:tcPr>
            <w:tcW w:w="3051" w:type="dxa"/>
            <w:gridSpan w:val="2"/>
            <w:vAlign w:val="bottom"/>
          </w:tcPr>
          <w:p w14:paraId="1079094F" w14:textId="1325DBF3" w:rsidR="00527325" w:rsidRPr="00495C58" w:rsidRDefault="00527325" w:rsidP="005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บริษัทที่เกี่ยวข้องกัน</w:t>
            </w:r>
          </w:p>
        </w:tc>
        <w:tc>
          <w:tcPr>
            <w:tcW w:w="1560" w:type="dxa"/>
          </w:tcPr>
          <w:p w14:paraId="0E66C6C9" w14:textId="30508522" w:rsidR="00527325" w:rsidRPr="00495C58" w:rsidRDefault="00527325" w:rsidP="005273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14,54</w:t>
            </w:r>
            <w:r w:rsidR="0009704F" w:rsidRPr="00495C58">
              <w:rPr>
                <w:rFonts w:ascii="Browallia New" w:hAnsi="Browallia New" w:cs="Browallia New"/>
                <w:sz w:val="24"/>
                <w:szCs w:val="24"/>
              </w:rPr>
              <w:t>3</w:t>
            </w:r>
          </w:p>
        </w:tc>
        <w:tc>
          <w:tcPr>
            <w:tcW w:w="1559" w:type="dxa"/>
          </w:tcPr>
          <w:p w14:paraId="17E4D182" w14:textId="05177EBC" w:rsidR="00527325" w:rsidRPr="00495C58" w:rsidRDefault="00527325" w:rsidP="00527325">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40461C74" w14:textId="2B09EC41" w:rsidR="00527325" w:rsidRPr="00495C58" w:rsidRDefault="00527325" w:rsidP="00527325">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r w:rsidRPr="00495C58">
              <w:rPr>
                <w:rFonts w:ascii="Browallia New" w:hAnsi="Browallia New" w:cs="Browallia New"/>
                <w:sz w:val="24"/>
                <w:szCs w:val="24"/>
              </w:rPr>
              <w:t>9,583</w:t>
            </w:r>
          </w:p>
        </w:tc>
        <w:tc>
          <w:tcPr>
            <w:tcW w:w="1440" w:type="dxa"/>
          </w:tcPr>
          <w:p w14:paraId="5CBE58C5" w14:textId="0AD61EDC" w:rsidR="00527325" w:rsidRPr="00495C58" w:rsidRDefault="00527325" w:rsidP="00527325">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r>
      <w:tr w:rsidR="00527325" w:rsidRPr="00495C58" w14:paraId="51DBB741" w14:textId="77777777" w:rsidTr="00E554FC">
        <w:trPr>
          <w:cantSplit/>
        </w:trPr>
        <w:tc>
          <w:tcPr>
            <w:tcW w:w="3051" w:type="dxa"/>
            <w:gridSpan w:val="2"/>
            <w:vAlign w:val="bottom"/>
          </w:tcPr>
          <w:p w14:paraId="3B6FD01D" w14:textId="7B901FAB" w:rsidR="00527325" w:rsidRPr="00495C58" w:rsidRDefault="00527325" w:rsidP="005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รวม</w:t>
            </w:r>
          </w:p>
        </w:tc>
        <w:tc>
          <w:tcPr>
            <w:tcW w:w="1560" w:type="dxa"/>
          </w:tcPr>
          <w:p w14:paraId="4B8FBE8D" w14:textId="34D7D887" w:rsidR="00527325" w:rsidRPr="00495C58" w:rsidRDefault="00527325" w:rsidP="005103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14,54</w:t>
            </w:r>
            <w:r w:rsidR="0009704F" w:rsidRPr="00495C58">
              <w:rPr>
                <w:rFonts w:ascii="Browallia New" w:hAnsi="Browallia New" w:cs="Browallia New"/>
                <w:sz w:val="24"/>
                <w:szCs w:val="24"/>
              </w:rPr>
              <w:t>3</w:t>
            </w:r>
          </w:p>
        </w:tc>
        <w:tc>
          <w:tcPr>
            <w:tcW w:w="1559" w:type="dxa"/>
          </w:tcPr>
          <w:p w14:paraId="648E1524" w14:textId="63CEEC03" w:rsidR="00527325" w:rsidRPr="00495C58" w:rsidRDefault="00527325" w:rsidP="005103F3">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39CDF1D3" w14:textId="05A5583E" w:rsidR="00527325" w:rsidRPr="00495C58" w:rsidRDefault="00527325" w:rsidP="005103F3">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r w:rsidRPr="00495C58">
              <w:rPr>
                <w:rFonts w:ascii="Browallia New" w:hAnsi="Browallia New" w:cs="Browallia New"/>
                <w:sz w:val="24"/>
                <w:szCs w:val="24"/>
              </w:rPr>
              <w:t>1,105,388</w:t>
            </w:r>
          </w:p>
        </w:tc>
        <w:tc>
          <w:tcPr>
            <w:tcW w:w="1440" w:type="dxa"/>
          </w:tcPr>
          <w:p w14:paraId="2CC30D23" w14:textId="536A833C" w:rsidR="00527325" w:rsidRPr="00495C58" w:rsidRDefault="00527325" w:rsidP="005103F3">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lang w:val="en-GB"/>
              </w:rPr>
            </w:pPr>
            <w:r w:rsidRPr="00495C58">
              <w:rPr>
                <w:rFonts w:ascii="Browallia New" w:hAnsi="Browallia New" w:cs="Browallia New"/>
                <w:sz w:val="24"/>
                <w:szCs w:val="24"/>
              </w:rPr>
              <w:t xml:space="preserve">           -</w:t>
            </w:r>
          </w:p>
        </w:tc>
      </w:tr>
      <w:tr w:rsidR="003846FA" w:rsidRPr="00495C58" w14:paraId="75B16718" w14:textId="77777777" w:rsidTr="00E554FC">
        <w:trPr>
          <w:cantSplit/>
        </w:trPr>
        <w:tc>
          <w:tcPr>
            <w:tcW w:w="3051" w:type="dxa"/>
            <w:gridSpan w:val="2"/>
            <w:vAlign w:val="bottom"/>
          </w:tcPr>
          <w:p w14:paraId="10AD50C7" w14:textId="77777777" w:rsidR="003846FA" w:rsidRPr="00495C58" w:rsidRDefault="003846FA" w:rsidP="00402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p>
        </w:tc>
        <w:tc>
          <w:tcPr>
            <w:tcW w:w="1560" w:type="dxa"/>
          </w:tcPr>
          <w:p w14:paraId="6400AF78" w14:textId="77777777" w:rsidR="003846FA" w:rsidRPr="00495C58" w:rsidRDefault="003846FA" w:rsidP="00402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1559" w:type="dxa"/>
          </w:tcPr>
          <w:p w14:paraId="09586BE2" w14:textId="77777777" w:rsidR="003846FA" w:rsidRPr="00495C58" w:rsidRDefault="003846FA" w:rsidP="004027F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1489" w:type="dxa"/>
          </w:tcPr>
          <w:p w14:paraId="202F760D" w14:textId="77777777" w:rsidR="003846FA" w:rsidRPr="00495C58" w:rsidRDefault="003846FA" w:rsidP="004027F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1440" w:type="dxa"/>
          </w:tcPr>
          <w:p w14:paraId="57D085FF" w14:textId="77777777" w:rsidR="003846FA" w:rsidRPr="00495C58" w:rsidRDefault="003846FA" w:rsidP="004027F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4027F9" w:rsidRPr="00495C58" w14:paraId="6FC028F9" w14:textId="77777777" w:rsidTr="00E554FC">
        <w:trPr>
          <w:cantSplit/>
        </w:trPr>
        <w:tc>
          <w:tcPr>
            <w:tcW w:w="3051" w:type="dxa"/>
            <w:gridSpan w:val="2"/>
            <w:vAlign w:val="bottom"/>
          </w:tcPr>
          <w:p w14:paraId="2C97D33F" w14:textId="4C67EAD8" w:rsidR="004027F9" w:rsidRPr="00495C58" w:rsidRDefault="004027F9" w:rsidP="00402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b/>
                <w:bCs/>
                <w:sz w:val="24"/>
                <w:szCs w:val="24"/>
                <w:cs/>
              </w:rPr>
              <w:t>ลูกหนี้อื่น</w:t>
            </w:r>
            <w:r w:rsidR="00CA3C81" w:rsidRPr="00495C58">
              <w:rPr>
                <w:rFonts w:ascii="Browallia New" w:hAnsi="Browallia New" w:cs="Browallia New" w:hint="cs"/>
                <w:b/>
                <w:bCs/>
                <w:sz w:val="24"/>
                <w:szCs w:val="24"/>
                <w:cs/>
              </w:rPr>
              <w:t xml:space="preserve"> </w:t>
            </w:r>
            <w:r w:rsidR="00CA3C81" w:rsidRPr="00495C58">
              <w:rPr>
                <w:rFonts w:ascii="Browallia New" w:hAnsi="Browallia New" w:cs="Browallia New"/>
                <w:b/>
                <w:bCs/>
                <w:sz w:val="24"/>
                <w:szCs w:val="24"/>
              </w:rPr>
              <w:t xml:space="preserve">- </w:t>
            </w:r>
            <w:r w:rsidR="00CA3C81" w:rsidRPr="00495C58">
              <w:rPr>
                <w:rFonts w:ascii="Browallia New" w:hAnsi="Browallia New" w:cs="Browallia New"/>
                <w:b/>
                <w:bCs/>
                <w:sz w:val="24"/>
                <w:szCs w:val="24"/>
                <w:cs/>
              </w:rPr>
              <w:t>หมุนเวียน</w:t>
            </w:r>
          </w:p>
        </w:tc>
        <w:tc>
          <w:tcPr>
            <w:tcW w:w="1560" w:type="dxa"/>
          </w:tcPr>
          <w:p w14:paraId="578FE37D" w14:textId="77777777" w:rsidR="004027F9" w:rsidRPr="00495C58" w:rsidRDefault="004027F9" w:rsidP="00402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1559" w:type="dxa"/>
          </w:tcPr>
          <w:p w14:paraId="7ED312AF" w14:textId="77777777" w:rsidR="004027F9" w:rsidRPr="00495C58" w:rsidRDefault="004027F9" w:rsidP="004027F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1489" w:type="dxa"/>
          </w:tcPr>
          <w:p w14:paraId="1FFAA598" w14:textId="77777777" w:rsidR="004027F9" w:rsidRPr="00495C58" w:rsidRDefault="004027F9" w:rsidP="004027F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1440" w:type="dxa"/>
          </w:tcPr>
          <w:p w14:paraId="7E1110D8" w14:textId="77777777" w:rsidR="004027F9" w:rsidRPr="00495C58" w:rsidRDefault="004027F9" w:rsidP="004027F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AF550B" w:rsidRPr="00495C58" w14:paraId="4711ED6A" w14:textId="77777777" w:rsidTr="00E554FC">
        <w:trPr>
          <w:cantSplit/>
        </w:trPr>
        <w:tc>
          <w:tcPr>
            <w:tcW w:w="3051" w:type="dxa"/>
            <w:gridSpan w:val="2"/>
            <w:vAlign w:val="bottom"/>
          </w:tcPr>
          <w:p w14:paraId="1BF20433" w14:textId="66DCCF9E" w:rsidR="00AF550B" w:rsidRPr="00495C58" w:rsidRDefault="00AF550B" w:rsidP="00AF5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sz w:val="24"/>
                <w:szCs w:val="24"/>
                <w:cs/>
              </w:rPr>
              <w:t>บริษัทย่อย</w:t>
            </w:r>
          </w:p>
        </w:tc>
        <w:tc>
          <w:tcPr>
            <w:tcW w:w="1560" w:type="dxa"/>
          </w:tcPr>
          <w:p w14:paraId="2E97D4D9" w14:textId="11C59942" w:rsidR="00AF550B" w:rsidRPr="00495C58" w:rsidRDefault="00AF550B" w:rsidP="00AF5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559" w:type="dxa"/>
          </w:tcPr>
          <w:p w14:paraId="0AD445C3" w14:textId="4818F398" w:rsidR="00AF550B" w:rsidRPr="00495C58" w:rsidRDefault="00AF550B" w:rsidP="00AF5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6419880E" w14:textId="072035CA" w:rsidR="00AF550B" w:rsidRPr="00495C58" w:rsidRDefault="00AF550B" w:rsidP="00AF5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40" w:type="dxa"/>
          </w:tcPr>
          <w:p w14:paraId="127C5692" w14:textId="290ADE3E" w:rsidR="00AF550B" w:rsidRPr="00495C58" w:rsidRDefault="00AF550B" w:rsidP="00AF5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162 </w:t>
            </w:r>
          </w:p>
        </w:tc>
      </w:tr>
      <w:tr w:rsidR="00AF550B" w:rsidRPr="00495C58" w14:paraId="2306DA88" w14:textId="77777777" w:rsidTr="00E554FC">
        <w:trPr>
          <w:cantSplit/>
        </w:trPr>
        <w:tc>
          <w:tcPr>
            <w:tcW w:w="3051" w:type="dxa"/>
            <w:gridSpan w:val="2"/>
            <w:vAlign w:val="bottom"/>
          </w:tcPr>
          <w:p w14:paraId="4B4DBA92" w14:textId="5AA65CDB" w:rsidR="00AF550B" w:rsidRPr="00495C58" w:rsidRDefault="00AF550B" w:rsidP="00AF5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บริษัทที่เกี่ยวข้องกัน</w:t>
            </w:r>
          </w:p>
        </w:tc>
        <w:tc>
          <w:tcPr>
            <w:tcW w:w="1560" w:type="dxa"/>
            <w:vAlign w:val="bottom"/>
          </w:tcPr>
          <w:p w14:paraId="7FFB5E8F" w14:textId="51E4B7EC" w:rsidR="00AF550B" w:rsidRPr="00495C58" w:rsidRDefault="00AF550B" w:rsidP="00AF55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177</w:t>
            </w:r>
          </w:p>
        </w:tc>
        <w:tc>
          <w:tcPr>
            <w:tcW w:w="1559" w:type="dxa"/>
            <w:vAlign w:val="bottom"/>
          </w:tcPr>
          <w:p w14:paraId="43AEA4E1" w14:textId="4FD6A321" w:rsidR="00AF550B" w:rsidRPr="00495C58" w:rsidRDefault="00AF550B" w:rsidP="00AF55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15</w:t>
            </w:r>
          </w:p>
        </w:tc>
        <w:tc>
          <w:tcPr>
            <w:tcW w:w="1489" w:type="dxa"/>
          </w:tcPr>
          <w:p w14:paraId="55DFF841" w14:textId="473DA4FD" w:rsidR="00AF550B" w:rsidRPr="00495C58" w:rsidRDefault="00AF550B" w:rsidP="00AF550B">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40" w:type="dxa"/>
          </w:tcPr>
          <w:p w14:paraId="1B1C2D69" w14:textId="2FB488F0" w:rsidR="00AF550B" w:rsidRPr="00495C58" w:rsidRDefault="00AF550B" w:rsidP="00AF550B">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14</w:t>
            </w:r>
          </w:p>
        </w:tc>
      </w:tr>
      <w:tr w:rsidR="00AF550B" w:rsidRPr="00495C58" w14:paraId="58C69C6A" w14:textId="77777777" w:rsidTr="00E554FC">
        <w:trPr>
          <w:cantSplit/>
        </w:trPr>
        <w:tc>
          <w:tcPr>
            <w:tcW w:w="3051" w:type="dxa"/>
            <w:gridSpan w:val="2"/>
            <w:vAlign w:val="bottom"/>
          </w:tcPr>
          <w:p w14:paraId="4DB31F49" w14:textId="14FAB2B9" w:rsidR="00AF550B" w:rsidRPr="00495C58" w:rsidRDefault="00AF550B" w:rsidP="00AF5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495C58">
              <w:rPr>
                <w:rFonts w:ascii="Browallia New" w:hAnsi="Browallia New" w:cs="Browallia New"/>
                <w:sz w:val="24"/>
                <w:szCs w:val="24"/>
                <w:cs/>
              </w:rPr>
              <w:t>รวม</w:t>
            </w:r>
          </w:p>
        </w:tc>
        <w:tc>
          <w:tcPr>
            <w:tcW w:w="1560" w:type="dxa"/>
          </w:tcPr>
          <w:p w14:paraId="6BC40CE8" w14:textId="1909C6ED" w:rsidR="00AF550B" w:rsidRPr="00495C58" w:rsidRDefault="00AF550B" w:rsidP="00AF55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177</w:t>
            </w:r>
          </w:p>
        </w:tc>
        <w:tc>
          <w:tcPr>
            <w:tcW w:w="1559" w:type="dxa"/>
            <w:vAlign w:val="bottom"/>
          </w:tcPr>
          <w:p w14:paraId="5E9D7AC3" w14:textId="58B64445" w:rsidR="00AF550B" w:rsidRPr="00495C58" w:rsidRDefault="00AF550B" w:rsidP="00AF55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15</w:t>
            </w:r>
          </w:p>
        </w:tc>
        <w:tc>
          <w:tcPr>
            <w:tcW w:w="1489" w:type="dxa"/>
          </w:tcPr>
          <w:p w14:paraId="4E7E2E98" w14:textId="5168450B" w:rsidR="00AF550B" w:rsidRPr="00495C58" w:rsidRDefault="00AF550B" w:rsidP="00AF550B">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40" w:type="dxa"/>
            <w:vAlign w:val="bottom"/>
          </w:tcPr>
          <w:p w14:paraId="5B22954D" w14:textId="2AF6CB8A" w:rsidR="00AF550B" w:rsidRPr="00495C58" w:rsidRDefault="00AF550B" w:rsidP="00AF55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176</w:t>
            </w:r>
          </w:p>
        </w:tc>
      </w:tr>
      <w:tr w:rsidR="0034222B" w:rsidRPr="00495C58" w14:paraId="571EF511" w14:textId="77777777" w:rsidTr="00E554FC">
        <w:trPr>
          <w:cantSplit/>
        </w:trPr>
        <w:tc>
          <w:tcPr>
            <w:tcW w:w="3051" w:type="dxa"/>
            <w:gridSpan w:val="2"/>
            <w:vAlign w:val="bottom"/>
          </w:tcPr>
          <w:p w14:paraId="4C5A8E29" w14:textId="77777777" w:rsidR="0034222B" w:rsidRPr="00495C58" w:rsidRDefault="0034222B" w:rsidP="0034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560" w:type="dxa"/>
          </w:tcPr>
          <w:p w14:paraId="490C9316" w14:textId="77777777" w:rsidR="0034222B" w:rsidRPr="00495C58" w:rsidRDefault="0034222B" w:rsidP="0034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vAlign w:val="bottom"/>
          </w:tcPr>
          <w:p w14:paraId="027384D1" w14:textId="77777777" w:rsidR="0034222B" w:rsidRPr="00495C58" w:rsidRDefault="0034222B" w:rsidP="0034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24BB06E4" w14:textId="77777777" w:rsidR="0034222B" w:rsidRPr="00495C58" w:rsidRDefault="0034222B" w:rsidP="003422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36041ED0" w14:textId="77777777" w:rsidR="0034222B" w:rsidRPr="00495C58" w:rsidRDefault="0034222B" w:rsidP="0034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CA3C81" w:rsidRPr="00495C58" w14:paraId="79103DFA" w14:textId="77777777" w:rsidTr="00E554FC">
        <w:trPr>
          <w:cantSplit/>
        </w:trPr>
        <w:tc>
          <w:tcPr>
            <w:tcW w:w="3051" w:type="dxa"/>
            <w:gridSpan w:val="2"/>
            <w:vAlign w:val="bottom"/>
          </w:tcPr>
          <w:p w14:paraId="66010C5B" w14:textId="2D3CDDA7" w:rsidR="00CA3C81" w:rsidRPr="00495C58" w:rsidRDefault="00CA3C81" w:rsidP="00CA3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b/>
                <w:bCs/>
                <w:sz w:val="24"/>
                <w:szCs w:val="24"/>
                <w:cs/>
              </w:rPr>
              <w:t>ลูกหนี้อื่น</w:t>
            </w:r>
            <w:r w:rsidRPr="00495C58">
              <w:rPr>
                <w:rFonts w:ascii="Browallia New" w:hAnsi="Browallia New" w:cs="Browallia New" w:hint="cs"/>
                <w:sz w:val="24"/>
                <w:szCs w:val="24"/>
                <w:cs/>
              </w:rPr>
              <w:t xml:space="preserve"> </w:t>
            </w:r>
            <w:r w:rsidRPr="00495C58">
              <w:rPr>
                <w:rFonts w:ascii="Browallia New" w:hAnsi="Browallia New" w:cs="Browallia New"/>
                <w:b/>
                <w:bCs/>
                <w:sz w:val="24"/>
                <w:szCs w:val="24"/>
              </w:rPr>
              <w:t xml:space="preserve">- </w:t>
            </w:r>
            <w:r w:rsidRPr="00495C58">
              <w:rPr>
                <w:rFonts w:ascii="Browallia New" w:hAnsi="Browallia New" w:cs="Browallia New"/>
                <w:b/>
                <w:bCs/>
                <w:sz w:val="24"/>
                <w:szCs w:val="24"/>
                <w:cs/>
              </w:rPr>
              <w:t>ไม่หมุนเวียน</w:t>
            </w:r>
          </w:p>
        </w:tc>
        <w:tc>
          <w:tcPr>
            <w:tcW w:w="1560" w:type="dxa"/>
          </w:tcPr>
          <w:p w14:paraId="5143DD78" w14:textId="77777777" w:rsidR="00CA3C81" w:rsidRPr="00495C58" w:rsidRDefault="00CA3C81" w:rsidP="00CA3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vAlign w:val="bottom"/>
          </w:tcPr>
          <w:p w14:paraId="33941957" w14:textId="77777777" w:rsidR="00CA3C81" w:rsidRPr="00495C58" w:rsidRDefault="00CA3C81" w:rsidP="00CA3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539CE2CA" w14:textId="77777777" w:rsidR="00CA3C81" w:rsidRPr="00495C58" w:rsidRDefault="00CA3C81" w:rsidP="00CA3C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44B54476" w14:textId="77777777" w:rsidR="00CA3C81" w:rsidRPr="00495C58" w:rsidRDefault="00CA3C81" w:rsidP="00CA3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9C760E" w:rsidRPr="00495C58" w14:paraId="1D602690" w14:textId="77777777" w:rsidTr="001108A4">
        <w:trPr>
          <w:cantSplit/>
        </w:trPr>
        <w:tc>
          <w:tcPr>
            <w:tcW w:w="3051" w:type="dxa"/>
            <w:gridSpan w:val="2"/>
            <w:vAlign w:val="bottom"/>
          </w:tcPr>
          <w:p w14:paraId="78EC72EB" w14:textId="1CB99F92" w:rsidR="009C760E" w:rsidRPr="00495C58" w:rsidRDefault="009C760E"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sz w:val="24"/>
                <w:szCs w:val="24"/>
                <w:cs/>
              </w:rPr>
              <w:t>บริษัทย่อย</w:t>
            </w:r>
          </w:p>
        </w:tc>
        <w:tc>
          <w:tcPr>
            <w:tcW w:w="1560" w:type="dxa"/>
          </w:tcPr>
          <w:p w14:paraId="22019CA1" w14:textId="7F77E2A1" w:rsidR="009C760E" w:rsidRPr="00495C58" w:rsidRDefault="009C760E"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559" w:type="dxa"/>
          </w:tcPr>
          <w:p w14:paraId="32E29EB0" w14:textId="30E23CB7" w:rsidR="009C760E" w:rsidRPr="00495C58" w:rsidRDefault="009C760E"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3AEE8361" w14:textId="7690F189" w:rsidR="009C760E" w:rsidRPr="00495C58" w:rsidRDefault="009C760E" w:rsidP="009C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162</w:t>
            </w:r>
          </w:p>
        </w:tc>
        <w:tc>
          <w:tcPr>
            <w:tcW w:w="1440" w:type="dxa"/>
          </w:tcPr>
          <w:p w14:paraId="6B32F7FA" w14:textId="12DFF35F" w:rsidR="009C760E" w:rsidRPr="00495C58" w:rsidRDefault="009C760E"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r>
      <w:tr w:rsidR="009C760E" w:rsidRPr="00495C58" w14:paraId="69DF3908" w14:textId="77777777" w:rsidTr="001108A4">
        <w:trPr>
          <w:cantSplit/>
        </w:trPr>
        <w:tc>
          <w:tcPr>
            <w:tcW w:w="3051" w:type="dxa"/>
            <w:gridSpan w:val="2"/>
            <w:vAlign w:val="bottom"/>
          </w:tcPr>
          <w:p w14:paraId="5DBF4FDF" w14:textId="182B57BE" w:rsidR="009C760E" w:rsidRPr="00495C58" w:rsidRDefault="009C760E"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sz w:val="24"/>
                <w:szCs w:val="24"/>
                <w:cs/>
              </w:rPr>
              <w:t>บริษัทที่เกี่ยวข้องกัน</w:t>
            </w:r>
          </w:p>
        </w:tc>
        <w:tc>
          <w:tcPr>
            <w:tcW w:w="1560" w:type="dxa"/>
          </w:tcPr>
          <w:p w14:paraId="0F67F681" w14:textId="353E311A" w:rsidR="009C760E" w:rsidRPr="00495C58" w:rsidRDefault="009C760E" w:rsidP="009C76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559" w:type="dxa"/>
          </w:tcPr>
          <w:p w14:paraId="22687A32" w14:textId="723FF8FE" w:rsidR="009C760E" w:rsidRPr="00495C58" w:rsidRDefault="009C760E" w:rsidP="009C76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1D24A702" w14:textId="318EFDBF" w:rsidR="009C760E" w:rsidRPr="00495C58" w:rsidRDefault="009C760E" w:rsidP="009C760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19</w:t>
            </w:r>
          </w:p>
        </w:tc>
        <w:tc>
          <w:tcPr>
            <w:tcW w:w="1440" w:type="dxa"/>
          </w:tcPr>
          <w:p w14:paraId="2227BF36" w14:textId="6A3F07BC" w:rsidR="009C760E" w:rsidRPr="00495C58" w:rsidRDefault="009C760E" w:rsidP="009C76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r>
      <w:tr w:rsidR="009C760E" w:rsidRPr="00495C58" w14:paraId="7A9C3E7D" w14:textId="77777777" w:rsidTr="001108A4">
        <w:trPr>
          <w:cantSplit/>
        </w:trPr>
        <w:tc>
          <w:tcPr>
            <w:tcW w:w="3051" w:type="dxa"/>
            <w:gridSpan w:val="2"/>
            <w:vAlign w:val="bottom"/>
          </w:tcPr>
          <w:p w14:paraId="1BBB9652" w14:textId="51D1D43C" w:rsidR="009C760E" w:rsidRPr="00495C58" w:rsidRDefault="009C760E"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รวม</w:t>
            </w:r>
          </w:p>
        </w:tc>
        <w:tc>
          <w:tcPr>
            <w:tcW w:w="1560" w:type="dxa"/>
          </w:tcPr>
          <w:p w14:paraId="06829891" w14:textId="2DEE7A9A" w:rsidR="009C760E" w:rsidRPr="00495C58" w:rsidRDefault="009C760E" w:rsidP="009C76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559" w:type="dxa"/>
          </w:tcPr>
          <w:p w14:paraId="5B239ECF" w14:textId="1B40112D" w:rsidR="009C760E" w:rsidRPr="00495C58" w:rsidRDefault="009C760E" w:rsidP="009C76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00904485" w14:textId="55A94E4B" w:rsidR="009C760E" w:rsidRPr="00495C58" w:rsidRDefault="009C760E" w:rsidP="009C760E">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181</w:t>
            </w:r>
          </w:p>
        </w:tc>
        <w:tc>
          <w:tcPr>
            <w:tcW w:w="1440" w:type="dxa"/>
          </w:tcPr>
          <w:p w14:paraId="39A14336" w14:textId="3D763286" w:rsidR="009C760E" w:rsidRPr="00495C58" w:rsidRDefault="009C760E" w:rsidP="009C76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r>
      <w:tr w:rsidR="00CA3C81" w:rsidRPr="00495C58" w14:paraId="258C535B" w14:textId="77777777" w:rsidTr="00E554FC">
        <w:trPr>
          <w:cantSplit/>
        </w:trPr>
        <w:tc>
          <w:tcPr>
            <w:tcW w:w="3051" w:type="dxa"/>
            <w:gridSpan w:val="2"/>
            <w:vAlign w:val="bottom"/>
          </w:tcPr>
          <w:p w14:paraId="1D366F10" w14:textId="77777777" w:rsidR="00CA3C81" w:rsidRPr="00495C58" w:rsidRDefault="00CA3C81" w:rsidP="00CA3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560" w:type="dxa"/>
          </w:tcPr>
          <w:p w14:paraId="4C4F86E4" w14:textId="77777777" w:rsidR="00CA3C81" w:rsidRPr="00495C58" w:rsidRDefault="00CA3C81" w:rsidP="00CA3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vAlign w:val="bottom"/>
          </w:tcPr>
          <w:p w14:paraId="21F6ADA6" w14:textId="77777777" w:rsidR="00CA3C81" w:rsidRPr="00495C58" w:rsidRDefault="00CA3C81" w:rsidP="00CA3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0F708476" w14:textId="77777777" w:rsidR="00CA3C81" w:rsidRPr="00495C58" w:rsidRDefault="00CA3C81" w:rsidP="00CA3C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6A965D75" w14:textId="77777777" w:rsidR="00CA3C81" w:rsidRPr="00495C58" w:rsidRDefault="00CA3C81" w:rsidP="00CA3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CA3C81" w:rsidRPr="00495C58" w14:paraId="02F55C6B" w14:textId="77777777" w:rsidTr="005C0ED2">
        <w:trPr>
          <w:cantSplit/>
        </w:trPr>
        <w:tc>
          <w:tcPr>
            <w:tcW w:w="3051" w:type="dxa"/>
            <w:gridSpan w:val="2"/>
            <w:vAlign w:val="bottom"/>
          </w:tcPr>
          <w:p w14:paraId="2F6BFD77" w14:textId="6F0BC5BE" w:rsidR="00CA3C81" w:rsidRPr="00495C58" w:rsidRDefault="00CA3C81" w:rsidP="00CA3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b/>
                <w:bCs/>
                <w:sz w:val="24"/>
                <w:szCs w:val="24"/>
                <w:cs/>
              </w:rPr>
              <w:t>ดอกเบี้ยค้างรับ</w:t>
            </w:r>
            <w:r w:rsidRPr="00495C58">
              <w:rPr>
                <w:rFonts w:ascii="Browallia New" w:hAnsi="Browallia New" w:cs="Browallia New" w:hint="cs"/>
                <w:b/>
                <w:bCs/>
                <w:sz w:val="24"/>
                <w:szCs w:val="24"/>
                <w:cs/>
              </w:rPr>
              <w:t xml:space="preserve"> </w:t>
            </w:r>
            <w:r w:rsidRPr="00495C58">
              <w:rPr>
                <w:rFonts w:ascii="Browallia New" w:hAnsi="Browallia New" w:cs="Browallia New"/>
                <w:b/>
                <w:bCs/>
                <w:sz w:val="24"/>
                <w:szCs w:val="24"/>
              </w:rPr>
              <w:t xml:space="preserve">- </w:t>
            </w:r>
            <w:r w:rsidRPr="00495C58">
              <w:rPr>
                <w:rFonts w:ascii="Browallia New" w:hAnsi="Browallia New" w:cs="Browallia New" w:hint="cs"/>
                <w:b/>
                <w:bCs/>
                <w:sz w:val="24"/>
                <w:szCs w:val="24"/>
                <w:cs/>
              </w:rPr>
              <w:t>หมุนเวียน</w:t>
            </w:r>
          </w:p>
        </w:tc>
        <w:tc>
          <w:tcPr>
            <w:tcW w:w="1560" w:type="dxa"/>
            <w:vAlign w:val="bottom"/>
          </w:tcPr>
          <w:p w14:paraId="5CE77899" w14:textId="77777777" w:rsidR="00CA3C81" w:rsidRPr="00495C58" w:rsidRDefault="00CA3C81" w:rsidP="00CA3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vAlign w:val="bottom"/>
          </w:tcPr>
          <w:p w14:paraId="370A7287" w14:textId="77777777" w:rsidR="00CA3C81" w:rsidRPr="00495C58" w:rsidRDefault="00CA3C81" w:rsidP="00CA3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26D882EE" w14:textId="77777777" w:rsidR="00CA3C81" w:rsidRPr="00495C58" w:rsidRDefault="00CA3C81" w:rsidP="00CA3C8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5B23AECA" w14:textId="77777777" w:rsidR="00CA3C81" w:rsidRPr="00495C58" w:rsidRDefault="00CA3C81" w:rsidP="00CA3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9643AC" w:rsidRPr="00495C58" w14:paraId="4DF0D27E" w14:textId="77777777" w:rsidTr="005A74BD">
        <w:trPr>
          <w:cantSplit/>
        </w:trPr>
        <w:tc>
          <w:tcPr>
            <w:tcW w:w="3051" w:type="dxa"/>
            <w:gridSpan w:val="2"/>
            <w:vAlign w:val="bottom"/>
          </w:tcPr>
          <w:p w14:paraId="2CFAEA2A" w14:textId="2E1D078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sz w:val="24"/>
                <w:szCs w:val="24"/>
                <w:cs/>
              </w:rPr>
              <w:t>บริษัทย่อย</w:t>
            </w:r>
          </w:p>
        </w:tc>
        <w:tc>
          <w:tcPr>
            <w:tcW w:w="1560" w:type="dxa"/>
          </w:tcPr>
          <w:p w14:paraId="30F61112" w14:textId="48C85798"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559" w:type="dxa"/>
          </w:tcPr>
          <w:p w14:paraId="6AF9A1C6" w14:textId="48D530D1"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05C018A7" w14:textId="35BEB085" w:rsidR="009643AC" w:rsidRPr="00495C58" w:rsidRDefault="009643AC" w:rsidP="009643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40" w:type="dxa"/>
          </w:tcPr>
          <w:p w14:paraId="357E6B8D" w14:textId="0BAB9892"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187,865</w:t>
            </w:r>
          </w:p>
        </w:tc>
      </w:tr>
      <w:tr w:rsidR="009643AC" w:rsidRPr="00495C58" w14:paraId="202085DF" w14:textId="77777777" w:rsidTr="0053547C">
        <w:trPr>
          <w:cantSplit/>
        </w:trPr>
        <w:tc>
          <w:tcPr>
            <w:tcW w:w="3051" w:type="dxa"/>
            <w:gridSpan w:val="2"/>
            <w:vAlign w:val="bottom"/>
          </w:tcPr>
          <w:p w14:paraId="4D6ABEFB" w14:textId="734730C1"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sz w:val="24"/>
                <w:szCs w:val="24"/>
                <w:cs/>
              </w:rPr>
              <w:t>บริษัทที่เกี่ยวข้องกัน</w:t>
            </w:r>
          </w:p>
        </w:tc>
        <w:tc>
          <w:tcPr>
            <w:tcW w:w="1560" w:type="dxa"/>
            <w:vAlign w:val="bottom"/>
          </w:tcPr>
          <w:p w14:paraId="132D8258" w14:textId="0D264936" w:rsidR="009643AC" w:rsidRPr="00495C58" w:rsidRDefault="009643AC" w:rsidP="00DF41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124</w:t>
            </w:r>
          </w:p>
        </w:tc>
        <w:tc>
          <w:tcPr>
            <w:tcW w:w="1559" w:type="dxa"/>
          </w:tcPr>
          <w:p w14:paraId="53EE37AB" w14:textId="3E135C97" w:rsidR="009643AC" w:rsidRPr="00495C58" w:rsidRDefault="009643AC" w:rsidP="00DF41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74DA82D2" w14:textId="65632210" w:rsidR="009643AC" w:rsidRPr="00495C58" w:rsidRDefault="009643AC" w:rsidP="00DF41DD">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40" w:type="dxa"/>
          </w:tcPr>
          <w:p w14:paraId="7DD99B1C" w14:textId="6357672B" w:rsidR="009643AC" w:rsidRPr="00495C58" w:rsidRDefault="009643AC" w:rsidP="00DF41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r>
      <w:tr w:rsidR="009643AC" w:rsidRPr="00495C58" w14:paraId="45C42A28" w14:textId="77777777" w:rsidTr="00B414EE">
        <w:trPr>
          <w:cantSplit/>
        </w:trPr>
        <w:tc>
          <w:tcPr>
            <w:tcW w:w="3051" w:type="dxa"/>
            <w:gridSpan w:val="2"/>
            <w:vAlign w:val="bottom"/>
          </w:tcPr>
          <w:p w14:paraId="626CA4AB" w14:textId="6B067FEC"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hint="cs"/>
                <w:sz w:val="24"/>
                <w:szCs w:val="24"/>
                <w:cs/>
              </w:rPr>
              <w:t>รวม</w:t>
            </w:r>
          </w:p>
        </w:tc>
        <w:tc>
          <w:tcPr>
            <w:tcW w:w="1560" w:type="dxa"/>
            <w:vAlign w:val="bottom"/>
          </w:tcPr>
          <w:p w14:paraId="7CF62EC6" w14:textId="5D6D8931"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124</w:t>
            </w:r>
          </w:p>
        </w:tc>
        <w:tc>
          <w:tcPr>
            <w:tcW w:w="1559" w:type="dxa"/>
          </w:tcPr>
          <w:p w14:paraId="0B6D6F66" w14:textId="5B9345EC"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00574D23" w14:textId="59059FFC" w:rsidR="009643AC" w:rsidRPr="00495C58" w:rsidRDefault="009643AC" w:rsidP="009643AC">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40" w:type="dxa"/>
          </w:tcPr>
          <w:p w14:paraId="3036EA38" w14:textId="64F9F4CB" w:rsidR="009643AC" w:rsidRPr="00495C58" w:rsidRDefault="009643AC" w:rsidP="009643AC">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187,865</w:t>
            </w:r>
          </w:p>
        </w:tc>
      </w:tr>
      <w:tr w:rsidR="009643AC" w:rsidRPr="00495C58" w14:paraId="12D2A273" w14:textId="77777777" w:rsidTr="00E554FC">
        <w:trPr>
          <w:cantSplit/>
        </w:trPr>
        <w:tc>
          <w:tcPr>
            <w:tcW w:w="3051" w:type="dxa"/>
            <w:gridSpan w:val="2"/>
            <w:vAlign w:val="bottom"/>
          </w:tcPr>
          <w:p w14:paraId="6ACA3FED"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560" w:type="dxa"/>
          </w:tcPr>
          <w:p w14:paraId="6C03608E"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vAlign w:val="bottom"/>
          </w:tcPr>
          <w:p w14:paraId="589C125C"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7679271D" w14:textId="77777777" w:rsidR="009643AC" w:rsidRPr="00495C58" w:rsidRDefault="009643AC" w:rsidP="009643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20DE7F9E"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9643AC" w:rsidRPr="00495C58" w14:paraId="13BCB2F8" w14:textId="77777777" w:rsidTr="00E554FC">
        <w:trPr>
          <w:cantSplit/>
          <w:trHeight w:val="87"/>
        </w:trPr>
        <w:tc>
          <w:tcPr>
            <w:tcW w:w="3051" w:type="dxa"/>
            <w:gridSpan w:val="2"/>
            <w:vAlign w:val="bottom"/>
          </w:tcPr>
          <w:p w14:paraId="19993EE7" w14:textId="2E7FEB50"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b/>
                <w:bCs/>
                <w:sz w:val="24"/>
                <w:szCs w:val="24"/>
                <w:cs/>
              </w:rPr>
              <w:t>ดอกเบี้ยค้างรับ</w:t>
            </w:r>
            <w:r w:rsidRPr="00495C58">
              <w:rPr>
                <w:rFonts w:ascii="Browallia New" w:hAnsi="Browallia New" w:cs="Browallia New" w:hint="cs"/>
                <w:b/>
                <w:bCs/>
                <w:sz w:val="24"/>
                <w:szCs w:val="24"/>
                <w:cs/>
              </w:rPr>
              <w:t xml:space="preserve"> </w:t>
            </w:r>
            <w:r w:rsidRPr="00495C58">
              <w:rPr>
                <w:rFonts w:ascii="Browallia New" w:hAnsi="Browallia New" w:cs="Browallia New"/>
                <w:b/>
                <w:bCs/>
                <w:sz w:val="24"/>
                <w:szCs w:val="24"/>
              </w:rPr>
              <w:t xml:space="preserve">- </w:t>
            </w:r>
            <w:r w:rsidRPr="00495C58">
              <w:rPr>
                <w:rFonts w:ascii="Browallia New" w:hAnsi="Browallia New" w:cs="Browallia New" w:hint="cs"/>
                <w:b/>
                <w:bCs/>
                <w:sz w:val="24"/>
                <w:szCs w:val="24"/>
                <w:cs/>
              </w:rPr>
              <w:t>ไม่หมุนเวียน</w:t>
            </w:r>
          </w:p>
        </w:tc>
        <w:tc>
          <w:tcPr>
            <w:tcW w:w="1560" w:type="dxa"/>
          </w:tcPr>
          <w:p w14:paraId="270EE2EF"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vAlign w:val="bottom"/>
          </w:tcPr>
          <w:p w14:paraId="7937EF55"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0FFD6586" w14:textId="77777777" w:rsidR="009643AC" w:rsidRPr="00495C58" w:rsidRDefault="009643AC" w:rsidP="009643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4F9B4BED"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9643AC" w:rsidRPr="00495C58" w14:paraId="76B810F0" w14:textId="77777777" w:rsidTr="00E554FC">
        <w:trPr>
          <w:cantSplit/>
          <w:trHeight w:val="87"/>
        </w:trPr>
        <w:tc>
          <w:tcPr>
            <w:tcW w:w="3051" w:type="dxa"/>
            <w:gridSpan w:val="2"/>
            <w:vAlign w:val="bottom"/>
          </w:tcPr>
          <w:p w14:paraId="1898F260" w14:textId="3DFCF65F"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495C58">
              <w:rPr>
                <w:rFonts w:ascii="Browallia New" w:hAnsi="Browallia New" w:cs="Browallia New"/>
                <w:sz w:val="24"/>
                <w:szCs w:val="24"/>
                <w:cs/>
              </w:rPr>
              <w:t>บริษัทย่อย</w:t>
            </w:r>
          </w:p>
        </w:tc>
        <w:tc>
          <w:tcPr>
            <w:tcW w:w="1560" w:type="dxa"/>
          </w:tcPr>
          <w:p w14:paraId="3E96FE41" w14:textId="72231F9E"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559" w:type="dxa"/>
          </w:tcPr>
          <w:p w14:paraId="6B18B099" w14:textId="6379516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69683FD7" w14:textId="49A6AD6B"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249,715</w:t>
            </w:r>
          </w:p>
        </w:tc>
        <w:tc>
          <w:tcPr>
            <w:tcW w:w="1440" w:type="dxa"/>
          </w:tcPr>
          <w:p w14:paraId="69582CB5" w14:textId="15CC121F"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r>
      <w:tr w:rsidR="009643AC" w:rsidRPr="00495C58" w14:paraId="613B855E" w14:textId="77777777" w:rsidTr="00E554FC">
        <w:trPr>
          <w:cantSplit/>
          <w:trHeight w:val="87"/>
        </w:trPr>
        <w:tc>
          <w:tcPr>
            <w:tcW w:w="3051" w:type="dxa"/>
            <w:gridSpan w:val="2"/>
            <w:vAlign w:val="bottom"/>
          </w:tcPr>
          <w:p w14:paraId="57F01155" w14:textId="7C8F1FF6"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บริษัทย่อยทางอ้อม</w:t>
            </w:r>
          </w:p>
        </w:tc>
        <w:tc>
          <w:tcPr>
            <w:tcW w:w="1560" w:type="dxa"/>
          </w:tcPr>
          <w:p w14:paraId="2FD5C12C" w14:textId="4880D2EE"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rPr>
            </w:pPr>
            <w:r w:rsidRPr="00495C58">
              <w:rPr>
                <w:rFonts w:ascii="Browallia New" w:hAnsi="Browallia New" w:cs="Browallia New"/>
                <w:sz w:val="24"/>
                <w:szCs w:val="24"/>
              </w:rPr>
              <w:t xml:space="preserve">           -</w:t>
            </w:r>
          </w:p>
        </w:tc>
        <w:tc>
          <w:tcPr>
            <w:tcW w:w="1559" w:type="dxa"/>
          </w:tcPr>
          <w:p w14:paraId="36607FEA" w14:textId="0CC41C84"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2F180010" w14:textId="0D41554F"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333</w:t>
            </w:r>
          </w:p>
        </w:tc>
        <w:tc>
          <w:tcPr>
            <w:tcW w:w="1440" w:type="dxa"/>
          </w:tcPr>
          <w:p w14:paraId="46C7274D" w14:textId="45E6E6A5"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r>
      <w:tr w:rsidR="009643AC" w:rsidRPr="00495C58" w14:paraId="3FDB40A7" w14:textId="77777777" w:rsidTr="00E554FC">
        <w:trPr>
          <w:cantSplit/>
          <w:trHeight w:val="87"/>
        </w:trPr>
        <w:tc>
          <w:tcPr>
            <w:tcW w:w="3051" w:type="dxa"/>
            <w:gridSpan w:val="2"/>
            <w:vAlign w:val="bottom"/>
          </w:tcPr>
          <w:p w14:paraId="47D9875C" w14:textId="15B18B4E"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hint="cs"/>
                <w:sz w:val="24"/>
                <w:szCs w:val="24"/>
                <w:cs/>
              </w:rPr>
              <w:t>รวม</w:t>
            </w:r>
          </w:p>
        </w:tc>
        <w:tc>
          <w:tcPr>
            <w:tcW w:w="1560" w:type="dxa"/>
          </w:tcPr>
          <w:p w14:paraId="7F2ABCF1" w14:textId="1128C8E9"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rPr>
            </w:pPr>
            <w:r w:rsidRPr="00495C58">
              <w:rPr>
                <w:rFonts w:ascii="Browallia New" w:hAnsi="Browallia New" w:cs="Browallia New"/>
                <w:sz w:val="24"/>
                <w:szCs w:val="24"/>
              </w:rPr>
              <w:t xml:space="preserve">           -</w:t>
            </w:r>
          </w:p>
        </w:tc>
        <w:tc>
          <w:tcPr>
            <w:tcW w:w="1559" w:type="dxa"/>
          </w:tcPr>
          <w:p w14:paraId="259F78AA" w14:textId="174CD974"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71E4E932" w14:textId="6CFB048E"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250,048</w:t>
            </w:r>
          </w:p>
        </w:tc>
        <w:tc>
          <w:tcPr>
            <w:tcW w:w="1440" w:type="dxa"/>
          </w:tcPr>
          <w:p w14:paraId="75D32264" w14:textId="039980D4"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r>
      <w:tr w:rsidR="009643AC" w:rsidRPr="00495C58" w14:paraId="113C3745" w14:textId="77777777" w:rsidTr="00E554FC">
        <w:trPr>
          <w:cantSplit/>
        </w:trPr>
        <w:tc>
          <w:tcPr>
            <w:tcW w:w="3051" w:type="dxa"/>
            <w:gridSpan w:val="2"/>
            <w:vAlign w:val="bottom"/>
          </w:tcPr>
          <w:p w14:paraId="787CAC12" w14:textId="3ABC915D"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560" w:type="dxa"/>
            <w:vAlign w:val="bottom"/>
          </w:tcPr>
          <w:p w14:paraId="61E2358F"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vAlign w:val="bottom"/>
          </w:tcPr>
          <w:p w14:paraId="75BCE9D8"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735018DF" w14:textId="77777777" w:rsidR="009643AC" w:rsidRPr="00495C58" w:rsidRDefault="009643AC" w:rsidP="009643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71101681"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9643AC" w:rsidRPr="00495C58" w14:paraId="3054611C" w14:textId="77777777" w:rsidTr="00E554FC">
        <w:trPr>
          <w:cantSplit/>
        </w:trPr>
        <w:tc>
          <w:tcPr>
            <w:tcW w:w="3051" w:type="dxa"/>
            <w:gridSpan w:val="2"/>
            <w:vAlign w:val="bottom"/>
          </w:tcPr>
          <w:p w14:paraId="0969520F"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560" w:type="dxa"/>
            <w:vAlign w:val="bottom"/>
          </w:tcPr>
          <w:p w14:paraId="287DB609"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vAlign w:val="bottom"/>
          </w:tcPr>
          <w:p w14:paraId="79BD2DAA"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698DCE03" w14:textId="77777777" w:rsidR="009643AC" w:rsidRPr="00495C58" w:rsidRDefault="009643AC" w:rsidP="009643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002541A7"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9643AC" w:rsidRPr="00495C58" w14:paraId="2698AFEE" w14:textId="77777777" w:rsidTr="00E554FC">
        <w:trPr>
          <w:cantSplit/>
        </w:trPr>
        <w:tc>
          <w:tcPr>
            <w:tcW w:w="3051" w:type="dxa"/>
            <w:gridSpan w:val="2"/>
            <w:vAlign w:val="bottom"/>
          </w:tcPr>
          <w:p w14:paraId="608AB39F"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560" w:type="dxa"/>
            <w:vAlign w:val="bottom"/>
          </w:tcPr>
          <w:p w14:paraId="4419D3C5"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vAlign w:val="bottom"/>
          </w:tcPr>
          <w:p w14:paraId="2DDE13D2"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3BAB1E4E" w14:textId="77777777" w:rsidR="009643AC" w:rsidRPr="00495C58" w:rsidRDefault="009643AC" w:rsidP="009643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2EB666F6"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9643AC" w:rsidRPr="00495C58" w14:paraId="139F15B2" w14:textId="77777777" w:rsidTr="00E554FC">
        <w:trPr>
          <w:cantSplit/>
        </w:trPr>
        <w:tc>
          <w:tcPr>
            <w:tcW w:w="3051" w:type="dxa"/>
            <w:gridSpan w:val="2"/>
            <w:vAlign w:val="bottom"/>
          </w:tcPr>
          <w:p w14:paraId="16625F15"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560" w:type="dxa"/>
            <w:vAlign w:val="bottom"/>
          </w:tcPr>
          <w:p w14:paraId="56E67102"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vAlign w:val="bottom"/>
          </w:tcPr>
          <w:p w14:paraId="618A4566"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10953492" w14:textId="77777777" w:rsidR="009643AC" w:rsidRPr="00495C58" w:rsidRDefault="009643AC" w:rsidP="009643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470E88B3"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9643AC" w:rsidRPr="00495C58" w14:paraId="1AB071BA" w14:textId="77777777" w:rsidTr="00E554FC">
        <w:trPr>
          <w:cantSplit/>
        </w:trPr>
        <w:tc>
          <w:tcPr>
            <w:tcW w:w="3051" w:type="dxa"/>
            <w:gridSpan w:val="2"/>
            <w:vAlign w:val="bottom"/>
          </w:tcPr>
          <w:p w14:paraId="26E1FBAA" w14:textId="4921650B"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hint="cs"/>
                <w:b/>
                <w:bCs/>
                <w:sz w:val="24"/>
                <w:szCs w:val="24"/>
                <w:cs/>
              </w:rPr>
              <w:lastRenderedPageBreak/>
              <w:t>เงินทดรองจ่าย</w:t>
            </w:r>
          </w:p>
        </w:tc>
        <w:tc>
          <w:tcPr>
            <w:tcW w:w="1560" w:type="dxa"/>
            <w:vAlign w:val="bottom"/>
          </w:tcPr>
          <w:p w14:paraId="46807CFA"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vAlign w:val="bottom"/>
          </w:tcPr>
          <w:p w14:paraId="2FAC0634"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6A4B63EE" w14:textId="77777777" w:rsidR="009643AC" w:rsidRPr="00495C58" w:rsidRDefault="009643AC" w:rsidP="009643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2EE4CD9B"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9643AC" w:rsidRPr="00495C58" w14:paraId="4CC3CE7F" w14:textId="77777777" w:rsidTr="00C166C0">
        <w:trPr>
          <w:cantSplit/>
        </w:trPr>
        <w:tc>
          <w:tcPr>
            <w:tcW w:w="3051" w:type="dxa"/>
            <w:gridSpan w:val="2"/>
            <w:vAlign w:val="bottom"/>
          </w:tcPr>
          <w:p w14:paraId="3429FD62" w14:textId="54EF763C"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sz w:val="24"/>
                <w:szCs w:val="24"/>
                <w:cs/>
              </w:rPr>
              <w:t>บริษัทย่อย</w:t>
            </w:r>
          </w:p>
        </w:tc>
        <w:tc>
          <w:tcPr>
            <w:tcW w:w="1560" w:type="dxa"/>
          </w:tcPr>
          <w:p w14:paraId="49EA74FD" w14:textId="1C3AF94F"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559" w:type="dxa"/>
          </w:tcPr>
          <w:p w14:paraId="4296E653" w14:textId="1D7B1522"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320EE4E1" w14:textId="775B841E" w:rsidR="009643AC" w:rsidRPr="00495C58" w:rsidRDefault="009643AC" w:rsidP="009643AC">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14</w:t>
            </w:r>
          </w:p>
        </w:tc>
        <w:tc>
          <w:tcPr>
            <w:tcW w:w="1440" w:type="dxa"/>
          </w:tcPr>
          <w:p w14:paraId="006F66B5" w14:textId="41CDA1DA"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6</w:t>
            </w:r>
          </w:p>
        </w:tc>
      </w:tr>
      <w:tr w:rsidR="009643AC" w:rsidRPr="00495C58" w14:paraId="3D8FC787" w14:textId="77777777" w:rsidTr="00E554FC">
        <w:trPr>
          <w:cantSplit/>
        </w:trPr>
        <w:tc>
          <w:tcPr>
            <w:tcW w:w="3051" w:type="dxa"/>
            <w:gridSpan w:val="2"/>
            <w:vAlign w:val="bottom"/>
          </w:tcPr>
          <w:p w14:paraId="5169815D"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560" w:type="dxa"/>
            <w:vAlign w:val="bottom"/>
          </w:tcPr>
          <w:p w14:paraId="5794A5A6"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vAlign w:val="bottom"/>
          </w:tcPr>
          <w:p w14:paraId="7CA3BB7A"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305C1FEC" w14:textId="77777777" w:rsidR="009643AC" w:rsidRPr="00495C58" w:rsidRDefault="009643AC" w:rsidP="009643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59416A17"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9643AC" w:rsidRPr="00495C58" w14:paraId="515C31AE" w14:textId="77777777" w:rsidTr="00E554FC">
        <w:trPr>
          <w:cantSplit/>
        </w:trPr>
        <w:tc>
          <w:tcPr>
            <w:tcW w:w="3051" w:type="dxa"/>
            <w:gridSpan w:val="2"/>
            <w:vAlign w:val="bottom"/>
          </w:tcPr>
          <w:p w14:paraId="2DB1DAD1" w14:textId="57DE412D"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b/>
                <w:bCs/>
                <w:sz w:val="24"/>
                <w:szCs w:val="24"/>
                <w:cs/>
              </w:rPr>
              <w:t>เงินมัดจำ</w:t>
            </w:r>
          </w:p>
        </w:tc>
        <w:tc>
          <w:tcPr>
            <w:tcW w:w="1560" w:type="dxa"/>
            <w:vAlign w:val="bottom"/>
          </w:tcPr>
          <w:p w14:paraId="1B245D8B"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vAlign w:val="bottom"/>
          </w:tcPr>
          <w:p w14:paraId="5D255A43"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7D04A217" w14:textId="77777777" w:rsidR="009643AC" w:rsidRPr="00495C58" w:rsidRDefault="009643AC" w:rsidP="009643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35CB3FD2"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cs/>
              </w:rPr>
            </w:pPr>
          </w:p>
        </w:tc>
      </w:tr>
      <w:tr w:rsidR="009643AC" w:rsidRPr="00495C58" w14:paraId="2144F399" w14:textId="77777777" w:rsidTr="00E554FC">
        <w:trPr>
          <w:cantSplit/>
        </w:trPr>
        <w:tc>
          <w:tcPr>
            <w:tcW w:w="3051" w:type="dxa"/>
            <w:gridSpan w:val="2"/>
            <w:vAlign w:val="bottom"/>
          </w:tcPr>
          <w:p w14:paraId="2DFDF703" w14:textId="21C7F09B"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บริษัทที่เกี่ยวข้องกัน</w:t>
            </w:r>
          </w:p>
        </w:tc>
        <w:tc>
          <w:tcPr>
            <w:tcW w:w="1560" w:type="dxa"/>
            <w:vAlign w:val="bottom"/>
          </w:tcPr>
          <w:p w14:paraId="02FA0888" w14:textId="68665548"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21,075</w:t>
            </w:r>
          </w:p>
        </w:tc>
        <w:tc>
          <w:tcPr>
            <w:tcW w:w="1559" w:type="dxa"/>
            <w:vAlign w:val="bottom"/>
          </w:tcPr>
          <w:p w14:paraId="46C4CBDE" w14:textId="20E9070B"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17,557</w:t>
            </w:r>
          </w:p>
        </w:tc>
        <w:tc>
          <w:tcPr>
            <w:tcW w:w="1489" w:type="dxa"/>
          </w:tcPr>
          <w:p w14:paraId="24DEBD41" w14:textId="5E15FD31"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7,704</w:t>
            </w:r>
          </w:p>
        </w:tc>
        <w:tc>
          <w:tcPr>
            <w:tcW w:w="1440" w:type="dxa"/>
          </w:tcPr>
          <w:p w14:paraId="307F5DF9" w14:textId="034BC134"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4,374</w:t>
            </w:r>
          </w:p>
        </w:tc>
      </w:tr>
      <w:tr w:rsidR="009643AC" w:rsidRPr="00495C58" w14:paraId="5E815960" w14:textId="77777777" w:rsidTr="00E554FC">
        <w:trPr>
          <w:cantSplit/>
        </w:trPr>
        <w:tc>
          <w:tcPr>
            <w:tcW w:w="3051" w:type="dxa"/>
            <w:gridSpan w:val="2"/>
            <w:vAlign w:val="bottom"/>
          </w:tcPr>
          <w:p w14:paraId="09B53BA0"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560" w:type="dxa"/>
            <w:vAlign w:val="bottom"/>
          </w:tcPr>
          <w:p w14:paraId="08BD1D34"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vAlign w:val="bottom"/>
          </w:tcPr>
          <w:p w14:paraId="5A161095"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1B8702EA"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25879C3B"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9643AC" w:rsidRPr="00495C58" w14:paraId="0F773E5E" w14:textId="77777777" w:rsidTr="00E554FC">
        <w:trPr>
          <w:gridBefore w:val="1"/>
          <w:wBefore w:w="6" w:type="dxa"/>
          <w:cantSplit/>
        </w:trPr>
        <w:tc>
          <w:tcPr>
            <w:tcW w:w="3045" w:type="dxa"/>
            <w:vAlign w:val="bottom"/>
          </w:tcPr>
          <w:p w14:paraId="2D06E755" w14:textId="6CA0569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b/>
                <w:bCs/>
                <w:sz w:val="24"/>
                <w:szCs w:val="24"/>
                <w:cs/>
              </w:rPr>
              <w:t>เจ้าหนี้การค้า</w:t>
            </w:r>
          </w:p>
        </w:tc>
        <w:tc>
          <w:tcPr>
            <w:tcW w:w="1560" w:type="dxa"/>
            <w:vAlign w:val="bottom"/>
          </w:tcPr>
          <w:p w14:paraId="7CE585B0"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vAlign w:val="bottom"/>
          </w:tcPr>
          <w:p w14:paraId="0C469AAA"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489" w:type="dxa"/>
          </w:tcPr>
          <w:p w14:paraId="0BA82AA0"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4D77FED0"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9643AC" w:rsidRPr="00495C58" w14:paraId="3667B202" w14:textId="77777777" w:rsidTr="00E554FC">
        <w:trPr>
          <w:gridBefore w:val="1"/>
          <w:wBefore w:w="6" w:type="dxa"/>
          <w:cantSplit/>
          <w:trHeight w:val="270"/>
        </w:trPr>
        <w:tc>
          <w:tcPr>
            <w:tcW w:w="3045" w:type="dxa"/>
            <w:vAlign w:val="bottom"/>
          </w:tcPr>
          <w:p w14:paraId="15932AA2" w14:textId="0FB97D54"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495C58">
              <w:rPr>
                <w:rFonts w:ascii="Browallia New" w:hAnsi="Browallia New" w:cs="Browallia New"/>
                <w:sz w:val="24"/>
                <w:szCs w:val="24"/>
                <w:cs/>
              </w:rPr>
              <w:t>บริษัทย่อย</w:t>
            </w:r>
          </w:p>
        </w:tc>
        <w:tc>
          <w:tcPr>
            <w:tcW w:w="1560" w:type="dxa"/>
          </w:tcPr>
          <w:p w14:paraId="49D74492" w14:textId="1C25AE56"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559" w:type="dxa"/>
          </w:tcPr>
          <w:p w14:paraId="404A6ECD" w14:textId="06BCE3AB"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6FEEE5DD" w14:textId="18468106"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205,963</w:t>
            </w:r>
          </w:p>
        </w:tc>
        <w:tc>
          <w:tcPr>
            <w:tcW w:w="1440" w:type="dxa"/>
          </w:tcPr>
          <w:p w14:paraId="6D6AD484" w14:textId="72D2231F"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169,992 </w:t>
            </w:r>
          </w:p>
        </w:tc>
      </w:tr>
      <w:tr w:rsidR="009643AC" w:rsidRPr="00495C58" w14:paraId="765396A3" w14:textId="77777777" w:rsidTr="00E554FC">
        <w:trPr>
          <w:gridBefore w:val="1"/>
          <w:wBefore w:w="6" w:type="dxa"/>
          <w:cantSplit/>
          <w:trHeight w:val="270"/>
        </w:trPr>
        <w:tc>
          <w:tcPr>
            <w:tcW w:w="3045" w:type="dxa"/>
            <w:vAlign w:val="bottom"/>
          </w:tcPr>
          <w:p w14:paraId="2BF620D1" w14:textId="5FA51581"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บริษัทย่อยทางอ้อม</w:t>
            </w:r>
          </w:p>
        </w:tc>
        <w:tc>
          <w:tcPr>
            <w:tcW w:w="1560" w:type="dxa"/>
          </w:tcPr>
          <w:p w14:paraId="1C55CD91" w14:textId="6C9DE451"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559" w:type="dxa"/>
          </w:tcPr>
          <w:p w14:paraId="1E772B25" w14:textId="40C8FDF7"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20EFB692" w14:textId="4A2B3396"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6,527</w:t>
            </w:r>
          </w:p>
        </w:tc>
        <w:tc>
          <w:tcPr>
            <w:tcW w:w="1440" w:type="dxa"/>
          </w:tcPr>
          <w:p w14:paraId="3C893218" w14:textId="387073F3"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5,207 </w:t>
            </w:r>
          </w:p>
        </w:tc>
      </w:tr>
      <w:tr w:rsidR="009643AC" w:rsidRPr="00495C58" w14:paraId="0AB7F887" w14:textId="77777777" w:rsidTr="00E554FC">
        <w:trPr>
          <w:gridBefore w:val="1"/>
          <w:wBefore w:w="6" w:type="dxa"/>
          <w:cantSplit/>
          <w:trHeight w:val="270"/>
        </w:trPr>
        <w:tc>
          <w:tcPr>
            <w:tcW w:w="3045" w:type="dxa"/>
            <w:vAlign w:val="bottom"/>
          </w:tcPr>
          <w:p w14:paraId="7FE3D86C" w14:textId="372BEB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รวม</w:t>
            </w:r>
          </w:p>
        </w:tc>
        <w:tc>
          <w:tcPr>
            <w:tcW w:w="1560" w:type="dxa"/>
          </w:tcPr>
          <w:p w14:paraId="62F2B645" w14:textId="23CA6CFA"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559" w:type="dxa"/>
          </w:tcPr>
          <w:p w14:paraId="13007A09" w14:textId="17739B2A"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537FF466" w14:textId="035BECBE"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cs/>
              </w:rPr>
            </w:pPr>
            <w:r w:rsidRPr="00495C58">
              <w:rPr>
                <w:rFonts w:ascii="Browallia New" w:hAnsi="Browallia New" w:cs="Browallia New"/>
                <w:sz w:val="24"/>
                <w:szCs w:val="24"/>
              </w:rPr>
              <w:t>212,490</w:t>
            </w:r>
          </w:p>
        </w:tc>
        <w:tc>
          <w:tcPr>
            <w:tcW w:w="1440" w:type="dxa"/>
          </w:tcPr>
          <w:p w14:paraId="353343AC" w14:textId="65FDFBD9"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175,199</w:t>
            </w:r>
          </w:p>
        </w:tc>
      </w:tr>
      <w:tr w:rsidR="009643AC" w:rsidRPr="00495C58" w14:paraId="23CE15FD" w14:textId="77777777" w:rsidTr="00E554FC">
        <w:trPr>
          <w:gridBefore w:val="1"/>
          <w:wBefore w:w="6" w:type="dxa"/>
          <w:cantSplit/>
          <w:trHeight w:val="270"/>
        </w:trPr>
        <w:tc>
          <w:tcPr>
            <w:tcW w:w="3045" w:type="dxa"/>
            <w:vAlign w:val="bottom"/>
          </w:tcPr>
          <w:p w14:paraId="2991258A"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560" w:type="dxa"/>
          </w:tcPr>
          <w:p w14:paraId="4059F2AE"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559" w:type="dxa"/>
          </w:tcPr>
          <w:p w14:paraId="55BFC4FE"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489" w:type="dxa"/>
          </w:tcPr>
          <w:p w14:paraId="38F51E90"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2EA24F6F"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9643AC" w:rsidRPr="00495C58" w14:paraId="6D936DFD" w14:textId="77777777" w:rsidTr="00E554FC">
        <w:trPr>
          <w:gridBefore w:val="1"/>
          <w:wBefore w:w="6" w:type="dxa"/>
          <w:cantSplit/>
        </w:trPr>
        <w:tc>
          <w:tcPr>
            <w:tcW w:w="3045" w:type="dxa"/>
          </w:tcPr>
          <w:p w14:paraId="7FC17FC8" w14:textId="45FD74E1"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b/>
                <w:bCs/>
                <w:sz w:val="24"/>
                <w:szCs w:val="24"/>
                <w:cs/>
              </w:rPr>
              <w:t>เจ้าหนี้อื่น</w:t>
            </w:r>
          </w:p>
        </w:tc>
        <w:tc>
          <w:tcPr>
            <w:tcW w:w="1560" w:type="dxa"/>
            <w:vAlign w:val="bottom"/>
          </w:tcPr>
          <w:p w14:paraId="3D502394"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tcPr>
          <w:p w14:paraId="11CA3317"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489" w:type="dxa"/>
          </w:tcPr>
          <w:p w14:paraId="24BFD8B9"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EBA5674"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9643AC" w:rsidRPr="00495C58" w14:paraId="22FF7B1C" w14:textId="77777777" w:rsidTr="00E554FC">
        <w:trPr>
          <w:gridBefore w:val="1"/>
          <w:wBefore w:w="6" w:type="dxa"/>
          <w:cantSplit/>
        </w:trPr>
        <w:tc>
          <w:tcPr>
            <w:tcW w:w="3045" w:type="dxa"/>
            <w:vAlign w:val="bottom"/>
          </w:tcPr>
          <w:p w14:paraId="09B6EF17" w14:textId="4B44675D"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บริษัทย่อย</w:t>
            </w:r>
          </w:p>
        </w:tc>
        <w:tc>
          <w:tcPr>
            <w:tcW w:w="1560" w:type="dxa"/>
          </w:tcPr>
          <w:p w14:paraId="49FEEEDE" w14:textId="6ADB57A8"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559" w:type="dxa"/>
          </w:tcPr>
          <w:p w14:paraId="321129A8" w14:textId="6A2FDF5B"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2B2B4384" w14:textId="35FAE3C8"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3,926</w:t>
            </w:r>
          </w:p>
        </w:tc>
        <w:tc>
          <w:tcPr>
            <w:tcW w:w="1440" w:type="dxa"/>
            <w:vAlign w:val="bottom"/>
          </w:tcPr>
          <w:p w14:paraId="20C79081" w14:textId="3A938BF5"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495C58">
              <w:rPr>
                <w:rFonts w:ascii="Browallia New" w:hAnsi="Browallia New" w:cs="Browallia New"/>
                <w:sz w:val="24"/>
                <w:szCs w:val="24"/>
              </w:rPr>
              <w:t>4,383</w:t>
            </w:r>
          </w:p>
        </w:tc>
      </w:tr>
      <w:tr w:rsidR="009643AC" w:rsidRPr="00495C58" w14:paraId="0D4F529C" w14:textId="77777777">
        <w:trPr>
          <w:gridBefore w:val="1"/>
          <w:wBefore w:w="6" w:type="dxa"/>
          <w:cantSplit/>
        </w:trPr>
        <w:tc>
          <w:tcPr>
            <w:tcW w:w="3045" w:type="dxa"/>
            <w:vAlign w:val="bottom"/>
          </w:tcPr>
          <w:p w14:paraId="69253473" w14:textId="57611A13"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บริษัทย่อยทางอ้อม</w:t>
            </w:r>
          </w:p>
        </w:tc>
        <w:tc>
          <w:tcPr>
            <w:tcW w:w="1560" w:type="dxa"/>
          </w:tcPr>
          <w:p w14:paraId="535A0707" w14:textId="7BBEAEC1"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559" w:type="dxa"/>
          </w:tcPr>
          <w:p w14:paraId="22E13A5C" w14:textId="688A986E"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556E41BD" w14:textId="3500AE7E"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cs/>
              </w:rPr>
            </w:pPr>
            <w:r w:rsidRPr="00495C58">
              <w:rPr>
                <w:rFonts w:ascii="Browallia New" w:hAnsi="Browallia New" w:cs="Browallia New"/>
                <w:sz w:val="24"/>
                <w:szCs w:val="24"/>
              </w:rPr>
              <w:t>458</w:t>
            </w:r>
          </w:p>
        </w:tc>
        <w:tc>
          <w:tcPr>
            <w:tcW w:w="1440" w:type="dxa"/>
            <w:vAlign w:val="bottom"/>
          </w:tcPr>
          <w:p w14:paraId="11052454" w14:textId="2C740EA0"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495C58">
              <w:rPr>
                <w:rFonts w:ascii="Browallia New" w:hAnsi="Browallia New" w:cs="Browallia New"/>
                <w:sz w:val="24"/>
                <w:szCs w:val="24"/>
              </w:rPr>
              <w:t>866</w:t>
            </w:r>
          </w:p>
        </w:tc>
      </w:tr>
      <w:tr w:rsidR="009643AC" w:rsidRPr="00495C58" w14:paraId="6174784E" w14:textId="77777777" w:rsidTr="00E554FC">
        <w:trPr>
          <w:gridBefore w:val="1"/>
          <w:wBefore w:w="6" w:type="dxa"/>
          <w:cantSplit/>
        </w:trPr>
        <w:tc>
          <w:tcPr>
            <w:tcW w:w="3045" w:type="dxa"/>
            <w:vAlign w:val="bottom"/>
          </w:tcPr>
          <w:p w14:paraId="63DB8BB5" w14:textId="0A7191B9"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บริษัทที่เกี่ยวข้องกัน</w:t>
            </w:r>
          </w:p>
        </w:tc>
        <w:tc>
          <w:tcPr>
            <w:tcW w:w="1560" w:type="dxa"/>
          </w:tcPr>
          <w:p w14:paraId="788B83AE" w14:textId="71F4D8EE"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85,763</w:t>
            </w:r>
          </w:p>
        </w:tc>
        <w:tc>
          <w:tcPr>
            <w:tcW w:w="1559" w:type="dxa"/>
          </w:tcPr>
          <w:p w14:paraId="257BAC30" w14:textId="62608943"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73,401</w:t>
            </w:r>
          </w:p>
        </w:tc>
        <w:tc>
          <w:tcPr>
            <w:tcW w:w="1489" w:type="dxa"/>
          </w:tcPr>
          <w:p w14:paraId="7840412E" w14:textId="67B7FC6A"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right"/>
              <w:rPr>
                <w:rFonts w:ascii="Browallia New" w:hAnsi="Browallia New" w:cs="Browallia New"/>
                <w:sz w:val="24"/>
                <w:szCs w:val="24"/>
              </w:rPr>
            </w:pPr>
            <w:r w:rsidRPr="00495C58">
              <w:rPr>
                <w:rFonts w:ascii="Browallia New" w:hAnsi="Browallia New" w:cs="Browallia New"/>
                <w:sz w:val="24"/>
                <w:szCs w:val="24"/>
              </w:rPr>
              <w:t>39,018</w:t>
            </w:r>
          </w:p>
        </w:tc>
        <w:tc>
          <w:tcPr>
            <w:tcW w:w="1440" w:type="dxa"/>
          </w:tcPr>
          <w:p w14:paraId="3FA614B0" w14:textId="4C9CC170"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33,285</w:t>
            </w:r>
          </w:p>
        </w:tc>
      </w:tr>
      <w:tr w:rsidR="009643AC" w:rsidRPr="00495C58" w14:paraId="33F1E8A2" w14:textId="77777777" w:rsidTr="00E554FC">
        <w:trPr>
          <w:gridBefore w:val="1"/>
          <w:wBefore w:w="6" w:type="dxa"/>
          <w:cantSplit/>
          <w:trHeight w:val="71"/>
        </w:trPr>
        <w:tc>
          <w:tcPr>
            <w:tcW w:w="3045" w:type="dxa"/>
            <w:vAlign w:val="bottom"/>
          </w:tcPr>
          <w:p w14:paraId="2ABD3BB5" w14:textId="3572F17D"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u w:val="single"/>
                <w:cs/>
                <w:lang w:val="en-GB"/>
              </w:rPr>
            </w:pPr>
            <w:r w:rsidRPr="00495C58">
              <w:rPr>
                <w:rFonts w:ascii="Browallia New" w:hAnsi="Browallia New" w:cs="Browallia New"/>
                <w:sz w:val="24"/>
                <w:szCs w:val="24"/>
                <w:cs/>
              </w:rPr>
              <w:t>รวม</w:t>
            </w:r>
          </w:p>
        </w:tc>
        <w:tc>
          <w:tcPr>
            <w:tcW w:w="1560" w:type="dxa"/>
          </w:tcPr>
          <w:p w14:paraId="38A848AD" w14:textId="591CED2A"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85,763</w:t>
            </w:r>
          </w:p>
        </w:tc>
        <w:tc>
          <w:tcPr>
            <w:tcW w:w="1559" w:type="dxa"/>
          </w:tcPr>
          <w:p w14:paraId="2782AECC" w14:textId="2F330819"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73,401</w:t>
            </w:r>
          </w:p>
        </w:tc>
        <w:tc>
          <w:tcPr>
            <w:tcW w:w="1489" w:type="dxa"/>
          </w:tcPr>
          <w:p w14:paraId="3B40779A" w14:textId="7170E171"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right"/>
              <w:rPr>
                <w:rFonts w:ascii="Browallia New" w:hAnsi="Browallia New" w:cs="Browallia New"/>
                <w:sz w:val="24"/>
                <w:szCs w:val="24"/>
              </w:rPr>
            </w:pPr>
            <w:r w:rsidRPr="00495C58">
              <w:rPr>
                <w:rFonts w:ascii="Browallia New" w:hAnsi="Browallia New" w:cs="Browallia New"/>
                <w:sz w:val="24"/>
                <w:szCs w:val="24"/>
              </w:rPr>
              <w:t>43,402</w:t>
            </w:r>
          </w:p>
        </w:tc>
        <w:tc>
          <w:tcPr>
            <w:tcW w:w="1440" w:type="dxa"/>
          </w:tcPr>
          <w:p w14:paraId="2FB0FD4B" w14:textId="095C8B33"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38,534</w:t>
            </w:r>
          </w:p>
        </w:tc>
      </w:tr>
      <w:tr w:rsidR="009643AC" w:rsidRPr="00495C58" w14:paraId="172DB831" w14:textId="77777777" w:rsidTr="00AF7143">
        <w:trPr>
          <w:gridBefore w:val="1"/>
          <w:wBefore w:w="6" w:type="dxa"/>
          <w:cantSplit/>
        </w:trPr>
        <w:tc>
          <w:tcPr>
            <w:tcW w:w="3045" w:type="dxa"/>
          </w:tcPr>
          <w:p w14:paraId="1286E363" w14:textId="584879DD"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rPr>
            </w:pPr>
          </w:p>
        </w:tc>
        <w:tc>
          <w:tcPr>
            <w:tcW w:w="1560" w:type="dxa"/>
          </w:tcPr>
          <w:p w14:paraId="5BCE1352" w14:textId="6F77FC55"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tcPr>
          <w:p w14:paraId="17858F0C" w14:textId="69183C0B"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5AA422F0" w14:textId="61C452E0"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7271EA12" w14:textId="43AC5642"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9643AC" w:rsidRPr="00495C58" w14:paraId="67F8377D" w14:textId="77777777" w:rsidTr="00E554FC">
        <w:trPr>
          <w:gridBefore w:val="1"/>
          <w:wBefore w:w="6" w:type="dxa"/>
          <w:cantSplit/>
        </w:trPr>
        <w:tc>
          <w:tcPr>
            <w:tcW w:w="3045" w:type="dxa"/>
          </w:tcPr>
          <w:p w14:paraId="4EB3DCCC" w14:textId="77019EC3"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4"/>
                <w:szCs w:val="24"/>
              </w:rPr>
            </w:pPr>
            <w:r w:rsidRPr="00495C58">
              <w:rPr>
                <w:rFonts w:ascii="Browallia New" w:hAnsi="Browallia New" w:cs="Browallia New"/>
                <w:b/>
                <w:bCs/>
                <w:sz w:val="24"/>
                <w:szCs w:val="24"/>
                <w:cs/>
              </w:rPr>
              <w:t>ค่าใช้จ่ายค้างจ่ายโครงการ</w:t>
            </w:r>
          </w:p>
        </w:tc>
        <w:tc>
          <w:tcPr>
            <w:tcW w:w="1560" w:type="dxa"/>
          </w:tcPr>
          <w:p w14:paraId="652A4E0E"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tcPr>
          <w:p w14:paraId="0800681A"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1639D461"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52F6FA96"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9643AC" w:rsidRPr="00495C58" w14:paraId="2CAA46B9" w14:textId="77777777" w:rsidTr="00E554FC">
        <w:trPr>
          <w:gridBefore w:val="1"/>
          <w:wBefore w:w="6" w:type="dxa"/>
          <w:cantSplit/>
        </w:trPr>
        <w:tc>
          <w:tcPr>
            <w:tcW w:w="3045" w:type="dxa"/>
            <w:vAlign w:val="bottom"/>
          </w:tcPr>
          <w:p w14:paraId="4A6C9687" w14:textId="12455A35"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495C58">
              <w:rPr>
                <w:rFonts w:ascii="Browallia New" w:hAnsi="Browallia New" w:cs="Browallia New"/>
                <w:sz w:val="24"/>
                <w:szCs w:val="24"/>
                <w:cs/>
              </w:rPr>
              <w:t>บริษัทย่อย</w:t>
            </w:r>
          </w:p>
        </w:tc>
        <w:tc>
          <w:tcPr>
            <w:tcW w:w="1560" w:type="dxa"/>
          </w:tcPr>
          <w:p w14:paraId="42D7A3AB" w14:textId="4C7A1E55"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559" w:type="dxa"/>
          </w:tcPr>
          <w:p w14:paraId="76C261D3" w14:textId="7902523F"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386899DD" w14:textId="3BA7B298"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495C58">
              <w:rPr>
                <w:rFonts w:ascii="Browallia New" w:hAnsi="Browallia New" w:cs="Browallia New"/>
                <w:sz w:val="24"/>
                <w:szCs w:val="24"/>
              </w:rPr>
              <w:t>4,582</w:t>
            </w:r>
          </w:p>
        </w:tc>
        <w:tc>
          <w:tcPr>
            <w:tcW w:w="1440" w:type="dxa"/>
            <w:vAlign w:val="bottom"/>
          </w:tcPr>
          <w:p w14:paraId="73CA22E9" w14:textId="6138340E"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495C58">
              <w:rPr>
                <w:rFonts w:ascii="Browallia New" w:hAnsi="Browallia New" w:cs="Browallia New"/>
                <w:sz w:val="24"/>
                <w:szCs w:val="24"/>
              </w:rPr>
              <w:t>8,062</w:t>
            </w:r>
          </w:p>
        </w:tc>
      </w:tr>
      <w:tr w:rsidR="009643AC" w:rsidRPr="00495C58" w14:paraId="1AF9D7A7" w14:textId="77777777" w:rsidTr="00E554FC">
        <w:trPr>
          <w:gridBefore w:val="1"/>
          <w:wBefore w:w="6" w:type="dxa"/>
          <w:cantSplit/>
        </w:trPr>
        <w:tc>
          <w:tcPr>
            <w:tcW w:w="3045" w:type="dxa"/>
            <w:vAlign w:val="bottom"/>
          </w:tcPr>
          <w:p w14:paraId="25624D61" w14:textId="2107A769"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บริษัทย่อยทางอ้อม</w:t>
            </w:r>
          </w:p>
        </w:tc>
        <w:tc>
          <w:tcPr>
            <w:tcW w:w="1560" w:type="dxa"/>
          </w:tcPr>
          <w:p w14:paraId="473F3F3B" w14:textId="03EA8830"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559" w:type="dxa"/>
          </w:tcPr>
          <w:p w14:paraId="4C955CAC" w14:textId="2F090B24"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3DB6A1F7" w14:textId="6B6D11FC"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40" w:type="dxa"/>
          </w:tcPr>
          <w:p w14:paraId="48024ABC" w14:textId="66A4798C"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495C58">
              <w:rPr>
                <w:rFonts w:ascii="Browallia New" w:hAnsi="Browallia New" w:cs="Browallia New"/>
                <w:sz w:val="24"/>
                <w:szCs w:val="24"/>
              </w:rPr>
              <w:t>166</w:t>
            </w:r>
          </w:p>
        </w:tc>
      </w:tr>
      <w:tr w:rsidR="009643AC" w:rsidRPr="00495C58" w14:paraId="1F2196A0" w14:textId="77777777" w:rsidTr="00E554FC">
        <w:trPr>
          <w:gridBefore w:val="1"/>
          <w:wBefore w:w="6" w:type="dxa"/>
          <w:cantSplit/>
        </w:trPr>
        <w:tc>
          <w:tcPr>
            <w:tcW w:w="3045" w:type="dxa"/>
            <w:vAlign w:val="bottom"/>
          </w:tcPr>
          <w:p w14:paraId="70029FA0" w14:textId="09A267D1"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495C58">
              <w:rPr>
                <w:rFonts w:ascii="Browallia New" w:hAnsi="Browallia New" w:cs="Browallia New"/>
                <w:sz w:val="24"/>
                <w:szCs w:val="24"/>
                <w:cs/>
              </w:rPr>
              <w:t>บริษัทที่เกี่ยวข้องกัน</w:t>
            </w:r>
          </w:p>
        </w:tc>
        <w:tc>
          <w:tcPr>
            <w:tcW w:w="1560" w:type="dxa"/>
          </w:tcPr>
          <w:p w14:paraId="2FB2BF20" w14:textId="3D7613DC"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1,170</w:t>
            </w:r>
          </w:p>
        </w:tc>
        <w:tc>
          <w:tcPr>
            <w:tcW w:w="1559" w:type="dxa"/>
          </w:tcPr>
          <w:p w14:paraId="7B3B0512" w14:textId="3A008861"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898</w:t>
            </w:r>
          </w:p>
        </w:tc>
        <w:tc>
          <w:tcPr>
            <w:tcW w:w="1489" w:type="dxa"/>
          </w:tcPr>
          <w:p w14:paraId="5253ED26" w14:textId="47684BE6"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495C58">
              <w:rPr>
                <w:rFonts w:ascii="Browallia New" w:hAnsi="Browallia New" w:cs="Browallia New"/>
                <w:sz w:val="24"/>
                <w:szCs w:val="24"/>
              </w:rPr>
              <w:t>541</w:t>
            </w:r>
          </w:p>
        </w:tc>
        <w:tc>
          <w:tcPr>
            <w:tcW w:w="1440" w:type="dxa"/>
          </w:tcPr>
          <w:p w14:paraId="21F7165C" w14:textId="5530B196"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495C58">
              <w:rPr>
                <w:rFonts w:ascii="Browallia New" w:hAnsi="Browallia New" w:cs="Browallia New" w:hint="cs"/>
                <w:sz w:val="24"/>
                <w:szCs w:val="24"/>
                <w:cs/>
              </w:rPr>
              <w:t xml:space="preserve">       </w:t>
            </w:r>
            <w:r w:rsidRPr="00495C58">
              <w:rPr>
                <w:rFonts w:ascii="Browallia New" w:hAnsi="Browallia New" w:cs="Browallia New"/>
                <w:sz w:val="24"/>
                <w:szCs w:val="24"/>
                <w:cs/>
              </w:rPr>
              <w:t>45</w:t>
            </w:r>
            <w:r w:rsidRPr="00495C58">
              <w:rPr>
                <w:rFonts w:ascii="Browallia New" w:hAnsi="Browallia New" w:cs="Browallia New"/>
                <w:sz w:val="24"/>
                <w:szCs w:val="24"/>
              </w:rPr>
              <w:t>1</w:t>
            </w:r>
          </w:p>
        </w:tc>
      </w:tr>
      <w:tr w:rsidR="009643AC" w:rsidRPr="00495C58" w14:paraId="3615D8A5" w14:textId="77777777" w:rsidTr="00E554FC">
        <w:trPr>
          <w:gridBefore w:val="1"/>
          <w:wBefore w:w="6" w:type="dxa"/>
          <w:cantSplit/>
        </w:trPr>
        <w:tc>
          <w:tcPr>
            <w:tcW w:w="3045" w:type="dxa"/>
            <w:vAlign w:val="bottom"/>
          </w:tcPr>
          <w:p w14:paraId="377B18DD" w14:textId="3675781F"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495C58">
              <w:rPr>
                <w:rFonts w:ascii="Browallia New" w:hAnsi="Browallia New" w:cs="Browallia New"/>
                <w:sz w:val="24"/>
                <w:szCs w:val="24"/>
                <w:cs/>
              </w:rPr>
              <w:t>รวม</w:t>
            </w:r>
          </w:p>
        </w:tc>
        <w:tc>
          <w:tcPr>
            <w:tcW w:w="1560" w:type="dxa"/>
          </w:tcPr>
          <w:p w14:paraId="0875A7BC" w14:textId="55082C71"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1,170</w:t>
            </w:r>
          </w:p>
        </w:tc>
        <w:tc>
          <w:tcPr>
            <w:tcW w:w="1559" w:type="dxa"/>
          </w:tcPr>
          <w:p w14:paraId="2655223F" w14:textId="73443C3E"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898</w:t>
            </w:r>
          </w:p>
        </w:tc>
        <w:tc>
          <w:tcPr>
            <w:tcW w:w="1489" w:type="dxa"/>
          </w:tcPr>
          <w:p w14:paraId="0FE7BF80" w14:textId="391AB1BF"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495C58">
              <w:rPr>
                <w:rFonts w:ascii="Browallia New" w:hAnsi="Browallia New" w:cs="Browallia New"/>
                <w:sz w:val="24"/>
                <w:szCs w:val="24"/>
              </w:rPr>
              <w:t>5,123</w:t>
            </w:r>
          </w:p>
        </w:tc>
        <w:tc>
          <w:tcPr>
            <w:tcW w:w="1440" w:type="dxa"/>
          </w:tcPr>
          <w:p w14:paraId="45F72A12" w14:textId="6006B636"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495C58">
              <w:rPr>
                <w:rFonts w:ascii="Browallia New" w:hAnsi="Browallia New" w:cs="Browallia New"/>
                <w:sz w:val="24"/>
                <w:szCs w:val="24"/>
              </w:rPr>
              <w:t>8,679</w:t>
            </w:r>
          </w:p>
        </w:tc>
      </w:tr>
      <w:tr w:rsidR="009643AC" w:rsidRPr="00495C58" w14:paraId="05DE3F53" w14:textId="77777777" w:rsidTr="00E554FC">
        <w:trPr>
          <w:cantSplit/>
        </w:trPr>
        <w:tc>
          <w:tcPr>
            <w:tcW w:w="3051" w:type="dxa"/>
            <w:gridSpan w:val="2"/>
            <w:vAlign w:val="bottom"/>
          </w:tcPr>
          <w:p w14:paraId="6351971A"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560" w:type="dxa"/>
          </w:tcPr>
          <w:p w14:paraId="4C1EB928"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tcPr>
          <w:p w14:paraId="51B1FEE9"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348D0025"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204B5A91"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9643AC" w:rsidRPr="00495C58" w14:paraId="1C24A858" w14:textId="77777777" w:rsidTr="00E554FC">
        <w:trPr>
          <w:gridBefore w:val="1"/>
          <w:wBefore w:w="6" w:type="dxa"/>
          <w:cantSplit/>
        </w:trPr>
        <w:tc>
          <w:tcPr>
            <w:tcW w:w="3045" w:type="dxa"/>
          </w:tcPr>
          <w:p w14:paraId="51ACF1C3" w14:textId="2F069D82"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4"/>
                <w:szCs w:val="24"/>
              </w:rPr>
            </w:pPr>
            <w:r w:rsidRPr="00495C58">
              <w:rPr>
                <w:rFonts w:ascii="Browallia New" w:hAnsi="Browallia New" w:cs="Browallia New"/>
                <w:b/>
                <w:bCs/>
                <w:sz w:val="24"/>
                <w:szCs w:val="24"/>
                <w:cs/>
              </w:rPr>
              <w:t>ดอกเบี้ยค้างจ่าย</w:t>
            </w:r>
          </w:p>
        </w:tc>
        <w:tc>
          <w:tcPr>
            <w:tcW w:w="1560" w:type="dxa"/>
          </w:tcPr>
          <w:p w14:paraId="72C3A991"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tcPr>
          <w:p w14:paraId="4370FC35"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6B848E3D"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7405C35C"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9643AC" w:rsidRPr="00495C58" w14:paraId="03F49A8B" w14:textId="77777777" w:rsidTr="00E554FC">
        <w:trPr>
          <w:gridBefore w:val="1"/>
          <w:wBefore w:w="6" w:type="dxa"/>
          <w:cantSplit/>
        </w:trPr>
        <w:tc>
          <w:tcPr>
            <w:tcW w:w="3045" w:type="dxa"/>
          </w:tcPr>
          <w:p w14:paraId="7E63E12F" w14:textId="071CF563"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rPr>
            </w:pPr>
            <w:r w:rsidRPr="00495C58">
              <w:rPr>
                <w:rFonts w:ascii="Browallia New" w:hAnsi="Browallia New" w:cs="Browallia New"/>
                <w:sz w:val="24"/>
                <w:szCs w:val="24"/>
                <w:cs/>
              </w:rPr>
              <w:t>บริษัทย่อย</w:t>
            </w:r>
          </w:p>
        </w:tc>
        <w:tc>
          <w:tcPr>
            <w:tcW w:w="1560" w:type="dxa"/>
          </w:tcPr>
          <w:p w14:paraId="58C2CDF8" w14:textId="7D8A1E76"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559" w:type="dxa"/>
          </w:tcPr>
          <w:p w14:paraId="6183872E" w14:textId="6AF45A8C"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9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455AA1E9" w14:textId="54802B5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495C58">
              <w:rPr>
                <w:rFonts w:ascii="Browallia New" w:hAnsi="Browallia New" w:cs="Browallia New"/>
                <w:sz w:val="24"/>
                <w:szCs w:val="24"/>
              </w:rPr>
              <w:t>12,291</w:t>
            </w:r>
          </w:p>
        </w:tc>
        <w:tc>
          <w:tcPr>
            <w:tcW w:w="1440" w:type="dxa"/>
          </w:tcPr>
          <w:p w14:paraId="0D0495D4" w14:textId="0974D404"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495C58">
              <w:rPr>
                <w:rFonts w:ascii="Browallia New" w:hAnsi="Browallia New" w:cs="Browallia New"/>
                <w:sz w:val="24"/>
                <w:szCs w:val="24"/>
              </w:rPr>
              <w:t>9,690</w:t>
            </w:r>
          </w:p>
        </w:tc>
      </w:tr>
      <w:tr w:rsidR="009643AC" w:rsidRPr="00495C58" w14:paraId="1B7B2196" w14:textId="77777777" w:rsidTr="00E554FC">
        <w:trPr>
          <w:gridBefore w:val="1"/>
          <w:wBefore w:w="6" w:type="dxa"/>
          <w:cantSplit/>
        </w:trPr>
        <w:tc>
          <w:tcPr>
            <w:tcW w:w="3045" w:type="dxa"/>
            <w:vAlign w:val="bottom"/>
          </w:tcPr>
          <w:p w14:paraId="32BE5308" w14:textId="053C47B8"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cs/>
              </w:rPr>
            </w:pPr>
            <w:r w:rsidRPr="00495C58">
              <w:rPr>
                <w:rFonts w:ascii="Browallia New" w:hAnsi="Browallia New" w:cs="Browallia New"/>
                <w:sz w:val="24"/>
                <w:szCs w:val="24"/>
                <w:cs/>
              </w:rPr>
              <w:t>บริษัทย่อยทางอ้อม</w:t>
            </w:r>
          </w:p>
        </w:tc>
        <w:tc>
          <w:tcPr>
            <w:tcW w:w="1560" w:type="dxa"/>
          </w:tcPr>
          <w:p w14:paraId="4A843458" w14:textId="36BF8A0E"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rPr>
            </w:pPr>
            <w:r w:rsidRPr="00495C58">
              <w:rPr>
                <w:rFonts w:ascii="Browallia New" w:hAnsi="Browallia New" w:cs="Browallia New"/>
                <w:sz w:val="24"/>
                <w:szCs w:val="24"/>
              </w:rPr>
              <w:t xml:space="preserve">           -</w:t>
            </w:r>
          </w:p>
        </w:tc>
        <w:tc>
          <w:tcPr>
            <w:tcW w:w="1559" w:type="dxa"/>
          </w:tcPr>
          <w:p w14:paraId="4CD8F706" w14:textId="6A451E72"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9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3A897FF7" w14:textId="58DC353F"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495C58">
              <w:rPr>
                <w:rFonts w:ascii="Browallia New" w:hAnsi="Browallia New" w:cs="Browallia New"/>
                <w:sz w:val="24"/>
                <w:szCs w:val="24"/>
              </w:rPr>
              <w:t>237</w:t>
            </w:r>
          </w:p>
        </w:tc>
        <w:tc>
          <w:tcPr>
            <w:tcW w:w="1440" w:type="dxa"/>
          </w:tcPr>
          <w:p w14:paraId="47FEF7F4" w14:textId="70912885"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495C58">
              <w:rPr>
                <w:rFonts w:ascii="Browallia New" w:hAnsi="Browallia New" w:cs="Browallia New"/>
                <w:sz w:val="24"/>
                <w:szCs w:val="24"/>
              </w:rPr>
              <w:t xml:space="preserve">           -</w:t>
            </w:r>
          </w:p>
        </w:tc>
      </w:tr>
      <w:tr w:rsidR="009643AC" w:rsidRPr="00495C58" w14:paraId="11CD97DA" w14:textId="77777777" w:rsidTr="009113AB">
        <w:trPr>
          <w:cantSplit/>
        </w:trPr>
        <w:tc>
          <w:tcPr>
            <w:tcW w:w="3051" w:type="dxa"/>
            <w:gridSpan w:val="2"/>
            <w:vAlign w:val="bottom"/>
          </w:tcPr>
          <w:p w14:paraId="2F6D76DF" w14:textId="2E2DE395"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cs/>
              </w:rPr>
            </w:pPr>
            <w:r w:rsidRPr="00495C58">
              <w:rPr>
                <w:rFonts w:ascii="Browallia New" w:hAnsi="Browallia New" w:cs="Browallia New"/>
                <w:sz w:val="24"/>
                <w:szCs w:val="24"/>
                <w:cs/>
              </w:rPr>
              <w:t>บริษัทที่เกี่ยวข้องกัน</w:t>
            </w:r>
          </w:p>
        </w:tc>
        <w:tc>
          <w:tcPr>
            <w:tcW w:w="1560" w:type="dxa"/>
          </w:tcPr>
          <w:p w14:paraId="1576094E" w14:textId="2E999EE3"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0"/>
              </w:tabs>
              <w:spacing w:line="240" w:lineRule="auto"/>
              <w:jc w:val="right"/>
              <w:rPr>
                <w:rFonts w:ascii="Browallia New" w:eastAsia="Arial Unicode MS" w:hAnsi="Browallia New" w:cs="Browallia New"/>
                <w:sz w:val="24"/>
                <w:szCs w:val="24"/>
              </w:rPr>
            </w:pPr>
            <w:r w:rsidRPr="00495C58">
              <w:rPr>
                <w:rFonts w:ascii="Browallia New" w:hAnsi="Browallia New" w:cs="Browallia New"/>
                <w:sz w:val="24"/>
                <w:szCs w:val="24"/>
              </w:rPr>
              <w:t xml:space="preserve">                    224</w:t>
            </w:r>
          </w:p>
        </w:tc>
        <w:tc>
          <w:tcPr>
            <w:tcW w:w="1559" w:type="dxa"/>
          </w:tcPr>
          <w:p w14:paraId="6C4FA2F7" w14:textId="1372BD93"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9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462BCF52" w14:textId="66D7614B"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40" w:type="dxa"/>
          </w:tcPr>
          <w:p w14:paraId="19BD64B8" w14:textId="1BE94F09" w:rsidR="009643AC" w:rsidRPr="00495C58" w:rsidRDefault="009643AC" w:rsidP="009643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495C58">
              <w:rPr>
                <w:rFonts w:ascii="Browallia New" w:hAnsi="Browallia New" w:cs="Browallia New"/>
                <w:sz w:val="24"/>
                <w:szCs w:val="24"/>
              </w:rPr>
              <w:t xml:space="preserve">           -</w:t>
            </w:r>
          </w:p>
        </w:tc>
      </w:tr>
      <w:tr w:rsidR="009643AC" w:rsidRPr="00495C58" w14:paraId="1F10E9D2" w14:textId="77777777" w:rsidTr="00E554FC">
        <w:trPr>
          <w:gridBefore w:val="1"/>
          <w:wBefore w:w="6" w:type="dxa"/>
          <w:cantSplit/>
        </w:trPr>
        <w:tc>
          <w:tcPr>
            <w:tcW w:w="3045" w:type="dxa"/>
            <w:vAlign w:val="bottom"/>
          </w:tcPr>
          <w:p w14:paraId="5C8103FF" w14:textId="67287C6E"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cs/>
              </w:rPr>
            </w:pPr>
            <w:r w:rsidRPr="00495C58">
              <w:rPr>
                <w:rFonts w:ascii="Browallia New" w:hAnsi="Browallia New" w:cs="Browallia New"/>
                <w:sz w:val="24"/>
                <w:szCs w:val="24"/>
                <w:cs/>
              </w:rPr>
              <w:t>รวม</w:t>
            </w:r>
          </w:p>
        </w:tc>
        <w:tc>
          <w:tcPr>
            <w:tcW w:w="1560" w:type="dxa"/>
          </w:tcPr>
          <w:p w14:paraId="5C8341C6" w14:textId="61F5A92C"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rPr>
              <w:t>224</w:t>
            </w:r>
          </w:p>
        </w:tc>
        <w:tc>
          <w:tcPr>
            <w:tcW w:w="1559" w:type="dxa"/>
          </w:tcPr>
          <w:p w14:paraId="327F379A" w14:textId="55E79CA7"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9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489" w:type="dxa"/>
          </w:tcPr>
          <w:p w14:paraId="5584CD49" w14:textId="33050FE8"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495C58">
              <w:rPr>
                <w:rFonts w:ascii="Browallia New" w:hAnsi="Browallia New" w:cs="Browallia New"/>
                <w:sz w:val="24"/>
                <w:szCs w:val="24"/>
              </w:rPr>
              <w:t>12,528</w:t>
            </w:r>
          </w:p>
        </w:tc>
        <w:tc>
          <w:tcPr>
            <w:tcW w:w="1440" w:type="dxa"/>
          </w:tcPr>
          <w:p w14:paraId="62C44827" w14:textId="09E39D2A"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495C58">
              <w:rPr>
                <w:rFonts w:ascii="Browallia New" w:hAnsi="Browallia New" w:cs="Browallia New"/>
                <w:sz w:val="24"/>
                <w:szCs w:val="24"/>
              </w:rPr>
              <w:t>9,690</w:t>
            </w:r>
          </w:p>
        </w:tc>
      </w:tr>
      <w:tr w:rsidR="009643AC" w:rsidRPr="00495C58" w14:paraId="39F5278D" w14:textId="77777777" w:rsidTr="00E554FC">
        <w:trPr>
          <w:gridBefore w:val="1"/>
          <w:wBefore w:w="6" w:type="dxa"/>
          <w:cantSplit/>
        </w:trPr>
        <w:tc>
          <w:tcPr>
            <w:tcW w:w="3045" w:type="dxa"/>
          </w:tcPr>
          <w:p w14:paraId="233693F1"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rPr>
            </w:pPr>
          </w:p>
        </w:tc>
        <w:tc>
          <w:tcPr>
            <w:tcW w:w="1560" w:type="dxa"/>
          </w:tcPr>
          <w:p w14:paraId="7FD637CC"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tcPr>
          <w:p w14:paraId="01C977C7"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89" w:type="dxa"/>
          </w:tcPr>
          <w:p w14:paraId="3586C133"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7DBC4021"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9643AC" w:rsidRPr="00495C58" w14:paraId="3A188595" w14:textId="77777777" w:rsidTr="00E554FC">
        <w:trPr>
          <w:gridBefore w:val="1"/>
          <w:wBefore w:w="6" w:type="dxa"/>
          <w:cantSplit/>
          <w:trHeight w:val="71"/>
        </w:trPr>
        <w:tc>
          <w:tcPr>
            <w:tcW w:w="3045" w:type="dxa"/>
          </w:tcPr>
          <w:p w14:paraId="7264DB17" w14:textId="52F092BC"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b/>
                <w:bCs/>
                <w:sz w:val="24"/>
                <w:szCs w:val="24"/>
                <w:cs/>
              </w:rPr>
            </w:pPr>
            <w:r w:rsidRPr="00495C58">
              <w:rPr>
                <w:rFonts w:ascii="Browallia New" w:hAnsi="Browallia New" w:cs="Browallia New"/>
                <w:b/>
                <w:bCs/>
                <w:sz w:val="24"/>
                <w:szCs w:val="24"/>
                <w:cs/>
              </w:rPr>
              <w:t>หนี้สินตามสัญญาเช่า</w:t>
            </w:r>
          </w:p>
        </w:tc>
        <w:tc>
          <w:tcPr>
            <w:tcW w:w="1560" w:type="dxa"/>
          </w:tcPr>
          <w:p w14:paraId="2235F905"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559" w:type="dxa"/>
          </w:tcPr>
          <w:p w14:paraId="0B9EEB71" w14:textId="77777777" w:rsidR="009643AC" w:rsidRPr="00495C58" w:rsidRDefault="009643AC" w:rsidP="009643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Browallia New" w:hAnsi="Browallia New" w:cs="Browallia New"/>
                <w:sz w:val="24"/>
                <w:szCs w:val="24"/>
              </w:rPr>
            </w:pPr>
          </w:p>
        </w:tc>
        <w:tc>
          <w:tcPr>
            <w:tcW w:w="1489" w:type="dxa"/>
          </w:tcPr>
          <w:p w14:paraId="6ABB117C"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40" w:type="dxa"/>
          </w:tcPr>
          <w:p w14:paraId="259AAE2C" w14:textId="77777777"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9643AC" w:rsidRPr="00495C58" w14:paraId="64EEF456" w14:textId="77777777" w:rsidTr="00E554FC">
        <w:trPr>
          <w:gridBefore w:val="1"/>
          <w:wBefore w:w="6" w:type="dxa"/>
          <w:cantSplit/>
          <w:trHeight w:val="71"/>
        </w:trPr>
        <w:tc>
          <w:tcPr>
            <w:tcW w:w="3045" w:type="dxa"/>
          </w:tcPr>
          <w:p w14:paraId="55A9DF7A" w14:textId="1E086C21" w:rsidR="009643AC" w:rsidRPr="00495C58" w:rsidRDefault="009643AC" w:rsidP="00964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u w:val="single"/>
                <w:cs/>
                <w:lang w:val="en-GB"/>
              </w:rPr>
            </w:pPr>
            <w:r w:rsidRPr="00495C58">
              <w:rPr>
                <w:rFonts w:ascii="Browallia New" w:hAnsi="Browallia New" w:cs="Browallia New"/>
                <w:sz w:val="24"/>
                <w:szCs w:val="24"/>
                <w:cs/>
              </w:rPr>
              <w:t>บริษัทที่เกี่ยวข้องกัน</w:t>
            </w:r>
          </w:p>
        </w:tc>
        <w:tc>
          <w:tcPr>
            <w:tcW w:w="1560" w:type="dxa"/>
            <w:vAlign w:val="bottom"/>
          </w:tcPr>
          <w:p w14:paraId="70EF3112" w14:textId="2979011A"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237,175</w:t>
            </w:r>
          </w:p>
        </w:tc>
        <w:tc>
          <w:tcPr>
            <w:tcW w:w="1559" w:type="dxa"/>
          </w:tcPr>
          <w:p w14:paraId="145AC3C2" w14:textId="08AE17A2"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155,658</w:t>
            </w:r>
          </w:p>
        </w:tc>
        <w:tc>
          <w:tcPr>
            <w:tcW w:w="1489" w:type="dxa"/>
          </w:tcPr>
          <w:p w14:paraId="295151BC" w14:textId="2C2D2FDC"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109,058</w:t>
            </w:r>
          </w:p>
        </w:tc>
        <w:tc>
          <w:tcPr>
            <w:tcW w:w="1440" w:type="dxa"/>
          </w:tcPr>
          <w:p w14:paraId="7433090C" w14:textId="2B5DCE70" w:rsidR="009643AC" w:rsidRPr="00495C58" w:rsidRDefault="009643AC" w:rsidP="009643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70,793</w:t>
            </w:r>
          </w:p>
        </w:tc>
      </w:tr>
    </w:tbl>
    <w:p w14:paraId="3F45110E" w14:textId="77777777" w:rsidR="00520955" w:rsidRPr="00495C58" w:rsidRDefault="00520955" w:rsidP="0060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rPr>
          <w:rFonts w:ascii="Browallia New" w:hAnsi="Browallia New" w:cs="Browallia New"/>
          <w:u w:val="single"/>
        </w:rPr>
      </w:pPr>
    </w:p>
    <w:p w14:paraId="6A01F560" w14:textId="77777777" w:rsidR="00B01EAE" w:rsidRPr="00495C58" w:rsidRDefault="00B01EAE" w:rsidP="0060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rPr>
          <w:rFonts w:ascii="Browallia New" w:hAnsi="Browallia New" w:cs="Browallia New"/>
          <w:u w:val="single"/>
        </w:rPr>
      </w:pPr>
    </w:p>
    <w:p w14:paraId="7A986208" w14:textId="77777777" w:rsidR="00B01EAE" w:rsidRPr="00495C58" w:rsidRDefault="00B01EAE" w:rsidP="0060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rPr>
          <w:rFonts w:ascii="Browallia New" w:hAnsi="Browallia New" w:cs="Browallia New"/>
          <w:u w:val="single"/>
        </w:rPr>
      </w:pPr>
    </w:p>
    <w:p w14:paraId="6BB3525E" w14:textId="77777777" w:rsidR="00B01EAE" w:rsidRPr="00495C58" w:rsidRDefault="00B01EAE" w:rsidP="0060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rPr>
          <w:rFonts w:ascii="Browallia New" w:hAnsi="Browallia New" w:cs="Browallia New"/>
          <w:u w:val="single"/>
        </w:rPr>
      </w:pPr>
    </w:p>
    <w:p w14:paraId="16717DB9" w14:textId="77777777" w:rsidR="00B01EAE" w:rsidRPr="00495C58" w:rsidRDefault="00B01EAE" w:rsidP="0060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rPr>
          <w:rFonts w:ascii="Browallia New" w:hAnsi="Browallia New" w:cs="Browallia New"/>
          <w:u w:val="single"/>
        </w:rPr>
      </w:pPr>
    </w:p>
    <w:p w14:paraId="277B6722" w14:textId="77777777" w:rsidR="00B01EAE" w:rsidRPr="00495C58" w:rsidRDefault="00B01EAE" w:rsidP="0060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rPr>
          <w:rFonts w:ascii="Browallia New" w:hAnsi="Browallia New" w:cs="Browallia New"/>
          <w:u w:val="single"/>
        </w:rPr>
      </w:pPr>
    </w:p>
    <w:p w14:paraId="099D0A37" w14:textId="77777777" w:rsidR="00B01EAE" w:rsidRPr="00495C58" w:rsidRDefault="00B01EAE" w:rsidP="0060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rPr>
          <w:rFonts w:ascii="Browallia New" w:hAnsi="Browallia New" w:cs="Browallia New"/>
          <w:u w:val="single"/>
        </w:rPr>
      </w:pPr>
    </w:p>
    <w:p w14:paraId="01D54E2B" w14:textId="77777777" w:rsidR="00B01EAE" w:rsidRPr="00495C58" w:rsidRDefault="00B01EAE" w:rsidP="0060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rPr>
          <w:rFonts w:ascii="Browallia New" w:hAnsi="Browallia New" w:cs="Browallia New"/>
          <w:u w:val="single"/>
        </w:rPr>
      </w:pPr>
    </w:p>
    <w:p w14:paraId="360FCFBC" w14:textId="21D5B48C" w:rsidR="00AD2249" w:rsidRPr="00495C58" w:rsidRDefault="00B74BC2"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eastAsia="Cordia New" w:hAnsi="Browallia New" w:cs="Browallia New"/>
          <w:sz w:val="28"/>
          <w:szCs w:val="28"/>
          <w:u w:val="single"/>
        </w:rPr>
      </w:pPr>
      <w:r w:rsidRPr="00495C58">
        <w:rPr>
          <w:rFonts w:ascii="Browallia New" w:hAnsi="Browallia New" w:cs="Browallia New"/>
          <w:sz w:val="28"/>
          <w:szCs w:val="28"/>
          <w:u w:val="single"/>
          <w:cs/>
        </w:rPr>
        <w:lastRenderedPageBreak/>
        <w:t>เงินให้กู้ยืมระยะสั้น</w:t>
      </w:r>
      <w:r w:rsidR="00111C92" w:rsidRPr="00495C58">
        <w:rPr>
          <w:rFonts w:ascii="Browallia New" w:hAnsi="Browallia New" w:cs="Browallia New" w:hint="cs"/>
          <w:sz w:val="28"/>
          <w:szCs w:val="28"/>
          <w:u w:val="single"/>
          <w:cs/>
        </w:rPr>
        <w:t>และระยะยาว</w:t>
      </w:r>
      <w:r w:rsidRPr="00495C58">
        <w:rPr>
          <w:rFonts w:ascii="Browallia New" w:hAnsi="Browallia New" w:cs="Browallia New"/>
          <w:sz w:val="28"/>
          <w:szCs w:val="28"/>
          <w:u w:val="single"/>
          <w:cs/>
        </w:rPr>
        <w:t xml:space="preserve">แก่กิจการที่เกี่ยวข้องกัน </w:t>
      </w:r>
      <w:r w:rsidR="003A69BB" w:rsidRPr="00495C58">
        <w:rPr>
          <w:rFonts w:ascii="Browallia New" w:hAnsi="Browallia New" w:cs="Browallia New"/>
          <w:sz w:val="28"/>
          <w:szCs w:val="28"/>
          <w:u w:val="single"/>
        </w:rPr>
        <w:t xml:space="preserve">- </w:t>
      </w:r>
      <w:r w:rsidRPr="00495C58">
        <w:rPr>
          <w:rFonts w:ascii="Browallia New" w:hAnsi="Browallia New" w:cs="Browallia New"/>
          <w:sz w:val="28"/>
          <w:szCs w:val="28"/>
          <w:u w:val="single"/>
          <w:cs/>
        </w:rPr>
        <w:t>สุทธิ</w:t>
      </w:r>
    </w:p>
    <w:p w14:paraId="3F8965F0" w14:textId="77777777" w:rsidR="00B74BC2" w:rsidRPr="00495C58" w:rsidRDefault="00B74BC2"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0"/>
          <w:szCs w:val="20"/>
        </w:rPr>
      </w:pPr>
    </w:p>
    <w:p w14:paraId="2D5C7DFE" w14:textId="5BF8DE0F" w:rsidR="0091722E" w:rsidRDefault="0048053C" w:rsidP="00C8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r w:rsidRPr="00495C58">
        <w:rPr>
          <w:rFonts w:ascii="Browallia New" w:eastAsia="Cordia New" w:hAnsi="Browallia New" w:cs="Browallia New"/>
          <w:color w:val="000000"/>
          <w:sz w:val="28"/>
          <w:szCs w:val="28"/>
          <w:cs/>
          <w:lang w:val="en-GB" w:eastAsia="th-TH"/>
        </w:rPr>
        <w:t>การเปลี่ยนแปลงของเงินให้กู้ยืมระยะสั้น</w:t>
      </w:r>
      <w:r w:rsidR="00111C92" w:rsidRPr="00495C58">
        <w:rPr>
          <w:rFonts w:ascii="Browallia New" w:eastAsia="Cordia New" w:hAnsi="Browallia New" w:cs="Browallia New" w:hint="cs"/>
          <w:color w:val="000000"/>
          <w:sz w:val="28"/>
          <w:szCs w:val="28"/>
          <w:cs/>
          <w:lang w:val="en-GB" w:eastAsia="th-TH"/>
        </w:rPr>
        <w:t>และระยะยาว</w:t>
      </w:r>
      <w:r w:rsidRPr="00495C58">
        <w:rPr>
          <w:rFonts w:ascii="Browallia New" w:eastAsia="Cordia New" w:hAnsi="Browallia New" w:cs="Browallia New"/>
          <w:color w:val="000000"/>
          <w:sz w:val="28"/>
          <w:szCs w:val="28"/>
          <w:cs/>
          <w:lang w:val="en-GB" w:eastAsia="th-TH"/>
        </w:rPr>
        <w:t xml:space="preserve">แก่กิจการที่เกี่ยวข้องกัน </w:t>
      </w:r>
      <w:r w:rsidR="008C6DF5" w:rsidRPr="00495C58">
        <w:rPr>
          <w:rFonts w:ascii="Browallia New" w:eastAsia="Cordia New" w:hAnsi="Browallia New" w:cs="Browallia New"/>
          <w:color w:val="000000"/>
          <w:sz w:val="28"/>
          <w:szCs w:val="28"/>
          <w:cs/>
          <w:lang w:val="en-GB" w:eastAsia="th-TH"/>
        </w:rPr>
        <w:t>สำหรับ</w:t>
      </w:r>
      <w:r w:rsidR="0024167D" w:rsidRPr="00495C58">
        <w:rPr>
          <w:rFonts w:ascii="Browallia New" w:eastAsia="Cordia New" w:hAnsi="Browallia New" w:cs="Browallia New"/>
          <w:color w:val="000000"/>
          <w:sz w:val="28"/>
          <w:szCs w:val="28"/>
          <w:cs/>
          <w:lang w:val="en-GB" w:eastAsia="th-TH"/>
        </w:rPr>
        <w:t>งวด</w:t>
      </w:r>
      <w:r w:rsidR="008C6DF5" w:rsidRPr="00495C58">
        <w:rPr>
          <w:rFonts w:ascii="Browallia New" w:eastAsia="Cordia New" w:hAnsi="Browallia New" w:cs="Browallia New"/>
          <w:color w:val="000000"/>
          <w:sz w:val="28"/>
          <w:szCs w:val="28"/>
          <w:cs/>
          <w:lang w:val="en-GB" w:eastAsia="th-TH"/>
        </w:rPr>
        <w:t xml:space="preserve">หกเดือนสิ้นสุดวันที่ </w:t>
      </w:r>
      <w:r w:rsidR="008C6DF5" w:rsidRPr="00495C58">
        <w:rPr>
          <w:rFonts w:ascii="Browallia New" w:eastAsia="Cordia New" w:hAnsi="Browallia New" w:cs="Browallia New"/>
          <w:color w:val="000000"/>
          <w:sz w:val="28"/>
          <w:szCs w:val="28"/>
          <w:lang w:eastAsia="th-TH"/>
        </w:rPr>
        <w:t>30</w:t>
      </w:r>
      <w:r w:rsidR="008C6DF5" w:rsidRPr="00495C58">
        <w:rPr>
          <w:rFonts w:ascii="Browallia New" w:eastAsia="Cordia New" w:hAnsi="Browallia New" w:cs="Browallia New"/>
          <w:color w:val="000000"/>
          <w:sz w:val="28"/>
          <w:szCs w:val="28"/>
          <w:cs/>
          <w:lang w:val="en-GB" w:eastAsia="th-TH"/>
        </w:rPr>
        <w:t xml:space="preserve"> มิถุนายน</w:t>
      </w:r>
      <w:r w:rsidR="00F94425" w:rsidRPr="00495C58">
        <w:rPr>
          <w:rFonts w:ascii="Browallia New" w:eastAsia="Cordia New" w:hAnsi="Browallia New" w:cs="Browallia New"/>
          <w:color w:val="000000"/>
          <w:sz w:val="28"/>
          <w:szCs w:val="28"/>
          <w:cs/>
          <w:lang w:val="en-GB" w:eastAsia="th-TH"/>
        </w:rPr>
        <w:t xml:space="preserve"> </w:t>
      </w:r>
      <w:r w:rsidR="0076192E" w:rsidRPr="00495C58">
        <w:rPr>
          <w:rFonts w:ascii="Browallia New" w:eastAsia="Cordia New" w:hAnsi="Browallia New" w:cs="Browallia New"/>
          <w:color w:val="000000"/>
          <w:sz w:val="28"/>
          <w:szCs w:val="28"/>
          <w:lang w:eastAsia="th-TH"/>
        </w:rPr>
        <w:t>256</w:t>
      </w:r>
      <w:r w:rsidR="00F94425" w:rsidRPr="00495C58">
        <w:rPr>
          <w:rFonts w:ascii="Browallia New" w:eastAsia="Cordia New" w:hAnsi="Browallia New" w:cs="Browallia New"/>
          <w:color w:val="000000"/>
          <w:sz w:val="28"/>
          <w:szCs w:val="28"/>
          <w:lang w:eastAsia="th-TH"/>
        </w:rPr>
        <w:t>9</w:t>
      </w:r>
      <w:r w:rsidR="00E1535A" w:rsidRPr="00495C58">
        <w:rPr>
          <w:rFonts w:ascii="Browallia New" w:eastAsia="Cordia New" w:hAnsi="Browallia New" w:cs="Browallia New"/>
          <w:color w:val="000000"/>
          <w:sz w:val="28"/>
          <w:szCs w:val="28"/>
          <w:lang w:val="en-GB" w:eastAsia="th-TH"/>
        </w:rPr>
        <w:t xml:space="preserve"> </w:t>
      </w:r>
      <w:r w:rsidRPr="00495C58">
        <w:rPr>
          <w:rFonts w:ascii="Browallia New" w:eastAsia="Cordia New" w:hAnsi="Browallia New" w:cs="Browallia New"/>
          <w:color w:val="000000"/>
          <w:sz w:val="28"/>
          <w:szCs w:val="28"/>
          <w:cs/>
          <w:lang w:val="en-GB" w:eastAsia="th-TH"/>
        </w:rPr>
        <w:t>มีดังนี้</w:t>
      </w:r>
    </w:p>
    <w:p w14:paraId="326085C9" w14:textId="77777777" w:rsidR="00C8380B" w:rsidRPr="00C8380B" w:rsidRDefault="00C8380B" w:rsidP="00C8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2"/>
          <w:szCs w:val="22"/>
          <w:lang w:val="en-GB" w:eastAsia="th-TH"/>
        </w:rPr>
      </w:pPr>
    </w:p>
    <w:tbl>
      <w:tblPr>
        <w:tblW w:w="9000" w:type="dxa"/>
        <w:tblInd w:w="351" w:type="dxa"/>
        <w:tblLayout w:type="fixed"/>
        <w:tblLook w:val="0000" w:firstRow="0" w:lastRow="0" w:firstColumn="0" w:lastColumn="0" w:noHBand="0" w:noVBand="0"/>
      </w:tblPr>
      <w:tblGrid>
        <w:gridCol w:w="3845"/>
        <w:gridCol w:w="2462"/>
        <w:gridCol w:w="236"/>
        <w:gridCol w:w="2457"/>
      </w:tblGrid>
      <w:tr w:rsidR="00634D5A" w:rsidRPr="00495C58" w14:paraId="24788480" w14:textId="77777777" w:rsidTr="00520955">
        <w:tc>
          <w:tcPr>
            <w:tcW w:w="3845" w:type="dxa"/>
          </w:tcPr>
          <w:p w14:paraId="35063638" w14:textId="77777777" w:rsidR="00634D5A" w:rsidRPr="00495C58" w:rsidRDefault="00634D5A"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62" w:type="dxa"/>
          </w:tcPr>
          <w:p w14:paraId="261CBD56" w14:textId="77777777" w:rsidR="00634D5A" w:rsidRPr="00495C58" w:rsidRDefault="00634D5A" w:rsidP="00474222">
            <w:pPr>
              <w:tabs>
                <w:tab w:val="clear" w:pos="1871"/>
                <w:tab w:val="clear" w:pos="4678"/>
                <w:tab w:val="left" w:pos="2281"/>
                <w:tab w:val="left" w:pos="2341"/>
                <w:tab w:val="left" w:pos="3090"/>
                <w:tab w:val="left" w:pos="4860"/>
              </w:tabs>
              <w:spacing w:line="240" w:lineRule="auto"/>
              <w:ind w:right="-85"/>
              <w:jc w:val="right"/>
              <w:rPr>
                <w:rFonts w:ascii="Browallia New" w:hAnsi="Browallia New" w:cs="Browallia New"/>
                <w:snapToGrid w:val="0"/>
                <w:sz w:val="28"/>
                <w:szCs w:val="28"/>
                <w:lang w:eastAsia="th-TH"/>
              </w:rPr>
            </w:pPr>
          </w:p>
        </w:tc>
        <w:tc>
          <w:tcPr>
            <w:tcW w:w="236" w:type="dxa"/>
          </w:tcPr>
          <w:p w14:paraId="4D16D3EC" w14:textId="4F91C418" w:rsidR="00634D5A" w:rsidRPr="00495C58" w:rsidRDefault="00634D5A" w:rsidP="003C6594">
            <w:pPr>
              <w:tabs>
                <w:tab w:val="clear" w:pos="1871"/>
                <w:tab w:val="left" w:pos="2341"/>
                <w:tab w:val="left" w:pos="3090"/>
                <w:tab w:val="left" w:pos="4860"/>
              </w:tabs>
              <w:spacing w:line="240" w:lineRule="auto"/>
              <w:ind w:right="-85"/>
              <w:jc w:val="right"/>
              <w:rPr>
                <w:rFonts w:ascii="Browallia New" w:hAnsi="Browallia New" w:cs="Browallia New"/>
                <w:snapToGrid w:val="0"/>
                <w:sz w:val="28"/>
                <w:szCs w:val="28"/>
                <w:lang w:eastAsia="th-TH"/>
              </w:rPr>
            </w:pPr>
          </w:p>
        </w:tc>
        <w:tc>
          <w:tcPr>
            <w:tcW w:w="2457" w:type="dxa"/>
          </w:tcPr>
          <w:p w14:paraId="7C60B123" w14:textId="6AB8C2D2" w:rsidR="00634D5A" w:rsidRPr="00495C58" w:rsidRDefault="00634D5A" w:rsidP="003C6594">
            <w:pPr>
              <w:tabs>
                <w:tab w:val="clear" w:pos="1871"/>
                <w:tab w:val="left" w:pos="2341"/>
                <w:tab w:val="left" w:pos="3090"/>
                <w:tab w:val="left" w:pos="4860"/>
              </w:tabs>
              <w:spacing w:line="240" w:lineRule="auto"/>
              <w:ind w:right="-85"/>
              <w:jc w:val="right"/>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lang w:eastAsia="th-TH"/>
              </w:rPr>
              <w:t>(</w:t>
            </w:r>
            <w:proofErr w:type="gramStart"/>
            <w:r w:rsidRPr="00495C58">
              <w:rPr>
                <w:rFonts w:ascii="Browallia New" w:hAnsi="Browallia New" w:cs="Browallia New"/>
                <w:snapToGrid w:val="0"/>
                <w:sz w:val="28"/>
                <w:szCs w:val="28"/>
                <w:cs/>
                <w:lang w:eastAsia="th-TH"/>
              </w:rPr>
              <w:t>หน่วย</w:t>
            </w:r>
            <w:r w:rsidRPr="00495C58">
              <w:rPr>
                <w:rFonts w:ascii="Browallia New" w:hAnsi="Browallia New" w:cs="Browallia New"/>
                <w:snapToGrid w:val="0"/>
                <w:sz w:val="28"/>
                <w:szCs w:val="28"/>
                <w:lang w:eastAsia="th-TH"/>
              </w:rPr>
              <w:t xml:space="preserve"> :</w:t>
            </w:r>
            <w:proofErr w:type="gramEnd"/>
            <w:r w:rsidRPr="00495C58">
              <w:rPr>
                <w:rFonts w:ascii="Browallia New" w:hAnsi="Browallia New" w:cs="Browallia New"/>
                <w:snapToGrid w:val="0"/>
                <w:sz w:val="28"/>
                <w:szCs w:val="28"/>
                <w:lang w:eastAsia="th-TH"/>
              </w:rPr>
              <w:t xml:space="preserve"> </w:t>
            </w:r>
            <w:r w:rsidRPr="00495C58">
              <w:rPr>
                <w:rFonts w:ascii="Browallia New" w:hAnsi="Browallia New" w:cs="Browallia New"/>
                <w:snapToGrid w:val="0"/>
                <w:sz w:val="28"/>
                <w:szCs w:val="28"/>
                <w:cs/>
                <w:lang w:eastAsia="th-TH"/>
              </w:rPr>
              <w:t>พันบาท)</w:t>
            </w:r>
          </w:p>
        </w:tc>
      </w:tr>
      <w:tr w:rsidR="00634D5A" w:rsidRPr="00495C58" w14:paraId="6CE431D3" w14:textId="77777777" w:rsidTr="00520955">
        <w:tc>
          <w:tcPr>
            <w:tcW w:w="3845" w:type="dxa"/>
          </w:tcPr>
          <w:p w14:paraId="3E7FF4D9" w14:textId="77777777" w:rsidR="00634D5A" w:rsidRPr="00495C58" w:rsidRDefault="00634D5A"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62" w:type="dxa"/>
            <w:tcBorders>
              <w:bottom w:val="single" w:sz="4" w:space="0" w:color="auto"/>
            </w:tcBorders>
          </w:tcPr>
          <w:p w14:paraId="251B929F" w14:textId="2A04346B" w:rsidR="00634D5A" w:rsidRPr="00495C58" w:rsidRDefault="009B5A9A" w:rsidP="00474222">
            <w:pPr>
              <w:tabs>
                <w:tab w:val="clear" w:pos="4678"/>
                <w:tab w:val="left" w:pos="2281"/>
                <w:tab w:val="left" w:pos="2341"/>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cs/>
                <w:lang w:eastAsia="th-TH"/>
              </w:rPr>
              <w:t>ข้อมูลทางการเงินรวม</w:t>
            </w:r>
          </w:p>
        </w:tc>
        <w:tc>
          <w:tcPr>
            <w:tcW w:w="236" w:type="dxa"/>
          </w:tcPr>
          <w:p w14:paraId="1A0C9AF7" w14:textId="5D587208" w:rsidR="00634D5A" w:rsidRPr="00495C58" w:rsidRDefault="00634D5A" w:rsidP="003C6594">
            <w:pPr>
              <w:tabs>
                <w:tab w:val="left" w:pos="2341"/>
                <w:tab w:val="left" w:pos="3090"/>
                <w:tab w:val="left" w:pos="4860"/>
              </w:tabs>
              <w:spacing w:line="240" w:lineRule="auto"/>
              <w:ind w:left="-108" w:right="-108"/>
              <w:jc w:val="center"/>
              <w:rPr>
                <w:rFonts w:ascii="Browallia New" w:hAnsi="Browallia New" w:cs="Browallia New"/>
                <w:snapToGrid w:val="0"/>
                <w:sz w:val="28"/>
                <w:szCs w:val="28"/>
                <w:cs/>
                <w:lang w:eastAsia="th-TH"/>
              </w:rPr>
            </w:pPr>
          </w:p>
        </w:tc>
        <w:tc>
          <w:tcPr>
            <w:tcW w:w="2457" w:type="dxa"/>
            <w:tcBorders>
              <w:bottom w:val="single" w:sz="4" w:space="0" w:color="auto"/>
            </w:tcBorders>
          </w:tcPr>
          <w:p w14:paraId="51B6CD06" w14:textId="494C9568" w:rsidR="00634D5A" w:rsidRPr="00495C58" w:rsidRDefault="00634D5A" w:rsidP="003C6594">
            <w:pPr>
              <w:tabs>
                <w:tab w:val="left" w:pos="2341"/>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cs/>
                <w:lang w:eastAsia="th-TH"/>
              </w:rPr>
              <w:t>ข้อมูลทางการเงินเฉพาะบริษัท</w:t>
            </w:r>
          </w:p>
        </w:tc>
      </w:tr>
      <w:tr w:rsidR="00634D5A" w:rsidRPr="00495C58" w14:paraId="2D29F406" w14:textId="77777777" w:rsidTr="00520955">
        <w:tc>
          <w:tcPr>
            <w:tcW w:w="3845" w:type="dxa"/>
          </w:tcPr>
          <w:p w14:paraId="095852E8" w14:textId="77777777" w:rsidR="00634D5A" w:rsidRPr="00495C58" w:rsidRDefault="00634D5A" w:rsidP="006E5A3C">
            <w:pPr>
              <w:tabs>
                <w:tab w:val="left" w:pos="3090"/>
                <w:tab w:val="left" w:pos="4860"/>
              </w:tabs>
              <w:spacing w:line="240" w:lineRule="auto"/>
              <w:rPr>
                <w:rFonts w:ascii="Browallia New" w:hAnsi="Browallia New" w:cs="Browallia New"/>
                <w:snapToGrid w:val="0"/>
                <w:sz w:val="24"/>
                <w:szCs w:val="24"/>
                <w:cs/>
                <w:lang w:val="en-GB" w:eastAsia="th-TH"/>
              </w:rPr>
            </w:pPr>
          </w:p>
        </w:tc>
        <w:tc>
          <w:tcPr>
            <w:tcW w:w="2462" w:type="dxa"/>
            <w:tcBorders>
              <w:top w:val="single" w:sz="4" w:space="0" w:color="auto"/>
            </w:tcBorders>
          </w:tcPr>
          <w:p w14:paraId="39A00EE6" w14:textId="77777777" w:rsidR="00634D5A" w:rsidRPr="00495C58" w:rsidRDefault="00634D5A" w:rsidP="00474222">
            <w:pPr>
              <w:tabs>
                <w:tab w:val="clear" w:pos="4678"/>
                <w:tab w:val="left" w:pos="2281"/>
                <w:tab w:val="left" w:pos="2341"/>
                <w:tab w:val="left" w:pos="3090"/>
                <w:tab w:val="left" w:pos="4860"/>
              </w:tabs>
              <w:spacing w:line="240" w:lineRule="auto"/>
              <w:jc w:val="center"/>
              <w:rPr>
                <w:rFonts w:ascii="Browallia New" w:hAnsi="Browallia New" w:cs="Browallia New"/>
                <w:snapToGrid w:val="0"/>
                <w:sz w:val="24"/>
                <w:szCs w:val="24"/>
                <w:cs/>
                <w:lang w:eastAsia="th-TH"/>
              </w:rPr>
            </w:pPr>
          </w:p>
        </w:tc>
        <w:tc>
          <w:tcPr>
            <w:tcW w:w="236" w:type="dxa"/>
          </w:tcPr>
          <w:p w14:paraId="50DD524C" w14:textId="22CD50C3" w:rsidR="00634D5A" w:rsidRPr="00495C58" w:rsidRDefault="00634D5A" w:rsidP="003C6594">
            <w:pPr>
              <w:tabs>
                <w:tab w:val="left" w:pos="2341"/>
                <w:tab w:val="left" w:pos="3090"/>
                <w:tab w:val="left" w:pos="4860"/>
              </w:tabs>
              <w:spacing w:line="240" w:lineRule="auto"/>
              <w:jc w:val="center"/>
              <w:rPr>
                <w:rFonts w:ascii="Browallia New" w:hAnsi="Browallia New" w:cs="Browallia New"/>
                <w:snapToGrid w:val="0"/>
                <w:sz w:val="24"/>
                <w:szCs w:val="24"/>
                <w:cs/>
                <w:lang w:eastAsia="th-TH"/>
              </w:rPr>
            </w:pPr>
          </w:p>
        </w:tc>
        <w:tc>
          <w:tcPr>
            <w:tcW w:w="2457" w:type="dxa"/>
            <w:tcBorders>
              <w:top w:val="single" w:sz="4" w:space="0" w:color="auto"/>
            </w:tcBorders>
          </w:tcPr>
          <w:p w14:paraId="54F3EF23" w14:textId="179882C4" w:rsidR="00634D5A" w:rsidRPr="00495C58" w:rsidRDefault="00634D5A" w:rsidP="003C6594">
            <w:pPr>
              <w:tabs>
                <w:tab w:val="left" w:pos="2341"/>
                <w:tab w:val="left" w:pos="3090"/>
                <w:tab w:val="left" w:pos="4860"/>
              </w:tabs>
              <w:spacing w:line="240" w:lineRule="auto"/>
              <w:jc w:val="center"/>
              <w:rPr>
                <w:rFonts w:ascii="Browallia New" w:hAnsi="Browallia New" w:cs="Browallia New"/>
                <w:snapToGrid w:val="0"/>
                <w:sz w:val="24"/>
                <w:szCs w:val="24"/>
                <w:cs/>
                <w:lang w:eastAsia="th-TH"/>
              </w:rPr>
            </w:pPr>
          </w:p>
        </w:tc>
      </w:tr>
      <w:tr w:rsidR="00634D5A" w:rsidRPr="00495C58" w14:paraId="13D1B7C4" w14:textId="77777777" w:rsidTr="00520955">
        <w:tc>
          <w:tcPr>
            <w:tcW w:w="3845" w:type="dxa"/>
          </w:tcPr>
          <w:p w14:paraId="3D8349A5" w14:textId="3411C6C7" w:rsidR="00634D5A" w:rsidRPr="00495C58" w:rsidRDefault="00634D5A" w:rsidP="002A2195">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 xml:space="preserve">ยอดคงเหลือ ณ วันที่ </w:t>
            </w:r>
            <w:r w:rsidRPr="00495C58">
              <w:rPr>
                <w:rFonts w:ascii="Browallia New" w:hAnsi="Browallia New" w:cs="Browallia New"/>
                <w:sz w:val="28"/>
                <w:szCs w:val="28"/>
                <w:lang w:val="en-GB"/>
              </w:rPr>
              <w:t>1</w:t>
            </w:r>
            <w:r w:rsidRPr="00495C58">
              <w:rPr>
                <w:rFonts w:ascii="Browallia New" w:hAnsi="Browallia New" w:cs="Browallia New"/>
                <w:sz w:val="28"/>
                <w:szCs w:val="28"/>
                <w:cs/>
                <w:lang w:val="en-GB"/>
              </w:rPr>
              <w:t xml:space="preserve"> มกราคม</w:t>
            </w:r>
            <w:r w:rsidRPr="00495C58">
              <w:rPr>
                <w:rFonts w:ascii="Browallia New" w:hAnsi="Browallia New" w:cs="Browallia New"/>
                <w:sz w:val="28"/>
                <w:szCs w:val="28"/>
                <w:lang w:val="en-GB"/>
              </w:rPr>
              <w:t xml:space="preserve"> 2569</w:t>
            </w:r>
          </w:p>
        </w:tc>
        <w:tc>
          <w:tcPr>
            <w:tcW w:w="2462" w:type="dxa"/>
          </w:tcPr>
          <w:p w14:paraId="40E68757" w14:textId="40F35356" w:rsidR="00634D5A" w:rsidRPr="00495C58" w:rsidRDefault="00520955" w:rsidP="00520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81"/>
              </w:tabs>
              <w:spacing w:line="240" w:lineRule="auto"/>
              <w:jc w:val="center"/>
              <w:rPr>
                <w:rFonts w:ascii="Browallia New" w:hAnsi="Browallia New" w:cs="Browallia New"/>
                <w:sz w:val="28"/>
                <w:szCs w:val="28"/>
              </w:rPr>
            </w:pPr>
            <w:r w:rsidRPr="00495C58">
              <w:rPr>
                <w:rFonts w:ascii="Browallia New" w:hAnsi="Browallia New" w:cs="Browallia New"/>
                <w:sz w:val="28"/>
                <w:szCs w:val="28"/>
              </w:rPr>
              <w:t xml:space="preserve">                       </w:t>
            </w:r>
            <w:r w:rsidR="006C2745" w:rsidRPr="00495C58">
              <w:rPr>
                <w:rFonts w:ascii="Browallia New" w:hAnsi="Browallia New" w:cs="Browallia New"/>
                <w:sz w:val="28"/>
                <w:szCs w:val="28"/>
              </w:rPr>
              <w:t>-</w:t>
            </w:r>
          </w:p>
        </w:tc>
        <w:tc>
          <w:tcPr>
            <w:tcW w:w="236" w:type="dxa"/>
          </w:tcPr>
          <w:p w14:paraId="5CB9036D" w14:textId="681D2377" w:rsidR="00634D5A" w:rsidRPr="00495C58" w:rsidRDefault="00634D5A"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457" w:type="dxa"/>
          </w:tcPr>
          <w:p w14:paraId="5312D066" w14:textId="212D2A35" w:rsidR="00634D5A" w:rsidRPr="00495C58" w:rsidRDefault="00634D5A"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95C58">
              <w:rPr>
                <w:rFonts w:ascii="Browallia New" w:hAnsi="Browallia New" w:cs="Browallia New"/>
                <w:sz w:val="28"/>
                <w:szCs w:val="28"/>
              </w:rPr>
              <w:t>2,392,800</w:t>
            </w:r>
          </w:p>
        </w:tc>
      </w:tr>
      <w:tr w:rsidR="00634D5A" w:rsidRPr="00495C58" w14:paraId="71F19311" w14:textId="77777777" w:rsidTr="00520955">
        <w:tc>
          <w:tcPr>
            <w:tcW w:w="3845" w:type="dxa"/>
          </w:tcPr>
          <w:p w14:paraId="58D168FD" w14:textId="2A776090" w:rsidR="00634D5A" w:rsidRPr="00495C58" w:rsidRDefault="00634D5A" w:rsidP="002A2195">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เงินให้กู้ยืมเพิ่ม</w:t>
            </w:r>
          </w:p>
        </w:tc>
        <w:tc>
          <w:tcPr>
            <w:tcW w:w="2462" w:type="dxa"/>
          </w:tcPr>
          <w:p w14:paraId="49B4693A" w14:textId="4DEABA21" w:rsidR="00634D5A" w:rsidRPr="00495C58" w:rsidRDefault="00520955" w:rsidP="00520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81"/>
              </w:tabs>
              <w:spacing w:line="240" w:lineRule="auto"/>
              <w:jc w:val="center"/>
              <w:rPr>
                <w:rFonts w:ascii="Browallia New" w:hAnsi="Browallia New" w:cs="Browallia New"/>
                <w:sz w:val="28"/>
                <w:szCs w:val="28"/>
              </w:rPr>
            </w:pPr>
            <w:r w:rsidRPr="00495C58">
              <w:rPr>
                <w:rFonts w:ascii="Browallia New" w:hAnsi="Browallia New" w:cs="Browallia New"/>
                <w:sz w:val="28"/>
                <w:szCs w:val="28"/>
              </w:rPr>
              <w:t xml:space="preserve">                       </w:t>
            </w:r>
            <w:r w:rsidR="006C2745" w:rsidRPr="00495C58">
              <w:rPr>
                <w:rFonts w:ascii="Browallia New" w:hAnsi="Browallia New" w:cs="Browallia New"/>
                <w:sz w:val="28"/>
                <w:szCs w:val="28"/>
              </w:rPr>
              <w:t>-</w:t>
            </w:r>
          </w:p>
        </w:tc>
        <w:tc>
          <w:tcPr>
            <w:tcW w:w="236" w:type="dxa"/>
          </w:tcPr>
          <w:p w14:paraId="5FA020C4" w14:textId="4B9C63FB" w:rsidR="00634D5A" w:rsidRPr="00495C58" w:rsidRDefault="00634D5A"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457" w:type="dxa"/>
          </w:tcPr>
          <w:p w14:paraId="282015D0" w14:textId="7958D2E9" w:rsidR="00634D5A" w:rsidRPr="00495C58" w:rsidRDefault="00634D5A"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sidRPr="00495C58">
              <w:rPr>
                <w:rFonts w:ascii="Browallia New" w:hAnsi="Browallia New" w:cs="Browallia New"/>
                <w:sz w:val="28"/>
                <w:szCs w:val="28"/>
              </w:rPr>
              <w:t>91,000</w:t>
            </w:r>
          </w:p>
        </w:tc>
      </w:tr>
      <w:tr w:rsidR="006C2745" w:rsidRPr="00495C58" w14:paraId="58C731E7" w14:textId="77777777" w:rsidTr="00520955">
        <w:tc>
          <w:tcPr>
            <w:tcW w:w="3845" w:type="dxa"/>
          </w:tcPr>
          <w:p w14:paraId="3E13A69F" w14:textId="0F531F38" w:rsidR="00520955" w:rsidRPr="00495C58" w:rsidRDefault="006C2745" w:rsidP="002A2195">
            <w:pPr>
              <w:spacing w:line="240" w:lineRule="auto"/>
              <w:rPr>
                <w:rFonts w:ascii="Browallia New" w:hAnsi="Browallia New" w:cs="Browallia New"/>
                <w:sz w:val="28"/>
                <w:szCs w:val="28"/>
                <w:lang w:val="en-GB"/>
              </w:rPr>
            </w:pPr>
            <w:r w:rsidRPr="00495C58">
              <w:rPr>
                <w:rFonts w:ascii="Browallia New" w:hAnsi="Browallia New" w:cs="Browallia New" w:hint="cs"/>
                <w:sz w:val="28"/>
                <w:szCs w:val="28"/>
                <w:cs/>
                <w:lang w:val="en-GB"/>
              </w:rPr>
              <w:t>เพิ่มขึ้นจาก</w:t>
            </w:r>
            <w:r w:rsidR="00520955" w:rsidRPr="00495C58">
              <w:rPr>
                <w:rFonts w:ascii="Browallia New" w:hAnsi="Browallia New" w:cs="Browallia New"/>
                <w:sz w:val="28"/>
                <w:szCs w:val="28"/>
                <w:cs/>
                <w:lang w:val="en-GB"/>
              </w:rPr>
              <w:t>การสูญเสียควบคุมใน</w:t>
            </w:r>
          </w:p>
          <w:p w14:paraId="0B3F4A3B" w14:textId="0A6EA46D" w:rsidR="006C2745" w:rsidRPr="00495C58" w:rsidRDefault="00520955" w:rsidP="002A2195">
            <w:pPr>
              <w:spacing w:line="240" w:lineRule="auto"/>
              <w:rPr>
                <w:rFonts w:ascii="Browallia New" w:hAnsi="Browallia New" w:cs="Browallia New"/>
                <w:sz w:val="28"/>
                <w:szCs w:val="28"/>
                <w:cs/>
                <w:lang w:val="en-GB"/>
              </w:rPr>
            </w:pPr>
            <w:r w:rsidRPr="00495C58">
              <w:rPr>
                <w:rFonts w:ascii="Browallia New" w:hAnsi="Browallia New" w:cs="Browallia New"/>
                <w:sz w:val="28"/>
                <w:szCs w:val="28"/>
                <w:lang w:val="en-GB"/>
              </w:rPr>
              <w:t xml:space="preserve">   </w:t>
            </w:r>
            <w:r w:rsidRPr="00495C58">
              <w:rPr>
                <w:rFonts w:ascii="Browallia New" w:hAnsi="Browallia New" w:cs="Browallia New"/>
                <w:sz w:val="28"/>
                <w:szCs w:val="28"/>
                <w:cs/>
                <w:lang w:val="en-GB"/>
              </w:rPr>
              <w:t>บริษัทย่อย</w:t>
            </w:r>
            <w:r w:rsidRPr="00495C58">
              <w:rPr>
                <w:rFonts w:ascii="Browallia New" w:hAnsi="Browallia New" w:cs="Browallia New" w:hint="cs"/>
                <w:sz w:val="28"/>
                <w:szCs w:val="28"/>
                <w:cs/>
                <w:lang w:val="en-GB"/>
              </w:rPr>
              <w:t>ทางอ้อม</w:t>
            </w:r>
          </w:p>
        </w:tc>
        <w:tc>
          <w:tcPr>
            <w:tcW w:w="2462" w:type="dxa"/>
          </w:tcPr>
          <w:p w14:paraId="019F6B2A" w14:textId="77777777" w:rsidR="00520955" w:rsidRPr="00495C58" w:rsidRDefault="00520955" w:rsidP="0047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81"/>
              </w:tabs>
              <w:spacing w:line="240" w:lineRule="auto"/>
              <w:jc w:val="right"/>
              <w:rPr>
                <w:rFonts w:ascii="Browallia New" w:hAnsi="Browallia New" w:cs="Browallia New"/>
                <w:sz w:val="28"/>
                <w:szCs w:val="28"/>
              </w:rPr>
            </w:pPr>
          </w:p>
          <w:p w14:paraId="160F662B" w14:textId="51A6A89D" w:rsidR="006C2745" w:rsidRPr="00495C58" w:rsidRDefault="006C2745" w:rsidP="0047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81"/>
              </w:tabs>
              <w:spacing w:line="240" w:lineRule="auto"/>
              <w:jc w:val="right"/>
              <w:rPr>
                <w:rFonts w:ascii="Browallia New" w:hAnsi="Browallia New" w:cs="Browallia New"/>
                <w:sz w:val="28"/>
                <w:szCs w:val="28"/>
              </w:rPr>
            </w:pPr>
            <w:r w:rsidRPr="00495C58">
              <w:rPr>
                <w:rFonts w:ascii="Browallia New" w:hAnsi="Browallia New" w:cs="Browallia New"/>
                <w:sz w:val="28"/>
                <w:szCs w:val="28"/>
              </w:rPr>
              <w:t>31,500</w:t>
            </w:r>
          </w:p>
        </w:tc>
        <w:tc>
          <w:tcPr>
            <w:tcW w:w="236" w:type="dxa"/>
          </w:tcPr>
          <w:p w14:paraId="67CF43F4" w14:textId="77777777" w:rsidR="006C2745" w:rsidRPr="00495C58" w:rsidRDefault="006C2745"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457" w:type="dxa"/>
          </w:tcPr>
          <w:p w14:paraId="0EED727C" w14:textId="77777777" w:rsidR="00520955" w:rsidRPr="00495C58" w:rsidRDefault="00520955" w:rsidP="00520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p w14:paraId="156EDAA9" w14:textId="5BDED710" w:rsidR="006C2745" w:rsidRPr="00495C58" w:rsidRDefault="00520955" w:rsidP="00520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495C58">
              <w:rPr>
                <w:rFonts w:ascii="Browallia New" w:hAnsi="Browallia New" w:cs="Browallia New"/>
                <w:sz w:val="28"/>
                <w:szCs w:val="28"/>
              </w:rPr>
              <w:t xml:space="preserve">                       -</w:t>
            </w:r>
          </w:p>
        </w:tc>
      </w:tr>
      <w:tr w:rsidR="00634D5A" w:rsidRPr="00495C58" w14:paraId="119E0D68" w14:textId="77777777" w:rsidTr="00520955">
        <w:tc>
          <w:tcPr>
            <w:tcW w:w="3845" w:type="dxa"/>
          </w:tcPr>
          <w:p w14:paraId="7E75FC83" w14:textId="38F6D7D2" w:rsidR="00634D5A" w:rsidRPr="00495C58" w:rsidRDefault="00634D5A" w:rsidP="002A2195">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รับคืนเงินกู้ยืม</w:t>
            </w:r>
          </w:p>
        </w:tc>
        <w:tc>
          <w:tcPr>
            <w:tcW w:w="2462" w:type="dxa"/>
            <w:tcBorders>
              <w:bottom w:val="single" w:sz="4" w:space="0" w:color="auto"/>
            </w:tcBorders>
          </w:tcPr>
          <w:p w14:paraId="1070B3FC" w14:textId="6CA2A20D" w:rsidR="00634D5A" w:rsidRPr="00495C58" w:rsidRDefault="006C2745" w:rsidP="0047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81"/>
              </w:tabs>
              <w:spacing w:line="240" w:lineRule="auto"/>
              <w:jc w:val="right"/>
              <w:rPr>
                <w:rFonts w:ascii="Browallia New" w:hAnsi="Browallia New" w:cs="Browallia New"/>
                <w:sz w:val="28"/>
                <w:szCs w:val="28"/>
              </w:rPr>
            </w:pPr>
            <w:r w:rsidRPr="00495C58">
              <w:rPr>
                <w:rFonts w:ascii="Browallia New" w:hAnsi="Browallia New" w:cs="Browallia New"/>
                <w:sz w:val="28"/>
                <w:szCs w:val="28"/>
              </w:rPr>
              <w:t>(10,000)</w:t>
            </w:r>
          </w:p>
        </w:tc>
        <w:tc>
          <w:tcPr>
            <w:tcW w:w="236" w:type="dxa"/>
          </w:tcPr>
          <w:p w14:paraId="19ED9C3F" w14:textId="608604BD" w:rsidR="00634D5A" w:rsidRPr="00495C58" w:rsidRDefault="00634D5A"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457" w:type="dxa"/>
            <w:tcBorders>
              <w:bottom w:val="single" w:sz="4" w:space="0" w:color="auto"/>
            </w:tcBorders>
          </w:tcPr>
          <w:p w14:paraId="0366963B" w14:textId="12D53F64" w:rsidR="00634D5A" w:rsidRPr="00495C58" w:rsidRDefault="00634D5A"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95C58">
              <w:rPr>
                <w:rFonts w:ascii="Browallia New" w:hAnsi="Browallia New" w:cs="Browallia New"/>
                <w:sz w:val="28"/>
                <w:szCs w:val="28"/>
              </w:rPr>
              <w:t>(85,000)</w:t>
            </w:r>
          </w:p>
        </w:tc>
      </w:tr>
      <w:tr w:rsidR="00634D5A" w:rsidRPr="00495C58" w14:paraId="10351AD3" w14:textId="77777777" w:rsidTr="00520955">
        <w:tc>
          <w:tcPr>
            <w:tcW w:w="3845" w:type="dxa"/>
          </w:tcPr>
          <w:p w14:paraId="14A4EDEA" w14:textId="4FB4A82B" w:rsidR="00634D5A" w:rsidRPr="00495C58" w:rsidRDefault="00634D5A" w:rsidP="002A2195">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 xml:space="preserve">ยอดคงเหลือ ณ วันที่ </w:t>
            </w:r>
            <w:r w:rsidRPr="00495C58">
              <w:rPr>
                <w:rFonts w:ascii="Browallia New" w:hAnsi="Browallia New" w:cs="Browallia New"/>
                <w:sz w:val="28"/>
                <w:szCs w:val="28"/>
                <w:lang w:eastAsia="th-TH"/>
              </w:rPr>
              <w:t>30</w:t>
            </w:r>
            <w:r w:rsidRPr="00495C58">
              <w:rPr>
                <w:rFonts w:ascii="Browallia New" w:hAnsi="Browallia New" w:cs="Browallia New"/>
                <w:sz w:val="28"/>
                <w:szCs w:val="28"/>
                <w:cs/>
                <w:lang w:val="en-GB" w:eastAsia="th-TH"/>
              </w:rPr>
              <w:t xml:space="preserve"> มิถุนายน </w:t>
            </w:r>
            <w:r w:rsidRPr="00495C58">
              <w:rPr>
                <w:rFonts w:ascii="Browallia New" w:hAnsi="Browallia New" w:cs="Browallia New"/>
                <w:sz w:val="28"/>
                <w:szCs w:val="28"/>
                <w:lang w:eastAsia="th-TH"/>
              </w:rPr>
              <w:t>2569</w:t>
            </w:r>
          </w:p>
        </w:tc>
        <w:tc>
          <w:tcPr>
            <w:tcW w:w="2462" w:type="dxa"/>
            <w:tcBorders>
              <w:top w:val="single" w:sz="4" w:space="0" w:color="auto"/>
            </w:tcBorders>
          </w:tcPr>
          <w:p w14:paraId="68359322" w14:textId="2D1D6DE6" w:rsidR="00634D5A" w:rsidRPr="00495C58" w:rsidRDefault="006C2745" w:rsidP="0047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81"/>
              </w:tabs>
              <w:spacing w:line="240" w:lineRule="auto"/>
              <w:jc w:val="right"/>
              <w:rPr>
                <w:rFonts w:ascii="Browallia New" w:hAnsi="Browallia New" w:cs="Browallia New"/>
                <w:sz w:val="28"/>
                <w:szCs w:val="28"/>
              </w:rPr>
            </w:pPr>
            <w:r w:rsidRPr="00495C58">
              <w:rPr>
                <w:rFonts w:ascii="Browallia New" w:hAnsi="Browallia New" w:cs="Browallia New"/>
                <w:sz w:val="28"/>
                <w:szCs w:val="28"/>
              </w:rPr>
              <w:t>21,500</w:t>
            </w:r>
          </w:p>
        </w:tc>
        <w:tc>
          <w:tcPr>
            <w:tcW w:w="236" w:type="dxa"/>
          </w:tcPr>
          <w:p w14:paraId="35440B86" w14:textId="48C5D2D2" w:rsidR="00634D5A" w:rsidRPr="00495C58" w:rsidRDefault="00634D5A"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457" w:type="dxa"/>
            <w:tcBorders>
              <w:top w:val="single" w:sz="4" w:space="0" w:color="auto"/>
            </w:tcBorders>
          </w:tcPr>
          <w:p w14:paraId="19B3579E" w14:textId="39DB832C" w:rsidR="00634D5A" w:rsidRPr="00495C58" w:rsidRDefault="00634D5A"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95C58">
              <w:rPr>
                <w:rFonts w:ascii="Browallia New" w:hAnsi="Browallia New" w:cs="Browallia New"/>
                <w:sz w:val="28"/>
                <w:szCs w:val="28"/>
              </w:rPr>
              <w:t>2,398,800</w:t>
            </w:r>
          </w:p>
        </w:tc>
      </w:tr>
      <w:tr w:rsidR="00634D5A" w:rsidRPr="00495C58" w14:paraId="5871B074" w14:textId="77777777" w:rsidTr="00520955">
        <w:tc>
          <w:tcPr>
            <w:tcW w:w="3845" w:type="dxa"/>
          </w:tcPr>
          <w:p w14:paraId="40351FBD" w14:textId="415BA896" w:rsidR="00634D5A" w:rsidRPr="00495C58" w:rsidRDefault="00634D5A" w:rsidP="002A2195">
            <w:pPr>
              <w:spacing w:line="240" w:lineRule="auto"/>
              <w:rPr>
                <w:rFonts w:ascii="Browallia New" w:hAnsi="Browallia New" w:cs="Browallia New"/>
                <w:sz w:val="28"/>
                <w:szCs w:val="28"/>
                <w:cs/>
                <w:lang w:val="en-GB"/>
              </w:rPr>
            </w:pPr>
            <w:r w:rsidRPr="00495C58">
              <w:rPr>
                <w:rFonts w:ascii="Browallia New" w:hAnsi="Browallia New" w:cs="Browallia New"/>
                <w:sz w:val="28"/>
                <w:szCs w:val="28"/>
                <w:u w:val="single"/>
                <w:cs/>
                <w:lang w:val="en-GB"/>
              </w:rPr>
              <w:t>หัก</w:t>
            </w:r>
            <w:r w:rsidRPr="00495C58">
              <w:rPr>
                <w:rFonts w:ascii="Browallia New" w:hAnsi="Browallia New" w:cs="Browallia New"/>
                <w:sz w:val="28"/>
                <w:szCs w:val="28"/>
                <w:cs/>
                <w:lang w:val="en-GB"/>
              </w:rPr>
              <w:t xml:space="preserve"> </w:t>
            </w:r>
            <w:r w:rsidRPr="00495C58">
              <w:rPr>
                <w:rFonts w:ascii="Browallia New" w:hAnsi="Browallia New" w:cs="Browallia New" w:hint="cs"/>
                <w:sz w:val="28"/>
                <w:szCs w:val="28"/>
                <w:cs/>
                <w:lang w:val="en-GB"/>
              </w:rPr>
              <w:t>จัดประเภทเป็นเงินให้กู้ยืมระยะยาว</w:t>
            </w:r>
          </w:p>
        </w:tc>
        <w:tc>
          <w:tcPr>
            <w:tcW w:w="2462" w:type="dxa"/>
            <w:tcBorders>
              <w:bottom w:val="single" w:sz="4" w:space="0" w:color="auto"/>
            </w:tcBorders>
          </w:tcPr>
          <w:p w14:paraId="5725185C" w14:textId="1A8D08D2" w:rsidR="00634D5A" w:rsidRPr="00495C58" w:rsidRDefault="00520955" w:rsidP="0047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81"/>
              </w:tabs>
              <w:spacing w:line="240" w:lineRule="auto"/>
              <w:jc w:val="right"/>
              <w:rPr>
                <w:rFonts w:ascii="Browallia New" w:hAnsi="Browallia New" w:cs="Browallia New"/>
                <w:sz w:val="28"/>
                <w:szCs w:val="28"/>
              </w:rPr>
            </w:pPr>
            <w:r w:rsidRPr="00495C58">
              <w:rPr>
                <w:rFonts w:ascii="Browallia New" w:hAnsi="Browallia New" w:cs="Browallia New"/>
                <w:sz w:val="28"/>
                <w:szCs w:val="28"/>
              </w:rPr>
              <w:t>(16,500)</w:t>
            </w:r>
          </w:p>
        </w:tc>
        <w:tc>
          <w:tcPr>
            <w:tcW w:w="236" w:type="dxa"/>
          </w:tcPr>
          <w:p w14:paraId="36EAB13F" w14:textId="70A077E9" w:rsidR="00634D5A" w:rsidRPr="00495C58" w:rsidRDefault="00634D5A"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457" w:type="dxa"/>
            <w:tcBorders>
              <w:bottom w:val="single" w:sz="4" w:space="0" w:color="auto"/>
            </w:tcBorders>
          </w:tcPr>
          <w:p w14:paraId="510F7112" w14:textId="2C3D3FF9" w:rsidR="00634D5A" w:rsidRPr="00495C58" w:rsidRDefault="00634D5A"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95C58">
              <w:rPr>
                <w:rFonts w:ascii="Browallia New" w:hAnsi="Browallia New" w:cs="Browallia New"/>
                <w:sz w:val="28"/>
                <w:szCs w:val="28"/>
              </w:rPr>
              <w:t>(</w:t>
            </w:r>
            <w:r w:rsidR="00E770AA" w:rsidRPr="00495C58">
              <w:rPr>
                <w:rFonts w:ascii="Browallia New" w:hAnsi="Browallia New" w:cs="Browallia New"/>
                <w:sz w:val="28"/>
                <w:szCs w:val="28"/>
              </w:rPr>
              <w:t>2</w:t>
            </w:r>
            <w:r w:rsidR="007226CD" w:rsidRPr="00495C58">
              <w:rPr>
                <w:rFonts w:ascii="Browallia New" w:hAnsi="Browallia New" w:cs="Browallia New"/>
                <w:sz w:val="28"/>
                <w:szCs w:val="28"/>
              </w:rPr>
              <w:t>,</w:t>
            </w:r>
            <w:r w:rsidR="0066254D" w:rsidRPr="00495C58">
              <w:rPr>
                <w:rFonts w:ascii="Browallia New" w:hAnsi="Browallia New" w:cs="Browallia New"/>
                <w:sz w:val="28"/>
                <w:szCs w:val="28"/>
              </w:rPr>
              <w:t>05</w:t>
            </w:r>
            <w:r w:rsidRPr="00495C58">
              <w:rPr>
                <w:rFonts w:ascii="Browallia New" w:hAnsi="Browallia New" w:cs="Browallia New"/>
                <w:sz w:val="28"/>
                <w:szCs w:val="28"/>
              </w:rPr>
              <w:t>0,000)</w:t>
            </w:r>
          </w:p>
        </w:tc>
      </w:tr>
      <w:tr w:rsidR="00634D5A" w:rsidRPr="00495C58" w14:paraId="434854DD" w14:textId="77777777" w:rsidTr="00520955">
        <w:tc>
          <w:tcPr>
            <w:tcW w:w="3845" w:type="dxa"/>
          </w:tcPr>
          <w:p w14:paraId="4D491B8B" w14:textId="3C9B2A31" w:rsidR="00634D5A" w:rsidRPr="00495C58" w:rsidRDefault="00634D5A" w:rsidP="002A2195">
            <w:pPr>
              <w:spacing w:line="240" w:lineRule="auto"/>
              <w:rPr>
                <w:rFonts w:ascii="Browallia New" w:hAnsi="Browallia New" w:cs="Browallia New"/>
                <w:sz w:val="28"/>
                <w:szCs w:val="28"/>
                <w:cs/>
                <w:lang w:val="en-GB"/>
              </w:rPr>
            </w:pPr>
            <w:r w:rsidRPr="00495C58">
              <w:rPr>
                <w:rFonts w:ascii="Browallia New" w:hAnsi="Browallia New" w:cs="Browallia New" w:hint="cs"/>
                <w:sz w:val="28"/>
                <w:szCs w:val="28"/>
                <w:cs/>
                <w:lang w:val="en-GB"/>
              </w:rPr>
              <w:t>สุทธิ</w:t>
            </w:r>
          </w:p>
        </w:tc>
        <w:tc>
          <w:tcPr>
            <w:tcW w:w="2462" w:type="dxa"/>
            <w:tcBorders>
              <w:top w:val="single" w:sz="4" w:space="0" w:color="auto"/>
              <w:bottom w:val="single" w:sz="12" w:space="0" w:color="auto"/>
            </w:tcBorders>
          </w:tcPr>
          <w:p w14:paraId="11B765A5" w14:textId="24426430" w:rsidR="00634D5A" w:rsidRPr="00495C58" w:rsidRDefault="00520955" w:rsidP="0047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81"/>
              </w:tabs>
              <w:spacing w:line="240" w:lineRule="auto"/>
              <w:jc w:val="right"/>
              <w:rPr>
                <w:rFonts w:ascii="Browallia New" w:hAnsi="Browallia New" w:cs="Browallia New"/>
                <w:sz w:val="28"/>
                <w:szCs w:val="28"/>
              </w:rPr>
            </w:pPr>
            <w:r w:rsidRPr="00495C58">
              <w:rPr>
                <w:rFonts w:ascii="Browallia New" w:hAnsi="Browallia New" w:cs="Browallia New"/>
                <w:sz w:val="28"/>
                <w:szCs w:val="28"/>
              </w:rPr>
              <w:t>5</w:t>
            </w:r>
            <w:r w:rsidR="006C2745" w:rsidRPr="00495C58">
              <w:rPr>
                <w:rFonts w:ascii="Browallia New" w:hAnsi="Browallia New" w:cs="Browallia New"/>
                <w:sz w:val="28"/>
                <w:szCs w:val="28"/>
              </w:rPr>
              <w:t>,</w:t>
            </w:r>
            <w:r w:rsidRPr="00495C58">
              <w:rPr>
                <w:rFonts w:ascii="Browallia New" w:hAnsi="Browallia New" w:cs="Browallia New"/>
                <w:sz w:val="28"/>
                <w:szCs w:val="28"/>
              </w:rPr>
              <w:t>0</w:t>
            </w:r>
            <w:r w:rsidR="006C2745" w:rsidRPr="00495C58">
              <w:rPr>
                <w:rFonts w:ascii="Browallia New" w:hAnsi="Browallia New" w:cs="Browallia New"/>
                <w:sz w:val="28"/>
                <w:szCs w:val="28"/>
              </w:rPr>
              <w:t>00</w:t>
            </w:r>
          </w:p>
        </w:tc>
        <w:tc>
          <w:tcPr>
            <w:tcW w:w="236" w:type="dxa"/>
          </w:tcPr>
          <w:p w14:paraId="60B1A9D8" w14:textId="09F1863C" w:rsidR="00634D5A" w:rsidRPr="00495C58" w:rsidRDefault="00634D5A"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457" w:type="dxa"/>
            <w:tcBorders>
              <w:top w:val="single" w:sz="4" w:space="0" w:color="auto"/>
              <w:bottom w:val="single" w:sz="12" w:space="0" w:color="auto"/>
            </w:tcBorders>
          </w:tcPr>
          <w:p w14:paraId="08B28295" w14:textId="124F2FA2" w:rsidR="00634D5A" w:rsidRPr="00495C58" w:rsidRDefault="0066254D"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95C58">
              <w:rPr>
                <w:rFonts w:ascii="Browallia New" w:hAnsi="Browallia New" w:cs="Browallia New"/>
                <w:sz w:val="28"/>
                <w:szCs w:val="28"/>
              </w:rPr>
              <w:t>348</w:t>
            </w:r>
            <w:r w:rsidR="007226CD" w:rsidRPr="00495C58">
              <w:rPr>
                <w:rFonts w:ascii="Browallia New" w:hAnsi="Browallia New" w:cs="Browallia New"/>
                <w:sz w:val="28"/>
                <w:szCs w:val="28"/>
              </w:rPr>
              <w:t>,800</w:t>
            </w:r>
          </w:p>
        </w:tc>
      </w:tr>
    </w:tbl>
    <w:p w14:paraId="48342F55" w14:textId="77777777" w:rsidR="0091671D" w:rsidRPr="00495C58" w:rsidRDefault="0091671D"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319E2EF4" w14:textId="66BEFE71" w:rsidR="0091722E" w:rsidRPr="00495C58" w:rsidRDefault="00893155"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495C58">
        <w:rPr>
          <w:rFonts w:ascii="Browallia New" w:eastAsia="Cordia New" w:hAnsi="Browallia New" w:cs="Browallia New"/>
          <w:color w:val="000000"/>
          <w:sz w:val="28"/>
          <w:szCs w:val="28"/>
          <w:cs/>
          <w:lang w:val="en-GB" w:eastAsia="th-TH"/>
        </w:rPr>
        <w:t xml:space="preserve">ณ วันที่ </w:t>
      </w:r>
      <w:r w:rsidR="00A83778" w:rsidRPr="00495C58">
        <w:rPr>
          <w:rFonts w:ascii="Browallia New" w:hAnsi="Browallia New" w:cs="Browallia New"/>
          <w:sz w:val="28"/>
          <w:szCs w:val="28"/>
          <w:lang w:eastAsia="th-TH"/>
        </w:rPr>
        <w:t>30</w:t>
      </w:r>
      <w:r w:rsidR="00A83778" w:rsidRPr="00495C58">
        <w:rPr>
          <w:rFonts w:ascii="Browallia New" w:hAnsi="Browallia New" w:cs="Browallia New"/>
          <w:sz w:val="28"/>
          <w:szCs w:val="28"/>
          <w:cs/>
          <w:lang w:val="en-GB" w:eastAsia="th-TH"/>
        </w:rPr>
        <w:t xml:space="preserve"> มิถุนายน </w:t>
      </w:r>
      <w:r w:rsidR="00F94425" w:rsidRPr="00495C58">
        <w:rPr>
          <w:rFonts w:ascii="Browallia New" w:hAnsi="Browallia New" w:cs="Browallia New"/>
          <w:sz w:val="28"/>
          <w:szCs w:val="28"/>
          <w:lang w:eastAsia="th-TH"/>
        </w:rPr>
        <w:t>2569</w:t>
      </w:r>
      <w:r w:rsidR="00F94425" w:rsidRPr="00495C58">
        <w:rPr>
          <w:rFonts w:ascii="Browallia New" w:hAnsi="Browallia New" w:cs="Browallia New"/>
          <w:sz w:val="28"/>
          <w:szCs w:val="28"/>
          <w:lang w:val="en-GB" w:eastAsia="th-TH"/>
        </w:rPr>
        <w:t xml:space="preserve"> </w:t>
      </w:r>
      <w:r w:rsidRPr="00495C58">
        <w:rPr>
          <w:rFonts w:ascii="Browallia New" w:eastAsia="Cordia New" w:hAnsi="Browallia New" w:cs="Browallia New"/>
          <w:color w:val="000000"/>
          <w:sz w:val="28"/>
          <w:szCs w:val="28"/>
          <w:cs/>
          <w:lang w:val="en-GB" w:eastAsia="th-TH"/>
        </w:rPr>
        <w:t>เงินให้กู้ยืมระยะสั้น</w:t>
      </w:r>
      <w:r w:rsidR="00F964E5" w:rsidRPr="00495C58">
        <w:rPr>
          <w:rFonts w:ascii="Browallia New" w:eastAsia="Cordia New" w:hAnsi="Browallia New" w:cs="Browallia New"/>
          <w:color w:val="000000"/>
          <w:sz w:val="28"/>
          <w:szCs w:val="28"/>
          <w:cs/>
          <w:lang w:val="en-GB" w:eastAsia="th-TH"/>
        </w:rPr>
        <w:t>และระยะยาว</w:t>
      </w:r>
      <w:r w:rsidRPr="00495C58">
        <w:rPr>
          <w:rFonts w:ascii="Browallia New" w:eastAsia="Cordia New" w:hAnsi="Browallia New" w:cs="Browallia New"/>
          <w:color w:val="000000"/>
          <w:sz w:val="28"/>
          <w:szCs w:val="28"/>
          <w:cs/>
          <w:lang w:val="en-GB" w:eastAsia="th-TH"/>
        </w:rPr>
        <w:t>แก่กิจการที่เกี่ยวข้องกันเป็นเงินให้กู้ยืมที่ไม่มีหลักประกันในสกุลเงินบาท มีอัตราดอกเบี้ยร้อยละ</w:t>
      </w:r>
      <w:r w:rsidR="00182742" w:rsidRPr="00495C58">
        <w:rPr>
          <w:rFonts w:ascii="Browallia New" w:eastAsia="Cordia New" w:hAnsi="Browallia New" w:cs="Browallia New"/>
          <w:color w:val="000000"/>
          <w:sz w:val="28"/>
          <w:szCs w:val="28"/>
          <w:cs/>
          <w:lang w:eastAsia="th-TH"/>
        </w:rPr>
        <w:t xml:space="preserve"> </w:t>
      </w:r>
      <w:r w:rsidR="00E6160E" w:rsidRPr="00495C58">
        <w:rPr>
          <w:rFonts w:ascii="Browallia New" w:eastAsia="Cordia New" w:hAnsi="Browallia New" w:cs="Browallia New"/>
          <w:color w:val="000000"/>
          <w:sz w:val="28"/>
          <w:szCs w:val="28"/>
          <w:lang w:eastAsia="th-TH"/>
        </w:rPr>
        <w:t>5.67</w:t>
      </w:r>
      <w:r w:rsidRPr="00495C58">
        <w:rPr>
          <w:rFonts w:ascii="Browallia New" w:eastAsia="Cordia New" w:hAnsi="Browallia New" w:cs="Browallia New"/>
          <w:color w:val="000000"/>
          <w:sz w:val="28"/>
          <w:szCs w:val="28"/>
          <w:lang w:val="en-GB" w:eastAsia="th-TH"/>
        </w:rPr>
        <w:t xml:space="preserve"> </w:t>
      </w:r>
      <w:r w:rsidRPr="00495C58">
        <w:rPr>
          <w:rFonts w:ascii="Browallia New" w:eastAsia="Cordia New" w:hAnsi="Browallia New" w:cs="Browallia New"/>
          <w:color w:val="000000"/>
          <w:sz w:val="28"/>
          <w:szCs w:val="28"/>
          <w:cs/>
          <w:lang w:val="en-GB" w:eastAsia="th-TH"/>
        </w:rPr>
        <w:t>ต่อปี (</w:t>
      </w:r>
      <w:r w:rsidRPr="00495C58">
        <w:rPr>
          <w:rFonts w:ascii="Browallia New" w:eastAsia="Cordia New" w:hAnsi="Browallia New" w:cs="Browallia New"/>
          <w:color w:val="000000"/>
          <w:sz w:val="28"/>
          <w:szCs w:val="28"/>
          <w:lang w:val="en-GB" w:eastAsia="th-TH"/>
        </w:rPr>
        <w:t xml:space="preserve">31 </w:t>
      </w:r>
      <w:r w:rsidRPr="00495C58">
        <w:rPr>
          <w:rFonts w:ascii="Browallia New" w:eastAsia="Cordia New" w:hAnsi="Browallia New" w:cs="Browallia New"/>
          <w:color w:val="000000"/>
          <w:sz w:val="28"/>
          <w:szCs w:val="28"/>
          <w:cs/>
          <w:lang w:val="en-GB" w:eastAsia="th-TH"/>
        </w:rPr>
        <w:t xml:space="preserve">ธันวาคม </w:t>
      </w:r>
      <w:r w:rsidRPr="00495C58">
        <w:rPr>
          <w:rFonts w:ascii="Browallia New" w:eastAsia="Cordia New" w:hAnsi="Browallia New" w:cs="Browallia New"/>
          <w:color w:val="000000"/>
          <w:sz w:val="28"/>
          <w:szCs w:val="28"/>
          <w:lang w:val="en-GB" w:eastAsia="th-TH"/>
        </w:rPr>
        <w:t>256</w:t>
      </w:r>
      <w:r w:rsidR="00F94425" w:rsidRPr="00495C58">
        <w:rPr>
          <w:rFonts w:ascii="Browallia New" w:eastAsia="Cordia New" w:hAnsi="Browallia New" w:cs="Browallia New"/>
          <w:color w:val="000000"/>
          <w:sz w:val="28"/>
          <w:szCs w:val="28"/>
          <w:lang w:val="en-GB" w:eastAsia="th-TH"/>
        </w:rPr>
        <w:t>8</w:t>
      </w:r>
      <w:r w:rsidRPr="00495C58">
        <w:rPr>
          <w:rFonts w:ascii="Browallia New" w:eastAsia="Cordia New" w:hAnsi="Browallia New" w:cs="Browallia New"/>
          <w:color w:val="000000"/>
          <w:sz w:val="28"/>
          <w:szCs w:val="28"/>
          <w:lang w:val="en-GB" w:eastAsia="th-TH"/>
        </w:rPr>
        <w:t xml:space="preserve"> : </w:t>
      </w:r>
      <w:r w:rsidRPr="00495C58">
        <w:rPr>
          <w:rFonts w:ascii="Browallia New" w:eastAsia="Cordia New" w:hAnsi="Browallia New" w:cs="Browallia New"/>
          <w:color w:val="000000"/>
          <w:sz w:val="28"/>
          <w:szCs w:val="28"/>
          <w:cs/>
          <w:lang w:val="en-GB" w:eastAsia="th-TH"/>
        </w:rPr>
        <w:t xml:space="preserve">ร้อยละ </w:t>
      </w:r>
      <w:r w:rsidR="00AA7B44" w:rsidRPr="00495C58">
        <w:rPr>
          <w:rFonts w:ascii="Browallia New" w:eastAsia="Cordia New" w:hAnsi="Browallia New" w:cs="Browallia New"/>
          <w:color w:val="000000"/>
          <w:sz w:val="28"/>
          <w:szCs w:val="28"/>
          <w:lang w:eastAsia="th-TH"/>
        </w:rPr>
        <w:t>4.72</w:t>
      </w:r>
      <w:r w:rsidR="00AA7B44" w:rsidRPr="00495C58">
        <w:rPr>
          <w:rFonts w:ascii="Browallia New" w:eastAsia="Cordia New" w:hAnsi="Browallia New" w:cs="Browallia New"/>
          <w:color w:val="000000"/>
          <w:sz w:val="28"/>
          <w:szCs w:val="28"/>
          <w:lang w:val="en-GB" w:eastAsia="th-TH"/>
        </w:rPr>
        <w:t xml:space="preserve"> </w:t>
      </w:r>
      <w:r w:rsidRPr="00495C58">
        <w:rPr>
          <w:rFonts w:ascii="Browallia New" w:eastAsia="Cordia New" w:hAnsi="Browallia New" w:cs="Browallia New"/>
          <w:color w:val="000000"/>
          <w:sz w:val="28"/>
          <w:szCs w:val="28"/>
          <w:cs/>
          <w:lang w:val="en-GB" w:eastAsia="th-TH"/>
        </w:rPr>
        <w:t>ต่อปี)</w:t>
      </w:r>
      <w:r w:rsidR="00E058FC" w:rsidRPr="00495C58">
        <w:rPr>
          <w:rFonts w:ascii="Browallia New" w:eastAsia="Cordia New" w:hAnsi="Browallia New" w:cs="Browallia New"/>
          <w:color w:val="000000"/>
          <w:sz w:val="28"/>
          <w:szCs w:val="28"/>
          <w:lang w:val="en-GB" w:eastAsia="th-TH"/>
        </w:rPr>
        <w:t xml:space="preserve"> </w:t>
      </w:r>
      <w:r w:rsidR="00E058FC" w:rsidRPr="00495C58">
        <w:rPr>
          <w:rFonts w:ascii="Browallia New" w:eastAsia="Cordia New" w:hAnsi="Browallia New" w:cs="Browallia New"/>
          <w:color w:val="000000"/>
          <w:sz w:val="28"/>
          <w:szCs w:val="28"/>
          <w:cs/>
          <w:lang w:val="en-GB" w:eastAsia="th-TH"/>
        </w:rPr>
        <w:t>เงินให้กู้ยืมดังกล่าวมีกำหนดชำระคืนเมื่อทวงถาม</w:t>
      </w:r>
      <w:r w:rsidR="004160A2" w:rsidRPr="00495C58">
        <w:rPr>
          <w:rFonts w:ascii="Browallia New" w:eastAsia="Cordia New" w:hAnsi="Browallia New" w:cs="Browallia New" w:hint="cs"/>
          <w:color w:val="000000"/>
          <w:sz w:val="28"/>
          <w:szCs w:val="28"/>
          <w:cs/>
          <w:lang w:val="en-GB" w:eastAsia="th-TH"/>
        </w:rPr>
        <w:t xml:space="preserve"> </w:t>
      </w:r>
    </w:p>
    <w:p w14:paraId="014D5942" w14:textId="77777777" w:rsidR="00E82B0F" w:rsidRPr="00495C58" w:rsidRDefault="00E82B0F"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513EC890" w14:textId="659E6439" w:rsidR="00E82B0F" w:rsidRPr="00495C58" w:rsidRDefault="00E82B0F"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cs/>
          <w:lang w:eastAsia="th-TH"/>
        </w:rPr>
      </w:pPr>
      <w:r w:rsidRPr="00495C58">
        <w:rPr>
          <w:rFonts w:ascii="Browallia New" w:eastAsia="Cordia New" w:hAnsi="Browallia New" w:cs="Browallia New" w:hint="cs"/>
          <w:color w:val="000000"/>
          <w:sz w:val="28"/>
          <w:szCs w:val="28"/>
          <w:cs/>
          <w:lang w:eastAsia="th-TH"/>
        </w:rPr>
        <w:t>ผู้บริหารของบริษัทได้จัดประเภทเงินกู้ยืมระยะสั้นบางส่วนเป็นเงินให้กู้ยืมระยะยาว โดยพิจารณาจากความ</w:t>
      </w:r>
      <w:r w:rsidR="000965C8" w:rsidRPr="00495C58">
        <w:rPr>
          <w:rFonts w:ascii="Browallia New" w:eastAsia="Cordia New" w:hAnsi="Browallia New" w:cs="Browallia New" w:hint="cs"/>
          <w:color w:val="000000"/>
          <w:sz w:val="28"/>
          <w:szCs w:val="28"/>
          <w:cs/>
          <w:lang w:eastAsia="th-TH"/>
        </w:rPr>
        <w:t>สามารถในการชำระคืนเงินกู้ยืม</w:t>
      </w:r>
    </w:p>
    <w:p w14:paraId="5F0BFCDA" w14:textId="77777777" w:rsidR="00893155" w:rsidRPr="00495C58" w:rsidRDefault="00893155"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cs/>
          <w:lang w:val="en-GB" w:eastAsia="th-TH"/>
        </w:rPr>
      </w:pPr>
    </w:p>
    <w:p w14:paraId="31C02D6B" w14:textId="32A72006" w:rsidR="00A83778" w:rsidRPr="00495C58" w:rsidRDefault="00B81D0C" w:rsidP="002F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495C58">
        <w:rPr>
          <w:rFonts w:ascii="Browallia New" w:eastAsia="Cordia New" w:hAnsi="Browallia New" w:cs="Browallia New"/>
          <w:color w:val="000000"/>
          <w:sz w:val="28"/>
          <w:szCs w:val="28"/>
          <w:cs/>
          <w:lang w:val="en-GB" w:eastAsia="th-TH"/>
        </w:rPr>
        <w:t>เงินให้กู้ยืม</w:t>
      </w:r>
      <w:r w:rsidR="000965C8" w:rsidRPr="00495C58">
        <w:rPr>
          <w:rFonts w:ascii="Browallia New" w:eastAsia="Cordia New" w:hAnsi="Browallia New" w:cs="Browallia New" w:hint="cs"/>
          <w:color w:val="000000"/>
          <w:sz w:val="28"/>
          <w:szCs w:val="28"/>
          <w:cs/>
          <w:lang w:val="en-GB" w:eastAsia="th-TH"/>
        </w:rPr>
        <w:t>แก่</w:t>
      </w:r>
      <w:r w:rsidRPr="00495C58">
        <w:rPr>
          <w:rFonts w:ascii="Browallia New" w:eastAsia="Cordia New" w:hAnsi="Browallia New" w:cs="Browallia New"/>
          <w:color w:val="000000"/>
          <w:sz w:val="28"/>
          <w:szCs w:val="28"/>
          <w:cs/>
          <w:lang w:val="en-GB" w:eastAsia="th-TH"/>
        </w:rPr>
        <w:t>กิจการที่เกี่ยวข้องกัน</w:t>
      </w:r>
      <w:r w:rsidR="0008423C" w:rsidRPr="00495C58">
        <w:rPr>
          <w:rFonts w:ascii="Browallia New" w:eastAsia="Cordia New" w:hAnsi="Browallia New" w:cs="Browallia New" w:hint="cs"/>
          <w:color w:val="000000"/>
          <w:sz w:val="28"/>
          <w:szCs w:val="28"/>
          <w:cs/>
          <w:lang w:val="en-GB" w:eastAsia="th-TH"/>
        </w:rPr>
        <w:t>มีกำหนดชำระคืนเมื่อทวงถาม</w:t>
      </w:r>
      <w:r w:rsidRPr="00495C58">
        <w:rPr>
          <w:rFonts w:ascii="Browallia New" w:eastAsia="Cordia New" w:hAnsi="Browallia New" w:cs="Browallia New"/>
          <w:color w:val="000000"/>
          <w:sz w:val="28"/>
          <w:szCs w:val="28"/>
          <w:cs/>
          <w:lang w:val="en-GB" w:eastAsia="th-TH"/>
        </w:rPr>
        <w:t xml:space="preserve"> มูลค่ายุติธรรมจึงมีมูลค่าใกล้เคียงกับราคาตามบัญชี</w:t>
      </w:r>
    </w:p>
    <w:p w14:paraId="41E70B72" w14:textId="77777777" w:rsidR="00A83778" w:rsidRPr="00495C58" w:rsidRDefault="00A83778" w:rsidP="0032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val="en-GB" w:eastAsia="th-TH"/>
        </w:rPr>
      </w:pPr>
    </w:p>
    <w:p w14:paraId="4B7B5445" w14:textId="6E6A56E8" w:rsidR="00DF79E5" w:rsidRPr="00495C58" w:rsidRDefault="00DF79E5" w:rsidP="00303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u w:val="single"/>
          <w:lang w:val="en-GB" w:eastAsia="th-TH"/>
        </w:rPr>
      </w:pPr>
      <w:r w:rsidRPr="00495C58">
        <w:rPr>
          <w:rFonts w:ascii="Browallia New" w:eastAsia="Cordia New" w:hAnsi="Browallia New" w:cs="Browallia New"/>
          <w:color w:val="000000"/>
          <w:sz w:val="28"/>
          <w:szCs w:val="28"/>
          <w:u w:val="single"/>
          <w:cs/>
          <w:lang w:val="en-GB" w:eastAsia="th-TH"/>
        </w:rPr>
        <w:t>เงินกู้ยืมระยะสั้นจากกิจการที่เกี่ยวข้องกัน</w:t>
      </w:r>
    </w:p>
    <w:p w14:paraId="1587E74D" w14:textId="77777777" w:rsidR="000C47CE" w:rsidRPr="00495C58" w:rsidRDefault="000C47CE"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val="en-GB" w:eastAsia="th-TH"/>
        </w:rPr>
      </w:pPr>
    </w:p>
    <w:p w14:paraId="343934DA" w14:textId="461417D3" w:rsidR="000C47CE" w:rsidRPr="00495C58" w:rsidRDefault="00026A5D" w:rsidP="0002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495C58">
        <w:rPr>
          <w:rFonts w:ascii="Browallia New" w:eastAsia="Cordia New" w:hAnsi="Browallia New" w:cs="Browallia New"/>
          <w:color w:val="000000"/>
          <w:sz w:val="28"/>
          <w:szCs w:val="28"/>
          <w:cs/>
          <w:lang w:val="en-GB" w:eastAsia="th-TH"/>
        </w:rPr>
        <w:t xml:space="preserve">การเปลี่ยนแปลงของเงินกู้ยืมระยะสั้นจากกิจการที่เกี่ยวข้องกัน </w:t>
      </w:r>
      <w:r w:rsidR="0075561E" w:rsidRPr="00495C58">
        <w:rPr>
          <w:rFonts w:ascii="Browallia New" w:eastAsia="Cordia New" w:hAnsi="Browallia New" w:cs="Browallia New"/>
          <w:color w:val="000000"/>
          <w:sz w:val="28"/>
          <w:szCs w:val="28"/>
          <w:cs/>
          <w:lang w:val="en-GB" w:eastAsia="th-TH"/>
        </w:rPr>
        <w:t>สำหรับ</w:t>
      </w:r>
      <w:r w:rsidR="0024167D" w:rsidRPr="00495C58">
        <w:rPr>
          <w:rFonts w:ascii="Browallia New" w:eastAsia="Cordia New" w:hAnsi="Browallia New" w:cs="Browallia New"/>
          <w:color w:val="000000"/>
          <w:sz w:val="28"/>
          <w:szCs w:val="28"/>
          <w:cs/>
          <w:lang w:val="en-GB" w:eastAsia="th-TH"/>
        </w:rPr>
        <w:t>งวด</w:t>
      </w:r>
      <w:r w:rsidR="0075561E" w:rsidRPr="00495C58">
        <w:rPr>
          <w:rFonts w:ascii="Browallia New" w:eastAsia="Cordia New" w:hAnsi="Browallia New" w:cs="Browallia New"/>
          <w:color w:val="000000"/>
          <w:sz w:val="28"/>
          <w:szCs w:val="28"/>
          <w:cs/>
          <w:lang w:val="en-GB" w:eastAsia="th-TH"/>
        </w:rPr>
        <w:t xml:space="preserve">หกเดือนสิ้นสุดวันที่ </w:t>
      </w:r>
      <w:r w:rsidR="0075561E" w:rsidRPr="00495C58">
        <w:rPr>
          <w:rFonts w:ascii="Browallia New" w:eastAsia="Cordia New" w:hAnsi="Browallia New" w:cs="Browallia New"/>
          <w:color w:val="000000"/>
          <w:sz w:val="28"/>
          <w:szCs w:val="28"/>
          <w:lang w:eastAsia="th-TH"/>
        </w:rPr>
        <w:t>30</w:t>
      </w:r>
      <w:r w:rsidR="0075561E" w:rsidRPr="00495C58">
        <w:rPr>
          <w:rFonts w:ascii="Browallia New" w:eastAsia="Cordia New" w:hAnsi="Browallia New" w:cs="Browallia New"/>
          <w:color w:val="000000"/>
          <w:sz w:val="28"/>
          <w:szCs w:val="28"/>
          <w:cs/>
          <w:lang w:val="en-GB" w:eastAsia="th-TH"/>
        </w:rPr>
        <w:t xml:space="preserve"> มิถุนายน</w:t>
      </w:r>
      <w:r w:rsidR="0075561E" w:rsidRPr="00495C58">
        <w:rPr>
          <w:rFonts w:ascii="Browallia New" w:eastAsia="Cordia New" w:hAnsi="Browallia New" w:cs="Browallia New"/>
          <w:color w:val="000000"/>
          <w:sz w:val="28"/>
          <w:szCs w:val="28"/>
          <w:lang w:eastAsia="th-TH"/>
        </w:rPr>
        <w:t xml:space="preserve"> </w:t>
      </w:r>
      <w:r w:rsidRPr="00495C58">
        <w:rPr>
          <w:rFonts w:ascii="Browallia New" w:eastAsia="SimSun" w:hAnsi="Browallia New" w:cs="Browallia New"/>
          <w:sz w:val="28"/>
          <w:szCs w:val="28"/>
        </w:rPr>
        <w:t>256</w:t>
      </w:r>
      <w:r w:rsidR="00A562A7" w:rsidRPr="00495C58">
        <w:rPr>
          <w:rFonts w:ascii="Browallia New" w:eastAsia="SimSun" w:hAnsi="Browallia New" w:cs="Browallia New"/>
          <w:sz w:val="28"/>
          <w:szCs w:val="28"/>
        </w:rPr>
        <w:t>9</w:t>
      </w:r>
      <w:r w:rsidRPr="00495C58">
        <w:rPr>
          <w:rFonts w:ascii="Browallia New" w:eastAsia="Cordia New" w:hAnsi="Browallia New" w:cs="Browallia New"/>
          <w:color w:val="000000"/>
          <w:sz w:val="28"/>
          <w:szCs w:val="28"/>
          <w:lang w:val="en-GB" w:eastAsia="th-TH"/>
        </w:rPr>
        <w:t xml:space="preserve"> </w:t>
      </w:r>
      <w:r w:rsidRPr="00495C58">
        <w:rPr>
          <w:rFonts w:ascii="Browallia New" w:eastAsia="Cordia New" w:hAnsi="Browallia New" w:cs="Browallia New"/>
          <w:color w:val="000000"/>
          <w:sz w:val="28"/>
          <w:szCs w:val="28"/>
          <w:cs/>
          <w:lang w:val="en-GB" w:eastAsia="th-TH"/>
        </w:rPr>
        <w:t>มีดังนี้</w:t>
      </w:r>
    </w:p>
    <w:p w14:paraId="01727FC8" w14:textId="77777777" w:rsidR="00026A5D" w:rsidRPr="00495C58" w:rsidRDefault="00026A5D" w:rsidP="0002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16"/>
          <w:szCs w:val="16"/>
          <w:lang w:val="en-GB" w:eastAsia="th-TH"/>
        </w:rPr>
      </w:pPr>
    </w:p>
    <w:tbl>
      <w:tblPr>
        <w:tblW w:w="9072" w:type="dxa"/>
        <w:tblInd w:w="351" w:type="dxa"/>
        <w:tblLayout w:type="fixed"/>
        <w:tblLook w:val="0000" w:firstRow="0" w:lastRow="0" w:firstColumn="0" w:lastColumn="0" w:noHBand="0" w:noVBand="0"/>
      </w:tblPr>
      <w:tblGrid>
        <w:gridCol w:w="6595"/>
        <w:gridCol w:w="2477"/>
      </w:tblGrid>
      <w:tr w:rsidR="00AB3091" w:rsidRPr="00495C58" w14:paraId="722A1186" w14:textId="77777777" w:rsidTr="003C6594">
        <w:tc>
          <w:tcPr>
            <w:tcW w:w="6595" w:type="dxa"/>
          </w:tcPr>
          <w:p w14:paraId="519AEE5F" w14:textId="77777777" w:rsidR="00AB3091" w:rsidRPr="00495C58" w:rsidRDefault="00AB3091"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7" w:type="dxa"/>
          </w:tcPr>
          <w:p w14:paraId="2AE6C541" w14:textId="4089A2E0" w:rsidR="00AB3091" w:rsidRPr="00495C58" w:rsidRDefault="00AB3091" w:rsidP="008A5D95">
            <w:pPr>
              <w:tabs>
                <w:tab w:val="clear" w:pos="1871"/>
                <w:tab w:val="left" w:pos="3090"/>
                <w:tab w:val="left" w:pos="4860"/>
              </w:tabs>
              <w:spacing w:line="240" w:lineRule="auto"/>
              <w:ind w:right="-30"/>
              <w:jc w:val="right"/>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lang w:eastAsia="th-TH"/>
              </w:rPr>
              <w:t>(</w:t>
            </w:r>
            <w:proofErr w:type="gramStart"/>
            <w:r w:rsidRPr="00495C58">
              <w:rPr>
                <w:rFonts w:ascii="Browallia New" w:hAnsi="Browallia New" w:cs="Browallia New"/>
                <w:snapToGrid w:val="0"/>
                <w:sz w:val="28"/>
                <w:szCs w:val="28"/>
                <w:cs/>
                <w:lang w:eastAsia="th-TH"/>
              </w:rPr>
              <w:t>หน่วย</w:t>
            </w:r>
            <w:r w:rsidRPr="00495C58">
              <w:rPr>
                <w:rFonts w:ascii="Browallia New" w:hAnsi="Browallia New" w:cs="Browallia New"/>
                <w:snapToGrid w:val="0"/>
                <w:sz w:val="28"/>
                <w:szCs w:val="28"/>
                <w:lang w:eastAsia="th-TH"/>
              </w:rPr>
              <w:t xml:space="preserve"> :</w:t>
            </w:r>
            <w:proofErr w:type="gramEnd"/>
            <w:r w:rsidRPr="00495C58">
              <w:rPr>
                <w:rFonts w:ascii="Browallia New" w:hAnsi="Browallia New" w:cs="Browallia New"/>
                <w:snapToGrid w:val="0"/>
                <w:sz w:val="28"/>
                <w:szCs w:val="28"/>
                <w:lang w:eastAsia="th-TH"/>
              </w:rPr>
              <w:t xml:space="preserve"> </w:t>
            </w:r>
            <w:r w:rsidR="00B83B2F" w:rsidRPr="00495C58">
              <w:rPr>
                <w:rFonts w:ascii="Browallia New" w:hAnsi="Browallia New" w:cs="Browallia New"/>
                <w:snapToGrid w:val="0"/>
                <w:sz w:val="28"/>
                <w:szCs w:val="28"/>
                <w:cs/>
                <w:lang w:eastAsia="th-TH"/>
              </w:rPr>
              <w:t>พัน</w:t>
            </w:r>
            <w:r w:rsidRPr="00495C58">
              <w:rPr>
                <w:rFonts w:ascii="Browallia New" w:hAnsi="Browallia New" w:cs="Browallia New"/>
                <w:snapToGrid w:val="0"/>
                <w:sz w:val="28"/>
                <w:szCs w:val="28"/>
                <w:cs/>
                <w:lang w:eastAsia="th-TH"/>
              </w:rPr>
              <w:t>บาท)</w:t>
            </w:r>
          </w:p>
        </w:tc>
      </w:tr>
      <w:tr w:rsidR="00AB3091" w:rsidRPr="00495C58" w14:paraId="62E33582" w14:textId="77777777" w:rsidTr="003C6594">
        <w:tc>
          <w:tcPr>
            <w:tcW w:w="6595" w:type="dxa"/>
          </w:tcPr>
          <w:p w14:paraId="52EF3A63" w14:textId="77777777" w:rsidR="00AB3091" w:rsidRPr="00495C58" w:rsidRDefault="00AB3091"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7" w:type="dxa"/>
            <w:tcBorders>
              <w:bottom w:val="single" w:sz="4" w:space="0" w:color="auto"/>
            </w:tcBorders>
          </w:tcPr>
          <w:p w14:paraId="6A0F2AA0" w14:textId="5121FFF6" w:rsidR="00AB3091" w:rsidRPr="00495C58" w:rsidRDefault="000B6DBA" w:rsidP="006E5A3C">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cs/>
                <w:lang w:eastAsia="th-TH"/>
              </w:rPr>
              <w:t>ข้อมูลทาง</w:t>
            </w:r>
            <w:r w:rsidR="00AB3091" w:rsidRPr="00495C58">
              <w:rPr>
                <w:rFonts w:ascii="Browallia New" w:hAnsi="Browallia New" w:cs="Browallia New"/>
                <w:snapToGrid w:val="0"/>
                <w:sz w:val="28"/>
                <w:szCs w:val="28"/>
                <w:cs/>
                <w:lang w:eastAsia="th-TH"/>
              </w:rPr>
              <w:t>การเงินเฉพาะบริษัท</w:t>
            </w:r>
          </w:p>
        </w:tc>
      </w:tr>
      <w:tr w:rsidR="00AB3091" w:rsidRPr="00495C58" w14:paraId="62C6B648" w14:textId="77777777" w:rsidTr="003C6594">
        <w:tc>
          <w:tcPr>
            <w:tcW w:w="6595" w:type="dxa"/>
          </w:tcPr>
          <w:p w14:paraId="41889FF5" w14:textId="77777777" w:rsidR="00AB3091" w:rsidRPr="00495C58" w:rsidRDefault="00AB3091" w:rsidP="006E5A3C">
            <w:pPr>
              <w:tabs>
                <w:tab w:val="left" w:pos="3090"/>
                <w:tab w:val="left" w:pos="4860"/>
              </w:tabs>
              <w:spacing w:line="240" w:lineRule="auto"/>
              <w:rPr>
                <w:rFonts w:ascii="Browallia New" w:hAnsi="Browallia New" w:cs="Browallia New"/>
                <w:snapToGrid w:val="0"/>
                <w:sz w:val="28"/>
                <w:szCs w:val="28"/>
                <w:cs/>
                <w:lang w:val="en-GB" w:eastAsia="th-TH"/>
              </w:rPr>
            </w:pPr>
          </w:p>
        </w:tc>
        <w:tc>
          <w:tcPr>
            <w:tcW w:w="2477" w:type="dxa"/>
            <w:tcBorders>
              <w:top w:val="single" w:sz="4" w:space="0" w:color="auto"/>
            </w:tcBorders>
          </w:tcPr>
          <w:p w14:paraId="0271CCB4" w14:textId="77777777" w:rsidR="00AB3091" w:rsidRPr="00495C58" w:rsidRDefault="00AB3091"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B3091" w:rsidRPr="00495C58" w14:paraId="013E4FFC" w14:textId="77777777" w:rsidTr="003C6594">
        <w:tc>
          <w:tcPr>
            <w:tcW w:w="6595" w:type="dxa"/>
          </w:tcPr>
          <w:p w14:paraId="7C4BDE64" w14:textId="6F9F7296" w:rsidR="00AB3091" w:rsidRPr="00495C58" w:rsidRDefault="00AB3091" w:rsidP="006E5A3C">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 xml:space="preserve">ยอดคงเหลือ ณ วันที่ </w:t>
            </w:r>
            <w:r w:rsidRPr="00495C58">
              <w:rPr>
                <w:rFonts w:ascii="Browallia New" w:hAnsi="Browallia New" w:cs="Browallia New"/>
                <w:sz w:val="28"/>
                <w:szCs w:val="28"/>
                <w:lang w:val="en-GB"/>
              </w:rPr>
              <w:t>1</w:t>
            </w:r>
            <w:r w:rsidRPr="00495C58">
              <w:rPr>
                <w:rFonts w:ascii="Browallia New" w:hAnsi="Browallia New" w:cs="Browallia New"/>
                <w:sz w:val="28"/>
                <w:szCs w:val="28"/>
                <w:cs/>
                <w:lang w:val="en-GB"/>
              </w:rPr>
              <w:t xml:space="preserve"> มกราคม</w:t>
            </w:r>
            <w:r w:rsidR="00917AD2" w:rsidRPr="00495C58">
              <w:rPr>
                <w:rFonts w:ascii="Browallia New" w:hAnsi="Browallia New" w:cs="Browallia New"/>
                <w:sz w:val="28"/>
                <w:szCs w:val="28"/>
                <w:lang w:val="en-GB"/>
              </w:rPr>
              <w:t xml:space="preserve"> 256</w:t>
            </w:r>
            <w:r w:rsidR="00A562A7" w:rsidRPr="00495C58">
              <w:rPr>
                <w:rFonts w:ascii="Browallia New" w:hAnsi="Browallia New" w:cs="Browallia New"/>
                <w:sz w:val="28"/>
                <w:szCs w:val="28"/>
                <w:lang w:val="en-GB"/>
              </w:rPr>
              <w:t>9</w:t>
            </w:r>
          </w:p>
        </w:tc>
        <w:tc>
          <w:tcPr>
            <w:tcW w:w="2477" w:type="dxa"/>
          </w:tcPr>
          <w:p w14:paraId="6CCFF6DC" w14:textId="7DEBABDF" w:rsidR="00AB3091" w:rsidRPr="00495C58" w:rsidRDefault="0091177D" w:rsidP="006E5A3C">
            <w:pPr>
              <w:tabs>
                <w:tab w:val="clear" w:pos="1644"/>
                <w:tab w:val="left" w:pos="1512"/>
              </w:tabs>
              <w:spacing w:line="240" w:lineRule="auto"/>
              <w:ind w:right="-12"/>
              <w:jc w:val="right"/>
              <w:rPr>
                <w:rFonts w:ascii="Browallia New" w:hAnsi="Browallia New" w:cs="Browallia New"/>
                <w:sz w:val="28"/>
                <w:szCs w:val="28"/>
                <w:lang w:val="en-GB"/>
              </w:rPr>
            </w:pPr>
            <w:r w:rsidRPr="00495C58">
              <w:rPr>
                <w:rFonts w:ascii="Browallia New" w:hAnsi="Browallia New" w:cs="Browallia New"/>
                <w:sz w:val="26"/>
                <w:szCs w:val="26"/>
                <w:lang w:val="en-GB"/>
              </w:rPr>
              <w:t>401,400</w:t>
            </w:r>
          </w:p>
        </w:tc>
      </w:tr>
      <w:tr w:rsidR="002F2002" w:rsidRPr="00495C58" w14:paraId="26BDDC0B" w14:textId="77777777" w:rsidTr="003C6594">
        <w:tc>
          <w:tcPr>
            <w:tcW w:w="6595" w:type="dxa"/>
          </w:tcPr>
          <w:p w14:paraId="1E67C0CD" w14:textId="5D70CF84" w:rsidR="002F2002" w:rsidRPr="00495C58" w:rsidRDefault="006B01CB" w:rsidP="006E5A3C">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เงินกู้ยืม</w:t>
            </w:r>
            <w:r w:rsidR="00C171B4" w:rsidRPr="00495C58">
              <w:rPr>
                <w:rFonts w:ascii="Browallia New" w:hAnsi="Browallia New" w:cs="Browallia New"/>
                <w:sz w:val="28"/>
                <w:szCs w:val="28"/>
                <w:cs/>
                <w:lang w:val="en-GB"/>
              </w:rPr>
              <w:t>เพิ่ม</w:t>
            </w:r>
          </w:p>
        </w:tc>
        <w:tc>
          <w:tcPr>
            <w:tcW w:w="2477" w:type="dxa"/>
          </w:tcPr>
          <w:p w14:paraId="0D5C3DDC" w14:textId="3E0D82DF" w:rsidR="002F2002" w:rsidRPr="00495C58" w:rsidRDefault="006F70B4" w:rsidP="006E5A3C">
            <w:pPr>
              <w:tabs>
                <w:tab w:val="clear" w:pos="1644"/>
                <w:tab w:val="left" w:pos="1512"/>
              </w:tabs>
              <w:spacing w:line="240" w:lineRule="auto"/>
              <w:ind w:right="-12"/>
              <w:jc w:val="right"/>
              <w:rPr>
                <w:rFonts w:ascii="Browallia New" w:hAnsi="Browallia New" w:cs="Browallia New"/>
                <w:sz w:val="28"/>
                <w:szCs w:val="28"/>
              </w:rPr>
            </w:pPr>
            <w:r w:rsidRPr="00495C58">
              <w:rPr>
                <w:rFonts w:ascii="Browallia New" w:hAnsi="Browallia New" w:cs="Browallia New"/>
                <w:sz w:val="28"/>
                <w:szCs w:val="28"/>
              </w:rPr>
              <w:t>105,500</w:t>
            </w:r>
          </w:p>
        </w:tc>
      </w:tr>
      <w:tr w:rsidR="00AB3091" w:rsidRPr="00495C58" w14:paraId="778CE10A" w14:textId="77777777" w:rsidTr="00E0057E">
        <w:tc>
          <w:tcPr>
            <w:tcW w:w="6595" w:type="dxa"/>
          </w:tcPr>
          <w:p w14:paraId="77EDDC95" w14:textId="378876F2" w:rsidR="00AB3091" w:rsidRPr="00495C58" w:rsidRDefault="00F972ED" w:rsidP="006E5A3C">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จ่าย</w:t>
            </w:r>
            <w:r w:rsidR="00AB3091" w:rsidRPr="00495C58">
              <w:rPr>
                <w:rFonts w:ascii="Browallia New" w:hAnsi="Browallia New" w:cs="Browallia New"/>
                <w:sz w:val="28"/>
                <w:szCs w:val="28"/>
                <w:cs/>
                <w:lang w:val="en-GB"/>
              </w:rPr>
              <w:t>คืนเงินกู้ยืม</w:t>
            </w:r>
          </w:p>
        </w:tc>
        <w:tc>
          <w:tcPr>
            <w:tcW w:w="2477" w:type="dxa"/>
            <w:tcBorders>
              <w:bottom w:val="single" w:sz="4" w:space="0" w:color="auto"/>
            </w:tcBorders>
          </w:tcPr>
          <w:p w14:paraId="1085C96C" w14:textId="65BAB9C0" w:rsidR="00AB3091" w:rsidRPr="00495C58" w:rsidRDefault="00D938FE" w:rsidP="00C93C95">
            <w:pPr>
              <w:tabs>
                <w:tab w:val="clear" w:pos="1644"/>
                <w:tab w:val="left" w:pos="1512"/>
              </w:tabs>
              <w:spacing w:line="240" w:lineRule="auto"/>
              <w:ind w:right="-12"/>
              <w:jc w:val="right"/>
              <w:rPr>
                <w:rFonts w:ascii="Browallia New" w:hAnsi="Browallia New" w:cs="Browallia New"/>
                <w:sz w:val="28"/>
                <w:szCs w:val="28"/>
              </w:rPr>
            </w:pPr>
            <w:r w:rsidRPr="00495C58">
              <w:rPr>
                <w:rFonts w:ascii="Browallia New" w:hAnsi="Browallia New" w:cs="Browallia New"/>
                <w:sz w:val="28"/>
                <w:szCs w:val="28"/>
              </w:rPr>
              <w:t>(</w:t>
            </w:r>
            <w:r w:rsidR="00CD0718" w:rsidRPr="00495C58">
              <w:rPr>
                <w:rFonts w:ascii="Browallia New" w:hAnsi="Browallia New" w:cs="Browallia New"/>
                <w:sz w:val="28"/>
                <w:szCs w:val="28"/>
              </w:rPr>
              <w:t>40,150</w:t>
            </w:r>
            <w:r w:rsidRPr="00495C58">
              <w:rPr>
                <w:rFonts w:ascii="Browallia New" w:hAnsi="Browallia New" w:cs="Browallia New"/>
                <w:sz w:val="28"/>
                <w:szCs w:val="28"/>
              </w:rPr>
              <w:t>)</w:t>
            </w:r>
          </w:p>
        </w:tc>
      </w:tr>
      <w:tr w:rsidR="00AB3091" w:rsidRPr="00495C58" w14:paraId="7EB197EA" w14:textId="77777777" w:rsidTr="003C6594">
        <w:tc>
          <w:tcPr>
            <w:tcW w:w="6595" w:type="dxa"/>
          </w:tcPr>
          <w:p w14:paraId="72A22E4C" w14:textId="0E134C67" w:rsidR="00AB3091" w:rsidRPr="00495C58" w:rsidRDefault="00AB3091" w:rsidP="006E5A3C">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 xml:space="preserve">ยอดคงเหลือ ณ วันที่ </w:t>
            </w:r>
            <w:r w:rsidR="0075561E" w:rsidRPr="00495C58">
              <w:rPr>
                <w:rFonts w:ascii="Browallia New" w:hAnsi="Browallia New" w:cs="Browallia New"/>
                <w:sz w:val="28"/>
                <w:szCs w:val="28"/>
              </w:rPr>
              <w:t>30</w:t>
            </w:r>
            <w:r w:rsidR="0075561E" w:rsidRPr="00495C58">
              <w:rPr>
                <w:rFonts w:ascii="Browallia New" w:hAnsi="Browallia New" w:cs="Browallia New"/>
                <w:sz w:val="28"/>
                <w:szCs w:val="28"/>
                <w:cs/>
                <w:lang w:val="en-GB" w:eastAsia="th-TH"/>
              </w:rPr>
              <w:t xml:space="preserve"> มิถุนายน</w:t>
            </w:r>
            <w:r w:rsidR="0075561E" w:rsidRPr="00495C58">
              <w:rPr>
                <w:rFonts w:ascii="Browallia New" w:hAnsi="Browallia New" w:cs="Browallia New"/>
                <w:sz w:val="28"/>
                <w:szCs w:val="28"/>
              </w:rPr>
              <w:t xml:space="preserve"> </w:t>
            </w:r>
            <w:r w:rsidR="00A562A7" w:rsidRPr="00495C58">
              <w:rPr>
                <w:rFonts w:ascii="Browallia New" w:hAnsi="Browallia New" w:cs="Browallia New"/>
                <w:sz w:val="28"/>
                <w:szCs w:val="28"/>
              </w:rPr>
              <w:t>2569</w:t>
            </w:r>
            <w:r w:rsidR="00A562A7" w:rsidRPr="00495C58">
              <w:rPr>
                <w:rFonts w:ascii="Browallia New" w:hAnsi="Browallia New" w:cs="Browallia New"/>
                <w:sz w:val="28"/>
                <w:szCs w:val="28"/>
                <w:lang w:val="en-GB"/>
              </w:rPr>
              <w:t xml:space="preserve"> </w:t>
            </w:r>
          </w:p>
        </w:tc>
        <w:tc>
          <w:tcPr>
            <w:tcW w:w="2477" w:type="dxa"/>
            <w:tcBorders>
              <w:top w:val="single" w:sz="4" w:space="0" w:color="auto"/>
              <w:bottom w:val="single" w:sz="12" w:space="0" w:color="auto"/>
            </w:tcBorders>
          </w:tcPr>
          <w:p w14:paraId="6DB61E34" w14:textId="7F274876" w:rsidR="00AB3091" w:rsidRPr="00495C58" w:rsidRDefault="00C10B4B"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466,750</w:t>
            </w:r>
          </w:p>
        </w:tc>
      </w:tr>
    </w:tbl>
    <w:p w14:paraId="138BE453" w14:textId="62C1D820" w:rsidR="00CA5AEA" w:rsidRPr="00495C58" w:rsidRDefault="00B33393" w:rsidP="00F15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ight="94"/>
        <w:jc w:val="thaiDistribute"/>
        <w:rPr>
          <w:rFonts w:ascii="Browallia New" w:eastAsia="Cordia New" w:hAnsi="Browallia New" w:cs="Browallia New"/>
          <w:color w:val="000000"/>
          <w:sz w:val="28"/>
          <w:szCs w:val="28"/>
          <w:lang w:val="en-GB" w:eastAsia="th-TH"/>
        </w:rPr>
      </w:pPr>
      <w:r w:rsidRPr="00495C58">
        <w:rPr>
          <w:rFonts w:ascii="Browallia New" w:eastAsia="Cordia New" w:hAnsi="Browallia New" w:cs="Browallia New"/>
          <w:color w:val="000000"/>
          <w:sz w:val="28"/>
          <w:szCs w:val="28"/>
          <w:cs/>
          <w:lang w:val="en-GB" w:eastAsia="th-TH"/>
        </w:rPr>
        <w:lastRenderedPageBreak/>
        <w:t xml:space="preserve">ณ วันที่ </w:t>
      </w:r>
      <w:r w:rsidR="0075561E" w:rsidRPr="00495C58">
        <w:rPr>
          <w:rFonts w:ascii="Browallia New" w:hAnsi="Browallia New" w:cs="Browallia New"/>
          <w:sz w:val="28"/>
          <w:szCs w:val="28"/>
        </w:rPr>
        <w:t>30</w:t>
      </w:r>
      <w:r w:rsidR="0075561E" w:rsidRPr="00495C58">
        <w:rPr>
          <w:rFonts w:ascii="Browallia New" w:hAnsi="Browallia New" w:cs="Browallia New"/>
          <w:sz w:val="28"/>
          <w:szCs w:val="28"/>
          <w:cs/>
          <w:lang w:val="en-GB" w:eastAsia="th-TH"/>
        </w:rPr>
        <w:t xml:space="preserve"> มิถุนายน</w:t>
      </w:r>
      <w:r w:rsidR="0075561E" w:rsidRPr="00495C58">
        <w:rPr>
          <w:rFonts w:ascii="Browallia New" w:hAnsi="Browallia New" w:cs="Browallia New"/>
          <w:sz w:val="28"/>
          <w:szCs w:val="28"/>
        </w:rPr>
        <w:t xml:space="preserve"> </w:t>
      </w:r>
      <w:r w:rsidR="007842DF" w:rsidRPr="00495C58">
        <w:rPr>
          <w:rFonts w:ascii="Browallia New" w:hAnsi="Browallia New" w:cs="Browallia New"/>
          <w:sz w:val="28"/>
          <w:szCs w:val="28"/>
        </w:rPr>
        <w:t>2569</w:t>
      </w:r>
      <w:r w:rsidR="007842DF" w:rsidRPr="00495C58">
        <w:rPr>
          <w:rFonts w:ascii="Browallia New" w:hAnsi="Browallia New" w:cs="Browallia New"/>
          <w:sz w:val="28"/>
          <w:szCs w:val="28"/>
          <w:lang w:val="en-GB"/>
        </w:rPr>
        <w:t xml:space="preserve"> </w:t>
      </w:r>
      <w:r w:rsidRPr="00495C58">
        <w:rPr>
          <w:rFonts w:ascii="Browallia New" w:eastAsia="Cordia New" w:hAnsi="Browallia New" w:cs="Browallia New"/>
          <w:color w:val="000000"/>
          <w:sz w:val="28"/>
          <w:szCs w:val="28"/>
          <w:cs/>
          <w:lang w:val="en-GB" w:eastAsia="th-TH"/>
        </w:rPr>
        <w:t xml:space="preserve">เงินกู้ยืมระยะสั้นจากกิจการที่เกี่ยวข้องกันเป็นเงินกู้ยืมที่ไม่มีหลักประกันในสกุลเงินบาท ที่มีดอกเบี้ยในอัตราร้อยละ </w:t>
      </w:r>
      <w:r w:rsidR="00A73950" w:rsidRPr="00495C58">
        <w:rPr>
          <w:rFonts w:ascii="Browallia New" w:eastAsia="Cordia New" w:hAnsi="Browallia New" w:cs="Browallia New"/>
          <w:color w:val="000000"/>
          <w:sz w:val="28"/>
          <w:szCs w:val="28"/>
          <w:lang w:eastAsia="th-TH"/>
        </w:rPr>
        <w:t xml:space="preserve">0.40 </w:t>
      </w:r>
      <w:r w:rsidR="00337A60" w:rsidRPr="00495C58">
        <w:rPr>
          <w:rFonts w:ascii="Browallia New" w:eastAsia="Cordia New" w:hAnsi="Browallia New" w:cs="Browallia New"/>
          <w:color w:val="000000"/>
          <w:sz w:val="28"/>
          <w:szCs w:val="28"/>
          <w:lang w:eastAsia="th-TH"/>
        </w:rPr>
        <w:t>-</w:t>
      </w:r>
      <w:r w:rsidR="00A73950" w:rsidRPr="00495C58">
        <w:rPr>
          <w:rFonts w:ascii="Browallia New" w:eastAsia="Cordia New" w:hAnsi="Browallia New" w:cs="Browallia New"/>
          <w:color w:val="000000"/>
          <w:sz w:val="28"/>
          <w:szCs w:val="28"/>
          <w:lang w:eastAsia="th-TH"/>
        </w:rPr>
        <w:t xml:space="preserve"> </w:t>
      </w:r>
      <w:r w:rsidR="00B96765" w:rsidRPr="00495C58">
        <w:rPr>
          <w:rFonts w:ascii="Browallia New" w:eastAsia="Cordia New" w:hAnsi="Browallia New" w:cs="Browallia New"/>
          <w:color w:val="000000"/>
          <w:sz w:val="28"/>
          <w:szCs w:val="28"/>
          <w:lang w:eastAsia="th-TH"/>
        </w:rPr>
        <w:t>5.67</w:t>
      </w:r>
      <w:r w:rsidRPr="00495C58">
        <w:rPr>
          <w:rFonts w:ascii="Browallia New" w:eastAsia="Cordia New" w:hAnsi="Browallia New" w:cs="Browallia New"/>
          <w:color w:val="000000"/>
          <w:sz w:val="28"/>
          <w:szCs w:val="28"/>
          <w:cs/>
          <w:lang w:val="en-GB" w:eastAsia="th-TH"/>
        </w:rPr>
        <w:t xml:space="preserve"> ต่อปี (</w:t>
      </w:r>
      <w:r w:rsidR="0076192E" w:rsidRPr="00495C58">
        <w:rPr>
          <w:rFonts w:ascii="Browallia New" w:eastAsia="Cordia New" w:hAnsi="Browallia New" w:cs="Browallia New"/>
          <w:color w:val="000000"/>
          <w:sz w:val="28"/>
          <w:szCs w:val="28"/>
          <w:lang w:eastAsia="th-TH"/>
        </w:rPr>
        <w:t>31</w:t>
      </w:r>
      <w:r w:rsidRPr="00495C58">
        <w:rPr>
          <w:rFonts w:ascii="Browallia New" w:eastAsia="Cordia New" w:hAnsi="Browallia New" w:cs="Browallia New"/>
          <w:color w:val="000000"/>
          <w:sz w:val="28"/>
          <w:szCs w:val="28"/>
          <w:cs/>
          <w:lang w:val="en-GB" w:eastAsia="th-TH"/>
        </w:rPr>
        <w:t xml:space="preserve"> ธันวาคม </w:t>
      </w:r>
      <w:r w:rsidR="0076192E" w:rsidRPr="00495C58">
        <w:rPr>
          <w:rFonts w:ascii="Browallia New" w:eastAsia="Cordia New" w:hAnsi="Browallia New" w:cs="Browallia New"/>
          <w:color w:val="000000"/>
          <w:sz w:val="28"/>
          <w:szCs w:val="28"/>
          <w:lang w:eastAsia="th-TH"/>
        </w:rPr>
        <w:t>256</w:t>
      </w:r>
      <w:r w:rsidR="00F44D31" w:rsidRPr="00495C58">
        <w:rPr>
          <w:rFonts w:ascii="Browallia New" w:eastAsia="Cordia New" w:hAnsi="Browallia New" w:cs="Browallia New"/>
          <w:color w:val="000000"/>
          <w:sz w:val="28"/>
          <w:szCs w:val="28"/>
          <w:lang w:eastAsia="th-TH"/>
        </w:rPr>
        <w:t>8</w:t>
      </w:r>
      <w:r w:rsidRPr="00495C58">
        <w:rPr>
          <w:rFonts w:ascii="Browallia New" w:eastAsia="Cordia New" w:hAnsi="Browallia New" w:cs="Browallia New"/>
          <w:color w:val="000000"/>
          <w:sz w:val="28"/>
          <w:szCs w:val="28"/>
          <w:cs/>
          <w:lang w:val="en-GB" w:eastAsia="th-TH"/>
        </w:rPr>
        <w:t xml:space="preserve"> : ร้อยละ </w:t>
      </w:r>
      <w:r w:rsidR="00A22B9A" w:rsidRPr="00495C58">
        <w:rPr>
          <w:rFonts w:ascii="Browallia New" w:eastAsia="Cordia New" w:hAnsi="Browallia New" w:cs="Browallia New"/>
          <w:color w:val="000000"/>
          <w:sz w:val="28"/>
          <w:szCs w:val="28"/>
          <w:lang w:val="en-GB" w:eastAsia="th-TH"/>
        </w:rPr>
        <w:t>0.40 - 4.72</w:t>
      </w:r>
      <w:r w:rsidR="00A22B9A" w:rsidRPr="00495C58">
        <w:rPr>
          <w:rFonts w:ascii="Browallia New" w:eastAsia="Cordia New" w:hAnsi="Browallia New" w:cs="Browallia New"/>
          <w:color w:val="000000"/>
          <w:sz w:val="28"/>
          <w:szCs w:val="28"/>
          <w:cs/>
          <w:lang w:val="en-GB" w:eastAsia="th-TH"/>
        </w:rPr>
        <w:t xml:space="preserve"> </w:t>
      </w:r>
      <w:r w:rsidRPr="00495C58">
        <w:rPr>
          <w:rFonts w:ascii="Browallia New" w:eastAsia="Cordia New" w:hAnsi="Browallia New" w:cs="Browallia New"/>
          <w:color w:val="000000"/>
          <w:sz w:val="28"/>
          <w:szCs w:val="28"/>
          <w:cs/>
          <w:lang w:val="en-GB" w:eastAsia="th-TH"/>
        </w:rPr>
        <w:t>ต่อปี)</w:t>
      </w:r>
    </w:p>
    <w:p w14:paraId="6D462EC4" w14:textId="77777777" w:rsidR="009C4BF6" w:rsidRPr="00495C58" w:rsidRDefault="009C4BF6"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5FB3205D" w14:textId="3BE297D2" w:rsidR="00A825FB" w:rsidRPr="00495C58" w:rsidRDefault="00CA5AEA" w:rsidP="0060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eastAsia="th-TH"/>
        </w:rPr>
      </w:pPr>
      <w:r w:rsidRPr="00495C58">
        <w:rPr>
          <w:rFonts w:ascii="Browallia New" w:eastAsia="Cordia New" w:hAnsi="Browallia New" w:cs="Browallia New"/>
          <w:color w:val="000000"/>
          <w:sz w:val="28"/>
          <w:szCs w:val="28"/>
          <w:cs/>
          <w:lang w:val="en-GB" w:eastAsia="th-TH"/>
        </w:rPr>
        <w:t>เงินกู้ยืมระยะสั้นจากกิจการที่เกี่ยวข้องกันเป็นส่วนที่หมุนเวียน มูลค่ายุติธรรมจึงมีมูลค่าเท่ากับราคาตามบัญชี</w:t>
      </w:r>
    </w:p>
    <w:p w14:paraId="6D979CD7" w14:textId="77777777" w:rsidR="007806D0" w:rsidRPr="00495C58" w:rsidRDefault="007806D0" w:rsidP="006E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u w:val="single"/>
          <w:lang w:val="en-GB" w:eastAsia="th-TH"/>
        </w:rPr>
      </w:pPr>
    </w:p>
    <w:p w14:paraId="1E669C20" w14:textId="59500333" w:rsidR="005C1FBC" w:rsidRPr="00495C58" w:rsidRDefault="005C1FBC"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u w:val="single"/>
          <w:lang w:val="en-GB" w:eastAsia="th-TH"/>
        </w:rPr>
      </w:pPr>
      <w:r w:rsidRPr="00495C58">
        <w:rPr>
          <w:rFonts w:ascii="Browallia New" w:eastAsia="Cordia New" w:hAnsi="Browallia New" w:cs="Browallia New"/>
          <w:color w:val="000000"/>
          <w:sz w:val="28"/>
          <w:szCs w:val="28"/>
          <w:u w:val="single"/>
          <w:cs/>
          <w:lang w:val="en-GB" w:eastAsia="th-TH"/>
        </w:rPr>
        <w:t>ค่าตอบแทนผู้บริหารที่สำคัญ</w:t>
      </w:r>
    </w:p>
    <w:p w14:paraId="1538D138" w14:textId="77777777" w:rsidR="00CB1656" w:rsidRPr="00495C58" w:rsidRDefault="00CB1656"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0579705E" w14:textId="17FAD8E5" w:rsidR="00E91EBA" w:rsidRPr="00495C58" w:rsidRDefault="00E91EBA"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cs/>
          <w:lang w:eastAsia="th-TH"/>
        </w:rPr>
      </w:pPr>
      <w:r w:rsidRPr="00495C58">
        <w:rPr>
          <w:rFonts w:ascii="Browallia New" w:eastAsia="Cordia New" w:hAnsi="Browallia New" w:cs="Browallia New"/>
          <w:color w:val="000000"/>
          <w:sz w:val="28"/>
          <w:szCs w:val="28"/>
          <w:cs/>
          <w:lang w:val="en-GB" w:eastAsia="th-TH"/>
        </w:rPr>
        <w:t>ค่าตอบ</w:t>
      </w:r>
      <w:r w:rsidR="00996254" w:rsidRPr="00495C58">
        <w:rPr>
          <w:rFonts w:ascii="Browallia New" w:eastAsia="Cordia New" w:hAnsi="Browallia New" w:cs="Browallia New"/>
          <w:color w:val="000000"/>
          <w:sz w:val="28"/>
          <w:szCs w:val="28"/>
          <w:cs/>
          <w:lang w:val="en-GB" w:eastAsia="th-TH"/>
        </w:rPr>
        <w:t>แ</w:t>
      </w:r>
      <w:r w:rsidRPr="00495C58">
        <w:rPr>
          <w:rFonts w:ascii="Browallia New" w:eastAsia="Cordia New" w:hAnsi="Browallia New" w:cs="Browallia New"/>
          <w:color w:val="000000"/>
          <w:sz w:val="28"/>
          <w:szCs w:val="28"/>
          <w:cs/>
          <w:lang w:val="en-GB" w:eastAsia="th-TH"/>
        </w:rPr>
        <w:t>ทนผู้บริหารที่สำคัญ</w:t>
      </w:r>
      <w:r w:rsidR="00E03CAE" w:rsidRPr="00495C58">
        <w:rPr>
          <w:rFonts w:ascii="Browallia New" w:eastAsia="Cordia New" w:hAnsi="Browallia New" w:cs="Browallia New"/>
          <w:color w:val="000000"/>
          <w:sz w:val="28"/>
          <w:szCs w:val="28"/>
          <w:cs/>
          <w:lang w:val="en-GB" w:eastAsia="th-TH"/>
        </w:rPr>
        <w:t>สำหรับ</w:t>
      </w:r>
      <w:r w:rsidR="0024167D" w:rsidRPr="00495C58">
        <w:rPr>
          <w:rFonts w:ascii="Browallia New" w:eastAsia="Cordia New" w:hAnsi="Browallia New" w:cs="Browallia New"/>
          <w:color w:val="000000"/>
          <w:sz w:val="28"/>
          <w:szCs w:val="28"/>
          <w:cs/>
          <w:lang w:val="en-GB" w:eastAsia="th-TH"/>
        </w:rPr>
        <w:t>งวด</w:t>
      </w:r>
      <w:r w:rsidR="00E03CAE" w:rsidRPr="00495C58">
        <w:rPr>
          <w:rFonts w:ascii="Browallia New" w:eastAsia="Cordia New" w:hAnsi="Browallia New" w:cs="Browallia New"/>
          <w:color w:val="000000"/>
          <w:sz w:val="28"/>
          <w:szCs w:val="28"/>
          <w:cs/>
          <w:lang w:val="en-GB" w:eastAsia="th-TH"/>
        </w:rPr>
        <w:t xml:space="preserve">สามเดือนและหกเดือนสิ้นสุดวันที่ </w:t>
      </w:r>
      <w:r w:rsidR="00E03CAE" w:rsidRPr="00495C58">
        <w:rPr>
          <w:rFonts w:ascii="Browallia New" w:eastAsia="Cordia New" w:hAnsi="Browallia New" w:cs="Browallia New"/>
          <w:color w:val="000000"/>
          <w:sz w:val="28"/>
          <w:szCs w:val="28"/>
          <w:lang w:eastAsia="th-TH"/>
        </w:rPr>
        <w:t>30</w:t>
      </w:r>
      <w:r w:rsidR="00E03CAE" w:rsidRPr="00495C58">
        <w:rPr>
          <w:rFonts w:ascii="Browallia New" w:eastAsia="Cordia New" w:hAnsi="Browallia New" w:cs="Browallia New"/>
          <w:color w:val="000000"/>
          <w:sz w:val="28"/>
          <w:szCs w:val="28"/>
          <w:cs/>
          <w:lang w:val="en-GB" w:eastAsia="th-TH"/>
        </w:rPr>
        <w:t xml:space="preserve"> มิถุนายน</w:t>
      </w:r>
      <w:r w:rsidR="00770ED5" w:rsidRPr="00495C58">
        <w:rPr>
          <w:rFonts w:ascii="Browallia New" w:eastAsia="Cordia New" w:hAnsi="Browallia New" w:cs="Browallia New"/>
          <w:color w:val="000000"/>
          <w:sz w:val="28"/>
          <w:szCs w:val="28"/>
          <w:lang w:eastAsia="th-TH"/>
        </w:rPr>
        <w:t xml:space="preserve"> </w:t>
      </w:r>
      <w:r w:rsidR="00E570B3" w:rsidRPr="00495C58">
        <w:rPr>
          <w:rFonts w:ascii="Browallia New" w:eastAsia="Cordia New" w:hAnsi="Browallia New" w:cs="Browallia New"/>
          <w:color w:val="000000"/>
          <w:sz w:val="28"/>
          <w:szCs w:val="28"/>
          <w:lang w:eastAsia="th-TH"/>
        </w:rPr>
        <w:t>256</w:t>
      </w:r>
      <w:r w:rsidR="00770ED5" w:rsidRPr="00495C58">
        <w:rPr>
          <w:rFonts w:ascii="Browallia New" w:eastAsia="Cordia New" w:hAnsi="Browallia New" w:cs="Browallia New"/>
          <w:color w:val="000000"/>
          <w:sz w:val="28"/>
          <w:szCs w:val="28"/>
          <w:lang w:eastAsia="th-TH"/>
        </w:rPr>
        <w:t>9</w:t>
      </w:r>
      <w:r w:rsidR="00E570B3" w:rsidRPr="00495C58">
        <w:rPr>
          <w:rFonts w:ascii="Browallia New" w:eastAsia="Cordia New" w:hAnsi="Browallia New" w:cs="Browallia New"/>
          <w:color w:val="000000"/>
          <w:sz w:val="28"/>
          <w:szCs w:val="28"/>
          <w:cs/>
          <w:lang w:eastAsia="th-TH"/>
        </w:rPr>
        <w:t xml:space="preserve"> </w:t>
      </w:r>
      <w:r w:rsidR="00B93C87" w:rsidRPr="00495C58">
        <w:rPr>
          <w:rFonts w:ascii="Browallia New" w:eastAsia="Cordia New" w:hAnsi="Browallia New" w:cs="Browallia New"/>
          <w:color w:val="000000"/>
          <w:sz w:val="28"/>
          <w:szCs w:val="28"/>
          <w:cs/>
          <w:lang w:eastAsia="th-TH"/>
        </w:rPr>
        <w:t>และ</w:t>
      </w:r>
      <w:r w:rsidR="00827B20" w:rsidRPr="00495C58">
        <w:rPr>
          <w:rFonts w:ascii="Browallia New" w:eastAsia="Cordia New" w:hAnsi="Browallia New" w:cs="Browallia New"/>
          <w:color w:val="000000"/>
          <w:sz w:val="28"/>
          <w:szCs w:val="28"/>
          <w:cs/>
          <w:lang w:eastAsia="th-TH"/>
        </w:rPr>
        <w:t xml:space="preserve"> </w:t>
      </w:r>
      <w:r w:rsidR="00B93C87" w:rsidRPr="00495C58">
        <w:rPr>
          <w:rFonts w:ascii="Browallia New" w:eastAsia="Cordia New" w:hAnsi="Browallia New" w:cs="Browallia New"/>
          <w:color w:val="000000"/>
          <w:sz w:val="28"/>
          <w:szCs w:val="28"/>
          <w:lang w:eastAsia="th-TH"/>
        </w:rPr>
        <w:t>256</w:t>
      </w:r>
      <w:r w:rsidR="00770ED5" w:rsidRPr="00495C58">
        <w:rPr>
          <w:rFonts w:ascii="Browallia New" w:eastAsia="Cordia New" w:hAnsi="Browallia New" w:cs="Browallia New"/>
          <w:color w:val="000000"/>
          <w:sz w:val="28"/>
          <w:szCs w:val="28"/>
          <w:lang w:eastAsia="th-TH"/>
        </w:rPr>
        <w:t>8</w:t>
      </w:r>
      <w:r w:rsidR="00E570B3" w:rsidRPr="00495C58">
        <w:rPr>
          <w:rFonts w:ascii="Browallia New" w:eastAsia="Cordia New" w:hAnsi="Browallia New" w:cs="Browallia New"/>
          <w:color w:val="000000"/>
          <w:sz w:val="28"/>
          <w:szCs w:val="28"/>
          <w:cs/>
          <w:lang w:eastAsia="th-TH"/>
        </w:rPr>
        <w:t xml:space="preserve"> มีดังนี้</w:t>
      </w:r>
    </w:p>
    <w:p w14:paraId="62CDD45E" w14:textId="77777777" w:rsidR="00E62F2C" w:rsidRPr="00495C58" w:rsidRDefault="00E62F2C" w:rsidP="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tbl>
      <w:tblPr>
        <w:tblW w:w="8996" w:type="dxa"/>
        <w:tblInd w:w="360" w:type="dxa"/>
        <w:tblLayout w:type="fixed"/>
        <w:tblLook w:val="0000" w:firstRow="0" w:lastRow="0" w:firstColumn="0" w:lastColumn="0" w:noHBand="0" w:noVBand="0"/>
      </w:tblPr>
      <w:tblGrid>
        <w:gridCol w:w="3519"/>
        <w:gridCol w:w="1392"/>
        <w:gridCol w:w="1393"/>
        <w:gridCol w:w="1393"/>
        <w:gridCol w:w="1299"/>
      </w:tblGrid>
      <w:tr w:rsidR="005F47B7" w:rsidRPr="00495C58" w14:paraId="18E07CC0" w14:textId="77777777" w:rsidTr="00F156F4">
        <w:trPr>
          <w:cantSplit/>
          <w:tblHeader/>
        </w:trPr>
        <w:tc>
          <w:tcPr>
            <w:tcW w:w="3519" w:type="dxa"/>
          </w:tcPr>
          <w:p w14:paraId="277903FE" w14:textId="77777777" w:rsidR="005F47B7" w:rsidRPr="00495C58"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477" w:type="dxa"/>
            <w:gridSpan w:val="4"/>
          </w:tcPr>
          <w:p w14:paraId="689AE217" w14:textId="77777777" w:rsidR="005F47B7" w:rsidRPr="00495C58"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495C58">
              <w:rPr>
                <w:rFonts w:ascii="Browallia New" w:hAnsi="Browallia New" w:cs="Browallia New"/>
                <w:snapToGrid w:val="0"/>
                <w:sz w:val="24"/>
                <w:szCs w:val="24"/>
                <w:lang w:eastAsia="th-TH"/>
              </w:rPr>
              <w:t>(</w:t>
            </w:r>
            <w:proofErr w:type="gramStart"/>
            <w:r w:rsidRPr="00495C58">
              <w:rPr>
                <w:rFonts w:ascii="Browallia New" w:hAnsi="Browallia New" w:cs="Browallia New"/>
                <w:snapToGrid w:val="0"/>
                <w:sz w:val="24"/>
                <w:szCs w:val="24"/>
                <w:cs/>
                <w:lang w:eastAsia="th-TH"/>
              </w:rPr>
              <w:t>หน่วย</w:t>
            </w:r>
            <w:r w:rsidRPr="00495C58">
              <w:rPr>
                <w:rFonts w:ascii="Browallia New" w:hAnsi="Browallia New" w:cs="Browallia New"/>
                <w:snapToGrid w:val="0"/>
                <w:sz w:val="24"/>
                <w:szCs w:val="24"/>
                <w:lang w:eastAsia="th-TH"/>
              </w:rPr>
              <w:t xml:space="preserve"> :</w:t>
            </w:r>
            <w:proofErr w:type="gramEnd"/>
            <w:r w:rsidRPr="00495C58">
              <w:rPr>
                <w:rFonts w:ascii="Browallia New" w:hAnsi="Browallia New" w:cs="Browallia New"/>
                <w:snapToGrid w:val="0"/>
                <w:sz w:val="24"/>
                <w:szCs w:val="24"/>
                <w:lang w:eastAsia="th-TH"/>
              </w:rPr>
              <w:t xml:space="preserve"> </w:t>
            </w:r>
            <w:r w:rsidRPr="00495C58">
              <w:rPr>
                <w:rFonts w:ascii="Browallia New" w:hAnsi="Browallia New" w:cs="Browallia New"/>
                <w:snapToGrid w:val="0"/>
                <w:sz w:val="24"/>
                <w:szCs w:val="24"/>
                <w:cs/>
                <w:lang w:eastAsia="th-TH"/>
              </w:rPr>
              <w:t>พันบาท)</w:t>
            </w:r>
          </w:p>
        </w:tc>
      </w:tr>
      <w:tr w:rsidR="005F47B7" w:rsidRPr="00495C58" w14:paraId="165697C3" w14:textId="77777777" w:rsidTr="00F156F4">
        <w:trPr>
          <w:cantSplit/>
          <w:tblHeader/>
        </w:trPr>
        <w:tc>
          <w:tcPr>
            <w:tcW w:w="3519" w:type="dxa"/>
          </w:tcPr>
          <w:p w14:paraId="771E96E8" w14:textId="77777777" w:rsidR="005F47B7" w:rsidRPr="00495C58"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477" w:type="dxa"/>
            <w:gridSpan w:val="4"/>
          </w:tcPr>
          <w:p w14:paraId="6B903538" w14:textId="27438F7F" w:rsidR="005F47B7" w:rsidRPr="00495C58" w:rsidRDefault="005E0D1A" w:rsidP="00E86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4"/>
                <w:szCs w:val="24"/>
                <w:lang w:eastAsia="th-TH"/>
              </w:rPr>
            </w:pPr>
            <w:r w:rsidRPr="00495C58">
              <w:rPr>
                <w:rFonts w:ascii="Browallia New" w:hAnsi="Browallia New" w:cs="Browallia New"/>
                <w:snapToGrid w:val="0"/>
                <w:sz w:val="24"/>
                <w:szCs w:val="24"/>
                <w:cs/>
                <w:lang w:eastAsia="th-TH"/>
              </w:rPr>
              <w:t>สำหรับ</w:t>
            </w:r>
            <w:r w:rsidR="0024167D" w:rsidRPr="00495C58">
              <w:rPr>
                <w:rFonts w:ascii="Browallia New" w:hAnsi="Browallia New" w:cs="Browallia New"/>
                <w:snapToGrid w:val="0"/>
                <w:sz w:val="24"/>
                <w:szCs w:val="24"/>
                <w:cs/>
                <w:lang w:eastAsia="th-TH"/>
              </w:rPr>
              <w:t>งวด</w:t>
            </w:r>
            <w:r w:rsidRPr="00495C58">
              <w:rPr>
                <w:rFonts w:ascii="Browallia New" w:hAnsi="Browallia New" w:cs="Browallia New"/>
                <w:snapToGrid w:val="0"/>
                <w:sz w:val="24"/>
                <w:szCs w:val="24"/>
                <w:cs/>
                <w:lang w:eastAsia="th-TH"/>
              </w:rPr>
              <w:t xml:space="preserve">สามเดือนสิ้นสุดวันที่ </w:t>
            </w:r>
            <w:r w:rsidRPr="00495C58">
              <w:rPr>
                <w:rFonts w:ascii="Browallia New" w:hAnsi="Browallia New" w:cs="Browallia New"/>
                <w:snapToGrid w:val="0"/>
                <w:sz w:val="24"/>
                <w:szCs w:val="24"/>
                <w:lang w:eastAsia="th-TH"/>
              </w:rPr>
              <w:t xml:space="preserve">30 </w:t>
            </w:r>
            <w:r w:rsidRPr="00495C58">
              <w:rPr>
                <w:rFonts w:ascii="Browallia New" w:hAnsi="Browallia New" w:cs="Browallia New"/>
                <w:snapToGrid w:val="0"/>
                <w:sz w:val="24"/>
                <w:szCs w:val="24"/>
                <w:cs/>
                <w:lang w:eastAsia="th-TH"/>
              </w:rPr>
              <w:t>มิถุนายน</w:t>
            </w:r>
          </w:p>
        </w:tc>
      </w:tr>
      <w:tr w:rsidR="005F47B7" w:rsidRPr="00495C58" w14:paraId="10DE4E4E" w14:textId="77777777" w:rsidTr="00F156F4">
        <w:trPr>
          <w:cantSplit/>
          <w:tblHeader/>
        </w:trPr>
        <w:tc>
          <w:tcPr>
            <w:tcW w:w="3519" w:type="dxa"/>
          </w:tcPr>
          <w:p w14:paraId="1308D568" w14:textId="77777777" w:rsidR="005F47B7" w:rsidRPr="00495C58"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54EFA7C9" w14:textId="77777777" w:rsidR="005F47B7" w:rsidRPr="00495C58" w:rsidRDefault="005F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cs/>
              </w:rPr>
              <w:t>ข้อมูลทางการเงินรวม</w:t>
            </w:r>
          </w:p>
        </w:tc>
        <w:tc>
          <w:tcPr>
            <w:tcW w:w="2692" w:type="dxa"/>
            <w:gridSpan w:val="2"/>
          </w:tcPr>
          <w:p w14:paraId="09049BEB" w14:textId="77777777" w:rsidR="005F47B7" w:rsidRPr="00495C58" w:rsidRDefault="005F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495C58">
              <w:rPr>
                <w:rFonts w:ascii="Browallia New" w:hAnsi="Browallia New" w:cs="Browallia New"/>
                <w:sz w:val="24"/>
                <w:szCs w:val="24"/>
                <w:cs/>
              </w:rPr>
              <w:t>ข้อมูลทางการเงินเฉพาะบริษัท</w:t>
            </w:r>
          </w:p>
        </w:tc>
      </w:tr>
      <w:tr w:rsidR="00AA0420" w:rsidRPr="00495C58" w14:paraId="1B64E89B" w14:textId="77777777" w:rsidTr="00F156F4">
        <w:trPr>
          <w:cantSplit/>
          <w:trHeight w:val="290"/>
          <w:tblHeader/>
        </w:trPr>
        <w:tc>
          <w:tcPr>
            <w:tcW w:w="3519" w:type="dxa"/>
          </w:tcPr>
          <w:p w14:paraId="3B6EC833" w14:textId="77777777" w:rsidR="00AA0420" w:rsidRPr="00495C58" w:rsidRDefault="00AA0420" w:rsidP="00AA0420">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24031968" w14:textId="61609EA4" w:rsidR="00AA0420" w:rsidRPr="00495C58" w:rsidRDefault="00AA0420" w:rsidP="00AA04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2569</w:t>
            </w:r>
          </w:p>
        </w:tc>
        <w:tc>
          <w:tcPr>
            <w:tcW w:w="1393" w:type="dxa"/>
            <w:vAlign w:val="bottom"/>
          </w:tcPr>
          <w:p w14:paraId="25F26C32" w14:textId="3630EA52" w:rsidR="00AA0420" w:rsidRPr="00495C58" w:rsidRDefault="00AA0420" w:rsidP="00AA04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2568</w:t>
            </w:r>
          </w:p>
        </w:tc>
        <w:tc>
          <w:tcPr>
            <w:tcW w:w="1393" w:type="dxa"/>
            <w:vAlign w:val="bottom"/>
          </w:tcPr>
          <w:p w14:paraId="602D8398" w14:textId="6631BCF9" w:rsidR="00AA0420" w:rsidRPr="00495C58" w:rsidRDefault="00AA0420" w:rsidP="00AA04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2569</w:t>
            </w:r>
          </w:p>
        </w:tc>
        <w:tc>
          <w:tcPr>
            <w:tcW w:w="1299" w:type="dxa"/>
            <w:vAlign w:val="bottom"/>
          </w:tcPr>
          <w:p w14:paraId="4D1E385B" w14:textId="28ED01B2" w:rsidR="00AA0420" w:rsidRPr="00495C58" w:rsidRDefault="00AA0420" w:rsidP="00AA04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2568</w:t>
            </w:r>
          </w:p>
        </w:tc>
      </w:tr>
      <w:tr w:rsidR="005F47B7" w:rsidRPr="00495C58" w14:paraId="1B761B68" w14:textId="77777777" w:rsidTr="00F156F4">
        <w:trPr>
          <w:cantSplit/>
        </w:trPr>
        <w:tc>
          <w:tcPr>
            <w:tcW w:w="3519" w:type="dxa"/>
            <w:vAlign w:val="bottom"/>
          </w:tcPr>
          <w:p w14:paraId="093C4B38" w14:textId="77777777" w:rsidR="005F47B7" w:rsidRPr="00495C58"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691E4CB4" w14:textId="77777777" w:rsidR="005F47B7" w:rsidRPr="00495C58"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4A71796B" w14:textId="77777777" w:rsidR="005F47B7" w:rsidRPr="00495C58"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7E4BEA83" w14:textId="77777777" w:rsidR="005F47B7" w:rsidRPr="00495C58"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99" w:type="dxa"/>
          </w:tcPr>
          <w:p w14:paraId="4170B254" w14:textId="77777777" w:rsidR="005F47B7" w:rsidRPr="00495C58"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6C032E" w:rsidRPr="00495C58" w14:paraId="04344C6B" w14:textId="77777777" w:rsidTr="0064633E">
        <w:trPr>
          <w:cantSplit/>
          <w:trHeight w:val="71"/>
        </w:trPr>
        <w:tc>
          <w:tcPr>
            <w:tcW w:w="3519" w:type="dxa"/>
          </w:tcPr>
          <w:p w14:paraId="681DE0DE" w14:textId="77777777" w:rsidR="006C032E" w:rsidRPr="00495C58" w:rsidRDefault="006C032E" w:rsidP="006C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เงินเดือนและผลประโยชน์ระยะสั้น</w:t>
            </w:r>
          </w:p>
        </w:tc>
        <w:tc>
          <w:tcPr>
            <w:tcW w:w="1392" w:type="dxa"/>
          </w:tcPr>
          <w:p w14:paraId="5D4890B2" w14:textId="12CEF3A4" w:rsidR="006C032E" w:rsidRPr="00495C58" w:rsidRDefault="00EB6417" w:rsidP="006C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22,855</w:t>
            </w:r>
          </w:p>
        </w:tc>
        <w:tc>
          <w:tcPr>
            <w:tcW w:w="1393" w:type="dxa"/>
          </w:tcPr>
          <w:p w14:paraId="43E3D3A8" w14:textId="1C448ECB" w:rsidR="006C032E" w:rsidRPr="00495C58" w:rsidRDefault="002B58F0" w:rsidP="006C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34,574</w:t>
            </w:r>
          </w:p>
        </w:tc>
        <w:tc>
          <w:tcPr>
            <w:tcW w:w="1393" w:type="dxa"/>
          </w:tcPr>
          <w:p w14:paraId="163BA974" w14:textId="45580347" w:rsidR="006C032E" w:rsidRPr="00495C58" w:rsidRDefault="00EB6417" w:rsidP="006C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12,587</w:t>
            </w:r>
          </w:p>
        </w:tc>
        <w:tc>
          <w:tcPr>
            <w:tcW w:w="1299" w:type="dxa"/>
          </w:tcPr>
          <w:p w14:paraId="09E07D51" w14:textId="088AC231" w:rsidR="006C032E" w:rsidRPr="00495C58" w:rsidRDefault="00D92AC9" w:rsidP="006C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18,64</w:t>
            </w:r>
            <w:r w:rsidR="002616A1" w:rsidRPr="00495C58">
              <w:rPr>
                <w:rFonts w:ascii="Browallia New" w:hAnsi="Browallia New" w:cs="Browallia New"/>
                <w:sz w:val="24"/>
                <w:szCs w:val="24"/>
              </w:rPr>
              <w:t>3</w:t>
            </w:r>
          </w:p>
        </w:tc>
      </w:tr>
      <w:tr w:rsidR="006C032E" w:rsidRPr="00495C58" w14:paraId="1A654FAD" w14:textId="77777777" w:rsidTr="0064633E">
        <w:trPr>
          <w:cantSplit/>
          <w:trHeight w:val="71"/>
        </w:trPr>
        <w:tc>
          <w:tcPr>
            <w:tcW w:w="3519" w:type="dxa"/>
          </w:tcPr>
          <w:p w14:paraId="65645CFE" w14:textId="77777777" w:rsidR="006C032E" w:rsidRPr="00495C58" w:rsidRDefault="006C032E" w:rsidP="006C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ผลประโยชน์หลังออกจากงาน</w:t>
            </w:r>
          </w:p>
        </w:tc>
        <w:tc>
          <w:tcPr>
            <w:tcW w:w="1392" w:type="dxa"/>
          </w:tcPr>
          <w:p w14:paraId="565057FC" w14:textId="734EDE0F" w:rsidR="006C032E" w:rsidRPr="00495C58" w:rsidRDefault="00EB6417" w:rsidP="006C03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1,397</w:t>
            </w:r>
          </w:p>
        </w:tc>
        <w:tc>
          <w:tcPr>
            <w:tcW w:w="1393" w:type="dxa"/>
          </w:tcPr>
          <w:p w14:paraId="634C44F9" w14:textId="3F2074E4" w:rsidR="006C032E" w:rsidRPr="00495C58" w:rsidRDefault="002B58F0" w:rsidP="006C03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2,044</w:t>
            </w:r>
          </w:p>
        </w:tc>
        <w:tc>
          <w:tcPr>
            <w:tcW w:w="1393" w:type="dxa"/>
          </w:tcPr>
          <w:p w14:paraId="7FFEE9E8" w14:textId="30D6B03B" w:rsidR="006C032E" w:rsidRPr="00495C58" w:rsidRDefault="00EB6417" w:rsidP="006C03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769</w:t>
            </w:r>
          </w:p>
        </w:tc>
        <w:tc>
          <w:tcPr>
            <w:tcW w:w="1299" w:type="dxa"/>
          </w:tcPr>
          <w:p w14:paraId="7160673C" w14:textId="54FF17F3" w:rsidR="006C032E" w:rsidRPr="00495C58" w:rsidRDefault="00D92AC9" w:rsidP="006C03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1,05</w:t>
            </w:r>
            <w:r w:rsidR="002616A1" w:rsidRPr="00495C58">
              <w:rPr>
                <w:rFonts w:ascii="Browallia New" w:hAnsi="Browallia New" w:cs="Browallia New"/>
                <w:sz w:val="24"/>
                <w:szCs w:val="24"/>
              </w:rPr>
              <w:t>7</w:t>
            </w:r>
          </w:p>
        </w:tc>
      </w:tr>
      <w:tr w:rsidR="006C032E" w:rsidRPr="00495C58" w14:paraId="790AD7F1" w14:textId="77777777" w:rsidTr="0064633E">
        <w:trPr>
          <w:cantSplit/>
          <w:trHeight w:val="71"/>
        </w:trPr>
        <w:tc>
          <w:tcPr>
            <w:tcW w:w="3519" w:type="dxa"/>
          </w:tcPr>
          <w:p w14:paraId="3BAE6276" w14:textId="77777777" w:rsidR="006C032E" w:rsidRPr="00495C58" w:rsidRDefault="006C032E" w:rsidP="006C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รวม</w:t>
            </w:r>
          </w:p>
        </w:tc>
        <w:tc>
          <w:tcPr>
            <w:tcW w:w="1392" w:type="dxa"/>
          </w:tcPr>
          <w:p w14:paraId="2C040EB4" w14:textId="0A89A7D8" w:rsidR="006C032E" w:rsidRPr="00495C58" w:rsidRDefault="0064633E" w:rsidP="006C03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24,252</w:t>
            </w:r>
          </w:p>
        </w:tc>
        <w:tc>
          <w:tcPr>
            <w:tcW w:w="1393" w:type="dxa"/>
          </w:tcPr>
          <w:p w14:paraId="32B4CDF5" w14:textId="07C60C22" w:rsidR="006C032E" w:rsidRPr="00495C58" w:rsidRDefault="002B58F0" w:rsidP="006C03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36,618</w:t>
            </w:r>
          </w:p>
        </w:tc>
        <w:tc>
          <w:tcPr>
            <w:tcW w:w="1393" w:type="dxa"/>
          </w:tcPr>
          <w:p w14:paraId="5D4DFD2E" w14:textId="55853740" w:rsidR="006C032E" w:rsidRPr="00495C58" w:rsidRDefault="00EB6417" w:rsidP="006C03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13,356</w:t>
            </w:r>
          </w:p>
        </w:tc>
        <w:tc>
          <w:tcPr>
            <w:tcW w:w="1299" w:type="dxa"/>
          </w:tcPr>
          <w:p w14:paraId="13F6AB00" w14:textId="4929FD9B" w:rsidR="006C032E" w:rsidRPr="00495C58" w:rsidRDefault="00B64489" w:rsidP="006C03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19,700</w:t>
            </w:r>
          </w:p>
        </w:tc>
      </w:tr>
    </w:tbl>
    <w:p w14:paraId="4209DC68" w14:textId="77777777" w:rsidR="00277894" w:rsidRPr="00495C58" w:rsidRDefault="00277894" w:rsidP="0065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512D22" w:rsidRPr="00495C58" w14:paraId="0758CBA4" w14:textId="77777777">
        <w:trPr>
          <w:cantSplit/>
          <w:tblHeader/>
        </w:trPr>
        <w:tc>
          <w:tcPr>
            <w:tcW w:w="3519" w:type="dxa"/>
          </w:tcPr>
          <w:p w14:paraId="557162D4" w14:textId="77777777" w:rsidR="00512D22" w:rsidRPr="00495C58" w:rsidRDefault="0051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79E9546D" w14:textId="77777777" w:rsidR="00512D22" w:rsidRPr="00495C58" w:rsidRDefault="0051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495C58">
              <w:rPr>
                <w:rFonts w:ascii="Browallia New" w:hAnsi="Browallia New" w:cs="Browallia New"/>
                <w:snapToGrid w:val="0"/>
                <w:sz w:val="24"/>
                <w:szCs w:val="24"/>
                <w:lang w:eastAsia="th-TH"/>
              </w:rPr>
              <w:t>(</w:t>
            </w:r>
            <w:proofErr w:type="gramStart"/>
            <w:r w:rsidRPr="00495C58">
              <w:rPr>
                <w:rFonts w:ascii="Browallia New" w:hAnsi="Browallia New" w:cs="Browallia New"/>
                <w:snapToGrid w:val="0"/>
                <w:sz w:val="24"/>
                <w:szCs w:val="24"/>
                <w:cs/>
                <w:lang w:eastAsia="th-TH"/>
              </w:rPr>
              <w:t>หน่วย</w:t>
            </w:r>
            <w:r w:rsidRPr="00495C58">
              <w:rPr>
                <w:rFonts w:ascii="Browallia New" w:hAnsi="Browallia New" w:cs="Browallia New"/>
                <w:snapToGrid w:val="0"/>
                <w:sz w:val="24"/>
                <w:szCs w:val="24"/>
                <w:lang w:eastAsia="th-TH"/>
              </w:rPr>
              <w:t xml:space="preserve"> :</w:t>
            </w:r>
            <w:proofErr w:type="gramEnd"/>
            <w:r w:rsidRPr="00495C58">
              <w:rPr>
                <w:rFonts w:ascii="Browallia New" w:hAnsi="Browallia New" w:cs="Browallia New"/>
                <w:snapToGrid w:val="0"/>
                <w:sz w:val="24"/>
                <w:szCs w:val="24"/>
                <w:lang w:eastAsia="th-TH"/>
              </w:rPr>
              <w:t xml:space="preserve"> </w:t>
            </w:r>
            <w:r w:rsidRPr="00495C58">
              <w:rPr>
                <w:rFonts w:ascii="Browallia New" w:hAnsi="Browallia New" w:cs="Browallia New"/>
                <w:snapToGrid w:val="0"/>
                <w:sz w:val="24"/>
                <w:szCs w:val="24"/>
                <w:cs/>
                <w:lang w:eastAsia="th-TH"/>
              </w:rPr>
              <w:t>พันบาท)</w:t>
            </w:r>
          </w:p>
        </w:tc>
      </w:tr>
      <w:tr w:rsidR="00512D22" w:rsidRPr="00495C58" w14:paraId="723E4236" w14:textId="77777777">
        <w:trPr>
          <w:cantSplit/>
          <w:tblHeader/>
        </w:trPr>
        <w:tc>
          <w:tcPr>
            <w:tcW w:w="3519" w:type="dxa"/>
          </w:tcPr>
          <w:p w14:paraId="748917BC" w14:textId="77777777" w:rsidR="00512D22" w:rsidRPr="00495C58" w:rsidRDefault="0051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4A607A3D" w14:textId="14196B89" w:rsidR="00512D22" w:rsidRPr="00495C58" w:rsidRDefault="00512D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4"/>
                <w:szCs w:val="24"/>
                <w:lang w:eastAsia="th-TH"/>
              </w:rPr>
            </w:pPr>
            <w:r w:rsidRPr="00495C58">
              <w:rPr>
                <w:rFonts w:ascii="Browallia New" w:hAnsi="Browallia New" w:cs="Browallia New"/>
                <w:snapToGrid w:val="0"/>
                <w:sz w:val="24"/>
                <w:szCs w:val="24"/>
                <w:cs/>
                <w:lang w:eastAsia="th-TH"/>
              </w:rPr>
              <w:t>สำหรับ</w:t>
            </w:r>
            <w:r w:rsidR="0024167D" w:rsidRPr="00495C58">
              <w:rPr>
                <w:rFonts w:ascii="Browallia New" w:hAnsi="Browallia New" w:cs="Browallia New"/>
                <w:snapToGrid w:val="0"/>
                <w:sz w:val="24"/>
                <w:szCs w:val="24"/>
                <w:cs/>
                <w:lang w:eastAsia="th-TH"/>
              </w:rPr>
              <w:t>งวด</w:t>
            </w:r>
            <w:r w:rsidRPr="00495C58">
              <w:rPr>
                <w:rFonts w:ascii="Browallia New" w:hAnsi="Browallia New" w:cs="Browallia New"/>
                <w:snapToGrid w:val="0"/>
                <w:sz w:val="24"/>
                <w:szCs w:val="24"/>
                <w:cs/>
                <w:lang w:eastAsia="th-TH"/>
              </w:rPr>
              <w:t xml:space="preserve">หกเดือนสิ้นสุดวันที่ </w:t>
            </w:r>
            <w:r w:rsidRPr="00495C58">
              <w:rPr>
                <w:rFonts w:ascii="Browallia New" w:hAnsi="Browallia New" w:cs="Browallia New"/>
                <w:snapToGrid w:val="0"/>
                <w:sz w:val="24"/>
                <w:szCs w:val="24"/>
                <w:lang w:eastAsia="th-TH"/>
              </w:rPr>
              <w:t xml:space="preserve">30 </w:t>
            </w:r>
            <w:r w:rsidRPr="00495C58">
              <w:rPr>
                <w:rFonts w:ascii="Browallia New" w:hAnsi="Browallia New" w:cs="Browallia New"/>
                <w:snapToGrid w:val="0"/>
                <w:sz w:val="24"/>
                <w:szCs w:val="24"/>
                <w:cs/>
                <w:lang w:eastAsia="th-TH"/>
              </w:rPr>
              <w:t>มิถุนายน</w:t>
            </w:r>
          </w:p>
        </w:tc>
      </w:tr>
      <w:tr w:rsidR="00512D22" w:rsidRPr="00495C58" w14:paraId="1055A6BD" w14:textId="77777777">
        <w:trPr>
          <w:cantSplit/>
          <w:tblHeader/>
        </w:trPr>
        <w:tc>
          <w:tcPr>
            <w:tcW w:w="3519" w:type="dxa"/>
          </w:tcPr>
          <w:p w14:paraId="597EF977" w14:textId="77777777" w:rsidR="00512D22" w:rsidRPr="00495C58" w:rsidRDefault="0051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77354123" w14:textId="77777777" w:rsidR="00512D22" w:rsidRPr="00495C58" w:rsidRDefault="00512D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cs/>
              </w:rPr>
              <w:t>ข้อมูลทางการเงินรวม</w:t>
            </w:r>
          </w:p>
        </w:tc>
        <w:tc>
          <w:tcPr>
            <w:tcW w:w="2786" w:type="dxa"/>
            <w:gridSpan w:val="2"/>
          </w:tcPr>
          <w:p w14:paraId="5110E608" w14:textId="77777777" w:rsidR="00512D22" w:rsidRPr="00495C58" w:rsidRDefault="00512D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495C58">
              <w:rPr>
                <w:rFonts w:ascii="Browallia New" w:hAnsi="Browallia New" w:cs="Browallia New"/>
                <w:sz w:val="24"/>
                <w:szCs w:val="24"/>
                <w:cs/>
              </w:rPr>
              <w:t>ข้อมูลทางการเงินเฉพาะบริษัท</w:t>
            </w:r>
          </w:p>
        </w:tc>
      </w:tr>
      <w:tr w:rsidR="00512D22" w:rsidRPr="00495C58" w14:paraId="581D6D9C" w14:textId="77777777">
        <w:trPr>
          <w:cantSplit/>
          <w:trHeight w:val="290"/>
          <w:tblHeader/>
        </w:trPr>
        <w:tc>
          <w:tcPr>
            <w:tcW w:w="3519" w:type="dxa"/>
          </w:tcPr>
          <w:p w14:paraId="40EA4E5E" w14:textId="77777777" w:rsidR="00512D22" w:rsidRPr="00495C58" w:rsidRDefault="00512D22" w:rsidP="00512D22">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77CD3E57" w14:textId="2C208F00" w:rsidR="00512D22" w:rsidRPr="00495C58" w:rsidRDefault="00512D22" w:rsidP="00512D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2569</w:t>
            </w:r>
          </w:p>
        </w:tc>
        <w:tc>
          <w:tcPr>
            <w:tcW w:w="1393" w:type="dxa"/>
            <w:vAlign w:val="bottom"/>
          </w:tcPr>
          <w:p w14:paraId="17DD99C7" w14:textId="348DA42B" w:rsidR="00512D22" w:rsidRPr="00495C58" w:rsidRDefault="00512D22" w:rsidP="00512D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2568</w:t>
            </w:r>
          </w:p>
        </w:tc>
        <w:tc>
          <w:tcPr>
            <w:tcW w:w="1393" w:type="dxa"/>
            <w:vAlign w:val="bottom"/>
          </w:tcPr>
          <w:p w14:paraId="2B6118AC" w14:textId="00E57406" w:rsidR="00512D22" w:rsidRPr="00495C58" w:rsidRDefault="00512D22" w:rsidP="00512D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2569</w:t>
            </w:r>
          </w:p>
        </w:tc>
        <w:tc>
          <w:tcPr>
            <w:tcW w:w="1393" w:type="dxa"/>
            <w:vAlign w:val="bottom"/>
          </w:tcPr>
          <w:p w14:paraId="46FC4CDC" w14:textId="1B28613E" w:rsidR="00512D22" w:rsidRPr="00495C58" w:rsidRDefault="00512D22" w:rsidP="00512D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2568</w:t>
            </w:r>
          </w:p>
        </w:tc>
      </w:tr>
      <w:tr w:rsidR="00512D22" w:rsidRPr="00495C58" w14:paraId="2753002F" w14:textId="77777777">
        <w:trPr>
          <w:cantSplit/>
        </w:trPr>
        <w:tc>
          <w:tcPr>
            <w:tcW w:w="3519" w:type="dxa"/>
            <w:vAlign w:val="bottom"/>
          </w:tcPr>
          <w:p w14:paraId="7C02E3C4" w14:textId="77777777" w:rsidR="00512D22" w:rsidRPr="00495C58" w:rsidRDefault="0051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15E8DE33" w14:textId="77777777" w:rsidR="00512D22" w:rsidRPr="00495C58" w:rsidRDefault="0051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21A11815" w14:textId="77777777" w:rsidR="00512D22" w:rsidRPr="00495C58" w:rsidRDefault="0051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3C259108" w14:textId="77777777" w:rsidR="00512D22" w:rsidRPr="00495C58" w:rsidRDefault="0051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0839AA9D" w14:textId="77777777" w:rsidR="00512D22" w:rsidRPr="00495C58" w:rsidRDefault="0051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512D22" w:rsidRPr="00495C58" w14:paraId="14A7415D" w14:textId="77777777" w:rsidTr="00D603FD">
        <w:trPr>
          <w:cantSplit/>
          <w:trHeight w:val="71"/>
        </w:trPr>
        <w:tc>
          <w:tcPr>
            <w:tcW w:w="3519" w:type="dxa"/>
          </w:tcPr>
          <w:p w14:paraId="4A2E4A54" w14:textId="77777777" w:rsidR="00512D22" w:rsidRPr="00495C58" w:rsidRDefault="00512D22" w:rsidP="0051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เงินเดือนและผลประโยชน์ระยะสั้น</w:t>
            </w:r>
          </w:p>
        </w:tc>
        <w:tc>
          <w:tcPr>
            <w:tcW w:w="1392" w:type="dxa"/>
          </w:tcPr>
          <w:p w14:paraId="6CE660AA" w14:textId="418FF1FF" w:rsidR="00512D22" w:rsidRPr="00495C58" w:rsidRDefault="00D603FD" w:rsidP="0051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45,319</w:t>
            </w:r>
          </w:p>
        </w:tc>
        <w:tc>
          <w:tcPr>
            <w:tcW w:w="1393" w:type="dxa"/>
          </w:tcPr>
          <w:p w14:paraId="5D174607" w14:textId="322BF2C9" w:rsidR="00512D22" w:rsidRPr="00495C58" w:rsidRDefault="00F444D2" w:rsidP="0051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69,361</w:t>
            </w:r>
          </w:p>
        </w:tc>
        <w:tc>
          <w:tcPr>
            <w:tcW w:w="1393" w:type="dxa"/>
          </w:tcPr>
          <w:p w14:paraId="60E66683" w14:textId="0DF2C3B1" w:rsidR="00512D22" w:rsidRPr="00495C58" w:rsidRDefault="00D603FD" w:rsidP="0051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25,175</w:t>
            </w:r>
          </w:p>
        </w:tc>
        <w:tc>
          <w:tcPr>
            <w:tcW w:w="1393" w:type="dxa"/>
          </w:tcPr>
          <w:p w14:paraId="01F7A5FB" w14:textId="784793A9" w:rsidR="00512D22" w:rsidRPr="00495C58" w:rsidRDefault="003043D4" w:rsidP="0051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36,894</w:t>
            </w:r>
          </w:p>
        </w:tc>
      </w:tr>
      <w:tr w:rsidR="00512D22" w:rsidRPr="00495C58" w14:paraId="64DE0769" w14:textId="77777777" w:rsidTr="00D603FD">
        <w:trPr>
          <w:cantSplit/>
          <w:trHeight w:val="71"/>
        </w:trPr>
        <w:tc>
          <w:tcPr>
            <w:tcW w:w="3519" w:type="dxa"/>
          </w:tcPr>
          <w:p w14:paraId="6F834295" w14:textId="77777777" w:rsidR="00512D22" w:rsidRPr="00495C58" w:rsidRDefault="00512D22" w:rsidP="0051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ผลประโยชน์หลังออกจากงาน</w:t>
            </w:r>
          </w:p>
        </w:tc>
        <w:tc>
          <w:tcPr>
            <w:tcW w:w="1392" w:type="dxa"/>
          </w:tcPr>
          <w:p w14:paraId="199E4F02" w14:textId="4A43953C" w:rsidR="00512D22" w:rsidRPr="00495C58" w:rsidRDefault="00D603FD" w:rsidP="00512D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2,794</w:t>
            </w:r>
          </w:p>
        </w:tc>
        <w:tc>
          <w:tcPr>
            <w:tcW w:w="1393" w:type="dxa"/>
          </w:tcPr>
          <w:p w14:paraId="6949C362" w14:textId="21C52BF6" w:rsidR="00512D22" w:rsidRPr="00495C58" w:rsidRDefault="00F444D2" w:rsidP="00512D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4,088</w:t>
            </w:r>
          </w:p>
        </w:tc>
        <w:tc>
          <w:tcPr>
            <w:tcW w:w="1393" w:type="dxa"/>
          </w:tcPr>
          <w:p w14:paraId="4DD987A1" w14:textId="354A28AE" w:rsidR="00512D22" w:rsidRPr="00495C58" w:rsidRDefault="00D603FD" w:rsidP="00512D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1,539</w:t>
            </w:r>
          </w:p>
        </w:tc>
        <w:tc>
          <w:tcPr>
            <w:tcW w:w="1393" w:type="dxa"/>
          </w:tcPr>
          <w:p w14:paraId="2D34FD16" w14:textId="52A264CA" w:rsidR="00512D22" w:rsidRPr="00495C58" w:rsidRDefault="007109E1" w:rsidP="00512D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2,116</w:t>
            </w:r>
          </w:p>
        </w:tc>
      </w:tr>
      <w:tr w:rsidR="00512D22" w:rsidRPr="00495C58" w14:paraId="49323BD4" w14:textId="77777777" w:rsidTr="00D603FD">
        <w:trPr>
          <w:cantSplit/>
          <w:trHeight w:val="71"/>
        </w:trPr>
        <w:tc>
          <w:tcPr>
            <w:tcW w:w="3519" w:type="dxa"/>
          </w:tcPr>
          <w:p w14:paraId="34CF3FDB" w14:textId="77777777" w:rsidR="00512D22" w:rsidRPr="00495C58" w:rsidRDefault="00512D22" w:rsidP="0051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รวม</w:t>
            </w:r>
          </w:p>
        </w:tc>
        <w:tc>
          <w:tcPr>
            <w:tcW w:w="1392" w:type="dxa"/>
          </w:tcPr>
          <w:p w14:paraId="0DD17FF1" w14:textId="1DC0F138" w:rsidR="00512D22" w:rsidRPr="00495C58" w:rsidRDefault="00D603FD" w:rsidP="00512D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48,113</w:t>
            </w:r>
          </w:p>
        </w:tc>
        <w:tc>
          <w:tcPr>
            <w:tcW w:w="1393" w:type="dxa"/>
          </w:tcPr>
          <w:p w14:paraId="3925E9B0" w14:textId="6289299B" w:rsidR="00512D22" w:rsidRPr="00495C58" w:rsidRDefault="003043D4" w:rsidP="00512D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73,449</w:t>
            </w:r>
          </w:p>
        </w:tc>
        <w:tc>
          <w:tcPr>
            <w:tcW w:w="1393" w:type="dxa"/>
          </w:tcPr>
          <w:p w14:paraId="7E82D40F" w14:textId="2C95973E" w:rsidR="00512D22" w:rsidRPr="00495C58" w:rsidRDefault="00D603FD" w:rsidP="00512D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26,714</w:t>
            </w:r>
          </w:p>
        </w:tc>
        <w:tc>
          <w:tcPr>
            <w:tcW w:w="1393" w:type="dxa"/>
          </w:tcPr>
          <w:p w14:paraId="7C0E3C74" w14:textId="25495731" w:rsidR="00512D22" w:rsidRPr="00495C58" w:rsidRDefault="007109E1" w:rsidP="00512D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39,010</w:t>
            </w:r>
          </w:p>
        </w:tc>
      </w:tr>
    </w:tbl>
    <w:p w14:paraId="3098A507" w14:textId="77777777" w:rsidR="00512D22" w:rsidRPr="00495C58" w:rsidRDefault="00512D22" w:rsidP="0065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5A32E677" w14:textId="4C9AFFD7" w:rsidR="00214467" w:rsidRPr="00495C58" w:rsidRDefault="0038683B"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495C58">
        <w:rPr>
          <w:rFonts w:ascii="Browallia New" w:hAnsi="Browallia New" w:cs="Browallia New"/>
          <w:b/>
          <w:bCs/>
          <w:color w:val="000000" w:themeColor="text1"/>
          <w:sz w:val="28"/>
          <w:szCs w:val="28"/>
          <w:cs/>
        </w:rPr>
        <w:t>เงินฝากธนาคารที่มีข้อจำกัดในการใช้</w:t>
      </w:r>
    </w:p>
    <w:p w14:paraId="03D2F8F2" w14:textId="77777777" w:rsidR="00214467" w:rsidRPr="00495C58" w:rsidRDefault="00214467" w:rsidP="00214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4"/>
          <w:szCs w:val="24"/>
        </w:rPr>
      </w:pPr>
    </w:p>
    <w:p w14:paraId="29C5DADB" w14:textId="5D71C655" w:rsidR="004527D3" w:rsidRPr="00495C58" w:rsidRDefault="004527D3" w:rsidP="00F15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ight="94"/>
        <w:jc w:val="thaiDistribute"/>
        <w:rPr>
          <w:rFonts w:ascii="Browallia New" w:hAnsi="Browallia New" w:cs="Browallia New"/>
          <w:color w:val="000000" w:themeColor="text1"/>
          <w:sz w:val="28"/>
          <w:szCs w:val="28"/>
        </w:rPr>
      </w:pPr>
      <w:r w:rsidRPr="00495C58">
        <w:rPr>
          <w:rFonts w:ascii="Browallia New" w:hAnsi="Browallia New" w:cs="Browallia New"/>
          <w:color w:val="000000" w:themeColor="text1"/>
          <w:sz w:val="28"/>
          <w:szCs w:val="28"/>
          <w:cs/>
        </w:rPr>
        <w:t xml:space="preserve">ณ วันที่ </w:t>
      </w:r>
      <w:r w:rsidR="00837213" w:rsidRPr="00495C58">
        <w:rPr>
          <w:rFonts w:ascii="Browallia New" w:hAnsi="Browallia New" w:cs="Browallia New"/>
          <w:color w:val="000000" w:themeColor="text1"/>
          <w:sz w:val="28"/>
          <w:szCs w:val="28"/>
        </w:rPr>
        <w:t xml:space="preserve">30 </w:t>
      </w:r>
      <w:r w:rsidR="00837213" w:rsidRPr="00495C58">
        <w:rPr>
          <w:rFonts w:ascii="Browallia New" w:hAnsi="Browallia New" w:cs="Browallia New"/>
          <w:color w:val="000000" w:themeColor="text1"/>
          <w:sz w:val="28"/>
          <w:szCs w:val="28"/>
          <w:cs/>
          <w:lang w:val="en-GB"/>
        </w:rPr>
        <w:t xml:space="preserve">มิถุนายน </w:t>
      </w:r>
      <w:r w:rsidRPr="00495C58">
        <w:rPr>
          <w:rFonts w:ascii="Browallia New" w:hAnsi="Browallia New" w:cs="Browallia New"/>
          <w:color w:val="000000" w:themeColor="text1"/>
          <w:sz w:val="28"/>
          <w:szCs w:val="28"/>
        </w:rPr>
        <w:t>256</w:t>
      </w:r>
      <w:r w:rsidR="00F23396" w:rsidRPr="00495C58">
        <w:rPr>
          <w:rFonts w:ascii="Browallia New" w:hAnsi="Browallia New" w:cs="Browallia New"/>
          <w:color w:val="000000" w:themeColor="text1"/>
          <w:sz w:val="28"/>
          <w:szCs w:val="28"/>
        </w:rPr>
        <w:t>9</w:t>
      </w:r>
      <w:r w:rsidRPr="00495C58">
        <w:rPr>
          <w:rFonts w:ascii="Browallia New" w:hAnsi="Browallia New" w:cs="Browallia New"/>
          <w:color w:val="000000" w:themeColor="text1"/>
          <w:sz w:val="28"/>
          <w:szCs w:val="28"/>
        </w:rPr>
        <w:t xml:space="preserve"> </w:t>
      </w:r>
      <w:r w:rsidRPr="00495C58">
        <w:rPr>
          <w:rFonts w:ascii="Browallia New" w:hAnsi="Browallia New" w:cs="Browallia New"/>
          <w:color w:val="000000" w:themeColor="text1"/>
          <w:sz w:val="28"/>
          <w:szCs w:val="28"/>
          <w:cs/>
        </w:rPr>
        <w:t xml:space="preserve">และ </w:t>
      </w:r>
      <w:r w:rsidRPr="00495C58">
        <w:rPr>
          <w:rFonts w:ascii="Browallia New" w:hAnsi="Browallia New" w:cs="Browallia New"/>
          <w:color w:val="000000" w:themeColor="text1"/>
          <w:sz w:val="28"/>
          <w:szCs w:val="28"/>
        </w:rPr>
        <w:t xml:space="preserve">31 </w:t>
      </w:r>
      <w:r w:rsidRPr="00495C58">
        <w:rPr>
          <w:rFonts w:ascii="Browallia New" w:hAnsi="Browallia New" w:cs="Browallia New"/>
          <w:color w:val="000000" w:themeColor="text1"/>
          <w:sz w:val="28"/>
          <w:szCs w:val="28"/>
          <w:cs/>
        </w:rPr>
        <w:t xml:space="preserve">ธันวาคม </w:t>
      </w:r>
      <w:r w:rsidRPr="00495C58">
        <w:rPr>
          <w:rFonts w:ascii="Browallia New" w:hAnsi="Browallia New" w:cs="Browallia New"/>
          <w:color w:val="000000" w:themeColor="text1"/>
          <w:sz w:val="28"/>
          <w:szCs w:val="28"/>
        </w:rPr>
        <w:t>256</w:t>
      </w:r>
      <w:r w:rsidR="00F23396" w:rsidRPr="00495C58">
        <w:rPr>
          <w:rFonts w:ascii="Browallia New" w:hAnsi="Browallia New" w:cs="Browallia New"/>
          <w:color w:val="000000" w:themeColor="text1"/>
          <w:sz w:val="28"/>
          <w:szCs w:val="28"/>
        </w:rPr>
        <w:t>8</w:t>
      </w:r>
      <w:r w:rsidRPr="00495C58">
        <w:rPr>
          <w:rFonts w:ascii="Browallia New" w:hAnsi="Browallia New" w:cs="Browallia New"/>
          <w:color w:val="000000" w:themeColor="text1"/>
          <w:sz w:val="28"/>
          <w:szCs w:val="28"/>
        </w:rPr>
        <w:t xml:space="preserve"> </w:t>
      </w:r>
      <w:r w:rsidRPr="00495C58">
        <w:rPr>
          <w:rFonts w:ascii="Browallia New" w:hAnsi="Browallia New" w:cs="Browallia New"/>
          <w:color w:val="000000" w:themeColor="text1"/>
          <w:sz w:val="28"/>
          <w:szCs w:val="28"/>
          <w:cs/>
        </w:rPr>
        <w:t xml:space="preserve">บริษัทได้นำบัญชีเงินฝากธนาคารจำนวน </w:t>
      </w:r>
      <w:r w:rsidR="00292FD1" w:rsidRPr="00495C58">
        <w:rPr>
          <w:rFonts w:ascii="Browallia New" w:hAnsi="Browallia New" w:cs="Browallia New"/>
          <w:color w:val="000000" w:themeColor="text1"/>
          <w:sz w:val="28"/>
          <w:szCs w:val="28"/>
        </w:rPr>
        <w:t>135</w:t>
      </w:r>
      <w:r w:rsidR="00F07BFF" w:rsidRPr="00495C58">
        <w:rPr>
          <w:rFonts w:ascii="Browallia New" w:hAnsi="Browallia New" w:cs="Browallia New"/>
          <w:color w:val="000000" w:themeColor="text1"/>
          <w:sz w:val="28"/>
          <w:szCs w:val="28"/>
        </w:rPr>
        <w:t>.</w:t>
      </w:r>
      <w:r w:rsidR="00610E26" w:rsidRPr="00495C58">
        <w:rPr>
          <w:rFonts w:ascii="Browallia New" w:hAnsi="Browallia New" w:cs="Browallia New"/>
          <w:color w:val="000000" w:themeColor="text1"/>
          <w:sz w:val="28"/>
          <w:szCs w:val="28"/>
        </w:rPr>
        <w:t>00</w:t>
      </w:r>
      <w:r w:rsidRPr="00495C58">
        <w:rPr>
          <w:rFonts w:ascii="Browallia New" w:hAnsi="Browallia New" w:cs="Browallia New"/>
          <w:color w:val="000000" w:themeColor="text1"/>
          <w:sz w:val="28"/>
          <w:szCs w:val="28"/>
        </w:rPr>
        <w:t xml:space="preserve"> </w:t>
      </w:r>
      <w:r w:rsidRPr="00495C58">
        <w:rPr>
          <w:rFonts w:ascii="Browallia New" w:hAnsi="Browallia New" w:cs="Browallia New"/>
          <w:color w:val="000000" w:themeColor="text1"/>
          <w:sz w:val="28"/>
          <w:szCs w:val="28"/>
          <w:cs/>
        </w:rPr>
        <w:t>ล้านบาท</w:t>
      </w:r>
      <w:r w:rsidR="00AE6D1F" w:rsidRPr="00495C58">
        <w:rPr>
          <w:rFonts w:ascii="Browallia New" w:hAnsi="Browallia New" w:cs="Browallia New"/>
          <w:color w:val="000000" w:themeColor="text1"/>
          <w:sz w:val="28"/>
          <w:szCs w:val="28"/>
        </w:rPr>
        <w:t xml:space="preserve"> </w:t>
      </w:r>
      <w:r w:rsidRPr="00495C58">
        <w:rPr>
          <w:rFonts w:ascii="Browallia New" w:hAnsi="Browallia New" w:cs="Browallia New"/>
          <w:color w:val="000000" w:themeColor="text1"/>
          <w:sz w:val="28"/>
          <w:szCs w:val="28"/>
          <w:cs/>
        </w:rPr>
        <w:t>เพื่อใช้เป็นหลักประกันสำหรับเงินกู้ยืมระยะยาวจากสถาบันการเงินแห่งหนึ่ง</w:t>
      </w:r>
    </w:p>
    <w:p w14:paraId="0A467000" w14:textId="77777777" w:rsidR="00E62F2C" w:rsidRPr="00495C58" w:rsidRDefault="00E62F2C"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704B652" w14:textId="77777777" w:rsidR="006B7BCB" w:rsidRPr="00495C58" w:rsidRDefault="006B7BCB"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9D6BA42" w14:textId="77777777" w:rsidR="00D26A7A" w:rsidRPr="00495C58" w:rsidRDefault="00D26A7A"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3A718D0" w14:textId="77777777" w:rsidR="00D26A7A" w:rsidRPr="00495C58" w:rsidRDefault="00D26A7A"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B530548" w14:textId="77777777" w:rsidR="00120B20" w:rsidRPr="00495C58" w:rsidRDefault="00120B20"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B2F3699" w14:textId="77777777" w:rsidR="00120B20" w:rsidRPr="00495C58" w:rsidRDefault="00120B20"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6A3E60F" w14:textId="77777777" w:rsidR="00120B20" w:rsidRPr="00495C58" w:rsidRDefault="00120B20"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4C01E70D" w14:textId="5E2F123F" w:rsidR="00AF40CF" w:rsidRPr="00495C58" w:rsidRDefault="00AF40C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495C58">
        <w:rPr>
          <w:rFonts w:ascii="Browallia New" w:hAnsi="Browallia New" w:cs="Browallia New"/>
          <w:b/>
          <w:bCs/>
          <w:color w:val="000000" w:themeColor="text1"/>
          <w:sz w:val="28"/>
          <w:szCs w:val="28"/>
          <w:cs/>
        </w:rPr>
        <w:lastRenderedPageBreak/>
        <w:t>ลูกหนี้การค้าและลูกหนี้อื่น</w:t>
      </w:r>
      <w:r w:rsidRPr="00495C58">
        <w:rPr>
          <w:rFonts w:ascii="Browallia New" w:hAnsi="Browallia New" w:cs="Browallia New"/>
          <w:b/>
          <w:bCs/>
          <w:color w:val="000000" w:themeColor="text1"/>
          <w:sz w:val="28"/>
          <w:szCs w:val="28"/>
        </w:rPr>
        <w:t xml:space="preserve"> </w:t>
      </w:r>
      <w:r w:rsidR="00F71D16" w:rsidRPr="00495C58">
        <w:rPr>
          <w:rFonts w:ascii="Browallia New" w:hAnsi="Browallia New" w:cs="Browallia New"/>
          <w:b/>
          <w:bCs/>
          <w:color w:val="000000" w:themeColor="text1"/>
          <w:sz w:val="28"/>
          <w:szCs w:val="28"/>
        </w:rPr>
        <w:t>-</w:t>
      </w:r>
      <w:r w:rsidRPr="00495C58">
        <w:rPr>
          <w:rFonts w:ascii="Browallia New" w:hAnsi="Browallia New" w:cs="Browallia New"/>
          <w:b/>
          <w:bCs/>
          <w:color w:val="000000" w:themeColor="text1"/>
          <w:sz w:val="28"/>
          <w:szCs w:val="28"/>
        </w:rPr>
        <w:t xml:space="preserve"> </w:t>
      </w:r>
      <w:r w:rsidRPr="00495C58">
        <w:rPr>
          <w:rFonts w:ascii="Browallia New" w:hAnsi="Browallia New" w:cs="Browallia New"/>
          <w:b/>
          <w:bCs/>
          <w:color w:val="000000" w:themeColor="text1"/>
          <w:sz w:val="28"/>
          <w:szCs w:val="28"/>
          <w:cs/>
        </w:rPr>
        <w:t>สุทธิ</w:t>
      </w:r>
    </w:p>
    <w:p w14:paraId="5C4787A7" w14:textId="77777777" w:rsidR="00AF40CF" w:rsidRPr="00495C58"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tbl>
      <w:tblPr>
        <w:tblW w:w="8996" w:type="dxa"/>
        <w:tblInd w:w="360" w:type="dxa"/>
        <w:tblLayout w:type="fixed"/>
        <w:tblLook w:val="0000" w:firstRow="0" w:lastRow="0" w:firstColumn="0" w:lastColumn="0" w:noHBand="0" w:noVBand="0"/>
      </w:tblPr>
      <w:tblGrid>
        <w:gridCol w:w="3519"/>
        <w:gridCol w:w="1392"/>
        <w:gridCol w:w="1393"/>
        <w:gridCol w:w="1393"/>
        <w:gridCol w:w="1299"/>
      </w:tblGrid>
      <w:tr w:rsidR="00AC4C2C" w:rsidRPr="00495C58" w14:paraId="65C2ED7B" w14:textId="77777777" w:rsidTr="00F156F4">
        <w:trPr>
          <w:cantSplit/>
          <w:tblHeader/>
        </w:trPr>
        <w:tc>
          <w:tcPr>
            <w:tcW w:w="3519" w:type="dxa"/>
          </w:tcPr>
          <w:p w14:paraId="2084EAED" w14:textId="77777777" w:rsidR="00AC4C2C" w:rsidRPr="00495C58"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477" w:type="dxa"/>
            <w:gridSpan w:val="4"/>
          </w:tcPr>
          <w:p w14:paraId="26354C75" w14:textId="77777777" w:rsidR="00AC4C2C" w:rsidRPr="00495C58"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495C58">
              <w:rPr>
                <w:rFonts w:ascii="Browallia New" w:hAnsi="Browallia New" w:cs="Browallia New"/>
                <w:snapToGrid w:val="0"/>
                <w:sz w:val="24"/>
                <w:szCs w:val="24"/>
                <w:lang w:eastAsia="th-TH"/>
              </w:rPr>
              <w:t>(</w:t>
            </w:r>
            <w:proofErr w:type="gramStart"/>
            <w:r w:rsidRPr="00495C58">
              <w:rPr>
                <w:rFonts w:ascii="Browallia New" w:hAnsi="Browallia New" w:cs="Browallia New"/>
                <w:snapToGrid w:val="0"/>
                <w:sz w:val="24"/>
                <w:szCs w:val="24"/>
                <w:cs/>
                <w:lang w:eastAsia="th-TH"/>
              </w:rPr>
              <w:t>หน่วย</w:t>
            </w:r>
            <w:r w:rsidRPr="00495C58">
              <w:rPr>
                <w:rFonts w:ascii="Browallia New" w:hAnsi="Browallia New" w:cs="Browallia New"/>
                <w:snapToGrid w:val="0"/>
                <w:sz w:val="24"/>
                <w:szCs w:val="24"/>
                <w:lang w:eastAsia="th-TH"/>
              </w:rPr>
              <w:t xml:space="preserve"> :</w:t>
            </w:r>
            <w:proofErr w:type="gramEnd"/>
            <w:r w:rsidRPr="00495C58">
              <w:rPr>
                <w:rFonts w:ascii="Browallia New" w:hAnsi="Browallia New" w:cs="Browallia New"/>
                <w:snapToGrid w:val="0"/>
                <w:sz w:val="24"/>
                <w:szCs w:val="24"/>
                <w:lang w:eastAsia="th-TH"/>
              </w:rPr>
              <w:t xml:space="preserve"> </w:t>
            </w:r>
            <w:r w:rsidRPr="00495C58">
              <w:rPr>
                <w:rFonts w:ascii="Browallia New" w:hAnsi="Browallia New" w:cs="Browallia New"/>
                <w:snapToGrid w:val="0"/>
                <w:sz w:val="24"/>
                <w:szCs w:val="24"/>
                <w:cs/>
                <w:lang w:eastAsia="th-TH"/>
              </w:rPr>
              <w:t>พันบาท)</w:t>
            </w:r>
          </w:p>
        </w:tc>
      </w:tr>
      <w:tr w:rsidR="00AC4C2C" w:rsidRPr="00495C58" w14:paraId="0C7E2986" w14:textId="77777777" w:rsidTr="00F156F4">
        <w:trPr>
          <w:cantSplit/>
          <w:tblHeader/>
        </w:trPr>
        <w:tc>
          <w:tcPr>
            <w:tcW w:w="3519" w:type="dxa"/>
          </w:tcPr>
          <w:p w14:paraId="021D84BE" w14:textId="77777777" w:rsidR="00AC4C2C" w:rsidRPr="00495C58"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417A2692" w14:textId="77777777" w:rsidR="00AC4C2C" w:rsidRPr="00495C58" w:rsidRDefault="00AC4C2C"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cs/>
              </w:rPr>
              <w:t>ข้อมูลทางการเงินรวม</w:t>
            </w:r>
          </w:p>
        </w:tc>
        <w:tc>
          <w:tcPr>
            <w:tcW w:w="2692" w:type="dxa"/>
            <w:gridSpan w:val="2"/>
          </w:tcPr>
          <w:p w14:paraId="062675B4" w14:textId="77777777" w:rsidR="00AC4C2C" w:rsidRPr="00495C58" w:rsidRDefault="00AC4C2C"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495C58">
              <w:rPr>
                <w:rFonts w:ascii="Browallia New" w:hAnsi="Browallia New" w:cs="Browallia New"/>
                <w:sz w:val="24"/>
                <w:szCs w:val="24"/>
                <w:cs/>
              </w:rPr>
              <w:t>ข้อมูลทางการเงินเฉพาะบริษัท</w:t>
            </w:r>
          </w:p>
        </w:tc>
      </w:tr>
      <w:tr w:rsidR="00517C8A" w:rsidRPr="00495C58" w14:paraId="430C59F8" w14:textId="77777777" w:rsidTr="00F156F4">
        <w:trPr>
          <w:cantSplit/>
          <w:trHeight w:val="290"/>
          <w:tblHeader/>
        </w:trPr>
        <w:tc>
          <w:tcPr>
            <w:tcW w:w="3519" w:type="dxa"/>
          </w:tcPr>
          <w:p w14:paraId="5F0BB6D2" w14:textId="77777777" w:rsidR="00517C8A" w:rsidRPr="00495C58" w:rsidRDefault="00517C8A" w:rsidP="00517C8A">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4218D1A9" w14:textId="77777777" w:rsidR="008644F7" w:rsidRPr="00495C58" w:rsidRDefault="008644F7" w:rsidP="00864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30</w:t>
            </w:r>
            <w:r w:rsidRPr="00495C58">
              <w:rPr>
                <w:rFonts w:ascii="Browallia New" w:hAnsi="Browallia New" w:cs="Browallia New"/>
                <w:sz w:val="24"/>
                <w:szCs w:val="24"/>
                <w:cs/>
                <w:lang w:val="en-GB"/>
              </w:rPr>
              <w:t xml:space="preserve"> มิถุนายน</w:t>
            </w:r>
          </w:p>
          <w:p w14:paraId="5F717885" w14:textId="18872C91" w:rsidR="00517C8A" w:rsidRPr="00495C58"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256</w:t>
            </w:r>
            <w:r w:rsidR="00DD639F" w:rsidRPr="00495C58">
              <w:rPr>
                <w:rFonts w:ascii="Browallia New" w:hAnsi="Browallia New" w:cs="Browallia New"/>
                <w:sz w:val="24"/>
                <w:szCs w:val="24"/>
              </w:rPr>
              <w:t>9</w:t>
            </w:r>
          </w:p>
        </w:tc>
        <w:tc>
          <w:tcPr>
            <w:tcW w:w="1393" w:type="dxa"/>
            <w:vAlign w:val="bottom"/>
          </w:tcPr>
          <w:p w14:paraId="1F29652E" w14:textId="2F78D500" w:rsidR="00517C8A" w:rsidRPr="00495C58"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31 </w:t>
            </w:r>
            <w:r w:rsidRPr="00495C58">
              <w:rPr>
                <w:rFonts w:ascii="Browallia New" w:hAnsi="Browallia New" w:cs="Browallia New"/>
                <w:sz w:val="24"/>
                <w:szCs w:val="24"/>
                <w:cs/>
              </w:rPr>
              <w:t xml:space="preserve">ธันวาคม </w:t>
            </w:r>
            <w:r w:rsidRPr="00495C58">
              <w:rPr>
                <w:rFonts w:ascii="Browallia New" w:hAnsi="Browallia New" w:cs="Browallia New"/>
                <w:sz w:val="24"/>
                <w:szCs w:val="24"/>
              </w:rPr>
              <w:t>256</w:t>
            </w:r>
            <w:r w:rsidR="00DD639F" w:rsidRPr="00495C58">
              <w:rPr>
                <w:rFonts w:ascii="Browallia New" w:hAnsi="Browallia New" w:cs="Browallia New"/>
                <w:sz w:val="24"/>
                <w:szCs w:val="24"/>
              </w:rPr>
              <w:t>8</w:t>
            </w:r>
          </w:p>
        </w:tc>
        <w:tc>
          <w:tcPr>
            <w:tcW w:w="1393" w:type="dxa"/>
            <w:vAlign w:val="bottom"/>
          </w:tcPr>
          <w:p w14:paraId="54D7155D" w14:textId="77777777" w:rsidR="008644F7" w:rsidRPr="00495C58" w:rsidRDefault="008644F7" w:rsidP="00864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30</w:t>
            </w:r>
            <w:r w:rsidRPr="00495C58">
              <w:rPr>
                <w:rFonts w:ascii="Browallia New" w:hAnsi="Browallia New" w:cs="Browallia New"/>
                <w:sz w:val="24"/>
                <w:szCs w:val="24"/>
                <w:cs/>
                <w:lang w:val="en-GB"/>
              </w:rPr>
              <w:t xml:space="preserve"> มิถุนายน</w:t>
            </w:r>
          </w:p>
          <w:p w14:paraId="121B478B" w14:textId="3B81CF0C" w:rsidR="00517C8A" w:rsidRPr="00495C58" w:rsidRDefault="00AB7D42" w:rsidP="00AB7D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256</w:t>
            </w:r>
            <w:r w:rsidR="00DD639F" w:rsidRPr="00495C58">
              <w:rPr>
                <w:rFonts w:ascii="Browallia New" w:hAnsi="Browallia New" w:cs="Browallia New"/>
                <w:sz w:val="24"/>
                <w:szCs w:val="24"/>
              </w:rPr>
              <w:t>9</w:t>
            </w:r>
          </w:p>
        </w:tc>
        <w:tc>
          <w:tcPr>
            <w:tcW w:w="1299" w:type="dxa"/>
            <w:vAlign w:val="bottom"/>
          </w:tcPr>
          <w:p w14:paraId="3B944AF5" w14:textId="1BC0AB97" w:rsidR="00517C8A" w:rsidRPr="00495C58"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31 </w:t>
            </w:r>
            <w:r w:rsidRPr="00495C58">
              <w:rPr>
                <w:rFonts w:ascii="Browallia New" w:hAnsi="Browallia New" w:cs="Browallia New"/>
                <w:sz w:val="24"/>
                <w:szCs w:val="24"/>
                <w:cs/>
              </w:rPr>
              <w:t xml:space="preserve">ธันวาคม </w:t>
            </w:r>
            <w:r w:rsidRPr="00495C58">
              <w:rPr>
                <w:rFonts w:ascii="Browallia New" w:hAnsi="Browallia New" w:cs="Browallia New"/>
                <w:sz w:val="24"/>
                <w:szCs w:val="24"/>
              </w:rPr>
              <w:t>256</w:t>
            </w:r>
            <w:r w:rsidR="00DD639F" w:rsidRPr="00495C58">
              <w:rPr>
                <w:rFonts w:ascii="Browallia New" w:hAnsi="Browallia New" w:cs="Browallia New"/>
                <w:sz w:val="24"/>
                <w:szCs w:val="24"/>
              </w:rPr>
              <w:t>8</w:t>
            </w:r>
          </w:p>
        </w:tc>
      </w:tr>
      <w:tr w:rsidR="00AC4C2C" w:rsidRPr="00495C58" w14:paraId="00A88C10" w14:textId="77777777" w:rsidTr="00F156F4">
        <w:trPr>
          <w:cantSplit/>
          <w:tblHeader/>
        </w:trPr>
        <w:tc>
          <w:tcPr>
            <w:tcW w:w="3519" w:type="dxa"/>
            <w:vAlign w:val="bottom"/>
          </w:tcPr>
          <w:p w14:paraId="4BE44514" w14:textId="77777777" w:rsidR="00AC4C2C" w:rsidRPr="00495C58"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0F3ADCC5" w14:textId="77777777" w:rsidR="00AC4C2C" w:rsidRPr="00495C58"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60343680" w14:textId="77777777" w:rsidR="00AC4C2C" w:rsidRPr="00495C58"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4E1BAA89" w14:textId="77777777" w:rsidR="00AC4C2C" w:rsidRPr="00495C58" w:rsidRDefault="00AC4C2C"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c>
          <w:tcPr>
            <w:tcW w:w="1299" w:type="dxa"/>
          </w:tcPr>
          <w:p w14:paraId="166A220A" w14:textId="77777777" w:rsidR="00AC4C2C" w:rsidRPr="00495C58" w:rsidRDefault="00AC4C2C"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r>
      <w:tr w:rsidR="00D61680" w:rsidRPr="00495C58" w14:paraId="078406B8" w14:textId="77777777" w:rsidTr="00F156F4">
        <w:trPr>
          <w:cantSplit/>
          <w:tblHeader/>
        </w:trPr>
        <w:tc>
          <w:tcPr>
            <w:tcW w:w="3519" w:type="dxa"/>
            <w:vAlign w:val="bottom"/>
          </w:tcPr>
          <w:p w14:paraId="0A5AA26C" w14:textId="3EB6E3C6" w:rsidR="00D61680" w:rsidRPr="00495C58" w:rsidRDefault="00D61680"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b/>
                <w:bCs/>
                <w:sz w:val="24"/>
                <w:szCs w:val="24"/>
                <w:cs/>
              </w:rPr>
              <w:t>ลูกหนี้การค้าและลูกหนี้อื่น</w:t>
            </w:r>
            <w:r w:rsidR="00EA4B3F" w:rsidRPr="00495C58">
              <w:rPr>
                <w:rFonts w:ascii="Browallia New" w:hAnsi="Browallia New" w:cs="Browallia New"/>
                <w:b/>
                <w:bCs/>
                <w:sz w:val="24"/>
                <w:szCs w:val="24"/>
              </w:rPr>
              <w:t xml:space="preserve"> - </w:t>
            </w:r>
            <w:r w:rsidR="00EA4B3F" w:rsidRPr="00495C58">
              <w:rPr>
                <w:rFonts w:ascii="Browallia New" w:hAnsi="Browallia New" w:cs="Browallia New" w:hint="cs"/>
                <w:b/>
                <w:bCs/>
                <w:sz w:val="24"/>
                <w:szCs w:val="24"/>
                <w:cs/>
              </w:rPr>
              <w:t>หมุนเวียน</w:t>
            </w:r>
          </w:p>
        </w:tc>
        <w:tc>
          <w:tcPr>
            <w:tcW w:w="1392" w:type="dxa"/>
            <w:vAlign w:val="bottom"/>
          </w:tcPr>
          <w:p w14:paraId="5215B751" w14:textId="77777777" w:rsidR="00D61680" w:rsidRPr="00495C58" w:rsidRDefault="00D61680"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26266D1A" w14:textId="77777777" w:rsidR="00D61680" w:rsidRPr="00495C58" w:rsidRDefault="00D61680"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2B344DA5" w14:textId="77777777" w:rsidR="00D61680" w:rsidRPr="00495C58" w:rsidRDefault="00D61680"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c>
          <w:tcPr>
            <w:tcW w:w="1299" w:type="dxa"/>
          </w:tcPr>
          <w:p w14:paraId="10938C8F" w14:textId="77777777" w:rsidR="00D61680" w:rsidRPr="00495C58" w:rsidRDefault="00D61680"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r>
      <w:tr w:rsidR="0008302D" w:rsidRPr="00495C58" w14:paraId="0A286872" w14:textId="77777777" w:rsidTr="00F156F4">
        <w:trPr>
          <w:cantSplit/>
          <w:trHeight w:val="71"/>
        </w:trPr>
        <w:tc>
          <w:tcPr>
            <w:tcW w:w="3519" w:type="dxa"/>
            <w:vAlign w:val="bottom"/>
          </w:tcPr>
          <w:p w14:paraId="2D245AE4" w14:textId="7F05DC58" w:rsidR="0008302D" w:rsidRPr="00495C58" w:rsidRDefault="0008302D" w:rsidP="0008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ลูกหนี้การค้า</w:t>
            </w:r>
            <w:r w:rsidRPr="00495C58">
              <w:rPr>
                <w:rFonts w:ascii="Browallia New" w:hAnsi="Browallia New" w:cs="Browallia New"/>
                <w:sz w:val="24"/>
                <w:szCs w:val="24"/>
              </w:rPr>
              <w:t xml:space="preserve"> - </w:t>
            </w:r>
            <w:r w:rsidRPr="00495C58">
              <w:rPr>
                <w:rFonts w:ascii="Browallia New" w:hAnsi="Browallia New" w:cs="Browallia New"/>
                <w:sz w:val="24"/>
                <w:szCs w:val="24"/>
                <w:cs/>
              </w:rPr>
              <w:t>กิจการอื่น</w:t>
            </w:r>
          </w:p>
        </w:tc>
        <w:tc>
          <w:tcPr>
            <w:tcW w:w="1392" w:type="dxa"/>
          </w:tcPr>
          <w:p w14:paraId="66BF98D8" w14:textId="07433050" w:rsidR="0008302D" w:rsidRPr="00495C58" w:rsidRDefault="0008302D" w:rsidP="0008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 xml:space="preserve"> 144,329 </w:t>
            </w:r>
          </w:p>
        </w:tc>
        <w:tc>
          <w:tcPr>
            <w:tcW w:w="1393" w:type="dxa"/>
          </w:tcPr>
          <w:p w14:paraId="5F578343" w14:textId="7B7195D8" w:rsidR="0008302D" w:rsidRPr="00495C58" w:rsidRDefault="0008302D" w:rsidP="0008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w:t>
            </w:r>
            <w:r w:rsidR="002F45F0" w:rsidRPr="00495C58">
              <w:rPr>
                <w:rFonts w:ascii="Browallia New" w:eastAsia="Arial Unicode MS" w:hAnsi="Browallia New" w:cs="Browallia New"/>
                <w:sz w:val="24"/>
                <w:szCs w:val="24"/>
              </w:rPr>
              <w:t>169</w:t>
            </w:r>
            <w:r w:rsidRPr="00495C58">
              <w:rPr>
                <w:rFonts w:ascii="Browallia New" w:eastAsia="Arial Unicode MS" w:hAnsi="Browallia New" w:cs="Browallia New"/>
                <w:sz w:val="24"/>
                <w:szCs w:val="24"/>
                <w:lang w:val="en-GB"/>
              </w:rPr>
              <w:t>,</w:t>
            </w:r>
            <w:r w:rsidR="002F45F0" w:rsidRPr="00495C58">
              <w:rPr>
                <w:rFonts w:ascii="Browallia New" w:eastAsia="Arial Unicode MS" w:hAnsi="Browallia New" w:cs="Browallia New"/>
                <w:sz w:val="24"/>
                <w:szCs w:val="24"/>
                <w:lang w:val="en-GB"/>
              </w:rPr>
              <w:t>753</w:t>
            </w:r>
          </w:p>
        </w:tc>
        <w:tc>
          <w:tcPr>
            <w:tcW w:w="1393" w:type="dxa"/>
          </w:tcPr>
          <w:p w14:paraId="3B5397A7" w14:textId="5F846255" w:rsidR="0008302D" w:rsidRPr="00495C58" w:rsidRDefault="00113FED" w:rsidP="0008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358</w:t>
            </w:r>
          </w:p>
        </w:tc>
        <w:tc>
          <w:tcPr>
            <w:tcW w:w="1299" w:type="dxa"/>
          </w:tcPr>
          <w:p w14:paraId="10EDB43E" w14:textId="07B4D13E" w:rsidR="0008302D" w:rsidRPr="00495C58" w:rsidRDefault="0008302D" w:rsidP="0008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516 </w:t>
            </w:r>
          </w:p>
        </w:tc>
      </w:tr>
      <w:tr w:rsidR="0008302D" w:rsidRPr="00495C58" w14:paraId="0746F9F6" w14:textId="77777777" w:rsidTr="00F156F4">
        <w:trPr>
          <w:cantSplit/>
          <w:trHeight w:val="71"/>
        </w:trPr>
        <w:tc>
          <w:tcPr>
            <w:tcW w:w="3519" w:type="dxa"/>
            <w:vAlign w:val="bottom"/>
          </w:tcPr>
          <w:p w14:paraId="663ADEB8" w14:textId="1EE31F8C" w:rsidR="0008302D" w:rsidRPr="00495C58" w:rsidRDefault="0008302D" w:rsidP="0008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ลูกหนี้การค้า</w:t>
            </w:r>
            <w:r w:rsidRPr="00495C58">
              <w:rPr>
                <w:rFonts w:ascii="Browallia New" w:hAnsi="Browallia New" w:cs="Browallia New"/>
                <w:sz w:val="24"/>
                <w:szCs w:val="24"/>
              </w:rPr>
              <w:t xml:space="preserve"> - </w:t>
            </w:r>
            <w:r w:rsidRPr="00495C58">
              <w:rPr>
                <w:rFonts w:ascii="Browallia New" w:hAnsi="Browallia New" w:cs="Browallia New"/>
                <w:sz w:val="24"/>
                <w:szCs w:val="24"/>
                <w:cs/>
              </w:rPr>
              <w:t>กิจการที่เกี่ยวข้องกัน</w:t>
            </w:r>
          </w:p>
        </w:tc>
        <w:tc>
          <w:tcPr>
            <w:tcW w:w="1392" w:type="dxa"/>
          </w:tcPr>
          <w:p w14:paraId="7B7F2410" w14:textId="3D745C9A" w:rsidR="0008302D" w:rsidRPr="00495C58" w:rsidRDefault="0008302D" w:rsidP="0008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 xml:space="preserve"> </w:t>
            </w:r>
            <w:r w:rsidR="009E7A08" w:rsidRPr="00495C58">
              <w:rPr>
                <w:rFonts w:ascii="Browallia New" w:eastAsia="Arial Unicode MS" w:hAnsi="Browallia New" w:cs="Browallia New"/>
                <w:sz w:val="24"/>
                <w:szCs w:val="24"/>
                <w:lang w:val="en-GB"/>
              </w:rPr>
              <w:t>4,68</w:t>
            </w:r>
            <w:r w:rsidR="0009704F" w:rsidRPr="00495C58">
              <w:rPr>
                <w:rFonts w:ascii="Browallia New" w:eastAsia="Arial Unicode MS" w:hAnsi="Browallia New" w:cs="Browallia New"/>
                <w:sz w:val="24"/>
                <w:szCs w:val="24"/>
                <w:lang w:val="en-GB"/>
              </w:rPr>
              <w:t>8</w:t>
            </w:r>
            <w:r w:rsidRPr="00495C58">
              <w:rPr>
                <w:rFonts w:ascii="Browallia New" w:eastAsia="Arial Unicode MS" w:hAnsi="Browallia New" w:cs="Browallia New"/>
                <w:sz w:val="24"/>
                <w:szCs w:val="24"/>
                <w:lang w:val="en-GB"/>
              </w:rPr>
              <w:t xml:space="preserve"> </w:t>
            </w:r>
          </w:p>
        </w:tc>
        <w:tc>
          <w:tcPr>
            <w:tcW w:w="1393" w:type="dxa"/>
          </w:tcPr>
          <w:p w14:paraId="5797773E" w14:textId="190B97BA" w:rsidR="0008302D" w:rsidRPr="00495C58" w:rsidRDefault="0008302D" w:rsidP="0008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1,388 </w:t>
            </w:r>
          </w:p>
        </w:tc>
        <w:tc>
          <w:tcPr>
            <w:tcW w:w="1393" w:type="dxa"/>
          </w:tcPr>
          <w:p w14:paraId="68C6620F" w14:textId="51930BFA" w:rsidR="0008302D" w:rsidRPr="00495C58" w:rsidRDefault="009E7A08" w:rsidP="009E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w:t>
            </w:r>
            <w:r w:rsidRPr="00495C58">
              <w:rPr>
                <w:rFonts w:ascii="Browallia New" w:hAnsi="Browallia New" w:cs="Browallia New"/>
                <w:sz w:val="24"/>
                <w:szCs w:val="24"/>
              </w:rPr>
              <w:t>-</w:t>
            </w:r>
          </w:p>
        </w:tc>
        <w:tc>
          <w:tcPr>
            <w:tcW w:w="1299" w:type="dxa"/>
          </w:tcPr>
          <w:p w14:paraId="1DACBFCE" w14:textId="735E6CE1" w:rsidR="0008302D" w:rsidRPr="00495C58" w:rsidRDefault="0008302D" w:rsidP="0008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1,011,366 </w:t>
            </w:r>
          </w:p>
        </w:tc>
      </w:tr>
      <w:tr w:rsidR="003F7584" w:rsidRPr="00495C58" w14:paraId="7D3913BB" w14:textId="77777777" w:rsidTr="00F156F4">
        <w:trPr>
          <w:cantSplit/>
          <w:trHeight w:val="71"/>
        </w:trPr>
        <w:tc>
          <w:tcPr>
            <w:tcW w:w="3519" w:type="dxa"/>
            <w:vAlign w:val="bottom"/>
          </w:tcPr>
          <w:p w14:paraId="1D8363A6" w14:textId="0A3DEFD7" w:rsidR="003F7584" w:rsidRPr="00495C58" w:rsidRDefault="003F7584" w:rsidP="003F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ลูกหนี้อื่น</w:t>
            </w:r>
            <w:r w:rsidRPr="00495C58">
              <w:rPr>
                <w:rFonts w:ascii="Browallia New" w:hAnsi="Browallia New" w:cs="Browallia New"/>
                <w:sz w:val="24"/>
                <w:szCs w:val="24"/>
              </w:rPr>
              <w:t xml:space="preserve"> - </w:t>
            </w:r>
            <w:r w:rsidRPr="00495C58">
              <w:rPr>
                <w:rFonts w:ascii="Browallia New" w:hAnsi="Browallia New" w:cs="Browallia New"/>
                <w:sz w:val="24"/>
                <w:szCs w:val="24"/>
                <w:cs/>
              </w:rPr>
              <w:t>กิจการอื่น</w:t>
            </w:r>
          </w:p>
        </w:tc>
        <w:tc>
          <w:tcPr>
            <w:tcW w:w="1392" w:type="dxa"/>
          </w:tcPr>
          <w:p w14:paraId="5492860F" w14:textId="1568F469" w:rsidR="003F7584" w:rsidRPr="00495C58" w:rsidRDefault="004915D6" w:rsidP="003F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7,452</w:t>
            </w:r>
          </w:p>
        </w:tc>
        <w:tc>
          <w:tcPr>
            <w:tcW w:w="1393" w:type="dxa"/>
          </w:tcPr>
          <w:p w14:paraId="142DD47B" w14:textId="598620FC" w:rsidR="003F7584" w:rsidRPr="00495C58" w:rsidRDefault="003F7584" w:rsidP="003F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466 </w:t>
            </w:r>
          </w:p>
        </w:tc>
        <w:tc>
          <w:tcPr>
            <w:tcW w:w="1393" w:type="dxa"/>
          </w:tcPr>
          <w:p w14:paraId="3D3D1CCB" w14:textId="793ECD3A" w:rsidR="003F7584" w:rsidRPr="00495C58" w:rsidRDefault="00682990" w:rsidP="00457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36</w:t>
            </w:r>
          </w:p>
        </w:tc>
        <w:tc>
          <w:tcPr>
            <w:tcW w:w="1299" w:type="dxa"/>
          </w:tcPr>
          <w:p w14:paraId="6C8674BB" w14:textId="7705C992" w:rsidR="003F7584" w:rsidRPr="00495C58" w:rsidRDefault="003F7584" w:rsidP="003F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w:t>
            </w:r>
          </w:p>
        </w:tc>
      </w:tr>
      <w:tr w:rsidR="000F4023" w:rsidRPr="00495C58" w14:paraId="48B3BBC2" w14:textId="77777777" w:rsidTr="00F156F4">
        <w:trPr>
          <w:cantSplit/>
          <w:trHeight w:val="71"/>
        </w:trPr>
        <w:tc>
          <w:tcPr>
            <w:tcW w:w="3519" w:type="dxa"/>
            <w:vAlign w:val="bottom"/>
          </w:tcPr>
          <w:p w14:paraId="0181D310" w14:textId="0526C481" w:rsidR="000F4023" w:rsidRPr="00495C58" w:rsidRDefault="000F4023" w:rsidP="000F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ลูกหนี้อื่น</w:t>
            </w:r>
            <w:r w:rsidRPr="00495C58">
              <w:rPr>
                <w:rFonts w:ascii="Browallia New" w:hAnsi="Browallia New" w:cs="Browallia New"/>
                <w:sz w:val="24"/>
                <w:szCs w:val="24"/>
              </w:rPr>
              <w:t xml:space="preserve"> - </w:t>
            </w:r>
            <w:r w:rsidRPr="00495C58">
              <w:rPr>
                <w:rFonts w:ascii="Browallia New" w:hAnsi="Browallia New" w:cs="Browallia New"/>
                <w:sz w:val="24"/>
                <w:szCs w:val="24"/>
                <w:cs/>
              </w:rPr>
              <w:t>กิจการที่เกี่ยวข้องกัน</w:t>
            </w:r>
          </w:p>
        </w:tc>
        <w:tc>
          <w:tcPr>
            <w:tcW w:w="1392" w:type="dxa"/>
          </w:tcPr>
          <w:p w14:paraId="6C8AB439" w14:textId="1D49E34B" w:rsidR="000F4023" w:rsidRPr="00495C58" w:rsidRDefault="000F4023" w:rsidP="000F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177</w:t>
            </w:r>
          </w:p>
        </w:tc>
        <w:tc>
          <w:tcPr>
            <w:tcW w:w="1393" w:type="dxa"/>
          </w:tcPr>
          <w:p w14:paraId="2030DD61" w14:textId="24A8172B" w:rsidR="000F4023" w:rsidRPr="00495C58" w:rsidRDefault="000F4023" w:rsidP="000F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15 </w:t>
            </w:r>
          </w:p>
        </w:tc>
        <w:tc>
          <w:tcPr>
            <w:tcW w:w="1393" w:type="dxa"/>
          </w:tcPr>
          <w:p w14:paraId="0DA99C32" w14:textId="1FA82C29" w:rsidR="000F4023" w:rsidRPr="00495C58" w:rsidRDefault="000F4023" w:rsidP="000F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w:t>
            </w:r>
            <w:r w:rsidRPr="00495C58">
              <w:rPr>
                <w:rFonts w:ascii="Browallia New" w:hAnsi="Browallia New" w:cs="Browallia New"/>
                <w:sz w:val="24"/>
                <w:szCs w:val="24"/>
              </w:rPr>
              <w:t>-</w:t>
            </w:r>
          </w:p>
        </w:tc>
        <w:tc>
          <w:tcPr>
            <w:tcW w:w="1299" w:type="dxa"/>
          </w:tcPr>
          <w:p w14:paraId="3ED9E85B" w14:textId="4618D9FE" w:rsidR="000F4023" w:rsidRPr="00495C58" w:rsidRDefault="000F4023" w:rsidP="000F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176 </w:t>
            </w:r>
          </w:p>
        </w:tc>
      </w:tr>
      <w:tr w:rsidR="00F91F1E" w:rsidRPr="00495C58" w14:paraId="6AE38EAC" w14:textId="77777777" w:rsidTr="00F156F4">
        <w:trPr>
          <w:cantSplit/>
          <w:trHeight w:val="71"/>
        </w:trPr>
        <w:tc>
          <w:tcPr>
            <w:tcW w:w="3519" w:type="dxa"/>
            <w:vAlign w:val="bottom"/>
          </w:tcPr>
          <w:p w14:paraId="593F9C5B" w14:textId="3B4D4196" w:rsidR="00F91F1E" w:rsidRPr="00495C58"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eastAsia="Arial Unicode MS" w:hAnsi="Browallia New" w:cs="Browallia New"/>
                <w:sz w:val="24"/>
                <w:szCs w:val="24"/>
                <w:cs/>
              </w:rPr>
              <w:t xml:space="preserve">รายได้ค้างรับ </w:t>
            </w:r>
            <w:r w:rsidRPr="00495C58">
              <w:rPr>
                <w:rFonts w:ascii="Browallia New" w:hAnsi="Browallia New" w:cs="Browallia New"/>
                <w:sz w:val="24"/>
                <w:szCs w:val="24"/>
              </w:rPr>
              <w:t xml:space="preserve">- </w:t>
            </w:r>
            <w:r w:rsidRPr="00495C58">
              <w:rPr>
                <w:rFonts w:ascii="Browallia New" w:hAnsi="Browallia New" w:cs="Browallia New"/>
                <w:sz w:val="24"/>
                <w:szCs w:val="24"/>
                <w:cs/>
              </w:rPr>
              <w:t>กิจการอื่น</w:t>
            </w:r>
          </w:p>
        </w:tc>
        <w:tc>
          <w:tcPr>
            <w:tcW w:w="1392" w:type="dxa"/>
          </w:tcPr>
          <w:p w14:paraId="785E3628" w14:textId="04978FFB" w:rsidR="00F91F1E" w:rsidRPr="00495C58" w:rsidRDefault="00175D5B"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44,629</w:t>
            </w:r>
          </w:p>
        </w:tc>
        <w:tc>
          <w:tcPr>
            <w:tcW w:w="1393" w:type="dxa"/>
          </w:tcPr>
          <w:p w14:paraId="51509A56" w14:textId="17BA3E48" w:rsidR="00F91F1E" w:rsidRPr="00495C58"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eastAsia="Arial Unicode MS" w:hAnsi="Browallia New" w:cs="Browallia New"/>
                <w:sz w:val="24"/>
                <w:szCs w:val="24"/>
                <w:cs/>
              </w:rPr>
              <w:t>40</w:t>
            </w:r>
            <w:r w:rsidRPr="00495C58">
              <w:rPr>
                <w:rFonts w:ascii="Browallia New" w:eastAsia="Arial Unicode MS" w:hAnsi="Browallia New" w:cs="Browallia New"/>
                <w:sz w:val="24"/>
                <w:szCs w:val="24"/>
                <w:lang w:val="en-GB"/>
              </w:rPr>
              <w:t>,</w:t>
            </w:r>
            <w:r w:rsidRPr="00495C58">
              <w:rPr>
                <w:rFonts w:ascii="Browallia New" w:eastAsia="Arial Unicode MS" w:hAnsi="Browallia New" w:cs="Browallia New"/>
                <w:sz w:val="24"/>
                <w:szCs w:val="24"/>
                <w:cs/>
              </w:rPr>
              <w:t>339</w:t>
            </w:r>
          </w:p>
        </w:tc>
        <w:tc>
          <w:tcPr>
            <w:tcW w:w="1393" w:type="dxa"/>
          </w:tcPr>
          <w:p w14:paraId="1C3DAE2F" w14:textId="3C12EFF5" w:rsidR="00F91F1E" w:rsidRPr="00495C58" w:rsidRDefault="006F3164"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14,229</w:t>
            </w:r>
          </w:p>
        </w:tc>
        <w:tc>
          <w:tcPr>
            <w:tcW w:w="1299" w:type="dxa"/>
          </w:tcPr>
          <w:p w14:paraId="05500BDB" w14:textId="607551D4" w:rsidR="00F91F1E" w:rsidRPr="00495C58"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16,811 </w:t>
            </w:r>
          </w:p>
        </w:tc>
      </w:tr>
      <w:tr w:rsidR="00F91F1E" w:rsidRPr="00495C58" w14:paraId="79CF4E1B" w14:textId="77777777" w:rsidTr="00F156F4">
        <w:trPr>
          <w:cantSplit/>
          <w:trHeight w:val="71"/>
        </w:trPr>
        <w:tc>
          <w:tcPr>
            <w:tcW w:w="3519" w:type="dxa"/>
            <w:vAlign w:val="center"/>
          </w:tcPr>
          <w:p w14:paraId="62AC5ABD" w14:textId="4A2F1C87" w:rsidR="00F91F1E" w:rsidRPr="00495C58"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เงินทดรองจ่าย</w:t>
            </w:r>
            <w:r w:rsidRPr="00495C58">
              <w:rPr>
                <w:rFonts w:ascii="Browallia New" w:hAnsi="Browallia New" w:cs="Browallia New"/>
                <w:sz w:val="24"/>
                <w:szCs w:val="24"/>
              </w:rPr>
              <w:t xml:space="preserve"> - </w:t>
            </w:r>
            <w:r w:rsidRPr="00495C58">
              <w:rPr>
                <w:rFonts w:ascii="Browallia New" w:hAnsi="Browallia New" w:cs="Browallia New"/>
                <w:sz w:val="24"/>
                <w:szCs w:val="24"/>
                <w:cs/>
              </w:rPr>
              <w:t>พนักงาน</w:t>
            </w:r>
          </w:p>
        </w:tc>
        <w:tc>
          <w:tcPr>
            <w:tcW w:w="1392" w:type="dxa"/>
          </w:tcPr>
          <w:p w14:paraId="0921ED90" w14:textId="2E59A2E0" w:rsidR="00F91F1E" w:rsidRPr="00495C58" w:rsidRDefault="00E558F9"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1,316</w:t>
            </w:r>
          </w:p>
        </w:tc>
        <w:tc>
          <w:tcPr>
            <w:tcW w:w="1393" w:type="dxa"/>
          </w:tcPr>
          <w:p w14:paraId="75A36C2D" w14:textId="2CAE0DA3" w:rsidR="00F91F1E" w:rsidRPr="00495C58"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eastAsia="Arial Unicode MS" w:hAnsi="Browallia New" w:cs="Browallia New"/>
                <w:sz w:val="24"/>
                <w:szCs w:val="24"/>
                <w:cs/>
              </w:rPr>
              <w:t>3</w:t>
            </w:r>
            <w:r w:rsidRPr="00495C58">
              <w:rPr>
                <w:rFonts w:ascii="Browallia New" w:eastAsia="Arial Unicode MS" w:hAnsi="Browallia New" w:cs="Browallia New"/>
                <w:sz w:val="24"/>
                <w:szCs w:val="24"/>
                <w:lang w:val="en-GB"/>
              </w:rPr>
              <w:t>,</w:t>
            </w:r>
            <w:r w:rsidRPr="00495C58">
              <w:rPr>
                <w:rFonts w:ascii="Browallia New" w:eastAsia="Arial Unicode MS" w:hAnsi="Browallia New" w:cs="Browallia New"/>
                <w:sz w:val="24"/>
                <w:szCs w:val="24"/>
                <w:cs/>
              </w:rPr>
              <w:t>683</w:t>
            </w:r>
          </w:p>
        </w:tc>
        <w:tc>
          <w:tcPr>
            <w:tcW w:w="1393" w:type="dxa"/>
          </w:tcPr>
          <w:p w14:paraId="1979E366" w14:textId="1EE2D2A0" w:rsidR="00F91F1E" w:rsidRPr="00495C58" w:rsidRDefault="006F3164" w:rsidP="006F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290</w:t>
            </w:r>
          </w:p>
        </w:tc>
        <w:tc>
          <w:tcPr>
            <w:tcW w:w="1299" w:type="dxa"/>
          </w:tcPr>
          <w:p w14:paraId="74158D01" w14:textId="3DFD7F44" w:rsidR="00F91F1E" w:rsidRPr="00495C58"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290</w:t>
            </w:r>
          </w:p>
        </w:tc>
      </w:tr>
      <w:tr w:rsidR="007651C4" w:rsidRPr="00495C58" w14:paraId="62AC8151" w14:textId="77777777" w:rsidTr="00F156F4">
        <w:trPr>
          <w:cantSplit/>
          <w:trHeight w:val="71"/>
        </w:trPr>
        <w:tc>
          <w:tcPr>
            <w:tcW w:w="3519" w:type="dxa"/>
            <w:vAlign w:val="center"/>
          </w:tcPr>
          <w:p w14:paraId="387CE601" w14:textId="113752EC" w:rsidR="007651C4" w:rsidRPr="00495C58" w:rsidRDefault="007651C4" w:rsidP="00765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เงินทดรองจ่าย</w:t>
            </w:r>
            <w:r w:rsidRPr="00495C58">
              <w:rPr>
                <w:rFonts w:ascii="Browallia New" w:hAnsi="Browallia New" w:cs="Browallia New"/>
                <w:sz w:val="24"/>
                <w:szCs w:val="24"/>
              </w:rPr>
              <w:t xml:space="preserve"> - </w:t>
            </w:r>
            <w:r w:rsidRPr="00495C58">
              <w:rPr>
                <w:rFonts w:ascii="Browallia New" w:hAnsi="Browallia New" w:cs="Browallia New"/>
                <w:sz w:val="24"/>
                <w:szCs w:val="24"/>
                <w:cs/>
              </w:rPr>
              <w:t>กิจการที่เกี่ยวข้อง</w:t>
            </w:r>
            <w:r w:rsidR="00C0775B" w:rsidRPr="00495C58">
              <w:rPr>
                <w:rFonts w:ascii="Browallia New" w:hAnsi="Browallia New" w:cs="Browallia New" w:hint="cs"/>
                <w:sz w:val="24"/>
                <w:szCs w:val="24"/>
                <w:cs/>
              </w:rPr>
              <w:t>กัน</w:t>
            </w:r>
          </w:p>
        </w:tc>
        <w:tc>
          <w:tcPr>
            <w:tcW w:w="1392" w:type="dxa"/>
          </w:tcPr>
          <w:p w14:paraId="2A907D32" w14:textId="6AE2243D" w:rsidR="007651C4" w:rsidRPr="00495C58" w:rsidRDefault="003F704D" w:rsidP="00EE7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4"/>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w:t>
            </w:r>
          </w:p>
        </w:tc>
        <w:tc>
          <w:tcPr>
            <w:tcW w:w="1393" w:type="dxa"/>
          </w:tcPr>
          <w:p w14:paraId="041FBE4F" w14:textId="70C889A3" w:rsidR="007651C4" w:rsidRPr="00495C58" w:rsidRDefault="007651C4" w:rsidP="009E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w:t>
            </w:r>
          </w:p>
        </w:tc>
        <w:tc>
          <w:tcPr>
            <w:tcW w:w="1393" w:type="dxa"/>
          </w:tcPr>
          <w:p w14:paraId="50D499B1" w14:textId="4DE0B9A0" w:rsidR="007651C4" w:rsidRPr="00495C58" w:rsidRDefault="006F3164" w:rsidP="00765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14</w:t>
            </w:r>
          </w:p>
        </w:tc>
        <w:tc>
          <w:tcPr>
            <w:tcW w:w="1299" w:type="dxa"/>
          </w:tcPr>
          <w:p w14:paraId="0718EF99" w14:textId="698D2733" w:rsidR="007651C4" w:rsidRPr="00495C58" w:rsidRDefault="007651C4" w:rsidP="00765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eastAsia="Arial Unicode MS" w:hAnsi="Browallia New" w:cs="Browallia New"/>
                <w:sz w:val="24"/>
                <w:szCs w:val="24"/>
                <w:lang w:val="en-GB"/>
              </w:rPr>
              <w:t>6</w:t>
            </w:r>
          </w:p>
        </w:tc>
      </w:tr>
      <w:tr w:rsidR="006A498D" w:rsidRPr="00495C58" w14:paraId="26C5DC7B" w14:textId="77777777" w:rsidTr="00F156F4">
        <w:trPr>
          <w:cantSplit/>
          <w:trHeight w:val="71"/>
        </w:trPr>
        <w:tc>
          <w:tcPr>
            <w:tcW w:w="3519" w:type="dxa"/>
            <w:vAlign w:val="center"/>
          </w:tcPr>
          <w:p w14:paraId="01F97842" w14:textId="0C664F7F" w:rsidR="006A498D" w:rsidRPr="00495C58" w:rsidRDefault="006A498D" w:rsidP="006A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 xml:space="preserve">ดอกเบี้ยค้างรับ </w:t>
            </w:r>
            <w:r w:rsidRPr="00495C58">
              <w:rPr>
                <w:rFonts w:ascii="Browallia New" w:hAnsi="Browallia New" w:cs="Browallia New"/>
                <w:sz w:val="24"/>
                <w:szCs w:val="24"/>
              </w:rPr>
              <w:t>-</w:t>
            </w:r>
            <w:r w:rsidRPr="00495C58">
              <w:rPr>
                <w:rFonts w:ascii="Browallia New" w:hAnsi="Browallia New" w:cs="Browallia New"/>
                <w:sz w:val="24"/>
                <w:szCs w:val="24"/>
                <w:cs/>
              </w:rPr>
              <w:t xml:space="preserve"> กิจการที่เกี่ยวข้องกัน</w:t>
            </w:r>
          </w:p>
        </w:tc>
        <w:tc>
          <w:tcPr>
            <w:tcW w:w="1392" w:type="dxa"/>
          </w:tcPr>
          <w:p w14:paraId="5A871C7F" w14:textId="10B0F4BD" w:rsidR="006A498D" w:rsidRPr="00495C58" w:rsidRDefault="006A498D" w:rsidP="006A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124</w:t>
            </w:r>
          </w:p>
        </w:tc>
        <w:tc>
          <w:tcPr>
            <w:tcW w:w="1393" w:type="dxa"/>
          </w:tcPr>
          <w:p w14:paraId="0C5D078A" w14:textId="619F0FBC" w:rsidR="006A498D" w:rsidRPr="00495C58" w:rsidRDefault="006A498D" w:rsidP="006A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w:t>
            </w:r>
          </w:p>
        </w:tc>
        <w:tc>
          <w:tcPr>
            <w:tcW w:w="1393" w:type="dxa"/>
          </w:tcPr>
          <w:p w14:paraId="67F6E39D" w14:textId="09DA80ED" w:rsidR="006A498D" w:rsidRPr="00495C58" w:rsidRDefault="006A498D" w:rsidP="006A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           </w:t>
            </w:r>
          </w:p>
        </w:tc>
        <w:tc>
          <w:tcPr>
            <w:tcW w:w="1299" w:type="dxa"/>
          </w:tcPr>
          <w:p w14:paraId="0586FDDE" w14:textId="439F79EC" w:rsidR="006A498D" w:rsidRPr="00495C58" w:rsidRDefault="00A41878" w:rsidP="00A41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187,865</w:t>
            </w:r>
          </w:p>
        </w:tc>
      </w:tr>
      <w:tr w:rsidR="000D59B0" w:rsidRPr="00495C58" w14:paraId="48744BC2" w14:textId="77777777" w:rsidTr="005915B6">
        <w:trPr>
          <w:cantSplit/>
          <w:trHeight w:val="71"/>
        </w:trPr>
        <w:tc>
          <w:tcPr>
            <w:tcW w:w="3519" w:type="dxa"/>
            <w:vAlign w:val="bottom"/>
          </w:tcPr>
          <w:p w14:paraId="06A4F873" w14:textId="2CD6EECF" w:rsidR="000D59B0" w:rsidRPr="00495C58" w:rsidRDefault="000D59B0" w:rsidP="000D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ค่าใช้จ่ายจ่ายล่วงหน้า</w:t>
            </w:r>
          </w:p>
        </w:tc>
        <w:tc>
          <w:tcPr>
            <w:tcW w:w="1392" w:type="dxa"/>
          </w:tcPr>
          <w:p w14:paraId="01DBFE7E" w14:textId="4C9434BE" w:rsidR="000D59B0" w:rsidRPr="00495C58" w:rsidRDefault="000D59B0" w:rsidP="005B71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20,436</w:t>
            </w:r>
          </w:p>
        </w:tc>
        <w:tc>
          <w:tcPr>
            <w:tcW w:w="1393" w:type="dxa"/>
          </w:tcPr>
          <w:p w14:paraId="6FBEC96A" w14:textId="6CB84A0B" w:rsidR="000D59B0" w:rsidRPr="00495C58" w:rsidRDefault="000D59B0" w:rsidP="005B71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cs/>
              </w:rPr>
              <w:t>22</w:t>
            </w:r>
            <w:r w:rsidRPr="00495C58">
              <w:rPr>
                <w:rFonts w:ascii="Browallia New" w:hAnsi="Browallia New" w:cs="Browallia New"/>
                <w:sz w:val="24"/>
                <w:szCs w:val="24"/>
              </w:rPr>
              <w:t>,</w:t>
            </w:r>
            <w:r w:rsidRPr="00495C58">
              <w:rPr>
                <w:rFonts w:ascii="Browallia New" w:hAnsi="Browallia New" w:cs="Browallia New"/>
                <w:sz w:val="24"/>
                <w:szCs w:val="24"/>
                <w:cs/>
              </w:rPr>
              <w:t>195</w:t>
            </w:r>
          </w:p>
        </w:tc>
        <w:tc>
          <w:tcPr>
            <w:tcW w:w="1393" w:type="dxa"/>
          </w:tcPr>
          <w:p w14:paraId="0541D6B5" w14:textId="74FD6CD9" w:rsidR="000D59B0" w:rsidRPr="00495C58" w:rsidRDefault="000D59B0" w:rsidP="005B71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3,541</w:t>
            </w:r>
          </w:p>
        </w:tc>
        <w:tc>
          <w:tcPr>
            <w:tcW w:w="1299" w:type="dxa"/>
          </w:tcPr>
          <w:p w14:paraId="49D69739" w14:textId="3945AD8E" w:rsidR="000D59B0" w:rsidRPr="00495C58" w:rsidRDefault="000D59B0" w:rsidP="005B71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cs/>
              </w:rPr>
            </w:pPr>
            <w:r w:rsidRPr="00495C58">
              <w:rPr>
                <w:rFonts w:ascii="Browallia New" w:eastAsia="Arial Unicode MS" w:hAnsi="Browallia New" w:cs="Browallia New"/>
                <w:sz w:val="24"/>
                <w:szCs w:val="24"/>
                <w:cs/>
              </w:rPr>
              <w:t>3</w:t>
            </w:r>
            <w:r w:rsidRPr="00495C58">
              <w:rPr>
                <w:rFonts w:ascii="Browallia New" w:eastAsia="Arial Unicode MS" w:hAnsi="Browallia New" w:cs="Browallia New"/>
                <w:sz w:val="24"/>
                <w:szCs w:val="24"/>
                <w:lang w:val="en-GB"/>
              </w:rPr>
              <w:t>,</w:t>
            </w:r>
            <w:r w:rsidRPr="00495C58">
              <w:rPr>
                <w:rFonts w:ascii="Browallia New" w:eastAsia="Arial Unicode MS" w:hAnsi="Browallia New" w:cs="Browallia New"/>
                <w:sz w:val="24"/>
                <w:szCs w:val="24"/>
                <w:cs/>
              </w:rPr>
              <w:t>048</w:t>
            </w:r>
          </w:p>
        </w:tc>
      </w:tr>
      <w:tr w:rsidR="00D13640" w:rsidRPr="00495C58" w14:paraId="31C0FE93" w14:textId="77777777" w:rsidTr="00F156F4">
        <w:trPr>
          <w:cantSplit/>
          <w:trHeight w:val="71"/>
        </w:trPr>
        <w:tc>
          <w:tcPr>
            <w:tcW w:w="3519" w:type="dxa"/>
            <w:vAlign w:val="center"/>
          </w:tcPr>
          <w:p w14:paraId="3E8AB73B" w14:textId="6D461276" w:rsidR="00D13640" w:rsidRPr="00495C58" w:rsidRDefault="00D13640" w:rsidP="00D1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hint="cs"/>
                <w:sz w:val="24"/>
                <w:szCs w:val="24"/>
                <w:cs/>
              </w:rPr>
              <w:t>รวม</w:t>
            </w:r>
          </w:p>
        </w:tc>
        <w:tc>
          <w:tcPr>
            <w:tcW w:w="1392" w:type="dxa"/>
          </w:tcPr>
          <w:p w14:paraId="6AA41CFC" w14:textId="7895E584" w:rsidR="00D13640" w:rsidRPr="00495C58" w:rsidRDefault="00D13640" w:rsidP="00EE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 xml:space="preserve"> 223,151 </w:t>
            </w:r>
          </w:p>
        </w:tc>
        <w:tc>
          <w:tcPr>
            <w:tcW w:w="1393" w:type="dxa"/>
          </w:tcPr>
          <w:p w14:paraId="34F8E57C" w14:textId="03C6E3CE" w:rsidR="00D13640" w:rsidRPr="00495C58" w:rsidRDefault="00D13640" w:rsidP="00EE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cs/>
                <w:lang w:val="en-GB"/>
              </w:rPr>
            </w:pPr>
            <w:r w:rsidRPr="00495C58">
              <w:rPr>
                <w:rFonts w:ascii="Browallia New" w:eastAsia="Arial Unicode MS" w:hAnsi="Browallia New" w:cs="Browallia New"/>
                <w:sz w:val="24"/>
                <w:szCs w:val="24"/>
                <w:lang w:val="en-GB"/>
              </w:rPr>
              <w:t xml:space="preserve"> 237,839 </w:t>
            </w:r>
          </w:p>
        </w:tc>
        <w:tc>
          <w:tcPr>
            <w:tcW w:w="1393" w:type="dxa"/>
          </w:tcPr>
          <w:p w14:paraId="4B889C24" w14:textId="1897D36C" w:rsidR="00D13640" w:rsidRPr="00495C58" w:rsidRDefault="00D13640" w:rsidP="00EE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 xml:space="preserve"> 18,468 </w:t>
            </w:r>
          </w:p>
        </w:tc>
        <w:tc>
          <w:tcPr>
            <w:tcW w:w="1299" w:type="dxa"/>
          </w:tcPr>
          <w:p w14:paraId="52DADF9A" w14:textId="77BF1834" w:rsidR="00D13640" w:rsidRPr="00495C58" w:rsidRDefault="00417F78" w:rsidP="00EE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cs/>
                <w:lang w:val="en-GB"/>
              </w:rPr>
            </w:pPr>
            <w:r w:rsidRPr="00495C58">
              <w:rPr>
                <w:rFonts w:ascii="Browallia New" w:eastAsia="Arial Unicode MS" w:hAnsi="Browallia New" w:cs="Browallia New"/>
                <w:sz w:val="24"/>
                <w:szCs w:val="24"/>
                <w:lang w:val="en-GB"/>
              </w:rPr>
              <w:t>1,220,078</w:t>
            </w:r>
          </w:p>
        </w:tc>
      </w:tr>
      <w:tr w:rsidR="00CF2286" w:rsidRPr="00495C58" w14:paraId="01EA2EA2" w14:textId="77777777" w:rsidTr="0095707B">
        <w:trPr>
          <w:cantSplit/>
          <w:trHeight w:val="71"/>
        </w:trPr>
        <w:tc>
          <w:tcPr>
            <w:tcW w:w="3519" w:type="dxa"/>
            <w:vAlign w:val="bottom"/>
          </w:tcPr>
          <w:p w14:paraId="43B7BA19" w14:textId="09B7810E" w:rsidR="00CF2286" w:rsidRPr="00495C58" w:rsidRDefault="00CF2286" w:rsidP="00CF2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u w:val="single"/>
                <w:cs/>
              </w:rPr>
              <w:t>หัก</w:t>
            </w:r>
            <w:r w:rsidRPr="00495C58">
              <w:rPr>
                <w:rFonts w:ascii="Browallia New" w:hAnsi="Browallia New" w:cs="Browallia New"/>
                <w:sz w:val="24"/>
                <w:szCs w:val="24"/>
                <w:cs/>
              </w:rPr>
              <w:t xml:space="preserve"> ค่าเผื่อผลขาดทุนด้านเครดิตที่คาดว่าจะเกิดขึ้น</w:t>
            </w:r>
          </w:p>
        </w:tc>
        <w:tc>
          <w:tcPr>
            <w:tcW w:w="1392" w:type="dxa"/>
            <w:vAlign w:val="bottom"/>
          </w:tcPr>
          <w:p w14:paraId="7A6B3C4D" w14:textId="747CEDC8" w:rsidR="00CF2286" w:rsidRPr="00495C58" w:rsidRDefault="00CF2286" w:rsidP="00CF22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r w:rsidRPr="00495C58">
              <w:rPr>
                <w:rFonts w:ascii="Browallia New" w:hAnsi="Browallia New" w:cs="Browallia New"/>
                <w:sz w:val="24"/>
                <w:szCs w:val="24"/>
              </w:rPr>
              <w:t>(9,380)</w:t>
            </w:r>
          </w:p>
        </w:tc>
        <w:tc>
          <w:tcPr>
            <w:tcW w:w="1393" w:type="dxa"/>
            <w:vAlign w:val="bottom"/>
          </w:tcPr>
          <w:p w14:paraId="7EF55366" w14:textId="77BB0A5D" w:rsidR="00CF2286" w:rsidRPr="00495C58" w:rsidRDefault="00CF2286" w:rsidP="00CF22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cs/>
                <w:lang w:val="en-GB"/>
              </w:rPr>
              <w:t>(</w:t>
            </w:r>
            <w:r w:rsidRPr="00495C58">
              <w:rPr>
                <w:rFonts w:ascii="Browallia New" w:eastAsia="Arial Unicode MS" w:hAnsi="Browallia New" w:cs="Browallia New"/>
                <w:sz w:val="24"/>
                <w:szCs w:val="24"/>
                <w:cs/>
              </w:rPr>
              <w:t>9</w:t>
            </w:r>
            <w:r w:rsidRPr="00495C58">
              <w:rPr>
                <w:rFonts w:ascii="Browallia New" w:eastAsia="Arial Unicode MS" w:hAnsi="Browallia New" w:cs="Browallia New"/>
                <w:sz w:val="24"/>
                <w:szCs w:val="24"/>
                <w:lang w:val="en-GB"/>
              </w:rPr>
              <w:t>,</w:t>
            </w:r>
            <w:r w:rsidRPr="00495C58">
              <w:rPr>
                <w:rFonts w:ascii="Browallia New" w:eastAsia="Arial Unicode MS" w:hAnsi="Browallia New" w:cs="Browallia New"/>
                <w:sz w:val="24"/>
                <w:szCs w:val="24"/>
                <w:cs/>
              </w:rPr>
              <w:t>2</w:t>
            </w:r>
            <w:r w:rsidRPr="00495C58">
              <w:rPr>
                <w:rFonts w:ascii="Browallia New" w:eastAsia="Arial Unicode MS" w:hAnsi="Browallia New" w:cs="Browallia New"/>
                <w:sz w:val="24"/>
                <w:szCs w:val="24"/>
              </w:rPr>
              <w:t>29</w:t>
            </w:r>
            <w:r w:rsidRPr="00495C58">
              <w:rPr>
                <w:rFonts w:ascii="Browallia New" w:eastAsia="Arial Unicode MS" w:hAnsi="Browallia New" w:cs="Browallia New"/>
                <w:sz w:val="24"/>
                <w:szCs w:val="24"/>
                <w:cs/>
                <w:lang w:val="en-GB"/>
              </w:rPr>
              <w:t>)</w:t>
            </w:r>
          </w:p>
        </w:tc>
        <w:tc>
          <w:tcPr>
            <w:tcW w:w="1393" w:type="dxa"/>
          </w:tcPr>
          <w:p w14:paraId="248D72F5" w14:textId="43092AEF" w:rsidR="00CF2286" w:rsidRPr="00495C58" w:rsidRDefault="00CF2286" w:rsidP="00CF22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 xml:space="preserve">           -</w:t>
            </w:r>
          </w:p>
        </w:tc>
        <w:tc>
          <w:tcPr>
            <w:tcW w:w="1299" w:type="dxa"/>
          </w:tcPr>
          <w:p w14:paraId="617FE111" w14:textId="46F40CB5" w:rsidR="00CF2286" w:rsidRPr="00495C58" w:rsidRDefault="00CF2286" w:rsidP="00CF22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 xml:space="preserve">          -</w:t>
            </w:r>
          </w:p>
        </w:tc>
      </w:tr>
      <w:tr w:rsidR="00830AF2" w:rsidRPr="00495C58" w14:paraId="123F3334" w14:textId="77777777" w:rsidTr="00D42B73">
        <w:trPr>
          <w:cantSplit/>
          <w:trHeight w:val="71"/>
        </w:trPr>
        <w:tc>
          <w:tcPr>
            <w:tcW w:w="3519" w:type="dxa"/>
            <w:vAlign w:val="bottom"/>
          </w:tcPr>
          <w:p w14:paraId="30E5B678" w14:textId="5FDEB360" w:rsidR="00830AF2" w:rsidRPr="00495C58" w:rsidRDefault="00830AF2" w:rsidP="00830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hint="cs"/>
                <w:sz w:val="24"/>
                <w:szCs w:val="24"/>
                <w:cs/>
              </w:rPr>
              <w:t>สุทธิ</w:t>
            </w:r>
          </w:p>
        </w:tc>
        <w:tc>
          <w:tcPr>
            <w:tcW w:w="1392" w:type="dxa"/>
          </w:tcPr>
          <w:p w14:paraId="7795F1C8" w14:textId="092D7ED5" w:rsidR="00830AF2" w:rsidRPr="00495C58" w:rsidRDefault="00830AF2" w:rsidP="00830A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213,771</w:t>
            </w:r>
          </w:p>
        </w:tc>
        <w:tc>
          <w:tcPr>
            <w:tcW w:w="1393" w:type="dxa"/>
          </w:tcPr>
          <w:p w14:paraId="4E697DD7" w14:textId="4338E3D5" w:rsidR="00830AF2" w:rsidRPr="00495C58" w:rsidRDefault="00830AF2" w:rsidP="00830A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228,610</w:t>
            </w:r>
          </w:p>
        </w:tc>
        <w:tc>
          <w:tcPr>
            <w:tcW w:w="1393" w:type="dxa"/>
          </w:tcPr>
          <w:p w14:paraId="400D886F" w14:textId="06A6D021" w:rsidR="00830AF2" w:rsidRPr="00495C58" w:rsidRDefault="00830AF2" w:rsidP="00830A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 xml:space="preserve"> 18,468 </w:t>
            </w:r>
          </w:p>
        </w:tc>
        <w:tc>
          <w:tcPr>
            <w:tcW w:w="1299" w:type="dxa"/>
          </w:tcPr>
          <w:p w14:paraId="6237D04E" w14:textId="488B36BD" w:rsidR="00830AF2" w:rsidRPr="00495C58" w:rsidRDefault="00830AF2" w:rsidP="00830A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495C58">
              <w:rPr>
                <w:rFonts w:ascii="Browallia New" w:eastAsia="Arial Unicode MS" w:hAnsi="Browallia New" w:cs="Browallia New"/>
                <w:sz w:val="24"/>
                <w:szCs w:val="24"/>
                <w:lang w:val="en-GB"/>
              </w:rPr>
              <w:t>1,220,078</w:t>
            </w:r>
          </w:p>
        </w:tc>
      </w:tr>
      <w:tr w:rsidR="0077197A" w:rsidRPr="00495C58" w14:paraId="6E1585AC" w14:textId="77777777" w:rsidTr="00F156F4">
        <w:trPr>
          <w:cantSplit/>
          <w:trHeight w:val="71"/>
        </w:trPr>
        <w:tc>
          <w:tcPr>
            <w:tcW w:w="3519" w:type="dxa"/>
            <w:vAlign w:val="center"/>
          </w:tcPr>
          <w:p w14:paraId="34059F3F" w14:textId="77777777" w:rsidR="0077197A" w:rsidRPr="00495C58" w:rsidRDefault="0077197A" w:rsidP="001F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392" w:type="dxa"/>
          </w:tcPr>
          <w:p w14:paraId="56BB02C9" w14:textId="77777777" w:rsidR="0077197A" w:rsidRPr="00495C58" w:rsidRDefault="0077197A" w:rsidP="001F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F66BD1F" w14:textId="77777777" w:rsidR="0077197A" w:rsidRPr="00495C58" w:rsidRDefault="0077197A" w:rsidP="001F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lang w:val="en-GB"/>
              </w:rPr>
            </w:pPr>
          </w:p>
        </w:tc>
        <w:tc>
          <w:tcPr>
            <w:tcW w:w="1393" w:type="dxa"/>
          </w:tcPr>
          <w:p w14:paraId="037241E1" w14:textId="77777777" w:rsidR="0077197A" w:rsidRPr="00495C58" w:rsidRDefault="0077197A" w:rsidP="001F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p>
        </w:tc>
        <w:tc>
          <w:tcPr>
            <w:tcW w:w="1299" w:type="dxa"/>
          </w:tcPr>
          <w:p w14:paraId="515612A1" w14:textId="77777777" w:rsidR="0077197A" w:rsidRPr="00495C58" w:rsidRDefault="0077197A" w:rsidP="001F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cs/>
              </w:rPr>
            </w:pPr>
          </w:p>
        </w:tc>
      </w:tr>
      <w:tr w:rsidR="005B718B" w:rsidRPr="00495C58" w14:paraId="6D83BA99" w14:textId="77777777" w:rsidTr="00A95F9D">
        <w:trPr>
          <w:cantSplit/>
          <w:trHeight w:val="71"/>
        </w:trPr>
        <w:tc>
          <w:tcPr>
            <w:tcW w:w="3519" w:type="dxa"/>
            <w:vAlign w:val="bottom"/>
          </w:tcPr>
          <w:p w14:paraId="7B528BC1" w14:textId="50EE5892" w:rsidR="005B718B" w:rsidRPr="00495C58" w:rsidRDefault="005B718B" w:rsidP="005B7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495C58">
              <w:rPr>
                <w:rFonts w:ascii="Browallia New" w:hAnsi="Browallia New" w:cs="Browallia New"/>
                <w:b/>
                <w:bCs/>
                <w:sz w:val="24"/>
                <w:szCs w:val="24"/>
                <w:cs/>
              </w:rPr>
              <w:t>ลูกหนี้การค้าและลูกหนี้อื่น</w:t>
            </w:r>
            <w:r w:rsidR="00EA4B3F" w:rsidRPr="00495C58">
              <w:rPr>
                <w:rFonts w:ascii="Browallia New" w:hAnsi="Browallia New" w:cs="Browallia New"/>
                <w:b/>
                <w:bCs/>
                <w:sz w:val="24"/>
                <w:szCs w:val="24"/>
              </w:rPr>
              <w:t xml:space="preserve"> - </w:t>
            </w:r>
            <w:r w:rsidR="00EA4B3F" w:rsidRPr="00495C58">
              <w:rPr>
                <w:rFonts w:ascii="Browallia New" w:hAnsi="Browallia New" w:cs="Browallia New" w:hint="cs"/>
                <w:b/>
                <w:bCs/>
                <w:sz w:val="24"/>
                <w:szCs w:val="24"/>
                <w:cs/>
              </w:rPr>
              <w:t>ไม่หมุนเวียน</w:t>
            </w:r>
          </w:p>
        </w:tc>
        <w:tc>
          <w:tcPr>
            <w:tcW w:w="1392" w:type="dxa"/>
          </w:tcPr>
          <w:p w14:paraId="28C86A6B" w14:textId="77777777" w:rsidR="005B718B" w:rsidRPr="00495C58" w:rsidRDefault="005B718B" w:rsidP="005B7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2BA755BA" w14:textId="77777777" w:rsidR="005B718B" w:rsidRPr="00495C58" w:rsidRDefault="005B718B" w:rsidP="005B7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lang w:val="en-GB"/>
              </w:rPr>
            </w:pPr>
          </w:p>
        </w:tc>
        <w:tc>
          <w:tcPr>
            <w:tcW w:w="1393" w:type="dxa"/>
          </w:tcPr>
          <w:p w14:paraId="4D9085A7" w14:textId="77777777" w:rsidR="005B718B" w:rsidRPr="00495C58" w:rsidRDefault="005B718B" w:rsidP="005B7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p>
        </w:tc>
        <w:tc>
          <w:tcPr>
            <w:tcW w:w="1299" w:type="dxa"/>
          </w:tcPr>
          <w:p w14:paraId="3C6443A4" w14:textId="77777777" w:rsidR="005B718B" w:rsidRPr="00495C58" w:rsidRDefault="005B718B" w:rsidP="005B7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cs/>
              </w:rPr>
            </w:pPr>
          </w:p>
        </w:tc>
      </w:tr>
      <w:tr w:rsidR="00BB59FE" w:rsidRPr="00495C58" w14:paraId="48F472CF" w14:textId="77777777" w:rsidTr="00F156F4">
        <w:trPr>
          <w:cantSplit/>
          <w:trHeight w:val="71"/>
        </w:trPr>
        <w:tc>
          <w:tcPr>
            <w:tcW w:w="3519" w:type="dxa"/>
            <w:vAlign w:val="center"/>
          </w:tcPr>
          <w:p w14:paraId="002AFC94" w14:textId="6B82068F" w:rsidR="00BB59FE" w:rsidRPr="00495C58" w:rsidRDefault="00BB59FE" w:rsidP="00BB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ลูกหนี้การค้า</w:t>
            </w:r>
            <w:r w:rsidRPr="00495C58">
              <w:rPr>
                <w:rFonts w:ascii="Browallia New" w:hAnsi="Browallia New" w:cs="Browallia New"/>
                <w:sz w:val="24"/>
                <w:szCs w:val="24"/>
              </w:rPr>
              <w:t xml:space="preserve"> - </w:t>
            </w:r>
            <w:r w:rsidRPr="00495C58">
              <w:rPr>
                <w:rFonts w:ascii="Browallia New" w:hAnsi="Browallia New" w:cs="Browallia New"/>
                <w:sz w:val="24"/>
                <w:szCs w:val="24"/>
                <w:cs/>
              </w:rPr>
              <w:t>กิจการที่เกี่ยวข้องกัน</w:t>
            </w:r>
          </w:p>
        </w:tc>
        <w:tc>
          <w:tcPr>
            <w:tcW w:w="1392" w:type="dxa"/>
          </w:tcPr>
          <w:p w14:paraId="0C285C89" w14:textId="7EEE67EF" w:rsidR="00BB59FE" w:rsidRPr="00495C58" w:rsidRDefault="00BB59FE" w:rsidP="00BB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14,54</w:t>
            </w:r>
            <w:r w:rsidR="0009704F" w:rsidRPr="00495C58">
              <w:rPr>
                <w:rFonts w:ascii="Browallia New" w:hAnsi="Browallia New" w:cs="Browallia New"/>
                <w:sz w:val="24"/>
                <w:szCs w:val="24"/>
              </w:rPr>
              <w:t>3</w:t>
            </w:r>
          </w:p>
        </w:tc>
        <w:tc>
          <w:tcPr>
            <w:tcW w:w="1393" w:type="dxa"/>
          </w:tcPr>
          <w:p w14:paraId="0372B20A" w14:textId="7578BA98" w:rsidR="00BB59FE" w:rsidRPr="00495C58" w:rsidRDefault="00BB59FE" w:rsidP="00BB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 xml:space="preserve">           -</w:t>
            </w:r>
          </w:p>
        </w:tc>
        <w:tc>
          <w:tcPr>
            <w:tcW w:w="1393" w:type="dxa"/>
          </w:tcPr>
          <w:p w14:paraId="6224E950" w14:textId="039B4275" w:rsidR="00BB59FE" w:rsidRPr="00495C58" w:rsidRDefault="00BB59FE" w:rsidP="00BB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r w:rsidRPr="00495C58">
              <w:rPr>
                <w:rFonts w:ascii="Browallia New" w:hAnsi="Browallia New" w:cs="Browallia New"/>
                <w:sz w:val="24"/>
                <w:szCs w:val="24"/>
              </w:rPr>
              <w:t>1,</w:t>
            </w:r>
            <w:r w:rsidR="00F36607" w:rsidRPr="00495C58">
              <w:rPr>
                <w:rFonts w:ascii="Browallia New" w:hAnsi="Browallia New" w:cs="Browallia New"/>
                <w:sz w:val="24"/>
                <w:szCs w:val="24"/>
              </w:rPr>
              <w:t>105</w:t>
            </w:r>
            <w:r w:rsidRPr="00495C58">
              <w:rPr>
                <w:rFonts w:ascii="Browallia New" w:hAnsi="Browallia New" w:cs="Browallia New"/>
                <w:sz w:val="24"/>
                <w:szCs w:val="24"/>
              </w:rPr>
              <w:t>,</w:t>
            </w:r>
            <w:r w:rsidR="00F36607" w:rsidRPr="00495C58">
              <w:rPr>
                <w:rFonts w:ascii="Browallia New" w:hAnsi="Browallia New" w:cs="Browallia New"/>
                <w:sz w:val="24"/>
                <w:szCs w:val="24"/>
              </w:rPr>
              <w:t>388</w:t>
            </w:r>
          </w:p>
        </w:tc>
        <w:tc>
          <w:tcPr>
            <w:tcW w:w="1299" w:type="dxa"/>
          </w:tcPr>
          <w:p w14:paraId="3D177BC8" w14:textId="66BD18D8" w:rsidR="00BB59FE" w:rsidRPr="00495C58" w:rsidRDefault="00BB59FE" w:rsidP="00BB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cs/>
              </w:rPr>
            </w:pPr>
            <w:r w:rsidRPr="00495C58">
              <w:rPr>
                <w:rFonts w:ascii="Browallia New" w:eastAsia="Arial Unicode MS" w:hAnsi="Browallia New" w:cs="Browallia New"/>
                <w:sz w:val="24"/>
                <w:szCs w:val="24"/>
                <w:lang w:val="en-GB"/>
              </w:rPr>
              <w:t xml:space="preserve">           -</w:t>
            </w:r>
          </w:p>
        </w:tc>
      </w:tr>
      <w:tr w:rsidR="00D13640" w:rsidRPr="00495C58" w14:paraId="4759AF08" w14:textId="77777777" w:rsidTr="00F156F4">
        <w:trPr>
          <w:cantSplit/>
          <w:trHeight w:val="71"/>
        </w:trPr>
        <w:tc>
          <w:tcPr>
            <w:tcW w:w="3519" w:type="dxa"/>
            <w:vAlign w:val="center"/>
          </w:tcPr>
          <w:p w14:paraId="78F261AD" w14:textId="03543853" w:rsidR="00D13640" w:rsidRPr="00495C58" w:rsidRDefault="00D13640" w:rsidP="00D1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ลูกหนี้อื่น - กิจการที่เกี่ยวข้องกัน</w:t>
            </w:r>
          </w:p>
        </w:tc>
        <w:tc>
          <w:tcPr>
            <w:tcW w:w="1392" w:type="dxa"/>
          </w:tcPr>
          <w:p w14:paraId="059A130D" w14:textId="5456774B" w:rsidR="00D13640" w:rsidRPr="00495C58" w:rsidRDefault="00D13640" w:rsidP="00D1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 xml:space="preserve">           </w:t>
            </w:r>
            <w:r w:rsidRPr="00495C58">
              <w:rPr>
                <w:rFonts w:ascii="Browallia New" w:hAnsi="Browallia New" w:cs="Browallia New"/>
                <w:sz w:val="24"/>
                <w:szCs w:val="24"/>
              </w:rPr>
              <w:t>-</w:t>
            </w:r>
          </w:p>
        </w:tc>
        <w:tc>
          <w:tcPr>
            <w:tcW w:w="1393" w:type="dxa"/>
          </w:tcPr>
          <w:p w14:paraId="02D98E1A" w14:textId="31F1BDF4" w:rsidR="00D13640" w:rsidRPr="00495C58" w:rsidRDefault="00D13640" w:rsidP="00D1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 xml:space="preserve">           -</w:t>
            </w:r>
          </w:p>
        </w:tc>
        <w:tc>
          <w:tcPr>
            <w:tcW w:w="1393" w:type="dxa"/>
          </w:tcPr>
          <w:p w14:paraId="6F2D2DA5" w14:textId="03CBD2BE" w:rsidR="00D13640" w:rsidRPr="00495C58" w:rsidRDefault="00D13640" w:rsidP="00D1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181</w:t>
            </w:r>
          </w:p>
        </w:tc>
        <w:tc>
          <w:tcPr>
            <w:tcW w:w="1299" w:type="dxa"/>
          </w:tcPr>
          <w:p w14:paraId="333D079C" w14:textId="5DE328A1" w:rsidR="00D13640" w:rsidRPr="00495C58" w:rsidRDefault="00D13640" w:rsidP="00D1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lang w:val="en-GB"/>
              </w:rPr>
            </w:pPr>
            <w:r w:rsidRPr="00495C58">
              <w:rPr>
                <w:rFonts w:ascii="Browallia New" w:eastAsia="Arial Unicode MS" w:hAnsi="Browallia New" w:cs="Browallia New"/>
                <w:sz w:val="24"/>
                <w:szCs w:val="24"/>
                <w:lang w:val="en-GB"/>
              </w:rPr>
              <w:t xml:space="preserve">           -</w:t>
            </w:r>
          </w:p>
        </w:tc>
      </w:tr>
      <w:tr w:rsidR="00C44BE3" w:rsidRPr="00495C58" w14:paraId="31E9DB17" w14:textId="77777777" w:rsidTr="00F156F4">
        <w:trPr>
          <w:cantSplit/>
          <w:trHeight w:val="71"/>
        </w:trPr>
        <w:tc>
          <w:tcPr>
            <w:tcW w:w="3519" w:type="dxa"/>
            <w:vAlign w:val="bottom"/>
          </w:tcPr>
          <w:p w14:paraId="3E5D9738" w14:textId="45B3AD4D" w:rsidR="00C44BE3" w:rsidRPr="00495C58" w:rsidRDefault="00C44BE3" w:rsidP="00C4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 xml:space="preserve">ดอกเบี้ยค้างรับ </w:t>
            </w:r>
            <w:r w:rsidRPr="00495C58">
              <w:rPr>
                <w:rFonts w:ascii="Browallia New" w:hAnsi="Browallia New" w:cs="Browallia New"/>
                <w:sz w:val="24"/>
                <w:szCs w:val="24"/>
              </w:rPr>
              <w:t>-</w:t>
            </w:r>
            <w:r w:rsidRPr="00495C58">
              <w:rPr>
                <w:rFonts w:ascii="Browallia New" w:hAnsi="Browallia New" w:cs="Browallia New"/>
                <w:sz w:val="24"/>
                <w:szCs w:val="24"/>
                <w:cs/>
              </w:rPr>
              <w:t xml:space="preserve"> กิจการที่เกี่ยวข้องกัน</w:t>
            </w:r>
          </w:p>
        </w:tc>
        <w:tc>
          <w:tcPr>
            <w:tcW w:w="1392" w:type="dxa"/>
          </w:tcPr>
          <w:p w14:paraId="277F1211" w14:textId="4A0B33ED" w:rsidR="00C44BE3" w:rsidRPr="00495C58" w:rsidRDefault="00C44BE3" w:rsidP="00C44B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w:t>
            </w:r>
            <w:r w:rsidRPr="00495C58">
              <w:rPr>
                <w:rFonts w:ascii="Browallia New" w:hAnsi="Browallia New" w:cs="Browallia New"/>
                <w:sz w:val="24"/>
                <w:szCs w:val="24"/>
              </w:rPr>
              <w:t>-</w:t>
            </w:r>
          </w:p>
        </w:tc>
        <w:tc>
          <w:tcPr>
            <w:tcW w:w="1393" w:type="dxa"/>
          </w:tcPr>
          <w:p w14:paraId="50E4DE08" w14:textId="218EE7C8" w:rsidR="00C44BE3" w:rsidRPr="00495C58" w:rsidRDefault="00C44BE3" w:rsidP="00C44B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w:t>
            </w:r>
          </w:p>
        </w:tc>
        <w:tc>
          <w:tcPr>
            <w:tcW w:w="1393" w:type="dxa"/>
          </w:tcPr>
          <w:p w14:paraId="7726BA29" w14:textId="697B39EE" w:rsidR="00C44BE3" w:rsidRPr="00495C58" w:rsidRDefault="00C44BE3" w:rsidP="00C44B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250,048</w:t>
            </w:r>
          </w:p>
        </w:tc>
        <w:tc>
          <w:tcPr>
            <w:tcW w:w="1299" w:type="dxa"/>
          </w:tcPr>
          <w:p w14:paraId="23C0AE42" w14:textId="3F1E7029" w:rsidR="00C44BE3" w:rsidRPr="00495C58" w:rsidRDefault="00C44BE3" w:rsidP="00C44B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w:t>
            </w:r>
          </w:p>
        </w:tc>
      </w:tr>
      <w:tr w:rsidR="00C44BE3" w:rsidRPr="00495C58" w14:paraId="5450198A" w14:textId="77777777" w:rsidTr="00F156F4">
        <w:trPr>
          <w:cantSplit/>
          <w:trHeight w:val="71"/>
        </w:trPr>
        <w:tc>
          <w:tcPr>
            <w:tcW w:w="3519" w:type="dxa"/>
            <w:vAlign w:val="bottom"/>
          </w:tcPr>
          <w:p w14:paraId="342E7305" w14:textId="3BD993C9" w:rsidR="00C44BE3" w:rsidRPr="00495C58" w:rsidRDefault="00C44BE3" w:rsidP="00C4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รวม</w:t>
            </w:r>
          </w:p>
        </w:tc>
        <w:tc>
          <w:tcPr>
            <w:tcW w:w="1392" w:type="dxa"/>
          </w:tcPr>
          <w:p w14:paraId="74FF61DA" w14:textId="0C486AA8" w:rsidR="00C44BE3" w:rsidRPr="00495C58" w:rsidRDefault="00C44BE3" w:rsidP="00C44B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cs/>
              </w:rPr>
            </w:pPr>
            <w:r w:rsidRPr="00495C58">
              <w:rPr>
                <w:rFonts w:ascii="Browallia New" w:hAnsi="Browallia New" w:cs="Browallia New"/>
                <w:sz w:val="24"/>
                <w:szCs w:val="24"/>
              </w:rPr>
              <w:t>14,543</w:t>
            </w:r>
          </w:p>
        </w:tc>
        <w:tc>
          <w:tcPr>
            <w:tcW w:w="1393" w:type="dxa"/>
          </w:tcPr>
          <w:p w14:paraId="0459DCA3" w14:textId="57E5D89E" w:rsidR="00C44BE3" w:rsidRPr="00495C58" w:rsidRDefault="00C44BE3" w:rsidP="00C44B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w:t>
            </w:r>
          </w:p>
        </w:tc>
        <w:tc>
          <w:tcPr>
            <w:tcW w:w="1393" w:type="dxa"/>
          </w:tcPr>
          <w:p w14:paraId="0672172F" w14:textId="6D8C8483" w:rsidR="00C44BE3" w:rsidRPr="00495C58" w:rsidRDefault="00C44BE3" w:rsidP="00C44B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1,355,617</w:t>
            </w:r>
          </w:p>
        </w:tc>
        <w:tc>
          <w:tcPr>
            <w:tcW w:w="1299" w:type="dxa"/>
          </w:tcPr>
          <w:p w14:paraId="61F021DE" w14:textId="5AD4CE68" w:rsidR="00C44BE3" w:rsidRPr="00495C58" w:rsidRDefault="00C44BE3" w:rsidP="00C44B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eastAsia="Arial Unicode MS" w:hAnsi="Browallia New" w:cs="Browallia New"/>
                <w:sz w:val="24"/>
                <w:szCs w:val="24"/>
                <w:lang w:val="en-GB"/>
              </w:rPr>
              <w:t xml:space="preserve">           -</w:t>
            </w:r>
          </w:p>
        </w:tc>
      </w:tr>
      <w:tr w:rsidR="00D13640" w:rsidRPr="00495C58" w14:paraId="63EBF61C" w14:textId="77777777" w:rsidTr="00F156F4">
        <w:trPr>
          <w:cantSplit/>
          <w:trHeight w:val="71"/>
        </w:trPr>
        <w:tc>
          <w:tcPr>
            <w:tcW w:w="3519" w:type="dxa"/>
            <w:vAlign w:val="bottom"/>
          </w:tcPr>
          <w:p w14:paraId="41C5AB12" w14:textId="77777777" w:rsidR="00D13640" w:rsidRPr="00495C58" w:rsidRDefault="00D13640" w:rsidP="00D1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392" w:type="dxa"/>
          </w:tcPr>
          <w:p w14:paraId="57409F3D" w14:textId="77777777" w:rsidR="00D13640" w:rsidRPr="00495C58" w:rsidRDefault="00D13640" w:rsidP="00D1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6529CEDC" w14:textId="77777777" w:rsidR="00D13640" w:rsidRPr="00495C58" w:rsidRDefault="00D13640" w:rsidP="00D1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cs/>
              </w:rPr>
            </w:pPr>
          </w:p>
        </w:tc>
        <w:tc>
          <w:tcPr>
            <w:tcW w:w="1393" w:type="dxa"/>
          </w:tcPr>
          <w:p w14:paraId="0FF1B6C0" w14:textId="77777777" w:rsidR="00D13640" w:rsidRPr="00495C58" w:rsidRDefault="00D13640" w:rsidP="00D1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99" w:type="dxa"/>
          </w:tcPr>
          <w:p w14:paraId="46FC9BA5" w14:textId="77777777" w:rsidR="00D13640" w:rsidRPr="00495C58" w:rsidRDefault="00D13640" w:rsidP="00D1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cs/>
              </w:rPr>
            </w:pPr>
          </w:p>
        </w:tc>
      </w:tr>
      <w:tr w:rsidR="00E8078C" w:rsidRPr="00495C58" w14:paraId="4F9E9739" w14:textId="77777777" w:rsidTr="00F156F4">
        <w:trPr>
          <w:cantSplit/>
          <w:trHeight w:val="71"/>
        </w:trPr>
        <w:tc>
          <w:tcPr>
            <w:tcW w:w="3519" w:type="dxa"/>
            <w:vAlign w:val="bottom"/>
          </w:tcPr>
          <w:p w14:paraId="3D055E58" w14:textId="084632C2" w:rsidR="00E8078C" w:rsidRPr="00495C58" w:rsidRDefault="00E8078C" w:rsidP="00E8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รวมลูกหนี้การค้าและลูกหนี้</w:t>
            </w:r>
            <w:r w:rsidRPr="00495C58">
              <w:rPr>
                <w:rFonts w:ascii="Browallia New" w:hAnsi="Browallia New" w:cs="Browallia New" w:hint="cs"/>
                <w:sz w:val="24"/>
                <w:szCs w:val="24"/>
                <w:cs/>
              </w:rPr>
              <w:t>อื่น</w:t>
            </w:r>
          </w:p>
        </w:tc>
        <w:tc>
          <w:tcPr>
            <w:tcW w:w="1392" w:type="dxa"/>
          </w:tcPr>
          <w:p w14:paraId="12012938" w14:textId="1F08EE4C" w:rsidR="00E8078C" w:rsidRPr="00495C58" w:rsidRDefault="00E8078C" w:rsidP="00E807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228,314</w:t>
            </w:r>
          </w:p>
        </w:tc>
        <w:tc>
          <w:tcPr>
            <w:tcW w:w="1393" w:type="dxa"/>
          </w:tcPr>
          <w:p w14:paraId="5196F540" w14:textId="0F5D865F" w:rsidR="00E8078C" w:rsidRPr="00495C58" w:rsidRDefault="00E8078C" w:rsidP="00E807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cs/>
              </w:rPr>
            </w:pPr>
            <w:r w:rsidRPr="00495C58">
              <w:rPr>
                <w:rFonts w:ascii="Browallia New" w:eastAsia="Arial Unicode MS" w:hAnsi="Browallia New" w:cs="Browallia New"/>
                <w:sz w:val="24"/>
                <w:szCs w:val="24"/>
                <w:cs/>
              </w:rPr>
              <w:t>2</w:t>
            </w:r>
            <w:r w:rsidRPr="00495C58">
              <w:rPr>
                <w:rFonts w:ascii="Browallia New" w:eastAsia="Arial Unicode MS" w:hAnsi="Browallia New" w:cs="Browallia New"/>
                <w:sz w:val="24"/>
                <w:szCs w:val="24"/>
              </w:rPr>
              <w:t>28</w:t>
            </w:r>
            <w:r w:rsidRPr="00495C58">
              <w:rPr>
                <w:rFonts w:ascii="Browallia New" w:eastAsia="Arial Unicode MS" w:hAnsi="Browallia New" w:cs="Browallia New"/>
                <w:sz w:val="24"/>
                <w:szCs w:val="24"/>
                <w:lang w:val="en-GB"/>
              </w:rPr>
              <w:t>,</w:t>
            </w:r>
            <w:r w:rsidRPr="00495C58">
              <w:rPr>
                <w:rFonts w:ascii="Browallia New" w:eastAsia="Arial Unicode MS" w:hAnsi="Browallia New" w:cs="Browallia New"/>
                <w:sz w:val="24"/>
                <w:szCs w:val="24"/>
              </w:rPr>
              <w:t>610</w:t>
            </w:r>
          </w:p>
        </w:tc>
        <w:tc>
          <w:tcPr>
            <w:tcW w:w="1393" w:type="dxa"/>
          </w:tcPr>
          <w:p w14:paraId="274B8306" w14:textId="0C6CA695" w:rsidR="00E8078C" w:rsidRPr="00495C58" w:rsidRDefault="00E8078C" w:rsidP="00E807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1,374,085</w:t>
            </w:r>
          </w:p>
        </w:tc>
        <w:tc>
          <w:tcPr>
            <w:tcW w:w="1299" w:type="dxa"/>
          </w:tcPr>
          <w:p w14:paraId="16EE50CD" w14:textId="7C25A894" w:rsidR="00E8078C" w:rsidRPr="00495C58" w:rsidRDefault="00E8078C" w:rsidP="00E807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cs/>
              </w:rPr>
            </w:pPr>
            <w:r w:rsidRPr="00495C58">
              <w:rPr>
                <w:rFonts w:ascii="Browallia New" w:eastAsia="Arial Unicode MS" w:hAnsi="Browallia New" w:cs="Browallia New"/>
                <w:sz w:val="24"/>
                <w:szCs w:val="24"/>
                <w:cs/>
              </w:rPr>
              <w:t>1</w:t>
            </w:r>
            <w:r w:rsidRPr="00495C58">
              <w:rPr>
                <w:rFonts w:ascii="Browallia New" w:eastAsia="Arial Unicode MS" w:hAnsi="Browallia New" w:cs="Browallia New"/>
                <w:sz w:val="24"/>
                <w:szCs w:val="24"/>
                <w:lang w:val="en-GB"/>
              </w:rPr>
              <w:t>,</w:t>
            </w:r>
            <w:r w:rsidRPr="00495C58">
              <w:rPr>
                <w:rFonts w:ascii="Browallia New" w:eastAsia="Arial Unicode MS" w:hAnsi="Browallia New" w:cs="Browallia New"/>
                <w:sz w:val="24"/>
                <w:szCs w:val="24"/>
                <w:cs/>
              </w:rPr>
              <w:t>220</w:t>
            </w:r>
            <w:r w:rsidRPr="00495C58">
              <w:rPr>
                <w:rFonts w:ascii="Browallia New" w:eastAsia="Arial Unicode MS" w:hAnsi="Browallia New" w:cs="Browallia New"/>
                <w:sz w:val="24"/>
                <w:szCs w:val="24"/>
                <w:lang w:val="en-GB"/>
              </w:rPr>
              <w:t>,</w:t>
            </w:r>
            <w:r w:rsidRPr="00495C58">
              <w:rPr>
                <w:rFonts w:ascii="Browallia New" w:eastAsia="Arial Unicode MS" w:hAnsi="Browallia New" w:cs="Browallia New"/>
                <w:sz w:val="24"/>
                <w:szCs w:val="24"/>
                <w:cs/>
              </w:rPr>
              <w:t>07</w:t>
            </w:r>
            <w:r w:rsidRPr="00495C58">
              <w:rPr>
                <w:rFonts w:ascii="Browallia New" w:eastAsia="Arial Unicode MS" w:hAnsi="Browallia New" w:cs="Browallia New"/>
                <w:sz w:val="24"/>
                <w:szCs w:val="24"/>
              </w:rPr>
              <w:t>8</w:t>
            </w:r>
          </w:p>
        </w:tc>
      </w:tr>
    </w:tbl>
    <w:p w14:paraId="395476D7" w14:textId="77777777" w:rsidR="003B04D9" w:rsidRPr="00495C58" w:rsidRDefault="003B04D9" w:rsidP="00274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4"/>
          <w:szCs w:val="24"/>
        </w:rPr>
      </w:pPr>
    </w:p>
    <w:p w14:paraId="37E54053" w14:textId="1569C661" w:rsidR="007B7D7C" w:rsidRPr="00495C58" w:rsidRDefault="007B7D7C" w:rsidP="0050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495C58">
        <w:rPr>
          <w:rFonts w:ascii="Browallia New" w:eastAsia="Cordia New" w:hAnsi="Browallia New" w:cs="Browallia New" w:hint="cs"/>
          <w:color w:val="000000"/>
          <w:sz w:val="28"/>
          <w:szCs w:val="28"/>
          <w:cs/>
          <w:lang w:eastAsia="th-TH"/>
        </w:rPr>
        <w:t xml:space="preserve">ผู้บริหารของกลุ่มบริษัทได้จัดประเภทลูกหนี้การค้าและลูกหนี้อื่น </w:t>
      </w:r>
      <w:r w:rsidR="005F689D" w:rsidRPr="00495C58">
        <w:rPr>
          <w:rFonts w:ascii="Browallia New" w:eastAsia="Cordia New" w:hAnsi="Browallia New" w:cs="Browallia New"/>
          <w:color w:val="000000"/>
          <w:sz w:val="28"/>
          <w:szCs w:val="28"/>
          <w:lang w:eastAsia="th-TH"/>
        </w:rPr>
        <w:t>-</w:t>
      </w:r>
      <w:r w:rsidRPr="00495C58">
        <w:rPr>
          <w:rFonts w:ascii="Browallia New" w:eastAsia="Cordia New" w:hAnsi="Browallia New" w:cs="Browallia New"/>
          <w:color w:val="000000"/>
          <w:sz w:val="28"/>
          <w:szCs w:val="28"/>
          <w:lang w:eastAsia="th-TH"/>
        </w:rPr>
        <w:t xml:space="preserve"> </w:t>
      </w:r>
      <w:r w:rsidRPr="00495C58">
        <w:rPr>
          <w:rFonts w:ascii="Browallia New" w:eastAsia="Cordia New" w:hAnsi="Browallia New" w:cs="Browallia New" w:hint="cs"/>
          <w:color w:val="000000"/>
          <w:sz w:val="28"/>
          <w:szCs w:val="28"/>
          <w:cs/>
          <w:lang w:eastAsia="th-TH"/>
        </w:rPr>
        <w:t>บริษัทที่เกี่ยวข้องกัน</w:t>
      </w:r>
      <w:r w:rsidR="005F689D" w:rsidRPr="00495C58">
        <w:rPr>
          <w:rFonts w:ascii="Browallia New" w:eastAsia="Cordia New" w:hAnsi="Browallia New" w:cs="Browallia New"/>
          <w:color w:val="000000"/>
          <w:sz w:val="28"/>
          <w:szCs w:val="28"/>
          <w:lang w:eastAsia="th-TH"/>
        </w:rPr>
        <w:t xml:space="preserve"> - </w:t>
      </w:r>
      <w:r w:rsidR="005F689D" w:rsidRPr="00495C58">
        <w:rPr>
          <w:rFonts w:ascii="Browallia New" w:eastAsia="Cordia New" w:hAnsi="Browallia New" w:cs="Browallia New" w:hint="cs"/>
          <w:color w:val="000000"/>
          <w:sz w:val="28"/>
          <w:szCs w:val="28"/>
          <w:cs/>
          <w:lang w:eastAsia="th-TH"/>
        </w:rPr>
        <w:t xml:space="preserve">หมุนเวียน </w:t>
      </w:r>
      <w:r w:rsidRPr="00495C58">
        <w:rPr>
          <w:rFonts w:ascii="Browallia New" w:eastAsia="Cordia New" w:hAnsi="Browallia New" w:cs="Browallia New" w:hint="cs"/>
          <w:color w:val="000000"/>
          <w:sz w:val="28"/>
          <w:szCs w:val="28"/>
          <w:cs/>
          <w:lang w:eastAsia="th-TH"/>
        </w:rPr>
        <w:t xml:space="preserve">บางส่วนเป็นลูกหนี้การค้าและลูกหนี้อื่น </w:t>
      </w:r>
      <w:r w:rsidR="000C01EC" w:rsidRPr="00495C58">
        <w:rPr>
          <w:rFonts w:ascii="Browallia New" w:eastAsia="Cordia New" w:hAnsi="Browallia New" w:cs="Browallia New"/>
          <w:color w:val="000000"/>
          <w:sz w:val="28"/>
          <w:szCs w:val="28"/>
          <w:lang w:eastAsia="th-TH"/>
        </w:rPr>
        <w:t xml:space="preserve">- </w:t>
      </w:r>
      <w:r w:rsidR="000C01EC" w:rsidRPr="00495C58">
        <w:rPr>
          <w:rFonts w:ascii="Browallia New" w:eastAsia="Cordia New" w:hAnsi="Browallia New" w:cs="Browallia New" w:hint="cs"/>
          <w:color w:val="000000"/>
          <w:sz w:val="28"/>
          <w:szCs w:val="28"/>
          <w:cs/>
          <w:lang w:eastAsia="th-TH"/>
        </w:rPr>
        <w:t>ไม่หมุนเวียน</w:t>
      </w:r>
      <w:r w:rsidR="000C01EC" w:rsidRPr="00495C58">
        <w:rPr>
          <w:rFonts w:ascii="Browallia New" w:eastAsia="Cordia New" w:hAnsi="Browallia New" w:cs="Browallia New"/>
          <w:color w:val="000000"/>
          <w:sz w:val="28"/>
          <w:szCs w:val="28"/>
          <w:lang w:eastAsia="th-TH"/>
        </w:rPr>
        <w:t xml:space="preserve"> </w:t>
      </w:r>
      <w:r w:rsidRPr="00495C58">
        <w:rPr>
          <w:rFonts w:ascii="Browallia New" w:eastAsia="Cordia New" w:hAnsi="Browallia New" w:cs="Browallia New" w:hint="cs"/>
          <w:color w:val="000000"/>
          <w:sz w:val="28"/>
          <w:szCs w:val="28"/>
          <w:cs/>
          <w:lang w:eastAsia="th-TH"/>
        </w:rPr>
        <w:t>โดยพิจารณาจาก</w:t>
      </w:r>
      <w:r w:rsidR="000C01EC" w:rsidRPr="00495C58">
        <w:rPr>
          <w:rFonts w:ascii="Browallia New" w:eastAsia="Cordia New" w:hAnsi="Browallia New" w:cs="Browallia New" w:hint="cs"/>
          <w:color w:val="000000"/>
          <w:sz w:val="28"/>
          <w:szCs w:val="28"/>
          <w:cs/>
          <w:lang w:eastAsia="th-TH"/>
        </w:rPr>
        <w:t>การบริหารสภาพคล่อง</w:t>
      </w:r>
      <w:r w:rsidRPr="00495C58">
        <w:rPr>
          <w:rFonts w:ascii="Browallia New" w:eastAsia="Cordia New" w:hAnsi="Browallia New" w:cs="Browallia New" w:hint="cs"/>
          <w:color w:val="000000"/>
          <w:sz w:val="28"/>
          <w:szCs w:val="28"/>
          <w:cs/>
          <w:lang w:eastAsia="th-TH"/>
        </w:rPr>
        <w:t>ของ</w:t>
      </w:r>
      <w:r w:rsidR="000C01EC" w:rsidRPr="00495C58">
        <w:rPr>
          <w:rFonts w:ascii="Browallia New" w:eastAsia="Cordia New" w:hAnsi="Browallia New" w:cs="Browallia New" w:hint="cs"/>
          <w:color w:val="000000"/>
          <w:sz w:val="28"/>
          <w:szCs w:val="28"/>
          <w:cs/>
          <w:lang w:eastAsia="th-TH"/>
        </w:rPr>
        <w:t>แต่ละ</w:t>
      </w:r>
      <w:r w:rsidRPr="00495C58">
        <w:rPr>
          <w:rFonts w:ascii="Browallia New" w:eastAsia="Cordia New" w:hAnsi="Browallia New" w:cs="Browallia New" w:hint="cs"/>
          <w:color w:val="000000"/>
          <w:sz w:val="28"/>
          <w:szCs w:val="28"/>
          <w:cs/>
          <w:lang w:eastAsia="th-TH"/>
        </w:rPr>
        <w:t>บริษัทที่เกี่ยวข้องกัน</w:t>
      </w:r>
    </w:p>
    <w:p w14:paraId="162A35F3" w14:textId="77777777" w:rsidR="007B7D7C" w:rsidRPr="00495C58" w:rsidRDefault="007B7D7C" w:rsidP="0050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77566C1F" w14:textId="77777777" w:rsidR="007B7D7C" w:rsidRPr="00495C58" w:rsidRDefault="007B7D7C" w:rsidP="0050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03C9AE1" w14:textId="77777777" w:rsidR="007B7D7C" w:rsidRPr="00495C58" w:rsidRDefault="007B7D7C" w:rsidP="0050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53714D4" w14:textId="77777777" w:rsidR="007B7D7C" w:rsidRPr="00495C58" w:rsidRDefault="007B7D7C" w:rsidP="0050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92FCDD8" w14:textId="77777777" w:rsidR="007B7D7C" w:rsidRPr="00495C58" w:rsidRDefault="007B7D7C" w:rsidP="0050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0250A02" w14:textId="77777777" w:rsidR="007B7D7C" w:rsidRPr="00495C58" w:rsidRDefault="007B7D7C" w:rsidP="0050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7AEBC2D0" w14:textId="77777777" w:rsidR="007B7D7C" w:rsidRPr="00495C58" w:rsidRDefault="007B7D7C" w:rsidP="0050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76607F4" w14:textId="77777777" w:rsidR="007B7D7C" w:rsidRPr="00495C58" w:rsidRDefault="007B7D7C" w:rsidP="0050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67C213F" w14:textId="77777777" w:rsidR="007B7D7C" w:rsidRPr="00495C58" w:rsidRDefault="007B7D7C" w:rsidP="001F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1F7D74BA" w14:textId="70E1814C" w:rsidR="00AF40CF" w:rsidRPr="00495C58" w:rsidRDefault="00AF40CF" w:rsidP="0050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95C58">
        <w:rPr>
          <w:rFonts w:ascii="Browallia New" w:hAnsi="Browallia New" w:cs="Browallia New"/>
          <w:color w:val="000000" w:themeColor="text1"/>
          <w:sz w:val="28"/>
          <w:szCs w:val="28"/>
          <w:cs/>
        </w:rPr>
        <w:lastRenderedPageBreak/>
        <w:t xml:space="preserve">ณ วันที่ </w:t>
      </w:r>
      <w:r w:rsidR="00506D63" w:rsidRPr="00495C58">
        <w:rPr>
          <w:rFonts w:ascii="Browallia New" w:hAnsi="Browallia New" w:cs="Browallia New"/>
          <w:sz w:val="28"/>
          <w:szCs w:val="28"/>
        </w:rPr>
        <w:t>30</w:t>
      </w:r>
      <w:r w:rsidR="00506D63" w:rsidRPr="00495C58">
        <w:rPr>
          <w:rFonts w:ascii="Browallia New" w:hAnsi="Browallia New" w:cs="Browallia New"/>
          <w:sz w:val="28"/>
          <w:szCs w:val="28"/>
          <w:cs/>
          <w:lang w:val="en-GB"/>
        </w:rPr>
        <w:t xml:space="preserve"> มิถุนายน</w:t>
      </w:r>
      <w:r w:rsidR="00506D63" w:rsidRPr="00495C58">
        <w:rPr>
          <w:rFonts w:ascii="Browallia New" w:hAnsi="Browallia New" w:cs="Browallia New"/>
          <w:sz w:val="28"/>
          <w:szCs w:val="28"/>
        </w:rPr>
        <w:t xml:space="preserve"> </w:t>
      </w:r>
      <w:r w:rsidRPr="00495C58">
        <w:rPr>
          <w:rFonts w:ascii="Browallia New" w:eastAsia="SimSun" w:hAnsi="Browallia New" w:cs="Browallia New"/>
          <w:sz w:val="28"/>
          <w:szCs w:val="28"/>
        </w:rPr>
        <w:t>256</w:t>
      </w:r>
      <w:r w:rsidR="007D5496" w:rsidRPr="00495C58">
        <w:rPr>
          <w:rFonts w:ascii="Browallia New" w:eastAsia="SimSun" w:hAnsi="Browallia New" w:cs="Browallia New"/>
          <w:sz w:val="28"/>
          <w:szCs w:val="28"/>
        </w:rPr>
        <w:t>9</w:t>
      </w:r>
      <w:r w:rsidRPr="00495C58">
        <w:rPr>
          <w:rFonts w:ascii="Browallia New" w:hAnsi="Browallia New" w:cs="Browallia New"/>
          <w:color w:val="000000" w:themeColor="text1"/>
          <w:sz w:val="28"/>
          <w:szCs w:val="28"/>
        </w:rPr>
        <w:t xml:space="preserve"> </w:t>
      </w:r>
      <w:r w:rsidRPr="00495C58">
        <w:rPr>
          <w:rFonts w:ascii="Browallia New" w:hAnsi="Browallia New" w:cs="Browallia New"/>
          <w:color w:val="000000" w:themeColor="text1"/>
          <w:sz w:val="28"/>
          <w:szCs w:val="28"/>
          <w:cs/>
        </w:rPr>
        <w:t xml:space="preserve">และ </w:t>
      </w:r>
      <w:r w:rsidRPr="00495C58">
        <w:rPr>
          <w:rFonts w:ascii="Browallia New" w:hAnsi="Browallia New" w:cs="Browallia New"/>
          <w:color w:val="000000" w:themeColor="text1"/>
          <w:sz w:val="28"/>
          <w:szCs w:val="28"/>
        </w:rPr>
        <w:t xml:space="preserve">31 </w:t>
      </w:r>
      <w:r w:rsidRPr="00495C58">
        <w:rPr>
          <w:rFonts w:ascii="Browallia New" w:hAnsi="Browallia New" w:cs="Browallia New"/>
          <w:color w:val="000000" w:themeColor="text1"/>
          <w:sz w:val="28"/>
          <w:szCs w:val="28"/>
          <w:cs/>
        </w:rPr>
        <w:t xml:space="preserve">ธันวาคม </w:t>
      </w:r>
      <w:r w:rsidRPr="00495C58">
        <w:rPr>
          <w:rFonts w:ascii="Browallia New" w:hAnsi="Browallia New" w:cs="Browallia New"/>
          <w:color w:val="000000" w:themeColor="text1"/>
          <w:sz w:val="28"/>
          <w:szCs w:val="28"/>
        </w:rPr>
        <w:t>256</w:t>
      </w:r>
      <w:r w:rsidR="007D5496" w:rsidRPr="00495C58">
        <w:rPr>
          <w:rFonts w:ascii="Browallia New" w:hAnsi="Browallia New" w:cs="Browallia New"/>
          <w:color w:val="000000" w:themeColor="text1"/>
          <w:sz w:val="28"/>
          <w:szCs w:val="28"/>
        </w:rPr>
        <w:t>8</w:t>
      </w:r>
      <w:r w:rsidRPr="00495C58">
        <w:rPr>
          <w:rFonts w:ascii="Browallia New" w:hAnsi="Browallia New" w:cs="Browallia New"/>
          <w:color w:val="000000" w:themeColor="text1"/>
          <w:sz w:val="28"/>
          <w:szCs w:val="28"/>
        </w:rPr>
        <w:t xml:space="preserve"> </w:t>
      </w:r>
      <w:r w:rsidRPr="00495C58">
        <w:rPr>
          <w:rFonts w:ascii="Browallia New" w:hAnsi="Browallia New" w:cs="Browallia New"/>
          <w:color w:val="000000" w:themeColor="text1"/>
          <w:sz w:val="28"/>
          <w:szCs w:val="28"/>
          <w:cs/>
        </w:rPr>
        <w:t>ลูกหนี้การค้าสามารถวิเคราะห์ตามอายุหนี้ที่ค้างชําระได้ดังนี้</w:t>
      </w:r>
    </w:p>
    <w:p w14:paraId="2AF3CA87" w14:textId="77777777" w:rsidR="00AF40CF" w:rsidRPr="00495C58"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8996" w:type="dxa"/>
        <w:tblInd w:w="360" w:type="dxa"/>
        <w:tblLayout w:type="fixed"/>
        <w:tblLook w:val="0000" w:firstRow="0" w:lastRow="0" w:firstColumn="0" w:lastColumn="0" w:noHBand="0" w:noVBand="0"/>
      </w:tblPr>
      <w:tblGrid>
        <w:gridCol w:w="3519"/>
        <w:gridCol w:w="1392"/>
        <w:gridCol w:w="1393"/>
        <w:gridCol w:w="1393"/>
        <w:gridCol w:w="1299"/>
      </w:tblGrid>
      <w:tr w:rsidR="00FB3E61" w:rsidRPr="00495C58" w14:paraId="15F7BD8D" w14:textId="77777777" w:rsidTr="00F156F4">
        <w:trPr>
          <w:cantSplit/>
          <w:tblHeader/>
        </w:trPr>
        <w:tc>
          <w:tcPr>
            <w:tcW w:w="3519" w:type="dxa"/>
          </w:tcPr>
          <w:p w14:paraId="71DCD4E4" w14:textId="77777777"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477" w:type="dxa"/>
            <w:gridSpan w:val="4"/>
          </w:tcPr>
          <w:p w14:paraId="3FE02BA9" w14:textId="77777777"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495C58">
              <w:rPr>
                <w:rFonts w:ascii="Browallia New" w:hAnsi="Browallia New" w:cs="Browallia New"/>
                <w:snapToGrid w:val="0"/>
                <w:sz w:val="24"/>
                <w:szCs w:val="24"/>
                <w:lang w:eastAsia="th-TH"/>
              </w:rPr>
              <w:t>(</w:t>
            </w:r>
            <w:proofErr w:type="gramStart"/>
            <w:r w:rsidRPr="00495C58">
              <w:rPr>
                <w:rFonts w:ascii="Browallia New" w:hAnsi="Browallia New" w:cs="Browallia New"/>
                <w:snapToGrid w:val="0"/>
                <w:sz w:val="24"/>
                <w:szCs w:val="24"/>
                <w:cs/>
                <w:lang w:eastAsia="th-TH"/>
              </w:rPr>
              <w:t>หน่วย</w:t>
            </w:r>
            <w:r w:rsidRPr="00495C58">
              <w:rPr>
                <w:rFonts w:ascii="Browallia New" w:hAnsi="Browallia New" w:cs="Browallia New"/>
                <w:snapToGrid w:val="0"/>
                <w:sz w:val="24"/>
                <w:szCs w:val="24"/>
                <w:lang w:eastAsia="th-TH"/>
              </w:rPr>
              <w:t xml:space="preserve"> :</w:t>
            </w:r>
            <w:proofErr w:type="gramEnd"/>
            <w:r w:rsidRPr="00495C58">
              <w:rPr>
                <w:rFonts w:ascii="Browallia New" w:hAnsi="Browallia New" w:cs="Browallia New"/>
                <w:snapToGrid w:val="0"/>
                <w:sz w:val="24"/>
                <w:szCs w:val="24"/>
                <w:lang w:eastAsia="th-TH"/>
              </w:rPr>
              <w:t xml:space="preserve"> </w:t>
            </w:r>
            <w:r w:rsidRPr="00495C58">
              <w:rPr>
                <w:rFonts w:ascii="Browallia New" w:hAnsi="Browallia New" w:cs="Browallia New"/>
                <w:snapToGrid w:val="0"/>
                <w:sz w:val="24"/>
                <w:szCs w:val="24"/>
                <w:cs/>
                <w:lang w:eastAsia="th-TH"/>
              </w:rPr>
              <w:t>พันบาท)</w:t>
            </w:r>
          </w:p>
        </w:tc>
      </w:tr>
      <w:tr w:rsidR="00FB3E61" w:rsidRPr="00495C58" w14:paraId="75294B5B" w14:textId="77777777" w:rsidTr="00F156F4">
        <w:trPr>
          <w:cantSplit/>
          <w:tblHeader/>
        </w:trPr>
        <w:tc>
          <w:tcPr>
            <w:tcW w:w="3519" w:type="dxa"/>
          </w:tcPr>
          <w:p w14:paraId="5C2F84D1" w14:textId="77777777"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2607216A" w14:textId="77777777" w:rsidR="00FB3E61" w:rsidRPr="00495C58"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cs/>
              </w:rPr>
              <w:t>ข้อมูลทางการเงินรวม</w:t>
            </w:r>
          </w:p>
        </w:tc>
        <w:tc>
          <w:tcPr>
            <w:tcW w:w="2692" w:type="dxa"/>
            <w:gridSpan w:val="2"/>
          </w:tcPr>
          <w:p w14:paraId="7A99B107" w14:textId="77777777" w:rsidR="00FB3E61" w:rsidRPr="00495C58"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495C58">
              <w:rPr>
                <w:rFonts w:ascii="Browallia New" w:hAnsi="Browallia New" w:cs="Browallia New"/>
                <w:sz w:val="24"/>
                <w:szCs w:val="24"/>
                <w:cs/>
              </w:rPr>
              <w:t>ข้อมูลทางการเงินเฉพาะบริษัท</w:t>
            </w:r>
          </w:p>
        </w:tc>
      </w:tr>
      <w:tr w:rsidR="000B168C" w:rsidRPr="00495C58" w14:paraId="0979F885" w14:textId="77777777" w:rsidTr="00F156F4">
        <w:trPr>
          <w:cantSplit/>
          <w:trHeight w:val="290"/>
          <w:tblHeader/>
        </w:trPr>
        <w:tc>
          <w:tcPr>
            <w:tcW w:w="3519" w:type="dxa"/>
          </w:tcPr>
          <w:p w14:paraId="4C3CDEF7" w14:textId="77777777" w:rsidR="000B168C" w:rsidRPr="00495C58" w:rsidRDefault="000B168C" w:rsidP="000B168C">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47033DD0" w14:textId="77777777" w:rsidR="00506D63" w:rsidRPr="00495C58" w:rsidRDefault="00506D63" w:rsidP="00506D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30</w:t>
            </w:r>
            <w:r w:rsidRPr="00495C58">
              <w:rPr>
                <w:rFonts w:ascii="Browallia New" w:hAnsi="Browallia New" w:cs="Browallia New"/>
                <w:sz w:val="24"/>
                <w:szCs w:val="24"/>
                <w:cs/>
              </w:rPr>
              <w:t xml:space="preserve"> มิถุนายน</w:t>
            </w:r>
          </w:p>
          <w:p w14:paraId="56427BC7" w14:textId="71004CF5" w:rsidR="000B168C" w:rsidRPr="00495C58" w:rsidRDefault="000B168C" w:rsidP="000B16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2569</w:t>
            </w:r>
          </w:p>
        </w:tc>
        <w:tc>
          <w:tcPr>
            <w:tcW w:w="1393" w:type="dxa"/>
            <w:vAlign w:val="bottom"/>
          </w:tcPr>
          <w:p w14:paraId="4F935729" w14:textId="0346E2C3" w:rsidR="000B168C" w:rsidRPr="00495C58" w:rsidRDefault="000B168C" w:rsidP="000B16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31 </w:t>
            </w:r>
            <w:r w:rsidRPr="00495C58">
              <w:rPr>
                <w:rFonts w:ascii="Browallia New" w:hAnsi="Browallia New" w:cs="Browallia New"/>
                <w:sz w:val="24"/>
                <w:szCs w:val="24"/>
                <w:cs/>
              </w:rPr>
              <w:t xml:space="preserve">ธันวาคม </w:t>
            </w:r>
            <w:r w:rsidRPr="00495C58">
              <w:rPr>
                <w:rFonts w:ascii="Browallia New" w:hAnsi="Browallia New" w:cs="Browallia New"/>
                <w:sz w:val="24"/>
                <w:szCs w:val="24"/>
              </w:rPr>
              <w:t>2568</w:t>
            </w:r>
          </w:p>
        </w:tc>
        <w:tc>
          <w:tcPr>
            <w:tcW w:w="1393" w:type="dxa"/>
            <w:vAlign w:val="bottom"/>
          </w:tcPr>
          <w:p w14:paraId="267282C4" w14:textId="77777777" w:rsidR="00506D63" w:rsidRPr="00495C58" w:rsidRDefault="00506D63" w:rsidP="00506D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30</w:t>
            </w:r>
            <w:r w:rsidRPr="00495C58">
              <w:rPr>
                <w:rFonts w:ascii="Browallia New" w:hAnsi="Browallia New" w:cs="Browallia New"/>
                <w:sz w:val="24"/>
                <w:szCs w:val="24"/>
                <w:cs/>
              </w:rPr>
              <w:t xml:space="preserve"> มิถุนายน</w:t>
            </w:r>
          </w:p>
          <w:p w14:paraId="62839FE0" w14:textId="36846EBB" w:rsidR="000B168C" w:rsidRPr="00495C58" w:rsidRDefault="000B168C" w:rsidP="000B16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2569</w:t>
            </w:r>
          </w:p>
        </w:tc>
        <w:tc>
          <w:tcPr>
            <w:tcW w:w="1299" w:type="dxa"/>
            <w:vAlign w:val="bottom"/>
          </w:tcPr>
          <w:p w14:paraId="6E99485D" w14:textId="30BAEE2E" w:rsidR="000B168C" w:rsidRPr="00495C58" w:rsidRDefault="000B168C" w:rsidP="000B16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31 </w:t>
            </w:r>
            <w:r w:rsidRPr="00495C58">
              <w:rPr>
                <w:rFonts w:ascii="Browallia New" w:hAnsi="Browallia New" w:cs="Browallia New"/>
                <w:sz w:val="24"/>
                <w:szCs w:val="24"/>
                <w:cs/>
              </w:rPr>
              <w:t xml:space="preserve">ธันวาคม </w:t>
            </w:r>
            <w:r w:rsidRPr="00495C58">
              <w:rPr>
                <w:rFonts w:ascii="Browallia New" w:hAnsi="Browallia New" w:cs="Browallia New"/>
                <w:sz w:val="24"/>
                <w:szCs w:val="24"/>
              </w:rPr>
              <w:t>2568</w:t>
            </w:r>
          </w:p>
        </w:tc>
      </w:tr>
      <w:tr w:rsidR="00FB3E61" w:rsidRPr="00495C58" w14:paraId="3908F1FD" w14:textId="77777777" w:rsidTr="00F156F4">
        <w:trPr>
          <w:cantSplit/>
        </w:trPr>
        <w:tc>
          <w:tcPr>
            <w:tcW w:w="3519" w:type="dxa"/>
            <w:vAlign w:val="bottom"/>
          </w:tcPr>
          <w:p w14:paraId="273FCCFA" w14:textId="77777777"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55A7514F" w14:textId="77777777"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0EE73046" w14:textId="77777777"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5633A879" w14:textId="77777777"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99" w:type="dxa"/>
          </w:tcPr>
          <w:p w14:paraId="16D308E5" w14:textId="77777777"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B3E61" w:rsidRPr="00495C58" w14:paraId="46123DD9" w14:textId="77777777" w:rsidTr="00F156F4">
        <w:trPr>
          <w:cantSplit/>
        </w:trPr>
        <w:tc>
          <w:tcPr>
            <w:tcW w:w="3519" w:type="dxa"/>
            <w:vAlign w:val="bottom"/>
          </w:tcPr>
          <w:p w14:paraId="3F94A380" w14:textId="5FD47D7A"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b/>
                <w:bCs/>
                <w:sz w:val="24"/>
                <w:szCs w:val="24"/>
                <w:cs/>
              </w:rPr>
              <w:t>กิจการอื่น</w:t>
            </w:r>
          </w:p>
        </w:tc>
        <w:tc>
          <w:tcPr>
            <w:tcW w:w="1392" w:type="dxa"/>
            <w:vAlign w:val="bottom"/>
          </w:tcPr>
          <w:p w14:paraId="44512976" w14:textId="77777777" w:rsidR="00FB3E61" w:rsidRPr="00495C58" w:rsidRDefault="00FB3E61"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vAlign w:val="bottom"/>
          </w:tcPr>
          <w:p w14:paraId="78B0640A" w14:textId="77777777" w:rsidR="00FB3E61" w:rsidRPr="00495C58" w:rsidRDefault="00FB3E61"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tcPr>
          <w:p w14:paraId="21FABB1C" w14:textId="77777777"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99" w:type="dxa"/>
          </w:tcPr>
          <w:p w14:paraId="2AE8F52B" w14:textId="77777777"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8D279F" w:rsidRPr="00495C58" w14:paraId="599B1FA7" w14:textId="77777777" w:rsidTr="00F156F4">
        <w:trPr>
          <w:cantSplit/>
          <w:trHeight w:val="71"/>
        </w:trPr>
        <w:tc>
          <w:tcPr>
            <w:tcW w:w="3519" w:type="dxa"/>
            <w:vAlign w:val="bottom"/>
          </w:tcPr>
          <w:p w14:paraId="2738449D" w14:textId="34BFC228"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lang w:val="en-GB"/>
              </w:rPr>
              <w:t>ยังไม่ถึงกำหนดชำระ</w:t>
            </w:r>
          </w:p>
        </w:tc>
        <w:tc>
          <w:tcPr>
            <w:tcW w:w="1392" w:type="dxa"/>
          </w:tcPr>
          <w:p w14:paraId="34ACFC60" w14:textId="19620EC5"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35,707 </w:t>
            </w:r>
          </w:p>
        </w:tc>
        <w:tc>
          <w:tcPr>
            <w:tcW w:w="1393" w:type="dxa"/>
          </w:tcPr>
          <w:p w14:paraId="6B5AB156" w14:textId="6B69CC90" w:rsidR="008D279F" w:rsidRPr="00495C58" w:rsidRDefault="00A546FB"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14</w:t>
            </w:r>
            <w:r w:rsidR="008D279F" w:rsidRPr="00495C58">
              <w:rPr>
                <w:rFonts w:ascii="Browallia New" w:hAnsi="Browallia New" w:cs="Browallia New"/>
                <w:sz w:val="24"/>
                <w:szCs w:val="24"/>
              </w:rPr>
              <w:t>,</w:t>
            </w:r>
            <w:r w:rsidRPr="00495C58">
              <w:rPr>
                <w:rFonts w:ascii="Browallia New" w:hAnsi="Browallia New" w:cs="Browallia New"/>
                <w:sz w:val="24"/>
                <w:szCs w:val="24"/>
              </w:rPr>
              <w:t>30</w:t>
            </w:r>
            <w:r w:rsidR="00CA6C8B" w:rsidRPr="00495C58">
              <w:rPr>
                <w:rFonts w:ascii="Browallia New" w:hAnsi="Browallia New" w:cs="Browallia New"/>
                <w:sz w:val="24"/>
                <w:szCs w:val="24"/>
              </w:rPr>
              <w:t>7</w:t>
            </w:r>
          </w:p>
        </w:tc>
        <w:tc>
          <w:tcPr>
            <w:tcW w:w="1393" w:type="dxa"/>
          </w:tcPr>
          <w:p w14:paraId="11520E81" w14:textId="5C5611BD"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311</w:t>
            </w:r>
          </w:p>
        </w:tc>
        <w:tc>
          <w:tcPr>
            <w:tcW w:w="1299" w:type="dxa"/>
          </w:tcPr>
          <w:p w14:paraId="140331D3" w14:textId="6760A6ED"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cs/>
              </w:rPr>
              <w:t>461</w:t>
            </w:r>
          </w:p>
        </w:tc>
      </w:tr>
      <w:tr w:rsidR="008D279F" w:rsidRPr="00495C58" w14:paraId="4AFA23A0" w14:textId="77777777" w:rsidTr="00F156F4">
        <w:trPr>
          <w:cantSplit/>
          <w:trHeight w:val="71"/>
        </w:trPr>
        <w:tc>
          <w:tcPr>
            <w:tcW w:w="3519" w:type="dxa"/>
            <w:vAlign w:val="bottom"/>
          </w:tcPr>
          <w:p w14:paraId="2F1A25C2" w14:textId="3B8839F2"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เกินกว่าที่กำหนดเวลาชำระหนี้</w:t>
            </w:r>
          </w:p>
        </w:tc>
        <w:tc>
          <w:tcPr>
            <w:tcW w:w="1392" w:type="dxa"/>
          </w:tcPr>
          <w:p w14:paraId="19274005" w14:textId="35CC1D5D"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w:t>
            </w:r>
          </w:p>
        </w:tc>
        <w:tc>
          <w:tcPr>
            <w:tcW w:w="1393" w:type="dxa"/>
          </w:tcPr>
          <w:p w14:paraId="11CFD0AB" w14:textId="451412FD"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6C84E338" w14:textId="53879FEC"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99" w:type="dxa"/>
          </w:tcPr>
          <w:p w14:paraId="410DD6E7" w14:textId="4EC8B58D"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8D279F" w:rsidRPr="00495C58" w14:paraId="79689303" w14:textId="77777777" w:rsidTr="00F156F4">
        <w:trPr>
          <w:cantSplit/>
          <w:trHeight w:val="71"/>
        </w:trPr>
        <w:tc>
          <w:tcPr>
            <w:tcW w:w="3519" w:type="dxa"/>
            <w:vAlign w:val="bottom"/>
          </w:tcPr>
          <w:p w14:paraId="79358471" w14:textId="7423C257"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 xml:space="preserve">     น้อยกว่า </w:t>
            </w:r>
            <w:r w:rsidRPr="00495C58">
              <w:rPr>
                <w:rFonts w:ascii="Browallia New" w:hAnsi="Browallia New" w:cs="Browallia New"/>
                <w:sz w:val="24"/>
                <w:szCs w:val="24"/>
                <w:lang w:val="en-GB"/>
              </w:rPr>
              <w:t>3</w:t>
            </w:r>
            <w:r w:rsidRPr="00495C58">
              <w:rPr>
                <w:rFonts w:ascii="Browallia New" w:hAnsi="Browallia New" w:cs="Browallia New"/>
                <w:sz w:val="24"/>
                <w:szCs w:val="24"/>
              </w:rPr>
              <w:t xml:space="preserve"> </w:t>
            </w:r>
            <w:r w:rsidRPr="00495C58">
              <w:rPr>
                <w:rFonts w:ascii="Browallia New" w:hAnsi="Browallia New" w:cs="Browallia New"/>
                <w:sz w:val="24"/>
                <w:szCs w:val="24"/>
                <w:cs/>
                <w:lang w:val="en-GB"/>
              </w:rPr>
              <w:t>เดือน</w:t>
            </w:r>
          </w:p>
        </w:tc>
        <w:tc>
          <w:tcPr>
            <w:tcW w:w="1392" w:type="dxa"/>
          </w:tcPr>
          <w:p w14:paraId="1526E2A8" w14:textId="0261E858"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20,690 </w:t>
            </w:r>
          </w:p>
        </w:tc>
        <w:tc>
          <w:tcPr>
            <w:tcW w:w="1393" w:type="dxa"/>
          </w:tcPr>
          <w:p w14:paraId="0FD20766" w14:textId="40496DF8"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34,450  </w:t>
            </w:r>
          </w:p>
        </w:tc>
        <w:tc>
          <w:tcPr>
            <w:tcW w:w="1393" w:type="dxa"/>
          </w:tcPr>
          <w:p w14:paraId="077288A8" w14:textId="0E190FE5"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47</w:t>
            </w:r>
          </w:p>
        </w:tc>
        <w:tc>
          <w:tcPr>
            <w:tcW w:w="1299" w:type="dxa"/>
          </w:tcPr>
          <w:p w14:paraId="4FF15C23" w14:textId="7156BBAA"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55</w:t>
            </w:r>
          </w:p>
        </w:tc>
      </w:tr>
      <w:tr w:rsidR="008D279F" w:rsidRPr="00495C58" w14:paraId="49C70F4B" w14:textId="77777777" w:rsidTr="00F156F4">
        <w:trPr>
          <w:cantSplit/>
          <w:trHeight w:val="71"/>
        </w:trPr>
        <w:tc>
          <w:tcPr>
            <w:tcW w:w="3519" w:type="dxa"/>
            <w:vAlign w:val="bottom"/>
          </w:tcPr>
          <w:p w14:paraId="3BDCD44C" w14:textId="1AE3841C"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 xml:space="preserve">     </w:t>
            </w:r>
            <w:r w:rsidRPr="00495C58">
              <w:rPr>
                <w:rFonts w:ascii="Browallia New" w:hAnsi="Browallia New" w:cs="Browallia New"/>
                <w:sz w:val="24"/>
                <w:szCs w:val="24"/>
                <w:lang w:val="en-GB"/>
              </w:rPr>
              <w:t>3</w:t>
            </w:r>
            <w:r w:rsidRPr="00495C58">
              <w:rPr>
                <w:rFonts w:ascii="Browallia New" w:hAnsi="Browallia New" w:cs="Browallia New"/>
                <w:sz w:val="24"/>
                <w:szCs w:val="24"/>
              </w:rPr>
              <w:t xml:space="preserve"> - </w:t>
            </w:r>
            <w:r w:rsidRPr="00495C58">
              <w:rPr>
                <w:rFonts w:ascii="Browallia New" w:hAnsi="Browallia New" w:cs="Browallia New"/>
                <w:sz w:val="24"/>
                <w:szCs w:val="24"/>
                <w:lang w:val="en-GB"/>
              </w:rPr>
              <w:t>6</w:t>
            </w:r>
            <w:r w:rsidRPr="00495C58">
              <w:rPr>
                <w:rFonts w:ascii="Browallia New" w:hAnsi="Browallia New" w:cs="Browallia New"/>
                <w:sz w:val="24"/>
                <w:szCs w:val="24"/>
              </w:rPr>
              <w:t xml:space="preserve"> </w:t>
            </w:r>
            <w:r w:rsidRPr="00495C58">
              <w:rPr>
                <w:rFonts w:ascii="Browallia New" w:hAnsi="Browallia New" w:cs="Browallia New"/>
                <w:sz w:val="24"/>
                <w:szCs w:val="24"/>
                <w:cs/>
                <w:lang w:val="en-GB"/>
              </w:rPr>
              <w:t>เดือน</w:t>
            </w:r>
          </w:p>
        </w:tc>
        <w:tc>
          <w:tcPr>
            <w:tcW w:w="1392" w:type="dxa"/>
          </w:tcPr>
          <w:p w14:paraId="21C94B57" w14:textId="011B2D8C"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2,010 </w:t>
            </w:r>
          </w:p>
        </w:tc>
        <w:tc>
          <w:tcPr>
            <w:tcW w:w="1393" w:type="dxa"/>
          </w:tcPr>
          <w:p w14:paraId="425C1961" w14:textId="098F3A4D"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18,289</w:t>
            </w:r>
          </w:p>
        </w:tc>
        <w:tc>
          <w:tcPr>
            <w:tcW w:w="1393" w:type="dxa"/>
          </w:tcPr>
          <w:p w14:paraId="624670BC" w14:textId="4918BB39"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299" w:type="dxa"/>
          </w:tcPr>
          <w:p w14:paraId="435FB59D" w14:textId="072A3962"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r>
      <w:tr w:rsidR="008D279F" w:rsidRPr="00495C58" w14:paraId="0C5D8105" w14:textId="77777777" w:rsidTr="00F156F4">
        <w:trPr>
          <w:cantSplit/>
          <w:trHeight w:val="71"/>
        </w:trPr>
        <w:tc>
          <w:tcPr>
            <w:tcW w:w="3519" w:type="dxa"/>
            <w:vAlign w:val="bottom"/>
          </w:tcPr>
          <w:p w14:paraId="74A2801E" w14:textId="254FED6E"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lang w:val="en-GB"/>
              </w:rPr>
              <w:t xml:space="preserve">   </w:t>
            </w:r>
            <w:r w:rsidRPr="00495C58">
              <w:rPr>
                <w:rFonts w:ascii="Browallia New" w:hAnsi="Browallia New" w:cs="Browallia New"/>
                <w:sz w:val="24"/>
                <w:szCs w:val="24"/>
                <w:cs/>
                <w:lang w:val="en-GB"/>
              </w:rPr>
              <w:t xml:space="preserve">  </w:t>
            </w:r>
            <w:r w:rsidRPr="00495C58">
              <w:rPr>
                <w:rFonts w:ascii="Browallia New" w:hAnsi="Browallia New" w:cs="Browallia New"/>
                <w:sz w:val="24"/>
                <w:szCs w:val="24"/>
                <w:lang w:val="en-GB"/>
              </w:rPr>
              <w:t>6</w:t>
            </w:r>
            <w:r w:rsidRPr="00495C58">
              <w:rPr>
                <w:rFonts w:ascii="Browallia New" w:hAnsi="Browallia New" w:cs="Browallia New"/>
                <w:sz w:val="24"/>
                <w:szCs w:val="24"/>
              </w:rPr>
              <w:t xml:space="preserve"> - </w:t>
            </w:r>
            <w:r w:rsidRPr="00495C58">
              <w:rPr>
                <w:rFonts w:ascii="Browallia New" w:hAnsi="Browallia New" w:cs="Browallia New"/>
                <w:sz w:val="24"/>
                <w:szCs w:val="24"/>
                <w:lang w:val="en-GB"/>
              </w:rPr>
              <w:t>12</w:t>
            </w:r>
            <w:r w:rsidRPr="00495C58">
              <w:rPr>
                <w:rFonts w:ascii="Browallia New" w:hAnsi="Browallia New" w:cs="Browallia New"/>
                <w:sz w:val="24"/>
                <w:szCs w:val="24"/>
              </w:rPr>
              <w:t xml:space="preserve"> </w:t>
            </w:r>
            <w:r w:rsidRPr="00495C58">
              <w:rPr>
                <w:rFonts w:ascii="Browallia New" w:hAnsi="Browallia New" w:cs="Browallia New"/>
                <w:sz w:val="24"/>
                <w:szCs w:val="24"/>
                <w:cs/>
                <w:lang w:val="en-GB"/>
              </w:rPr>
              <w:t>เดือน</w:t>
            </w:r>
          </w:p>
        </w:tc>
        <w:tc>
          <w:tcPr>
            <w:tcW w:w="1392" w:type="dxa"/>
          </w:tcPr>
          <w:p w14:paraId="1919F0DE" w14:textId="0AAF0278"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5,332 </w:t>
            </w:r>
          </w:p>
        </w:tc>
        <w:tc>
          <w:tcPr>
            <w:tcW w:w="1393" w:type="dxa"/>
          </w:tcPr>
          <w:p w14:paraId="133A32C4" w14:textId="3808D21E"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20,874</w:t>
            </w:r>
          </w:p>
        </w:tc>
        <w:tc>
          <w:tcPr>
            <w:tcW w:w="1393" w:type="dxa"/>
          </w:tcPr>
          <w:p w14:paraId="3ABA52EF" w14:textId="54D354E5"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299" w:type="dxa"/>
          </w:tcPr>
          <w:p w14:paraId="190C6A7A" w14:textId="56F9540F"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r>
      <w:tr w:rsidR="008D279F" w:rsidRPr="00495C58" w14:paraId="5CEBA192" w14:textId="77777777" w:rsidTr="00F156F4">
        <w:trPr>
          <w:cantSplit/>
          <w:trHeight w:val="71"/>
        </w:trPr>
        <w:tc>
          <w:tcPr>
            <w:tcW w:w="3519" w:type="dxa"/>
            <w:vAlign w:val="bottom"/>
          </w:tcPr>
          <w:p w14:paraId="7A2B6738" w14:textId="065464D7" w:rsidR="008D279F" w:rsidRPr="00495C58" w:rsidRDefault="008D279F" w:rsidP="008D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rPr>
              <w:t xml:space="preserve">   </w:t>
            </w:r>
            <w:r w:rsidRPr="00495C58">
              <w:rPr>
                <w:rFonts w:ascii="Browallia New" w:hAnsi="Browallia New" w:cs="Browallia New"/>
                <w:sz w:val="24"/>
                <w:szCs w:val="24"/>
                <w:cs/>
              </w:rPr>
              <w:t xml:space="preserve">  เกินกว่า </w:t>
            </w:r>
            <w:r w:rsidRPr="00495C58">
              <w:rPr>
                <w:rFonts w:ascii="Browallia New" w:hAnsi="Browallia New" w:cs="Browallia New"/>
                <w:sz w:val="24"/>
                <w:szCs w:val="24"/>
                <w:lang w:val="en-GB"/>
              </w:rPr>
              <w:t>12</w:t>
            </w:r>
            <w:r w:rsidRPr="00495C58">
              <w:rPr>
                <w:rFonts w:ascii="Browallia New" w:hAnsi="Browallia New" w:cs="Browallia New"/>
                <w:sz w:val="24"/>
                <w:szCs w:val="24"/>
              </w:rPr>
              <w:t xml:space="preserve"> </w:t>
            </w:r>
            <w:r w:rsidRPr="00495C58">
              <w:rPr>
                <w:rFonts w:ascii="Browallia New" w:hAnsi="Browallia New" w:cs="Browallia New"/>
                <w:sz w:val="24"/>
                <w:szCs w:val="24"/>
                <w:cs/>
                <w:lang w:val="en-GB"/>
              </w:rPr>
              <w:t>เดือน</w:t>
            </w:r>
          </w:p>
        </w:tc>
        <w:tc>
          <w:tcPr>
            <w:tcW w:w="1392" w:type="dxa"/>
          </w:tcPr>
          <w:p w14:paraId="6E23B757" w14:textId="76FE7F50" w:rsidR="008D279F" w:rsidRPr="00495C58" w:rsidRDefault="008D279F" w:rsidP="008D27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80,590 </w:t>
            </w:r>
          </w:p>
        </w:tc>
        <w:tc>
          <w:tcPr>
            <w:tcW w:w="1393" w:type="dxa"/>
          </w:tcPr>
          <w:p w14:paraId="6B3D894D" w14:textId="2681A10F" w:rsidR="008D279F" w:rsidRPr="00495C58" w:rsidRDefault="008D279F" w:rsidP="008D27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81,833</w:t>
            </w:r>
          </w:p>
        </w:tc>
        <w:tc>
          <w:tcPr>
            <w:tcW w:w="1393" w:type="dxa"/>
          </w:tcPr>
          <w:p w14:paraId="32C94330" w14:textId="4A6CB134" w:rsidR="008D279F" w:rsidRPr="00495C58" w:rsidRDefault="008D279F" w:rsidP="008D27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299" w:type="dxa"/>
          </w:tcPr>
          <w:p w14:paraId="6E2357C9" w14:textId="09AE2D41" w:rsidR="008D279F" w:rsidRPr="00495C58" w:rsidRDefault="008D279F" w:rsidP="008D27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r>
      <w:tr w:rsidR="004D092B" w:rsidRPr="00495C58" w14:paraId="57CBF599" w14:textId="77777777" w:rsidTr="00F156F4">
        <w:trPr>
          <w:cantSplit/>
          <w:trHeight w:val="71"/>
        </w:trPr>
        <w:tc>
          <w:tcPr>
            <w:tcW w:w="3519" w:type="dxa"/>
            <w:vAlign w:val="bottom"/>
          </w:tcPr>
          <w:p w14:paraId="3A9946B5" w14:textId="355AC74B" w:rsidR="004D092B" w:rsidRPr="00495C58" w:rsidRDefault="004D092B" w:rsidP="004D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รวม</w:t>
            </w:r>
          </w:p>
        </w:tc>
        <w:tc>
          <w:tcPr>
            <w:tcW w:w="1392" w:type="dxa"/>
          </w:tcPr>
          <w:p w14:paraId="253A69FE" w14:textId="4A9A81A3" w:rsidR="004D092B" w:rsidRPr="00495C58" w:rsidRDefault="00AD627B" w:rsidP="004D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144,329</w:t>
            </w:r>
          </w:p>
        </w:tc>
        <w:tc>
          <w:tcPr>
            <w:tcW w:w="1393" w:type="dxa"/>
          </w:tcPr>
          <w:p w14:paraId="4D00FFC0" w14:textId="5187013A" w:rsidR="004D092B" w:rsidRPr="00495C58" w:rsidRDefault="00CA6C8B" w:rsidP="004D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169</w:t>
            </w:r>
            <w:r w:rsidR="004D092B" w:rsidRPr="00495C58">
              <w:rPr>
                <w:rFonts w:ascii="Browallia New" w:hAnsi="Browallia New" w:cs="Browallia New"/>
                <w:sz w:val="24"/>
                <w:szCs w:val="24"/>
              </w:rPr>
              <w:t>,</w:t>
            </w:r>
            <w:r w:rsidR="00B9453E" w:rsidRPr="00495C58">
              <w:rPr>
                <w:rFonts w:ascii="Browallia New" w:hAnsi="Browallia New" w:cs="Browallia New"/>
                <w:sz w:val="24"/>
                <w:szCs w:val="24"/>
              </w:rPr>
              <w:t>7</w:t>
            </w:r>
            <w:r w:rsidRPr="00495C58">
              <w:rPr>
                <w:rFonts w:ascii="Browallia New" w:hAnsi="Browallia New" w:cs="Browallia New"/>
                <w:sz w:val="24"/>
                <w:szCs w:val="24"/>
              </w:rPr>
              <w:t>53</w:t>
            </w:r>
          </w:p>
        </w:tc>
        <w:tc>
          <w:tcPr>
            <w:tcW w:w="1393" w:type="dxa"/>
          </w:tcPr>
          <w:p w14:paraId="3A6057B8" w14:textId="669C0EFB" w:rsidR="004D092B" w:rsidRPr="00495C58" w:rsidRDefault="004D092B" w:rsidP="004D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358</w:t>
            </w:r>
          </w:p>
        </w:tc>
        <w:tc>
          <w:tcPr>
            <w:tcW w:w="1299" w:type="dxa"/>
          </w:tcPr>
          <w:p w14:paraId="1D12080F" w14:textId="689E8DF3" w:rsidR="004D092B" w:rsidRPr="00495C58" w:rsidRDefault="004D092B" w:rsidP="004D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cs/>
              </w:rPr>
              <w:t>516</w:t>
            </w:r>
          </w:p>
        </w:tc>
      </w:tr>
      <w:tr w:rsidR="004D092B" w:rsidRPr="00495C58" w14:paraId="229B1040" w14:textId="77777777" w:rsidTr="00F156F4">
        <w:trPr>
          <w:cantSplit/>
          <w:trHeight w:val="71"/>
        </w:trPr>
        <w:tc>
          <w:tcPr>
            <w:tcW w:w="3519" w:type="dxa"/>
            <w:vAlign w:val="bottom"/>
          </w:tcPr>
          <w:p w14:paraId="4699D9BB" w14:textId="77777777" w:rsidR="004D092B" w:rsidRPr="00495C58" w:rsidRDefault="004D092B" w:rsidP="004D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2" w:hanging="522"/>
              <w:rPr>
                <w:rFonts w:ascii="Browallia New" w:hAnsi="Browallia New" w:cs="Browallia New"/>
                <w:sz w:val="24"/>
                <w:szCs w:val="24"/>
                <w:cs/>
              </w:rPr>
            </w:pPr>
            <w:r w:rsidRPr="00495C58">
              <w:rPr>
                <w:rFonts w:ascii="Browallia New" w:hAnsi="Browallia New" w:cs="Browallia New"/>
                <w:sz w:val="24"/>
                <w:szCs w:val="24"/>
                <w:u w:val="single"/>
                <w:cs/>
              </w:rPr>
              <w:t>หัก</w:t>
            </w:r>
            <w:r w:rsidRPr="00495C58">
              <w:rPr>
                <w:rFonts w:ascii="Browallia New" w:hAnsi="Browallia New" w:cs="Browallia New"/>
                <w:sz w:val="24"/>
                <w:szCs w:val="24"/>
                <w:cs/>
              </w:rPr>
              <w:t xml:space="preserve"> ค่าเผื่อผลขาดทุนด้านเครดิตที่คาดว่าจะเกิดขึ้น</w:t>
            </w:r>
          </w:p>
        </w:tc>
        <w:tc>
          <w:tcPr>
            <w:tcW w:w="1392" w:type="dxa"/>
          </w:tcPr>
          <w:p w14:paraId="1742AB09" w14:textId="47BB6482" w:rsidR="004D092B" w:rsidRPr="00495C58" w:rsidRDefault="00986FCC" w:rsidP="004D09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(9,154)</w:t>
            </w:r>
          </w:p>
        </w:tc>
        <w:tc>
          <w:tcPr>
            <w:tcW w:w="1393" w:type="dxa"/>
          </w:tcPr>
          <w:p w14:paraId="73A83269" w14:textId="415FB779" w:rsidR="004D092B" w:rsidRPr="00495C58" w:rsidRDefault="004D092B" w:rsidP="004D09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hint="cs"/>
                <w:sz w:val="24"/>
                <w:szCs w:val="24"/>
                <w:cs/>
              </w:rPr>
              <w:t>(</w:t>
            </w:r>
            <w:r w:rsidRPr="00495C58">
              <w:rPr>
                <w:rFonts w:ascii="Browallia New" w:hAnsi="Browallia New" w:cs="Browallia New"/>
                <w:sz w:val="24"/>
                <w:szCs w:val="24"/>
                <w:cs/>
              </w:rPr>
              <w:t>9</w:t>
            </w:r>
            <w:r w:rsidRPr="00495C58">
              <w:rPr>
                <w:rFonts w:ascii="Browallia New" w:hAnsi="Browallia New" w:cs="Browallia New"/>
                <w:sz w:val="24"/>
                <w:szCs w:val="24"/>
              </w:rPr>
              <w:t>,</w:t>
            </w:r>
            <w:r w:rsidRPr="00495C58">
              <w:rPr>
                <w:rFonts w:ascii="Browallia New" w:hAnsi="Browallia New" w:cs="Browallia New"/>
                <w:sz w:val="24"/>
                <w:szCs w:val="24"/>
                <w:cs/>
              </w:rPr>
              <w:t>00</w:t>
            </w:r>
            <w:r w:rsidRPr="00495C58">
              <w:rPr>
                <w:rFonts w:ascii="Browallia New" w:hAnsi="Browallia New" w:cs="Browallia New"/>
                <w:sz w:val="24"/>
                <w:szCs w:val="24"/>
              </w:rPr>
              <w:t>3</w:t>
            </w:r>
            <w:r w:rsidRPr="00495C58">
              <w:rPr>
                <w:rFonts w:ascii="Browallia New" w:hAnsi="Browallia New" w:cs="Browallia New" w:hint="cs"/>
                <w:sz w:val="24"/>
                <w:szCs w:val="24"/>
                <w:cs/>
              </w:rPr>
              <w:t>)</w:t>
            </w:r>
          </w:p>
        </w:tc>
        <w:tc>
          <w:tcPr>
            <w:tcW w:w="1393" w:type="dxa"/>
          </w:tcPr>
          <w:p w14:paraId="16A2E48D" w14:textId="066020BE" w:rsidR="004D092B" w:rsidRPr="00495C58" w:rsidRDefault="004D092B" w:rsidP="004D09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299" w:type="dxa"/>
          </w:tcPr>
          <w:p w14:paraId="0226B930" w14:textId="2D0F268B" w:rsidR="004D092B" w:rsidRPr="00495C58" w:rsidRDefault="004D092B" w:rsidP="004D09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r>
      <w:tr w:rsidR="004D092B" w:rsidRPr="00495C58" w14:paraId="6E062274" w14:textId="77777777" w:rsidTr="00F156F4">
        <w:trPr>
          <w:cantSplit/>
          <w:trHeight w:val="71"/>
        </w:trPr>
        <w:tc>
          <w:tcPr>
            <w:tcW w:w="3519" w:type="dxa"/>
            <w:vAlign w:val="bottom"/>
          </w:tcPr>
          <w:p w14:paraId="31CB285E" w14:textId="77777777" w:rsidR="004D092B" w:rsidRPr="00495C58" w:rsidRDefault="004D092B" w:rsidP="004D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สุทธิ</w:t>
            </w:r>
          </w:p>
        </w:tc>
        <w:tc>
          <w:tcPr>
            <w:tcW w:w="1392" w:type="dxa"/>
          </w:tcPr>
          <w:p w14:paraId="59D862B5" w14:textId="6DA55F6D" w:rsidR="004D092B" w:rsidRPr="00495C58" w:rsidRDefault="000A4CDF" w:rsidP="004D09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135,175</w:t>
            </w:r>
          </w:p>
        </w:tc>
        <w:tc>
          <w:tcPr>
            <w:tcW w:w="1393" w:type="dxa"/>
          </w:tcPr>
          <w:p w14:paraId="5D4F9B4F" w14:textId="740792C8" w:rsidR="004D092B" w:rsidRPr="00495C58" w:rsidRDefault="004D092B" w:rsidP="004D09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cs/>
              </w:rPr>
              <w:t>1</w:t>
            </w:r>
            <w:r w:rsidR="00C8721A" w:rsidRPr="00495C58">
              <w:rPr>
                <w:rFonts w:ascii="Browallia New" w:hAnsi="Browallia New" w:cs="Browallia New"/>
                <w:sz w:val="24"/>
                <w:szCs w:val="24"/>
              </w:rPr>
              <w:t>60</w:t>
            </w:r>
            <w:r w:rsidRPr="00495C58">
              <w:rPr>
                <w:rFonts w:ascii="Browallia New" w:hAnsi="Browallia New" w:cs="Browallia New"/>
                <w:sz w:val="24"/>
                <w:szCs w:val="24"/>
              </w:rPr>
              <w:t>,</w:t>
            </w:r>
            <w:r w:rsidR="00C8721A" w:rsidRPr="00495C58">
              <w:rPr>
                <w:rFonts w:ascii="Browallia New" w:hAnsi="Browallia New" w:cs="Browallia New"/>
                <w:sz w:val="24"/>
                <w:szCs w:val="24"/>
              </w:rPr>
              <w:t>750</w:t>
            </w:r>
          </w:p>
        </w:tc>
        <w:tc>
          <w:tcPr>
            <w:tcW w:w="1393" w:type="dxa"/>
          </w:tcPr>
          <w:p w14:paraId="52061292" w14:textId="40312C25" w:rsidR="004D092B" w:rsidRPr="00495C58" w:rsidRDefault="004D092B" w:rsidP="004D09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cs/>
              </w:rPr>
            </w:pPr>
            <w:r w:rsidRPr="00495C58">
              <w:rPr>
                <w:rFonts w:ascii="Browallia New" w:hAnsi="Browallia New" w:cs="Browallia New"/>
                <w:sz w:val="24"/>
                <w:szCs w:val="24"/>
              </w:rPr>
              <w:t>358</w:t>
            </w:r>
          </w:p>
        </w:tc>
        <w:tc>
          <w:tcPr>
            <w:tcW w:w="1299" w:type="dxa"/>
          </w:tcPr>
          <w:p w14:paraId="4E0341F5" w14:textId="18FDF453" w:rsidR="004D092B" w:rsidRPr="00495C58" w:rsidRDefault="004D092B" w:rsidP="004D09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cs/>
              </w:rPr>
              <w:t>516</w:t>
            </w:r>
          </w:p>
        </w:tc>
      </w:tr>
    </w:tbl>
    <w:p w14:paraId="76531C31" w14:textId="77777777" w:rsidR="00FB3E61" w:rsidRPr="00495C58" w:rsidRDefault="00FB3E61"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FB3E61" w:rsidRPr="00495C58" w14:paraId="1C7BA822" w14:textId="77777777" w:rsidTr="007929A2">
        <w:trPr>
          <w:cantSplit/>
          <w:tblHeader/>
        </w:trPr>
        <w:tc>
          <w:tcPr>
            <w:tcW w:w="3519" w:type="dxa"/>
          </w:tcPr>
          <w:p w14:paraId="01276ED2" w14:textId="77777777"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60D3128D" w14:textId="77777777"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495C58">
              <w:rPr>
                <w:rFonts w:ascii="Browallia New" w:hAnsi="Browallia New" w:cs="Browallia New"/>
                <w:snapToGrid w:val="0"/>
                <w:sz w:val="24"/>
                <w:szCs w:val="24"/>
                <w:lang w:eastAsia="th-TH"/>
              </w:rPr>
              <w:t>(</w:t>
            </w:r>
            <w:proofErr w:type="gramStart"/>
            <w:r w:rsidRPr="00495C58">
              <w:rPr>
                <w:rFonts w:ascii="Browallia New" w:hAnsi="Browallia New" w:cs="Browallia New"/>
                <w:snapToGrid w:val="0"/>
                <w:sz w:val="24"/>
                <w:szCs w:val="24"/>
                <w:cs/>
                <w:lang w:eastAsia="th-TH"/>
              </w:rPr>
              <w:t>หน่วย</w:t>
            </w:r>
            <w:r w:rsidRPr="00495C58">
              <w:rPr>
                <w:rFonts w:ascii="Browallia New" w:hAnsi="Browallia New" w:cs="Browallia New"/>
                <w:snapToGrid w:val="0"/>
                <w:sz w:val="24"/>
                <w:szCs w:val="24"/>
                <w:lang w:eastAsia="th-TH"/>
              </w:rPr>
              <w:t xml:space="preserve"> :</w:t>
            </w:r>
            <w:proofErr w:type="gramEnd"/>
            <w:r w:rsidRPr="00495C58">
              <w:rPr>
                <w:rFonts w:ascii="Browallia New" w:hAnsi="Browallia New" w:cs="Browallia New"/>
                <w:snapToGrid w:val="0"/>
                <w:sz w:val="24"/>
                <w:szCs w:val="24"/>
                <w:lang w:eastAsia="th-TH"/>
              </w:rPr>
              <w:t xml:space="preserve"> </w:t>
            </w:r>
            <w:r w:rsidRPr="00495C58">
              <w:rPr>
                <w:rFonts w:ascii="Browallia New" w:hAnsi="Browallia New" w:cs="Browallia New"/>
                <w:snapToGrid w:val="0"/>
                <w:sz w:val="24"/>
                <w:szCs w:val="24"/>
                <w:cs/>
                <w:lang w:eastAsia="th-TH"/>
              </w:rPr>
              <w:t>พันบาท)</w:t>
            </w:r>
          </w:p>
        </w:tc>
      </w:tr>
      <w:tr w:rsidR="00FB3E61" w:rsidRPr="00495C58" w14:paraId="545B0879" w14:textId="77777777" w:rsidTr="007929A2">
        <w:trPr>
          <w:cantSplit/>
          <w:tblHeader/>
        </w:trPr>
        <w:tc>
          <w:tcPr>
            <w:tcW w:w="3519" w:type="dxa"/>
          </w:tcPr>
          <w:p w14:paraId="4EEDD76C" w14:textId="77777777"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156E377C" w14:textId="77777777" w:rsidR="00FB3E61" w:rsidRPr="00495C58"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cs/>
              </w:rPr>
              <w:t>ข้อมูลทางการเงินรวม</w:t>
            </w:r>
          </w:p>
        </w:tc>
        <w:tc>
          <w:tcPr>
            <w:tcW w:w="2786" w:type="dxa"/>
            <w:gridSpan w:val="2"/>
          </w:tcPr>
          <w:p w14:paraId="40533D14" w14:textId="77777777" w:rsidR="00FB3E61" w:rsidRPr="00495C58"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495C58">
              <w:rPr>
                <w:rFonts w:ascii="Browallia New" w:hAnsi="Browallia New" w:cs="Browallia New"/>
                <w:sz w:val="24"/>
                <w:szCs w:val="24"/>
                <w:cs/>
              </w:rPr>
              <w:t>ข้อมูลทางการเงินเฉพาะบริษัท</w:t>
            </w:r>
          </w:p>
        </w:tc>
      </w:tr>
      <w:tr w:rsidR="001E5C69" w:rsidRPr="00495C58" w14:paraId="429D63E7" w14:textId="77777777" w:rsidTr="007929A2">
        <w:trPr>
          <w:cantSplit/>
          <w:trHeight w:val="290"/>
          <w:tblHeader/>
        </w:trPr>
        <w:tc>
          <w:tcPr>
            <w:tcW w:w="3519" w:type="dxa"/>
          </w:tcPr>
          <w:p w14:paraId="4360EC7D" w14:textId="77777777" w:rsidR="001E5C69" w:rsidRPr="00495C58" w:rsidRDefault="001E5C69" w:rsidP="001E5C69">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6F3AC3B1" w14:textId="77777777" w:rsidR="00506D63" w:rsidRPr="00495C58" w:rsidRDefault="00506D63" w:rsidP="00506D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30</w:t>
            </w:r>
            <w:r w:rsidRPr="00495C58">
              <w:rPr>
                <w:rFonts w:ascii="Browallia New" w:hAnsi="Browallia New" w:cs="Browallia New"/>
                <w:sz w:val="24"/>
                <w:szCs w:val="24"/>
                <w:cs/>
              </w:rPr>
              <w:t xml:space="preserve"> มิถุนายน</w:t>
            </w:r>
          </w:p>
          <w:p w14:paraId="785D4BC7" w14:textId="65B480A5" w:rsidR="001E5C69" w:rsidRPr="00495C58" w:rsidRDefault="001E5C69" w:rsidP="001E5C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2569</w:t>
            </w:r>
          </w:p>
        </w:tc>
        <w:tc>
          <w:tcPr>
            <w:tcW w:w="1393" w:type="dxa"/>
            <w:vAlign w:val="bottom"/>
          </w:tcPr>
          <w:p w14:paraId="2E30FF5D" w14:textId="2C7C278F" w:rsidR="001E5C69" w:rsidRPr="00495C58" w:rsidRDefault="001E5C69" w:rsidP="001E5C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31 </w:t>
            </w:r>
            <w:r w:rsidRPr="00495C58">
              <w:rPr>
                <w:rFonts w:ascii="Browallia New" w:hAnsi="Browallia New" w:cs="Browallia New"/>
                <w:sz w:val="24"/>
                <w:szCs w:val="24"/>
                <w:cs/>
              </w:rPr>
              <w:t xml:space="preserve">ธันวาคม </w:t>
            </w:r>
            <w:r w:rsidRPr="00495C58">
              <w:rPr>
                <w:rFonts w:ascii="Browallia New" w:hAnsi="Browallia New" w:cs="Browallia New"/>
                <w:sz w:val="24"/>
                <w:szCs w:val="24"/>
              </w:rPr>
              <w:t>2568</w:t>
            </w:r>
          </w:p>
        </w:tc>
        <w:tc>
          <w:tcPr>
            <w:tcW w:w="1393" w:type="dxa"/>
            <w:vAlign w:val="bottom"/>
          </w:tcPr>
          <w:p w14:paraId="6330CE09" w14:textId="77777777" w:rsidR="00506D63" w:rsidRPr="00495C58" w:rsidRDefault="00506D63" w:rsidP="00506D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30</w:t>
            </w:r>
            <w:r w:rsidRPr="00495C58">
              <w:rPr>
                <w:rFonts w:ascii="Browallia New" w:hAnsi="Browallia New" w:cs="Browallia New"/>
                <w:sz w:val="24"/>
                <w:szCs w:val="24"/>
                <w:cs/>
              </w:rPr>
              <w:t xml:space="preserve"> มิถุนายน</w:t>
            </w:r>
          </w:p>
          <w:p w14:paraId="28C1662F" w14:textId="18C8F741" w:rsidR="001E5C69" w:rsidRPr="00495C58" w:rsidRDefault="001E5C69" w:rsidP="001E5C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2569</w:t>
            </w:r>
          </w:p>
        </w:tc>
        <w:tc>
          <w:tcPr>
            <w:tcW w:w="1393" w:type="dxa"/>
            <w:vAlign w:val="bottom"/>
          </w:tcPr>
          <w:p w14:paraId="1E79D2EC" w14:textId="66640608" w:rsidR="001E5C69" w:rsidRPr="00495C58" w:rsidRDefault="001E5C69" w:rsidP="001E5C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31 </w:t>
            </w:r>
            <w:r w:rsidRPr="00495C58">
              <w:rPr>
                <w:rFonts w:ascii="Browallia New" w:hAnsi="Browallia New" w:cs="Browallia New"/>
                <w:sz w:val="24"/>
                <w:szCs w:val="24"/>
                <w:cs/>
              </w:rPr>
              <w:t xml:space="preserve">ธันวาคม </w:t>
            </w:r>
            <w:r w:rsidRPr="00495C58">
              <w:rPr>
                <w:rFonts w:ascii="Browallia New" w:hAnsi="Browallia New" w:cs="Browallia New"/>
                <w:sz w:val="24"/>
                <w:szCs w:val="24"/>
              </w:rPr>
              <w:t>2568</w:t>
            </w:r>
          </w:p>
        </w:tc>
      </w:tr>
      <w:tr w:rsidR="00FB3E61" w:rsidRPr="00495C58" w14:paraId="37C1E270" w14:textId="77777777" w:rsidTr="007929A2">
        <w:trPr>
          <w:cantSplit/>
        </w:trPr>
        <w:tc>
          <w:tcPr>
            <w:tcW w:w="3519" w:type="dxa"/>
            <w:vAlign w:val="bottom"/>
          </w:tcPr>
          <w:p w14:paraId="2B0E694A" w14:textId="77777777"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62EA0396" w14:textId="77777777"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46988B2D" w14:textId="77777777"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65201696" w14:textId="77777777" w:rsidR="00FB3E61" w:rsidRPr="00495C58" w:rsidRDefault="00FB3E61" w:rsidP="004E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c>
          <w:tcPr>
            <w:tcW w:w="1393" w:type="dxa"/>
          </w:tcPr>
          <w:p w14:paraId="1B0F5F26" w14:textId="77777777" w:rsidR="00FB3E61" w:rsidRPr="00495C58" w:rsidRDefault="00FB3E61" w:rsidP="004E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r>
      <w:tr w:rsidR="00FB3E61" w:rsidRPr="00495C58" w14:paraId="3792AB3B" w14:textId="77777777" w:rsidTr="007929A2">
        <w:trPr>
          <w:cantSplit/>
        </w:trPr>
        <w:tc>
          <w:tcPr>
            <w:tcW w:w="3519" w:type="dxa"/>
            <w:vAlign w:val="bottom"/>
          </w:tcPr>
          <w:p w14:paraId="2418ADEB" w14:textId="138A642A" w:rsidR="00FB3E61" w:rsidRPr="00495C58" w:rsidRDefault="005313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495C58">
              <w:rPr>
                <w:rFonts w:ascii="Browallia New" w:hAnsi="Browallia New" w:cs="Browallia New" w:hint="cs"/>
                <w:b/>
                <w:bCs/>
                <w:sz w:val="24"/>
                <w:szCs w:val="24"/>
                <w:cs/>
              </w:rPr>
              <w:t>กิจการ</w:t>
            </w:r>
            <w:r w:rsidR="00FB3E61" w:rsidRPr="00495C58">
              <w:rPr>
                <w:rFonts w:ascii="Browallia New" w:hAnsi="Browallia New" w:cs="Browallia New"/>
                <w:b/>
                <w:bCs/>
                <w:sz w:val="24"/>
                <w:szCs w:val="24"/>
                <w:cs/>
              </w:rPr>
              <w:t>ที่เกี่ยวข้องกัน</w:t>
            </w:r>
          </w:p>
        </w:tc>
        <w:tc>
          <w:tcPr>
            <w:tcW w:w="1392" w:type="dxa"/>
            <w:vAlign w:val="bottom"/>
          </w:tcPr>
          <w:p w14:paraId="61D4D1EE" w14:textId="77777777" w:rsidR="00FB3E61" w:rsidRPr="00495C58" w:rsidRDefault="00FB3E61"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vAlign w:val="bottom"/>
          </w:tcPr>
          <w:p w14:paraId="3C869531" w14:textId="77777777" w:rsidR="00FB3E61" w:rsidRPr="00495C58" w:rsidRDefault="00FB3E61"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tcPr>
          <w:p w14:paraId="12164AB3" w14:textId="77777777"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7C3C7CF5" w14:textId="77777777" w:rsidR="00FB3E61" w:rsidRPr="00495C58"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4B30C3" w:rsidRPr="00495C58" w14:paraId="6CC239E6" w14:textId="77777777" w:rsidTr="007929A2">
        <w:trPr>
          <w:cantSplit/>
          <w:trHeight w:val="71"/>
        </w:trPr>
        <w:tc>
          <w:tcPr>
            <w:tcW w:w="3519" w:type="dxa"/>
            <w:vAlign w:val="bottom"/>
          </w:tcPr>
          <w:p w14:paraId="10BFC363" w14:textId="77777777"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lang w:val="en-GB"/>
              </w:rPr>
              <w:t>ยังไม่ถึงกำหนดชำระ</w:t>
            </w:r>
          </w:p>
        </w:tc>
        <w:tc>
          <w:tcPr>
            <w:tcW w:w="1392" w:type="dxa"/>
          </w:tcPr>
          <w:p w14:paraId="27B77559" w14:textId="4DC2F3B0"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393" w:type="dxa"/>
          </w:tcPr>
          <w:p w14:paraId="441D9CA4" w14:textId="6BC9B6AD"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393" w:type="dxa"/>
          </w:tcPr>
          <w:p w14:paraId="3F0F1A18" w14:textId="61C8E451" w:rsidR="004B30C3" w:rsidRPr="00495C58" w:rsidRDefault="00287E2A" w:rsidP="00670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141,021</w:t>
            </w:r>
          </w:p>
        </w:tc>
        <w:tc>
          <w:tcPr>
            <w:tcW w:w="1393" w:type="dxa"/>
          </w:tcPr>
          <w:p w14:paraId="4168CE61" w14:textId="7AC5396F"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cs/>
              </w:rPr>
              <w:t>174</w:t>
            </w:r>
            <w:r w:rsidRPr="00495C58">
              <w:rPr>
                <w:rFonts w:ascii="Browallia New" w:hAnsi="Browallia New" w:cs="Browallia New"/>
                <w:sz w:val="24"/>
                <w:szCs w:val="24"/>
              </w:rPr>
              <w:t>,</w:t>
            </w:r>
            <w:r w:rsidRPr="00495C58">
              <w:rPr>
                <w:rFonts w:ascii="Browallia New" w:hAnsi="Browallia New" w:cs="Browallia New"/>
                <w:sz w:val="24"/>
                <w:szCs w:val="24"/>
                <w:cs/>
              </w:rPr>
              <w:t>59</w:t>
            </w:r>
            <w:r w:rsidRPr="00495C58">
              <w:rPr>
                <w:rFonts w:ascii="Browallia New" w:hAnsi="Browallia New" w:cs="Browallia New"/>
                <w:sz w:val="24"/>
                <w:szCs w:val="24"/>
              </w:rPr>
              <w:t>6</w:t>
            </w:r>
          </w:p>
        </w:tc>
      </w:tr>
      <w:tr w:rsidR="004B30C3" w:rsidRPr="00495C58" w14:paraId="04604479" w14:textId="77777777" w:rsidTr="007929A2">
        <w:trPr>
          <w:cantSplit/>
          <w:trHeight w:val="71"/>
        </w:trPr>
        <w:tc>
          <w:tcPr>
            <w:tcW w:w="3519" w:type="dxa"/>
            <w:vAlign w:val="bottom"/>
          </w:tcPr>
          <w:p w14:paraId="72342483" w14:textId="77777777"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เกินกว่าที่กำหนดเวลาชำระหนี้</w:t>
            </w:r>
          </w:p>
        </w:tc>
        <w:tc>
          <w:tcPr>
            <w:tcW w:w="1392" w:type="dxa"/>
          </w:tcPr>
          <w:p w14:paraId="5569AE73" w14:textId="77777777"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2564B2A" w14:textId="77777777"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38E7ED8" w14:textId="77777777" w:rsidR="004B30C3" w:rsidRPr="00495C58" w:rsidRDefault="004B30C3" w:rsidP="00670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1CA51696" w14:textId="77777777"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4B30C3" w:rsidRPr="00495C58" w14:paraId="6C4A45F8" w14:textId="77777777" w:rsidTr="007929A2">
        <w:trPr>
          <w:cantSplit/>
          <w:trHeight w:val="71"/>
        </w:trPr>
        <w:tc>
          <w:tcPr>
            <w:tcW w:w="3519" w:type="dxa"/>
            <w:vAlign w:val="bottom"/>
          </w:tcPr>
          <w:p w14:paraId="7C2F9079" w14:textId="77777777"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 xml:space="preserve">     น้อยกว่า </w:t>
            </w:r>
            <w:r w:rsidRPr="00495C58">
              <w:rPr>
                <w:rFonts w:ascii="Browallia New" w:hAnsi="Browallia New" w:cs="Browallia New"/>
                <w:sz w:val="24"/>
                <w:szCs w:val="24"/>
                <w:lang w:val="en-GB"/>
              </w:rPr>
              <w:t>3</w:t>
            </w:r>
            <w:r w:rsidRPr="00495C58">
              <w:rPr>
                <w:rFonts w:ascii="Browallia New" w:hAnsi="Browallia New" w:cs="Browallia New"/>
                <w:sz w:val="24"/>
                <w:szCs w:val="24"/>
              </w:rPr>
              <w:t xml:space="preserve"> </w:t>
            </w:r>
            <w:r w:rsidRPr="00495C58">
              <w:rPr>
                <w:rFonts w:ascii="Browallia New" w:hAnsi="Browallia New" w:cs="Browallia New"/>
                <w:sz w:val="24"/>
                <w:szCs w:val="24"/>
                <w:cs/>
                <w:lang w:val="en-GB"/>
              </w:rPr>
              <w:t>เดือน</w:t>
            </w:r>
          </w:p>
        </w:tc>
        <w:tc>
          <w:tcPr>
            <w:tcW w:w="1392" w:type="dxa"/>
          </w:tcPr>
          <w:p w14:paraId="47C66CD7" w14:textId="7BB9F0DB" w:rsidR="004B30C3" w:rsidRPr="00495C58" w:rsidRDefault="00AC71BB"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19,231</w:t>
            </w:r>
          </w:p>
        </w:tc>
        <w:tc>
          <w:tcPr>
            <w:tcW w:w="1393" w:type="dxa"/>
          </w:tcPr>
          <w:p w14:paraId="224A49C0" w14:textId="4363BF53"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cs/>
              </w:rPr>
              <w:t>1</w:t>
            </w:r>
            <w:r w:rsidRPr="00495C58">
              <w:rPr>
                <w:rFonts w:ascii="Browallia New" w:hAnsi="Browallia New" w:cs="Browallia New"/>
                <w:sz w:val="24"/>
                <w:szCs w:val="24"/>
              </w:rPr>
              <w:t>,</w:t>
            </w:r>
            <w:r w:rsidRPr="00495C58">
              <w:rPr>
                <w:rFonts w:ascii="Browallia New" w:hAnsi="Browallia New" w:cs="Browallia New"/>
                <w:sz w:val="24"/>
                <w:szCs w:val="24"/>
                <w:cs/>
              </w:rPr>
              <w:t>38</w:t>
            </w:r>
            <w:r w:rsidRPr="00495C58">
              <w:rPr>
                <w:rFonts w:ascii="Browallia New" w:hAnsi="Browallia New" w:cs="Browallia New"/>
                <w:sz w:val="24"/>
                <w:szCs w:val="24"/>
              </w:rPr>
              <w:t>8</w:t>
            </w:r>
          </w:p>
        </w:tc>
        <w:tc>
          <w:tcPr>
            <w:tcW w:w="1393" w:type="dxa"/>
          </w:tcPr>
          <w:p w14:paraId="16FC15D5" w14:textId="1E117ADD" w:rsidR="004B30C3" w:rsidRPr="00495C58" w:rsidRDefault="005C1B9F" w:rsidP="00670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84,708</w:t>
            </w:r>
          </w:p>
        </w:tc>
        <w:tc>
          <w:tcPr>
            <w:tcW w:w="1393" w:type="dxa"/>
          </w:tcPr>
          <w:p w14:paraId="5FDE4001" w14:textId="712435B0"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92,319 </w:t>
            </w:r>
          </w:p>
        </w:tc>
      </w:tr>
      <w:tr w:rsidR="004B30C3" w:rsidRPr="00495C58" w14:paraId="6D6C80C9" w14:textId="77777777" w:rsidTr="007929A2">
        <w:trPr>
          <w:cantSplit/>
          <w:trHeight w:val="71"/>
        </w:trPr>
        <w:tc>
          <w:tcPr>
            <w:tcW w:w="3519" w:type="dxa"/>
            <w:vAlign w:val="bottom"/>
          </w:tcPr>
          <w:p w14:paraId="786B329A" w14:textId="77777777"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 xml:space="preserve">     </w:t>
            </w:r>
            <w:r w:rsidRPr="00495C58">
              <w:rPr>
                <w:rFonts w:ascii="Browallia New" w:hAnsi="Browallia New" w:cs="Browallia New"/>
                <w:sz w:val="24"/>
                <w:szCs w:val="24"/>
                <w:lang w:val="en-GB"/>
              </w:rPr>
              <w:t>3</w:t>
            </w:r>
            <w:r w:rsidRPr="00495C58">
              <w:rPr>
                <w:rFonts w:ascii="Browallia New" w:hAnsi="Browallia New" w:cs="Browallia New"/>
                <w:sz w:val="24"/>
                <w:szCs w:val="24"/>
              </w:rPr>
              <w:t xml:space="preserve"> - </w:t>
            </w:r>
            <w:r w:rsidRPr="00495C58">
              <w:rPr>
                <w:rFonts w:ascii="Browallia New" w:hAnsi="Browallia New" w:cs="Browallia New"/>
                <w:sz w:val="24"/>
                <w:szCs w:val="24"/>
                <w:lang w:val="en-GB"/>
              </w:rPr>
              <w:t>6</w:t>
            </w:r>
            <w:r w:rsidRPr="00495C58">
              <w:rPr>
                <w:rFonts w:ascii="Browallia New" w:hAnsi="Browallia New" w:cs="Browallia New"/>
                <w:sz w:val="24"/>
                <w:szCs w:val="24"/>
              </w:rPr>
              <w:t xml:space="preserve"> </w:t>
            </w:r>
            <w:r w:rsidRPr="00495C58">
              <w:rPr>
                <w:rFonts w:ascii="Browallia New" w:hAnsi="Browallia New" w:cs="Browallia New"/>
                <w:sz w:val="24"/>
                <w:szCs w:val="24"/>
                <w:cs/>
                <w:lang w:val="en-GB"/>
              </w:rPr>
              <w:t>เดือน</w:t>
            </w:r>
          </w:p>
        </w:tc>
        <w:tc>
          <w:tcPr>
            <w:tcW w:w="1392" w:type="dxa"/>
          </w:tcPr>
          <w:p w14:paraId="4381335C" w14:textId="35E16573"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393" w:type="dxa"/>
          </w:tcPr>
          <w:p w14:paraId="4E9C1C2C" w14:textId="6E428D5B"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393" w:type="dxa"/>
          </w:tcPr>
          <w:p w14:paraId="55F1B653" w14:textId="4D0A0DA1" w:rsidR="004B30C3" w:rsidRPr="00495C58" w:rsidRDefault="00A125A9" w:rsidP="00670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88,561</w:t>
            </w:r>
          </w:p>
        </w:tc>
        <w:tc>
          <w:tcPr>
            <w:tcW w:w="1393" w:type="dxa"/>
          </w:tcPr>
          <w:p w14:paraId="34EC6F09" w14:textId="45DEE2CC"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83,692 </w:t>
            </w:r>
          </w:p>
        </w:tc>
      </w:tr>
      <w:tr w:rsidR="004B30C3" w:rsidRPr="00495C58" w14:paraId="6C1ABD95" w14:textId="77777777" w:rsidTr="007929A2">
        <w:trPr>
          <w:cantSplit/>
          <w:trHeight w:val="71"/>
        </w:trPr>
        <w:tc>
          <w:tcPr>
            <w:tcW w:w="3519" w:type="dxa"/>
            <w:vAlign w:val="bottom"/>
          </w:tcPr>
          <w:p w14:paraId="76959B06" w14:textId="77777777"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lang w:val="en-GB"/>
              </w:rPr>
              <w:t xml:space="preserve">   </w:t>
            </w:r>
            <w:r w:rsidRPr="00495C58">
              <w:rPr>
                <w:rFonts w:ascii="Browallia New" w:hAnsi="Browallia New" w:cs="Browallia New"/>
                <w:sz w:val="24"/>
                <w:szCs w:val="24"/>
                <w:cs/>
                <w:lang w:val="en-GB"/>
              </w:rPr>
              <w:t xml:space="preserve">  </w:t>
            </w:r>
            <w:r w:rsidRPr="00495C58">
              <w:rPr>
                <w:rFonts w:ascii="Browallia New" w:hAnsi="Browallia New" w:cs="Browallia New"/>
                <w:sz w:val="24"/>
                <w:szCs w:val="24"/>
                <w:lang w:val="en-GB"/>
              </w:rPr>
              <w:t>6</w:t>
            </w:r>
            <w:r w:rsidRPr="00495C58">
              <w:rPr>
                <w:rFonts w:ascii="Browallia New" w:hAnsi="Browallia New" w:cs="Browallia New"/>
                <w:sz w:val="24"/>
                <w:szCs w:val="24"/>
              </w:rPr>
              <w:t xml:space="preserve"> - </w:t>
            </w:r>
            <w:r w:rsidRPr="00495C58">
              <w:rPr>
                <w:rFonts w:ascii="Browallia New" w:hAnsi="Browallia New" w:cs="Browallia New"/>
                <w:sz w:val="24"/>
                <w:szCs w:val="24"/>
                <w:lang w:val="en-GB"/>
              </w:rPr>
              <w:t>12</w:t>
            </w:r>
            <w:r w:rsidRPr="00495C58">
              <w:rPr>
                <w:rFonts w:ascii="Browallia New" w:hAnsi="Browallia New" w:cs="Browallia New"/>
                <w:sz w:val="24"/>
                <w:szCs w:val="24"/>
              </w:rPr>
              <w:t xml:space="preserve"> </w:t>
            </w:r>
            <w:r w:rsidRPr="00495C58">
              <w:rPr>
                <w:rFonts w:ascii="Browallia New" w:hAnsi="Browallia New" w:cs="Browallia New"/>
                <w:sz w:val="24"/>
                <w:szCs w:val="24"/>
                <w:cs/>
                <w:lang w:val="en-GB"/>
              </w:rPr>
              <w:t>เดือน</w:t>
            </w:r>
          </w:p>
        </w:tc>
        <w:tc>
          <w:tcPr>
            <w:tcW w:w="1392" w:type="dxa"/>
          </w:tcPr>
          <w:p w14:paraId="646926B2" w14:textId="22FDB84F"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393" w:type="dxa"/>
          </w:tcPr>
          <w:p w14:paraId="30FE5BB3" w14:textId="5AFE1DB8"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393" w:type="dxa"/>
          </w:tcPr>
          <w:p w14:paraId="29109E1F" w14:textId="0C7DD556" w:rsidR="004B30C3" w:rsidRPr="00495C58" w:rsidRDefault="00A125A9" w:rsidP="00670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175,697</w:t>
            </w:r>
          </w:p>
        </w:tc>
        <w:tc>
          <w:tcPr>
            <w:tcW w:w="1393" w:type="dxa"/>
          </w:tcPr>
          <w:p w14:paraId="7D8ED8A9" w14:textId="3650A0B6" w:rsidR="004B30C3" w:rsidRPr="00495C58" w:rsidRDefault="004B30C3" w:rsidP="004B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279,061</w:t>
            </w:r>
          </w:p>
        </w:tc>
      </w:tr>
      <w:tr w:rsidR="00AC71BB" w:rsidRPr="00495C58" w14:paraId="6D2A656F" w14:textId="77777777" w:rsidTr="007929A2">
        <w:trPr>
          <w:cantSplit/>
          <w:trHeight w:val="71"/>
        </w:trPr>
        <w:tc>
          <w:tcPr>
            <w:tcW w:w="3519" w:type="dxa"/>
            <w:vAlign w:val="bottom"/>
          </w:tcPr>
          <w:p w14:paraId="5E941659" w14:textId="0D8C4F60" w:rsidR="00AC71BB" w:rsidRPr="00495C58" w:rsidRDefault="00AC71BB" w:rsidP="00AC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2" w:hanging="522"/>
              <w:rPr>
                <w:rFonts w:ascii="Browallia New" w:hAnsi="Browallia New" w:cs="Browallia New"/>
                <w:sz w:val="24"/>
                <w:szCs w:val="24"/>
                <w:cs/>
              </w:rPr>
            </w:pPr>
            <w:r w:rsidRPr="00495C58">
              <w:rPr>
                <w:rFonts w:ascii="Browallia New" w:hAnsi="Browallia New" w:cs="Browallia New"/>
                <w:sz w:val="24"/>
                <w:szCs w:val="24"/>
              </w:rPr>
              <w:t xml:space="preserve">   </w:t>
            </w:r>
            <w:r w:rsidRPr="00495C58">
              <w:rPr>
                <w:rFonts w:ascii="Browallia New" w:hAnsi="Browallia New" w:cs="Browallia New"/>
                <w:sz w:val="24"/>
                <w:szCs w:val="24"/>
                <w:cs/>
              </w:rPr>
              <w:t xml:space="preserve">  เกินกว่า </w:t>
            </w:r>
            <w:r w:rsidRPr="00495C58">
              <w:rPr>
                <w:rFonts w:ascii="Browallia New" w:hAnsi="Browallia New" w:cs="Browallia New"/>
                <w:sz w:val="24"/>
                <w:szCs w:val="24"/>
                <w:lang w:val="en-GB"/>
              </w:rPr>
              <w:t>12</w:t>
            </w:r>
            <w:r w:rsidRPr="00495C58">
              <w:rPr>
                <w:rFonts w:ascii="Browallia New" w:hAnsi="Browallia New" w:cs="Browallia New"/>
                <w:sz w:val="24"/>
                <w:szCs w:val="24"/>
              </w:rPr>
              <w:t xml:space="preserve"> </w:t>
            </w:r>
            <w:r w:rsidRPr="00495C58">
              <w:rPr>
                <w:rFonts w:ascii="Browallia New" w:hAnsi="Browallia New" w:cs="Browallia New"/>
                <w:sz w:val="24"/>
                <w:szCs w:val="24"/>
                <w:cs/>
                <w:lang w:val="en-GB"/>
              </w:rPr>
              <w:t>เดือน</w:t>
            </w:r>
          </w:p>
        </w:tc>
        <w:tc>
          <w:tcPr>
            <w:tcW w:w="1392" w:type="dxa"/>
          </w:tcPr>
          <w:p w14:paraId="722A4E9D" w14:textId="2D68346B" w:rsidR="00AC71BB" w:rsidRPr="00495C58" w:rsidRDefault="00AC71BB" w:rsidP="00AC71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393" w:type="dxa"/>
          </w:tcPr>
          <w:p w14:paraId="5C16C7A8" w14:textId="28A3CE0F" w:rsidR="00AC71BB" w:rsidRPr="00495C58" w:rsidRDefault="00AC71BB" w:rsidP="00AC71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           -</w:t>
            </w:r>
          </w:p>
        </w:tc>
        <w:tc>
          <w:tcPr>
            <w:tcW w:w="1393" w:type="dxa"/>
          </w:tcPr>
          <w:p w14:paraId="70F66426" w14:textId="6B29C760" w:rsidR="00AC71BB" w:rsidRPr="00495C58" w:rsidRDefault="00975D36" w:rsidP="00AC71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615,401</w:t>
            </w:r>
          </w:p>
        </w:tc>
        <w:tc>
          <w:tcPr>
            <w:tcW w:w="1393" w:type="dxa"/>
          </w:tcPr>
          <w:p w14:paraId="376D0A21" w14:textId="10F624E1" w:rsidR="00AC71BB" w:rsidRPr="00495C58" w:rsidRDefault="00AC71BB" w:rsidP="00AC71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381,698 </w:t>
            </w:r>
          </w:p>
        </w:tc>
      </w:tr>
      <w:tr w:rsidR="00AC71BB" w:rsidRPr="00495C58" w14:paraId="01859F64" w14:textId="77777777" w:rsidTr="007929A2">
        <w:trPr>
          <w:cantSplit/>
          <w:trHeight w:val="71"/>
        </w:trPr>
        <w:tc>
          <w:tcPr>
            <w:tcW w:w="3519" w:type="dxa"/>
            <w:vAlign w:val="bottom"/>
          </w:tcPr>
          <w:p w14:paraId="0E823E2D" w14:textId="62DC6790" w:rsidR="00AC71BB" w:rsidRPr="00495C58" w:rsidRDefault="00AC71BB" w:rsidP="00AC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รวม</w:t>
            </w:r>
          </w:p>
        </w:tc>
        <w:tc>
          <w:tcPr>
            <w:tcW w:w="1392" w:type="dxa"/>
          </w:tcPr>
          <w:p w14:paraId="3597F8B9" w14:textId="2B0EDD01" w:rsidR="00AC71BB" w:rsidRPr="00495C58" w:rsidRDefault="00AC71BB" w:rsidP="00AC71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19,231</w:t>
            </w:r>
          </w:p>
        </w:tc>
        <w:tc>
          <w:tcPr>
            <w:tcW w:w="1393" w:type="dxa"/>
          </w:tcPr>
          <w:p w14:paraId="222DA9C6" w14:textId="43051884" w:rsidR="00AC71BB" w:rsidRPr="00495C58" w:rsidRDefault="00AC71BB" w:rsidP="00AC71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cs/>
              </w:rPr>
              <w:t>1</w:t>
            </w:r>
            <w:r w:rsidRPr="00495C58">
              <w:rPr>
                <w:rFonts w:ascii="Browallia New" w:hAnsi="Browallia New" w:cs="Browallia New"/>
                <w:sz w:val="24"/>
                <w:szCs w:val="24"/>
              </w:rPr>
              <w:t>,</w:t>
            </w:r>
            <w:r w:rsidRPr="00495C58">
              <w:rPr>
                <w:rFonts w:ascii="Browallia New" w:hAnsi="Browallia New" w:cs="Browallia New"/>
                <w:sz w:val="24"/>
                <w:szCs w:val="24"/>
                <w:cs/>
              </w:rPr>
              <w:t>38</w:t>
            </w:r>
            <w:r w:rsidRPr="00495C58">
              <w:rPr>
                <w:rFonts w:ascii="Browallia New" w:hAnsi="Browallia New" w:cs="Browallia New"/>
                <w:sz w:val="24"/>
                <w:szCs w:val="24"/>
              </w:rPr>
              <w:t>8</w:t>
            </w:r>
          </w:p>
        </w:tc>
        <w:tc>
          <w:tcPr>
            <w:tcW w:w="1393" w:type="dxa"/>
          </w:tcPr>
          <w:p w14:paraId="4CD6DF3B" w14:textId="0D008224" w:rsidR="00AC71BB" w:rsidRPr="00495C58" w:rsidRDefault="00AC71BB" w:rsidP="00AC71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1,105,388</w:t>
            </w:r>
          </w:p>
        </w:tc>
        <w:tc>
          <w:tcPr>
            <w:tcW w:w="1393" w:type="dxa"/>
          </w:tcPr>
          <w:p w14:paraId="6A3EAD27" w14:textId="67C1F933" w:rsidR="00AC71BB" w:rsidRPr="00495C58" w:rsidRDefault="00AC71BB" w:rsidP="00AC71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1,011,366 </w:t>
            </w:r>
          </w:p>
        </w:tc>
      </w:tr>
    </w:tbl>
    <w:p w14:paraId="29802695" w14:textId="77777777" w:rsidR="00294767" w:rsidRPr="00495C58" w:rsidRDefault="00294767"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08AC435" w14:textId="11EBC7A7" w:rsidR="008D49D2" w:rsidRPr="00495C58" w:rsidRDefault="008D49D2" w:rsidP="008D49D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495C58">
        <w:rPr>
          <w:rFonts w:ascii="Browallia New" w:hAnsi="Browallia New" w:cs="Browallia New"/>
          <w:b/>
          <w:bCs/>
          <w:color w:val="000000" w:themeColor="text1"/>
          <w:sz w:val="28"/>
          <w:szCs w:val="28"/>
          <w:cs/>
        </w:rPr>
        <w:t>สินทรัพย์ไม่หมุนเวียนที่ถือไว้เพื่อรอการขาย</w:t>
      </w:r>
    </w:p>
    <w:p w14:paraId="18B5024F" w14:textId="754537EB" w:rsidR="002A537D" w:rsidRPr="00495C58" w:rsidRDefault="002A537D" w:rsidP="002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AA9F8CD" w14:textId="2C1A0DBB" w:rsidR="008D49D2" w:rsidRPr="00495C58" w:rsidRDefault="008D49D2" w:rsidP="002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rPr>
      </w:pPr>
      <w:r w:rsidRPr="00495C58">
        <w:rPr>
          <w:rFonts w:ascii="Browallia New" w:hAnsi="Browallia New" w:cs="Browallia New"/>
          <w:color w:val="000000" w:themeColor="text1"/>
          <w:sz w:val="28"/>
          <w:szCs w:val="28"/>
          <w:cs/>
        </w:rPr>
        <w:t xml:space="preserve">ณ วันที่ </w:t>
      </w:r>
      <w:r w:rsidRPr="00495C58">
        <w:rPr>
          <w:rFonts w:ascii="Browallia New" w:hAnsi="Browallia New" w:cs="Browallia New"/>
          <w:color w:val="000000" w:themeColor="text1"/>
          <w:sz w:val="28"/>
          <w:szCs w:val="28"/>
        </w:rPr>
        <w:t xml:space="preserve">31 </w:t>
      </w:r>
      <w:r w:rsidRPr="00495C58">
        <w:rPr>
          <w:rFonts w:ascii="Browallia New" w:hAnsi="Browallia New" w:cs="Browallia New" w:hint="cs"/>
          <w:color w:val="000000" w:themeColor="text1"/>
          <w:sz w:val="28"/>
          <w:szCs w:val="28"/>
          <w:cs/>
        </w:rPr>
        <w:t>ธันวาคม</w:t>
      </w:r>
      <w:r w:rsidRPr="00495C58">
        <w:rPr>
          <w:rFonts w:ascii="Browallia New" w:hAnsi="Browallia New" w:cs="Browallia New"/>
          <w:color w:val="000000" w:themeColor="text1"/>
          <w:sz w:val="28"/>
          <w:szCs w:val="28"/>
          <w:cs/>
        </w:rPr>
        <w:t xml:space="preserve"> </w:t>
      </w:r>
      <w:r w:rsidRPr="00495C58">
        <w:rPr>
          <w:rFonts w:ascii="Browallia New" w:hAnsi="Browallia New" w:cs="Browallia New"/>
          <w:color w:val="000000" w:themeColor="text1"/>
          <w:sz w:val="28"/>
          <w:szCs w:val="28"/>
        </w:rPr>
        <w:t xml:space="preserve">2568 </w:t>
      </w:r>
      <w:r w:rsidRPr="00495C58">
        <w:rPr>
          <w:rFonts w:ascii="Browallia New" w:hAnsi="Browallia New" w:cs="Browallia New"/>
          <w:color w:val="000000" w:themeColor="text1"/>
          <w:sz w:val="28"/>
          <w:szCs w:val="28"/>
          <w:cs/>
        </w:rPr>
        <w:t xml:space="preserve">กลุ่มบริษัทมีสินทรัพย์ไม่หมุนเวียนที่ถือไว้เพื่อขายจำนวน </w:t>
      </w:r>
      <w:r w:rsidRPr="00495C58">
        <w:rPr>
          <w:rFonts w:ascii="Browallia New" w:hAnsi="Browallia New" w:cs="Browallia New"/>
          <w:color w:val="000000" w:themeColor="text1"/>
          <w:sz w:val="28"/>
          <w:szCs w:val="28"/>
        </w:rPr>
        <w:t xml:space="preserve">17.18 </w:t>
      </w:r>
      <w:r w:rsidRPr="00495C58">
        <w:rPr>
          <w:rFonts w:ascii="Browallia New" w:hAnsi="Browallia New" w:cs="Browallia New"/>
          <w:color w:val="000000" w:themeColor="text1"/>
          <w:sz w:val="28"/>
          <w:szCs w:val="28"/>
          <w:cs/>
        </w:rPr>
        <w:t>ล้านบาท เนื่องจากบริษัทย่อยได้ทำสัญญาขาย</w:t>
      </w:r>
      <w:r w:rsidRPr="00495C58">
        <w:rPr>
          <w:rFonts w:ascii="Browallia New" w:hAnsi="Browallia New" w:cs="Browallia New" w:hint="cs"/>
          <w:color w:val="000000" w:themeColor="text1"/>
          <w:sz w:val="28"/>
          <w:szCs w:val="28"/>
          <w:cs/>
        </w:rPr>
        <w:t>ลิขสิทธิ์เพลง</w:t>
      </w:r>
      <w:r w:rsidRPr="00495C58">
        <w:rPr>
          <w:rFonts w:ascii="Browallia New" w:hAnsi="Browallia New" w:cs="Browallia New"/>
          <w:color w:val="000000" w:themeColor="text1"/>
          <w:sz w:val="28"/>
          <w:szCs w:val="28"/>
          <w:cs/>
        </w:rPr>
        <w:t>ให้แก่บริษัทภายนอกแห่งหนึ่ง โดยกำหนดราคาขายไว้ตามที่ตกลงกันใน</w:t>
      </w:r>
      <w:r w:rsidRPr="00495C58">
        <w:rPr>
          <w:rFonts w:ascii="Browallia New" w:hAnsi="Browallia New" w:cs="Browallia New" w:hint="cs"/>
          <w:color w:val="000000" w:themeColor="text1"/>
          <w:sz w:val="28"/>
          <w:szCs w:val="28"/>
          <w:cs/>
        </w:rPr>
        <w:t>สัญญาลง</w:t>
      </w:r>
      <w:r w:rsidRPr="00495C58">
        <w:rPr>
          <w:rFonts w:ascii="Browallia New" w:hAnsi="Browallia New" w:cs="Browallia New"/>
          <w:color w:val="000000" w:themeColor="text1"/>
          <w:sz w:val="28"/>
          <w:szCs w:val="28"/>
          <w:cs/>
        </w:rPr>
        <w:t xml:space="preserve">วันที่ </w:t>
      </w:r>
      <w:r w:rsidRPr="00495C58">
        <w:rPr>
          <w:rFonts w:ascii="Browallia New" w:hAnsi="Browallia New" w:cs="Browallia New"/>
          <w:color w:val="000000" w:themeColor="text1"/>
          <w:sz w:val="28"/>
          <w:szCs w:val="28"/>
        </w:rPr>
        <w:t xml:space="preserve">24 </w:t>
      </w:r>
      <w:r w:rsidRPr="00495C58">
        <w:rPr>
          <w:rFonts w:ascii="Browallia New" w:hAnsi="Browallia New" w:cs="Browallia New" w:hint="cs"/>
          <w:color w:val="000000" w:themeColor="text1"/>
          <w:sz w:val="28"/>
          <w:szCs w:val="28"/>
          <w:cs/>
        </w:rPr>
        <w:t>กุมภาพันธ์</w:t>
      </w:r>
      <w:r w:rsidRPr="00495C58">
        <w:rPr>
          <w:rFonts w:ascii="Browallia New" w:hAnsi="Browallia New" w:cs="Browallia New"/>
          <w:color w:val="000000" w:themeColor="text1"/>
          <w:sz w:val="28"/>
          <w:szCs w:val="28"/>
          <w:cs/>
        </w:rPr>
        <w:t xml:space="preserve"> </w:t>
      </w:r>
      <w:r w:rsidRPr="00495C58">
        <w:rPr>
          <w:rFonts w:ascii="Browallia New" w:hAnsi="Browallia New" w:cs="Browallia New"/>
          <w:color w:val="000000" w:themeColor="text1"/>
          <w:sz w:val="28"/>
          <w:szCs w:val="28"/>
        </w:rPr>
        <w:t xml:space="preserve">2569 </w:t>
      </w:r>
      <w:r w:rsidR="00591EDD" w:rsidRPr="00495C58">
        <w:rPr>
          <w:rFonts w:ascii="Browallia New" w:hAnsi="Browallia New" w:cs="Browallia New" w:hint="cs"/>
          <w:color w:val="000000" w:themeColor="text1"/>
          <w:sz w:val="28"/>
          <w:szCs w:val="28"/>
          <w:cs/>
        </w:rPr>
        <w:t>กลุ่มบริษัทได้</w:t>
      </w:r>
      <w:r w:rsidR="00B95461" w:rsidRPr="00495C58">
        <w:rPr>
          <w:rFonts w:ascii="Browallia New" w:hAnsi="Browallia New" w:cs="Browallia New" w:hint="cs"/>
          <w:color w:val="000000" w:themeColor="text1"/>
          <w:sz w:val="28"/>
          <w:szCs w:val="28"/>
          <w:cs/>
        </w:rPr>
        <w:t>ขายสินทรัพย์ดังกล่าว</w:t>
      </w:r>
      <w:r w:rsidRPr="00495C58">
        <w:rPr>
          <w:rFonts w:ascii="Browallia New" w:hAnsi="Browallia New" w:cs="Browallia New" w:hint="cs"/>
          <w:color w:val="000000" w:themeColor="text1"/>
          <w:sz w:val="28"/>
          <w:szCs w:val="28"/>
          <w:cs/>
        </w:rPr>
        <w:t xml:space="preserve">และได้รับชำระเงินเรียบร้อยแล้วเมื่อวันที่ </w:t>
      </w:r>
      <w:r w:rsidRPr="00495C58">
        <w:rPr>
          <w:rFonts w:ascii="Browallia New" w:hAnsi="Browallia New" w:cs="Browallia New"/>
          <w:color w:val="000000" w:themeColor="text1"/>
          <w:sz w:val="28"/>
          <w:szCs w:val="28"/>
        </w:rPr>
        <w:t xml:space="preserve">16 </w:t>
      </w:r>
      <w:r w:rsidRPr="00495C58">
        <w:rPr>
          <w:rFonts w:ascii="Browallia New" w:hAnsi="Browallia New" w:cs="Browallia New" w:hint="cs"/>
          <w:color w:val="000000" w:themeColor="text1"/>
          <w:sz w:val="28"/>
          <w:szCs w:val="28"/>
          <w:cs/>
        </w:rPr>
        <w:t xml:space="preserve">เมษายน </w:t>
      </w:r>
      <w:r w:rsidRPr="00495C58">
        <w:rPr>
          <w:rFonts w:ascii="Browallia New" w:hAnsi="Browallia New" w:cs="Browallia New"/>
          <w:color w:val="000000" w:themeColor="text1"/>
          <w:sz w:val="28"/>
          <w:szCs w:val="28"/>
        </w:rPr>
        <w:t>2569</w:t>
      </w:r>
    </w:p>
    <w:p w14:paraId="182DC371" w14:textId="77777777" w:rsidR="006F3FF0" w:rsidRPr="00495C58" w:rsidRDefault="006F3FF0" w:rsidP="00641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78B1A9A" w14:textId="22019706" w:rsidR="00676DC4" w:rsidRPr="00495C58" w:rsidRDefault="00676DC4" w:rsidP="0089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sectPr w:rsidR="00676DC4" w:rsidRPr="00495C58" w:rsidSect="00D762E3">
          <w:headerReference w:type="default" r:id="rId11"/>
          <w:footerReference w:type="even" r:id="rId12"/>
          <w:footerReference w:type="default" r:id="rId13"/>
          <w:footerReference w:type="first" r:id="rId14"/>
          <w:pgSz w:w="11909" w:h="16834" w:code="9"/>
          <w:pgMar w:top="2410" w:right="1019" w:bottom="1282" w:left="1440" w:header="810" w:footer="302" w:gutter="0"/>
          <w:pgNumType w:start="12"/>
          <w:cols w:space="720"/>
        </w:sectPr>
      </w:pPr>
    </w:p>
    <w:p w14:paraId="1A5C04E0" w14:textId="77777777" w:rsidR="0011571F" w:rsidRPr="00495C58" w:rsidRDefault="0011571F" w:rsidP="0089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14"/>
          <w:szCs w:val="14"/>
        </w:rPr>
      </w:pPr>
    </w:p>
    <w:p w14:paraId="68E289E4" w14:textId="75996F9E" w:rsidR="00936CE4" w:rsidRPr="00495C58" w:rsidRDefault="00510FD1" w:rsidP="00936CE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495C58">
        <w:rPr>
          <w:rFonts w:ascii="Browallia New" w:hAnsi="Browallia New" w:cs="Browallia New"/>
          <w:b/>
          <w:bCs/>
          <w:color w:val="000000" w:themeColor="text1"/>
          <w:sz w:val="28"/>
          <w:szCs w:val="28"/>
          <w:cs/>
        </w:rPr>
        <w:t>เงินลงทุนในบริษัทย่อย</w:t>
      </w:r>
      <w:r w:rsidR="0045744A" w:rsidRPr="00495C58">
        <w:rPr>
          <w:rFonts w:ascii="Browallia New" w:hAnsi="Browallia New" w:cs="Browallia New"/>
          <w:b/>
          <w:bCs/>
          <w:color w:val="000000" w:themeColor="text1"/>
          <w:sz w:val="28"/>
          <w:szCs w:val="28"/>
        </w:rPr>
        <w:t xml:space="preserve"> </w:t>
      </w:r>
      <w:r w:rsidR="0011571F" w:rsidRPr="00495C58">
        <w:rPr>
          <w:rFonts w:ascii="Browallia New" w:hAnsi="Browallia New" w:cs="Browallia New"/>
          <w:b/>
          <w:bCs/>
          <w:color w:val="000000" w:themeColor="text1"/>
          <w:sz w:val="28"/>
          <w:szCs w:val="28"/>
        </w:rPr>
        <w:t>-</w:t>
      </w:r>
      <w:r w:rsidR="0045744A" w:rsidRPr="00495C58">
        <w:rPr>
          <w:rFonts w:ascii="Browallia New" w:hAnsi="Browallia New" w:cs="Browallia New"/>
          <w:b/>
          <w:bCs/>
          <w:color w:val="000000" w:themeColor="text1"/>
          <w:sz w:val="28"/>
          <w:szCs w:val="28"/>
        </w:rPr>
        <w:t xml:space="preserve"> </w:t>
      </w:r>
      <w:r w:rsidR="0045744A" w:rsidRPr="00495C58">
        <w:rPr>
          <w:rFonts w:ascii="Browallia New" w:hAnsi="Browallia New" w:cs="Browallia New"/>
          <w:b/>
          <w:bCs/>
          <w:color w:val="000000" w:themeColor="text1"/>
          <w:sz w:val="28"/>
          <w:szCs w:val="28"/>
          <w:cs/>
        </w:rPr>
        <w:t>สุทธิ</w:t>
      </w:r>
    </w:p>
    <w:p w14:paraId="5F4C55D6" w14:textId="77777777" w:rsidR="00936CE4" w:rsidRPr="00495C58" w:rsidRDefault="00936CE4" w:rsidP="000D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Browallia New" w:hAnsi="Browallia New" w:cs="Browallia New"/>
          <w:b/>
          <w:bCs/>
          <w:color w:val="000000" w:themeColor="text1"/>
          <w:sz w:val="24"/>
          <w:szCs w:val="24"/>
        </w:rPr>
      </w:pPr>
    </w:p>
    <w:tbl>
      <w:tblPr>
        <w:tblpPr w:leftFromText="180" w:rightFromText="180" w:vertAnchor="page" w:horzAnchor="margin" w:tblpY="3121"/>
        <w:tblW w:w="14457" w:type="dxa"/>
        <w:tblLayout w:type="fixed"/>
        <w:tblLook w:val="01E0" w:firstRow="1" w:lastRow="1" w:firstColumn="1" w:lastColumn="1" w:noHBand="0" w:noVBand="0"/>
      </w:tblPr>
      <w:tblGrid>
        <w:gridCol w:w="2268"/>
        <w:gridCol w:w="993"/>
        <w:gridCol w:w="969"/>
        <w:gridCol w:w="1022"/>
        <w:gridCol w:w="1023"/>
        <w:gridCol w:w="1023"/>
        <w:gridCol w:w="1022"/>
        <w:gridCol w:w="1023"/>
        <w:gridCol w:w="1023"/>
        <w:gridCol w:w="1022"/>
        <w:gridCol w:w="1023"/>
        <w:gridCol w:w="1023"/>
        <w:gridCol w:w="1023"/>
      </w:tblGrid>
      <w:tr w:rsidR="00CD0AF5" w:rsidRPr="00495C58" w14:paraId="0D2C43AD" w14:textId="77777777" w:rsidTr="00C2117F">
        <w:trPr>
          <w:tblHeader/>
        </w:trPr>
        <w:tc>
          <w:tcPr>
            <w:tcW w:w="2268" w:type="dxa"/>
            <w:vAlign w:val="bottom"/>
          </w:tcPr>
          <w:p w14:paraId="065BAA7A" w14:textId="77777777" w:rsidR="00CD0AF5" w:rsidRPr="00495C58" w:rsidRDefault="00CD0AF5" w:rsidP="004D5895">
            <w:pPr>
              <w:ind w:left="135"/>
              <w:rPr>
                <w:rFonts w:ascii="Browallia New" w:eastAsia="Arial Unicode MS" w:hAnsi="Browallia New" w:cs="Browallia New"/>
                <w:sz w:val="20"/>
                <w:szCs w:val="20"/>
              </w:rPr>
            </w:pPr>
          </w:p>
        </w:tc>
        <w:tc>
          <w:tcPr>
            <w:tcW w:w="12189" w:type="dxa"/>
            <w:gridSpan w:val="12"/>
            <w:tcBorders>
              <w:left w:val="nil"/>
            </w:tcBorders>
            <w:vAlign w:val="bottom"/>
          </w:tcPr>
          <w:p w14:paraId="05A7B08A" w14:textId="6DCF28D2" w:rsidR="00CD0AF5" w:rsidRPr="00495C58" w:rsidRDefault="00CD0AF5"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cs/>
              </w:rPr>
              <w:t>ข้อมูลทางการเงินเฉพาะบริษัท</w:t>
            </w:r>
          </w:p>
        </w:tc>
      </w:tr>
      <w:tr w:rsidR="00CD0AF5" w:rsidRPr="00495C58" w14:paraId="62FF36E0" w14:textId="77777777" w:rsidTr="00C2117F">
        <w:trPr>
          <w:tblHeader/>
        </w:trPr>
        <w:tc>
          <w:tcPr>
            <w:tcW w:w="2268" w:type="dxa"/>
            <w:vAlign w:val="bottom"/>
          </w:tcPr>
          <w:p w14:paraId="762CF765" w14:textId="77777777" w:rsidR="00CD0AF5" w:rsidRPr="00495C58" w:rsidRDefault="00CD0AF5" w:rsidP="004D5895">
            <w:pPr>
              <w:ind w:left="135"/>
              <w:rPr>
                <w:rFonts w:ascii="Browallia New" w:eastAsia="Arial Unicode MS" w:hAnsi="Browallia New" w:cs="Browallia New"/>
                <w:sz w:val="20"/>
                <w:szCs w:val="20"/>
              </w:rPr>
            </w:pPr>
          </w:p>
        </w:tc>
        <w:tc>
          <w:tcPr>
            <w:tcW w:w="1962" w:type="dxa"/>
            <w:gridSpan w:val="2"/>
            <w:tcBorders>
              <w:left w:val="nil"/>
            </w:tcBorders>
            <w:vAlign w:val="center"/>
          </w:tcPr>
          <w:p w14:paraId="6E966E9D" w14:textId="04765513" w:rsidR="00CD0AF5" w:rsidRPr="00495C58" w:rsidRDefault="00CD0AF5"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cs/>
              </w:rPr>
              <w:t>สัดส่วนการถือหุ้น</w:t>
            </w:r>
          </w:p>
        </w:tc>
        <w:tc>
          <w:tcPr>
            <w:tcW w:w="2045" w:type="dxa"/>
            <w:gridSpan w:val="2"/>
            <w:vAlign w:val="bottom"/>
          </w:tcPr>
          <w:p w14:paraId="361BDCB2" w14:textId="1EFD9EBC" w:rsidR="00CD0AF5" w:rsidRPr="00495C58" w:rsidRDefault="001111E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cs/>
              </w:rPr>
              <w:t>ทุนชำระแล้ว</w:t>
            </w:r>
          </w:p>
        </w:tc>
        <w:tc>
          <w:tcPr>
            <w:tcW w:w="2045" w:type="dxa"/>
            <w:gridSpan w:val="2"/>
            <w:vAlign w:val="bottom"/>
          </w:tcPr>
          <w:p w14:paraId="65EE6E01" w14:textId="3462FB9C" w:rsidR="00CD0AF5" w:rsidRPr="00495C58" w:rsidRDefault="00FA00E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cs/>
              </w:rPr>
              <w:t>วิธีราคาทุน</w:t>
            </w:r>
          </w:p>
        </w:tc>
        <w:tc>
          <w:tcPr>
            <w:tcW w:w="2046" w:type="dxa"/>
            <w:gridSpan w:val="2"/>
            <w:vAlign w:val="bottom"/>
          </w:tcPr>
          <w:p w14:paraId="06FF184C" w14:textId="6770F85B" w:rsidR="00CD0AF5" w:rsidRPr="00495C58" w:rsidRDefault="0033166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cs/>
              </w:rPr>
              <w:t>ค่าเผื่อการด้อยค่า</w:t>
            </w:r>
          </w:p>
        </w:tc>
        <w:tc>
          <w:tcPr>
            <w:tcW w:w="2045" w:type="dxa"/>
            <w:gridSpan w:val="2"/>
            <w:vAlign w:val="bottom"/>
          </w:tcPr>
          <w:p w14:paraId="0353DFB9" w14:textId="3A9392CC" w:rsidR="00CD0AF5" w:rsidRPr="00495C58" w:rsidRDefault="0033166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cs/>
              </w:rPr>
              <w:t>มูลค่าตามบัญชี</w:t>
            </w:r>
          </w:p>
        </w:tc>
        <w:tc>
          <w:tcPr>
            <w:tcW w:w="2046" w:type="dxa"/>
            <w:gridSpan w:val="2"/>
            <w:vAlign w:val="bottom"/>
          </w:tcPr>
          <w:p w14:paraId="43BA73F4" w14:textId="2EA0B5F7" w:rsidR="00CD0AF5" w:rsidRPr="00495C58" w:rsidRDefault="00204D11"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cs/>
              </w:rPr>
              <w:t>เงิน</w:t>
            </w:r>
            <w:r w:rsidR="00605500" w:rsidRPr="00495C58">
              <w:rPr>
                <w:rFonts w:ascii="Browallia New" w:eastAsia="Arial Unicode MS" w:hAnsi="Browallia New" w:cs="Browallia New"/>
                <w:spacing w:val="-4"/>
                <w:sz w:val="20"/>
                <w:szCs w:val="20"/>
                <w:cs/>
              </w:rPr>
              <w:t>ปันผลรับ</w:t>
            </w:r>
          </w:p>
        </w:tc>
      </w:tr>
      <w:tr w:rsidR="004A3F99" w:rsidRPr="00495C58" w14:paraId="11C93093" w14:textId="77777777" w:rsidTr="00C2117F">
        <w:trPr>
          <w:tblHeader/>
        </w:trPr>
        <w:tc>
          <w:tcPr>
            <w:tcW w:w="2268" w:type="dxa"/>
            <w:vAlign w:val="bottom"/>
          </w:tcPr>
          <w:p w14:paraId="73E91B0B" w14:textId="77777777" w:rsidR="004A3F99" w:rsidRPr="00495C58" w:rsidRDefault="004A3F99" w:rsidP="004A3F99">
            <w:pPr>
              <w:ind w:left="135"/>
              <w:rPr>
                <w:rFonts w:ascii="Browallia New" w:eastAsia="Arial Unicode MS" w:hAnsi="Browallia New" w:cs="Browallia New"/>
                <w:sz w:val="20"/>
                <w:szCs w:val="20"/>
              </w:rPr>
            </w:pPr>
          </w:p>
        </w:tc>
        <w:tc>
          <w:tcPr>
            <w:tcW w:w="993" w:type="dxa"/>
            <w:tcBorders>
              <w:left w:val="nil"/>
            </w:tcBorders>
            <w:vAlign w:val="bottom"/>
          </w:tcPr>
          <w:p w14:paraId="32E57618" w14:textId="2E1EEF1B" w:rsidR="004A3F99" w:rsidRPr="00495C58" w:rsidRDefault="00C2117F" w:rsidP="004A3F99">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30</w:t>
            </w:r>
            <w:r w:rsidRPr="00495C58">
              <w:rPr>
                <w:rFonts w:ascii="Browallia New" w:eastAsia="Arial Unicode MS" w:hAnsi="Browallia New" w:cs="Browallia New"/>
                <w:spacing w:val="-4"/>
                <w:sz w:val="20"/>
                <w:szCs w:val="20"/>
                <w:cs/>
              </w:rPr>
              <w:t xml:space="preserve"> มิถุนายน </w:t>
            </w:r>
            <w:r w:rsidR="004A3F99" w:rsidRPr="00495C58">
              <w:rPr>
                <w:rFonts w:ascii="Browallia New" w:eastAsia="Arial Unicode MS" w:hAnsi="Browallia New" w:cs="Browallia New"/>
                <w:spacing w:val="-4"/>
                <w:sz w:val="20"/>
                <w:szCs w:val="20"/>
              </w:rPr>
              <w:t>2569</w:t>
            </w:r>
          </w:p>
        </w:tc>
        <w:tc>
          <w:tcPr>
            <w:tcW w:w="969" w:type="dxa"/>
            <w:tcBorders>
              <w:left w:val="nil"/>
            </w:tcBorders>
            <w:vAlign w:val="bottom"/>
          </w:tcPr>
          <w:p w14:paraId="385EF20A" w14:textId="67045EF1" w:rsidR="004A3F99" w:rsidRPr="00495C58" w:rsidRDefault="004A3F99" w:rsidP="004A3F99">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31 </w:t>
            </w:r>
            <w:r w:rsidRPr="00495C58">
              <w:rPr>
                <w:rFonts w:ascii="Browallia New" w:eastAsia="Arial Unicode MS" w:hAnsi="Browallia New" w:cs="Browallia New"/>
                <w:spacing w:val="-4"/>
                <w:sz w:val="20"/>
                <w:szCs w:val="20"/>
                <w:cs/>
              </w:rPr>
              <w:t xml:space="preserve">ธันวาคม </w:t>
            </w:r>
            <w:r w:rsidRPr="00495C58">
              <w:rPr>
                <w:rFonts w:ascii="Browallia New" w:eastAsia="Arial Unicode MS" w:hAnsi="Browallia New" w:cs="Browallia New"/>
                <w:spacing w:val="-4"/>
                <w:sz w:val="20"/>
                <w:szCs w:val="20"/>
              </w:rPr>
              <w:t>2568</w:t>
            </w:r>
          </w:p>
        </w:tc>
        <w:tc>
          <w:tcPr>
            <w:tcW w:w="1022" w:type="dxa"/>
            <w:vAlign w:val="bottom"/>
          </w:tcPr>
          <w:p w14:paraId="50BF75DF" w14:textId="1601F587" w:rsidR="004A3F99" w:rsidRPr="00495C58" w:rsidRDefault="00C2117F" w:rsidP="004A3F99">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30</w:t>
            </w:r>
            <w:r w:rsidRPr="00495C58">
              <w:rPr>
                <w:rFonts w:ascii="Browallia New" w:eastAsia="Arial Unicode MS" w:hAnsi="Browallia New" w:cs="Browallia New"/>
                <w:spacing w:val="-4"/>
                <w:sz w:val="20"/>
                <w:szCs w:val="20"/>
                <w:cs/>
              </w:rPr>
              <w:t xml:space="preserve"> มิถุนายน </w:t>
            </w:r>
            <w:r w:rsidRPr="00495C58">
              <w:rPr>
                <w:rFonts w:ascii="Browallia New" w:eastAsia="Arial Unicode MS" w:hAnsi="Browallia New" w:cs="Browallia New"/>
                <w:spacing w:val="-4"/>
                <w:sz w:val="20"/>
                <w:szCs w:val="20"/>
              </w:rPr>
              <w:t>2569</w:t>
            </w:r>
          </w:p>
        </w:tc>
        <w:tc>
          <w:tcPr>
            <w:tcW w:w="1023" w:type="dxa"/>
            <w:vAlign w:val="bottom"/>
          </w:tcPr>
          <w:p w14:paraId="5C19D609" w14:textId="19705BDE" w:rsidR="004A3F99" w:rsidRPr="00495C58" w:rsidRDefault="004A3F99" w:rsidP="004A3F99">
            <w:pPr>
              <w:pBdr>
                <w:bottom w:val="single" w:sz="4" w:space="1" w:color="auto"/>
              </w:pBdr>
              <w:tabs>
                <w:tab w:val="clear" w:pos="227"/>
                <w:tab w:val="clear" w:pos="454"/>
                <w:tab w:val="clear" w:pos="680"/>
                <w:tab w:val="clear" w:pos="907"/>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rPr>
              <w:t xml:space="preserve">31 </w:t>
            </w:r>
            <w:r w:rsidRPr="00495C58">
              <w:rPr>
                <w:rFonts w:ascii="Browallia New" w:eastAsia="Arial Unicode MS" w:hAnsi="Browallia New" w:cs="Browallia New"/>
                <w:spacing w:val="-4"/>
                <w:sz w:val="20"/>
                <w:szCs w:val="20"/>
                <w:cs/>
              </w:rPr>
              <w:t xml:space="preserve">ธันวาคม </w:t>
            </w:r>
            <w:r w:rsidRPr="00495C58">
              <w:rPr>
                <w:rFonts w:ascii="Browallia New" w:eastAsia="Arial Unicode MS" w:hAnsi="Browallia New" w:cs="Browallia New"/>
                <w:spacing w:val="-4"/>
                <w:sz w:val="20"/>
                <w:szCs w:val="20"/>
              </w:rPr>
              <w:t>2568</w:t>
            </w:r>
          </w:p>
        </w:tc>
        <w:tc>
          <w:tcPr>
            <w:tcW w:w="1023" w:type="dxa"/>
            <w:vAlign w:val="bottom"/>
          </w:tcPr>
          <w:p w14:paraId="6634F1EE" w14:textId="5CD22A4D" w:rsidR="004A3F99" w:rsidRPr="00495C58" w:rsidRDefault="00C2117F" w:rsidP="004A3F99">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30</w:t>
            </w:r>
            <w:r w:rsidRPr="00495C58">
              <w:rPr>
                <w:rFonts w:ascii="Browallia New" w:eastAsia="Arial Unicode MS" w:hAnsi="Browallia New" w:cs="Browallia New"/>
                <w:spacing w:val="-4"/>
                <w:sz w:val="20"/>
                <w:szCs w:val="20"/>
                <w:cs/>
              </w:rPr>
              <w:t xml:space="preserve"> มิถุนายน </w:t>
            </w:r>
            <w:r w:rsidRPr="00495C58">
              <w:rPr>
                <w:rFonts w:ascii="Browallia New" w:eastAsia="Arial Unicode MS" w:hAnsi="Browallia New" w:cs="Browallia New"/>
                <w:spacing w:val="-4"/>
                <w:sz w:val="20"/>
                <w:szCs w:val="20"/>
              </w:rPr>
              <w:t>2569</w:t>
            </w:r>
          </w:p>
        </w:tc>
        <w:tc>
          <w:tcPr>
            <w:tcW w:w="1022" w:type="dxa"/>
            <w:vAlign w:val="bottom"/>
          </w:tcPr>
          <w:p w14:paraId="18322F6D" w14:textId="24645C92" w:rsidR="004A3F99" w:rsidRPr="00495C58" w:rsidRDefault="004A3F99" w:rsidP="004A3F99">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31 </w:t>
            </w:r>
            <w:r w:rsidRPr="00495C58">
              <w:rPr>
                <w:rFonts w:ascii="Browallia New" w:eastAsia="Arial Unicode MS" w:hAnsi="Browallia New" w:cs="Browallia New"/>
                <w:spacing w:val="-4"/>
                <w:sz w:val="20"/>
                <w:szCs w:val="20"/>
                <w:cs/>
              </w:rPr>
              <w:t xml:space="preserve">ธันวาคม </w:t>
            </w:r>
            <w:r w:rsidRPr="00495C58">
              <w:rPr>
                <w:rFonts w:ascii="Browallia New" w:eastAsia="Arial Unicode MS" w:hAnsi="Browallia New" w:cs="Browallia New"/>
                <w:spacing w:val="-4"/>
                <w:sz w:val="20"/>
                <w:szCs w:val="20"/>
              </w:rPr>
              <w:t>2568</w:t>
            </w:r>
          </w:p>
        </w:tc>
        <w:tc>
          <w:tcPr>
            <w:tcW w:w="1023" w:type="dxa"/>
            <w:vAlign w:val="bottom"/>
          </w:tcPr>
          <w:p w14:paraId="585214A8" w14:textId="7F9CE700" w:rsidR="004A3F99" w:rsidRPr="00495C58" w:rsidRDefault="00C2117F" w:rsidP="004A3F99">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30</w:t>
            </w:r>
            <w:r w:rsidRPr="00495C58">
              <w:rPr>
                <w:rFonts w:ascii="Browallia New" w:eastAsia="Arial Unicode MS" w:hAnsi="Browallia New" w:cs="Browallia New"/>
                <w:spacing w:val="-4"/>
                <w:sz w:val="20"/>
                <w:szCs w:val="20"/>
                <w:cs/>
              </w:rPr>
              <w:t xml:space="preserve"> มิถุนายน </w:t>
            </w:r>
            <w:r w:rsidRPr="00495C58">
              <w:rPr>
                <w:rFonts w:ascii="Browallia New" w:eastAsia="Arial Unicode MS" w:hAnsi="Browallia New" w:cs="Browallia New"/>
                <w:spacing w:val="-4"/>
                <w:sz w:val="20"/>
                <w:szCs w:val="20"/>
              </w:rPr>
              <w:t>2569</w:t>
            </w:r>
          </w:p>
        </w:tc>
        <w:tc>
          <w:tcPr>
            <w:tcW w:w="1023" w:type="dxa"/>
            <w:vAlign w:val="bottom"/>
          </w:tcPr>
          <w:p w14:paraId="5FEF4360" w14:textId="2FF09D73" w:rsidR="004A3F99" w:rsidRPr="00495C58" w:rsidRDefault="004A3F99" w:rsidP="004A3F99">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31 </w:t>
            </w:r>
            <w:r w:rsidRPr="00495C58">
              <w:rPr>
                <w:rFonts w:ascii="Browallia New" w:eastAsia="Arial Unicode MS" w:hAnsi="Browallia New" w:cs="Browallia New"/>
                <w:spacing w:val="-4"/>
                <w:sz w:val="20"/>
                <w:szCs w:val="20"/>
                <w:cs/>
              </w:rPr>
              <w:t xml:space="preserve">ธันวาคม </w:t>
            </w:r>
            <w:r w:rsidRPr="00495C58">
              <w:rPr>
                <w:rFonts w:ascii="Browallia New" w:eastAsia="Arial Unicode MS" w:hAnsi="Browallia New" w:cs="Browallia New"/>
                <w:spacing w:val="-4"/>
                <w:sz w:val="20"/>
                <w:szCs w:val="20"/>
              </w:rPr>
              <w:t>2568</w:t>
            </w:r>
          </w:p>
        </w:tc>
        <w:tc>
          <w:tcPr>
            <w:tcW w:w="1022" w:type="dxa"/>
            <w:vAlign w:val="bottom"/>
          </w:tcPr>
          <w:p w14:paraId="78F8AB9D" w14:textId="302A5EF0" w:rsidR="004A3F99" w:rsidRPr="00495C58" w:rsidRDefault="00C2117F" w:rsidP="004A3F99">
            <w:pPr>
              <w:pBdr>
                <w:bottom w:val="single" w:sz="4" w:space="1" w:color="auto"/>
              </w:pBdr>
              <w:tabs>
                <w:tab w:val="right" w:pos="1064"/>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30</w:t>
            </w:r>
            <w:r w:rsidRPr="00495C58">
              <w:rPr>
                <w:rFonts w:ascii="Browallia New" w:eastAsia="Arial Unicode MS" w:hAnsi="Browallia New" w:cs="Browallia New"/>
                <w:spacing w:val="-4"/>
                <w:sz w:val="20"/>
                <w:szCs w:val="20"/>
                <w:cs/>
              </w:rPr>
              <w:t xml:space="preserve"> มิถุนายน </w:t>
            </w:r>
            <w:r w:rsidRPr="00495C58">
              <w:rPr>
                <w:rFonts w:ascii="Browallia New" w:eastAsia="Arial Unicode MS" w:hAnsi="Browallia New" w:cs="Browallia New"/>
                <w:spacing w:val="-4"/>
                <w:sz w:val="20"/>
                <w:szCs w:val="20"/>
              </w:rPr>
              <w:t>2569</w:t>
            </w:r>
          </w:p>
        </w:tc>
        <w:tc>
          <w:tcPr>
            <w:tcW w:w="1023" w:type="dxa"/>
            <w:vAlign w:val="bottom"/>
          </w:tcPr>
          <w:p w14:paraId="76DC9BE5" w14:textId="0A50D2C6" w:rsidR="004A3F99" w:rsidRPr="00495C58" w:rsidRDefault="004A3F99" w:rsidP="004A3F99">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31 </w:t>
            </w:r>
            <w:r w:rsidRPr="00495C58">
              <w:rPr>
                <w:rFonts w:ascii="Browallia New" w:eastAsia="Arial Unicode MS" w:hAnsi="Browallia New" w:cs="Browallia New"/>
                <w:spacing w:val="-4"/>
                <w:sz w:val="20"/>
                <w:szCs w:val="20"/>
                <w:cs/>
              </w:rPr>
              <w:t xml:space="preserve">ธันวาคม </w:t>
            </w:r>
            <w:r w:rsidRPr="00495C58">
              <w:rPr>
                <w:rFonts w:ascii="Browallia New" w:eastAsia="Arial Unicode MS" w:hAnsi="Browallia New" w:cs="Browallia New"/>
                <w:spacing w:val="-4"/>
                <w:sz w:val="20"/>
                <w:szCs w:val="20"/>
              </w:rPr>
              <w:t>2568</w:t>
            </w:r>
          </w:p>
        </w:tc>
        <w:tc>
          <w:tcPr>
            <w:tcW w:w="1023" w:type="dxa"/>
            <w:vAlign w:val="bottom"/>
          </w:tcPr>
          <w:p w14:paraId="085595C2" w14:textId="19C0BD23" w:rsidR="004A3F99" w:rsidRPr="00495C58" w:rsidRDefault="00C2117F" w:rsidP="004A3F99">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30</w:t>
            </w:r>
            <w:r w:rsidRPr="00495C58">
              <w:rPr>
                <w:rFonts w:ascii="Browallia New" w:eastAsia="Arial Unicode MS" w:hAnsi="Browallia New" w:cs="Browallia New"/>
                <w:spacing w:val="-4"/>
                <w:sz w:val="20"/>
                <w:szCs w:val="20"/>
                <w:cs/>
              </w:rPr>
              <w:t xml:space="preserve"> มิถุนายน </w:t>
            </w:r>
            <w:r w:rsidRPr="00495C58">
              <w:rPr>
                <w:rFonts w:ascii="Browallia New" w:eastAsia="Arial Unicode MS" w:hAnsi="Browallia New" w:cs="Browallia New"/>
                <w:spacing w:val="-4"/>
                <w:sz w:val="20"/>
                <w:szCs w:val="20"/>
              </w:rPr>
              <w:t>2569</w:t>
            </w:r>
          </w:p>
        </w:tc>
        <w:tc>
          <w:tcPr>
            <w:tcW w:w="1023" w:type="dxa"/>
            <w:vAlign w:val="bottom"/>
          </w:tcPr>
          <w:p w14:paraId="565EE6CD" w14:textId="35572B07" w:rsidR="004A3F99" w:rsidRPr="00495C58" w:rsidRDefault="00C2117F" w:rsidP="004A3F99">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30</w:t>
            </w:r>
            <w:r w:rsidRPr="00495C58">
              <w:rPr>
                <w:rFonts w:ascii="Browallia New" w:eastAsia="Arial Unicode MS" w:hAnsi="Browallia New" w:cs="Browallia New"/>
                <w:spacing w:val="-4"/>
                <w:sz w:val="20"/>
                <w:szCs w:val="20"/>
                <w:cs/>
              </w:rPr>
              <w:t xml:space="preserve"> มิถุนายน </w:t>
            </w:r>
            <w:r w:rsidRPr="00495C58">
              <w:rPr>
                <w:rFonts w:ascii="Browallia New" w:eastAsia="Arial Unicode MS" w:hAnsi="Browallia New" w:cs="Browallia New"/>
                <w:spacing w:val="-4"/>
                <w:sz w:val="20"/>
                <w:szCs w:val="20"/>
              </w:rPr>
              <w:t>2568</w:t>
            </w:r>
          </w:p>
        </w:tc>
      </w:tr>
      <w:tr w:rsidR="008B633B" w:rsidRPr="00495C58" w14:paraId="47BE476E" w14:textId="77777777" w:rsidTr="00C2117F">
        <w:trPr>
          <w:tblHeader/>
        </w:trPr>
        <w:tc>
          <w:tcPr>
            <w:tcW w:w="2268" w:type="dxa"/>
            <w:vAlign w:val="bottom"/>
          </w:tcPr>
          <w:p w14:paraId="6E5932AB" w14:textId="77777777" w:rsidR="008B633B" w:rsidRPr="00495C58" w:rsidRDefault="008B633B" w:rsidP="004D5895">
            <w:pPr>
              <w:ind w:left="135"/>
              <w:rPr>
                <w:rFonts w:ascii="Browallia New" w:eastAsia="Arial Unicode MS" w:hAnsi="Browallia New" w:cs="Browallia New"/>
                <w:sz w:val="20"/>
                <w:szCs w:val="20"/>
              </w:rPr>
            </w:pPr>
          </w:p>
        </w:tc>
        <w:tc>
          <w:tcPr>
            <w:tcW w:w="993" w:type="dxa"/>
            <w:tcBorders>
              <w:left w:val="nil"/>
            </w:tcBorders>
            <w:vAlign w:val="bottom"/>
          </w:tcPr>
          <w:p w14:paraId="6BE3E88A" w14:textId="5284BE0C" w:rsidR="008B633B" w:rsidRPr="00495C58" w:rsidRDefault="008B633B"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cs/>
              </w:rPr>
              <w:t>ร้อยละ</w:t>
            </w:r>
          </w:p>
        </w:tc>
        <w:tc>
          <w:tcPr>
            <w:tcW w:w="969" w:type="dxa"/>
            <w:tcBorders>
              <w:left w:val="nil"/>
            </w:tcBorders>
            <w:vAlign w:val="bottom"/>
          </w:tcPr>
          <w:p w14:paraId="347BB40E" w14:textId="497BC3F3" w:rsidR="008B633B" w:rsidRPr="00495C58" w:rsidRDefault="008B633B"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cs/>
              </w:rPr>
              <w:t>ร้อยละ</w:t>
            </w:r>
          </w:p>
        </w:tc>
        <w:tc>
          <w:tcPr>
            <w:tcW w:w="1022" w:type="dxa"/>
            <w:vAlign w:val="bottom"/>
          </w:tcPr>
          <w:p w14:paraId="6EF9BDF5" w14:textId="43D16662" w:rsidR="008B633B" w:rsidRPr="00495C58" w:rsidRDefault="001111E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cs/>
              </w:rPr>
              <w:t>พันบาท</w:t>
            </w:r>
          </w:p>
        </w:tc>
        <w:tc>
          <w:tcPr>
            <w:tcW w:w="1023" w:type="dxa"/>
            <w:vAlign w:val="bottom"/>
          </w:tcPr>
          <w:p w14:paraId="7DF9594F" w14:textId="5351A108" w:rsidR="008B633B" w:rsidRPr="00495C58" w:rsidRDefault="001111E6"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cs/>
              </w:rPr>
              <w:t>พันบาท</w:t>
            </w:r>
          </w:p>
        </w:tc>
        <w:tc>
          <w:tcPr>
            <w:tcW w:w="1023" w:type="dxa"/>
            <w:vAlign w:val="bottom"/>
          </w:tcPr>
          <w:p w14:paraId="61E42EE6" w14:textId="3338D652" w:rsidR="008B633B" w:rsidRPr="00495C58"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cs/>
              </w:rPr>
              <w:t>พันบาท</w:t>
            </w:r>
          </w:p>
        </w:tc>
        <w:tc>
          <w:tcPr>
            <w:tcW w:w="1022" w:type="dxa"/>
            <w:vAlign w:val="bottom"/>
          </w:tcPr>
          <w:p w14:paraId="09E8097F" w14:textId="2682D557" w:rsidR="008B633B" w:rsidRPr="00495C58"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cs/>
              </w:rPr>
              <w:t>พันบาท</w:t>
            </w:r>
          </w:p>
        </w:tc>
        <w:tc>
          <w:tcPr>
            <w:tcW w:w="1023" w:type="dxa"/>
            <w:vAlign w:val="bottom"/>
          </w:tcPr>
          <w:p w14:paraId="25C0FBBE" w14:textId="043F4460" w:rsidR="008B633B" w:rsidRPr="00495C58"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cs/>
              </w:rPr>
              <w:t>พันบาท</w:t>
            </w:r>
          </w:p>
        </w:tc>
        <w:tc>
          <w:tcPr>
            <w:tcW w:w="1023" w:type="dxa"/>
            <w:vAlign w:val="bottom"/>
          </w:tcPr>
          <w:p w14:paraId="7786811C" w14:textId="0A2EBB38" w:rsidR="008B633B" w:rsidRPr="00495C58"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cs/>
              </w:rPr>
              <w:t>พันบาท</w:t>
            </w:r>
          </w:p>
        </w:tc>
        <w:tc>
          <w:tcPr>
            <w:tcW w:w="1022" w:type="dxa"/>
            <w:vAlign w:val="bottom"/>
          </w:tcPr>
          <w:p w14:paraId="7E140E3F" w14:textId="3DD10A7E" w:rsidR="008B633B" w:rsidRPr="00495C58" w:rsidRDefault="008B633B" w:rsidP="004D5895">
            <w:pPr>
              <w:pBdr>
                <w:bottom w:val="single" w:sz="4" w:space="1" w:color="auto"/>
              </w:pBdr>
              <w:tabs>
                <w:tab w:val="clear" w:pos="227"/>
                <w:tab w:val="clear" w:pos="454"/>
                <w:tab w:val="clear" w:pos="680"/>
                <w:tab w:val="clear" w:pos="1644"/>
                <w:tab w:val="clear" w:pos="1871"/>
                <w:tab w:val="right" w:pos="1064"/>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cs/>
              </w:rPr>
              <w:t>พันบาท</w:t>
            </w:r>
          </w:p>
        </w:tc>
        <w:tc>
          <w:tcPr>
            <w:tcW w:w="1023" w:type="dxa"/>
            <w:vAlign w:val="bottom"/>
          </w:tcPr>
          <w:p w14:paraId="6273897C" w14:textId="178C51A0" w:rsidR="008B633B" w:rsidRPr="00495C58"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cs/>
              </w:rPr>
              <w:t>พันบาท</w:t>
            </w:r>
          </w:p>
        </w:tc>
        <w:tc>
          <w:tcPr>
            <w:tcW w:w="1023" w:type="dxa"/>
            <w:vAlign w:val="bottom"/>
          </w:tcPr>
          <w:p w14:paraId="056E4AF8" w14:textId="7D243665" w:rsidR="008B633B" w:rsidRPr="00495C58"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cs/>
              </w:rPr>
              <w:t>พันบาท</w:t>
            </w:r>
          </w:p>
        </w:tc>
        <w:tc>
          <w:tcPr>
            <w:tcW w:w="1023" w:type="dxa"/>
            <w:vAlign w:val="bottom"/>
          </w:tcPr>
          <w:p w14:paraId="733EB54D" w14:textId="7147C7A2" w:rsidR="008B633B" w:rsidRPr="00495C58"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cs/>
              </w:rPr>
              <w:t>พันบาท</w:t>
            </w:r>
          </w:p>
        </w:tc>
      </w:tr>
      <w:tr w:rsidR="008B633B" w:rsidRPr="00495C58" w14:paraId="37FF89A1" w14:textId="77777777" w:rsidTr="00C2117F">
        <w:trPr>
          <w:trHeight w:val="20"/>
          <w:tblHeader/>
        </w:trPr>
        <w:tc>
          <w:tcPr>
            <w:tcW w:w="2268" w:type="dxa"/>
            <w:vAlign w:val="bottom"/>
          </w:tcPr>
          <w:p w14:paraId="69C7158F" w14:textId="77777777" w:rsidR="008B633B" w:rsidRPr="00495C58" w:rsidRDefault="008B633B" w:rsidP="004D5895">
            <w:pPr>
              <w:ind w:left="61"/>
              <w:rPr>
                <w:rFonts w:ascii="Browallia New" w:eastAsia="Arial Unicode MS" w:hAnsi="Browallia New" w:cs="Browallia New"/>
                <w:b/>
                <w:bCs/>
                <w:sz w:val="20"/>
                <w:szCs w:val="20"/>
              </w:rPr>
            </w:pPr>
          </w:p>
        </w:tc>
        <w:tc>
          <w:tcPr>
            <w:tcW w:w="993" w:type="dxa"/>
            <w:tcBorders>
              <w:left w:val="nil"/>
            </w:tcBorders>
          </w:tcPr>
          <w:p w14:paraId="587AC9C6" w14:textId="77777777" w:rsidR="008B633B" w:rsidRPr="00495C58" w:rsidRDefault="008B633B"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p>
        </w:tc>
        <w:tc>
          <w:tcPr>
            <w:tcW w:w="969" w:type="dxa"/>
            <w:tcBorders>
              <w:left w:val="nil"/>
            </w:tcBorders>
          </w:tcPr>
          <w:p w14:paraId="0FB42647" w14:textId="77777777" w:rsidR="008B633B" w:rsidRPr="00495C58" w:rsidRDefault="008B633B"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p>
        </w:tc>
        <w:tc>
          <w:tcPr>
            <w:tcW w:w="1022" w:type="dxa"/>
          </w:tcPr>
          <w:p w14:paraId="1592FD8C" w14:textId="360C44B2" w:rsidR="008B633B" w:rsidRPr="00495C58"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tcPr>
          <w:p w14:paraId="43159B3B" w14:textId="77777777" w:rsidR="008B633B" w:rsidRPr="00495C58"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2EF10931" w14:textId="77777777" w:rsidR="008B633B" w:rsidRPr="00495C58"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2" w:type="dxa"/>
            <w:vAlign w:val="bottom"/>
          </w:tcPr>
          <w:p w14:paraId="6FFA5FB6" w14:textId="77777777" w:rsidR="008B633B" w:rsidRPr="00495C58"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7336AAD2" w14:textId="77777777" w:rsidR="008B633B" w:rsidRPr="00495C58"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13443519" w14:textId="77777777" w:rsidR="008B633B" w:rsidRPr="00495C58"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2" w:type="dxa"/>
            <w:vAlign w:val="bottom"/>
          </w:tcPr>
          <w:p w14:paraId="3AB5CED5" w14:textId="77777777" w:rsidR="008B633B" w:rsidRPr="00495C58" w:rsidRDefault="008B633B" w:rsidP="004D5895">
            <w:pPr>
              <w:tabs>
                <w:tab w:val="decimal" w:pos="1064"/>
              </w:tabs>
              <w:ind w:left="-29" w:right="-72"/>
              <w:jc w:val="both"/>
              <w:rPr>
                <w:rFonts w:ascii="Browallia New" w:eastAsia="Arial Unicode MS" w:hAnsi="Browallia New" w:cs="Browallia New"/>
                <w:spacing w:val="-4"/>
                <w:sz w:val="20"/>
                <w:szCs w:val="20"/>
              </w:rPr>
            </w:pPr>
          </w:p>
        </w:tc>
        <w:tc>
          <w:tcPr>
            <w:tcW w:w="1023" w:type="dxa"/>
            <w:vAlign w:val="bottom"/>
          </w:tcPr>
          <w:p w14:paraId="6BCC978B" w14:textId="77777777" w:rsidR="008B633B" w:rsidRPr="00495C58"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22DEAB5B" w14:textId="77777777" w:rsidR="008B633B" w:rsidRPr="00495C58"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53607F46" w14:textId="77777777" w:rsidR="008B633B" w:rsidRPr="00495C58" w:rsidRDefault="008B633B" w:rsidP="004D5895">
            <w:pPr>
              <w:tabs>
                <w:tab w:val="decimal" w:pos="936"/>
              </w:tabs>
              <w:ind w:left="-29" w:right="-72"/>
              <w:jc w:val="both"/>
              <w:rPr>
                <w:rFonts w:ascii="Browallia New" w:eastAsia="Arial Unicode MS" w:hAnsi="Browallia New" w:cs="Browallia New"/>
                <w:spacing w:val="-4"/>
                <w:sz w:val="20"/>
                <w:szCs w:val="20"/>
              </w:rPr>
            </w:pPr>
          </w:p>
        </w:tc>
      </w:tr>
      <w:tr w:rsidR="008B633B" w:rsidRPr="00495C58" w14:paraId="6AD6CC1C" w14:textId="77777777" w:rsidTr="00C2117F">
        <w:tc>
          <w:tcPr>
            <w:tcW w:w="2268" w:type="dxa"/>
            <w:vAlign w:val="bottom"/>
          </w:tcPr>
          <w:p w14:paraId="614FC03A" w14:textId="5F4859EE" w:rsidR="008B633B" w:rsidRPr="00495C58" w:rsidRDefault="008B633B" w:rsidP="004D5895">
            <w:pPr>
              <w:rPr>
                <w:rFonts w:ascii="Browallia New" w:eastAsia="Arial Unicode MS" w:hAnsi="Browallia New" w:cs="Browallia New"/>
                <w:sz w:val="20"/>
                <w:szCs w:val="20"/>
                <w:cs/>
              </w:rPr>
            </w:pPr>
            <w:r w:rsidRPr="00495C58">
              <w:rPr>
                <w:rFonts w:ascii="Browallia New" w:eastAsia="Arial Unicode MS" w:hAnsi="Browallia New" w:cs="Browallia New"/>
                <w:b/>
                <w:bCs/>
                <w:sz w:val="20"/>
                <w:szCs w:val="20"/>
                <w:cs/>
              </w:rPr>
              <w:t>บริษัทย่อยที่ดำเนินธุรกิจ</w:t>
            </w:r>
          </w:p>
        </w:tc>
        <w:tc>
          <w:tcPr>
            <w:tcW w:w="993" w:type="dxa"/>
            <w:tcBorders>
              <w:left w:val="nil"/>
            </w:tcBorders>
          </w:tcPr>
          <w:p w14:paraId="29AE28AE" w14:textId="77777777" w:rsidR="008B633B" w:rsidRPr="00495C58" w:rsidRDefault="008B633B"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p>
        </w:tc>
        <w:tc>
          <w:tcPr>
            <w:tcW w:w="969" w:type="dxa"/>
            <w:tcBorders>
              <w:left w:val="nil"/>
            </w:tcBorders>
          </w:tcPr>
          <w:p w14:paraId="38A869FF" w14:textId="77777777" w:rsidR="008B633B" w:rsidRPr="00495C58" w:rsidRDefault="008B633B"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p>
        </w:tc>
        <w:tc>
          <w:tcPr>
            <w:tcW w:w="1022" w:type="dxa"/>
          </w:tcPr>
          <w:p w14:paraId="4B8E49A3" w14:textId="0B939ADB" w:rsidR="008B633B" w:rsidRPr="00495C58" w:rsidRDefault="008B633B" w:rsidP="004D5895">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0"/>
                <w:szCs w:val="20"/>
              </w:rPr>
            </w:pPr>
          </w:p>
        </w:tc>
        <w:tc>
          <w:tcPr>
            <w:tcW w:w="1023" w:type="dxa"/>
          </w:tcPr>
          <w:p w14:paraId="2CABC084" w14:textId="77777777" w:rsidR="008B633B" w:rsidRPr="00495C58" w:rsidRDefault="008B633B" w:rsidP="004D5895">
            <w:pPr>
              <w:tabs>
                <w:tab w:val="clear" w:pos="227"/>
                <w:tab w:val="clear" w:pos="454"/>
                <w:tab w:val="clear" w:pos="680"/>
                <w:tab w:val="clear" w:pos="907"/>
                <w:tab w:val="left" w:pos="728"/>
                <w:tab w:val="decimal" w:pos="936"/>
              </w:tabs>
              <w:ind w:right="-72" w:hanging="122"/>
              <w:jc w:val="center"/>
              <w:rPr>
                <w:rFonts w:ascii="Browallia New" w:eastAsia="Arial Unicode MS" w:hAnsi="Browallia New" w:cs="Browallia New"/>
                <w:spacing w:val="-4"/>
                <w:sz w:val="20"/>
                <w:szCs w:val="20"/>
              </w:rPr>
            </w:pPr>
          </w:p>
        </w:tc>
        <w:tc>
          <w:tcPr>
            <w:tcW w:w="1023" w:type="dxa"/>
            <w:tcBorders>
              <w:top w:val="nil"/>
              <w:left w:val="nil"/>
              <w:bottom w:val="nil"/>
              <w:right w:val="nil"/>
            </w:tcBorders>
            <w:vAlign w:val="bottom"/>
          </w:tcPr>
          <w:p w14:paraId="54055AAC" w14:textId="77777777" w:rsidR="008B633B" w:rsidRPr="00495C58" w:rsidRDefault="008B633B" w:rsidP="004D5895">
            <w:pPr>
              <w:tabs>
                <w:tab w:val="decimal" w:pos="936"/>
              </w:tabs>
              <w:ind w:right="-72"/>
              <w:jc w:val="right"/>
              <w:rPr>
                <w:rFonts w:ascii="Browallia New" w:eastAsia="Arial Unicode MS" w:hAnsi="Browallia New" w:cs="Browallia New"/>
                <w:spacing w:val="-4"/>
                <w:sz w:val="20"/>
                <w:szCs w:val="20"/>
                <w:lang w:val="en-GB"/>
              </w:rPr>
            </w:pPr>
          </w:p>
        </w:tc>
        <w:tc>
          <w:tcPr>
            <w:tcW w:w="1022" w:type="dxa"/>
            <w:vAlign w:val="bottom"/>
          </w:tcPr>
          <w:p w14:paraId="6C7466B4" w14:textId="77777777" w:rsidR="008B633B" w:rsidRPr="00495C58" w:rsidRDefault="008B633B" w:rsidP="004D5895">
            <w:pPr>
              <w:tabs>
                <w:tab w:val="decimal" w:pos="936"/>
              </w:tabs>
              <w:ind w:right="-72"/>
              <w:jc w:val="right"/>
              <w:rPr>
                <w:rFonts w:ascii="Browallia New" w:eastAsia="Arial Unicode MS" w:hAnsi="Browallia New" w:cs="Browallia New"/>
                <w:spacing w:val="-4"/>
                <w:sz w:val="20"/>
                <w:szCs w:val="20"/>
                <w:lang w:val="en-GB"/>
              </w:rPr>
            </w:pPr>
          </w:p>
        </w:tc>
        <w:tc>
          <w:tcPr>
            <w:tcW w:w="1023" w:type="dxa"/>
            <w:tcBorders>
              <w:top w:val="nil"/>
              <w:left w:val="nil"/>
              <w:bottom w:val="nil"/>
              <w:right w:val="nil"/>
            </w:tcBorders>
            <w:vAlign w:val="bottom"/>
          </w:tcPr>
          <w:p w14:paraId="4894E8A6" w14:textId="77777777" w:rsidR="008B633B" w:rsidRPr="00495C58" w:rsidRDefault="008B633B" w:rsidP="004D5895">
            <w:pPr>
              <w:tabs>
                <w:tab w:val="decimal" w:pos="936"/>
              </w:tabs>
              <w:ind w:right="-72"/>
              <w:jc w:val="right"/>
              <w:rPr>
                <w:rFonts w:ascii="Browallia New" w:eastAsia="Arial Unicode MS" w:hAnsi="Browallia New" w:cs="Browallia New"/>
                <w:spacing w:val="-4"/>
                <w:sz w:val="20"/>
                <w:szCs w:val="20"/>
                <w:lang w:val="en-GB"/>
              </w:rPr>
            </w:pPr>
          </w:p>
        </w:tc>
        <w:tc>
          <w:tcPr>
            <w:tcW w:w="1023" w:type="dxa"/>
            <w:vAlign w:val="bottom"/>
          </w:tcPr>
          <w:p w14:paraId="13ADF974" w14:textId="77777777" w:rsidR="008B633B" w:rsidRPr="00495C58" w:rsidRDefault="008B633B"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top w:val="nil"/>
              <w:left w:val="nil"/>
              <w:bottom w:val="nil"/>
              <w:right w:val="nil"/>
            </w:tcBorders>
            <w:vAlign w:val="center"/>
          </w:tcPr>
          <w:p w14:paraId="1447A61E" w14:textId="6CEA16AF" w:rsidR="008B633B" w:rsidRPr="00495C58" w:rsidRDefault="008B633B" w:rsidP="004D5895">
            <w:pPr>
              <w:tabs>
                <w:tab w:val="decimal" w:pos="1066"/>
              </w:tabs>
              <w:ind w:left="-29" w:right="-72"/>
              <w:jc w:val="right"/>
              <w:rPr>
                <w:rFonts w:ascii="Browallia New" w:eastAsia="Arial Unicode MS" w:hAnsi="Browallia New" w:cs="Browallia New"/>
                <w:spacing w:val="-4"/>
                <w:sz w:val="20"/>
                <w:szCs w:val="20"/>
              </w:rPr>
            </w:pPr>
          </w:p>
        </w:tc>
        <w:tc>
          <w:tcPr>
            <w:tcW w:w="1023" w:type="dxa"/>
            <w:vAlign w:val="center"/>
          </w:tcPr>
          <w:p w14:paraId="1BBC919C" w14:textId="77777777" w:rsidR="008B633B" w:rsidRPr="00495C58" w:rsidRDefault="008B633B"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top w:val="nil"/>
              <w:left w:val="nil"/>
              <w:bottom w:val="nil"/>
              <w:right w:val="nil"/>
            </w:tcBorders>
            <w:vAlign w:val="bottom"/>
          </w:tcPr>
          <w:p w14:paraId="2C2AD6CE" w14:textId="77777777" w:rsidR="008B633B" w:rsidRPr="00495C58" w:rsidRDefault="008B633B"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vAlign w:val="bottom"/>
          </w:tcPr>
          <w:p w14:paraId="027F5B1B" w14:textId="77777777" w:rsidR="008B633B" w:rsidRPr="00495C58" w:rsidRDefault="008B633B" w:rsidP="004D5895">
            <w:pPr>
              <w:tabs>
                <w:tab w:val="decimal" w:pos="936"/>
              </w:tabs>
              <w:ind w:right="-72"/>
              <w:jc w:val="right"/>
              <w:rPr>
                <w:rFonts w:ascii="Browallia New" w:eastAsia="Arial Unicode MS" w:hAnsi="Browallia New" w:cs="Browallia New"/>
                <w:spacing w:val="-4"/>
                <w:sz w:val="20"/>
                <w:szCs w:val="20"/>
                <w:lang w:val="en-GB"/>
              </w:rPr>
            </w:pPr>
          </w:p>
        </w:tc>
      </w:tr>
      <w:tr w:rsidR="00BB2EF2" w:rsidRPr="00495C58" w14:paraId="2FC32669" w14:textId="77777777">
        <w:tc>
          <w:tcPr>
            <w:tcW w:w="2268" w:type="dxa"/>
            <w:vAlign w:val="bottom"/>
          </w:tcPr>
          <w:p w14:paraId="35FF0A2A" w14:textId="3A799E91" w:rsidR="00BB2EF2" w:rsidRPr="00495C58" w:rsidRDefault="00BB2EF2" w:rsidP="00BB2EF2">
            <w:pPr>
              <w:rPr>
                <w:rFonts w:ascii="Browallia New" w:eastAsia="Arial Unicode MS" w:hAnsi="Browallia New" w:cs="Browallia New"/>
                <w:b/>
                <w:bCs/>
                <w:sz w:val="20"/>
                <w:szCs w:val="20"/>
                <w:cs/>
              </w:rPr>
            </w:pPr>
            <w:r w:rsidRPr="00495C58">
              <w:rPr>
                <w:rFonts w:ascii="Browallia New" w:eastAsia="Arial Unicode MS" w:hAnsi="Browallia New" w:cs="Browallia New"/>
                <w:sz w:val="20"/>
                <w:szCs w:val="20"/>
                <w:cs/>
              </w:rPr>
              <w:t xml:space="preserve">บริษัท อาร์เอส มัลติมีเดีย จำกัด </w:t>
            </w:r>
          </w:p>
        </w:tc>
        <w:tc>
          <w:tcPr>
            <w:tcW w:w="993" w:type="dxa"/>
            <w:tcBorders>
              <w:left w:val="nil"/>
            </w:tcBorders>
            <w:vAlign w:val="bottom"/>
          </w:tcPr>
          <w:p w14:paraId="1435CBE6" w14:textId="36EE5321"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rPr>
              <w:t>100</w:t>
            </w:r>
          </w:p>
        </w:tc>
        <w:tc>
          <w:tcPr>
            <w:tcW w:w="969" w:type="dxa"/>
            <w:tcBorders>
              <w:left w:val="nil"/>
            </w:tcBorders>
            <w:vAlign w:val="bottom"/>
          </w:tcPr>
          <w:p w14:paraId="6EDBEA7A" w14:textId="49AC602D"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rPr>
              <w:t>100</w:t>
            </w:r>
          </w:p>
        </w:tc>
        <w:tc>
          <w:tcPr>
            <w:tcW w:w="1022" w:type="dxa"/>
          </w:tcPr>
          <w:p w14:paraId="05BF45CE" w14:textId="233CF20E" w:rsidR="00BB2EF2" w:rsidRPr="00495C58" w:rsidRDefault="00BB2EF2" w:rsidP="00BB2EF2">
            <w:pPr>
              <w:tabs>
                <w:tab w:val="clear" w:pos="227"/>
                <w:tab w:val="clear" w:pos="454"/>
                <w:tab w:val="clear" w:pos="680"/>
                <w:tab w:val="clear" w:pos="907"/>
                <w:tab w:val="left" w:pos="728"/>
                <w:tab w:val="decimal" w:pos="936"/>
              </w:tabs>
              <w:ind w:right="-72" w:hanging="122"/>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300,000 </w:t>
            </w:r>
          </w:p>
        </w:tc>
        <w:tc>
          <w:tcPr>
            <w:tcW w:w="1023" w:type="dxa"/>
            <w:vAlign w:val="bottom"/>
          </w:tcPr>
          <w:p w14:paraId="15E5B080" w14:textId="74F26C58" w:rsidR="00BB2EF2" w:rsidRPr="00495C58" w:rsidRDefault="00BB2EF2" w:rsidP="00BB2EF2">
            <w:pPr>
              <w:tabs>
                <w:tab w:val="clear" w:pos="227"/>
                <w:tab w:val="clear" w:pos="454"/>
                <w:tab w:val="clear" w:pos="680"/>
                <w:tab w:val="clear" w:pos="907"/>
                <w:tab w:val="left" w:pos="728"/>
                <w:tab w:val="decimal" w:pos="936"/>
              </w:tabs>
              <w:ind w:right="-72" w:hanging="122"/>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300,000 </w:t>
            </w:r>
          </w:p>
        </w:tc>
        <w:tc>
          <w:tcPr>
            <w:tcW w:w="1023" w:type="dxa"/>
            <w:tcBorders>
              <w:top w:val="nil"/>
              <w:left w:val="nil"/>
              <w:bottom w:val="nil"/>
              <w:right w:val="nil"/>
            </w:tcBorders>
          </w:tcPr>
          <w:p w14:paraId="27B0EEFA" w14:textId="5319C6D9" w:rsidR="00BB2EF2" w:rsidRPr="00495C58" w:rsidRDefault="00BB2EF2" w:rsidP="00BB2EF2">
            <w:pPr>
              <w:tabs>
                <w:tab w:val="clear" w:pos="227"/>
                <w:tab w:val="clear" w:pos="454"/>
                <w:tab w:val="clear" w:pos="680"/>
                <w:tab w:val="clear" w:pos="907"/>
                <w:tab w:val="decimal" w:pos="936"/>
              </w:tabs>
              <w:ind w:right="-94" w:hanging="67"/>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300,209 </w:t>
            </w:r>
          </w:p>
        </w:tc>
        <w:tc>
          <w:tcPr>
            <w:tcW w:w="1022" w:type="dxa"/>
            <w:vAlign w:val="bottom"/>
          </w:tcPr>
          <w:p w14:paraId="49CCA371" w14:textId="13336F8C" w:rsidR="00BB2EF2" w:rsidRPr="00495C58" w:rsidRDefault="00BB2EF2" w:rsidP="00BB2EF2">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300,209 </w:t>
            </w:r>
          </w:p>
        </w:tc>
        <w:tc>
          <w:tcPr>
            <w:tcW w:w="1023" w:type="dxa"/>
            <w:tcBorders>
              <w:top w:val="nil"/>
              <w:left w:val="nil"/>
              <w:bottom w:val="nil"/>
              <w:right w:val="nil"/>
            </w:tcBorders>
            <w:vAlign w:val="bottom"/>
          </w:tcPr>
          <w:p w14:paraId="4AA70FD9" w14:textId="6DE9549F"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0617E3F5" w14:textId="5D915504"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w:t>
            </w:r>
          </w:p>
        </w:tc>
        <w:tc>
          <w:tcPr>
            <w:tcW w:w="1022" w:type="dxa"/>
            <w:tcBorders>
              <w:top w:val="nil"/>
              <w:left w:val="nil"/>
              <w:bottom w:val="nil"/>
              <w:right w:val="nil"/>
            </w:tcBorders>
            <w:vAlign w:val="bottom"/>
          </w:tcPr>
          <w:p w14:paraId="5D90E599" w14:textId="043AF843" w:rsidR="00BB2EF2" w:rsidRPr="00495C58" w:rsidRDefault="00BB2EF2" w:rsidP="00BB2EF2">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300,209 </w:t>
            </w:r>
          </w:p>
        </w:tc>
        <w:tc>
          <w:tcPr>
            <w:tcW w:w="1023" w:type="dxa"/>
            <w:vAlign w:val="bottom"/>
          </w:tcPr>
          <w:p w14:paraId="1AC5163F" w14:textId="53459480" w:rsidR="00BB2EF2" w:rsidRPr="00495C58" w:rsidRDefault="00BB2EF2" w:rsidP="00BB2EF2">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0"/>
                <w:szCs w:val="20"/>
                <w:lang w:val="en-GB"/>
              </w:rPr>
            </w:pPr>
            <w:r w:rsidRPr="00495C58">
              <w:rPr>
                <w:rFonts w:ascii="Browallia New" w:eastAsia="Arial Unicode MS" w:hAnsi="Browallia New" w:cs="Browallia New"/>
                <w:spacing w:val="-4"/>
                <w:sz w:val="20"/>
                <w:szCs w:val="20"/>
              </w:rPr>
              <w:t xml:space="preserve">        300,209 </w:t>
            </w:r>
          </w:p>
        </w:tc>
        <w:tc>
          <w:tcPr>
            <w:tcW w:w="1023" w:type="dxa"/>
            <w:tcBorders>
              <w:top w:val="nil"/>
              <w:left w:val="nil"/>
              <w:bottom w:val="nil"/>
              <w:right w:val="nil"/>
            </w:tcBorders>
          </w:tcPr>
          <w:p w14:paraId="15F32570" w14:textId="478A3DDA"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lang w:val="en-GB"/>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c>
          <w:tcPr>
            <w:tcW w:w="1023" w:type="dxa"/>
          </w:tcPr>
          <w:p w14:paraId="2BEFF628" w14:textId="3FDD5727"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r>
      <w:tr w:rsidR="00BB2EF2" w:rsidRPr="00495C58" w14:paraId="4C58FBD9" w14:textId="77777777" w:rsidTr="00026556">
        <w:tc>
          <w:tcPr>
            <w:tcW w:w="2268" w:type="dxa"/>
            <w:vAlign w:val="bottom"/>
          </w:tcPr>
          <w:p w14:paraId="230B4AB8" w14:textId="77777777" w:rsidR="00BB2EF2" w:rsidRPr="00495C58" w:rsidRDefault="00BB2EF2" w:rsidP="00BB2EF2">
            <w:pPr>
              <w:ind w:left="61" w:hanging="61"/>
              <w:rPr>
                <w:rFonts w:ascii="Browallia New" w:eastAsia="Arial Unicode MS" w:hAnsi="Browallia New" w:cs="Browallia New"/>
                <w:spacing w:val="-10"/>
                <w:sz w:val="20"/>
                <w:szCs w:val="20"/>
              </w:rPr>
            </w:pPr>
            <w:r w:rsidRPr="00495C58">
              <w:rPr>
                <w:rFonts w:ascii="Browallia New" w:eastAsia="Arial Unicode MS" w:hAnsi="Browallia New" w:cs="Browallia New"/>
                <w:spacing w:val="-10"/>
                <w:sz w:val="20"/>
                <w:szCs w:val="20"/>
                <w:cs/>
              </w:rPr>
              <w:t xml:space="preserve">บริษัท อาร์เอส มัลติมีเดีย แอนด์ </w:t>
            </w:r>
          </w:p>
          <w:p w14:paraId="1DEEEBDD" w14:textId="033E27BA" w:rsidR="00BB2EF2" w:rsidRPr="00495C58" w:rsidRDefault="00BB2EF2" w:rsidP="00BB2EF2">
            <w:pPr>
              <w:ind w:left="61" w:hanging="61"/>
              <w:rPr>
                <w:rFonts w:ascii="Browallia New" w:eastAsia="Arial Unicode MS" w:hAnsi="Browallia New" w:cs="Browallia New"/>
                <w:sz w:val="20"/>
                <w:szCs w:val="20"/>
                <w:cs/>
              </w:rPr>
            </w:pPr>
            <w:r w:rsidRPr="00495C58">
              <w:rPr>
                <w:rFonts w:ascii="Browallia New" w:eastAsia="Arial Unicode MS" w:hAnsi="Browallia New" w:cs="Browallia New"/>
                <w:spacing w:val="-10"/>
                <w:sz w:val="20"/>
                <w:szCs w:val="20"/>
                <w:cs/>
              </w:rPr>
              <w:t xml:space="preserve">   เอ็นเตอร์เทนเมนท์ จำกัด</w:t>
            </w:r>
          </w:p>
        </w:tc>
        <w:tc>
          <w:tcPr>
            <w:tcW w:w="993" w:type="dxa"/>
            <w:tcBorders>
              <w:left w:val="nil"/>
            </w:tcBorders>
            <w:vAlign w:val="bottom"/>
          </w:tcPr>
          <w:p w14:paraId="79B4E380" w14:textId="6FF7FBBE"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rPr>
              <w:t>100</w:t>
            </w:r>
          </w:p>
        </w:tc>
        <w:tc>
          <w:tcPr>
            <w:tcW w:w="969" w:type="dxa"/>
            <w:tcBorders>
              <w:left w:val="nil"/>
            </w:tcBorders>
            <w:vAlign w:val="bottom"/>
          </w:tcPr>
          <w:p w14:paraId="2A83D8C4" w14:textId="7D9F194D"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rPr>
              <w:t>100</w:t>
            </w:r>
          </w:p>
        </w:tc>
        <w:tc>
          <w:tcPr>
            <w:tcW w:w="1022" w:type="dxa"/>
            <w:vAlign w:val="bottom"/>
          </w:tcPr>
          <w:p w14:paraId="71DB50C1" w14:textId="5B1D4F29" w:rsidR="00BB2EF2" w:rsidRPr="00495C58" w:rsidRDefault="00BB2EF2" w:rsidP="00BB2EF2">
            <w:pPr>
              <w:tabs>
                <w:tab w:val="clear" w:pos="227"/>
                <w:tab w:val="clear" w:pos="454"/>
                <w:tab w:val="clear" w:pos="680"/>
                <w:tab w:val="clear" w:pos="907"/>
                <w:tab w:val="left" w:pos="728"/>
                <w:tab w:val="decimal" w:pos="936"/>
              </w:tabs>
              <w:ind w:right="-72" w:hanging="122"/>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25,500 </w:t>
            </w:r>
          </w:p>
        </w:tc>
        <w:tc>
          <w:tcPr>
            <w:tcW w:w="1023" w:type="dxa"/>
            <w:vAlign w:val="bottom"/>
          </w:tcPr>
          <w:p w14:paraId="05B5EECC" w14:textId="7B2891BC" w:rsidR="00BB2EF2" w:rsidRPr="00495C58" w:rsidRDefault="00BB2EF2" w:rsidP="00BB2EF2">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25,500 </w:t>
            </w:r>
          </w:p>
        </w:tc>
        <w:tc>
          <w:tcPr>
            <w:tcW w:w="1023" w:type="dxa"/>
            <w:tcBorders>
              <w:top w:val="nil"/>
              <w:left w:val="nil"/>
              <w:bottom w:val="nil"/>
              <w:right w:val="nil"/>
            </w:tcBorders>
            <w:vAlign w:val="bottom"/>
          </w:tcPr>
          <w:p w14:paraId="2F96A88E" w14:textId="35DDE138" w:rsidR="00BB2EF2" w:rsidRPr="00495C58" w:rsidRDefault="00BB2EF2" w:rsidP="00026556">
            <w:pPr>
              <w:tabs>
                <w:tab w:val="clear" w:pos="227"/>
                <w:tab w:val="clear" w:pos="454"/>
                <w:tab w:val="clear" w:pos="680"/>
                <w:tab w:val="clear" w:pos="907"/>
                <w:tab w:val="left" w:pos="728"/>
                <w:tab w:val="decimal" w:pos="936"/>
              </w:tabs>
              <w:ind w:right="-72" w:hanging="122"/>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25,460 </w:t>
            </w:r>
          </w:p>
        </w:tc>
        <w:tc>
          <w:tcPr>
            <w:tcW w:w="1022" w:type="dxa"/>
            <w:vAlign w:val="bottom"/>
          </w:tcPr>
          <w:p w14:paraId="41CD1C03" w14:textId="5E6BE14A" w:rsidR="00BB2EF2" w:rsidRPr="00495C58" w:rsidRDefault="00BB2EF2" w:rsidP="00BB2EF2">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25,460 </w:t>
            </w:r>
          </w:p>
        </w:tc>
        <w:tc>
          <w:tcPr>
            <w:tcW w:w="1023" w:type="dxa"/>
            <w:tcBorders>
              <w:top w:val="nil"/>
              <w:left w:val="nil"/>
              <w:bottom w:val="nil"/>
              <w:right w:val="nil"/>
            </w:tcBorders>
            <w:vAlign w:val="bottom"/>
          </w:tcPr>
          <w:p w14:paraId="74B8836A" w14:textId="25AEE36F"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65968206" w14:textId="5296D4FD"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w:t>
            </w:r>
          </w:p>
        </w:tc>
        <w:tc>
          <w:tcPr>
            <w:tcW w:w="1022" w:type="dxa"/>
            <w:tcBorders>
              <w:top w:val="nil"/>
              <w:left w:val="nil"/>
              <w:bottom w:val="nil"/>
              <w:right w:val="nil"/>
            </w:tcBorders>
            <w:vAlign w:val="bottom"/>
          </w:tcPr>
          <w:p w14:paraId="5A071E95" w14:textId="6552CA46" w:rsidR="00BB2EF2" w:rsidRPr="00495C58" w:rsidRDefault="00BB2EF2" w:rsidP="00BB2EF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25,460 </w:t>
            </w:r>
          </w:p>
        </w:tc>
        <w:tc>
          <w:tcPr>
            <w:tcW w:w="1023" w:type="dxa"/>
            <w:vAlign w:val="bottom"/>
          </w:tcPr>
          <w:p w14:paraId="5E2D2460" w14:textId="2B33B6E0" w:rsidR="00BB2EF2" w:rsidRPr="00495C58" w:rsidRDefault="00BB2EF2" w:rsidP="00BB2EF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25,460 </w:t>
            </w:r>
          </w:p>
        </w:tc>
        <w:tc>
          <w:tcPr>
            <w:tcW w:w="1023" w:type="dxa"/>
            <w:tcBorders>
              <w:top w:val="nil"/>
              <w:left w:val="nil"/>
              <w:bottom w:val="nil"/>
              <w:right w:val="nil"/>
            </w:tcBorders>
            <w:vAlign w:val="bottom"/>
          </w:tcPr>
          <w:p w14:paraId="04D96672" w14:textId="1D73A665"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c>
          <w:tcPr>
            <w:tcW w:w="1023" w:type="dxa"/>
            <w:vAlign w:val="bottom"/>
          </w:tcPr>
          <w:p w14:paraId="233BE8A6" w14:textId="2C933560" w:rsidR="00BB2EF2" w:rsidRPr="00495C58" w:rsidRDefault="00BB2EF2" w:rsidP="00E20EB6">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00E20EB6" w:rsidRPr="00495C58">
              <w:rPr>
                <w:rFonts w:ascii="Browallia New" w:eastAsia="Arial Unicode MS" w:hAnsi="Browallia New" w:cs="Browallia New"/>
                <w:spacing w:val="-4"/>
                <w:sz w:val="20"/>
                <w:szCs w:val="20"/>
              </w:rPr>
              <w:t>1,249</w:t>
            </w:r>
          </w:p>
        </w:tc>
      </w:tr>
      <w:tr w:rsidR="00BB2EF2" w:rsidRPr="00495C58" w14:paraId="108D5625" w14:textId="77777777" w:rsidTr="00026556">
        <w:tc>
          <w:tcPr>
            <w:tcW w:w="2268" w:type="dxa"/>
            <w:vAlign w:val="bottom"/>
          </w:tcPr>
          <w:p w14:paraId="0D9C28F3" w14:textId="77777777" w:rsidR="00BB2EF2" w:rsidRPr="00495C58" w:rsidRDefault="00BB2EF2" w:rsidP="00BB2EF2">
            <w:pPr>
              <w:ind w:left="61" w:hanging="61"/>
              <w:rPr>
                <w:rFonts w:ascii="Browallia New" w:eastAsia="Arial Unicode MS" w:hAnsi="Browallia New" w:cs="Browallia New"/>
                <w:spacing w:val="-10"/>
                <w:sz w:val="20"/>
                <w:szCs w:val="20"/>
              </w:rPr>
            </w:pPr>
            <w:r w:rsidRPr="00495C58">
              <w:rPr>
                <w:rFonts w:ascii="Browallia New" w:eastAsia="Arial Unicode MS" w:hAnsi="Browallia New" w:cs="Browallia New"/>
                <w:spacing w:val="-10"/>
                <w:sz w:val="20"/>
                <w:szCs w:val="20"/>
                <w:cs/>
              </w:rPr>
              <w:t xml:space="preserve">บริษัท อาร์เอส มิวสิค แอนด์ </w:t>
            </w:r>
          </w:p>
          <w:p w14:paraId="099EABE9" w14:textId="3ADBAB4C" w:rsidR="00BB2EF2" w:rsidRPr="00495C58" w:rsidRDefault="00BB2EF2" w:rsidP="00BB2EF2">
            <w:pPr>
              <w:ind w:left="61" w:hanging="61"/>
              <w:rPr>
                <w:rFonts w:ascii="Browallia New" w:eastAsia="Arial Unicode MS" w:hAnsi="Browallia New" w:cs="Browallia New"/>
                <w:sz w:val="20"/>
                <w:szCs w:val="20"/>
                <w:cs/>
              </w:rPr>
            </w:pPr>
            <w:r w:rsidRPr="00495C58">
              <w:rPr>
                <w:rFonts w:ascii="Browallia New" w:eastAsia="Arial Unicode MS" w:hAnsi="Browallia New" w:cs="Browallia New"/>
                <w:spacing w:val="-10"/>
                <w:sz w:val="20"/>
                <w:szCs w:val="20"/>
                <w:cs/>
              </w:rPr>
              <w:t xml:space="preserve">   เอ็นเตอร์เทนเมนท์ จำกัด</w:t>
            </w:r>
          </w:p>
        </w:tc>
        <w:tc>
          <w:tcPr>
            <w:tcW w:w="993" w:type="dxa"/>
            <w:tcBorders>
              <w:left w:val="nil"/>
            </w:tcBorders>
            <w:vAlign w:val="bottom"/>
          </w:tcPr>
          <w:p w14:paraId="4DC5E11D" w14:textId="1781914D"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rPr>
              <w:t>100</w:t>
            </w:r>
          </w:p>
        </w:tc>
        <w:tc>
          <w:tcPr>
            <w:tcW w:w="969" w:type="dxa"/>
            <w:tcBorders>
              <w:left w:val="nil"/>
            </w:tcBorders>
            <w:vAlign w:val="bottom"/>
          </w:tcPr>
          <w:p w14:paraId="7FD04528" w14:textId="58013A43"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rPr>
              <w:t>100</w:t>
            </w:r>
          </w:p>
        </w:tc>
        <w:tc>
          <w:tcPr>
            <w:tcW w:w="1022" w:type="dxa"/>
          </w:tcPr>
          <w:p w14:paraId="480B12E2" w14:textId="77777777" w:rsidR="00E20EB6" w:rsidRPr="00495C58" w:rsidRDefault="00E20EB6" w:rsidP="00E20EB6">
            <w:pPr>
              <w:tabs>
                <w:tab w:val="clear" w:pos="227"/>
                <w:tab w:val="clear" w:pos="454"/>
                <w:tab w:val="clear" w:pos="680"/>
                <w:tab w:val="clear" w:pos="907"/>
                <w:tab w:val="left" w:pos="728"/>
                <w:tab w:val="decimal" w:pos="936"/>
              </w:tabs>
              <w:ind w:right="-72" w:hanging="122"/>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p w14:paraId="2735D087" w14:textId="3FE8261E" w:rsidR="00BB2EF2" w:rsidRPr="00495C58" w:rsidRDefault="00BB2EF2" w:rsidP="00BB2EF2">
            <w:pPr>
              <w:tabs>
                <w:tab w:val="clear" w:pos="227"/>
                <w:tab w:val="clear" w:pos="454"/>
                <w:tab w:val="clear" w:pos="680"/>
                <w:tab w:val="clear" w:pos="907"/>
                <w:tab w:val="left" w:pos="728"/>
                <w:tab w:val="decimal" w:pos="936"/>
              </w:tabs>
              <w:ind w:right="-72" w:hanging="122"/>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6,250 </w:t>
            </w:r>
          </w:p>
        </w:tc>
        <w:tc>
          <w:tcPr>
            <w:tcW w:w="1023" w:type="dxa"/>
            <w:vAlign w:val="bottom"/>
          </w:tcPr>
          <w:p w14:paraId="568D9E70" w14:textId="3F8CEE85" w:rsidR="00BB2EF2" w:rsidRPr="00495C58" w:rsidRDefault="00BB2EF2" w:rsidP="00BB2EF2">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6,250 </w:t>
            </w:r>
          </w:p>
        </w:tc>
        <w:tc>
          <w:tcPr>
            <w:tcW w:w="1023" w:type="dxa"/>
            <w:tcBorders>
              <w:top w:val="nil"/>
              <w:left w:val="nil"/>
              <w:bottom w:val="nil"/>
              <w:right w:val="nil"/>
            </w:tcBorders>
            <w:vAlign w:val="bottom"/>
          </w:tcPr>
          <w:p w14:paraId="12040EE6" w14:textId="1163767C" w:rsidR="00BB2EF2" w:rsidRPr="00495C58" w:rsidRDefault="00BB2EF2" w:rsidP="00BB2EF2">
            <w:pPr>
              <w:tabs>
                <w:tab w:val="clear" w:pos="227"/>
                <w:tab w:val="clear" w:pos="454"/>
                <w:tab w:val="clear" w:pos="680"/>
                <w:tab w:val="clear" w:pos="907"/>
                <w:tab w:val="decimal" w:pos="936"/>
              </w:tabs>
              <w:ind w:right="-94" w:hanging="67"/>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1,300 </w:t>
            </w:r>
          </w:p>
        </w:tc>
        <w:tc>
          <w:tcPr>
            <w:tcW w:w="1022" w:type="dxa"/>
            <w:vAlign w:val="bottom"/>
          </w:tcPr>
          <w:p w14:paraId="40BC49B9" w14:textId="5B91A843" w:rsidR="00BB2EF2" w:rsidRPr="00495C58" w:rsidRDefault="00BB2EF2" w:rsidP="00BB2EF2">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1,300 </w:t>
            </w:r>
          </w:p>
        </w:tc>
        <w:tc>
          <w:tcPr>
            <w:tcW w:w="1023" w:type="dxa"/>
            <w:tcBorders>
              <w:top w:val="nil"/>
              <w:left w:val="nil"/>
              <w:bottom w:val="nil"/>
              <w:right w:val="nil"/>
            </w:tcBorders>
            <w:vAlign w:val="bottom"/>
          </w:tcPr>
          <w:p w14:paraId="12651294" w14:textId="632FE56C"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4A867F79" w14:textId="1DDD24D8"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w:t>
            </w:r>
          </w:p>
        </w:tc>
        <w:tc>
          <w:tcPr>
            <w:tcW w:w="1022" w:type="dxa"/>
            <w:tcBorders>
              <w:top w:val="nil"/>
              <w:left w:val="nil"/>
              <w:bottom w:val="nil"/>
              <w:right w:val="nil"/>
            </w:tcBorders>
            <w:vAlign w:val="bottom"/>
          </w:tcPr>
          <w:p w14:paraId="24D51847" w14:textId="3426D884" w:rsidR="00BB2EF2" w:rsidRPr="00495C58" w:rsidRDefault="00BB2EF2" w:rsidP="00BB2EF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1,300 </w:t>
            </w:r>
          </w:p>
        </w:tc>
        <w:tc>
          <w:tcPr>
            <w:tcW w:w="1023" w:type="dxa"/>
            <w:vAlign w:val="bottom"/>
          </w:tcPr>
          <w:p w14:paraId="1E113509" w14:textId="328B2B5B" w:rsidR="00BB2EF2" w:rsidRPr="00495C58" w:rsidRDefault="00BB2EF2" w:rsidP="00BB2EF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1,300 </w:t>
            </w:r>
          </w:p>
        </w:tc>
        <w:tc>
          <w:tcPr>
            <w:tcW w:w="1023" w:type="dxa"/>
            <w:tcBorders>
              <w:top w:val="nil"/>
              <w:left w:val="nil"/>
              <w:bottom w:val="nil"/>
              <w:right w:val="nil"/>
            </w:tcBorders>
            <w:vAlign w:val="bottom"/>
          </w:tcPr>
          <w:p w14:paraId="152C5A90" w14:textId="317A2472"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c>
          <w:tcPr>
            <w:tcW w:w="1023" w:type="dxa"/>
            <w:vAlign w:val="bottom"/>
          </w:tcPr>
          <w:p w14:paraId="619AF3F1" w14:textId="53179D53" w:rsidR="00BB2EF2" w:rsidRPr="00495C58" w:rsidRDefault="00E20EB6" w:rsidP="00E20EB6">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r>
      <w:tr w:rsidR="00E30535" w:rsidRPr="00495C58" w14:paraId="3E84ACD2" w14:textId="77777777" w:rsidTr="00226D00">
        <w:tc>
          <w:tcPr>
            <w:tcW w:w="2268" w:type="dxa"/>
            <w:vAlign w:val="bottom"/>
          </w:tcPr>
          <w:p w14:paraId="68D1BD58" w14:textId="2920B527" w:rsidR="00E30535" w:rsidRPr="00495C58" w:rsidRDefault="00E30535" w:rsidP="00E30535">
            <w:pPr>
              <w:ind w:left="61" w:hanging="61"/>
              <w:rPr>
                <w:rFonts w:ascii="Browallia New" w:eastAsia="Arial Unicode MS" w:hAnsi="Browallia New" w:cs="Browallia New"/>
                <w:spacing w:val="-10"/>
                <w:sz w:val="20"/>
                <w:szCs w:val="20"/>
                <w:cs/>
              </w:rPr>
            </w:pPr>
            <w:r w:rsidRPr="00495C58">
              <w:rPr>
                <w:rFonts w:ascii="Browallia New" w:eastAsia="Arial Unicode MS" w:hAnsi="Browallia New" w:cs="Browallia New"/>
                <w:spacing w:val="-10"/>
                <w:sz w:val="20"/>
                <w:szCs w:val="20"/>
                <w:cs/>
              </w:rPr>
              <w:t>บริษัท อาร์เอสมิวสิค-เอ็กซ์ จำกัด</w:t>
            </w:r>
          </w:p>
        </w:tc>
        <w:tc>
          <w:tcPr>
            <w:tcW w:w="993" w:type="dxa"/>
            <w:tcBorders>
              <w:left w:val="nil"/>
            </w:tcBorders>
            <w:vAlign w:val="bottom"/>
          </w:tcPr>
          <w:p w14:paraId="5159D619" w14:textId="58E59706" w:rsidR="00E30535" w:rsidRPr="00495C58" w:rsidRDefault="00E30535" w:rsidP="00E3053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100</w:t>
            </w:r>
          </w:p>
        </w:tc>
        <w:tc>
          <w:tcPr>
            <w:tcW w:w="969" w:type="dxa"/>
            <w:tcBorders>
              <w:left w:val="nil"/>
            </w:tcBorders>
            <w:vAlign w:val="bottom"/>
          </w:tcPr>
          <w:p w14:paraId="7E7763F5" w14:textId="249545CE" w:rsidR="00E30535" w:rsidRPr="00495C58" w:rsidRDefault="00BE0E1B" w:rsidP="00E3053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w:t>
            </w:r>
          </w:p>
        </w:tc>
        <w:tc>
          <w:tcPr>
            <w:tcW w:w="1022" w:type="dxa"/>
          </w:tcPr>
          <w:p w14:paraId="454296E7" w14:textId="7C49268E" w:rsidR="00E30535" w:rsidRPr="00495C58" w:rsidRDefault="00E30535" w:rsidP="00E30535">
            <w:pPr>
              <w:tabs>
                <w:tab w:val="clear" w:pos="227"/>
                <w:tab w:val="clear" w:pos="454"/>
                <w:tab w:val="clear" w:pos="680"/>
                <w:tab w:val="clear" w:pos="907"/>
                <w:tab w:val="left" w:pos="728"/>
                <w:tab w:val="decimal" w:pos="936"/>
              </w:tabs>
              <w:ind w:right="-72" w:hanging="122"/>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1,000 </w:t>
            </w:r>
          </w:p>
        </w:tc>
        <w:tc>
          <w:tcPr>
            <w:tcW w:w="1023" w:type="dxa"/>
            <w:vAlign w:val="bottom"/>
          </w:tcPr>
          <w:p w14:paraId="26A40126" w14:textId="27BD1E38" w:rsidR="00E30535" w:rsidRPr="00495C58" w:rsidRDefault="00E30535" w:rsidP="00E3053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tcBorders>
              <w:top w:val="nil"/>
              <w:left w:val="nil"/>
              <w:bottom w:val="nil"/>
              <w:right w:val="nil"/>
            </w:tcBorders>
          </w:tcPr>
          <w:p w14:paraId="7CCCD17D" w14:textId="54206A9D" w:rsidR="00E30535" w:rsidRPr="00495C58" w:rsidRDefault="00E30535" w:rsidP="00E30535">
            <w:pPr>
              <w:tabs>
                <w:tab w:val="clear" w:pos="227"/>
                <w:tab w:val="clear" w:pos="454"/>
                <w:tab w:val="clear" w:pos="680"/>
                <w:tab w:val="clear" w:pos="907"/>
                <w:tab w:val="decimal" w:pos="936"/>
              </w:tabs>
              <w:ind w:right="-94" w:hanging="67"/>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1,000 </w:t>
            </w:r>
          </w:p>
        </w:tc>
        <w:tc>
          <w:tcPr>
            <w:tcW w:w="1022" w:type="dxa"/>
            <w:vAlign w:val="bottom"/>
          </w:tcPr>
          <w:p w14:paraId="588D9B93" w14:textId="54881B43" w:rsidR="00E30535" w:rsidRPr="00495C58" w:rsidRDefault="00E30535" w:rsidP="00E3053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tcBorders>
              <w:top w:val="nil"/>
              <w:left w:val="nil"/>
              <w:bottom w:val="nil"/>
              <w:right w:val="nil"/>
            </w:tcBorders>
            <w:vAlign w:val="bottom"/>
          </w:tcPr>
          <w:p w14:paraId="4B963749" w14:textId="792C12D8" w:rsidR="00E30535" w:rsidRPr="00495C58" w:rsidRDefault="00E30535" w:rsidP="00E30535">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5CD3C00A" w14:textId="700DE6B8" w:rsidR="00E30535" w:rsidRPr="00495C58" w:rsidRDefault="00E30535" w:rsidP="00E30535">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w:t>
            </w:r>
          </w:p>
        </w:tc>
        <w:tc>
          <w:tcPr>
            <w:tcW w:w="1022" w:type="dxa"/>
            <w:tcBorders>
              <w:top w:val="nil"/>
              <w:left w:val="nil"/>
              <w:bottom w:val="nil"/>
              <w:right w:val="nil"/>
            </w:tcBorders>
          </w:tcPr>
          <w:p w14:paraId="427B1547" w14:textId="1B9DC260" w:rsidR="00E30535" w:rsidRPr="00495C58" w:rsidRDefault="00E30535" w:rsidP="00DB318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1,000 </w:t>
            </w:r>
          </w:p>
        </w:tc>
        <w:tc>
          <w:tcPr>
            <w:tcW w:w="1023" w:type="dxa"/>
            <w:vAlign w:val="bottom"/>
          </w:tcPr>
          <w:p w14:paraId="06EC0FE0" w14:textId="0236D909" w:rsidR="00E30535" w:rsidRPr="00495C58" w:rsidRDefault="00E30535" w:rsidP="00E3053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tcBorders>
              <w:top w:val="nil"/>
              <w:left w:val="nil"/>
              <w:bottom w:val="nil"/>
              <w:right w:val="nil"/>
            </w:tcBorders>
            <w:vAlign w:val="bottom"/>
          </w:tcPr>
          <w:p w14:paraId="2929B801" w14:textId="2DD72DEF" w:rsidR="00E30535" w:rsidRPr="00495C58" w:rsidRDefault="00E30535" w:rsidP="00E3053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c>
          <w:tcPr>
            <w:tcW w:w="1023" w:type="dxa"/>
            <w:vAlign w:val="bottom"/>
          </w:tcPr>
          <w:p w14:paraId="4084B79C" w14:textId="2CFADA38" w:rsidR="00E30535" w:rsidRPr="00495C58" w:rsidRDefault="00E30535" w:rsidP="00E3053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r>
      <w:tr w:rsidR="00BB2EF2" w:rsidRPr="00495C58" w14:paraId="4D0CC3DA" w14:textId="77777777">
        <w:trPr>
          <w:trHeight w:val="256"/>
        </w:trPr>
        <w:tc>
          <w:tcPr>
            <w:tcW w:w="2268" w:type="dxa"/>
            <w:vAlign w:val="bottom"/>
          </w:tcPr>
          <w:p w14:paraId="192E8B02" w14:textId="18438F90" w:rsidR="00BB2EF2" w:rsidRPr="00495C58" w:rsidRDefault="00BB2EF2" w:rsidP="00BB2EF2">
            <w:pPr>
              <w:ind w:left="61" w:hanging="61"/>
              <w:rPr>
                <w:rFonts w:ascii="Browallia New" w:eastAsia="Arial Unicode MS" w:hAnsi="Browallia New" w:cs="Browallia New"/>
                <w:spacing w:val="-10"/>
                <w:sz w:val="20"/>
                <w:szCs w:val="20"/>
                <w:cs/>
              </w:rPr>
            </w:pPr>
            <w:r w:rsidRPr="00495C58">
              <w:rPr>
                <w:rFonts w:ascii="Browallia New" w:eastAsia="Arial Unicode MS" w:hAnsi="Browallia New" w:cs="Browallia New"/>
                <w:spacing w:val="-10"/>
                <w:sz w:val="20"/>
                <w:szCs w:val="20"/>
                <w:cs/>
                <w:lang w:val="en-GB"/>
              </w:rPr>
              <w:t>บริษัท อาร์เอส มอลล์ จำกัด</w:t>
            </w:r>
            <w:r w:rsidRPr="00495C58">
              <w:rPr>
                <w:rFonts w:ascii="Browallia New" w:eastAsia="Arial Unicode MS" w:hAnsi="Browallia New" w:cs="Browallia New"/>
                <w:spacing w:val="-10"/>
                <w:sz w:val="20"/>
                <w:szCs w:val="20"/>
                <w:lang w:val="en-GB"/>
              </w:rPr>
              <w:t xml:space="preserve"> </w:t>
            </w:r>
          </w:p>
        </w:tc>
        <w:tc>
          <w:tcPr>
            <w:tcW w:w="993" w:type="dxa"/>
            <w:tcBorders>
              <w:left w:val="nil"/>
            </w:tcBorders>
            <w:vAlign w:val="bottom"/>
          </w:tcPr>
          <w:p w14:paraId="731EF2CF" w14:textId="60AFF264" w:rsidR="00BB2EF2" w:rsidRPr="00495C58" w:rsidRDefault="00BB2EF2" w:rsidP="00BB2EF2">
            <w:pPr>
              <w:tabs>
                <w:tab w:val="clear" w:pos="227"/>
                <w:tab w:val="clear" w:pos="454"/>
                <w:tab w:val="clear" w:pos="680"/>
                <w:tab w:val="clear" w:pos="907"/>
                <w:tab w:val="clear" w:pos="1644"/>
                <w:tab w:val="clear" w:pos="1871"/>
              </w:tabs>
              <w:ind w:right="8"/>
              <w:jc w:val="center"/>
              <w:rPr>
                <w:rFonts w:ascii="Browallia New" w:eastAsia="Arial Unicode MS" w:hAnsi="Browallia New" w:cs="Browallia New"/>
                <w:spacing w:val="-10"/>
                <w:sz w:val="20"/>
                <w:szCs w:val="20"/>
                <w:cs/>
              </w:rPr>
            </w:pPr>
            <w:r w:rsidRPr="00495C58">
              <w:rPr>
                <w:rFonts w:ascii="Browallia New" w:eastAsia="Arial Unicode MS" w:hAnsi="Browallia New" w:cs="Browallia New"/>
                <w:spacing w:val="-4"/>
                <w:sz w:val="20"/>
                <w:szCs w:val="20"/>
              </w:rPr>
              <w:t>100</w:t>
            </w:r>
          </w:p>
        </w:tc>
        <w:tc>
          <w:tcPr>
            <w:tcW w:w="969" w:type="dxa"/>
            <w:tcBorders>
              <w:left w:val="nil"/>
            </w:tcBorders>
            <w:vAlign w:val="bottom"/>
          </w:tcPr>
          <w:p w14:paraId="503CA265" w14:textId="2227104E"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rPr>
              <w:t>100</w:t>
            </w:r>
          </w:p>
        </w:tc>
        <w:tc>
          <w:tcPr>
            <w:tcW w:w="1022" w:type="dxa"/>
          </w:tcPr>
          <w:p w14:paraId="29977CBB" w14:textId="7EA58C8B" w:rsidR="00BB2EF2" w:rsidRPr="00495C58" w:rsidRDefault="00BB2EF2" w:rsidP="00BB2EF2">
            <w:pPr>
              <w:tabs>
                <w:tab w:val="clear" w:pos="227"/>
                <w:tab w:val="clear" w:pos="454"/>
                <w:tab w:val="clear" w:pos="680"/>
                <w:tab w:val="clear" w:pos="907"/>
                <w:tab w:val="left" w:pos="728"/>
                <w:tab w:val="decimal" w:pos="936"/>
              </w:tabs>
              <w:ind w:right="-72" w:hanging="122"/>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r w:rsidR="00A344D9" w:rsidRPr="00495C58">
              <w:rPr>
                <w:rFonts w:ascii="Browallia New" w:eastAsia="Arial Unicode MS" w:hAnsi="Browallia New" w:cs="Browallia New"/>
                <w:spacing w:val="-4"/>
                <w:sz w:val="20"/>
                <w:szCs w:val="20"/>
              </w:rPr>
              <w:t>200</w:t>
            </w:r>
            <w:r w:rsidRPr="00495C58">
              <w:rPr>
                <w:rFonts w:ascii="Browallia New" w:eastAsia="Arial Unicode MS" w:hAnsi="Browallia New" w:cs="Browallia New"/>
                <w:spacing w:val="-4"/>
                <w:sz w:val="20"/>
                <w:szCs w:val="20"/>
              </w:rPr>
              <w:t xml:space="preserve">,000 </w:t>
            </w:r>
          </w:p>
        </w:tc>
        <w:tc>
          <w:tcPr>
            <w:tcW w:w="1023" w:type="dxa"/>
            <w:vAlign w:val="bottom"/>
          </w:tcPr>
          <w:p w14:paraId="3398E3D5" w14:textId="0F8B62C0" w:rsidR="00BB2EF2" w:rsidRPr="00495C58" w:rsidRDefault="00BB2EF2" w:rsidP="00BB2EF2">
            <w:pPr>
              <w:tabs>
                <w:tab w:val="clear" w:pos="227"/>
                <w:tab w:val="clear" w:pos="454"/>
                <w:tab w:val="clear" w:pos="680"/>
                <w:tab w:val="clear" w:pos="907"/>
                <w:tab w:val="clear" w:pos="1644"/>
                <w:tab w:val="clear" w:pos="1871"/>
              </w:tabs>
              <w:ind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200,000 </w:t>
            </w:r>
          </w:p>
        </w:tc>
        <w:tc>
          <w:tcPr>
            <w:tcW w:w="1023" w:type="dxa"/>
            <w:tcBorders>
              <w:top w:val="nil"/>
              <w:left w:val="nil"/>
              <w:bottom w:val="nil"/>
              <w:right w:val="nil"/>
            </w:tcBorders>
          </w:tcPr>
          <w:p w14:paraId="0B692A50" w14:textId="31F65248" w:rsidR="00BB2EF2" w:rsidRPr="00495C58" w:rsidRDefault="00A344D9" w:rsidP="00BB2EF2">
            <w:pPr>
              <w:tabs>
                <w:tab w:val="clear" w:pos="227"/>
                <w:tab w:val="clear" w:pos="454"/>
                <w:tab w:val="clear" w:pos="680"/>
                <w:tab w:val="clear" w:pos="907"/>
                <w:tab w:val="decimal" w:pos="936"/>
              </w:tabs>
              <w:ind w:right="-94" w:hanging="67"/>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199,999 </w:t>
            </w:r>
          </w:p>
        </w:tc>
        <w:tc>
          <w:tcPr>
            <w:tcW w:w="1022" w:type="dxa"/>
            <w:vAlign w:val="bottom"/>
          </w:tcPr>
          <w:p w14:paraId="5C8900EC" w14:textId="32A383C7" w:rsidR="00BB2EF2" w:rsidRPr="00495C58" w:rsidRDefault="00BB2EF2" w:rsidP="00BB2EF2">
            <w:pPr>
              <w:tabs>
                <w:tab w:val="clear" w:pos="227"/>
                <w:tab w:val="clear" w:pos="454"/>
                <w:tab w:val="clear" w:pos="680"/>
                <w:tab w:val="clear" w:pos="907"/>
                <w:tab w:val="clear" w:pos="1644"/>
                <w:tab w:val="clear" w:pos="1871"/>
                <w:tab w:val="left" w:pos="707"/>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199,999 </w:t>
            </w:r>
          </w:p>
        </w:tc>
        <w:tc>
          <w:tcPr>
            <w:tcW w:w="1023" w:type="dxa"/>
            <w:tcBorders>
              <w:top w:val="nil"/>
              <w:left w:val="nil"/>
              <w:bottom w:val="nil"/>
              <w:right w:val="nil"/>
            </w:tcBorders>
            <w:vAlign w:val="bottom"/>
          </w:tcPr>
          <w:p w14:paraId="0EF550FA" w14:textId="6046A6E7"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7430483B" w14:textId="55F8AD45"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w:t>
            </w:r>
          </w:p>
        </w:tc>
        <w:tc>
          <w:tcPr>
            <w:tcW w:w="1022" w:type="dxa"/>
            <w:tcBorders>
              <w:top w:val="nil"/>
              <w:left w:val="nil"/>
              <w:bottom w:val="nil"/>
              <w:right w:val="nil"/>
            </w:tcBorders>
            <w:vAlign w:val="bottom"/>
          </w:tcPr>
          <w:p w14:paraId="7B4FEF39" w14:textId="514D07CF" w:rsidR="00BB2EF2" w:rsidRPr="00495C58" w:rsidRDefault="00BB2EF2" w:rsidP="00BB2EF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199,999 </w:t>
            </w:r>
          </w:p>
        </w:tc>
        <w:tc>
          <w:tcPr>
            <w:tcW w:w="1023" w:type="dxa"/>
            <w:vAlign w:val="bottom"/>
          </w:tcPr>
          <w:p w14:paraId="44995E36" w14:textId="2ABF0650" w:rsidR="00BB2EF2" w:rsidRPr="00495C58" w:rsidRDefault="00BB2EF2" w:rsidP="00BB2EF2">
            <w:pPr>
              <w:tabs>
                <w:tab w:val="clear" w:pos="227"/>
                <w:tab w:val="clear" w:pos="454"/>
                <w:tab w:val="clear" w:pos="680"/>
                <w:tab w:val="clear" w:pos="1644"/>
                <w:tab w:val="clear" w:pos="1871"/>
              </w:tabs>
              <w:ind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199,999 </w:t>
            </w:r>
          </w:p>
        </w:tc>
        <w:tc>
          <w:tcPr>
            <w:tcW w:w="1023" w:type="dxa"/>
            <w:tcBorders>
              <w:top w:val="nil"/>
              <w:left w:val="nil"/>
              <w:bottom w:val="nil"/>
              <w:right w:val="nil"/>
            </w:tcBorders>
            <w:vAlign w:val="bottom"/>
          </w:tcPr>
          <w:p w14:paraId="4AC004E0" w14:textId="72CDA617"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c>
          <w:tcPr>
            <w:tcW w:w="1023" w:type="dxa"/>
            <w:vAlign w:val="bottom"/>
          </w:tcPr>
          <w:p w14:paraId="4387D540" w14:textId="694B80E6"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r>
      <w:tr w:rsidR="00BB2EF2" w:rsidRPr="00495C58" w14:paraId="51CD11DC" w14:textId="77777777">
        <w:tc>
          <w:tcPr>
            <w:tcW w:w="2268" w:type="dxa"/>
            <w:vAlign w:val="bottom"/>
          </w:tcPr>
          <w:p w14:paraId="7DC26699" w14:textId="3EE34D88" w:rsidR="00BB2EF2" w:rsidRPr="00495C58" w:rsidRDefault="00BB2EF2" w:rsidP="00BB2EF2">
            <w:pPr>
              <w:ind w:right="-171"/>
              <w:rPr>
                <w:rFonts w:ascii="Browallia New" w:eastAsia="Arial Unicode MS" w:hAnsi="Browallia New" w:cs="Browallia New"/>
                <w:spacing w:val="-10"/>
                <w:sz w:val="20"/>
                <w:szCs w:val="20"/>
                <w:lang w:val="en-GB"/>
              </w:rPr>
            </w:pPr>
            <w:r w:rsidRPr="00495C58">
              <w:rPr>
                <w:rFonts w:ascii="Browallia New" w:eastAsia="Arial Unicode MS" w:hAnsi="Browallia New" w:cs="Browallia New"/>
                <w:sz w:val="20"/>
                <w:szCs w:val="20"/>
                <w:cs/>
              </w:rPr>
              <w:t>บริษัท อาร์เอส คอนเน็ค จำกัด</w:t>
            </w:r>
          </w:p>
        </w:tc>
        <w:tc>
          <w:tcPr>
            <w:tcW w:w="993" w:type="dxa"/>
            <w:tcBorders>
              <w:left w:val="nil"/>
            </w:tcBorders>
            <w:vAlign w:val="bottom"/>
          </w:tcPr>
          <w:p w14:paraId="2E4588DE" w14:textId="58F2C1BD"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100</w:t>
            </w:r>
          </w:p>
        </w:tc>
        <w:tc>
          <w:tcPr>
            <w:tcW w:w="969" w:type="dxa"/>
            <w:tcBorders>
              <w:left w:val="nil"/>
            </w:tcBorders>
            <w:vAlign w:val="bottom"/>
          </w:tcPr>
          <w:p w14:paraId="69BB7B42" w14:textId="294F6312"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100</w:t>
            </w:r>
          </w:p>
        </w:tc>
        <w:tc>
          <w:tcPr>
            <w:tcW w:w="1022" w:type="dxa"/>
          </w:tcPr>
          <w:p w14:paraId="25E6E4B5" w14:textId="14F65ABF" w:rsidR="00BB2EF2" w:rsidRPr="00495C58" w:rsidRDefault="00A344D9" w:rsidP="00BB2EF2">
            <w:pPr>
              <w:tabs>
                <w:tab w:val="clear" w:pos="227"/>
                <w:tab w:val="clear" w:pos="454"/>
                <w:tab w:val="clear" w:pos="680"/>
                <w:tab w:val="clear" w:pos="907"/>
                <w:tab w:val="left" w:pos="728"/>
                <w:tab w:val="decimal" w:pos="936"/>
              </w:tabs>
              <w:ind w:right="-72" w:hanging="122"/>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452,500 </w:t>
            </w:r>
          </w:p>
        </w:tc>
        <w:tc>
          <w:tcPr>
            <w:tcW w:w="1023" w:type="dxa"/>
            <w:vAlign w:val="bottom"/>
          </w:tcPr>
          <w:p w14:paraId="25E0C79A" w14:textId="464F2BA7" w:rsidR="00BB2EF2" w:rsidRPr="00495C58" w:rsidRDefault="00BB2EF2" w:rsidP="00BB2EF2">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452,500 </w:t>
            </w:r>
          </w:p>
        </w:tc>
        <w:tc>
          <w:tcPr>
            <w:tcW w:w="1023" w:type="dxa"/>
            <w:tcBorders>
              <w:top w:val="nil"/>
              <w:left w:val="nil"/>
              <w:bottom w:val="nil"/>
              <w:right w:val="nil"/>
            </w:tcBorders>
          </w:tcPr>
          <w:p w14:paraId="3B561C3D" w14:textId="38AC38A5" w:rsidR="00BB2EF2" w:rsidRPr="00495C58" w:rsidRDefault="00A344D9" w:rsidP="00BB2EF2">
            <w:pPr>
              <w:tabs>
                <w:tab w:val="clear" w:pos="227"/>
                <w:tab w:val="clear" w:pos="454"/>
                <w:tab w:val="clear" w:pos="680"/>
                <w:tab w:val="clear" w:pos="907"/>
                <w:tab w:val="decimal" w:pos="936"/>
              </w:tabs>
              <w:ind w:right="-94" w:hanging="67"/>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452,499 </w:t>
            </w:r>
          </w:p>
        </w:tc>
        <w:tc>
          <w:tcPr>
            <w:tcW w:w="1022" w:type="dxa"/>
            <w:vAlign w:val="bottom"/>
          </w:tcPr>
          <w:p w14:paraId="718619F6" w14:textId="37080D5A" w:rsidR="00BB2EF2" w:rsidRPr="00495C58" w:rsidRDefault="00BB2EF2" w:rsidP="00BB2EF2">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452,499 </w:t>
            </w:r>
          </w:p>
        </w:tc>
        <w:tc>
          <w:tcPr>
            <w:tcW w:w="1023" w:type="dxa"/>
            <w:tcBorders>
              <w:top w:val="nil"/>
              <w:left w:val="nil"/>
              <w:bottom w:val="nil"/>
              <w:right w:val="nil"/>
            </w:tcBorders>
            <w:vAlign w:val="bottom"/>
          </w:tcPr>
          <w:p w14:paraId="409EEF59" w14:textId="23713A1F"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2C510246" w14:textId="0ECE727F"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w:t>
            </w:r>
          </w:p>
        </w:tc>
        <w:tc>
          <w:tcPr>
            <w:tcW w:w="1022" w:type="dxa"/>
            <w:tcBorders>
              <w:top w:val="nil"/>
              <w:left w:val="nil"/>
              <w:bottom w:val="nil"/>
              <w:right w:val="nil"/>
            </w:tcBorders>
            <w:vAlign w:val="bottom"/>
          </w:tcPr>
          <w:p w14:paraId="3AD10235" w14:textId="13317176" w:rsidR="00BB2EF2" w:rsidRPr="00495C58" w:rsidRDefault="00BB2EF2" w:rsidP="00BB2EF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452,499 </w:t>
            </w:r>
          </w:p>
        </w:tc>
        <w:tc>
          <w:tcPr>
            <w:tcW w:w="1023" w:type="dxa"/>
            <w:vAlign w:val="bottom"/>
          </w:tcPr>
          <w:p w14:paraId="7F4E8FBB" w14:textId="1E4C6897" w:rsidR="00BB2EF2" w:rsidRPr="00495C58" w:rsidRDefault="00BB2EF2" w:rsidP="00BB2EF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452,499 </w:t>
            </w:r>
          </w:p>
        </w:tc>
        <w:tc>
          <w:tcPr>
            <w:tcW w:w="1023" w:type="dxa"/>
            <w:tcBorders>
              <w:top w:val="nil"/>
              <w:left w:val="nil"/>
              <w:bottom w:val="nil"/>
              <w:right w:val="nil"/>
            </w:tcBorders>
          </w:tcPr>
          <w:p w14:paraId="03ECE908" w14:textId="5669B52B"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c>
          <w:tcPr>
            <w:tcW w:w="1023" w:type="dxa"/>
          </w:tcPr>
          <w:p w14:paraId="32B48131" w14:textId="109CF79C"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r>
      <w:tr w:rsidR="00BB2EF2" w:rsidRPr="00495C58" w14:paraId="08181EA9" w14:textId="77777777">
        <w:tc>
          <w:tcPr>
            <w:tcW w:w="2268" w:type="dxa"/>
            <w:vAlign w:val="bottom"/>
          </w:tcPr>
          <w:p w14:paraId="47121613" w14:textId="665AE6FC" w:rsidR="00BB2EF2" w:rsidRPr="00495C58" w:rsidRDefault="00BB2EF2" w:rsidP="00BB2EF2">
            <w:pPr>
              <w:rPr>
                <w:rFonts w:ascii="Browallia New" w:eastAsia="Arial Unicode MS" w:hAnsi="Browallia New" w:cs="Browallia New"/>
                <w:sz w:val="20"/>
                <w:szCs w:val="20"/>
                <w:cs/>
              </w:rPr>
            </w:pPr>
            <w:r w:rsidRPr="00495C58">
              <w:rPr>
                <w:rFonts w:ascii="Browallia New" w:eastAsia="Arial Unicode MS" w:hAnsi="Browallia New" w:cs="Browallia New"/>
                <w:spacing w:val="-10"/>
                <w:sz w:val="20"/>
                <w:szCs w:val="20"/>
                <w:cs/>
              </w:rPr>
              <w:t>บริษัท อาร์เอส ไดเร็ค จำกัด</w:t>
            </w:r>
          </w:p>
        </w:tc>
        <w:tc>
          <w:tcPr>
            <w:tcW w:w="993" w:type="dxa"/>
            <w:tcBorders>
              <w:left w:val="nil"/>
            </w:tcBorders>
            <w:vAlign w:val="bottom"/>
          </w:tcPr>
          <w:p w14:paraId="75742716" w14:textId="73FF6093"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rPr>
              <w:t>100</w:t>
            </w:r>
          </w:p>
        </w:tc>
        <w:tc>
          <w:tcPr>
            <w:tcW w:w="969" w:type="dxa"/>
            <w:tcBorders>
              <w:left w:val="nil"/>
            </w:tcBorders>
            <w:vAlign w:val="bottom"/>
          </w:tcPr>
          <w:p w14:paraId="591BEE38" w14:textId="2714907D"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rPr>
              <w:t>100</w:t>
            </w:r>
          </w:p>
        </w:tc>
        <w:tc>
          <w:tcPr>
            <w:tcW w:w="1022" w:type="dxa"/>
          </w:tcPr>
          <w:p w14:paraId="1BE5AFC5" w14:textId="163B8F78" w:rsidR="00BB2EF2" w:rsidRPr="00495C58" w:rsidRDefault="00A344D9" w:rsidP="00BB2EF2">
            <w:pPr>
              <w:tabs>
                <w:tab w:val="clear" w:pos="227"/>
                <w:tab w:val="clear" w:pos="454"/>
                <w:tab w:val="clear" w:pos="680"/>
                <w:tab w:val="clear" w:pos="907"/>
                <w:tab w:val="left" w:pos="728"/>
                <w:tab w:val="decimal" w:pos="936"/>
              </w:tabs>
              <w:ind w:right="-72" w:hanging="122"/>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100,000 </w:t>
            </w:r>
          </w:p>
        </w:tc>
        <w:tc>
          <w:tcPr>
            <w:tcW w:w="1023" w:type="dxa"/>
            <w:vAlign w:val="bottom"/>
          </w:tcPr>
          <w:p w14:paraId="5594DC60" w14:textId="0BDD0C7E" w:rsidR="00BB2EF2" w:rsidRPr="00495C58" w:rsidRDefault="00BB2EF2" w:rsidP="00BB2EF2">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100,000 </w:t>
            </w:r>
          </w:p>
        </w:tc>
        <w:tc>
          <w:tcPr>
            <w:tcW w:w="1023" w:type="dxa"/>
            <w:tcBorders>
              <w:top w:val="nil"/>
              <w:left w:val="nil"/>
              <w:bottom w:val="nil"/>
              <w:right w:val="nil"/>
            </w:tcBorders>
          </w:tcPr>
          <w:p w14:paraId="4AD73779" w14:textId="76FF972A" w:rsidR="00BB2EF2" w:rsidRPr="00495C58" w:rsidRDefault="00A344D9" w:rsidP="00BB2EF2">
            <w:pPr>
              <w:tabs>
                <w:tab w:val="clear" w:pos="227"/>
                <w:tab w:val="clear" w:pos="454"/>
                <w:tab w:val="clear" w:pos="680"/>
                <w:tab w:val="clear" w:pos="907"/>
                <w:tab w:val="decimal" w:pos="936"/>
              </w:tabs>
              <w:ind w:right="-94" w:hanging="67"/>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100,000 </w:t>
            </w:r>
          </w:p>
        </w:tc>
        <w:tc>
          <w:tcPr>
            <w:tcW w:w="1022" w:type="dxa"/>
            <w:vAlign w:val="bottom"/>
          </w:tcPr>
          <w:p w14:paraId="3D780CAD" w14:textId="239399D1" w:rsidR="00BB2EF2" w:rsidRPr="00495C58" w:rsidRDefault="00BB2EF2" w:rsidP="00BB2EF2">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100,000 </w:t>
            </w:r>
          </w:p>
        </w:tc>
        <w:tc>
          <w:tcPr>
            <w:tcW w:w="1023" w:type="dxa"/>
            <w:tcBorders>
              <w:top w:val="nil"/>
              <w:left w:val="nil"/>
              <w:bottom w:val="nil"/>
              <w:right w:val="nil"/>
            </w:tcBorders>
            <w:vAlign w:val="bottom"/>
          </w:tcPr>
          <w:p w14:paraId="418B1C05" w14:textId="385522C5"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10BEB71F" w14:textId="2330AF1F"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2" w:type="dxa"/>
            <w:tcBorders>
              <w:top w:val="nil"/>
              <w:left w:val="nil"/>
              <w:bottom w:val="nil"/>
              <w:right w:val="nil"/>
            </w:tcBorders>
            <w:vAlign w:val="bottom"/>
          </w:tcPr>
          <w:p w14:paraId="7F83E8CA" w14:textId="6ADA6680" w:rsidR="00BB2EF2" w:rsidRPr="00495C58" w:rsidRDefault="00BB2EF2" w:rsidP="00BB2EF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100,000 </w:t>
            </w:r>
          </w:p>
        </w:tc>
        <w:tc>
          <w:tcPr>
            <w:tcW w:w="1023" w:type="dxa"/>
            <w:vAlign w:val="bottom"/>
          </w:tcPr>
          <w:p w14:paraId="028686FF" w14:textId="6980E1A3" w:rsidR="00BB2EF2" w:rsidRPr="00495C58" w:rsidRDefault="00BB2EF2" w:rsidP="00BB2EF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100,000 </w:t>
            </w:r>
          </w:p>
        </w:tc>
        <w:tc>
          <w:tcPr>
            <w:tcW w:w="1023" w:type="dxa"/>
            <w:tcBorders>
              <w:top w:val="nil"/>
              <w:left w:val="nil"/>
              <w:bottom w:val="nil"/>
              <w:right w:val="nil"/>
            </w:tcBorders>
          </w:tcPr>
          <w:p w14:paraId="7DF5909E" w14:textId="3058135B"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c>
          <w:tcPr>
            <w:tcW w:w="1023" w:type="dxa"/>
          </w:tcPr>
          <w:p w14:paraId="50B9EF24" w14:textId="70D3DF68" w:rsidR="00BB2EF2" w:rsidRPr="00495C58" w:rsidRDefault="00BB2EF2" w:rsidP="00BB2EF2">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r>
      <w:tr w:rsidR="00BB2EF2" w:rsidRPr="00495C58" w14:paraId="1123DE3D" w14:textId="77777777">
        <w:tc>
          <w:tcPr>
            <w:tcW w:w="2268" w:type="dxa"/>
            <w:vAlign w:val="bottom"/>
          </w:tcPr>
          <w:p w14:paraId="205CE00F" w14:textId="4221AE86" w:rsidR="00BB2EF2" w:rsidRPr="00495C58" w:rsidRDefault="00BB2EF2" w:rsidP="00BB2EF2">
            <w:pPr>
              <w:rPr>
                <w:rFonts w:ascii="Browallia New" w:eastAsia="Arial Unicode MS" w:hAnsi="Browallia New" w:cs="Browallia New"/>
                <w:spacing w:val="-10"/>
                <w:sz w:val="20"/>
                <w:szCs w:val="20"/>
                <w:cs/>
              </w:rPr>
            </w:pPr>
            <w:r w:rsidRPr="00495C58">
              <w:rPr>
                <w:rFonts w:ascii="Browallia New" w:eastAsia="Arial Unicode MS" w:hAnsi="Browallia New" w:cs="Browallia New"/>
                <w:sz w:val="20"/>
                <w:szCs w:val="20"/>
                <w:cs/>
              </w:rPr>
              <w:t>บริษัท ป๊อบคอยน์ คลับ จำกัด</w:t>
            </w:r>
          </w:p>
        </w:tc>
        <w:tc>
          <w:tcPr>
            <w:tcW w:w="993" w:type="dxa"/>
            <w:tcBorders>
              <w:left w:val="nil"/>
            </w:tcBorders>
            <w:vAlign w:val="bottom"/>
          </w:tcPr>
          <w:p w14:paraId="76713255" w14:textId="2728DD57"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rPr>
              <w:t>100</w:t>
            </w:r>
          </w:p>
        </w:tc>
        <w:tc>
          <w:tcPr>
            <w:tcW w:w="969" w:type="dxa"/>
            <w:tcBorders>
              <w:left w:val="nil"/>
            </w:tcBorders>
            <w:vAlign w:val="bottom"/>
          </w:tcPr>
          <w:p w14:paraId="465155F0" w14:textId="720606B9"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rPr>
              <w:t>100</w:t>
            </w:r>
          </w:p>
        </w:tc>
        <w:tc>
          <w:tcPr>
            <w:tcW w:w="1022" w:type="dxa"/>
          </w:tcPr>
          <w:p w14:paraId="260C6ECD" w14:textId="24AD19DF" w:rsidR="00BB2EF2" w:rsidRPr="00495C58" w:rsidRDefault="00BB2EF2" w:rsidP="00BB2EF2">
            <w:pPr>
              <w:tabs>
                <w:tab w:val="clear" w:pos="227"/>
                <w:tab w:val="clear" w:pos="454"/>
                <w:tab w:val="clear" w:pos="680"/>
                <w:tab w:val="clear" w:pos="907"/>
                <w:tab w:val="left" w:pos="728"/>
                <w:tab w:val="decimal" w:pos="936"/>
              </w:tabs>
              <w:ind w:right="-72" w:hanging="122"/>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r w:rsidR="00A344D9" w:rsidRPr="00495C58">
              <w:rPr>
                <w:rFonts w:ascii="Browallia New" w:eastAsia="Arial Unicode MS" w:hAnsi="Browallia New" w:cs="Browallia New"/>
                <w:spacing w:val="-4"/>
                <w:sz w:val="20"/>
                <w:szCs w:val="20"/>
              </w:rPr>
              <w:t>26</w:t>
            </w:r>
            <w:r w:rsidRPr="00495C58">
              <w:rPr>
                <w:rFonts w:ascii="Browallia New" w:eastAsia="Arial Unicode MS" w:hAnsi="Browallia New" w:cs="Browallia New"/>
                <w:spacing w:val="-4"/>
                <w:sz w:val="20"/>
                <w:szCs w:val="20"/>
              </w:rPr>
              <w:t xml:space="preserve">,000 </w:t>
            </w:r>
          </w:p>
        </w:tc>
        <w:tc>
          <w:tcPr>
            <w:tcW w:w="1023" w:type="dxa"/>
            <w:vAlign w:val="bottom"/>
          </w:tcPr>
          <w:p w14:paraId="46036FA9" w14:textId="3717C662" w:rsidR="00BB2EF2" w:rsidRPr="00495C58" w:rsidRDefault="00BB2EF2" w:rsidP="00BB2EF2">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26,000 </w:t>
            </w:r>
          </w:p>
        </w:tc>
        <w:tc>
          <w:tcPr>
            <w:tcW w:w="1023" w:type="dxa"/>
            <w:tcBorders>
              <w:top w:val="nil"/>
              <w:left w:val="nil"/>
              <w:bottom w:val="nil"/>
              <w:right w:val="nil"/>
            </w:tcBorders>
          </w:tcPr>
          <w:p w14:paraId="0CDF8149" w14:textId="157190F7" w:rsidR="00BB2EF2" w:rsidRPr="00495C58" w:rsidRDefault="00BB2EF2" w:rsidP="00BB2EF2">
            <w:pPr>
              <w:tabs>
                <w:tab w:val="clear" w:pos="227"/>
                <w:tab w:val="clear" w:pos="454"/>
                <w:tab w:val="clear" w:pos="680"/>
                <w:tab w:val="clear" w:pos="907"/>
                <w:tab w:val="decimal" w:pos="936"/>
              </w:tabs>
              <w:ind w:right="-94" w:hanging="67"/>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r w:rsidR="00A344D9" w:rsidRPr="00495C58">
              <w:rPr>
                <w:rFonts w:ascii="Browallia New" w:eastAsia="Arial Unicode MS" w:hAnsi="Browallia New" w:cs="Browallia New"/>
                <w:spacing w:val="-4"/>
                <w:sz w:val="20"/>
                <w:szCs w:val="20"/>
              </w:rPr>
              <w:t>35</w:t>
            </w:r>
            <w:r w:rsidRPr="00495C58">
              <w:rPr>
                <w:rFonts w:ascii="Browallia New" w:eastAsia="Arial Unicode MS" w:hAnsi="Browallia New" w:cs="Browallia New"/>
                <w:spacing w:val="-4"/>
                <w:sz w:val="20"/>
                <w:szCs w:val="20"/>
              </w:rPr>
              <w:t xml:space="preserve">,000 </w:t>
            </w:r>
          </w:p>
        </w:tc>
        <w:tc>
          <w:tcPr>
            <w:tcW w:w="1022" w:type="dxa"/>
            <w:vAlign w:val="bottom"/>
          </w:tcPr>
          <w:p w14:paraId="756F8DA8" w14:textId="1D3F5276" w:rsidR="00BB2EF2" w:rsidRPr="00495C58" w:rsidRDefault="00BB2EF2" w:rsidP="00BB2EF2">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35,000 </w:t>
            </w:r>
          </w:p>
        </w:tc>
        <w:tc>
          <w:tcPr>
            <w:tcW w:w="1023" w:type="dxa"/>
            <w:tcBorders>
              <w:top w:val="nil"/>
              <w:left w:val="nil"/>
              <w:bottom w:val="nil"/>
              <w:right w:val="nil"/>
            </w:tcBorders>
          </w:tcPr>
          <w:p w14:paraId="539A5274" w14:textId="335F210E" w:rsidR="00BB2EF2" w:rsidRPr="00495C58" w:rsidRDefault="00BB2EF2" w:rsidP="00BB2EF2">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(35,000)</w:t>
            </w:r>
          </w:p>
        </w:tc>
        <w:tc>
          <w:tcPr>
            <w:tcW w:w="1023" w:type="dxa"/>
          </w:tcPr>
          <w:p w14:paraId="6259FFAF" w14:textId="2EE34881" w:rsidR="00BB2EF2" w:rsidRPr="00495C58" w:rsidRDefault="00BB2EF2" w:rsidP="00BB2EF2">
            <w:pPr>
              <w:tabs>
                <w:tab w:val="clear" w:pos="227"/>
                <w:tab w:val="clear" w:pos="454"/>
                <w:tab w:val="clear" w:pos="680"/>
                <w:tab w:val="clear" w:pos="907"/>
                <w:tab w:val="clear" w:pos="1644"/>
                <w:tab w:val="clear" w:pos="1871"/>
              </w:tabs>
              <w:ind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(35,000)</w:t>
            </w:r>
          </w:p>
        </w:tc>
        <w:tc>
          <w:tcPr>
            <w:tcW w:w="1022" w:type="dxa"/>
            <w:tcBorders>
              <w:top w:val="nil"/>
              <w:left w:val="nil"/>
              <w:bottom w:val="nil"/>
              <w:right w:val="nil"/>
            </w:tcBorders>
            <w:vAlign w:val="bottom"/>
          </w:tcPr>
          <w:p w14:paraId="31B2CAB8" w14:textId="579B23E6" w:rsidR="00BB2EF2" w:rsidRPr="00495C58" w:rsidRDefault="00BB2EF2" w:rsidP="00BB2EF2">
            <w:pPr>
              <w:tabs>
                <w:tab w:val="clear" w:pos="227"/>
                <w:tab w:val="clear" w:pos="454"/>
                <w:tab w:val="clear" w:pos="680"/>
                <w:tab w:val="clear" w:pos="907"/>
                <w:tab w:val="clear" w:pos="1644"/>
                <w:tab w:val="clear" w:pos="1871"/>
              </w:tabs>
              <w:ind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3317CF22" w14:textId="4207ED19" w:rsidR="00BB2EF2" w:rsidRPr="00495C58" w:rsidRDefault="00BB2EF2" w:rsidP="00BB2EF2">
            <w:pPr>
              <w:tabs>
                <w:tab w:val="clear" w:pos="227"/>
                <w:tab w:val="clear" w:pos="454"/>
                <w:tab w:val="clear" w:pos="680"/>
                <w:tab w:val="clear" w:pos="907"/>
                <w:tab w:val="clear" w:pos="1644"/>
                <w:tab w:val="clear" w:pos="1871"/>
                <w:tab w:val="decimal" w:pos="936"/>
              </w:tabs>
              <w:ind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tcBorders>
              <w:top w:val="nil"/>
              <w:left w:val="nil"/>
              <w:bottom w:val="nil"/>
              <w:right w:val="nil"/>
            </w:tcBorders>
          </w:tcPr>
          <w:p w14:paraId="33722079" w14:textId="3DEB50A4"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c>
          <w:tcPr>
            <w:tcW w:w="1023" w:type="dxa"/>
          </w:tcPr>
          <w:p w14:paraId="3C54829F" w14:textId="0B2E7A6B" w:rsidR="00BB2EF2" w:rsidRPr="00495C58" w:rsidRDefault="00BB2EF2" w:rsidP="00BB2EF2">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r>
      <w:tr w:rsidR="00BB2EF2" w:rsidRPr="00495C58" w14:paraId="0ECB939B" w14:textId="77777777" w:rsidTr="00406590">
        <w:trPr>
          <w:trHeight w:val="288"/>
        </w:trPr>
        <w:tc>
          <w:tcPr>
            <w:tcW w:w="2268" w:type="dxa"/>
            <w:vAlign w:val="bottom"/>
          </w:tcPr>
          <w:p w14:paraId="281180C9" w14:textId="37B582C1" w:rsidR="00BB2EF2" w:rsidRPr="00495C58" w:rsidRDefault="00BB2EF2" w:rsidP="00BB2EF2">
            <w:pPr>
              <w:rPr>
                <w:rFonts w:ascii="Browallia New" w:eastAsia="Arial Unicode MS" w:hAnsi="Browallia New" w:cs="Browallia New"/>
                <w:sz w:val="20"/>
                <w:szCs w:val="20"/>
              </w:rPr>
            </w:pPr>
            <w:r w:rsidRPr="00495C58">
              <w:rPr>
                <w:rFonts w:ascii="Browallia New" w:eastAsia="Arial Unicode MS" w:hAnsi="Browallia New" w:cs="Browallia New"/>
                <w:sz w:val="20"/>
                <w:szCs w:val="20"/>
                <w:cs/>
              </w:rPr>
              <w:t>บริษัท อาร์ อัลไลแอนซ์ จำกัด</w:t>
            </w:r>
          </w:p>
        </w:tc>
        <w:tc>
          <w:tcPr>
            <w:tcW w:w="993" w:type="dxa"/>
            <w:tcBorders>
              <w:left w:val="nil"/>
            </w:tcBorders>
            <w:vAlign w:val="bottom"/>
          </w:tcPr>
          <w:p w14:paraId="4E7420B6" w14:textId="65C028D9"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z w:val="20"/>
                <w:szCs w:val="20"/>
              </w:rPr>
              <w:t>100</w:t>
            </w:r>
          </w:p>
        </w:tc>
        <w:tc>
          <w:tcPr>
            <w:tcW w:w="969" w:type="dxa"/>
            <w:tcBorders>
              <w:left w:val="nil"/>
            </w:tcBorders>
            <w:vAlign w:val="bottom"/>
          </w:tcPr>
          <w:p w14:paraId="293220DE" w14:textId="6EB26973"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z w:val="20"/>
                <w:szCs w:val="20"/>
              </w:rPr>
              <w:t>100</w:t>
            </w:r>
          </w:p>
        </w:tc>
        <w:tc>
          <w:tcPr>
            <w:tcW w:w="1022" w:type="dxa"/>
            <w:vAlign w:val="bottom"/>
          </w:tcPr>
          <w:p w14:paraId="42866275" w14:textId="164F7EEF" w:rsidR="00BB2EF2" w:rsidRPr="00495C58" w:rsidRDefault="00A344D9" w:rsidP="00BB2EF2">
            <w:pPr>
              <w:tabs>
                <w:tab w:val="clear" w:pos="227"/>
                <w:tab w:val="clear" w:pos="454"/>
                <w:tab w:val="clear" w:pos="680"/>
                <w:tab w:val="clear" w:pos="907"/>
                <w:tab w:val="left" w:pos="728"/>
                <w:tab w:val="decimal" w:pos="936"/>
              </w:tabs>
              <w:ind w:right="-72" w:hanging="122"/>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64,688 </w:t>
            </w:r>
          </w:p>
        </w:tc>
        <w:tc>
          <w:tcPr>
            <w:tcW w:w="1023" w:type="dxa"/>
            <w:vAlign w:val="bottom"/>
          </w:tcPr>
          <w:p w14:paraId="387BE843" w14:textId="7E9403E3" w:rsidR="00BB2EF2" w:rsidRPr="00495C58" w:rsidRDefault="00BB2EF2" w:rsidP="00BB2EF2">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64,688 </w:t>
            </w:r>
          </w:p>
        </w:tc>
        <w:tc>
          <w:tcPr>
            <w:tcW w:w="1023" w:type="dxa"/>
            <w:tcBorders>
              <w:top w:val="nil"/>
              <w:left w:val="nil"/>
              <w:right w:val="nil"/>
            </w:tcBorders>
            <w:vAlign w:val="bottom"/>
          </w:tcPr>
          <w:p w14:paraId="048A304E" w14:textId="79BCF9F3" w:rsidR="00BB2EF2" w:rsidRPr="00495C58" w:rsidRDefault="00A344D9" w:rsidP="00BB2EF2">
            <w:pPr>
              <w:tabs>
                <w:tab w:val="clear" w:pos="227"/>
                <w:tab w:val="clear" w:pos="454"/>
                <w:tab w:val="clear" w:pos="680"/>
                <w:tab w:val="clear" w:pos="907"/>
                <w:tab w:val="decimal" w:pos="936"/>
              </w:tabs>
              <w:ind w:right="-94" w:hanging="67"/>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64,687 </w:t>
            </w:r>
          </w:p>
        </w:tc>
        <w:tc>
          <w:tcPr>
            <w:tcW w:w="1022" w:type="dxa"/>
            <w:vAlign w:val="bottom"/>
          </w:tcPr>
          <w:p w14:paraId="446BCB45" w14:textId="6E60E5A4" w:rsidR="00BB2EF2" w:rsidRPr="00495C58" w:rsidRDefault="00BB2EF2" w:rsidP="00BB2EF2">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 xml:space="preserve">          64,687 </w:t>
            </w:r>
          </w:p>
        </w:tc>
        <w:tc>
          <w:tcPr>
            <w:tcW w:w="1023" w:type="dxa"/>
            <w:tcBorders>
              <w:top w:val="nil"/>
              <w:left w:val="nil"/>
              <w:right w:val="nil"/>
            </w:tcBorders>
            <w:vAlign w:val="bottom"/>
          </w:tcPr>
          <w:p w14:paraId="7661F2F9" w14:textId="5414713F" w:rsidR="00BB2EF2" w:rsidRPr="00495C58" w:rsidRDefault="00BB2EF2" w:rsidP="00BB2EF2">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(41,922)</w:t>
            </w:r>
          </w:p>
        </w:tc>
        <w:tc>
          <w:tcPr>
            <w:tcW w:w="1023" w:type="dxa"/>
            <w:vAlign w:val="bottom"/>
          </w:tcPr>
          <w:p w14:paraId="26B343A7" w14:textId="5635568A" w:rsidR="00BB2EF2" w:rsidRPr="00495C58" w:rsidRDefault="00BB2EF2" w:rsidP="00BB2EF2">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(41,922)</w:t>
            </w:r>
          </w:p>
        </w:tc>
        <w:tc>
          <w:tcPr>
            <w:tcW w:w="1022" w:type="dxa"/>
            <w:tcBorders>
              <w:top w:val="nil"/>
              <w:left w:val="nil"/>
              <w:right w:val="nil"/>
            </w:tcBorders>
            <w:vAlign w:val="bottom"/>
          </w:tcPr>
          <w:p w14:paraId="4637279F" w14:textId="75BD21DE" w:rsidR="00BB2EF2" w:rsidRPr="00495C58" w:rsidRDefault="00BB2EF2" w:rsidP="00BB2EF2">
            <w:pPr>
              <w:tabs>
                <w:tab w:val="clear" w:pos="227"/>
                <w:tab w:val="clear" w:pos="454"/>
                <w:tab w:val="clear" w:pos="680"/>
                <w:tab w:val="clear" w:pos="1644"/>
                <w:tab w:val="clear" w:pos="1871"/>
              </w:tabs>
              <w:ind w:left="-21" w:right="8"/>
              <w:jc w:val="right"/>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 xml:space="preserve">22,765 </w:t>
            </w:r>
          </w:p>
        </w:tc>
        <w:tc>
          <w:tcPr>
            <w:tcW w:w="1023" w:type="dxa"/>
            <w:vAlign w:val="bottom"/>
          </w:tcPr>
          <w:p w14:paraId="4CF7E351" w14:textId="6DC3F49D" w:rsidR="00BB2EF2" w:rsidRPr="00495C58" w:rsidRDefault="00BB2EF2" w:rsidP="00BB2EF2">
            <w:pPr>
              <w:tabs>
                <w:tab w:val="clear" w:pos="227"/>
                <w:tab w:val="clear" w:pos="454"/>
                <w:tab w:val="clear" w:pos="680"/>
                <w:tab w:val="clear" w:pos="1644"/>
                <w:tab w:val="clear" w:pos="1871"/>
              </w:tabs>
              <w:ind w:left="-21" w:right="8"/>
              <w:jc w:val="right"/>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 xml:space="preserve">22,765 </w:t>
            </w:r>
          </w:p>
        </w:tc>
        <w:tc>
          <w:tcPr>
            <w:tcW w:w="1023" w:type="dxa"/>
            <w:tcBorders>
              <w:top w:val="nil"/>
              <w:left w:val="nil"/>
              <w:right w:val="nil"/>
            </w:tcBorders>
          </w:tcPr>
          <w:p w14:paraId="5CD86B1F" w14:textId="07818178" w:rsidR="00BB2EF2" w:rsidRPr="00495C58" w:rsidRDefault="00BB2EF2" w:rsidP="00BB2EF2">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c>
          <w:tcPr>
            <w:tcW w:w="1023" w:type="dxa"/>
          </w:tcPr>
          <w:p w14:paraId="75927626" w14:textId="111B0210" w:rsidR="00BB2EF2" w:rsidRPr="00495C58" w:rsidRDefault="00BB2EF2" w:rsidP="00BB2EF2">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r>
      <w:tr w:rsidR="00BB2EF2" w:rsidRPr="00495C58" w14:paraId="3D527E2D" w14:textId="77777777">
        <w:tc>
          <w:tcPr>
            <w:tcW w:w="2268" w:type="dxa"/>
            <w:vAlign w:val="bottom"/>
          </w:tcPr>
          <w:p w14:paraId="1A201B78" w14:textId="47EC8227" w:rsidR="00BB2EF2" w:rsidRPr="00495C58" w:rsidRDefault="00BB2EF2" w:rsidP="00BB2EF2">
            <w:pPr>
              <w:ind w:left="61" w:hanging="61"/>
              <w:rPr>
                <w:rFonts w:ascii="Browallia New" w:eastAsia="Arial Unicode MS" w:hAnsi="Browallia New" w:cs="Browallia New"/>
                <w:sz w:val="20"/>
                <w:szCs w:val="20"/>
                <w:cs/>
              </w:rPr>
            </w:pPr>
            <w:r w:rsidRPr="00495C58">
              <w:rPr>
                <w:rFonts w:ascii="Browallia New" w:eastAsia="Arial Unicode MS" w:hAnsi="Browallia New" w:cs="Browallia New"/>
                <w:sz w:val="20"/>
                <w:szCs w:val="20"/>
                <w:cs/>
              </w:rPr>
              <w:t>บริษัท จี เวลล์ จำกัด</w:t>
            </w:r>
          </w:p>
        </w:tc>
        <w:tc>
          <w:tcPr>
            <w:tcW w:w="993" w:type="dxa"/>
            <w:tcBorders>
              <w:left w:val="nil"/>
            </w:tcBorders>
            <w:vAlign w:val="bottom"/>
          </w:tcPr>
          <w:p w14:paraId="1FAEAECD" w14:textId="17EBE94C"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rPr>
              <w:t>100</w:t>
            </w:r>
          </w:p>
        </w:tc>
        <w:tc>
          <w:tcPr>
            <w:tcW w:w="969" w:type="dxa"/>
            <w:tcBorders>
              <w:left w:val="nil"/>
            </w:tcBorders>
            <w:vAlign w:val="bottom"/>
          </w:tcPr>
          <w:p w14:paraId="67F4D60C" w14:textId="0FBA053F" w:rsidR="00BB2EF2" w:rsidRPr="00495C58" w:rsidRDefault="00BB2EF2" w:rsidP="00BB2EF2">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rPr>
              <w:t>100</w:t>
            </w:r>
          </w:p>
        </w:tc>
        <w:tc>
          <w:tcPr>
            <w:tcW w:w="1022" w:type="dxa"/>
            <w:vAlign w:val="bottom"/>
          </w:tcPr>
          <w:p w14:paraId="5CCA7B12" w14:textId="0A23B968" w:rsidR="00BB2EF2" w:rsidRPr="00495C58" w:rsidRDefault="00227EEE" w:rsidP="00BB2EF2">
            <w:pPr>
              <w:pBdr>
                <w:bottom w:val="single" w:sz="4" w:space="1" w:color="auto"/>
              </w:pBdr>
              <w:tabs>
                <w:tab w:val="clear" w:pos="227"/>
                <w:tab w:val="clear" w:pos="454"/>
                <w:tab w:val="clear" w:pos="680"/>
                <w:tab w:val="clear" w:pos="907"/>
                <w:tab w:val="left" w:pos="728"/>
                <w:tab w:val="decimal" w:pos="936"/>
              </w:tabs>
              <w:ind w:right="-72" w:hanging="122"/>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350,000 </w:t>
            </w:r>
          </w:p>
        </w:tc>
        <w:tc>
          <w:tcPr>
            <w:tcW w:w="1023" w:type="dxa"/>
            <w:vAlign w:val="bottom"/>
          </w:tcPr>
          <w:p w14:paraId="5EE04F62" w14:textId="62FDFDF0" w:rsidR="00BB2EF2" w:rsidRPr="00495C58" w:rsidRDefault="00BB2EF2" w:rsidP="00BB2EF2">
            <w:pPr>
              <w:pBdr>
                <w:bottom w:val="single" w:sz="4" w:space="1" w:color="auto"/>
              </w:pBdr>
              <w:tabs>
                <w:tab w:val="clear" w:pos="227"/>
                <w:tab w:val="clear" w:pos="454"/>
                <w:tab w:val="clear" w:pos="680"/>
                <w:tab w:val="clear" w:pos="907"/>
                <w:tab w:val="clear" w:pos="1644"/>
                <w:tab w:val="clear" w:pos="1871"/>
              </w:tabs>
              <w:ind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350,000 </w:t>
            </w:r>
          </w:p>
        </w:tc>
        <w:tc>
          <w:tcPr>
            <w:tcW w:w="1023" w:type="dxa"/>
            <w:tcBorders>
              <w:top w:val="nil"/>
              <w:left w:val="nil"/>
              <w:right w:val="nil"/>
            </w:tcBorders>
            <w:vAlign w:val="bottom"/>
          </w:tcPr>
          <w:p w14:paraId="5E524761" w14:textId="34313D5E" w:rsidR="00BB2EF2" w:rsidRPr="00495C58" w:rsidRDefault="00227EEE" w:rsidP="00BB2EF2">
            <w:pPr>
              <w:pBdr>
                <w:bottom w:val="single" w:sz="4" w:space="1" w:color="auto"/>
              </w:pBdr>
              <w:tabs>
                <w:tab w:val="clear" w:pos="227"/>
                <w:tab w:val="clear" w:pos="454"/>
                <w:tab w:val="clear" w:pos="680"/>
                <w:tab w:val="clear" w:pos="907"/>
                <w:tab w:val="decimal" w:pos="936"/>
              </w:tabs>
              <w:ind w:right="-94" w:hanging="67"/>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349,853</w:t>
            </w:r>
          </w:p>
        </w:tc>
        <w:tc>
          <w:tcPr>
            <w:tcW w:w="1022" w:type="dxa"/>
            <w:vAlign w:val="bottom"/>
          </w:tcPr>
          <w:p w14:paraId="158939D8" w14:textId="7B2D0C54" w:rsidR="00BB2EF2" w:rsidRPr="00495C58" w:rsidRDefault="00BB2EF2" w:rsidP="00BB2EF2">
            <w:pPr>
              <w:pBdr>
                <w:bottom w:val="single" w:sz="4" w:space="1" w:color="auto"/>
              </w:pBd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349,853</w:t>
            </w:r>
          </w:p>
        </w:tc>
        <w:tc>
          <w:tcPr>
            <w:tcW w:w="1023" w:type="dxa"/>
            <w:tcBorders>
              <w:top w:val="nil"/>
              <w:left w:val="nil"/>
              <w:right w:val="nil"/>
            </w:tcBorders>
            <w:vAlign w:val="bottom"/>
          </w:tcPr>
          <w:p w14:paraId="4C7CD2A2" w14:textId="704024EC" w:rsidR="00BB2EF2" w:rsidRPr="00495C58" w:rsidRDefault="00BB2EF2" w:rsidP="00BB2EF2">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6BA96F69" w14:textId="22B6299F" w:rsidR="00BB2EF2" w:rsidRPr="00495C58" w:rsidRDefault="00BB2EF2" w:rsidP="00BB2EF2">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2" w:type="dxa"/>
            <w:tcBorders>
              <w:top w:val="nil"/>
              <w:left w:val="nil"/>
              <w:right w:val="nil"/>
            </w:tcBorders>
            <w:vAlign w:val="bottom"/>
          </w:tcPr>
          <w:p w14:paraId="5E23F1D3" w14:textId="45A75096" w:rsidR="00BB2EF2" w:rsidRPr="00495C58" w:rsidRDefault="00227EEE" w:rsidP="00BB2EF2">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349,853</w:t>
            </w:r>
          </w:p>
        </w:tc>
        <w:tc>
          <w:tcPr>
            <w:tcW w:w="1023" w:type="dxa"/>
            <w:vAlign w:val="bottom"/>
          </w:tcPr>
          <w:p w14:paraId="24010E09" w14:textId="1C46CB9E" w:rsidR="00BB2EF2" w:rsidRPr="00495C58" w:rsidRDefault="00BB2EF2" w:rsidP="00BB2EF2">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349,853</w:t>
            </w:r>
          </w:p>
        </w:tc>
        <w:tc>
          <w:tcPr>
            <w:tcW w:w="1023" w:type="dxa"/>
            <w:tcBorders>
              <w:top w:val="nil"/>
              <w:left w:val="nil"/>
              <w:right w:val="nil"/>
            </w:tcBorders>
          </w:tcPr>
          <w:p w14:paraId="578435B3" w14:textId="0E507C90" w:rsidR="00BB2EF2" w:rsidRPr="00495C58" w:rsidRDefault="00BB2EF2" w:rsidP="00BB2EF2">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c>
          <w:tcPr>
            <w:tcW w:w="1023" w:type="dxa"/>
          </w:tcPr>
          <w:p w14:paraId="060D0A58" w14:textId="542AD336" w:rsidR="00BB2EF2" w:rsidRPr="00495C58" w:rsidRDefault="00BB2EF2" w:rsidP="00BB2EF2">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r>
      <w:tr w:rsidR="00345276" w:rsidRPr="00495C58" w14:paraId="752105E3" w14:textId="77777777" w:rsidTr="00226D00">
        <w:trPr>
          <w:trHeight w:val="278"/>
        </w:trPr>
        <w:tc>
          <w:tcPr>
            <w:tcW w:w="2268" w:type="dxa"/>
            <w:vAlign w:val="bottom"/>
          </w:tcPr>
          <w:p w14:paraId="32EA6844" w14:textId="7602C555" w:rsidR="00345276" w:rsidRPr="00495C58" w:rsidRDefault="00345276" w:rsidP="00345276">
            <w:pPr>
              <w:ind w:left="61"/>
              <w:rPr>
                <w:rFonts w:ascii="Browallia New" w:eastAsia="Arial Unicode MS" w:hAnsi="Browallia New" w:cs="Browallia New"/>
                <w:sz w:val="20"/>
                <w:szCs w:val="20"/>
              </w:rPr>
            </w:pPr>
            <w:r w:rsidRPr="00495C58">
              <w:rPr>
                <w:rFonts w:ascii="Browallia New" w:eastAsia="Arial Unicode MS" w:hAnsi="Browallia New" w:cs="Browallia New"/>
                <w:sz w:val="20"/>
                <w:szCs w:val="20"/>
                <w:cs/>
              </w:rPr>
              <w:t>รวม</w:t>
            </w:r>
          </w:p>
        </w:tc>
        <w:tc>
          <w:tcPr>
            <w:tcW w:w="993" w:type="dxa"/>
            <w:tcBorders>
              <w:left w:val="nil"/>
            </w:tcBorders>
            <w:vAlign w:val="bottom"/>
          </w:tcPr>
          <w:p w14:paraId="2DBB5DA6" w14:textId="77777777" w:rsidR="00345276" w:rsidRPr="00495C58" w:rsidRDefault="00345276" w:rsidP="00345276">
            <w:pPr>
              <w:rPr>
                <w:rFonts w:ascii="Browallia New" w:eastAsia="Arial Unicode MS" w:hAnsi="Browallia New" w:cs="Browallia New"/>
                <w:sz w:val="20"/>
                <w:szCs w:val="20"/>
              </w:rPr>
            </w:pPr>
          </w:p>
        </w:tc>
        <w:tc>
          <w:tcPr>
            <w:tcW w:w="969" w:type="dxa"/>
            <w:tcBorders>
              <w:left w:val="nil"/>
            </w:tcBorders>
            <w:vAlign w:val="bottom"/>
          </w:tcPr>
          <w:p w14:paraId="4BCC5BA7" w14:textId="77777777" w:rsidR="00345276" w:rsidRPr="00495C58" w:rsidRDefault="00345276" w:rsidP="00345276">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p>
        </w:tc>
        <w:tc>
          <w:tcPr>
            <w:tcW w:w="1022" w:type="dxa"/>
            <w:vAlign w:val="bottom"/>
          </w:tcPr>
          <w:p w14:paraId="65AED311" w14:textId="5C9F2CF3" w:rsidR="00345276" w:rsidRPr="00495C58" w:rsidRDefault="00345276" w:rsidP="00345276">
            <w:pPr>
              <w:pBdr>
                <w:bottom w:val="single" w:sz="12" w:space="1" w:color="auto"/>
              </w:pBdr>
              <w:tabs>
                <w:tab w:val="clear" w:pos="227"/>
                <w:tab w:val="clear" w:pos="454"/>
                <w:tab w:val="clear" w:pos="680"/>
                <w:tab w:val="clear" w:pos="907"/>
                <w:tab w:val="left" w:pos="728"/>
                <w:tab w:val="decimal" w:pos="936"/>
              </w:tabs>
              <w:ind w:right="-72" w:hanging="122"/>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1,525,938 </w:t>
            </w:r>
          </w:p>
        </w:tc>
        <w:tc>
          <w:tcPr>
            <w:tcW w:w="1023" w:type="dxa"/>
            <w:vAlign w:val="bottom"/>
          </w:tcPr>
          <w:p w14:paraId="7EE40F42" w14:textId="2E1600E5" w:rsidR="00345276" w:rsidRPr="00495C58" w:rsidRDefault="00345276" w:rsidP="00345276">
            <w:pPr>
              <w:pBdr>
                <w:bottom w:val="single" w:sz="12" w:space="1" w:color="auto"/>
              </w:pBd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1,524,938 </w:t>
            </w:r>
          </w:p>
        </w:tc>
        <w:tc>
          <w:tcPr>
            <w:tcW w:w="1023" w:type="dxa"/>
            <w:tcBorders>
              <w:left w:val="nil"/>
              <w:right w:val="nil"/>
            </w:tcBorders>
            <w:vAlign w:val="bottom"/>
          </w:tcPr>
          <w:p w14:paraId="0E2A6040" w14:textId="0E17D287" w:rsidR="00345276" w:rsidRPr="00495C58" w:rsidRDefault="00345276" w:rsidP="00345276">
            <w:pPr>
              <w:pBdr>
                <w:bottom w:val="single" w:sz="12" w:space="1" w:color="auto"/>
              </w:pBdr>
              <w:tabs>
                <w:tab w:val="clear" w:pos="227"/>
                <w:tab w:val="clear" w:pos="454"/>
                <w:tab w:val="clear" w:pos="680"/>
                <w:tab w:val="clear" w:pos="907"/>
                <w:tab w:val="decimal" w:pos="936"/>
              </w:tabs>
              <w:ind w:right="-94" w:hanging="67"/>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1,</w:t>
            </w:r>
            <w:r w:rsidR="008048B3" w:rsidRPr="00495C58">
              <w:rPr>
                <w:rFonts w:ascii="Browallia New" w:eastAsia="Arial Unicode MS" w:hAnsi="Browallia New" w:cs="Browallia New"/>
                <w:spacing w:val="-4"/>
                <w:sz w:val="20"/>
                <w:szCs w:val="20"/>
              </w:rPr>
              <w:t>530</w:t>
            </w:r>
            <w:r w:rsidRPr="00495C58">
              <w:rPr>
                <w:rFonts w:ascii="Browallia New" w:eastAsia="Arial Unicode MS" w:hAnsi="Browallia New" w:cs="Browallia New"/>
                <w:spacing w:val="-4"/>
                <w:sz w:val="20"/>
                <w:szCs w:val="20"/>
              </w:rPr>
              <w:t>,</w:t>
            </w:r>
            <w:r w:rsidR="008048B3" w:rsidRPr="00495C58">
              <w:rPr>
                <w:rFonts w:ascii="Browallia New" w:eastAsia="Arial Unicode MS" w:hAnsi="Browallia New" w:cs="Browallia New"/>
                <w:spacing w:val="-4"/>
                <w:sz w:val="20"/>
                <w:szCs w:val="20"/>
              </w:rPr>
              <w:t>007</w:t>
            </w:r>
          </w:p>
        </w:tc>
        <w:tc>
          <w:tcPr>
            <w:tcW w:w="1022" w:type="dxa"/>
            <w:tcBorders>
              <w:left w:val="nil"/>
              <w:right w:val="nil"/>
            </w:tcBorders>
            <w:vAlign w:val="bottom"/>
          </w:tcPr>
          <w:p w14:paraId="0ABB21BD" w14:textId="205D8331" w:rsidR="00345276" w:rsidRPr="00495C58" w:rsidRDefault="00345276" w:rsidP="00345276">
            <w:pPr>
              <w:pBdr>
                <w:bottom w:val="single" w:sz="12" w:space="1" w:color="auto"/>
              </w:pBd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1,529,007</w:t>
            </w:r>
          </w:p>
        </w:tc>
        <w:tc>
          <w:tcPr>
            <w:tcW w:w="1023" w:type="dxa"/>
            <w:tcBorders>
              <w:left w:val="nil"/>
              <w:right w:val="nil"/>
            </w:tcBorders>
            <w:vAlign w:val="bottom"/>
          </w:tcPr>
          <w:p w14:paraId="480A02C3" w14:textId="2F3B03C4" w:rsidR="00345276" w:rsidRPr="00495C58" w:rsidRDefault="00345276" w:rsidP="00345276">
            <w:pPr>
              <w:pBdr>
                <w:bottom w:val="single" w:sz="12" w:space="1" w:color="auto"/>
              </w:pBd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(76,922)</w:t>
            </w:r>
          </w:p>
        </w:tc>
        <w:tc>
          <w:tcPr>
            <w:tcW w:w="1023" w:type="dxa"/>
            <w:tcBorders>
              <w:left w:val="nil"/>
              <w:right w:val="nil"/>
            </w:tcBorders>
            <w:vAlign w:val="bottom"/>
          </w:tcPr>
          <w:p w14:paraId="4318C809" w14:textId="669C9D50" w:rsidR="00345276" w:rsidRPr="00495C58" w:rsidRDefault="00345276" w:rsidP="00345276">
            <w:pPr>
              <w:pBdr>
                <w:bottom w:val="single" w:sz="12" w:space="1" w:color="auto"/>
              </w:pBdr>
              <w:tabs>
                <w:tab w:val="clear" w:pos="227"/>
                <w:tab w:val="clear" w:pos="454"/>
                <w:tab w:val="clear" w:pos="680"/>
                <w:tab w:val="clear" w:pos="907"/>
                <w:tab w:val="clear" w:pos="1644"/>
                <w:tab w:val="clear" w:pos="1871"/>
                <w:tab w:val="decimal" w:pos="936"/>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(76,922)</w:t>
            </w:r>
          </w:p>
        </w:tc>
        <w:tc>
          <w:tcPr>
            <w:tcW w:w="1022" w:type="dxa"/>
            <w:tcBorders>
              <w:left w:val="nil"/>
              <w:right w:val="nil"/>
            </w:tcBorders>
            <w:vAlign w:val="bottom"/>
          </w:tcPr>
          <w:p w14:paraId="28BEC8E7" w14:textId="6A48084D" w:rsidR="00345276" w:rsidRPr="00495C58" w:rsidRDefault="00345276" w:rsidP="00345276">
            <w:pPr>
              <w:pBdr>
                <w:bottom w:val="single" w:sz="12" w:space="1" w:color="auto"/>
              </w:pBd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1,</w:t>
            </w:r>
            <w:r w:rsidR="00016D9A" w:rsidRPr="00495C58">
              <w:rPr>
                <w:rFonts w:ascii="Browallia New" w:eastAsia="Arial Unicode MS" w:hAnsi="Browallia New" w:cs="Browallia New"/>
                <w:spacing w:val="-4"/>
                <w:sz w:val="20"/>
                <w:szCs w:val="20"/>
              </w:rPr>
              <w:t>453</w:t>
            </w:r>
            <w:r w:rsidRPr="00495C58">
              <w:rPr>
                <w:rFonts w:ascii="Browallia New" w:eastAsia="Arial Unicode MS" w:hAnsi="Browallia New" w:cs="Browallia New"/>
                <w:spacing w:val="-4"/>
                <w:sz w:val="20"/>
                <w:szCs w:val="20"/>
              </w:rPr>
              <w:t>,</w:t>
            </w:r>
            <w:r w:rsidR="00016D9A" w:rsidRPr="00495C58">
              <w:rPr>
                <w:rFonts w:ascii="Browallia New" w:eastAsia="Arial Unicode MS" w:hAnsi="Browallia New" w:cs="Browallia New"/>
                <w:spacing w:val="-4"/>
                <w:sz w:val="20"/>
                <w:szCs w:val="20"/>
              </w:rPr>
              <w:t>085</w:t>
            </w:r>
          </w:p>
        </w:tc>
        <w:tc>
          <w:tcPr>
            <w:tcW w:w="1023" w:type="dxa"/>
            <w:tcBorders>
              <w:left w:val="nil"/>
              <w:right w:val="nil"/>
            </w:tcBorders>
            <w:vAlign w:val="bottom"/>
          </w:tcPr>
          <w:p w14:paraId="3A2E1245" w14:textId="214BEDEA" w:rsidR="00345276" w:rsidRPr="00495C58" w:rsidRDefault="00345276" w:rsidP="00345276">
            <w:pPr>
              <w:pBdr>
                <w:bottom w:val="single" w:sz="12" w:space="1" w:color="auto"/>
              </w:pBd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1,452,085</w:t>
            </w:r>
          </w:p>
        </w:tc>
        <w:tc>
          <w:tcPr>
            <w:tcW w:w="1023" w:type="dxa"/>
            <w:tcBorders>
              <w:left w:val="nil"/>
              <w:right w:val="nil"/>
            </w:tcBorders>
          </w:tcPr>
          <w:p w14:paraId="147FBE6E" w14:textId="6B4643AF" w:rsidR="00345276" w:rsidRPr="00495C58" w:rsidRDefault="00345276" w:rsidP="00345276">
            <w:pPr>
              <w:pBdr>
                <w:bottom w:val="single" w:sz="12" w:space="1" w:color="auto"/>
              </w:pBdr>
              <w:tabs>
                <w:tab w:val="clear" w:pos="227"/>
                <w:tab w:val="clear" w:pos="454"/>
                <w:tab w:val="clear" w:pos="907"/>
                <w:tab w:val="clear" w:pos="1644"/>
                <w:tab w:val="clear" w:pos="1871"/>
                <w:tab w:val="decimal" w:pos="936"/>
              </w:tabs>
              <w:ind w:left="-21" w:right="8" w:hanging="24"/>
              <w:jc w:val="center"/>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pacing w:val="-4"/>
                <w:sz w:val="20"/>
                <w:szCs w:val="20"/>
                <w:cs/>
              </w:rPr>
              <w:t xml:space="preserve">       </w:t>
            </w:r>
            <w:r w:rsidRPr="00495C58">
              <w:rPr>
                <w:rFonts w:ascii="Browallia New" w:eastAsia="Arial Unicode MS" w:hAnsi="Browallia New" w:cs="Browallia New"/>
                <w:spacing w:val="-4"/>
                <w:sz w:val="20"/>
                <w:szCs w:val="20"/>
              </w:rPr>
              <w:t>-</w:t>
            </w:r>
          </w:p>
        </w:tc>
        <w:tc>
          <w:tcPr>
            <w:tcW w:w="1023" w:type="dxa"/>
            <w:tcBorders>
              <w:left w:val="nil"/>
              <w:right w:val="nil"/>
            </w:tcBorders>
            <w:vAlign w:val="center"/>
          </w:tcPr>
          <w:p w14:paraId="03B941E1" w14:textId="09F5AFB0" w:rsidR="00345276" w:rsidRPr="00495C58" w:rsidRDefault="00345276" w:rsidP="00345276">
            <w:pPr>
              <w:pBdr>
                <w:bottom w:val="single" w:sz="12" w:space="1" w:color="auto"/>
              </w:pBd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1,249</w:t>
            </w:r>
          </w:p>
        </w:tc>
      </w:tr>
      <w:tr w:rsidR="00615D29" w:rsidRPr="00495C58" w14:paraId="4DDAF0C0" w14:textId="77777777" w:rsidTr="00C2117F">
        <w:trPr>
          <w:trHeight w:val="144"/>
        </w:trPr>
        <w:tc>
          <w:tcPr>
            <w:tcW w:w="2268" w:type="dxa"/>
            <w:vAlign w:val="bottom"/>
          </w:tcPr>
          <w:p w14:paraId="0EEBDBAA" w14:textId="083BB7B1" w:rsidR="00615D29" w:rsidRPr="00495C58" w:rsidRDefault="00615D29" w:rsidP="00615D29">
            <w:pPr>
              <w:ind w:left="61"/>
              <w:rPr>
                <w:rFonts w:ascii="Browallia New" w:eastAsia="Arial Unicode MS" w:hAnsi="Browallia New" w:cs="Browallia New"/>
                <w:sz w:val="20"/>
                <w:szCs w:val="20"/>
                <w:cs/>
              </w:rPr>
            </w:pPr>
          </w:p>
        </w:tc>
        <w:tc>
          <w:tcPr>
            <w:tcW w:w="993" w:type="dxa"/>
            <w:tcBorders>
              <w:left w:val="nil"/>
            </w:tcBorders>
            <w:vAlign w:val="bottom"/>
          </w:tcPr>
          <w:p w14:paraId="22CEA9B2" w14:textId="77777777" w:rsidR="00615D29" w:rsidRPr="00495C58" w:rsidRDefault="00615D29" w:rsidP="00615D29">
            <w:pPr>
              <w:ind w:left="61"/>
              <w:rPr>
                <w:rFonts w:ascii="Browallia New" w:eastAsia="Arial Unicode MS" w:hAnsi="Browallia New" w:cs="Browallia New"/>
                <w:sz w:val="20"/>
                <w:szCs w:val="20"/>
                <w:cs/>
              </w:rPr>
            </w:pPr>
          </w:p>
        </w:tc>
        <w:tc>
          <w:tcPr>
            <w:tcW w:w="969" w:type="dxa"/>
            <w:tcBorders>
              <w:left w:val="nil"/>
            </w:tcBorders>
            <w:vAlign w:val="bottom"/>
          </w:tcPr>
          <w:p w14:paraId="0AC0ADCE" w14:textId="77777777" w:rsidR="00615D29" w:rsidRPr="00495C58" w:rsidRDefault="00615D29" w:rsidP="00615D29">
            <w:pPr>
              <w:ind w:left="61"/>
              <w:rPr>
                <w:rFonts w:ascii="Browallia New" w:eastAsia="Arial Unicode MS" w:hAnsi="Browallia New" w:cs="Browallia New"/>
                <w:sz w:val="20"/>
                <w:szCs w:val="20"/>
                <w:cs/>
              </w:rPr>
            </w:pPr>
          </w:p>
        </w:tc>
        <w:tc>
          <w:tcPr>
            <w:tcW w:w="1022" w:type="dxa"/>
          </w:tcPr>
          <w:p w14:paraId="0956C887" w14:textId="48CD65A1" w:rsidR="00615D29" w:rsidRPr="00495C58" w:rsidRDefault="00615D29" w:rsidP="00615D29">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vAlign w:val="bottom"/>
          </w:tcPr>
          <w:p w14:paraId="61578642" w14:textId="38DE47E0" w:rsidR="00615D29" w:rsidRPr="00495C58" w:rsidRDefault="00615D29" w:rsidP="00615D29">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5C67A0D"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5A452A06" w14:textId="7A94C88A"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2A6A1833"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32F2535" w14:textId="6499C7D9"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02B34371" w14:textId="77777777" w:rsidR="00615D29" w:rsidRPr="00495C58" w:rsidRDefault="00615D29" w:rsidP="00615D29">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322EE9B8" w14:textId="7374D845" w:rsidR="00615D29" w:rsidRPr="00495C58" w:rsidRDefault="00615D29" w:rsidP="00615D29">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tcBorders>
              <w:left w:val="nil"/>
              <w:right w:val="nil"/>
            </w:tcBorders>
            <w:vAlign w:val="bottom"/>
          </w:tcPr>
          <w:p w14:paraId="4CC8FD01"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59EF2F1" w14:textId="5E5EBC90"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r>
      <w:tr w:rsidR="00615D29" w:rsidRPr="00495C58" w14:paraId="300EC7A8" w14:textId="77777777" w:rsidTr="00C2117F">
        <w:trPr>
          <w:trHeight w:val="144"/>
        </w:trPr>
        <w:tc>
          <w:tcPr>
            <w:tcW w:w="2268" w:type="dxa"/>
            <w:vAlign w:val="bottom"/>
          </w:tcPr>
          <w:p w14:paraId="68EC9311" w14:textId="77777777" w:rsidR="00615D29" w:rsidRPr="00495C58" w:rsidRDefault="00615D29" w:rsidP="00615D29">
            <w:pPr>
              <w:ind w:left="61"/>
              <w:rPr>
                <w:rFonts w:ascii="Browallia New" w:eastAsia="Arial Unicode MS" w:hAnsi="Browallia New" w:cs="Browallia New"/>
                <w:sz w:val="20"/>
                <w:szCs w:val="20"/>
                <w:cs/>
              </w:rPr>
            </w:pPr>
          </w:p>
        </w:tc>
        <w:tc>
          <w:tcPr>
            <w:tcW w:w="993" w:type="dxa"/>
            <w:tcBorders>
              <w:left w:val="nil"/>
            </w:tcBorders>
            <w:vAlign w:val="bottom"/>
          </w:tcPr>
          <w:p w14:paraId="3E83AEBA" w14:textId="77777777" w:rsidR="00615D29" w:rsidRPr="00495C58" w:rsidRDefault="00615D29" w:rsidP="00615D29">
            <w:pPr>
              <w:ind w:left="61"/>
              <w:rPr>
                <w:rFonts w:ascii="Browallia New" w:eastAsia="Arial Unicode MS" w:hAnsi="Browallia New" w:cs="Browallia New"/>
                <w:sz w:val="20"/>
                <w:szCs w:val="20"/>
                <w:cs/>
              </w:rPr>
            </w:pPr>
          </w:p>
        </w:tc>
        <w:tc>
          <w:tcPr>
            <w:tcW w:w="969" w:type="dxa"/>
            <w:tcBorders>
              <w:left w:val="nil"/>
            </w:tcBorders>
            <w:vAlign w:val="bottom"/>
          </w:tcPr>
          <w:p w14:paraId="2819D89A" w14:textId="77777777" w:rsidR="00615D29" w:rsidRPr="00495C58" w:rsidRDefault="00615D29" w:rsidP="00615D29">
            <w:pPr>
              <w:ind w:left="61"/>
              <w:rPr>
                <w:rFonts w:ascii="Browallia New" w:eastAsia="Arial Unicode MS" w:hAnsi="Browallia New" w:cs="Browallia New"/>
                <w:sz w:val="20"/>
                <w:szCs w:val="20"/>
                <w:cs/>
              </w:rPr>
            </w:pPr>
          </w:p>
        </w:tc>
        <w:tc>
          <w:tcPr>
            <w:tcW w:w="1022" w:type="dxa"/>
          </w:tcPr>
          <w:p w14:paraId="56D2DC4D" w14:textId="4A1BD07B" w:rsidR="00615D29" w:rsidRPr="00495C58" w:rsidRDefault="00615D29" w:rsidP="00615D29">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725A49BD" w14:textId="77777777" w:rsidR="00615D29" w:rsidRPr="00495C58" w:rsidRDefault="00615D29" w:rsidP="00615D29">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CCBDAB7"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0392461F"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D98CA1D"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98E6C84"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cs/>
                <w:lang w:val="en-GB"/>
              </w:rPr>
            </w:pPr>
          </w:p>
        </w:tc>
        <w:tc>
          <w:tcPr>
            <w:tcW w:w="1022" w:type="dxa"/>
            <w:tcBorders>
              <w:left w:val="nil"/>
              <w:right w:val="nil"/>
            </w:tcBorders>
            <w:vAlign w:val="bottom"/>
          </w:tcPr>
          <w:p w14:paraId="37E5BD59" w14:textId="77777777" w:rsidR="00615D29" w:rsidRPr="00495C58" w:rsidRDefault="00615D29" w:rsidP="00615D29">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39DDE6C"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A6A759A"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12E80C4"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r>
      <w:tr w:rsidR="00615D29" w:rsidRPr="00495C58" w14:paraId="61CFB088" w14:textId="77777777" w:rsidTr="00C2117F">
        <w:trPr>
          <w:trHeight w:val="144"/>
        </w:trPr>
        <w:tc>
          <w:tcPr>
            <w:tcW w:w="2268" w:type="dxa"/>
            <w:vAlign w:val="bottom"/>
          </w:tcPr>
          <w:p w14:paraId="08F708D4" w14:textId="77777777" w:rsidR="00615D29" w:rsidRPr="00495C58" w:rsidRDefault="00615D29" w:rsidP="00615D29">
            <w:pPr>
              <w:ind w:left="61"/>
              <w:rPr>
                <w:rFonts w:ascii="Browallia New" w:eastAsia="Arial Unicode MS" w:hAnsi="Browallia New" w:cs="Browallia New"/>
                <w:sz w:val="20"/>
                <w:szCs w:val="20"/>
                <w:cs/>
              </w:rPr>
            </w:pPr>
          </w:p>
        </w:tc>
        <w:tc>
          <w:tcPr>
            <w:tcW w:w="993" w:type="dxa"/>
            <w:tcBorders>
              <w:left w:val="nil"/>
            </w:tcBorders>
            <w:vAlign w:val="bottom"/>
          </w:tcPr>
          <w:p w14:paraId="5CF9106E" w14:textId="77777777" w:rsidR="00615D29" w:rsidRPr="00495C58" w:rsidRDefault="00615D29" w:rsidP="00615D29">
            <w:pPr>
              <w:ind w:left="61"/>
              <w:rPr>
                <w:rFonts w:ascii="Browallia New" w:eastAsia="Arial Unicode MS" w:hAnsi="Browallia New" w:cs="Browallia New"/>
                <w:sz w:val="20"/>
                <w:szCs w:val="20"/>
                <w:cs/>
              </w:rPr>
            </w:pPr>
          </w:p>
        </w:tc>
        <w:tc>
          <w:tcPr>
            <w:tcW w:w="969" w:type="dxa"/>
            <w:tcBorders>
              <w:left w:val="nil"/>
            </w:tcBorders>
            <w:vAlign w:val="bottom"/>
          </w:tcPr>
          <w:p w14:paraId="05DE062E" w14:textId="77777777" w:rsidR="00615D29" w:rsidRPr="00495C58" w:rsidRDefault="00615D29" w:rsidP="00615D29">
            <w:pPr>
              <w:ind w:left="61"/>
              <w:rPr>
                <w:rFonts w:ascii="Browallia New" w:eastAsia="Arial Unicode MS" w:hAnsi="Browallia New" w:cs="Browallia New"/>
                <w:sz w:val="20"/>
                <w:szCs w:val="20"/>
                <w:cs/>
              </w:rPr>
            </w:pPr>
          </w:p>
        </w:tc>
        <w:tc>
          <w:tcPr>
            <w:tcW w:w="1022" w:type="dxa"/>
          </w:tcPr>
          <w:p w14:paraId="081A5D0D" w14:textId="39657FA1" w:rsidR="00615D29" w:rsidRPr="00495C58" w:rsidRDefault="00615D29" w:rsidP="00615D29">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76707063" w14:textId="77777777" w:rsidR="00615D29" w:rsidRPr="00495C58" w:rsidRDefault="00615D29" w:rsidP="00615D29">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2946B25"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22DF5404"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CA6F4AB"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C052E71"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4DD39BA9" w14:textId="77777777" w:rsidR="00615D29" w:rsidRPr="00495C58" w:rsidRDefault="00615D29" w:rsidP="00615D29">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A0790D7"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F4C57E8"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ED523EA"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r>
      <w:tr w:rsidR="00615D29" w:rsidRPr="00495C58" w14:paraId="688DD04C" w14:textId="77777777" w:rsidTr="00C2117F">
        <w:trPr>
          <w:trHeight w:val="144"/>
        </w:trPr>
        <w:tc>
          <w:tcPr>
            <w:tcW w:w="2268" w:type="dxa"/>
            <w:vAlign w:val="bottom"/>
          </w:tcPr>
          <w:p w14:paraId="7984CC07" w14:textId="77777777" w:rsidR="00615D29" w:rsidRPr="00495C58" w:rsidRDefault="00615D29" w:rsidP="00615D29">
            <w:pPr>
              <w:ind w:left="61"/>
              <w:rPr>
                <w:rFonts w:ascii="Browallia New" w:eastAsia="Arial Unicode MS" w:hAnsi="Browallia New" w:cs="Browallia New"/>
                <w:sz w:val="20"/>
                <w:szCs w:val="20"/>
                <w:cs/>
              </w:rPr>
            </w:pPr>
          </w:p>
        </w:tc>
        <w:tc>
          <w:tcPr>
            <w:tcW w:w="993" w:type="dxa"/>
            <w:tcBorders>
              <w:left w:val="nil"/>
            </w:tcBorders>
            <w:vAlign w:val="bottom"/>
          </w:tcPr>
          <w:p w14:paraId="769415EF" w14:textId="77777777" w:rsidR="00615D29" w:rsidRPr="00495C58" w:rsidRDefault="00615D29" w:rsidP="00615D29">
            <w:pPr>
              <w:ind w:left="61"/>
              <w:rPr>
                <w:rFonts w:ascii="Browallia New" w:eastAsia="Arial Unicode MS" w:hAnsi="Browallia New" w:cs="Browallia New"/>
                <w:sz w:val="20"/>
                <w:szCs w:val="20"/>
                <w:cs/>
              </w:rPr>
            </w:pPr>
          </w:p>
        </w:tc>
        <w:tc>
          <w:tcPr>
            <w:tcW w:w="969" w:type="dxa"/>
            <w:tcBorders>
              <w:left w:val="nil"/>
            </w:tcBorders>
            <w:vAlign w:val="bottom"/>
          </w:tcPr>
          <w:p w14:paraId="2A1A7985" w14:textId="77777777" w:rsidR="00615D29" w:rsidRPr="00495C58" w:rsidRDefault="00615D29" w:rsidP="00615D29">
            <w:pPr>
              <w:ind w:left="61"/>
              <w:rPr>
                <w:rFonts w:ascii="Browallia New" w:eastAsia="Arial Unicode MS" w:hAnsi="Browallia New" w:cs="Browallia New"/>
                <w:sz w:val="20"/>
                <w:szCs w:val="20"/>
                <w:cs/>
              </w:rPr>
            </w:pPr>
          </w:p>
        </w:tc>
        <w:tc>
          <w:tcPr>
            <w:tcW w:w="1022" w:type="dxa"/>
          </w:tcPr>
          <w:p w14:paraId="54B4BB5B" w14:textId="77777777" w:rsidR="00615D29" w:rsidRPr="00495C58" w:rsidRDefault="00615D29" w:rsidP="00615D29">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34847C4F" w14:textId="77777777" w:rsidR="00615D29" w:rsidRPr="00495C58" w:rsidRDefault="00615D29" w:rsidP="00615D29">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9A1ABE7"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2A4CA884"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9E9A37F"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3322D47"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66FFFD71" w14:textId="77777777" w:rsidR="00615D29" w:rsidRPr="00495C58" w:rsidRDefault="00615D29" w:rsidP="00615D29">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5AAD39D"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584CF4F"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311AFB0"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r>
      <w:tr w:rsidR="00615D29" w:rsidRPr="00495C58" w14:paraId="0D0E2148" w14:textId="77777777" w:rsidTr="00C2117F">
        <w:trPr>
          <w:trHeight w:val="144"/>
        </w:trPr>
        <w:tc>
          <w:tcPr>
            <w:tcW w:w="2268" w:type="dxa"/>
            <w:vAlign w:val="bottom"/>
          </w:tcPr>
          <w:p w14:paraId="4529CF0B" w14:textId="77777777" w:rsidR="00615D29" w:rsidRPr="00495C58" w:rsidRDefault="00615D29" w:rsidP="00615D29">
            <w:pPr>
              <w:ind w:left="61"/>
              <w:rPr>
                <w:rFonts w:ascii="Browallia New" w:eastAsia="Arial Unicode MS" w:hAnsi="Browallia New" w:cs="Browallia New"/>
                <w:sz w:val="20"/>
                <w:szCs w:val="20"/>
                <w:cs/>
              </w:rPr>
            </w:pPr>
          </w:p>
        </w:tc>
        <w:tc>
          <w:tcPr>
            <w:tcW w:w="993" w:type="dxa"/>
            <w:tcBorders>
              <w:left w:val="nil"/>
            </w:tcBorders>
            <w:vAlign w:val="bottom"/>
          </w:tcPr>
          <w:p w14:paraId="6FF8B228" w14:textId="77777777" w:rsidR="00615D29" w:rsidRPr="00495C58" w:rsidRDefault="00615D29" w:rsidP="00615D29">
            <w:pPr>
              <w:ind w:left="61"/>
              <w:rPr>
                <w:rFonts w:ascii="Browallia New" w:eastAsia="Arial Unicode MS" w:hAnsi="Browallia New" w:cs="Browallia New"/>
                <w:sz w:val="20"/>
                <w:szCs w:val="20"/>
                <w:cs/>
              </w:rPr>
            </w:pPr>
          </w:p>
        </w:tc>
        <w:tc>
          <w:tcPr>
            <w:tcW w:w="969" w:type="dxa"/>
            <w:tcBorders>
              <w:left w:val="nil"/>
            </w:tcBorders>
            <w:vAlign w:val="bottom"/>
          </w:tcPr>
          <w:p w14:paraId="32D7AE94" w14:textId="77777777" w:rsidR="00615D29" w:rsidRPr="00495C58" w:rsidRDefault="00615D29" w:rsidP="00615D29">
            <w:pPr>
              <w:ind w:left="61"/>
              <w:rPr>
                <w:rFonts w:ascii="Browallia New" w:eastAsia="Arial Unicode MS" w:hAnsi="Browallia New" w:cs="Browallia New"/>
                <w:sz w:val="20"/>
                <w:szCs w:val="20"/>
                <w:cs/>
              </w:rPr>
            </w:pPr>
          </w:p>
        </w:tc>
        <w:tc>
          <w:tcPr>
            <w:tcW w:w="1022" w:type="dxa"/>
          </w:tcPr>
          <w:p w14:paraId="17513BF6" w14:textId="77777777" w:rsidR="00615D29" w:rsidRPr="00495C58" w:rsidRDefault="00615D29" w:rsidP="00615D29">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2275F7D4" w14:textId="77777777" w:rsidR="00615D29" w:rsidRPr="00495C58" w:rsidRDefault="00615D29" w:rsidP="00615D29">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22B140FB"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0516A32C"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07E751F"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E601190"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668E78FB" w14:textId="77777777" w:rsidR="00615D29" w:rsidRPr="00495C58" w:rsidRDefault="00615D29" w:rsidP="00615D29">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2C433D1"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3C048B5A"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562DEE8"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r>
      <w:tr w:rsidR="00615D29" w:rsidRPr="00495C58" w14:paraId="59221BBE" w14:textId="77777777" w:rsidTr="00C2117F">
        <w:trPr>
          <w:trHeight w:val="144"/>
        </w:trPr>
        <w:tc>
          <w:tcPr>
            <w:tcW w:w="2268" w:type="dxa"/>
            <w:vAlign w:val="bottom"/>
          </w:tcPr>
          <w:p w14:paraId="3CDF8AA2" w14:textId="77777777" w:rsidR="00615D29" w:rsidRPr="00495C58" w:rsidRDefault="00615D29" w:rsidP="00615D29">
            <w:pPr>
              <w:ind w:left="61"/>
              <w:rPr>
                <w:rFonts w:ascii="Browallia New" w:eastAsia="Arial Unicode MS" w:hAnsi="Browallia New" w:cs="Browallia New"/>
                <w:sz w:val="20"/>
                <w:szCs w:val="20"/>
                <w:cs/>
              </w:rPr>
            </w:pPr>
          </w:p>
        </w:tc>
        <w:tc>
          <w:tcPr>
            <w:tcW w:w="993" w:type="dxa"/>
            <w:tcBorders>
              <w:left w:val="nil"/>
            </w:tcBorders>
            <w:vAlign w:val="bottom"/>
          </w:tcPr>
          <w:p w14:paraId="66D646F6" w14:textId="77777777" w:rsidR="00615D29" w:rsidRPr="00495C58" w:rsidRDefault="00615D29" w:rsidP="00615D29">
            <w:pPr>
              <w:ind w:left="61"/>
              <w:rPr>
                <w:rFonts w:ascii="Browallia New" w:eastAsia="Arial Unicode MS" w:hAnsi="Browallia New" w:cs="Browallia New"/>
                <w:sz w:val="20"/>
                <w:szCs w:val="20"/>
                <w:cs/>
              </w:rPr>
            </w:pPr>
          </w:p>
        </w:tc>
        <w:tc>
          <w:tcPr>
            <w:tcW w:w="969" w:type="dxa"/>
            <w:tcBorders>
              <w:left w:val="nil"/>
            </w:tcBorders>
            <w:vAlign w:val="bottom"/>
          </w:tcPr>
          <w:p w14:paraId="456D2A9A" w14:textId="77777777" w:rsidR="00615D29" w:rsidRPr="00495C58" w:rsidRDefault="00615D29" w:rsidP="00615D29">
            <w:pPr>
              <w:ind w:left="61"/>
              <w:rPr>
                <w:rFonts w:ascii="Browallia New" w:eastAsia="Arial Unicode MS" w:hAnsi="Browallia New" w:cs="Browallia New"/>
                <w:sz w:val="20"/>
                <w:szCs w:val="20"/>
                <w:cs/>
              </w:rPr>
            </w:pPr>
          </w:p>
        </w:tc>
        <w:tc>
          <w:tcPr>
            <w:tcW w:w="1022" w:type="dxa"/>
          </w:tcPr>
          <w:p w14:paraId="08082A9E" w14:textId="77777777" w:rsidR="00615D29" w:rsidRPr="00495C58" w:rsidRDefault="00615D29" w:rsidP="00615D29">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3C57AC9E" w14:textId="77777777" w:rsidR="00615D29" w:rsidRPr="00495C58" w:rsidRDefault="00615D29" w:rsidP="00615D29">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A85EC3D"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4EC49489"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6832455"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015C58B"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6E483837" w14:textId="77777777" w:rsidR="00615D29" w:rsidRPr="00495C58" w:rsidRDefault="00615D29" w:rsidP="00615D29">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3A18433"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65979DC"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1A4C4E3"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r>
      <w:tr w:rsidR="00615D29" w:rsidRPr="00495C58" w14:paraId="7193AFF0" w14:textId="77777777" w:rsidTr="00C2117F">
        <w:trPr>
          <w:trHeight w:val="144"/>
        </w:trPr>
        <w:tc>
          <w:tcPr>
            <w:tcW w:w="2268" w:type="dxa"/>
            <w:vAlign w:val="bottom"/>
          </w:tcPr>
          <w:p w14:paraId="4F6A671E" w14:textId="77777777" w:rsidR="00615D29" w:rsidRPr="00495C58" w:rsidRDefault="00615D29" w:rsidP="00615D29">
            <w:pPr>
              <w:ind w:left="61"/>
              <w:rPr>
                <w:rFonts w:ascii="Browallia New" w:eastAsia="Arial Unicode MS" w:hAnsi="Browallia New" w:cs="Browallia New"/>
                <w:sz w:val="20"/>
                <w:szCs w:val="20"/>
                <w:cs/>
              </w:rPr>
            </w:pPr>
          </w:p>
        </w:tc>
        <w:tc>
          <w:tcPr>
            <w:tcW w:w="993" w:type="dxa"/>
            <w:tcBorders>
              <w:left w:val="nil"/>
            </w:tcBorders>
            <w:vAlign w:val="bottom"/>
          </w:tcPr>
          <w:p w14:paraId="4002D3D9" w14:textId="77777777" w:rsidR="00615D29" w:rsidRPr="00495C58" w:rsidRDefault="00615D29" w:rsidP="00615D29">
            <w:pPr>
              <w:ind w:left="61"/>
              <w:rPr>
                <w:rFonts w:ascii="Browallia New" w:eastAsia="Arial Unicode MS" w:hAnsi="Browallia New" w:cs="Browallia New"/>
                <w:sz w:val="20"/>
                <w:szCs w:val="20"/>
                <w:cs/>
              </w:rPr>
            </w:pPr>
          </w:p>
        </w:tc>
        <w:tc>
          <w:tcPr>
            <w:tcW w:w="969" w:type="dxa"/>
            <w:tcBorders>
              <w:left w:val="nil"/>
            </w:tcBorders>
            <w:vAlign w:val="bottom"/>
          </w:tcPr>
          <w:p w14:paraId="4785FF87" w14:textId="77777777" w:rsidR="00615D29" w:rsidRPr="00495C58" w:rsidRDefault="00615D29" w:rsidP="00615D29">
            <w:pPr>
              <w:ind w:left="61"/>
              <w:rPr>
                <w:rFonts w:ascii="Browallia New" w:eastAsia="Arial Unicode MS" w:hAnsi="Browallia New" w:cs="Browallia New"/>
                <w:sz w:val="20"/>
                <w:szCs w:val="20"/>
                <w:cs/>
              </w:rPr>
            </w:pPr>
          </w:p>
        </w:tc>
        <w:tc>
          <w:tcPr>
            <w:tcW w:w="1022" w:type="dxa"/>
          </w:tcPr>
          <w:p w14:paraId="7AA8B3C2" w14:textId="77777777" w:rsidR="00615D29" w:rsidRPr="00495C58" w:rsidRDefault="00615D29" w:rsidP="00615D29">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350511E3" w14:textId="77777777" w:rsidR="00615D29" w:rsidRPr="00495C58" w:rsidRDefault="00615D29" w:rsidP="00615D29">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E8C0769"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7D0507BB"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50680CD"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258819A8"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714D0C0F" w14:textId="77777777" w:rsidR="00615D29" w:rsidRPr="00495C58" w:rsidRDefault="00615D29" w:rsidP="00615D29">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33D486F9"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B4ACB1B"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F5EC40A"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r>
      <w:tr w:rsidR="00615D29" w:rsidRPr="00495C58" w14:paraId="259354AC" w14:textId="77777777" w:rsidTr="00C2117F">
        <w:trPr>
          <w:trHeight w:val="144"/>
        </w:trPr>
        <w:tc>
          <w:tcPr>
            <w:tcW w:w="2268" w:type="dxa"/>
            <w:vAlign w:val="bottom"/>
          </w:tcPr>
          <w:p w14:paraId="15276567" w14:textId="77777777" w:rsidR="00615D29" w:rsidRPr="00495C58" w:rsidRDefault="00615D29" w:rsidP="00615D29">
            <w:pPr>
              <w:ind w:left="61"/>
              <w:rPr>
                <w:rFonts w:ascii="Browallia New" w:eastAsia="Arial Unicode MS" w:hAnsi="Browallia New" w:cs="Browallia New"/>
                <w:sz w:val="20"/>
                <w:szCs w:val="20"/>
                <w:cs/>
              </w:rPr>
            </w:pPr>
          </w:p>
        </w:tc>
        <w:tc>
          <w:tcPr>
            <w:tcW w:w="993" w:type="dxa"/>
            <w:tcBorders>
              <w:left w:val="nil"/>
            </w:tcBorders>
            <w:vAlign w:val="bottom"/>
          </w:tcPr>
          <w:p w14:paraId="2369CD01" w14:textId="77777777" w:rsidR="00615D29" w:rsidRPr="00495C58" w:rsidRDefault="00615D29" w:rsidP="00615D29">
            <w:pPr>
              <w:ind w:left="61"/>
              <w:rPr>
                <w:rFonts w:ascii="Browallia New" w:eastAsia="Arial Unicode MS" w:hAnsi="Browallia New" w:cs="Browallia New"/>
                <w:sz w:val="20"/>
                <w:szCs w:val="20"/>
                <w:cs/>
              </w:rPr>
            </w:pPr>
          </w:p>
        </w:tc>
        <w:tc>
          <w:tcPr>
            <w:tcW w:w="969" w:type="dxa"/>
            <w:tcBorders>
              <w:left w:val="nil"/>
            </w:tcBorders>
            <w:vAlign w:val="bottom"/>
          </w:tcPr>
          <w:p w14:paraId="2CEA55C3" w14:textId="77777777" w:rsidR="00615D29" w:rsidRPr="00495C58" w:rsidRDefault="00615D29" w:rsidP="00615D29">
            <w:pPr>
              <w:ind w:left="61"/>
              <w:rPr>
                <w:rFonts w:ascii="Browallia New" w:eastAsia="Arial Unicode MS" w:hAnsi="Browallia New" w:cs="Browallia New"/>
                <w:sz w:val="20"/>
                <w:szCs w:val="20"/>
                <w:cs/>
              </w:rPr>
            </w:pPr>
          </w:p>
        </w:tc>
        <w:tc>
          <w:tcPr>
            <w:tcW w:w="1022" w:type="dxa"/>
          </w:tcPr>
          <w:p w14:paraId="34E8EEBC" w14:textId="77777777" w:rsidR="00615D29" w:rsidRPr="00495C58" w:rsidRDefault="00615D29" w:rsidP="00615D29">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671B746B" w14:textId="77777777" w:rsidR="00615D29" w:rsidRPr="00495C58" w:rsidRDefault="00615D29" w:rsidP="00615D29">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234E09B6"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03D7409F"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3D6BB65"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FE01545"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229CAA0C" w14:textId="77777777" w:rsidR="00615D29" w:rsidRPr="00495C58" w:rsidRDefault="00615D29" w:rsidP="00615D29">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F3447C0"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3B19633"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EDBE957"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r>
      <w:tr w:rsidR="00615D29" w:rsidRPr="00495C58" w14:paraId="1CA96626" w14:textId="77777777" w:rsidTr="00C2117F">
        <w:trPr>
          <w:trHeight w:val="144"/>
        </w:trPr>
        <w:tc>
          <w:tcPr>
            <w:tcW w:w="2268" w:type="dxa"/>
            <w:vAlign w:val="bottom"/>
          </w:tcPr>
          <w:p w14:paraId="3AF30853" w14:textId="77777777" w:rsidR="00615D29" w:rsidRPr="00495C58" w:rsidRDefault="00615D29" w:rsidP="00615D29">
            <w:pPr>
              <w:ind w:left="61"/>
              <w:rPr>
                <w:rFonts w:ascii="Browallia New" w:eastAsia="Arial Unicode MS" w:hAnsi="Browallia New" w:cs="Browallia New"/>
                <w:sz w:val="20"/>
                <w:szCs w:val="20"/>
                <w:cs/>
              </w:rPr>
            </w:pPr>
          </w:p>
        </w:tc>
        <w:tc>
          <w:tcPr>
            <w:tcW w:w="993" w:type="dxa"/>
            <w:tcBorders>
              <w:left w:val="nil"/>
            </w:tcBorders>
            <w:vAlign w:val="bottom"/>
          </w:tcPr>
          <w:p w14:paraId="18933E6F" w14:textId="77777777" w:rsidR="00615D29" w:rsidRPr="00495C58" w:rsidRDefault="00615D29" w:rsidP="00615D29">
            <w:pPr>
              <w:ind w:left="61"/>
              <w:rPr>
                <w:rFonts w:ascii="Browallia New" w:eastAsia="Arial Unicode MS" w:hAnsi="Browallia New" w:cs="Browallia New"/>
                <w:sz w:val="20"/>
                <w:szCs w:val="20"/>
                <w:cs/>
              </w:rPr>
            </w:pPr>
          </w:p>
        </w:tc>
        <w:tc>
          <w:tcPr>
            <w:tcW w:w="969" w:type="dxa"/>
            <w:tcBorders>
              <w:left w:val="nil"/>
            </w:tcBorders>
            <w:vAlign w:val="bottom"/>
          </w:tcPr>
          <w:p w14:paraId="63CED97A" w14:textId="77777777" w:rsidR="00615D29" w:rsidRPr="00495C58" w:rsidRDefault="00615D29" w:rsidP="00615D29">
            <w:pPr>
              <w:ind w:left="61"/>
              <w:rPr>
                <w:rFonts w:ascii="Browallia New" w:eastAsia="Arial Unicode MS" w:hAnsi="Browallia New" w:cs="Browallia New"/>
                <w:sz w:val="20"/>
                <w:szCs w:val="20"/>
                <w:cs/>
              </w:rPr>
            </w:pPr>
          </w:p>
        </w:tc>
        <w:tc>
          <w:tcPr>
            <w:tcW w:w="1022" w:type="dxa"/>
          </w:tcPr>
          <w:p w14:paraId="1179FD28" w14:textId="77777777" w:rsidR="00615D29" w:rsidRPr="00495C58" w:rsidRDefault="00615D29" w:rsidP="00615D29">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0FF1A739" w14:textId="77777777" w:rsidR="00615D29" w:rsidRPr="00495C58" w:rsidRDefault="00615D29" w:rsidP="00615D29">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4A8F851"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214B27A0"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B3BE3B0"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239ACA7B"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0456879C" w14:textId="77777777" w:rsidR="00615D29" w:rsidRPr="00495C58" w:rsidRDefault="00615D29" w:rsidP="00615D29">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69D249F"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5929D09"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49F41BA"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r>
      <w:tr w:rsidR="00615D29" w:rsidRPr="00495C58" w14:paraId="0D394185" w14:textId="77777777" w:rsidTr="00C2117F">
        <w:tc>
          <w:tcPr>
            <w:tcW w:w="2268" w:type="dxa"/>
            <w:vAlign w:val="bottom"/>
          </w:tcPr>
          <w:p w14:paraId="30656103" w14:textId="0DE5CFEE" w:rsidR="00615D29" w:rsidRPr="00495C58" w:rsidRDefault="00615D29" w:rsidP="00615D29">
            <w:pPr>
              <w:tabs>
                <w:tab w:val="clear" w:pos="227"/>
                <w:tab w:val="left" w:pos="318"/>
              </w:tabs>
              <w:rPr>
                <w:rFonts w:ascii="Browallia New" w:eastAsia="Arial Unicode MS" w:hAnsi="Browallia New" w:cs="Browallia New"/>
                <w:b/>
                <w:bCs/>
                <w:sz w:val="20"/>
                <w:szCs w:val="20"/>
                <w:cs/>
              </w:rPr>
            </w:pPr>
            <w:r w:rsidRPr="00495C58">
              <w:rPr>
                <w:rFonts w:ascii="Browallia New" w:eastAsia="Arial Unicode MS" w:hAnsi="Browallia New" w:cs="Browallia New"/>
                <w:b/>
                <w:bCs/>
                <w:sz w:val="20"/>
                <w:szCs w:val="20"/>
                <w:cs/>
              </w:rPr>
              <w:lastRenderedPageBreak/>
              <w:t>บริษัทย่อยที่หยุดดำเนินธุรกิจ</w:t>
            </w:r>
          </w:p>
        </w:tc>
        <w:tc>
          <w:tcPr>
            <w:tcW w:w="993" w:type="dxa"/>
            <w:vAlign w:val="bottom"/>
          </w:tcPr>
          <w:p w14:paraId="051F18E1" w14:textId="77777777" w:rsidR="00615D29" w:rsidRPr="00495C58" w:rsidRDefault="00615D29" w:rsidP="00615D29">
            <w:pPr>
              <w:tabs>
                <w:tab w:val="clear" w:pos="227"/>
                <w:tab w:val="left" w:pos="318"/>
              </w:tabs>
              <w:rPr>
                <w:rFonts w:ascii="Browallia New" w:eastAsia="Arial Unicode MS" w:hAnsi="Browallia New" w:cs="Browallia New"/>
                <w:b/>
                <w:bCs/>
                <w:sz w:val="20"/>
                <w:szCs w:val="20"/>
                <w:cs/>
              </w:rPr>
            </w:pPr>
          </w:p>
        </w:tc>
        <w:tc>
          <w:tcPr>
            <w:tcW w:w="969" w:type="dxa"/>
            <w:tcBorders>
              <w:left w:val="nil"/>
            </w:tcBorders>
            <w:vAlign w:val="bottom"/>
          </w:tcPr>
          <w:p w14:paraId="2B72ACD6" w14:textId="52439104" w:rsidR="00615D29" w:rsidRPr="00495C58" w:rsidRDefault="00615D29" w:rsidP="00615D29">
            <w:pPr>
              <w:tabs>
                <w:tab w:val="clear" w:pos="227"/>
                <w:tab w:val="left" w:pos="318"/>
              </w:tabs>
              <w:rPr>
                <w:rFonts w:ascii="Browallia New" w:eastAsia="Arial Unicode MS" w:hAnsi="Browallia New" w:cs="Browallia New"/>
                <w:b/>
                <w:bCs/>
                <w:sz w:val="20"/>
                <w:szCs w:val="20"/>
                <w:cs/>
              </w:rPr>
            </w:pPr>
          </w:p>
        </w:tc>
        <w:tc>
          <w:tcPr>
            <w:tcW w:w="1022" w:type="dxa"/>
          </w:tcPr>
          <w:p w14:paraId="3C478AAE" w14:textId="775C4FEA" w:rsidR="00615D29" w:rsidRPr="00495C58" w:rsidRDefault="00615D29" w:rsidP="00615D29">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1F9FFFD8" w14:textId="77777777" w:rsidR="00615D29" w:rsidRPr="00495C58" w:rsidRDefault="00615D29" w:rsidP="00615D29">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vAlign w:val="bottom"/>
          </w:tcPr>
          <w:p w14:paraId="5826B1A6"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vAlign w:val="bottom"/>
          </w:tcPr>
          <w:p w14:paraId="5F79FF46"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cs/>
                <w:lang w:val="en-GB"/>
              </w:rPr>
            </w:pPr>
          </w:p>
        </w:tc>
        <w:tc>
          <w:tcPr>
            <w:tcW w:w="1023" w:type="dxa"/>
            <w:vAlign w:val="bottom"/>
          </w:tcPr>
          <w:p w14:paraId="664315B1"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vAlign w:val="bottom"/>
          </w:tcPr>
          <w:p w14:paraId="36A40B68"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top w:val="nil"/>
              <w:left w:val="nil"/>
              <w:right w:val="nil"/>
            </w:tcBorders>
            <w:vAlign w:val="bottom"/>
          </w:tcPr>
          <w:p w14:paraId="4E566208" w14:textId="77777777" w:rsidR="00615D29" w:rsidRPr="00495C58" w:rsidRDefault="00615D29" w:rsidP="00615D29">
            <w:pPr>
              <w:tabs>
                <w:tab w:val="decimal" w:pos="1066"/>
              </w:tabs>
              <w:ind w:left="-29" w:right="-72"/>
              <w:jc w:val="right"/>
              <w:rPr>
                <w:rFonts w:ascii="Browallia New" w:eastAsia="Arial Unicode MS" w:hAnsi="Browallia New" w:cs="Browallia New"/>
                <w:spacing w:val="-4"/>
                <w:sz w:val="20"/>
                <w:szCs w:val="20"/>
              </w:rPr>
            </w:pPr>
          </w:p>
        </w:tc>
        <w:tc>
          <w:tcPr>
            <w:tcW w:w="1023" w:type="dxa"/>
            <w:vAlign w:val="bottom"/>
          </w:tcPr>
          <w:p w14:paraId="62FBB129" w14:textId="77777777" w:rsidR="00615D29" w:rsidRPr="00495C58" w:rsidRDefault="00615D29" w:rsidP="00615D29">
            <w:pPr>
              <w:tabs>
                <w:tab w:val="decimal" w:pos="936"/>
              </w:tabs>
              <w:ind w:right="-72"/>
              <w:jc w:val="right"/>
              <w:rPr>
                <w:rFonts w:ascii="Browallia New" w:eastAsia="Arial Unicode MS" w:hAnsi="Browallia New" w:cs="Browallia New"/>
                <w:spacing w:val="-4"/>
                <w:sz w:val="20"/>
                <w:szCs w:val="20"/>
              </w:rPr>
            </w:pPr>
          </w:p>
        </w:tc>
        <w:tc>
          <w:tcPr>
            <w:tcW w:w="1023" w:type="dxa"/>
            <w:tcBorders>
              <w:top w:val="nil"/>
              <w:left w:val="nil"/>
              <w:right w:val="nil"/>
            </w:tcBorders>
            <w:vAlign w:val="bottom"/>
          </w:tcPr>
          <w:p w14:paraId="6CC84D14"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c>
          <w:tcPr>
            <w:tcW w:w="1023" w:type="dxa"/>
            <w:vAlign w:val="bottom"/>
          </w:tcPr>
          <w:p w14:paraId="5B41FAA4" w14:textId="77777777" w:rsidR="00615D29" w:rsidRPr="00495C58" w:rsidRDefault="00615D29" w:rsidP="00615D29">
            <w:pPr>
              <w:tabs>
                <w:tab w:val="decimal" w:pos="936"/>
              </w:tabs>
              <w:ind w:left="-29" w:right="-72"/>
              <w:jc w:val="right"/>
              <w:rPr>
                <w:rFonts w:ascii="Browallia New" w:eastAsia="Arial Unicode MS" w:hAnsi="Browallia New" w:cs="Browallia New"/>
                <w:spacing w:val="-4"/>
                <w:sz w:val="20"/>
                <w:szCs w:val="20"/>
                <w:lang w:val="en-GB"/>
              </w:rPr>
            </w:pPr>
          </w:p>
        </w:tc>
      </w:tr>
      <w:tr w:rsidR="005E30E8" w:rsidRPr="00495C58" w14:paraId="39E2EB0E" w14:textId="77777777" w:rsidTr="00C2117F">
        <w:tc>
          <w:tcPr>
            <w:tcW w:w="2268" w:type="dxa"/>
            <w:vAlign w:val="bottom"/>
          </w:tcPr>
          <w:p w14:paraId="70855735" w14:textId="77777777" w:rsidR="005E30E8" w:rsidRPr="00495C58" w:rsidRDefault="005E30E8" w:rsidP="005E30E8">
            <w:pPr>
              <w:tabs>
                <w:tab w:val="clear" w:pos="227"/>
                <w:tab w:val="left" w:pos="318"/>
              </w:tabs>
              <w:rPr>
                <w:rFonts w:ascii="Browallia New" w:eastAsia="Arial Unicode MS" w:hAnsi="Browallia New" w:cs="Browallia New"/>
                <w:spacing w:val="-6"/>
                <w:sz w:val="20"/>
                <w:szCs w:val="20"/>
              </w:rPr>
            </w:pPr>
            <w:r w:rsidRPr="00495C58">
              <w:rPr>
                <w:rFonts w:ascii="Browallia New" w:eastAsia="Arial Unicode MS" w:hAnsi="Browallia New" w:cs="Browallia New"/>
                <w:sz w:val="20"/>
                <w:szCs w:val="20"/>
                <w:cs/>
              </w:rPr>
              <w:t xml:space="preserve">บริษัท </w:t>
            </w:r>
            <w:r w:rsidRPr="00495C58">
              <w:rPr>
                <w:rFonts w:ascii="Browallia New" w:eastAsia="Arial Unicode MS" w:hAnsi="Browallia New" w:cs="Browallia New"/>
                <w:spacing w:val="-6"/>
                <w:sz w:val="20"/>
                <w:szCs w:val="20"/>
                <w:cs/>
              </w:rPr>
              <w:t>อันดามัน เอนเตอร์เทน</w:t>
            </w:r>
          </w:p>
          <w:p w14:paraId="147BF77F" w14:textId="029A3994" w:rsidR="005E30E8" w:rsidRPr="00495C58" w:rsidRDefault="005E30E8" w:rsidP="005E30E8">
            <w:pPr>
              <w:tabs>
                <w:tab w:val="clear" w:pos="227"/>
                <w:tab w:val="left" w:pos="318"/>
              </w:tabs>
              <w:rPr>
                <w:rFonts w:ascii="Browallia New" w:eastAsia="Arial Unicode MS" w:hAnsi="Browallia New" w:cs="Browallia New"/>
                <w:sz w:val="20"/>
                <w:szCs w:val="20"/>
                <w:cs/>
              </w:rPr>
            </w:pPr>
            <w:r w:rsidRPr="00495C58">
              <w:rPr>
                <w:rFonts w:ascii="Browallia New" w:eastAsia="Arial Unicode MS" w:hAnsi="Browallia New" w:cs="Browallia New"/>
                <w:spacing w:val="-6"/>
                <w:sz w:val="20"/>
                <w:szCs w:val="20"/>
                <w:cs/>
              </w:rPr>
              <w:t xml:space="preserve">    เม้นท์ </w:t>
            </w:r>
            <w:r w:rsidRPr="00495C58">
              <w:rPr>
                <w:rFonts w:ascii="Browallia New" w:eastAsia="Arial Unicode MS" w:hAnsi="Browallia New" w:cs="Browallia New"/>
                <w:sz w:val="20"/>
                <w:szCs w:val="20"/>
                <w:cs/>
              </w:rPr>
              <w:t>จำกัด</w:t>
            </w:r>
          </w:p>
        </w:tc>
        <w:tc>
          <w:tcPr>
            <w:tcW w:w="993" w:type="dxa"/>
            <w:vAlign w:val="bottom"/>
          </w:tcPr>
          <w:p w14:paraId="49F8CB11" w14:textId="43705157" w:rsidR="005E30E8" w:rsidRPr="00495C58" w:rsidRDefault="005E30E8" w:rsidP="005E30E8">
            <w:pPr>
              <w:tabs>
                <w:tab w:val="clear" w:pos="227"/>
                <w:tab w:val="left" w:pos="318"/>
              </w:tabs>
              <w:jc w:val="center"/>
              <w:rPr>
                <w:rFonts w:ascii="Browallia New" w:eastAsia="Arial Unicode MS" w:hAnsi="Browallia New" w:cs="Browallia New"/>
                <w:sz w:val="20"/>
                <w:szCs w:val="20"/>
                <w:cs/>
              </w:rPr>
            </w:pPr>
            <w:r w:rsidRPr="00495C58">
              <w:rPr>
                <w:rFonts w:ascii="Browallia New" w:eastAsia="Arial Unicode MS" w:hAnsi="Browallia New" w:cs="Browallia New"/>
                <w:spacing w:val="-4"/>
                <w:sz w:val="20"/>
                <w:szCs w:val="20"/>
              </w:rPr>
              <w:t>100</w:t>
            </w:r>
          </w:p>
        </w:tc>
        <w:tc>
          <w:tcPr>
            <w:tcW w:w="969" w:type="dxa"/>
            <w:tcBorders>
              <w:left w:val="nil"/>
            </w:tcBorders>
            <w:vAlign w:val="bottom"/>
          </w:tcPr>
          <w:p w14:paraId="587C46C5" w14:textId="2EEC7154" w:rsidR="005E30E8" w:rsidRPr="00495C58" w:rsidRDefault="005E30E8" w:rsidP="005E30E8">
            <w:pPr>
              <w:tabs>
                <w:tab w:val="clear" w:pos="227"/>
                <w:tab w:val="left" w:pos="318"/>
              </w:tabs>
              <w:jc w:val="center"/>
              <w:rPr>
                <w:rFonts w:ascii="Browallia New" w:eastAsia="Arial Unicode MS" w:hAnsi="Browallia New" w:cs="Browallia New"/>
                <w:sz w:val="20"/>
                <w:szCs w:val="20"/>
                <w:cs/>
              </w:rPr>
            </w:pPr>
            <w:r w:rsidRPr="00495C58">
              <w:rPr>
                <w:rFonts w:ascii="Browallia New" w:eastAsia="Arial Unicode MS" w:hAnsi="Browallia New" w:cs="Browallia New"/>
                <w:spacing w:val="-4"/>
                <w:sz w:val="20"/>
                <w:szCs w:val="20"/>
              </w:rPr>
              <w:t>100</w:t>
            </w:r>
          </w:p>
        </w:tc>
        <w:tc>
          <w:tcPr>
            <w:tcW w:w="1022" w:type="dxa"/>
            <w:vAlign w:val="bottom"/>
          </w:tcPr>
          <w:p w14:paraId="72D27FD3" w14:textId="3194A5D1" w:rsidR="005E30E8" w:rsidRPr="00495C58" w:rsidRDefault="005E30E8" w:rsidP="005E30E8">
            <w:pPr>
              <w:tabs>
                <w:tab w:val="clear" w:pos="227"/>
                <w:tab w:val="left" w:pos="318"/>
              </w:tabs>
              <w:jc w:val="right"/>
              <w:rPr>
                <w:rFonts w:ascii="Browallia New" w:eastAsia="Arial Unicode MS" w:hAnsi="Browallia New" w:cs="Browallia New"/>
                <w:spacing w:val="-6"/>
                <w:sz w:val="20"/>
                <w:szCs w:val="20"/>
              </w:rPr>
            </w:pPr>
            <w:r w:rsidRPr="00495C58">
              <w:rPr>
                <w:rFonts w:ascii="Browallia New" w:eastAsia="Arial Unicode MS" w:hAnsi="Browallia New" w:cs="Browallia New"/>
                <w:sz w:val="20"/>
                <w:szCs w:val="20"/>
              </w:rPr>
              <w:t xml:space="preserve">        52,750 </w:t>
            </w:r>
          </w:p>
        </w:tc>
        <w:tc>
          <w:tcPr>
            <w:tcW w:w="1023" w:type="dxa"/>
            <w:vAlign w:val="bottom"/>
          </w:tcPr>
          <w:p w14:paraId="107EC6CE" w14:textId="3B19ABA8" w:rsidR="005E30E8" w:rsidRPr="00495C58" w:rsidRDefault="005E30E8" w:rsidP="005E30E8">
            <w:pPr>
              <w:tabs>
                <w:tab w:val="clear" w:pos="227"/>
                <w:tab w:val="left" w:pos="318"/>
              </w:tabs>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52,750 </w:t>
            </w:r>
          </w:p>
        </w:tc>
        <w:tc>
          <w:tcPr>
            <w:tcW w:w="1023" w:type="dxa"/>
            <w:vAlign w:val="bottom"/>
          </w:tcPr>
          <w:p w14:paraId="6A9D77C5" w14:textId="2FD187D0" w:rsidR="005E30E8" w:rsidRPr="00495C58" w:rsidRDefault="005E30E8" w:rsidP="005E30E8">
            <w:pPr>
              <w:tabs>
                <w:tab w:val="clear" w:pos="227"/>
                <w:tab w:val="left" w:pos="318"/>
              </w:tabs>
              <w:jc w:val="right"/>
              <w:rPr>
                <w:rFonts w:ascii="Browallia New" w:eastAsia="Arial Unicode MS" w:hAnsi="Browallia New" w:cs="Browallia New"/>
                <w:spacing w:val="-6"/>
                <w:sz w:val="20"/>
                <w:szCs w:val="20"/>
              </w:rPr>
            </w:pPr>
            <w:r w:rsidRPr="00495C58">
              <w:rPr>
                <w:rFonts w:ascii="Browallia New" w:eastAsia="Arial Unicode MS" w:hAnsi="Browallia New" w:cs="Browallia New"/>
                <w:sz w:val="20"/>
                <w:szCs w:val="20"/>
              </w:rPr>
              <w:t xml:space="preserve">        48,525 </w:t>
            </w:r>
          </w:p>
        </w:tc>
        <w:tc>
          <w:tcPr>
            <w:tcW w:w="1022" w:type="dxa"/>
            <w:vAlign w:val="bottom"/>
          </w:tcPr>
          <w:p w14:paraId="36089D7A" w14:textId="0FA8137C" w:rsidR="005E30E8" w:rsidRPr="00495C58" w:rsidRDefault="005E30E8" w:rsidP="005E30E8">
            <w:pPr>
              <w:tabs>
                <w:tab w:val="clear" w:pos="227"/>
                <w:tab w:val="left" w:pos="318"/>
              </w:tabs>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48,525 </w:t>
            </w:r>
          </w:p>
        </w:tc>
        <w:tc>
          <w:tcPr>
            <w:tcW w:w="1023" w:type="dxa"/>
          </w:tcPr>
          <w:p w14:paraId="4A6790CB" w14:textId="77777777" w:rsidR="005E30E8" w:rsidRPr="00495C58" w:rsidRDefault="005E30E8" w:rsidP="005E30E8">
            <w:pPr>
              <w:tabs>
                <w:tab w:val="clear" w:pos="227"/>
                <w:tab w:val="left" w:pos="318"/>
              </w:tabs>
              <w:jc w:val="right"/>
              <w:rPr>
                <w:rFonts w:ascii="Browallia New" w:eastAsia="Arial Unicode MS" w:hAnsi="Browallia New" w:cs="Browallia New"/>
                <w:spacing w:val="-6"/>
                <w:sz w:val="20"/>
                <w:szCs w:val="20"/>
              </w:rPr>
            </w:pPr>
            <w:r w:rsidRPr="00495C58">
              <w:rPr>
                <w:rFonts w:ascii="Browallia New" w:eastAsia="Arial Unicode MS" w:hAnsi="Browallia New" w:cs="Browallia New"/>
                <w:spacing w:val="-6"/>
                <w:sz w:val="20"/>
                <w:szCs w:val="20"/>
              </w:rPr>
              <w:t xml:space="preserve"> </w:t>
            </w:r>
          </w:p>
          <w:p w14:paraId="038E3428" w14:textId="022AA972" w:rsidR="005E30E8" w:rsidRPr="00495C58" w:rsidRDefault="005E30E8" w:rsidP="005E30E8">
            <w:pPr>
              <w:tabs>
                <w:tab w:val="clear" w:pos="227"/>
                <w:tab w:val="left" w:pos="318"/>
              </w:tabs>
              <w:jc w:val="right"/>
              <w:rPr>
                <w:rFonts w:ascii="Browallia New" w:eastAsia="Arial Unicode MS" w:hAnsi="Browallia New" w:cs="Browallia New"/>
                <w:spacing w:val="-6"/>
                <w:sz w:val="20"/>
                <w:szCs w:val="20"/>
              </w:rPr>
            </w:pPr>
            <w:r w:rsidRPr="00495C58">
              <w:rPr>
                <w:rFonts w:ascii="Browallia New" w:eastAsia="Arial Unicode MS" w:hAnsi="Browallia New" w:cs="Browallia New"/>
                <w:spacing w:val="-6"/>
                <w:sz w:val="20"/>
                <w:szCs w:val="20"/>
              </w:rPr>
              <w:t>(24,516)</w:t>
            </w:r>
          </w:p>
        </w:tc>
        <w:tc>
          <w:tcPr>
            <w:tcW w:w="1023" w:type="dxa"/>
          </w:tcPr>
          <w:p w14:paraId="7335AFA3" w14:textId="77777777" w:rsidR="005E30E8" w:rsidRPr="00495C58" w:rsidRDefault="005E30E8" w:rsidP="005E30E8">
            <w:pPr>
              <w:tabs>
                <w:tab w:val="clear" w:pos="227"/>
                <w:tab w:val="left" w:pos="318"/>
              </w:tabs>
              <w:jc w:val="right"/>
              <w:rPr>
                <w:rFonts w:ascii="Browallia New" w:eastAsia="Arial Unicode MS" w:hAnsi="Browallia New" w:cs="Browallia New"/>
                <w:spacing w:val="-6"/>
                <w:sz w:val="20"/>
                <w:szCs w:val="20"/>
              </w:rPr>
            </w:pPr>
            <w:r w:rsidRPr="00495C58">
              <w:rPr>
                <w:rFonts w:ascii="Browallia New" w:eastAsia="Arial Unicode MS" w:hAnsi="Browallia New" w:cs="Browallia New"/>
                <w:spacing w:val="-6"/>
                <w:sz w:val="20"/>
                <w:szCs w:val="20"/>
              </w:rPr>
              <w:t xml:space="preserve"> </w:t>
            </w:r>
          </w:p>
          <w:p w14:paraId="0173860D" w14:textId="1A6CF17E" w:rsidR="005E30E8" w:rsidRPr="00495C58" w:rsidRDefault="005E30E8" w:rsidP="005E30E8">
            <w:pPr>
              <w:tabs>
                <w:tab w:val="clear" w:pos="227"/>
                <w:tab w:val="left" w:pos="318"/>
              </w:tabs>
              <w:jc w:val="right"/>
              <w:rPr>
                <w:rFonts w:ascii="Browallia New" w:eastAsia="Arial Unicode MS" w:hAnsi="Browallia New" w:cs="Browallia New"/>
                <w:spacing w:val="-6"/>
                <w:sz w:val="20"/>
                <w:szCs w:val="20"/>
              </w:rPr>
            </w:pPr>
            <w:r w:rsidRPr="00495C58">
              <w:rPr>
                <w:rFonts w:ascii="Browallia New" w:eastAsia="Arial Unicode MS" w:hAnsi="Browallia New" w:cs="Browallia New"/>
                <w:spacing w:val="-6"/>
                <w:sz w:val="20"/>
                <w:szCs w:val="20"/>
              </w:rPr>
              <w:t>(24,516)</w:t>
            </w:r>
          </w:p>
        </w:tc>
        <w:tc>
          <w:tcPr>
            <w:tcW w:w="1022" w:type="dxa"/>
            <w:tcBorders>
              <w:top w:val="nil"/>
              <w:left w:val="nil"/>
              <w:right w:val="nil"/>
            </w:tcBorders>
          </w:tcPr>
          <w:p w14:paraId="090E1377" w14:textId="77777777" w:rsidR="005E30E8" w:rsidRPr="00495C58" w:rsidRDefault="005E30E8" w:rsidP="005E30E8">
            <w:pPr>
              <w:tabs>
                <w:tab w:val="clear" w:pos="227"/>
                <w:tab w:val="left" w:pos="318"/>
              </w:tabs>
              <w:jc w:val="right"/>
              <w:rPr>
                <w:rFonts w:ascii="Browallia New" w:eastAsia="Arial Unicode MS" w:hAnsi="Browallia New" w:cs="Browallia New"/>
                <w:spacing w:val="-6"/>
                <w:sz w:val="20"/>
                <w:szCs w:val="20"/>
              </w:rPr>
            </w:pPr>
            <w:r w:rsidRPr="00495C58">
              <w:rPr>
                <w:rFonts w:ascii="Browallia New" w:eastAsia="Arial Unicode MS" w:hAnsi="Browallia New" w:cs="Browallia New"/>
                <w:spacing w:val="-6"/>
                <w:sz w:val="20"/>
                <w:szCs w:val="20"/>
              </w:rPr>
              <w:t xml:space="preserve">         </w:t>
            </w:r>
          </w:p>
          <w:p w14:paraId="47EA57F2" w14:textId="7C0D832F" w:rsidR="005E30E8" w:rsidRPr="00495C58" w:rsidRDefault="005E30E8" w:rsidP="005E30E8">
            <w:pPr>
              <w:tabs>
                <w:tab w:val="clear" w:pos="227"/>
                <w:tab w:val="left" w:pos="318"/>
              </w:tabs>
              <w:jc w:val="right"/>
              <w:rPr>
                <w:rFonts w:ascii="Browallia New" w:eastAsia="Arial Unicode MS" w:hAnsi="Browallia New" w:cs="Browallia New"/>
                <w:spacing w:val="-6"/>
                <w:sz w:val="20"/>
                <w:szCs w:val="20"/>
              </w:rPr>
            </w:pPr>
            <w:r w:rsidRPr="00495C58">
              <w:rPr>
                <w:rFonts w:ascii="Browallia New" w:eastAsia="Arial Unicode MS" w:hAnsi="Browallia New" w:cs="Browallia New"/>
                <w:spacing w:val="-6"/>
                <w:sz w:val="20"/>
                <w:szCs w:val="20"/>
              </w:rPr>
              <w:t>24,009</w:t>
            </w:r>
          </w:p>
        </w:tc>
        <w:tc>
          <w:tcPr>
            <w:tcW w:w="1023" w:type="dxa"/>
          </w:tcPr>
          <w:p w14:paraId="090A7FA4" w14:textId="77777777" w:rsidR="005E30E8" w:rsidRPr="00495C58" w:rsidRDefault="005E30E8" w:rsidP="005E30E8">
            <w:pPr>
              <w:tabs>
                <w:tab w:val="clear" w:pos="227"/>
                <w:tab w:val="left" w:pos="318"/>
              </w:tabs>
              <w:jc w:val="right"/>
              <w:rPr>
                <w:rFonts w:ascii="Browallia New" w:eastAsia="Arial Unicode MS" w:hAnsi="Browallia New" w:cs="Browallia New"/>
                <w:spacing w:val="-6"/>
                <w:sz w:val="20"/>
                <w:szCs w:val="20"/>
              </w:rPr>
            </w:pPr>
            <w:r w:rsidRPr="00495C58">
              <w:rPr>
                <w:rFonts w:ascii="Browallia New" w:eastAsia="Arial Unicode MS" w:hAnsi="Browallia New" w:cs="Browallia New"/>
                <w:spacing w:val="-6"/>
                <w:sz w:val="20"/>
                <w:szCs w:val="20"/>
              </w:rPr>
              <w:t xml:space="preserve">         </w:t>
            </w:r>
          </w:p>
          <w:p w14:paraId="043CB3BD" w14:textId="7FC37B62" w:rsidR="005E30E8" w:rsidRPr="00495C58" w:rsidRDefault="005E30E8" w:rsidP="005E30E8">
            <w:pPr>
              <w:tabs>
                <w:tab w:val="clear" w:pos="227"/>
                <w:tab w:val="left" w:pos="318"/>
              </w:tabs>
              <w:jc w:val="right"/>
              <w:rPr>
                <w:rFonts w:ascii="Browallia New" w:eastAsia="Arial Unicode MS" w:hAnsi="Browallia New" w:cs="Browallia New"/>
                <w:spacing w:val="-6"/>
                <w:sz w:val="20"/>
                <w:szCs w:val="20"/>
              </w:rPr>
            </w:pPr>
            <w:r w:rsidRPr="00495C58">
              <w:rPr>
                <w:rFonts w:ascii="Browallia New" w:eastAsia="Arial Unicode MS" w:hAnsi="Browallia New" w:cs="Browallia New"/>
                <w:spacing w:val="-6"/>
                <w:sz w:val="20"/>
                <w:szCs w:val="20"/>
              </w:rPr>
              <w:t>24,009</w:t>
            </w:r>
          </w:p>
        </w:tc>
        <w:tc>
          <w:tcPr>
            <w:tcW w:w="1023" w:type="dxa"/>
            <w:tcBorders>
              <w:top w:val="nil"/>
              <w:left w:val="nil"/>
              <w:right w:val="nil"/>
            </w:tcBorders>
            <w:vAlign w:val="bottom"/>
          </w:tcPr>
          <w:p w14:paraId="27C809EA" w14:textId="16D6296B" w:rsidR="005E30E8" w:rsidRPr="00495C58" w:rsidRDefault="005E30E8" w:rsidP="005E30E8">
            <w:pPr>
              <w:tabs>
                <w:tab w:val="clear" w:pos="227"/>
                <w:tab w:val="left" w:pos="318"/>
              </w:tabs>
              <w:jc w:val="center"/>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40312EF3" w14:textId="4493BDFF" w:rsidR="005E30E8" w:rsidRPr="00495C58" w:rsidRDefault="005E30E8" w:rsidP="005E30E8">
            <w:pPr>
              <w:tabs>
                <w:tab w:val="clear" w:pos="227"/>
                <w:tab w:val="left" w:pos="318"/>
              </w:tabs>
              <w:jc w:val="center"/>
              <w:rPr>
                <w:rFonts w:ascii="Browallia New" w:eastAsia="Arial Unicode MS" w:hAnsi="Browallia New" w:cs="Browallia New"/>
                <w:spacing w:val="-6"/>
                <w:sz w:val="20"/>
                <w:szCs w:val="20"/>
              </w:rPr>
            </w:pPr>
            <w:r w:rsidRPr="00495C58">
              <w:rPr>
                <w:rFonts w:ascii="Browallia New" w:eastAsia="Arial Unicode MS" w:hAnsi="Browallia New" w:cs="Browallia New"/>
                <w:sz w:val="20"/>
                <w:szCs w:val="20"/>
              </w:rPr>
              <w:t xml:space="preserve">          -</w:t>
            </w:r>
          </w:p>
        </w:tc>
      </w:tr>
      <w:tr w:rsidR="005E30E8" w:rsidRPr="00495C58" w14:paraId="766E0209" w14:textId="77777777" w:rsidTr="00C2117F">
        <w:tc>
          <w:tcPr>
            <w:tcW w:w="2268" w:type="dxa"/>
            <w:vAlign w:val="bottom"/>
          </w:tcPr>
          <w:p w14:paraId="13210760" w14:textId="77777777" w:rsidR="005E30E8" w:rsidRPr="00495C58" w:rsidRDefault="005E30E8" w:rsidP="005E30E8">
            <w:pPr>
              <w:tabs>
                <w:tab w:val="clear" w:pos="227"/>
                <w:tab w:val="left" w:pos="31"/>
              </w:tabs>
              <w:ind w:left="315" w:hanging="316"/>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cs/>
              </w:rPr>
              <w:t>บริษัท อาร์เอส อินเตอร์เนชั่น</w:t>
            </w:r>
          </w:p>
          <w:p w14:paraId="18B6EFAB" w14:textId="77777777" w:rsidR="005E30E8" w:rsidRPr="00495C58" w:rsidRDefault="005E30E8" w:rsidP="005E30E8">
            <w:pPr>
              <w:tabs>
                <w:tab w:val="clear" w:pos="227"/>
                <w:tab w:val="left" w:pos="31"/>
              </w:tabs>
              <w:ind w:left="315" w:hanging="316"/>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cs/>
              </w:rPr>
              <w:t xml:space="preserve">    แนล บรอดคาสติ้ง</w:t>
            </w:r>
            <w:r w:rsidRPr="00495C58">
              <w:rPr>
                <w:rFonts w:ascii="Browallia New" w:eastAsia="Arial Unicode MS" w:hAnsi="Browallia New" w:cs="Browallia New"/>
                <w:spacing w:val="-4"/>
                <w:sz w:val="20"/>
                <w:szCs w:val="20"/>
              </w:rPr>
              <w:t xml:space="preserve"> </w:t>
            </w:r>
            <w:r w:rsidRPr="00495C58">
              <w:rPr>
                <w:rFonts w:ascii="Browallia New" w:eastAsia="Arial Unicode MS" w:hAnsi="Browallia New" w:cs="Browallia New"/>
                <w:sz w:val="20"/>
                <w:szCs w:val="20"/>
                <w:cs/>
              </w:rPr>
              <w:t xml:space="preserve">แอนด์ </w:t>
            </w:r>
          </w:p>
          <w:p w14:paraId="7FB53B9F" w14:textId="06053727" w:rsidR="005E30E8" w:rsidRPr="00495C58" w:rsidRDefault="005E30E8" w:rsidP="005E30E8">
            <w:pPr>
              <w:tabs>
                <w:tab w:val="clear" w:pos="227"/>
                <w:tab w:val="left" w:pos="31"/>
              </w:tabs>
              <w:ind w:left="315" w:hanging="316"/>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cs/>
              </w:rPr>
              <w:t xml:space="preserve">    สปอร์ต</w:t>
            </w:r>
            <w:r w:rsidRPr="00495C58">
              <w:rPr>
                <w:rFonts w:ascii="Browallia New" w:eastAsia="Arial Unicode MS" w:hAnsi="Browallia New" w:cs="Browallia New"/>
                <w:sz w:val="20"/>
                <w:szCs w:val="20"/>
              </w:rPr>
              <w:t xml:space="preserve"> </w:t>
            </w:r>
            <w:r w:rsidRPr="00495C58">
              <w:rPr>
                <w:rFonts w:ascii="Browallia New" w:eastAsia="Arial Unicode MS" w:hAnsi="Browallia New" w:cs="Browallia New"/>
                <w:sz w:val="20"/>
                <w:szCs w:val="20"/>
                <w:cs/>
              </w:rPr>
              <w:t>แมเนจเม้นท์ จำกัด</w:t>
            </w:r>
          </w:p>
        </w:tc>
        <w:tc>
          <w:tcPr>
            <w:tcW w:w="993" w:type="dxa"/>
            <w:vAlign w:val="bottom"/>
          </w:tcPr>
          <w:p w14:paraId="46ED3F23" w14:textId="77777777" w:rsidR="005E30E8" w:rsidRPr="00495C58" w:rsidRDefault="005E30E8" w:rsidP="005E30E8">
            <w:pPr>
              <w:tabs>
                <w:tab w:val="clear" w:pos="227"/>
                <w:tab w:val="clear" w:pos="454"/>
                <w:tab w:val="clear" w:pos="907"/>
                <w:tab w:val="left" w:pos="728"/>
                <w:tab w:val="decimal" w:pos="936"/>
              </w:tabs>
              <w:ind w:left="-29" w:right="-72" w:hanging="122"/>
              <w:jc w:val="center"/>
              <w:rPr>
                <w:rFonts w:ascii="Browallia New" w:eastAsia="Arial Unicode MS" w:hAnsi="Browallia New" w:cs="Browallia New"/>
                <w:spacing w:val="-4"/>
                <w:sz w:val="20"/>
                <w:szCs w:val="20"/>
              </w:rPr>
            </w:pPr>
          </w:p>
          <w:p w14:paraId="32165627" w14:textId="169BF4F7" w:rsidR="005E30E8" w:rsidRPr="00495C58" w:rsidRDefault="005E30E8" w:rsidP="005E30E8">
            <w:pPr>
              <w:tabs>
                <w:tab w:val="clear" w:pos="227"/>
                <w:tab w:val="clear" w:pos="680"/>
                <w:tab w:val="left" w:pos="318"/>
                <w:tab w:val="left" w:pos="603"/>
              </w:tabs>
              <w:jc w:val="center"/>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83</w:t>
            </w:r>
          </w:p>
        </w:tc>
        <w:tc>
          <w:tcPr>
            <w:tcW w:w="969" w:type="dxa"/>
            <w:tcBorders>
              <w:left w:val="nil"/>
            </w:tcBorders>
            <w:vAlign w:val="bottom"/>
          </w:tcPr>
          <w:p w14:paraId="6EF8CA04" w14:textId="77777777" w:rsidR="005E30E8" w:rsidRPr="00495C58" w:rsidRDefault="005E30E8" w:rsidP="005E30E8">
            <w:pPr>
              <w:tabs>
                <w:tab w:val="clear" w:pos="227"/>
                <w:tab w:val="clear" w:pos="454"/>
                <w:tab w:val="clear" w:pos="907"/>
                <w:tab w:val="left" w:pos="728"/>
                <w:tab w:val="decimal" w:pos="936"/>
              </w:tabs>
              <w:ind w:left="-29" w:right="-72" w:hanging="122"/>
              <w:jc w:val="center"/>
              <w:rPr>
                <w:rFonts w:ascii="Browallia New" w:eastAsia="Arial Unicode MS" w:hAnsi="Browallia New" w:cs="Browallia New"/>
                <w:spacing w:val="-4"/>
                <w:sz w:val="20"/>
                <w:szCs w:val="20"/>
              </w:rPr>
            </w:pPr>
          </w:p>
          <w:p w14:paraId="74AABE71" w14:textId="637D8315" w:rsidR="005E30E8" w:rsidRPr="00495C58" w:rsidRDefault="005E30E8" w:rsidP="005E30E8">
            <w:pPr>
              <w:tabs>
                <w:tab w:val="clear" w:pos="227"/>
                <w:tab w:val="left" w:pos="318"/>
              </w:tabs>
              <w:jc w:val="center"/>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83</w:t>
            </w:r>
          </w:p>
        </w:tc>
        <w:tc>
          <w:tcPr>
            <w:tcW w:w="1022" w:type="dxa"/>
            <w:vAlign w:val="bottom"/>
          </w:tcPr>
          <w:p w14:paraId="66BD4B34" w14:textId="2EAA058A" w:rsidR="005E30E8" w:rsidRPr="00495C58" w:rsidRDefault="005E30E8" w:rsidP="005E30E8">
            <w:pPr>
              <w:tabs>
                <w:tab w:val="clear" w:pos="227"/>
                <w:tab w:val="left" w:pos="318"/>
              </w:tabs>
              <w:jc w:val="right"/>
              <w:rPr>
                <w:rFonts w:ascii="Browallia New" w:eastAsia="Arial Unicode MS" w:hAnsi="Browallia New" w:cs="Browallia New"/>
                <w:spacing w:val="-6"/>
                <w:sz w:val="20"/>
                <w:szCs w:val="20"/>
              </w:rPr>
            </w:pPr>
            <w:r w:rsidRPr="00495C58">
              <w:rPr>
                <w:rFonts w:ascii="Browallia New" w:eastAsia="Arial Unicode MS" w:hAnsi="Browallia New" w:cs="Browallia New"/>
                <w:sz w:val="20"/>
                <w:szCs w:val="20"/>
              </w:rPr>
              <w:t xml:space="preserve">                   9,375 </w:t>
            </w:r>
          </w:p>
        </w:tc>
        <w:tc>
          <w:tcPr>
            <w:tcW w:w="1023" w:type="dxa"/>
            <w:vAlign w:val="bottom"/>
          </w:tcPr>
          <w:p w14:paraId="06FB0141" w14:textId="0841E27A" w:rsidR="005E30E8" w:rsidRPr="00495C58" w:rsidRDefault="005E30E8" w:rsidP="005E30E8">
            <w:pPr>
              <w:tabs>
                <w:tab w:val="clear" w:pos="227"/>
                <w:tab w:val="left" w:pos="318"/>
              </w:tabs>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9,375 </w:t>
            </w:r>
          </w:p>
        </w:tc>
        <w:tc>
          <w:tcPr>
            <w:tcW w:w="1023" w:type="dxa"/>
            <w:vAlign w:val="bottom"/>
          </w:tcPr>
          <w:p w14:paraId="666BDBA6" w14:textId="1453F7D4" w:rsidR="005E30E8" w:rsidRPr="00495C58" w:rsidRDefault="005E30E8" w:rsidP="005E30E8">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r w:rsidRPr="00495C58">
              <w:rPr>
                <w:rFonts w:ascii="Browallia New" w:eastAsia="Arial Unicode MS" w:hAnsi="Browallia New" w:cs="Browallia New"/>
                <w:sz w:val="20"/>
                <w:szCs w:val="20"/>
              </w:rPr>
              <w:t xml:space="preserve">      167,812 </w:t>
            </w:r>
          </w:p>
        </w:tc>
        <w:tc>
          <w:tcPr>
            <w:tcW w:w="1022" w:type="dxa"/>
            <w:vAlign w:val="bottom"/>
          </w:tcPr>
          <w:p w14:paraId="52D6629E" w14:textId="4DAF2DC9" w:rsidR="005E30E8" w:rsidRPr="00495C58" w:rsidRDefault="005E30E8" w:rsidP="005E30E8">
            <w:pPr>
              <w:tabs>
                <w:tab w:val="clear" w:pos="227"/>
                <w:tab w:val="left" w:pos="318"/>
              </w:tabs>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167,812 </w:t>
            </w:r>
          </w:p>
        </w:tc>
        <w:tc>
          <w:tcPr>
            <w:tcW w:w="1023" w:type="dxa"/>
          </w:tcPr>
          <w:p w14:paraId="39B32AE5" w14:textId="77777777" w:rsidR="005E30E8" w:rsidRPr="00495C58" w:rsidRDefault="005E30E8" w:rsidP="005E30E8">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r w:rsidRPr="00495C58">
              <w:rPr>
                <w:rFonts w:ascii="Browallia New" w:eastAsia="Arial Unicode MS" w:hAnsi="Browallia New" w:cs="Browallia New"/>
                <w:spacing w:val="-6"/>
                <w:sz w:val="20"/>
                <w:szCs w:val="20"/>
              </w:rPr>
              <w:t xml:space="preserve"> </w:t>
            </w:r>
          </w:p>
          <w:p w14:paraId="29815AAD" w14:textId="77777777" w:rsidR="005E30E8" w:rsidRPr="00495C58" w:rsidRDefault="005E30E8" w:rsidP="005E30E8">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p>
          <w:p w14:paraId="05923625" w14:textId="62807444" w:rsidR="005E30E8" w:rsidRPr="00495C58" w:rsidRDefault="005E30E8" w:rsidP="005E30E8">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r w:rsidRPr="00495C58">
              <w:rPr>
                <w:rFonts w:ascii="Browallia New" w:eastAsia="Arial Unicode MS" w:hAnsi="Browallia New" w:cs="Browallia New"/>
                <w:spacing w:val="-6"/>
                <w:sz w:val="20"/>
                <w:szCs w:val="20"/>
              </w:rPr>
              <w:t>(156,312)</w:t>
            </w:r>
          </w:p>
        </w:tc>
        <w:tc>
          <w:tcPr>
            <w:tcW w:w="1023" w:type="dxa"/>
          </w:tcPr>
          <w:p w14:paraId="2AC78274" w14:textId="77777777" w:rsidR="005E30E8" w:rsidRPr="00495C58" w:rsidRDefault="005E30E8" w:rsidP="005E30E8">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r w:rsidRPr="00495C58">
              <w:rPr>
                <w:rFonts w:ascii="Browallia New" w:eastAsia="Arial Unicode MS" w:hAnsi="Browallia New" w:cs="Browallia New"/>
                <w:spacing w:val="-6"/>
                <w:sz w:val="20"/>
                <w:szCs w:val="20"/>
              </w:rPr>
              <w:t xml:space="preserve"> </w:t>
            </w:r>
          </w:p>
          <w:p w14:paraId="4FC219F0" w14:textId="77777777" w:rsidR="005E30E8" w:rsidRPr="00495C58" w:rsidRDefault="005E30E8" w:rsidP="005E30E8">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p>
          <w:p w14:paraId="5533EEC0" w14:textId="70A9CCD3" w:rsidR="005E30E8" w:rsidRPr="00495C58" w:rsidRDefault="005E30E8" w:rsidP="005E30E8">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r w:rsidRPr="00495C58">
              <w:rPr>
                <w:rFonts w:ascii="Browallia New" w:eastAsia="Arial Unicode MS" w:hAnsi="Browallia New" w:cs="Browallia New"/>
                <w:spacing w:val="-6"/>
                <w:sz w:val="20"/>
                <w:szCs w:val="20"/>
              </w:rPr>
              <w:t>(156,312)</w:t>
            </w:r>
          </w:p>
        </w:tc>
        <w:tc>
          <w:tcPr>
            <w:tcW w:w="1022" w:type="dxa"/>
            <w:tcBorders>
              <w:top w:val="nil"/>
              <w:left w:val="nil"/>
              <w:right w:val="nil"/>
            </w:tcBorders>
          </w:tcPr>
          <w:p w14:paraId="2D6EA2CD" w14:textId="77777777" w:rsidR="005E30E8" w:rsidRPr="00495C58" w:rsidRDefault="005E30E8" w:rsidP="005E30E8">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r w:rsidRPr="00495C58">
              <w:rPr>
                <w:rFonts w:ascii="Browallia New" w:eastAsia="Arial Unicode MS" w:hAnsi="Browallia New" w:cs="Browallia New"/>
                <w:spacing w:val="-6"/>
                <w:sz w:val="20"/>
                <w:szCs w:val="20"/>
              </w:rPr>
              <w:t xml:space="preserve"> </w:t>
            </w:r>
          </w:p>
          <w:p w14:paraId="08686EB7" w14:textId="77777777" w:rsidR="005E30E8" w:rsidRPr="00495C58" w:rsidRDefault="005E30E8" w:rsidP="005E30E8">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p>
          <w:p w14:paraId="445B1643" w14:textId="4414BF53" w:rsidR="005E30E8" w:rsidRPr="00495C58" w:rsidRDefault="005E30E8" w:rsidP="005E30E8">
            <w:pPr>
              <w:tabs>
                <w:tab w:val="clear" w:pos="227"/>
                <w:tab w:val="clear" w:pos="1644"/>
                <w:tab w:val="clear" w:pos="1871"/>
                <w:tab w:val="left" w:pos="318"/>
              </w:tabs>
              <w:ind w:right="8"/>
              <w:jc w:val="right"/>
              <w:rPr>
                <w:rFonts w:ascii="Browallia New" w:eastAsia="Arial Unicode MS" w:hAnsi="Browallia New" w:cs="Browallia New"/>
                <w:spacing w:val="-6"/>
                <w:sz w:val="20"/>
                <w:szCs w:val="20"/>
                <w:cs/>
              </w:rPr>
            </w:pPr>
            <w:r w:rsidRPr="00495C58">
              <w:rPr>
                <w:rFonts w:ascii="Browallia New" w:eastAsia="Arial Unicode MS" w:hAnsi="Browallia New" w:cs="Browallia New"/>
                <w:spacing w:val="-6"/>
                <w:sz w:val="20"/>
                <w:szCs w:val="20"/>
              </w:rPr>
              <w:t xml:space="preserve">      11,50</w:t>
            </w:r>
            <w:r w:rsidR="00B24A23" w:rsidRPr="00495C58">
              <w:rPr>
                <w:rFonts w:ascii="Browallia New" w:eastAsia="Arial Unicode MS" w:hAnsi="Browallia New" w:cs="Browallia New"/>
                <w:spacing w:val="-6"/>
                <w:sz w:val="20"/>
                <w:szCs w:val="20"/>
              </w:rPr>
              <w:t>0</w:t>
            </w:r>
          </w:p>
        </w:tc>
        <w:tc>
          <w:tcPr>
            <w:tcW w:w="1023" w:type="dxa"/>
          </w:tcPr>
          <w:p w14:paraId="7420A519" w14:textId="77777777" w:rsidR="005E30E8" w:rsidRPr="00495C58" w:rsidRDefault="005E30E8" w:rsidP="005E30E8">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r w:rsidRPr="00495C58">
              <w:rPr>
                <w:rFonts w:ascii="Browallia New" w:eastAsia="Arial Unicode MS" w:hAnsi="Browallia New" w:cs="Browallia New"/>
                <w:spacing w:val="-6"/>
                <w:sz w:val="20"/>
                <w:szCs w:val="20"/>
              </w:rPr>
              <w:t xml:space="preserve"> </w:t>
            </w:r>
          </w:p>
          <w:p w14:paraId="4C00FF5B" w14:textId="77777777" w:rsidR="005E30E8" w:rsidRPr="00495C58" w:rsidRDefault="005E30E8" w:rsidP="005E30E8">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p>
          <w:p w14:paraId="7571F25C" w14:textId="79C7A67A" w:rsidR="005E30E8" w:rsidRPr="00495C58" w:rsidRDefault="005E30E8" w:rsidP="005E30E8">
            <w:pPr>
              <w:tabs>
                <w:tab w:val="clear" w:pos="227"/>
                <w:tab w:val="clear" w:pos="1644"/>
                <w:tab w:val="clear" w:pos="1871"/>
                <w:tab w:val="left" w:pos="318"/>
              </w:tabs>
              <w:ind w:right="8"/>
              <w:jc w:val="right"/>
              <w:rPr>
                <w:rFonts w:ascii="Browallia New" w:eastAsia="Arial Unicode MS" w:hAnsi="Browallia New" w:cs="Browallia New"/>
                <w:spacing w:val="-6"/>
                <w:sz w:val="20"/>
                <w:szCs w:val="20"/>
                <w:cs/>
              </w:rPr>
            </w:pPr>
            <w:r w:rsidRPr="00495C58">
              <w:rPr>
                <w:rFonts w:ascii="Browallia New" w:eastAsia="Arial Unicode MS" w:hAnsi="Browallia New" w:cs="Browallia New"/>
                <w:spacing w:val="-6"/>
                <w:sz w:val="20"/>
                <w:szCs w:val="20"/>
              </w:rPr>
              <w:t xml:space="preserve">      11,50</w:t>
            </w:r>
            <w:r w:rsidR="00B24A23" w:rsidRPr="00495C58">
              <w:rPr>
                <w:rFonts w:ascii="Browallia New" w:eastAsia="Arial Unicode MS" w:hAnsi="Browallia New" w:cs="Browallia New"/>
                <w:spacing w:val="-6"/>
                <w:sz w:val="20"/>
                <w:szCs w:val="20"/>
              </w:rPr>
              <w:t>0</w:t>
            </w:r>
          </w:p>
        </w:tc>
        <w:tc>
          <w:tcPr>
            <w:tcW w:w="1023" w:type="dxa"/>
            <w:tcBorders>
              <w:top w:val="nil"/>
              <w:left w:val="nil"/>
              <w:right w:val="nil"/>
            </w:tcBorders>
            <w:vAlign w:val="bottom"/>
          </w:tcPr>
          <w:p w14:paraId="2F6BB473" w14:textId="30FFB9C6" w:rsidR="005E30E8" w:rsidRPr="00495C58" w:rsidRDefault="005E30E8" w:rsidP="005E30E8">
            <w:pPr>
              <w:tabs>
                <w:tab w:val="clear" w:pos="227"/>
                <w:tab w:val="clear" w:pos="1644"/>
                <w:tab w:val="clear" w:pos="1871"/>
                <w:tab w:val="left" w:pos="318"/>
              </w:tabs>
              <w:ind w:right="8"/>
              <w:jc w:val="center"/>
              <w:rPr>
                <w:rFonts w:ascii="Browallia New" w:eastAsia="Arial Unicode MS" w:hAnsi="Browallia New" w:cs="Browallia New"/>
                <w:spacing w:val="-6"/>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51F67186" w14:textId="03695F19" w:rsidR="005E30E8" w:rsidRPr="00495C58" w:rsidRDefault="005E30E8" w:rsidP="005E30E8">
            <w:pPr>
              <w:tabs>
                <w:tab w:val="clear" w:pos="227"/>
                <w:tab w:val="clear" w:pos="1644"/>
                <w:tab w:val="clear" w:pos="1871"/>
                <w:tab w:val="left" w:pos="318"/>
              </w:tabs>
              <w:ind w:right="8"/>
              <w:jc w:val="center"/>
              <w:rPr>
                <w:rFonts w:ascii="Browallia New" w:eastAsia="Arial Unicode MS" w:hAnsi="Browallia New" w:cs="Browallia New"/>
                <w:spacing w:val="-6"/>
                <w:sz w:val="20"/>
                <w:szCs w:val="20"/>
              </w:rPr>
            </w:pPr>
            <w:r w:rsidRPr="00495C58">
              <w:rPr>
                <w:rFonts w:ascii="Browallia New" w:eastAsia="Arial Unicode MS" w:hAnsi="Browallia New" w:cs="Browallia New"/>
                <w:sz w:val="20"/>
                <w:szCs w:val="20"/>
              </w:rPr>
              <w:t xml:space="preserve">          -</w:t>
            </w:r>
          </w:p>
        </w:tc>
      </w:tr>
      <w:tr w:rsidR="005E30E8" w:rsidRPr="00495C58" w14:paraId="44DCFFC5" w14:textId="77777777" w:rsidTr="00C2117F">
        <w:trPr>
          <w:trHeight w:val="262"/>
        </w:trPr>
        <w:tc>
          <w:tcPr>
            <w:tcW w:w="2268" w:type="dxa"/>
            <w:vAlign w:val="bottom"/>
          </w:tcPr>
          <w:p w14:paraId="755103BC" w14:textId="4B1387B6" w:rsidR="005E30E8" w:rsidRPr="00495C58" w:rsidRDefault="005E30E8" w:rsidP="005E30E8">
            <w:pPr>
              <w:ind w:left="61" w:hanging="61"/>
              <w:rPr>
                <w:rFonts w:ascii="Browallia New" w:eastAsia="Arial Unicode MS" w:hAnsi="Browallia New" w:cs="Browallia New"/>
                <w:sz w:val="20"/>
                <w:szCs w:val="20"/>
              </w:rPr>
            </w:pPr>
            <w:r w:rsidRPr="00495C58">
              <w:rPr>
                <w:rFonts w:ascii="Browallia New" w:eastAsia="Arial Unicode MS" w:hAnsi="Browallia New" w:cs="Browallia New"/>
                <w:sz w:val="20"/>
                <w:szCs w:val="20"/>
                <w:cs/>
              </w:rPr>
              <w:t>บริษัท เอส</w:t>
            </w:r>
            <w:r w:rsidRPr="00495C58">
              <w:rPr>
                <w:rFonts w:ascii="Browallia New" w:eastAsia="Arial Unicode MS" w:hAnsi="Browallia New" w:cs="Browallia New"/>
                <w:sz w:val="20"/>
                <w:szCs w:val="20"/>
              </w:rPr>
              <w:t xml:space="preserve"> </w:t>
            </w:r>
            <w:r w:rsidRPr="00495C58">
              <w:rPr>
                <w:rFonts w:ascii="Browallia New" w:eastAsia="Arial Unicode MS" w:hAnsi="Browallia New" w:cs="Browallia New"/>
                <w:sz w:val="20"/>
                <w:szCs w:val="20"/>
                <w:cs/>
              </w:rPr>
              <w:t>-</w:t>
            </w:r>
            <w:r w:rsidRPr="00495C58">
              <w:rPr>
                <w:rFonts w:ascii="Browallia New" w:eastAsia="Arial Unicode MS" w:hAnsi="Browallia New" w:cs="Browallia New"/>
                <w:sz w:val="20"/>
                <w:szCs w:val="20"/>
              </w:rPr>
              <w:t xml:space="preserve"> </w:t>
            </w:r>
            <w:r w:rsidRPr="00495C58">
              <w:rPr>
                <w:rFonts w:ascii="Browallia New" w:eastAsia="Arial Unicode MS" w:hAnsi="Browallia New" w:cs="Browallia New"/>
                <w:sz w:val="20"/>
                <w:szCs w:val="20"/>
                <w:cs/>
              </w:rPr>
              <w:t>วัน สปอร์ต</w:t>
            </w:r>
            <w:r w:rsidRPr="00495C58">
              <w:rPr>
                <w:rFonts w:ascii="Browallia New" w:eastAsia="Arial Unicode MS" w:hAnsi="Browallia New" w:cs="Browallia New"/>
                <w:sz w:val="20"/>
                <w:szCs w:val="20"/>
              </w:rPr>
              <w:t xml:space="preserve"> </w:t>
            </w:r>
            <w:r w:rsidRPr="00495C58">
              <w:rPr>
                <w:rFonts w:ascii="Browallia New" w:eastAsia="Arial Unicode MS" w:hAnsi="Browallia New" w:cs="Browallia New"/>
                <w:sz w:val="20"/>
                <w:szCs w:val="20"/>
                <w:cs/>
              </w:rPr>
              <w:t>จำกัด</w:t>
            </w:r>
            <w:r w:rsidRPr="00495C58">
              <w:rPr>
                <w:rFonts w:ascii="Browallia New" w:eastAsia="Arial Unicode MS" w:hAnsi="Browallia New" w:cs="Browallia New"/>
                <w:sz w:val="20"/>
                <w:szCs w:val="20"/>
              </w:rPr>
              <w:t>*</w:t>
            </w:r>
          </w:p>
        </w:tc>
        <w:tc>
          <w:tcPr>
            <w:tcW w:w="993" w:type="dxa"/>
            <w:vAlign w:val="bottom"/>
          </w:tcPr>
          <w:p w14:paraId="699E378D" w14:textId="781153A3" w:rsidR="005E30E8" w:rsidRPr="00495C58" w:rsidRDefault="005E30E8" w:rsidP="005E30E8">
            <w:pPr>
              <w:ind w:left="61" w:hanging="61"/>
              <w:jc w:val="center"/>
              <w:rPr>
                <w:rFonts w:ascii="Browallia New" w:eastAsia="Arial Unicode MS" w:hAnsi="Browallia New" w:cs="Browallia New"/>
                <w:sz w:val="20"/>
                <w:szCs w:val="20"/>
              </w:rPr>
            </w:pPr>
            <w:r w:rsidRPr="00495C58">
              <w:rPr>
                <w:rFonts w:ascii="Browallia New" w:eastAsia="Arial Unicode MS" w:hAnsi="Browallia New" w:cs="Browallia New"/>
                <w:sz w:val="20"/>
                <w:szCs w:val="20"/>
              </w:rPr>
              <w:t>100</w:t>
            </w:r>
          </w:p>
        </w:tc>
        <w:tc>
          <w:tcPr>
            <w:tcW w:w="969" w:type="dxa"/>
            <w:tcBorders>
              <w:left w:val="nil"/>
            </w:tcBorders>
            <w:vAlign w:val="bottom"/>
          </w:tcPr>
          <w:p w14:paraId="2AA07364" w14:textId="296416AE" w:rsidR="005E30E8" w:rsidRPr="00495C58" w:rsidRDefault="005E30E8" w:rsidP="005E30E8">
            <w:pPr>
              <w:ind w:left="61" w:hanging="61"/>
              <w:jc w:val="center"/>
              <w:rPr>
                <w:rFonts w:ascii="Browallia New" w:eastAsia="Arial Unicode MS" w:hAnsi="Browallia New" w:cs="Browallia New"/>
                <w:sz w:val="20"/>
                <w:szCs w:val="20"/>
              </w:rPr>
            </w:pPr>
            <w:r w:rsidRPr="00495C58">
              <w:rPr>
                <w:rFonts w:ascii="Browallia New" w:eastAsia="Arial Unicode MS" w:hAnsi="Browallia New" w:cs="Browallia New"/>
                <w:sz w:val="20"/>
                <w:szCs w:val="20"/>
              </w:rPr>
              <w:t>100</w:t>
            </w:r>
          </w:p>
        </w:tc>
        <w:tc>
          <w:tcPr>
            <w:tcW w:w="1022" w:type="dxa"/>
            <w:vAlign w:val="bottom"/>
          </w:tcPr>
          <w:p w14:paraId="400935DD" w14:textId="4BA344F7" w:rsidR="005E30E8" w:rsidRPr="00495C58" w:rsidRDefault="005E30E8" w:rsidP="005E30E8">
            <w:pPr>
              <w:pBdr>
                <w:bottom w:val="single" w:sz="4" w:space="1" w:color="auto"/>
              </w:pBdr>
              <w:tabs>
                <w:tab w:val="clear" w:pos="227"/>
                <w:tab w:val="left" w:pos="318"/>
              </w:tabs>
              <w:ind w:left="61" w:hanging="61"/>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15,000 </w:t>
            </w:r>
          </w:p>
        </w:tc>
        <w:tc>
          <w:tcPr>
            <w:tcW w:w="1023" w:type="dxa"/>
            <w:vAlign w:val="bottom"/>
          </w:tcPr>
          <w:p w14:paraId="3C642EC9" w14:textId="4FA70E88" w:rsidR="005E30E8" w:rsidRPr="00495C58" w:rsidRDefault="005E30E8" w:rsidP="005E30E8">
            <w:pPr>
              <w:pBdr>
                <w:bottom w:val="single" w:sz="4" w:space="1" w:color="auto"/>
              </w:pBdr>
              <w:tabs>
                <w:tab w:val="clear" w:pos="227"/>
                <w:tab w:val="left" w:pos="318"/>
              </w:tabs>
              <w:ind w:left="61" w:hanging="61"/>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15,000 </w:t>
            </w:r>
          </w:p>
        </w:tc>
        <w:tc>
          <w:tcPr>
            <w:tcW w:w="1023" w:type="dxa"/>
            <w:vAlign w:val="bottom"/>
          </w:tcPr>
          <w:p w14:paraId="6A63A424" w14:textId="74573B81" w:rsidR="005E30E8" w:rsidRPr="00495C58" w:rsidRDefault="005E30E8" w:rsidP="005E30E8">
            <w:pPr>
              <w:pBdr>
                <w:bottom w:val="single" w:sz="4" w:space="1" w:color="auto"/>
              </w:pBdr>
              <w:tabs>
                <w:tab w:val="clear" w:pos="227"/>
                <w:tab w:val="left" w:pos="318"/>
              </w:tabs>
              <w:ind w:left="61" w:hanging="61"/>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33,801 </w:t>
            </w:r>
          </w:p>
        </w:tc>
        <w:tc>
          <w:tcPr>
            <w:tcW w:w="1022" w:type="dxa"/>
            <w:vAlign w:val="bottom"/>
          </w:tcPr>
          <w:p w14:paraId="0B9CF217" w14:textId="6E4536CE" w:rsidR="005E30E8" w:rsidRPr="00495C58" w:rsidRDefault="005E30E8" w:rsidP="005E30E8">
            <w:pPr>
              <w:pBdr>
                <w:bottom w:val="single" w:sz="4" w:space="1" w:color="auto"/>
              </w:pBdr>
              <w:tabs>
                <w:tab w:val="clear" w:pos="227"/>
                <w:tab w:val="left" w:pos="318"/>
              </w:tabs>
              <w:ind w:left="61" w:hanging="61"/>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33,801 </w:t>
            </w:r>
          </w:p>
        </w:tc>
        <w:tc>
          <w:tcPr>
            <w:tcW w:w="1023" w:type="dxa"/>
          </w:tcPr>
          <w:p w14:paraId="1F001D3F" w14:textId="74F9313D" w:rsidR="005E30E8" w:rsidRPr="00495C58" w:rsidRDefault="005E30E8" w:rsidP="005E30E8">
            <w:pPr>
              <w:pBdr>
                <w:bottom w:val="single" w:sz="4" w:space="1" w:color="auto"/>
              </w:pBdr>
              <w:tabs>
                <w:tab w:val="clear" w:pos="227"/>
                <w:tab w:val="left" w:pos="318"/>
              </w:tabs>
              <w:ind w:left="61" w:hanging="61"/>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(33,801)</w:t>
            </w:r>
          </w:p>
        </w:tc>
        <w:tc>
          <w:tcPr>
            <w:tcW w:w="1023" w:type="dxa"/>
          </w:tcPr>
          <w:p w14:paraId="626EB8E6" w14:textId="52D0D42B" w:rsidR="005E30E8" w:rsidRPr="00495C58" w:rsidRDefault="005E30E8" w:rsidP="005E30E8">
            <w:pPr>
              <w:pBdr>
                <w:bottom w:val="single" w:sz="4" w:space="1" w:color="auto"/>
              </w:pBdr>
              <w:tabs>
                <w:tab w:val="clear" w:pos="227"/>
                <w:tab w:val="left" w:pos="318"/>
              </w:tabs>
              <w:ind w:left="61" w:hanging="61"/>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(33,801)</w:t>
            </w:r>
          </w:p>
        </w:tc>
        <w:tc>
          <w:tcPr>
            <w:tcW w:w="1022" w:type="dxa"/>
            <w:tcBorders>
              <w:left w:val="nil"/>
              <w:right w:val="nil"/>
            </w:tcBorders>
            <w:vAlign w:val="bottom"/>
          </w:tcPr>
          <w:p w14:paraId="4CB8468A" w14:textId="3045E430" w:rsidR="005E30E8" w:rsidRPr="00495C58" w:rsidRDefault="005E30E8" w:rsidP="005E30E8">
            <w:pPr>
              <w:pBdr>
                <w:bottom w:val="single" w:sz="4" w:space="1" w:color="auto"/>
              </w:pBdr>
              <w:tabs>
                <w:tab w:val="clear" w:pos="227"/>
                <w:tab w:val="clear" w:pos="907"/>
                <w:tab w:val="left" w:pos="318"/>
                <w:tab w:val="left" w:pos="800"/>
              </w:tabs>
              <w:ind w:left="10" w:hanging="61"/>
              <w:jc w:val="center"/>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 xml:space="preserve">        -</w:t>
            </w:r>
          </w:p>
        </w:tc>
        <w:tc>
          <w:tcPr>
            <w:tcW w:w="1023" w:type="dxa"/>
            <w:vAlign w:val="bottom"/>
          </w:tcPr>
          <w:p w14:paraId="5477070E" w14:textId="26C491AF" w:rsidR="005E30E8" w:rsidRPr="00495C58" w:rsidRDefault="005E30E8" w:rsidP="005E30E8">
            <w:pPr>
              <w:pBdr>
                <w:bottom w:val="single" w:sz="4" w:space="1" w:color="auto"/>
              </w:pBdr>
              <w:tabs>
                <w:tab w:val="clear" w:pos="227"/>
                <w:tab w:val="left" w:pos="318"/>
              </w:tabs>
              <w:ind w:left="61" w:hanging="61"/>
              <w:jc w:val="center"/>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 xml:space="preserve">        -</w:t>
            </w:r>
          </w:p>
        </w:tc>
        <w:tc>
          <w:tcPr>
            <w:tcW w:w="1023" w:type="dxa"/>
            <w:tcBorders>
              <w:left w:val="nil"/>
              <w:right w:val="nil"/>
            </w:tcBorders>
            <w:vAlign w:val="bottom"/>
          </w:tcPr>
          <w:p w14:paraId="755685A4" w14:textId="5D86BAD8" w:rsidR="005E30E8" w:rsidRPr="00495C58" w:rsidRDefault="005E30E8" w:rsidP="005E30E8">
            <w:pPr>
              <w:pBdr>
                <w:bottom w:val="single" w:sz="4" w:space="1" w:color="auto"/>
              </w:pBdr>
              <w:tabs>
                <w:tab w:val="clear" w:pos="227"/>
                <w:tab w:val="left" w:pos="318"/>
              </w:tabs>
              <w:ind w:left="61" w:hanging="61"/>
              <w:jc w:val="center"/>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 xml:space="preserve">           -</w:t>
            </w:r>
          </w:p>
        </w:tc>
        <w:tc>
          <w:tcPr>
            <w:tcW w:w="1023" w:type="dxa"/>
            <w:vAlign w:val="bottom"/>
          </w:tcPr>
          <w:p w14:paraId="1351D174" w14:textId="3BC07849" w:rsidR="005E30E8" w:rsidRPr="00495C58" w:rsidRDefault="005E30E8" w:rsidP="005E30E8">
            <w:pPr>
              <w:pBdr>
                <w:bottom w:val="single" w:sz="4" w:space="1" w:color="auto"/>
              </w:pBdr>
              <w:tabs>
                <w:tab w:val="clear" w:pos="227"/>
                <w:tab w:val="left" w:pos="318"/>
              </w:tabs>
              <w:ind w:left="61" w:hanging="61"/>
              <w:jc w:val="center"/>
              <w:rPr>
                <w:rFonts w:ascii="Browallia New" w:eastAsia="Arial Unicode MS" w:hAnsi="Browallia New" w:cs="Browallia New"/>
                <w:sz w:val="20"/>
                <w:szCs w:val="20"/>
              </w:rPr>
            </w:pPr>
            <w:r w:rsidRPr="00495C58">
              <w:rPr>
                <w:rFonts w:ascii="Browallia New" w:eastAsia="Arial Unicode MS" w:hAnsi="Browallia New" w:cs="Browallia New"/>
                <w:spacing w:val="-4"/>
                <w:sz w:val="20"/>
                <w:szCs w:val="20"/>
              </w:rPr>
              <w:t xml:space="preserve">           -</w:t>
            </w:r>
          </w:p>
        </w:tc>
      </w:tr>
      <w:tr w:rsidR="005E30E8" w:rsidRPr="00495C58" w14:paraId="212076B4" w14:textId="77777777" w:rsidTr="00C2117F">
        <w:tc>
          <w:tcPr>
            <w:tcW w:w="2268" w:type="dxa"/>
            <w:vAlign w:val="bottom"/>
          </w:tcPr>
          <w:p w14:paraId="6D4CFDFB" w14:textId="45FD788B" w:rsidR="005E30E8" w:rsidRPr="00495C58" w:rsidRDefault="005E30E8" w:rsidP="005E30E8">
            <w:pPr>
              <w:ind w:left="61" w:hanging="61"/>
              <w:rPr>
                <w:rFonts w:ascii="Browallia New" w:eastAsia="Arial Unicode MS" w:hAnsi="Browallia New" w:cs="Browallia New"/>
                <w:sz w:val="20"/>
                <w:szCs w:val="20"/>
                <w:cs/>
              </w:rPr>
            </w:pPr>
            <w:r w:rsidRPr="00495C58">
              <w:rPr>
                <w:rFonts w:ascii="Browallia New" w:eastAsia="Arial Unicode MS" w:hAnsi="Browallia New" w:cs="Browallia New"/>
                <w:sz w:val="20"/>
                <w:szCs w:val="20"/>
                <w:cs/>
              </w:rPr>
              <w:t>รวม</w:t>
            </w:r>
          </w:p>
        </w:tc>
        <w:tc>
          <w:tcPr>
            <w:tcW w:w="993" w:type="dxa"/>
            <w:vAlign w:val="bottom"/>
          </w:tcPr>
          <w:p w14:paraId="15255CD4" w14:textId="77777777" w:rsidR="005E30E8" w:rsidRPr="00495C58" w:rsidRDefault="005E30E8" w:rsidP="005E30E8">
            <w:pPr>
              <w:jc w:val="center"/>
              <w:rPr>
                <w:rFonts w:ascii="Browallia New" w:eastAsia="Arial Unicode MS" w:hAnsi="Browallia New" w:cs="Browallia New"/>
                <w:sz w:val="20"/>
                <w:szCs w:val="20"/>
                <w:cs/>
              </w:rPr>
            </w:pPr>
          </w:p>
        </w:tc>
        <w:tc>
          <w:tcPr>
            <w:tcW w:w="969" w:type="dxa"/>
            <w:tcBorders>
              <w:left w:val="nil"/>
            </w:tcBorders>
            <w:vAlign w:val="bottom"/>
          </w:tcPr>
          <w:p w14:paraId="70CE5CEA" w14:textId="31514088" w:rsidR="005E30E8" w:rsidRPr="00495C58" w:rsidRDefault="005E30E8" w:rsidP="005E30E8">
            <w:pPr>
              <w:jc w:val="center"/>
              <w:rPr>
                <w:rFonts w:ascii="Browallia New" w:eastAsia="Arial Unicode MS" w:hAnsi="Browallia New" w:cs="Browallia New"/>
                <w:sz w:val="20"/>
                <w:szCs w:val="20"/>
                <w:cs/>
              </w:rPr>
            </w:pPr>
          </w:p>
        </w:tc>
        <w:tc>
          <w:tcPr>
            <w:tcW w:w="1022" w:type="dxa"/>
            <w:vAlign w:val="bottom"/>
          </w:tcPr>
          <w:p w14:paraId="3DB88915" w14:textId="51999CA8" w:rsidR="005E30E8" w:rsidRPr="00495C58" w:rsidRDefault="005E30E8" w:rsidP="005E30E8">
            <w:pPr>
              <w:pBdr>
                <w:bottom w:val="single" w:sz="8" w:space="1" w:color="auto"/>
              </w:pBdr>
              <w:tabs>
                <w:tab w:val="clear" w:pos="227"/>
                <w:tab w:val="left" w:pos="318"/>
              </w:tabs>
              <w:jc w:val="right"/>
              <w:rPr>
                <w:rFonts w:ascii="Browallia New" w:eastAsia="Arial Unicode MS" w:hAnsi="Browallia New" w:cs="Browallia New"/>
                <w:spacing w:val="-6"/>
                <w:sz w:val="20"/>
                <w:szCs w:val="20"/>
              </w:rPr>
            </w:pPr>
            <w:r w:rsidRPr="00495C58">
              <w:rPr>
                <w:rFonts w:ascii="Browallia New" w:eastAsia="Arial Unicode MS" w:hAnsi="Browallia New" w:cs="Browallia New"/>
                <w:sz w:val="20"/>
                <w:szCs w:val="20"/>
              </w:rPr>
              <w:t xml:space="preserve">       77,125 </w:t>
            </w:r>
          </w:p>
        </w:tc>
        <w:tc>
          <w:tcPr>
            <w:tcW w:w="1023" w:type="dxa"/>
            <w:vAlign w:val="bottom"/>
          </w:tcPr>
          <w:p w14:paraId="6B6FD10E" w14:textId="3D471D8B" w:rsidR="005E30E8" w:rsidRPr="00495C58" w:rsidRDefault="005E30E8" w:rsidP="005E30E8">
            <w:pPr>
              <w:pBdr>
                <w:bottom w:val="single" w:sz="8" w:space="1" w:color="auto"/>
              </w:pBdr>
              <w:tabs>
                <w:tab w:val="clear" w:pos="227"/>
                <w:tab w:val="left" w:pos="318"/>
              </w:tabs>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77,125 </w:t>
            </w:r>
          </w:p>
        </w:tc>
        <w:tc>
          <w:tcPr>
            <w:tcW w:w="1023" w:type="dxa"/>
            <w:vAlign w:val="bottom"/>
          </w:tcPr>
          <w:p w14:paraId="3BB3EB8A" w14:textId="5192CC9B" w:rsidR="005E30E8" w:rsidRPr="00495C58" w:rsidRDefault="005E30E8" w:rsidP="005E30E8">
            <w:pPr>
              <w:pBdr>
                <w:bottom w:val="single" w:sz="8" w:space="1" w:color="auto"/>
              </w:pBdr>
              <w:tabs>
                <w:tab w:val="clear" w:pos="227"/>
                <w:tab w:val="left" w:pos="318"/>
              </w:tabs>
              <w:jc w:val="right"/>
              <w:rPr>
                <w:rFonts w:ascii="Browallia New" w:eastAsia="Arial Unicode MS" w:hAnsi="Browallia New" w:cs="Browallia New"/>
                <w:spacing w:val="-6"/>
                <w:sz w:val="20"/>
                <w:szCs w:val="20"/>
              </w:rPr>
            </w:pPr>
            <w:r w:rsidRPr="00495C58">
              <w:rPr>
                <w:rFonts w:ascii="Browallia New" w:eastAsia="Arial Unicode MS" w:hAnsi="Browallia New" w:cs="Browallia New"/>
                <w:sz w:val="20"/>
                <w:szCs w:val="20"/>
              </w:rPr>
              <w:t xml:space="preserve">      250,138 </w:t>
            </w:r>
          </w:p>
        </w:tc>
        <w:tc>
          <w:tcPr>
            <w:tcW w:w="1022" w:type="dxa"/>
            <w:vAlign w:val="bottom"/>
          </w:tcPr>
          <w:p w14:paraId="005FE4E1" w14:textId="1E630744" w:rsidR="005E30E8" w:rsidRPr="00495C58" w:rsidRDefault="005E30E8" w:rsidP="005E30E8">
            <w:pPr>
              <w:pBdr>
                <w:bottom w:val="single" w:sz="8" w:space="1" w:color="auto"/>
              </w:pBdr>
              <w:tabs>
                <w:tab w:val="clear" w:pos="227"/>
                <w:tab w:val="left" w:pos="318"/>
              </w:tabs>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250,138 </w:t>
            </w:r>
          </w:p>
        </w:tc>
        <w:tc>
          <w:tcPr>
            <w:tcW w:w="1023" w:type="dxa"/>
          </w:tcPr>
          <w:p w14:paraId="79DC33BF" w14:textId="16E2D784" w:rsidR="005E30E8" w:rsidRPr="00495C58" w:rsidRDefault="005E30E8" w:rsidP="005E30E8">
            <w:pPr>
              <w:pBdr>
                <w:bottom w:val="single" w:sz="8" w:space="1" w:color="auto"/>
              </w:pBdr>
              <w:tabs>
                <w:tab w:val="clear" w:pos="227"/>
                <w:tab w:val="left" w:pos="318"/>
              </w:tabs>
              <w:jc w:val="right"/>
              <w:rPr>
                <w:rFonts w:ascii="Browallia New" w:eastAsia="Arial Unicode MS" w:hAnsi="Browallia New" w:cs="Browallia New"/>
                <w:spacing w:val="-6"/>
                <w:sz w:val="20"/>
                <w:szCs w:val="20"/>
              </w:rPr>
            </w:pPr>
            <w:r w:rsidRPr="00495C58">
              <w:rPr>
                <w:rFonts w:ascii="Browallia New" w:eastAsia="Arial Unicode MS" w:hAnsi="Browallia New" w:cs="Browallia New"/>
                <w:spacing w:val="-6"/>
                <w:sz w:val="20"/>
                <w:szCs w:val="20"/>
              </w:rPr>
              <w:t>(214,629)</w:t>
            </w:r>
          </w:p>
        </w:tc>
        <w:tc>
          <w:tcPr>
            <w:tcW w:w="1023" w:type="dxa"/>
          </w:tcPr>
          <w:p w14:paraId="0FBA2672" w14:textId="353AE257" w:rsidR="005E30E8" w:rsidRPr="00495C58" w:rsidRDefault="005E30E8" w:rsidP="005E30E8">
            <w:pPr>
              <w:pBdr>
                <w:bottom w:val="single" w:sz="8" w:space="1" w:color="auto"/>
              </w:pBdr>
              <w:tabs>
                <w:tab w:val="clear" w:pos="227"/>
                <w:tab w:val="left" w:pos="318"/>
              </w:tabs>
              <w:jc w:val="right"/>
              <w:rPr>
                <w:rFonts w:ascii="Browallia New" w:eastAsia="Arial Unicode MS" w:hAnsi="Browallia New" w:cs="Browallia New"/>
                <w:spacing w:val="-6"/>
                <w:sz w:val="20"/>
                <w:szCs w:val="20"/>
              </w:rPr>
            </w:pPr>
            <w:r w:rsidRPr="00495C58">
              <w:rPr>
                <w:rFonts w:ascii="Browallia New" w:eastAsia="Arial Unicode MS" w:hAnsi="Browallia New" w:cs="Browallia New"/>
                <w:spacing w:val="-6"/>
                <w:sz w:val="20"/>
                <w:szCs w:val="20"/>
              </w:rPr>
              <w:t>(214,629)</w:t>
            </w:r>
          </w:p>
        </w:tc>
        <w:tc>
          <w:tcPr>
            <w:tcW w:w="1022" w:type="dxa"/>
            <w:tcBorders>
              <w:left w:val="nil"/>
              <w:right w:val="nil"/>
            </w:tcBorders>
          </w:tcPr>
          <w:p w14:paraId="73618F3F" w14:textId="6A056349" w:rsidR="005E30E8" w:rsidRPr="00495C58" w:rsidRDefault="005E30E8" w:rsidP="005E30E8">
            <w:pPr>
              <w:pBdr>
                <w:bottom w:val="single" w:sz="8" w:space="1" w:color="auto"/>
              </w:pBdr>
              <w:tabs>
                <w:tab w:val="clear" w:pos="227"/>
                <w:tab w:val="left" w:pos="318"/>
              </w:tabs>
              <w:jc w:val="right"/>
              <w:rPr>
                <w:rFonts w:ascii="Browallia New" w:eastAsia="Arial Unicode MS" w:hAnsi="Browallia New" w:cs="Browallia New"/>
                <w:spacing w:val="-6"/>
                <w:sz w:val="20"/>
                <w:szCs w:val="20"/>
              </w:rPr>
            </w:pPr>
            <w:r w:rsidRPr="00495C58">
              <w:rPr>
                <w:rFonts w:ascii="Browallia New" w:eastAsia="Arial Unicode MS" w:hAnsi="Browallia New" w:cs="Browallia New"/>
                <w:spacing w:val="-6"/>
                <w:sz w:val="20"/>
                <w:szCs w:val="20"/>
              </w:rPr>
              <w:t xml:space="preserve">          35,5</w:t>
            </w:r>
            <w:r w:rsidR="00850023" w:rsidRPr="00495C58">
              <w:rPr>
                <w:rFonts w:ascii="Browallia New" w:eastAsia="Arial Unicode MS" w:hAnsi="Browallia New" w:cs="Browallia New"/>
                <w:spacing w:val="-6"/>
                <w:sz w:val="20"/>
                <w:szCs w:val="20"/>
              </w:rPr>
              <w:t>09</w:t>
            </w:r>
          </w:p>
        </w:tc>
        <w:tc>
          <w:tcPr>
            <w:tcW w:w="1023" w:type="dxa"/>
          </w:tcPr>
          <w:p w14:paraId="00C147B2" w14:textId="066B63E3" w:rsidR="005E30E8" w:rsidRPr="00495C58" w:rsidRDefault="005E30E8" w:rsidP="005E30E8">
            <w:pPr>
              <w:pBdr>
                <w:bottom w:val="single" w:sz="8" w:space="1" w:color="auto"/>
              </w:pBdr>
              <w:tabs>
                <w:tab w:val="clear" w:pos="227"/>
                <w:tab w:val="left" w:pos="318"/>
              </w:tabs>
              <w:jc w:val="right"/>
              <w:rPr>
                <w:rFonts w:ascii="Browallia New" w:eastAsia="Arial Unicode MS" w:hAnsi="Browallia New" w:cs="Browallia New"/>
                <w:spacing w:val="-6"/>
                <w:sz w:val="20"/>
                <w:szCs w:val="20"/>
              </w:rPr>
            </w:pPr>
            <w:r w:rsidRPr="00495C58">
              <w:rPr>
                <w:rFonts w:ascii="Browallia New" w:eastAsia="Arial Unicode MS" w:hAnsi="Browallia New" w:cs="Browallia New"/>
                <w:spacing w:val="-6"/>
                <w:sz w:val="20"/>
                <w:szCs w:val="20"/>
              </w:rPr>
              <w:t xml:space="preserve">          35,5</w:t>
            </w:r>
            <w:r w:rsidR="005F79A6" w:rsidRPr="00495C58">
              <w:rPr>
                <w:rFonts w:ascii="Browallia New" w:eastAsia="Arial Unicode MS" w:hAnsi="Browallia New" w:cs="Browallia New"/>
                <w:spacing w:val="-6"/>
                <w:sz w:val="20"/>
                <w:szCs w:val="20"/>
              </w:rPr>
              <w:t>09</w:t>
            </w:r>
          </w:p>
        </w:tc>
        <w:tc>
          <w:tcPr>
            <w:tcW w:w="1023" w:type="dxa"/>
            <w:tcBorders>
              <w:left w:val="nil"/>
              <w:right w:val="nil"/>
            </w:tcBorders>
            <w:vAlign w:val="bottom"/>
          </w:tcPr>
          <w:p w14:paraId="11E8290C" w14:textId="14BAC91D" w:rsidR="005E30E8" w:rsidRPr="00495C58" w:rsidRDefault="005E30E8" w:rsidP="005E30E8">
            <w:pPr>
              <w:pBdr>
                <w:bottom w:val="single" w:sz="8" w:space="1" w:color="auto"/>
              </w:pBdr>
              <w:tabs>
                <w:tab w:val="clear" w:pos="227"/>
                <w:tab w:val="left" w:pos="318"/>
              </w:tabs>
              <w:jc w:val="center"/>
              <w:rPr>
                <w:rFonts w:ascii="Browallia New" w:eastAsia="Arial Unicode MS" w:hAnsi="Browallia New" w:cs="Browallia New"/>
                <w:spacing w:val="-6"/>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127B5960" w14:textId="593B21BC" w:rsidR="005E30E8" w:rsidRPr="00495C58" w:rsidRDefault="005E30E8" w:rsidP="005E30E8">
            <w:pPr>
              <w:pBdr>
                <w:bottom w:val="single" w:sz="8" w:space="1" w:color="auto"/>
              </w:pBdr>
              <w:tabs>
                <w:tab w:val="clear" w:pos="227"/>
                <w:tab w:val="left" w:pos="318"/>
              </w:tabs>
              <w:jc w:val="center"/>
              <w:rPr>
                <w:rFonts w:ascii="Browallia New" w:eastAsia="Arial Unicode MS" w:hAnsi="Browallia New" w:cs="Browallia New"/>
                <w:spacing w:val="-6"/>
                <w:sz w:val="20"/>
                <w:szCs w:val="20"/>
              </w:rPr>
            </w:pPr>
            <w:r w:rsidRPr="00495C58">
              <w:rPr>
                <w:rFonts w:ascii="Browallia New" w:eastAsia="Arial Unicode MS" w:hAnsi="Browallia New" w:cs="Browallia New"/>
                <w:sz w:val="20"/>
                <w:szCs w:val="20"/>
              </w:rPr>
              <w:t xml:space="preserve">          -</w:t>
            </w:r>
          </w:p>
        </w:tc>
      </w:tr>
      <w:tr w:rsidR="005E30E8" w:rsidRPr="00495C58" w14:paraId="3867D986" w14:textId="77777777" w:rsidTr="00C2117F">
        <w:trPr>
          <w:trHeight w:val="144"/>
        </w:trPr>
        <w:tc>
          <w:tcPr>
            <w:tcW w:w="2268" w:type="dxa"/>
            <w:vAlign w:val="bottom"/>
          </w:tcPr>
          <w:p w14:paraId="7576A9C5" w14:textId="77777777" w:rsidR="005E30E8" w:rsidRPr="00495C58" w:rsidRDefault="005E30E8" w:rsidP="005E30E8">
            <w:pPr>
              <w:ind w:left="61"/>
              <w:rPr>
                <w:rFonts w:ascii="Browallia New" w:eastAsia="Arial Unicode MS" w:hAnsi="Browallia New" w:cs="Browallia New"/>
                <w:sz w:val="16"/>
                <w:szCs w:val="16"/>
                <w:cs/>
              </w:rPr>
            </w:pPr>
          </w:p>
        </w:tc>
        <w:tc>
          <w:tcPr>
            <w:tcW w:w="993" w:type="dxa"/>
            <w:vAlign w:val="bottom"/>
          </w:tcPr>
          <w:p w14:paraId="3DD03F3A" w14:textId="77777777" w:rsidR="005E30E8" w:rsidRPr="00495C58" w:rsidRDefault="005E30E8" w:rsidP="005E30E8">
            <w:pPr>
              <w:ind w:left="61"/>
              <w:jc w:val="center"/>
              <w:rPr>
                <w:rFonts w:ascii="Browallia New" w:eastAsia="Arial Unicode MS" w:hAnsi="Browallia New" w:cs="Browallia New"/>
                <w:sz w:val="16"/>
                <w:szCs w:val="16"/>
                <w:cs/>
              </w:rPr>
            </w:pPr>
          </w:p>
        </w:tc>
        <w:tc>
          <w:tcPr>
            <w:tcW w:w="969" w:type="dxa"/>
            <w:tcBorders>
              <w:left w:val="nil"/>
            </w:tcBorders>
            <w:vAlign w:val="bottom"/>
          </w:tcPr>
          <w:p w14:paraId="51780FB7" w14:textId="02C0E9A6" w:rsidR="005E30E8" w:rsidRPr="00495C58" w:rsidRDefault="005E30E8" w:rsidP="005E30E8">
            <w:pPr>
              <w:ind w:left="61"/>
              <w:jc w:val="center"/>
              <w:rPr>
                <w:rFonts w:ascii="Browallia New" w:eastAsia="Arial Unicode MS" w:hAnsi="Browallia New" w:cs="Browallia New"/>
                <w:sz w:val="16"/>
                <w:szCs w:val="16"/>
                <w:cs/>
              </w:rPr>
            </w:pPr>
          </w:p>
        </w:tc>
        <w:tc>
          <w:tcPr>
            <w:tcW w:w="1022" w:type="dxa"/>
            <w:vAlign w:val="bottom"/>
          </w:tcPr>
          <w:p w14:paraId="645BF2F9" w14:textId="3EF82A35" w:rsidR="005E30E8" w:rsidRPr="00495C58" w:rsidRDefault="005E30E8" w:rsidP="005E30E8">
            <w:pPr>
              <w:tabs>
                <w:tab w:val="clear" w:pos="227"/>
                <w:tab w:val="left" w:pos="318"/>
              </w:tabs>
              <w:jc w:val="right"/>
              <w:rPr>
                <w:rFonts w:ascii="Browallia New" w:eastAsia="Arial Unicode MS" w:hAnsi="Browallia New" w:cs="Browallia New"/>
                <w:spacing w:val="-6"/>
                <w:sz w:val="20"/>
                <w:szCs w:val="20"/>
              </w:rPr>
            </w:pPr>
          </w:p>
        </w:tc>
        <w:tc>
          <w:tcPr>
            <w:tcW w:w="1023" w:type="dxa"/>
            <w:vAlign w:val="bottom"/>
          </w:tcPr>
          <w:p w14:paraId="36851B31" w14:textId="77777777" w:rsidR="005E30E8" w:rsidRPr="00495C58" w:rsidRDefault="005E30E8" w:rsidP="005E30E8">
            <w:pPr>
              <w:tabs>
                <w:tab w:val="clear" w:pos="227"/>
                <w:tab w:val="left" w:pos="318"/>
              </w:tabs>
              <w:jc w:val="right"/>
              <w:rPr>
                <w:rFonts w:ascii="Browallia New" w:eastAsia="Arial Unicode MS" w:hAnsi="Browallia New" w:cs="Browallia New"/>
                <w:sz w:val="20"/>
                <w:szCs w:val="20"/>
              </w:rPr>
            </w:pPr>
          </w:p>
        </w:tc>
        <w:tc>
          <w:tcPr>
            <w:tcW w:w="1023" w:type="dxa"/>
            <w:vAlign w:val="bottom"/>
          </w:tcPr>
          <w:p w14:paraId="2B70ED63" w14:textId="77777777" w:rsidR="005E30E8" w:rsidRPr="00495C58" w:rsidRDefault="005E30E8" w:rsidP="005E30E8">
            <w:pPr>
              <w:tabs>
                <w:tab w:val="clear" w:pos="227"/>
                <w:tab w:val="left" w:pos="318"/>
              </w:tabs>
              <w:jc w:val="right"/>
              <w:rPr>
                <w:rFonts w:ascii="Browallia New" w:eastAsia="Arial Unicode MS" w:hAnsi="Browallia New" w:cs="Browallia New"/>
                <w:spacing w:val="-6"/>
                <w:sz w:val="20"/>
                <w:szCs w:val="20"/>
              </w:rPr>
            </w:pPr>
          </w:p>
        </w:tc>
        <w:tc>
          <w:tcPr>
            <w:tcW w:w="1022" w:type="dxa"/>
            <w:vAlign w:val="bottom"/>
          </w:tcPr>
          <w:p w14:paraId="264FA67D" w14:textId="77777777" w:rsidR="005E30E8" w:rsidRPr="00495C58" w:rsidRDefault="005E30E8" w:rsidP="005E30E8">
            <w:pPr>
              <w:tabs>
                <w:tab w:val="clear" w:pos="227"/>
                <w:tab w:val="left" w:pos="318"/>
              </w:tabs>
              <w:jc w:val="right"/>
              <w:rPr>
                <w:rFonts w:ascii="Browallia New" w:eastAsia="Arial Unicode MS" w:hAnsi="Browallia New" w:cs="Browallia New"/>
                <w:sz w:val="20"/>
                <w:szCs w:val="20"/>
              </w:rPr>
            </w:pPr>
          </w:p>
        </w:tc>
        <w:tc>
          <w:tcPr>
            <w:tcW w:w="1023" w:type="dxa"/>
            <w:vAlign w:val="bottom"/>
          </w:tcPr>
          <w:p w14:paraId="58B2D3BD" w14:textId="77777777" w:rsidR="005E30E8" w:rsidRPr="00495C58" w:rsidRDefault="005E30E8" w:rsidP="005E30E8">
            <w:pPr>
              <w:tabs>
                <w:tab w:val="clear" w:pos="227"/>
                <w:tab w:val="left" w:pos="318"/>
              </w:tabs>
              <w:jc w:val="right"/>
              <w:rPr>
                <w:rFonts w:ascii="Browallia New" w:eastAsia="Arial Unicode MS" w:hAnsi="Browallia New" w:cs="Browallia New"/>
                <w:spacing w:val="-6"/>
                <w:sz w:val="20"/>
                <w:szCs w:val="20"/>
              </w:rPr>
            </w:pPr>
          </w:p>
        </w:tc>
        <w:tc>
          <w:tcPr>
            <w:tcW w:w="1023" w:type="dxa"/>
            <w:vAlign w:val="bottom"/>
          </w:tcPr>
          <w:p w14:paraId="5F71DAB1" w14:textId="77777777" w:rsidR="005E30E8" w:rsidRPr="00495C58" w:rsidRDefault="005E30E8" w:rsidP="005E30E8">
            <w:pPr>
              <w:tabs>
                <w:tab w:val="clear" w:pos="227"/>
                <w:tab w:val="left" w:pos="318"/>
              </w:tabs>
              <w:jc w:val="right"/>
              <w:rPr>
                <w:rFonts w:ascii="Browallia New" w:eastAsia="Arial Unicode MS" w:hAnsi="Browallia New" w:cs="Browallia New"/>
                <w:spacing w:val="-6"/>
                <w:sz w:val="20"/>
                <w:szCs w:val="20"/>
              </w:rPr>
            </w:pPr>
          </w:p>
        </w:tc>
        <w:tc>
          <w:tcPr>
            <w:tcW w:w="1022" w:type="dxa"/>
            <w:vAlign w:val="bottom"/>
          </w:tcPr>
          <w:p w14:paraId="2DDF9AC2" w14:textId="77777777" w:rsidR="005E30E8" w:rsidRPr="00495C58" w:rsidRDefault="005E30E8" w:rsidP="005E30E8">
            <w:pPr>
              <w:tabs>
                <w:tab w:val="clear" w:pos="227"/>
                <w:tab w:val="left" w:pos="318"/>
                <w:tab w:val="decimal" w:pos="1066"/>
              </w:tabs>
              <w:jc w:val="right"/>
              <w:rPr>
                <w:rFonts w:ascii="Browallia New" w:eastAsia="Arial Unicode MS" w:hAnsi="Browallia New" w:cs="Browallia New"/>
                <w:spacing w:val="-6"/>
                <w:sz w:val="20"/>
                <w:szCs w:val="20"/>
              </w:rPr>
            </w:pPr>
          </w:p>
        </w:tc>
        <w:tc>
          <w:tcPr>
            <w:tcW w:w="1023" w:type="dxa"/>
            <w:vAlign w:val="bottom"/>
          </w:tcPr>
          <w:p w14:paraId="7640D1E0" w14:textId="77777777" w:rsidR="005E30E8" w:rsidRPr="00495C58" w:rsidRDefault="005E30E8" w:rsidP="005E30E8">
            <w:pPr>
              <w:tabs>
                <w:tab w:val="clear" w:pos="227"/>
                <w:tab w:val="left" w:pos="318"/>
              </w:tabs>
              <w:jc w:val="right"/>
              <w:rPr>
                <w:rFonts w:ascii="Browallia New" w:eastAsia="Arial Unicode MS" w:hAnsi="Browallia New" w:cs="Browallia New"/>
                <w:spacing w:val="-6"/>
                <w:sz w:val="20"/>
                <w:szCs w:val="20"/>
              </w:rPr>
            </w:pPr>
          </w:p>
        </w:tc>
        <w:tc>
          <w:tcPr>
            <w:tcW w:w="1023" w:type="dxa"/>
            <w:vAlign w:val="bottom"/>
          </w:tcPr>
          <w:p w14:paraId="2FC07091" w14:textId="77777777" w:rsidR="005E30E8" w:rsidRPr="00495C58" w:rsidRDefault="005E30E8" w:rsidP="005E30E8">
            <w:pPr>
              <w:tabs>
                <w:tab w:val="clear" w:pos="227"/>
                <w:tab w:val="left" w:pos="318"/>
              </w:tabs>
              <w:jc w:val="right"/>
              <w:rPr>
                <w:rFonts w:ascii="Browallia New" w:eastAsia="Arial Unicode MS" w:hAnsi="Browallia New" w:cs="Browallia New"/>
                <w:spacing w:val="-6"/>
                <w:sz w:val="20"/>
                <w:szCs w:val="20"/>
              </w:rPr>
            </w:pPr>
          </w:p>
        </w:tc>
        <w:tc>
          <w:tcPr>
            <w:tcW w:w="1023" w:type="dxa"/>
            <w:vAlign w:val="bottom"/>
          </w:tcPr>
          <w:p w14:paraId="04AB3DA0" w14:textId="77777777" w:rsidR="005E30E8" w:rsidRPr="00495C58" w:rsidRDefault="005E30E8" w:rsidP="005E30E8">
            <w:pPr>
              <w:tabs>
                <w:tab w:val="clear" w:pos="227"/>
                <w:tab w:val="left" w:pos="318"/>
              </w:tabs>
              <w:jc w:val="right"/>
              <w:rPr>
                <w:rFonts w:ascii="Browallia New" w:eastAsia="Arial Unicode MS" w:hAnsi="Browallia New" w:cs="Browallia New"/>
                <w:spacing w:val="-6"/>
                <w:sz w:val="20"/>
                <w:szCs w:val="20"/>
              </w:rPr>
            </w:pPr>
          </w:p>
        </w:tc>
      </w:tr>
      <w:tr w:rsidR="005E30E8" w:rsidRPr="00495C58" w14:paraId="59F3C191" w14:textId="77777777">
        <w:tc>
          <w:tcPr>
            <w:tcW w:w="2268" w:type="dxa"/>
            <w:vAlign w:val="bottom"/>
          </w:tcPr>
          <w:p w14:paraId="0310BE94" w14:textId="10E28937" w:rsidR="005E30E8" w:rsidRPr="00495C58" w:rsidRDefault="005E30E8" w:rsidP="005E30E8">
            <w:pPr>
              <w:tabs>
                <w:tab w:val="clear" w:pos="227"/>
                <w:tab w:val="left" w:pos="318"/>
              </w:tabs>
              <w:rPr>
                <w:rFonts w:ascii="Browallia New" w:eastAsia="Arial Unicode MS" w:hAnsi="Browallia New" w:cs="Browallia New"/>
                <w:b/>
                <w:bCs/>
                <w:sz w:val="20"/>
                <w:szCs w:val="20"/>
                <w:cs/>
              </w:rPr>
            </w:pPr>
            <w:r w:rsidRPr="00495C58">
              <w:rPr>
                <w:rFonts w:ascii="Browallia New" w:eastAsia="Arial Unicode MS" w:hAnsi="Browallia New" w:cs="Browallia New"/>
                <w:b/>
                <w:bCs/>
                <w:sz w:val="20"/>
                <w:szCs w:val="20"/>
                <w:cs/>
              </w:rPr>
              <w:t>รวมบริษัทย่อย</w:t>
            </w:r>
          </w:p>
        </w:tc>
        <w:tc>
          <w:tcPr>
            <w:tcW w:w="993" w:type="dxa"/>
            <w:vAlign w:val="bottom"/>
          </w:tcPr>
          <w:p w14:paraId="6510C7BB" w14:textId="77777777" w:rsidR="005E30E8" w:rsidRPr="00495C58" w:rsidRDefault="005E30E8" w:rsidP="005E30E8">
            <w:pPr>
              <w:jc w:val="center"/>
              <w:rPr>
                <w:rFonts w:ascii="Browallia New" w:eastAsia="Arial Unicode MS" w:hAnsi="Browallia New" w:cs="Browallia New"/>
                <w:b/>
                <w:bCs/>
                <w:sz w:val="20"/>
                <w:szCs w:val="20"/>
                <w:cs/>
              </w:rPr>
            </w:pPr>
          </w:p>
        </w:tc>
        <w:tc>
          <w:tcPr>
            <w:tcW w:w="969" w:type="dxa"/>
            <w:tcBorders>
              <w:left w:val="nil"/>
            </w:tcBorders>
            <w:vAlign w:val="bottom"/>
          </w:tcPr>
          <w:p w14:paraId="424D6B0D" w14:textId="6E0C3316" w:rsidR="005E30E8" w:rsidRPr="00495C58" w:rsidRDefault="005E30E8" w:rsidP="005E30E8">
            <w:pPr>
              <w:jc w:val="center"/>
              <w:rPr>
                <w:rFonts w:ascii="Browallia New" w:eastAsia="Arial Unicode MS" w:hAnsi="Browallia New" w:cs="Browallia New"/>
                <w:b/>
                <w:bCs/>
                <w:sz w:val="20"/>
                <w:szCs w:val="20"/>
                <w:cs/>
              </w:rPr>
            </w:pPr>
          </w:p>
        </w:tc>
        <w:tc>
          <w:tcPr>
            <w:tcW w:w="1022" w:type="dxa"/>
          </w:tcPr>
          <w:p w14:paraId="346BDF86" w14:textId="29538664" w:rsidR="005E30E8" w:rsidRPr="00495C58" w:rsidRDefault="005E30E8" w:rsidP="005E30E8">
            <w:pPr>
              <w:pBdr>
                <w:bottom w:val="single" w:sz="12" w:space="1" w:color="auto"/>
              </w:pBdr>
              <w:tabs>
                <w:tab w:val="clear" w:pos="227"/>
                <w:tab w:val="left" w:pos="318"/>
              </w:tabs>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1,</w:t>
            </w:r>
            <w:r w:rsidR="00E77A0E" w:rsidRPr="00495C58">
              <w:rPr>
                <w:rFonts w:ascii="Browallia New" w:eastAsia="Arial Unicode MS" w:hAnsi="Browallia New" w:cs="Browallia New"/>
                <w:sz w:val="20"/>
                <w:szCs w:val="20"/>
              </w:rPr>
              <w:t>60</w:t>
            </w:r>
            <w:r w:rsidR="00E308FE" w:rsidRPr="00495C58">
              <w:rPr>
                <w:rFonts w:ascii="Browallia New" w:eastAsia="Arial Unicode MS" w:hAnsi="Browallia New" w:cs="Browallia New"/>
                <w:sz w:val="20"/>
                <w:szCs w:val="20"/>
              </w:rPr>
              <w:t>3</w:t>
            </w:r>
            <w:r w:rsidRPr="00495C58">
              <w:rPr>
                <w:rFonts w:ascii="Browallia New" w:eastAsia="Arial Unicode MS" w:hAnsi="Browallia New" w:cs="Browallia New"/>
                <w:sz w:val="20"/>
                <w:szCs w:val="20"/>
              </w:rPr>
              <w:t>,063</w:t>
            </w:r>
          </w:p>
        </w:tc>
        <w:tc>
          <w:tcPr>
            <w:tcW w:w="1023" w:type="dxa"/>
          </w:tcPr>
          <w:p w14:paraId="296AF485" w14:textId="0E15D44C" w:rsidR="005E30E8" w:rsidRPr="00495C58" w:rsidRDefault="005E30E8" w:rsidP="005E30E8">
            <w:pPr>
              <w:pBdr>
                <w:bottom w:val="single" w:sz="12" w:space="1" w:color="auto"/>
              </w:pBdr>
              <w:tabs>
                <w:tab w:val="clear" w:pos="227"/>
                <w:tab w:val="left" w:pos="318"/>
              </w:tabs>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1,602,063</w:t>
            </w:r>
          </w:p>
        </w:tc>
        <w:tc>
          <w:tcPr>
            <w:tcW w:w="1023" w:type="dxa"/>
          </w:tcPr>
          <w:p w14:paraId="07335ED2" w14:textId="006082E6" w:rsidR="005E30E8" w:rsidRPr="00495C58" w:rsidRDefault="005E30E8" w:rsidP="005E30E8">
            <w:pPr>
              <w:pBdr>
                <w:bottom w:val="single" w:sz="12" w:space="1" w:color="auto"/>
              </w:pBdr>
              <w:tabs>
                <w:tab w:val="clear" w:pos="227"/>
                <w:tab w:val="left" w:pos="318"/>
              </w:tabs>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1,</w:t>
            </w:r>
            <w:r w:rsidR="0034198C" w:rsidRPr="00495C58">
              <w:rPr>
                <w:rFonts w:ascii="Browallia New" w:eastAsia="Arial Unicode MS" w:hAnsi="Browallia New" w:cs="Browallia New"/>
                <w:sz w:val="20"/>
                <w:szCs w:val="20"/>
              </w:rPr>
              <w:t>780,145</w:t>
            </w:r>
          </w:p>
        </w:tc>
        <w:tc>
          <w:tcPr>
            <w:tcW w:w="1022" w:type="dxa"/>
          </w:tcPr>
          <w:p w14:paraId="58C96339" w14:textId="0852B47F" w:rsidR="005E30E8" w:rsidRPr="00495C58" w:rsidRDefault="005E30E8" w:rsidP="005E30E8">
            <w:pPr>
              <w:pBdr>
                <w:bottom w:val="single" w:sz="12" w:space="1" w:color="auto"/>
              </w:pBdr>
              <w:tabs>
                <w:tab w:val="clear" w:pos="227"/>
                <w:tab w:val="left" w:pos="318"/>
              </w:tabs>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1,779,145</w:t>
            </w:r>
          </w:p>
        </w:tc>
        <w:tc>
          <w:tcPr>
            <w:tcW w:w="1023" w:type="dxa"/>
          </w:tcPr>
          <w:p w14:paraId="40F05FBE" w14:textId="43CCF587" w:rsidR="005E30E8" w:rsidRPr="00495C58" w:rsidRDefault="005E30E8" w:rsidP="005E30E8">
            <w:pPr>
              <w:pBdr>
                <w:bottom w:val="single" w:sz="12" w:space="1" w:color="auto"/>
              </w:pBdr>
              <w:tabs>
                <w:tab w:val="clear" w:pos="227"/>
                <w:tab w:val="left" w:pos="318"/>
              </w:tabs>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(291,551)</w:t>
            </w:r>
          </w:p>
        </w:tc>
        <w:tc>
          <w:tcPr>
            <w:tcW w:w="1023" w:type="dxa"/>
          </w:tcPr>
          <w:p w14:paraId="6095D44A" w14:textId="38175E5E" w:rsidR="005E30E8" w:rsidRPr="00495C58" w:rsidRDefault="005E30E8" w:rsidP="005E30E8">
            <w:pPr>
              <w:pBdr>
                <w:bottom w:val="single" w:sz="12" w:space="1" w:color="auto"/>
              </w:pBdr>
              <w:tabs>
                <w:tab w:val="clear" w:pos="227"/>
                <w:tab w:val="left" w:pos="318"/>
              </w:tabs>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(291,551)</w:t>
            </w:r>
          </w:p>
        </w:tc>
        <w:tc>
          <w:tcPr>
            <w:tcW w:w="1022" w:type="dxa"/>
          </w:tcPr>
          <w:p w14:paraId="6EFDF3AC" w14:textId="729DCE3D" w:rsidR="005E30E8" w:rsidRPr="00495C58" w:rsidRDefault="005E30E8" w:rsidP="005E30E8">
            <w:pPr>
              <w:pBdr>
                <w:bottom w:val="single" w:sz="12" w:space="1" w:color="auto"/>
              </w:pBdr>
              <w:tabs>
                <w:tab w:val="clear" w:pos="227"/>
                <w:tab w:val="left" w:pos="318"/>
                <w:tab w:val="decimal" w:pos="1066"/>
              </w:tabs>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1,</w:t>
            </w:r>
            <w:r w:rsidR="002B4E2D" w:rsidRPr="00495C58">
              <w:rPr>
                <w:rFonts w:ascii="Browallia New" w:eastAsia="Arial Unicode MS" w:hAnsi="Browallia New" w:cs="Browallia New"/>
                <w:sz w:val="20"/>
                <w:szCs w:val="20"/>
              </w:rPr>
              <w:t>488</w:t>
            </w:r>
            <w:r w:rsidRPr="00495C58">
              <w:rPr>
                <w:rFonts w:ascii="Browallia New" w:eastAsia="Arial Unicode MS" w:hAnsi="Browallia New" w:cs="Browallia New"/>
                <w:sz w:val="20"/>
                <w:szCs w:val="20"/>
              </w:rPr>
              <w:t>,</w:t>
            </w:r>
            <w:r w:rsidR="00D8453E" w:rsidRPr="00495C58">
              <w:rPr>
                <w:rFonts w:ascii="Browallia New" w:eastAsia="Arial Unicode MS" w:hAnsi="Browallia New" w:cs="Browallia New"/>
                <w:sz w:val="20"/>
                <w:szCs w:val="20"/>
              </w:rPr>
              <w:t>594</w:t>
            </w:r>
          </w:p>
        </w:tc>
        <w:tc>
          <w:tcPr>
            <w:tcW w:w="1023" w:type="dxa"/>
          </w:tcPr>
          <w:p w14:paraId="1F79F0B1" w14:textId="61DE09CD" w:rsidR="005E30E8" w:rsidRPr="00495C58" w:rsidRDefault="005E30E8" w:rsidP="005E30E8">
            <w:pPr>
              <w:pBdr>
                <w:bottom w:val="single" w:sz="12" w:space="1" w:color="auto"/>
              </w:pBdr>
              <w:tabs>
                <w:tab w:val="clear" w:pos="227"/>
                <w:tab w:val="left" w:pos="318"/>
              </w:tabs>
              <w:jc w:val="right"/>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1,487,594</w:t>
            </w:r>
          </w:p>
        </w:tc>
        <w:tc>
          <w:tcPr>
            <w:tcW w:w="1023" w:type="dxa"/>
          </w:tcPr>
          <w:p w14:paraId="24137CA9" w14:textId="5CC20C70" w:rsidR="005E30E8" w:rsidRPr="00495C58" w:rsidRDefault="005E30E8" w:rsidP="005E30E8">
            <w:pPr>
              <w:pBdr>
                <w:bottom w:val="single" w:sz="12" w:space="1" w:color="auto"/>
              </w:pBdr>
              <w:tabs>
                <w:tab w:val="clear" w:pos="227"/>
                <w:tab w:val="left" w:pos="318"/>
              </w:tabs>
              <w:jc w:val="center"/>
              <w:rPr>
                <w:rFonts w:ascii="Browallia New" w:eastAsia="Arial Unicode MS" w:hAnsi="Browallia New" w:cs="Browallia New"/>
                <w:sz w:val="20"/>
                <w:szCs w:val="20"/>
                <w:cs/>
              </w:rPr>
            </w:pPr>
            <w:r w:rsidRPr="00495C58">
              <w:rPr>
                <w:rFonts w:ascii="Browallia New" w:eastAsia="Arial Unicode MS" w:hAnsi="Browallia New" w:cs="Browallia New"/>
                <w:sz w:val="20"/>
                <w:szCs w:val="20"/>
              </w:rPr>
              <w:t xml:space="preserve">          -</w:t>
            </w:r>
          </w:p>
        </w:tc>
        <w:tc>
          <w:tcPr>
            <w:tcW w:w="1023" w:type="dxa"/>
          </w:tcPr>
          <w:p w14:paraId="1AA22861" w14:textId="14229F96" w:rsidR="005E30E8" w:rsidRPr="00495C58" w:rsidRDefault="005E30E8" w:rsidP="005E30E8">
            <w:pPr>
              <w:pBdr>
                <w:bottom w:val="single" w:sz="12" w:space="1" w:color="auto"/>
              </w:pBdr>
              <w:tabs>
                <w:tab w:val="clear" w:pos="227"/>
                <w:tab w:val="left" w:pos="318"/>
              </w:tabs>
              <w:jc w:val="center"/>
              <w:rPr>
                <w:rFonts w:ascii="Browallia New" w:eastAsia="Arial Unicode MS" w:hAnsi="Browallia New" w:cs="Browallia New"/>
                <w:sz w:val="20"/>
                <w:szCs w:val="20"/>
              </w:rPr>
            </w:pPr>
            <w:r w:rsidRPr="00495C58">
              <w:rPr>
                <w:rFonts w:ascii="Browallia New" w:eastAsia="Arial Unicode MS" w:hAnsi="Browallia New" w:cs="Browallia New"/>
                <w:sz w:val="20"/>
                <w:szCs w:val="20"/>
              </w:rPr>
              <w:t xml:space="preserve">          -</w:t>
            </w:r>
          </w:p>
        </w:tc>
      </w:tr>
      <w:tr w:rsidR="005E30E8" w:rsidRPr="00495C58" w14:paraId="3E9B5087" w14:textId="77777777" w:rsidTr="00C2117F">
        <w:tc>
          <w:tcPr>
            <w:tcW w:w="2268" w:type="dxa"/>
            <w:vAlign w:val="bottom"/>
          </w:tcPr>
          <w:p w14:paraId="65C622C0" w14:textId="77777777" w:rsidR="005E30E8" w:rsidRPr="00495C58" w:rsidRDefault="005E30E8" w:rsidP="005E30E8">
            <w:pPr>
              <w:ind w:left="61"/>
              <w:rPr>
                <w:rFonts w:ascii="Browallia New" w:eastAsia="Arial Unicode MS" w:hAnsi="Browallia New" w:cs="Browallia New"/>
                <w:b/>
                <w:bCs/>
                <w:sz w:val="16"/>
                <w:szCs w:val="16"/>
                <w:cs/>
              </w:rPr>
            </w:pPr>
          </w:p>
        </w:tc>
        <w:tc>
          <w:tcPr>
            <w:tcW w:w="993" w:type="dxa"/>
            <w:vAlign w:val="bottom"/>
          </w:tcPr>
          <w:p w14:paraId="0B0453F9" w14:textId="77777777" w:rsidR="005E30E8" w:rsidRPr="00495C58" w:rsidRDefault="005E30E8" w:rsidP="005E30E8">
            <w:pPr>
              <w:ind w:left="61"/>
              <w:jc w:val="center"/>
              <w:rPr>
                <w:rFonts w:ascii="Browallia New" w:eastAsia="Arial Unicode MS" w:hAnsi="Browallia New" w:cs="Browallia New"/>
                <w:b/>
                <w:bCs/>
                <w:sz w:val="16"/>
                <w:szCs w:val="16"/>
                <w:cs/>
              </w:rPr>
            </w:pPr>
          </w:p>
        </w:tc>
        <w:tc>
          <w:tcPr>
            <w:tcW w:w="969" w:type="dxa"/>
            <w:tcBorders>
              <w:left w:val="nil"/>
            </w:tcBorders>
            <w:vAlign w:val="bottom"/>
          </w:tcPr>
          <w:p w14:paraId="010C2C41" w14:textId="6021C80C" w:rsidR="005E30E8" w:rsidRPr="00495C58" w:rsidRDefault="005E30E8" w:rsidP="005E30E8">
            <w:pPr>
              <w:ind w:left="61"/>
              <w:jc w:val="center"/>
              <w:rPr>
                <w:rFonts w:ascii="Browallia New" w:eastAsia="Arial Unicode MS" w:hAnsi="Browallia New" w:cs="Browallia New"/>
                <w:b/>
                <w:bCs/>
                <w:sz w:val="16"/>
                <w:szCs w:val="16"/>
                <w:cs/>
              </w:rPr>
            </w:pPr>
          </w:p>
        </w:tc>
        <w:tc>
          <w:tcPr>
            <w:tcW w:w="1022" w:type="dxa"/>
            <w:vAlign w:val="bottom"/>
          </w:tcPr>
          <w:p w14:paraId="7D301B3A" w14:textId="61C5EC6E"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39918D76" w14:textId="77777777" w:rsidR="005E30E8" w:rsidRPr="00495C58" w:rsidRDefault="005E30E8" w:rsidP="005E30E8">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16"/>
                <w:szCs w:val="16"/>
              </w:rPr>
            </w:pPr>
          </w:p>
        </w:tc>
        <w:tc>
          <w:tcPr>
            <w:tcW w:w="1023" w:type="dxa"/>
            <w:vAlign w:val="bottom"/>
          </w:tcPr>
          <w:p w14:paraId="1FECB86B" w14:textId="77777777"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vAlign w:val="bottom"/>
          </w:tcPr>
          <w:p w14:paraId="576B9E76" w14:textId="77777777"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center"/>
          </w:tcPr>
          <w:p w14:paraId="56AAFA8B" w14:textId="77777777"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center"/>
          </w:tcPr>
          <w:p w14:paraId="785A92FD" w14:textId="77777777"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vAlign w:val="bottom"/>
          </w:tcPr>
          <w:p w14:paraId="45C5F4B6" w14:textId="77777777" w:rsidR="005E30E8" w:rsidRPr="00495C58" w:rsidRDefault="005E30E8" w:rsidP="005E30E8">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16"/>
                <w:szCs w:val="16"/>
              </w:rPr>
            </w:pPr>
          </w:p>
        </w:tc>
        <w:tc>
          <w:tcPr>
            <w:tcW w:w="1023" w:type="dxa"/>
            <w:vAlign w:val="bottom"/>
          </w:tcPr>
          <w:p w14:paraId="5649CD3F" w14:textId="77777777"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6853CFA3" w14:textId="77777777"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725193AD" w14:textId="77777777"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r>
      <w:tr w:rsidR="005E30E8" w:rsidRPr="00495C58" w14:paraId="7654153D" w14:textId="77777777" w:rsidTr="00C2117F">
        <w:tc>
          <w:tcPr>
            <w:tcW w:w="2268" w:type="dxa"/>
          </w:tcPr>
          <w:p w14:paraId="42E88980" w14:textId="77777777" w:rsidR="005E30E8" w:rsidRPr="00495C58" w:rsidRDefault="005E30E8" w:rsidP="005E30E8">
            <w:pPr>
              <w:tabs>
                <w:tab w:val="clear" w:pos="227"/>
                <w:tab w:val="left" w:pos="318"/>
              </w:tabs>
              <w:rPr>
                <w:rFonts w:ascii="Browallia New" w:eastAsia="Arial Unicode MS" w:hAnsi="Browallia New" w:cs="Browallia New"/>
                <w:b/>
                <w:bCs/>
                <w:sz w:val="20"/>
                <w:szCs w:val="20"/>
              </w:rPr>
            </w:pPr>
            <w:r w:rsidRPr="00495C58">
              <w:rPr>
                <w:rFonts w:ascii="Browallia New" w:eastAsia="Arial Unicode MS" w:hAnsi="Browallia New" w:cs="Browallia New"/>
                <w:b/>
                <w:bCs/>
                <w:sz w:val="20"/>
                <w:szCs w:val="20"/>
                <w:cs/>
              </w:rPr>
              <w:t>บริษัทย่อยทางอ้อมที่</w:t>
            </w:r>
          </w:p>
          <w:p w14:paraId="7D0897EE" w14:textId="681F0F89" w:rsidR="005E30E8" w:rsidRPr="00495C58" w:rsidRDefault="005E30E8" w:rsidP="005E30E8">
            <w:pPr>
              <w:tabs>
                <w:tab w:val="clear" w:pos="227"/>
                <w:tab w:val="left" w:pos="318"/>
              </w:tabs>
              <w:rPr>
                <w:rFonts w:ascii="Browallia New" w:eastAsia="Arial Unicode MS" w:hAnsi="Browallia New" w:cs="Browallia New"/>
                <w:b/>
                <w:bCs/>
                <w:sz w:val="20"/>
                <w:szCs w:val="20"/>
                <w:cs/>
              </w:rPr>
            </w:pPr>
            <w:r w:rsidRPr="00495C58">
              <w:rPr>
                <w:rFonts w:ascii="Browallia New" w:eastAsia="Arial Unicode MS" w:hAnsi="Browallia New" w:cs="Browallia New"/>
                <w:b/>
                <w:bCs/>
                <w:sz w:val="20"/>
                <w:szCs w:val="20"/>
                <w:cs/>
              </w:rPr>
              <w:t xml:space="preserve">    ดำเนินธุรกิจ</w:t>
            </w:r>
          </w:p>
        </w:tc>
        <w:tc>
          <w:tcPr>
            <w:tcW w:w="993" w:type="dxa"/>
            <w:vAlign w:val="bottom"/>
          </w:tcPr>
          <w:p w14:paraId="2FEF4255" w14:textId="77777777" w:rsidR="005E30E8" w:rsidRPr="00495C58" w:rsidRDefault="005E30E8" w:rsidP="005E30E8">
            <w:pPr>
              <w:jc w:val="center"/>
              <w:rPr>
                <w:rFonts w:ascii="Browallia New" w:eastAsia="Arial Unicode MS" w:hAnsi="Browallia New" w:cs="Browallia New"/>
                <w:b/>
                <w:bCs/>
                <w:sz w:val="20"/>
                <w:szCs w:val="20"/>
                <w:cs/>
              </w:rPr>
            </w:pPr>
          </w:p>
        </w:tc>
        <w:tc>
          <w:tcPr>
            <w:tcW w:w="969" w:type="dxa"/>
            <w:tcBorders>
              <w:left w:val="nil"/>
            </w:tcBorders>
            <w:vAlign w:val="bottom"/>
          </w:tcPr>
          <w:p w14:paraId="0013D230" w14:textId="74B3C73C" w:rsidR="005E30E8" w:rsidRPr="00495C58" w:rsidRDefault="005E30E8" w:rsidP="005E30E8">
            <w:pPr>
              <w:jc w:val="center"/>
              <w:rPr>
                <w:rFonts w:ascii="Browallia New" w:eastAsia="Arial Unicode MS" w:hAnsi="Browallia New" w:cs="Browallia New"/>
                <w:b/>
                <w:bCs/>
                <w:sz w:val="20"/>
                <w:szCs w:val="20"/>
                <w:cs/>
              </w:rPr>
            </w:pPr>
          </w:p>
        </w:tc>
        <w:tc>
          <w:tcPr>
            <w:tcW w:w="1022" w:type="dxa"/>
            <w:vAlign w:val="bottom"/>
          </w:tcPr>
          <w:p w14:paraId="4DB97BEC" w14:textId="7603850A"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bottom"/>
          </w:tcPr>
          <w:p w14:paraId="5FD3ED51" w14:textId="77777777" w:rsidR="005E30E8" w:rsidRPr="00495C58" w:rsidRDefault="005E30E8" w:rsidP="005E30E8">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p>
        </w:tc>
        <w:tc>
          <w:tcPr>
            <w:tcW w:w="1023" w:type="dxa"/>
            <w:vAlign w:val="bottom"/>
          </w:tcPr>
          <w:p w14:paraId="60441B6F" w14:textId="77777777"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2" w:type="dxa"/>
            <w:vAlign w:val="bottom"/>
          </w:tcPr>
          <w:p w14:paraId="2FDD5774" w14:textId="77777777"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center"/>
          </w:tcPr>
          <w:p w14:paraId="5970C6B8" w14:textId="77777777"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center"/>
          </w:tcPr>
          <w:p w14:paraId="568468EB" w14:textId="77777777"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2" w:type="dxa"/>
            <w:vAlign w:val="bottom"/>
          </w:tcPr>
          <w:p w14:paraId="30B9E4AD" w14:textId="77777777" w:rsidR="005E30E8" w:rsidRPr="00495C58" w:rsidRDefault="005E30E8" w:rsidP="005E30E8">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20"/>
                <w:szCs w:val="20"/>
              </w:rPr>
            </w:pPr>
          </w:p>
        </w:tc>
        <w:tc>
          <w:tcPr>
            <w:tcW w:w="1023" w:type="dxa"/>
            <w:vAlign w:val="bottom"/>
          </w:tcPr>
          <w:p w14:paraId="66868A80" w14:textId="77777777"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bottom"/>
          </w:tcPr>
          <w:p w14:paraId="527C3F8B" w14:textId="77777777"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bottom"/>
          </w:tcPr>
          <w:p w14:paraId="039E98AF" w14:textId="77777777"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r>
      <w:tr w:rsidR="005E30E8" w:rsidRPr="00495C58" w14:paraId="4581FE1A" w14:textId="77777777" w:rsidTr="00C2117F">
        <w:tc>
          <w:tcPr>
            <w:tcW w:w="2268" w:type="dxa"/>
            <w:vAlign w:val="bottom"/>
          </w:tcPr>
          <w:p w14:paraId="12BFB0AF" w14:textId="0B4FB028" w:rsidR="005E30E8" w:rsidRPr="00495C58" w:rsidRDefault="005E30E8" w:rsidP="005E30E8">
            <w:pPr>
              <w:ind w:left="61" w:hanging="61"/>
              <w:rPr>
                <w:rFonts w:ascii="Browallia New" w:eastAsia="Arial Unicode MS" w:hAnsi="Browallia New" w:cs="Browallia New"/>
                <w:sz w:val="20"/>
                <w:szCs w:val="20"/>
                <w:cs/>
              </w:rPr>
            </w:pPr>
            <w:r w:rsidRPr="00495C58">
              <w:rPr>
                <w:rFonts w:ascii="Browallia New" w:eastAsia="Arial Unicode MS" w:hAnsi="Browallia New" w:cs="Browallia New"/>
                <w:sz w:val="20"/>
                <w:szCs w:val="20"/>
                <w:cs/>
              </w:rPr>
              <w:t>บริษัท อาร์เอส ลิฟเวลล์ จำกัด</w:t>
            </w:r>
          </w:p>
        </w:tc>
        <w:tc>
          <w:tcPr>
            <w:tcW w:w="993" w:type="dxa"/>
            <w:vAlign w:val="bottom"/>
          </w:tcPr>
          <w:p w14:paraId="0A15004F" w14:textId="0E3060D7" w:rsidR="005E30E8" w:rsidRPr="00495C58" w:rsidRDefault="00A344D9" w:rsidP="005E30E8">
            <w:pPr>
              <w:jc w:val="center"/>
              <w:rPr>
                <w:rFonts w:ascii="Browallia New" w:eastAsia="Arial Unicode MS" w:hAnsi="Browallia New" w:cs="Browallia New"/>
                <w:b/>
                <w:bCs/>
                <w:sz w:val="20"/>
                <w:szCs w:val="20"/>
                <w:cs/>
              </w:rPr>
            </w:pPr>
            <w:r w:rsidRPr="00495C58">
              <w:rPr>
                <w:rFonts w:ascii="Browallia New" w:hAnsi="Browallia New" w:cs="Browallia New"/>
                <w:color w:val="000000" w:themeColor="text1"/>
                <w:sz w:val="20"/>
                <w:szCs w:val="20"/>
              </w:rPr>
              <w:t>100</w:t>
            </w:r>
          </w:p>
        </w:tc>
        <w:tc>
          <w:tcPr>
            <w:tcW w:w="969" w:type="dxa"/>
            <w:tcBorders>
              <w:left w:val="nil"/>
            </w:tcBorders>
            <w:vAlign w:val="bottom"/>
          </w:tcPr>
          <w:p w14:paraId="067B78E3" w14:textId="0A0F479C" w:rsidR="005E30E8" w:rsidRPr="00495C58" w:rsidRDefault="005E30E8" w:rsidP="005E30E8">
            <w:pPr>
              <w:jc w:val="center"/>
              <w:rPr>
                <w:rFonts w:ascii="Browallia New" w:eastAsia="Arial Unicode MS" w:hAnsi="Browallia New" w:cs="Browallia New"/>
                <w:b/>
                <w:bCs/>
                <w:sz w:val="20"/>
                <w:szCs w:val="20"/>
                <w:cs/>
              </w:rPr>
            </w:pPr>
            <w:r w:rsidRPr="00495C58">
              <w:rPr>
                <w:rFonts w:ascii="Browallia New" w:hAnsi="Browallia New" w:cs="Browallia New"/>
                <w:color w:val="000000" w:themeColor="text1"/>
                <w:sz w:val="20"/>
                <w:szCs w:val="20"/>
              </w:rPr>
              <w:t>100</w:t>
            </w:r>
          </w:p>
        </w:tc>
        <w:tc>
          <w:tcPr>
            <w:tcW w:w="1022" w:type="dxa"/>
          </w:tcPr>
          <w:p w14:paraId="5EE9F639" w14:textId="3888571A"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350,000 </w:t>
            </w:r>
          </w:p>
        </w:tc>
        <w:tc>
          <w:tcPr>
            <w:tcW w:w="1023" w:type="dxa"/>
          </w:tcPr>
          <w:p w14:paraId="5097E1F1" w14:textId="0F361A68" w:rsidR="005E30E8" w:rsidRPr="00495C58" w:rsidRDefault="005E30E8" w:rsidP="005E30E8">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350,000 </w:t>
            </w:r>
          </w:p>
        </w:tc>
        <w:tc>
          <w:tcPr>
            <w:tcW w:w="1023" w:type="dxa"/>
            <w:vAlign w:val="bottom"/>
          </w:tcPr>
          <w:p w14:paraId="6DC3B057" w14:textId="367DB0F8"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2" w:type="dxa"/>
            <w:vAlign w:val="bottom"/>
          </w:tcPr>
          <w:p w14:paraId="0750F8FD" w14:textId="40697611"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486CAD4B" w14:textId="08954AF8"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0C40F69B" w14:textId="7DE9FF56"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2" w:type="dxa"/>
            <w:vAlign w:val="bottom"/>
          </w:tcPr>
          <w:p w14:paraId="3341626A" w14:textId="2581D857" w:rsidR="005E30E8" w:rsidRPr="00495C58" w:rsidRDefault="005E30E8" w:rsidP="005E30E8">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6E6948A2" w14:textId="332BE163"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3" w:type="dxa"/>
            <w:vAlign w:val="bottom"/>
          </w:tcPr>
          <w:p w14:paraId="58145DAB" w14:textId="63D4AECD"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205A5BD7" w14:textId="7592C109"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r>
      <w:tr w:rsidR="005E30E8" w:rsidRPr="00495C58" w14:paraId="5ED17B9B" w14:textId="77777777" w:rsidTr="00C2117F">
        <w:tc>
          <w:tcPr>
            <w:tcW w:w="2268" w:type="dxa"/>
          </w:tcPr>
          <w:p w14:paraId="3FC2061A" w14:textId="1760A37E" w:rsidR="005E30E8" w:rsidRPr="00495C58" w:rsidRDefault="005E30E8" w:rsidP="005E30E8">
            <w:pPr>
              <w:ind w:left="61" w:hanging="61"/>
              <w:rPr>
                <w:rFonts w:ascii="Browallia New" w:eastAsia="Arial Unicode MS" w:hAnsi="Browallia New" w:cs="Browallia New"/>
                <w:sz w:val="20"/>
                <w:szCs w:val="20"/>
                <w:cs/>
              </w:rPr>
            </w:pPr>
            <w:r w:rsidRPr="00495C58">
              <w:rPr>
                <w:rFonts w:ascii="Browallia New" w:eastAsia="Arial Unicode MS" w:hAnsi="Browallia New" w:cs="Browallia New"/>
                <w:sz w:val="20"/>
                <w:szCs w:val="20"/>
                <w:cs/>
              </w:rPr>
              <w:t>บริษัท จัดเก็บลิขสิทธิ์ไทย จำกัด</w:t>
            </w:r>
          </w:p>
        </w:tc>
        <w:tc>
          <w:tcPr>
            <w:tcW w:w="993" w:type="dxa"/>
            <w:vAlign w:val="bottom"/>
          </w:tcPr>
          <w:p w14:paraId="1EA2BA50" w14:textId="70FFCA4E" w:rsidR="005E30E8" w:rsidRPr="00495C58" w:rsidRDefault="00A344D9" w:rsidP="005E30E8">
            <w:pPr>
              <w:ind w:left="61" w:hanging="61"/>
              <w:jc w:val="center"/>
              <w:rPr>
                <w:rFonts w:ascii="Browallia New" w:eastAsia="Arial Unicode MS" w:hAnsi="Browallia New" w:cs="Browallia New"/>
                <w:sz w:val="20"/>
                <w:szCs w:val="20"/>
                <w:cs/>
              </w:rPr>
            </w:pPr>
            <w:r w:rsidRPr="00495C58">
              <w:rPr>
                <w:rFonts w:ascii="Browallia New" w:eastAsia="Arial Unicode MS" w:hAnsi="Browallia New" w:cs="Browallia New"/>
                <w:spacing w:val="-4"/>
                <w:sz w:val="20"/>
                <w:szCs w:val="20"/>
              </w:rPr>
              <w:t>100</w:t>
            </w:r>
          </w:p>
        </w:tc>
        <w:tc>
          <w:tcPr>
            <w:tcW w:w="969" w:type="dxa"/>
            <w:vAlign w:val="bottom"/>
          </w:tcPr>
          <w:p w14:paraId="0E3EE1AA" w14:textId="23B68EB8" w:rsidR="005E30E8" w:rsidRPr="00495C58" w:rsidRDefault="005E30E8" w:rsidP="005E30E8">
            <w:pPr>
              <w:jc w:val="center"/>
              <w:rPr>
                <w:rFonts w:ascii="Browallia New" w:eastAsia="Arial Unicode MS" w:hAnsi="Browallia New" w:cs="Browallia New"/>
                <w:sz w:val="20"/>
                <w:szCs w:val="20"/>
                <w:cs/>
              </w:rPr>
            </w:pPr>
            <w:r w:rsidRPr="00495C58">
              <w:rPr>
                <w:rFonts w:ascii="Browallia New" w:eastAsia="Arial Unicode MS" w:hAnsi="Browallia New" w:cs="Browallia New"/>
                <w:spacing w:val="-4"/>
                <w:sz w:val="20"/>
                <w:szCs w:val="20"/>
              </w:rPr>
              <w:t>100</w:t>
            </w:r>
          </w:p>
        </w:tc>
        <w:tc>
          <w:tcPr>
            <w:tcW w:w="1022" w:type="dxa"/>
          </w:tcPr>
          <w:p w14:paraId="1170DA7B" w14:textId="23803836" w:rsidR="005E30E8" w:rsidRPr="00495C58" w:rsidRDefault="00FC4AAA"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5,000</w:t>
            </w:r>
          </w:p>
        </w:tc>
        <w:tc>
          <w:tcPr>
            <w:tcW w:w="1023" w:type="dxa"/>
          </w:tcPr>
          <w:p w14:paraId="317A5BA7" w14:textId="16EC5B8C" w:rsidR="005E30E8" w:rsidRPr="00495C58" w:rsidRDefault="005E30E8" w:rsidP="005E30E8">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5,000</w:t>
            </w:r>
          </w:p>
        </w:tc>
        <w:tc>
          <w:tcPr>
            <w:tcW w:w="1023" w:type="dxa"/>
            <w:vAlign w:val="bottom"/>
          </w:tcPr>
          <w:p w14:paraId="3E1AEDA2" w14:textId="0EFAF2E3"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2" w:type="dxa"/>
            <w:vAlign w:val="bottom"/>
          </w:tcPr>
          <w:p w14:paraId="2A1B4322" w14:textId="3FEFF369"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72EB3CAD" w14:textId="6269BCA5"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4583A412" w14:textId="29228160"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rPr>
              <w:t xml:space="preserve">           -</w:t>
            </w:r>
          </w:p>
        </w:tc>
        <w:tc>
          <w:tcPr>
            <w:tcW w:w="1022" w:type="dxa"/>
            <w:vAlign w:val="bottom"/>
          </w:tcPr>
          <w:p w14:paraId="663A1DAE" w14:textId="01554FE9" w:rsidR="005E30E8" w:rsidRPr="00495C58" w:rsidRDefault="005E30E8" w:rsidP="005E30E8">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5E917F90" w14:textId="021E0881"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rPr>
              <w:t xml:space="preserve">           -</w:t>
            </w:r>
          </w:p>
        </w:tc>
        <w:tc>
          <w:tcPr>
            <w:tcW w:w="1023" w:type="dxa"/>
            <w:vAlign w:val="bottom"/>
          </w:tcPr>
          <w:p w14:paraId="0ED7B1F9" w14:textId="7142D905"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p>
        </w:tc>
        <w:tc>
          <w:tcPr>
            <w:tcW w:w="1023" w:type="dxa"/>
            <w:vAlign w:val="bottom"/>
          </w:tcPr>
          <w:p w14:paraId="03D35E33" w14:textId="38980DD3"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495C58">
              <w:rPr>
                <w:rFonts w:ascii="Browallia New" w:eastAsia="Arial Unicode MS" w:hAnsi="Browallia New" w:cs="Browallia New"/>
                <w:spacing w:val="-4"/>
                <w:sz w:val="20"/>
                <w:szCs w:val="20"/>
              </w:rPr>
              <w:t xml:space="preserve">           -</w:t>
            </w:r>
          </w:p>
        </w:tc>
      </w:tr>
      <w:tr w:rsidR="005E30E8" w:rsidRPr="00495C58" w14:paraId="4F432B80" w14:textId="77777777" w:rsidTr="00C2117F">
        <w:tc>
          <w:tcPr>
            <w:tcW w:w="2268" w:type="dxa"/>
          </w:tcPr>
          <w:p w14:paraId="053B053D" w14:textId="291AA377" w:rsidR="005E30E8" w:rsidRPr="00495C58" w:rsidRDefault="005E30E8" w:rsidP="005E30E8">
            <w:pPr>
              <w:ind w:left="61" w:hanging="61"/>
              <w:rPr>
                <w:rFonts w:ascii="Browallia New" w:eastAsia="Arial Unicode MS" w:hAnsi="Browallia New" w:cs="Browallia New"/>
                <w:sz w:val="20"/>
                <w:szCs w:val="20"/>
                <w:cs/>
              </w:rPr>
            </w:pPr>
            <w:r w:rsidRPr="00495C58">
              <w:rPr>
                <w:rFonts w:ascii="Browallia New" w:eastAsia="Arial Unicode MS" w:hAnsi="Browallia New" w:cs="Browallia New"/>
                <w:sz w:val="20"/>
                <w:szCs w:val="20"/>
                <w:cs/>
              </w:rPr>
              <w:t>บริษัท เพ็ท เมดดิเคิล กรุ๊ป จำกัด</w:t>
            </w:r>
          </w:p>
        </w:tc>
        <w:tc>
          <w:tcPr>
            <w:tcW w:w="993" w:type="dxa"/>
            <w:vAlign w:val="bottom"/>
          </w:tcPr>
          <w:p w14:paraId="786DB7BB" w14:textId="20010700" w:rsidR="005E30E8" w:rsidRPr="00495C58" w:rsidRDefault="00A344D9" w:rsidP="005E30E8">
            <w:pPr>
              <w:jc w:val="center"/>
              <w:rPr>
                <w:rFonts w:ascii="Browallia New" w:eastAsia="Arial Unicode MS" w:hAnsi="Browallia New" w:cs="Browallia New"/>
                <w:b/>
                <w:bCs/>
                <w:sz w:val="20"/>
                <w:szCs w:val="20"/>
                <w:cs/>
              </w:rPr>
            </w:pPr>
            <w:r w:rsidRPr="00495C58">
              <w:rPr>
                <w:rFonts w:ascii="Browallia New" w:eastAsia="Arial Unicode MS" w:hAnsi="Browallia New" w:cs="Browallia New"/>
                <w:spacing w:val="-4"/>
                <w:sz w:val="20"/>
                <w:szCs w:val="20"/>
              </w:rPr>
              <w:t>51</w:t>
            </w:r>
          </w:p>
        </w:tc>
        <w:tc>
          <w:tcPr>
            <w:tcW w:w="969" w:type="dxa"/>
            <w:vAlign w:val="bottom"/>
          </w:tcPr>
          <w:p w14:paraId="0679ACFC" w14:textId="611AA680" w:rsidR="005E30E8" w:rsidRPr="00495C58" w:rsidRDefault="005E30E8" w:rsidP="005E30E8">
            <w:pPr>
              <w:jc w:val="center"/>
              <w:rPr>
                <w:rFonts w:ascii="Browallia New" w:eastAsia="Arial Unicode MS" w:hAnsi="Browallia New" w:cs="Browallia New"/>
                <w:b/>
                <w:bCs/>
                <w:sz w:val="20"/>
                <w:szCs w:val="20"/>
                <w:cs/>
              </w:rPr>
            </w:pPr>
            <w:r w:rsidRPr="00495C58">
              <w:rPr>
                <w:rFonts w:ascii="Browallia New" w:eastAsia="Arial Unicode MS" w:hAnsi="Browallia New" w:cs="Browallia New"/>
                <w:spacing w:val="-4"/>
                <w:sz w:val="20"/>
                <w:szCs w:val="20"/>
              </w:rPr>
              <w:t>51</w:t>
            </w:r>
          </w:p>
        </w:tc>
        <w:tc>
          <w:tcPr>
            <w:tcW w:w="1022" w:type="dxa"/>
          </w:tcPr>
          <w:p w14:paraId="4444AC15" w14:textId="5D30DDD5"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30,198 </w:t>
            </w:r>
          </w:p>
        </w:tc>
        <w:tc>
          <w:tcPr>
            <w:tcW w:w="1023" w:type="dxa"/>
          </w:tcPr>
          <w:p w14:paraId="198A80F1" w14:textId="67335B8C" w:rsidR="005E30E8" w:rsidRPr="00495C58" w:rsidRDefault="005E30E8" w:rsidP="005E30E8">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30,198 </w:t>
            </w:r>
          </w:p>
        </w:tc>
        <w:tc>
          <w:tcPr>
            <w:tcW w:w="1023" w:type="dxa"/>
            <w:vAlign w:val="bottom"/>
          </w:tcPr>
          <w:p w14:paraId="718152D2" w14:textId="4C44B9B1"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2" w:type="dxa"/>
            <w:vAlign w:val="bottom"/>
          </w:tcPr>
          <w:p w14:paraId="0953481D" w14:textId="4638E163"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3" w:type="dxa"/>
            <w:vAlign w:val="bottom"/>
          </w:tcPr>
          <w:p w14:paraId="5B0243E5" w14:textId="0D76FAC2"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3" w:type="dxa"/>
            <w:vAlign w:val="bottom"/>
          </w:tcPr>
          <w:p w14:paraId="00F38D59" w14:textId="2BC9FAC5"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2" w:type="dxa"/>
            <w:vAlign w:val="bottom"/>
          </w:tcPr>
          <w:p w14:paraId="1A824B0D" w14:textId="40E76101" w:rsidR="005E30E8" w:rsidRPr="00495C58" w:rsidRDefault="005E30E8" w:rsidP="005E30E8">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3" w:type="dxa"/>
            <w:vAlign w:val="bottom"/>
          </w:tcPr>
          <w:p w14:paraId="138602A6" w14:textId="5538E33A"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3" w:type="dxa"/>
            <w:vAlign w:val="bottom"/>
          </w:tcPr>
          <w:p w14:paraId="17205FE1" w14:textId="2C8C79E5"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3" w:type="dxa"/>
            <w:vAlign w:val="bottom"/>
          </w:tcPr>
          <w:p w14:paraId="500AF418" w14:textId="3C572F78" w:rsidR="005E30E8" w:rsidRPr="00495C58" w:rsidRDefault="005E30E8" w:rsidP="005E30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r>
      <w:tr w:rsidR="005E30E8" w:rsidRPr="00495C58" w14:paraId="7AA87E1F" w14:textId="77777777" w:rsidTr="00226D00">
        <w:tc>
          <w:tcPr>
            <w:tcW w:w="2268" w:type="dxa"/>
          </w:tcPr>
          <w:p w14:paraId="5EE8A983" w14:textId="325C097F" w:rsidR="005E30E8" w:rsidRPr="00495C58" w:rsidRDefault="005E30E8" w:rsidP="005E30E8">
            <w:pPr>
              <w:ind w:left="61" w:hanging="61"/>
              <w:rPr>
                <w:rFonts w:ascii="Browallia New" w:eastAsia="Arial Unicode MS" w:hAnsi="Browallia New" w:cs="Browallia New"/>
                <w:sz w:val="20"/>
                <w:szCs w:val="20"/>
                <w:cs/>
              </w:rPr>
            </w:pPr>
            <w:r w:rsidRPr="00495C58">
              <w:rPr>
                <w:rFonts w:ascii="Browallia New" w:eastAsia="Arial Unicode MS" w:hAnsi="Browallia New" w:cs="Browallia New"/>
                <w:sz w:val="20"/>
                <w:szCs w:val="20"/>
                <w:cs/>
              </w:rPr>
              <w:t>บริษัท เอิบ เวลเนส จำกัด</w:t>
            </w:r>
          </w:p>
        </w:tc>
        <w:tc>
          <w:tcPr>
            <w:tcW w:w="993" w:type="dxa"/>
            <w:vAlign w:val="bottom"/>
          </w:tcPr>
          <w:p w14:paraId="1760D4CC" w14:textId="6601D865" w:rsidR="005E30E8" w:rsidRPr="00495C58" w:rsidRDefault="009243B4" w:rsidP="005E30E8">
            <w:pPr>
              <w:tabs>
                <w:tab w:val="clear" w:pos="454"/>
                <w:tab w:val="left" w:pos="603"/>
              </w:tabs>
              <w:jc w:val="center"/>
              <w:rPr>
                <w:rFonts w:ascii="Browallia New" w:eastAsia="Arial Unicode MS" w:hAnsi="Browallia New" w:cs="Browallia New"/>
                <w:b/>
                <w:bCs/>
                <w:sz w:val="20"/>
                <w:szCs w:val="20"/>
                <w:cs/>
              </w:rPr>
            </w:pPr>
            <w:r w:rsidRPr="00495C58">
              <w:rPr>
                <w:rFonts w:ascii="Browallia New" w:eastAsia="Arial Unicode MS" w:hAnsi="Browallia New" w:cs="Browallia New"/>
                <w:spacing w:val="-4"/>
                <w:sz w:val="20"/>
                <w:szCs w:val="20"/>
              </w:rPr>
              <w:t>-</w:t>
            </w:r>
          </w:p>
        </w:tc>
        <w:tc>
          <w:tcPr>
            <w:tcW w:w="969" w:type="dxa"/>
            <w:vAlign w:val="bottom"/>
          </w:tcPr>
          <w:p w14:paraId="32CBC875" w14:textId="56726F97" w:rsidR="005E30E8" w:rsidRPr="00495C58" w:rsidRDefault="005E30E8" w:rsidP="005E30E8">
            <w:pPr>
              <w:jc w:val="center"/>
              <w:rPr>
                <w:rFonts w:ascii="Browallia New" w:eastAsia="Arial Unicode MS" w:hAnsi="Browallia New" w:cs="Browallia New"/>
                <w:b/>
                <w:bCs/>
                <w:sz w:val="20"/>
                <w:szCs w:val="20"/>
                <w:cs/>
              </w:rPr>
            </w:pPr>
            <w:r w:rsidRPr="00495C58">
              <w:rPr>
                <w:rFonts w:ascii="Browallia New" w:eastAsia="Arial Unicode MS" w:hAnsi="Browallia New" w:cs="Browallia New"/>
                <w:spacing w:val="-4"/>
                <w:sz w:val="20"/>
                <w:szCs w:val="20"/>
              </w:rPr>
              <w:t>80</w:t>
            </w:r>
          </w:p>
        </w:tc>
        <w:tc>
          <w:tcPr>
            <w:tcW w:w="1022" w:type="dxa"/>
            <w:vAlign w:val="bottom"/>
          </w:tcPr>
          <w:p w14:paraId="1EBBE287" w14:textId="3ACD6060" w:rsidR="005E30E8" w:rsidRPr="00495C58" w:rsidRDefault="009243B4" w:rsidP="009243B4">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3" w:type="dxa"/>
          </w:tcPr>
          <w:p w14:paraId="28EE2A03" w14:textId="3F39EC41" w:rsidR="005E30E8" w:rsidRPr="00495C58" w:rsidRDefault="005E30E8" w:rsidP="005E30E8">
            <w:pPr>
              <w:pBdr>
                <w:bottom w:val="single" w:sz="4"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60,000 </w:t>
            </w:r>
          </w:p>
        </w:tc>
        <w:tc>
          <w:tcPr>
            <w:tcW w:w="1023" w:type="dxa"/>
            <w:vAlign w:val="bottom"/>
          </w:tcPr>
          <w:p w14:paraId="53CE8E2E" w14:textId="0394A33B" w:rsidR="005E30E8" w:rsidRPr="00495C58" w:rsidRDefault="005E30E8" w:rsidP="005E30E8">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2" w:type="dxa"/>
            <w:vAlign w:val="bottom"/>
          </w:tcPr>
          <w:p w14:paraId="3631536D" w14:textId="0F2B6EFB" w:rsidR="005E30E8" w:rsidRPr="00495C58" w:rsidRDefault="005E30E8" w:rsidP="005E30E8">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3" w:type="dxa"/>
            <w:vAlign w:val="bottom"/>
          </w:tcPr>
          <w:p w14:paraId="1D5A58D6" w14:textId="287E9EC6" w:rsidR="005E30E8" w:rsidRPr="00495C58" w:rsidRDefault="005E30E8" w:rsidP="005E30E8">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3" w:type="dxa"/>
            <w:vAlign w:val="bottom"/>
          </w:tcPr>
          <w:p w14:paraId="2E0ED439" w14:textId="7EA6288F" w:rsidR="005E30E8" w:rsidRPr="00495C58" w:rsidRDefault="005E30E8" w:rsidP="005E30E8">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2" w:type="dxa"/>
            <w:vAlign w:val="bottom"/>
          </w:tcPr>
          <w:p w14:paraId="09F05751" w14:textId="07814885" w:rsidR="005E30E8" w:rsidRPr="00495C58" w:rsidRDefault="005E30E8" w:rsidP="005E30E8">
            <w:pPr>
              <w:pBdr>
                <w:bottom w:val="single" w:sz="4" w:space="1" w:color="auto"/>
              </w:pBd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3" w:type="dxa"/>
            <w:vAlign w:val="bottom"/>
          </w:tcPr>
          <w:p w14:paraId="64527246" w14:textId="027201EA" w:rsidR="005E30E8" w:rsidRPr="00495C58" w:rsidRDefault="005E30E8" w:rsidP="005E30E8">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3" w:type="dxa"/>
            <w:vAlign w:val="bottom"/>
          </w:tcPr>
          <w:p w14:paraId="49F6DBF1" w14:textId="242D2162" w:rsidR="005E30E8" w:rsidRPr="00495C58" w:rsidRDefault="005E30E8" w:rsidP="005E30E8">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3" w:type="dxa"/>
            <w:vAlign w:val="bottom"/>
          </w:tcPr>
          <w:p w14:paraId="1E6097B3" w14:textId="77C4E3EF" w:rsidR="005E30E8" w:rsidRPr="00495C58" w:rsidRDefault="005E30E8" w:rsidP="005E30E8">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r>
      <w:tr w:rsidR="005E30E8" w:rsidRPr="00495C58" w14:paraId="5DD945C9" w14:textId="77777777">
        <w:tc>
          <w:tcPr>
            <w:tcW w:w="2268" w:type="dxa"/>
          </w:tcPr>
          <w:p w14:paraId="2CFB7222" w14:textId="0FE50B41" w:rsidR="005E30E8" w:rsidRPr="00495C58" w:rsidRDefault="005E30E8" w:rsidP="005E30E8">
            <w:pPr>
              <w:ind w:left="61"/>
              <w:rPr>
                <w:rFonts w:ascii="Browallia New" w:eastAsia="Arial Unicode MS" w:hAnsi="Browallia New" w:cs="Browallia New"/>
                <w:b/>
                <w:bCs/>
                <w:sz w:val="20"/>
                <w:szCs w:val="20"/>
                <w:cs/>
              </w:rPr>
            </w:pPr>
            <w:r w:rsidRPr="00495C58">
              <w:rPr>
                <w:rFonts w:ascii="Browallia New" w:eastAsia="Arial Unicode MS" w:hAnsi="Browallia New" w:cs="Browallia New"/>
                <w:sz w:val="20"/>
                <w:szCs w:val="20"/>
                <w:cs/>
              </w:rPr>
              <w:t>รวม</w:t>
            </w:r>
          </w:p>
        </w:tc>
        <w:tc>
          <w:tcPr>
            <w:tcW w:w="993" w:type="dxa"/>
          </w:tcPr>
          <w:p w14:paraId="368E7C9C" w14:textId="77777777" w:rsidR="005E30E8" w:rsidRPr="00495C58" w:rsidRDefault="005E30E8" w:rsidP="005E30E8">
            <w:pPr>
              <w:rPr>
                <w:rFonts w:ascii="Browallia New" w:eastAsia="Arial Unicode MS" w:hAnsi="Browallia New" w:cs="Browallia New"/>
                <w:b/>
                <w:bCs/>
                <w:sz w:val="20"/>
                <w:szCs w:val="20"/>
                <w:cs/>
              </w:rPr>
            </w:pPr>
          </w:p>
        </w:tc>
        <w:tc>
          <w:tcPr>
            <w:tcW w:w="969" w:type="dxa"/>
          </w:tcPr>
          <w:p w14:paraId="68E4C13B" w14:textId="6494ABC4" w:rsidR="005E30E8" w:rsidRPr="00495C58" w:rsidRDefault="005E30E8" w:rsidP="005E30E8">
            <w:pPr>
              <w:rPr>
                <w:rFonts w:ascii="Browallia New" w:eastAsia="Arial Unicode MS" w:hAnsi="Browallia New" w:cs="Browallia New"/>
                <w:b/>
                <w:bCs/>
                <w:sz w:val="20"/>
                <w:szCs w:val="20"/>
                <w:cs/>
              </w:rPr>
            </w:pPr>
          </w:p>
        </w:tc>
        <w:tc>
          <w:tcPr>
            <w:tcW w:w="1022" w:type="dxa"/>
          </w:tcPr>
          <w:p w14:paraId="45565A64" w14:textId="0970A391" w:rsidR="005E30E8" w:rsidRPr="00495C58" w:rsidRDefault="005E30E8" w:rsidP="005E30E8">
            <w:pPr>
              <w:pBdr>
                <w:bottom w:val="single" w:sz="8"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385,198</w:t>
            </w:r>
          </w:p>
        </w:tc>
        <w:tc>
          <w:tcPr>
            <w:tcW w:w="1023" w:type="dxa"/>
          </w:tcPr>
          <w:p w14:paraId="1CD69894" w14:textId="61B66FE3" w:rsidR="005E30E8" w:rsidRPr="00495C58" w:rsidRDefault="005E30E8" w:rsidP="005E30E8">
            <w:pPr>
              <w:pBdr>
                <w:bottom w:val="single" w:sz="8"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445,198</w:t>
            </w:r>
          </w:p>
        </w:tc>
        <w:tc>
          <w:tcPr>
            <w:tcW w:w="1023" w:type="dxa"/>
          </w:tcPr>
          <w:p w14:paraId="6FA82EF8" w14:textId="7846BF6F" w:rsidR="005E30E8" w:rsidRPr="00495C58" w:rsidRDefault="005E30E8" w:rsidP="005E30E8">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2" w:type="dxa"/>
          </w:tcPr>
          <w:p w14:paraId="221ECBB1" w14:textId="104D48C3" w:rsidR="005E30E8" w:rsidRPr="00495C58" w:rsidRDefault="005E30E8" w:rsidP="005E30E8">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3" w:type="dxa"/>
          </w:tcPr>
          <w:p w14:paraId="127918D9" w14:textId="1C9DD18C" w:rsidR="005E30E8" w:rsidRPr="00495C58" w:rsidRDefault="005E30E8" w:rsidP="005E30E8">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3" w:type="dxa"/>
            <w:vAlign w:val="bottom"/>
          </w:tcPr>
          <w:p w14:paraId="4ABB049D" w14:textId="476F03B7" w:rsidR="005E30E8" w:rsidRPr="00495C58" w:rsidRDefault="005E30E8" w:rsidP="005E30E8">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2" w:type="dxa"/>
          </w:tcPr>
          <w:p w14:paraId="03ACD554" w14:textId="05C7DD81" w:rsidR="005E30E8" w:rsidRPr="00495C58" w:rsidRDefault="005E30E8" w:rsidP="005E30E8">
            <w:pPr>
              <w:pBdr>
                <w:bottom w:val="single" w:sz="8" w:space="1" w:color="auto"/>
              </w:pBd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3" w:type="dxa"/>
            <w:vAlign w:val="bottom"/>
          </w:tcPr>
          <w:p w14:paraId="1880A646" w14:textId="6AC03051" w:rsidR="005E30E8" w:rsidRPr="00495C58" w:rsidRDefault="005E30E8" w:rsidP="005E30E8">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3" w:type="dxa"/>
          </w:tcPr>
          <w:p w14:paraId="1A778C18" w14:textId="7266623F" w:rsidR="005E30E8" w:rsidRPr="00495C58" w:rsidRDefault="005E30E8" w:rsidP="005E30E8">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c>
          <w:tcPr>
            <w:tcW w:w="1023" w:type="dxa"/>
            <w:vAlign w:val="bottom"/>
          </w:tcPr>
          <w:p w14:paraId="77464530" w14:textId="576943C1" w:rsidR="005E30E8" w:rsidRPr="00495C58" w:rsidRDefault="005E30E8" w:rsidP="005E30E8">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w:t>
            </w:r>
          </w:p>
        </w:tc>
      </w:tr>
      <w:tr w:rsidR="005E30E8" w:rsidRPr="00495C58" w14:paraId="7B83AAC3" w14:textId="77777777" w:rsidTr="00C2117F">
        <w:tc>
          <w:tcPr>
            <w:tcW w:w="2268" w:type="dxa"/>
          </w:tcPr>
          <w:p w14:paraId="253612AD" w14:textId="73CB158D" w:rsidR="005E30E8" w:rsidRPr="00495C58" w:rsidRDefault="005E30E8" w:rsidP="005E30E8">
            <w:pPr>
              <w:ind w:left="61"/>
              <w:rPr>
                <w:rFonts w:ascii="Browallia New" w:eastAsia="Arial Unicode MS" w:hAnsi="Browallia New" w:cs="Browallia New"/>
                <w:b/>
                <w:bCs/>
                <w:sz w:val="16"/>
                <w:szCs w:val="16"/>
                <w:cs/>
              </w:rPr>
            </w:pPr>
          </w:p>
        </w:tc>
        <w:tc>
          <w:tcPr>
            <w:tcW w:w="993" w:type="dxa"/>
          </w:tcPr>
          <w:p w14:paraId="7257A7FD" w14:textId="77777777" w:rsidR="005E30E8" w:rsidRPr="00495C58" w:rsidRDefault="005E30E8" w:rsidP="005E30E8">
            <w:pPr>
              <w:ind w:left="61"/>
              <w:rPr>
                <w:rFonts w:ascii="Browallia New" w:eastAsia="Arial Unicode MS" w:hAnsi="Browallia New" w:cs="Browallia New"/>
                <w:b/>
                <w:bCs/>
                <w:sz w:val="16"/>
                <w:szCs w:val="16"/>
                <w:cs/>
              </w:rPr>
            </w:pPr>
          </w:p>
        </w:tc>
        <w:tc>
          <w:tcPr>
            <w:tcW w:w="969" w:type="dxa"/>
          </w:tcPr>
          <w:p w14:paraId="04704863" w14:textId="282D7113" w:rsidR="005E30E8" w:rsidRPr="00495C58" w:rsidRDefault="005E30E8" w:rsidP="005E30E8">
            <w:pPr>
              <w:ind w:left="61"/>
              <w:rPr>
                <w:rFonts w:ascii="Browallia New" w:eastAsia="Arial Unicode MS" w:hAnsi="Browallia New" w:cs="Browallia New"/>
                <w:b/>
                <w:bCs/>
                <w:sz w:val="16"/>
                <w:szCs w:val="16"/>
                <w:cs/>
              </w:rPr>
            </w:pPr>
          </w:p>
        </w:tc>
        <w:tc>
          <w:tcPr>
            <w:tcW w:w="1022" w:type="dxa"/>
          </w:tcPr>
          <w:p w14:paraId="26774693" w14:textId="0C1E60B2" w:rsidR="005E30E8" w:rsidRPr="00495C58" w:rsidRDefault="005E30E8" w:rsidP="005E30E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16"/>
                <w:szCs w:val="16"/>
                <w:lang w:val="en-GB"/>
              </w:rPr>
            </w:pPr>
          </w:p>
        </w:tc>
        <w:tc>
          <w:tcPr>
            <w:tcW w:w="1023" w:type="dxa"/>
          </w:tcPr>
          <w:p w14:paraId="48DB3311" w14:textId="77777777" w:rsidR="005E30E8" w:rsidRPr="00495C58" w:rsidRDefault="005E30E8" w:rsidP="005E30E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16"/>
                <w:szCs w:val="16"/>
                <w:lang w:val="en-GB"/>
              </w:rPr>
            </w:pPr>
          </w:p>
        </w:tc>
        <w:tc>
          <w:tcPr>
            <w:tcW w:w="1023" w:type="dxa"/>
          </w:tcPr>
          <w:p w14:paraId="1C42FFD3" w14:textId="3828A91C"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tcPr>
          <w:p w14:paraId="515D03AA" w14:textId="28BB6544"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78626B91" w14:textId="56C3986D"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72C59F92" w14:textId="095D2E3D"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tcPr>
          <w:p w14:paraId="228794A9" w14:textId="74CA20E7" w:rsidR="005E30E8" w:rsidRPr="00495C58" w:rsidRDefault="005E30E8" w:rsidP="005E30E8">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16"/>
                <w:szCs w:val="16"/>
              </w:rPr>
            </w:pPr>
          </w:p>
        </w:tc>
        <w:tc>
          <w:tcPr>
            <w:tcW w:w="1023" w:type="dxa"/>
          </w:tcPr>
          <w:p w14:paraId="465ECB2C" w14:textId="7865CF2E"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3DA51E2B" w14:textId="7A78691F"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02832088" w14:textId="66F9066D" w:rsidR="005E30E8" w:rsidRPr="00495C58" w:rsidRDefault="005E30E8" w:rsidP="005E30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r>
      <w:tr w:rsidR="005E30E8" w:rsidRPr="00495C58" w14:paraId="2069756B" w14:textId="77777777" w:rsidTr="00C2117F">
        <w:tc>
          <w:tcPr>
            <w:tcW w:w="2268" w:type="dxa"/>
          </w:tcPr>
          <w:p w14:paraId="68636830" w14:textId="77777777" w:rsidR="005E30E8" w:rsidRPr="00495C58" w:rsidRDefault="005E30E8" w:rsidP="005E30E8">
            <w:pPr>
              <w:tabs>
                <w:tab w:val="clear" w:pos="227"/>
                <w:tab w:val="left" w:pos="318"/>
              </w:tabs>
              <w:rPr>
                <w:rFonts w:ascii="Browallia New" w:eastAsia="Arial Unicode MS" w:hAnsi="Browallia New" w:cs="Browallia New"/>
                <w:b/>
                <w:bCs/>
                <w:sz w:val="20"/>
                <w:szCs w:val="20"/>
              </w:rPr>
            </w:pPr>
            <w:r w:rsidRPr="00495C58">
              <w:rPr>
                <w:rFonts w:ascii="Browallia New" w:eastAsia="Arial Unicode MS" w:hAnsi="Browallia New" w:cs="Browallia New"/>
                <w:b/>
                <w:bCs/>
                <w:sz w:val="20"/>
                <w:szCs w:val="20"/>
                <w:cs/>
              </w:rPr>
              <w:t>รวมบริษัทย่อยและ</w:t>
            </w:r>
          </w:p>
          <w:p w14:paraId="2E6991A5" w14:textId="02F00CA4" w:rsidR="005E30E8" w:rsidRPr="00495C58" w:rsidRDefault="005E30E8" w:rsidP="005E30E8">
            <w:pPr>
              <w:ind w:left="61"/>
              <w:rPr>
                <w:rFonts w:ascii="Browallia New" w:eastAsia="Arial Unicode MS" w:hAnsi="Browallia New" w:cs="Browallia New"/>
                <w:b/>
                <w:bCs/>
                <w:sz w:val="20"/>
                <w:szCs w:val="20"/>
                <w:cs/>
              </w:rPr>
            </w:pPr>
            <w:r w:rsidRPr="00495C58">
              <w:rPr>
                <w:rFonts w:ascii="Browallia New" w:eastAsia="Arial Unicode MS" w:hAnsi="Browallia New" w:cs="Browallia New"/>
                <w:b/>
                <w:bCs/>
                <w:sz w:val="20"/>
                <w:szCs w:val="20"/>
                <w:cs/>
              </w:rPr>
              <w:t xml:space="preserve">    บริษัทย่อยทางอ้อม</w:t>
            </w:r>
          </w:p>
        </w:tc>
        <w:tc>
          <w:tcPr>
            <w:tcW w:w="993" w:type="dxa"/>
          </w:tcPr>
          <w:p w14:paraId="011996A8" w14:textId="77777777" w:rsidR="005E30E8" w:rsidRPr="00495C58" w:rsidRDefault="005E30E8" w:rsidP="005E30E8">
            <w:pPr>
              <w:rPr>
                <w:rFonts w:ascii="Browallia New" w:eastAsia="Arial Unicode MS" w:hAnsi="Browallia New" w:cs="Browallia New"/>
                <w:b/>
                <w:bCs/>
                <w:sz w:val="20"/>
                <w:szCs w:val="20"/>
                <w:cs/>
              </w:rPr>
            </w:pPr>
          </w:p>
        </w:tc>
        <w:tc>
          <w:tcPr>
            <w:tcW w:w="969" w:type="dxa"/>
          </w:tcPr>
          <w:p w14:paraId="3F118F22" w14:textId="1F865FE5" w:rsidR="005E30E8" w:rsidRPr="00495C58" w:rsidRDefault="005E30E8" w:rsidP="005E30E8">
            <w:pPr>
              <w:rPr>
                <w:rFonts w:ascii="Browallia New" w:eastAsia="Arial Unicode MS" w:hAnsi="Browallia New" w:cs="Browallia New"/>
                <w:b/>
                <w:bCs/>
                <w:sz w:val="20"/>
                <w:szCs w:val="20"/>
                <w:cs/>
              </w:rPr>
            </w:pPr>
          </w:p>
        </w:tc>
        <w:tc>
          <w:tcPr>
            <w:tcW w:w="1022" w:type="dxa"/>
            <w:vAlign w:val="bottom"/>
          </w:tcPr>
          <w:p w14:paraId="23052403" w14:textId="7DCB4793" w:rsidR="005E30E8" w:rsidRPr="00495C58" w:rsidRDefault="005E30E8" w:rsidP="005E30E8">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1,</w:t>
            </w:r>
            <w:r w:rsidR="0057311F" w:rsidRPr="00495C58">
              <w:rPr>
                <w:rFonts w:ascii="Browallia New" w:eastAsia="Arial Unicode MS" w:hAnsi="Browallia New" w:cs="Browallia New"/>
                <w:spacing w:val="-4"/>
                <w:sz w:val="20"/>
                <w:szCs w:val="20"/>
              </w:rPr>
              <w:t>98</w:t>
            </w:r>
            <w:r w:rsidRPr="00495C58">
              <w:rPr>
                <w:rFonts w:ascii="Browallia New" w:eastAsia="Arial Unicode MS" w:hAnsi="Browallia New" w:cs="Browallia New"/>
                <w:spacing w:val="-4"/>
                <w:sz w:val="20"/>
                <w:szCs w:val="20"/>
              </w:rPr>
              <w:t>8,261</w:t>
            </w:r>
          </w:p>
        </w:tc>
        <w:tc>
          <w:tcPr>
            <w:tcW w:w="1023" w:type="dxa"/>
            <w:vAlign w:val="bottom"/>
          </w:tcPr>
          <w:p w14:paraId="17433BFE" w14:textId="395C8CBA" w:rsidR="005E30E8" w:rsidRPr="00495C58" w:rsidRDefault="005E30E8" w:rsidP="005E30E8">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 2,047,261 </w:t>
            </w:r>
          </w:p>
        </w:tc>
        <w:tc>
          <w:tcPr>
            <w:tcW w:w="1023" w:type="dxa"/>
            <w:vAlign w:val="bottom"/>
          </w:tcPr>
          <w:p w14:paraId="09613BE5" w14:textId="45D400EC" w:rsidR="005E30E8" w:rsidRPr="00495C58" w:rsidRDefault="005E30E8" w:rsidP="005E30E8">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1,</w:t>
            </w:r>
            <w:r w:rsidR="00AD65C7" w:rsidRPr="00495C58">
              <w:rPr>
                <w:rFonts w:ascii="Browallia New" w:eastAsia="Arial Unicode MS" w:hAnsi="Browallia New" w:cs="Browallia New"/>
                <w:sz w:val="20"/>
                <w:szCs w:val="20"/>
              </w:rPr>
              <w:t>780</w:t>
            </w:r>
            <w:r w:rsidRPr="00495C58">
              <w:rPr>
                <w:rFonts w:ascii="Browallia New" w:eastAsia="Arial Unicode MS" w:hAnsi="Browallia New" w:cs="Browallia New"/>
                <w:sz w:val="20"/>
                <w:szCs w:val="20"/>
              </w:rPr>
              <w:t>,</w:t>
            </w:r>
            <w:r w:rsidR="00AD65C7" w:rsidRPr="00495C58">
              <w:rPr>
                <w:rFonts w:ascii="Browallia New" w:eastAsia="Arial Unicode MS" w:hAnsi="Browallia New" w:cs="Browallia New"/>
                <w:sz w:val="20"/>
                <w:szCs w:val="20"/>
              </w:rPr>
              <w:t>145</w:t>
            </w:r>
          </w:p>
        </w:tc>
        <w:tc>
          <w:tcPr>
            <w:tcW w:w="1022" w:type="dxa"/>
            <w:vAlign w:val="bottom"/>
          </w:tcPr>
          <w:p w14:paraId="724371A4" w14:textId="5DFAEB71" w:rsidR="005E30E8" w:rsidRPr="00495C58" w:rsidRDefault="005E30E8" w:rsidP="005E30E8">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 xml:space="preserve">1,779,145 </w:t>
            </w:r>
          </w:p>
        </w:tc>
        <w:tc>
          <w:tcPr>
            <w:tcW w:w="1023" w:type="dxa"/>
            <w:vAlign w:val="bottom"/>
          </w:tcPr>
          <w:p w14:paraId="206B9C49" w14:textId="335E7A4D" w:rsidR="005E30E8" w:rsidRPr="00495C58" w:rsidRDefault="005E30E8" w:rsidP="005E30E8">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(291,551)</w:t>
            </w:r>
          </w:p>
        </w:tc>
        <w:tc>
          <w:tcPr>
            <w:tcW w:w="1023" w:type="dxa"/>
            <w:vAlign w:val="bottom"/>
          </w:tcPr>
          <w:p w14:paraId="5B577229" w14:textId="70CC714F" w:rsidR="005E30E8" w:rsidRPr="00495C58" w:rsidRDefault="005E30E8" w:rsidP="005E30E8">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(291,551)</w:t>
            </w:r>
          </w:p>
        </w:tc>
        <w:tc>
          <w:tcPr>
            <w:tcW w:w="1022" w:type="dxa"/>
            <w:vAlign w:val="bottom"/>
          </w:tcPr>
          <w:p w14:paraId="44C38056" w14:textId="20057017" w:rsidR="005E30E8" w:rsidRPr="00495C58" w:rsidRDefault="005E30E8" w:rsidP="005E30E8">
            <w:pPr>
              <w:pBdr>
                <w:bottom w:val="single" w:sz="12" w:space="1" w:color="auto"/>
              </w:pBd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1,</w:t>
            </w:r>
            <w:r w:rsidR="001146C5" w:rsidRPr="00495C58">
              <w:rPr>
                <w:rFonts w:ascii="Browallia New" w:eastAsia="Arial Unicode MS" w:hAnsi="Browallia New" w:cs="Browallia New"/>
                <w:sz w:val="20"/>
                <w:szCs w:val="20"/>
              </w:rPr>
              <w:t>488</w:t>
            </w:r>
            <w:r w:rsidRPr="00495C58">
              <w:rPr>
                <w:rFonts w:ascii="Browallia New" w:eastAsia="Arial Unicode MS" w:hAnsi="Browallia New" w:cs="Browallia New"/>
                <w:sz w:val="20"/>
                <w:szCs w:val="20"/>
              </w:rPr>
              <w:t>,</w:t>
            </w:r>
            <w:r w:rsidR="001146C5" w:rsidRPr="00495C58">
              <w:rPr>
                <w:rFonts w:ascii="Browallia New" w:eastAsia="Arial Unicode MS" w:hAnsi="Browallia New" w:cs="Browallia New"/>
                <w:sz w:val="20"/>
                <w:szCs w:val="20"/>
              </w:rPr>
              <w:t>594</w:t>
            </w:r>
          </w:p>
        </w:tc>
        <w:tc>
          <w:tcPr>
            <w:tcW w:w="1023" w:type="dxa"/>
            <w:vAlign w:val="bottom"/>
          </w:tcPr>
          <w:p w14:paraId="1B1F3D3C" w14:textId="042C0496" w:rsidR="005E30E8" w:rsidRPr="00495C58" w:rsidRDefault="005E30E8" w:rsidP="005E30E8">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495C58">
              <w:rPr>
                <w:rFonts w:ascii="Browallia New" w:eastAsia="Arial Unicode MS" w:hAnsi="Browallia New" w:cs="Browallia New"/>
                <w:spacing w:val="-4"/>
                <w:sz w:val="20"/>
                <w:szCs w:val="20"/>
              </w:rPr>
              <w:t>1,487,594</w:t>
            </w:r>
          </w:p>
        </w:tc>
        <w:tc>
          <w:tcPr>
            <w:tcW w:w="1023" w:type="dxa"/>
            <w:vAlign w:val="bottom"/>
          </w:tcPr>
          <w:p w14:paraId="187CE00B" w14:textId="67F12470" w:rsidR="005E30E8" w:rsidRPr="00495C58" w:rsidRDefault="005E30E8" w:rsidP="005E30E8">
            <w:pPr>
              <w:pBdr>
                <w:bottom w:val="single" w:sz="12"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r w:rsidRPr="00495C58">
              <w:rPr>
                <w:rFonts w:ascii="Browallia New" w:eastAsia="Arial Unicode MS" w:hAnsi="Browallia New" w:cs="Browallia New"/>
                <w:spacing w:val="-4"/>
                <w:sz w:val="20"/>
                <w:szCs w:val="20"/>
              </w:rPr>
              <w:t>-</w:t>
            </w:r>
          </w:p>
        </w:tc>
        <w:tc>
          <w:tcPr>
            <w:tcW w:w="1023" w:type="dxa"/>
            <w:vAlign w:val="bottom"/>
          </w:tcPr>
          <w:p w14:paraId="09ABD726" w14:textId="0C85A285" w:rsidR="005E30E8" w:rsidRPr="00495C58" w:rsidRDefault="005E30E8" w:rsidP="005E30E8">
            <w:pPr>
              <w:pBdr>
                <w:bottom w:val="single" w:sz="12"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495C58">
              <w:rPr>
                <w:rFonts w:ascii="Browallia New" w:eastAsia="Arial Unicode MS" w:hAnsi="Browallia New" w:cs="Browallia New"/>
                <w:sz w:val="20"/>
                <w:szCs w:val="20"/>
              </w:rPr>
              <w:t xml:space="preserve">          </w:t>
            </w:r>
            <w:r w:rsidRPr="00495C58">
              <w:rPr>
                <w:rFonts w:ascii="Browallia New" w:eastAsia="Arial Unicode MS" w:hAnsi="Browallia New" w:cs="Browallia New"/>
                <w:spacing w:val="-4"/>
                <w:sz w:val="20"/>
                <w:szCs w:val="20"/>
              </w:rPr>
              <w:t>-</w:t>
            </w:r>
          </w:p>
        </w:tc>
      </w:tr>
    </w:tbl>
    <w:p w14:paraId="1D867188" w14:textId="77777777" w:rsidR="00B92B96" w:rsidRPr="00495C58" w:rsidRDefault="00B92B96" w:rsidP="006775F6">
      <w:pPr>
        <w:pStyle w:val="a9"/>
        <w:tabs>
          <w:tab w:val="left" w:pos="5247"/>
        </w:tabs>
        <w:ind w:right="-1102"/>
        <w:jc w:val="thaiDistribute"/>
        <w:rPr>
          <w:rFonts w:ascii="Browallia New" w:eastAsia="Arial Unicode MS" w:hAnsi="Browallia New" w:cs="Browallia New"/>
          <w:sz w:val="16"/>
          <w:szCs w:val="16"/>
        </w:rPr>
      </w:pPr>
    </w:p>
    <w:p w14:paraId="687F4109" w14:textId="021FEAFC" w:rsidR="00C4785C" w:rsidRPr="00495C58" w:rsidRDefault="003C4E36" w:rsidP="006775F6">
      <w:pPr>
        <w:pStyle w:val="a9"/>
        <w:tabs>
          <w:tab w:val="left" w:pos="5247"/>
        </w:tabs>
        <w:ind w:right="-1102"/>
        <w:jc w:val="thaiDistribute"/>
        <w:rPr>
          <w:rFonts w:ascii="Browallia New" w:hAnsi="Browallia New" w:cs="Browallia New"/>
          <w:color w:val="000000" w:themeColor="text1"/>
          <w:sz w:val="24"/>
          <w:szCs w:val="24"/>
          <w:u w:val="single"/>
        </w:rPr>
      </w:pPr>
      <w:r w:rsidRPr="00495C58">
        <w:rPr>
          <w:rFonts w:ascii="Browallia New" w:eastAsia="Arial Unicode MS" w:hAnsi="Browallia New" w:cs="Browallia New"/>
          <w:sz w:val="24"/>
          <w:szCs w:val="24"/>
        </w:rPr>
        <w:t xml:space="preserve">* </w:t>
      </w:r>
      <w:r w:rsidRPr="00495C58">
        <w:rPr>
          <w:rFonts w:ascii="Browallia New" w:eastAsia="Arial Unicode MS" w:hAnsi="Browallia New" w:cs="Browallia New"/>
          <w:sz w:val="24"/>
          <w:szCs w:val="24"/>
          <w:cs/>
          <w:lang w:val="th-TH"/>
        </w:rPr>
        <w:t>อยู่ภายใต้กระบวนการล้มละลายและได้พิทักษ์ทรัพย์เด็ดขาด</w:t>
      </w:r>
    </w:p>
    <w:p w14:paraId="7E88422F" w14:textId="75184B20" w:rsidR="00D26868" w:rsidRPr="00495C58" w:rsidRDefault="00D26868" w:rsidP="006775F6">
      <w:pPr>
        <w:pStyle w:val="a9"/>
        <w:tabs>
          <w:tab w:val="left" w:pos="5247"/>
        </w:tabs>
        <w:ind w:right="-1102"/>
        <w:jc w:val="thaiDistribute"/>
        <w:rPr>
          <w:rFonts w:ascii="Browallia New" w:hAnsi="Browallia New" w:cs="Browallia New"/>
          <w:color w:val="000000" w:themeColor="text1"/>
          <w:u w:val="single"/>
        </w:rPr>
        <w:sectPr w:rsidR="00D26868" w:rsidRPr="00495C58" w:rsidSect="00BC5958">
          <w:headerReference w:type="default" r:id="rId15"/>
          <w:footerReference w:type="default" r:id="rId16"/>
          <w:pgSz w:w="16834" w:h="11909" w:orient="landscape" w:code="9"/>
          <w:pgMar w:top="1843" w:right="2434" w:bottom="1019" w:left="1282" w:header="810" w:footer="302" w:gutter="0"/>
          <w:pgNumType w:start="25"/>
          <w:cols w:space="720"/>
          <w:docGrid w:linePitch="245"/>
        </w:sectPr>
      </w:pPr>
    </w:p>
    <w:p w14:paraId="64AADDDC" w14:textId="67C630C6" w:rsidR="00082E70" w:rsidRPr="00495C58" w:rsidRDefault="00EF3E3F" w:rsidP="009E5D21">
      <w:pPr>
        <w:pStyle w:val="ListParagraph"/>
        <w:tabs>
          <w:tab w:val="left" w:pos="426"/>
        </w:tabs>
        <w:spacing w:line="240" w:lineRule="auto"/>
        <w:ind w:left="426"/>
        <w:jc w:val="thaiDistribute"/>
        <w:rPr>
          <w:rFonts w:ascii="Browallia New" w:eastAsia="Arial Unicode MS" w:hAnsi="Browallia New" w:cs="Browallia New"/>
        </w:rPr>
      </w:pPr>
      <w:r w:rsidRPr="00495C58">
        <w:rPr>
          <w:rFonts w:ascii="Browallia New" w:eastAsia="Arial Unicode MS" w:hAnsi="Browallia New" w:cs="Browallia New"/>
          <w:cs/>
          <w:lang w:val="th-TH"/>
        </w:rPr>
        <w:lastRenderedPageBreak/>
        <w:t>บริษัทย่อยดังกล่าวข้างต้นได้รวมอยู่ในการจัดทำ</w:t>
      </w:r>
      <w:r w:rsidRPr="00495C58">
        <w:rPr>
          <w:rFonts w:ascii="Browallia New" w:eastAsia="Arial Unicode MS" w:hAnsi="Browallia New" w:cs="Browallia New"/>
          <w:cs/>
        </w:rPr>
        <w:t>ข้อมูลทางการ</w:t>
      </w:r>
      <w:r w:rsidRPr="00495C58">
        <w:rPr>
          <w:rFonts w:ascii="Browallia New" w:eastAsia="Arial Unicode MS" w:hAnsi="Browallia New" w:cs="Browallia New"/>
          <w:cs/>
          <w:lang w:val="th-TH"/>
        </w:rPr>
        <w:t>เงินรวมของกลุ่มบริษัท สัดส่วนของสิทธิในการออกเสียงในบริษัทย่อย</w:t>
      </w:r>
      <w:r w:rsidR="00C0775B" w:rsidRPr="00495C58">
        <w:rPr>
          <w:rFonts w:ascii="Browallia New" w:eastAsia="Arial Unicode MS" w:hAnsi="Browallia New" w:cs="Browallia New" w:hint="cs"/>
          <w:cs/>
        </w:rPr>
        <w:t>ของ</w:t>
      </w:r>
      <w:r w:rsidRPr="00495C58">
        <w:rPr>
          <w:rFonts w:ascii="Browallia New" w:eastAsia="Arial Unicode MS" w:hAnsi="Browallia New" w:cs="Browallia New"/>
          <w:cs/>
          <w:lang w:val="th-TH"/>
        </w:rPr>
        <w:t>บริษัทใหญ่ไม่แตกต่างจากสัดส่วนที่ถือหุ้นสามัญ</w:t>
      </w:r>
    </w:p>
    <w:p w14:paraId="02796CC6" w14:textId="77777777" w:rsidR="006B7BCB" w:rsidRPr="00495C58" w:rsidRDefault="006B7BCB" w:rsidP="009E5D21">
      <w:pPr>
        <w:pStyle w:val="ListParagraph"/>
        <w:tabs>
          <w:tab w:val="left" w:pos="426"/>
        </w:tabs>
        <w:spacing w:line="240" w:lineRule="auto"/>
        <w:ind w:left="426"/>
        <w:jc w:val="thaiDistribute"/>
        <w:rPr>
          <w:rFonts w:ascii="Browallia New" w:eastAsia="Arial Unicode MS" w:hAnsi="Browallia New" w:cs="Browallia New"/>
        </w:rPr>
      </w:pPr>
    </w:p>
    <w:p w14:paraId="06FBAC81" w14:textId="77777777" w:rsidR="006B7BCB" w:rsidRPr="00495C58" w:rsidRDefault="006B7BCB" w:rsidP="006B7BCB">
      <w:pPr>
        <w:pStyle w:val="ListParagraph"/>
        <w:tabs>
          <w:tab w:val="left" w:pos="426"/>
        </w:tabs>
        <w:spacing w:line="240" w:lineRule="auto"/>
        <w:ind w:left="426"/>
        <w:jc w:val="thaiDistribute"/>
        <w:rPr>
          <w:rFonts w:ascii="Browallia New" w:eastAsia="Arial Unicode MS" w:hAnsi="Browallia New" w:cs="Browallia New"/>
        </w:rPr>
      </w:pPr>
      <w:r w:rsidRPr="00495C58">
        <w:rPr>
          <w:rFonts w:ascii="Browallia New" w:eastAsia="Arial Unicode MS" w:hAnsi="Browallia New" w:cs="Browallia New"/>
          <w:cs/>
        </w:rPr>
        <w:t>กลุ่มบริษัทได้จำนำหุ้นของบริษัทย่อยและบริษัทย่อยทางอ้อมในกลุ่มบริษัทบางส่วนที่ถือครองในนามของกลุ่มบริษัท เพื่อเป็นหลักประกันเพิ่มเติมสำหรับเงินกู้ยืมระยะสั้นและเงินกู้ยืมระยะยาวจากสถาบันการเงิน</w:t>
      </w:r>
    </w:p>
    <w:p w14:paraId="423D8948" w14:textId="77777777" w:rsidR="00033F07" w:rsidRPr="00495C58" w:rsidRDefault="00033F07" w:rsidP="009E5D21">
      <w:pPr>
        <w:pStyle w:val="ListParagraph"/>
        <w:tabs>
          <w:tab w:val="left" w:pos="426"/>
        </w:tabs>
        <w:spacing w:line="240" w:lineRule="auto"/>
        <w:ind w:left="426"/>
        <w:jc w:val="thaiDistribute"/>
        <w:rPr>
          <w:rFonts w:ascii="Browallia New" w:eastAsia="Arial Unicode MS" w:hAnsi="Browallia New" w:cs="Browallia New"/>
        </w:rPr>
      </w:pPr>
    </w:p>
    <w:p w14:paraId="51E5D462" w14:textId="448B83D2" w:rsidR="006B7BCB" w:rsidRPr="00495C58" w:rsidRDefault="006B7BCB" w:rsidP="009E5D21">
      <w:pPr>
        <w:pStyle w:val="ListParagraph"/>
        <w:tabs>
          <w:tab w:val="left" w:pos="426"/>
        </w:tabs>
        <w:spacing w:line="240" w:lineRule="auto"/>
        <w:ind w:left="426"/>
        <w:jc w:val="thaiDistribute"/>
        <w:rPr>
          <w:rFonts w:ascii="Browallia New" w:eastAsia="Arial Unicode MS" w:hAnsi="Browallia New" w:cs="Browallia New"/>
          <w:sz w:val="28"/>
        </w:rPr>
      </w:pPr>
      <w:r w:rsidRPr="00495C58">
        <w:rPr>
          <w:rFonts w:ascii="Browallia New" w:eastAsia="Arial Unicode MS" w:hAnsi="Browallia New" w:cs="Browallia New"/>
          <w:cs/>
        </w:rPr>
        <w:t>การเปลี่ยนแปลงของเงินลงทุนในบริษัท</w:t>
      </w:r>
      <w:r w:rsidRPr="00495C58">
        <w:rPr>
          <w:rFonts w:ascii="Browallia New" w:eastAsia="Arial Unicode MS" w:hAnsi="Browallia New" w:cs="Browallia New" w:hint="cs"/>
          <w:cs/>
        </w:rPr>
        <w:t>ย่อย</w:t>
      </w:r>
      <w:r w:rsidRPr="00495C58">
        <w:rPr>
          <w:rFonts w:ascii="Browallia New" w:eastAsia="Arial Unicode MS" w:hAnsi="Browallia New" w:cs="Browallia New"/>
          <w:cs/>
        </w:rPr>
        <w:t>สำหรับ</w:t>
      </w:r>
      <w:r w:rsidR="0024167D" w:rsidRPr="00495C58">
        <w:rPr>
          <w:rFonts w:ascii="Browallia New" w:eastAsia="Arial Unicode MS" w:hAnsi="Browallia New" w:cs="Browallia New"/>
          <w:cs/>
        </w:rPr>
        <w:t>งวด</w:t>
      </w:r>
      <w:r w:rsidRPr="00495C58">
        <w:rPr>
          <w:rFonts w:ascii="Browallia New" w:eastAsia="Arial Unicode MS" w:hAnsi="Browallia New" w:cs="Browallia New"/>
          <w:cs/>
        </w:rPr>
        <w:t>หกเดือนสิ้นสุด</w:t>
      </w:r>
      <w:r w:rsidRPr="00495C58">
        <w:rPr>
          <w:rFonts w:ascii="Browallia New" w:eastAsia="Arial Unicode MS" w:hAnsi="Browallia New" w:cs="Browallia New"/>
          <w:sz w:val="28"/>
          <w:cs/>
        </w:rPr>
        <w:t xml:space="preserve">วันที่ </w:t>
      </w:r>
      <w:r w:rsidRPr="00495C58">
        <w:rPr>
          <w:rFonts w:ascii="Browallia New" w:eastAsia="Arial Unicode MS" w:hAnsi="Browallia New" w:cs="Browallia New"/>
          <w:sz w:val="28"/>
        </w:rPr>
        <w:t>30</w:t>
      </w:r>
      <w:r w:rsidRPr="00495C58">
        <w:rPr>
          <w:rFonts w:ascii="Browallia New" w:eastAsia="Arial Unicode MS" w:hAnsi="Browallia New" w:cs="Browallia New"/>
          <w:sz w:val="28"/>
          <w:cs/>
        </w:rPr>
        <w:t xml:space="preserve"> มิถุนายน </w:t>
      </w:r>
      <w:r w:rsidRPr="00495C58">
        <w:rPr>
          <w:rFonts w:ascii="Browallia New" w:eastAsia="Arial Unicode MS" w:hAnsi="Browallia New" w:cs="Browallia New"/>
          <w:sz w:val="28"/>
        </w:rPr>
        <w:t>2569</w:t>
      </w:r>
      <w:r w:rsidRPr="00495C58">
        <w:rPr>
          <w:rFonts w:ascii="Browallia New" w:eastAsia="Arial Unicode MS" w:hAnsi="Browallia New" w:cs="Browallia New"/>
          <w:sz w:val="28"/>
          <w:cs/>
        </w:rPr>
        <w:t xml:space="preserve"> มีดังนี้</w:t>
      </w:r>
    </w:p>
    <w:p w14:paraId="7BB5380F" w14:textId="77777777" w:rsidR="006B7BCB" w:rsidRPr="00495C58" w:rsidRDefault="006B7BCB" w:rsidP="009E5D21">
      <w:pPr>
        <w:pStyle w:val="ListParagraph"/>
        <w:tabs>
          <w:tab w:val="left" w:pos="426"/>
        </w:tabs>
        <w:spacing w:line="240" w:lineRule="auto"/>
        <w:ind w:left="426"/>
        <w:jc w:val="thaiDistribute"/>
        <w:rPr>
          <w:rFonts w:ascii="Browallia New" w:eastAsia="Arial Unicode MS" w:hAnsi="Browallia New" w:cs="Browallia New"/>
          <w:sz w:val="8"/>
          <w:szCs w:val="8"/>
        </w:rPr>
      </w:pPr>
    </w:p>
    <w:tbl>
      <w:tblPr>
        <w:tblW w:w="9048" w:type="dxa"/>
        <w:tblInd w:w="324" w:type="dxa"/>
        <w:tblLayout w:type="fixed"/>
        <w:tblLook w:val="0000" w:firstRow="0" w:lastRow="0" w:firstColumn="0" w:lastColumn="0" w:noHBand="0" w:noVBand="0"/>
      </w:tblPr>
      <w:tblGrid>
        <w:gridCol w:w="6426"/>
        <w:gridCol w:w="2622"/>
      </w:tblGrid>
      <w:tr w:rsidR="006B7BCB" w:rsidRPr="00495C58" w14:paraId="786FEF0F" w14:textId="77777777" w:rsidTr="006B7BCB">
        <w:tc>
          <w:tcPr>
            <w:tcW w:w="6426" w:type="dxa"/>
            <w:vAlign w:val="bottom"/>
          </w:tcPr>
          <w:p w14:paraId="642A7E47" w14:textId="77777777" w:rsidR="006B7BCB" w:rsidRPr="00495C58" w:rsidRDefault="006B7BCB" w:rsidP="00226D00">
            <w:pPr>
              <w:spacing w:after="10"/>
              <w:ind w:left="327"/>
              <w:jc w:val="thaiDistribute"/>
              <w:rPr>
                <w:rFonts w:ascii="Browallia New" w:hAnsi="Browallia New" w:cs="Browallia New"/>
                <w:sz w:val="26"/>
                <w:szCs w:val="26"/>
                <w:cs/>
              </w:rPr>
            </w:pPr>
          </w:p>
        </w:tc>
        <w:tc>
          <w:tcPr>
            <w:tcW w:w="2622" w:type="dxa"/>
            <w:vAlign w:val="bottom"/>
          </w:tcPr>
          <w:p w14:paraId="4D3B5670" w14:textId="77777777" w:rsidR="006B7BCB" w:rsidRPr="00495C58" w:rsidRDefault="006B7BCB"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lang w:eastAsia="th-TH"/>
              </w:rPr>
              <w:t>(</w:t>
            </w:r>
            <w:proofErr w:type="gramStart"/>
            <w:r w:rsidRPr="00495C58">
              <w:rPr>
                <w:rFonts w:ascii="Browallia New" w:hAnsi="Browallia New" w:cs="Browallia New"/>
                <w:snapToGrid w:val="0"/>
                <w:sz w:val="28"/>
                <w:szCs w:val="28"/>
                <w:cs/>
                <w:lang w:eastAsia="th-TH"/>
              </w:rPr>
              <w:t>หน่วย :</w:t>
            </w:r>
            <w:proofErr w:type="gramEnd"/>
            <w:r w:rsidRPr="00495C58">
              <w:rPr>
                <w:rFonts w:ascii="Browallia New" w:hAnsi="Browallia New" w:cs="Browallia New"/>
                <w:snapToGrid w:val="0"/>
                <w:sz w:val="28"/>
                <w:szCs w:val="28"/>
                <w:lang w:eastAsia="th-TH"/>
              </w:rPr>
              <w:t xml:space="preserve"> </w:t>
            </w:r>
            <w:r w:rsidRPr="00495C58">
              <w:rPr>
                <w:rFonts w:ascii="Browallia New" w:hAnsi="Browallia New" w:cs="Browallia New"/>
                <w:snapToGrid w:val="0"/>
                <w:sz w:val="28"/>
                <w:szCs w:val="28"/>
                <w:cs/>
                <w:lang w:eastAsia="th-TH"/>
              </w:rPr>
              <w:t>พันบาท</w:t>
            </w:r>
            <w:r w:rsidRPr="00495C58">
              <w:rPr>
                <w:rFonts w:ascii="Browallia New" w:hAnsi="Browallia New" w:cs="Browallia New"/>
                <w:snapToGrid w:val="0"/>
                <w:sz w:val="28"/>
                <w:szCs w:val="28"/>
                <w:lang w:eastAsia="th-TH"/>
              </w:rPr>
              <w:t>)</w:t>
            </w:r>
          </w:p>
        </w:tc>
      </w:tr>
      <w:tr w:rsidR="006B7BCB" w:rsidRPr="00495C58" w14:paraId="7ADFDDA5" w14:textId="77777777" w:rsidTr="006B7BCB">
        <w:tc>
          <w:tcPr>
            <w:tcW w:w="6426" w:type="dxa"/>
            <w:vAlign w:val="bottom"/>
          </w:tcPr>
          <w:p w14:paraId="7933139F" w14:textId="77777777" w:rsidR="006B7BCB" w:rsidRPr="00495C58" w:rsidRDefault="006B7BCB" w:rsidP="00226D00">
            <w:pPr>
              <w:tabs>
                <w:tab w:val="clear" w:pos="227"/>
                <w:tab w:val="left" w:pos="327"/>
              </w:tabs>
              <w:spacing w:after="10"/>
              <w:ind w:left="327"/>
              <w:jc w:val="thaiDistribute"/>
              <w:rPr>
                <w:rFonts w:ascii="Browallia New" w:hAnsi="Browallia New" w:cs="Browallia New"/>
                <w:b/>
                <w:bCs/>
                <w:sz w:val="26"/>
                <w:szCs w:val="26"/>
                <w:cs/>
                <w:lang w:val="en-GB"/>
              </w:rPr>
            </w:pPr>
          </w:p>
        </w:tc>
        <w:tc>
          <w:tcPr>
            <w:tcW w:w="2622" w:type="dxa"/>
            <w:tcBorders>
              <w:bottom w:val="single" w:sz="4" w:space="0" w:color="auto"/>
            </w:tcBorders>
            <w:vAlign w:val="bottom"/>
          </w:tcPr>
          <w:p w14:paraId="3784C0A9" w14:textId="01EBE887" w:rsidR="006B7BCB" w:rsidRPr="00495C58" w:rsidRDefault="006B7BCB" w:rsidP="006B7BCB">
            <w:pPr>
              <w:tabs>
                <w:tab w:val="decimal" w:pos="1727"/>
              </w:tabs>
              <w:ind w:right="-6"/>
              <w:jc w:val="center"/>
              <w:rPr>
                <w:rFonts w:ascii="Browallia New" w:hAnsi="Browallia New" w:cs="Browallia New"/>
                <w:snapToGrid w:val="0"/>
                <w:sz w:val="28"/>
                <w:szCs w:val="28"/>
                <w:lang w:val="en-GB" w:eastAsia="th-TH"/>
              </w:rPr>
            </w:pPr>
            <w:r w:rsidRPr="00495C58">
              <w:rPr>
                <w:rFonts w:ascii="Browallia New" w:hAnsi="Browallia New" w:cs="Browallia New"/>
                <w:snapToGrid w:val="0"/>
                <w:sz w:val="28"/>
                <w:szCs w:val="28"/>
                <w:cs/>
                <w:lang w:val="en-GB" w:eastAsia="th-TH"/>
              </w:rPr>
              <w:t>ข้อมูลทางการเงิน</w:t>
            </w:r>
            <w:r w:rsidRPr="00495C58">
              <w:rPr>
                <w:rFonts w:ascii="Browallia New" w:hAnsi="Browallia New" w:cs="Browallia New" w:hint="cs"/>
                <w:snapToGrid w:val="0"/>
                <w:sz w:val="28"/>
                <w:szCs w:val="28"/>
                <w:cs/>
                <w:lang w:val="en-GB" w:eastAsia="th-TH"/>
              </w:rPr>
              <w:t>เฉพาะบริษัท</w:t>
            </w:r>
          </w:p>
        </w:tc>
      </w:tr>
      <w:tr w:rsidR="006B7BCB" w:rsidRPr="00495C58" w14:paraId="585C5369" w14:textId="77777777" w:rsidTr="006B7BCB">
        <w:tc>
          <w:tcPr>
            <w:tcW w:w="6426" w:type="dxa"/>
            <w:vAlign w:val="bottom"/>
          </w:tcPr>
          <w:p w14:paraId="7947035E" w14:textId="77777777" w:rsidR="006B7BCB" w:rsidRPr="00495C58" w:rsidRDefault="006B7BCB" w:rsidP="00226D00">
            <w:pPr>
              <w:spacing w:after="10"/>
              <w:ind w:left="327"/>
              <w:jc w:val="thaiDistribute"/>
              <w:rPr>
                <w:rFonts w:ascii="Browallia New" w:hAnsi="Browallia New" w:cs="Browallia New"/>
                <w:sz w:val="26"/>
                <w:szCs w:val="26"/>
                <w:lang w:val="en-GB"/>
              </w:rPr>
            </w:pPr>
          </w:p>
        </w:tc>
        <w:tc>
          <w:tcPr>
            <w:tcW w:w="2622" w:type="dxa"/>
            <w:tcBorders>
              <w:top w:val="single" w:sz="4" w:space="0" w:color="auto"/>
            </w:tcBorders>
            <w:shd w:val="clear" w:color="auto" w:fill="FFFFFF" w:themeFill="background1"/>
            <w:vAlign w:val="bottom"/>
          </w:tcPr>
          <w:p w14:paraId="345913E0" w14:textId="77777777" w:rsidR="006B7BCB" w:rsidRPr="00495C58" w:rsidRDefault="006B7BCB" w:rsidP="00226D00">
            <w:pPr>
              <w:tabs>
                <w:tab w:val="decimal" w:pos="1727"/>
              </w:tabs>
              <w:ind w:right="-72"/>
              <w:jc w:val="both"/>
              <w:rPr>
                <w:rFonts w:ascii="Browallia New" w:hAnsi="Browallia New" w:cs="Browallia New"/>
                <w:snapToGrid w:val="0"/>
                <w:sz w:val="26"/>
                <w:szCs w:val="26"/>
                <w:lang w:val="en-GB" w:eastAsia="th-TH"/>
              </w:rPr>
            </w:pPr>
          </w:p>
        </w:tc>
      </w:tr>
      <w:tr w:rsidR="006B7BCB" w:rsidRPr="00495C58" w14:paraId="3C4FD1EB" w14:textId="77777777" w:rsidTr="006B7BCB">
        <w:trPr>
          <w:trHeight w:val="74"/>
        </w:trPr>
        <w:tc>
          <w:tcPr>
            <w:tcW w:w="6426" w:type="dxa"/>
            <w:vAlign w:val="bottom"/>
          </w:tcPr>
          <w:p w14:paraId="68F8D795" w14:textId="77777777" w:rsidR="006B7BCB" w:rsidRPr="00495C58" w:rsidRDefault="006B7BCB"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495C58">
              <w:rPr>
                <w:rFonts w:ascii="Browallia New" w:hAnsi="Browallia New" w:cs="Browallia New"/>
                <w:sz w:val="28"/>
                <w:szCs w:val="28"/>
                <w:cs/>
              </w:rPr>
              <w:t>ราคาตามบัญชี</w:t>
            </w:r>
            <w:r w:rsidRPr="00495C58">
              <w:rPr>
                <w:rFonts w:ascii="Browallia New" w:hAnsi="Browallia New" w:cs="Browallia New"/>
                <w:sz w:val="28"/>
                <w:szCs w:val="28"/>
              </w:rPr>
              <w:t xml:space="preserve"> </w:t>
            </w:r>
            <w:r w:rsidRPr="00495C58">
              <w:rPr>
                <w:rFonts w:ascii="Browallia New" w:hAnsi="Browallia New" w:cs="Browallia New"/>
                <w:sz w:val="28"/>
                <w:szCs w:val="28"/>
                <w:cs/>
              </w:rPr>
              <w:t xml:space="preserve">ณ วันที่ </w:t>
            </w:r>
            <w:r w:rsidRPr="00495C58">
              <w:rPr>
                <w:rFonts w:ascii="Browallia New" w:hAnsi="Browallia New" w:cs="Browallia New"/>
                <w:sz w:val="28"/>
                <w:szCs w:val="28"/>
              </w:rPr>
              <w:t xml:space="preserve">1 </w:t>
            </w:r>
            <w:r w:rsidRPr="00495C58">
              <w:rPr>
                <w:rFonts w:ascii="Browallia New" w:hAnsi="Browallia New" w:cs="Browallia New"/>
                <w:sz w:val="28"/>
                <w:szCs w:val="28"/>
                <w:cs/>
              </w:rPr>
              <w:t>มกราคม</w:t>
            </w:r>
            <w:r w:rsidRPr="00495C58">
              <w:rPr>
                <w:rFonts w:ascii="Browallia New" w:hAnsi="Browallia New" w:cs="Browallia New"/>
                <w:sz w:val="28"/>
                <w:szCs w:val="28"/>
              </w:rPr>
              <w:t xml:space="preserve"> 2569</w:t>
            </w:r>
          </w:p>
        </w:tc>
        <w:tc>
          <w:tcPr>
            <w:tcW w:w="2622" w:type="dxa"/>
            <w:vAlign w:val="bottom"/>
          </w:tcPr>
          <w:p w14:paraId="2D73534F" w14:textId="50AD5E03" w:rsidR="006B7BCB" w:rsidRPr="00495C58" w:rsidRDefault="006B7BCB"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8"/>
                <w:szCs w:val="28"/>
              </w:rPr>
            </w:pPr>
            <w:r w:rsidRPr="00495C58">
              <w:rPr>
                <w:rFonts w:ascii="Browallia New" w:eastAsia="Arial Unicode MS" w:hAnsi="Browallia New" w:cs="Browallia New"/>
                <w:sz w:val="28"/>
                <w:szCs w:val="28"/>
              </w:rPr>
              <w:t xml:space="preserve">      </w:t>
            </w:r>
            <w:r w:rsidR="008D4275" w:rsidRPr="00495C58">
              <w:rPr>
                <w:rFonts w:ascii="Browallia New" w:eastAsia="Arial Unicode MS" w:hAnsi="Browallia New" w:cs="Browallia New"/>
                <w:sz w:val="28"/>
                <w:szCs w:val="28"/>
              </w:rPr>
              <w:t>1,487,594</w:t>
            </w:r>
          </w:p>
        </w:tc>
      </w:tr>
      <w:tr w:rsidR="00A36520" w:rsidRPr="00495C58" w14:paraId="0BF6950E" w14:textId="77777777" w:rsidTr="006B7BCB">
        <w:trPr>
          <w:trHeight w:val="74"/>
        </w:trPr>
        <w:tc>
          <w:tcPr>
            <w:tcW w:w="6426" w:type="dxa"/>
            <w:vAlign w:val="bottom"/>
          </w:tcPr>
          <w:p w14:paraId="79786530" w14:textId="0D154BBB" w:rsidR="00A36520" w:rsidRPr="00495C58" w:rsidRDefault="009F1CC8" w:rsidP="00A36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495C58">
              <w:rPr>
                <w:rFonts w:ascii="Browallia New" w:hAnsi="Browallia New" w:cs="Browallia New" w:hint="cs"/>
                <w:sz w:val="28"/>
                <w:szCs w:val="28"/>
                <w:cs/>
              </w:rPr>
              <w:t>จัดตั้ง</w:t>
            </w:r>
            <w:r w:rsidR="002B4C2A" w:rsidRPr="00495C58">
              <w:rPr>
                <w:rFonts w:ascii="Browallia New" w:hAnsi="Browallia New" w:cs="Browallia New" w:hint="cs"/>
                <w:sz w:val="28"/>
                <w:szCs w:val="28"/>
                <w:cs/>
              </w:rPr>
              <w:t>บริษัทย่อยแห่งใหม่</w:t>
            </w:r>
          </w:p>
        </w:tc>
        <w:tc>
          <w:tcPr>
            <w:tcW w:w="2622" w:type="dxa"/>
            <w:vAlign w:val="bottom"/>
          </w:tcPr>
          <w:p w14:paraId="1ACED60E" w14:textId="7C117A87" w:rsidR="00A36520" w:rsidRPr="00495C58" w:rsidRDefault="00A36520" w:rsidP="00A36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8"/>
                <w:szCs w:val="28"/>
              </w:rPr>
            </w:pPr>
            <w:r w:rsidRPr="00495C58">
              <w:rPr>
                <w:rFonts w:ascii="Browallia New" w:eastAsia="Arial Unicode MS" w:hAnsi="Browallia New" w:cs="Browallia New"/>
                <w:sz w:val="28"/>
                <w:szCs w:val="28"/>
              </w:rPr>
              <w:t>1,</w:t>
            </w:r>
            <w:r w:rsidR="009F1CC8" w:rsidRPr="00495C58">
              <w:rPr>
                <w:rFonts w:ascii="Browallia New" w:eastAsia="Arial Unicode MS" w:hAnsi="Browallia New" w:cs="Browallia New"/>
                <w:sz w:val="28"/>
                <w:szCs w:val="28"/>
              </w:rPr>
              <w:t>0</w:t>
            </w:r>
            <w:r w:rsidRPr="00495C58">
              <w:rPr>
                <w:rFonts w:ascii="Browallia New" w:eastAsia="Arial Unicode MS" w:hAnsi="Browallia New" w:cs="Browallia New"/>
                <w:sz w:val="28"/>
                <w:szCs w:val="28"/>
              </w:rPr>
              <w:t>00</w:t>
            </w:r>
          </w:p>
        </w:tc>
      </w:tr>
      <w:tr w:rsidR="006E52CE" w:rsidRPr="00495C58" w14:paraId="0B7487B8" w14:textId="77777777" w:rsidTr="006B7BCB">
        <w:trPr>
          <w:trHeight w:val="74"/>
        </w:trPr>
        <w:tc>
          <w:tcPr>
            <w:tcW w:w="6426" w:type="dxa"/>
            <w:vAlign w:val="bottom"/>
          </w:tcPr>
          <w:p w14:paraId="15DB75A7" w14:textId="643CB398" w:rsidR="006E52CE" w:rsidRPr="00495C58" w:rsidRDefault="002B4C2A" w:rsidP="00A36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495C58">
              <w:rPr>
                <w:rFonts w:ascii="Browallia New" w:hAnsi="Browallia New" w:cs="Browallia New" w:hint="cs"/>
                <w:sz w:val="28"/>
                <w:szCs w:val="28"/>
                <w:cs/>
              </w:rPr>
              <w:t>เพิ่มทุนในบริษัทย่อย</w:t>
            </w:r>
          </w:p>
        </w:tc>
        <w:tc>
          <w:tcPr>
            <w:tcW w:w="2622" w:type="dxa"/>
            <w:vAlign w:val="bottom"/>
          </w:tcPr>
          <w:p w14:paraId="1F3D3DB2" w14:textId="142CFF3E" w:rsidR="006E52CE" w:rsidRPr="00495C58" w:rsidRDefault="009F1CC8" w:rsidP="00A36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8"/>
                <w:szCs w:val="28"/>
              </w:rPr>
            </w:pPr>
            <w:r w:rsidRPr="00495C58">
              <w:rPr>
                <w:rFonts w:ascii="Browallia New" w:eastAsia="Arial Unicode MS" w:hAnsi="Browallia New" w:cs="Browallia New"/>
                <w:sz w:val="28"/>
                <w:szCs w:val="28"/>
              </w:rPr>
              <w:t>18,500</w:t>
            </w:r>
          </w:p>
        </w:tc>
      </w:tr>
      <w:tr w:rsidR="00A36520" w:rsidRPr="00495C58" w14:paraId="0B82C217" w14:textId="77777777" w:rsidTr="006B7BCB">
        <w:trPr>
          <w:trHeight w:val="74"/>
        </w:trPr>
        <w:tc>
          <w:tcPr>
            <w:tcW w:w="6426" w:type="dxa"/>
            <w:vAlign w:val="bottom"/>
          </w:tcPr>
          <w:p w14:paraId="5D350481" w14:textId="44A4B709" w:rsidR="00A36520" w:rsidRPr="00495C58" w:rsidRDefault="002B4C2A" w:rsidP="00A36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495C58">
              <w:rPr>
                <w:rFonts w:ascii="Browallia New" w:hAnsi="Browallia New" w:cs="Browallia New" w:hint="cs"/>
                <w:sz w:val="28"/>
                <w:szCs w:val="28"/>
                <w:cs/>
              </w:rPr>
              <w:t>ลดทุนในบริษัทย่อย</w:t>
            </w:r>
          </w:p>
        </w:tc>
        <w:tc>
          <w:tcPr>
            <w:tcW w:w="2622" w:type="dxa"/>
            <w:vAlign w:val="bottom"/>
          </w:tcPr>
          <w:p w14:paraId="55FAA46D" w14:textId="3F1FCEFB" w:rsidR="00A36520" w:rsidRPr="00495C58" w:rsidRDefault="004B7E25" w:rsidP="00A36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8"/>
                <w:szCs w:val="28"/>
              </w:rPr>
            </w:pPr>
            <w:r w:rsidRPr="00495C58">
              <w:rPr>
                <w:rFonts w:ascii="Browallia New" w:eastAsia="Arial Unicode MS" w:hAnsi="Browallia New" w:cs="Browallia New"/>
                <w:sz w:val="28"/>
                <w:szCs w:val="28"/>
              </w:rPr>
              <w:t>(</w:t>
            </w:r>
            <w:r w:rsidR="00A36520" w:rsidRPr="00495C58">
              <w:rPr>
                <w:rFonts w:ascii="Browallia New" w:eastAsia="Arial Unicode MS" w:hAnsi="Browallia New" w:cs="Browallia New"/>
                <w:sz w:val="28"/>
                <w:szCs w:val="28"/>
              </w:rPr>
              <w:t>1</w:t>
            </w:r>
            <w:r w:rsidRPr="00495C58">
              <w:rPr>
                <w:rFonts w:ascii="Browallia New" w:eastAsia="Arial Unicode MS" w:hAnsi="Browallia New" w:cs="Browallia New"/>
                <w:sz w:val="28"/>
                <w:szCs w:val="28"/>
              </w:rPr>
              <w:t>8</w:t>
            </w:r>
            <w:r w:rsidR="00A36520" w:rsidRPr="00495C58">
              <w:rPr>
                <w:rFonts w:ascii="Browallia New" w:eastAsia="Arial Unicode MS" w:hAnsi="Browallia New" w:cs="Browallia New"/>
                <w:sz w:val="28"/>
                <w:szCs w:val="28"/>
              </w:rPr>
              <w:t>,</w:t>
            </w:r>
            <w:r w:rsidRPr="00495C58">
              <w:rPr>
                <w:rFonts w:ascii="Browallia New" w:eastAsia="Arial Unicode MS" w:hAnsi="Browallia New" w:cs="Browallia New"/>
                <w:sz w:val="28"/>
                <w:szCs w:val="28"/>
              </w:rPr>
              <w:t>5</w:t>
            </w:r>
            <w:r w:rsidR="00A36520" w:rsidRPr="00495C58">
              <w:rPr>
                <w:rFonts w:ascii="Browallia New" w:eastAsia="Arial Unicode MS" w:hAnsi="Browallia New" w:cs="Browallia New"/>
                <w:sz w:val="28"/>
                <w:szCs w:val="28"/>
              </w:rPr>
              <w:t>00</w:t>
            </w:r>
            <w:r w:rsidRPr="00495C58">
              <w:rPr>
                <w:rFonts w:ascii="Browallia New" w:eastAsia="Arial Unicode MS" w:hAnsi="Browallia New" w:cs="Browallia New"/>
                <w:sz w:val="28"/>
                <w:szCs w:val="28"/>
              </w:rPr>
              <w:t>)</w:t>
            </w:r>
          </w:p>
        </w:tc>
      </w:tr>
      <w:tr w:rsidR="00A36520" w:rsidRPr="00495C58" w14:paraId="555DE1CE" w14:textId="77777777" w:rsidTr="006B7BCB">
        <w:tc>
          <w:tcPr>
            <w:tcW w:w="6426" w:type="dxa"/>
            <w:vAlign w:val="bottom"/>
          </w:tcPr>
          <w:p w14:paraId="06DF9CFB" w14:textId="77777777" w:rsidR="00A36520" w:rsidRPr="00495C58" w:rsidRDefault="00A36520" w:rsidP="00A36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495C58">
              <w:rPr>
                <w:rFonts w:ascii="Browallia New" w:hAnsi="Browallia New" w:cs="Browallia New"/>
                <w:sz w:val="28"/>
                <w:szCs w:val="28"/>
                <w:cs/>
              </w:rPr>
              <w:t xml:space="preserve">ราคาตามบัญชีสุทธิ ณ วันที่ </w:t>
            </w:r>
            <w:r w:rsidRPr="00495C58">
              <w:rPr>
                <w:rFonts w:ascii="Browallia New" w:hAnsi="Browallia New" w:cs="Browallia New"/>
                <w:sz w:val="28"/>
                <w:szCs w:val="28"/>
              </w:rPr>
              <w:t>30</w:t>
            </w:r>
            <w:r w:rsidRPr="00495C58">
              <w:rPr>
                <w:rFonts w:ascii="Browallia New" w:hAnsi="Browallia New" w:cs="Browallia New"/>
                <w:sz w:val="28"/>
                <w:szCs w:val="28"/>
                <w:cs/>
              </w:rPr>
              <w:t xml:space="preserve"> มิถุนายน </w:t>
            </w:r>
            <w:r w:rsidRPr="00495C58">
              <w:rPr>
                <w:rFonts w:ascii="Browallia New" w:hAnsi="Browallia New" w:cs="Browallia New"/>
                <w:sz w:val="28"/>
                <w:szCs w:val="28"/>
              </w:rPr>
              <w:t>2569</w:t>
            </w:r>
          </w:p>
        </w:tc>
        <w:tc>
          <w:tcPr>
            <w:tcW w:w="2622" w:type="dxa"/>
            <w:tcBorders>
              <w:top w:val="single" w:sz="4" w:space="0" w:color="auto"/>
              <w:left w:val="nil"/>
              <w:bottom w:val="single" w:sz="12" w:space="0" w:color="auto"/>
              <w:right w:val="nil"/>
            </w:tcBorders>
            <w:vAlign w:val="bottom"/>
          </w:tcPr>
          <w:p w14:paraId="4B960580" w14:textId="32809982" w:rsidR="00A36520" w:rsidRPr="00495C58" w:rsidRDefault="00A36520" w:rsidP="00A36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eastAsia="th-TH"/>
              </w:rPr>
            </w:pPr>
            <w:r w:rsidRPr="00495C58">
              <w:rPr>
                <w:rFonts w:ascii="Browallia New" w:eastAsia="Arial Unicode MS" w:hAnsi="Browallia New" w:cs="Browallia New"/>
                <w:sz w:val="28"/>
                <w:szCs w:val="28"/>
              </w:rPr>
              <w:t xml:space="preserve">      1,488,594</w:t>
            </w:r>
          </w:p>
        </w:tc>
      </w:tr>
    </w:tbl>
    <w:p w14:paraId="6C77D7B1" w14:textId="77777777" w:rsidR="006B7BCB" w:rsidRPr="00495C58" w:rsidRDefault="006B7BCB" w:rsidP="009E5D21">
      <w:pPr>
        <w:pStyle w:val="ListParagraph"/>
        <w:tabs>
          <w:tab w:val="left" w:pos="426"/>
        </w:tabs>
        <w:spacing w:line="240" w:lineRule="auto"/>
        <w:ind w:left="426"/>
        <w:jc w:val="thaiDistribute"/>
        <w:rPr>
          <w:rFonts w:ascii="Browallia New" w:eastAsia="Arial Unicode MS" w:hAnsi="Browallia New" w:cs="Browallia New"/>
        </w:rPr>
      </w:pPr>
    </w:p>
    <w:p w14:paraId="65460783" w14:textId="3EA730C6" w:rsidR="00897AE6" w:rsidRPr="00495C58" w:rsidRDefault="00897AE6" w:rsidP="00897AE6">
      <w:pPr>
        <w:pStyle w:val="ListParagraph"/>
        <w:tabs>
          <w:tab w:val="left" w:pos="426"/>
        </w:tabs>
        <w:spacing w:line="240" w:lineRule="auto"/>
        <w:ind w:left="426"/>
        <w:jc w:val="thaiDistribute"/>
        <w:rPr>
          <w:rFonts w:ascii="Browallia New" w:eastAsia="Arial Unicode MS" w:hAnsi="Browallia New" w:cs="Browallia New"/>
          <w:cs/>
        </w:rPr>
      </w:pPr>
      <w:r w:rsidRPr="00495C58">
        <w:rPr>
          <w:rFonts w:ascii="Browallia New" w:eastAsia="Arial Unicode MS" w:hAnsi="Browallia New" w:cs="Browallia New" w:hint="cs"/>
          <w:i/>
          <w:iCs/>
          <w:cs/>
        </w:rPr>
        <w:t>การจัดตั้งบริษัทย่อยแห่งใหม่</w:t>
      </w:r>
    </w:p>
    <w:p w14:paraId="4A9B1783" w14:textId="18714E83" w:rsidR="00897AE6" w:rsidRPr="00495C58" w:rsidRDefault="00897AE6" w:rsidP="00897AE6">
      <w:pPr>
        <w:pStyle w:val="ListParagraph"/>
        <w:tabs>
          <w:tab w:val="left" w:pos="426"/>
        </w:tabs>
        <w:spacing w:after="0" w:line="240" w:lineRule="auto"/>
        <w:ind w:left="425"/>
        <w:jc w:val="thaiDistribute"/>
        <w:rPr>
          <w:rFonts w:ascii="Browallia New" w:hAnsi="Browallia New" w:cs="Browallia New"/>
          <w:color w:val="000000" w:themeColor="text1"/>
          <w:sz w:val="28"/>
        </w:rPr>
      </w:pPr>
      <w:r w:rsidRPr="00495C58">
        <w:rPr>
          <w:rFonts w:ascii="Browallia New" w:hAnsi="Browallia New" w:cs="Browallia New" w:hint="cs"/>
          <w:color w:val="000000" w:themeColor="text1"/>
          <w:sz w:val="28"/>
          <w:u w:val="single"/>
          <w:cs/>
        </w:rPr>
        <w:t>บริษัท</w:t>
      </w:r>
    </w:p>
    <w:p w14:paraId="745E6B44" w14:textId="5BA6878E" w:rsidR="00897AE6" w:rsidRPr="00495C58" w:rsidRDefault="00897AE6" w:rsidP="00897AE6">
      <w:pPr>
        <w:pStyle w:val="ListParagraph"/>
        <w:tabs>
          <w:tab w:val="left" w:pos="426"/>
        </w:tabs>
        <w:spacing w:line="240" w:lineRule="auto"/>
        <w:ind w:left="426"/>
        <w:jc w:val="thaiDistribute"/>
        <w:rPr>
          <w:rFonts w:ascii="Browallia New" w:hAnsi="Browallia New" w:cs="Browallia New"/>
          <w:color w:val="000000" w:themeColor="text1"/>
          <w:sz w:val="28"/>
        </w:rPr>
      </w:pPr>
      <w:r w:rsidRPr="00495C58">
        <w:rPr>
          <w:rFonts w:ascii="Browallia New" w:hAnsi="Browallia New" w:cs="Browallia New" w:hint="cs"/>
          <w:color w:val="000000" w:themeColor="text1"/>
          <w:sz w:val="28"/>
          <w:cs/>
        </w:rPr>
        <w:t>ที่</w:t>
      </w:r>
      <w:r w:rsidRPr="00495C58">
        <w:rPr>
          <w:rFonts w:ascii="Browallia New" w:hAnsi="Browallia New" w:cs="Browallia New"/>
          <w:color w:val="000000" w:themeColor="text1"/>
          <w:sz w:val="28"/>
          <w:cs/>
        </w:rPr>
        <w:t>ประชุม</w:t>
      </w:r>
      <w:r w:rsidR="00193BD8" w:rsidRPr="00495C58">
        <w:rPr>
          <w:rFonts w:ascii="Browallia New" w:hAnsi="Browallia New" w:cs="Browallia New" w:hint="cs"/>
          <w:color w:val="000000" w:themeColor="text1"/>
          <w:sz w:val="28"/>
          <w:cs/>
        </w:rPr>
        <w:t>คณะกรรมการการลงทุน</w:t>
      </w:r>
      <w:r w:rsidR="00650200" w:rsidRPr="00495C58">
        <w:rPr>
          <w:rFonts w:ascii="Browallia New" w:hAnsi="Browallia New" w:cs="Browallia New"/>
          <w:color w:val="000000" w:themeColor="text1"/>
          <w:sz w:val="28"/>
        </w:rPr>
        <w:t xml:space="preserve"> </w:t>
      </w:r>
      <w:r w:rsidRPr="00495C58">
        <w:rPr>
          <w:rFonts w:ascii="Browallia New" w:hAnsi="Browallia New" w:cs="Browallia New"/>
          <w:color w:val="000000" w:themeColor="text1"/>
          <w:sz w:val="28"/>
          <w:cs/>
        </w:rPr>
        <w:t xml:space="preserve">ครั้งที่ </w:t>
      </w:r>
      <w:r w:rsidR="00193BD8" w:rsidRPr="00495C58">
        <w:rPr>
          <w:rFonts w:ascii="Browallia New" w:hAnsi="Browallia New" w:cs="Browallia New"/>
          <w:color w:val="000000" w:themeColor="text1"/>
          <w:sz w:val="28"/>
        </w:rPr>
        <w:t>3</w:t>
      </w:r>
      <w:r w:rsidRPr="00495C58">
        <w:rPr>
          <w:rFonts w:ascii="Browallia New" w:hAnsi="Browallia New" w:cs="Browallia New"/>
          <w:color w:val="000000" w:themeColor="text1"/>
          <w:sz w:val="28"/>
          <w:cs/>
        </w:rPr>
        <w:t>/</w:t>
      </w:r>
      <w:r w:rsidRPr="00495C58">
        <w:rPr>
          <w:rFonts w:ascii="Browallia New" w:hAnsi="Browallia New" w:cs="Browallia New"/>
          <w:color w:val="000000" w:themeColor="text1"/>
          <w:sz w:val="28"/>
        </w:rPr>
        <w:t>2569</w:t>
      </w:r>
      <w:r w:rsidRPr="00495C58">
        <w:rPr>
          <w:rFonts w:ascii="Browallia New" w:hAnsi="Browallia New" w:cs="Browallia New"/>
          <w:color w:val="000000" w:themeColor="text1"/>
          <w:sz w:val="28"/>
          <w:cs/>
        </w:rPr>
        <w:t xml:space="preserve"> ของบริษัท เมื่อวันที่ </w:t>
      </w:r>
      <w:r w:rsidR="00193BD8" w:rsidRPr="00495C58">
        <w:rPr>
          <w:rFonts w:ascii="Browallia New" w:hAnsi="Browallia New" w:cs="Browallia New"/>
          <w:color w:val="000000" w:themeColor="text1"/>
          <w:sz w:val="28"/>
        </w:rPr>
        <w:t xml:space="preserve">28 </w:t>
      </w:r>
      <w:r w:rsidR="00193BD8" w:rsidRPr="00495C58">
        <w:rPr>
          <w:rFonts w:ascii="Browallia New" w:hAnsi="Browallia New" w:cs="Browallia New" w:hint="cs"/>
          <w:color w:val="000000" w:themeColor="text1"/>
          <w:sz w:val="28"/>
          <w:cs/>
        </w:rPr>
        <w:t>พฤษภาคม</w:t>
      </w:r>
      <w:r w:rsidRPr="00495C58">
        <w:rPr>
          <w:rFonts w:ascii="Browallia New" w:hAnsi="Browallia New" w:cs="Browallia New"/>
          <w:color w:val="000000" w:themeColor="text1"/>
          <w:sz w:val="28"/>
          <w:cs/>
        </w:rPr>
        <w:t xml:space="preserve"> </w:t>
      </w:r>
      <w:r w:rsidRPr="00495C58">
        <w:rPr>
          <w:rFonts w:ascii="Browallia New" w:hAnsi="Browallia New" w:cs="Browallia New"/>
          <w:color w:val="000000" w:themeColor="text1"/>
          <w:sz w:val="28"/>
        </w:rPr>
        <w:t>2569</w:t>
      </w:r>
      <w:r w:rsidRPr="00495C58">
        <w:rPr>
          <w:rFonts w:ascii="Browallia New" w:hAnsi="Browallia New" w:cs="Browallia New"/>
          <w:color w:val="000000" w:themeColor="text1"/>
          <w:sz w:val="28"/>
          <w:cs/>
        </w:rPr>
        <w:t xml:space="preserve"> ได้มีมติอนุมัติให้</w:t>
      </w:r>
      <w:r w:rsidRPr="00495C58">
        <w:rPr>
          <w:rFonts w:ascii="Browallia New" w:hAnsi="Browallia New" w:cs="Browallia New" w:hint="cs"/>
          <w:color w:val="000000" w:themeColor="text1"/>
          <w:sz w:val="28"/>
          <w:cs/>
        </w:rPr>
        <w:t>ดำเนินการ</w:t>
      </w:r>
      <w:r w:rsidR="00650200" w:rsidRPr="00495C58">
        <w:rPr>
          <w:rFonts w:ascii="Browallia New" w:hAnsi="Browallia New" w:cs="Browallia New" w:hint="cs"/>
          <w:color w:val="000000" w:themeColor="text1"/>
          <w:sz w:val="28"/>
          <w:cs/>
        </w:rPr>
        <w:t>ลงทุนและจัดตั้งบริษัท อาร์เอสมิวสิค</w:t>
      </w:r>
      <w:r w:rsidR="00650200" w:rsidRPr="00495C58">
        <w:rPr>
          <w:rFonts w:ascii="Browallia New" w:hAnsi="Browallia New" w:cs="Browallia New"/>
          <w:color w:val="000000" w:themeColor="text1"/>
          <w:sz w:val="28"/>
        </w:rPr>
        <w:t>-</w:t>
      </w:r>
      <w:r w:rsidR="00650200" w:rsidRPr="00495C58">
        <w:rPr>
          <w:rFonts w:ascii="Browallia New" w:hAnsi="Browallia New" w:cs="Browallia New" w:hint="cs"/>
          <w:color w:val="000000" w:themeColor="text1"/>
          <w:sz w:val="28"/>
          <w:cs/>
        </w:rPr>
        <w:t>เอ็กซ์ จำกัด (บริษัทย่อย) โดย</w:t>
      </w:r>
      <w:r w:rsidR="002C6B1C" w:rsidRPr="00495C58">
        <w:rPr>
          <w:rFonts w:ascii="Browallia New" w:hAnsi="Browallia New" w:cs="Browallia New" w:hint="cs"/>
          <w:color w:val="000000" w:themeColor="text1"/>
          <w:sz w:val="28"/>
          <w:cs/>
        </w:rPr>
        <w:t>ซื้อ</w:t>
      </w:r>
      <w:r w:rsidR="00650200" w:rsidRPr="00495C58">
        <w:rPr>
          <w:rFonts w:ascii="Browallia New" w:hAnsi="Browallia New" w:cs="Browallia New" w:hint="cs"/>
          <w:color w:val="000000" w:themeColor="text1"/>
          <w:sz w:val="28"/>
          <w:cs/>
        </w:rPr>
        <w:t xml:space="preserve">หุ้นสามัญจำนวน </w:t>
      </w:r>
      <w:r w:rsidR="00650200" w:rsidRPr="00495C58">
        <w:rPr>
          <w:rFonts w:ascii="Browallia New" w:hAnsi="Browallia New" w:cs="Browallia New"/>
          <w:color w:val="000000" w:themeColor="text1"/>
          <w:sz w:val="28"/>
        </w:rPr>
        <w:t xml:space="preserve">9,998 </w:t>
      </w:r>
      <w:r w:rsidR="00650200" w:rsidRPr="00495C58">
        <w:rPr>
          <w:rFonts w:ascii="Browallia New" w:hAnsi="Browallia New" w:cs="Browallia New" w:hint="cs"/>
          <w:color w:val="000000" w:themeColor="text1"/>
          <w:sz w:val="28"/>
          <w:cs/>
        </w:rPr>
        <w:t xml:space="preserve">หุ้น มูลค่าที่ตราไว้หุ้นละ </w:t>
      </w:r>
      <w:r w:rsidR="00650200" w:rsidRPr="00495C58">
        <w:rPr>
          <w:rFonts w:ascii="Browallia New" w:hAnsi="Browallia New" w:cs="Browallia New"/>
          <w:color w:val="000000" w:themeColor="text1"/>
          <w:sz w:val="28"/>
        </w:rPr>
        <w:t xml:space="preserve">100 </w:t>
      </w:r>
      <w:r w:rsidR="00650200" w:rsidRPr="00495C58">
        <w:rPr>
          <w:rFonts w:ascii="Browallia New" w:hAnsi="Browallia New" w:cs="Browallia New" w:hint="cs"/>
          <w:color w:val="000000" w:themeColor="text1"/>
          <w:sz w:val="28"/>
          <w:cs/>
        </w:rPr>
        <w:t xml:space="preserve">บาท รวมเป็นจำนวนเงิน </w:t>
      </w:r>
      <w:r w:rsidR="00650200" w:rsidRPr="00495C58">
        <w:rPr>
          <w:rFonts w:ascii="Browallia New" w:hAnsi="Browallia New" w:cs="Browallia New"/>
          <w:color w:val="000000" w:themeColor="text1"/>
          <w:sz w:val="28"/>
        </w:rPr>
        <w:t xml:space="preserve">1.00 </w:t>
      </w:r>
      <w:r w:rsidR="00650200" w:rsidRPr="00495C58">
        <w:rPr>
          <w:rFonts w:ascii="Browallia New" w:hAnsi="Browallia New" w:cs="Browallia New" w:hint="cs"/>
          <w:color w:val="000000" w:themeColor="text1"/>
          <w:sz w:val="28"/>
          <w:cs/>
        </w:rPr>
        <w:t>ล้านบาท</w:t>
      </w:r>
      <w:r w:rsidR="00DB318C" w:rsidRPr="00495C58">
        <w:rPr>
          <w:rFonts w:ascii="Browallia New" w:hAnsi="Browallia New" w:cs="Browallia New" w:hint="cs"/>
          <w:color w:val="000000" w:themeColor="text1"/>
          <w:sz w:val="28"/>
          <w:cs/>
        </w:rPr>
        <w:t xml:space="preserve"> บริษัทย่อยดังกล่าวถูกจัดตั้งเมื่อวันที่</w:t>
      </w:r>
      <w:r w:rsidR="00DB318C" w:rsidRPr="00495C58">
        <w:rPr>
          <w:rFonts w:ascii="Browallia New" w:hAnsi="Browallia New" w:cs="Browallia New"/>
          <w:color w:val="000000" w:themeColor="text1"/>
          <w:sz w:val="28"/>
        </w:rPr>
        <w:t xml:space="preserve"> 4 </w:t>
      </w:r>
      <w:r w:rsidR="00DB318C" w:rsidRPr="00495C58">
        <w:rPr>
          <w:rFonts w:ascii="Browallia New" w:hAnsi="Browallia New" w:cs="Browallia New" w:hint="cs"/>
          <w:color w:val="000000" w:themeColor="text1"/>
          <w:sz w:val="28"/>
          <w:cs/>
        </w:rPr>
        <w:t xml:space="preserve">มิถุนายน </w:t>
      </w:r>
      <w:r w:rsidR="00DB318C" w:rsidRPr="00495C58">
        <w:rPr>
          <w:rFonts w:ascii="Browallia New" w:hAnsi="Browallia New" w:cs="Browallia New"/>
          <w:color w:val="000000" w:themeColor="text1"/>
          <w:sz w:val="28"/>
        </w:rPr>
        <w:t>2569</w:t>
      </w:r>
    </w:p>
    <w:p w14:paraId="4CDBB9FB" w14:textId="77777777" w:rsidR="00897AE6" w:rsidRPr="00495C58" w:rsidRDefault="00897AE6" w:rsidP="00897AE6">
      <w:pPr>
        <w:pStyle w:val="ListParagraph"/>
        <w:tabs>
          <w:tab w:val="left" w:pos="426"/>
        </w:tabs>
        <w:spacing w:line="240" w:lineRule="auto"/>
        <w:ind w:left="426"/>
        <w:jc w:val="thaiDistribute"/>
        <w:rPr>
          <w:rFonts w:ascii="Browallia New" w:eastAsia="Arial Unicode MS" w:hAnsi="Browallia New" w:cs="Browallia New"/>
        </w:rPr>
      </w:pPr>
    </w:p>
    <w:p w14:paraId="5D806C0E" w14:textId="27DB6104" w:rsidR="006B7BCB" w:rsidRPr="00495C58" w:rsidRDefault="006B7BCB" w:rsidP="009E5D21">
      <w:pPr>
        <w:pStyle w:val="ListParagraph"/>
        <w:tabs>
          <w:tab w:val="left" w:pos="426"/>
        </w:tabs>
        <w:spacing w:line="240" w:lineRule="auto"/>
        <w:ind w:left="426"/>
        <w:jc w:val="thaiDistribute"/>
        <w:rPr>
          <w:rFonts w:ascii="Browallia New" w:eastAsia="Arial Unicode MS" w:hAnsi="Browallia New" w:cs="Browallia New"/>
        </w:rPr>
      </w:pPr>
      <w:r w:rsidRPr="00495C58">
        <w:rPr>
          <w:rFonts w:ascii="Browallia New" w:eastAsia="Arial Unicode MS" w:hAnsi="Browallia New" w:cs="Browallia New" w:hint="cs"/>
          <w:i/>
          <w:iCs/>
          <w:cs/>
        </w:rPr>
        <w:t>การ</w:t>
      </w:r>
      <w:r w:rsidR="008D4275" w:rsidRPr="00495C58">
        <w:rPr>
          <w:rFonts w:ascii="Browallia New" w:eastAsia="Arial Unicode MS" w:hAnsi="Browallia New" w:cs="Browallia New" w:hint="cs"/>
          <w:i/>
          <w:iCs/>
          <w:cs/>
        </w:rPr>
        <w:t>สูญเสียการควบคุม</w:t>
      </w:r>
      <w:r w:rsidR="004E636A" w:rsidRPr="00495C58">
        <w:rPr>
          <w:rFonts w:ascii="Browallia New" w:eastAsia="Arial Unicode MS" w:hAnsi="Browallia New" w:cs="Browallia New" w:hint="cs"/>
          <w:i/>
          <w:iCs/>
          <w:cs/>
        </w:rPr>
        <w:t>ใน</w:t>
      </w:r>
      <w:r w:rsidRPr="00495C58">
        <w:rPr>
          <w:rFonts w:ascii="Browallia New" w:eastAsia="Arial Unicode MS" w:hAnsi="Browallia New" w:cs="Browallia New" w:hint="cs"/>
          <w:i/>
          <w:iCs/>
          <w:cs/>
        </w:rPr>
        <w:t>บริษัทย่อยทางอ้อม</w:t>
      </w:r>
    </w:p>
    <w:p w14:paraId="306A2476" w14:textId="77777777" w:rsidR="00252405" w:rsidRPr="00495C58" w:rsidRDefault="00252405" w:rsidP="00252405">
      <w:pPr>
        <w:pStyle w:val="ListParagraph"/>
        <w:tabs>
          <w:tab w:val="left" w:pos="426"/>
        </w:tabs>
        <w:spacing w:after="0" w:line="240" w:lineRule="auto"/>
        <w:ind w:left="425"/>
        <w:jc w:val="thaiDistribute"/>
        <w:rPr>
          <w:rFonts w:ascii="Browallia New" w:hAnsi="Browallia New" w:cs="Browallia New"/>
          <w:color w:val="000000" w:themeColor="text1"/>
          <w:sz w:val="28"/>
        </w:rPr>
      </w:pPr>
      <w:r w:rsidRPr="00495C58">
        <w:rPr>
          <w:rFonts w:ascii="Browallia New" w:hAnsi="Browallia New" w:cs="Browallia New" w:hint="cs"/>
          <w:color w:val="000000" w:themeColor="text1"/>
          <w:sz w:val="28"/>
          <w:u w:val="single"/>
          <w:cs/>
        </w:rPr>
        <w:t>บริษัท อาร์เอส ลิฟเวลล์ จำกัด</w:t>
      </w:r>
      <w:r w:rsidRPr="00495C58">
        <w:rPr>
          <w:rFonts w:ascii="Browallia New" w:hAnsi="Browallia New" w:cs="Browallia New" w:hint="cs"/>
          <w:color w:val="000000" w:themeColor="text1"/>
          <w:sz w:val="28"/>
          <w:cs/>
        </w:rPr>
        <w:t xml:space="preserve"> (บริษัทย่อยทางอ้อม)</w:t>
      </w:r>
    </w:p>
    <w:p w14:paraId="555F9C62" w14:textId="660A6835" w:rsidR="00A65EC9" w:rsidRPr="00495C58" w:rsidRDefault="00252405" w:rsidP="00252405">
      <w:pPr>
        <w:pStyle w:val="ListParagraph"/>
        <w:tabs>
          <w:tab w:val="left" w:pos="426"/>
        </w:tabs>
        <w:spacing w:after="0" w:line="240" w:lineRule="auto"/>
        <w:ind w:left="425"/>
        <w:jc w:val="thaiDistribute"/>
        <w:rPr>
          <w:rFonts w:ascii="Browallia New" w:hAnsi="Browallia New" w:cs="Browallia New"/>
          <w:color w:val="000000" w:themeColor="text1"/>
          <w:sz w:val="28"/>
        </w:rPr>
      </w:pPr>
      <w:r w:rsidRPr="00495C58">
        <w:rPr>
          <w:rFonts w:ascii="Browallia New" w:hAnsi="Browallia New" w:cs="Browallia New" w:hint="cs"/>
          <w:color w:val="000000" w:themeColor="text1"/>
          <w:sz w:val="28"/>
          <w:cs/>
        </w:rPr>
        <w:t>ที่</w:t>
      </w:r>
      <w:r w:rsidRPr="00495C58">
        <w:rPr>
          <w:rFonts w:ascii="Browallia New" w:hAnsi="Browallia New" w:cs="Browallia New"/>
          <w:color w:val="000000" w:themeColor="text1"/>
          <w:sz w:val="28"/>
          <w:cs/>
        </w:rPr>
        <w:t xml:space="preserve">ประชุมวิสามัญผู้ถือหุ้นครั้งที่ </w:t>
      </w:r>
      <w:r w:rsidRPr="00495C58">
        <w:rPr>
          <w:rFonts w:ascii="Browallia New" w:hAnsi="Browallia New" w:cs="Browallia New"/>
          <w:color w:val="000000" w:themeColor="text1"/>
          <w:sz w:val="28"/>
        </w:rPr>
        <w:t>5</w:t>
      </w:r>
      <w:r w:rsidRPr="00495C58">
        <w:rPr>
          <w:rFonts w:ascii="Browallia New" w:hAnsi="Browallia New" w:cs="Browallia New"/>
          <w:color w:val="000000" w:themeColor="text1"/>
          <w:sz w:val="28"/>
          <w:cs/>
        </w:rPr>
        <w:t>/</w:t>
      </w:r>
      <w:r w:rsidRPr="00495C58">
        <w:rPr>
          <w:rFonts w:ascii="Browallia New" w:hAnsi="Browallia New" w:cs="Browallia New"/>
          <w:color w:val="000000" w:themeColor="text1"/>
          <w:sz w:val="28"/>
        </w:rPr>
        <w:t>2569</w:t>
      </w:r>
      <w:r w:rsidRPr="00495C58">
        <w:rPr>
          <w:rFonts w:ascii="Browallia New" w:hAnsi="Browallia New" w:cs="Browallia New"/>
          <w:color w:val="000000" w:themeColor="text1"/>
          <w:sz w:val="28"/>
          <w:cs/>
        </w:rPr>
        <w:t xml:space="preserve"> ของบริษัท </w:t>
      </w:r>
      <w:r w:rsidRPr="00495C58">
        <w:rPr>
          <w:rFonts w:ascii="Browallia New" w:hAnsi="Browallia New" w:cs="Browallia New" w:hint="cs"/>
          <w:color w:val="000000" w:themeColor="text1"/>
          <w:sz w:val="28"/>
          <w:cs/>
        </w:rPr>
        <w:t xml:space="preserve">อาร์เอส ลิฟเวลล์ </w:t>
      </w:r>
      <w:r w:rsidRPr="00495C58">
        <w:rPr>
          <w:rFonts w:ascii="Browallia New" w:hAnsi="Browallia New" w:cs="Browallia New"/>
          <w:color w:val="000000" w:themeColor="text1"/>
          <w:sz w:val="28"/>
          <w:cs/>
        </w:rPr>
        <w:t>จำกัด (บริษัทย่อย</w:t>
      </w:r>
      <w:r w:rsidRPr="00495C58">
        <w:rPr>
          <w:rFonts w:ascii="Browallia New" w:hAnsi="Browallia New" w:cs="Browallia New" w:hint="cs"/>
          <w:color w:val="000000" w:themeColor="text1"/>
          <w:sz w:val="28"/>
          <w:cs/>
        </w:rPr>
        <w:t>ทางอ้อม</w:t>
      </w:r>
      <w:r w:rsidRPr="00495C58">
        <w:rPr>
          <w:rFonts w:ascii="Browallia New" w:hAnsi="Browallia New" w:cs="Browallia New"/>
          <w:color w:val="000000" w:themeColor="text1"/>
          <w:sz w:val="28"/>
          <w:cs/>
        </w:rPr>
        <w:t xml:space="preserve">) เมื่อวันที่ </w:t>
      </w:r>
      <w:r w:rsidRPr="00495C58">
        <w:rPr>
          <w:rFonts w:ascii="Browallia New" w:hAnsi="Browallia New" w:cs="Browallia New"/>
          <w:color w:val="000000" w:themeColor="text1"/>
          <w:sz w:val="28"/>
        </w:rPr>
        <w:t>22</w:t>
      </w:r>
      <w:r w:rsidRPr="00495C58">
        <w:rPr>
          <w:rFonts w:ascii="Browallia New" w:hAnsi="Browallia New" w:cs="Browallia New"/>
          <w:color w:val="000000" w:themeColor="text1"/>
          <w:sz w:val="28"/>
          <w:cs/>
        </w:rPr>
        <w:t xml:space="preserve"> </w:t>
      </w:r>
      <w:r w:rsidRPr="00495C58">
        <w:rPr>
          <w:rFonts w:ascii="Browallia New" w:hAnsi="Browallia New" w:cs="Browallia New" w:hint="cs"/>
          <w:color w:val="000000" w:themeColor="text1"/>
          <w:sz w:val="28"/>
          <w:cs/>
        </w:rPr>
        <w:t>เมษายน</w:t>
      </w:r>
      <w:r w:rsidRPr="00495C58">
        <w:rPr>
          <w:rFonts w:ascii="Browallia New" w:hAnsi="Browallia New" w:cs="Browallia New"/>
          <w:color w:val="000000" w:themeColor="text1"/>
          <w:sz w:val="28"/>
          <w:cs/>
        </w:rPr>
        <w:t xml:space="preserve"> </w:t>
      </w:r>
      <w:r w:rsidRPr="00495C58">
        <w:rPr>
          <w:rFonts w:ascii="Browallia New" w:hAnsi="Browallia New" w:cs="Browallia New"/>
          <w:color w:val="000000" w:themeColor="text1"/>
          <w:sz w:val="28"/>
        </w:rPr>
        <w:t>2569</w:t>
      </w:r>
      <w:r w:rsidRPr="00495C58">
        <w:rPr>
          <w:rFonts w:ascii="Browallia New" w:hAnsi="Browallia New" w:cs="Browallia New"/>
          <w:color w:val="000000" w:themeColor="text1"/>
          <w:sz w:val="28"/>
          <w:cs/>
        </w:rPr>
        <w:t xml:space="preserve"> ได้มีมติอนุมัติให้</w:t>
      </w:r>
      <w:r w:rsidRPr="00495C58">
        <w:rPr>
          <w:rFonts w:ascii="Browallia New" w:hAnsi="Browallia New" w:cs="Browallia New" w:hint="cs"/>
          <w:color w:val="000000" w:themeColor="text1"/>
          <w:sz w:val="28"/>
          <w:cs/>
        </w:rPr>
        <w:t>ดำเนินการขายหุ้นสามัญบางส่วนที่ถืออยู่ในบริษัท เอิบ เวลเนส จำกัด ให้แก่บุคคลอื่น</w:t>
      </w:r>
      <w:r w:rsidR="00A65EC9" w:rsidRPr="00495C58">
        <w:rPr>
          <w:rFonts w:ascii="Browallia New" w:hAnsi="Browallia New" w:cs="Browallia New" w:hint="cs"/>
          <w:color w:val="000000" w:themeColor="text1"/>
          <w:sz w:val="28"/>
          <w:cs/>
        </w:rPr>
        <w:t xml:space="preserve"> (ผู้ซื้อ) </w:t>
      </w:r>
      <w:r w:rsidRPr="00495C58">
        <w:rPr>
          <w:rFonts w:ascii="Browallia New" w:hAnsi="Browallia New" w:cs="Browallia New" w:hint="cs"/>
          <w:color w:val="000000" w:themeColor="text1"/>
          <w:sz w:val="28"/>
          <w:cs/>
        </w:rPr>
        <w:t>ในราคาตามที่ตกลงร่วมกัน</w:t>
      </w:r>
    </w:p>
    <w:p w14:paraId="108BF55E" w14:textId="77777777" w:rsidR="00A65EC9" w:rsidRPr="00495C58" w:rsidRDefault="00A65EC9" w:rsidP="00252405">
      <w:pPr>
        <w:pStyle w:val="ListParagraph"/>
        <w:tabs>
          <w:tab w:val="left" w:pos="426"/>
        </w:tabs>
        <w:spacing w:after="0" w:line="240" w:lineRule="auto"/>
        <w:ind w:left="425"/>
        <w:jc w:val="thaiDistribute"/>
        <w:rPr>
          <w:rFonts w:ascii="Browallia New" w:hAnsi="Browallia New" w:cs="Browallia New"/>
          <w:color w:val="000000" w:themeColor="text1"/>
          <w:sz w:val="28"/>
        </w:rPr>
      </w:pPr>
    </w:p>
    <w:p w14:paraId="73059450" w14:textId="122B4244" w:rsidR="00252405" w:rsidRPr="00495C58" w:rsidRDefault="00A65EC9" w:rsidP="00252405">
      <w:pPr>
        <w:pStyle w:val="ListParagraph"/>
        <w:tabs>
          <w:tab w:val="left" w:pos="426"/>
        </w:tabs>
        <w:spacing w:after="0" w:line="240" w:lineRule="auto"/>
        <w:ind w:left="425"/>
        <w:jc w:val="thaiDistribute"/>
        <w:rPr>
          <w:rFonts w:ascii="Browallia New" w:hAnsi="Browallia New" w:cs="Browallia New"/>
          <w:color w:val="000000" w:themeColor="text1"/>
          <w:sz w:val="28"/>
          <w:cs/>
        </w:rPr>
      </w:pPr>
      <w:r w:rsidRPr="00495C58">
        <w:rPr>
          <w:rFonts w:ascii="Browallia New" w:hAnsi="Browallia New" w:cs="Browallia New" w:hint="cs"/>
          <w:color w:val="000000" w:themeColor="text1"/>
          <w:sz w:val="28"/>
          <w:cs/>
        </w:rPr>
        <w:t xml:space="preserve">เมื่อวันที่ </w:t>
      </w:r>
      <w:r w:rsidRPr="00495C58">
        <w:rPr>
          <w:rFonts w:ascii="Browallia New" w:hAnsi="Browallia New" w:cs="Browallia New"/>
          <w:color w:val="000000" w:themeColor="text1"/>
          <w:sz w:val="28"/>
        </w:rPr>
        <w:t xml:space="preserve">15 </w:t>
      </w:r>
      <w:r w:rsidRPr="00495C58">
        <w:rPr>
          <w:rFonts w:ascii="Browallia New" w:hAnsi="Browallia New" w:cs="Browallia New" w:hint="cs"/>
          <w:color w:val="000000" w:themeColor="text1"/>
          <w:sz w:val="28"/>
          <w:cs/>
        </w:rPr>
        <w:t xml:space="preserve">พฤษภาคม </w:t>
      </w:r>
      <w:r w:rsidRPr="00495C58">
        <w:rPr>
          <w:rFonts w:ascii="Browallia New" w:hAnsi="Browallia New" w:cs="Browallia New"/>
          <w:color w:val="000000" w:themeColor="text1"/>
          <w:sz w:val="28"/>
        </w:rPr>
        <w:t xml:space="preserve">2569 </w:t>
      </w:r>
      <w:r w:rsidRPr="00495C58">
        <w:rPr>
          <w:rFonts w:ascii="Browallia New" w:hAnsi="Browallia New" w:cs="Browallia New" w:hint="cs"/>
          <w:color w:val="000000" w:themeColor="text1"/>
          <w:sz w:val="28"/>
          <w:cs/>
        </w:rPr>
        <w:t xml:space="preserve">บริษัทย่อยทางอ้อมได้ทำสัญญาซื้อขายหุ้นสามัญของบริษัท เอิบ เวลเนส จำกัด จำนวนร้อยละ </w:t>
      </w:r>
      <w:r w:rsidRPr="00495C58">
        <w:rPr>
          <w:rFonts w:ascii="Browallia New" w:hAnsi="Browallia New" w:cs="Browallia New"/>
          <w:color w:val="000000" w:themeColor="text1"/>
          <w:sz w:val="28"/>
        </w:rPr>
        <w:t>46.875</w:t>
      </w:r>
      <w:r w:rsidRPr="00495C58">
        <w:rPr>
          <w:rFonts w:ascii="Browallia New" w:hAnsi="Browallia New" w:cs="Browallia New" w:hint="cs"/>
          <w:color w:val="000000" w:themeColor="text1"/>
          <w:sz w:val="28"/>
          <w:cs/>
        </w:rPr>
        <w:t xml:space="preserve"> ให้แก่บุคคลอื่น (ผู้ซื้อ) </w:t>
      </w:r>
      <w:r w:rsidR="00193BD8" w:rsidRPr="00495C58">
        <w:rPr>
          <w:rFonts w:ascii="Browallia New" w:hAnsi="Browallia New" w:cs="Browallia New" w:hint="cs"/>
          <w:color w:val="000000" w:themeColor="text1"/>
          <w:sz w:val="28"/>
          <w:cs/>
        </w:rPr>
        <w:t xml:space="preserve">ในราคา </w:t>
      </w:r>
      <w:r w:rsidR="00193BD8" w:rsidRPr="00495C58">
        <w:rPr>
          <w:rFonts w:ascii="Browallia New" w:hAnsi="Browallia New" w:cs="Browallia New"/>
          <w:color w:val="000000" w:themeColor="text1"/>
          <w:sz w:val="28"/>
        </w:rPr>
        <w:t xml:space="preserve">75.00 </w:t>
      </w:r>
      <w:r w:rsidR="00193BD8" w:rsidRPr="00495C58">
        <w:rPr>
          <w:rFonts w:ascii="Browallia New" w:hAnsi="Browallia New" w:cs="Browallia New" w:hint="cs"/>
          <w:color w:val="000000" w:themeColor="text1"/>
          <w:sz w:val="28"/>
          <w:cs/>
        </w:rPr>
        <w:t xml:space="preserve">ล้านบาท </w:t>
      </w:r>
      <w:r w:rsidRPr="00495C58">
        <w:rPr>
          <w:rFonts w:ascii="Browallia New" w:hAnsi="Browallia New" w:cs="Browallia New" w:hint="cs"/>
          <w:color w:val="000000" w:themeColor="text1"/>
          <w:sz w:val="28"/>
          <w:cs/>
        </w:rPr>
        <w:t xml:space="preserve">ทำให้สัดส่วนการถือหุ้นในบริษัท เอิบ เวลเนส จำกัด ลดลงจากร้อยละ </w:t>
      </w:r>
      <w:r w:rsidRPr="00495C58">
        <w:rPr>
          <w:rFonts w:ascii="Browallia New" w:hAnsi="Browallia New" w:cs="Browallia New"/>
          <w:color w:val="000000" w:themeColor="text1"/>
          <w:sz w:val="28"/>
        </w:rPr>
        <w:t xml:space="preserve">80.00 </w:t>
      </w:r>
      <w:r w:rsidRPr="00495C58">
        <w:rPr>
          <w:rFonts w:ascii="Browallia New" w:hAnsi="Browallia New" w:cs="Browallia New" w:hint="cs"/>
          <w:color w:val="000000" w:themeColor="text1"/>
          <w:sz w:val="28"/>
          <w:cs/>
        </w:rPr>
        <w:t xml:space="preserve">เหลือร้อยละ </w:t>
      </w:r>
      <w:r w:rsidRPr="00495C58">
        <w:rPr>
          <w:rFonts w:ascii="Browallia New" w:hAnsi="Browallia New" w:cs="Browallia New"/>
          <w:color w:val="000000" w:themeColor="text1"/>
          <w:sz w:val="28"/>
        </w:rPr>
        <w:t xml:space="preserve">33.125 </w:t>
      </w:r>
      <w:r w:rsidRPr="00495C58">
        <w:rPr>
          <w:rFonts w:ascii="Browallia New" w:hAnsi="Browallia New" w:cs="Browallia New" w:hint="cs"/>
          <w:color w:val="000000" w:themeColor="text1"/>
          <w:sz w:val="28"/>
          <w:cs/>
        </w:rPr>
        <w:t xml:space="preserve">และตามสัญญาผู้ถือหุ้นระหว่างบริษัทย่อยทางอ้อมและผู้ซื้อ การตัดสินใจในเรื่องที่สำคัญของบริษัท เอิบ เวลเนส จำกัด จะต้องได้รับอนุมัติจากกรรมการที่เป็นตัวแทนจากบริษัทย่อยทางอ้อมและผู้ซื้อร่วมกัน กลุ่มบริษัทจึงเปลี่ยนสถานะของเงินลงทุนในบริษัท เอิบ เวลเนส จำกัด จากบริษัทย่อยเป็นการร่วมค้า และได้หยุดนำข้อมูลทางการเงินของบริษัท เอิบ เวลเนส จำกัด มารวมอยู่ในข้อมูลทางการเงินรวมของกลุ่มบริษัท และรับรู้เงินลงทุนในบริษัท เอิบ เวลเนส จำกัด ตามวิธีส่วนได้เสียตั้งแต่วันที่ </w:t>
      </w:r>
      <w:r w:rsidRPr="00495C58">
        <w:rPr>
          <w:rFonts w:ascii="Browallia New" w:hAnsi="Browallia New" w:cs="Browallia New"/>
          <w:color w:val="000000" w:themeColor="text1"/>
          <w:sz w:val="28"/>
        </w:rPr>
        <w:t xml:space="preserve">15 </w:t>
      </w:r>
      <w:r w:rsidRPr="00495C58">
        <w:rPr>
          <w:rFonts w:ascii="Browallia New" w:hAnsi="Browallia New" w:cs="Browallia New" w:hint="cs"/>
          <w:color w:val="000000" w:themeColor="text1"/>
          <w:sz w:val="28"/>
          <w:cs/>
        </w:rPr>
        <w:t xml:space="preserve">พฤษภาคม </w:t>
      </w:r>
      <w:r w:rsidRPr="00495C58">
        <w:rPr>
          <w:rFonts w:ascii="Browallia New" w:hAnsi="Browallia New" w:cs="Browallia New"/>
          <w:color w:val="000000" w:themeColor="text1"/>
          <w:sz w:val="28"/>
        </w:rPr>
        <w:t xml:space="preserve">2569 </w:t>
      </w:r>
      <w:r w:rsidRPr="00495C58">
        <w:rPr>
          <w:rFonts w:ascii="Browallia New" w:hAnsi="Browallia New" w:cs="Browallia New" w:hint="cs"/>
          <w:color w:val="000000" w:themeColor="text1"/>
          <w:sz w:val="28"/>
          <w:cs/>
        </w:rPr>
        <w:t xml:space="preserve">ทั้งนี้ กลุ่มบริษัทมีกำไรจากการขายเงินลงทุนดังกล่าวจำนวน </w:t>
      </w:r>
      <w:r w:rsidR="005B08D2" w:rsidRPr="00495C58">
        <w:rPr>
          <w:rFonts w:ascii="Browallia New" w:hAnsi="Browallia New" w:cs="Browallia New"/>
          <w:color w:val="000000" w:themeColor="text1"/>
          <w:sz w:val="28"/>
        </w:rPr>
        <w:t>84</w:t>
      </w:r>
      <w:r w:rsidR="004F1272" w:rsidRPr="00495C58">
        <w:rPr>
          <w:rFonts w:ascii="Browallia New" w:hAnsi="Browallia New" w:cs="Browallia New"/>
          <w:color w:val="000000" w:themeColor="text1"/>
          <w:sz w:val="28"/>
        </w:rPr>
        <w:t>.</w:t>
      </w:r>
      <w:r w:rsidR="00D23F78" w:rsidRPr="00495C58">
        <w:rPr>
          <w:rFonts w:ascii="Browallia New" w:hAnsi="Browallia New" w:cs="Browallia New"/>
          <w:color w:val="000000" w:themeColor="text1"/>
          <w:sz w:val="28"/>
        </w:rPr>
        <w:t>82</w:t>
      </w:r>
      <w:r w:rsidRPr="00495C58">
        <w:rPr>
          <w:rFonts w:ascii="Browallia New" w:hAnsi="Browallia New" w:cs="Browallia New"/>
          <w:color w:val="000000" w:themeColor="text1"/>
          <w:sz w:val="28"/>
        </w:rPr>
        <w:t xml:space="preserve"> </w:t>
      </w:r>
      <w:r w:rsidRPr="00495C58">
        <w:rPr>
          <w:rFonts w:ascii="Browallia New" w:hAnsi="Browallia New" w:cs="Browallia New" w:hint="cs"/>
          <w:color w:val="000000" w:themeColor="text1"/>
          <w:sz w:val="28"/>
          <w:cs/>
        </w:rPr>
        <w:t>ล้านบาท</w:t>
      </w:r>
    </w:p>
    <w:p w14:paraId="2C241B1A" w14:textId="77777777" w:rsidR="00252405" w:rsidRPr="00495C58" w:rsidRDefault="00252405" w:rsidP="009E5D21">
      <w:pPr>
        <w:pStyle w:val="ListParagraph"/>
        <w:tabs>
          <w:tab w:val="left" w:pos="426"/>
        </w:tabs>
        <w:spacing w:line="240" w:lineRule="auto"/>
        <w:ind w:left="426"/>
        <w:jc w:val="thaiDistribute"/>
        <w:rPr>
          <w:rFonts w:ascii="Browallia New" w:eastAsia="Arial Unicode MS" w:hAnsi="Browallia New" w:cs="Browallia New"/>
        </w:rPr>
      </w:pPr>
    </w:p>
    <w:p w14:paraId="1F283803" w14:textId="0B4EF40B" w:rsidR="009668B4" w:rsidRPr="00495C58" w:rsidRDefault="00C33820" w:rsidP="00791BBE">
      <w:pPr>
        <w:pStyle w:val="ListParagraph"/>
        <w:tabs>
          <w:tab w:val="left" w:pos="426"/>
        </w:tabs>
        <w:spacing w:line="240" w:lineRule="auto"/>
        <w:ind w:left="426"/>
        <w:jc w:val="thaiDistribute"/>
        <w:rPr>
          <w:rFonts w:ascii="Browallia New" w:eastAsia="Arial Unicode MS" w:hAnsi="Browallia New" w:cs="Browallia New"/>
        </w:rPr>
      </w:pPr>
      <w:r w:rsidRPr="00495C58">
        <w:rPr>
          <w:rFonts w:ascii="Browallia New" w:eastAsia="Arial Unicode MS" w:hAnsi="Browallia New" w:cs="Browallia New"/>
          <w:cs/>
        </w:rPr>
        <w:lastRenderedPageBreak/>
        <w:t>รายละเอียดการขายเงินลงทุนในบริษัท เอิบ เวลเนส จำกัด แสดงได้ดังนี้</w:t>
      </w:r>
    </w:p>
    <w:tbl>
      <w:tblPr>
        <w:tblW w:w="9048" w:type="dxa"/>
        <w:tblInd w:w="324" w:type="dxa"/>
        <w:tblLayout w:type="fixed"/>
        <w:tblLook w:val="0000" w:firstRow="0" w:lastRow="0" w:firstColumn="0" w:lastColumn="0" w:noHBand="0" w:noVBand="0"/>
      </w:tblPr>
      <w:tblGrid>
        <w:gridCol w:w="5256"/>
        <w:gridCol w:w="1440"/>
        <w:gridCol w:w="2352"/>
      </w:tblGrid>
      <w:tr w:rsidR="00B77605" w:rsidRPr="00495C58" w14:paraId="4947E5C8" w14:textId="77777777" w:rsidTr="00DC2413">
        <w:trPr>
          <w:tblHeader/>
        </w:trPr>
        <w:tc>
          <w:tcPr>
            <w:tcW w:w="5256" w:type="dxa"/>
            <w:vAlign w:val="bottom"/>
          </w:tcPr>
          <w:p w14:paraId="46E04AF5" w14:textId="77777777" w:rsidR="00B77605" w:rsidRPr="00495C58" w:rsidRDefault="00B77605" w:rsidP="00226D00">
            <w:pPr>
              <w:spacing w:after="10"/>
              <w:ind w:left="327"/>
              <w:jc w:val="thaiDistribute"/>
              <w:rPr>
                <w:rFonts w:ascii="Browallia New" w:hAnsi="Browallia New" w:cs="Browallia New"/>
                <w:sz w:val="26"/>
                <w:szCs w:val="26"/>
                <w:cs/>
              </w:rPr>
            </w:pPr>
          </w:p>
        </w:tc>
        <w:tc>
          <w:tcPr>
            <w:tcW w:w="1440" w:type="dxa"/>
            <w:vAlign w:val="bottom"/>
          </w:tcPr>
          <w:p w14:paraId="11DBE76B" w14:textId="77777777" w:rsidR="00B77605" w:rsidRPr="00495C58" w:rsidRDefault="00B77605" w:rsidP="00226D00">
            <w:pPr>
              <w:spacing w:after="10"/>
              <w:ind w:left="327"/>
              <w:jc w:val="thaiDistribute"/>
              <w:rPr>
                <w:rFonts w:ascii="Browallia New" w:hAnsi="Browallia New" w:cs="Browallia New"/>
                <w:sz w:val="26"/>
                <w:szCs w:val="26"/>
                <w:cs/>
              </w:rPr>
            </w:pPr>
          </w:p>
        </w:tc>
        <w:tc>
          <w:tcPr>
            <w:tcW w:w="2352" w:type="dxa"/>
            <w:vAlign w:val="bottom"/>
          </w:tcPr>
          <w:p w14:paraId="25A86C1A" w14:textId="4789F07E" w:rsidR="00B77605" w:rsidRPr="00495C58" w:rsidRDefault="00B77605"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napToGrid w:val="0"/>
                <w:sz w:val="26"/>
                <w:szCs w:val="26"/>
                <w:cs/>
                <w:lang w:eastAsia="th-TH"/>
              </w:rPr>
            </w:pPr>
            <w:r w:rsidRPr="00495C58">
              <w:rPr>
                <w:rFonts w:ascii="Browallia New" w:hAnsi="Browallia New" w:cs="Browallia New"/>
                <w:snapToGrid w:val="0"/>
                <w:sz w:val="26"/>
                <w:szCs w:val="26"/>
                <w:lang w:eastAsia="th-TH"/>
              </w:rPr>
              <w:t>(</w:t>
            </w:r>
            <w:proofErr w:type="gramStart"/>
            <w:r w:rsidRPr="00495C58">
              <w:rPr>
                <w:rFonts w:ascii="Browallia New" w:hAnsi="Browallia New" w:cs="Browallia New"/>
                <w:snapToGrid w:val="0"/>
                <w:sz w:val="26"/>
                <w:szCs w:val="26"/>
                <w:cs/>
                <w:lang w:eastAsia="th-TH"/>
              </w:rPr>
              <w:t>หน่วย :</w:t>
            </w:r>
            <w:proofErr w:type="gramEnd"/>
            <w:r w:rsidRPr="00495C58">
              <w:rPr>
                <w:rFonts w:ascii="Browallia New" w:hAnsi="Browallia New" w:cs="Browallia New"/>
                <w:snapToGrid w:val="0"/>
                <w:sz w:val="26"/>
                <w:szCs w:val="26"/>
                <w:lang w:eastAsia="th-TH"/>
              </w:rPr>
              <w:t xml:space="preserve"> </w:t>
            </w:r>
            <w:r w:rsidRPr="00495C58">
              <w:rPr>
                <w:rFonts w:ascii="Browallia New" w:hAnsi="Browallia New" w:cs="Browallia New"/>
                <w:snapToGrid w:val="0"/>
                <w:sz w:val="26"/>
                <w:szCs w:val="26"/>
                <w:cs/>
                <w:lang w:eastAsia="th-TH"/>
              </w:rPr>
              <w:t>พันบาท</w:t>
            </w:r>
            <w:r w:rsidRPr="00495C58">
              <w:rPr>
                <w:rFonts w:ascii="Browallia New" w:hAnsi="Browallia New" w:cs="Browallia New"/>
                <w:snapToGrid w:val="0"/>
                <w:sz w:val="26"/>
                <w:szCs w:val="26"/>
                <w:lang w:eastAsia="th-TH"/>
              </w:rPr>
              <w:t>)</w:t>
            </w:r>
          </w:p>
        </w:tc>
      </w:tr>
      <w:tr w:rsidR="00B77605" w:rsidRPr="00495C58" w14:paraId="578341D5" w14:textId="77777777" w:rsidTr="00DC2413">
        <w:trPr>
          <w:tblHeader/>
        </w:trPr>
        <w:tc>
          <w:tcPr>
            <w:tcW w:w="5256" w:type="dxa"/>
            <w:vAlign w:val="bottom"/>
          </w:tcPr>
          <w:p w14:paraId="6646F64E" w14:textId="77777777" w:rsidR="00B77605" w:rsidRPr="00495C58" w:rsidRDefault="00B77605" w:rsidP="00226D00">
            <w:pPr>
              <w:tabs>
                <w:tab w:val="clear" w:pos="227"/>
                <w:tab w:val="left" w:pos="327"/>
              </w:tabs>
              <w:spacing w:after="10"/>
              <w:ind w:left="327"/>
              <w:jc w:val="thaiDistribute"/>
              <w:rPr>
                <w:rFonts w:ascii="Browallia New" w:hAnsi="Browallia New" w:cs="Browallia New"/>
                <w:b/>
                <w:bCs/>
                <w:sz w:val="26"/>
                <w:szCs w:val="26"/>
                <w:cs/>
                <w:lang w:val="en-GB"/>
              </w:rPr>
            </w:pPr>
          </w:p>
        </w:tc>
        <w:tc>
          <w:tcPr>
            <w:tcW w:w="1440" w:type="dxa"/>
            <w:vAlign w:val="bottom"/>
          </w:tcPr>
          <w:p w14:paraId="4F8013F7" w14:textId="77777777" w:rsidR="00B77605" w:rsidRPr="00495C58" w:rsidRDefault="00B77605" w:rsidP="00226D00">
            <w:pPr>
              <w:tabs>
                <w:tab w:val="clear" w:pos="227"/>
                <w:tab w:val="left" w:pos="327"/>
              </w:tabs>
              <w:spacing w:after="10"/>
              <w:ind w:left="327"/>
              <w:jc w:val="thaiDistribute"/>
              <w:rPr>
                <w:rFonts w:ascii="Browallia New" w:hAnsi="Browallia New" w:cs="Browallia New"/>
                <w:b/>
                <w:bCs/>
                <w:sz w:val="26"/>
                <w:szCs w:val="26"/>
                <w:cs/>
                <w:lang w:val="en-GB"/>
              </w:rPr>
            </w:pPr>
          </w:p>
        </w:tc>
        <w:tc>
          <w:tcPr>
            <w:tcW w:w="2352" w:type="dxa"/>
            <w:vAlign w:val="bottom"/>
          </w:tcPr>
          <w:p w14:paraId="4B640792" w14:textId="7D0F5014" w:rsidR="00B77605" w:rsidRPr="00495C58" w:rsidRDefault="00B77605" w:rsidP="00DC2413">
            <w:pPr>
              <w:pBdr>
                <w:bottom w:val="single" w:sz="4" w:space="1" w:color="auto"/>
              </w:pBdr>
              <w:tabs>
                <w:tab w:val="decimal" w:pos="1727"/>
              </w:tabs>
              <w:ind w:right="-72"/>
              <w:jc w:val="center"/>
              <w:rPr>
                <w:rFonts w:ascii="Browallia New" w:hAnsi="Browallia New" w:cs="Browallia New"/>
                <w:snapToGrid w:val="0"/>
                <w:sz w:val="26"/>
                <w:szCs w:val="26"/>
                <w:lang w:val="en-GB" w:eastAsia="th-TH"/>
              </w:rPr>
            </w:pPr>
            <w:r w:rsidRPr="00495C58">
              <w:rPr>
                <w:rFonts w:ascii="Browallia New" w:hAnsi="Browallia New" w:cs="Browallia New"/>
                <w:snapToGrid w:val="0"/>
                <w:sz w:val="26"/>
                <w:szCs w:val="26"/>
                <w:cs/>
                <w:lang w:val="en-GB" w:eastAsia="th-TH"/>
              </w:rPr>
              <w:t>ข้อมูลทางการเงินรวม</w:t>
            </w:r>
          </w:p>
        </w:tc>
      </w:tr>
      <w:tr w:rsidR="00B77605" w:rsidRPr="00495C58" w14:paraId="0CAF760C" w14:textId="77777777" w:rsidTr="00DC2413">
        <w:trPr>
          <w:tblHeader/>
        </w:trPr>
        <w:tc>
          <w:tcPr>
            <w:tcW w:w="5256" w:type="dxa"/>
            <w:vAlign w:val="bottom"/>
          </w:tcPr>
          <w:p w14:paraId="61816164" w14:textId="77777777" w:rsidR="00B77605" w:rsidRPr="00495C58" w:rsidRDefault="00B77605" w:rsidP="00226D00">
            <w:pPr>
              <w:spacing w:after="10"/>
              <w:ind w:left="327"/>
              <w:jc w:val="thaiDistribute"/>
              <w:rPr>
                <w:rFonts w:ascii="Browallia New" w:hAnsi="Browallia New" w:cs="Browallia New"/>
                <w:sz w:val="22"/>
                <w:szCs w:val="22"/>
                <w:lang w:val="en-GB"/>
              </w:rPr>
            </w:pPr>
          </w:p>
        </w:tc>
        <w:tc>
          <w:tcPr>
            <w:tcW w:w="1440" w:type="dxa"/>
            <w:vAlign w:val="bottom"/>
          </w:tcPr>
          <w:p w14:paraId="6ED6E176" w14:textId="77777777" w:rsidR="00B77605" w:rsidRPr="00495C58" w:rsidRDefault="00B77605" w:rsidP="00226D00">
            <w:pPr>
              <w:spacing w:after="10"/>
              <w:ind w:left="327"/>
              <w:jc w:val="thaiDistribute"/>
              <w:rPr>
                <w:rFonts w:ascii="Browallia New" w:hAnsi="Browallia New" w:cs="Browallia New"/>
                <w:sz w:val="22"/>
                <w:szCs w:val="22"/>
                <w:lang w:val="en-GB"/>
              </w:rPr>
            </w:pPr>
          </w:p>
        </w:tc>
        <w:tc>
          <w:tcPr>
            <w:tcW w:w="2352" w:type="dxa"/>
            <w:shd w:val="clear" w:color="auto" w:fill="FFFFFF" w:themeFill="background1"/>
            <w:vAlign w:val="bottom"/>
          </w:tcPr>
          <w:p w14:paraId="3B823170" w14:textId="4767A94E" w:rsidR="00B77605" w:rsidRPr="00495C58" w:rsidRDefault="00B77605" w:rsidP="00226D00">
            <w:pPr>
              <w:tabs>
                <w:tab w:val="decimal" w:pos="1727"/>
              </w:tabs>
              <w:ind w:right="-72"/>
              <w:jc w:val="both"/>
              <w:rPr>
                <w:rFonts w:ascii="Browallia New" w:hAnsi="Browallia New" w:cs="Browallia New"/>
                <w:snapToGrid w:val="0"/>
                <w:sz w:val="22"/>
                <w:szCs w:val="22"/>
                <w:lang w:val="en-GB" w:eastAsia="th-TH"/>
              </w:rPr>
            </w:pPr>
          </w:p>
        </w:tc>
      </w:tr>
      <w:tr w:rsidR="00B77605" w:rsidRPr="00495C58" w14:paraId="03F022E2" w14:textId="77777777" w:rsidTr="00DC2413">
        <w:trPr>
          <w:trHeight w:val="74"/>
        </w:trPr>
        <w:tc>
          <w:tcPr>
            <w:tcW w:w="5256" w:type="dxa"/>
            <w:vAlign w:val="bottom"/>
          </w:tcPr>
          <w:p w14:paraId="42507477" w14:textId="77777777" w:rsidR="00B77605" w:rsidRPr="00495C58" w:rsidRDefault="00B77605"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495C58">
              <w:rPr>
                <w:rFonts w:ascii="Browallia New" w:hAnsi="Browallia New" w:cs="Browallia New" w:hint="cs"/>
                <w:sz w:val="26"/>
                <w:szCs w:val="26"/>
                <w:cs/>
              </w:rPr>
              <w:t>ราคาที่ตกลงขายเงินลงทุน</w:t>
            </w:r>
          </w:p>
        </w:tc>
        <w:tc>
          <w:tcPr>
            <w:tcW w:w="1440" w:type="dxa"/>
            <w:vAlign w:val="bottom"/>
          </w:tcPr>
          <w:p w14:paraId="23677501" w14:textId="77777777" w:rsidR="00B77605" w:rsidRPr="00495C58" w:rsidRDefault="00B77605" w:rsidP="00B7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2352" w:type="dxa"/>
            <w:vAlign w:val="bottom"/>
          </w:tcPr>
          <w:p w14:paraId="2390C55C" w14:textId="26D70F02" w:rsidR="00B77605" w:rsidRPr="00495C58" w:rsidRDefault="00B77605"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75,000</w:t>
            </w:r>
          </w:p>
        </w:tc>
      </w:tr>
      <w:tr w:rsidR="00B77605" w:rsidRPr="00495C58" w14:paraId="4CC2E9DE" w14:textId="77777777" w:rsidTr="00DC2413">
        <w:trPr>
          <w:trHeight w:val="74"/>
        </w:trPr>
        <w:tc>
          <w:tcPr>
            <w:tcW w:w="5256" w:type="dxa"/>
            <w:vAlign w:val="bottom"/>
          </w:tcPr>
          <w:p w14:paraId="2E76DE04" w14:textId="77777777" w:rsidR="00B77605" w:rsidRPr="00495C58" w:rsidRDefault="00B77605"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495C58">
              <w:rPr>
                <w:rFonts w:ascii="Browallia New" w:hAnsi="Browallia New" w:cs="Browallia New" w:hint="cs"/>
                <w:sz w:val="26"/>
                <w:szCs w:val="26"/>
                <w:cs/>
              </w:rPr>
              <w:t xml:space="preserve">มูลค่ายุติธรรมของเงินลงทุนส่วนที่เหลือ ร้อยละ </w:t>
            </w:r>
            <w:r w:rsidRPr="00495C58">
              <w:rPr>
                <w:rFonts w:ascii="Browallia New" w:hAnsi="Browallia New" w:cs="Browallia New"/>
                <w:sz w:val="26"/>
                <w:szCs w:val="26"/>
              </w:rPr>
              <w:t>33.125</w:t>
            </w:r>
          </w:p>
        </w:tc>
        <w:tc>
          <w:tcPr>
            <w:tcW w:w="1440" w:type="dxa"/>
            <w:vAlign w:val="bottom"/>
          </w:tcPr>
          <w:p w14:paraId="32671581" w14:textId="77777777" w:rsidR="00B77605" w:rsidRPr="00495C58" w:rsidRDefault="00B77605" w:rsidP="00B7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2352" w:type="dxa"/>
            <w:vAlign w:val="bottom"/>
          </w:tcPr>
          <w:p w14:paraId="213015D9" w14:textId="77C3ECF9" w:rsidR="00B77605" w:rsidRPr="00495C58" w:rsidRDefault="00B77605" w:rsidP="00DC24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53,000</w:t>
            </w:r>
          </w:p>
        </w:tc>
      </w:tr>
      <w:tr w:rsidR="00B77605" w:rsidRPr="00495C58" w14:paraId="38BF6F1B" w14:textId="77777777" w:rsidTr="00DC2413">
        <w:trPr>
          <w:trHeight w:val="74"/>
        </w:trPr>
        <w:tc>
          <w:tcPr>
            <w:tcW w:w="5256" w:type="dxa"/>
            <w:vAlign w:val="bottom"/>
          </w:tcPr>
          <w:p w14:paraId="6C92C0CA" w14:textId="77777777" w:rsidR="00B77605" w:rsidRPr="00495C58" w:rsidRDefault="00B77605"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p>
        </w:tc>
        <w:tc>
          <w:tcPr>
            <w:tcW w:w="1440" w:type="dxa"/>
            <w:vAlign w:val="bottom"/>
          </w:tcPr>
          <w:p w14:paraId="359D0D63" w14:textId="77777777" w:rsidR="00B77605" w:rsidRPr="00495C58" w:rsidRDefault="00B77605"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p>
        </w:tc>
        <w:tc>
          <w:tcPr>
            <w:tcW w:w="2352" w:type="dxa"/>
            <w:vAlign w:val="bottom"/>
          </w:tcPr>
          <w:p w14:paraId="54FAE8BD" w14:textId="5B17A836" w:rsidR="00B77605" w:rsidRPr="00495C58" w:rsidRDefault="00B77605"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128,000</w:t>
            </w:r>
          </w:p>
        </w:tc>
      </w:tr>
      <w:tr w:rsidR="00B77605" w:rsidRPr="00495C58" w14:paraId="3A35592F" w14:textId="77777777" w:rsidTr="00DC2413">
        <w:trPr>
          <w:trHeight w:val="74"/>
        </w:trPr>
        <w:tc>
          <w:tcPr>
            <w:tcW w:w="5256" w:type="dxa"/>
            <w:vAlign w:val="bottom"/>
          </w:tcPr>
          <w:p w14:paraId="3638C3A8" w14:textId="3A3B7850" w:rsidR="00D31B82" w:rsidRPr="00495C58" w:rsidRDefault="00B77605" w:rsidP="00D31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495C58">
              <w:rPr>
                <w:rFonts w:ascii="Browallia New" w:hAnsi="Browallia New" w:cs="Browallia New" w:hint="cs"/>
                <w:sz w:val="26"/>
                <w:szCs w:val="26"/>
                <w:u w:val="single"/>
                <w:cs/>
              </w:rPr>
              <w:t>หัก</w:t>
            </w:r>
            <w:r w:rsidRPr="00495C58">
              <w:rPr>
                <w:rFonts w:ascii="Browallia New" w:hAnsi="Browallia New" w:cs="Browallia New" w:hint="cs"/>
                <w:sz w:val="26"/>
                <w:szCs w:val="26"/>
                <w:cs/>
              </w:rPr>
              <w:t xml:space="preserve"> สินทรัพย์สุทธิของบริษัท </w:t>
            </w:r>
            <w:r w:rsidRPr="00495C58">
              <w:rPr>
                <w:rFonts w:ascii="Browallia New" w:hAnsi="Browallia New" w:cs="Browallia New"/>
                <w:sz w:val="26"/>
                <w:szCs w:val="26"/>
                <w:cs/>
              </w:rPr>
              <w:t>เอิบ เวลเนส</w:t>
            </w:r>
            <w:r w:rsidRPr="00495C58">
              <w:rPr>
                <w:rFonts w:ascii="Browallia New" w:hAnsi="Browallia New" w:cs="Browallia New" w:hint="cs"/>
                <w:sz w:val="26"/>
                <w:szCs w:val="26"/>
                <w:cs/>
              </w:rPr>
              <w:t xml:space="preserve"> จำกัด ณ วันที่สูญเสีย</w:t>
            </w:r>
          </w:p>
          <w:p w14:paraId="5265FE3D" w14:textId="2D913205" w:rsidR="00B77605" w:rsidRPr="00495C58" w:rsidRDefault="00B77605" w:rsidP="00D31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54"/>
              <w:rPr>
                <w:rFonts w:ascii="Browallia New" w:hAnsi="Browallia New" w:cs="Browallia New"/>
                <w:sz w:val="26"/>
                <w:szCs w:val="26"/>
                <w:cs/>
              </w:rPr>
            </w:pPr>
            <w:r w:rsidRPr="00495C58">
              <w:rPr>
                <w:rFonts w:ascii="Browallia New" w:hAnsi="Browallia New" w:cs="Browallia New" w:hint="cs"/>
                <w:sz w:val="26"/>
                <w:szCs w:val="26"/>
                <w:cs/>
              </w:rPr>
              <w:t>การควบคุมในข้อมูลทางการเงินรวม</w:t>
            </w:r>
          </w:p>
        </w:tc>
        <w:tc>
          <w:tcPr>
            <w:tcW w:w="1440" w:type="dxa"/>
            <w:vAlign w:val="bottom"/>
          </w:tcPr>
          <w:p w14:paraId="56F738BD" w14:textId="77777777" w:rsidR="00B77605" w:rsidRPr="00495C58" w:rsidRDefault="00B77605"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u w:val="single"/>
              </w:rPr>
            </w:pPr>
          </w:p>
          <w:p w14:paraId="7378C901" w14:textId="1D2D2A09" w:rsidR="00B77605" w:rsidRPr="00495C58" w:rsidRDefault="000E6F22"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6"/>
                <w:szCs w:val="26"/>
                <w:u w:val="single"/>
              </w:rPr>
            </w:pPr>
            <w:r w:rsidRPr="00495C58">
              <w:rPr>
                <w:rFonts w:ascii="Browallia New" w:eastAsia="Arial Unicode MS" w:hAnsi="Browallia New" w:cs="Browallia New"/>
                <w:snapToGrid w:val="0"/>
                <w:sz w:val="26"/>
                <w:szCs w:val="26"/>
                <w:lang w:eastAsia="th-TH"/>
              </w:rPr>
              <w:t>(5</w:t>
            </w:r>
            <w:r w:rsidR="00B67E45" w:rsidRPr="00495C58">
              <w:rPr>
                <w:rFonts w:ascii="Browallia New" w:eastAsia="Arial Unicode MS" w:hAnsi="Browallia New" w:cs="Browallia New"/>
                <w:snapToGrid w:val="0"/>
                <w:sz w:val="26"/>
                <w:szCs w:val="26"/>
                <w:lang w:eastAsia="th-TH"/>
              </w:rPr>
              <w:t>3,</w:t>
            </w:r>
            <w:r w:rsidR="00E606E6" w:rsidRPr="00495C58">
              <w:rPr>
                <w:rFonts w:ascii="Browallia New" w:eastAsia="Arial Unicode MS" w:hAnsi="Browallia New" w:cs="Browallia New"/>
                <w:snapToGrid w:val="0"/>
                <w:sz w:val="26"/>
                <w:szCs w:val="26"/>
                <w:lang w:eastAsia="th-TH"/>
              </w:rPr>
              <w:t>173</w:t>
            </w:r>
            <w:r w:rsidRPr="00495C58">
              <w:rPr>
                <w:rFonts w:ascii="Browallia New" w:eastAsia="Arial Unicode MS" w:hAnsi="Browallia New" w:cs="Browallia New"/>
                <w:snapToGrid w:val="0"/>
                <w:sz w:val="26"/>
                <w:szCs w:val="26"/>
                <w:lang w:eastAsia="th-TH"/>
              </w:rPr>
              <w:t>)</w:t>
            </w:r>
          </w:p>
        </w:tc>
        <w:tc>
          <w:tcPr>
            <w:tcW w:w="2352" w:type="dxa"/>
            <w:vAlign w:val="bottom"/>
          </w:tcPr>
          <w:p w14:paraId="2DD75DC7" w14:textId="148FC54E" w:rsidR="00B77605" w:rsidRPr="00495C58" w:rsidRDefault="00B77605"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p>
        </w:tc>
      </w:tr>
      <w:tr w:rsidR="00B67E45" w:rsidRPr="00495C58" w14:paraId="119039A3" w14:textId="77777777" w:rsidTr="00DC2413">
        <w:trPr>
          <w:trHeight w:val="74"/>
        </w:trPr>
        <w:tc>
          <w:tcPr>
            <w:tcW w:w="5256" w:type="dxa"/>
            <w:vAlign w:val="bottom"/>
          </w:tcPr>
          <w:p w14:paraId="2BAB3B43" w14:textId="77777777" w:rsidR="00B67E45" w:rsidRPr="00495C58" w:rsidRDefault="00B67E45" w:rsidP="00B6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u w:val="single"/>
                <w:cs/>
              </w:rPr>
            </w:pPr>
            <w:r w:rsidRPr="00495C58">
              <w:rPr>
                <w:rFonts w:ascii="Browallia New" w:hAnsi="Browallia New" w:cs="Browallia New" w:hint="cs"/>
                <w:sz w:val="26"/>
                <w:szCs w:val="26"/>
                <w:cs/>
              </w:rPr>
              <w:t xml:space="preserve">     มูลค่าตามบัญชีของส่วนได้เสียที่ไม่มีอำนาจควบคุม ร้อยละ </w:t>
            </w:r>
            <w:r w:rsidRPr="00495C58">
              <w:rPr>
                <w:rFonts w:ascii="Browallia New" w:hAnsi="Browallia New" w:cs="Browallia New"/>
                <w:sz w:val="26"/>
                <w:szCs w:val="26"/>
              </w:rPr>
              <w:t>66.875</w:t>
            </w:r>
          </w:p>
        </w:tc>
        <w:tc>
          <w:tcPr>
            <w:tcW w:w="1440" w:type="dxa"/>
            <w:vAlign w:val="bottom"/>
          </w:tcPr>
          <w:p w14:paraId="198C7CF8" w14:textId="1E7EB5C8" w:rsidR="00B67E45" w:rsidRPr="00495C58" w:rsidRDefault="00B67E45" w:rsidP="00DC24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napToGrid w:val="0"/>
                <w:sz w:val="26"/>
                <w:szCs w:val="26"/>
                <w:lang w:eastAsia="th-TH"/>
              </w:rPr>
            </w:pPr>
            <w:r w:rsidRPr="00495C58">
              <w:rPr>
                <w:rFonts w:ascii="Browallia New" w:eastAsia="Arial Unicode MS" w:hAnsi="Browallia New" w:cs="Browallia New"/>
                <w:snapToGrid w:val="0"/>
                <w:sz w:val="26"/>
                <w:szCs w:val="26"/>
                <w:lang w:eastAsia="th-TH"/>
              </w:rPr>
              <w:t>9,996</w:t>
            </w:r>
          </w:p>
        </w:tc>
        <w:tc>
          <w:tcPr>
            <w:tcW w:w="2352" w:type="dxa"/>
            <w:vAlign w:val="bottom"/>
          </w:tcPr>
          <w:p w14:paraId="630D555A" w14:textId="4AE815A6" w:rsidR="00B67E45" w:rsidRPr="00495C58" w:rsidRDefault="000E6F22" w:rsidP="00DC24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eastAsia="th-TH"/>
              </w:rPr>
            </w:pPr>
            <w:r w:rsidRPr="00495C58">
              <w:rPr>
                <w:rFonts w:ascii="Browallia New" w:eastAsia="Arial Unicode MS" w:hAnsi="Browallia New" w:cs="Browallia New"/>
                <w:snapToGrid w:val="0"/>
                <w:sz w:val="26"/>
                <w:szCs w:val="26"/>
                <w:lang w:eastAsia="th-TH"/>
              </w:rPr>
              <w:t>(4</w:t>
            </w:r>
            <w:r w:rsidR="00290BA4" w:rsidRPr="00495C58">
              <w:rPr>
                <w:rFonts w:ascii="Browallia New" w:eastAsia="Arial Unicode MS" w:hAnsi="Browallia New" w:cs="Browallia New"/>
                <w:snapToGrid w:val="0"/>
                <w:sz w:val="26"/>
                <w:szCs w:val="26"/>
                <w:lang w:eastAsia="th-TH"/>
              </w:rPr>
              <w:t>3,</w:t>
            </w:r>
            <w:r w:rsidR="008575D6" w:rsidRPr="00495C58">
              <w:rPr>
                <w:rFonts w:ascii="Browallia New" w:eastAsia="Arial Unicode MS" w:hAnsi="Browallia New" w:cs="Browallia New"/>
                <w:snapToGrid w:val="0"/>
                <w:sz w:val="26"/>
                <w:szCs w:val="26"/>
                <w:lang w:eastAsia="th-TH"/>
              </w:rPr>
              <w:t>177</w:t>
            </w:r>
            <w:r w:rsidRPr="00495C58">
              <w:rPr>
                <w:rFonts w:ascii="Browallia New" w:eastAsia="Arial Unicode MS" w:hAnsi="Browallia New" w:cs="Browallia New"/>
                <w:snapToGrid w:val="0"/>
                <w:sz w:val="26"/>
                <w:szCs w:val="26"/>
                <w:lang w:eastAsia="th-TH"/>
              </w:rPr>
              <w:t>)</w:t>
            </w:r>
          </w:p>
        </w:tc>
      </w:tr>
      <w:tr w:rsidR="00B77605" w:rsidRPr="00495C58" w14:paraId="477691C6" w14:textId="77777777" w:rsidTr="00DC2413">
        <w:tc>
          <w:tcPr>
            <w:tcW w:w="5256" w:type="dxa"/>
            <w:vAlign w:val="bottom"/>
          </w:tcPr>
          <w:p w14:paraId="371EEC91" w14:textId="77777777" w:rsidR="00B77605" w:rsidRPr="00495C58" w:rsidRDefault="00B77605"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495C58">
              <w:rPr>
                <w:rFonts w:ascii="Browallia New" w:hAnsi="Browallia New" w:cs="Browallia New" w:hint="cs"/>
                <w:sz w:val="26"/>
                <w:szCs w:val="26"/>
                <w:cs/>
              </w:rPr>
              <w:t>กำไรจากการขายเงินลงทุน</w:t>
            </w:r>
          </w:p>
        </w:tc>
        <w:tc>
          <w:tcPr>
            <w:tcW w:w="1440" w:type="dxa"/>
            <w:vAlign w:val="bottom"/>
          </w:tcPr>
          <w:p w14:paraId="74B7D487" w14:textId="77777777" w:rsidR="00B77605" w:rsidRPr="00495C58" w:rsidRDefault="00B77605" w:rsidP="00B7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p>
        </w:tc>
        <w:tc>
          <w:tcPr>
            <w:tcW w:w="2352" w:type="dxa"/>
            <w:tcBorders>
              <w:left w:val="nil"/>
              <w:right w:val="nil"/>
            </w:tcBorders>
            <w:vAlign w:val="bottom"/>
          </w:tcPr>
          <w:p w14:paraId="38664BCC" w14:textId="62CC2C4B" w:rsidR="00B77605" w:rsidRPr="00495C58" w:rsidRDefault="00B77605" w:rsidP="00DC24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eastAsia="th-TH"/>
              </w:rPr>
            </w:pPr>
            <w:r w:rsidRPr="00495C58">
              <w:rPr>
                <w:rFonts w:ascii="Browallia New" w:eastAsia="Arial Unicode MS" w:hAnsi="Browallia New" w:cs="Browallia New"/>
                <w:snapToGrid w:val="0"/>
                <w:sz w:val="26"/>
                <w:szCs w:val="26"/>
                <w:lang w:eastAsia="th-TH"/>
              </w:rPr>
              <w:t>84,</w:t>
            </w:r>
            <w:r w:rsidR="008575D6" w:rsidRPr="00495C58">
              <w:rPr>
                <w:rFonts w:ascii="Browallia New" w:eastAsia="Arial Unicode MS" w:hAnsi="Browallia New" w:cs="Browallia New"/>
                <w:snapToGrid w:val="0"/>
                <w:sz w:val="26"/>
                <w:szCs w:val="26"/>
                <w:lang w:eastAsia="th-TH"/>
              </w:rPr>
              <w:t>823</w:t>
            </w:r>
          </w:p>
        </w:tc>
      </w:tr>
    </w:tbl>
    <w:p w14:paraId="52C12F1D" w14:textId="376C0A9F" w:rsidR="009668B4" w:rsidRPr="00495C58" w:rsidRDefault="009668B4" w:rsidP="009E5D21">
      <w:pPr>
        <w:pStyle w:val="ListParagraph"/>
        <w:tabs>
          <w:tab w:val="left" w:pos="426"/>
        </w:tabs>
        <w:spacing w:line="240" w:lineRule="auto"/>
        <w:ind w:left="426"/>
        <w:jc w:val="thaiDistribute"/>
        <w:rPr>
          <w:rFonts w:ascii="Browallia New" w:eastAsia="Arial Unicode MS" w:hAnsi="Browallia New" w:cs="Browallia New"/>
          <w:sz w:val="16"/>
          <w:szCs w:val="22"/>
        </w:rPr>
      </w:pPr>
    </w:p>
    <w:p w14:paraId="39B711FF" w14:textId="46F3E7BC" w:rsidR="000C05B8" w:rsidRPr="00495C58" w:rsidRDefault="000C05B8" w:rsidP="000C05B8">
      <w:pPr>
        <w:pStyle w:val="ListParagraph"/>
        <w:tabs>
          <w:tab w:val="left" w:pos="426"/>
        </w:tabs>
        <w:spacing w:after="0" w:line="240" w:lineRule="auto"/>
        <w:ind w:left="425"/>
        <w:jc w:val="thaiDistribute"/>
        <w:rPr>
          <w:rFonts w:ascii="Browallia New" w:hAnsi="Browallia New" w:cs="Browallia New"/>
          <w:color w:val="000000" w:themeColor="text1"/>
          <w:sz w:val="28"/>
        </w:rPr>
      </w:pPr>
      <w:r w:rsidRPr="00495C58">
        <w:rPr>
          <w:rFonts w:ascii="Browallia New" w:hAnsi="Browallia New" w:cs="Browallia New" w:hint="cs"/>
          <w:color w:val="000000" w:themeColor="text1"/>
          <w:sz w:val="28"/>
          <w:cs/>
        </w:rPr>
        <w:t>รายละเอียดของสินทรัพย์</w:t>
      </w:r>
      <w:r w:rsidR="00193BD8" w:rsidRPr="00495C58">
        <w:rPr>
          <w:rFonts w:ascii="Browallia New" w:hAnsi="Browallia New" w:cs="Browallia New" w:hint="cs"/>
          <w:color w:val="000000" w:themeColor="text1"/>
          <w:sz w:val="28"/>
          <w:cs/>
        </w:rPr>
        <w:t>สุทธิ</w:t>
      </w:r>
      <w:r w:rsidRPr="00495C58">
        <w:rPr>
          <w:rFonts w:ascii="Browallia New" w:hAnsi="Browallia New" w:cs="Browallia New" w:hint="cs"/>
          <w:color w:val="000000" w:themeColor="text1"/>
          <w:sz w:val="28"/>
          <w:cs/>
        </w:rPr>
        <w:t>ที่ลดลงจากการสูญเสียการควบคุมในบริษัท เอิบ เวลเนส จำกัด มีรายละเอียดดังนี้</w:t>
      </w:r>
    </w:p>
    <w:p w14:paraId="3F3A2EDD" w14:textId="77777777" w:rsidR="000C05B8" w:rsidRPr="00495C58" w:rsidRDefault="000C05B8" w:rsidP="000C05B8">
      <w:pPr>
        <w:pStyle w:val="ListParagraph"/>
        <w:tabs>
          <w:tab w:val="left" w:pos="426"/>
        </w:tabs>
        <w:spacing w:after="0" w:line="240" w:lineRule="auto"/>
        <w:ind w:left="425"/>
        <w:jc w:val="thaiDistribute"/>
        <w:rPr>
          <w:rFonts w:ascii="Browallia New" w:hAnsi="Browallia New" w:cs="Browallia New"/>
          <w:color w:val="000000" w:themeColor="text1"/>
          <w:szCs w:val="22"/>
        </w:rPr>
      </w:pPr>
    </w:p>
    <w:tbl>
      <w:tblPr>
        <w:tblW w:w="9048" w:type="dxa"/>
        <w:tblInd w:w="324" w:type="dxa"/>
        <w:tblLayout w:type="fixed"/>
        <w:tblLook w:val="0000" w:firstRow="0" w:lastRow="0" w:firstColumn="0" w:lastColumn="0" w:noHBand="0" w:noVBand="0"/>
      </w:tblPr>
      <w:tblGrid>
        <w:gridCol w:w="6696"/>
        <w:gridCol w:w="2352"/>
      </w:tblGrid>
      <w:tr w:rsidR="000C05B8" w:rsidRPr="00495C58" w14:paraId="72C4A771" w14:textId="77777777" w:rsidTr="00226D00">
        <w:tc>
          <w:tcPr>
            <w:tcW w:w="6696" w:type="dxa"/>
            <w:vAlign w:val="bottom"/>
          </w:tcPr>
          <w:p w14:paraId="3624BC36" w14:textId="77777777" w:rsidR="000C05B8" w:rsidRPr="00495C58" w:rsidRDefault="000C05B8" w:rsidP="00226D00">
            <w:pPr>
              <w:spacing w:after="10"/>
              <w:ind w:left="327"/>
              <w:jc w:val="thaiDistribute"/>
              <w:rPr>
                <w:rFonts w:ascii="Browallia New" w:hAnsi="Browallia New" w:cs="Browallia New"/>
                <w:sz w:val="26"/>
                <w:szCs w:val="26"/>
                <w:cs/>
              </w:rPr>
            </w:pPr>
          </w:p>
        </w:tc>
        <w:tc>
          <w:tcPr>
            <w:tcW w:w="2352" w:type="dxa"/>
            <w:vAlign w:val="bottom"/>
          </w:tcPr>
          <w:p w14:paraId="3A553AFC" w14:textId="77777777" w:rsidR="000C05B8" w:rsidRPr="00495C58" w:rsidRDefault="000C05B8"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napToGrid w:val="0"/>
                <w:sz w:val="26"/>
                <w:szCs w:val="26"/>
                <w:cs/>
                <w:lang w:eastAsia="th-TH"/>
              </w:rPr>
            </w:pPr>
            <w:r w:rsidRPr="00495C58">
              <w:rPr>
                <w:rFonts w:ascii="Browallia New" w:hAnsi="Browallia New" w:cs="Browallia New"/>
                <w:snapToGrid w:val="0"/>
                <w:sz w:val="26"/>
                <w:szCs w:val="26"/>
                <w:lang w:eastAsia="th-TH"/>
              </w:rPr>
              <w:t>(</w:t>
            </w:r>
            <w:proofErr w:type="gramStart"/>
            <w:r w:rsidRPr="00495C58">
              <w:rPr>
                <w:rFonts w:ascii="Browallia New" w:hAnsi="Browallia New" w:cs="Browallia New"/>
                <w:snapToGrid w:val="0"/>
                <w:sz w:val="26"/>
                <w:szCs w:val="26"/>
                <w:cs/>
                <w:lang w:eastAsia="th-TH"/>
              </w:rPr>
              <w:t>หน่วย :</w:t>
            </w:r>
            <w:proofErr w:type="gramEnd"/>
            <w:r w:rsidRPr="00495C58">
              <w:rPr>
                <w:rFonts w:ascii="Browallia New" w:hAnsi="Browallia New" w:cs="Browallia New"/>
                <w:snapToGrid w:val="0"/>
                <w:sz w:val="26"/>
                <w:szCs w:val="26"/>
                <w:lang w:eastAsia="th-TH"/>
              </w:rPr>
              <w:t xml:space="preserve"> </w:t>
            </w:r>
            <w:r w:rsidRPr="00495C58">
              <w:rPr>
                <w:rFonts w:ascii="Browallia New" w:hAnsi="Browallia New" w:cs="Browallia New"/>
                <w:snapToGrid w:val="0"/>
                <w:sz w:val="26"/>
                <w:szCs w:val="26"/>
                <w:cs/>
                <w:lang w:eastAsia="th-TH"/>
              </w:rPr>
              <w:t>พันบาท</w:t>
            </w:r>
            <w:r w:rsidRPr="00495C58">
              <w:rPr>
                <w:rFonts w:ascii="Browallia New" w:hAnsi="Browallia New" w:cs="Browallia New"/>
                <w:snapToGrid w:val="0"/>
                <w:sz w:val="26"/>
                <w:szCs w:val="26"/>
                <w:lang w:eastAsia="th-TH"/>
              </w:rPr>
              <w:t>)</w:t>
            </w:r>
          </w:p>
        </w:tc>
      </w:tr>
      <w:tr w:rsidR="000C05B8" w:rsidRPr="00495C58" w14:paraId="1209CB1E" w14:textId="77777777" w:rsidTr="00226D00">
        <w:tc>
          <w:tcPr>
            <w:tcW w:w="6696" w:type="dxa"/>
            <w:vAlign w:val="bottom"/>
          </w:tcPr>
          <w:p w14:paraId="7D588858" w14:textId="77777777" w:rsidR="000C05B8" w:rsidRPr="00495C58" w:rsidRDefault="000C05B8" w:rsidP="00226D00">
            <w:pPr>
              <w:tabs>
                <w:tab w:val="clear" w:pos="227"/>
                <w:tab w:val="left" w:pos="327"/>
              </w:tabs>
              <w:spacing w:after="10"/>
              <w:ind w:left="327"/>
              <w:jc w:val="thaiDistribute"/>
              <w:rPr>
                <w:rFonts w:ascii="Browallia New" w:hAnsi="Browallia New" w:cs="Browallia New"/>
                <w:b/>
                <w:bCs/>
                <w:sz w:val="26"/>
                <w:szCs w:val="26"/>
                <w:cs/>
                <w:lang w:val="en-GB"/>
              </w:rPr>
            </w:pPr>
          </w:p>
        </w:tc>
        <w:tc>
          <w:tcPr>
            <w:tcW w:w="2352" w:type="dxa"/>
            <w:tcBorders>
              <w:bottom w:val="single" w:sz="4" w:space="0" w:color="auto"/>
            </w:tcBorders>
            <w:vAlign w:val="bottom"/>
          </w:tcPr>
          <w:p w14:paraId="48738032" w14:textId="77777777" w:rsidR="000C05B8" w:rsidRPr="00495C58" w:rsidRDefault="000C05B8" w:rsidP="00226D00">
            <w:pPr>
              <w:tabs>
                <w:tab w:val="decimal" w:pos="1727"/>
              </w:tabs>
              <w:ind w:right="-72"/>
              <w:jc w:val="center"/>
              <w:rPr>
                <w:rFonts w:ascii="Browallia New" w:hAnsi="Browallia New" w:cs="Browallia New"/>
                <w:snapToGrid w:val="0"/>
                <w:sz w:val="26"/>
                <w:szCs w:val="26"/>
                <w:lang w:val="en-GB" w:eastAsia="th-TH"/>
              </w:rPr>
            </w:pPr>
            <w:r w:rsidRPr="00495C58">
              <w:rPr>
                <w:rFonts w:ascii="Browallia New" w:hAnsi="Browallia New" w:cs="Browallia New"/>
                <w:snapToGrid w:val="0"/>
                <w:sz w:val="26"/>
                <w:szCs w:val="26"/>
                <w:cs/>
                <w:lang w:val="en-GB" w:eastAsia="th-TH"/>
              </w:rPr>
              <w:t>ข้อมูลทางการเงินรวม</w:t>
            </w:r>
          </w:p>
        </w:tc>
      </w:tr>
      <w:tr w:rsidR="000C05B8" w:rsidRPr="00495C58" w14:paraId="3EAC58BF" w14:textId="77777777" w:rsidTr="00226D00">
        <w:tc>
          <w:tcPr>
            <w:tcW w:w="6696" w:type="dxa"/>
            <w:vAlign w:val="bottom"/>
          </w:tcPr>
          <w:p w14:paraId="1CC20648" w14:textId="77777777" w:rsidR="000C05B8" w:rsidRPr="00495C58" w:rsidRDefault="000C05B8" w:rsidP="00226D00">
            <w:pPr>
              <w:spacing w:after="10"/>
              <w:ind w:left="327"/>
              <w:jc w:val="thaiDistribute"/>
              <w:rPr>
                <w:rFonts w:ascii="Browallia New" w:hAnsi="Browallia New" w:cs="Browallia New"/>
                <w:sz w:val="22"/>
                <w:szCs w:val="22"/>
                <w:lang w:val="en-GB"/>
              </w:rPr>
            </w:pPr>
          </w:p>
        </w:tc>
        <w:tc>
          <w:tcPr>
            <w:tcW w:w="2352" w:type="dxa"/>
            <w:tcBorders>
              <w:top w:val="single" w:sz="4" w:space="0" w:color="auto"/>
            </w:tcBorders>
            <w:shd w:val="clear" w:color="auto" w:fill="FFFFFF" w:themeFill="background1"/>
            <w:vAlign w:val="bottom"/>
          </w:tcPr>
          <w:p w14:paraId="5A77BD77" w14:textId="77777777" w:rsidR="000C05B8" w:rsidRPr="00495C58" w:rsidRDefault="000C05B8" w:rsidP="00226D00">
            <w:pPr>
              <w:tabs>
                <w:tab w:val="decimal" w:pos="1727"/>
              </w:tabs>
              <w:ind w:right="-72"/>
              <w:jc w:val="both"/>
              <w:rPr>
                <w:rFonts w:ascii="Browallia New" w:hAnsi="Browallia New" w:cs="Browallia New"/>
                <w:snapToGrid w:val="0"/>
                <w:sz w:val="22"/>
                <w:szCs w:val="22"/>
                <w:lang w:val="en-GB" w:eastAsia="th-TH"/>
              </w:rPr>
            </w:pPr>
          </w:p>
        </w:tc>
      </w:tr>
      <w:tr w:rsidR="000C05B8" w:rsidRPr="00495C58" w14:paraId="40DDD5ED" w14:textId="77777777" w:rsidTr="00226D00">
        <w:trPr>
          <w:trHeight w:val="74"/>
        </w:trPr>
        <w:tc>
          <w:tcPr>
            <w:tcW w:w="6696" w:type="dxa"/>
            <w:vAlign w:val="bottom"/>
          </w:tcPr>
          <w:p w14:paraId="74D55B0B" w14:textId="77777777" w:rsidR="000C05B8" w:rsidRPr="00495C58" w:rsidRDefault="000C05B8"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495C58">
              <w:rPr>
                <w:rFonts w:ascii="Browallia New" w:hAnsi="Browallia New" w:cs="Browallia New" w:hint="cs"/>
                <w:sz w:val="26"/>
                <w:szCs w:val="26"/>
                <w:cs/>
              </w:rPr>
              <w:t>เงินสดและรายการเทียบเท่าเงินสด</w:t>
            </w:r>
          </w:p>
        </w:tc>
        <w:tc>
          <w:tcPr>
            <w:tcW w:w="2352" w:type="dxa"/>
            <w:vAlign w:val="bottom"/>
          </w:tcPr>
          <w:p w14:paraId="3812B606" w14:textId="36D8F983" w:rsidR="000C05B8" w:rsidRPr="00495C58" w:rsidRDefault="003061DC"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1,673</w:t>
            </w:r>
          </w:p>
        </w:tc>
      </w:tr>
      <w:tr w:rsidR="008716B1" w:rsidRPr="00495C58" w14:paraId="45E3A3CD" w14:textId="77777777" w:rsidTr="00226D00">
        <w:trPr>
          <w:trHeight w:val="74"/>
        </w:trPr>
        <w:tc>
          <w:tcPr>
            <w:tcW w:w="6696" w:type="dxa"/>
            <w:vAlign w:val="bottom"/>
          </w:tcPr>
          <w:p w14:paraId="1964C575" w14:textId="4D8DBCC8" w:rsidR="008716B1" w:rsidRPr="00495C58" w:rsidRDefault="008716B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495C58">
              <w:rPr>
                <w:rFonts w:ascii="Browallia New" w:hAnsi="Browallia New" w:cs="Browallia New"/>
                <w:sz w:val="26"/>
                <w:szCs w:val="26"/>
                <w:cs/>
              </w:rPr>
              <w:t>ลูกหนี้การค้าและลูกหนี้อื่น</w:t>
            </w:r>
            <w:r w:rsidR="00E10969" w:rsidRPr="00495C58">
              <w:rPr>
                <w:rFonts w:ascii="Browallia New" w:hAnsi="Browallia New" w:cs="Browallia New" w:hint="cs"/>
                <w:sz w:val="26"/>
                <w:szCs w:val="26"/>
                <w:cs/>
              </w:rPr>
              <w:t xml:space="preserve"> </w:t>
            </w:r>
            <w:r w:rsidR="00E10969" w:rsidRPr="00495C58">
              <w:rPr>
                <w:rFonts w:ascii="Browallia New" w:hAnsi="Browallia New" w:cs="Browallia New"/>
                <w:sz w:val="26"/>
                <w:szCs w:val="26"/>
              </w:rPr>
              <w:t xml:space="preserve">- </w:t>
            </w:r>
            <w:r w:rsidR="00E10969" w:rsidRPr="00495C58">
              <w:rPr>
                <w:rFonts w:ascii="Browallia New" w:hAnsi="Browallia New" w:cs="Browallia New" w:hint="cs"/>
                <w:sz w:val="26"/>
                <w:szCs w:val="26"/>
                <w:cs/>
              </w:rPr>
              <w:t>หมุนเวียน</w:t>
            </w:r>
            <w:r w:rsidRPr="00495C58">
              <w:rPr>
                <w:rFonts w:ascii="Browallia New" w:hAnsi="Browallia New" w:cs="Browallia New"/>
                <w:sz w:val="26"/>
                <w:szCs w:val="26"/>
                <w:cs/>
              </w:rPr>
              <w:t xml:space="preserve"> </w:t>
            </w:r>
            <w:r w:rsidRPr="00495C58">
              <w:rPr>
                <w:rFonts w:ascii="Browallia New" w:hAnsi="Browallia New" w:cs="Browallia New"/>
                <w:sz w:val="26"/>
                <w:szCs w:val="26"/>
              </w:rPr>
              <w:t>-</w:t>
            </w:r>
            <w:r w:rsidRPr="00495C58">
              <w:rPr>
                <w:rFonts w:ascii="Browallia New" w:hAnsi="Browallia New" w:cs="Browallia New"/>
                <w:sz w:val="26"/>
                <w:szCs w:val="26"/>
                <w:cs/>
              </w:rPr>
              <w:t xml:space="preserve"> สุทธิ</w:t>
            </w:r>
          </w:p>
        </w:tc>
        <w:tc>
          <w:tcPr>
            <w:tcW w:w="2352" w:type="dxa"/>
            <w:vAlign w:val="bottom"/>
          </w:tcPr>
          <w:p w14:paraId="49F7E39C" w14:textId="6301C295" w:rsidR="008716B1" w:rsidRPr="00495C58" w:rsidRDefault="004625B2"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1</w:t>
            </w:r>
            <w:r w:rsidR="00754E6F" w:rsidRPr="00495C58">
              <w:rPr>
                <w:rFonts w:ascii="Browallia New" w:eastAsia="Arial Unicode MS" w:hAnsi="Browallia New" w:cs="Browallia New"/>
                <w:sz w:val="26"/>
                <w:szCs w:val="26"/>
              </w:rPr>
              <w:t>3</w:t>
            </w:r>
            <w:r w:rsidRPr="00495C58">
              <w:rPr>
                <w:rFonts w:ascii="Browallia New" w:eastAsia="Arial Unicode MS" w:hAnsi="Browallia New" w:cs="Browallia New"/>
                <w:sz w:val="26"/>
                <w:szCs w:val="26"/>
              </w:rPr>
              <w:t>,</w:t>
            </w:r>
            <w:r w:rsidR="00754E6F" w:rsidRPr="00495C58">
              <w:rPr>
                <w:rFonts w:ascii="Browallia New" w:eastAsia="Arial Unicode MS" w:hAnsi="Browallia New" w:cs="Browallia New"/>
                <w:sz w:val="26"/>
                <w:szCs w:val="26"/>
              </w:rPr>
              <w:t>353</w:t>
            </w:r>
          </w:p>
        </w:tc>
      </w:tr>
      <w:tr w:rsidR="008716B1" w:rsidRPr="00495C58" w14:paraId="2DB9B60E" w14:textId="77777777" w:rsidTr="00226D00">
        <w:trPr>
          <w:trHeight w:val="74"/>
        </w:trPr>
        <w:tc>
          <w:tcPr>
            <w:tcW w:w="6696" w:type="dxa"/>
            <w:vAlign w:val="bottom"/>
          </w:tcPr>
          <w:p w14:paraId="490FB7EE" w14:textId="5A6B5A02" w:rsidR="008716B1" w:rsidRPr="00495C58" w:rsidRDefault="008716B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495C58">
              <w:rPr>
                <w:rFonts w:ascii="Browallia New" w:hAnsi="Browallia New" w:cs="Browallia New"/>
                <w:sz w:val="26"/>
                <w:szCs w:val="26"/>
                <w:cs/>
              </w:rPr>
              <w:t>สินค้าคงเหลือ - สุทธิ</w:t>
            </w:r>
          </w:p>
        </w:tc>
        <w:tc>
          <w:tcPr>
            <w:tcW w:w="2352" w:type="dxa"/>
            <w:vAlign w:val="bottom"/>
          </w:tcPr>
          <w:p w14:paraId="7B0FF1BC" w14:textId="7A2442F7" w:rsidR="008716B1" w:rsidRPr="00495C58" w:rsidRDefault="004625B2"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35,441</w:t>
            </w:r>
          </w:p>
        </w:tc>
      </w:tr>
      <w:tr w:rsidR="008716B1" w:rsidRPr="00495C58" w14:paraId="7701FFE5" w14:textId="77777777" w:rsidTr="00226D00">
        <w:trPr>
          <w:trHeight w:val="74"/>
        </w:trPr>
        <w:tc>
          <w:tcPr>
            <w:tcW w:w="6696" w:type="dxa"/>
            <w:vAlign w:val="bottom"/>
          </w:tcPr>
          <w:p w14:paraId="7D939606" w14:textId="1449927B" w:rsidR="008716B1" w:rsidRPr="00495C58" w:rsidRDefault="008716B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495C58">
              <w:rPr>
                <w:rFonts w:ascii="Browallia New" w:hAnsi="Browallia New" w:cs="Browallia New"/>
                <w:sz w:val="26"/>
                <w:szCs w:val="26"/>
                <w:cs/>
              </w:rPr>
              <w:t>ภาษีมูลค่าเพิ่ม - สุทธิ</w:t>
            </w:r>
          </w:p>
        </w:tc>
        <w:tc>
          <w:tcPr>
            <w:tcW w:w="2352" w:type="dxa"/>
            <w:vAlign w:val="bottom"/>
          </w:tcPr>
          <w:p w14:paraId="21EF5E51" w14:textId="5AEC4AA8" w:rsidR="008716B1" w:rsidRPr="00495C58" w:rsidRDefault="004B6910"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5</w:t>
            </w:r>
            <w:r w:rsidR="004625B2" w:rsidRPr="00495C58">
              <w:rPr>
                <w:rFonts w:ascii="Browallia New" w:eastAsia="Arial Unicode MS" w:hAnsi="Browallia New" w:cs="Browallia New"/>
                <w:sz w:val="26"/>
                <w:szCs w:val="26"/>
              </w:rPr>
              <w:t>,0</w:t>
            </w:r>
            <w:r w:rsidRPr="00495C58">
              <w:rPr>
                <w:rFonts w:ascii="Browallia New" w:eastAsia="Arial Unicode MS" w:hAnsi="Browallia New" w:cs="Browallia New"/>
                <w:sz w:val="26"/>
                <w:szCs w:val="26"/>
              </w:rPr>
              <w:t>90</w:t>
            </w:r>
          </w:p>
        </w:tc>
      </w:tr>
      <w:tr w:rsidR="008716B1" w:rsidRPr="00495C58" w14:paraId="0D260B21" w14:textId="77777777" w:rsidTr="00226D00">
        <w:trPr>
          <w:trHeight w:val="74"/>
        </w:trPr>
        <w:tc>
          <w:tcPr>
            <w:tcW w:w="6696" w:type="dxa"/>
            <w:vAlign w:val="bottom"/>
          </w:tcPr>
          <w:p w14:paraId="4F74AE26" w14:textId="39E35688" w:rsidR="008716B1" w:rsidRPr="00495C58" w:rsidRDefault="008716B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495C58">
              <w:rPr>
                <w:rFonts w:ascii="Browallia New" w:hAnsi="Browallia New" w:cs="Browallia New"/>
                <w:sz w:val="26"/>
                <w:szCs w:val="26"/>
                <w:cs/>
              </w:rPr>
              <w:t>สินทรัพย์หมุนเวียนอื่น</w:t>
            </w:r>
          </w:p>
        </w:tc>
        <w:tc>
          <w:tcPr>
            <w:tcW w:w="2352" w:type="dxa"/>
            <w:vAlign w:val="bottom"/>
          </w:tcPr>
          <w:p w14:paraId="4A49D2BA" w14:textId="7AA69F34" w:rsidR="008716B1" w:rsidRPr="00495C58" w:rsidRDefault="002B008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5,973</w:t>
            </w:r>
          </w:p>
        </w:tc>
      </w:tr>
      <w:tr w:rsidR="008716B1" w:rsidRPr="00495C58" w14:paraId="78F699C2" w14:textId="77777777" w:rsidTr="00226D00">
        <w:trPr>
          <w:trHeight w:val="74"/>
        </w:trPr>
        <w:tc>
          <w:tcPr>
            <w:tcW w:w="6696" w:type="dxa"/>
            <w:vAlign w:val="bottom"/>
          </w:tcPr>
          <w:p w14:paraId="4A15382D" w14:textId="5F019A8A" w:rsidR="008716B1" w:rsidRPr="00495C58" w:rsidRDefault="008716B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495C58">
              <w:rPr>
                <w:rFonts w:ascii="Browallia New" w:hAnsi="Browallia New" w:cs="Browallia New"/>
                <w:sz w:val="26"/>
                <w:szCs w:val="26"/>
                <w:cs/>
              </w:rPr>
              <w:t>อุปกรณ์ - สุทธิ</w:t>
            </w:r>
          </w:p>
        </w:tc>
        <w:tc>
          <w:tcPr>
            <w:tcW w:w="2352" w:type="dxa"/>
            <w:vAlign w:val="bottom"/>
          </w:tcPr>
          <w:p w14:paraId="2B18FEE0" w14:textId="361352D9" w:rsidR="008716B1" w:rsidRPr="00495C58" w:rsidRDefault="0007068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15,961</w:t>
            </w:r>
          </w:p>
        </w:tc>
      </w:tr>
      <w:tr w:rsidR="008716B1" w:rsidRPr="00495C58" w14:paraId="4418B1D0" w14:textId="77777777" w:rsidTr="00226D00">
        <w:trPr>
          <w:trHeight w:val="74"/>
        </w:trPr>
        <w:tc>
          <w:tcPr>
            <w:tcW w:w="6696" w:type="dxa"/>
            <w:vAlign w:val="bottom"/>
          </w:tcPr>
          <w:p w14:paraId="404D800A" w14:textId="0DEE1D10" w:rsidR="008716B1" w:rsidRPr="00495C58" w:rsidRDefault="008716B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495C58">
              <w:rPr>
                <w:rFonts w:ascii="Browallia New" w:hAnsi="Browallia New" w:cs="Browallia New"/>
                <w:sz w:val="26"/>
                <w:szCs w:val="26"/>
                <w:cs/>
              </w:rPr>
              <w:t>สินทรัพย์สิทธิการใช้ - สุทธิ</w:t>
            </w:r>
          </w:p>
        </w:tc>
        <w:tc>
          <w:tcPr>
            <w:tcW w:w="2352" w:type="dxa"/>
            <w:vAlign w:val="bottom"/>
          </w:tcPr>
          <w:p w14:paraId="7835D426" w14:textId="4913BA4A" w:rsidR="008716B1" w:rsidRPr="00495C58" w:rsidRDefault="00B21D4E"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6,782</w:t>
            </w:r>
          </w:p>
        </w:tc>
      </w:tr>
      <w:tr w:rsidR="008716B1" w:rsidRPr="00495C58" w14:paraId="5E819528" w14:textId="77777777" w:rsidTr="00226D00">
        <w:trPr>
          <w:trHeight w:val="74"/>
        </w:trPr>
        <w:tc>
          <w:tcPr>
            <w:tcW w:w="6696" w:type="dxa"/>
            <w:vAlign w:val="bottom"/>
          </w:tcPr>
          <w:p w14:paraId="5E39DF56" w14:textId="55637423" w:rsidR="008716B1" w:rsidRPr="00495C58" w:rsidRDefault="008716B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495C58">
              <w:rPr>
                <w:rFonts w:ascii="Browallia New" w:hAnsi="Browallia New" w:cs="Browallia New"/>
                <w:sz w:val="26"/>
                <w:szCs w:val="26"/>
                <w:cs/>
              </w:rPr>
              <w:t>สินทรัพย์ไม่มีตัวตน - สุทธิ</w:t>
            </w:r>
          </w:p>
        </w:tc>
        <w:tc>
          <w:tcPr>
            <w:tcW w:w="2352" w:type="dxa"/>
            <w:vAlign w:val="bottom"/>
          </w:tcPr>
          <w:p w14:paraId="6D39D3DC" w14:textId="33C527CF" w:rsidR="008716B1" w:rsidRPr="00495C58" w:rsidRDefault="002E0975"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25,817</w:t>
            </w:r>
          </w:p>
        </w:tc>
      </w:tr>
      <w:tr w:rsidR="008716B1" w:rsidRPr="00495C58" w14:paraId="1AA91D49" w14:textId="77777777" w:rsidTr="00226D00">
        <w:trPr>
          <w:trHeight w:val="74"/>
        </w:trPr>
        <w:tc>
          <w:tcPr>
            <w:tcW w:w="6696" w:type="dxa"/>
            <w:vAlign w:val="bottom"/>
          </w:tcPr>
          <w:p w14:paraId="047BD756" w14:textId="65CC4371" w:rsidR="008716B1" w:rsidRPr="00495C58" w:rsidRDefault="008716B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495C58">
              <w:rPr>
                <w:rFonts w:ascii="Browallia New" w:hAnsi="Browallia New" w:cs="Browallia New"/>
                <w:sz w:val="26"/>
                <w:szCs w:val="26"/>
                <w:cs/>
              </w:rPr>
              <w:t>ภาษีเงินได้ถูกหัก ณ ที่จ่าย</w:t>
            </w:r>
          </w:p>
        </w:tc>
        <w:tc>
          <w:tcPr>
            <w:tcW w:w="2352" w:type="dxa"/>
            <w:vAlign w:val="bottom"/>
          </w:tcPr>
          <w:p w14:paraId="1E00AAE7" w14:textId="741645B8" w:rsidR="008716B1" w:rsidRPr="00495C58" w:rsidRDefault="002B008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5</w:t>
            </w:r>
          </w:p>
        </w:tc>
      </w:tr>
      <w:tr w:rsidR="008716B1" w:rsidRPr="00495C58" w14:paraId="4C8D7A28" w14:textId="77777777" w:rsidTr="00226D00">
        <w:trPr>
          <w:trHeight w:val="74"/>
        </w:trPr>
        <w:tc>
          <w:tcPr>
            <w:tcW w:w="6696" w:type="dxa"/>
            <w:vAlign w:val="bottom"/>
          </w:tcPr>
          <w:p w14:paraId="17766BA9" w14:textId="5081DBDC" w:rsidR="008716B1" w:rsidRPr="00495C58" w:rsidRDefault="008716B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495C58">
              <w:rPr>
                <w:rFonts w:ascii="Browallia New" w:hAnsi="Browallia New" w:cs="Browallia New"/>
                <w:sz w:val="26"/>
                <w:szCs w:val="26"/>
                <w:cs/>
              </w:rPr>
              <w:t>สินทรัพย์ภาษีเงินได้รอการตัดบัญชี</w:t>
            </w:r>
          </w:p>
        </w:tc>
        <w:tc>
          <w:tcPr>
            <w:tcW w:w="2352" w:type="dxa"/>
            <w:vAlign w:val="bottom"/>
          </w:tcPr>
          <w:p w14:paraId="350CF12F" w14:textId="5FACC78C" w:rsidR="008716B1" w:rsidRPr="00495C58" w:rsidRDefault="002B008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12,</w:t>
            </w:r>
            <w:r w:rsidR="00F53F1C" w:rsidRPr="00495C58">
              <w:rPr>
                <w:rFonts w:ascii="Browallia New" w:eastAsia="Arial Unicode MS" w:hAnsi="Browallia New" w:cs="Browallia New"/>
                <w:sz w:val="26"/>
                <w:szCs w:val="26"/>
              </w:rPr>
              <w:t>747</w:t>
            </w:r>
          </w:p>
        </w:tc>
      </w:tr>
      <w:tr w:rsidR="008716B1" w:rsidRPr="00495C58" w14:paraId="4E49BF03" w14:textId="77777777" w:rsidTr="00226D00">
        <w:trPr>
          <w:trHeight w:val="74"/>
        </w:trPr>
        <w:tc>
          <w:tcPr>
            <w:tcW w:w="6696" w:type="dxa"/>
            <w:vAlign w:val="bottom"/>
          </w:tcPr>
          <w:p w14:paraId="61E299FC" w14:textId="7B99C2D7" w:rsidR="008716B1" w:rsidRPr="00495C58" w:rsidRDefault="008716B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495C58">
              <w:rPr>
                <w:rFonts w:ascii="Browallia New" w:hAnsi="Browallia New" w:cs="Browallia New"/>
                <w:sz w:val="26"/>
                <w:szCs w:val="26"/>
                <w:cs/>
              </w:rPr>
              <w:t>สินทรัพย์ไม่หมุนเวียนอื่น</w:t>
            </w:r>
          </w:p>
        </w:tc>
        <w:tc>
          <w:tcPr>
            <w:tcW w:w="2352" w:type="dxa"/>
            <w:vAlign w:val="bottom"/>
          </w:tcPr>
          <w:p w14:paraId="4D3A3D2D" w14:textId="70988FF2" w:rsidR="008716B1" w:rsidRPr="00495C58" w:rsidRDefault="002B008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2,723</w:t>
            </w:r>
          </w:p>
        </w:tc>
      </w:tr>
      <w:tr w:rsidR="008716B1" w:rsidRPr="00495C58" w14:paraId="3C344217" w14:textId="77777777" w:rsidTr="00226D00">
        <w:trPr>
          <w:trHeight w:val="74"/>
        </w:trPr>
        <w:tc>
          <w:tcPr>
            <w:tcW w:w="6696" w:type="dxa"/>
            <w:vAlign w:val="bottom"/>
          </w:tcPr>
          <w:p w14:paraId="7470FFBE" w14:textId="23B7E34C" w:rsidR="008716B1" w:rsidRPr="00495C58" w:rsidRDefault="008716B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495C58">
              <w:rPr>
                <w:rFonts w:ascii="Browallia New" w:hAnsi="Browallia New" w:cs="Browallia New"/>
                <w:sz w:val="26"/>
                <w:szCs w:val="26"/>
                <w:cs/>
              </w:rPr>
              <w:t>เจ้าหนี้การค้าและเจ้าหนี้อื่น</w:t>
            </w:r>
          </w:p>
        </w:tc>
        <w:tc>
          <w:tcPr>
            <w:tcW w:w="2352" w:type="dxa"/>
            <w:vAlign w:val="bottom"/>
          </w:tcPr>
          <w:p w14:paraId="2E1023A5" w14:textId="11088881" w:rsidR="008716B1" w:rsidRPr="00495C58" w:rsidRDefault="007F5A80"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w:t>
            </w:r>
            <w:r w:rsidR="00754E6F" w:rsidRPr="00495C58">
              <w:rPr>
                <w:rFonts w:ascii="Browallia New" w:eastAsia="Arial Unicode MS" w:hAnsi="Browallia New" w:cs="Browallia New"/>
                <w:sz w:val="26"/>
                <w:szCs w:val="26"/>
              </w:rPr>
              <w:t>56</w:t>
            </w:r>
            <w:r w:rsidRPr="00495C58">
              <w:rPr>
                <w:rFonts w:ascii="Browallia New" w:eastAsia="Arial Unicode MS" w:hAnsi="Browallia New" w:cs="Browallia New"/>
                <w:sz w:val="26"/>
                <w:szCs w:val="26"/>
              </w:rPr>
              <w:t>,</w:t>
            </w:r>
            <w:r w:rsidR="00754E6F" w:rsidRPr="00495C58">
              <w:rPr>
                <w:rFonts w:ascii="Browallia New" w:eastAsia="Arial Unicode MS" w:hAnsi="Browallia New" w:cs="Browallia New"/>
                <w:sz w:val="26"/>
                <w:szCs w:val="26"/>
              </w:rPr>
              <w:t>565</w:t>
            </w:r>
            <w:r w:rsidRPr="00495C58">
              <w:rPr>
                <w:rFonts w:ascii="Browallia New" w:eastAsia="Arial Unicode MS" w:hAnsi="Browallia New" w:cs="Browallia New"/>
                <w:sz w:val="26"/>
                <w:szCs w:val="26"/>
              </w:rPr>
              <w:t>)</w:t>
            </w:r>
          </w:p>
        </w:tc>
      </w:tr>
      <w:tr w:rsidR="00754E6F" w:rsidRPr="00495C58" w14:paraId="386527E0" w14:textId="77777777" w:rsidTr="00226D00">
        <w:trPr>
          <w:trHeight w:val="74"/>
        </w:trPr>
        <w:tc>
          <w:tcPr>
            <w:tcW w:w="6696" w:type="dxa"/>
            <w:vAlign w:val="bottom"/>
          </w:tcPr>
          <w:p w14:paraId="024C685D" w14:textId="313D5A09" w:rsidR="00754E6F" w:rsidRPr="00495C58" w:rsidRDefault="00791BBE"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495C58">
              <w:rPr>
                <w:rFonts w:ascii="Browallia New" w:hAnsi="Browallia New" w:cs="Browallia New" w:hint="cs"/>
                <w:sz w:val="26"/>
                <w:szCs w:val="26"/>
                <w:cs/>
              </w:rPr>
              <w:t>เงินกู้ยืมระยะสั้นจากก</w:t>
            </w:r>
            <w:r w:rsidR="00531361" w:rsidRPr="00495C58">
              <w:rPr>
                <w:rFonts w:ascii="Browallia New" w:hAnsi="Browallia New" w:cs="Browallia New" w:hint="cs"/>
                <w:sz w:val="26"/>
                <w:szCs w:val="26"/>
                <w:cs/>
              </w:rPr>
              <w:t>ิจการ</w:t>
            </w:r>
            <w:r w:rsidRPr="00495C58">
              <w:rPr>
                <w:rFonts w:ascii="Browallia New" w:hAnsi="Browallia New" w:cs="Browallia New" w:hint="cs"/>
                <w:sz w:val="26"/>
                <w:szCs w:val="26"/>
                <w:cs/>
              </w:rPr>
              <w:t>ที่เกี่ยวข้องกัน</w:t>
            </w:r>
          </w:p>
        </w:tc>
        <w:tc>
          <w:tcPr>
            <w:tcW w:w="2352" w:type="dxa"/>
            <w:vAlign w:val="bottom"/>
          </w:tcPr>
          <w:p w14:paraId="484C765A" w14:textId="6F98AB09" w:rsidR="00754E6F" w:rsidRPr="00495C58" w:rsidRDefault="00791BBE"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(31,500)</w:t>
            </w:r>
          </w:p>
        </w:tc>
      </w:tr>
      <w:tr w:rsidR="008716B1" w:rsidRPr="00495C58" w14:paraId="4AC72606" w14:textId="77777777" w:rsidTr="00226D00">
        <w:trPr>
          <w:trHeight w:val="74"/>
        </w:trPr>
        <w:tc>
          <w:tcPr>
            <w:tcW w:w="6696" w:type="dxa"/>
            <w:vAlign w:val="bottom"/>
          </w:tcPr>
          <w:p w14:paraId="79DA271B" w14:textId="1C2163C6" w:rsidR="008716B1" w:rsidRPr="00495C58" w:rsidRDefault="008716B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495C58">
              <w:rPr>
                <w:rFonts w:ascii="Browallia New" w:hAnsi="Browallia New" w:cs="Browallia New"/>
                <w:sz w:val="26"/>
                <w:szCs w:val="26"/>
                <w:cs/>
              </w:rPr>
              <w:t>ภาษีเงินได้หัก ณ ที่จ่ายค้างจ่าย</w:t>
            </w:r>
          </w:p>
        </w:tc>
        <w:tc>
          <w:tcPr>
            <w:tcW w:w="2352" w:type="dxa"/>
            <w:vAlign w:val="bottom"/>
          </w:tcPr>
          <w:p w14:paraId="411B2E2C" w14:textId="3D0674D9" w:rsidR="008716B1" w:rsidRPr="00495C58" w:rsidRDefault="004B6910"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(420)</w:t>
            </w:r>
          </w:p>
        </w:tc>
      </w:tr>
      <w:tr w:rsidR="008716B1" w:rsidRPr="00495C58" w14:paraId="68E71D01" w14:textId="77777777" w:rsidTr="00226D00">
        <w:trPr>
          <w:trHeight w:val="74"/>
        </w:trPr>
        <w:tc>
          <w:tcPr>
            <w:tcW w:w="6696" w:type="dxa"/>
            <w:vAlign w:val="bottom"/>
          </w:tcPr>
          <w:p w14:paraId="696E9FC7" w14:textId="5CBC4BE9" w:rsidR="008716B1" w:rsidRPr="00495C58" w:rsidRDefault="008716B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495C58">
              <w:rPr>
                <w:rFonts w:ascii="Browallia New" w:hAnsi="Browallia New" w:cs="Browallia New"/>
                <w:sz w:val="26"/>
                <w:szCs w:val="26"/>
                <w:cs/>
              </w:rPr>
              <w:t>หนี้สินภายใต้สัญญาเช่า - สุทธิ</w:t>
            </w:r>
          </w:p>
        </w:tc>
        <w:tc>
          <w:tcPr>
            <w:tcW w:w="2352" w:type="dxa"/>
            <w:vAlign w:val="bottom"/>
          </w:tcPr>
          <w:p w14:paraId="53F49438" w14:textId="03F82359" w:rsidR="008716B1" w:rsidRPr="00495C58" w:rsidRDefault="004B6910"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(6,094)</w:t>
            </w:r>
          </w:p>
        </w:tc>
      </w:tr>
      <w:tr w:rsidR="008716B1" w:rsidRPr="00495C58" w14:paraId="0EC9DBAB" w14:textId="77777777" w:rsidTr="00226D00">
        <w:trPr>
          <w:trHeight w:val="74"/>
        </w:trPr>
        <w:tc>
          <w:tcPr>
            <w:tcW w:w="6696" w:type="dxa"/>
            <w:vAlign w:val="bottom"/>
          </w:tcPr>
          <w:p w14:paraId="4889FB32" w14:textId="47489225" w:rsidR="008716B1" w:rsidRPr="00495C58" w:rsidRDefault="008716B1"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495C58">
              <w:rPr>
                <w:rFonts w:ascii="Browallia New" w:hAnsi="Browallia New" w:cs="Browallia New"/>
                <w:sz w:val="26"/>
                <w:szCs w:val="26"/>
                <w:cs/>
              </w:rPr>
              <w:t>ภาระผูกพันผลประโยชน์พนักงาน</w:t>
            </w:r>
          </w:p>
        </w:tc>
        <w:tc>
          <w:tcPr>
            <w:tcW w:w="2352" w:type="dxa"/>
            <w:tcBorders>
              <w:bottom w:val="single" w:sz="4" w:space="0" w:color="auto"/>
            </w:tcBorders>
            <w:vAlign w:val="bottom"/>
          </w:tcPr>
          <w:p w14:paraId="70768B45" w14:textId="5DC1AC6B" w:rsidR="008716B1" w:rsidRPr="00495C58" w:rsidRDefault="004B6910" w:rsidP="0087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(4,670)</w:t>
            </w:r>
          </w:p>
        </w:tc>
      </w:tr>
      <w:tr w:rsidR="000C05B8" w:rsidRPr="00495C58" w14:paraId="02204B97" w14:textId="77777777" w:rsidTr="00226D00">
        <w:trPr>
          <w:trHeight w:val="74"/>
        </w:trPr>
        <w:tc>
          <w:tcPr>
            <w:tcW w:w="6696" w:type="dxa"/>
            <w:vAlign w:val="bottom"/>
          </w:tcPr>
          <w:p w14:paraId="70FCDD80" w14:textId="77777777" w:rsidR="000C05B8" w:rsidRPr="00495C58" w:rsidRDefault="000C05B8"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495C58">
              <w:rPr>
                <w:rFonts w:ascii="Browallia New" w:hAnsi="Browallia New" w:cs="Browallia New" w:hint="cs"/>
                <w:sz w:val="26"/>
                <w:szCs w:val="26"/>
                <w:cs/>
              </w:rPr>
              <w:t>สินทรัพย์สุทธิที่ลดลง</w:t>
            </w:r>
          </w:p>
        </w:tc>
        <w:tc>
          <w:tcPr>
            <w:tcW w:w="2352" w:type="dxa"/>
            <w:tcBorders>
              <w:top w:val="single" w:sz="4" w:space="0" w:color="auto"/>
            </w:tcBorders>
            <w:vAlign w:val="bottom"/>
          </w:tcPr>
          <w:p w14:paraId="2FCA620D" w14:textId="46531FC5" w:rsidR="000C05B8" w:rsidRPr="00495C58" w:rsidRDefault="00791BBE" w:rsidP="00E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6"/>
                <w:szCs w:val="26"/>
              </w:rPr>
            </w:pPr>
            <w:r w:rsidRPr="00495C58">
              <w:rPr>
                <w:rFonts w:ascii="Browallia New" w:eastAsia="Arial Unicode MS" w:hAnsi="Browallia New" w:cs="Browallia New"/>
                <w:sz w:val="26"/>
                <w:szCs w:val="26"/>
              </w:rPr>
              <w:t>26</w:t>
            </w:r>
            <w:r w:rsidR="00E874A8" w:rsidRPr="00495C58">
              <w:rPr>
                <w:rFonts w:ascii="Browallia New" w:eastAsia="Arial Unicode MS" w:hAnsi="Browallia New" w:cs="Browallia New"/>
                <w:sz w:val="26"/>
                <w:szCs w:val="26"/>
              </w:rPr>
              <w:t>,</w:t>
            </w:r>
            <w:r w:rsidR="00CB2A17" w:rsidRPr="00495C58">
              <w:rPr>
                <w:rFonts w:ascii="Browallia New" w:eastAsia="Arial Unicode MS" w:hAnsi="Browallia New" w:cs="Browallia New"/>
                <w:sz w:val="26"/>
                <w:szCs w:val="26"/>
              </w:rPr>
              <w:t>316</w:t>
            </w:r>
          </w:p>
        </w:tc>
      </w:tr>
      <w:tr w:rsidR="000C05B8" w:rsidRPr="00495C58" w14:paraId="564F0A6B" w14:textId="77777777" w:rsidTr="00226D00">
        <w:tc>
          <w:tcPr>
            <w:tcW w:w="6696" w:type="dxa"/>
            <w:vAlign w:val="bottom"/>
          </w:tcPr>
          <w:p w14:paraId="2C00A28B" w14:textId="77777777" w:rsidR="000C05B8" w:rsidRPr="00495C58" w:rsidRDefault="000C05B8"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495C58">
              <w:rPr>
                <w:rFonts w:ascii="Browallia New" w:hAnsi="Browallia New" w:cs="Browallia New" w:hint="cs"/>
                <w:sz w:val="26"/>
                <w:szCs w:val="26"/>
                <w:u w:val="single"/>
                <w:cs/>
              </w:rPr>
              <w:t>บวก</w:t>
            </w:r>
            <w:r w:rsidRPr="00495C58">
              <w:rPr>
                <w:rFonts w:ascii="Browallia New" w:hAnsi="Browallia New" w:cs="Browallia New" w:hint="cs"/>
                <w:sz w:val="26"/>
                <w:szCs w:val="26"/>
                <w:cs/>
              </w:rPr>
              <w:t xml:space="preserve"> ค่าความนิยม</w:t>
            </w:r>
          </w:p>
        </w:tc>
        <w:tc>
          <w:tcPr>
            <w:tcW w:w="2352" w:type="dxa"/>
            <w:vAlign w:val="bottom"/>
          </w:tcPr>
          <w:p w14:paraId="2F687B4D" w14:textId="77777777" w:rsidR="000C05B8" w:rsidRPr="00495C58" w:rsidRDefault="000C05B8"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eastAsia="th-TH"/>
              </w:rPr>
            </w:pPr>
            <w:r w:rsidRPr="00495C58">
              <w:rPr>
                <w:rFonts w:ascii="Browallia New" w:eastAsia="Arial Unicode MS" w:hAnsi="Browallia New" w:cs="Browallia New"/>
                <w:snapToGrid w:val="0"/>
                <w:sz w:val="26"/>
                <w:szCs w:val="26"/>
                <w:lang w:eastAsia="th-TH"/>
              </w:rPr>
              <w:t>26,857</w:t>
            </w:r>
          </w:p>
        </w:tc>
      </w:tr>
      <w:tr w:rsidR="000C05B8" w:rsidRPr="00495C58" w14:paraId="1C7802F5" w14:textId="77777777" w:rsidTr="00226D00">
        <w:tc>
          <w:tcPr>
            <w:tcW w:w="6696" w:type="dxa"/>
            <w:vAlign w:val="bottom"/>
          </w:tcPr>
          <w:p w14:paraId="314F95B8" w14:textId="160DE467" w:rsidR="000C05B8" w:rsidRPr="00495C58" w:rsidRDefault="000C05B8"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495C58">
              <w:rPr>
                <w:rFonts w:ascii="Browallia New" w:hAnsi="Browallia New" w:cs="Browallia New" w:hint="cs"/>
                <w:sz w:val="26"/>
                <w:szCs w:val="26"/>
                <w:cs/>
              </w:rPr>
              <w:t>รวมสินทรัพย์สุทธิที่ลดลงจากการสูญเสียการควบคุม</w:t>
            </w:r>
          </w:p>
        </w:tc>
        <w:tc>
          <w:tcPr>
            <w:tcW w:w="2352" w:type="dxa"/>
            <w:tcBorders>
              <w:top w:val="single" w:sz="4" w:space="0" w:color="auto"/>
              <w:left w:val="nil"/>
              <w:bottom w:val="single" w:sz="12" w:space="0" w:color="auto"/>
              <w:right w:val="nil"/>
            </w:tcBorders>
            <w:vAlign w:val="bottom"/>
          </w:tcPr>
          <w:p w14:paraId="552F8E6E" w14:textId="26B2EE04" w:rsidR="000C05B8" w:rsidRPr="00495C58" w:rsidRDefault="00791BBE" w:rsidP="0022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6"/>
                <w:szCs w:val="26"/>
                <w:lang w:eastAsia="th-TH"/>
              </w:rPr>
            </w:pPr>
            <w:r w:rsidRPr="00495C58">
              <w:rPr>
                <w:rFonts w:ascii="Browallia New" w:eastAsia="Arial Unicode MS" w:hAnsi="Browallia New" w:cs="Browallia New"/>
                <w:snapToGrid w:val="0"/>
                <w:sz w:val="26"/>
                <w:szCs w:val="26"/>
                <w:lang w:eastAsia="th-TH"/>
              </w:rPr>
              <w:t>53</w:t>
            </w:r>
            <w:r w:rsidR="00E874A8" w:rsidRPr="00495C58">
              <w:rPr>
                <w:rFonts w:ascii="Browallia New" w:eastAsia="Arial Unicode MS" w:hAnsi="Browallia New" w:cs="Browallia New"/>
                <w:snapToGrid w:val="0"/>
                <w:sz w:val="26"/>
                <w:szCs w:val="26"/>
                <w:lang w:eastAsia="th-TH"/>
              </w:rPr>
              <w:t>,</w:t>
            </w:r>
            <w:r w:rsidR="00E606E6" w:rsidRPr="00495C58">
              <w:rPr>
                <w:rFonts w:ascii="Browallia New" w:eastAsia="Arial Unicode MS" w:hAnsi="Browallia New" w:cs="Browallia New"/>
                <w:snapToGrid w:val="0"/>
                <w:sz w:val="26"/>
                <w:szCs w:val="26"/>
                <w:lang w:eastAsia="th-TH"/>
              </w:rPr>
              <w:t>173</w:t>
            </w:r>
          </w:p>
        </w:tc>
      </w:tr>
    </w:tbl>
    <w:p w14:paraId="592935EE" w14:textId="77777777" w:rsidR="008B65B7" w:rsidRPr="00495C58" w:rsidRDefault="008B65B7" w:rsidP="006B7BCB">
      <w:pPr>
        <w:pStyle w:val="ListParagraph"/>
        <w:tabs>
          <w:tab w:val="left" w:pos="426"/>
        </w:tabs>
        <w:spacing w:line="240" w:lineRule="auto"/>
        <w:ind w:left="426"/>
        <w:jc w:val="thaiDistribute"/>
        <w:rPr>
          <w:rFonts w:ascii="Browallia New" w:eastAsia="Arial Unicode MS" w:hAnsi="Browallia New" w:cs="Browallia New"/>
          <w:i/>
          <w:iCs/>
        </w:rPr>
      </w:pPr>
    </w:p>
    <w:p w14:paraId="5D5A167A" w14:textId="77777777" w:rsidR="008B65B7" w:rsidRPr="00495C58" w:rsidRDefault="008B65B7" w:rsidP="006B7BCB">
      <w:pPr>
        <w:pStyle w:val="ListParagraph"/>
        <w:tabs>
          <w:tab w:val="left" w:pos="426"/>
        </w:tabs>
        <w:spacing w:line="240" w:lineRule="auto"/>
        <w:ind w:left="426"/>
        <w:jc w:val="thaiDistribute"/>
        <w:rPr>
          <w:rFonts w:ascii="Browallia New" w:eastAsia="Arial Unicode MS" w:hAnsi="Browallia New" w:cs="Browallia New"/>
          <w:i/>
          <w:iCs/>
        </w:rPr>
      </w:pPr>
    </w:p>
    <w:p w14:paraId="57A115BC" w14:textId="77777777" w:rsidR="005F689D" w:rsidRPr="00495C58" w:rsidRDefault="005F689D" w:rsidP="006B7BCB">
      <w:pPr>
        <w:pStyle w:val="ListParagraph"/>
        <w:tabs>
          <w:tab w:val="left" w:pos="426"/>
        </w:tabs>
        <w:spacing w:line="240" w:lineRule="auto"/>
        <w:ind w:left="426"/>
        <w:jc w:val="thaiDistribute"/>
        <w:rPr>
          <w:rFonts w:ascii="Browallia New" w:eastAsia="Arial Unicode MS" w:hAnsi="Browallia New" w:cs="Browallia New"/>
          <w:i/>
          <w:iCs/>
        </w:rPr>
      </w:pPr>
    </w:p>
    <w:p w14:paraId="4FEE2DF5" w14:textId="77777777" w:rsidR="008B65B7" w:rsidRPr="00495C58" w:rsidRDefault="008B65B7" w:rsidP="006B7BCB">
      <w:pPr>
        <w:pStyle w:val="ListParagraph"/>
        <w:tabs>
          <w:tab w:val="left" w:pos="426"/>
        </w:tabs>
        <w:spacing w:line="240" w:lineRule="auto"/>
        <w:ind w:left="426"/>
        <w:jc w:val="thaiDistribute"/>
        <w:rPr>
          <w:rFonts w:ascii="Browallia New" w:eastAsia="Arial Unicode MS" w:hAnsi="Browallia New" w:cs="Browallia New"/>
          <w:i/>
          <w:iCs/>
        </w:rPr>
      </w:pPr>
    </w:p>
    <w:p w14:paraId="70061A1D" w14:textId="641D37AF" w:rsidR="006B7BCB" w:rsidRPr="00495C58" w:rsidRDefault="006B7BCB" w:rsidP="006B7BCB">
      <w:pPr>
        <w:pStyle w:val="ListParagraph"/>
        <w:tabs>
          <w:tab w:val="left" w:pos="426"/>
        </w:tabs>
        <w:spacing w:line="240" w:lineRule="auto"/>
        <w:ind w:left="426"/>
        <w:jc w:val="thaiDistribute"/>
        <w:rPr>
          <w:rFonts w:ascii="Browallia New" w:eastAsia="Arial Unicode MS" w:hAnsi="Browallia New" w:cs="Browallia New"/>
        </w:rPr>
      </w:pPr>
      <w:r w:rsidRPr="00495C58">
        <w:rPr>
          <w:rFonts w:ascii="Browallia New" w:eastAsia="Arial Unicode MS" w:hAnsi="Browallia New" w:cs="Browallia New" w:hint="cs"/>
          <w:i/>
          <w:iCs/>
          <w:cs/>
        </w:rPr>
        <w:lastRenderedPageBreak/>
        <w:t>การเปลี่ยนแปลงอื่นๆ</w:t>
      </w:r>
    </w:p>
    <w:p w14:paraId="257960E2" w14:textId="77777777" w:rsidR="006B7BCB" w:rsidRPr="00495C58" w:rsidRDefault="006B7BCB" w:rsidP="006B7BCB">
      <w:pPr>
        <w:pStyle w:val="ListParagraph"/>
        <w:tabs>
          <w:tab w:val="left" w:pos="426"/>
        </w:tabs>
        <w:spacing w:line="240" w:lineRule="auto"/>
        <w:ind w:left="426"/>
        <w:jc w:val="thaiDistribute"/>
        <w:rPr>
          <w:rFonts w:ascii="Browallia New" w:hAnsi="Browallia New" w:cs="Browallia New"/>
          <w:color w:val="000000" w:themeColor="text1"/>
          <w:sz w:val="28"/>
          <w:u w:val="single"/>
        </w:rPr>
      </w:pPr>
      <w:r w:rsidRPr="00495C58">
        <w:rPr>
          <w:rFonts w:ascii="Browallia New" w:hAnsi="Browallia New" w:cs="Browallia New"/>
          <w:color w:val="000000" w:themeColor="text1"/>
          <w:sz w:val="28"/>
          <w:u w:val="single"/>
          <w:cs/>
        </w:rPr>
        <w:t>บริษัท อันดามัน เอนเตอร์เทนเม้นท์ จำกัด</w:t>
      </w:r>
      <w:r w:rsidRPr="00495C58">
        <w:rPr>
          <w:rFonts w:ascii="Browallia New" w:hAnsi="Browallia New" w:cs="Browallia New"/>
          <w:color w:val="000000" w:themeColor="text1"/>
          <w:sz w:val="28"/>
        </w:rPr>
        <w:t xml:space="preserve"> </w:t>
      </w:r>
      <w:r w:rsidRPr="00495C58">
        <w:rPr>
          <w:rFonts w:ascii="Browallia New" w:hAnsi="Browallia New" w:cs="Browallia New"/>
          <w:color w:val="000000" w:themeColor="text1"/>
          <w:sz w:val="28"/>
          <w:cs/>
        </w:rPr>
        <w:t>(บริษัทย่อย)</w:t>
      </w:r>
    </w:p>
    <w:p w14:paraId="3C86923F" w14:textId="57C7FF50" w:rsidR="006B7BCB" w:rsidRPr="00495C58" w:rsidRDefault="006B7BCB" w:rsidP="006B7BCB">
      <w:pPr>
        <w:pStyle w:val="ListParagraph"/>
        <w:tabs>
          <w:tab w:val="left" w:pos="426"/>
        </w:tabs>
        <w:spacing w:after="0" w:line="240" w:lineRule="auto"/>
        <w:ind w:left="425"/>
        <w:jc w:val="thaiDistribute"/>
        <w:rPr>
          <w:rFonts w:ascii="Browallia New" w:hAnsi="Browallia New" w:cs="Browallia New"/>
          <w:color w:val="000000" w:themeColor="text1"/>
          <w:sz w:val="28"/>
        </w:rPr>
      </w:pPr>
      <w:r w:rsidRPr="00495C58">
        <w:rPr>
          <w:rFonts w:ascii="Browallia New" w:hAnsi="Browallia New" w:cs="Browallia New"/>
          <w:color w:val="000000" w:themeColor="text1"/>
          <w:sz w:val="28"/>
          <w:cs/>
        </w:rPr>
        <w:t xml:space="preserve">ที่ประชุมวิสามัญผู้ถือหุ้นครั้งที่ </w:t>
      </w:r>
      <w:r w:rsidRPr="00495C58">
        <w:rPr>
          <w:rFonts w:ascii="Browallia New" w:hAnsi="Browallia New" w:cs="Browallia New"/>
          <w:color w:val="000000" w:themeColor="text1"/>
          <w:sz w:val="28"/>
        </w:rPr>
        <w:t>1</w:t>
      </w:r>
      <w:r w:rsidRPr="00495C58">
        <w:rPr>
          <w:rFonts w:ascii="Browallia New" w:hAnsi="Browallia New" w:cs="Browallia New"/>
          <w:color w:val="000000" w:themeColor="text1"/>
          <w:sz w:val="28"/>
          <w:cs/>
        </w:rPr>
        <w:t>/</w:t>
      </w:r>
      <w:r w:rsidRPr="00495C58">
        <w:rPr>
          <w:rFonts w:ascii="Browallia New" w:hAnsi="Browallia New" w:cs="Browallia New"/>
          <w:color w:val="000000" w:themeColor="text1"/>
          <w:sz w:val="28"/>
        </w:rPr>
        <w:t>2569</w:t>
      </w:r>
      <w:r w:rsidRPr="00495C58">
        <w:rPr>
          <w:rFonts w:ascii="Browallia New" w:hAnsi="Browallia New" w:cs="Browallia New"/>
          <w:color w:val="000000" w:themeColor="text1"/>
          <w:sz w:val="28"/>
          <w:cs/>
        </w:rPr>
        <w:t xml:space="preserve"> ของบริษัท อันดามัน เอนเตอร์เทนเม้นท์ จำกัด (บริษัทย่อย) เมื่อวันที่</w:t>
      </w:r>
      <w:r w:rsidRPr="00495C58">
        <w:rPr>
          <w:rFonts w:ascii="Browallia New" w:hAnsi="Browallia New" w:cs="Browallia New" w:hint="cs"/>
          <w:color w:val="000000" w:themeColor="text1"/>
          <w:sz w:val="28"/>
          <w:cs/>
        </w:rPr>
        <w:t xml:space="preserve"> </w:t>
      </w:r>
      <w:r w:rsidRPr="00495C58">
        <w:rPr>
          <w:rFonts w:ascii="Browallia New" w:hAnsi="Browallia New" w:cs="Browallia New"/>
          <w:color w:val="000000" w:themeColor="text1"/>
          <w:sz w:val="28"/>
        </w:rPr>
        <w:br/>
        <w:t>12</w:t>
      </w:r>
      <w:r w:rsidRPr="00495C58">
        <w:rPr>
          <w:rFonts w:ascii="Browallia New" w:hAnsi="Browallia New" w:cs="Browallia New"/>
          <w:color w:val="000000" w:themeColor="text1"/>
          <w:sz w:val="28"/>
          <w:cs/>
        </w:rPr>
        <w:t xml:space="preserve"> </w:t>
      </w:r>
      <w:r w:rsidRPr="00495C58">
        <w:rPr>
          <w:rFonts w:ascii="Browallia New" w:hAnsi="Browallia New" w:cs="Browallia New" w:hint="cs"/>
          <w:color w:val="000000" w:themeColor="text1"/>
          <w:sz w:val="28"/>
          <w:cs/>
        </w:rPr>
        <w:t>มีนาคม</w:t>
      </w:r>
      <w:r w:rsidRPr="00495C58">
        <w:rPr>
          <w:rFonts w:ascii="Browallia New" w:hAnsi="Browallia New" w:cs="Browallia New"/>
          <w:color w:val="000000" w:themeColor="text1"/>
          <w:sz w:val="28"/>
          <w:cs/>
        </w:rPr>
        <w:t xml:space="preserve"> </w:t>
      </w:r>
      <w:r w:rsidRPr="00495C58">
        <w:rPr>
          <w:rFonts w:ascii="Browallia New" w:hAnsi="Browallia New" w:cs="Browallia New"/>
          <w:color w:val="000000" w:themeColor="text1"/>
          <w:sz w:val="28"/>
        </w:rPr>
        <w:t>2569</w:t>
      </w:r>
      <w:r w:rsidRPr="00495C58">
        <w:rPr>
          <w:rFonts w:ascii="Browallia New" w:hAnsi="Browallia New" w:cs="Browallia New"/>
          <w:color w:val="000000" w:themeColor="text1"/>
          <w:sz w:val="28"/>
          <w:cs/>
        </w:rPr>
        <w:t xml:space="preserve"> ได้มีมติอนุมัติให้</w:t>
      </w:r>
      <w:r w:rsidRPr="00495C58">
        <w:rPr>
          <w:rFonts w:ascii="Browallia New" w:hAnsi="Browallia New" w:cs="Browallia New" w:hint="cs"/>
          <w:color w:val="000000" w:themeColor="text1"/>
          <w:sz w:val="28"/>
          <w:cs/>
        </w:rPr>
        <w:t xml:space="preserve">ลดทุนจดทะเบียนจำนวน </w:t>
      </w:r>
      <w:r w:rsidRPr="00495C58">
        <w:rPr>
          <w:rFonts w:ascii="Browallia New" w:hAnsi="Browallia New" w:cs="Browallia New"/>
          <w:color w:val="000000" w:themeColor="text1"/>
          <w:sz w:val="28"/>
        </w:rPr>
        <w:t xml:space="preserve">50 </w:t>
      </w:r>
      <w:r w:rsidRPr="00495C58">
        <w:rPr>
          <w:rFonts w:ascii="Browallia New" w:hAnsi="Browallia New" w:cs="Browallia New" w:hint="cs"/>
          <w:color w:val="000000" w:themeColor="text1"/>
          <w:sz w:val="28"/>
          <w:cs/>
        </w:rPr>
        <w:t xml:space="preserve">ล้านบาท โดยบริษัทย่อยได้จดทะเบียนลดทุนกับกระทรวงพาณิชย์แล้วเมื่อวันที่ </w:t>
      </w:r>
      <w:r w:rsidRPr="00495C58">
        <w:rPr>
          <w:rFonts w:ascii="Browallia New" w:hAnsi="Browallia New" w:cs="Browallia New"/>
          <w:color w:val="000000" w:themeColor="text1"/>
          <w:sz w:val="28"/>
        </w:rPr>
        <w:t xml:space="preserve">17 </w:t>
      </w:r>
      <w:r w:rsidRPr="00495C58">
        <w:rPr>
          <w:rFonts w:ascii="Browallia New" w:hAnsi="Browallia New" w:cs="Browallia New" w:hint="cs"/>
          <w:color w:val="000000" w:themeColor="text1"/>
          <w:sz w:val="28"/>
          <w:cs/>
        </w:rPr>
        <w:t xml:space="preserve">เมษายน </w:t>
      </w:r>
      <w:r w:rsidRPr="00495C58">
        <w:rPr>
          <w:rFonts w:ascii="Browallia New" w:hAnsi="Browallia New" w:cs="Browallia New"/>
          <w:color w:val="000000" w:themeColor="text1"/>
          <w:sz w:val="28"/>
        </w:rPr>
        <w:t>2569</w:t>
      </w:r>
      <w:r w:rsidR="00704184" w:rsidRPr="00495C58">
        <w:rPr>
          <w:rFonts w:ascii="Browallia New" w:hAnsi="Browallia New" w:cs="Browallia New" w:hint="cs"/>
          <w:color w:val="000000" w:themeColor="text1"/>
          <w:sz w:val="28"/>
          <w:cs/>
        </w:rPr>
        <w:t xml:space="preserve"> ทั้งนี้ บริษัทย่อยได้เรียกชำระค่าหุ้นส่วนที่ยังชำระไม่เต็มมูลค่าหุ้นจำนวนรวม </w:t>
      </w:r>
      <w:r w:rsidR="00704184" w:rsidRPr="00495C58">
        <w:rPr>
          <w:rFonts w:ascii="Browallia New" w:hAnsi="Browallia New" w:cs="Browallia New"/>
          <w:color w:val="000000" w:themeColor="text1"/>
          <w:sz w:val="28"/>
        </w:rPr>
        <w:t xml:space="preserve">15.75 </w:t>
      </w:r>
      <w:r w:rsidR="00704184" w:rsidRPr="00495C58">
        <w:rPr>
          <w:rFonts w:ascii="Browallia New" w:hAnsi="Browallia New" w:cs="Browallia New" w:hint="cs"/>
          <w:color w:val="000000" w:themeColor="text1"/>
          <w:sz w:val="28"/>
          <w:cs/>
        </w:rPr>
        <w:t>ล้านบาท</w:t>
      </w:r>
      <w:r w:rsidR="000830DF" w:rsidRPr="00495C58">
        <w:rPr>
          <w:rFonts w:ascii="Browallia New" w:hAnsi="Browallia New" w:cs="Browallia New" w:hint="cs"/>
          <w:color w:val="000000" w:themeColor="text1"/>
          <w:sz w:val="28"/>
          <w:cs/>
        </w:rPr>
        <w:t xml:space="preserve"> ซึ่งได้รับชำระค่าหุ้นเต็มจำนวน</w:t>
      </w:r>
      <w:r w:rsidR="00E117AD" w:rsidRPr="00495C58">
        <w:rPr>
          <w:rFonts w:ascii="Browallia New" w:hAnsi="Browallia New" w:cs="Browallia New" w:hint="cs"/>
          <w:color w:val="000000" w:themeColor="text1"/>
          <w:sz w:val="28"/>
          <w:cs/>
        </w:rPr>
        <w:t>จาก</w:t>
      </w:r>
      <w:r w:rsidR="005B3067" w:rsidRPr="00495C58">
        <w:rPr>
          <w:rFonts w:ascii="Browallia New" w:hAnsi="Browallia New" w:cs="Browallia New" w:hint="cs"/>
          <w:color w:val="000000" w:themeColor="text1"/>
          <w:sz w:val="28"/>
          <w:cs/>
        </w:rPr>
        <w:t>บริษัท</w:t>
      </w:r>
      <w:r w:rsidR="000830DF" w:rsidRPr="00495C58">
        <w:rPr>
          <w:rFonts w:ascii="Browallia New" w:hAnsi="Browallia New" w:cs="Browallia New" w:hint="cs"/>
          <w:color w:val="000000" w:themeColor="text1"/>
          <w:sz w:val="28"/>
          <w:cs/>
        </w:rPr>
        <w:t xml:space="preserve">แล้วเมื่อวันที่ </w:t>
      </w:r>
      <w:r w:rsidR="000830DF" w:rsidRPr="00495C58">
        <w:rPr>
          <w:rFonts w:ascii="Browallia New" w:hAnsi="Browallia New" w:cs="Browallia New"/>
          <w:color w:val="000000" w:themeColor="text1"/>
          <w:sz w:val="28"/>
        </w:rPr>
        <w:t xml:space="preserve">16 </w:t>
      </w:r>
      <w:r w:rsidR="000830DF" w:rsidRPr="00495C58">
        <w:rPr>
          <w:rFonts w:ascii="Browallia New" w:hAnsi="Browallia New" w:cs="Browallia New" w:hint="cs"/>
          <w:color w:val="000000" w:themeColor="text1"/>
          <w:sz w:val="28"/>
          <w:cs/>
        </w:rPr>
        <w:t xml:space="preserve">เมษายน </w:t>
      </w:r>
      <w:r w:rsidR="000830DF" w:rsidRPr="00495C58">
        <w:rPr>
          <w:rFonts w:ascii="Browallia New" w:hAnsi="Browallia New" w:cs="Browallia New"/>
          <w:color w:val="000000" w:themeColor="text1"/>
          <w:sz w:val="28"/>
        </w:rPr>
        <w:t>2569</w:t>
      </w:r>
      <w:r w:rsidR="00704184" w:rsidRPr="00495C58">
        <w:rPr>
          <w:rFonts w:ascii="Browallia New" w:hAnsi="Browallia New" w:cs="Browallia New" w:hint="cs"/>
          <w:color w:val="000000" w:themeColor="text1"/>
          <w:sz w:val="28"/>
          <w:cs/>
        </w:rPr>
        <w:t xml:space="preserve"> และ</w:t>
      </w:r>
      <w:r w:rsidR="005B3067" w:rsidRPr="00495C58">
        <w:rPr>
          <w:rFonts w:ascii="Browallia New" w:hAnsi="Browallia New" w:cs="Browallia New" w:hint="cs"/>
          <w:color w:val="000000" w:themeColor="text1"/>
          <w:sz w:val="28"/>
          <w:cs/>
        </w:rPr>
        <w:t xml:space="preserve">ในวันเดียวกัน </w:t>
      </w:r>
      <w:r w:rsidR="000830DF" w:rsidRPr="00495C58">
        <w:rPr>
          <w:rFonts w:ascii="Browallia New" w:hAnsi="Browallia New" w:cs="Browallia New" w:hint="cs"/>
          <w:color w:val="000000" w:themeColor="text1"/>
          <w:sz w:val="28"/>
          <w:cs/>
        </w:rPr>
        <w:t>บริษัทย่อยได้</w:t>
      </w:r>
      <w:r w:rsidR="00D77C1D" w:rsidRPr="00495C58">
        <w:rPr>
          <w:rFonts w:ascii="Browallia New" w:hAnsi="Browallia New" w:cs="Browallia New" w:hint="cs"/>
          <w:color w:val="000000" w:themeColor="text1"/>
          <w:sz w:val="28"/>
          <w:cs/>
        </w:rPr>
        <w:t>จ่าย</w:t>
      </w:r>
      <w:r w:rsidR="005B3067" w:rsidRPr="00495C58">
        <w:rPr>
          <w:rFonts w:ascii="Browallia New" w:hAnsi="Browallia New" w:cs="Browallia New" w:hint="cs"/>
          <w:color w:val="000000" w:themeColor="text1"/>
          <w:sz w:val="28"/>
          <w:cs/>
        </w:rPr>
        <w:t>คืน</w:t>
      </w:r>
      <w:r w:rsidR="00A27EAC" w:rsidRPr="00495C58">
        <w:rPr>
          <w:rFonts w:ascii="Browallia New" w:hAnsi="Browallia New" w:cs="Browallia New" w:hint="cs"/>
          <w:color w:val="000000" w:themeColor="text1"/>
          <w:sz w:val="28"/>
          <w:cs/>
        </w:rPr>
        <w:t>ค่าหุ้นส่วนที่ลดทุนจดทะเบียน</w:t>
      </w:r>
      <w:r w:rsidR="005B3067" w:rsidRPr="00495C58">
        <w:rPr>
          <w:rFonts w:ascii="Browallia New" w:hAnsi="Browallia New" w:cs="Browallia New" w:hint="cs"/>
          <w:color w:val="000000" w:themeColor="text1"/>
          <w:sz w:val="28"/>
          <w:cs/>
        </w:rPr>
        <w:t>ให้กับบริษัท</w:t>
      </w:r>
      <w:r w:rsidR="00704184" w:rsidRPr="00495C58">
        <w:rPr>
          <w:rFonts w:ascii="Browallia New" w:hAnsi="Browallia New" w:cs="Browallia New" w:hint="cs"/>
          <w:color w:val="000000" w:themeColor="text1"/>
          <w:sz w:val="28"/>
          <w:cs/>
        </w:rPr>
        <w:t xml:space="preserve">จำนวน </w:t>
      </w:r>
      <w:r w:rsidR="00704184" w:rsidRPr="00495C58">
        <w:rPr>
          <w:rFonts w:ascii="Browallia New" w:hAnsi="Browallia New" w:cs="Browallia New"/>
          <w:color w:val="000000" w:themeColor="text1"/>
          <w:sz w:val="28"/>
        </w:rPr>
        <w:t xml:space="preserve">18.50 </w:t>
      </w:r>
      <w:r w:rsidR="00704184" w:rsidRPr="00495C58">
        <w:rPr>
          <w:rFonts w:ascii="Browallia New" w:hAnsi="Browallia New" w:cs="Browallia New" w:hint="cs"/>
          <w:color w:val="000000" w:themeColor="text1"/>
          <w:sz w:val="28"/>
          <w:cs/>
        </w:rPr>
        <w:t>ล้านบาท</w:t>
      </w:r>
    </w:p>
    <w:p w14:paraId="11A5540E" w14:textId="77777777" w:rsidR="006B7BCB" w:rsidRPr="00495C58" w:rsidRDefault="006B7BCB" w:rsidP="006B7BCB">
      <w:pPr>
        <w:pStyle w:val="ListParagraph"/>
        <w:tabs>
          <w:tab w:val="left" w:pos="426"/>
        </w:tabs>
        <w:spacing w:after="0" w:line="240" w:lineRule="auto"/>
        <w:ind w:left="425"/>
        <w:jc w:val="thaiDistribute"/>
        <w:rPr>
          <w:rFonts w:ascii="Browallia New" w:hAnsi="Browallia New" w:cs="Browallia New"/>
          <w:color w:val="000000" w:themeColor="text1"/>
          <w:sz w:val="28"/>
        </w:rPr>
      </w:pPr>
    </w:p>
    <w:p w14:paraId="0E965669" w14:textId="77777777" w:rsidR="006B7BCB" w:rsidRPr="00495C58" w:rsidRDefault="006B7BCB" w:rsidP="006B7BCB">
      <w:pPr>
        <w:pStyle w:val="ListParagraph"/>
        <w:tabs>
          <w:tab w:val="left" w:pos="426"/>
        </w:tabs>
        <w:spacing w:after="0" w:line="240" w:lineRule="auto"/>
        <w:ind w:left="425"/>
        <w:jc w:val="thaiDistribute"/>
        <w:rPr>
          <w:rFonts w:ascii="Browallia New" w:hAnsi="Browallia New" w:cs="Browallia New"/>
          <w:color w:val="000000" w:themeColor="text1"/>
          <w:sz w:val="28"/>
        </w:rPr>
      </w:pPr>
      <w:r w:rsidRPr="00495C58">
        <w:rPr>
          <w:rFonts w:ascii="Browallia New" w:hAnsi="Browallia New" w:cs="Browallia New" w:hint="cs"/>
          <w:color w:val="000000" w:themeColor="text1"/>
          <w:sz w:val="28"/>
          <w:cs/>
        </w:rPr>
        <w:t>ที่</w:t>
      </w:r>
      <w:r w:rsidRPr="00495C58">
        <w:rPr>
          <w:rFonts w:ascii="Browallia New" w:hAnsi="Browallia New" w:cs="Browallia New"/>
          <w:color w:val="000000" w:themeColor="text1"/>
          <w:sz w:val="28"/>
          <w:cs/>
        </w:rPr>
        <w:t xml:space="preserve">ประชุมวิสามัญผู้ถือหุ้นครั้งที่ </w:t>
      </w:r>
      <w:r w:rsidRPr="00495C58">
        <w:rPr>
          <w:rFonts w:ascii="Browallia New" w:hAnsi="Browallia New" w:cs="Browallia New"/>
          <w:color w:val="000000" w:themeColor="text1"/>
          <w:sz w:val="28"/>
        </w:rPr>
        <w:t>4</w:t>
      </w:r>
      <w:r w:rsidRPr="00495C58">
        <w:rPr>
          <w:rFonts w:ascii="Browallia New" w:hAnsi="Browallia New" w:cs="Browallia New"/>
          <w:color w:val="000000" w:themeColor="text1"/>
          <w:sz w:val="28"/>
          <w:cs/>
        </w:rPr>
        <w:t>/</w:t>
      </w:r>
      <w:r w:rsidRPr="00495C58">
        <w:rPr>
          <w:rFonts w:ascii="Browallia New" w:hAnsi="Browallia New" w:cs="Browallia New"/>
          <w:color w:val="000000" w:themeColor="text1"/>
          <w:sz w:val="28"/>
        </w:rPr>
        <w:t>2569</w:t>
      </w:r>
      <w:r w:rsidRPr="00495C58">
        <w:rPr>
          <w:rFonts w:ascii="Browallia New" w:hAnsi="Browallia New" w:cs="Browallia New"/>
          <w:color w:val="000000" w:themeColor="text1"/>
          <w:sz w:val="28"/>
          <w:cs/>
        </w:rPr>
        <w:t xml:space="preserve"> ของบริษัท อันดามัน เอนเตอร์เทนเม้นท์ จำกัด (บริษัทย่อย) เมื่อวันที่ </w:t>
      </w:r>
      <w:r w:rsidRPr="00495C58">
        <w:rPr>
          <w:rFonts w:ascii="Browallia New" w:hAnsi="Browallia New" w:cs="Browallia New"/>
          <w:color w:val="000000" w:themeColor="text1"/>
          <w:sz w:val="28"/>
          <w:cs/>
        </w:rPr>
        <w:br/>
      </w:r>
      <w:r w:rsidRPr="00495C58">
        <w:rPr>
          <w:rFonts w:ascii="Browallia New" w:hAnsi="Browallia New" w:cs="Browallia New"/>
          <w:color w:val="000000" w:themeColor="text1"/>
          <w:sz w:val="28"/>
        </w:rPr>
        <w:t>20</w:t>
      </w:r>
      <w:r w:rsidRPr="00495C58">
        <w:rPr>
          <w:rFonts w:ascii="Browallia New" w:hAnsi="Browallia New" w:cs="Browallia New"/>
          <w:color w:val="000000" w:themeColor="text1"/>
          <w:sz w:val="28"/>
          <w:cs/>
        </w:rPr>
        <w:t xml:space="preserve"> </w:t>
      </w:r>
      <w:r w:rsidRPr="00495C58">
        <w:rPr>
          <w:rFonts w:ascii="Browallia New" w:hAnsi="Browallia New" w:cs="Browallia New" w:hint="cs"/>
          <w:color w:val="000000" w:themeColor="text1"/>
          <w:sz w:val="28"/>
          <w:cs/>
        </w:rPr>
        <w:t>เมษายน</w:t>
      </w:r>
      <w:r w:rsidRPr="00495C58">
        <w:rPr>
          <w:rFonts w:ascii="Browallia New" w:hAnsi="Browallia New" w:cs="Browallia New"/>
          <w:color w:val="000000" w:themeColor="text1"/>
          <w:sz w:val="28"/>
          <w:cs/>
        </w:rPr>
        <w:t xml:space="preserve"> </w:t>
      </w:r>
      <w:r w:rsidRPr="00495C58">
        <w:rPr>
          <w:rFonts w:ascii="Browallia New" w:hAnsi="Browallia New" w:cs="Browallia New"/>
          <w:color w:val="000000" w:themeColor="text1"/>
          <w:sz w:val="28"/>
        </w:rPr>
        <w:t>2569</w:t>
      </w:r>
      <w:r w:rsidRPr="00495C58">
        <w:rPr>
          <w:rFonts w:ascii="Browallia New" w:hAnsi="Browallia New" w:cs="Browallia New"/>
          <w:color w:val="000000" w:themeColor="text1"/>
          <w:sz w:val="28"/>
          <w:cs/>
        </w:rPr>
        <w:t xml:space="preserve"> ได้มีมติอนุมัติให้</w:t>
      </w:r>
      <w:r w:rsidRPr="00495C58">
        <w:rPr>
          <w:rFonts w:ascii="Browallia New" w:hAnsi="Browallia New" w:cs="Browallia New" w:hint="cs"/>
          <w:color w:val="000000" w:themeColor="text1"/>
          <w:sz w:val="28"/>
          <w:cs/>
        </w:rPr>
        <w:t xml:space="preserve">เพิ่มทุนจดทะเบียนจำนวน </w:t>
      </w:r>
      <w:r w:rsidRPr="00495C58">
        <w:rPr>
          <w:rFonts w:ascii="Browallia New" w:hAnsi="Browallia New" w:cs="Browallia New"/>
          <w:color w:val="000000" w:themeColor="text1"/>
          <w:sz w:val="28"/>
        </w:rPr>
        <w:t xml:space="preserve">2.75 </w:t>
      </w:r>
      <w:r w:rsidRPr="00495C58">
        <w:rPr>
          <w:rFonts w:ascii="Browallia New" w:hAnsi="Browallia New" w:cs="Browallia New" w:hint="cs"/>
          <w:color w:val="000000" w:themeColor="text1"/>
          <w:sz w:val="28"/>
          <w:cs/>
        </w:rPr>
        <w:t xml:space="preserve">ล้านบาท โดยบริษัทย่อยได้จดทะเบียนเพิ่มทุนกับกระทรวงพาณิชย์แล้วเมื่อวันที่ </w:t>
      </w:r>
      <w:r w:rsidRPr="00495C58">
        <w:rPr>
          <w:rFonts w:ascii="Browallia New" w:hAnsi="Browallia New" w:cs="Browallia New"/>
          <w:color w:val="000000" w:themeColor="text1"/>
          <w:sz w:val="28"/>
        </w:rPr>
        <w:t xml:space="preserve">28 </w:t>
      </w:r>
      <w:r w:rsidRPr="00495C58">
        <w:rPr>
          <w:rFonts w:ascii="Browallia New" w:hAnsi="Browallia New" w:cs="Browallia New" w:hint="cs"/>
          <w:color w:val="000000" w:themeColor="text1"/>
          <w:sz w:val="28"/>
          <w:cs/>
        </w:rPr>
        <w:t xml:space="preserve">เมษายน </w:t>
      </w:r>
      <w:r w:rsidRPr="00495C58">
        <w:rPr>
          <w:rFonts w:ascii="Browallia New" w:hAnsi="Browallia New" w:cs="Browallia New"/>
          <w:color w:val="000000" w:themeColor="text1"/>
          <w:sz w:val="28"/>
        </w:rPr>
        <w:t>2569</w:t>
      </w:r>
      <w:r w:rsidRPr="00495C58">
        <w:rPr>
          <w:rFonts w:ascii="Browallia New" w:hAnsi="Browallia New" w:cs="Browallia New" w:hint="cs"/>
          <w:color w:val="000000" w:themeColor="text1"/>
          <w:sz w:val="28"/>
          <w:cs/>
        </w:rPr>
        <w:t xml:space="preserve"> และได้รับชำระเงินค่าหุ้นเพิ่มทุนเต็มจำนวนแล้วเมื่อวันที่ </w:t>
      </w:r>
      <w:r w:rsidRPr="00495C58">
        <w:rPr>
          <w:rFonts w:ascii="Browallia New" w:hAnsi="Browallia New" w:cs="Browallia New"/>
          <w:color w:val="000000" w:themeColor="text1"/>
          <w:sz w:val="28"/>
          <w:cs/>
        </w:rPr>
        <w:br/>
      </w:r>
      <w:r w:rsidRPr="00495C58">
        <w:rPr>
          <w:rFonts w:ascii="Browallia New" w:hAnsi="Browallia New" w:cs="Browallia New"/>
          <w:color w:val="000000" w:themeColor="text1"/>
          <w:sz w:val="28"/>
        </w:rPr>
        <w:t xml:space="preserve">24 </w:t>
      </w:r>
      <w:r w:rsidRPr="00495C58">
        <w:rPr>
          <w:rFonts w:ascii="Browallia New" w:hAnsi="Browallia New" w:cs="Browallia New" w:hint="cs"/>
          <w:color w:val="000000" w:themeColor="text1"/>
          <w:sz w:val="28"/>
          <w:cs/>
        </w:rPr>
        <w:t>เมษายน</w:t>
      </w:r>
      <w:r w:rsidRPr="00495C58">
        <w:rPr>
          <w:rFonts w:ascii="Browallia New" w:hAnsi="Browallia New" w:cs="Browallia New"/>
          <w:color w:val="000000" w:themeColor="text1"/>
          <w:sz w:val="28"/>
        </w:rPr>
        <w:t xml:space="preserve"> 2569</w:t>
      </w:r>
    </w:p>
    <w:p w14:paraId="387DABE6" w14:textId="77777777" w:rsidR="006B7BCB" w:rsidRPr="00495C58" w:rsidRDefault="006B7BCB" w:rsidP="006B7BCB">
      <w:pPr>
        <w:pStyle w:val="ListParagraph"/>
        <w:tabs>
          <w:tab w:val="left" w:pos="426"/>
        </w:tabs>
        <w:spacing w:after="0" w:line="240" w:lineRule="auto"/>
        <w:ind w:left="425"/>
        <w:jc w:val="thaiDistribute"/>
        <w:rPr>
          <w:rFonts w:ascii="Browallia New" w:hAnsi="Browallia New" w:cs="Browallia New"/>
          <w:color w:val="000000" w:themeColor="text1"/>
          <w:sz w:val="28"/>
        </w:rPr>
      </w:pPr>
    </w:p>
    <w:p w14:paraId="027AA904" w14:textId="6E45F412" w:rsidR="00A12A43" w:rsidRPr="00495C58" w:rsidRDefault="006B7BCB" w:rsidP="006B7BCB">
      <w:pPr>
        <w:pStyle w:val="ListParagraph"/>
        <w:tabs>
          <w:tab w:val="left" w:pos="426"/>
        </w:tabs>
        <w:spacing w:after="0" w:line="240" w:lineRule="auto"/>
        <w:ind w:left="425"/>
        <w:jc w:val="thaiDistribute"/>
        <w:rPr>
          <w:rFonts w:ascii="Browallia New" w:hAnsi="Browallia New" w:cs="Browallia New"/>
          <w:color w:val="000000" w:themeColor="text1"/>
          <w:sz w:val="28"/>
        </w:rPr>
      </w:pPr>
      <w:r w:rsidRPr="00495C58">
        <w:rPr>
          <w:rFonts w:ascii="Browallia New" w:hAnsi="Browallia New" w:cs="Browallia New"/>
          <w:color w:val="000000" w:themeColor="text1"/>
          <w:sz w:val="28"/>
          <w:cs/>
        </w:rPr>
        <w:t xml:space="preserve">ที่ประชุมวิสามัญผู้ถือหุ้นครั้งที่ </w:t>
      </w:r>
      <w:r w:rsidRPr="00495C58">
        <w:rPr>
          <w:rFonts w:ascii="Browallia New" w:hAnsi="Browallia New" w:cs="Browallia New"/>
          <w:color w:val="000000" w:themeColor="text1"/>
          <w:sz w:val="28"/>
        </w:rPr>
        <w:t>5</w:t>
      </w:r>
      <w:r w:rsidRPr="00495C58">
        <w:rPr>
          <w:rFonts w:ascii="Browallia New" w:hAnsi="Browallia New" w:cs="Browallia New"/>
          <w:color w:val="000000" w:themeColor="text1"/>
          <w:sz w:val="28"/>
          <w:cs/>
        </w:rPr>
        <w:t>/</w:t>
      </w:r>
      <w:r w:rsidRPr="00495C58">
        <w:rPr>
          <w:rFonts w:ascii="Browallia New" w:hAnsi="Browallia New" w:cs="Browallia New"/>
          <w:color w:val="000000" w:themeColor="text1"/>
          <w:sz w:val="28"/>
        </w:rPr>
        <w:t>2569</w:t>
      </w:r>
      <w:r w:rsidRPr="00495C58">
        <w:rPr>
          <w:rFonts w:ascii="Browallia New" w:hAnsi="Browallia New" w:cs="Browallia New"/>
          <w:color w:val="000000" w:themeColor="text1"/>
          <w:sz w:val="28"/>
          <w:cs/>
        </w:rPr>
        <w:t xml:space="preserve"> ของบริษัท อันดามัน เอนเตอร์เทนเม้นท์ จำกัด (บริษัทย่อย) เมื่อวันที่ </w:t>
      </w:r>
      <w:r w:rsidRPr="00495C58">
        <w:rPr>
          <w:rFonts w:ascii="Browallia New" w:hAnsi="Browallia New" w:cs="Browallia New"/>
          <w:color w:val="000000" w:themeColor="text1"/>
          <w:sz w:val="28"/>
        </w:rPr>
        <w:br/>
        <w:t>28</w:t>
      </w:r>
      <w:r w:rsidRPr="00495C58">
        <w:rPr>
          <w:rFonts w:ascii="Browallia New" w:hAnsi="Browallia New" w:cs="Browallia New"/>
          <w:color w:val="000000" w:themeColor="text1"/>
          <w:sz w:val="28"/>
          <w:cs/>
        </w:rPr>
        <w:t xml:space="preserve"> </w:t>
      </w:r>
      <w:r w:rsidRPr="00495C58">
        <w:rPr>
          <w:rFonts w:ascii="Browallia New" w:hAnsi="Browallia New" w:cs="Browallia New" w:hint="cs"/>
          <w:color w:val="000000" w:themeColor="text1"/>
          <w:sz w:val="28"/>
          <w:cs/>
        </w:rPr>
        <w:t>เมษายน</w:t>
      </w:r>
      <w:r w:rsidRPr="00495C58">
        <w:rPr>
          <w:rFonts w:ascii="Browallia New" w:hAnsi="Browallia New" w:cs="Browallia New"/>
          <w:color w:val="000000" w:themeColor="text1"/>
          <w:sz w:val="28"/>
          <w:cs/>
        </w:rPr>
        <w:t xml:space="preserve"> </w:t>
      </w:r>
      <w:r w:rsidRPr="00495C58">
        <w:rPr>
          <w:rFonts w:ascii="Browallia New" w:hAnsi="Browallia New" w:cs="Browallia New"/>
          <w:color w:val="000000" w:themeColor="text1"/>
          <w:sz w:val="28"/>
        </w:rPr>
        <w:t>2569</w:t>
      </w:r>
      <w:r w:rsidRPr="00495C58">
        <w:rPr>
          <w:rFonts w:ascii="Browallia New" w:hAnsi="Browallia New" w:cs="Browallia New"/>
          <w:color w:val="000000" w:themeColor="text1"/>
          <w:sz w:val="28"/>
          <w:cs/>
        </w:rPr>
        <w:t xml:space="preserve"> ได้มีมติอนุมัติให้</w:t>
      </w:r>
      <w:r w:rsidRPr="00495C58">
        <w:rPr>
          <w:rFonts w:ascii="Browallia New" w:hAnsi="Browallia New" w:cs="Browallia New" w:hint="cs"/>
          <w:color w:val="000000" w:themeColor="text1"/>
          <w:sz w:val="28"/>
          <w:cs/>
        </w:rPr>
        <w:t xml:space="preserve">เปลี่ยนแปลงมูลค่าที่ตราไว้ของหุ้นของบริษัทย่อยจากเดิม มูลค่าหุ้นละ </w:t>
      </w:r>
      <w:r w:rsidRPr="00495C58">
        <w:rPr>
          <w:rFonts w:ascii="Browallia New" w:hAnsi="Browallia New" w:cs="Browallia New"/>
          <w:color w:val="000000" w:themeColor="text1"/>
          <w:sz w:val="28"/>
        </w:rPr>
        <w:t xml:space="preserve">5 </w:t>
      </w:r>
      <w:r w:rsidRPr="00495C58">
        <w:rPr>
          <w:rFonts w:ascii="Browallia New" w:hAnsi="Browallia New" w:cs="Browallia New" w:hint="cs"/>
          <w:color w:val="000000" w:themeColor="text1"/>
          <w:sz w:val="28"/>
          <w:cs/>
        </w:rPr>
        <w:t xml:space="preserve">บาท เป็นมูลค่าหุ้นละ </w:t>
      </w:r>
      <w:r w:rsidRPr="00495C58">
        <w:rPr>
          <w:rFonts w:ascii="Browallia New" w:hAnsi="Browallia New" w:cs="Browallia New"/>
          <w:color w:val="000000" w:themeColor="text1"/>
          <w:sz w:val="28"/>
        </w:rPr>
        <w:t xml:space="preserve">10 </w:t>
      </w:r>
      <w:r w:rsidRPr="00495C58">
        <w:rPr>
          <w:rFonts w:ascii="Browallia New" w:hAnsi="Browallia New" w:cs="Browallia New" w:hint="cs"/>
          <w:color w:val="000000" w:themeColor="text1"/>
          <w:sz w:val="28"/>
          <w:cs/>
        </w:rPr>
        <w:t xml:space="preserve">บาท โดยลดจำนวนหุ้นเดิมต่อหุ้นใหม่ในอัตราส่วน </w:t>
      </w:r>
      <w:r w:rsidRPr="00495C58">
        <w:rPr>
          <w:rFonts w:ascii="Browallia New" w:hAnsi="Browallia New" w:cs="Browallia New"/>
          <w:color w:val="000000" w:themeColor="text1"/>
          <w:sz w:val="28"/>
        </w:rPr>
        <w:t xml:space="preserve">2:1 </w:t>
      </w:r>
      <w:r w:rsidRPr="00495C58">
        <w:rPr>
          <w:rFonts w:ascii="Browallia New" w:hAnsi="Browallia New" w:cs="Browallia New" w:hint="cs"/>
          <w:color w:val="000000" w:themeColor="text1"/>
          <w:sz w:val="28"/>
          <w:cs/>
        </w:rPr>
        <w:t xml:space="preserve">หุ้น โดยบริษัทย่อยได้จดทะเบียนเปลี่ยนแปลงมูลค่าที่ตราไว้ของหุ้นกับกระทรวงพาณิชย์แล้วเมื่อวันที่ </w:t>
      </w:r>
      <w:r w:rsidRPr="00495C58">
        <w:rPr>
          <w:rFonts w:ascii="Browallia New" w:hAnsi="Browallia New" w:cs="Browallia New"/>
          <w:color w:val="000000" w:themeColor="text1"/>
          <w:sz w:val="28"/>
        </w:rPr>
        <w:t xml:space="preserve">28 </w:t>
      </w:r>
      <w:r w:rsidRPr="00495C58">
        <w:rPr>
          <w:rFonts w:ascii="Browallia New" w:hAnsi="Browallia New" w:cs="Browallia New" w:hint="cs"/>
          <w:color w:val="000000" w:themeColor="text1"/>
          <w:sz w:val="28"/>
          <w:cs/>
        </w:rPr>
        <w:t xml:space="preserve">เมษายน </w:t>
      </w:r>
      <w:r w:rsidRPr="00495C58">
        <w:rPr>
          <w:rFonts w:ascii="Browallia New" w:hAnsi="Browallia New" w:cs="Browallia New"/>
          <w:color w:val="000000" w:themeColor="text1"/>
          <w:sz w:val="28"/>
        </w:rPr>
        <w:t>2569</w:t>
      </w:r>
    </w:p>
    <w:p w14:paraId="335404B3" w14:textId="77777777" w:rsidR="008716B1" w:rsidRPr="00495C58" w:rsidRDefault="008716B1" w:rsidP="006B7BCB">
      <w:pPr>
        <w:pStyle w:val="ListParagraph"/>
        <w:tabs>
          <w:tab w:val="left" w:pos="426"/>
        </w:tabs>
        <w:spacing w:after="0" w:line="240" w:lineRule="auto"/>
        <w:ind w:left="425"/>
        <w:jc w:val="thaiDistribute"/>
        <w:rPr>
          <w:rFonts w:ascii="Browallia New" w:hAnsi="Browallia New" w:cs="Browallia New"/>
          <w:color w:val="000000" w:themeColor="text1"/>
          <w:sz w:val="28"/>
        </w:rPr>
      </w:pPr>
    </w:p>
    <w:p w14:paraId="7532E35D" w14:textId="7F06D77B" w:rsidR="00456AD7" w:rsidRPr="00495C58" w:rsidRDefault="003144CD" w:rsidP="0076154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0" w:firstLine="0"/>
        <w:jc w:val="thaiDistribute"/>
        <w:rPr>
          <w:rFonts w:ascii="Browallia New" w:hAnsi="Browallia New" w:cs="Browallia New"/>
          <w:b/>
          <w:bCs/>
          <w:color w:val="000000" w:themeColor="text1"/>
          <w:sz w:val="28"/>
          <w:szCs w:val="28"/>
        </w:rPr>
      </w:pPr>
      <w:r w:rsidRPr="00495C58">
        <w:rPr>
          <w:rFonts w:ascii="Browallia New" w:hAnsi="Browallia New" w:cs="Browallia New"/>
          <w:b/>
          <w:bCs/>
          <w:color w:val="000000" w:themeColor="text1"/>
          <w:sz w:val="28"/>
          <w:szCs w:val="28"/>
          <w:cs/>
        </w:rPr>
        <w:t>เงินลงทุนในบริษัทร่วม</w:t>
      </w:r>
      <w:r w:rsidR="00A07A8B" w:rsidRPr="00495C58">
        <w:rPr>
          <w:rFonts w:ascii="Browallia New" w:hAnsi="Browallia New" w:cs="Browallia New" w:hint="cs"/>
          <w:b/>
          <w:bCs/>
          <w:color w:val="000000" w:themeColor="text1"/>
          <w:sz w:val="28"/>
          <w:szCs w:val="28"/>
          <w:cs/>
        </w:rPr>
        <w:t>และการร่วมค้า</w:t>
      </w:r>
    </w:p>
    <w:p w14:paraId="50F735EE" w14:textId="56D0386B" w:rsidR="003144CD" w:rsidRPr="00495C58" w:rsidRDefault="003144CD" w:rsidP="00747F9A">
      <w:pPr>
        <w:spacing w:line="240" w:lineRule="auto"/>
        <w:rPr>
          <w:rFonts w:ascii="Browallia New" w:hAnsi="Browallia New" w:cs="Browallia New"/>
          <w:color w:val="000000" w:themeColor="text1"/>
          <w:sz w:val="16"/>
          <w:szCs w:val="16"/>
        </w:rPr>
      </w:pPr>
    </w:p>
    <w:tbl>
      <w:tblPr>
        <w:tblW w:w="4875" w:type="pct"/>
        <w:tblInd w:w="426" w:type="dxa"/>
        <w:tblLayout w:type="fixed"/>
        <w:tblLook w:val="04A0" w:firstRow="1" w:lastRow="0" w:firstColumn="1" w:lastColumn="0" w:noHBand="0" w:noVBand="1"/>
      </w:tblPr>
      <w:tblGrid>
        <w:gridCol w:w="1989"/>
        <w:gridCol w:w="1279"/>
        <w:gridCol w:w="993"/>
        <w:gridCol w:w="991"/>
        <w:gridCol w:w="991"/>
        <w:gridCol w:w="991"/>
        <w:gridCol w:w="990"/>
        <w:gridCol w:w="990"/>
      </w:tblGrid>
      <w:tr w:rsidR="00912C88" w:rsidRPr="00495C58" w14:paraId="7A1F68D6" w14:textId="77777777" w:rsidTr="00A07A8B">
        <w:trPr>
          <w:trHeight w:val="20"/>
        </w:trPr>
        <w:tc>
          <w:tcPr>
            <w:tcW w:w="1079" w:type="pct"/>
          </w:tcPr>
          <w:p w14:paraId="6A47BB61" w14:textId="77777777" w:rsidR="002E0932" w:rsidRPr="00495C58" w:rsidRDefault="002E0932" w:rsidP="006E5A3C">
            <w:pPr>
              <w:ind w:left="-116" w:right="-29"/>
              <w:rPr>
                <w:rFonts w:ascii="Browallia New" w:eastAsia="Arial Unicode MS" w:hAnsi="Browallia New" w:cs="Browallia New"/>
                <w:sz w:val="22"/>
                <w:szCs w:val="22"/>
                <w:cs/>
              </w:rPr>
            </w:pPr>
          </w:p>
        </w:tc>
        <w:tc>
          <w:tcPr>
            <w:tcW w:w="694" w:type="pct"/>
          </w:tcPr>
          <w:p w14:paraId="5CEC79DD" w14:textId="77777777" w:rsidR="002E0932" w:rsidRPr="00495C58" w:rsidRDefault="002E0932" w:rsidP="006E5A3C">
            <w:pPr>
              <w:ind w:left="-20" w:right="-29" w:hanging="72"/>
              <w:rPr>
                <w:rFonts w:ascii="Browallia New" w:eastAsia="Arial Unicode MS" w:hAnsi="Browallia New" w:cs="Browallia New"/>
                <w:sz w:val="22"/>
                <w:szCs w:val="22"/>
                <w:cs/>
              </w:rPr>
            </w:pPr>
          </w:p>
        </w:tc>
        <w:tc>
          <w:tcPr>
            <w:tcW w:w="539" w:type="pct"/>
          </w:tcPr>
          <w:p w14:paraId="770BF643" w14:textId="77777777" w:rsidR="002E0932" w:rsidRPr="00495C58" w:rsidRDefault="002E0932" w:rsidP="00770293">
            <w:pPr>
              <w:ind w:right="-72"/>
              <w:jc w:val="center"/>
              <w:rPr>
                <w:rFonts w:ascii="Browallia New" w:eastAsia="Arial Unicode MS" w:hAnsi="Browallia New" w:cs="Browallia New"/>
                <w:sz w:val="22"/>
                <w:szCs w:val="22"/>
                <w:cs/>
              </w:rPr>
            </w:pPr>
          </w:p>
        </w:tc>
        <w:tc>
          <w:tcPr>
            <w:tcW w:w="538" w:type="pct"/>
          </w:tcPr>
          <w:p w14:paraId="20F36685" w14:textId="77777777" w:rsidR="002E0932" w:rsidRPr="00495C58" w:rsidRDefault="002E0932" w:rsidP="00770293">
            <w:pPr>
              <w:ind w:right="-72"/>
              <w:jc w:val="center"/>
              <w:rPr>
                <w:rFonts w:ascii="Browallia New" w:eastAsia="Arial Unicode MS" w:hAnsi="Browallia New" w:cs="Browallia New"/>
                <w:sz w:val="22"/>
                <w:szCs w:val="22"/>
                <w:cs/>
              </w:rPr>
            </w:pPr>
          </w:p>
        </w:tc>
        <w:tc>
          <w:tcPr>
            <w:tcW w:w="1076" w:type="pct"/>
            <w:gridSpan w:val="2"/>
          </w:tcPr>
          <w:p w14:paraId="34B0D1A9" w14:textId="3DC1AE47" w:rsidR="002E0932" w:rsidRPr="00495C58" w:rsidRDefault="002E0932" w:rsidP="00770293">
            <w:pPr>
              <w:ind w:right="-72"/>
              <w:jc w:val="center"/>
              <w:rPr>
                <w:rFonts w:ascii="Browallia New" w:eastAsia="Arial Unicode MS" w:hAnsi="Browallia New" w:cs="Browallia New"/>
                <w:sz w:val="22"/>
                <w:szCs w:val="22"/>
                <w:cs/>
              </w:rPr>
            </w:pPr>
          </w:p>
        </w:tc>
        <w:tc>
          <w:tcPr>
            <w:tcW w:w="1074" w:type="pct"/>
            <w:gridSpan w:val="2"/>
          </w:tcPr>
          <w:p w14:paraId="7E6815F6" w14:textId="37D0D67F" w:rsidR="002E0932" w:rsidRPr="00495C58" w:rsidRDefault="002E0932" w:rsidP="00E70A62">
            <w:pPr>
              <w:tabs>
                <w:tab w:val="clear" w:pos="1644"/>
                <w:tab w:val="clear" w:pos="1871"/>
              </w:tabs>
              <w:jc w:val="right"/>
              <w:rPr>
                <w:rFonts w:ascii="Browallia New" w:eastAsia="Arial Unicode MS" w:hAnsi="Browallia New" w:cs="Browallia New"/>
                <w:spacing w:val="-2"/>
                <w:sz w:val="22"/>
                <w:szCs w:val="22"/>
                <w:cs/>
              </w:rPr>
            </w:pPr>
            <w:r w:rsidRPr="00495C58">
              <w:rPr>
                <w:rFonts w:ascii="Browallia New" w:eastAsia="Arial Unicode MS" w:hAnsi="Browallia New" w:cs="Browallia New"/>
                <w:spacing w:val="-2"/>
                <w:sz w:val="22"/>
                <w:szCs w:val="22"/>
                <w:cs/>
              </w:rPr>
              <w:t xml:space="preserve">(หน่วย : </w:t>
            </w:r>
            <w:r w:rsidR="00770293" w:rsidRPr="00495C58">
              <w:rPr>
                <w:rFonts w:ascii="Browallia New" w:eastAsia="Arial Unicode MS" w:hAnsi="Browallia New" w:cs="Browallia New"/>
                <w:spacing w:val="-2"/>
                <w:sz w:val="22"/>
                <w:szCs w:val="22"/>
                <w:cs/>
              </w:rPr>
              <w:t>พัน</w:t>
            </w:r>
            <w:r w:rsidRPr="00495C58">
              <w:rPr>
                <w:rFonts w:ascii="Browallia New" w:eastAsia="Arial Unicode MS" w:hAnsi="Browallia New" w:cs="Browallia New"/>
                <w:spacing w:val="-2"/>
                <w:sz w:val="22"/>
                <w:szCs w:val="22"/>
                <w:cs/>
              </w:rPr>
              <w:t>บาท)</w:t>
            </w:r>
          </w:p>
        </w:tc>
      </w:tr>
      <w:tr w:rsidR="002E0932" w:rsidRPr="00495C58" w14:paraId="4AC02F0F" w14:textId="77777777" w:rsidTr="00A07A8B">
        <w:trPr>
          <w:trHeight w:val="20"/>
        </w:trPr>
        <w:tc>
          <w:tcPr>
            <w:tcW w:w="1079" w:type="pct"/>
          </w:tcPr>
          <w:p w14:paraId="2183DF27" w14:textId="77777777" w:rsidR="002E0932" w:rsidRPr="00495C58" w:rsidRDefault="002E0932" w:rsidP="002E0932">
            <w:pPr>
              <w:ind w:left="-116" w:right="-29"/>
              <w:rPr>
                <w:rFonts w:ascii="Browallia New" w:eastAsia="Arial Unicode MS" w:hAnsi="Browallia New" w:cs="Browallia New"/>
                <w:sz w:val="22"/>
                <w:szCs w:val="22"/>
                <w:cs/>
              </w:rPr>
            </w:pPr>
          </w:p>
        </w:tc>
        <w:tc>
          <w:tcPr>
            <w:tcW w:w="694" w:type="pct"/>
          </w:tcPr>
          <w:p w14:paraId="5B14A26C" w14:textId="77777777" w:rsidR="002E0932" w:rsidRPr="00495C58" w:rsidRDefault="002E0932" w:rsidP="002E0932">
            <w:pPr>
              <w:ind w:left="-20" w:right="-29" w:hanging="72"/>
              <w:rPr>
                <w:rFonts w:ascii="Browallia New" w:eastAsia="Arial Unicode MS" w:hAnsi="Browallia New" w:cs="Browallia New"/>
                <w:sz w:val="22"/>
                <w:szCs w:val="22"/>
                <w:cs/>
              </w:rPr>
            </w:pPr>
          </w:p>
        </w:tc>
        <w:tc>
          <w:tcPr>
            <w:tcW w:w="539" w:type="pct"/>
          </w:tcPr>
          <w:p w14:paraId="41A7FF79" w14:textId="77777777" w:rsidR="002E0932" w:rsidRPr="00495C58" w:rsidRDefault="002E0932" w:rsidP="00770293">
            <w:pPr>
              <w:ind w:right="-72"/>
              <w:jc w:val="center"/>
              <w:rPr>
                <w:rFonts w:ascii="Browallia New" w:eastAsia="Arial Unicode MS" w:hAnsi="Browallia New" w:cs="Browallia New"/>
                <w:sz w:val="22"/>
                <w:szCs w:val="22"/>
                <w:cs/>
              </w:rPr>
            </w:pPr>
          </w:p>
        </w:tc>
        <w:tc>
          <w:tcPr>
            <w:tcW w:w="538" w:type="pct"/>
          </w:tcPr>
          <w:p w14:paraId="6500908F" w14:textId="77777777" w:rsidR="002E0932" w:rsidRPr="00495C58" w:rsidRDefault="002E0932" w:rsidP="00770293">
            <w:pPr>
              <w:ind w:right="-72"/>
              <w:jc w:val="center"/>
              <w:rPr>
                <w:rFonts w:ascii="Browallia New" w:eastAsia="Arial Unicode MS" w:hAnsi="Browallia New" w:cs="Browallia New"/>
                <w:sz w:val="22"/>
                <w:szCs w:val="22"/>
                <w:cs/>
              </w:rPr>
            </w:pPr>
          </w:p>
        </w:tc>
        <w:tc>
          <w:tcPr>
            <w:tcW w:w="1076" w:type="pct"/>
            <w:gridSpan w:val="2"/>
          </w:tcPr>
          <w:p w14:paraId="53A12E68" w14:textId="77777777" w:rsidR="00113538" w:rsidRPr="00495C58" w:rsidRDefault="00113538" w:rsidP="004B6717">
            <w:pPr>
              <w:pBdr>
                <w:bottom w:val="single" w:sz="4" w:space="1" w:color="auto"/>
              </w:pBdr>
              <w:tabs>
                <w:tab w:val="clear" w:pos="1644"/>
                <w:tab w:val="clear" w:pos="1871"/>
              </w:tabs>
              <w:jc w:val="center"/>
              <w:rPr>
                <w:rFonts w:ascii="Browallia New" w:eastAsia="Arial Unicode MS" w:hAnsi="Browallia New" w:cs="Browallia New"/>
                <w:sz w:val="22"/>
                <w:szCs w:val="22"/>
              </w:rPr>
            </w:pPr>
          </w:p>
          <w:p w14:paraId="61B6A25A" w14:textId="53E35783" w:rsidR="002E0932" w:rsidRPr="00495C58" w:rsidRDefault="000C3024" w:rsidP="004B6717">
            <w:pPr>
              <w:pBdr>
                <w:bottom w:val="single" w:sz="4" w:space="1" w:color="auto"/>
              </w:pBdr>
              <w:tabs>
                <w:tab w:val="clear" w:pos="1644"/>
                <w:tab w:val="clear" w:pos="1871"/>
              </w:tabs>
              <w:jc w:val="center"/>
              <w:rPr>
                <w:rFonts w:ascii="Browallia New" w:eastAsia="Arial Unicode MS" w:hAnsi="Browallia New" w:cs="Browallia New"/>
                <w:sz w:val="22"/>
                <w:szCs w:val="22"/>
                <w:cs/>
              </w:rPr>
            </w:pPr>
            <w:r w:rsidRPr="00495C58">
              <w:rPr>
                <w:rFonts w:ascii="Browallia New" w:eastAsia="Arial Unicode MS" w:hAnsi="Browallia New" w:cs="Browallia New"/>
                <w:sz w:val="22"/>
                <w:szCs w:val="22"/>
                <w:cs/>
              </w:rPr>
              <w:t>ข้อมูลทาง</w:t>
            </w:r>
            <w:r w:rsidR="002E0932" w:rsidRPr="00495C58">
              <w:rPr>
                <w:rFonts w:ascii="Browallia New" w:eastAsia="Arial Unicode MS" w:hAnsi="Browallia New" w:cs="Browallia New"/>
                <w:sz w:val="22"/>
                <w:szCs w:val="22"/>
                <w:cs/>
              </w:rPr>
              <w:t>การเงินรวม</w:t>
            </w:r>
          </w:p>
        </w:tc>
        <w:tc>
          <w:tcPr>
            <w:tcW w:w="1074" w:type="pct"/>
            <w:gridSpan w:val="2"/>
          </w:tcPr>
          <w:p w14:paraId="367F3FD2" w14:textId="5D93B4C3" w:rsidR="002E0932" w:rsidRPr="00495C58" w:rsidRDefault="000C3024" w:rsidP="00643E6B">
            <w:pPr>
              <w:pBdr>
                <w:bottom w:val="single" w:sz="4" w:space="1" w:color="auto"/>
              </w:pBdr>
              <w:tabs>
                <w:tab w:val="clear" w:pos="1644"/>
                <w:tab w:val="clear" w:pos="1871"/>
                <w:tab w:val="left" w:pos="1482"/>
              </w:tabs>
              <w:jc w:val="center"/>
              <w:rPr>
                <w:rFonts w:ascii="Browallia New" w:eastAsia="Arial Unicode MS" w:hAnsi="Browallia New" w:cs="Browallia New"/>
                <w:spacing w:val="-2"/>
                <w:sz w:val="22"/>
                <w:szCs w:val="22"/>
                <w:cs/>
              </w:rPr>
            </w:pPr>
            <w:r w:rsidRPr="00495C58">
              <w:rPr>
                <w:rFonts w:ascii="Browallia New" w:eastAsia="Arial Unicode MS" w:hAnsi="Browallia New" w:cs="Browallia New"/>
                <w:spacing w:val="-2"/>
                <w:sz w:val="22"/>
                <w:szCs w:val="22"/>
                <w:cs/>
              </w:rPr>
              <w:t>ข้อมูลทาง</w:t>
            </w:r>
            <w:r w:rsidR="002E0932" w:rsidRPr="00495C58">
              <w:rPr>
                <w:rFonts w:ascii="Browallia New" w:eastAsia="Arial Unicode MS" w:hAnsi="Browallia New" w:cs="Browallia New"/>
                <w:spacing w:val="-2"/>
                <w:sz w:val="22"/>
                <w:szCs w:val="22"/>
                <w:cs/>
              </w:rPr>
              <w:t>การเงินเฉพาะ</w:t>
            </w:r>
            <w:r w:rsidR="00E01A23" w:rsidRPr="00495C58">
              <w:rPr>
                <w:rFonts w:ascii="Browallia New" w:eastAsia="Arial Unicode MS" w:hAnsi="Browallia New" w:cs="Browallia New"/>
                <w:spacing w:val="-2"/>
                <w:sz w:val="22"/>
                <w:szCs w:val="22"/>
                <w:cs/>
              </w:rPr>
              <w:t>บริษัท</w:t>
            </w:r>
          </w:p>
        </w:tc>
      </w:tr>
      <w:tr w:rsidR="00912C88" w:rsidRPr="00495C58" w14:paraId="2B1C71FD" w14:textId="77777777" w:rsidTr="00A07A8B">
        <w:trPr>
          <w:trHeight w:val="20"/>
        </w:trPr>
        <w:tc>
          <w:tcPr>
            <w:tcW w:w="1079" w:type="pct"/>
          </w:tcPr>
          <w:p w14:paraId="2205DE4B" w14:textId="77777777" w:rsidR="002E0932" w:rsidRPr="00495C58" w:rsidRDefault="002E0932" w:rsidP="002E0932">
            <w:pPr>
              <w:ind w:left="-116" w:right="-29"/>
              <w:rPr>
                <w:rFonts w:ascii="Browallia New" w:eastAsia="Arial Unicode MS" w:hAnsi="Browallia New" w:cs="Browallia New"/>
                <w:sz w:val="22"/>
                <w:szCs w:val="22"/>
                <w:cs/>
              </w:rPr>
            </w:pPr>
          </w:p>
        </w:tc>
        <w:tc>
          <w:tcPr>
            <w:tcW w:w="694" w:type="pct"/>
          </w:tcPr>
          <w:p w14:paraId="562DA329" w14:textId="77777777" w:rsidR="002E0932" w:rsidRPr="00495C58" w:rsidRDefault="002E0932" w:rsidP="002E0932">
            <w:pPr>
              <w:ind w:left="-20" w:right="-29" w:hanging="72"/>
              <w:rPr>
                <w:rFonts w:ascii="Browallia New" w:eastAsia="Arial Unicode MS" w:hAnsi="Browallia New" w:cs="Browallia New"/>
                <w:sz w:val="22"/>
                <w:szCs w:val="22"/>
                <w:cs/>
              </w:rPr>
            </w:pPr>
          </w:p>
        </w:tc>
        <w:tc>
          <w:tcPr>
            <w:tcW w:w="1077" w:type="pct"/>
            <w:gridSpan w:val="2"/>
          </w:tcPr>
          <w:p w14:paraId="2FD93369" w14:textId="77777777" w:rsidR="002E0932" w:rsidRPr="00495C58" w:rsidRDefault="002E0932" w:rsidP="004B6717">
            <w:pPr>
              <w:pBdr>
                <w:bottom w:val="single" w:sz="4" w:space="1" w:color="auto"/>
              </w:pBdr>
              <w:tabs>
                <w:tab w:val="clear" w:pos="1871"/>
                <w:tab w:val="left" w:pos="1808"/>
              </w:tabs>
              <w:jc w:val="center"/>
              <w:rPr>
                <w:rFonts w:ascii="Browallia New" w:eastAsia="Arial Unicode MS" w:hAnsi="Browallia New" w:cs="Browallia New"/>
                <w:sz w:val="22"/>
                <w:szCs w:val="22"/>
                <w:cs/>
              </w:rPr>
            </w:pPr>
            <w:r w:rsidRPr="00495C58">
              <w:rPr>
                <w:rFonts w:ascii="Browallia New" w:eastAsia="Arial Unicode MS" w:hAnsi="Browallia New" w:cs="Browallia New"/>
                <w:sz w:val="22"/>
                <w:szCs w:val="22"/>
                <w:cs/>
              </w:rPr>
              <w:t>สัดส่วนการถือหุ้นของบริษัท</w:t>
            </w:r>
          </w:p>
        </w:tc>
        <w:tc>
          <w:tcPr>
            <w:tcW w:w="1076" w:type="pct"/>
            <w:gridSpan w:val="2"/>
          </w:tcPr>
          <w:p w14:paraId="3A9622FA" w14:textId="77777777" w:rsidR="002E0932" w:rsidRPr="00495C58" w:rsidRDefault="002E0932" w:rsidP="004B6717">
            <w:pPr>
              <w:pBdr>
                <w:bottom w:val="single" w:sz="4" w:space="1" w:color="auto"/>
              </w:pBdr>
              <w:tabs>
                <w:tab w:val="clear" w:pos="1871"/>
              </w:tabs>
              <w:jc w:val="center"/>
              <w:rPr>
                <w:rFonts w:ascii="Browallia New" w:eastAsia="Arial Unicode MS" w:hAnsi="Browallia New" w:cs="Browallia New"/>
                <w:sz w:val="22"/>
                <w:szCs w:val="22"/>
                <w:cs/>
              </w:rPr>
            </w:pPr>
            <w:r w:rsidRPr="00495C58">
              <w:rPr>
                <w:rFonts w:ascii="Browallia New" w:eastAsia="Arial Unicode MS" w:hAnsi="Browallia New" w:cs="Browallia New"/>
                <w:sz w:val="22"/>
                <w:szCs w:val="22"/>
                <w:cs/>
              </w:rPr>
              <w:t>ตามวิธีส่วนได้เสีย</w:t>
            </w:r>
          </w:p>
        </w:tc>
        <w:tc>
          <w:tcPr>
            <w:tcW w:w="1074" w:type="pct"/>
            <w:gridSpan w:val="2"/>
          </w:tcPr>
          <w:p w14:paraId="2CC8B6E0" w14:textId="77777777" w:rsidR="002E0932" w:rsidRPr="00495C58" w:rsidRDefault="002E0932" w:rsidP="00E70A62">
            <w:pPr>
              <w:pBdr>
                <w:bottom w:val="single" w:sz="4" w:space="1" w:color="auto"/>
              </w:pBdr>
              <w:tabs>
                <w:tab w:val="clear" w:pos="1871"/>
              </w:tabs>
              <w:jc w:val="center"/>
              <w:rPr>
                <w:rFonts w:ascii="Browallia New" w:eastAsia="Arial Unicode MS" w:hAnsi="Browallia New" w:cs="Browallia New"/>
                <w:sz w:val="22"/>
                <w:szCs w:val="22"/>
                <w:cs/>
              </w:rPr>
            </w:pPr>
            <w:r w:rsidRPr="00495C58">
              <w:rPr>
                <w:rFonts w:ascii="Browallia New" w:eastAsia="Arial Unicode MS" w:hAnsi="Browallia New" w:cs="Browallia New"/>
                <w:sz w:val="22"/>
                <w:szCs w:val="22"/>
                <w:cs/>
              </w:rPr>
              <w:t>ตามวิธีราคาทุน</w:t>
            </w:r>
          </w:p>
        </w:tc>
      </w:tr>
      <w:tr w:rsidR="006165A7" w:rsidRPr="00495C58" w14:paraId="490E214F" w14:textId="77777777" w:rsidTr="00A07A8B">
        <w:trPr>
          <w:trHeight w:val="70"/>
        </w:trPr>
        <w:tc>
          <w:tcPr>
            <w:tcW w:w="1079" w:type="pct"/>
            <w:vAlign w:val="bottom"/>
          </w:tcPr>
          <w:p w14:paraId="7D4DBCBD" w14:textId="6339F40A" w:rsidR="006165A7" w:rsidRPr="00495C58" w:rsidRDefault="006165A7" w:rsidP="006165A7">
            <w:pPr>
              <w:pBdr>
                <w:bottom w:val="single" w:sz="4" w:space="1" w:color="auto"/>
              </w:pBdr>
              <w:tabs>
                <w:tab w:val="clear" w:pos="1644"/>
                <w:tab w:val="left" w:pos="1170"/>
              </w:tabs>
              <w:ind w:left="-27" w:right="24"/>
              <w:jc w:val="center"/>
              <w:rPr>
                <w:rFonts w:ascii="Browallia New" w:eastAsia="Arial Unicode MS" w:hAnsi="Browallia New" w:cs="Browallia New"/>
                <w:sz w:val="22"/>
                <w:szCs w:val="22"/>
                <w:cs/>
              </w:rPr>
            </w:pPr>
            <w:r w:rsidRPr="00495C58">
              <w:rPr>
                <w:rFonts w:ascii="Browallia New" w:eastAsia="Arial Unicode MS" w:hAnsi="Browallia New" w:cs="Browallia New"/>
                <w:sz w:val="22"/>
                <w:szCs w:val="22"/>
                <w:cs/>
              </w:rPr>
              <w:t>ชื่อบริษัท</w:t>
            </w:r>
          </w:p>
        </w:tc>
        <w:tc>
          <w:tcPr>
            <w:tcW w:w="694" w:type="pct"/>
            <w:vAlign w:val="bottom"/>
          </w:tcPr>
          <w:p w14:paraId="2A4EA9F4" w14:textId="41541DB1" w:rsidR="006165A7" w:rsidRPr="00495C58" w:rsidRDefault="006165A7" w:rsidP="006165A7">
            <w:pPr>
              <w:pBdr>
                <w:bottom w:val="single" w:sz="4" w:space="1" w:color="auto"/>
              </w:pBdr>
              <w:tabs>
                <w:tab w:val="clear" w:pos="1644"/>
                <w:tab w:val="left" w:pos="1170"/>
              </w:tabs>
              <w:ind w:left="-27" w:right="24" w:hanging="72"/>
              <w:jc w:val="center"/>
              <w:rPr>
                <w:rFonts w:ascii="Browallia New" w:eastAsia="Arial Unicode MS" w:hAnsi="Browallia New" w:cs="Browallia New"/>
                <w:sz w:val="22"/>
                <w:szCs w:val="22"/>
                <w:cs/>
              </w:rPr>
            </w:pPr>
            <w:r w:rsidRPr="00495C58">
              <w:rPr>
                <w:rFonts w:ascii="Browallia New" w:eastAsia="Arial Unicode MS" w:hAnsi="Browallia New" w:cs="Browallia New"/>
                <w:sz w:val="22"/>
                <w:szCs w:val="22"/>
                <w:cs/>
              </w:rPr>
              <w:t>ธุรกิจหลัก</w:t>
            </w:r>
          </w:p>
        </w:tc>
        <w:tc>
          <w:tcPr>
            <w:tcW w:w="539" w:type="pct"/>
            <w:vAlign w:val="bottom"/>
          </w:tcPr>
          <w:p w14:paraId="26DAC2E5" w14:textId="100C968A" w:rsidR="006165A7" w:rsidRPr="00495C58" w:rsidRDefault="005F4F09" w:rsidP="003441F7">
            <w:pPr>
              <w:pStyle w:val="a9"/>
              <w:pBdr>
                <w:bottom w:val="single" w:sz="4" w:space="1" w:color="auto"/>
              </w:pBdr>
              <w:tabs>
                <w:tab w:val="right" w:pos="852"/>
                <w:tab w:val="left" w:pos="1170"/>
              </w:tabs>
              <w:ind w:left="-27" w:right="24"/>
              <w:jc w:val="center"/>
              <w:rPr>
                <w:rFonts w:ascii="Browallia New" w:eastAsia="Arial Unicode MS" w:hAnsi="Browallia New" w:cs="Browallia New"/>
                <w:snapToGrid w:val="0"/>
                <w:sz w:val="22"/>
                <w:szCs w:val="22"/>
                <w:lang w:eastAsia="th-TH"/>
              </w:rPr>
            </w:pPr>
            <w:r w:rsidRPr="00495C58">
              <w:rPr>
                <w:rFonts w:ascii="Browallia New" w:eastAsia="Arial Unicode MS" w:hAnsi="Browallia New" w:cs="Browallia New"/>
                <w:snapToGrid w:val="0"/>
                <w:sz w:val="22"/>
                <w:szCs w:val="22"/>
                <w:lang w:eastAsia="th-TH"/>
              </w:rPr>
              <w:t>30</w:t>
            </w:r>
            <w:r w:rsidRPr="00495C58">
              <w:rPr>
                <w:rFonts w:ascii="Browallia New" w:eastAsia="Arial Unicode MS" w:hAnsi="Browallia New" w:cs="Browallia New"/>
                <w:snapToGrid w:val="0"/>
                <w:sz w:val="22"/>
                <w:szCs w:val="22"/>
                <w:cs/>
                <w:lang w:val="en-GB" w:eastAsia="th-TH"/>
              </w:rPr>
              <w:t xml:space="preserve"> มิถุนายน</w:t>
            </w:r>
            <w:r w:rsidR="006165A7" w:rsidRPr="00495C58">
              <w:rPr>
                <w:rFonts w:ascii="Browallia New" w:eastAsia="Arial Unicode MS" w:hAnsi="Browallia New" w:cs="Browallia New"/>
                <w:snapToGrid w:val="0"/>
                <w:sz w:val="22"/>
                <w:szCs w:val="22"/>
                <w:lang w:eastAsia="th-TH"/>
              </w:rPr>
              <w:t>2569</w:t>
            </w:r>
          </w:p>
        </w:tc>
        <w:tc>
          <w:tcPr>
            <w:tcW w:w="538" w:type="pct"/>
            <w:vAlign w:val="bottom"/>
          </w:tcPr>
          <w:p w14:paraId="31738915" w14:textId="4B310CE7" w:rsidR="006165A7" w:rsidRPr="00495C58" w:rsidRDefault="006165A7" w:rsidP="006165A7">
            <w:pPr>
              <w:pStyle w:val="a9"/>
              <w:pBdr>
                <w:bottom w:val="single" w:sz="4" w:space="1" w:color="auto"/>
              </w:pBdr>
              <w:tabs>
                <w:tab w:val="left" w:pos="1170"/>
              </w:tabs>
              <w:ind w:left="-27" w:right="24"/>
              <w:jc w:val="center"/>
              <w:rPr>
                <w:rFonts w:ascii="Browallia New" w:eastAsia="Arial Unicode MS" w:hAnsi="Browallia New" w:cs="Browallia New"/>
                <w:snapToGrid w:val="0"/>
                <w:sz w:val="22"/>
                <w:szCs w:val="22"/>
                <w:cs/>
                <w:lang w:eastAsia="th-TH"/>
              </w:rPr>
            </w:pPr>
            <w:r w:rsidRPr="00495C58">
              <w:rPr>
                <w:rFonts w:ascii="Browallia New" w:eastAsia="Arial Unicode MS" w:hAnsi="Browallia New" w:cs="Browallia New"/>
                <w:snapToGrid w:val="0"/>
                <w:sz w:val="22"/>
                <w:szCs w:val="22"/>
                <w:lang w:val="en-GB" w:eastAsia="th-TH"/>
              </w:rPr>
              <w:t>31</w:t>
            </w:r>
            <w:r w:rsidRPr="00495C58">
              <w:rPr>
                <w:rFonts w:ascii="Browallia New" w:eastAsia="Arial Unicode MS" w:hAnsi="Browallia New" w:cs="Browallia New"/>
                <w:snapToGrid w:val="0"/>
                <w:sz w:val="22"/>
                <w:szCs w:val="22"/>
                <w:cs/>
                <w:lang w:val="en-GB" w:eastAsia="th-TH"/>
              </w:rPr>
              <w:t xml:space="preserve"> ธันวาคม</w:t>
            </w:r>
            <w:r w:rsidRPr="00495C58">
              <w:rPr>
                <w:rFonts w:ascii="Browallia New" w:eastAsia="Arial Unicode MS" w:hAnsi="Browallia New" w:cs="Browallia New"/>
                <w:snapToGrid w:val="0"/>
                <w:sz w:val="22"/>
                <w:szCs w:val="22"/>
                <w:lang w:val="en-GB" w:eastAsia="th-TH"/>
              </w:rPr>
              <w:t>2568</w:t>
            </w:r>
          </w:p>
        </w:tc>
        <w:tc>
          <w:tcPr>
            <w:tcW w:w="538" w:type="pct"/>
            <w:vAlign w:val="bottom"/>
          </w:tcPr>
          <w:p w14:paraId="385EC5D1" w14:textId="2A763D8A" w:rsidR="006165A7" w:rsidRPr="00495C58" w:rsidRDefault="005F4F09" w:rsidP="003441F7">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495C58">
              <w:rPr>
                <w:rFonts w:ascii="Browallia New" w:eastAsia="Arial Unicode MS" w:hAnsi="Browallia New" w:cs="Browallia New"/>
                <w:snapToGrid w:val="0"/>
                <w:sz w:val="22"/>
                <w:szCs w:val="22"/>
                <w:lang w:eastAsia="th-TH"/>
              </w:rPr>
              <w:t>30</w:t>
            </w:r>
            <w:r w:rsidRPr="00495C58">
              <w:rPr>
                <w:rFonts w:ascii="Browallia New" w:eastAsia="Arial Unicode MS" w:hAnsi="Browallia New" w:cs="Browallia New"/>
                <w:snapToGrid w:val="0"/>
                <w:sz w:val="22"/>
                <w:szCs w:val="22"/>
                <w:cs/>
                <w:lang w:val="en-GB" w:eastAsia="th-TH"/>
              </w:rPr>
              <w:t xml:space="preserve"> มิถุนายน</w:t>
            </w:r>
            <w:r w:rsidR="006165A7" w:rsidRPr="00495C58">
              <w:rPr>
                <w:rFonts w:ascii="Browallia New" w:eastAsia="Arial Unicode MS" w:hAnsi="Browallia New" w:cs="Browallia New"/>
                <w:snapToGrid w:val="0"/>
                <w:sz w:val="22"/>
                <w:szCs w:val="22"/>
                <w:lang w:eastAsia="th-TH"/>
              </w:rPr>
              <w:t>2569</w:t>
            </w:r>
          </w:p>
        </w:tc>
        <w:tc>
          <w:tcPr>
            <w:tcW w:w="538" w:type="pct"/>
            <w:vAlign w:val="bottom"/>
          </w:tcPr>
          <w:p w14:paraId="26D7BEF1" w14:textId="410758C2" w:rsidR="006165A7" w:rsidRPr="00495C58" w:rsidRDefault="006165A7" w:rsidP="006165A7">
            <w:pPr>
              <w:pStyle w:val="a9"/>
              <w:pBdr>
                <w:bottom w:val="single" w:sz="4" w:space="1" w:color="auto"/>
              </w:pBdr>
              <w:tabs>
                <w:tab w:val="left" w:pos="1170"/>
              </w:tabs>
              <w:ind w:left="-27" w:right="-17"/>
              <w:jc w:val="center"/>
              <w:rPr>
                <w:rFonts w:ascii="Browallia New" w:eastAsia="Arial Unicode MS" w:hAnsi="Browallia New" w:cs="Browallia New"/>
                <w:sz w:val="22"/>
                <w:szCs w:val="22"/>
                <w:cs/>
              </w:rPr>
            </w:pPr>
            <w:r w:rsidRPr="00495C58">
              <w:rPr>
                <w:rFonts w:ascii="Browallia New" w:eastAsia="Arial Unicode MS" w:hAnsi="Browallia New" w:cs="Browallia New"/>
                <w:snapToGrid w:val="0"/>
                <w:sz w:val="22"/>
                <w:szCs w:val="22"/>
                <w:lang w:val="en-GB" w:eastAsia="th-TH"/>
              </w:rPr>
              <w:t>31</w:t>
            </w:r>
            <w:r w:rsidRPr="00495C58">
              <w:rPr>
                <w:rFonts w:ascii="Browallia New" w:eastAsia="Arial Unicode MS" w:hAnsi="Browallia New" w:cs="Browallia New"/>
                <w:snapToGrid w:val="0"/>
                <w:sz w:val="22"/>
                <w:szCs w:val="22"/>
                <w:cs/>
                <w:lang w:val="en-GB" w:eastAsia="th-TH"/>
              </w:rPr>
              <w:t xml:space="preserve"> ธันวาคม</w:t>
            </w:r>
            <w:r w:rsidRPr="00495C58">
              <w:rPr>
                <w:rFonts w:ascii="Browallia New" w:eastAsia="Arial Unicode MS" w:hAnsi="Browallia New" w:cs="Browallia New"/>
                <w:snapToGrid w:val="0"/>
                <w:sz w:val="22"/>
                <w:szCs w:val="22"/>
                <w:lang w:val="en-GB" w:eastAsia="th-TH"/>
              </w:rPr>
              <w:t>2568</w:t>
            </w:r>
          </w:p>
        </w:tc>
        <w:tc>
          <w:tcPr>
            <w:tcW w:w="537" w:type="pct"/>
            <w:vAlign w:val="bottom"/>
          </w:tcPr>
          <w:p w14:paraId="3DC4D920" w14:textId="24A61F57" w:rsidR="006165A7" w:rsidRPr="00495C58" w:rsidRDefault="005F4F09" w:rsidP="003441F7">
            <w:pPr>
              <w:pStyle w:val="a9"/>
              <w:pBdr>
                <w:bottom w:val="single" w:sz="4" w:space="1" w:color="auto"/>
              </w:pBdr>
              <w:tabs>
                <w:tab w:val="right" w:pos="763"/>
                <w:tab w:val="left" w:pos="1170"/>
              </w:tabs>
              <w:ind w:left="-27" w:right="24"/>
              <w:jc w:val="center"/>
              <w:rPr>
                <w:rFonts w:ascii="Browallia New" w:eastAsia="Arial Unicode MS" w:hAnsi="Browallia New" w:cs="Browallia New"/>
                <w:sz w:val="22"/>
                <w:szCs w:val="22"/>
                <w:cs/>
              </w:rPr>
            </w:pPr>
            <w:r w:rsidRPr="00495C58">
              <w:rPr>
                <w:rFonts w:ascii="Browallia New" w:eastAsia="Arial Unicode MS" w:hAnsi="Browallia New" w:cs="Browallia New"/>
                <w:snapToGrid w:val="0"/>
                <w:sz w:val="22"/>
                <w:szCs w:val="22"/>
                <w:lang w:eastAsia="th-TH"/>
              </w:rPr>
              <w:t>30</w:t>
            </w:r>
            <w:r w:rsidRPr="00495C58">
              <w:rPr>
                <w:rFonts w:ascii="Browallia New" w:eastAsia="Arial Unicode MS" w:hAnsi="Browallia New" w:cs="Browallia New"/>
                <w:snapToGrid w:val="0"/>
                <w:sz w:val="22"/>
                <w:szCs w:val="22"/>
                <w:cs/>
                <w:lang w:val="en-GB" w:eastAsia="th-TH"/>
              </w:rPr>
              <w:t xml:space="preserve"> มิถุนายน</w:t>
            </w:r>
            <w:r w:rsidR="006165A7" w:rsidRPr="00495C58">
              <w:rPr>
                <w:rFonts w:ascii="Browallia New" w:eastAsia="Arial Unicode MS" w:hAnsi="Browallia New" w:cs="Browallia New"/>
                <w:snapToGrid w:val="0"/>
                <w:sz w:val="22"/>
                <w:szCs w:val="22"/>
                <w:lang w:eastAsia="th-TH"/>
              </w:rPr>
              <w:t>2569</w:t>
            </w:r>
          </w:p>
        </w:tc>
        <w:tc>
          <w:tcPr>
            <w:tcW w:w="537" w:type="pct"/>
            <w:vAlign w:val="bottom"/>
          </w:tcPr>
          <w:p w14:paraId="43CA7598" w14:textId="6B728AAB" w:rsidR="006165A7" w:rsidRPr="00495C58" w:rsidRDefault="006165A7" w:rsidP="006165A7">
            <w:pPr>
              <w:pStyle w:val="a9"/>
              <w:pBdr>
                <w:bottom w:val="single" w:sz="4" w:space="1" w:color="auto"/>
              </w:pBdr>
              <w:tabs>
                <w:tab w:val="right" w:pos="764"/>
                <w:tab w:val="left" w:pos="1170"/>
              </w:tabs>
              <w:ind w:left="-27" w:right="24"/>
              <w:jc w:val="center"/>
              <w:rPr>
                <w:rFonts w:ascii="Browallia New" w:eastAsia="Arial Unicode MS" w:hAnsi="Browallia New" w:cs="Browallia New"/>
                <w:sz w:val="22"/>
                <w:szCs w:val="22"/>
                <w:cs/>
              </w:rPr>
            </w:pPr>
            <w:r w:rsidRPr="00495C58">
              <w:rPr>
                <w:rFonts w:ascii="Browallia New" w:eastAsia="Arial Unicode MS" w:hAnsi="Browallia New" w:cs="Browallia New"/>
                <w:snapToGrid w:val="0"/>
                <w:sz w:val="22"/>
                <w:szCs w:val="22"/>
                <w:lang w:val="en-GB" w:eastAsia="th-TH"/>
              </w:rPr>
              <w:t>31</w:t>
            </w:r>
            <w:r w:rsidRPr="00495C58">
              <w:rPr>
                <w:rFonts w:ascii="Browallia New" w:eastAsia="Arial Unicode MS" w:hAnsi="Browallia New" w:cs="Browallia New"/>
                <w:snapToGrid w:val="0"/>
                <w:sz w:val="22"/>
                <w:szCs w:val="22"/>
                <w:cs/>
                <w:lang w:val="en-GB" w:eastAsia="th-TH"/>
              </w:rPr>
              <w:t xml:space="preserve"> ธันวาคม</w:t>
            </w:r>
            <w:r w:rsidRPr="00495C58">
              <w:rPr>
                <w:rFonts w:ascii="Browallia New" w:eastAsia="Arial Unicode MS" w:hAnsi="Browallia New" w:cs="Browallia New"/>
                <w:snapToGrid w:val="0"/>
                <w:sz w:val="22"/>
                <w:szCs w:val="22"/>
                <w:lang w:val="en-GB" w:eastAsia="th-TH"/>
              </w:rPr>
              <w:t>2568</w:t>
            </w:r>
          </w:p>
        </w:tc>
      </w:tr>
      <w:tr w:rsidR="00912C88" w:rsidRPr="00495C58" w14:paraId="2794C6DE" w14:textId="77777777" w:rsidTr="00A07A8B">
        <w:trPr>
          <w:trHeight w:val="20"/>
        </w:trPr>
        <w:tc>
          <w:tcPr>
            <w:tcW w:w="1079" w:type="pct"/>
          </w:tcPr>
          <w:p w14:paraId="0F48C70E" w14:textId="77777777" w:rsidR="00770293" w:rsidRPr="00495C58" w:rsidRDefault="00770293" w:rsidP="00770293">
            <w:pPr>
              <w:ind w:left="-116" w:right="-29"/>
              <w:rPr>
                <w:rFonts w:ascii="Browallia New" w:eastAsia="Arial Unicode MS" w:hAnsi="Browallia New" w:cs="Browallia New"/>
                <w:sz w:val="22"/>
                <w:szCs w:val="22"/>
                <w:cs/>
                <w:lang w:eastAsia="th-TH"/>
              </w:rPr>
            </w:pPr>
          </w:p>
        </w:tc>
        <w:tc>
          <w:tcPr>
            <w:tcW w:w="694" w:type="pct"/>
          </w:tcPr>
          <w:p w14:paraId="76091696" w14:textId="77777777" w:rsidR="00770293" w:rsidRPr="00495C58" w:rsidRDefault="00770293" w:rsidP="00770293">
            <w:pPr>
              <w:ind w:left="-20" w:right="-29" w:hanging="72"/>
              <w:jc w:val="center"/>
              <w:rPr>
                <w:rFonts w:ascii="Browallia New" w:eastAsia="Arial Unicode MS" w:hAnsi="Browallia New" w:cs="Browallia New"/>
                <w:sz w:val="22"/>
                <w:szCs w:val="22"/>
                <w:cs/>
              </w:rPr>
            </w:pPr>
          </w:p>
        </w:tc>
        <w:tc>
          <w:tcPr>
            <w:tcW w:w="539" w:type="pct"/>
          </w:tcPr>
          <w:p w14:paraId="55B462AA" w14:textId="77777777" w:rsidR="00770293" w:rsidRPr="00495C58" w:rsidRDefault="00770293" w:rsidP="002A4E6B">
            <w:pPr>
              <w:tabs>
                <w:tab w:val="decimal" w:pos="852"/>
              </w:tabs>
              <w:ind w:right="-72"/>
              <w:jc w:val="center"/>
              <w:rPr>
                <w:rFonts w:ascii="Browallia New" w:eastAsia="Arial Unicode MS" w:hAnsi="Browallia New" w:cs="Browallia New"/>
                <w:sz w:val="22"/>
                <w:szCs w:val="22"/>
              </w:rPr>
            </w:pPr>
          </w:p>
        </w:tc>
        <w:tc>
          <w:tcPr>
            <w:tcW w:w="538" w:type="pct"/>
          </w:tcPr>
          <w:p w14:paraId="0439FC70" w14:textId="77777777" w:rsidR="00770293" w:rsidRPr="00495C58" w:rsidRDefault="00770293" w:rsidP="00770293">
            <w:pPr>
              <w:tabs>
                <w:tab w:val="decimal" w:pos="852"/>
              </w:tabs>
              <w:ind w:right="-72"/>
              <w:jc w:val="both"/>
              <w:rPr>
                <w:rFonts w:ascii="Browallia New" w:eastAsia="Arial Unicode MS" w:hAnsi="Browallia New" w:cs="Browallia New"/>
                <w:sz w:val="22"/>
                <w:szCs w:val="22"/>
              </w:rPr>
            </w:pPr>
          </w:p>
        </w:tc>
        <w:tc>
          <w:tcPr>
            <w:tcW w:w="538" w:type="pct"/>
          </w:tcPr>
          <w:p w14:paraId="3F95FEA6" w14:textId="77777777" w:rsidR="00770293" w:rsidRPr="00495C58" w:rsidRDefault="00770293" w:rsidP="00770293">
            <w:pPr>
              <w:tabs>
                <w:tab w:val="decimal" w:pos="763"/>
              </w:tabs>
              <w:ind w:right="-72"/>
              <w:jc w:val="both"/>
              <w:rPr>
                <w:rFonts w:ascii="Browallia New" w:eastAsia="Arial Unicode MS" w:hAnsi="Browallia New" w:cs="Browallia New"/>
                <w:sz w:val="22"/>
                <w:szCs w:val="22"/>
              </w:rPr>
            </w:pPr>
          </w:p>
        </w:tc>
        <w:tc>
          <w:tcPr>
            <w:tcW w:w="538" w:type="pct"/>
          </w:tcPr>
          <w:p w14:paraId="7856F55A" w14:textId="77777777" w:rsidR="00770293" w:rsidRPr="00495C58" w:rsidRDefault="00770293" w:rsidP="00770293">
            <w:pPr>
              <w:tabs>
                <w:tab w:val="decimal" w:pos="764"/>
              </w:tabs>
              <w:ind w:right="-72"/>
              <w:jc w:val="both"/>
              <w:rPr>
                <w:rFonts w:ascii="Browallia New" w:eastAsia="Arial Unicode MS" w:hAnsi="Browallia New" w:cs="Browallia New"/>
                <w:sz w:val="22"/>
                <w:szCs w:val="22"/>
              </w:rPr>
            </w:pPr>
          </w:p>
        </w:tc>
        <w:tc>
          <w:tcPr>
            <w:tcW w:w="537" w:type="pct"/>
          </w:tcPr>
          <w:p w14:paraId="3B0F6FBD" w14:textId="77777777" w:rsidR="00770293" w:rsidRPr="00495C58" w:rsidRDefault="00770293" w:rsidP="00770293">
            <w:pPr>
              <w:tabs>
                <w:tab w:val="decimal" w:pos="763"/>
              </w:tabs>
              <w:ind w:right="-72"/>
              <w:jc w:val="both"/>
              <w:rPr>
                <w:rFonts w:ascii="Browallia New" w:eastAsia="Arial Unicode MS" w:hAnsi="Browallia New" w:cs="Browallia New"/>
                <w:sz w:val="22"/>
                <w:szCs w:val="22"/>
              </w:rPr>
            </w:pPr>
          </w:p>
        </w:tc>
        <w:tc>
          <w:tcPr>
            <w:tcW w:w="537" w:type="pct"/>
          </w:tcPr>
          <w:p w14:paraId="5A3E6AD1" w14:textId="77777777" w:rsidR="00770293" w:rsidRPr="00495C58" w:rsidRDefault="00770293" w:rsidP="00770293">
            <w:pPr>
              <w:tabs>
                <w:tab w:val="decimal" w:pos="764"/>
              </w:tabs>
              <w:ind w:right="-72"/>
              <w:jc w:val="both"/>
              <w:rPr>
                <w:rFonts w:ascii="Browallia New" w:eastAsia="Arial Unicode MS" w:hAnsi="Browallia New" w:cs="Browallia New"/>
                <w:sz w:val="22"/>
                <w:szCs w:val="22"/>
              </w:rPr>
            </w:pPr>
          </w:p>
        </w:tc>
      </w:tr>
      <w:tr w:rsidR="00212BBA" w:rsidRPr="00495C58" w14:paraId="72F73AEA" w14:textId="77777777" w:rsidTr="00212BBA">
        <w:trPr>
          <w:trHeight w:val="20"/>
        </w:trPr>
        <w:tc>
          <w:tcPr>
            <w:tcW w:w="1773" w:type="pct"/>
            <w:gridSpan w:val="2"/>
          </w:tcPr>
          <w:p w14:paraId="753B4122" w14:textId="0A84097B" w:rsidR="00212BBA" w:rsidRPr="00495C58" w:rsidRDefault="00212BBA" w:rsidP="00212BBA">
            <w:pPr>
              <w:tabs>
                <w:tab w:val="clear" w:pos="227"/>
              </w:tabs>
              <w:ind w:left="-24" w:right="-29"/>
              <w:rPr>
                <w:rFonts w:ascii="Browallia New" w:eastAsia="Arial Unicode MS" w:hAnsi="Browallia New" w:cs="Browallia New"/>
                <w:sz w:val="22"/>
                <w:szCs w:val="22"/>
                <w:cs/>
                <w:lang w:eastAsia="th-TH"/>
              </w:rPr>
            </w:pPr>
            <w:r w:rsidRPr="00495C58">
              <w:rPr>
                <w:rFonts w:ascii="Browallia New" w:eastAsia="Arial Unicode MS" w:hAnsi="Browallia New" w:cs="Browallia New"/>
                <w:b/>
                <w:bCs/>
                <w:sz w:val="22"/>
                <w:szCs w:val="22"/>
                <w:cs/>
                <w:lang w:eastAsia="th-TH"/>
              </w:rPr>
              <w:t>บริษัทร่วม</w:t>
            </w:r>
            <w:r w:rsidRPr="00495C58">
              <w:rPr>
                <w:rFonts w:ascii="Browallia New" w:eastAsia="Arial Unicode MS" w:hAnsi="Browallia New" w:cs="Browallia New"/>
                <w:b/>
                <w:bCs/>
                <w:sz w:val="22"/>
                <w:szCs w:val="22"/>
                <w:lang w:eastAsia="th-TH"/>
              </w:rPr>
              <w:t xml:space="preserve"> </w:t>
            </w:r>
            <w:r w:rsidRPr="00495C58">
              <w:rPr>
                <w:rFonts w:ascii="Browallia New" w:eastAsia="Arial Unicode MS" w:hAnsi="Browallia New" w:cs="Browallia New"/>
                <w:i/>
                <w:iCs/>
                <w:sz w:val="22"/>
                <w:szCs w:val="22"/>
                <w:lang w:eastAsia="th-TH"/>
              </w:rPr>
              <w:t>(</w:t>
            </w:r>
            <w:r w:rsidRPr="00495C58">
              <w:rPr>
                <w:rFonts w:ascii="Browallia New" w:eastAsia="Arial Unicode MS" w:hAnsi="Browallia New" w:cs="Browallia New"/>
                <w:i/>
                <w:iCs/>
                <w:sz w:val="22"/>
                <w:szCs w:val="22"/>
                <w:cs/>
                <w:lang w:eastAsia="th-TH"/>
              </w:rPr>
              <w:t>ถือโดยบริษัทย่อย</w:t>
            </w:r>
            <w:r w:rsidRPr="00495C58">
              <w:rPr>
                <w:rFonts w:ascii="Browallia New" w:eastAsia="Arial Unicode MS" w:hAnsi="Browallia New" w:cs="Browallia New"/>
                <w:i/>
                <w:iCs/>
                <w:sz w:val="22"/>
                <w:szCs w:val="22"/>
                <w:lang w:eastAsia="th-TH"/>
              </w:rPr>
              <w:t>)</w:t>
            </w:r>
          </w:p>
        </w:tc>
        <w:tc>
          <w:tcPr>
            <w:tcW w:w="539" w:type="pct"/>
          </w:tcPr>
          <w:p w14:paraId="7D3EB45A" w14:textId="77777777" w:rsidR="00212BBA" w:rsidRPr="00495C58" w:rsidRDefault="00212BBA" w:rsidP="00770293">
            <w:pPr>
              <w:tabs>
                <w:tab w:val="decimal" w:pos="852"/>
              </w:tabs>
              <w:ind w:right="-72"/>
              <w:jc w:val="both"/>
              <w:rPr>
                <w:rFonts w:ascii="Browallia New" w:eastAsia="Arial Unicode MS" w:hAnsi="Browallia New" w:cs="Browallia New"/>
                <w:sz w:val="22"/>
                <w:szCs w:val="22"/>
                <w:lang w:eastAsia="th-TH"/>
              </w:rPr>
            </w:pPr>
          </w:p>
        </w:tc>
        <w:tc>
          <w:tcPr>
            <w:tcW w:w="538" w:type="pct"/>
          </w:tcPr>
          <w:p w14:paraId="6999DC66" w14:textId="77777777" w:rsidR="00212BBA" w:rsidRPr="00495C58" w:rsidRDefault="00212BBA" w:rsidP="00770293">
            <w:pPr>
              <w:tabs>
                <w:tab w:val="decimal" w:pos="852"/>
              </w:tabs>
              <w:ind w:right="-72"/>
              <w:jc w:val="both"/>
              <w:rPr>
                <w:rFonts w:ascii="Browallia New" w:eastAsia="Arial Unicode MS" w:hAnsi="Browallia New" w:cs="Browallia New"/>
                <w:sz w:val="22"/>
                <w:szCs w:val="22"/>
                <w:lang w:eastAsia="th-TH"/>
              </w:rPr>
            </w:pPr>
          </w:p>
        </w:tc>
        <w:tc>
          <w:tcPr>
            <w:tcW w:w="538" w:type="pct"/>
          </w:tcPr>
          <w:p w14:paraId="4EA9310F" w14:textId="77777777" w:rsidR="00212BBA" w:rsidRPr="00495C58" w:rsidRDefault="00212BBA" w:rsidP="00770293">
            <w:pPr>
              <w:tabs>
                <w:tab w:val="decimal" w:pos="763"/>
              </w:tabs>
              <w:ind w:right="-72"/>
              <w:jc w:val="both"/>
              <w:rPr>
                <w:rFonts w:ascii="Browallia New" w:eastAsia="Arial Unicode MS" w:hAnsi="Browallia New" w:cs="Browallia New"/>
                <w:sz w:val="22"/>
                <w:szCs w:val="22"/>
                <w:lang w:eastAsia="th-TH"/>
              </w:rPr>
            </w:pPr>
          </w:p>
        </w:tc>
        <w:tc>
          <w:tcPr>
            <w:tcW w:w="538" w:type="pct"/>
          </w:tcPr>
          <w:p w14:paraId="4BCBFDE4" w14:textId="77777777" w:rsidR="00212BBA" w:rsidRPr="00495C58" w:rsidRDefault="00212BBA" w:rsidP="0096656C">
            <w:pPr>
              <w:tabs>
                <w:tab w:val="decimal" w:pos="729"/>
              </w:tabs>
              <w:ind w:right="-72"/>
              <w:jc w:val="both"/>
              <w:rPr>
                <w:rFonts w:ascii="Browallia New" w:eastAsia="Arial Unicode MS" w:hAnsi="Browallia New" w:cs="Browallia New"/>
                <w:sz w:val="22"/>
                <w:szCs w:val="22"/>
                <w:cs/>
                <w:lang w:eastAsia="th-TH"/>
              </w:rPr>
            </w:pPr>
          </w:p>
        </w:tc>
        <w:tc>
          <w:tcPr>
            <w:tcW w:w="537" w:type="pct"/>
          </w:tcPr>
          <w:p w14:paraId="6BD7EDD1" w14:textId="31CDFFF4" w:rsidR="00212BBA" w:rsidRPr="00495C58" w:rsidRDefault="00212BBA" w:rsidP="00FE01DE">
            <w:pPr>
              <w:tabs>
                <w:tab w:val="decimal" w:pos="763"/>
              </w:tabs>
              <w:ind w:right="-72"/>
              <w:jc w:val="center"/>
              <w:rPr>
                <w:rFonts w:ascii="Browallia New" w:eastAsia="Arial Unicode MS" w:hAnsi="Browallia New" w:cs="Browallia New"/>
                <w:sz w:val="22"/>
                <w:szCs w:val="22"/>
                <w:lang w:eastAsia="th-TH"/>
              </w:rPr>
            </w:pPr>
          </w:p>
        </w:tc>
        <w:tc>
          <w:tcPr>
            <w:tcW w:w="537" w:type="pct"/>
          </w:tcPr>
          <w:p w14:paraId="55CB4A89" w14:textId="4546378D" w:rsidR="00212BBA" w:rsidRPr="00495C58" w:rsidRDefault="00212BBA" w:rsidP="00FE01DE">
            <w:pPr>
              <w:tabs>
                <w:tab w:val="decimal" w:pos="764"/>
              </w:tabs>
              <w:ind w:right="-72"/>
              <w:jc w:val="center"/>
              <w:rPr>
                <w:rFonts w:ascii="Browallia New" w:eastAsia="Arial Unicode MS" w:hAnsi="Browallia New" w:cs="Browallia New"/>
                <w:sz w:val="22"/>
                <w:szCs w:val="22"/>
                <w:lang w:eastAsia="th-TH"/>
              </w:rPr>
            </w:pPr>
          </w:p>
        </w:tc>
      </w:tr>
      <w:tr w:rsidR="00DC4BC7" w:rsidRPr="00495C58" w14:paraId="5039AA9F" w14:textId="77777777" w:rsidTr="00A07A8B">
        <w:trPr>
          <w:trHeight w:val="20"/>
        </w:trPr>
        <w:tc>
          <w:tcPr>
            <w:tcW w:w="1079" w:type="pct"/>
          </w:tcPr>
          <w:p w14:paraId="119C1859" w14:textId="14918092" w:rsidR="00DC4BC7" w:rsidRPr="00495C58" w:rsidRDefault="00DC4BC7" w:rsidP="00DC4BC7">
            <w:pPr>
              <w:ind w:left="-30" w:right="-107"/>
              <w:rPr>
                <w:rFonts w:ascii="Browallia New" w:eastAsia="Arial Unicode MS" w:hAnsi="Browallia New" w:cs="Browallia New"/>
                <w:sz w:val="22"/>
                <w:szCs w:val="22"/>
                <w:cs/>
                <w:lang w:eastAsia="th-TH"/>
              </w:rPr>
            </w:pPr>
            <w:r w:rsidRPr="00495C58">
              <w:rPr>
                <w:rFonts w:ascii="Browallia New" w:eastAsia="Arial Unicode MS" w:hAnsi="Browallia New" w:cs="Browallia New"/>
                <w:sz w:val="22"/>
                <w:szCs w:val="22"/>
                <w:cs/>
                <w:lang w:eastAsia="th-TH"/>
              </w:rPr>
              <w:t>บริษัท ไอเดีย เพาเวอร์ จำกัด</w:t>
            </w:r>
            <w:r w:rsidRPr="00495C58">
              <w:rPr>
                <w:rFonts w:ascii="Browallia New" w:eastAsia="Arial Unicode MS" w:hAnsi="Browallia New" w:cs="Browallia New"/>
                <w:sz w:val="22"/>
                <w:szCs w:val="22"/>
                <w:lang w:eastAsia="th-TH"/>
              </w:rPr>
              <w:t>*</w:t>
            </w:r>
          </w:p>
        </w:tc>
        <w:tc>
          <w:tcPr>
            <w:tcW w:w="694" w:type="pct"/>
          </w:tcPr>
          <w:p w14:paraId="2C5ED331" w14:textId="77777777" w:rsidR="00DC4BC7" w:rsidRPr="00495C58" w:rsidRDefault="00DC4BC7" w:rsidP="00DC4BC7">
            <w:pPr>
              <w:ind w:left="-20" w:right="-29" w:hanging="4"/>
              <w:rPr>
                <w:rFonts w:ascii="Browallia New" w:eastAsia="Arial Unicode MS" w:hAnsi="Browallia New" w:cs="Browallia New"/>
                <w:sz w:val="22"/>
                <w:szCs w:val="22"/>
                <w:cs/>
                <w:lang w:eastAsia="th-TH"/>
              </w:rPr>
            </w:pPr>
            <w:r w:rsidRPr="00495C58">
              <w:rPr>
                <w:rFonts w:ascii="Browallia New" w:eastAsia="Arial Unicode MS" w:hAnsi="Browallia New" w:cs="Browallia New"/>
                <w:sz w:val="22"/>
                <w:szCs w:val="22"/>
                <w:cs/>
                <w:lang w:eastAsia="th-TH"/>
              </w:rPr>
              <w:t>รับจ้างจัดกิจกรรม</w:t>
            </w:r>
          </w:p>
        </w:tc>
        <w:tc>
          <w:tcPr>
            <w:tcW w:w="539" w:type="pct"/>
          </w:tcPr>
          <w:p w14:paraId="4CD8D5DE" w14:textId="15C863A9" w:rsidR="00DC4BC7" w:rsidRPr="00495C58" w:rsidRDefault="00DC4BC7" w:rsidP="00DC4BC7">
            <w:pPr>
              <w:pStyle w:val="a9"/>
              <w:ind w:right="-36"/>
              <w:jc w:val="center"/>
              <w:rPr>
                <w:rFonts w:ascii="Browallia New" w:eastAsia="Arial Unicode MS" w:hAnsi="Browallia New" w:cs="Browallia New"/>
                <w:sz w:val="22"/>
                <w:szCs w:val="22"/>
                <w:lang w:eastAsia="th-TH"/>
              </w:rPr>
            </w:pPr>
            <w:r w:rsidRPr="00495C58">
              <w:rPr>
                <w:rFonts w:ascii="Browallia New" w:eastAsia="Arial Unicode MS" w:hAnsi="Browallia New" w:cs="Browallia New"/>
                <w:sz w:val="22"/>
                <w:szCs w:val="22"/>
                <w:lang w:eastAsia="th-TH"/>
              </w:rPr>
              <w:t>25</w:t>
            </w:r>
          </w:p>
        </w:tc>
        <w:tc>
          <w:tcPr>
            <w:tcW w:w="538" w:type="pct"/>
          </w:tcPr>
          <w:p w14:paraId="35918209" w14:textId="32F08D8D" w:rsidR="00DC4BC7" w:rsidRPr="00495C58" w:rsidRDefault="00DC4BC7" w:rsidP="00DC4BC7">
            <w:pPr>
              <w:pStyle w:val="a9"/>
              <w:ind w:right="-36"/>
              <w:jc w:val="center"/>
              <w:rPr>
                <w:rFonts w:ascii="Browallia New" w:eastAsia="Arial Unicode MS" w:hAnsi="Browallia New" w:cs="Browallia New"/>
                <w:sz w:val="22"/>
                <w:szCs w:val="22"/>
                <w:lang w:eastAsia="th-TH"/>
              </w:rPr>
            </w:pPr>
            <w:r w:rsidRPr="00495C58">
              <w:rPr>
                <w:rFonts w:ascii="Browallia New" w:eastAsia="Arial Unicode MS" w:hAnsi="Browallia New" w:cs="Browallia New"/>
                <w:sz w:val="22"/>
                <w:szCs w:val="22"/>
                <w:lang w:val="en-GB" w:eastAsia="th-TH"/>
              </w:rPr>
              <w:t>25</w:t>
            </w:r>
          </w:p>
        </w:tc>
        <w:tc>
          <w:tcPr>
            <w:tcW w:w="538" w:type="pct"/>
          </w:tcPr>
          <w:p w14:paraId="2A366BB0" w14:textId="28E7A09E" w:rsidR="00DC4BC7" w:rsidRPr="00495C58" w:rsidRDefault="0006649B" w:rsidP="00DC4BC7">
            <w:pPr>
              <w:pStyle w:val="a9"/>
              <w:ind w:right="-64"/>
              <w:jc w:val="right"/>
              <w:rPr>
                <w:rFonts w:ascii="Browallia New" w:eastAsia="Arial Unicode MS" w:hAnsi="Browallia New" w:cs="Browallia New"/>
                <w:snapToGrid w:val="0"/>
                <w:sz w:val="22"/>
                <w:szCs w:val="22"/>
                <w:lang w:eastAsia="th-TH"/>
              </w:rPr>
            </w:pPr>
            <w:r w:rsidRPr="00495C58">
              <w:rPr>
                <w:rFonts w:ascii="Browallia New" w:eastAsia="Arial Unicode MS" w:hAnsi="Browallia New" w:cs="Browallia New"/>
                <w:snapToGrid w:val="0"/>
                <w:sz w:val="22"/>
                <w:szCs w:val="22"/>
                <w:lang w:eastAsia="th-TH"/>
              </w:rPr>
              <w:t>3,967</w:t>
            </w:r>
          </w:p>
        </w:tc>
        <w:tc>
          <w:tcPr>
            <w:tcW w:w="538" w:type="pct"/>
          </w:tcPr>
          <w:p w14:paraId="04CDFF4E" w14:textId="35ED10AA" w:rsidR="00DC4BC7" w:rsidRPr="00495C58" w:rsidRDefault="00DC4BC7" w:rsidP="00DC4BC7">
            <w:pPr>
              <w:pStyle w:val="a9"/>
              <w:ind w:right="-64"/>
              <w:jc w:val="right"/>
              <w:rPr>
                <w:rFonts w:ascii="Browallia New" w:eastAsia="Arial Unicode MS" w:hAnsi="Browallia New" w:cs="Browallia New"/>
                <w:snapToGrid w:val="0"/>
                <w:sz w:val="22"/>
                <w:szCs w:val="22"/>
                <w:lang w:val="en-GB" w:eastAsia="th-TH"/>
              </w:rPr>
            </w:pPr>
            <w:r w:rsidRPr="00495C58">
              <w:rPr>
                <w:rFonts w:ascii="Browallia New" w:eastAsia="Arial Unicode MS" w:hAnsi="Browallia New" w:cs="Browallia New"/>
                <w:snapToGrid w:val="0"/>
                <w:sz w:val="22"/>
                <w:szCs w:val="22"/>
                <w:lang w:eastAsia="th-TH"/>
              </w:rPr>
              <w:t>3,967</w:t>
            </w:r>
          </w:p>
        </w:tc>
        <w:tc>
          <w:tcPr>
            <w:tcW w:w="537" w:type="pct"/>
            <w:vAlign w:val="bottom"/>
          </w:tcPr>
          <w:p w14:paraId="6DC807EF" w14:textId="09FBF7C0" w:rsidR="00DC4BC7" w:rsidRPr="00495C58" w:rsidRDefault="00DC4BC7" w:rsidP="00DC4BC7">
            <w:pPr>
              <w:tabs>
                <w:tab w:val="decimal" w:pos="763"/>
              </w:tabs>
              <w:ind w:right="-64"/>
              <w:jc w:val="center"/>
              <w:rPr>
                <w:rFonts w:ascii="Browallia New" w:eastAsia="Arial Unicode MS" w:hAnsi="Browallia New" w:cs="Browallia New"/>
                <w:sz w:val="22"/>
                <w:szCs w:val="22"/>
                <w:lang w:eastAsia="th-TH"/>
              </w:rPr>
            </w:pPr>
            <w:r w:rsidRPr="00495C58">
              <w:rPr>
                <w:rFonts w:ascii="Browallia New" w:eastAsia="Arial Unicode MS" w:hAnsi="Browallia New" w:cs="Browallia New" w:hint="cs"/>
                <w:sz w:val="20"/>
                <w:szCs w:val="20"/>
                <w:cs/>
                <w:lang w:val="en-GB"/>
              </w:rPr>
              <w:t xml:space="preserve">       </w:t>
            </w:r>
            <w:r w:rsidRPr="00495C58">
              <w:rPr>
                <w:rFonts w:ascii="Browallia New" w:eastAsia="Arial Unicode MS" w:hAnsi="Browallia New" w:cs="Browallia New"/>
                <w:sz w:val="20"/>
                <w:szCs w:val="20"/>
                <w:lang w:val="en-GB"/>
              </w:rPr>
              <w:t>-</w:t>
            </w:r>
          </w:p>
        </w:tc>
        <w:tc>
          <w:tcPr>
            <w:tcW w:w="537" w:type="pct"/>
            <w:vAlign w:val="bottom"/>
          </w:tcPr>
          <w:p w14:paraId="2DE5494C" w14:textId="3643F5FC" w:rsidR="00DC4BC7" w:rsidRPr="00495C58" w:rsidRDefault="00DC4BC7" w:rsidP="00DC4BC7">
            <w:pPr>
              <w:tabs>
                <w:tab w:val="decimal" w:pos="763"/>
              </w:tabs>
              <w:ind w:right="-64"/>
              <w:jc w:val="center"/>
              <w:rPr>
                <w:rFonts w:ascii="Browallia New" w:eastAsia="Arial Unicode MS" w:hAnsi="Browallia New" w:cs="Browallia New"/>
                <w:sz w:val="22"/>
                <w:szCs w:val="22"/>
              </w:rPr>
            </w:pPr>
            <w:r w:rsidRPr="00495C58">
              <w:rPr>
                <w:rFonts w:ascii="Browallia New" w:eastAsia="Arial Unicode MS" w:hAnsi="Browallia New" w:cs="Browallia New" w:hint="cs"/>
                <w:sz w:val="20"/>
                <w:szCs w:val="20"/>
                <w:cs/>
                <w:lang w:val="en-GB"/>
              </w:rPr>
              <w:t xml:space="preserve">       </w:t>
            </w:r>
            <w:r w:rsidRPr="00495C58">
              <w:rPr>
                <w:rFonts w:ascii="Browallia New" w:eastAsia="Arial Unicode MS" w:hAnsi="Browallia New" w:cs="Browallia New"/>
                <w:sz w:val="20"/>
                <w:szCs w:val="20"/>
                <w:lang w:val="en-GB"/>
              </w:rPr>
              <w:t>-</w:t>
            </w:r>
          </w:p>
        </w:tc>
      </w:tr>
      <w:tr w:rsidR="00DC4BC7" w:rsidRPr="00495C58" w14:paraId="130B05A9" w14:textId="77777777" w:rsidTr="00A07A8B">
        <w:trPr>
          <w:trHeight w:val="20"/>
        </w:trPr>
        <w:tc>
          <w:tcPr>
            <w:tcW w:w="1079" w:type="pct"/>
          </w:tcPr>
          <w:p w14:paraId="12B2F542" w14:textId="5474FB2E" w:rsidR="00DC4BC7" w:rsidRPr="00495C58" w:rsidRDefault="00DC4BC7" w:rsidP="00DC4BC7">
            <w:pPr>
              <w:ind w:left="-30" w:right="-107"/>
              <w:rPr>
                <w:rFonts w:ascii="Browallia New" w:eastAsia="Arial Unicode MS" w:hAnsi="Browallia New" w:cs="Browallia New"/>
                <w:sz w:val="22"/>
                <w:szCs w:val="22"/>
                <w:lang w:eastAsia="th-TH"/>
              </w:rPr>
            </w:pPr>
            <w:r w:rsidRPr="00495C58">
              <w:rPr>
                <w:rFonts w:ascii="Browallia New" w:eastAsia="Arial Unicode MS" w:hAnsi="Browallia New" w:cs="Browallia New"/>
                <w:sz w:val="22"/>
                <w:szCs w:val="22"/>
                <w:cs/>
                <w:lang w:eastAsia="th-TH"/>
              </w:rPr>
              <w:t>บริษัท เชฎฐ์ เอเชีย จำกัด</w:t>
            </w:r>
            <w:r w:rsidRPr="00495C58">
              <w:rPr>
                <w:rFonts w:ascii="Browallia New" w:eastAsia="Arial Unicode MS" w:hAnsi="Browallia New" w:cs="Browallia New"/>
                <w:sz w:val="22"/>
                <w:szCs w:val="22"/>
                <w:lang w:eastAsia="th-TH"/>
              </w:rPr>
              <w:br/>
              <w:t xml:space="preserve">   (</w:t>
            </w:r>
            <w:r w:rsidRPr="00495C58">
              <w:rPr>
                <w:rFonts w:ascii="Browallia New" w:eastAsia="Arial Unicode MS" w:hAnsi="Browallia New" w:cs="Browallia New"/>
                <w:sz w:val="22"/>
                <w:szCs w:val="22"/>
                <w:cs/>
                <w:lang w:eastAsia="th-TH"/>
              </w:rPr>
              <w:t>มหาชน)</w:t>
            </w:r>
          </w:p>
        </w:tc>
        <w:tc>
          <w:tcPr>
            <w:tcW w:w="694" w:type="pct"/>
          </w:tcPr>
          <w:p w14:paraId="76779B72" w14:textId="1BC6F003" w:rsidR="00DC4BC7" w:rsidRPr="00495C58" w:rsidRDefault="00DC4BC7" w:rsidP="00DC4BC7">
            <w:pPr>
              <w:tabs>
                <w:tab w:val="clear" w:pos="227"/>
              </w:tabs>
              <w:ind w:left="-24" w:right="-29"/>
              <w:rPr>
                <w:rFonts w:ascii="Browallia New" w:eastAsia="Arial Unicode MS" w:hAnsi="Browallia New" w:cs="Browallia New"/>
                <w:sz w:val="22"/>
                <w:szCs w:val="22"/>
                <w:cs/>
                <w:lang w:eastAsia="th-TH"/>
              </w:rPr>
            </w:pPr>
            <w:r w:rsidRPr="00495C58">
              <w:rPr>
                <w:rFonts w:ascii="Browallia New" w:eastAsia="Arial Unicode MS" w:hAnsi="Browallia New" w:cs="Browallia New"/>
                <w:spacing w:val="-4"/>
                <w:sz w:val="22"/>
                <w:szCs w:val="22"/>
                <w:cs/>
              </w:rPr>
              <w:t>ธุรกิจบริหาร</w:t>
            </w:r>
            <w:r w:rsidRPr="00495C58">
              <w:rPr>
                <w:rFonts w:ascii="Browallia New" w:eastAsia="Arial Unicode MS" w:hAnsi="Browallia New" w:cs="Browallia New"/>
                <w:spacing w:val="-4"/>
                <w:sz w:val="22"/>
                <w:szCs w:val="22"/>
              </w:rPr>
              <w:br/>
            </w:r>
            <w:r w:rsidRPr="00495C58">
              <w:rPr>
                <w:rFonts w:ascii="Browallia New" w:eastAsia="Arial Unicode MS" w:hAnsi="Browallia New" w:cs="Browallia New"/>
                <w:spacing w:val="-4"/>
                <w:sz w:val="22"/>
                <w:szCs w:val="22"/>
                <w:cs/>
              </w:rPr>
              <w:t xml:space="preserve">   จัดการสินทรัพย์</w:t>
            </w:r>
          </w:p>
        </w:tc>
        <w:tc>
          <w:tcPr>
            <w:tcW w:w="539" w:type="pct"/>
            <w:vAlign w:val="bottom"/>
          </w:tcPr>
          <w:p w14:paraId="659366A3" w14:textId="515DEA3F" w:rsidR="00DC4BC7" w:rsidRPr="00495C58" w:rsidRDefault="00DC4BC7" w:rsidP="00DC4BC7">
            <w:pPr>
              <w:pStyle w:val="a9"/>
              <w:ind w:right="-36"/>
              <w:jc w:val="center"/>
              <w:rPr>
                <w:rFonts w:ascii="Browallia New" w:eastAsia="Arial Unicode MS" w:hAnsi="Browallia New" w:cs="Browallia New"/>
                <w:snapToGrid w:val="0"/>
                <w:sz w:val="22"/>
                <w:szCs w:val="22"/>
                <w:lang w:eastAsia="th-TH"/>
              </w:rPr>
            </w:pPr>
            <w:r w:rsidRPr="00495C58">
              <w:rPr>
                <w:rFonts w:ascii="Browallia New" w:eastAsia="Arial Unicode MS" w:hAnsi="Browallia New" w:cs="Browallia New"/>
                <w:snapToGrid w:val="0"/>
                <w:sz w:val="22"/>
                <w:szCs w:val="22"/>
                <w:lang w:eastAsia="th-TH"/>
              </w:rPr>
              <w:t>20</w:t>
            </w:r>
          </w:p>
        </w:tc>
        <w:tc>
          <w:tcPr>
            <w:tcW w:w="538" w:type="pct"/>
            <w:vAlign w:val="bottom"/>
          </w:tcPr>
          <w:p w14:paraId="62D56FBA" w14:textId="0D47D2B2" w:rsidR="00DC4BC7" w:rsidRPr="00495C58" w:rsidRDefault="00DC4BC7" w:rsidP="00DC4BC7">
            <w:pPr>
              <w:pStyle w:val="a9"/>
              <w:ind w:right="-36"/>
              <w:jc w:val="center"/>
              <w:rPr>
                <w:rFonts w:ascii="Browallia New" w:eastAsia="Arial Unicode MS" w:hAnsi="Browallia New" w:cs="Browallia New"/>
                <w:snapToGrid w:val="0"/>
                <w:sz w:val="22"/>
                <w:szCs w:val="22"/>
                <w:cs/>
                <w:lang w:val="en-GB" w:eastAsia="th-TH"/>
              </w:rPr>
            </w:pPr>
            <w:r w:rsidRPr="00495C58">
              <w:rPr>
                <w:rFonts w:ascii="Browallia New" w:eastAsia="Arial Unicode MS" w:hAnsi="Browallia New" w:cs="Browallia New"/>
                <w:snapToGrid w:val="0"/>
                <w:sz w:val="22"/>
                <w:szCs w:val="22"/>
                <w:lang w:eastAsia="th-TH"/>
              </w:rPr>
              <w:t>20</w:t>
            </w:r>
          </w:p>
        </w:tc>
        <w:tc>
          <w:tcPr>
            <w:tcW w:w="538" w:type="pct"/>
          </w:tcPr>
          <w:p w14:paraId="08245F14" w14:textId="77777777" w:rsidR="00DC4BC7" w:rsidRPr="00495C58" w:rsidRDefault="00DC4BC7" w:rsidP="00A07A8B">
            <w:pPr>
              <w:pStyle w:val="a9"/>
              <w:pBdr>
                <w:bottom w:val="single" w:sz="4" w:space="1" w:color="auto"/>
              </w:pBdr>
              <w:ind w:right="-64"/>
              <w:jc w:val="right"/>
              <w:rPr>
                <w:rFonts w:ascii="Browallia New" w:eastAsia="Arial Unicode MS" w:hAnsi="Browallia New" w:cs="Browallia New"/>
                <w:snapToGrid w:val="0"/>
                <w:sz w:val="22"/>
                <w:szCs w:val="22"/>
                <w:lang w:eastAsia="th-TH"/>
              </w:rPr>
            </w:pPr>
          </w:p>
          <w:p w14:paraId="312C1DB8" w14:textId="1A58F9C5" w:rsidR="00DC4BC7" w:rsidRPr="00495C58" w:rsidRDefault="0006649B" w:rsidP="00A07A8B">
            <w:pPr>
              <w:pStyle w:val="a9"/>
              <w:pBdr>
                <w:bottom w:val="single" w:sz="4" w:space="1" w:color="auto"/>
              </w:pBdr>
              <w:ind w:right="-64"/>
              <w:jc w:val="right"/>
              <w:rPr>
                <w:rFonts w:ascii="Browallia New" w:eastAsia="Arial Unicode MS" w:hAnsi="Browallia New" w:cs="Browallia New"/>
                <w:snapToGrid w:val="0"/>
                <w:sz w:val="22"/>
                <w:szCs w:val="22"/>
                <w:lang w:eastAsia="th-TH"/>
              </w:rPr>
            </w:pPr>
            <w:r w:rsidRPr="00495C58">
              <w:rPr>
                <w:rFonts w:ascii="Browallia New" w:eastAsia="Arial Unicode MS" w:hAnsi="Browallia New" w:cs="Browallia New"/>
                <w:snapToGrid w:val="0"/>
                <w:sz w:val="22"/>
                <w:szCs w:val="22"/>
                <w:lang w:eastAsia="th-TH"/>
              </w:rPr>
              <w:t>836,357</w:t>
            </w:r>
          </w:p>
        </w:tc>
        <w:tc>
          <w:tcPr>
            <w:tcW w:w="538" w:type="pct"/>
          </w:tcPr>
          <w:p w14:paraId="56B4D822" w14:textId="77777777" w:rsidR="00A07A8B" w:rsidRPr="00495C58" w:rsidRDefault="00A07A8B" w:rsidP="00A07A8B">
            <w:pPr>
              <w:pStyle w:val="a9"/>
              <w:pBdr>
                <w:bottom w:val="single" w:sz="4" w:space="1" w:color="auto"/>
              </w:pBdr>
              <w:ind w:right="-64"/>
              <w:jc w:val="right"/>
              <w:rPr>
                <w:rFonts w:ascii="Browallia New" w:eastAsia="Arial Unicode MS" w:hAnsi="Browallia New" w:cs="Browallia New"/>
                <w:snapToGrid w:val="0"/>
                <w:sz w:val="22"/>
                <w:szCs w:val="22"/>
                <w:lang w:eastAsia="th-TH"/>
              </w:rPr>
            </w:pPr>
          </w:p>
          <w:p w14:paraId="047CEBF2" w14:textId="245E74D5" w:rsidR="00DC4BC7" w:rsidRPr="00495C58" w:rsidRDefault="00DC4BC7" w:rsidP="00A07A8B">
            <w:pPr>
              <w:pStyle w:val="a9"/>
              <w:pBdr>
                <w:bottom w:val="single" w:sz="4" w:space="1" w:color="auto"/>
              </w:pBdr>
              <w:ind w:right="-64"/>
              <w:jc w:val="right"/>
              <w:rPr>
                <w:rFonts w:ascii="Browallia New" w:eastAsia="Arial Unicode MS" w:hAnsi="Browallia New" w:cs="Browallia New"/>
                <w:snapToGrid w:val="0"/>
                <w:sz w:val="22"/>
                <w:szCs w:val="22"/>
                <w:lang w:eastAsia="th-TH"/>
              </w:rPr>
            </w:pPr>
            <w:r w:rsidRPr="00495C58">
              <w:rPr>
                <w:rFonts w:ascii="Browallia New" w:eastAsia="Arial Unicode MS" w:hAnsi="Browallia New" w:cs="Browallia New"/>
                <w:snapToGrid w:val="0"/>
                <w:sz w:val="22"/>
                <w:szCs w:val="22"/>
                <w:lang w:eastAsia="th-TH"/>
              </w:rPr>
              <w:t>836,239</w:t>
            </w:r>
          </w:p>
        </w:tc>
        <w:tc>
          <w:tcPr>
            <w:tcW w:w="537" w:type="pct"/>
            <w:vAlign w:val="bottom"/>
          </w:tcPr>
          <w:p w14:paraId="47745D0F" w14:textId="010C5902" w:rsidR="00DC4BC7" w:rsidRPr="00495C58" w:rsidRDefault="00DC4BC7" w:rsidP="00A07A8B">
            <w:pPr>
              <w:pBdr>
                <w:bottom w:val="single" w:sz="4" w:space="1" w:color="auto"/>
              </w:pBdr>
              <w:tabs>
                <w:tab w:val="decimal" w:pos="763"/>
              </w:tabs>
              <w:ind w:right="-64"/>
              <w:jc w:val="center"/>
              <w:rPr>
                <w:rFonts w:ascii="Browallia New" w:eastAsia="Arial Unicode MS" w:hAnsi="Browallia New" w:cs="Browallia New"/>
                <w:sz w:val="22"/>
                <w:szCs w:val="22"/>
                <w:lang w:eastAsia="th-TH"/>
              </w:rPr>
            </w:pPr>
            <w:r w:rsidRPr="00495C58">
              <w:rPr>
                <w:rFonts w:ascii="Browallia New" w:eastAsia="Arial Unicode MS" w:hAnsi="Browallia New" w:cs="Browallia New" w:hint="cs"/>
                <w:sz w:val="20"/>
                <w:szCs w:val="20"/>
                <w:cs/>
                <w:lang w:val="en-GB"/>
              </w:rPr>
              <w:t xml:space="preserve">       </w:t>
            </w:r>
            <w:r w:rsidRPr="00495C58">
              <w:rPr>
                <w:rFonts w:ascii="Browallia New" w:eastAsia="Arial Unicode MS" w:hAnsi="Browallia New" w:cs="Browallia New"/>
                <w:sz w:val="20"/>
                <w:szCs w:val="20"/>
                <w:lang w:val="en-GB"/>
              </w:rPr>
              <w:t>-</w:t>
            </w:r>
          </w:p>
        </w:tc>
        <w:tc>
          <w:tcPr>
            <w:tcW w:w="537" w:type="pct"/>
            <w:vAlign w:val="bottom"/>
          </w:tcPr>
          <w:p w14:paraId="5622E07D" w14:textId="68409C83" w:rsidR="00DC4BC7" w:rsidRPr="00495C58" w:rsidRDefault="00DC4BC7" w:rsidP="00A07A8B">
            <w:pPr>
              <w:pBdr>
                <w:bottom w:val="single" w:sz="4" w:space="1" w:color="auto"/>
              </w:pBdr>
              <w:tabs>
                <w:tab w:val="decimal" w:pos="763"/>
              </w:tabs>
              <w:ind w:right="-64"/>
              <w:jc w:val="center"/>
              <w:rPr>
                <w:rFonts w:ascii="Browallia New" w:eastAsia="Arial Unicode MS" w:hAnsi="Browallia New" w:cs="Browallia New"/>
                <w:sz w:val="22"/>
                <w:szCs w:val="22"/>
              </w:rPr>
            </w:pPr>
            <w:r w:rsidRPr="00495C58">
              <w:rPr>
                <w:rFonts w:ascii="Browallia New" w:eastAsia="Arial Unicode MS" w:hAnsi="Browallia New" w:cs="Browallia New" w:hint="cs"/>
                <w:sz w:val="20"/>
                <w:szCs w:val="20"/>
                <w:cs/>
                <w:lang w:val="en-GB"/>
              </w:rPr>
              <w:t xml:space="preserve">       </w:t>
            </w:r>
            <w:r w:rsidRPr="00495C58">
              <w:rPr>
                <w:rFonts w:ascii="Browallia New" w:eastAsia="Arial Unicode MS" w:hAnsi="Browallia New" w:cs="Browallia New"/>
                <w:sz w:val="20"/>
                <w:szCs w:val="20"/>
                <w:lang w:val="en-GB"/>
              </w:rPr>
              <w:t>-</w:t>
            </w:r>
          </w:p>
        </w:tc>
      </w:tr>
      <w:tr w:rsidR="00A07A8B" w:rsidRPr="00495C58" w14:paraId="3A86AD8B" w14:textId="77777777" w:rsidTr="00A07A8B">
        <w:trPr>
          <w:trHeight w:val="20"/>
        </w:trPr>
        <w:tc>
          <w:tcPr>
            <w:tcW w:w="1079" w:type="pct"/>
          </w:tcPr>
          <w:p w14:paraId="5BA4EFCC" w14:textId="5C3EE551" w:rsidR="00A07A8B" w:rsidRPr="00495C58" w:rsidRDefault="004B24CF" w:rsidP="00DC4BC7">
            <w:pPr>
              <w:ind w:left="-30" w:right="-107"/>
              <w:rPr>
                <w:rFonts w:ascii="Browallia New" w:eastAsia="Arial Unicode MS" w:hAnsi="Browallia New" w:cs="Browallia New"/>
                <w:sz w:val="22"/>
                <w:szCs w:val="22"/>
                <w:cs/>
                <w:lang w:eastAsia="th-TH"/>
              </w:rPr>
            </w:pPr>
            <w:r w:rsidRPr="00495C58">
              <w:rPr>
                <w:rFonts w:ascii="Browallia New" w:eastAsia="Arial Unicode MS" w:hAnsi="Browallia New" w:cs="Browallia New"/>
                <w:b/>
                <w:bCs/>
                <w:sz w:val="20"/>
                <w:szCs w:val="20"/>
                <w:cs/>
              </w:rPr>
              <w:t>รวมบริษัท</w:t>
            </w:r>
            <w:r w:rsidRPr="00495C58">
              <w:rPr>
                <w:rFonts w:ascii="Browallia New" w:eastAsia="Arial Unicode MS" w:hAnsi="Browallia New" w:cs="Browallia New" w:hint="cs"/>
                <w:b/>
                <w:bCs/>
                <w:sz w:val="20"/>
                <w:szCs w:val="20"/>
                <w:cs/>
              </w:rPr>
              <w:t>ร่วม</w:t>
            </w:r>
          </w:p>
        </w:tc>
        <w:tc>
          <w:tcPr>
            <w:tcW w:w="694" w:type="pct"/>
          </w:tcPr>
          <w:p w14:paraId="61904D1C" w14:textId="77777777" w:rsidR="00A07A8B" w:rsidRPr="00495C58" w:rsidRDefault="00A07A8B" w:rsidP="00DC4BC7">
            <w:pPr>
              <w:tabs>
                <w:tab w:val="clear" w:pos="227"/>
              </w:tabs>
              <w:ind w:left="-24" w:right="-29"/>
              <w:rPr>
                <w:rFonts w:ascii="Browallia New" w:eastAsia="Arial Unicode MS" w:hAnsi="Browallia New" w:cs="Browallia New"/>
                <w:spacing w:val="-4"/>
                <w:sz w:val="22"/>
                <w:szCs w:val="22"/>
                <w:cs/>
              </w:rPr>
            </w:pPr>
          </w:p>
        </w:tc>
        <w:tc>
          <w:tcPr>
            <w:tcW w:w="539" w:type="pct"/>
            <w:vAlign w:val="bottom"/>
          </w:tcPr>
          <w:p w14:paraId="77EB0981" w14:textId="77777777" w:rsidR="00A07A8B" w:rsidRPr="00495C58" w:rsidRDefault="00A07A8B" w:rsidP="00DC4BC7">
            <w:pPr>
              <w:pStyle w:val="a9"/>
              <w:ind w:right="-36"/>
              <w:jc w:val="center"/>
              <w:rPr>
                <w:rFonts w:ascii="Browallia New" w:eastAsia="Arial Unicode MS" w:hAnsi="Browallia New" w:cs="Browallia New"/>
                <w:snapToGrid w:val="0"/>
                <w:sz w:val="22"/>
                <w:szCs w:val="22"/>
                <w:lang w:eastAsia="th-TH"/>
              </w:rPr>
            </w:pPr>
          </w:p>
        </w:tc>
        <w:tc>
          <w:tcPr>
            <w:tcW w:w="538" w:type="pct"/>
            <w:vAlign w:val="bottom"/>
          </w:tcPr>
          <w:p w14:paraId="0ED88E01" w14:textId="77777777" w:rsidR="00A07A8B" w:rsidRPr="00495C58" w:rsidRDefault="00A07A8B" w:rsidP="00DC4BC7">
            <w:pPr>
              <w:pStyle w:val="a9"/>
              <w:ind w:right="-36"/>
              <w:jc w:val="center"/>
              <w:rPr>
                <w:rFonts w:ascii="Browallia New" w:eastAsia="Arial Unicode MS" w:hAnsi="Browallia New" w:cs="Browallia New"/>
                <w:snapToGrid w:val="0"/>
                <w:sz w:val="22"/>
                <w:szCs w:val="22"/>
                <w:lang w:eastAsia="th-TH"/>
              </w:rPr>
            </w:pPr>
          </w:p>
        </w:tc>
        <w:tc>
          <w:tcPr>
            <w:tcW w:w="538" w:type="pct"/>
          </w:tcPr>
          <w:p w14:paraId="24CC84D2" w14:textId="3DA17D1B" w:rsidR="00A07A8B" w:rsidRPr="00495C58" w:rsidRDefault="00A07A8B" w:rsidP="004B24CF">
            <w:pPr>
              <w:pStyle w:val="a9"/>
              <w:pBdr>
                <w:bottom w:val="single" w:sz="4" w:space="1" w:color="auto"/>
              </w:pBdr>
              <w:ind w:right="-64"/>
              <w:jc w:val="right"/>
              <w:rPr>
                <w:rFonts w:ascii="Browallia New" w:eastAsia="Arial Unicode MS" w:hAnsi="Browallia New" w:cs="Browallia New"/>
                <w:snapToGrid w:val="0"/>
                <w:sz w:val="22"/>
                <w:szCs w:val="22"/>
                <w:lang w:eastAsia="th-TH"/>
              </w:rPr>
            </w:pPr>
            <w:r w:rsidRPr="00495C58">
              <w:rPr>
                <w:rFonts w:ascii="Browallia New" w:eastAsia="Arial Unicode MS" w:hAnsi="Browallia New" w:cs="Browallia New"/>
                <w:snapToGrid w:val="0"/>
                <w:sz w:val="22"/>
                <w:szCs w:val="22"/>
                <w:cs/>
                <w:lang w:eastAsia="th-TH"/>
              </w:rPr>
              <w:t>840</w:t>
            </w:r>
            <w:r w:rsidRPr="00495C58">
              <w:rPr>
                <w:rFonts w:ascii="Browallia New" w:eastAsia="Arial Unicode MS" w:hAnsi="Browallia New" w:cs="Browallia New"/>
                <w:snapToGrid w:val="0"/>
                <w:sz w:val="22"/>
                <w:szCs w:val="22"/>
                <w:lang w:eastAsia="th-TH"/>
              </w:rPr>
              <w:t>,</w:t>
            </w:r>
            <w:r w:rsidRPr="00495C58">
              <w:rPr>
                <w:rFonts w:ascii="Browallia New" w:eastAsia="Arial Unicode MS" w:hAnsi="Browallia New" w:cs="Browallia New"/>
                <w:snapToGrid w:val="0"/>
                <w:sz w:val="22"/>
                <w:szCs w:val="22"/>
                <w:cs/>
                <w:lang w:eastAsia="th-TH"/>
              </w:rPr>
              <w:t>324</w:t>
            </w:r>
          </w:p>
        </w:tc>
        <w:tc>
          <w:tcPr>
            <w:tcW w:w="538" w:type="pct"/>
          </w:tcPr>
          <w:p w14:paraId="55103891" w14:textId="2F926E5E" w:rsidR="00A07A8B" w:rsidRPr="00495C58" w:rsidRDefault="00A07A8B" w:rsidP="004B24CF">
            <w:pPr>
              <w:pStyle w:val="a9"/>
              <w:pBdr>
                <w:bottom w:val="single" w:sz="4" w:space="1" w:color="auto"/>
              </w:pBdr>
              <w:ind w:right="-64"/>
              <w:jc w:val="right"/>
              <w:rPr>
                <w:rFonts w:ascii="Browallia New" w:eastAsia="Arial Unicode MS" w:hAnsi="Browallia New" w:cs="Browallia New"/>
                <w:snapToGrid w:val="0"/>
                <w:sz w:val="22"/>
                <w:szCs w:val="22"/>
                <w:lang w:eastAsia="th-TH"/>
              </w:rPr>
            </w:pPr>
            <w:r w:rsidRPr="00495C58">
              <w:rPr>
                <w:rFonts w:ascii="Browallia New" w:eastAsia="Arial Unicode MS" w:hAnsi="Browallia New" w:cs="Browallia New"/>
                <w:snapToGrid w:val="0"/>
                <w:sz w:val="22"/>
                <w:szCs w:val="22"/>
                <w:cs/>
                <w:lang w:eastAsia="th-TH"/>
              </w:rPr>
              <w:t>840</w:t>
            </w:r>
            <w:r w:rsidRPr="00495C58">
              <w:rPr>
                <w:rFonts w:ascii="Browallia New" w:eastAsia="Arial Unicode MS" w:hAnsi="Browallia New" w:cs="Browallia New"/>
                <w:snapToGrid w:val="0"/>
                <w:sz w:val="22"/>
                <w:szCs w:val="22"/>
                <w:lang w:eastAsia="th-TH"/>
              </w:rPr>
              <w:t>,</w:t>
            </w:r>
            <w:r w:rsidRPr="00495C58">
              <w:rPr>
                <w:rFonts w:ascii="Browallia New" w:eastAsia="Arial Unicode MS" w:hAnsi="Browallia New" w:cs="Browallia New"/>
                <w:snapToGrid w:val="0"/>
                <w:sz w:val="22"/>
                <w:szCs w:val="22"/>
                <w:cs/>
                <w:lang w:eastAsia="th-TH"/>
              </w:rPr>
              <w:t>206</w:t>
            </w:r>
          </w:p>
        </w:tc>
        <w:tc>
          <w:tcPr>
            <w:tcW w:w="537" w:type="pct"/>
            <w:vAlign w:val="bottom"/>
          </w:tcPr>
          <w:p w14:paraId="6A56E911" w14:textId="76FB8904" w:rsidR="00A07A8B" w:rsidRPr="00495C58" w:rsidRDefault="00A07A8B" w:rsidP="004B24CF">
            <w:pPr>
              <w:pBdr>
                <w:bottom w:val="single" w:sz="4" w:space="1" w:color="auto"/>
              </w:pBdr>
              <w:tabs>
                <w:tab w:val="decimal" w:pos="763"/>
              </w:tabs>
              <w:ind w:right="-64"/>
              <w:jc w:val="center"/>
              <w:rPr>
                <w:rFonts w:ascii="Browallia New" w:eastAsia="Arial Unicode MS" w:hAnsi="Browallia New" w:cs="Browallia New"/>
                <w:sz w:val="20"/>
                <w:szCs w:val="20"/>
              </w:rPr>
            </w:pPr>
            <w:r w:rsidRPr="00495C58">
              <w:rPr>
                <w:rFonts w:ascii="Browallia New" w:eastAsia="Arial Unicode MS" w:hAnsi="Browallia New" w:cs="Browallia New" w:hint="cs"/>
                <w:sz w:val="20"/>
                <w:szCs w:val="20"/>
                <w:cs/>
                <w:lang w:val="en-GB"/>
              </w:rPr>
              <w:t xml:space="preserve">       </w:t>
            </w:r>
            <w:r w:rsidRPr="00495C58">
              <w:rPr>
                <w:rFonts w:ascii="Browallia New" w:eastAsia="Arial Unicode MS" w:hAnsi="Browallia New" w:cs="Browallia New"/>
                <w:sz w:val="20"/>
                <w:szCs w:val="20"/>
              </w:rPr>
              <w:t>-</w:t>
            </w:r>
          </w:p>
        </w:tc>
        <w:tc>
          <w:tcPr>
            <w:tcW w:w="537" w:type="pct"/>
            <w:vAlign w:val="bottom"/>
          </w:tcPr>
          <w:p w14:paraId="23381B93" w14:textId="4A508620" w:rsidR="00A07A8B" w:rsidRPr="00495C58" w:rsidRDefault="00A07A8B" w:rsidP="004B24CF">
            <w:pPr>
              <w:pBdr>
                <w:bottom w:val="single" w:sz="4" w:space="1" w:color="auto"/>
              </w:pBdr>
              <w:tabs>
                <w:tab w:val="decimal" w:pos="763"/>
              </w:tabs>
              <w:ind w:right="-64"/>
              <w:jc w:val="center"/>
              <w:rPr>
                <w:rFonts w:ascii="Browallia New" w:eastAsia="Arial Unicode MS" w:hAnsi="Browallia New" w:cs="Browallia New"/>
                <w:sz w:val="20"/>
                <w:szCs w:val="20"/>
                <w:cs/>
                <w:lang w:val="en-GB"/>
              </w:rPr>
            </w:pPr>
            <w:r w:rsidRPr="00495C58">
              <w:rPr>
                <w:rFonts w:ascii="Browallia New" w:eastAsia="Arial Unicode MS" w:hAnsi="Browallia New" w:cs="Browallia New" w:hint="cs"/>
                <w:sz w:val="20"/>
                <w:szCs w:val="20"/>
                <w:cs/>
                <w:lang w:val="en-GB"/>
              </w:rPr>
              <w:t xml:space="preserve">       </w:t>
            </w:r>
            <w:r w:rsidRPr="00495C58">
              <w:rPr>
                <w:rFonts w:ascii="Browallia New" w:eastAsia="Arial Unicode MS" w:hAnsi="Browallia New" w:cs="Browallia New"/>
                <w:sz w:val="20"/>
                <w:szCs w:val="20"/>
                <w:lang w:val="en-GB"/>
              </w:rPr>
              <w:t>-</w:t>
            </w:r>
          </w:p>
        </w:tc>
      </w:tr>
      <w:tr w:rsidR="00A07A8B" w:rsidRPr="00495C58" w14:paraId="2704AEA7" w14:textId="77777777" w:rsidTr="00A07A8B">
        <w:trPr>
          <w:trHeight w:val="20"/>
        </w:trPr>
        <w:tc>
          <w:tcPr>
            <w:tcW w:w="1079" w:type="pct"/>
          </w:tcPr>
          <w:p w14:paraId="22E1B5C2" w14:textId="77777777" w:rsidR="00A07A8B" w:rsidRPr="00495C58" w:rsidRDefault="00A07A8B" w:rsidP="00DC4BC7">
            <w:pPr>
              <w:ind w:left="-30" w:right="-107"/>
              <w:rPr>
                <w:rFonts w:ascii="Browallia New" w:eastAsia="Arial Unicode MS" w:hAnsi="Browallia New" w:cs="Browallia New"/>
                <w:sz w:val="22"/>
                <w:szCs w:val="22"/>
                <w:cs/>
                <w:lang w:eastAsia="th-TH"/>
              </w:rPr>
            </w:pPr>
          </w:p>
        </w:tc>
        <w:tc>
          <w:tcPr>
            <w:tcW w:w="694" w:type="pct"/>
          </w:tcPr>
          <w:p w14:paraId="4806909E" w14:textId="77777777" w:rsidR="00A07A8B" w:rsidRPr="00495C58" w:rsidRDefault="00A07A8B" w:rsidP="00DC4BC7">
            <w:pPr>
              <w:tabs>
                <w:tab w:val="clear" w:pos="227"/>
              </w:tabs>
              <w:ind w:left="-24" w:right="-29"/>
              <w:rPr>
                <w:rFonts w:ascii="Browallia New" w:eastAsia="Arial Unicode MS" w:hAnsi="Browallia New" w:cs="Browallia New"/>
                <w:spacing w:val="-4"/>
                <w:sz w:val="22"/>
                <w:szCs w:val="22"/>
                <w:cs/>
              </w:rPr>
            </w:pPr>
          </w:p>
        </w:tc>
        <w:tc>
          <w:tcPr>
            <w:tcW w:w="539" w:type="pct"/>
            <w:vAlign w:val="bottom"/>
          </w:tcPr>
          <w:p w14:paraId="3EE6DFA1" w14:textId="77777777" w:rsidR="00A07A8B" w:rsidRPr="00495C58" w:rsidRDefault="00A07A8B" w:rsidP="00DC4BC7">
            <w:pPr>
              <w:pStyle w:val="a9"/>
              <w:ind w:right="-36"/>
              <w:jc w:val="center"/>
              <w:rPr>
                <w:rFonts w:ascii="Browallia New" w:eastAsia="Arial Unicode MS" w:hAnsi="Browallia New" w:cs="Browallia New"/>
                <w:snapToGrid w:val="0"/>
                <w:sz w:val="22"/>
                <w:szCs w:val="22"/>
                <w:lang w:eastAsia="th-TH"/>
              </w:rPr>
            </w:pPr>
          </w:p>
        </w:tc>
        <w:tc>
          <w:tcPr>
            <w:tcW w:w="538" w:type="pct"/>
            <w:vAlign w:val="bottom"/>
          </w:tcPr>
          <w:p w14:paraId="3A1E0259" w14:textId="77777777" w:rsidR="00A07A8B" w:rsidRPr="00495C58" w:rsidRDefault="00A07A8B" w:rsidP="00DC4BC7">
            <w:pPr>
              <w:pStyle w:val="a9"/>
              <w:ind w:right="-36"/>
              <w:jc w:val="center"/>
              <w:rPr>
                <w:rFonts w:ascii="Browallia New" w:eastAsia="Arial Unicode MS" w:hAnsi="Browallia New" w:cs="Browallia New"/>
                <w:snapToGrid w:val="0"/>
                <w:sz w:val="22"/>
                <w:szCs w:val="22"/>
                <w:lang w:eastAsia="th-TH"/>
              </w:rPr>
            </w:pPr>
          </w:p>
        </w:tc>
        <w:tc>
          <w:tcPr>
            <w:tcW w:w="538" w:type="pct"/>
          </w:tcPr>
          <w:p w14:paraId="2C4CE886" w14:textId="77777777" w:rsidR="00A07A8B" w:rsidRPr="00495C58" w:rsidRDefault="00A07A8B" w:rsidP="00AE1437">
            <w:pPr>
              <w:pStyle w:val="a9"/>
              <w:ind w:right="-64"/>
              <w:jc w:val="right"/>
              <w:rPr>
                <w:rFonts w:ascii="Browallia New" w:eastAsia="Arial Unicode MS" w:hAnsi="Browallia New" w:cs="Browallia New"/>
                <w:snapToGrid w:val="0"/>
                <w:sz w:val="22"/>
                <w:szCs w:val="22"/>
                <w:cs/>
                <w:lang w:eastAsia="th-TH"/>
              </w:rPr>
            </w:pPr>
          </w:p>
        </w:tc>
        <w:tc>
          <w:tcPr>
            <w:tcW w:w="538" w:type="pct"/>
          </w:tcPr>
          <w:p w14:paraId="1D812E81" w14:textId="77777777" w:rsidR="00A07A8B" w:rsidRPr="00495C58" w:rsidRDefault="00A07A8B" w:rsidP="00AE1437">
            <w:pPr>
              <w:pStyle w:val="a9"/>
              <w:tabs>
                <w:tab w:val="left" w:pos="1170"/>
              </w:tabs>
              <w:ind w:left="-27" w:right="24"/>
              <w:jc w:val="right"/>
              <w:rPr>
                <w:rFonts w:ascii="Browallia New" w:eastAsia="Arial Unicode MS" w:hAnsi="Browallia New" w:cs="Browallia New"/>
                <w:snapToGrid w:val="0"/>
                <w:sz w:val="22"/>
                <w:szCs w:val="22"/>
                <w:cs/>
                <w:lang w:eastAsia="th-TH"/>
              </w:rPr>
            </w:pPr>
          </w:p>
        </w:tc>
        <w:tc>
          <w:tcPr>
            <w:tcW w:w="537" w:type="pct"/>
            <w:vAlign w:val="bottom"/>
          </w:tcPr>
          <w:p w14:paraId="7FE1CBD3" w14:textId="77777777" w:rsidR="00A07A8B" w:rsidRPr="00495C58" w:rsidRDefault="00A07A8B" w:rsidP="00AE1437">
            <w:pPr>
              <w:tabs>
                <w:tab w:val="decimal" w:pos="763"/>
              </w:tabs>
              <w:ind w:right="-64"/>
              <w:jc w:val="center"/>
              <w:rPr>
                <w:rFonts w:ascii="Browallia New" w:eastAsia="Arial Unicode MS" w:hAnsi="Browallia New" w:cs="Browallia New"/>
                <w:sz w:val="20"/>
                <w:szCs w:val="20"/>
                <w:cs/>
                <w:lang w:val="en-GB"/>
              </w:rPr>
            </w:pPr>
          </w:p>
        </w:tc>
        <w:tc>
          <w:tcPr>
            <w:tcW w:w="537" w:type="pct"/>
            <w:vAlign w:val="bottom"/>
          </w:tcPr>
          <w:p w14:paraId="14554A00" w14:textId="77777777" w:rsidR="00A07A8B" w:rsidRPr="00495C58" w:rsidRDefault="00A07A8B" w:rsidP="00AE1437">
            <w:pPr>
              <w:tabs>
                <w:tab w:val="decimal" w:pos="763"/>
              </w:tabs>
              <w:ind w:right="-64"/>
              <w:jc w:val="center"/>
              <w:rPr>
                <w:rFonts w:ascii="Browallia New" w:eastAsia="Arial Unicode MS" w:hAnsi="Browallia New" w:cs="Browallia New"/>
                <w:sz w:val="20"/>
                <w:szCs w:val="20"/>
                <w:cs/>
                <w:lang w:val="en-GB"/>
              </w:rPr>
            </w:pPr>
          </w:p>
        </w:tc>
      </w:tr>
      <w:tr w:rsidR="00A07A8B" w:rsidRPr="00495C58" w14:paraId="225373C9" w14:textId="77777777" w:rsidTr="00A07A8B">
        <w:trPr>
          <w:trHeight w:val="20"/>
        </w:trPr>
        <w:tc>
          <w:tcPr>
            <w:tcW w:w="1773" w:type="pct"/>
            <w:gridSpan w:val="2"/>
          </w:tcPr>
          <w:p w14:paraId="253DC64B" w14:textId="70B08662" w:rsidR="00A07A8B" w:rsidRPr="00495C58" w:rsidRDefault="00A07A8B" w:rsidP="00DC4BC7">
            <w:pPr>
              <w:tabs>
                <w:tab w:val="clear" w:pos="227"/>
              </w:tabs>
              <w:ind w:left="-24" w:right="-29"/>
              <w:rPr>
                <w:rFonts w:ascii="Browallia New" w:eastAsia="Arial Unicode MS" w:hAnsi="Browallia New" w:cs="Browallia New"/>
                <w:spacing w:val="-4"/>
                <w:sz w:val="22"/>
                <w:szCs w:val="22"/>
                <w:cs/>
              </w:rPr>
            </w:pPr>
            <w:r w:rsidRPr="00495C58">
              <w:rPr>
                <w:rFonts w:ascii="Browallia New" w:eastAsia="Arial Unicode MS" w:hAnsi="Browallia New" w:cs="Browallia New" w:hint="cs"/>
                <w:b/>
                <w:bCs/>
                <w:sz w:val="22"/>
                <w:szCs w:val="22"/>
                <w:cs/>
                <w:lang w:eastAsia="th-TH"/>
              </w:rPr>
              <w:t>การร่วมค้า</w:t>
            </w:r>
            <w:r w:rsidRPr="00495C58">
              <w:rPr>
                <w:rFonts w:ascii="Browallia New" w:eastAsia="Arial Unicode MS" w:hAnsi="Browallia New" w:cs="Browallia New"/>
                <w:b/>
                <w:bCs/>
                <w:sz w:val="22"/>
                <w:szCs w:val="22"/>
                <w:lang w:eastAsia="th-TH"/>
              </w:rPr>
              <w:t xml:space="preserve"> </w:t>
            </w:r>
            <w:r w:rsidRPr="00495C58">
              <w:rPr>
                <w:rFonts w:ascii="Browallia New" w:eastAsia="Arial Unicode MS" w:hAnsi="Browallia New" w:cs="Browallia New"/>
                <w:i/>
                <w:iCs/>
                <w:sz w:val="22"/>
                <w:szCs w:val="22"/>
                <w:lang w:eastAsia="th-TH"/>
              </w:rPr>
              <w:t>(</w:t>
            </w:r>
            <w:r w:rsidRPr="00495C58">
              <w:rPr>
                <w:rFonts w:ascii="Browallia New" w:eastAsia="Arial Unicode MS" w:hAnsi="Browallia New" w:cs="Browallia New"/>
                <w:i/>
                <w:iCs/>
                <w:sz w:val="22"/>
                <w:szCs w:val="22"/>
                <w:cs/>
                <w:lang w:eastAsia="th-TH"/>
              </w:rPr>
              <w:t>ถือโดยบริษัทย่อย</w:t>
            </w:r>
            <w:r w:rsidRPr="00495C58">
              <w:rPr>
                <w:rFonts w:ascii="Browallia New" w:eastAsia="Arial Unicode MS" w:hAnsi="Browallia New" w:cs="Browallia New"/>
                <w:i/>
                <w:iCs/>
                <w:sz w:val="22"/>
                <w:szCs w:val="22"/>
                <w:lang w:eastAsia="th-TH"/>
              </w:rPr>
              <w:t>)</w:t>
            </w:r>
          </w:p>
        </w:tc>
        <w:tc>
          <w:tcPr>
            <w:tcW w:w="539" w:type="pct"/>
            <w:vAlign w:val="bottom"/>
          </w:tcPr>
          <w:p w14:paraId="4DECF6C6" w14:textId="77777777" w:rsidR="00A07A8B" w:rsidRPr="00495C58" w:rsidRDefault="00A07A8B" w:rsidP="00DC4BC7">
            <w:pPr>
              <w:pStyle w:val="a9"/>
              <w:ind w:right="-36"/>
              <w:jc w:val="center"/>
              <w:rPr>
                <w:rFonts w:ascii="Browallia New" w:eastAsia="Arial Unicode MS" w:hAnsi="Browallia New" w:cs="Browallia New"/>
                <w:snapToGrid w:val="0"/>
                <w:sz w:val="22"/>
                <w:szCs w:val="22"/>
                <w:lang w:eastAsia="th-TH"/>
              </w:rPr>
            </w:pPr>
          </w:p>
        </w:tc>
        <w:tc>
          <w:tcPr>
            <w:tcW w:w="538" w:type="pct"/>
            <w:vAlign w:val="bottom"/>
          </w:tcPr>
          <w:p w14:paraId="16C3E75E" w14:textId="77777777" w:rsidR="00A07A8B" w:rsidRPr="00495C58" w:rsidRDefault="00A07A8B" w:rsidP="00DC4BC7">
            <w:pPr>
              <w:pStyle w:val="a9"/>
              <w:ind w:right="-36"/>
              <w:jc w:val="center"/>
              <w:rPr>
                <w:rFonts w:ascii="Browallia New" w:eastAsia="Arial Unicode MS" w:hAnsi="Browallia New" w:cs="Browallia New"/>
                <w:snapToGrid w:val="0"/>
                <w:sz w:val="22"/>
                <w:szCs w:val="22"/>
                <w:lang w:eastAsia="th-TH"/>
              </w:rPr>
            </w:pPr>
          </w:p>
        </w:tc>
        <w:tc>
          <w:tcPr>
            <w:tcW w:w="538" w:type="pct"/>
          </w:tcPr>
          <w:p w14:paraId="748FC807" w14:textId="77777777" w:rsidR="00A07A8B" w:rsidRPr="00495C58" w:rsidRDefault="00A07A8B" w:rsidP="00AE1437">
            <w:pPr>
              <w:pStyle w:val="a9"/>
              <w:ind w:right="-64"/>
              <w:jc w:val="right"/>
              <w:rPr>
                <w:rFonts w:ascii="Browallia New" w:eastAsia="Arial Unicode MS" w:hAnsi="Browallia New" w:cs="Browallia New"/>
                <w:snapToGrid w:val="0"/>
                <w:sz w:val="22"/>
                <w:szCs w:val="22"/>
                <w:lang w:eastAsia="th-TH"/>
              </w:rPr>
            </w:pPr>
          </w:p>
        </w:tc>
        <w:tc>
          <w:tcPr>
            <w:tcW w:w="538" w:type="pct"/>
          </w:tcPr>
          <w:p w14:paraId="4AF9AE4D" w14:textId="77777777" w:rsidR="00A07A8B" w:rsidRPr="00495C58" w:rsidRDefault="00A07A8B" w:rsidP="00AE1437">
            <w:pPr>
              <w:pStyle w:val="a9"/>
              <w:tabs>
                <w:tab w:val="left" w:pos="1170"/>
              </w:tabs>
              <w:ind w:left="-27" w:right="24"/>
              <w:jc w:val="right"/>
              <w:rPr>
                <w:rFonts w:ascii="Browallia New" w:eastAsia="Arial Unicode MS" w:hAnsi="Browallia New" w:cs="Browallia New"/>
                <w:snapToGrid w:val="0"/>
                <w:sz w:val="22"/>
                <w:szCs w:val="22"/>
                <w:lang w:eastAsia="th-TH"/>
              </w:rPr>
            </w:pPr>
          </w:p>
        </w:tc>
        <w:tc>
          <w:tcPr>
            <w:tcW w:w="537" w:type="pct"/>
            <w:vAlign w:val="bottom"/>
          </w:tcPr>
          <w:p w14:paraId="67A0A041" w14:textId="77777777" w:rsidR="00A07A8B" w:rsidRPr="00495C58" w:rsidRDefault="00A07A8B" w:rsidP="00AE1437">
            <w:pPr>
              <w:tabs>
                <w:tab w:val="decimal" w:pos="763"/>
              </w:tabs>
              <w:ind w:right="-64"/>
              <w:jc w:val="center"/>
              <w:rPr>
                <w:rFonts w:ascii="Browallia New" w:eastAsia="Arial Unicode MS" w:hAnsi="Browallia New" w:cs="Browallia New"/>
                <w:sz w:val="20"/>
                <w:szCs w:val="20"/>
                <w:cs/>
                <w:lang w:val="en-GB"/>
              </w:rPr>
            </w:pPr>
          </w:p>
        </w:tc>
        <w:tc>
          <w:tcPr>
            <w:tcW w:w="537" w:type="pct"/>
            <w:vAlign w:val="bottom"/>
          </w:tcPr>
          <w:p w14:paraId="1830C71D" w14:textId="77777777" w:rsidR="00A07A8B" w:rsidRPr="00495C58" w:rsidRDefault="00A07A8B" w:rsidP="00AE1437">
            <w:pPr>
              <w:tabs>
                <w:tab w:val="decimal" w:pos="763"/>
              </w:tabs>
              <w:ind w:right="-64"/>
              <w:jc w:val="center"/>
              <w:rPr>
                <w:rFonts w:ascii="Browallia New" w:eastAsia="Arial Unicode MS" w:hAnsi="Browallia New" w:cs="Browallia New"/>
                <w:sz w:val="20"/>
                <w:szCs w:val="20"/>
                <w:cs/>
                <w:lang w:val="en-GB"/>
              </w:rPr>
            </w:pPr>
          </w:p>
        </w:tc>
      </w:tr>
      <w:tr w:rsidR="00025BBA" w:rsidRPr="00495C58" w14:paraId="446AD19B" w14:textId="77777777" w:rsidTr="00A07A8B">
        <w:trPr>
          <w:trHeight w:val="20"/>
        </w:trPr>
        <w:tc>
          <w:tcPr>
            <w:tcW w:w="1079" w:type="pct"/>
          </w:tcPr>
          <w:p w14:paraId="5CC4723C" w14:textId="13D0E43B" w:rsidR="00025BBA" w:rsidRPr="00495C58" w:rsidRDefault="00025BBA" w:rsidP="00025BBA">
            <w:pPr>
              <w:ind w:left="-30" w:right="-107"/>
              <w:rPr>
                <w:rFonts w:ascii="Browallia New" w:eastAsia="Arial Unicode MS" w:hAnsi="Browallia New" w:cs="Browallia New"/>
                <w:sz w:val="22"/>
                <w:szCs w:val="22"/>
                <w:cs/>
                <w:lang w:eastAsia="th-TH"/>
              </w:rPr>
            </w:pPr>
            <w:r w:rsidRPr="00495C58">
              <w:rPr>
                <w:rFonts w:ascii="Browallia New" w:eastAsia="Arial Unicode MS" w:hAnsi="Browallia New" w:cs="Browallia New" w:hint="cs"/>
                <w:sz w:val="22"/>
                <w:szCs w:val="22"/>
                <w:cs/>
                <w:lang w:eastAsia="th-TH"/>
              </w:rPr>
              <w:t>บริษัท เอิบ เวลเนส จำกัด</w:t>
            </w:r>
          </w:p>
        </w:tc>
        <w:tc>
          <w:tcPr>
            <w:tcW w:w="694" w:type="pct"/>
          </w:tcPr>
          <w:p w14:paraId="0CC89133" w14:textId="77777777" w:rsidR="00917C24" w:rsidRPr="00495C58" w:rsidRDefault="00025BBA" w:rsidP="00025BBA">
            <w:pPr>
              <w:tabs>
                <w:tab w:val="clear" w:pos="227"/>
              </w:tabs>
              <w:ind w:left="-24" w:right="-29"/>
              <w:rPr>
                <w:rFonts w:ascii="Browallia New" w:eastAsia="Arial Unicode MS" w:hAnsi="Browallia New" w:cs="Browallia New"/>
                <w:spacing w:val="-4"/>
                <w:sz w:val="22"/>
                <w:szCs w:val="22"/>
              </w:rPr>
            </w:pPr>
            <w:r w:rsidRPr="00495C58">
              <w:rPr>
                <w:rFonts w:ascii="Browallia New" w:eastAsia="Arial Unicode MS" w:hAnsi="Browallia New" w:cs="Browallia New"/>
                <w:spacing w:val="-4"/>
                <w:sz w:val="22"/>
                <w:szCs w:val="22"/>
                <w:cs/>
              </w:rPr>
              <w:t>จำหน่ายผลิตภัณฑ์</w:t>
            </w:r>
            <w:r w:rsidR="00EE5791" w:rsidRPr="00495C58">
              <w:rPr>
                <w:rFonts w:ascii="Browallia New" w:eastAsia="Arial Unicode MS" w:hAnsi="Browallia New" w:cs="Browallia New" w:hint="cs"/>
                <w:spacing w:val="-4"/>
                <w:sz w:val="22"/>
                <w:szCs w:val="22"/>
                <w:cs/>
              </w:rPr>
              <w:t xml:space="preserve"> </w:t>
            </w:r>
          </w:p>
          <w:p w14:paraId="250511DF" w14:textId="77777777" w:rsidR="00917C24" w:rsidRPr="00495C58" w:rsidRDefault="00917C24" w:rsidP="00025BBA">
            <w:pPr>
              <w:tabs>
                <w:tab w:val="clear" w:pos="227"/>
              </w:tabs>
              <w:ind w:left="-24" w:right="-29"/>
              <w:rPr>
                <w:rFonts w:ascii="Browallia New" w:eastAsia="Arial Unicode MS" w:hAnsi="Browallia New" w:cs="Browallia New"/>
                <w:spacing w:val="-4"/>
                <w:sz w:val="22"/>
                <w:szCs w:val="22"/>
              </w:rPr>
            </w:pPr>
            <w:r w:rsidRPr="00495C58">
              <w:rPr>
                <w:rFonts w:ascii="Browallia New" w:eastAsia="Arial Unicode MS" w:hAnsi="Browallia New" w:cs="Browallia New" w:hint="cs"/>
                <w:spacing w:val="-4"/>
                <w:sz w:val="22"/>
                <w:szCs w:val="22"/>
                <w:cs/>
              </w:rPr>
              <w:t xml:space="preserve">   </w:t>
            </w:r>
            <w:r w:rsidR="00025BBA" w:rsidRPr="00495C58">
              <w:rPr>
                <w:rFonts w:ascii="Browallia New" w:eastAsia="Arial Unicode MS" w:hAnsi="Browallia New" w:cs="Browallia New"/>
                <w:spacing w:val="-4"/>
                <w:sz w:val="22"/>
                <w:szCs w:val="22"/>
                <w:cs/>
              </w:rPr>
              <w:t>เครื่องสำอางและ</w:t>
            </w:r>
          </w:p>
          <w:p w14:paraId="775F44B4" w14:textId="383480E5" w:rsidR="00025BBA" w:rsidRPr="00495C58" w:rsidRDefault="00917C24" w:rsidP="00025BBA">
            <w:pPr>
              <w:tabs>
                <w:tab w:val="clear" w:pos="227"/>
              </w:tabs>
              <w:ind w:left="-24" w:right="-29"/>
              <w:rPr>
                <w:rFonts w:ascii="Browallia New" w:eastAsia="Arial Unicode MS" w:hAnsi="Browallia New" w:cs="Browallia New"/>
                <w:spacing w:val="-4"/>
                <w:sz w:val="22"/>
                <w:szCs w:val="22"/>
                <w:cs/>
              </w:rPr>
            </w:pPr>
            <w:r w:rsidRPr="00495C58">
              <w:rPr>
                <w:rFonts w:ascii="Browallia New" w:eastAsia="Arial Unicode MS" w:hAnsi="Browallia New" w:cs="Browallia New" w:hint="cs"/>
                <w:spacing w:val="-4"/>
                <w:sz w:val="22"/>
                <w:szCs w:val="22"/>
                <w:cs/>
              </w:rPr>
              <w:t xml:space="preserve">       </w:t>
            </w:r>
            <w:r w:rsidR="00025BBA" w:rsidRPr="00495C58">
              <w:rPr>
                <w:rFonts w:ascii="Browallia New" w:eastAsia="Arial Unicode MS" w:hAnsi="Browallia New" w:cs="Browallia New"/>
                <w:spacing w:val="-4"/>
                <w:sz w:val="22"/>
                <w:szCs w:val="22"/>
                <w:cs/>
              </w:rPr>
              <w:t>ให้บริการสปา</w:t>
            </w:r>
          </w:p>
        </w:tc>
        <w:tc>
          <w:tcPr>
            <w:tcW w:w="539" w:type="pct"/>
            <w:vAlign w:val="bottom"/>
          </w:tcPr>
          <w:p w14:paraId="1CDBB696" w14:textId="73BC1AD2" w:rsidR="00025BBA" w:rsidRPr="00495C58" w:rsidRDefault="00025BBA" w:rsidP="00025BBA">
            <w:pPr>
              <w:pStyle w:val="a9"/>
              <w:ind w:right="-36"/>
              <w:jc w:val="center"/>
              <w:rPr>
                <w:rFonts w:ascii="Browallia New" w:eastAsia="Arial Unicode MS" w:hAnsi="Browallia New" w:cs="Browallia New"/>
                <w:snapToGrid w:val="0"/>
                <w:sz w:val="22"/>
                <w:szCs w:val="22"/>
                <w:cs/>
                <w:lang w:eastAsia="th-TH"/>
              </w:rPr>
            </w:pPr>
            <w:r w:rsidRPr="00495C58">
              <w:rPr>
                <w:rFonts w:ascii="Browallia New" w:eastAsia="Arial Unicode MS" w:hAnsi="Browallia New" w:cs="Browallia New"/>
                <w:snapToGrid w:val="0"/>
                <w:sz w:val="22"/>
                <w:szCs w:val="22"/>
                <w:lang w:eastAsia="th-TH"/>
              </w:rPr>
              <w:t>34</w:t>
            </w:r>
          </w:p>
        </w:tc>
        <w:tc>
          <w:tcPr>
            <w:tcW w:w="538" w:type="pct"/>
            <w:vAlign w:val="bottom"/>
          </w:tcPr>
          <w:p w14:paraId="33F86273" w14:textId="5F4D62C0" w:rsidR="00025BBA" w:rsidRPr="00495C58" w:rsidRDefault="00025BBA" w:rsidP="00025BBA">
            <w:pPr>
              <w:pStyle w:val="a9"/>
              <w:ind w:right="-36"/>
              <w:jc w:val="center"/>
              <w:rPr>
                <w:rFonts w:ascii="Browallia New" w:eastAsia="Arial Unicode MS" w:hAnsi="Browallia New" w:cs="Browallia New"/>
                <w:snapToGrid w:val="0"/>
                <w:sz w:val="22"/>
                <w:szCs w:val="22"/>
                <w:lang w:eastAsia="th-TH"/>
              </w:rPr>
            </w:pPr>
            <w:r w:rsidRPr="00495C58">
              <w:rPr>
                <w:rFonts w:ascii="Browallia New" w:eastAsia="Arial Unicode MS" w:hAnsi="Browallia New" w:cs="Browallia New"/>
                <w:sz w:val="20"/>
                <w:szCs w:val="20"/>
                <w:lang w:val="en-GB"/>
              </w:rPr>
              <w:t>-</w:t>
            </w:r>
          </w:p>
        </w:tc>
        <w:tc>
          <w:tcPr>
            <w:tcW w:w="538" w:type="pct"/>
            <w:vAlign w:val="bottom"/>
          </w:tcPr>
          <w:p w14:paraId="5AE593F7" w14:textId="46BC32DF" w:rsidR="00025BBA" w:rsidRPr="00495C58" w:rsidRDefault="00025BBA" w:rsidP="007427E2">
            <w:pPr>
              <w:pBdr>
                <w:bottom w:val="single" w:sz="4" w:space="1" w:color="auto"/>
              </w:pBdr>
              <w:tabs>
                <w:tab w:val="decimal" w:pos="763"/>
              </w:tabs>
              <w:ind w:right="-64"/>
              <w:jc w:val="right"/>
              <w:rPr>
                <w:rFonts w:ascii="Browallia New" w:eastAsia="Arial Unicode MS" w:hAnsi="Browallia New" w:cs="Browallia New"/>
                <w:sz w:val="22"/>
                <w:szCs w:val="22"/>
                <w:lang w:val="en-GB"/>
              </w:rPr>
            </w:pPr>
            <w:r w:rsidRPr="00495C58">
              <w:rPr>
                <w:rFonts w:ascii="Browallia New" w:eastAsia="Arial Unicode MS" w:hAnsi="Browallia New" w:cs="Browallia New"/>
                <w:sz w:val="22"/>
                <w:szCs w:val="22"/>
                <w:lang w:val="en-GB"/>
              </w:rPr>
              <w:t>65,</w:t>
            </w:r>
            <w:r w:rsidR="00996A46" w:rsidRPr="00495C58">
              <w:rPr>
                <w:rFonts w:ascii="Browallia New" w:eastAsia="Arial Unicode MS" w:hAnsi="Browallia New" w:cs="Browallia New"/>
                <w:sz w:val="22"/>
                <w:szCs w:val="22"/>
                <w:lang w:val="en-GB"/>
              </w:rPr>
              <w:t>684</w:t>
            </w:r>
          </w:p>
        </w:tc>
        <w:tc>
          <w:tcPr>
            <w:tcW w:w="538" w:type="pct"/>
            <w:vAlign w:val="bottom"/>
          </w:tcPr>
          <w:p w14:paraId="346A61CB" w14:textId="002F7DAD" w:rsidR="00025BBA" w:rsidRPr="00495C58" w:rsidRDefault="00025BBA" w:rsidP="00025BBA">
            <w:pPr>
              <w:pBdr>
                <w:bottom w:val="single" w:sz="4" w:space="1" w:color="auto"/>
              </w:pBdr>
              <w:tabs>
                <w:tab w:val="decimal" w:pos="763"/>
              </w:tabs>
              <w:ind w:right="-64"/>
              <w:jc w:val="center"/>
              <w:rPr>
                <w:rFonts w:ascii="Browallia New" w:eastAsia="Arial Unicode MS" w:hAnsi="Browallia New" w:cs="Browallia New"/>
                <w:sz w:val="20"/>
                <w:szCs w:val="20"/>
                <w:lang w:val="en-GB"/>
              </w:rPr>
            </w:pPr>
            <w:r w:rsidRPr="00495C58">
              <w:rPr>
                <w:rFonts w:cs="Arial"/>
                <w:sz w:val="14"/>
                <w:szCs w:val="14"/>
                <w:lang w:val="en-GB"/>
              </w:rPr>
              <w:t xml:space="preserve">      -</w:t>
            </w:r>
          </w:p>
        </w:tc>
        <w:tc>
          <w:tcPr>
            <w:tcW w:w="537" w:type="pct"/>
            <w:vAlign w:val="bottom"/>
          </w:tcPr>
          <w:p w14:paraId="70367445" w14:textId="4D34BDD1" w:rsidR="00025BBA" w:rsidRPr="00495C58" w:rsidRDefault="00025BBA" w:rsidP="00025BBA">
            <w:pPr>
              <w:pBdr>
                <w:bottom w:val="single" w:sz="4" w:space="1" w:color="auto"/>
              </w:pBdr>
              <w:tabs>
                <w:tab w:val="decimal" w:pos="763"/>
              </w:tabs>
              <w:ind w:right="-64"/>
              <w:jc w:val="center"/>
              <w:rPr>
                <w:rFonts w:ascii="Browallia New" w:eastAsia="Arial Unicode MS" w:hAnsi="Browallia New" w:cs="Browallia New"/>
                <w:sz w:val="22"/>
                <w:szCs w:val="22"/>
                <w:lang w:eastAsia="th-TH"/>
              </w:rPr>
            </w:pPr>
            <w:r w:rsidRPr="00495C58">
              <w:rPr>
                <w:rFonts w:ascii="Browallia New" w:eastAsia="Arial Unicode MS" w:hAnsi="Browallia New" w:cs="Browallia New" w:hint="cs"/>
                <w:sz w:val="20"/>
                <w:szCs w:val="20"/>
                <w:cs/>
                <w:lang w:val="en-GB"/>
              </w:rPr>
              <w:t xml:space="preserve">       </w:t>
            </w:r>
            <w:r w:rsidRPr="00495C58">
              <w:rPr>
                <w:rFonts w:ascii="Browallia New" w:eastAsia="Arial Unicode MS" w:hAnsi="Browallia New" w:cs="Browallia New"/>
                <w:sz w:val="20"/>
                <w:szCs w:val="20"/>
                <w:lang w:val="en-GB"/>
              </w:rPr>
              <w:t>-</w:t>
            </w:r>
          </w:p>
        </w:tc>
        <w:tc>
          <w:tcPr>
            <w:tcW w:w="537" w:type="pct"/>
            <w:vAlign w:val="bottom"/>
          </w:tcPr>
          <w:p w14:paraId="74177EDD" w14:textId="6DBCF8F5" w:rsidR="00025BBA" w:rsidRPr="00495C58" w:rsidRDefault="00025BBA" w:rsidP="00025BBA">
            <w:pPr>
              <w:pBdr>
                <w:bottom w:val="single" w:sz="4" w:space="1" w:color="auto"/>
              </w:pBdr>
              <w:tabs>
                <w:tab w:val="decimal" w:pos="763"/>
              </w:tabs>
              <w:ind w:right="-64"/>
              <w:jc w:val="center"/>
              <w:rPr>
                <w:rFonts w:ascii="Browallia New" w:eastAsia="Arial Unicode MS" w:hAnsi="Browallia New" w:cs="Browallia New"/>
                <w:sz w:val="20"/>
                <w:szCs w:val="20"/>
                <w:cs/>
                <w:lang w:val="en-GB"/>
              </w:rPr>
            </w:pPr>
            <w:r w:rsidRPr="00495C58">
              <w:rPr>
                <w:rFonts w:ascii="Browallia New" w:eastAsia="Arial Unicode MS" w:hAnsi="Browallia New" w:cs="Browallia New" w:hint="cs"/>
                <w:sz w:val="20"/>
                <w:szCs w:val="20"/>
                <w:cs/>
                <w:lang w:val="en-GB"/>
              </w:rPr>
              <w:t xml:space="preserve">       </w:t>
            </w:r>
            <w:r w:rsidRPr="00495C58">
              <w:rPr>
                <w:rFonts w:ascii="Browallia New" w:eastAsia="Arial Unicode MS" w:hAnsi="Browallia New" w:cs="Browallia New"/>
                <w:sz w:val="20"/>
                <w:szCs w:val="20"/>
                <w:lang w:val="en-GB"/>
              </w:rPr>
              <w:t>-</w:t>
            </w:r>
          </w:p>
        </w:tc>
      </w:tr>
      <w:tr w:rsidR="00A07A8B" w:rsidRPr="00495C58" w14:paraId="0BE2CF8A" w14:textId="77777777" w:rsidTr="00A07A8B">
        <w:trPr>
          <w:trHeight w:val="20"/>
        </w:trPr>
        <w:tc>
          <w:tcPr>
            <w:tcW w:w="1079" w:type="pct"/>
          </w:tcPr>
          <w:p w14:paraId="6992C2AC" w14:textId="7AEE766E" w:rsidR="00A07A8B" w:rsidRPr="00495C58" w:rsidRDefault="004B24CF" w:rsidP="00A07A8B">
            <w:pPr>
              <w:ind w:left="-30" w:right="-107"/>
              <w:rPr>
                <w:rFonts w:ascii="Browallia New" w:eastAsia="Arial Unicode MS" w:hAnsi="Browallia New" w:cs="Browallia New"/>
                <w:sz w:val="22"/>
                <w:szCs w:val="22"/>
                <w:cs/>
                <w:lang w:eastAsia="th-TH"/>
              </w:rPr>
            </w:pPr>
            <w:r w:rsidRPr="00495C58">
              <w:rPr>
                <w:rFonts w:ascii="Browallia New" w:eastAsia="Arial Unicode MS" w:hAnsi="Browallia New" w:cs="Browallia New"/>
                <w:b/>
                <w:bCs/>
                <w:sz w:val="20"/>
                <w:szCs w:val="20"/>
                <w:cs/>
              </w:rPr>
              <w:t>รวม</w:t>
            </w:r>
            <w:r w:rsidRPr="00495C58">
              <w:rPr>
                <w:rFonts w:ascii="Browallia New" w:eastAsia="Arial Unicode MS" w:hAnsi="Browallia New" w:cs="Browallia New" w:hint="cs"/>
                <w:b/>
                <w:bCs/>
                <w:sz w:val="20"/>
                <w:szCs w:val="20"/>
                <w:cs/>
              </w:rPr>
              <w:t>การร่วมค้า</w:t>
            </w:r>
          </w:p>
        </w:tc>
        <w:tc>
          <w:tcPr>
            <w:tcW w:w="694" w:type="pct"/>
          </w:tcPr>
          <w:p w14:paraId="3E433B24" w14:textId="77777777" w:rsidR="00A07A8B" w:rsidRPr="00495C58" w:rsidRDefault="00A07A8B" w:rsidP="00A07A8B">
            <w:pPr>
              <w:tabs>
                <w:tab w:val="clear" w:pos="227"/>
              </w:tabs>
              <w:ind w:left="-24" w:right="-29"/>
              <w:rPr>
                <w:rFonts w:ascii="Browallia New" w:eastAsia="Arial Unicode MS" w:hAnsi="Browallia New" w:cs="Browallia New"/>
                <w:spacing w:val="-4"/>
                <w:sz w:val="22"/>
                <w:szCs w:val="22"/>
                <w:cs/>
              </w:rPr>
            </w:pPr>
          </w:p>
        </w:tc>
        <w:tc>
          <w:tcPr>
            <w:tcW w:w="539" w:type="pct"/>
            <w:vAlign w:val="bottom"/>
          </w:tcPr>
          <w:p w14:paraId="3440BB2E" w14:textId="77777777" w:rsidR="00A07A8B" w:rsidRPr="00495C58" w:rsidRDefault="00A07A8B" w:rsidP="00A07A8B">
            <w:pPr>
              <w:pStyle w:val="a9"/>
              <w:ind w:right="-36"/>
              <w:jc w:val="center"/>
              <w:rPr>
                <w:rFonts w:ascii="Browallia New" w:eastAsia="Arial Unicode MS" w:hAnsi="Browallia New" w:cs="Browallia New"/>
                <w:snapToGrid w:val="0"/>
                <w:sz w:val="22"/>
                <w:szCs w:val="22"/>
                <w:lang w:eastAsia="th-TH"/>
              </w:rPr>
            </w:pPr>
          </w:p>
        </w:tc>
        <w:tc>
          <w:tcPr>
            <w:tcW w:w="538" w:type="pct"/>
            <w:vAlign w:val="bottom"/>
          </w:tcPr>
          <w:p w14:paraId="3259AB27" w14:textId="77777777" w:rsidR="00A07A8B" w:rsidRPr="00495C58" w:rsidRDefault="00A07A8B" w:rsidP="00A07A8B">
            <w:pPr>
              <w:pStyle w:val="a9"/>
              <w:ind w:right="-36"/>
              <w:jc w:val="center"/>
              <w:rPr>
                <w:rFonts w:ascii="Browallia New" w:eastAsia="Arial Unicode MS" w:hAnsi="Browallia New" w:cs="Browallia New"/>
                <w:sz w:val="20"/>
                <w:szCs w:val="20"/>
                <w:lang w:val="en-GB"/>
              </w:rPr>
            </w:pPr>
          </w:p>
        </w:tc>
        <w:tc>
          <w:tcPr>
            <w:tcW w:w="538" w:type="pct"/>
            <w:vAlign w:val="bottom"/>
          </w:tcPr>
          <w:p w14:paraId="3507D009" w14:textId="506D60AC" w:rsidR="00A07A8B" w:rsidRPr="00495C58" w:rsidRDefault="00A07A8B" w:rsidP="00A07A8B">
            <w:pPr>
              <w:pBdr>
                <w:bottom w:val="single" w:sz="4" w:space="1" w:color="auto"/>
              </w:pBdr>
              <w:tabs>
                <w:tab w:val="decimal" w:pos="763"/>
              </w:tabs>
              <w:ind w:right="-64"/>
              <w:jc w:val="right"/>
              <w:rPr>
                <w:rFonts w:ascii="Browallia New" w:eastAsia="Arial Unicode MS" w:hAnsi="Browallia New" w:cs="Browallia New"/>
                <w:sz w:val="22"/>
                <w:szCs w:val="22"/>
                <w:lang w:val="en-GB"/>
              </w:rPr>
            </w:pPr>
            <w:r w:rsidRPr="00495C58">
              <w:rPr>
                <w:rFonts w:ascii="Browallia New" w:eastAsia="Arial Unicode MS" w:hAnsi="Browallia New" w:cs="Browallia New"/>
                <w:sz w:val="22"/>
                <w:szCs w:val="22"/>
                <w:lang w:val="en-GB"/>
              </w:rPr>
              <w:t>65,</w:t>
            </w:r>
            <w:r w:rsidR="00996A46" w:rsidRPr="00495C58">
              <w:rPr>
                <w:rFonts w:ascii="Browallia New" w:eastAsia="Arial Unicode MS" w:hAnsi="Browallia New" w:cs="Browallia New"/>
                <w:sz w:val="22"/>
                <w:szCs w:val="22"/>
                <w:lang w:val="en-GB"/>
              </w:rPr>
              <w:t>684</w:t>
            </w:r>
          </w:p>
        </w:tc>
        <w:tc>
          <w:tcPr>
            <w:tcW w:w="538" w:type="pct"/>
            <w:vAlign w:val="bottom"/>
          </w:tcPr>
          <w:p w14:paraId="07C4AD15" w14:textId="7B7D8937" w:rsidR="00A07A8B" w:rsidRPr="00495C58" w:rsidRDefault="00A07A8B" w:rsidP="00A07A8B">
            <w:pPr>
              <w:pBdr>
                <w:bottom w:val="single" w:sz="4" w:space="1" w:color="auto"/>
              </w:pBdr>
              <w:tabs>
                <w:tab w:val="decimal" w:pos="763"/>
              </w:tabs>
              <w:ind w:right="-64"/>
              <w:jc w:val="center"/>
              <w:rPr>
                <w:rFonts w:cs="Arial"/>
                <w:sz w:val="14"/>
                <w:szCs w:val="14"/>
                <w:lang w:val="en-GB"/>
              </w:rPr>
            </w:pPr>
            <w:r w:rsidRPr="00495C58">
              <w:rPr>
                <w:rFonts w:cs="Arial"/>
                <w:sz w:val="14"/>
                <w:szCs w:val="14"/>
                <w:lang w:val="en-GB"/>
              </w:rPr>
              <w:t xml:space="preserve">      -</w:t>
            </w:r>
          </w:p>
        </w:tc>
        <w:tc>
          <w:tcPr>
            <w:tcW w:w="537" w:type="pct"/>
            <w:vAlign w:val="bottom"/>
          </w:tcPr>
          <w:p w14:paraId="1F30C0DE" w14:textId="1A060F8C" w:rsidR="00A07A8B" w:rsidRPr="00495C58" w:rsidRDefault="00A07A8B" w:rsidP="00A07A8B">
            <w:pPr>
              <w:pBdr>
                <w:bottom w:val="single" w:sz="4" w:space="1" w:color="auto"/>
              </w:pBdr>
              <w:tabs>
                <w:tab w:val="decimal" w:pos="763"/>
              </w:tabs>
              <w:ind w:right="-64"/>
              <w:jc w:val="center"/>
              <w:rPr>
                <w:rFonts w:ascii="Browallia New" w:eastAsia="Arial Unicode MS" w:hAnsi="Browallia New" w:cs="Browallia New"/>
                <w:sz w:val="20"/>
                <w:szCs w:val="20"/>
                <w:cs/>
                <w:lang w:val="en-GB"/>
              </w:rPr>
            </w:pPr>
            <w:r w:rsidRPr="00495C58">
              <w:rPr>
                <w:rFonts w:ascii="Browallia New" w:eastAsia="Arial Unicode MS" w:hAnsi="Browallia New" w:cs="Browallia New" w:hint="cs"/>
                <w:sz w:val="20"/>
                <w:szCs w:val="20"/>
                <w:cs/>
                <w:lang w:val="en-GB"/>
              </w:rPr>
              <w:t xml:space="preserve">       </w:t>
            </w:r>
            <w:r w:rsidRPr="00495C58">
              <w:rPr>
                <w:rFonts w:ascii="Browallia New" w:eastAsia="Arial Unicode MS" w:hAnsi="Browallia New" w:cs="Browallia New"/>
                <w:sz w:val="20"/>
                <w:szCs w:val="20"/>
                <w:lang w:val="en-GB"/>
              </w:rPr>
              <w:t>-</w:t>
            </w:r>
          </w:p>
        </w:tc>
        <w:tc>
          <w:tcPr>
            <w:tcW w:w="537" w:type="pct"/>
            <w:vAlign w:val="bottom"/>
          </w:tcPr>
          <w:p w14:paraId="2C63CE01" w14:textId="758F3E68" w:rsidR="00A07A8B" w:rsidRPr="00495C58" w:rsidRDefault="00A07A8B" w:rsidP="00A07A8B">
            <w:pPr>
              <w:pBdr>
                <w:bottom w:val="single" w:sz="4" w:space="1" w:color="auto"/>
              </w:pBdr>
              <w:tabs>
                <w:tab w:val="decimal" w:pos="763"/>
              </w:tabs>
              <w:ind w:right="-64"/>
              <w:jc w:val="center"/>
              <w:rPr>
                <w:rFonts w:ascii="Browallia New" w:eastAsia="Arial Unicode MS" w:hAnsi="Browallia New" w:cs="Browallia New"/>
                <w:sz w:val="20"/>
                <w:szCs w:val="20"/>
                <w:cs/>
                <w:lang w:val="en-GB"/>
              </w:rPr>
            </w:pPr>
            <w:r w:rsidRPr="00495C58">
              <w:rPr>
                <w:rFonts w:ascii="Browallia New" w:eastAsia="Arial Unicode MS" w:hAnsi="Browallia New" w:cs="Browallia New" w:hint="cs"/>
                <w:sz w:val="20"/>
                <w:szCs w:val="20"/>
                <w:cs/>
                <w:lang w:val="en-GB"/>
              </w:rPr>
              <w:t xml:space="preserve">       </w:t>
            </w:r>
            <w:r w:rsidRPr="00495C58">
              <w:rPr>
                <w:rFonts w:ascii="Browallia New" w:eastAsia="Arial Unicode MS" w:hAnsi="Browallia New" w:cs="Browallia New"/>
                <w:sz w:val="20"/>
                <w:szCs w:val="20"/>
                <w:lang w:val="en-GB"/>
              </w:rPr>
              <w:t>-</w:t>
            </w:r>
          </w:p>
        </w:tc>
      </w:tr>
      <w:tr w:rsidR="00A07A8B" w:rsidRPr="00495C58" w14:paraId="198AADD7" w14:textId="77777777" w:rsidTr="00A07A8B">
        <w:trPr>
          <w:trHeight w:val="20"/>
        </w:trPr>
        <w:tc>
          <w:tcPr>
            <w:tcW w:w="1079" w:type="pct"/>
          </w:tcPr>
          <w:p w14:paraId="28E4ED9A" w14:textId="2BD30B5C" w:rsidR="00A07A8B" w:rsidRPr="00495C58" w:rsidRDefault="004B24CF" w:rsidP="00A07A8B">
            <w:pPr>
              <w:ind w:left="-30" w:right="-107"/>
              <w:rPr>
                <w:rFonts w:ascii="Browallia New" w:eastAsia="Arial Unicode MS" w:hAnsi="Browallia New" w:cs="Browallia New"/>
                <w:b/>
                <w:bCs/>
                <w:spacing w:val="-8"/>
                <w:sz w:val="22"/>
                <w:szCs w:val="22"/>
                <w:cs/>
                <w:lang w:eastAsia="th-TH"/>
              </w:rPr>
            </w:pPr>
            <w:r w:rsidRPr="00495C58">
              <w:rPr>
                <w:rFonts w:ascii="Browallia New" w:eastAsia="Arial Unicode MS" w:hAnsi="Browallia New" w:cs="Browallia New"/>
                <w:b/>
                <w:bCs/>
                <w:sz w:val="20"/>
                <w:szCs w:val="20"/>
                <w:cs/>
              </w:rPr>
              <w:t>รวมบริษัท</w:t>
            </w:r>
            <w:r w:rsidRPr="00495C58">
              <w:rPr>
                <w:rFonts w:ascii="Browallia New" w:eastAsia="Arial Unicode MS" w:hAnsi="Browallia New" w:cs="Browallia New" w:hint="cs"/>
                <w:b/>
                <w:bCs/>
                <w:sz w:val="20"/>
                <w:szCs w:val="20"/>
                <w:cs/>
              </w:rPr>
              <w:t>ร่วมและการร่วมค้า</w:t>
            </w:r>
          </w:p>
        </w:tc>
        <w:tc>
          <w:tcPr>
            <w:tcW w:w="694" w:type="pct"/>
          </w:tcPr>
          <w:p w14:paraId="717BF22D" w14:textId="77777777" w:rsidR="00A07A8B" w:rsidRPr="00495C58" w:rsidRDefault="00A07A8B" w:rsidP="00A07A8B">
            <w:pPr>
              <w:ind w:left="-20" w:right="-29" w:hanging="72"/>
              <w:rPr>
                <w:rFonts w:ascii="Browallia New" w:eastAsia="Arial Unicode MS" w:hAnsi="Browallia New" w:cs="Browallia New"/>
                <w:sz w:val="22"/>
                <w:szCs w:val="22"/>
              </w:rPr>
            </w:pPr>
          </w:p>
        </w:tc>
        <w:tc>
          <w:tcPr>
            <w:tcW w:w="539" w:type="pct"/>
            <w:vAlign w:val="bottom"/>
          </w:tcPr>
          <w:p w14:paraId="3B06A242" w14:textId="77777777" w:rsidR="00A07A8B" w:rsidRPr="00495C58" w:rsidRDefault="00A07A8B" w:rsidP="00A07A8B">
            <w:pPr>
              <w:pStyle w:val="a9"/>
              <w:tabs>
                <w:tab w:val="decimal" w:pos="795"/>
              </w:tabs>
              <w:ind w:right="-36"/>
              <w:jc w:val="right"/>
              <w:rPr>
                <w:rFonts w:ascii="Browallia New" w:eastAsia="Arial Unicode MS" w:hAnsi="Browallia New" w:cs="Browallia New"/>
                <w:snapToGrid w:val="0"/>
                <w:sz w:val="22"/>
                <w:szCs w:val="22"/>
                <w:lang w:val="en-GB" w:eastAsia="th-TH"/>
              </w:rPr>
            </w:pPr>
          </w:p>
        </w:tc>
        <w:tc>
          <w:tcPr>
            <w:tcW w:w="538" w:type="pct"/>
            <w:vAlign w:val="bottom"/>
          </w:tcPr>
          <w:p w14:paraId="088B85D6" w14:textId="77777777" w:rsidR="00A07A8B" w:rsidRPr="00495C58" w:rsidRDefault="00A07A8B" w:rsidP="00A07A8B">
            <w:pPr>
              <w:pStyle w:val="a9"/>
              <w:ind w:right="-36"/>
              <w:jc w:val="right"/>
              <w:rPr>
                <w:rFonts w:ascii="Browallia New" w:eastAsia="Arial Unicode MS" w:hAnsi="Browallia New" w:cs="Browallia New"/>
                <w:snapToGrid w:val="0"/>
                <w:sz w:val="22"/>
                <w:szCs w:val="22"/>
                <w:lang w:eastAsia="th-TH"/>
              </w:rPr>
            </w:pPr>
          </w:p>
        </w:tc>
        <w:tc>
          <w:tcPr>
            <w:tcW w:w="538" w:type="pct"/>
          </w:tcPr>
          <w:p w14:paraId="6B9A1DA2" w14:textId="082CE98C" w:rsidR="00A07A8B" w:rsidRPr="00495C58" w:rsidRDefault="00A07A8B" w:rsidP="00A07A8B">
            <w:pPr>
              <w:pStyle w:val="a9"/>
              <w:pBdr>
                <w:bottom w:val="single" w:sz="12" w:space="1" w:color="auto"/>
              </w:pBdr>
              <w:ind w:right="-64"/>
              <w:jc w:val="right"/>
              <w:rPr>
                <w:rFonts w:ascii="Browallia New" w:eastAsia="Arial Unicode MS" w:hAnsi="Browallia New" w:cs="Browallia New"/>
                <w:snapToGrid w:val="0"/>
                <w:sz w:val="22"/>
                <w:szCs w:val="22"/>
                <w:lang w:eastAsia="th-TH"/>
              </w:rPr>
            </w:pPr>
            <w:r w:rsidRPr="00495C58">
              <w:rPr>
                <w:rFonts w:ascii="Browallia New" w:eastAsia="Arial Unicode MS" w:hAnsi="Browallia New" w:cs="Browallia New"/>
                <w:snapToGrid w:val="0"/>
                <w:sz w:val="22"/>
                <w:szCs w:val="22"/>
                <w:lang w:eastAsia="th-TH"/>
              </w:rPr>
              <w:t>90</w:t>
            </w:r>
            <w:r w:rsidR="006C1B60" w:rsidRPr="00495C58">
              <w:rPr>
                <w:rFonts w:ascii="Browallia New" w:eastAsia="Arial Unicode MS" w:hAnsi="Browallia New" w:cs="Browallia New"/>
                <w:snapToGrid w:val="0"/>
                <w:sz w:val="22"/>
                <w:szCs w:val="22"/>
                <w:lang w:eastAsia="th-TH"/>
              </w:rPr>
              <w:t>6</w:t>
            </w:r>
            <w:r w:rsidRPr="00495C58">
              <w:rPr>
                <w:rFonts w:ascii="Browallia New" w:eastAsia="Arial Unicode MS" w:hAnsi="Browallia New" w:cs="Browallia New"/>
                <w:snapToGrid w:val="0"/>
                <w:sz w:val="22"/>
                <w:szCs w:val="22"/>
                <w:lang w:eastAsia="th-TH"/>
              </w:rPr>
              <w:t>,</w:t>
            </w:r>
            <w:r w:rsidR="006C1B60" w:rsidRPr="00495C58">
              <w:rPr>
                <w:rFonts w:ascii="Browallia New" w:eastAsia="Arial Unicode MS" w:hAnsi="Browallia New" w:cs="Browallia New"/>
                <w:snapToGrid w:val="0"/>
                <w:sz w:val="22"/>
                <w:szCs w:val="22"/>
                <w:lang w:eastAsia="th-TH"/>
              </w:rPr>
              <w:t>008</w:t>
            </w:r>
          </w:p>
        </w:tc>
        <w:tc>
          <w:tcPr>
            <w:tcW w:w="538" w:type="pct"/>
          </w:tcPr>
          <w:p w14:paraId="126FC737" w14:textId="048179BE" w:rsidR="00A07A8B" w:rsidRPr="00495C58" w:rsidRDefault="00A07A8B" w:rsidP="00A07A8B">
            <w:pPr>
              <w:pStyle w:val="a9"/>
              <w:pBdr>
                <w:bottom w:val="single" w:sz="12" w:space="1" w:color="auto"/>
              </w:pBdr>
              <w:ind w:right="-64"/>
              <w:jc w:val="right"/>
              <w:rPr>
                <w:rFonts w:ascii="Browallia New" w:eastAsia="Arial Unicode MS" w:hAnsi="Browallia New" w:cs="Browallia New"/>
                <w:snapToGrid w:val="0"/>
                <w:sz w:val="22"/>
                <w:szCs w:val="22"/>
                <w:lang w:val="en-GB" w:eastAsia="th-TH"/>
              </w:rPr>
            </w:pPr>
            <w:r w:rsidRPr="00495C58">
              <w:rPr>
                <w:rFonts w:ascii="Browallia New" w:eastAsia="Arial Unicode MS" w:hAnsi="Browallia New" w:cs="Browallia New"/>
                <w:snapToGrid w:val="0"/>
                <w:sz w:val="22"/>
                <w:szCs w:val="22"/>
                <w:lang w:eastAsia="th-TH"/>
              </w:rPr>
              <w:t>840,206</w:t>
            </w:r>
          </w:p>
        </w:tc>
        <w:tc>
          <w:tcPr>
            <w:tcW w:w="537" w:type="pct"/>
            <w:vAlign w:val="bottom"/>
          </w:tcPr>
          <w:p w14:paraId="653A4A17" w14:textId="3A2A42E1" w:rsidR="00A07A8B" w:rsidRPr="00495C58" w:rsidRDefault="00A07A8B" w:rsidP="00A07A8B">
            <w:pPr>
              <w:pBdr>
                <w:bottom w:val="single" w:sz="12" w:space="1" w:color="auto"/>
              </w:pBdr>
              <w:tabs>
                <w:tab w:val="decimal" w:pos="763"/>
              </w:tabs>
              <w:ind w:right="-64"/>
              <w:jc w:val="center"/>
              <w:rPr>
                <w:rFonts w:ascii="Browallia New" w:eastAsia="Arial Unicode MS" w:hAnsi="Browallia New" w:cs="Browallia New"/>
                <w:sz w:val="22"/>
                <w:szCs w:val="22"/>
                <w:lang w:eastAsia="th-TH"/>
              </w:rPr>
            </w:pPr>
            <w:r w:rsidRPr="00495C58">
              <w:rPr>
                <w:rFonts w:ascii="Browallia New" w:eastAsia="Arial Unicode MS" w:hAnsi="Browallia New" w:cs="Browallia New" w:hint="cs"/>
                <w:sz w:val="20"/>
                <w:szCs w:val="20"/>
                <w:cs/>
                <w:lang w:val="en-GB"/>
              </w:rPr>
              <w:t xml:space="preserve">       </w:t>
            </w:r>
            <w:r w:rsidRPr="00495C58">
              <w:rPr>
                <w:rFonts w:ascii="Browallia New" w:eastAsia="Arial Unicode MS" w:hAnsi="Browallia New" w:cs="Browallia New"/>
                <w:sz w:val="20"/>
                <w:szCs w:val="20"/>
                <w:lang w:val="en-GB"/>
              </w:rPr>
              <w:t>-</w:t>
            </w:r>
          </w:p>
        </w:tc>
        <w:tc>
          <w:tcPr>
            <w:tcW w:w="537" w:type="pct"/>
            <w:vAlign w:val="bottom"/>
          </w:tcPr>
          <w:p w14:paraId="08394EA4" w14:textId="11C130DF" w:rsidR="00A07A8B" w:rsidRPr="00495C58" w:rsidRDefault="00A07A8B" w:rsidP="00A07A8B">
            <w:pPr>
              <w:pBdr>
                <w:bottom w:val="single" w:sz="12" w:space="1" w:color="auto"/>
              </w:pBdr>
              <w:tabs>
                <w:tab w:val="decimal" w:pos="763"/>
              </w:tabs>
              <w:ind w:right="-64"/>
              <w:jc w:val="center"/>
              <w:rPr>
                <w:rFonts w:ascii="Browallia New" w:eastAsia="Arial Unicode MS" w:hAnsi="Browallia New" w:cs="Browallia New"/>
                <w:sz w:val="22"/>
                <w:szCs w:val="22"/>
              </w:rPr>
            </w:pPr>
            <w:r w:rsidRPr="00495C58">
              <w:rPr>
                <w:rFonts w:ascii="Browallia New" w:eastAsia="Arial Unicode MS" w:hAnsi="Browallia New" w:cs="Browallia New" w:hint="cs"/>
                <w:sz w:val="20"/>
                <w:szCs w:val="20"/>
                <w:cs/>
                <w:lang w:val="en-GB"/>
              </w:rPr>
              <w:t xml:space="preserve">       </w:t>
            </w:r>
            <w:r w:rsidRPr="00495C58">
              <w:rPr>
                <w:rFonts w:ascii="Browallia New" w:eastAsia="Arial Unicode MS" w:hAnsi="Browallia New" w:cs="Browallia New"/>
                <w:sz w:val="20"/>
                <w:szCs w:val="20"/>
                <w:lang w:val="en-GB"/>
              </w:rPr>
              <w:t>-</w:t>
            </w:r>
          </w:p>
        </w:tc>
      </w:tr>
    </w:tbl>
    <w:p w14:paraId="066124E6" w14:textId="77777777" w:rsidR="00933C19" w:rsidRPr="00495C58" w:rsidRDefault="00933C19" w:rsidP="008A4D6C">
      <w:pPr>
        <w:tabs>
          <w:tab w:val="left" w:pos="426"/>
        </w:tabs>
        <w:spacing w:line="240" w:lineRule="auto"/>
        <w:jc w:val="thaiDistribute"/>
        <w:rPr>
          <w:rFonts w:ascii="Browallia New" w:hAnsi="Browallia New" w:cs="Browallia New"/>
          <w:color w:val="000000" w:themeColor="text1"/>
          <w:sz w:val="28"/>
        </w:rPr>
      </w:pPr>
    </w:p>
    <w:p w14:paraId="78ABE37C" w14:textId="6921059D" w:rsidR="00830D0A" w:rsidRPr="00495C58" w:rsidRDefault="00830D0A" w:rsidP="002A3C6D">
      <w:pPr>
        <w:pStyle w:val="ListParagraph"/>
        <w:tabs>
          <w:tab w:val="left" w:pos="426"/>
        </w:tabs>
        <w:spacing w:line="240" w:lineRule="auto"/>
        <w:ind w:left="426"/>
        <w:jc w:val="thaiDistribute"/>
        <w:rPr>
          <w:rFonts w:ascii="Browallia New" w:hAnsi="Browallia New" w:cs="Browallia New"/>
          <w:color w:val="000000" w:themeColor="text1"/>
          <w:sz w:val="28"/>
        </w:rPr>
      </w:pPr>
      <w:r w:rsidRPr="00495C58">
        <w:rPr>
          <w:rFonts w:ascii="Browallia New" w:hAnsi="Browallia New" w:cs="Browallia New"/>
          <w:color w:val="000000" w:themeColor="text1"/>
          <w:sz w:val="28"/>
        </w:rPr>
        <w:t xml:space="preserve">* </w:t>
      </w:r>
      <w:r w:rsidRPr="00495C58">
        <w:rPr>
          <w:rFonts w:ascii="Browallia New" w:hAnsi="Browallia New" w:cs="Browallia New"/>
          <w:color w:val="000000" w:themeColor="text1"/>
          <w:sz w:val="28"/>
          <w:cs/>
          <w:lang w:val="de-DE"/>
        </w:rPr>
        <w:t>บริษัท</w:t>
      </w:r>
      <w:r w:rsidR="004A75B3" w:rsidRPr="00495C58">
        <w:rPr>
          <w:rFonts w:ascii="Browallia New" w:hAnsi="Browallia New" w:cs="Browallia New" w:hint="cs"/>
          <w:color w:val="000000" w:themeColor="text1"/>
          <w:sz w:val="28"/>
          <w:cs/>
          <w:lang w:val="de-DE"/>
        </w:rPr>
        <w:t>ร่วม</w:t>
      </w:r>
      <w:r w:rsidRPr="00495C58">
        <w:rPr>
          <w:rFonts w:ascii="Browallia New" w:hAnsi="Browallia New" w:cs="Browallia New"/>
          <w:color w:val="000000" w:themeColor="text1"/>
          <w:sz w:val="28"/>
          <w:cs/>
          <w:lang w:val="de-DE"/>
        </w:rPr>
        <w:t>ได้จดทะเบียนเลิกกิจการ</w:t>
      </w:r>
      <w:r w:rsidRPr="00495C58">
        <w:rPr>
          <w:rFonts w:ascii="Browallia New" w:hAnsi="Browallia New" w:cs="Browallia New"/>
          <w:color w:val="000000" w:themeColor="text1"/>
          <w:sz w:val="28"/>
          <w:cs/>
        </w:rPr>
        <w:t>กับกระทรวงพาณิชย์</w:t>
      </w:r>
      <w:r w:rsidRPr="00495C58">
        <w:rPr>
          <w:rFonts w:ascii="Browallia New" w:hAnsi="Browallia New" w:cs="Browallia New" w:hint="cs"/>
          <w:color w:val="000000" w:themeColor="text1"/>
          <w:sz w:val="28"/>
          <w:cs/>
        </w:rPr>
        <w:t xml:space="preserve">เมื่อวันที่ </w:t>
      </w:r>
      <w:r w:rsidRPr="00495C58">
        <w:rPr>
          <w:rFonts w:ascii="Browallia New" w:hAnsi="Browallia New" w:cs="Browallia New"/>
          <w:color w:val="000000" w:themeColor="text1"/>
          <w:sz w:val="28"/>
        </w:rPr>
        <w:t xml:space="preserve">19 </w:t>
      </w:r>
      <w:r w:rsidRPr="00495C58">
        <w:rPr>
          <w:rFonts w:ascii="Browallia New" w:hAnsi="Browallia New" w:cs="Browallia New" w:hint="cs"/>
          <w:color w:val="000000" w:themeColor="text1"/>
          <w:sz w:val="28"/>
          <w:cs/>
        </w:rPr>
        <w:t xml:space="preserve">กุมภาพันธ์ </w:t>
      </w:r>
      <w:r w:rsidRPr="00495C58">
        <w:rPr>
          <w:rFonts w:ascii="Browallia New" w:hAnsi="Browallia New" w:cs="Browallia New"/>
          <w:color w:val="000000" w:themeColor="text1"/>
          <w:sz w:val="28"/>
        </w:rPr>
        <w:t>256</w:t>
      </w:r>
      <w:r w:rsidR="002349BF" w:rsidRPr="00495C58">
        <w:rPr>
          <w:rFonts w:ascii="Browallia New" w:hAnsi="Browallia New" w:cs="Browallia New"/>
          <w:color w:val="000000" w:themeColor="text1"/>
          <w:sz w:val="28"/>
        </w:rPr>
        <w:t>8</w:t>
      </w:r>
    </w:p>
    <w:p w14:paraId="47C31D98" w14:textId="1AA9FEE8" w:rsidR="00C552B5" w:rsidRPr="00495C58" w:rsidRDefault="00432B02" w:rsidP="002A3C6D">
      <w:pPr>
        <w:pStyle w:val="ListParagraph"/>
        <w:tabs>
          <w:tab w:val="left" w:pos="426"/>
        </w:tabs>
        <w:spacing w:line="240" w:lineRule="auto"/>
        <w:ind w:left="426"/>
        <w:jc w:val="thaiDistribute"/>
        <w:rPr>
          <w:rFonts w:ascii="Browallia New" w:hAnsi="Browallia New" w:cs="Browallia New"/>
          <w:color w:val="000000" w:themeColor="text1"/>
          <w:sz w:val="28"/>
        </w:rPr>
      </w:pPr>
      <w:r w:rsidRPr="00495C58">
        <w:rPr>
          <w:rFonts w:ascii="Browallia New" w:hAnsi="Browallia New" w:cs="Browallia New"/>
          <w:color w:val="000000" w:themeColor="text1"/>
          <w:sz w:val="28"/>
          <w:cs/>
        </w:rPr>
        <w:lastRenderedPageBreak/>
        <w:t>การเปลี่ยนแปลงของเงินลงทุนในบริษัทร่วม</w:t>
      </w:r>
      <w:r w:rsidR="0012370D" w:rsidRPr="00495C58">
        <w:rPr>
          <w:rFonts w:ascii="Browallia New" w:hAnsi="Browallia New" w:cs="Browallia New" w:hint="cs"/>
          <w:color w:val="000000" w:themeColor="text1"/>
          <w:sz w:val="28"/>
          <w:cs/>
        </w:rPr>
        <w:t>และการร่วมค้า</w:t>
      </w:r>
      <w:r w:rsidR="00E525C4" w:rsidRPr="00495C58">
        <w:rPr>
          <w:rFonts w:ascii="Browallia New" w:hAnsi="Browallia New" w:cs="Browallia New"/>
          <w:color w:val="000000" w:themeColor="text1"/>
          <w:sz w:val="28"/>
          <w:cs/>
        </w:rPr>
        <w:t>สำหรับ</w:t>
      </w:r>
      <w:r w:rsidR="0024167D" w:rsidRPr="00495C58">
        <w:rPr>
          <w:rFonts w:ascii="Browallia New" w:hAnsi="Browallia New" w:cs="Browallia New"/>
          <w:color w:val="000000" w:themeColor="text1"/>
          <w:sz w:val="28"/>
          <w:cs/>
        </w:rPr>
        <w:t>งวด</w:t>
      </w:r>
      <w:r w:rsidR="00E525C4" w:rsidRPr="00495C58">
        <w:rPr>
          <w:rFonts w:ascii="Browallia New" w:hAnsi="Browallia New" w:cs="Browallia New"/>
          <w:color w:val="000000" w:themeColor="text1"/>
          <w:sz w:val="28"/>
          <w:cs/>
        </w:rPr>
        <w:t xml:space="preserve">หกเดือนสิ้นสุดวันที่ </w:t>
      </w:r>
      <w:r w:rsidR="00E525C4" w:rsidRPr="00495C58">
        <w:rPr>
          <w:rFonts w:ascii="Browallia New" w:hAnsi="Browallia New" w:cs="Browallia New"/>
          <w:color w:val="000000" w:themeColor="text1"/>
          <w:sz w:val="28"/>
        </w:rPr>
        <w:t>30</w:t>
      </w:r>
      <w:r w:rsidR="00E525C4" w:rsidRPr="00495C58">
        <w:rPr>
          <w:rFonts w:ascii="Browallia New" w:hAnsi="Browallia New" w:cs="Browallia New"/>
          <w:color w:val="000000" w:themeColor="text1"/>
          <w:sz w:val="28"/>
          <w:cs/>
        </w:rPr>
        <w:t xml:space="preserve"> มิถุนายน </w:t>
      </w:r>
      <w:r w:rsidR="0076192E" w:rsidRPr="00495C58">
        <w:rPr>
          <w:rFonts w:ascii="Browallia New" w:hAnsi="Browallia New" w:cs="Browallia New"/>
          <w:color w:val="000000" w:themeColor="text1"/>
          <w:sz w:val="28"/>
        </w:rPr>
        <w:t>256</w:t>
      </w:r>
      <w:r w:rsidR="00F178DC" w:rsidRPr="00495C58">
        <w:rPr>
          <w:rFonts w:ascii="Browallia New" w:hAnsi="Browallia New" w:cs="Browallia New"/>
          <w:color w:val="000000" w:themeColor="text1"/>
          <w:sz w:val="28"/>
        </w:rPr>
        <w:t>9</w:t>
      </w:r>
      <w:r w:rsidR="003B7965" w:rsidRPr="00495C58">
        <w:rPr>
          <w:rFonts w:ascii="Browallia New" w:hAnsi="Browallia New" w:cs="Browallia New"/>
          <w:color w:val="000000" w:themeColor="text1"/>
          <w:sz w:val="28"/>
          <w:cs/>
        </w:rPr>
        <w:t xml:space="preserve"> มีดังนี้</w:t>
      </w:r>
    </w:p>
    <w:p w14:paraId="4F09FAE1" w14:textId="77777777" w:rsidR="002A3C6D" w:rsidRPr="00495C58" w:rsidRDefault="002A3C6D" w:rsidP="002A3C6D">
      <w:pPr>
        <w:pStyle w:val="ListParagraph"/>
        <w:tabs>
          <w:tab w:val="left" w:pos="426"/>
        </w:tabs>
        <w:spacing w:after="0" w:line="240" w:lineRule="auto"/>
        <w:ind w:left="432"/>
        <w:jc w:val="thaiDistribute"/>
        <w:rPr>
          <w:rFonts w:ascii="Browallia New" w:hAnsi="Browallia New" w:cs="Browallia New"/>
          <w:color w:val="000000" w:themeColor="text1"/>
          <w:sz w:val="28"/>
        </w:rPr>
      </w:pPr>
    </w:p>
    <w:tbl>
      <w:tblPr>
        <w:tblW w:w="9048" w:type="dxa"/>
        <w:tblInd w:w="324" w:type="dxa"/>
        <w:tblLayout w:type="fixed"/>
        <w:tblLook w:val="0000" w:firstRow="0" w:lastRow="0" w:firstColumn="0" w:lastColumn="0" w:noHBand="0" w:noVBand="0"/>
      </w:tblPr>
      <w:tblGrid>
        <w:gridCol w:w="6696"/>
        <w:gridCol w:w="2352"/>
      </w:tblGrid>
      <w:tr w:rsidR="00BD646E" w:rsidRPr="00495C58" w14:paraId="707F53CC" w14:textId="77777777" w:rsidTr="00B71945">
        <w:tc>
          <w:tcPr>
            <w:tcW w:w="6696" w:type="dxa"/>
            <w:vAlign w:val="bottom"/>
          </w:tcPr>
          <w:p w14:paraId="586649DC" w14:textId="77777777" w:rsidR="00BD646E" w:rsidRPr="00495C58" w:rsidRDefault="00BD646E">
            <w:pPr>
              <w:spacing w:after="10"/>
              <w:ind w:left="327"/>
              <w:jc w:val="thaiDistribute"/>
              <w:rPr>
                <w:rFonts w:ascii="Browallia New" w:hAnsi="Browallia New" w:cs="Browallia New"/>
                <w:sz w:val="26"/>
                <w:szCs w:val="26"/>
                <w:cs/>
              </w:rPr>
            </w:pPr>
          </w:p>
        </w:tc>
        <w:tc>
          <w:tcPr>
            <w:tcW w:w="2352" w:type="dxa"/>
            <w:vAlign w:val="bottom"/>
          </w:tcPr>
          <w:p w14:paraId="2D6AAD19" w14:textId="1A10D74D" w:rsidR="00BD646E" w:rsidRPr="00495C58" w:rsidRDefault="006606B8" w:rsidP="0024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lang w:eastAsia="th-TH"/>
              </w:rPr>
              <w:t>(</w:t>
            </w:r>
            <w:proofErr w:type="gramStart"/>
            <w:r w:rsidRPr="00495C58">
              <w:rPr>
                <w:rFonts w:ascii="Browallia New" w:hAnsi="Browallia New" w:cs="Browallia New"/>
                <w:snapToGrid w:val="0"/>
                <w:sz w:val="28"/>
                <w:szCs w:val="28"/>
                <w:cs/>
                <w:lang w:eastAsia="th-TH"/>
              </w:rPr>
              <w:t>หน่วย :</w:t>
            </w:r>
            <w:proofErr w:type="gramEnd"/>
            <w:r w:rsidRPr="00495C58">
              <w:rPr>
                <w:rFonts w:ascii="Browallia New" w:hAnsi="Browallia New" w:cs="Browallia New"/>
                <w:snapToGrid w:val="0"/>
                <w:sz w:val="28"/>
                <w:szCs w:val="28"/>
                <w:lang w:eastAsia="th-TH"/>
              </w:rPr>
              <w:t xml:space="preserve"> </w:t>
            </w:r>
            <w:r w:rsidR="006A5D64" w:rsidRPr="00495C58">
              <w:rPr>
                <w:rFonts w:ascii="Browallia New" w:hAnsi="Browallia New" w:cs="Browallia New"/>
                <w:snapToGrid w:val="0"/>
                <w:sz w:val="28"/>
                <w:szCs w:val="28"/>
                <w:cs/>
                <w:lang w:eastAsia="th-TH"/>
              </w:rPr>
              <w:t>พัน</w:t>
            </w:r>
            <w:r w:rsidRPr="00495C58">
              <w:rPr>
                <w:rFonts w:ascii="Browallia New" w:hAnsi="Browallia New" w:cs="Browallia New"/>
                <w:snapToGrid w:val="0"/>
                <w:sz w:val="28"/>
                <w:szCs w:val="28"/>
                <w:cs/>
                <w:lang w:eastAsia="th-TH"/>
              </w:rPr>
              <w:t>บาท</w:t>
            </w:r>
            <w:r w:rsidRPr="00495C58">
              <w:rPr>
                <w:rFonts w:ascii="Browallia New" w:hAnsi="Browallia New" w:cs="Browallia New"/>
                <w:snapToGrid w:val="0"/>
                <w:sz w:val="28"/>
                <w:szCs w:val="28"/>
                <w:lang w:eastAsia="th-TH"/>
              </w:rPr>
              <w:t>)</w:t>
            </w:r>
          </w:p>
        </w:tc>
      </w:tr>
      <w:tr w:rsidR="00BD646E" w:rsidRPr="00495C58" w14:paraId="2A241209" w14:textId="77777777" w:rsidTr="00B71945">
        <w:tc>
          <w:tcPr>
            <w:tcW w:w="6696" w:type="dxa"/>
            <w:vAlign w:val="bottom"/>
          </w:tcPr>
          <w:p w14:paraId="5FBEB065" w14:textId="5BE5742D" w:rsidR="00BD646E" w:rsidRPr="00495C58" w:rsidRDefault="00BD646E" w:rsidP="00C552B5">
            <w:pPr>
              <w:tabs>
                <w:tab w:val="clear" w:pos="227"/>
                <w:tab w:val="left" w:pos="327"/>
              </w:tabs>
              <w:spacing w:after="10"/>
              <w:ind w:left="327"/>
              <w:jc w:val="thaiDistribute"/>
              <w:rPr>
                <w:rFonts w:ascii="Browallia New" w:hAnsi="Browallia New" w:cs="Browallia New"/>
                <w:b/>
                <w:bCs/>
                <w:sz w:val="26"/>
                <w:szCs w:val="26"/>
                <w:cs/>
                <w:lang w:val="en-GB"/>
              </w:rPr>
            </w:pPr>
          </w:p>
        </w:tc>
        <w:tc>
          <w:tcPr>
            <w:tcW w:w="2352" w:type="dxa"/>
            <w:tcBorders>
              <w:bottom w:val="single" w:sz="4" w:space="0" w:color="auto"/>
            </w:tcBorders>
            <w:vAlign w:val="bottom"/>
          </w:tcPr>
          <w:p w14:paraId="6158E3B2" w14:textId="0D1A73B5" w:rsidR="00BD646E" w:rsidRPr="00495C58" w:rsidRDefault="000C3024" w:rsidP="00917610">
            <w:pPr>
              <w:tabs>
                <w:tab w:val="decimal" w:pos="1727"/>
              </w:tabs>
              <w:ind w:right="-72"/>
              <w:jc w:val="center"/>
              <w:rPr>
                <w:rFonts w:ascii="Browallia New" w:hAnsi="Browallia New" w:cs="Browallia New"/>
                <w:snapToGrid w:val="0"/>
                <w:sz w:val="28"/>
                <w:szCs w:val="28"/>
                <w:lang w:val="en-GB" w:eastAsia="th-TH"/>
              </w:rPr>
            </w:pPr>
            <w:r w:rsidRPr="00495C58">
              <w:rPr>
                <w:rFonts w:ascii="Browallia New" w:hAnsi="Browallia New" w:cs="Browallia New"/>
                <w:snapToGrid w:val="0"/>
                <w:sz w:val="28"/>
                <w:szCs w:val="28"/>
                <w:cs/>
                <w:lang w:val="en-GB" w:eastAsia="th-TH"/>
              </w:rPr>
              <w:t>ข</w:t>
            </w:r>
            <w:r w:rsidR="00734624" w:rsidRPr="00495C58">
              <w:rPr>
                <w:rFonts w:ascii="Browallia New" w:hAnsi="Browallia New" w:cs="Browallia New"/>
                <w:snapToGrid w:val="0"/>
                <w:sz w:val="28"/>
                <w:szCs w:val="28"/>
                <w:cs/>
                <w:lang w:val="en-GB" w:eastAsia="th-TH"/>
              </w:rPr>
              <w:t>้อมูลทาง</w:t>
            </w:r>
            <w:r w:rsidR="00917610" w:rsidRPr="00495C58">
              <w:rPr>
                <w:rFonts w:ascii="Browallia New" w:hAnsi="Browallia New" w:cs="Browallia New"/>
                <w:snapToGrid w:val="0"/>
                <w:sz w:val="28"/>
                <w:szCs w:val="28"/>
                <w:cs/>
                <w:lang w:val="en-GB" w:eastAsia="th-TH"/>
              </w:rPr>
              <w:t>การ</w:t>
            </w:r>
            <w:r w:rsidR="006606B8" w:rsidRPr="00495C58">
              <w:rPr>
                <w:rFonts w:ascii="Browallia New" w:hAnsi="Browallia New" w:cs="Browallia New"/>
                <w:snapToGrid w:val="0"/>
                <w:sz w:val="28"/>
                <w:szCs w:val="28"/>
                <w:cs/>
                <w:lang w:val="en-GB" w:eastAsia="th-TH"/>
              </w:rPr>
              <w:t>เงินรวม</w:t>
            </w:r>
          </w:p>
        </w:tc>
      </w:tr>
      <w:tr w:rsidR="00BD646E" w:rsidRPr="00495C58" w14:paraId="237BAF1F" w14:textId="77777777" w:rsidTr="00B71945">
        <w:tc>
          <w:tcPr>
            <w:tcW w:w="6696" w:type="dxa"/>
            <w:vAlign w:val="bottom"/>
          </w:tcPr>
          <w:p w14:paraId="44D4AC1A" w14:textId="0CA6C57B" w:rsidR="00BD646E" w:rsidRPr="00495C58" w:rsidRDefault="00BD646E">
            <w:pPr>
              <w:spacing w:after="10"/>
              <w:ind w:left="327"/>
              <w:jc w:val="thaiDistribute"/>
              <w:rPr>
                <w:rFonts w:ascii="Browallia New" w:hAnsi="Browallia New" w:cs="Browallia New"/>
                <w:sz w:val="26"/>
                <w:szCs w:val="26"/>
                <w:lang w:val="en-GB"/>
              </w:rPr>
            </w:pPr>
          </w:p>
        </w:tc>
        <w:tc>
          <w:tcPr>
            <w:tcW w:w="2352" w:type="dxa"/>
            <w:tcBorders>
              <w:top w:val="single" w:sz="4" w:space="0" w:color="auto"/>
            </w:tcBorders>
            <w:shd w:val="clear" w:color="auto" w:fill="FFFFFF" w:themeFill="background1"/>
            <w:vAlign w:val="bottom"/>
          </w:tcPr>
          <w:p w14:paraId="4BEECEAD" w14:textId="77777777" w:rsidR="00BD646E" w:rsidRPr="00495C58" w:rsidRDefault="00BD646E">
            <w:pPr>
              <w:tabs>
                <w:tab w:val="decimal" w:pos="1727"/>
              </w:tabs>
              <w:ind w:right="-72"/>
              <w:jc w:val="both"/>
              <w:rPr>
                <w:rFonts w:ascii="Browallia New" w:hAnsi="Browallia New" w:cs="Browallia New"/>
                <w:snapToGrid w:val="0"/>
                <w:sz w:val="26"/>
                <w:szCs w:val="26"/>
                <w:lang w:val="en-GB" w:eastAsia="th-TH"/>
              </w:rPr>
            </w:pPr>
          </w:p>
        </w:tc>
      </w:tr>
      <w:tr w:rsidR="00BD646E" w:rsidRPr="00495C58" w14:paraId="20D8FF29" w14:textId="77777777" w:rsidTr="003125F9">
        <w:trPr>
          <w:trHeight w:val="74"/>
        </w:trPr>
        <w:tc>
          <w:tcPr>
            <w:tcW w:w="6696" w:type="dxa"/>
            <w:vAlign w:val="bottom"/>
          </w:tcPr>
          <w:p w14:paraId="5AF9FDCB" w14:textId="647B00CD" w:rsidR="00BD646E" w:rsidRPr="00495C58" w:rsidRDefault="006B7BCB" w:rsidP="00F8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495C58">
              <w:rPr>
                <w:rFonts w:ascii="Browallia New" w:hAnsi="Browallia New" w:cs="Browallia New" w:hint="cs"/>
                <w:sz w:val="28"/>
                <w:szCs w:val="28"/>
                <w:cs/>
              </w:rPr>
              <w:t>มูลค่า</w:t>
            </w:r>
            <w:r w:rsidR="00BD646E" w:rsidRPr="00495C58">
              <w:rPr>
                <w:rFonts w:ascii="Browallia New" w:hAnsi="Browallia New" w:cs="Browallia New"/>
                <w:sz w:val="28"/>
                <w:szCs w:val="28"/>
                <w:cs/>
              </w:rPr>
              <w:t>ตามบัญชี</w:t>
            </w:r>
            <w:r w:rsidR="00FF0F72" w:rsidRPr="00495C58">
              <w:rPr>
                <w:rFonts w:ascii="Browallia New" w:hAnsi="Browallia New" w:cs="Browallia New"/>
                <w:sz w:val="28"/>
                <w:szCs w:val="28"/>
              </w:rPr>
              <w:t xml:space="preserve"> </w:t>
            </w:r>
            <w:r w:rsidR="00FF0F72" w:rsidRPr="00495C58">
              <w:rPr>
                <w:rFonts w:ascii="Browallia New" w:hAnsi="Browallia New" w:cs="Browallia New"/>
                <w:sz w:val="28"/>
                <w:szCs w:val="28"/>
                <w:cs/>
              </w:rPr>
              <w:t xml:space="preserve">ณ </w:t>
            </w:r>
            <w:r w:rsidR="0076192E" w:rsidRPr="00495C58">
              <w:rPr>
                <w:rFonts w:ascii="Browallia New" w:hAnsi="Browallia New" w:cs="Browallia New"/>
                <w:sz w:val="28"/>
                <w:szCs w:val="28"/>
                <w:cs/>
              </w:rPr>
              <w:t xml:space="preserve">วันที่ </w:t>
            </w:r>
            <w:r w:rsidR="00FF0F72" w:rsidRPr="00495C58">
              <w:rPr>
                <w:rFonts w:ascii="Browallia New" w:hAnsi="Browallia New" w:cs="Browallia New"/>
                <w:sz w:val="28"/>
                <w:szCs w:val="28"/>
              </w:rPr>
              <w:t xml:space="preserve">1 </w:t>
            </w:r>
            <w:r w:rsidR="00FF0F72" w:rsidRPr="00495C58">
              <w:rPr>
                <w:rFonts w:ascii="Browallia New" w:hAnsi="Browallia New" w:cs="Browallia New"/>
                <w:sz w:val="28"/>
                <w:szCs w:val="28"/>
                <w:cs/>
              </w:rPr>
              <w:t>มกราคม</w:t>
            </w:r>
            <w:r w:rsidR="00917AD2" w:rsidRPr="00495C58">
              <w:rPr>
                <w:rFonts w:ascii="Browallia New" w:hAnsi="Browallia New" w:cs="Browallia New"/>
                <w:sz w:val="28"/>
                <w:szCs w:val="28"/>
              </w:rPr>
              <w:t xml:space="preserve"> 256</w:t>
            </w:r>
            <w:r w:rsidR="00F178DC" w:rsidRPr="00495C58">
              <w:rPr>
                <w:rFonts w:ascii="Browallia New" w:hAnsi="Browallia New" w:cs="Browallia New"/>
                <w:sz w:val="28"/>
                <w:szCs w:val="28"/>
              </w:rPr>
              <w:t>9</w:t>
            </w:r>
          </w:p>
        </w:tc>
        <w:tc>
          <w:tcPr>
            <w:tcW w:w="2352" w:type="dxa"/>
            <w:vAlign w:val="bottom"/>
          </w:tcPr>
          <w:p w14:paraId="2A65DCEB" w14:textId="2E13A1B7" w:rsidR="00BD646E" w:rsidRPr="00495C58" w:rsidRDefault="0091745E" w:rsidP="00917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8"/>
                <w:szCs w:val="28"/>
              </w:rPr>
            </w:pPr>
            <w:r w:rsidRPr="00495C58">
              <w:rPr>
                <w:rFonts w:ascii="Browallia New" w:eastAsia="Arial Unicode MS" w:hAnsi="Browallia New" w:cs="Browallia New"/>
                <w:sz w:val="28"/>
                <w:szCs w:val="28"/>
              </w:rPr>
              <w:t xml:space="preserve">       840,206 </w:t>
            </w:r>
          </w:p>
        </w:tc>
      </w:tr>
      <w:tr w:rsidR="000D55F5" w:rsidRPr="00495C58" w14:paraId="79340B90" w14:textId="77777777" w:rsidTr="003125F9">
        <w:trPr>
          <w:trHeight w:val="74"/>
        </w:trPr>
        <w:tc>
          <w:tcPr>
            <w:tcW w:w="6696" w:type="dxa"/>
            <w:vAlign w:val="bottom"/>
          </w:tcPr>
          <w:p w14:paraId="1CC75F92" w14:textId="77777777" w:rsidR="00A07A8B" w:rsidRPr="00495C58" w:rsidRDefault="00A07A8B" w:rsidP="00F8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495C58">
              <w:rPr>
                <w:rFonts w:ascii="Browallia New" w:hAnsi="Browallia New" w:cs="Browallia New"/>
                <w:sz w:val="28"/>
                <w:szCs w:val="28"/>
                <w:cs/>
              </w:rPr>
              <w:t>เปลี่ยนสถานะเงินลงทุนจากเงินลงทุนในบริษัทย่อยเป็นเงินลงทุนในการร่วมค้า</w:t>
            </w:r>
            <w:r w:rsidRPr="00495C58">
              <w:rPr>
                <w:rFonts w:ascii="Browallia New" w:hAnsi="Browallia New" w:cs="Browallia New"/>
                <w:sz w:val="28"/>
                <w:szCs w:val="28"/>
              </w:rPr>
              <w:t xml:space="preserve"> </w:t>
            </w:r>
          </w:p>
          <w:p w14:paraId="30046BAB" w14:textId="03EED896" w:rsidR="000D55F5" w:rsidRPr="00495C58" w:rsidRDefault="00A07A8B" w:rsidP="00F8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495C58">
              <w:rPr>
                <w:rFonts w:ascii="Browallia New" w:hAnsi="Browallia New" w:cs="Browallia New"/>
                <w:sz w:val="28"/>
                <w:szCs w:val="28"/>
              </w:rPr>
              <w:t xml:space="preserve">   (</w:t>
            </w:r>
            <w:r w:rsidRPr="00495C58">
              <w:rPr>
                <w:rFonts w:ascii="Browallia New" w:hAnsi="Browallia New" w:cs="Browallia New" w:hint="cs"/>
                <w:sz w:val="28"/>
                <w:szCs w:val="28"/>
                <w:cs/>
              </w:rPr>
              <w:t>หมายเหตุ</w:t>
            </w:r>
            <w:r w:rsidR="00B00E0B" w:rsidRPr="00495C58">
              <w:rPr>
                <w:rFonts w:ascii="Browallia New" w:hAnsi="Browallia New" w:cs="Browallia New" w:hint="cs"/>
                <w:sz w:val="28"/>
                <w:szCs w:val="28"/>
                <w:cs/>
              </w:rPr>
              <w:t>ข้อ</w:t>
            </w:r>
            <w:r w:rsidRPr="00495C58">
              <w:rPr>
                <w:rFonts w:ascii="Browallia New" w:hAnsi="Browallia New" w:cs="Browallia New" w:hint="cs"/>
                <w:sz w:val="28"/>
                <w:szCs w:val="28"/>
                <w:cs/>
              </w:rPr>
              <w:t xml:space="preserve"> </w:t>
            </w:r>
            <w:r w:rsidRPr="00495C58">
              <w:rPr>
                <w:rFonts w:ascii="Browallia New" w:hAnsi="Browallia New" w:cs="Browallia New"/>
                <w:sz w:val="28"/>
                <w:szCs w:val="28"/>
              </w:rPr>
              <w:t>1</w:t>
            </w:r>
            <w:r w:rsidR="008D49D2" w:rsidRPr="00495C58">
              <w:rPr>
                <w:rFonts w:ascii="Browallia New" w:hAnsi="Browallia New" w:cs="Browallia New"/>
                <w:sz w:val="28"/>
                <w:szCs w:val="28"/>
              </w:rPr>
              <w:t>1</w:t>
            </w:r>
            <w:r w:rsidRPr="00495C58">
              <w:rPr>
                <w:rFonts w:ascii="Browallia New" w:hAnsi="Browallia New" w:cs="Browallia New"/>
                <w:sz w:val="28"/>
                <w:szCs w:val="28"/>
              </w:rPr>
              <w:t>)</w:t>
            </w:r>
          </w:p>
        </w:tc>
        <w:tc>
          <w:tcPr>
            <w:tcW w:w="2352" w:type="dxa"/>
            <w:vAlign w:val="bottom"/>
          </w:tcPr>
          <w:p w14:paraId="34A35657" w14:textId="214AD93E" w:rsidR="000D55F5" w:rsidRPr="00495C58" w:rsidRDefault="00AF1E95" w:rsidP="00917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8"/>
                <w:szCs w:val="28"/>
              </w:rPr>
            </w:pPr>
            <w:r w:rsidRPr="00495C58">
              <w:rPr>
                <w:rFonts w:ascii="Browallia New" w:eastAsia="Arial Unicode MS" w:hAnsi="Browallia New" w:cs="Browallia New"/>
                <w:sz w:val="28"/>
                <w:szCs w:val="28"/>
              </w:rPr>
              <w:t>53</w:t>
            </w:r>
            <w:r w:rsidR="00B609EF" w:rsidRPr="00495C58">
              <w:rPr>
                <w:rFonts w:ascii="Browallia New" w:eastAsia="Arial Unicode MS" w:hAnsi="Browallia New" w:cs="Browallia New"/>
                <w:sz w:val="28"/>
                <w:szCs w:val="28"/>
              </w:rPr>
              <w:t>,</w:t>
            </w:r>
            <w:r w:rsidR="00D43DB8" w:rsidRPr="00495C58">
              <w:rPr>
                <w:rFonts w:ascii="Browallia New" w:eastAsia="Arial Unicode MS" w:hAnsi="Browallia New" w:cs="Browallia New"/>
                <w:sz w:val="28"/>
                <w:szCs w:val="28"/>
              </w:rPr>
              <w:t>000</w:t>
            </w:r>
          </w:p>
        </w:tc>
      </w:tr>
      <w:tr w:rsidR="002F5F15" w:rsidRPr="00495C58" w14:paraId="3B04FEA1" w14:textId="77777777" w:rsidTr="003125F9">
        <w:trPr>
          <w:trHeight w:val="74"/>
        </w:trPr>
        <w:tc>
          <w:tcPr>
            <w:tcW w:w="6696" w:type="dxa"/>
            <w:vAlign w:val="bottom"/>
          </w:tcPr>
          <w:p w14:paraId="2488067E" w14:textId="2C0E6648" w:rsidR="002F5F15" w:rsidRPr="00495C58" w:rsidRDefault="005F689D" w:rsidP="00F8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495C58">
              <w:rPr>
                <w:rFonts w:ascii="Browallia New" w:hAnsi="Browallia New" w:cs="Browallia New" w:hint="cs"/>
                <w:sz w:val="28"/>
                <w:szCs w:val="28"/>
                <w:cs/>
              </w:rPr>
              <w:t>ซื้อหุ้นเพิ่มทุนในการร่วมค้า</w:t>
            </w:r>
          </w:p>
        </w:tc>
        <w:tc>
          <w:tcPr>
            <w:tcW w:w="2352" w:type="dxa"/>
            <w:vAlign w:val="bottom"/>
          </w:tcPr>
          <w:p w14:paraId="116DC400" w14:textId="181B10BF" w:rsidR="002F5F15" w:rsidRPr="00495C58" w:rsidRDefault="008845B1" w:rsidP="00917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8"/>
                <w:szCs w:val="28"/>
              </w:rPr>
            </w:pPr>
            <w:r w:rsidRPr="00495C58">
              <w:rPr>
                <w:rFonts w:ascii="Browallia New" w:eastAsia="Arial Unicode MS" w:hAnsi="Browallia New" w:cs="Browallia New"/>
                <w:sz w:val="28"/>
                <w:szCs w:val="28"/>
              </w:rPr>
              <w:t>14,000</w:t>
            </w:r>
          </w:p>
        </w:tc>
      </w:tr>
      <w:tr w:rsidR="00313D90" w:rsidRPr="00495C58" w14:paraId="3D71A187" w14:textId="77777777" w:rsidTr="003125F9">
        <w:tc>
          <w:tcPr>
            <w:tcW w:w="6696" w:type="dxa"/>
            <w:vAlign w:val="bottom"/>
          </w:tcPr>
          <w:p w14:paraId="3FC18EED" w14:textId="540770E9" w:rsidR="00313D90" w:rsidRPr="00495C58" w:rsidRDefault="00313D90" w:rsidP="0031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495C58">
              <w:rPr>
                <w:rFonts w:ascii="Browallia New" w:hAnsi="Browallia New" w:cs="Browallia New"/>
                <w:sz w:val="28"/>
                <w:szCs w:val="28"/>
                <w:cs/>
              </w:rPr>
              <w:t>ส่วนแบ่</w:t>
            </w:r>
            <w:r w:rsidR="00193BD8" w:rsidRPr="00495C58">
              <w:rPr>
                <w:rFonts w:ascii="Browallia New" w:hAnsi="Browallia New" w:cs="Browallia New" w:hint="cs"/>
                <w:sz w:val="28"/>
                <w:szCs w:val="28"/>
                <w:cs/>
              </w:rPr>
              <w:t>ง</w:t>
            </w:r>
            <w:r w:rsidR="0012370D" w:rsidRPr="00495C58">
              <w:rPr>
                <w:rFonts w:ascii="Browallia New" w:hAnsi="Browallia New" w:cs="Browallia New" w:hint="cs"/>
                <w:sz w:val="28"/>
                <w:szCs w:val="28"/>
                <w:cs/>
              </w:rPr>
              <w:t>ขาดทุน</w:t>
            </w:r>
            <w:r w:rsidR="00193BD8" w:rsidRPr="00495C58">
              <w:rPr>
                <w:rFonts w:ascii="Browallia New" w:hAnsi="Browallia New" w:cs="Browallia New" w:hint="cs"/>
                <w:sz w:val="28"/>
                <w:szCs w:val="28"/>
                <w:cs/>
              </w:rPr>
              <w:t>สุทธิ</w:t>
            </w:r>
            <w:r w:rsidRPr="00495C58">
              <w:rPr>
                <w:rFonts w:ascii="Browallia New" w:hAnsi="Browallia New" w:cs="Browallia New"/>
                <w:sz w:val="28"/>
                <w:szCs w:val="28"/>
                <w:cs/>
              </w:rPr>
              <w:t>จากเงินลงทุนในบริษัทร่วม</w:t>
            </w:r>
            <w:r w:rsidR="0012370D" w:rsidRPr="00495C58">
              <w:rPr>
                <w:rFonts w:ascii="Browallia New" w:hAnsi="Browallia New" w:cs="Browallia New"/>
                <w:sz w:val="28"/>
                <w:szCs w:val="28"/>
                <w:cs/>
              </w:rPr>
              <w:t>และการร่วมค้า</w:t>
            </w:r>
          </w:p>
        </w:tc>
        <w:tc>
          <w:tcPr>
            <w:tcW w:w="2352" w:type="dxa"/>
            <w:vAlign w:val="bottom"/>
          </w:tcPr>
          <w:p w14:paraId="117E82EE" w14:textId="7D66E2ED" w:rsidR="00313D90" w:rsidRPr="00495C58" w:rsidRDefault="000D207C" w:rsidP="0031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cs/>
                <w:lang w:eastAsia="th-TH"/>
              </w:rPr>
            </w:pPr>
            <w:r w:rsidRPr="00495C58">
              <w:rPr>
                <w:rFonts w:ascii="Browallia New" w:eastAsia="Arial Unicode MS" w:hAnsi="Browallia New" w:cs="Browallia New" w:hint="cs"/>
                <w:snapToGrid w:val="0"/>
                <w:sz w:val="28"/>
                <w:szCs w:val="28"/>
                <w:cs/>
                <w:lang w:eastAsia="th-TH"/>
              </w:rPr>
              <w:t>(</w:t>
            </w:r>
            <w:r w:rsidRPr="00495C58">
              <w:rPr>
                <w:rFonts w:ascii="Browallia New" w:eastAsia="Arial Unicode MS" w:hAnsi="Browallia New" w:cs="Browallia New"/>
                <w:snapToGrid w:val="0"/>
                <w:sz w:val="28"/>
                <w:szCs w:val="28"/>
                <w:lang w:eastAsia="th-TH"/>
              </w:rPr>
              <w:t>1,</w:t>
            </w:r>
            <w:r w:rsidR="000F20DE" w:rsidRPr="00495C58">
              <w:rPr>
                <w:rFonts w:ascii="Browallia New" w:eastAsia="Arial Unicode MS" w:hAnsi="Browallia New" w:cs="Browallia New"/>
                <w:snapToGrid w:val="0"/>
                <w:sz w:val="28"/>
                <w:szCs w:val="28"/>
                <w:lang w:eastAsia="th-TH"/>
              </w:rPr>
              <w:t>198</w:t>
            </w:r>
            <w:r w:rsidRPr="00495C58">
              <w:rPr>
                <w:rFonts w:ascii="Browallia New" w:eastAsia="Arial Unicode MS" w:hAnsi="Browallia New" w:cs="Browallia New" w:hint="cs"/>
                <w:snapToGrid w:val="0"/>
                <w:sz w:val="28"/>
                <w:szCs w:val="28"/>
                <w:cs/>
                <w:lang w:eastAsia="th-TH"/>
              </w:rPr>
              <w:t>)</w:t>
            </w:r>
          </w:p>
        </w:tc>
      </w:tr>
      <w:tr w:rsidR="00C85C9A" w:rsidRPr="00495C58" w14:paraId="4241B6F9" w14:textId="77777777" w:rsidTr="003125F9">
        <w:tc>
          <w:tcPr>
            <w:tcW w:w="6696" w:type="dxa"/>
            <w:vAlign w:val="bottom"/>
          </w:tcPr>
          <w:p w14:paraId="2662E0FC" w14:textId="01B35031" w:rsidR="00C85C9A" w:rsidRPr="00495C58" w:rsidRDefault="006B7BCB" w:rsidP="00C8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495C58">
              <w:rPr>
                <w:rFonts w:ascii="Browallia New" w:hAnsi="Browallia New" w:cs="Browallia New" w:hint="cs"/>
                <w:sz w:val="28"/>
                <w:szCs w:val="28"/>
                <w:cs/>
              </w:rPr>
              <w:t>มูลค่า</w:t>
            </w:r>
            <w:r w:rsidR="00C85C9A" w:rsidRPr="00495C58">
              <w:rPr>
                <w:rFonts w:ascii="Browallia New" w:hAnsi="Browallia New" w:cs="Browallia New"/>
                <w:sz w:val="28"/>
                <w:szCs w:val="28"/>
                <w:cs/>
              </w:rPr>
              <w:t xml:space="preserve">ตามบัญชีสุทธิ ณ วันที่ </w:t>
            </w:r>
            <w:r w:rsidR="00E525C4" w:rsidRPr="00495C58">
              <w:rPr>
                <w:rFonts w:ascii="Browallia New" w:hAnsi="Browallia New" w:cs="Browallia New"/>
                <w:sz w:val="28"/>
                <w:szCs w:val="28"/>
              </w:rPr>
              <w:t>30</w:t>
            </w:r>
            <w:r w:rsidR="00E525C4" w:rsidRPr="00495C58">
              <w:rPr>
                <w:rFonts w:ascii="Browallia New" w:hAnsi="Browallia New" w:cs="Browallia New"/>
                <w:sz w:val="28"/>
                <w:szCs w:val="28"/>
                <w:cs/>
              </w:rPr>
              <w:t xml:space="preserve"> มิถุนายน </w:t>
            </w:r>
            <w:r w:rsidR="00F178DC" w:rsidRPr="00495C58">
              <w:rPr>
                <w:rFonts w:ascii="Browallia New" w:hAnsi="Browallia New" w:cs="Browallia New"/>
                <w:sz w:val="28"/>
                <w:szCs w:val="28"/>
              </w:rPr>
              <w:t>2569</w:t>
            </w:r>
          </w:p>
        </w:tc>
        <w:tc>
          <w:tcPr>
            <w:tcW w:w="2352" w:type="dxa"/>
            <w:tcBorders>
              <w:top w:val="single" w:sz="4" w:space="0" w:color="auto"/>
              <w:left w:val="nil"/>
              <w:bottom w:val="single" w:sz="12" w:space="0" w:color="auto"/>
              <w:right w:val="nil"/>
            </w:tcBorders>
            <w:vAlign w:val="bottom"/>
          </w:tcPr>
          <w:p w14:paraId="3A5DF9B7" w14:textId="4723E1FD" w:rsidR="00C85C9A" w:rsidRPr="00495C58" w:rsidRDefault="003125F9" w:rsidP="00C8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eastAsia="th-TH"/>
              </w:rPr>
            </w:pPr>
            <w:r w:rsidRPr="00495C58">
              <w:rPr>
                <w:rFonts w:ascii="Browallia New" w:eastAsia="Arial Unicode MS" w:hAnsi="Browallia New" w:cs="Browallia New"/>
                <w:snapToGrid w:val="0"/>
                <w:sz w:val="28"/>
                <w:szCs w:val="28"/>
                <w:lang w:eastAsia="th-TH"/>
              </w:rPr>
              <w:t>90</w:t>
            </w:r>
            <w:r w:rsidR="000F20DE" w:rsidRPr="00495C58">
              <w:rPr>
                <w:rFonts w:ascii="Browallia New" w:eastAsia="Arial Unicode MS" w:hAnsi="Browallia New" w:cs="Browallia New"/>
                <w:snapToGrid w:val="0"/>
                <w:sz w:val="28"/>
                <w:szCs w:val="28"/>
                <w:lang w:eastAsia="th-TH"/>
              </w:rPr>
              <w:t>6</w:t>
            </w:r>
            <w:r w:rsidRPr="00495C58">
              <w:rPr>
                <w:rFonts w:ascii="Browallia New" w:eastAsia="Arial Unicode MS" w:hAnsi="Browallia New" w:cs="Browallia New"/>
                <w:snapToGrid w:val="0"/>
                <w:sz w:val="28"/>
                <w:szCs w:val="28"/>
                <w:lang w:eastAsia="th-TH"/>
              </w:rPr>
              <w:t>,</w:t>
            </w:r>
            <w:r w:rsidR="000F20DE" w:rsidRPr="00495C58">
              <w:rPr>
                <w:rFonts w:ascii="Browallia New" w:eastAsia="Arial Unicode MS" w:hAnsi="Browallia New" w:cs="Browallia New"/>
                <w:snapToGrid w:val="0"/>
                <w:sz w:val="28"/>
                <w:szCs w:val="28"/>
                <w:lang w:eastAsia="th-TH"/>
              </w:rPr>
              <w:t>008</w:t>
            </w:r>
          </w:p>
        </w:tc>
      </w:tr>
    </w:tbl>
    <w:p w14:paraId="15F3A263" w14:textId="77777777" w:rsidR="00A07A8B" w:rsidRPr="00495C58" w:rsidRDefault="00A07A8B" w:rsidP="00A07A8B">
      <w:pPr>
        <w:pStyle w:val="ListParagraph"/>
        <w:tabs>
          <w:tab w:val="left" w:pos="426"/>
        </w:tabs>
        <w:spacing w:line="240" w:lineRule="auto"/>
        <w:ind w:left="426"/>
        <w:jc w:val="thaiDistribute"/>
        <w:rPr>
          <w:rFonts w:ascii="Browallia New" w:hAnsi="Browallia New" w:cs="Browallia New"/>
          <w:color w:val="000000" w:themeColor="text1"/>
          <w:sz w:val="28"/>
        </w:rPr>
      </w:pPr>
    </w:p>
    <w:p w14:paraId="6659240C" w14:textId="77777777" w:rsidR="00A07A8B" w:rsidRPr="00495C58" w:rsidRDefault="00A07A8B" w:rsidP="00A07A8B">
      <w:pPr>
        <w:pStyle w:val="ListParagraph"/>
        <w:tabs>
          <w:tab w:val="left" w:pos="426"/>
        </w:tabs>
        <w:spacing w:after="0" w:line="240" w:lineRule="auto"/>
        <w:ind w:left="425"/>
        <w:jc w:val="thaiDistribute"/>
        <w:rPr>
          <w:rFonts w:ascii="Browallia New" w:hAnsi="Browallia New" w:cs="Browallia New"/>
          <w:color w:val="000000" w:themeColor="text1"/>
          <w:sz w:val="28"/>
        </w:rPr>
      </w:pPr>
      <w:r w:rsidRPr="00495C58">
        <w:rPr>
          <w:rFonts w:ascii="Browallia New" w:hAnsi="Browallia New" w:cs="Browallia New" w:hint="cs"/>
          <w:color w:val="000000" w:themeColor="text1"/>
          <w:sz w:val="28"/>
          <w:u w:val="single"/>
          <w:cs/>
        </w:rPr>
        <w:t>บริษัท อาร์เอส ลิฟเวลล์ จำกัด</w:t>
      </w:r>
      <w:r w:rsidRPr="00495C58">
        <w:rPr>
          <w:rFonts w:ascii="Browallia New" w:hAnsi="Browallia New" w:cs="Browallia New" w:hint="cs"/>
          <w:color w:val="000000" w:themeColor="text1"/>
          <w:sz w:val="28"/>
          <w:cs/>
        </w:rPr>
        <w:t xml:space="preserve"> (บริษัทย่อยทางอ้อม)</w:t>
      </w:r>
    </w:p>
    <w:p w14:paraId="04C8DF11" w14:textId="2DFFF360" w:rsidR="00A07A8B" w:rsidRPr="00495C58" w:rsidRDefault="00A07A8B" w:rsidP="00A07A8B">
      <w:pPr>
        <w:pStyle w:val="ListParagraph"/>
        <w:tabs>
          <w:tab w:val="left" w:pos="426"/>
        </w:tabs>
        <w:spacing w:after="0" w:line="240" w:lineRule="auto"/>
        <w:ind w:left="425"/>
        <w:jc w:val="thaiDistribute"/>
        <w:rPr>
          <w:rFonts w:ascii="Browallia New" w:hAnsi="Browallia New" w:cs="Browallia New"/>
          <w:color w:val="000000" w:themeColor="text1"/>
          <w:sz w:val="28"/>
        </w:rPr>
      </w:pPr>
      <w:r w:rsidRPr="00495C58">
        <w:rPr>
          <w:rFonts w:ascii="Browallia New" w:hAnsi="Browallia New" w:cs="Browallia New" w:hint="cs"/>
          <w:color w:val="000000" w:themeColor="text1"/>
          <w:sz w:val="28"/>
          <w:cs/>
        </w:rPr>
        <w:t>ที่</w:t>
      </w:r>
      <w:r w:rsidRPr="00495C58">
        <w:rPr>
          <w:rFonts w:ascii="Browallia New" w:hAnsi="Browallia New" w:cs="Browallia New"/>
          <w:color w:val="000000" w:themeColor="text1"/>
          <w:sz w:val="28"/>
          <w:cs/>
        </w:rPr>
        <w:t xml:space="preserve">ประชุมวิสามัญผู้ถือหุ้นครั้งที่ </w:t>
      </w:r>
      <w:r w:rsidR="004B24CF" w:rsidRPr="00495C58">
        <w:rPr>
          <w:rFonts w:ascii="Browallia New" w:hAnsi="Browallia New" w:cs="Browallia New"/>
          <w:color w:val="000000" w:themeColor="text1"/>
          <w:sz w:val="28"/>
        </w:rPr>
        <w:t>6</w:t>
      </w:r>
      <w:r w:rsidRPr="00495C58">
        <w:rPr>
          <w:rFonts w:ascii="Browallia New" w:hAnsi="Browallia New" w:cs="Browallia New"/>
          <w:color w:val="000000" w:themeColor="text1"/>
          <w:sz w:val="28"/>
          <w:cs/>
        </w:rPr>
        <w:t>/</w:t>
      </w:r>
      <w:r w:rsidRPr="00495C58">
        <w:rPr>
          <w:rFonts w:ascii="Browallia New" w:hAnsi="Browallia New" w:cs="Browallia New"/>
          <w:color w:val="000000" w:themeColor="text1"/>
          <w:sz w:val="28"/>
        </w:rPr>
        <w:t>2569</w:t>
      </w:r>
      <w:r w:rsidRPr="00495C58">
        <w:rPr>
          <w:rFonts w:ascii="Browallia New" w:hAnsi="Browallia New" w:cs="Browallia New"/>
          <w:color w:val="000000" w:themeColor="text1"/>
          <w:sz w:val="28"/>
          <w:cs/>
        </w:rPr>
        <w:t xml:space="preserve"> ของบริษัท </w:t>
      </w:r>
      <w:r w:rsidRPr="00495C58">
        <w:rPr>
          <w:rFonts w:ascii="Browallia New" w:hAnsi="Browallia New" w:cs="Browallia New" w:hint="cs"/>
          <w:color w:val="000000" w:themeColor="text1"/>
          <w:sz w:val="28"/>
          <w:cs/>
        </w:rPr>
        <w:t xml:space="preserve">อาร์เอส ลิฟเวลล์ </w:t>
      </w:r>
      <w:r w:rsidRPr="00495C58">
        <w:rPr>
          <w:rFonts w:ascii="Browallia New" w:hAnsi="Browallia New" w:cs="Browallia New"/>
          <w:color w:val="000000" w:themeColor="text1"/>
          <w:sz w:val="28"/>
          <w:cs/>
        </w:rPr>
        <w:t>จำกัด (บริษัทย่อย</w:t>
      </w:r>
      <w:r w:rsidRPr="00495C58">
        <w:rPr>
          <w:rFonts w:ascii="Browallia New" w:hAnsi="Browallia New" w:cs="Browallia New" w:hint="cs"/>
          <w:color w:val="000000" w:themeColor="text1"/>
          <w:sz w:val="28"/>
          <w:cs/>
        </w:rPr>
        <w:t>ทางอ้อม</w:t>
      </w:r>
      <w:r w:rsidRPr="00495C58">
        <w:rPr>
          <w:rFonts w:ascii="Browallia New" w:hAnsi="Browallia New" w:cs="Browallia New"/>
          <w:color w:val="000000" w:themeColor="text1"/>
          <w:sz w:val="28"/>
          <w:cs/>
        </w:rPr>
        <w:t xml:space="preserve">) เมื่อวันที่ </w:t>
      </w:r>
      <w:r w:rsidR="004B24CF" w:rsidRPr="00495C58">
        <w:rPr>
          <w:rFonts w:ascii="Browallia New" w:hAnsi="Browallia New" w:cs="Browallia New"/>
          <w:color w:val="000000" w:themeColor="text1"/>
          <w:sz w:val="28"/>
        </w:rPr>
        <w:t>7</w:t>
      </w:r>
      <w:r w:rsidRPr="00495C58">
        <w:rPr>
          <w:rFonts w:ascii="Browallia New" w:hAnsi="Browallia New" w:cs="Browallia New"/>
          <w:color w:val="000000" w:themeColor="text1"/>
          <w:sz w:val="28"/>
          <w:cs/>
        </w:rPr>
        <w:t xml:space="preserve"> </w:t>
      </w:r>
      <w:r w:rsidR="004B24CF" w:rsidRPr="00495C58">
        <w:rPr>
          <w:rFonts w:ascii="Browallia New" w:hAnsi="Browallia New" w:cs="Browallia New" w:hint="cs"/>
          <w:color w:val="000000" w:themeColor="text1"/>
          <w:sz w:val="28"/>
          <w:cs/>
        </w:rPr>
        <w:t>พฤษภาคม</w:t>
      </w:r>
      <w:r w:rsidRPr="00495C58">
        <w:rPr>
          <w:rFonts w:ascii="Browallia New" w:hAnsi="Browallia New" w:cs="Browallia New"/>
          <w:color w:val="000000" w:themeColor="text1"/>
          <w:sz w:val="28"/>
          <w:cs/>
        </w:rPr>
        <w:t xml:space="preserve"> </w:t>
      </w:r>
      <w:r w:rsidRPr="00495C58">
        <w:rPr>
          <w:rFonts w:ascii="Browallia New" w:hAnsi="Browallia New" w:cs="Browallia New"/>
          <w:color w:val="000000" w:themeColor="text1"/>
          <w:sz w:val="28"/>
        </w:rPr>
        <w:t>2569</w:t>
      </w:r>
      <w:r w:rsidRPr="00495C58">
        <w:rPr>
          <w:rFonts w:ascii="Browallia New" w:hAnsi="Browallia New" w:cs="Browallia New"/>
          <w:color w:val="000000" w:themeColor="text1"/>
          <w:sz w:val="28"/>
          <w:cs/>
        </w:rPr>
        <w:t xml:space="preserve"> ได้มีมติอนุมัติให้</w:t>
      </w:r>
      <w:r w:rsidRPr="00495C58">
        <w:rPr>
          <w:rFonts w:ascii="Browallia New" w:hAnsi="Browallia New" w:cs="Browallia New" w:hint="cs"/>
          <w:color w:val="000000" w:themeColor="text1"/>
          <w:sz w:val="28"/>
          <w:cs/>
        </w:rPr>
        <w:t>ดำเนินการ</w:t>
      </w:r>
      <w:r w:rsidR="004B24CF" w:rsidRPr="00495C58">
        <w:rPr>
          <w:rFonts w:ascii="Browallia New" w:hAnsi="Browallia New" w:cs="Browallia New" w:hint="cs"/>
          <w:color w:val="000000" w:themeColor="text1"/>
          <w:sz w:val="28"/>
          <w:cs/>
        </w:rPr>
        <w:t>ซื้อ</w:t>
      </w:r>
      <w:r w:rsidRPr="00495C58">
        <w:rPr>
          <w:rFonts w:ascii="Browallia New" w:hAnsi="Browallia New" w:cs="Browallia New" w:hint="cs"/>
          <w:color w:val="000000" w:themeColor="text1"/>
          <w:sz w:val="28"/>
          <w:cs/>
        </w:rPr>
        <w:t>หุ้นสามัญ</w:t>
      </w:r>
      <w:r w:rsidR="004B24CF" w:rsidRPr="00495C58">
        <w:rPr>
          <w:rFonts w:ascii="Browallia New" w:hAnsi="Browallia New" w:cs="Browallia New" w:hint="cs"/>
          <w:color w:val="000000" w:themeColor="text1"/>
          <w:sz w:val="28"/>
          <w:cs/>
        </w:rPr>
        <w:t>เพิ่มทุนของ</w:t>
      </w:r>
      <w:r w:rsidRPr="00495C58">
        <w:rPr>
          <w:rFonts w:ascii="Browallia New" w:hAnsi="Browallia New" w:cs="Browallia New" w:hint="cs"/>
          <w:color w:val="000000" w:themeColor="text1"/>
          <w:sz w:val="28"/>
          <w:cs/>
        </w:rPr>
        <w:t>บริษัท เอิบ เวลเนส จำกัด</w:t>
      </w:r>
      <w:r w:rsidR="0012370D" w:rsidRPr="00495C58">
        <w:rPr>
          <w:rFonts w:ascii="Browallia New" w:hAnsi="Browallia New" w:cs="Browallia New" w:hint="cs"/>
          <w:color w:val="000000" w:themeColor="text1"/>
          <w:sz w:val="28"/>
          <w:cs/>
        </w:rPr>
        <w:t xml:space="preserve"> (การร่วมค้า)</w:t>
      </w:r>
      <w:r w:rsidRPr="00495C58">
        <w:rPr>
          <w:rFonts w:ascii="Browallia New" w:hAnsi="Browallia New" w:cs="Browallia New" w:hint="cs"/>
          <w:color w:val="000000" w:themeColor="text1"/>
          <w:sz w:val="28"/>
          <w:cs/>
        </w:rPr>
        <w:t xml:space="preserve"> </w:t>
      </w:r>
      <w:r w:rsidR="004B24CF" w:rsidRPr="00495C58">
        <w:rPr>
          <w:rFonts w:ascii="Browallia New" w:hAnsi="Browallia New" w:cs="Browallia New" w:hint="cs"/>
          <w:color w:val="000000" w:themeColor="text1"/>
          <w:sz w:val="28"/>
          <w:cs/>
        </w:rPr>
        <w:t>จำนวน</w:t>
      </w:r>
      <w:r w:rsidR="004B24CF" w:rsidRPr="00495C58">
        <w:rPr>
          <w:rFonts w:ascii="Browallia New" w:hAnsi="Browallia New" w:cs="Browallia New"/>
          <w:color w:val="000000" w:themeColor="text1"/>
          <w:sz w:val="28"/>
        </w:rPr>
        <w:t xml:space="preserve"> 52,500 </w:t>
      </w:r>
      <w:r w:rsidR="004B24CF" w:rsidRPr="00495C58">
        <w:rPr>
          <w:rFonts w:ascii="Browallia New" w:hAnsi="Browallia New" w:cs="Browallia New" w:hint="cs"/>
          <w:color w:val="000000" w:themeColor="text1"/>
          <w:sz w:val="28"/>
          <w:cs/>
        </w:rPr>
        <w:t xml:space="preserve">หุ้น มูลค่าที่ตราไว้หุ้นละ </w:t>
      </w:r>
      <w:r w:rsidR="004B24CF" w:rsidRPr="00495C58">
        <w:rPr>
          <w:rFonts w:ascii="Browallia New" w:hAnsi="Browallia New" w:cs="Browallia New"/>
          <w:color w:val="000000" w:themeColor="text1"/>
          <w:sz w:val="28"/>
        </w:rPr>
        <w:t xml:space="preserve">100 </w:t>
      </w:r>
      <w:r w:rsidR="004B24CF" w:rsidRPr="00495C58">
        <w:rPr>
          <w:rFonts w:ascii="Browallia New" w:hAnsi="Browallia New" w:cs="Browallia New" w:hint="cs"/>
          <w:color w:val="000000" w:themeColor="text1"/>
          <w:sz w:val="28"/>
          <w:cs/>
        </w:rPr>
        <w:t xml:space="preserve">บาท เป็นจำนวนเงิน </w:t>
      </w:r>
      <w:r w:rsidR="004B24CF" w:rsidRPr="00495C58">
        <w:rPr>
          <w:rFonts w:ascii="Browallia New" w:hAnsi="Browallia New" w:cs="Browallia New"/>
          <w:color w:val="000000" w:themeColor="text1"/>
          <w:sz w:val="28"/>
        </w:rPr>
        <w:t xml:space="preserve">14 </w:t>
      </w:r>
      <w:r w:rsidR="004B24CF" w:rsidRPr="00495C58">
        <w:rPr>
          <w:rFonts w:ascii="Browallia New" w:hAnsi="Browallia New" w:cs="Browallia New" w:hint="cs"/>
          <w:color w:val="000000" w:themeColor="text1"/>
          <w:sz w:val="28"/>
          <w:cs/>
        </w:rPr>
        <w:t>ล้านบาท</w:t>
      </w:r>
      <w:r w:rsidR="008D49D2" w:rsidRPr="00495C58">
        <w:rPr>
          <w:rFonts w:ascii="Browallia New" w:hAnsi="Browallia New" w:cs="Browallia New"/>
          <w:color w:val="000000" w:themeColor="text1"/>
          <w:sz w:val="28"/>
        </w:rPr>
        <w:t xml:space="preserve"> </w:t>
      </w:r>
      <w:r w:rsidR="008D49D2" w:rsidRPr="00495C58">
        <w:rPr>
          <w:rFonts w:ascii="Browallia New" w:hAnsi="Browallia New" w:cs="Browallia New" w:hint="cs"/>
          <w:color w:val="000000" w:themeColor="text1"/>
          <w:sz w:val="28"/>
          <w:cs/>
        </w:rPr>
        <w:t xml:space="preserve">ซึ่งบริษัทย่อยทางอ้อมได้ชำระเงินค่าหุ้นสามัญเพิ่มทุนดังกล่าวเมื่อวันที่ </w:t>
      </w:r>
      <w:r w:rsidR="008D49D2" w:rsidRPr="00495C58">
        <w:rPr>
          <w:rFonts w:ascii="Browallia New" w:hAnsi="Browallia New" w:cs="Browallia New"/>
          <w:color w:val="000000" w:themeColor="text1"/>
          <w:sz w:val="28"/>
        </w:rPr>
        <w:t xml:space="preserve">15 </w:t>
      </w:r>
      <w:r w:rsidR="008D49D2" w:rsidRPr="00495C58">
        <w:rPr>
          <w:rFonts w:ascii="Browallia New" w:hAnsi="Browallia New" w:cs="Browallia New" w:hint="cs"/>
          <w:color w:val="000000" w:themeColor="text1"/>
          <w:sz w:val="28"/>
          <w:cs/>
        </w:rPr>
        <w:t xml:space="preserve">พฤษภาคม </w:t>
      </w:r>
      <w:r w:rsidR="008D49D2" w:rsidRPr="00495C58">
        <w:rPr>
          <w:rFonts w:ascii="Browallia New" w:hAnsi="Browallia New" w:cs="Browallia New"/>
          <w:color w:val="000000" w:themeColor="text1"/>
          <w:sz w:val="28"/>
        </w:rPr>
        <w:t>2569 (</w:t>
      </w:r>
      <w:r w:rsidR="008D49D2" w:rsidRPr="00495C58">
        <w:rPr>
          <w:rFonts w:ascii="Browallia New" w:hAnsi="Browallia New" w:cs="Browallia New" w:hint="cs"/>
          <w:color w:val="000000" w:themeColor="text1"/>
          <w:sz w:val="28"/>
          <w:cs/>
        </w:rPr>
        <w:t>ภายหลังสูญเสียการควบคุม)</w:t>
      </w:r>
      <w:r w:rsidR="00510BF9" w:rsidRPr="00495C58">
        <w:rPr>
          <w:rFonts w:ascii="Browallia New" w:hAnsi="Browallia New" w:cs="Browallia New" w:hint="cs"/>
          <w:color w:val="000000" w:themeColor="text1"/>
          <w:sz w:val="28"/>
          <w:cs/>
        </w:rPr>
        <w:t xml:space="preserve"> ส่งผลให้สัดส่วนการถือหุ้น</w:t>
      </w:r>
      <w:r w:rsidR="001A6B7C" w:rsidRPr="00495C58">
        <w:rPr>
          <w:rFonts w:ascii="Browallia New" w:hAnsi="Browallia New" w:cs="Browallia New" w:hint="cs"/>
          <w:color w:val="000000" w:themeColor="text1"/>
          <w:sz w:val="28"/>
          <w:cs/>
        </w:rPr>
        <w:t>เพิ่มจาก</w:t>
      </w:r>
      <w:r w:rsidR="00F467F3" w:rsidRPr="00495C58">
        <w:rPr>
          <w:rFonts w:ascii="Browallia New" w:hAnsi="Browallia New" w:cs="Browallia New"/>
          <w:color w:val="000000" w:themeColor="text1"/>
          <w:sz w:val="28"/>
          <w:cs/>
        </w:rPr>
        <w:br/>
      </w:r>
      <w:r w:rsidR="001A6B7C" w:rsidRPr="00495C58">
        <w:rPr>
          <w:rFonts w:ascii="Browallia New" w:hAnsi="Browallia New" w:cs="Browallia New" w:hint="cs"/>
          <w:color w:val="000000" w:themeColor="text1"/>
          <w:sz w:val="28"/>
          <w:cs/>
        </w:rPr>
        <w:t xml:space="preserve">ร้อยละ </w:t>
      </w:r>
      <w:r w:rsidR="001A6B7C" w:rsidRPr="00495C58">
        <w:rPr>
          <w:rFonts w:ascii="Browallia New" w:hAnsi="Browallia New" w:cs="Browallia New"/>
          <w:color w:val="000000" w:themeColor="text1"/>
          <w:sz w:val="28"/>
        </w:rPr>
        <w:t xml:space="preserve">33.125 </w:t>
      </w:r>
      <w:r w:rsidR="001A6B7C" w:rsidRPr="00495C58">
        <w:rPr>
          <w:rFonts w:ascii="Browallia New" w:hAnsi="Browallia New" w:cs="Browallia New" w:hint="cs"/>
          <w:color w:val="000000" w:themeColor="text1"/>
          <w:sz w:val="28"/>
          <w:cs/>
        </w:rPr>
        <w:t xml:space="preserve">เป็นร้อยละ </w:t>
      </w:r>
      <w:r w:rsidR="001A6B7C" w:rsidRPr="00495C58">
        <w:rPr>
          <w:rFonts w:ascii="Browallia New" w:hAnsi="Browallia New" w:cs="Browallia New"/>
          <w:color w:val="000000" w:themeColor="text1"/>
          <w:sz w:val="28"/>
        </w:rPr>
        <w:t>33.50</w:t>
      </w:r>
    </w:p>
    <w:p w14:paraId="0253237F" w14:textId="77777777" w:rsidR="00A07A8B" w:rsidRPr="00495C58" w:rsidRDefault="00A07A8B" w:rsidP="00A07A8B">
      <w:pPr>
        <w:pStyle w:val="ListParagraph"/>
        <w:tabs>
          <w:tab w:val="left" w:pos="426"/>
        </w:tabs>
        <w:spacing w:after="0" w:line="240" w:lineRule="auto"/>
        <w:ind w:left="432"/>
        <w:jc w:val="thaiDistribute"/>
        <w:rPr>
          <w:rFonts w:ascii="Browallia New" w:hAnsi="Browallia New" w:cs="Browallia New"/>
          <w:color w:val="000000" w:themeColor="text1"/>
          <w:sz w:val="28"/>
        </w:rPr>
      </w:pPr>
    </w:p>
    <w:p w14:paraId="704FC30B" w14:textId="00095C70" w:rsidR="00C15819" w:rsidRPr="00495C58" w:rsidRDefault="00FD0A2D"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495C58">
        <w:rPr>
          <w:rFonts w:ascii="Browallia New" w:hAnsi="Browallia New" w:cs="Browallia New"/>
          <w:b/>
          <w:bCs/>
          <w:color w:val="000000" w:themeColor="text1"/>
          <w:sz w:val="28"/>
          <w:szCs w:val="28"/>
          <w:cs/>
        </w:rPr>
        <w:t xml:space="preserve">อุปกรณ์ </w:t>
      </w:r>
      <w:r w:rsidR="00ED3F6D" w:rsidRPr="00495C58">
        <w:rPr>
          <w:rFonts w:ascii="Browallia New" w:hAnsi="Browallia New" w:cs="Browallia New"/>
          <w:b/>
          <w:bCs/>
          <w:color w:val="000000" w:themeColor="text1"/>
          <w:sz w:val="28"/>
          <w:szCs w:val="28"/>
        </w:rPr>
        <w:t>-</w:t>
      </w:r>
      <w:r w:rsidRPr="00495C58">
        <w:rPr>
          <w:rFonts w:ascii="Browallia New" w:hAnsi="Browallia New" w:cs="Browallia New"/>
          <w:b/>
          <w:bCs/>
          <w:color w:val="000000" w:themeColor="text1"/>
          <w:sz w:val="28"/>
          <w:szCs w:val="28"/>
          <w:cs/>
        </w:rPr>
        <w:t xml:space="preserve"> สุทธิ</w:t>
      </w:r>
    </w:p>
    <w:p w14:paraId="4BC79284" w14:textId="77777777" w:rsidR="00FD0A2D" w:rsidRPr="00495C58" w:rsidRDefault="00FD0A2D" w:rsidP="00FD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09" w:type="dxa"/>
        <w:tblInd w:w="351" w:type="dxa"/>
        <w:tblLayout w:type="fixed"/>
        <w:tblLook w:val="0000" w:firstRow="0" w:lastRow="0" w:firstColumn="0" w:lastColumn="0" w:noHBand="0" w:noVBand="0"/>
      </w:tblPr>
      <w:tblGrid>
        <w:gridCol w:w="3879"/>
        <w:gridCol w:w="2565"/>
        <w:gridCol w:w="2565"/>
      </w:tblGrid>
      <w:tr w:rsidR="0079440C" w:rsidRPr="00495C58" w14:paraId="53A0FC55" w14:textId="77777777" w:rsidTr="0079440C">
        <w:tc>
          <w:tcPr>
            <w:tcW w:w="3879" w:type="dxa"/>
          </w:tcPr>
          <w:p w14:paraId="2C85A843" w14:textId="77777777" w:rsidR="0079440C" w:rsidRPr="00495C58"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1E94E7AF" w14:textId="77777777" w:rsidR="0079440C" w:rsidRPr="00495C58" w:rsidRDefault="007944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565" w:type="dxa"/>
          </w:tcPr>
          <w:p w14:paraId="0EF1218E" w14:textId="6F77B72E" w:rsidR="0079440C" w:rsidRPr="00495C58" w:rsidRDefault="0079440C"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lang w:eastAsia="th-TH"/>
              </w:rPr>
              <w:t>(</w:t>
            </w:r>
            <w:proofErr w:type="gramStart"/>
            <w:r w:rsidRPr="00495C58">
              <w:rPr>
                <w:rFonts w:ascii="Browallia New" w:hAnsi="Browallia New" w:cs="Browallia New"/>
                <w:snapToGrid w:val="0"/>
                <w:sz w:val="28"/>
                <w:szCs w:val="28"/>
                <w:cs/>
                <w:lang w:eastAsia="th-TH"/>
              </w:rPr>
              <w:t>หน่วย</w:t>
            </w:r>
            <w:r w:rsidRPr="00495C58">
              <w:rPr>
                <w:rFonts w:ascii="Browallia New" w:hAnsi="Browallia New" w:cs="Browallia New"/>
                <w:snapToGrid w:val="0"/>
                <w:sz w:val="28"/>
                <w:szCs w:val="28"/>
                <w:lang w:eastAsia="th-TH"/>
              </w:rPr>
              <w:t xml:space="preserve"> :</w:t>
            </w:r>
            <w:proofErr w:type="gramEnd"/>
            <w:r w:rsidRPr="00495C58">
              <w:rPr>
                <w:rFonts w:ascii="Browallia New" w:hAnsi="Browallia New" w:cs="Browallia New"/>
                <w:snapToGrid w:val="0"/>
                <w:sz w:val="28"/>
                <w:szCs w:val="28"/>
                <w:lang w:eastAsia="th-TH"/>
              </w:rPr>
              <w:t xml:space="preserve"> </w:t>
            </w:r>
            <w:r w:rsidRPr="00495C58">
              <w:rPr>
                <w:rFonts w:ascii="Browallia New" w:hAnsi="Browallia New" w:cs="Browallia New"/>
                <w:snapToGrid w:val="0"/>
                <w:sz w:val="28"/>
                <w:szCs w:val="28"/>
                <w:cs/>
                <w:lang w:eastAsia="th-TH"/>
              </w:rPr>
              <w:t>พันบาท)</w:t>
            </w:r>
          </w:p>
        </w:tc>
      </w:tr>
      <w:tr w:rsidR="0079440C" w:rsidRPr="00495C58" w14:paraId="4932417C" w14:textId="77777777" w:rsidTr="0079440C">
        <w:tc>
          <w:tcPr>
            <w:tcW w:w="3879" w:type="dxa"/>
          </w:tcPr>
          <w:p w14:paraId="61FD281C" w14:textId="77777777" w:rsidR="0079440C" w:rsidRPr="00495C58"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vAlign w:val="bottom"/>
          </w:tcPr>
          <w:p w14:paraId="47F8B534" w14:textId="64D6C8D4" w:rsidR="0079440C" w:rsidRPr="00495C58"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cs/>
                <w:lang w:eastAsia="th-TH"/>
              </w:rPr>
              <w:t>ข้อมูลทางการเงินรวม</w:t>
            </w:r>
          </w:p>
        </w:tc>
        <w:tc>
          <w:tcPr>
            <w:tcW w:w="2565" w:type="dxa"/>
            <w:vAlign w:val="bottom"/>
          </w:tcPr>
          <w:p w14:paraId="2E5D37CB" w14:textId="5B55E36F" w:rsidR="0079440C" w:rsidRPr="00495C58"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cs/>
                <w:lang w:eastAsia="th-TH"/>
              </w:rPr>
              <w:t>ข้อมูลทางการเงินเฉพาะบริษัท</w:t>
            </w:r>
          </w:p>
        </w:tc>
      </w:tr>
      <w:tr w:rsidR="0079440C" w:rsidRPr="00495C58" w14:paraId="4925D57D" w14:textId="77777777" w:rsidTr="0079440C">
        <w:tc>
          <w:tcPr>
            <w:tcW w:w="3879" w:type="dxa"/>
          </w:tcPr>
          <w:p w14:paraId="011F189F" w14:textId="2FB60A52" w:rsidR="0079440C" w:rsidRPr="00495C58" w:rsidRDefault="0079440C" w:rsidP="006E5A3C">
            <w:pPr>
              <w:spacing w:line="240" w:lineRule="auto"/>
              <w:rPr>
                <w:rFonts w:ascii="Browallia New" w:hAnsi="Browallia New" w:cs="Browallia New"/>
                <w:sz w:val="28"/>
                <w:szCs w:val="28"/>
                <w:cs/>
                <w:lang w:val="en-GB"/>
              </w:rPr>
            </w:pPr>
          </w:p>
        </w:tc>
        <w:tc>
          <w:tcPr>
            <w:tcW w:w="2565" w:type="dxa"/>
          </w:tcPr>
          <w:p w14:paraId="210048AE" w14:textId="1B0337FE" w:rsidR="0079440C" w:rsidRPr="00495C58" w:rsidRDefault="0079440C" w:rsidP="005E4A91">
            <w:pPr>
              <w:spacing w:line="240" w:lineRule="auto"/>
              <w:rPr>
                <w:rFonts w:ascii="Browallia New" w:hAnsi="Browallia New" w:cs="Browallia New"/>
                <w:sz w:val="28"/>
                <w:szCs w:val="28"/>
                <w:lang w:val="en-GB"/>
              </w:rPr>
            </w:pPr>
          </w:p>
        </w:tc>
        <w:tc>
          <w:tcPr>
            <w:tcW w:w="2565" w:type="dxa"/>
          </w:tcPr>
          <w:p w14:paraId="13E1667F" w14:textId="69B68B19" w:rsidR="0079440C" w:rsidRPr="00495C58" w:rsidRDefault="0079440C" w:rsidP="0079440C">
            <w:pPr>
              <w:tabs>
                <w:tab w:val="left" w:pos="3090"/>
                <w:tab w:val="left" w:pos="4860"/>
              </w:tabs>
              <w:spacing w:line="240" w:lineRule="auto"/>
              <w:jc w:val="center"/>
              <w:rPr>
                <w:rFonts w:ascii="Browallia New" w:hAnsi="Browallia New" w:cs="Browallia New"/>
                <w:snapToGrid w:val="0"/>
                <w:sz w:val="28"/>
                <w:szCs w:val="28"/>
                <w:lang w:eastAsia="th-TH"/>
              </w:rPr>
            </w:pPr>
          </w:p>
        </w:tc>
      </w:tr>
      <w:tr w:rsidR="0079440C" w:rsidRPr="00495C58" w14:paraId="2C72FE63" w14:textId="77777777" w:rsidTr="0079440C">
        <w:tc>
          <w:tcPr>
            <w:tcW w:w="3879" w:type="dxa"/>
            <w:vAlign w:val="bottom"/>
          </w:tcPr>
          <w:p w14:paraId="5E2A4672" w14:textId="3BC12BC0" w:rsidR="0079440C" w:rsidRPr="00495C58" w:rsidRDefault="0079440C" w:rsidP="0079440C">
            <w:pPr>
              <w:spacing w:line="240" w:lineRule="auto"/>
              <w:rPr>
                <w:rFonts w:ascii="Browallia New" w:hAnsi="Browallia New" w:cs="Browallia New"/>
                <w:sz w:val="28"/>
                <w:szCs w:val="28"/>
              </w:rPr>
            </w:pPr>
            <w:r w:rsidRPr="00495C58">
              <w:rPr>
                <w:rFonts w:ascii="Browallia New" w:hAnsi="Browallia New" w:cs="Browallia New"/>
                <w:sz w:val="28"/>
                <w:szCs w:val="28"/>
                <w:cs/>
                <w:lang w:val="en-GB"/>
              </w:rPr>
              <w:t xml:space="preserve">ราคาตามบัญชีสุทธิ ณ วันที่ </w:t>
            </w:r>
            <w:r w:rsidRPr="00495C58">
              <w:rPr>
                <w:rFonts w:ascii="Browallia New" w:hAnsi="Browallia New" w:cs="Browallia New"/>
                <w:sz w:val="28"/>
                <w:szCs w:val="28"/>
                <w:lang w:val="en-GB"/>
              </w:rPr>
              <w:t>1</w:t>
            </w:r>
            <w:r w:rsidRPr="00495C58">
              <w:rPr>
                <w:rFonts w:ascii="Browallia New" w:hAnsi="Browallia New" w:cs="Browallia New"/>
                <w:sz w:val="28"/>
                <w:szCs w:val="28"/>
                <w:cs/>
                <w:lang w:val="en-GB"/>
              </w:rPr>
              <w:t xml:space="preserve"> มกราคม </w:t>
            </w:r>
            <w:r w:rsidRPr="00495C58">
              <w:rPr>
                <w:rFonts w:ascii="Browallia New" w:hAnsi="Browallia New" w:cs="Browallia New"/>
                <w:sz w:val="28"/>
                <w:szCs w:val="28"/>
                <w:lang w:val="en-GB"/>
              </w:rPr>
              <w:t>256</w:t>
            </w:r>
            <w:r w:rsidR="00582D2C" w:rsidRPr="00495C58">
              <w:rPr>
                <w:rFonts w:ascii="Browallia New" w:hAnsi="Browallia New" w:cs="Browallia New"/>
                <w:sz w:val="28"/>
                <w:szCs w:val="28"/>
                <w:lang w:val="en-GB"/>
              </w:rPr>
              <w:t>9</w:t>
            </w:r>
          </w:p>
        </w:tc>
        <w:tc>
          <w:tcPr>
            <w:tcW w:w="2565" w:type="dxa"/>
            <w:vAlign w:val="bottom"/>
          </w:tcPr>
          <w:p w14:paraId="16DD6067" w14:textId="4D28BA30" w:rsidR="0079440C" w:rsidRPr="00495C58" w:rsidRDefault="002F5906" w:rsidP="002844A6">
            <w:pPr>
              <w:spacing w:line="240" w:lineRule="auto"/>
              <w:jc w:val="right"/>
              <w:rPr>
                <w:rFonts w:ascii="Browallia New" w:hAnsi="Browallia New" w:cs="Browallia New"/>
                <w:sz w:val="28"/>
                <w:szCs w:val="28"/>
              </w:rPr>
            </w:pPr>
            <w:r w:rsidRPr="00495C58">
              <w:rPr>
                <w:rFonts w:ascii="Browallia New" w:hAnsi="Browallia New" w:cs="Browallia New"/>
                <w:sz w:val="28"/>
                <w:szCs w:val="28"/>
              </w:rPr>
              <w:t xml:space="preserve">       320,571 </w:t>
            </w:r>
          </w:p>
        </w:tc>
        <w:tc>
          <w:tcPr>
            <w:tcW w:w="2565" w:type="dxa"/>
            <w:vAlign w:val="bottom"/>
          </w:tcPr>
          <w:p w14:paraId="27882152" w14:textId="2266B8C1" w:rsidR="0079440C" w:rsidRPr="00495C58" w:rsidRDefault="002844A6" w:rsidP="002844A6">
            <w:pPr>
              <w:spacing w:line="240" w:lineRule="auto"/>
              <w:jc w:val="right"/>
              <w:rPr>
                <w:rFonts w:ascii="Browallia New" w:hAnsi="Browallia New" w:cs="Browallia New"/>
                <w:sz w:val="28"/>
                <w:szCs w:val="28"/>
              </w:rPr>
            </w:pPr>
            <w:r w:rsidRPr="00495C58">
              <w:rPr>
                <w:rFonts w:ascii="Browallia New" w:hAnsi="Browallia New" w:cs="Browallia New"/>
                <w:sz w:val="28"/>
                <w:szCs w:val="28"/>
              </w:rPr>
              <w:t xml:space="preserve">       225,237 </w:t>
            </w:r>
          </w:p>
        </w:tc>
      </w:tr>
      <w:tr w:rsidR="0079440C" w:rsidRPr="00495C58" w14:paraId="7848D1C1" w14:textId="77777777">
        <w:tc>
          <w:tcPr>
            <w:tcW w:w="3879" w:type="dxa"/>
            <w:vAlign w:val="bottom"/>
          </w:tcPr>
          <w:p w14:paraId="04D416A3" w14:textId="7BBCAE5E" w:rsidR="0079440C" w:rsidRPr="00495C58" w:rsidRDefault="0079440C" w:rsidP="0079440C">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ซื้อสินทรัพย์ระหว่าง</w:t>
            </w:r>
            <w:r w:rsidR="0024167D" w:rsidRPr="00495C58">
              <w:rPr>
                <w:rFonts w:ascii="Browallia New" w:hAnsi="Browallia New" w:cs="Browallia New"/>
                <w:sz w:val="28"/>
                <w:szCs w:val="28"/>
                <w:cs/>
                <w:lang w:val="en-GB"/>
              </w:rPr>
              <w:t>งวด</w:t>
            </w:r>
          </w:p>
        </w:tc>
        <w:tc>
          <w:tcPr>
            <w:tcW w:w="2565" w:type="dxa"/>
            <w:vAlign w:val="bottom"/>
          </w:tcPr>
          <w:p w14:paraId="57752C40" w14:textId="145F9E3F" w:rsidR="0079440C" w:rsidRPr="00495C58" w:rsidRDefault="003F0F5E" w:rsidP="00DB7AF8">
            <w:pPr>
              <w:spacing w:line="240" w:lineRule="auto"/>
              <w:jc w:val="right"/>
              <w:rPr>
                <w:rFonts w:ascii="Browallia New" w:hAnsi="Browallia New" w:cs="Browallia New"/>
                <w:sz w:val="28"/>
                <w:szCs w:val="28"/>
              </w:rPr>
            </w:pPr>
            <w:r w:rsidRPr="00495C58">
              <w:rPr>
                <w:rFonts w:ascii="Browallia New" w:hAnsi="Browallia New" w:cs="Browallia New"/>
                <w:sz w:val="28"/>
                <w:szCs w:val="28"/>
              </w:rPr>
              <w:t>735</w:t>
            </w:r>
          </w:p>
        </w:tc>
        <w:tc>
          <w:tcPr>
            <w:tcW w:w="2565" w:type="dxa"/>
          </w:tcPr>
          <w:p w14:paraId="4B4A310E" w14:textId="131B8D3D" w:rsidR="0079440C" w:rsidRPr="00495C58" w:rsidRDefault="005E4A91" w:rsidP="00B30846">
            <w:pPr>
              <w:spacing w:line="240" w:lineRule="auto"/>
              <w:ind w:right="245"/>
              <w:jc w:val="right"/>
              <w:rPr>
                <w:rFonts w:ascii="Browallia New" w:hAnsi="Browallia New" w:cs="Browallia New"/>
                <w:snapToGrid w:val="0"/>
                <w:sz w:val="28"/>
                <w:szCs w:val="28"/>
                <w:cs/>
                <w:lang w:eastAsia="th-TH"/>
              </w:rPr>
            </w:pPr>
            <w:r w:rsidRPr="00495C58">
              <w:rPr>
                <w:rFonts w:ascii="Browallia New" w:hAnsi="Browallia New" w:cs="Browallia New"/>
                <w:sz w:val="28"/>
                <w:szCs w:val="28"/>
              </w:rPr>
              <w:t>-</w:t>
            </w:r>
          </w:p>
        </w:tc>
      </w:tr>
      <w:tr w:rsidR="0020027C" w:rsidRPr="00495C58" w14:paraId="1A484C9A" w14:textId="77777777">
        <w:tc>
          <w:tcPr>
            <w:tcW w:w="3879" w:type="dxa"/>
            <w:vAlign w:val="bottom"/>
          </w:tcPr>
          <w:p w14:paraId="6709E3DB" w14:textId="3B7D10B9" w:rsidR="0020027C" w:rsidRPr="00495C58" w:rsidRDefault="0020027C" w:rsidP="0079440C">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จำหน่ายสินทรัพย์ระหว่าง</w:t>
            </w:r>
            <w:r w:rsidR="0024167D" w:rsidRPr="00495C58">
              <w:rPr>
                <w:rFonts w:ascii="Browallia New" w:hAnsi="Browallia New" w:cs="Browallia New"/>
                <w:sz w:val="28"/>
                <w:szCs w:val="28"/>
                <w:cs/>
                <w:lang w:val="en-GB"/>
              </w:rPr>
              <w:t>งวด</w:t>
            </w:r>
          </w:p>
        </w:tc>
        <w:tc>
          <w:tcPr>
            <w:tcW w:w="2565" w:type="dxa"/>
            <w:vAlign w:val="bottom"/>
          </w:tcPr>
          <w:p w14:paraId="01773895" w14:textId="70A1AF5F" w:rsidR="0020027C" w:rsidRPr="00495C58" w:rsidRDefault="0020027C" w:rsidP="00DB7AF8">
            <w:pPr>
              <w:spacing w:line="240" w:lineRule="auto"/>
              <w:jc w:val="right"/>
              <w:rPr>
                <w:rFonts w:ascii="Browallia New" w:hAnsi="Browallia New" w:cs="Browallia New"/>
                <w:sz w:val="28"/>
                <w:szCs w:val="28"/>
              </w:rPr>
            </w:pPr>
            <w:r w:rsidRPr="00495C58">
              <w:rPr>
                <w:rFonts w:ascii="Browallia New" w:hAnsi="Browallia New" w:cs="Browallia New"/>
                <w:sz w:val="28"/>
                <w:szCs w:val="28"/>
              </w:rPr>
              <w:t>(1,603)</w:t>
            </w:r>
          </w:p>
        </w:tc>
        <w:tc>
          <w:tcPr>
            <w:tcW w:w="2565" w:type="dxa"/>
          </w:tcPr>
          <w:p w14:paraId="55C24E72" w14:textId="43707906" w:rsidR="0020027C" w:rsidRPr="00495C58" w:rsidRDefault="005E4A91" w:rsidP="005E4A91">
            <w:pPr>
              <w:spacing w:line="240" w:lineRule="auto"/>
              <w:jc w:val="right"/>
              <w:rPr>
                <w:rFonts w:ascii="Browallia New" w:hAnsi="Browallia New" w:cs="Browallia New"/>
                <w:snapToGrid w:val="0"/>
                <w:sz w:val="28"/>
                <w:szCs w:val="28"/>
                <w:cs/>
                <w:lang w:eastAsia="th-TH"/>
              </w:rPr>
            </w:pPr>
            <w:r w:rsidRPr="00495C58">
              <w:rPr>
                <w:rFonts w:ascii="Browallia New" w:hAnsi="Browallia New" w:cs="Browallia New"/>
                <w:sz w:val="28"/>
                <w:szCs w:val="28"/>
              </w:rPr>
              <w:t>(1,487)</w:t>
            </w:r>
          </w:p>
        </w:tc>
      </w:tr>
      <w:tr w:rsidR="00585FC3" w:rsidRPr="00495C58" w14:paraId="385FAC46" w14:textId="77777777">
        <w:tc>
          <w:tcPr>
            <w:tcW w:w="3879" w:type="dxa"/>
            <w:vAlign w:val="bottom"/>
          </w:tcPr>
          <w:p w14:paraId="5C7C7F2B" w14:textId="786EB73A" w:rsidR="00585FC3" w:rsidRPr="00495C58" w:rsidRDefault="00585FC3" w:rsidP="00585FC3">
            <w:pPr>
              <w:spacing w:line="240" w:lineRule="auto"/>
              <w:rPr>
                <w:rFonts w:ascii="Browallia New" w:hAnsi="Browallia New" w:cs="Browallia New"/>
                <w:sz w:val="28"/>
                <w:szCs w:val="28"/>
                <w:cs/>
                <w:lang w:val="en-GB"/>
              </w:rPr>
            </w:pPr>
            <w:r w:rsidRPr="00495C58">
              <w:rPr>
                <w:rFonts w:ascii="Browallia New" w:hAnsi="Browallia New" w:cs="Browallia New" w:hint="cs"/>
                <w:sz w:val="28"/>
                <w:szCs w:val="28"/>
                <w:cs/>
                <w:lang w:val="en-GB"/>
              </w:rPr>
              <w:t>ตัด</w:t>
            </w:r>
            <w:r w:rsidRPr="00495C58">
              <w:rPr>
                <w:rFonts w:ascii="Browallia New" w:hAnsi="Browallia New" w:cs="Browallia New"/>
                <w:sz w:val="28"/>
                <w:szCs w:val="28"/>
                <w:cs/>
                <w:lang w:val="en-GB"/>
              </w:rPr>
              <w:t>จำหน่ายสินทรัพย์ระหว่าง</w:t>
            </w:r>
            <w:r w:rsidR="0024167D" w:rsidRPr="00495C58">
              <w:rPr>
                <w:rFonts w:ascii="Browallia New" w:hAnsi="Browallia New" w:cs="Browallia New"/>
                <w:sz w:val="28"/>
                <w:szCs w:val="28"/>
                <w:cs/>
                <w:lang w:val="en-GB"/>
              </w:rPr>
              <w:t>งวด</w:t>
            </w:r>
          </w:p>
        </w:tc>
        <w:tc>
          <w:tcPr>
            <w:tcW w:w="2565" w:type="dxa"/>
            <w:vAlign w:val="bottom"/>
          </w:tcPr>
          <w:p w14:paraId="2F27834B" w14:textId="2EF199CA" w:rsidR="00585FC3" w:rsidRPr="00495C58" w:rsidRDefault="009775EC" w:rsidP="00DB7AF8">
            <w:pPr>
              <w:spacing w:line="240" w:lineRule="auto"/>
              <w:jc w:val="right"/>
              <w:rPr>
                <w:rFonts w:ascii="Browallia New" w:hAnsi="Browallia New" w:cs="Browallia New"/>
                <w:sz w:val="28"/>
                <w:szCs w:val="28"/>
              </w:rPr>
            </w:pPr>
            <w:r w:rsidRPr="00495C58">
              <w:rPr>
                <w:rFonts w:ascii="Browallia New" w:hAnsi="Browallia New" w:cs="Browallia New"/>
                <w:sz w:val="28"/>
                <w:szCs w:val="28"/>
              </w:rPr>
              <w:t>(1,985)</w:t>
            </w:r>
          </w:p>
        </w:tc>
        <w:tc>
          <w:tcPr>
            <w:tcW w:w="2565" w:type="dxa"/>
          </w:tcPr>
          <w:p w14:paraId="70D86320" w14:textId="2306289D" w:rsidR="00585FC3" w:rsidRPr="00495C58" w:rsidRDefault="005E4A91" w:rsidP="00B30846">
            <w:pPr>
              <w:spacing w:line="240" w:lineRule="auto"/>
              <w:ind w:right="245"/>
              <w:jc w:val="right"/>
              <w:rPr>
                <w:rFonts w:ascii="Browallia New" w:hAnsi="Browallia New" w:cs="Browallia New"/>
                <w:sz w:val="28"/>
                <w:szCs w:val="28"/>
              </w:rPr>
            </w:pPr>
            <w:r w:rsidRPr="00495C58">
              <w:rPr>
                <w:rFonts w:ascii="Browallia New" w:hAnsi="Browallia New" w:cs="Browallia New"/>
                <w:sz w:val="28"/>
                <w:szCs w:val="28"/>
              </w:rPr>
              <w:t>-</w:t>
            </w:r>
          </w:p>
        </w:tc>
      </w:tr>
      <w:tr w:rsidR="00911777" w:rsidRPr="00495C58" w14:paraId="0A19B669" w14:textId="77777777" w:rsidTr="00226D00">
        <w:tc>
          <w:tcPr>
            <w:tcW w:w="3879" w:type="dxa"/>
            <w:vAlign w:val="bottom"/>
          </w:tcPr>
          <w:p w14:paraId="11426723" w14:textId="4A85968C" w:rsidR="0057442A" w:rsidRPr="00495C58" w:rsidRDefault="0057442A" w:rsidP="0057442A">
            <w:pPr>
              <w:spacing w:line="240" w:lineRule="auto"/>
              <w:rPr>
                <w:rFonts w:ascii="Browallia New" w:hAnsi="Browallia New" w:cs="Browallia New"/>
                <w:sz w:val="28"/>
                <w:szCs w:val="28"/>
                <w:lang w:val="en-GB"/>
              </w:rPr>
            </w:pPr>
            <w:r w:rsidRPr="00495C58">
              <w:rPr>
                <w:rFonts w:ascii="Browallia New" w:hAnsi="Browallia New" w:cs="Browallia New" w:hint="cs"/>
                <w:sz w:val="28"/>
                <w:szCs w:val="28"/>
                <w:cs/>
                <w:lang w:val="en-GB"/>
              </w:rPr>
              <w:t>ลดลงจาก</w:t>
            </w:r>
            <w:r w:rsidRPr="00495C58">
              <w:rPr>
                <w:rFonts w:ascii="Browallia New" w:hAnsi="Browallia New" w:cs="Browallia New"/>
                <w:sz w:val="28"/>
                <w:szCs w:val="28"/>
                <w:cs/>
                <w:lang w:val="en-GB"/>
              </w:rPr>
              <w:t>การสูญเสีย</w:t>
            </w:r>
            <w:r w:rsidR="005F689D" w:rsidRPr="00495C58">
              <w:rPr>
                <w:rFonts w:ascii="Browallia New" w:hAnsi="Browallia New" w:cs="Browallia New" w:hint="cs"/>
                <w:sz w:val="28"/>
                <w:szCs w:val="28"/>
                <w:cs/>
                <w:lang w:val="en-GB"/>
              </w:rPr>
              <w:t>การ</w:t>
            </w:r>
            <w:r w:rsidRPr="00495C58">
              <w:rPr>
                <w:rFonts w:ascii="Browallia New" w:hAnsi="Browallia New" w:cs="Browallia New"/>
                <w:sz w:val="28"/>
                <w:szCs w:val="28"/>
                <w:cs/>
                <w:lang w:val="en-GB"/>
              </w:rPr>
              <w:t>ควบคุมใน</w:t>
            </w:r>
          </w:p>
          <w:p w14:paraId="22A704E4" w14:textId="60F823E5" w:rsidR="00911777" w:rsidRPr="00495C58" w:rsidRDefault="0057442A" w:rsidP="0057442A">
            <w:pPr>
              <w:spacing w:line="240" w:lineRule="auto"/>
              <w:rPr>
                <w:rFonts w:ascii="Browallia New" w:hAnsi="Browallia New" w:cs="Browallia New"/>
                <w:sz w:val="28"/>
                <w:szCs w:val="28"/>
              </w:rPr>
            </w:pPr>
            <w:r w:rsidRPr="00495C58">
              <w:rPr>
                <w:rFonts w:ascii="Browallia New" w:hAnsi="Browallia New" w:cs="Browallia New"/>
                <w:sz w:val="28"/>
                <w:szCs w:val="28"/>
                <w:lang w:val="en-GB"/>
              </w:rPr>
              <w:t xml:space="preserve">   </w:t>
            </w:r>
            <w:r w:rsidRPr="00495C58">
              <w:rPr>
                <w:rFonts w:ascii="Browallia New" w:hAnsi="Browallia New" w:cs="Browallia New"/>
                <w:sz w:val="28"/>
                <w:szCs w:val="28"/>
                <w:cs/>
                <w:lang w:val="en-GB"/>
              </w:rPr>
              <w:t>บริษัทย่อย</w:t>
            </w:r>
            <w:r w:rsidRPr="00495C58">
              <w:rPr>
                <w:rFonts w:ascii="Browallia New" w:hAnsi="Browallia New" w:cs="Browallia New" w:hint="cs"/>
                <w:sz w:val="28"/>
                <w:szCs w:val="28"/>
                <w:cs/>
                <w:lang w:val="en-GB"/>
              </w:rPr>
              <w:t>ทางอ้อม</w:t>
            </w:r>
            <w:r w:rsidR="008D49D2" w:rsidRPr="00495C58">
              <w:rPr>
                <w:rFonts w:ascii="Browallia New" w:hAnsi="Browallia New" w:cs="Browallia New"/>
                <w:sz w:val="28"/>
                <w:szCs w:val="28"/>
                <w:lang w:val="en-GB"/>
              </w:rPr>
              <w:t xml:space="preserve"> (</w:t>
            </w:r>
            <w:r w:rsidR="008D49D2" w:rsidRPr="00495C58">
              <w:rPr>
                <w:rFonts w:ascii="Browallia New" w:hAnsi="Browallia New" w:cs="Browallia New" w:hint="cs"/>
                <w:sz w:val="28"/>
                <w:szCs w:val="28"/>
                <w:cs/>
                <w:lang w:val="en-GB"/>
              </w:rPr>
              <w:t xml:space="preserve">หมายเหตุข้อ </w:t>
            </w:r>
            <w:r w:rsidR="008D49D2" w:rsidRPr="00495C58">
              <w:rPr>
                <w:rFonts w:ascii="Browallia New" w:hAnsi="Browallia New" w:cs="Browallia New"/>
                <w:sz w:val="28"/>
                <w:szCs w:val="28"/>
              </w:rPr>
              <w:t>11)</w:t>
            </w:r>
          </w:p>
        </w:tc>
        <w:tc>
          <w:tcPr>
            <w:tcW w:w="2565" w:type="dxa"/>
            <w:vAlign w:val="bottom"/>
          </w:tcPr>
          <w:p w14:paraId="7C736808" w14:textId="6593DF1E" w:rsidR="00911777" w:rsidRPr="00495C58" w:rsidRDefault="00911777" w:rsidP="00DB7AF8">
            <w:pPr>
              <w:spacing w:line="240" w:lineRule="auto"/>
              <w:jc w:val="right"/>
              <w:rPr>
                <w:rFonts w:ascii="Browallia New" w:hAnsi="Browallia New" w:cs="Browallia New"/>
                <w:sz w:val="28"/>
                <w:szCs w:val="28"/>
              </w:rPr>
            </w:pPr>
            <w:r w:rsidRPr="00495C58">
              <w:rPr>
                <w:rFonts w:ascii="Browallia New" w:hAnsi="Browallia New" w:cs="Browallia New"/>
                <w:sz w:val="28"/>
                <w:szCs w:val="28"/>
              </w:rPr>
              <w:t>(</w:t>
            </w:r>
            <w:r w:rsidRPr="00495C58">
              <w:rPr>
                <w:rFonts w:ascii="Browallia New" w:hAnsi="Browallia New" w:cs="Browallia New"/>
                <w:sz w:val="28"/>
                <w:szCs w:val="28"/>
                <w:cs/>
              </w:rPr>
              <w:t>15</w:t>
            </w:r>
            <w:r w:rsidRPr="00495C58">
              <w:rPr>
                <w:rFonts w:ascii="Browallia New" w:hAnsi="Browallia New" w:cs="Browallia New"/>
                <w:sz w:val="28"/>
                <w:szCs w:val="28"/>
              </w:rPr>
              <w:t>,</w:t>
            </w:r>
            <w:r w:rsidRPr="00495C58">
              <w:rPr>
                <w:rFonts w:ascii="Browallia New" w:hAnsi="Browallia New" w:cs="Browallia New"/>
                <w:sz w:val="28"/>
                <w:szCs w:val="28"/>
                <w:cs/>
              </w:rPr>
              <w:t>961</w:t>
            </w:r>
            <w:r w:rsidRPr="00495C58">
              <w:rPr>
                <w:rFonts w:ascii="Browallia New" w:hAnsi="Browallia New" w:cs="Browallia New"/>
                <w:sz w:val="28"/>
                <w:szCs w:val="28"/>
              </w:rPr>
              <w:t>)</w:t>
            </w:r>
          </w:p>
        </w:tc>
        <w:tc>
          <w:tcPr>
            <w:tcW w:w="2565" w:type="dxa"/>
            <w:vAlign w:val="bottom"/>
          </w:tcPr>
          <w:p w14:paraId="726AE680" w14:textId="74E381A6" w:rsidR="00911777" w:rsidRPr="00495C58" w:rsidRDefault="00911777" w:rsidP="00911777">
            <w:pPr>
              <w:spacing w:line="240" w:lineRule="auto"/>
              <w:ind w:right="245"/>
              <w:jc w:val="right"/>
              <w:rPr>
                <w:rFonts w:ascii="Browallia New" w:hAnsi="Browallia New" w:cs="Browallia New"/>
                <w:sz w:val="28"/>
                <w:szCs w:val="28"/>
              </w:rPr>
            </w:pPr>
            <w:r w:rsidRPr="00495C58">
              <w:rPr>
                <w:rFonts w:ascii="Browallia New" w:hAnsi="Browallia New" w:cs="Browallia New"/>
                <w:sz w:val="28"/>
                <w:szCs w:val="28"/>
              </w:rPr>
              <w:t>-</w:t>
            </w:r>
          </w:p>
        </w:tc>
      </w:tr>
      <w:tr w:rsidR="00585FC3" w:rsidRPr="00495C58" w14:paraId="3E5D9C72" w14:textId="77777777">
        <w:tc>
          <w:tcPr>
            <w:tcW w:w="3879" w:type="dxa"/>
            <w:vAlign w:val="bottom"/>
          </w:tcPr>
          <w:p w14:paraId="3916DB4D" w14:textId="04F83904" w:rsidR="00585FC3" w:rsidRPr="00495C58" w:rsidRDefault="00585FC3" w:rsidP="00585FC3">
            <w:pPr>
              <w:spacing w:line="240" w:lineRule="auto"/>
              <w:rPr>
                <w:rFonts w:ascii="Browallia New" w:hAnsi="Browallia New" w:cs="Browallia New"/>
                <w:sz w:val="28"/>
                <w:szCs w:val="28"/>
                <w:cs/>
              </w:rPr>
            </w:pPr>
            <w:r w:rsidRPr="00495C58">
              <w:rPr>
                <w:rFonts w:ascii="Browallia New" w:hAnsi="Browallia New" w:cs="Browallia New"/>
                <w:sz w:val="28"/>
                <w:szCs w:val="28"/>
                <w:cs/>
              </w:rPr>
              <w:t>ค่าเสื่อมราคา</w:t>
            </w:r>
          </w:p>
        </w:tc>
        <w:tc>
          <w:tcPr>
            <w:tcW w:w="2565" w:type="dxa"/>
            <w:vAlign w:val="bottom"/>
          </w:tcPr>
          <w:p w14:paraId="3CE7E21A" w14:textId="3C3BB41D" w:rsidR="00585FC3" w:rsidRPr="00495C58" w:rsidRDefault="009775EC" w:rsidP="00DB7AF8">
            <w:pPr>
              <w:pBdr>
                <w:bottom w:val="single" w:sz="4" w:space="1" w:color="auto"/>
              </w:pBdr>
              <w:spacing w:line="240" w:lineRule="auto"/>
              <w:jc w:val="right"/>
              <w:rPr>
                <w:rFonts w:ascii="Browallia New" w:hAnsi="Browallia New" w:cs="Browallia New"/>
                <w:sz w:val="28"/>
                <w:szCs w:val="28"/>
              </w:rPr>
            </w:pPr>
            <w:r w:rsidRPr="00495C58">
              <w:rPr>
                <w:rFonts w:ascii="Browallia New" w:hAnsi="Browallia New" w:cs="Browallia New"/>
                <w:sz w:val="28"/>
                <w:szCs w:val="28"/>
              </w:rPr>
              <w:t>(35,702)</w:t>
            </w:r>
          </w:p>
        </w:tc>
        <w:tc>
          <w:tcPr>
            <w:tcW w:w="2565" w:type="dxa"/>
          </w:tcPr>
          <w:p w14:paraId="100F8492" w14:textId="72E4D107" w:rsidR="00585FC3" w:rsidRPr="00495C58" w:rsidRDefault="005E4A91" w:rsidP="005E4A91">
            <w:pPr>
              <w:pBdr>
                <w:bottom w:val="single" w:sz="4" w:space="1" w:color="auto"/>
              </w:pBdr>
              <w:tabs>
                <w:tab w:val="clear" w:pos="1871"/>
                <w:tab w:val="left" w:pos="1875"/>
              </w:tabs>
              <w:spacing w:line="240" w:lineRule="auto"/>
              <w:jc w:val="right"/>
              <w:rPr>
                <w:rFonts w:ascii="Browallia New" w:hAnsi="Browallia New" w:cs="Browallia New"/>
                <w:sz w:val="28"/>
                <w:szCs w:val="28"/>
              </w:rPr>
            </w:pPr>
            <w:r w:rsidRPr="00495C58">
              <w:rPr>
                <w:rFonts w:ascii="Browallia New" w:hAnsi="Browallia New" w:cs="Browallia New"/>
                <w:sz w:val="28"/>
                <w:szCs w:val="28"/>
              </w:rPr>
              <w:t>(21,983)</w:t>
            </w:r>
          </w:p>
        </w:tc>
      </w:tr>
      <w:tr w:rsidR="00585FC3" w:rsidRPr="00495C58" w14:paraId="74152197" w14:textId="77777777" w:rsidTr="0079440C">
        <w:tc>
          <w:tcPr>
            <w:tcW w:w="3879" w:type="dxa"/>
            <w:vAlign w:val="bottom"/>
          </w:tcPr>
          <w:p w14:paraId="7305711D" w14:textId="34242B0B" w:rsidR="00585FC3" w:rsidRPr="00495C58" w:rsidRDefault="00585FC3" w:rsidP="00585FC3">
            <w:pPr>
              <w:spacing w:line="252" w:lineRule="auto"/>
              <w:rPr>
                <w:rFonts w:ascii="Browallia New" w:hAnsi="Browallia New" w:cs="Browallia New"/>
                <w:sz w:val="28"/>
                <w:szCs w:val="28"/>
                <w:cs/>
                <w:lang w:val="en-GB"/>
              </w:rPr>
            </w:pPr>
            <w:r w:rsidRPr="00495C58">
              <w:rPr>
                <w:rFonts w:ascii="Browallia New" w:hAnsi="Browallia New" w:cs="Browallia New"/>
                <w:sz w:val="28"/>
                <w:szCs w:val="28"/>
                <w:cs/>
                <w:lang w:val="en-GB"/>
              </w:rPr>
              <w:t xml:space="preserve">ราคาตามบัญชีสุทธิ ณ วันที่ </w:t>
            </w:r>
            <w:r w:rsidR="00DC65EB" w:rsidRPr="00495C58">
              <w:rPr>
                <w:rFonts w:ascii="Browallia New" w:hAnsi="Browallia New" w:cs="Browallia New"/>
                <w:sz w:val="28"/>
                <w:szCs w:val="28"/>
              </w:rPr>
              <w:t>30</w:t>
            </w:r>
            <w:r w:rsidR="00DC65EB" w:rsidRPr="00495C58">
              <w:rPr>
                <w:rFonts w:ascii="Browallia New" w:hAnsi="Browallia New" w:cs="Browallia New"/>
                <w:sz w:val="28"/>
                <w:szCs w:val="28"/>
                <w:cs/>
              </w:rPr>
              <w:t xml:space="preserve"> มิถุนายน </w:t>
            </w:r>
            <w:r w:rsidRPr="00495C58">
              <w:rPr>
                <w:rFonts w:ascii="Browallia New" w:hAnsi="Browallia New" w:cs="Browallia New"/>
                <w:sz w:val="28"/>
                <w:szCs w:val="28"/>
              </w:rPr>
              <w:t>2569</w:t>
            </w:r>
          </w:p>
        </w:tc>
        <w:tc>
          <w:tcPr>
            <w:tcW w:w="2565" w:type="dxa"/>
            <w:vAlign w:val="bottom"/>
          </w:tcPr>
          <w:p w14:paraId="32D14AEA" w14:textId="35D3DDC9" w:rsidR="00585FC3" w:rsidRPr="00495C58" w:rsidRDefault="009775EC" w:rsidP="00DB7AF8">
            <w:pPr>
              <w:pBdr>
                <w:bottom w:val="single" w:sz="12" w:space="1" w:color="auto"/>
              </w:pBdr>
              <w:spacing w:line="240" w:lineRule="auto"/>
              <w:jc w:val="right"/>
              <w:rPr>
                <w:rFonts w:ascii="Browallia New" w:hAnsi="Browallia New" w:cs="Browallia New"/>
                <w:sz w:val="28"/>
                <w:szCs w:val="28"/>
              </w:rPr>
            </w:pPr>
            <w:r w:rsidRPr="00495C58">
              <w:rPr>
                <w:rFonts w:ascii="Browallia New" w:hAnsi="Browallia New" w:cs="Browallia New"/>
                <w:sz w:val="28"/>
                <w:szCs w:val="28"/>
              </w:rPr>
              <w:t>266,055</w:t>
            </w:r>
          </w:p>
        </w:tc>
        <w:tc>
          <w:tcPr>
            <w:tcW w:w="2565" w:type="dxa"/>
            <w:vAlign w:val="bottom"/>
          </w:tcPr>
          <w:p w14:paraId="36E7C248" w14:textId="19E5ED04" w:rsidR="00585FC3" w:rsidRPr="00495C58" w:rsidRDefault="005E4A91" w:rsidP="005E4A91">
            <w:pPr>
              <w:pBdr>
                <w:bottom w:val="single" w:sz="12" w:space="1" w:color="auto"/>
              </w:pBdr>
              <w:spacing w:line="240" w:lineRule="auto"/>
              <w:jc w:val="right"/>
              <w:rPr>
                <w:rFonts w:ascii="Browallia New" w:hAnsi="Browallia New" w:cs="Browallia New"/>
                <w:sz w:val="28"/>
                <w:szCs w:val="28"/>
              </w:rPr>
            </w:pPr>
            <w:r w:rsidRPr="00495C58">
              <w:rPr>
                <w:rFonts w:ascii="Browallia New" w:hAnsi="Browallia New" w:cs="Browallia New"/>
                <w:sz w:val="28"/>
                <w:szCs w:val="28"/>
              </w:rPr>
              <w:t>201,767</w:t>
            </w:r>
          </w:p>
        </w:tc>
      </w:tr>
    </w:tbl>
    <w:p w14:paraId="39B81C0B" w14:textId="77777777" w:rsidR="002A26DE" w:rsidRPr="00495C58" w:rsidRDefault="002A26DE"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61AE8BBE" w14:textId="77777777" w:rsidR="008716B1" w:rsidRPr="00495C58" w:rsidRDefault="008716B1"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61542272" w14:textId="77777777" w:rsidR="008716B1" w:rsidRPr="00495C58" w:rsidRDefault="008716B1"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4D573BD5" w14:textId="77777777" w:rsidR="007D4A74" w:rsidRPr="00495C58" w:rsidRDefault="007D4A74"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0B5F694E" w14:textId="77777777" w:rsidR="008716B1" w:rsidRPr="00495C58" w:rsidRDefault="008716B1"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17D49C43" w14:textId="37F11D17" w:rsidR="00626A1D" w:rsidRPr="00495C58" w:rsidRDefault="001F0FD3"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495C58">
        <w:rPr>
          <w:rFonts w:ascii="Browallia New" w:hAnsi="Browallia New" w:cs="Browallia New"/>
          <w:b/>
          <w:bCs/>
          <w:color w:val="000000" w:themeColor="text1"/>
          <w:sz w:val="28"/>
          <w:szCs w:val="28"/>
          <w:cs/>
        </w:rPr>
        <w:lastRenderedPageBreak/>
        <w:t xml:space="preserve">สินทรัพย์สิทธิการใช้ </w:t>
      </w:r>
      <w:r w:rsidR="00C23BE5" w:rsidRPr="00495C58">
        <w:rPr>
          <w:rFonts w:ascii="Browallia New" w:hAnsi="Browallia New" w:cs="Browallia New"/>
          <w:b/>
          <w:bCs/>
          <w:color w:val="000000" w:themeColor="text1"/>
          <w:sz w:val="28"/>
          <w:szCs w:val="28"/>
        </w:rPr>
        <w:t>-</w:t>
      </w:r>
      <w:r w:rsidRPr="00495C58">
        <w:rPr>
          <w:rFonts w:ascii="Browallia New" w:hAnsi="Browallia New" w:cs="Browallia New"/>
          <w:b/>
          <w:bCs/>
          <w:color w:val="000000" w:themeColor="text1"/>
          <w:sz w:val="28"/>
          <w:szCs w:val="28"/>
        </w:rPr>
        <w:t xml:space="preserve"> </w:t>
      </w:r>
      <w:r w:rsidRPr="00495C58">
        <w:rPr>
          <w:rFonts w:ascii="Browallia New" w:hAnsi="Browallia New" w:cs="Browallia New"/>
          <w:b/>
          <w:bCs/>
          <w:color w:val="000000" w:themeColor="text1"/>
          <w:sz w:val="28"/>
          <w:szCs w:val="28"/>
          <w:cs/>
        </w:rPr>
        <w:t>สุทธิ</w:t>
      </w:r>
    </w:p>
    <w:p w14:paraId="07A6474A" w14:textId="77777777" w:rsidR="001F0FD3" w:rsidRPr="00495C58" w:rsidRDefault="001F0FD3" w:rsidP="00C1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31"/>
        </w:tabs>
        <w:spacing w:line="240" w:lineRule="auto"/>
        <w:ind w:left="426"/>
        <w:jc w:val="thaiDistribute"/>
        <w:rPr>
          <w:rFonts w:ascii="Browallia New" w:hAnsi="Browallia New" w:cs="Browallia New"/>
          <w:b/>
          <w:bCs/>
          <w:color w:val="000000" w:themeColor="text1"/>
          <w:sz w:val="20"/>
          <w:szCs w:val="20"/>
        </w:rPr>
      </w:pPr>
    </w:p>
    <w:tbl>
      <w:tblPr>
        <w:tblW w:w="9009" w:type="dxa"/>
        <w:tblInd w:w="351" w:type="dxa"/>
        <w:tblLayout w:type="fixed"/>
        <w:tblLook w:val="0000" w:firstRow="0" w:lastRow="0" w:firstColumn="0" w:lastColumn="0" w:noHBand="0" w:noVBand="0"/>
      </w:tblPr>
      <w:tblGrid>
        <w:gridCol w:w="3879"/>
        <w:gridCol w:w="2565"/>
        <w:gridCol w:w="2565"/>
      </w:tblGrid>
      <w:tr w:rsidR="0079440C" w:rsidRPr="00495C58" w14:paraId="30305F60" w14:textId="77777777" w:rsidTr="0079440C">
        <w:trPr>
          <w:tblHeader/>
        </w:trPr>
        <w:tc>
          <w:tcPr>
            <w:tcW w:w="3879" w:type="dxa"/>
          </w:tcPr>
          <w:p w14:paraId="11B5DCF3" w14:textId="77777777" w:rsidR="0079440C" w:rsidRPr="00495C58"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08EA1F90" w14:textId="77777777" w:rsidR="0079440C" w:rsidRPr="00495C58" w:rsidRDefault="007944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565" w:type="dxa"/>
          </w:tcPr>
          <w:p w14:paraId="04D31099" w14:textId="484C355F" w:rsidR="0079440C" w:rsidRPr="00495C58" w:rsidRDefault="0079440C"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lang w:eastAsia="th-TH"/>
              </w:rPr>
              <w:t>(</w:t>
            </w:r>
            <w:proofErr w:type="gramStart"/>
            <w:r w:rsidRPr="00495C58">
              <w:rPr>
                <w:rFonts w:ascii="Browallia New" w:hAnsi="Browallia New" w:cs="Browallia New"/>
                <w:snapToGrid w:val="0"/>
                <w:sz w:val="28"/>
                <w:szCs w:val="28"/>
                <w:cs/>
                <w:lang w:eastAsia="th-TH"/>
              </w:rPr>
              <w:t>หน่วย</w:t>
            </w:r>
            <w:r w:rsidRPr="00495C58">
              <w:rPr>
                <w:rFonts w:ascii="Browallia New" w:hAnsi="Browallia New" w:cs="Browallia New"/>
                <w:snapToGrid w:val="0"/>
                <w:sz w:val="28"/>
                <w:szCs w:val="28"/>
                <w:lang w:eastAsia="th-TH"/>
              </w:rPr>
              <w:t xml:space="preserve"> :</w:t>
            </w:r>
            <w:proofErr w:type="gramEnd"/>
            <w:r w:rsidRPr="00495C58">
              <w:rPr>
                <w:rFonts w:ascii="Browallia New" w:hAnsi="Browallia New" w:cs="Browallia New"/>
                <w:snapToGrid w:val="0"/>
                <w:sz w:val="28"/>
                <w:szCs w:val="28"/>
                <w:lang w:eastAsia="th-TH"/>
              </w:rPr>
              <w:t xml:space="preserve"> </w:t>
            </w:r>
            <w:r w:rsidRPr="00495C58">
              <w:rPr>
                <w:rFonts w:ascii="Browallia New" w:hAnsi="Browallia New" w:cs="Browallia New"/>
                <w:snapToGrid w:val="0"/>
                <w:sz w:val="28"/>
                <w:szCs w:val="28"/>
                <w:cs/>
                <w:lang w:eastAsia="th-TH"/>
              </w:rPr>
              <w:t>พันบาท)</w:t>
            </w:r>
          </w:p>
        </w:tc>
      </w:tr>
      <w:tr w:rsidR="0079440C" w:rsidRPr="00495C58" w14:paraId="7627F60B" w14:textId="77777777" w:rsidTr="0079440C">
        <w:trPr>
          <w:tblHeader/>
        </w:trPr>
        <w:tc>
          <w:tcPr>
            <w:tcW w:w="3879" w:type="dxa"/>
          </w:tcPr>
          <w:p w14:paraId="4AC7BCA4" w14:textId="77777777" w:rsidR="0079440C" w:rsidRPr="00495C58"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vAlign w:val="bottom"/>
          </w:tcPr>
          <w:p w14:paraId="6B9CC674" w14:textId="0F96DC58" w:rsidR="0079440C" w:rsidRPr="00495C58"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cs/>
                <w:lang w:eastAsia="th-TH"/>
              </w:rPr>
              <w:t>ข้อมูลทางการเงินรวม</w:t>
            </w:r>
          </w:p>
        </w:tc>
        <w:tc>
          <w:tcPr>
            <w:tcW w:w="2565" w:type="dxa"/>
            <w:vAlign w:val="bottom"/>
          </w:tcPr>
          <w:p w14:paraId="6A7719DC" w14:textId="19C2EB2B" w:rsidR="0079440C" w:rsidRPr="00495C58"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cs/>
                <w:lang w:eastAsia="th-TH"/>
              </w:rPr>
              <w:t>ข้อมูลทางการเงินเฉพาะบริษัท</w:t>
            </w:r>
          </w:p>
        </w:tc>
      </w:tr>
      <w:tr w:rsidR="0079440C" w:rsidRPr="00495C58" w14:paraId="24C02DF9" w14:textId="77777777" w:rsidTr="0079440C">
        <w:tc>
          <w:tcPr>
            <w:tcW w:w="3879" w:type="dxa"/>
          </w:tcPr>
          <w:p w14:paraId="0B3AD9EA" w14:textId="69D1D3AB" w:rsidR="0079440C" w:rsidRPr="00495C58" w:rsidRDefault="0079440C" w:rsidP="006E5A3C">
            <w:pPr>
              <w:spacing w:line="240" w:lineRule="auto"/>
              <w:rPr>
                <w:rFonts w:ascii="Browallia New" w:hAnsi="Browallia New" w:cs="Browallia New"/>
                <w:sz w:val="28"/>
                <w:szCs w:val="28"/>
                <w:cs/>
                <w:lang w:val="en-GB"/>
              </w:rPr>
            </w:pPr>
          </w:p>
        </w:tc>
        <w:tc>
          <w:tcPr>
            <w:tcW w:w="2565" w:type="dxa"/>
          </w:tcPr>
          <w:p w14:paraId="6BC6A672" w14:textId="77777777" w:rsidR="0079440C" w:rsidRPr="00495C58" w:rsidRDefault="0079440C" w:rsidP="006E5A3C">
            <w:pPr>
              <w:tabs>
                <w:tab w:val="clear" w:pos="1644"/>
                <w:tab w:val="left" w:pos="1512"/>
              </w:tabs>
              <w:spacing w:line="240" w:lineRule="auto"/>
              <w:ind w:right="-12"/>
              <w:jc w:val="right"/>
              <w:rPr>
                <w:rFonts w:ascii="Browallia New" w:hAnsi="Browallia New" w:cs="Browallia New"/>
                <w:sz w:val="28"/>
                <w:szCs w:val="28"/>
                <w:lang w:val="en-GB"/>
              </w:rPr>
            </w:pPr>
          </w:p>
        </w:tc>
        <w:tc>
          <w:tcPr>
            <w:tcW w:w="2565" w:type="dxa"/>
          </w:tcPr>
          <w:p w14:paraId="092D2A66" w14:textId="77777777" w:rsidR="0079440C" w:rsidRPr="00495C58" w:rsidRDefault="0079440C" w:rsidP="0079440C">
            <w:pPr>
              <w:tabs>
                <w:tab w:val="left" w:pos="3090"/>
                <w:tab w:val="left" w:pos="4860"/>
              </w:tabs>
              <w:spacing w:line="240" w:lineRule="auto"/>
              <w:jc w:val="center"/>
              <w:rPr>
                <w:rFonts w:ascii="Browallia New" w:hAnsi="Browallia New" w:cs="Browallia New"/>
                <w:snapToGrid w:val="0"/>
                <w:sz w:val="28"/>
                <w:szCs w:val="28"/>
                <w:lang w:eastAsia="th-TH"/>
              </w:rPr>
            </w:pPr>
          </w:p>
        </w:tc>
      </w:tr>
      <w:tr w:rsidR="0079440C" w:rsidRPr="00495C58" w14:paraId="3762B496" w14:textId="77777777" w:rsidTr="0079440C">
        <w:tc>
          <w:tcPr>
            <w:tcW w:w="3879" w:type="dxa"/>
          </w:tcPr>
          <w:p w14:paraId="5C432EAB" w14:textId="4DC11B09" w:rsidR="0079440C" w:rsidRPr="00495C58" w:rsidRDefault="0079440C" w:rsidP="004B6A9A">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 xml:space="preserve">ราคาตามบัญชีสุทธิ ณ วันที่ </w:t>
            </w:r>
            <w:r w:rsidRPr="00495C58">
              <w:rPr>
                <w:rFonts w:ascii="Browallia New" w:hAnsi="Browallia New" w:cs="Browallia New"/>
                <w:sz w:val="28"/>
                <w:szCs w:val="28"/>
                <w:lang w:val="en-GB"/>
              </w:rPr>
              <w:t>1</w:t>
            </w:r>
            <w:r w:rsidRPr="00495C58">
              <w:rPr>
                <w:rFonts w:ascii="Browallia New" w:hAnsi="Browallia New" w:cs="Browallia New"/>
                <w:sz w:val="28"/>
                <w:szCs w:val="28"/>
                <w:cs/>
                <w:lang w:val="en-GB"/>
              </w:rPr>
              <w:t xml:space="preserve"> มกราคม </w:t>
            </w:r>
            <w:r w:rsidRPr="00495C58">
              <w:rPr>
                <w:rFonts w:ascii="Browallia New" w:hAnsi="Browallia New" w:cs="Browallia New"/>
                <w:sz w:val="28"/>
                <w:szCs w:val="28"/>
                <w:lang w:val="en-GB"/>
              </w:rPr>
              <w:t>256</w:t>
            </w:r>
            <w:r w:rsidR="001F1FB0" w:rsidRPr="00495C58">
              <w:rPr>
                <w:rFonts w:ascii="Browallia New" w:hAnsi="Browallia New" w:cs="Browallia New"/>
                <w:sz w:val="28"/>
                <w:szCs w:val="28"/>
              </w:rPr>
              <w:t>9</w:t>
            </w:r>
          </w:p>
        </w:tc>
        <w:tc>
          <w:tcPr>
            <w:tcW w:w="2565" w:type="dxa"/>
            <w:vAlign w:val="bottom"/>
          </w:tcPr>
          <w:p w14:paraId="18624518" w14:textId="31DBABFF" w:rsidR="0079440C" w:rsidRPr="00495C58" w:rsidRDefault="003C2A05" w:rsidP="00A7233A">
            <w:pPr>
              <w:spacing w:line="240" w:lineRule="auto"/>
              <w:jc w:val="right"/>
              <w:rPr>
                <w:rFonts w:ascii="Browallia New" w:hAnsi="Browallia New" w:cs="Browallia New"/>
                <w:sz w:val="28"/>
                <w:szCs w:val="28"/>
              </w:rPr>
            </w:pPr>
            <w:r w:rsidRPr="00495C58">
              <w:rPr>
                <w:rFonts w:ascii="Browallia New" w:hAnsi="Browallia New" w:cs="Browallia New"/>
                <w:sz w:val="28"/>
                <w:szCs w:val="28"/>
              </w:rPr>
              <w:t xml:space="preserve">       198,217 </w:t>
            </w:r>
          </w:p>
        </w:tc>
        <w:tc>
          <w:tcPr>
            <w:tcW w:w="2565" w:type="dxa"/>
          </w:tcPr>
          <w:p w14:paraId="086F7831" w14:textId="4F78187D" w:rsidR="0079440C" w:rsidRPr="00495C58" w:rsidRDefault="00A7233A" w:rsidP="00A7233A">
            <w:pPr>
              <w:spacing w:line="240" w:lineRule="auto"/>
              <w:jc w:val="right"/>
              <w:rPr>
                <w:rFonts w:ascii="Browallia New" w:hAnsi="Browallia New" w:cs="Browallia New"/>
                <w:sz w:val="28"/>
                <w:szCs w:val="28"/>
              </w:rPr>
            </w:pPr>
            <w:r w:rsidRPr="00495C58">
              <w:rPr>
                <w:rFonts w:ascii="Browallia New" w:hAnsi="Browallia New" w:cs="Browallia New"/>
                <w:sz w:val="28"/>
                <w:szCs w:val="28"/>
              </w:rPr>
              <w:t xml:space="preserve">          82,881</w:t>
            </w:r>
          </w:p>
        </w:tc>
      </w:tr>
      <w:tr w:rsidR="00C26937" w:rsidRPr="00495C58" w14:paraId="4791F860" w14:textId="77777777" w:rsidTr="0079440C">
        <w:tc>
          <w:tcPr>
            <w:tcW w:w="3879" w:type="dxa"/>
          </w:tcPr>
          <w:p w14:paraId="30BB0DDC" w14:textId="7E363762" w:rsidR="00C26937" w:rsidRPr="00495C58" w:rsidRDefault="00C26937" w:rsidP="00C26937">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เพิ่มขึ้นระหว่าง</w:t>
            </w:r>
            <w:r w:rsidR="0024167D" w:rsidRPr="00495C58">
              <w:rPr>
                <w:rFonts w:ascii="Browallia New" w:hAnsi="Browallia New" w:cs="Browallia New"/>
                <w:sz w:val="28"/>
                <w:szCs w:val="28"/>
                <w:cs/>
                <w:lang w:val="en-GB"/>
              </w:rPr>
              <w:t>งวด</w:t>
            </w:r>
          </w:p>
        </w:tc>
        <w:tc>
          <w:tcPr>
            <w:tcW w:w="2565" w:type="dxa"/>
          </w:tcPr>
          <w:p w14:paraId="130F8478" w14:textId="205B24AF" w:rsidR="00C26937" w:rsidRPr="00495C58" w:rsidRDefault="001E66F8" w:rsidP="00C26937">
            <w:pPr>
              <w:tabs>
                <w:tab w:val="clear" w:pos="1644"/>
                <w:tab w:val="left" w:pos="1512"/>
              </w:tabs>
              <w:spacing w:line="240" w:lineRule="auto"/>
              <w:ind w:right="-12"/>
              <w:jc w:val="right"/>
              <w:rPr>
                <w:rFonts w:ascii="Browallia New" w:eastAsia="Arial Unicode MS" w:hAnsi="Browallia New" w:cs="Browallia New"/>
                <w:sz w:val="28"/>
                <w:szCs w:val="28"/>
              </w:rPr>
            </w:pPr>
            <w:r w:rsidRPr="00495C58">
              <w:rPr>
                <w:rFonts w:ascii="Browallia New" w:eastAsia="Arial Unicode MS" w:hAnsi="Browallia New" w:cs="Browallia New"/>
                <w:sz w:val="28"/>
                <w:szCs w:val="28"/>
              </w:rPr>
              <w:t>1</w:t>
            </w:r>
            <w:r w:rsidR="004B2920" w:rsidRPr="00495C58">
              <w:rPr>
                <w:rFonts w:ascii="Browallia New" w:eastAsia="Arial Unicode MS" w:hAnsi="Browallia New" w:cs="Browallia New"/>
                <w:sz w:val="28"/>
                <w:szCs w:val="28"/>
              </w:rPr>
              <w:t>4</w:t>
            </w:r>
            <w:r w:rsidRPr="00495C58">
              <w:rPr>
                <w:rFonts w:ascii="Browallia New" w:eastAsia="Arial Unicode MS" w:hAnsi="Browallia New" w:cs="Browallia New"/>
                <w:sz w:val="28"/>
                <w:szCs w:val="28"/>
              </w:rPr>
              <w:t>,</w:t>
            </w:r>
            <w:r w:rsidR="004B2920" w:rsidRPr="00495C58">
              <w:rPr>
                <w:rFonts w:ascii="Browallia New" w:eastAsia="Arial Unicode MS" w:hAnsi="Browallia New" w:cs="Browallia New"/>
                <w:sz w:val="28"/>
                <w:szCs w:val="28"/>
              </w:rPr>
              <w:t>436</w:t>
            </w:r>
          </w:p>
        </w:tc>
        <w:tc>
          <w:tcPr>
            <w:tcW w:w="2565" w:type="dxa"/>
          </w:tcPr>
          <w:p w14:paraId="6DDCB829" w14:textId="5B66F568" w:rsidR="00C26937" w:rsidRPr="00495C58" w:rsidRDefault="003776B4" w:rsidP="00E71EC8">
            <w:pPr>
              <w:spacing w:line="240" w:lineRule="auto"/>
              <w:ind w:right="212"/>
              <w:jc w:val="right"/>
              <w:rPr>
                <w:rFonts w:ascii="Browallia New" w:hAnsi="Browallia New" w:cs="Browallia New"/>
                <w:snapToGrid w:val="0"/>
                <w:sz w:val="28"/>
                <w:szCs w:val="28"/>
                <w:cs/>
                <w:lang w:eastAsia="th-TH"/>
              </w:rPr>
            </w:pPr>
            <w:r w:rsidRPr="00495C58">
              <w:rPr>
                <w:rFonts w:ascii="Browallia New" w:hAnsi="Browallia New" w:cs="Browallia New"/>
                <w:sz w:val="28"/>
                <w:szCs w:val="28"/>
              </w:rPr>
              <w:t>-</w:t>
            </w:r>
          </w:p>
        </w:tc>
      </w:tr>
      <w:tr w:rsidR="00C26937" w:rsidRPr="00495C58" w14:paraId="643809EA" w14:textId="77777777" w:rsidTr="00966849">
        <w:tc>
          <w:tcPr>
            <w:tcW w:w="3879" w:type="dxa"/>
          </w:tcPr>
          <w:p w14:paraId="3D233483" w14:textId="77777777" w:rsidR="00D75F5E" w:rsidRPr="00495C58" w:rsidRDefault="00C26937" w:rsidP="00D75F5E">
            <w:pPr>
              <w:spacing w:line="240" w:lineRule="auto"/>
              <w:rPr>
                <w:rFonts w:ascii="Browallia New" w:hAnsi="Browallia New" w:cs="Browallia New"/>
                <w:sz w:val="28"/>
                <w:szCs w:val="28"/>
                <w:lang w:val="en-GB"/>
              </w:rPr>
            </w:pPr>
            <w:r w:rsidRPr="00495C58">
              <w:rPr>
                <w:rFonts w:ascii="Browallia New" w:hAnsi="Browallia New" w:cs="Browallia New"/>
                <w:sz w:val="28"/>
                <w:szCs w:val="28"/>
                <w:cs/>
                <w:lang w:val="en-GB"/>
              </w:rPr>
              <w:t>ปรับปรุงจากการเปลี่ยนแปลงสัญญา</w:t>
            </w:r>
          </w:p>
          <w:p w14:paraId="45F261E7" w14:textId="465E889F" w:rsidR="00C26937" w:rsidRPr="00495C58" w:rsidRDefault="00D75F5E" w:rsidP="00D75F5E">
            <w:pPr>
              <w:spacing w:line="240" w:lineRule="auto"/>
              <w:rPr>
                <w:rFonts w:ascii="Browallia New" w:hAnsi="Browallia New" w:cs="Browallia New"/>
                <w:sz w:val="28"/>
                <w:szCs w:val="28"/>
                <w:cs/>
                <w:lang w:val="en-GB"/>
              </w:rPr>
            </w:pPr>
            <w:r w:rsidRPr="00495C58">
              <w:rPr>
                <w:rFonts w:ascii="Browallia New" w:hAnsi="Browallia New" w:cs="Browallia New"/>
                <w:sz w:val="28"/>
                <w:szCs w:val="28"/>
                <w:lang w:val="en-GB"/>
              </w:rPr>
              <w:t xml:space="preserve">   </w:t>
            </w:r>
            <w:r w:rsidR="009C70AE" w:rsidRPr="00495C58">
              <w:rPr>
                <w:rFonts w:ascii="Browallia New" w:hAnsi="Browallia New" w:cs="Browallia New" w:hint="cs"/>
                <w:sz w:val="28"/>
                <w:szCs w:val="28"/>
                <w:cs/>
                <w:lang w:val="en-GB"/>
              </w:rPr>
              <w:t>และขยาย</w:t>
            </w:r>
            <w:r w:rsidRPr="00495C58">
              <w:rPr>
                <w:rFonts w:ascii="Browallia New" w:hAnsi="Browallia New" w:cs="Browallia New" w:hint="cs"/>
                <w:sz w:val="28"/>
                <w:szCs w:val="28"/>
                <w:cs/>
                <w:lang w:val="en-GB"/>
              </w:rPr>
              <w:t>ระยะเวลาของสัญญา</w:t>
            </w:r>
          </w:p>
        </w:tc>
        <w:tc>
          <w:tcPr>
            <w:tcW w:w="2565" w:type="dxa"/>
            <w:vAlign w:val="bottom"/>
          </w:tcPr>
          <w:p w14:paraId="7EA2AB63" w14:textId="7D229285" w:rsidR="00C26937" w:rsidRPr="00495C58" w:rsidRDefault="001E66F8" w:rsidP="00966849">
            <w:pPr>
              <w:tabs>
                <w:tab w:val="clear" w:pos="1644"/>
                <w:tab w:val="left" w:pos="1512"/>
              </w:tabs>
              <w:spacing w:line="240" w:lineRule="auto"/>
              <w:ind w:right="-12"/>
              <w:jc w:val="right"/>
              <w:rPr>
                <w:rFonts w:ascii="Browallia New" w:eastAsia="Arial Unicode MS" w:hAnsi="Browallia New" w:cs="Browallia New"/>
                <w:sz w:val="28"/>
                <w:szCs w:val="28"/>
              </w:rPr>
            </w:pPr>
            <w:r w:rsidRPr="00495C58">
              <w:rPr>
                <w:rFonts w:ascii="Browallia New" w:eastAsia="Arial Unicode MS" w:hAnsi="Browallia New" w:cs="Browallia New"/>
                <w:sz w:val="28"/>
                <w:szCs w:val="28"/>
              </w:rPr>
              <w:t>1</w:t>
            </w:r>
            <w:r w:rsidR="00C25015" w:rsidRPr="00495C58">
              <w:rPr>
                <w:rFonts w:ascii="Browallia New" w:eastAsia="Arial Unicode MS" w:hAnsi="Browallia New" w:cs="Browallia New"/>
                <w:sz w:val="28"/>
                <w:szCs w:val="28"/>
              </w:rPr>
              <w:t>01</w:t>
            </w:r>
            <w:r w:rsidRPr="00495C58">
              <w:rPr>
                <w:rFonts w:ascii="Browallia New" w:eastAsia="Arial Unicode MS" w:hAnsi="Browallia New" w:cs="Browallia New"/>
                <w:sz w:val="28"/>
                <w:szCs w:val="28"/>
              </w:rPr>
              <w:t>,</w:t>
            </w:r>
            <w:r w:rsidR="00030BA9" w:rsidRPr="00495C58">
              <w:rPr>
                <w:rFonts w:ascii="Browallia New" w:eastAsia="Arial Unicode MS" w:hAnsi="Browallia New" w:cs="Browallia New"/>
                <w:sz w:val="28"/>
                <w:szCs w:val="28"/>
              </w:rPr>
              <w:t>746</w:t>
            </w:r>
          </w:p>
        </w:tc>
        <w:tc>
          <w:tcPr>
            <w:tcW w:w="2565" w:type="dxa"/>
            <w:vAlign w:val="bottom"/>
          </w:tcPr>
          <w:p w14:paraId="3163FEF0" w14:textId="32486432" w:rsidR="00C26937" w:rsidRPr="00495C58" w:rsidRDefault="00D94B9E" w:rsidP="00966849">
            <w:pPr>
              <w:spacing w:line="240" w:lineRule="auto"/>
              <w:jc w:val="right"/>
              <w:rPr>
                <w:rFonts w:ascii="Browallia New" w:eastAsia="Arial Unicode MS" w:hAnsi="Browallia New" w:cs="Browallia New"/>
                <w:sz w:val="28"/>
                <w:szCs w:val="28"/>
              </w:rPr>
            </w:pPr>
            <w:r w:rsidRPr="00495C58">
              <w:rPr>
                <w:rFonts w:ascii="Browallia New" w:eastAsia="Arial Unicode MS" w:hAnsi="Browallia New" w:cs="Browallia New"/>
                <w:sz w:val="28"/>
                <w:szCs w:val="28"/>
              </w:rPr>
              <w:t>4</w:t>
            </w:r>
            <w:r w:rsidR="000B5061" w:rsidRPr="00495C58">
              <w:rPr>
                <w:rFonts w:ascii="Browallia New" w:eastAsia="Arial Unicode MS" w:hAnsi="Browallia New" w:cs="Browallia New"/>
                <w:sz w:val="28"/>
                <w:szCs w:val="28"/>
              </w:rPr>
              <w:t>4</w:t>
            </w:r>
            <w:r w:rsidRPr="00495C58">
              <w:rPr>
                <w:rFonts w:ascii="Browallia New" w:eastAsia="Arial Unicode MS" w:hAnsi="Browallia New" w:cs="Browallia New"/>
                <w:sz w:val="28"/>
                <w:szCs w:val="28"/>
              </w:rPr>
              <w:t>,</w:t>
            </w:r>
            <w:r w:rsidR="000B5061" w:rsidRPr="00495C58">
              <w:rPr>
                <w:rFonts w:ascii="Browallia New" w:eastAsia="Arial Unicode MS" w:hAnsi="Browallia New" w:cs="Browallia New"/>
                <w:sz w:val="28"/>
                <w:szCs w:val="28"/>
              </w:rPr>
              <w:t>08</w:t>
            </w:r>
            <w:r w:rsidR="00A9056A" w:rsidRPr="00495C58">
              <w:rPr>
                <w:rFonts w:ascii="Browallia New" w:eastAsia="Arial Unicode MS" w:hAnsi="Browallia New" w:cs="Browallia New"/>
                <w:sz w:val="28"/>
                <w:szCs w:val="28"/>
              </w:rPr>
              <w:t>0</w:t>
            </w:r>
          </w:p>
        </w:tc>
      </w:tr>
      <w:tr w:rsidR="002E0F23" w:rsidRPr="00495C58" w14:paraId="19F35339" w14:textId="77777777" w:rsidTr="0079440C">
        <w:tc>
          <w:tcPr>
            <w:tcW w:w="3879" w:type="dxa"/>
          </w:tcPr>
          <w:p w14:paraId="60E1938C" w14:textId="2DB8F060" w:rsidR="002E0F23" w:rsidRPr="00495C58" w:rsidRDefault="002E0F23" w:rsidP="002E0F23">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ยกเลิกสัญญา</w:t>
            </w:r>
          </w:p>
        </w:tc>
        <w:tc>
          <w:tcPr>
            <w:tcW w:w="2565" w:type="dxa"/>
          </w:tcPr>
          <w:p w14:paraId="48E64F54" w14:textId="2C36A8E4" w:rsidR="002E0F23" w:rsidRPr="00495C58" w:rsidRDefault="00D94B9E" w:rsidP="002E0F23">
            <w:pPr>
              <w:tabs>
                <w:tab w:val="clear" w:pos="1644"/>
                <w:tab w:val="left" w:pos="1512"/>
              </w:tabs>
              <w:spacing w:line="240" w:lineRule="auto"/>
              <w:ind w:right="-12"/>
              <w:jc w:val="right"/>
              <w:rPr>
                <w:rFonts w:ascii="Browallia New" w:eastAsia="Arial Unicode MS" w:hAnsi="Browallia New" w:cs="Browallia New"/>
                <w:sz w:val="28"/>
                <w:szCs w:val="28"/>
              </w:rPr>
            </w:pPr>
            <w:r w:rsidRPr="00495C58">
              <w:rPr>
                <w:rFonts w:ascii="Browallia New" w:eastAsia="Arial Unicode MS" w:hAnsi="Browallia New" w:cs="Browallia New"/>
                <w:sz w:val="28"/>
                <w:szCs w:val="28"/>
              </w:rPr>
              <w:t>(1</w:t>
            </w:r>
            <w:r w:rsidR="00030BA9" w:rsidRPr="00495C58">
              <w:rPr>
                <w:rFonts w:ascii="Browallia New" w:eastAsia="Arial Unicode MS" w:hAnsi="Browallia New" w:cs="Browallia New"/>
                <w:sz w:val="28"/>
                <w:szCs w:val="28"/>
              </w:rPr>
              <w:t>3</w:t>
            </w:r>
            <w:r w:rsidRPr="00495C58">
              <w:rPr>
                <w:rFonts w:ascii="Browallia New" w:eastAsia="Arial Unicode MS" w:hAnsi="Browallia New" w:cs="Browallia New"/>
                <w:sz w:val="28"/>
                <w:szCs w:val="28"/>
              </w:rPr>
              <w:t>,</w:t>
            </w:r>
            <w:r w:rsidR="00030BA9" w:rsidRPr="00495C58">
              <w:rPr>
                <w:rFonts w:ascii="Browallia New" w:eastAsia="Arial Unicode MS" w:hAnsi="Browallia New" w:cs="Browallia New"/>
                <w:sz w:val="28"/>
                <w:szCs w:val="28"/>
              </w:rPr>
              <w:t>176</w:t>
            </w:r>
            <w:r w:rsidRPr="00495C58">
              <w:rPr>
                <w:rFonts w:ascii="Browallia New" w:eastAsia="Arial Unicode MS" w:hAnsi="Browallia New" w:cs="Browallia New"/>
                <w:sz w:val="28"/>
                <w:szCs w:val="28"/>
              </w:rPr>
              <w:t>)</w:t>
            </w:r>
          </w:p>
        </w:tc>
        <w:tc>
          <w:tcPr>
            <w:tcW w:w="2565" w:type="dxa"/>
          </w:tcPr>
          <w:p w14:paraId="7249F2C5" w14:textId="653D3184" w:rsidR="002E0F23" w:rsidRPr="00495C58" w:rsidRDefault="000B5061" w:rsidP="0058172B">
            <w:pPr>
              <w:spacing w:line="240" w:lineRule="auto"/>
              <w:jc w:val="right"/>
              <w:rPr>
                <w:rFonts w:ascii="Browallia New" w:eastAsia="Arial Unicode MS" w:hAnsi="Browallia New" w:cs="Browallia New"/>
                <w:sz w:val="28"/>
                <w:szCs w:val="28"/>
              </w:rPr>
            </w:pPr>
            <w:r w:rsidRPr="00495C58">
              <w:rPr>
                <w:rFonts w:ascii="Browallia New" w:eastAsia="Arial Unicode MS" w:hAnsi="Browallia New" w:cs="Browallia New"/>
                <w:sz w:val="28"/>
                <w:szCs w:val="28"/>
              </w:rPr>
              <w:t>(2</w:t>
            </w:r>
            <w:r w:rsidR="0058172B" w:rsidRPr="00495C58">
              <w:rPr>
                <w:rFonts w:ascii="Browallia New" w:eastAsia="Arial Unicode MS" w:hAnsi="Browallia New" w:cs="Browallia New"/>
                <w:sz w:val="28"/>
                <w:szCs w:val="28"/>
              </w:rPr>
              <w:t>,1</w:t>
            </w:r>
            <w:r w:rsidR="00A9056A" w:rsidRPr="00495C58">
              <w:rPr>
                <w:rFonts w:ascii="Browallia New" w:eastAsia="Arial Unicode MS" w:hAnsi="Browallia New" w:cs="Browallia New"/>
                <w:sz w:val="28"/>
                <w:szCs w:val="28"/>
              </w:rPr>
              <w:t>27</w:t>
            </w:r>
            <w:r w:rsidR="0058172B" w:rsidRPr="00495C58">
              <w:rPr>
                <w:rFonts w:ascii="Browallia New" w:eastAsia="Arial Unicode MS" w:hAnsi="Browallia New" w:cs="Browallia New"/>
                <w:sz w:val="28"/>
                <w:szCs w:val="28"/>
              </w:rPr>
              <w:t>)</w:t>
            </w:r>
          </w:p>
        </w:tc>
      </w:tr>
      <w:tr w:rsidR="00C0342F" w:rsidRPr="00495C58" w14:paraId="4A2E8E7F" w14:textId="77777777" w:rsidTr="007F7F19">
        <w:tc>
          <w:tcPr>
            <w:tcW w:w="3879" w:type="dxa"/>
            <w:vAlign w:val="bottom"/>
          </w:tcPr>
          <w:p w14:paraId="43D0A30C" w14:textId="356EA54F" w:rsidR="00C0342F" w:rsidRPr="00495C58" w:rsidRDefault="00C0342F" w:rsidP="00C0342F">
            <w:pPr>
              <w:spacing w:line="240" w:lineRule="auto"/>
              <w:rPr>
                <w:rFonts w:ascii="Browallia New" w:hAnsi="Browallia New" w:cs="Browallia New"/>
                <w:sz w:val="28"/>
                <w:szCs w:val="28"/>
                <w:lang w:val="en-GB"/>
              </w:rPr>
            </w:pPr>
            <w:r w:rsidRPr="00495C58">
              <w:rPr>
                <w:rFonts w:ascii="Browallia New" w:hAnsi="Browallia New" w:cs="Browallia New" w:hint="cs"/>
                <w:sz w:val="28"/>
                <w:szCs w:val="28"/>
                <w:cs/>
                <w:lang w:val="en-GB"/>
              </w:rPr>
              <w:t>ลดลงจาก</w:t>
            </w:r>
            <w:r w:rsidRPr="00495C58">
              <w:rPr>
                <w:rFonts w:ascii="Browallia New" w:hAnsi="Browallia New" w:cs="Browallia New"/>
                <w:sz w:val="28"/>
                <w:szCs w:val="28"/>
                <w:cs/>
                <w:lang w:val="en-GB"/>
              </w:rPr>
              <w:t>การสูญเสีย</w:t>
            </w:r>
            <w:r w:rsidR="005F689D" w:rsidRPr="00495C58">
              <w:rPr>
                <w:rFonts w:ascii="Browallia New" w:hAnsi="Browallia New" w:cs="Browallia New" w:hint="cs"/>
                <w:sz w:val="28"/>
                <w:szCs w:val="28"/>
                <w:cs/>
                <w:lang w:val="en-GB"/>
              </w:rPr>
              <w:t>การ</w:t>
            </w:r>
            <w:r w:rsidRPr="00495C58">
              <w:rPr>
                <w:rFonts w:ascii="Browallia New" w:hAnsi="Browallia New" w:cs="Browallia New"/>
                <w:sz w:val="28"/>
                <w:szCs w:val="28"/>
                <w:cs/>
                <w:lang w:val="en-GB"/>
              </w:rPr>
              <w:t>ควบคุมใน</w:t>
            </w:r>
          </w:p>
          <w:p w14:paraId="366C01E8" w14:textId="567FD137" w:rsidR="00C0342F" w:rsidRPr="00495C58" w:rsidRDefault="00C0342F" w:rsidP="00C0342F">
            <w:pPr>
              <w:spacing w:line="240" w:lineRule="auto"/>
              <w:rPr>
                <w:rFonts w:ascii="Browallia New" w:hAnsi="Browallia New" w:cs="Browallia New"/>
                <w:sz w:val="28"/>
                <w:szCs w:val="28"/>
              </w:rPr>
            </w:pPr>
            <w:r w:rsidRPr="00495C58">
              <w:rPr>
                <w:rFonts w:ascii="Browallia New" w:hAnsi="Browallia New" w:cs="Browallia New"/>
                <w:sz w:val="28"/>
                <w:szCs w:val="28"/>
                <w:lang w:val="en-GB"/>
              </w:rPr>
              <w:t xml:space="preserve">   </w:t>
            </w:r>
            <w:r w:rsidRPr="00495C58">
              <w:rPr>
                <w:rFonts w:ascii="Browallia New" w:hAnsi="Browallia New" w:cs="Browallia New"/>
                <w:sz w:val="28"/>
                <w:szCs w:val="28"/>
                <w:cs/>
                <w:lang w:val="en-GB"/>
              </w:rPr>
              <w:t>บริษัทย่อย</w:t>
            </w:r>
            <w:r w:rsidRPr="00495C58">
              <w:rPr>
                <w:rFonts w:ascii="Browallia New" w:hAnsi="Browallia New" w:cs="Browallia New" w:hint="cs"/>
                <w:sz w:val="28"/>
                <w:szCs w:val="28"/>
                <w:cs/>
                <w:lang w:val="en-GB"/>
              </w:rPr>
              <w:t>ทางอ้อม</w:t>
            </w:r>
            <w:r w:rsidR="008D49D2" w:rsidRPr="00495C58">
              <w:rPr>
                <w:rFonts w:ascii="Browallia New" w:hAnsi="Browallia New" w:cs="Browallia New"/>
                <w:sz w:val="28"/>
                <w:szCs w:val="28"/>
                <w:lang w:val="en-GB"/>
              </w:rPr>
              <w:t xml:space="preserve"> (</w:t>
            </w:r>
            <w:r w:rsidR="008D49D2" w:rsidRPr="00495C58">
              <w:rPr>
                <w:rFonts w:ascii="Browallia New" w:hAnsi="Browallia New" w:cs="Browallia New" w:hint="cs"/>
                <w:sz w:val="28"/>
                <w:szCs w:val="28"/>
                <w:cs/>
                <w:lang w:val="en-GB"/>
              </w:rPr>
              <w:t xml:space="preserve">หมายเหตุข้อ </w:t>
            </w:r>
            <w:r w:rsidR="008D49D2" w:rsidRPr="00495C58">
              <w:rPr>
                <w:rFonts w:ascii="Browallia New" w:hAnsi="Browallia New" w:cs="Browallia New"/>
                <w:sz w:val="28"/>
                <w:szCs w:val="28"/>
              </w:rPr>
              <w:t>11)</w:t>
            </w:r>
          </w:p>
        </w:tc>
        <w:tc>
          <w:tcPr>
            <w:tcW w:w="2565" w:type="dxa"/>
            <w:vAlign w:val="bottom"/>
          </w:tcPr>
          <w:p w14:paraId="6891E191" w14:textId="7FD5C356" w:rsidR="00C0342F" w:rsidRPr="00495C58" w:rsidRDefault="00C0342F" w:rsidP="00C0342F">
            <w:pPr>
              <w:tabs>
                <w:tab w:val="clear" w:pos="1644"/>
                <w:tab w:val="left" w:pos="1512"/>
              </w:tabs>
              <w:spacing w:line="240" w:lineRule="auto"/>
              <w:ind w:right="-12"/>
              <w:jc w:val="right"/>
              <w:rPr>
                <w:rFonts w:ascii="Browallia New" w:eastAsia="Arial Unicode MS" w:hAnsi="Browallia New" w:cs="Browallia New"/>
                <w:sz w:val="28"/>
                <w:szCs w:val="28"/>
              </w:rPr>
            </w:pPr>
            <w:r w:rsidRPr="00495C58">
              <w:rPr>
                <w:rFonts w:ascii="Browallia New" w:hAnsi="Browallia New" w:cs="Browallia New"/>
                <w:sz w:val="28"/>
                <w:szCs w:val="28"/>
              </w:rPr>
              <w:t>(6,782)</w:t>
            </w:r>
          </w:p>
        </w:tc>
        <w:tc>
          <w:tcPr>
            <w:tcW w:w="2565" w:type="dxa"/>
            <w:vAlign w:val="bottom"/>
          </w:tcPr>
          <w:p w14:paraId="3F877209" w14:textId="46B3A46A" w:rsidR="00C0342F" w:rsidRPr="00495C58" w:rsidRDefault="00C0342F" w:rsidP="00C0342F">
            <w:pPr>
              <w:spacing w:line="240" w:lineRule="auto"/>
              <w:ind w:right="198"/>
              <w:jc w:val="right"/>
              <w:rPr>
                <w:rFonts w:ascii="Browallia New" w:hAnsi="Browallia New" w:cs="Browallia New"/>
                <w:sz w:val="28"/>
                <w:szCs w:val="28"/>
              </w:rPr>
            </w:pPr>
            <w:r w:rsidRPr="00495C58">
              <w:rPr>
                <w:rFonts w:ascii="Browallia New" w:hAnsi="Browallia New" w:cs="Browallia New"/>
                <w:sz w:val="28"/>
                <w:szCs w:val="28"/>
              </w:rPr>
              <w:t xml:space="preserve">       -</w:t>
            </w:r>
          </w:p>
        </w:tc>
      </w:tr>
      <w:tr w:rsidR="002E0F23" w:rsidRPr="00495C58" w14:paraId="084C9701" w14:textId="77777777" w:rsidTr="0079440C">
        <w:tc>
          <w:tcPr>
            <w:tcW w:w="3879" w:type="dxa"/>
          </w:tcPr>
          <w:p w14:paraId="798D9F1A" w14:textId="70B9910C" w:rsidR="002E0F23" w:rsidRPr="00495C58" w:rsidRDefault="002E0F23" w:rsidP="002E0F23">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ค่าเสื่อมราคา</w:t>
            </w:r>
            <w:r w:rsidR="005F689D" w:rsidRPr="00495C58">
              <w:rPr>
                <w:rFonts w:ascii="Browallia New" w:hAnsi="Browallia New" w:cs="Browallia New" w:hint="cs"/>
                <w:sz w:val="28"/>
                <w:szCs w:val="28"/>
                <w:cs/>
                <w:lang w:val="en-GB"/>
              </w:rPr>
              <w:t>และตัดจำหน่าย</w:t>
            </w:r>
          </w:p>
        </w:tc>
        <w:tc>
          <w:tcPr>
            <w:tcW w:w="2565" w:type="dxa"/>
          </w:tcPr>
          <w:p w14:paraId="491DA50D" w14:textId="452C7A28" w:rsidR="002E0F23" w:rsidRPr="00495C58" w:rsidRDefault="0094553F" w:rsidP="002E0F23">
            <w:pPr>
              <w:pBdr>
                <w:bottom w:val="single" w:sz="4" w:space="1" w:color="auto"/>
              </w:pBdr>
              <w:tabs>
                <w:tab w:val="clear" w:pos="1644"/>
                <w:tab w:val="left" w:pos="1512"/>
              </w:tabs>
              <w:spacing w:line="240" w:lineRule="auto"/>
              <w:ind w:right="-12"/>
              <w:jc w:val="right"/>
              <w:rPr>
                <w:rFonts w:ascii="Browallia New" w:eastAsia="Arial Unicode MS" w:hAnsi="Browallia New" w:cs="Browallia New"/>
                <w:sz w:val="28"/>
                <w:szCs w:val="28"/>
              </w:rPr>
            </w:pPr>
            <w:r w:rsidRPr="00495C58">
              <w:rPr>
                <w:rFonts w:ascii="Browallia New" w:eastAsia="Arial Unicode MS" w:hAnsi="Browallia New" w:cs="Browallia New"/>
                <w:sz w:val="28"/>
                <w:szCs w:val="28"/>
              </w:rPr>
              <w:t>(2</w:t>
            </w:r>
            <w:r w:rsidR="005F689D" w:rsidRPr="00495C58">
              <w:rPr>
                <w:rFonts w:ascii="Browallia New" w:eastAsia="Arial Unicode MS" w:hAnsi="Browallia New" w:cs="Browallia New"/>
                <w:sz w:val="28"/>
                <w:szCs w:val="28"/>
              </w:rPr>
              <w:t>7</w:t>
            </w:r>
            <w:r w:rsidRPr="00495C58">
              <w:rPr>
                <w:rFonts w:ascii="Browallia New" w:eastAsia="Arial Unicode MS" w:hAnsi="Browallia New" w:cs="Browallia New"/>
                <w:sz w:val="28"/>
                <w:szCs w:val="28"/>
              </w:rPr>
              <w:t>,</w:t>
            </w:r>
            <w:r w:rsidR="005F689D" w:rsidRPr="00495C58">
              <w:rPr>
                <w:rFonts w:ascii="Browallia New" w:eastAsia="Arial Unicode MS" w:hAnsi="Browallia New" w:cs="Browallia New"/>
                <w:sz w:val="28"/>
                <w:szCs w:val="28"/>
              </w:rPr>
              <w:t>099</w:t>
            </w:r>
            <w:r w:rsidRPr="00495C58">
              <w:rPr>
                <w:rFonts w:ascii="Browallia New" w:eastAsia="Arial Unicode MS" w:hAnsi="Browallia New" w:cs="Browallia New"/>
                <w:sz w:val="28"/>
                <w:szCs w:val="28"/>
              </w:rPr>
              <w:t>)</w:t>
            </w:r>
          </w:p>
        </w:tc>
        <w:tc>
          <w:tcPr>
            <w:tcW w:w="2565" w:type="dxa"/>
          </w:tcPr>
          <w:p w14:paraId="08498A55" w14:textId="53A698C8" w:rsidR="002E0F23" w:rsidRPr="00495C58" w:rsidRDefault="003776B4" w:rsidP="003776B4">
            <w:pPr>
              <w:pBdr>
                <w:bottom w:val="single" w:sz="4" w:space="1" w:color="auto"/>
              </w:pBdr>
              <w:spacing w:line="240" w:lineRule="auto"/>
              <w:jc w:val="right"/>
              <w:rPr>
                <w:rFonts w:ascii="Browallia New" w:eastAsia="Arial Unicode MS" w:hAnsi="Browallia New" w:cs="Browallia New"/>
                <w:sz w:val="28"/>
                <w:szCs w:val="28"/>
              </w:rPr>
            </w:pPr>
            <w:r w:rsidRPr="00495C58">
              <w:rPr>
                <w:rFonts w:ascii="Browallia New" w:hAnsi="Browallia New" w:cs="Browallia New"/>
                <w:sz w:val="28"/>
                <w:szCs w:val="28"/>
              </w:rPr>
              <w:t>(9,9</w:t>
            </w:r>
            <w:r w:rsidR="00D26F5E" w:rsidRPr="00495C58">
              <w:rPr>
                <w:rFonts w:ascii="Browallia New" w:hAnsi="Browallia New" w:cs="Browallia New"/>
                <w:sz w:val="28"/>
                <w:szCs w:val="28"/>
              </w:rPr>
              <w:t>78</w:t>
            </w:r>
            <w:r w:rsidRPr="00495C58">
              <w:rPr>
                <w:rFonts w:ascii="Browallia New" w:hAnsi="Browallia New" w:cs="Browallia New"/>
                <w:sz w:val="28"/>
                <w:szCs w:val="28"/>
              </w:rPr>
              <w:t>)</w:t>
            </w:r>
          </w:p>
        </w:tc>
      </w:tr>
      <w:tr w:rsidR="002E0F23" w:rsidRPr="00495C58" w14:paraId="3824F9CF" w14:textId="77777777" w:rsidTr="0079440C">
        <w:tc>
          <w:tcPr>
            <w:tcW w:w="3879" w:type="dxa"/>
          </w:tcPr>
          <w:p w14:paraId="25128267" w14:textId="5B91F8D5" w:rsidR="002E0F23" w:rsidRPr="00495C58" w:rsidRDefault="002E0F23" w:rsidP="002E0F23">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 xml:space="preserve">ราคาตามบัญชีสุทธิ ณ วันที่ </w:t>
            </w:r>
            <w:r w:rsidR="007E176C" w:rsidRPr="00495C58">
              <w:rPr>
                <w:rFonts w:ascii="Browallia New" w:hAnsi="Browallia New" w:cs="Browallia New"/>
                <w:sz w:val="28"/>
                <w:szCs w:val="28"/>
              </w:rPr>
              <w:t>30</w:t>
            </w:r>
            <w:r w:rsidR="007E176C" w:rsidRPr="00495C58">
              <w:rPr>
                <w:rFonts w:ascii="Browallia New" w:hAnsi="Browallia New" w:cs="Browallia New"/>
                <w:sz w:val="28"/>
                <w:szCs w:val="28"/>
                <w:cs/>
              </w:rPr>
              <w:t xml:space="preserve"> มิถุนายน </w:t>
            </w:r>
            <w:r w:rsidRPr="00495C58">
              <w:rPr>
                <w:rFonts w:ascii="Browallia New" w:hAnsi="Browallia New" w:cs="Browallia New"/>
                <w:sz w:val="28"/>
                <w:szCs w:val="28"/>
              </w:rPr>
              <w:t>2569</w:t>
            </w:r>
          </w:p>
        </w:tc>
        <w:tc>
          <w:tcPr>
            <w:tcW w:w="2565" w:type="dxa"/>
          </w:tcPr>
          <w:p w14:paraId="522170C0" w14:textId="20B18CCB" w:rsidR="002E0F23" w:rsidRPr="00495C58" w:rsidRDefault="007643BB" w:rsidP="002E0F23">
            <w:pPr>
              <w:pBdr>
                <w:bottom w:val="single" w:sz="12" w:space="1" w:color="auto"/>
              </w:pBdr>
              <w:tabs>
                <w:tab w:val="clear" w:pos="1644"/>
                <w:tab w:val="left" w:pos="1512"/>
              </w:tabs>
              <w:spacing w:line="240" w:lineRule="auto"/>
              <w:ind w:right="-12"/>
              <w:jc w:val="right"/>
              <w:rPr>
                <w:rFonts w:ascii="Browallia New" w:hAnsi="Browallia New" w:cs="Browallia New"/>
                <w:sz w:val="28"/>
                <w:szCs w:val="28"/>
              </w:rPr>
            </w:pPr>
            <w:r w:rsidRPr="00495C58">
              <w:rPr>
                <w:rFonts w:ascii="Browallia New" w:hAnsi="Browallia New" w:cs="Browallia New"/>
                <w:sz w:val="28"/>
                <w:szCs w:val="28"/>
                <w:lang w:val="en-GB"/>
              </w:rPr>
              <w:t>2</w:t>
            </w:r>
            <w:r w:rsidR="00184159" w:rsidRPr="00495C58">
              <w:rPr>
                <w:rFonts w:ascii="Browallia New" w:hAnsi="Browallia New" w:cs="Browallia New"/>
                <w:sz w:val="28"/>
                <w:szCs w:val="28"/>
                <w:lang w:val="en-GB"/>
              </w:rPr>
              <w:t>67</w:t>
            </w:r>
            <w:r w:rsidRPr="00495C58">
              <w:rPr>
                <w:rFonts w:ascii="Browallia New" w:hAnsi="Browallia New" w:cs="Browallia New"/>
                <w:sz w:val="28"/>
                <w:szCs w:val="28"/>
                <w:lang w:val="en-GB"/>
              </w:rPr>
              <w:t>,</w:t>
            </w:r>
            <w:r w:rsidR="00184159" w:rsidRPr="00495C58">
              <w:rPr>
                <w:rFonts w:ascii="Browallia New" w:hAnsi="Browallia New" w:cs="Browallia New"/>
                <w:sz w:val="28"/>
                <w:szCs w:val="28"/>
                <w:lang w:val="en-GB"/>
              </w:rPr>
              <w:t>36</w:t>
            </w:r>
            <w:r w:rsidR="003B4CEE" w:rsidRPr="00495C58">
              <w:rPr>
                <w:rFonts w:ascii="Browallia New" w:hAnsi="Browallia New" w:cs="Browallia New"/>
                <w:sz w:val="28"/>
                <w:szCs w:val="28"/>
                <w:lang w:val="en-GB"/>
              </w:rPr>
              <w:t>4</w:t>
            </w:r>
          </w:p>
        </w:tc>
        <w:tc>
          <w:tcPr>
            <w:tcW w:w="2565" w:type="dxa"/>
          </w:tcPr>
          <w:p w14:paraId="625A2AB3" w14:textId="54C2EBE2" w:rsidR="002E0F23" w:rsidRPr="00495C58" w:rsidRDefault="003776B4" w:rsidP="003776B4">
            <w:pPr>
              <w:pBdr>
                <w:bottom w:val="single" w:sz="12" w:space="1" w:color="auto"/>
              </w:pBdr>
              <w:spacing w:line="240" w:lineRule="auto"/>
              <w:jc w:val="right"/>
              <w:rPr>
                <w:rFonts w:ascii="Browallia New" w:eastAsia="Arial Unicode MS" w:hAnsi="Browallia New" w:cs="Browallia New"/>
                <w:sz w:val="28"/>
                <w:szCs w:val="28"/>
              </w:rPr>
            </w:pPr>
            <w:r w:rsidRPr="00495C58">
              <w:rPr>
                <w:rFonts w:ascii="Browallia New" w:hAnsi="Browallia New" w:cs="Browallia New"/>
                <w:sz w:val="28"/>
                <w:szCs w:val="28"/>
              </w:rPr>
              <w:t>114,856</w:t>
            </w:r>
          </w:p>
        </w:tc>
      </w:tr>
      <w:tr w:rsidR="002E0F23" w:rsidRPr="00495C58" w14:paraId="33900DF1" w14:textId="77777777" w:rsidTr="0079440C">
        <w:tc>
          <w:tcPr>
            <w:tcW w:w="3879" w:type="dxa"/>
          </w:tcPr>
          <w:p w14:paraId="7085EC45" w14:textId="77777777" w:rsidR="002E0F23" w:rsidRPr="00495C58" w:rsidRDefault="002E0F23" w:rsidP="002E0F23">
            <w:pPr>
              <w:spacing w:line="240" w:lineRule="auto"/>
              <w:rPr>
                <w:rFonts w:ascii="Browallia New" w:hAnsi="Browallia New" w:cs="Browallia New"/>
                <w:sz w:val="28"/>
                <w:szCs w:val="28"/>
                <w:cs/>
                <w:lang w:val="en-GB"/>
              </w:rPr>
            </w:pPr>
          </w:p>
        </w:tc>
        <w:tc>
          <w:tcPr>
            <w:tcW w:w="2565" w:type="dxa"/>
          </w:tcPr>
          <w:p w14:paraId="5CC5FDEA" w14:textId="77777777" w:rsidR="002E0F23" w:rsidRPr="00495C58" w:rsidRDefault="002E0F23" w:rsidP="002E0F23">
            <w:pPr>
              <w:tabs>
                <w:tab w:val="clear" w:pos="1644"/>
                <w:tab w:val="left" w:pos="1512"/>
              </w:tabs>
              <w:spacing w:line="240" w:lineRule="auto"/>
              <w:ind w:right="-12"/>
              <w:jc w:val="right"/>
              <w:rPr>
                <w:rFonts w:ascii="Browallia New" w:hAnsi="Browallia New" w:cs="Browallia New"/>
                <w:sz w:val="28"/>
                <w:szCs w:val="28"/>
                <w:lang w:val="en-GB"/>
              </w:rPr>
            </w:pPr>
          </w:p>
        </w:tc>
        <w:tc>
          <w:tcPr>
            <w:tcW w:w="2565" w:type="dxa"/>
          </w:tcPr>
          <w:p w14:paraId="5EB07BF3" w14:textId="77777777" w:rsidR="002E0F23" w:rsidRPr="00495C58" w:rsidRDefault="002E0F23" w:rsidP="002E0F23">
            <w:pPr>
              <w:tabs>
                <w:tab w:val="clear" w:pos="1644"/>
                <w:tab w:val="left" w:pos="1512"/>
              </w:tabs>
              <w:spacing w:line="240" w:lineRule="auto"/>
              <w:ind w:right="-12"/>
              <w:jc w:val="right"/>
              <w:rPr>
                <w:rFonts w:ascii="Browallia New" w:eastAsia="Arial Unicode MS" w:hAnsi="Browallia New" w:cs="Browallia New"/>
                <w:sz w:val="28"/>
                <w:szCs w:val="28"/>
              </w:rPr>
            </w:pPr>
          </w:p>
        </w:tc>
      </w:tr>
      <w:tr w:rsidR="002E0F23" w:rsidRPr="00495C58" w14:paraId="7A39ECB9" w14:textId="77777777" w:rsidTr="0079440C">
        <w:tc>
          <w:tcPr>
            <w:tcW w:w="3879" w:type="dxa"/>
          </w:tcPr>
          <w:p w14:paraId="1803FD13" w14:textId="09D52654" w:rsidR="002E0F23" w:rsidRPr="00495C58" w:rsidRDefault="002E0F23" w:rsidP="002E0F23">
            <w:pPr>
              <w:spacing w:line="240" w:lineRule="auto"/>
              <w:rPr>
                <w:rFonts w:ascii="Browallia New" w:hAnsi="Browallia New" w:cs="Browallia New"/>
                <w:sz w:val="28"/>
                <w:szCs w:val="28"/>
                <w:cs/>
                <w:lang w:val="en-GB"/>
              </w:rPr>
            </w:pPr>
            <w:r w:rsidRPr="00495C58">
              <w:rPr>
                <w:rFonts w:ascii="Browallia New" w:eastAsia="Arial Unicode MS" w:hAnsi="Browallia New" w:cs="Browallia New"/>
                <w:sz w:val="28"/>
                <w:szCs w:val="28"/>
                <w:cs/>
                <w:lang w:val="en-GB"/>
              </w:rPr>
              <w:t>ดอกเบี้ยจ่ายจากหนี้สินตามสัญญาเช่า</w:t>
            </w:r>
          </w:p>
        </w:tc>
        <w:tc>
          <w:tcPr>
            <w:tcW w:w="2565" w:type="dxa"/>
          </w:tcPr>
          <w:p w14:paraId="6C106EDB" w14:textId="010667A1" w:rsidR="002E0F23" w:rsidRPr="00495C58" w:rsidRDefault="00662F03" w:rsidP="00662F03">
            <w:pPr>
              <w:tabs>
                <w:tab w:val="clear" w:pos="1644"/>
                <w:tab w:val="left" w:pos="1512"/>
              </w:tabs>
              <w:spacing w:line="240" w:lineRule="auto"/>
              <w:ind w:right="-12"/>
              <w:jc w:val="right"/>
              <w:rPr>
                <w:rFonts w:ascii="Browallia New" w:eastAsia="Arial Unicode MS" w:hAnsi="Browallia New" w:cs="Browallia New"/>
                <w:sz w:val="28"/>
                <w:szCs w:val="28"/>
                <w:cs/>
              </w:rPr>
            </w:pPr>
            <w:r w:rsidRPr="00495C58">
              <w:rPr>
                <w:rFonts w:ascii="Browallia New" w:eastAsia="Arial Unicode MS" w:hAnsi="Browallia New" w:cs="Browallia New"/>
                <w:sz w:val="28"/>
                <w:szCs w:val="28"/>
              </w:rPr>
              <w:t>6,758</w:t>
            </w:r>
          </w:p>
        </w:tc>
        <w:tc>
          <w:tcPr>
            <w:tcW w:w="2565" w:type="dxa"/>
          </w:tcPr>
          <w:p w14:paraId="53DA569F" w14:textId="35DB5DAC" w:rsidR="002E0F23" w:rsidRPr="00495C58" w:rsidRDefault="00662F03" w:rsidP="002E0F23">
            <w:pPr>
              <w:tabs>
                <w:tab w:val="clear" w:pos="1644"/>
                <w:tab w:val="left" w:pos="1512"/>
              </w:tabs>
              <w:spacing w:line="240" w:lineRule="auto"/>
              <w:ind w:right="-12"/>
              <w:jc w:val="right"/>
              <w:rPr>
                <w:rFonts w:ascii="Browallia New" w:eastAsia="Arial Unicode MS" w:hAnsi="Browallia New" w:cs="Browallia New"/>
                <w:sz w:val="28"/>
                <w:szCs w:val="28"/>
              </w:rPr>
            </w:pPr>
            <w:r w:rsidRPr="00495C58">
              <w:rPr>
                <w:rFonts w:ascii="Browallia New" w:eastAsia="Arial Unicode MS" w:hAnsi="Browallia New" w:cs="Browallia New"/>
                <w:sz w:val="28"/>
                <w:szCs w:val="28"/>
              </w:rPr>
              <w:t>2,</w:t>
            </w:r>
            <w:r w:rsidR="007643BB" w:rsidRPr="00495C58">
              <w:rPr>
                <w:rFonts w:ascii="Browallia New" w:eastAsia="Arial Unicode MS" w:hAnsi="Browallia New" w:cs="Browallia New"/>
                <w:sz w:val="28"/>
                <w:szCs w:val="28"/>
              </w:rPr>
              <w:t>837</w:t>
            </w:r>
          </w:p>
        </w:tc>
      </w:tr>
      <w:tr w:rsidR="002E0F23" w:rsidRPr="00495C58" w14:paraId="2027DEE8" w14:textId="77777777" w:rsidTr="0069797A">
        <w:tc>
          <w:tcPr>
            <w:tcW w:w="3879" w:type="dxa"/>
          </w:tcPr>
          <w:p w14:paraId="684FF592" w14:textId="6029BDA9" w:rsidR="002E0F23" w:rsidRPr="00495C58" w:rsidRDefault="002E0F23" w:rsidP="002E0F23">
            <w:pPr>
              <w:spacing w:line="240" w:lineRule="auto"/>
              <w:ind w:left="253" w:hanging="253"/>
              <w:rPr>
                <w:rFonts w:ascii="Browallia New" w:hAnsi="Browallia New" w:cs="Browallia New"/>
                <w:sz w:val="28"/>
                <w:szCs w:val="28"/>
                <w:cs/>
                <w:lang w:val="en-GB"/>
              </w:rPr>
            </w:pPr>
            <w:r w:rsidRPr="00495C58">
              <w:rPr>
                <w:rFonts w:ascii="Browallia New" w:eastAsia="Arial Unicode MS" w:hAnsi="Browallia New" w:cs="Browallia New"/>
                <w:sz w:val="28"/>
                <w:szCs w:val="28"/>
                <w:cs/>
                <w:lang w:val="en-GB"/>
              </w:rPr>
              <w:t>ค่าใช้จ่ายที่เกี่ยวกับสัญญาเช่าซึ่งสินทรัพย์</w:t>
            </w:r>
            <w:r w:rsidRPr="00495C58">
              <w:rPr>
                <w:rFonts w:ascii="Browallia New" w:hAnsi="Browallia New" w:cs="Browallia New"/>
                <w:sz w:val="28"/>
                <w:szCs w:val="28"/>
                <w:lang w:val="en-GB"/>
              </w:rPr>
              <w:t xml:space="preserve">           </w:t>
            </w:r>
            <w:r w:rsidRPr="00495C58">
              <w:rPr>
                <w:rFonts w:ascii="Browallia New" w:eastAsia="Arial Unicode MS" w:hAnsi="Browallia New" w:cs="Browallia New"/>
                <w:sz w:val="28"/>
                <w:szCs w:val="28"/>
                <w:cs/>
                <w:lang w:val="en-GB"/>
              </w:rPr>
              <w:t>มีมูลค่าต่ำ</w:t>
            </w:r>
          </w:p>
        </w:tc>
        <w:tc>
          <w:tcPr>
            <w:tcW w:w="2565" w:type="dxa"/>
            <w:vAlign w:val="bottom"/>
          </w:tcPr>
          <w:p w14:paraId="5E8CDF51" w14:textId="5BC0BEE6" w:rsidR="002E0F23" w:rsidRPr="00495C58" w:rsidRDefault="00C333FE" w:rsidP="002E0F23">
            <w:pPr>
              <w:tabs>
                <w:tab w:val="clear" w:pos="1644"/>
                <w:tab w:val="left" w:pos="1512"/>
              </w:tabs>
              <w:spacing w:line="240" w:lineRule="auto"/>
              <w:ind w:right="-12"/>
              <w:jc w:val="right"/>
              <w:rPr>
                <w:rFonts w:ascii="Browallia New" w:hAnsi="Browallia New" w:cs="Browallia New"/>
                <w:sz w:val="28"/>
                <w:szCs w:val="28"/>
                <w:cs/>
              </w:rPr>
            </w:pPr>
            <w:r w:rsidRPr="00495C58">
              <w:rPr>
                <w:rFonts w:ascii="Browallia New" w:eastAsia="Arial Unicode MS" w:hAnsi="Browallia New" w:cs="Browallia New"/>
                <w:sz w:val="28"/>
                <w:szCs w:val="28"/>
              </w:rPr>
              <w:t>311</w:t>
            </w:r>
          </w:p>
        </w:tc>
        <w:tc>
          <w:tcPr>
            <w:tcW w:w="2565" w:type="dxa"/>
            <w:vAlign w:val="bottom"/>
          </w:tcPr>
          <w:p w14:paraId="4B01D3D1" w14:textId="6D063624" w:rsidR="002E0F23" w:rsidRPr="00495C58" w:rsidRDefault="00A07F44" w:rsidP="002E0F23">
            <w:pPr>
              <w:tabs>
                <w:tab w:val="clear" w:pos="1644"/>
                <w:tab w:val="left" w:pos="1512"/>
              </w:tabs>
              <w:spacing w:line="240" w:lineRule="auto"/>
              <w:ind w:right="-12"/>
              <w:jc w:val="right"/>
              <w:rPr>
                <w:rFonts w:ascii="Browallia New" w:eastAsia="Arial Unicode MS" w:hAnsi="Browallia New" w:cs="Browallia New"/>
                <w:sz w:val="28"/>
                <w:szCs w:val="28"/>
              </w:rPr>
            </w:pPr>
            <w:r w:rsidRPr="00495C58">
              <w:rPr>
                <w:rFonts w:ascii="Browallia New" w:eastAsia="Arial Unicode MS" w:hAnsi="Browallia New" w:cs="Browallia New"/>
                <w:sz w:val="28"/>
                <w:szCs w:val="28"/>
              </w:rPr>
              <w:t>111</w:t>
            </w:r>
          </w:p>
        </w:tc>
      </w:tr>
    </w:tbl>
    <w:p w14:paraId="7711AB4D" w14:textId="77777777" w:rsidR="00E16654" w:rsidRPr="00495C58" w:rsidRDefault="00E16654" w:rsidP="00E16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p>
    <w:p w14:paraId="2271AF9B" w14:textId="5F5911ED" w:rsidR="0070648E" w:rsidRPr="00495C58" w:rsidRDefault="00265C2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495C58">
        <w:rPr>
          <w:rFonts w:ascii="Browallia New" w:hAnsi="Browallia New" w:cs="Browallia New"/>
          <w:b/>
          <w:bCs/>
          <w:color w:val="000000" w:themeColor="text1"/>
          <w:sz w:val="28"/>
          <w:szCs w:val="28"/>
          <w:cs/>
        </w:rPr>
        <w:t xml:space="preserve">สินทรัพย์ไม่มีตัวตน </w:t>
      </w:r>
      <w:r w:rsidR="00E26303" w:rsidRPr="00495C58">
        <w:rPr>
          <w:rFonts w:ascii="Browallia New" w:hAnsi="Browallia New" w:cs="Browallia New"/>
          <w:b/>
          <w:bCs/>
          <w:color w:val="000000" w:themeColor="text1"/>
          <w:sz w:val="28"/>
          <w:szCs w:val="28"/>
        </w:rPr>
        <w:t>-</w:t>
      </w:r>
      <w:r w:rsidRPr="00495C58">
        <w:rPr>
          <w:rFonts w:ascii="Browallia New" w:hAnsi="Browallia New" w:cs="Browallia New"/>
          <w:b/>
          <w:bCs/>
          <w:color w:val="000000" w:themeColor="text1"/>
          <w:sz w:val="28"/>
          <w:szCs w:val="28"/>
          <w:cs/>
        </w:rPr>
        <w:t xml:space="preserve"> สุทธิ</w:t>
      </w:r>
    </w:p>
    <w:p w14:paraId="7361858F" w14:textId="77777777" w:rsidR="00265C2F" w:rsidRPr="00495C58" w:rsidRDefault="00265C2F" w:rsidP="0026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09" w:type="dxa"/>
        <w:tblInd w:w="351" w:type="dxa"/>
        <w:tblLayout w:type="fixed"/>
        <w:tblLook w:val="0000" w:firstRow="0" w:lastRow="0" w:firstColumn="0" w:lastColumn="0" w:noHBand="0" w:noVBand="0"/>
      </w:tblPr>
      <w:tblGrid>
        <w:gridCol w:w="3879"/>
        <w:gridCol w:w="2565"/>
        <w:gridCol w:w="2565"/>
      </w:tblGrid>
      <w:tr w:rsidR="004C2103" w:rsidRPr="00495C58" w14:paraId="241D381E" w14:textId="77777777" w:rsidTr="004C2103">
        <w:tc>
          <w:tcPr>
            <w:tcW w:w="3879" w:type="dxa"/>
          </w:tcPr>
          <w:p w14:paraId="5A03DF04" w14:textId="77777777" w:rsidR="004C2103" w:rsidRPr="00495C58" w:rsidRDefault="004C2103"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618F723F" w14:textId="77777777" w:rsidR="004C2103" w:rsidRPr="00495C58" w:rsidRDefault="004C2103"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565" w:type="dxa"/>
          </w:tcPr>
          <w:p w14:paraId="4FE876AA" w14:textId="373D1854" w:rsidR="004C2103" w:rsidRPr="00495C58" w:rsidRDefault="004C2103" w:rsidP="004C2103">
            <w:pPr>
              <w:tabs>
                <w:tab w:val="left" w:pos="3090"/>
                <w:tab w:val="left" w:pos="4860"/>
              </w:tabs>
              <w:spacing w:line="240" w:lineRule="auto"/>
              <w:jc w:val="right"/>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lang w:eastAsia="th-TH"/>
              </w:rPr>
              <w:t>(</w:t>
            </w:r>
            <w:proofErr w:type="gramStart"/>
            <w:r w:rsidRPr="00495C58">
              <w:rPr>
                <w:rFonts w:ascii="Browallia New" w:hAnsi="Browallia New" w:cs="Browallia New"/>
                <w:snapToGrid w:val="0"/>
                <w:sz w:val="28"/>
                <w:szCs w:val="28"/>
                <w:cs/>
                <w:lang w:eastAsia="th-TH"/>
              </w:rPr>
              <w:t>หน่วย</w:t>
            </w:r>
            <w:r w:rsidRPr="00495C58">
              <w:rPr>
                <w:rFonts w:ascii="Browallia New" w:hAnsi="Browallia New" w:cs="Browallia New"/>
                <w:snapToGrid w:val="0"/>
                <w:sz w:val="28"/>
                <w:szCs w:val="28"/>
                <w:lang w:eastAsia="th-TH"/>
              </w:rPr>
              <w:t xml:space="preserve"> :</w:t>
            </w:r>
            <w:proofErr w:type="gramEnd"/>
            <w:r w:rsidRPr="00495C58">
              <w:rPr>
                <w:rFonts w:ascii="Browallia New" w:hAnsi="Browallia New" w:cs="Browallia New"/>
                <w:snapToGrid w:val="0"/>
                <w:sz w:val="28"/>
                <w:szCs w:val="28"/>
                <w:lang w:eastAsia="th-TH"/>
              </w:rPr>
              <w:t xml:space="preserve"> </w:t>
            </w:r>
            <w:r w:rsidRPr="00495C58">
              <w:rPr>
                <w:rFonts w:ascii="Browallia New" w:hAnsi="Browallia New" w:cs="Browallia New"/>
                <w:snapToGrid w:val="0"/>
                <w:sz w:val="28"/>
                <w:szCs w:val="28"/>
                <w:cs/>
                <w:lang w:eastAsia="th-TH"/>
              </w:rPr>
              <w:t>พันบาท)</w:t>
            </w:r>
          </w:p>
        </w:tc>
      </w:tr>
      <w:tr w:rsidR="004C2103" w:rsidRPr="00495C58" w14:paraId="668DF882" w14:textId="77777777" w:rsidTr="004C2103">
        <w:tc>
          <w:tcPr>
            <w:tcW w:w="3879" w:type="dxa"/>
          </w:tcPr>
          <w:p w14:paraId="0FFEA101" w14:textId="77777777" w:rsidR="004C2103" w:rsidRPr="00495C58" w:rsidRDefault="004C2103" w:rsidP="003E562A">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36736F7E" w14:textId="476BAD53" w:rsidR="004C2103" w:rsidRPr="00495C58" w:rsidRDefault="004C2103" w:rsidP="004C2103">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cs/>
                <w:lang w:eastAsia="th-TH"/>
              </w:rPr>
              <w:t>ข้อมูลทางการเงินรวม</w:t>
            </w:r>
          </w:p>
        </w:tc>
        <w:tc>
          <w:tcPr>
            <w:tcW w:w="2565" w:type="dxa"/>
          </w:tcPr>
          <w:p w14:paraId="73678CB5" w14:textId="681B83FD" w:rsidR="004C2103" w:rsidRPr="00495C58" w:rsidRDefault="004C2103" w:rsidP="004C2103">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cs/>
                <w:lang w:eastAsia="th-TH"/>
              </w:rPr>
              <w:t>ข้อมูลทางการเงินเฉพาะบริษัท</w:t>
            </w:r>
          </w:p>
        </w:tc>
      </w:tr>
      <w:tr w:rsidR="004C2103" w:rsidRPr="00495C58" w14:paraId="3470F8DF" w14:textId="77777777" w:rsidTr="00F11814">
        <w:tc>
          <w:tcPr>
            <w:tcW w:w="3879" w:type="dxa"/>
          </w:tcPr>
          <w:p w14:paraId="4E03E970" w14:textId="33D662CD" w:rsidR="004C2103" w:rsidRPr="00495C58" w:rsidRDefault="004C2103" w:rsidP="006E5A3C">
            <w:pPr>
              <w:spacing w:line="240" w:lineRule="auto"/>
              <w:rPr>
                <w:rFonts w:ascii="Browallia New" w:hAnsi="Browallia New" w:cs="Browallia New"/>
                <w:sz w:val="28"/>
                <w:szCs w:val="28"/>
                <w:cs/>
                <w:lang w:val="en-GB"/>
              </w:rPr>
            </w:pPr>
          </w:p>
        </w:tc>
        <w:tc>
          <w:tcPr>
            <w:tcW w:w="2565" w:type="dxa"/>
          </w:tcPr>
          <w:p w14:paraId="071F5338" w14:textId="77777777" w:rsidR="004C2103" w:rsidRPr="00495C58" w:rsidRDefault="004C2103" w:rsidP="006E5A3C">
            <w:pPr>
              <w:tabs>
                <w:tab w:val="clear" w:pos="1644"/>
                <w:tab w:val="left" w:pos="1512"/>
              </w:tabs>
              <w:spacing w:line="240" w:lineRule="auto"/>
              <w:ind w:right="-12"/>
              <w:jc w:val="right"/>
              <w:rPr>
                <w:rFonts w:ascii="Browallia New" w:hAnsi="Browallia New" w:cs="Browallia New"/>
                <w:sz w:val="28"/>
                <w:szCs w:val="28"/>
              </w:rPr>
            </w:pPr>
          </w:p>
        </w:tc>
        <w:tc>
          <w:tcPr>
            <w:tcW w:w="2565" w:type="dxa"/>
          </w:tcPr>
          <w:p w14:paraId="38D3E7D0" w14:textId="77777777" w:rsidR="004C2103" w:rsidRPr="00495C58" w:rsidRDefault="004C2103" w:rsidP="006E5A3C">
            <w:pPr>
              <w:tabs>
                <w:tab w:val="clear" w:pos="1644"/>
                <w:tab w:val="left" w:pos="1512"/>
              </w:tabs>
              <w:spacing w:line="240" w:lineRule="auto"/>
              <w:ind w:right="-12"/>
              <w:jc w:val="right"/>
              <w:rPr>
                <w:rFonts w:ascii="Browallia New" w:hAnsi="Browallia New" w:cs="Browallia New"/>
                <w:sz w:val="28"/>
                <w:szCs w:val="28"/>
              </w:rPr>
            </w:pPr>
          </w:p>
        </w:tc>
      </w:tr>
      <w:tr w:rsidR="004C2103" w:rsidRPr="00495C58" w14:paraId="267FF9CC" w14:textId="77777777" w:rsidTr="004C2103">
        <w:tc>
          <w:tcPr>
            <w:tcW w:w="3879" w:type="dxa"/>
          </w:tcPr>
          <w:p w14:paraId="41B1592C" w14:textId="6B5B97F1" w:rsidR="004C2103" w:rsidRPr="00495C58" w:rsidRDefault="004C2103" w:rsidP="006E5A3C">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 xml:space="preserve">ราคาตามบัญชีสุทธิ ณ วันที่ </w:t>
            </w:r>
            <w:r w:rsidRPr="00495C58">
              <w:rPr>
                <w:rFonts w:ascii="Browallia New" w:hAnsi="Browallia New" w:cs="Browallia New"/>
                <w:sz w:val="28"/>
                <w:szCs w:val="28"/>
                <w:lang w:val="en-GB"/>
              </w:rPr>
              <w:t>1</w:t>
            </w:r>
            <w:r w:rsidRPr="00495C58">
              <w:rPr>
                <w:rFonts w:ascii="Browallia New" w:hAnsi="Browallia New" w:cs="Browallia New"/>
                <w:sz w:val="28"/>
                <w:szCs w:val="28"/>
                <w:cs/>
                <w:lang w:val="en-GB"/>
              </w:rPr>
              <w:t xml:space="preserve"> มกราคม </w:t>
            </w:r>
            <w:r w:rsidRPr="00495C58">
              <w:rPr>
                <w:rFonts w:ascii="Browallia New" w:hAnsi="Browallia New" w:cs="Browallia New"/>
                <w:sz w:val="28"/>
                <w:szCs w:val="28"/>
                <w:lang w:val="en-GB"/>
              </w:rPr>
              <w:t>256</w:t>
            </w:r>
            <w:r w:rsidR="00ED7D13" w:rsidRPr="00495C58">
              <w:rPr>
                <w:rFonts w:ascii="Browallia New" w:hAnsi="Browallia New" w:cs="Browallia New"/>
                <w:sz w:val="28"/>
                <w:szCs w:val="28"/>
              </w:rPr>
              <w:t>9</w:t>
            </w:r>
          </w:p>
        </w:tc>
        <w:tc>
          <w:tcPr>
            <w:tcW w:w="2565" w:type="dxa"/>
          </w:tcPr>
          <w:p w14:paraId="4BB6CE3E" w14:textId="3F3A1581" w:rsidR="004C2103" w:rsidRPr="00495C58" w:rsidRDefault="00807355" w:rsidP="00054E91">
            <w:pPr>
              <w:spacing w:line="240" w:lineRule="auto"/>
              <w:jc w:val="right"/>
              <w:rPr>
                <w:rFonts w:ascii="Browallia New" w:hAnsi="Browallia New" w:cs="Browallia New"/>
                <w:sz w:val="28"/>
                <w:szCs w:val="28"/>
              </w:rPr>
            </w:pPr>
            <w:r w:rsidRPr="00495C58">
              <w:rPr>
                <w:rFonts w:ascii="Browallia New" w:hAnsi="Browallia New" w:cs="Browallia New"/>
                <w:sz w:val="28"/>
                <w:szCs w:val="28"/>
              </w:rPr>
              <w:t xml:space="preserve">   3,544,226 </w:t>
            </w:r>
          </w:p>
        </w:tc>
        <w:tc>
          <w:tcPr>
            <w:tcW w:w="2565" w:type="dxa"/>
          </w:tcPr>
          <w:p w14:paraId="54C862B7" w14:textId="240CE280" w:rsidR="004C2103" w:rsidRPr="00495C58" w:rsidRDefault="00054E91" w:rsidP="00424C79">
            <w:pPr>
              <w:spacing w:line="240" w:lineRule="auto"/>
              <w:jc w:val="right"/>
              <w:rPr>
                <w:rFonts w:ascii="Browallia New" w:hAnsi="Browallia New" w:cs="Browallia New"/>
                <w:sz w:val="28"/>
                <w:szCs w:val="28"/>
              </w:rPr>
            </w:pPr>
            <w:r w:rsidRPr="00495C58">
              <w:rPr>
                <w:rFonts w:ascii="Browallia New" w:hAnsi="Browallia New" w:cs="Browallia New"/>
                <w:sz w:val="28"/>
                <w:szCs w:val="28"/>
              </w:rPr>
              <w:t xml:space="preserve">          24,593 </w:t>
            </w:r>
          </w:p>
        </w:tc>
      </w:tr>
      <w:tr w:rsidR="00F11814" w:rsidRPr="00495C58" w14:paraId="35159914" w14:textId="77777777" w:rsidTr="00F11814">
        <w:tc>
          <w:tcPr>
            <w:tcW w:w="3879" w:type="dxa"/>
          </w:tcPr>
          <w:p w14:paraId="72546AAD" w14:textId="397D05DB" w:rsidR="00F11814" w:rsidRPr="00495C58" w:rsidRDefault="00F11814" w:rsidP="00F11814">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เพิ่มขึ้นระหว่าง</w:t>
            </w:r>
            <w:r w:rsidR="0024167D" w:rsidRPr="00495C58">
              <w:rPr>
                <w:rFonts w:ascii="Browallia New" w:hAnsi="Browallia New" w:cs="Browallia New"/>
                <w:sz w:val="28"/>
                <w:szCs w:val="28"/>
                <w:cs/>
                <w:lang w:val="en-GB"/>
              </w:rPr>
              <w:t>งวด</w:t>
            </w:r>
          </w:p>
        </w:tc>
        <w:tc>
          <w:tcPr>
            <w:tcW w:w="2565" w:type="dxa"/>
            <w:tcBorders>
              <w:top w:val="nil"/>
              <w:left w:val="nil"/>
              <w:bottom w:val="nil"/>
              <w:right w:val="nil"/>
            </w:tcBorders>
            <w:vAlign w:val="bottom"/>
          </w:tcPr>
          <w:p w14:paraId="2B8D5786" w14:textId="799F74F2" w:rsidR="00F11814" w:rsidRPr="00495C58" w:rsidRDefault="00F11814" w:rsidP="00F11814">
            <w:pPr>
              <w:spacing w:line="240" w:lineRule="auto"/>
              <w:jc w:val="right"/>
              <w:rPr>
                <w:rFonts w:ascii="Browallia New" w:hAnsi="Browallia New" w:cs="Browallia New"/>
                <w:snapToGrid w:val="0"/>
                <w:sz w:val="28"/>
                <w:szCs w:val="28"/>
                <w:lang w:eastAsia="th-TH"/>
              </w:rPr>
            </w:pPr>
            <w:r w:rsidRPr="00495C58">
              <w:rPr>
                <w:rFonts w:ascii="Browallia New" w:hAnsi="Browallia New" w:cs="Browallia New"/>
                <w:sz w:val="28"/>
                <w:szCs w:val="28"/>
              </w:rPr>
              <w:t xml:space="preserve">                           41,609 </w:t>
            </w:r>
          </w:p>
        </w:tc>
        <w:tc>
          <w:tcPr>
            <w:tcW w:w="2565" w:type="dxa"/>
          </w:tcPr>
          <w:p w14:paraId="4C355548" w14:textId="44DA0F5B" w:rsidR="00F11814" w:rsidRPr="00495C58" w:rsidRDefault="00424C79" w:rsidP="00424C79">
            <w:pPr>
              <w:tabs>
                <w:tab w:val="left" w:pos="3090"/>
                <w:tab w:val="left" w:pos="4860"/>
              </w:tabs>
              <w:spacing w:line="240" w:lineRule="auto"/>
              <w:jc w:val="right"/>
              <w:rPr>
                <w:rFonts w:ascii="Browallia New" w:hAnsi="Browallia New" w:cs="Browallia New"/>
                <w:snapToGrid w:val="0"/>
                <w:sz w:val="28"/>
                <w:szCs w:val="28"/>
                <w:lang w:eastAsia="th-TH"/>
              </w:rPr>
            </w:pPr>
            <w:r w:rsidRPr="00495C58">
              <w:rPr>
                <w:rFonts w:ascii="Browallia New" w:hAnsi="Browallia New" w:cs="Browallia New"/>
                <w:snapToGrid w:val="0"/>
                <w:sz w:val="28"/>
                <w:szCs w:val="28"/>
                <w:lang w:eastAsia="th-TH"/>
              </w:rPr>
              <w:t>88</w:t>
            </w:r>
          </w:p>
        </w:tc>
      </w:tr>
      <w:tr w:rsidR="00F11814" w:rsidRPr="00495C58" w14:paraId="13C1D581" w14:textId="77777777" w:rsidTr="00F11814">
        <w:tc>
          <w:tcPr>
            <w:tcW w:w="3879" w:type="dxa"/>
          </w:tcPr>
          <w:p w14:paraId="4ED36CE5" w14:textId="6B4E64F1" w:rsidR="00F11814" w:rsidRPr="00495C58" w:rsidRDefault="00F11814" w:rsidP="00F11814">
            <w:pPr>
              <w:spacing w:line="240" w:lineRule="auto"/>
              <w:rPr>
                <w:rFonts w:ascii="Browallia New" w:hAnsi="Browallia New" w:cs="Browallia New"/>
                <w:sz w:val="28"/>
                <w:szCs w:val="28"/>
                <w:cs/>
                <w:lang w:val="en-GB"/>
              </w:rPr>
            </w:pPr>
            <w:r w:rsidRPr="00495C58">
              <w:rPr>
                <w:rFonts w:ascii="Browallia New" w:hAnsi="Browallia New" w:cs="Browallia New" w:hint="cs"/>
                <w:sz w:val="28"/>
                <w:szCs w:val="28"/>
                <w:cs/>
                <w:lang w:val="en-GB"/>
              </w:rPr>
              <w:t>จำหน่ายระหว่า</w:t>
            </w:r>
            <w:r w:rsidR="008D49D2" w:rsidRPr="00495C58">
              <w:rPr>
                <w:rFonts w:ascii="Browallia New" w:hAnsi="Browallia New" w:cs="Browallia New" w:hint="cs"/>
                <w:sz w:val="28"/>
                <w:szCs w:val="28"/>
                <w:cs/>
                <w:lang w:val="en-GB"/>
              </w:rPr>
              <w:t>ง</w:t>
            </w:r>
            <w:r w:rsidR="0024167D" w:rsidRPr="00495C58">
              <w:rPr>
                <w:rFonts w:ascii="Browallia New" w:hAnsi="Browallia New" w:cs="Browallia New" w:hint="cs"/>
                <w:sz w:val="28"/>
                <w:szCs w:val="28"/>
                <w:cs/>
                <w:lang w:val="en-GB"/>
              </w:rPr>
              <w:t>งวด</w:t>
            </w:r>
          </w:p>
        </w:tc>
        <w:tc>
          <w:tcPr>
            <w:tcW w:w="2565" w:type="dxa"/>
            <w:tcBorders>
              <w:top w:val="nil"/>
              <w:left w:val="nil"/>
              <w:bottom w:val="nil"/>
              <w:right w:val="nil"/>
            </w:tcBorders>
            <w:vAlign w:val="bottom"/>
          </w:tcPr>
          <w:p w14:paraId="2005677B" w14:textId="75566172" w:rsidR="00F11814" w:rsidRPr="00495C58" w:rsidRDefault="00F11814" w:rsidP="00F11814">
            <w:pPr>
              <w:spacing w:line="240" w:lineRule="auto"/>
              <w:jc w:val="right"/>
              <w:rPr>
                <w:rFonts w:ascii="Browallia New" w:hAnsi="Browallia New" w:cs="Browallia New"/>
                <w:snapToGrid w:val="0"/>
                <w:sz w:val="28"/>
                <w:szCs w:val="28"/>
                <w:lang w:eastAsia="th-TH"/>
              </w:rPr>
            </w:pPr>
            <w:r w:rsidRPr="00495C58">
              <w:rPr>
                <w:rFonts w:ascii="Browallia New" w:hAnsi="Browallia New" w:cs="Browallia New"/>
                <w:sz w:val="28"/>
                <w:szCs w:val="28"/>
              </w:rPr>
              <w:t xml:space="preserve">                            (2,358)</w:t>
            </w:r>
          </w:p>
        </w:tc>
        <w:tc>
          <w:tcPr>
            <w:tcW w:w="2565" w:type="dxa"/>
          </w:tcPr>
          <w:p w14:paraId="0A5FAECE" w14:textId="02CA3AC1" w:rsidR="00F11814" w:rsidRPr="00495C58" w:rsidRDefault="00424C79" w:rsidP="00E71EC8">
            <w:pPr>
              <w:tabs>
                <w:tab w:val="left" w:pos="3090"/>
                <w:tab w:val="left" w:pos="4860"/>
              </w:tabs>
              <w:spacing w:line="240" w:lineRule="auto"/>
              <w:ind w:right="226"/>
              <w:jc w:val="right"/>
              <w:rPr>
                <w:rFonts w:ascii="Browallia New" w:hAnsi="Browallia New" w:cs="Browallia New"/>
                <w:snapToGrid w:val="0"/>
                <w:sz w:val="28"/>
                <w:szCs w:val="28"/>
                <w:lang w:eastAsia="th-TH"/>
              </w:rPr>
            </w:pPr>
            <w:r w:rsidRPr="00495C58">
              <w:rPr>
                <w:rFonts w:ascii="Browallia New" w:hAnsi="Browallia New" w:cs="Browallia New"/>
                <w:snapToGrid w:val="0"/>
                <w:sz w:val="28"/>
                <w:szCs w:val="28"/>
                <w:lang w:eastAsia="th-TH"/>
              </w:rPr>
              <w:t>-</w:t>
            </w:r>
          </w:p>
        </w:tc>
      </w:tr>
      <w:tr w:rsidR="00F11814" w:rsidRPr="00495C58" w14:paraId="1D806CE2" w14:textId="77777777" w:rsidTr="00F11814">
        <w:tc>
          <w:tcPr>
            <w:tcW w:w="3879" w:type="dxa"/>
          </w:tcPr>
          <w:p w14:paraId="37195E0E" w14:textId="7EFB3589" w:rsidR="00F11814" w:rsidRPr="00495C58" w:rsidRDefault="00F11814" w:rsidP="00F11814">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ตัดจำหน่ายระหว่าง</w:t>
            </w:r>
            <w:r w:rsidR="0024167D" w:rsidRPr="00495C58">
              <w:rPr>
                <w:rFonts w:ascii="Browallia New" w:hAnsi="Browallia New" w:cs="Browallia New"/>
                <w:sz w:val="28"/>
                <w:szCs w:val="28"/>
                <w:cs/>
                <w:lang w:val="en-GB"/>
              </w:rPr>
              <w:t>งวด</w:t>
            </w:r>
          </w:p>
        </w:tc>
        <w:tc>
          <w:tcPr>
            <w:tcW w:w="2565" w:type="dxa"/>
            <w:tcBorders>
              <w:top w:val="nil"/>
              <w:left w:val="nil"/>
              <w:bottom w:val="nil"/>
              <w:right w:val="nil"/>
            </w:tcBorders>
            <w:vAlign w:val="bottom"/>
          </w:tcPr>
          <w:p w14:paraId="633A1F24" w14:textId="0DE5443C" w:rsidR="00F11814" w:rsidRPr="00495C58" w:rsidRDefault="00F11814" w:rsidP="00F11814">
            <w:pPr>
              <w:spacing w:line="240" w:lineRule="auto"/>
              <w:jc w:val="right"/>
              <w:rPr>
                <w:rFonts w:ascii="Browallia New" w:hAnsi="Browallia New" w:cs="Browallia New"/>
                <w:snapToGrid w:val="0"/>
                <w:sz w:val="28"/>
                <w:szCs w:val="28"/>
                <w:lang w:eastAsia="th-TH"/>
              </w:rPr>
            </w:pPr>
            <w:r w:rsidRPr="00495C58">
              <w:rPr>
                <w:rFonts w:ascii="Browallia New" w:hAnsi="Browallia New" w:cs="Browallia New"/>
                <w:sz w:val="28"/>
                <w:szCs w:val="28"/>
              </w:rPr>
              <w:t xml:space="preserve">                            (1,955)</w:t>
            </w:r>
          </w:p>
        </w:tc>
        <w:tc>
          <w:tcPr>
            <w:tcW w:w="2565" w:type="dxa"/>
          </w:tcPr>
          <w:p w14:paraId="47C9A309" w14:textId="233CB124" w:rsidR="00F11814" w:rsidRPr="00495C58" w:rsidRDefault="00424C79" w:rsidP="00E71EC8">
            <w:pPr>
              <w:spacing w:line="240" w:lineRule="auto"/>
              <w:ind w:right="212"/>
              <w:jc w:val="right"/>
              <w:rPr>
                <w:rFonts w:ascii="Browallia New" w:hAnsi="Browallia New" w:cs="Browallia New"/>
                <w:sz w:val="28"/>
                <w:szCs w:val="28"/>
              </w:rPr>
            </w:pPr>
            <w:r w:rsidRPr="00495C58">
              <w:rPr>
                <w:rFonts w:ascii="Browallia New" w:hAnsi="Browallia New" w:cs="Browallia New"/>
                <w:sz w:val="28"/>
                <w:szCs w:val="28"/>
              </w:rPr>
              <w:t>-</w:t>
            </w:r>
          </w:p>
        </w:tc>
      </w:tr>
      <w:tr w:rsidR="00813CFC" w:rsidRPr="00495C58" w14:paraId="218D62BF" w14:textId="77777777" w:rsidTr="00C45357">
        <w:tc>
          <w:tcPr>
            <w:tcW w:w="3879" w:type="dxa"/>
            <w:vAlign w:val="bottom"/>
          </w:tcPr>
          <w:p w14:paraId="0B5D09A7" w14:textId="46E6623A" w:rsidR="00813CFC" w:rsidRPr="00495C58" w:rsidRDefault="00813CFC" w:rsidP="00813CFC">
            <w:pPr>
              <w:spacing w:line="240" w:lineRule="auto"/>
              <w:rPr>
                <w:rFonts w:ascii="Browallia New" w:hAnsi="Browallia New" w:cs="Browallia New"/>
                <w:sz w:val="28"/>
                <w:szCs w:val="28"/>
                <w:lang w:val="en-GB"/>
              </w:rPr>
            </w:pPr>
            <w:r w:rsidRPr="00495C58">
              <w:rPr>
                <w:rFonts w:ascii="Browallia New" w:hAnsi="Browallia New" w:cs="Browallia New" w:hint="cs"/>
                <w:sz w:val="28"/>
                <w:szCs w:val="28"/>
                <w:cs/>
                <w:lang w:val="en-GB"/>
              </w:rPr>
              <w:t>ลดลงจาก</w:t>
            </w:r>
            <w:r w:rsidRPr="00495C58">
              <w:rPr>
                <w:rFonts w:ascii="Browallia New" w:hAnsi="Browallia New" w:cs="Browallia New"/>
                <w:sz w:val="28"/>
                <w:szCs w:val="28"/>
                <w:cs/>
                <w:lang w:val="en-GB"/>
              </w:rPr>
              <w:t>การสูญเสีย</w:t>
            </w:r>
            <w:r w:rsidR="005F689D" w:rsidRPr="00495C58">
              <w:rPr>
                <w:rFonts w:ascii="Browallia New" w:hAnsi="Browallia New" w:cs="Browallia New" w:hint="cs"/>
                <w:sz w:val="28"/>
                <w:szCs w:val="28"/>
                <w:cs/>
                <w:lang w:val="en-GB"/>
              </w:rPr>
              <w:t>การ</w:t>
            </w:r>
            <w:r w:rsidRPr="00495C58">
              <w:rPr>
                <w:rFonts w:ascii="Browallia New" w:hAnsi="Browallia New" w:cs="Browallia New"/>
                <w:sz w:val="28"/>
                <w:szCs w:val="28"/>
                <w:cs/>
                <w:lang w:val="en-GB"/>
              </w:rPr>
              <w:t>ควบคุมใน</w:t>
            </w:r>
          </w:p>
          <w:p w14:paraId="39898602" w14:textId="4ACAEABF" w:rsidR="00813CFC" w:rsidRPr="00495C58" w:rsidRDefault="00813CFC" w:rsidP="00813CFC">
            <w:pPr>
              <w:spacing w:line="240" w:lineRule="auto"/>
              <w:rPr>
                <w:rFonts w:ascii="Browallia New" w:hAnsi="Browallia New" w:cs="Browallia New"/>
                <w:sz w:val="28"/>
                <w:szCs w:val="28"/>
              </w:rPr>
            </w:pPr>
            <w:r w:rsidRPr="00495C58">
              <w:rPr>
                <w:rFonts w:ascii="Browallia New" w:hAnsi="Browallia New" w:cs="Browallia New"/>
                <w:sz w:val="28"/>
                <w:szCs w:val="28"/>
                <w:lang w:val="en-GB"/>
              </w:rPr>
              <w:t xml:space="preserve">   </w:t>
            </w:r>
            <w:r w:rsidRPr="00495C58">
              <w:rPr>
                <w:rFonts w:ascii="Browallia New" w:hAnsi="Browallia New" w:cs="Browallia New"/>
                <w:sz w:val="28"/>
                <w:szCs w:val="28"/>
                <w:cs/>
                <w:lang w:val="en-GB"/>
              </w:rPr>
              <w:t>บริษัทย่อย</w:t>
            </w:r>
            <w:r w:rsidRPr="00495C58">
              <w:rPr>
                <w:rFonts w:ascii="Browallia New" w:hAnsi="Browallia New" w:cs="Browallia New" w:hint="cs"/>
                <w:sz w:val="28"/>
                <w:szCs w:val="28"/>
                <w:cs/>
                <w:lang w:val="en-GB"/>
              </w:rPr>
              <w:t>ทางอ้อม</w:t>
            </w:r>
            <w:r w:rsidR="008D49D2" w:rsidRPr="00495C58">
              <w:rPr>
                <w:rFonts w:ascii="Browallia New" w:hAnsi="Browallia New" w:cs="Browallia New"/>
                <w:sz w:val="28"/>
                <w:szCs w:val="28"/>
                <w:lang w:val="en-GB"/>
              </w:rPr>
              <w:t xml:space="preserve"> (</w:t>
            </w:r>
            <w:r w:rsidR="008D49D2" w:rsidRPr="00495C58">
              <w:rPr>
                <w:rFonts w:ascii="Browallia New" w:hAnsi="Browallia New" w:cs="Browallia New" w:hint="cs"/>
                <w:sz w:val="28"/>
                <w:szCs w:val="28"/>
                <w:cs/>
                <w:lang w:val="en-GB"/>
              </w:rPr>
              <w:t xml:space="preserve">หมายเหตุข้อ </w:t>
            </w:r>
            <w:r w:rsidR="008D49D2" w:rsidRPr="00495C58">
              <w:rPr>
                <w:rFonts w:ascii="Browallia New" w:hAnsi="Browallia New" w:cs="Browallia New"/>
                <w:sz w:val="28"/>
                <w:szCs w:val="28"/>
              </w:rPr>
              <w:t>11)</w:t>
            </w:r>
          </w:p>
        </w:tc>
        <w:tc>
          <w:tcPr>
            <w:tcW w:w="2565" w:type="dxa"/>
            <w:tcBorders>
              <w:top w:val="nil"/>
              <w:left w:val="nil"/>
              <w:bottom w:val="nil"/>
              <w:right w:val="nil"/>
            </w:tcBorders>
            <w:vAlign w:val="bottom"/>
          </w:tcPr>
          <w:p w14:paraId="6BE6C8F3" w14:textId="001A7F06" w:rsidR="00813CFC" w:rsidRPr="00495C58" w:rsidRDefault="00813CFC" w:rsidP="00C45357">
            <w:pPr>
              <w:spacing w:line="240" w:lineRule="auto"/>
              <w:jc w:val="right"/>
              <w:rPr>
                <w:rFonts w:ascii="Browallia New" w:hAnsi="Browallia New" w:cs="Browallia New"/>
                <w:sz w:val="28"/>
                <w:szCs w:val="28"/>
              </w:rPr>
            </w:pPr>
            <w:r w:rsidRPr="00495C58">
              <w:rPr>
                <w:rFonts w:ascii="Browallia New" w:hAnsi="Browallia New" w:cs="Browallia New"/>
                <w:sz w:val="28"/>
                <w:szCs w:val="28"/>
              </w:rPr>
              <w:t>(25,817)</w:t>
            </w:r>
          </w:p>
        </w:tc>
        <w:tc>
          <w:tcPr>
            <w:tcW w:w="2565" w:type="dxa"/>
            <w:vAlign w:val="bottom"/>
          </w:tcPr>
          <w:p w14:paraId="0FB80465" w14:textId="1387B4CA" w:rsidR="00813CFC" w:rsidRPr="00495C58" w:rsidRDefault="00813CFC" w:rsidP="00C45357">
            <w:pPr>
              <w:spacing w:line="240" w:lineRule="auto"/>
              <w:ind w:right="212"/>
              <w:jc w:val="right"/>
              <w:rPr>
                <w:rFonts w:ascii="Browallia New" w:hAnsi="Browallia New" w:cs="Browallia New"/>
                <w:sz w:val="28"/>
                <w:szCs w:val="28"/>
              </w:rPr>
            </w:pPr>
            <w:r w:rsidRPr="00495C58">
              <w:rPr>
                <w:rFonts w:ascii="Browallia New" w:hAnsi="Browallia New" w:cs="Browallia New"/>
                <w:sz w:val="28"/>
                <w:szCs w:val="28"/>
              </w:rPr>
              <w:t>-</w:t>
            </w:r>
          </w:p>
        </w:tc>
      </w:tr>
      <w:tr w:rsidR="00F11814" w:rsidRPr="00495C58" w14:paraId="4363AC65" w14:textId="77777777" w:rsidTr="00F11814">
        <w:tc>
          <w:tcPr>
            <w:tcW w:w="3879" w:type="dxa"/>
          </w:tcPr>
          <w:p w14:paraId="318F2FC2" w14:textId="3372F62B" w:rsidR="00F11814" w:rsidRPr="00495C58" w:rsidRDefault="00F11814" w:rsidP="00F11814">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ค่าตัดจำหน่าย</w:t>
            </w:r>
          </w:p>
        </w:tc>
        <w:tc>
          <w:tcPr>
            <w:tcW w:w="2565" w:type="dxa"/>
            <w:tcBorders>
              <w:top w:val="nil"/>
              <w:left w:val="nil"/>
              <w:bottom w:val="nil"/>
              <w:right w:val="nil"/>
            </w:tcBorders>
            <w:vAlign w:val="bottom"/>
          </w:tcPr>
          <w:p w14:paraId="5D2800BD" w14:textId="5083E882" w:rsidR="00F11814" w:rsidRPr="00495C58" w:rsidRDefault="00F11814" w:rsidP="00F11814">
            <w:pPr>
              <w:pBdr>
                <w:bottom w:val="single" w:sz="4" w:space="1" w:color="auto"/>
              </w:pBdr>
              <w:spacing w:line="240" w:lineRule="auto"/>
              <w:jc w:val="right"/>
              <w:rPr>
                <w:rFonts w:ascii="Browallia New" w:hAnsi="Browallia New" w:cs="Browallia New"/>
                <w:snapToGrid w:val="0"/>
                <w:sz w:val="28"/>
                <w:szCs w:val="28"/>
                <w:cs/>
                <w:lang w:eastAsia="th-TH"/>
              </w:rPr>
            </w:pPr>
            <w:r w:rsidRPr="00495C58">
              <w:rPr>
                <w:rFonts w:ascii="Browallia New" w:hAnsi="Browallia New" w:cs="Browallia New"/>
                <w:sz w:val="28"/>
                <w:szCs w:val="28"/>
              </w:rPr>
              <w:t xml:space="preserve">                        (364,13</w:t>
            </w:r>
            <w:r w:rsidR="001C3E30" w:rsidRPr="00495C58">
              <w:rPr>
                <w:rFonts w:ascii="Browallia New" w:hAnsi="Browallia New" w:cs="Browallia New"/>
                <w:sz w:val="28"/>
                <w:szCs w:val="28"/>
              </w:rPr>
              <w:t>2</w:t>
            </w:r>
            <w:r w:rsidRPr="00495C58">
              <w:rPr>
                <w:rFonts w:ascii="Browallia New" w:hAnsi="Browallia New" w:cs="Browallia New"/>
                <w:sz w:val="28"/>
                <w:szCs w:val="28"/>
              </w:rPr>
              <w:t>)</w:t>
            </w:r>
          </w:p>
        </w:tc>
        <w:tc>
          <w:tcPr>
            <w:tcW w:w="2565" w:type="dxa"/>
          </w:tcPr>
          <w:p w14:paraId="62B135A3" w14:textId="58C89C08" w:rsidR="00F11814" w:rsidRPr="00495C58" w:rsidRDefault="00424C79" w:rsidP="00424C79">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495C58">
              <w:rPr>
                <w:rFonts w:ascii="Browallia New" w:hAnsi="Browallia New" w:cs="Browallia New"/>
                <w:snapToGrid w:val="0"/>
                <w:sz w:val="28"/>
                <w:szCs w:val="28"/>
                <w:lang w:eastAsia="th-TH"/>
              </w:rPr>
              <w:t>(4,86</w:t>
            </w:r>
            <w:r w:rsidR="005E2FC9" w:rsidRPr="00495C58">
              <w:rPr>
                <w:rFonts w:ascii="Browallia New" w:hAnsi="Browallia New" w:cs="Browallia New"/>
                <w:snapToGrid w:val="0"/>
                <w:sz w:val="28"/>
                <w:szCs w:val="28"/>
                <w:lang w:eastAsia="th-TH"/>
              </w:rPr>
              <w:t>3</w:t>
            </w:r>
            <w:r w:rsidRPr="00495C58">
              <w:rPr>
                <w:rFonts w:ascii="Browallia New" w:hAnsi="Browallia New" w:cs="Browallia New"/>
                <w:snapToGrid w:val="0"/>
                <w:sz w:val="28"/>
                <w:szCs w:val="28"/>
                <w:lang w:eastAsia="th-TH"/>
              </w:rPr>
              <w:t>)</w:t>
            </w:r>
          </w:p>
        </w:tc>
      </w:tr>
      <w:tr w:rsidR="00F80BB9" w:rsidRPr="00495C58" w14:paraId="67E9386D" w14:textId="77777777" w:rsidTr="004C2103">
        <w:tc>
          <w:tcPr>
            <w:tcW w:w="3879" w:type="dxa"/>
          </w:tcPr>
          <w:p w14:paraId="2EBBC4C5" w14:textId="4DA6C7D3" w:rsidR="00F80BB9" w:rsidRPr="00495C58" w:rsidRDefault="00F80BB9" w:rsidP="00F80BB9">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 xml:space="preserve">ราคาตามบัญชีสุทธิ ณ วันที่ </w:t>
            </w:r>
            <w:r w:rsidR="00954CE4" w:rsidRPr="00495C58">
              <w:rPr>
                <w:rFonts w:ascii="Browallia New" w:hAnsi="Browallia New" w:cs="Browallia New"/>
                <w:sz w:val="28"/>
                <w:szCs w:val="28"/>
              </w:rPr>
              <w:t>30</w:t>
            </w:r>
            <w:r w:rsidR="00954CE4" w:rsidRPr="00495C58">
              <w:rPr>
                <w:rFonts w:ascii="Browallia New" w:hAnsi="Browallia New" w:cs="Browallia New"/>
                <w:sz w:val="28"/>
                <w:szCs w:val="28"/>
                <w:cs/>
              </w:rPr>
              <w:t xml:space="preserve"> มิถุนายน </w:t>
            </w:r>
            <w:r w:rsidRPr="00495C58">
              <w:rPr>
                <w:rFonts w:ascii="Browallia New" w:hAnsi="Browallia New" w:cs="Browallia New"/>
                <w:sz w:val="28"/>
                <w:szCs w:val="28"/>
              </w:rPr>
              <w:t>2569</w:t>
            </w:r>
          </w:p>
        </w:tc>
        <w:tc>
          <w:tcPr>
            <w:tcW w:w="2565" w:type="dxa"/>
          </w:tcPr>
          <w:p w14:paraId="74788BFC" w14:textId="645F3721" w:rsidR="00F80BB9" w:rsidRPr="00495C58" w:rsidRDefault="00F11814" w:rsidP="00F11814">
            <w:pPr>
              <w:pBdr>
                <w:bottom w:val="single" w:sz="12" w:space="1" w:color="auto"/>
              </w:pBdr>
              <w:spacing w:line="240" w:lineRule="auto"/>
              <w:jc w:val="right"/>
              <w:rPr>
                <w:rFonts w:ascii="Browallia New" w:hAnsi="Browallia New" w:cs="Browallia New"/>
                <w:snapToGrid w:val="0"/>
                <w:sz w:val="28"/>
                <w:szCs w:val="28"/>
                <w:lang w:eastAsia="th-TH"/>
              </w:rPr>
            </w:pPr>
            <w:r w:rsidRPr="00495C58">
              <w:rPr>
                <w:rFonts w:ascii="Browallia New" w:hAnsi="Browallia New" w:cs="Browallia New"/>
                <w:sz w:val="28"/>
                <w:szCs w:val="28"/>
                <w:cs/>
              </w:rPr>
              <w:t>3</w:t>
            </w:r>
            <w:r w:rsidRPr="00495C58">
              <w:rPr>
                <w:rFonts w:ascii="Browallia New" w:hAnsi="Browallia New" w:cs="Browallia New"/>
                <w:sz w:val="28"/>
                <w:szCs w:val="28"/>
              </w:rPr>
              <w:t>,</w:t>
            </w:r>
            <w:r w:rsidRPr="00495C58">
              <w:rPr>
                <w:rFonts w:ascii="Browallia New" w:hAnsi="Browallia New" w:cs="Browallia New"/>
                <w:sz w:val="28"/>
                <w:szCs w:val="28"/>
                <w:cs/>
              </w:rPr>
              <w:t>191</w:t>
            </w:r>
            <w:r w:rsidRPr="00495C58">
              <w:rPr>
                <w:rFonts w:ascii="Browallia New" w:hAnsi="Browallia New" w:cs="Browallia New"/>
                <w:sz w:val="28"/>
                <w:szCs w:val="28"/>
              </w:rPr>
              <w:t>,</w:t>
            </w:r>
            <w:r w:rsidRPr="00495C58">
              <w:rPr>
                <w:rFonts w:ascii="Browallia New" w:hAnsi="Browallia New" w:cs="Browallia New"/>
                <w:sz w:val="28"/>
                <w:szCs w:val="28"/>
                <w:cs/>
              </w:rPr>
              <w:t>573</w:t>
            </w:r>
          </w:p>
        </w:tc>
        <w:tc>
          <w:tcPr>
            <w:tcW w:w="2565" w:type="dxa"/>
          </w:tcPr>
          <w:p w14:paraId="2AB11E6E" w14:textId="3E4394D0" w:rsidR="00F80BB9" w:rsidRPr="00495C58" w:rsidRDefault="00424C79" w:rsidP="00424C79">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495C58">
              <w:rPr>
                <w:rFonts w:ascii="Browallia New" w:hAnsi="Browallia New" w:cs="Browallia New"/>
                <w:snapToGrid w:val="0"/>
                <w:sz w:val="28"/>
                <w:szCs w:val="28"/>
                <w:lang w:eastAsia="th-TH"/>
              </w:rPr>
              <w:t>19,81</w:t>
            </w:r>
            <w:r w:rsidR="005E2FC9" w:rsidRPr="00495C58">
              <w:rPr>
                <w:rFonts w:ascii="Browallia New" w:hAnsi="Browallia New" w:cs="Browallia New"/>
                <w:snapToGrid w:val="0"/>
                <w:sz w:val="28"/>
                <w:szCs w:val="28"/>
                <w:lang w:eastAsia="th-TH"/>
              </w:rPr>
              <w:t>8</w:t>
            </w:r>
          </w:p>
        </w:tc>
      </w:tr>
    </w:tbl>
    <w:p w14:paraId="29A9DEE5" w14:textId="77777777" w:rsidR="00E20D9D" w:rsidRPr="00495C58" w:rsidRDefault="00E20D9D" w:rsidP="00E2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693DBA25" w14:textId="77777777" w:rsidR="008716B1" w:rsidRPr="00495C58" w:rsidRDefault="008716B1" w:rsidP="00E2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51AD0517" w14:textId="77777777" w:rsidR="005F689D" w:rsidRPr="00495C58" w:rsidRDefault="005F689D" w:rsidP="00E2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551679AF" w14:textId="77777777" w:rsidR="008716B1" w:rsidRPr="00495C58" w:rsidRDefault="008716B1" w:rsidP="00966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1C4E199" w14:textId="0BEA4B1B" w:rsidR="00145926" w:rsidRPr="00495C58" w:rsidRDefault="00E3426C"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495C58">
        <w:rPr>
          <w:rFonts w:ascii="Browallia New" w:hAnsi="Browallia New" w:cs="Browallia New"/>
          <w:b/>
          <w:bCs/>
          <w:color w:val="000000" w:themeColor="text1"/>
          <w:sz w:val="28"/>
          <w:szCs w:val="28"/>
          <w:cs/>
        </w:rPr>
        <w:lastRenderedPageBreak/>
        <w:t>เงินเบิกเกินบัญชี</w:t>
      </w:r>
      <w:r w:rsidR="00110FF3" w:rsidRPr="00495C58">
        <w:rPr>
          <w:rFonts w:ascii="Browallia New" w:hAnsi="Browallia New" w:cs="Browallia New"/>
          <w:b/>
          <w:bCs/>
          <w:color w:val="000000" w:themeColor="text1"/>
          <w:sz w:val="28"/>
          <w:szCs w:val="28"/>
          <w:cs/>
        </w:rPr>
        <w:t>ธนาคาร</w:t>
      </w:r>
      <w:r w:rsidRPr="00495C58">
        <w:rPr>
          <w:rFonts w:ascii="Browallia New" w:hAnsi="Browallia New" w:cs="Browallia New"/>
          <w:b/>
          <w:bCs/>
          <w:color w:val="000000" w:themeColor="text1"/>
          <w:sz w:val="28"/>
          <w:szCs w:val="28"/>
          <w:cs/>
        </w:rPr>
        <w:t>และเงินกู้ยืมระยะสั้นจากสถาบันการเงิน</w:t>
      </w:r>
    </w:p>
    <w:p w14:paraId="16EB89D3" w14:textId="77777777" w:rsidR="000E2D9D" w:rsidRPr="00495C58" w:rsidRDefault="000E2D9D" w:rsidP="000E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9704AE" w:rsidRPr="00495C58" w14:paraId="2172844D" w14:textId="77777777" w:rsidTr="007929A2">
        <w:trPr>
          <w:cantSplit/>
          <w:tblHeader/>
        </w:trPr>
        <w:tc>
          <w:tcPr>
            <w:tcW w:w="3519" w:type="dxa"/>
          </w:tcPr>
          <w:p w14:paraId="252AA7F6" w14:textId="77777777" w:rsidR="009704AE" w:rsidRPr="00495C58"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707A5DEF" w14:textId="77777777" w:rsidR="009704AE" w:rsidRPr="00495C58"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495C58">
              <w:rPr>
                <w:rFonts w:ascii="Browallia New" w:hAnsi="Browallia New" w:cs="Browallia New"/>
                <w:snapToGrid w:val="0"/>
                <w:sz w:val="24"/>
                <w:szCs w:val="24"/>
                <w:lang w:eastAsia="th-TH"/>
              </w:rPr>
              <w:t>(</w:t>
            </w:r>
            <w:proofErr w:type="gramStart"/>
            <w:r w:rsidRPr="00495C58">
              <w:rPr>
                <w:rFonts w:ascii="Browallia New" w:hAnsi="Browallia New" w:cs="Browallia New"/>
                <w:snapToGrid w:val="0"/>
                <w:sz w:val="24"/>
                <w:szCs w:val="24"/>
                <w:cs/>
                <w:lang w:eastAsia="th-TH"/>
              </w:rPr>
              <w:t>หน่วย</w:t>
            </w:r>
            <w:r w:rsidRPr="00495C58">
              <w:rPr>
                <w:rFonts w:ascii="Browallia New" w:hAnsi="Browallia New" w:cs="Browallia New"/>
                <w:snapToGrid w:val="0"/>
                <w:sz w:val="24"/>
                <w:szCs w:val="24"/>
                <w:lang w:eastAsia="th-TH"/>
              </w:rPr>
              <w:t xml:space="preserve"> :</w:t>
            </w:r>
            <w:proofErr w:type="gramEnd"/>
            <w:r w:rsidRPr="00495C58">
              <w:rPr>
                <w:rFonts w:ascii="Browallia New" w:hAnsi="Browallia New" w:cs="Browallia New"/>
                <w:snapToGrid w:val="0"/>
                <w:sz w:val="24"/>
                <w:szCs w:val="24"/>
                <w:lang w:eastAsia="th-TH"/>
              </w:rPr>
              <w:t xml:space="preserve"> </w:t>
            </w:r>
            <w:r w:rsidRPr="00495C58">
              <w:rPr>
                <w:rFonts w:ascii="Browallia New" w:hAnsi="Browallia New" w:cs="Browallia New"/>
                <w:snapToGrid w:val="0"/>
                <w:sz w:val="24"/>
                <w:szCs w:val="24"/>
                <w:cs/>
                <w:lang w:eastAsia="th-TH"/>
              </w:rPr>
              <w:t>พันบาท)</w:t>
            </w:r>
          </w:p>
        </w:tc>
      </w:tr>
      <w:tr w:rsidR="009704AE" w:rsidRPr="00495C58" w14:paraId="7855369B" w14:textId="77777777" w:rsidTr="007929A2">
        <w:trPr>
          <w:cantSplit/>
          <w:tblHeader/>
        </w:trPr>
        <w:tc>
          <w:tcPr>
            <w:tcW w:w="3519" w:type="dxa"/>
          </w:tcPr>
          <w:p w14:paraId="414A35CB" w14:textId="77777777" w:rsidR="009704AE" w:rsidRPr="00495C58"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56FE92F2" w14:textId="77777777" w:rsidR="009704AE" w:rsidRPr="00495C58"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cs/>
              </w:rPr>
              <w:t>ข้อมูลทางการเงินรวม</w:t>
            </w:r>
          </w:p>
        </w:tc>
        <w:tc>
          <w:tcPr>
            <w:tcW w:w="2786" w:type="dxa"/>
            <w:gridSpan w:val="2"/>
          </w:tcPr>
          <w:p w14:paraId="7F5844D2" w14:textId="77777777" w:rsidR="009704AE" w:rsidRPr="00495C58"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495C58">
              <w:rPr>
                <w:rFonts w:ascii="Browallia New" w:hAnsi="Browallia New" w:cs="Browallia New"/>
                <w:sz w:val="24"/>
                <w:szCs w:val="24"/>
                <w:cs/>
              </w:rPr>
              <w:t>ข้อมูลทางการเงินเฉพาะบริษัท</w:t>
            </w:r>
          </w:p>
        </w:tc>
      </w:tr>
      <w:tr w:rsidR="00CE216B" w:rsidRPr="00495C58" w14:paraId="2BDE3B16" w14:textId="77777777" w:rsidTr="007929A2">
        <w:trPr>
          <w:cantSplit/>
          <w:trHeight w:val="290"/>
          <w:tblHeader/>
        </w:trPr>
        <w:tc>
          <w:tcPr>
            <w:tcW w:w="3519" w:type="dxa"/>
          </w:tcPr>
          <w:p w14:paraId="781CBE22" w14:textId="77777777" w:rsidR="00CE216B" w:rsidRPr="00495C58" w:rsidRDefault="00CE216B" w:rsidP="00CE216B">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01B718DD" w14:textId="66BBF03D" w:rsidR="00CE216B" w:rsidRPr="00495C58" w:rsidRDefault="00954CE4" w:rsidP="00CE21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30</w:t>
            </w:r>
            <w:r w:rsidRPr="00495C58">
              <w:rPr>
                <w:rFonts w:ascii="Browallia New" w:hAnsi="Browallia New" w:cs="Browallia New"/>
                <w:sz w:val="24"/>
                <w:szCs w:val="24"/>
                <w:cs/>
              </w:rPr>
              <w:t xml:space="preserve"> มิถุนายน </w:t>
            </w:r>
            <w:r w:rsidR="00CE216B" w:rsidRPr="00495C58">
              <w:rPr>
                <w:rFonts w:ascii="Browallia New" w:hAnsi="Browallia New" w:cs="Browallia New"/>
                <w:sz w:val="24"/>
                <w:szCs w:val="24"/>
              </w:rPr>
              <w:t>2569</w:t>
            </w:r>
          </w:p>
        </w:tc>
        <w:tc>
          <w:tcPr>
            <w:tcW w:w="1393" w:type="dxa"/>
            <w:vAlign w:val="bottom"/>
          </w:tcPr>
          <w:p w14:paraId="68418929" w14:textId="20D11311" w:rsidR="00CE216B" w:rsidRPr="00495C58" w:rsidRDefault="00CE216B" w:rsidP="00CE21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31 </w:t>
            </w:r>
            <w:r w:rsidRPr="00495C58">
              <w:rPr>
                <w:rFonts w:ascii="Browallia New" w:hAnsi="Browallia New" w:cs="Browallia New"/>
                <w:sz w:val="24"/>
                <w:szCs w:val="24"/>
                <w:cs/>
              </w:rPr>
              <w:t xml:space="preserve">ธันวาคม </w:t>
            </w:r>
            <w:r w:rsidRPr="00495C58">
              <w:rPr>
                <w:rFonts w:ascii="Browallia New" w:hAnsi="Browallia New" w:cs="Browallia New"/>
                <w:sz w:val="24"/>
                <w:szCs w:val="24"/>
              </w:rPr>
              <w:t>2568</w:t>
            </w:r>
          </w:p>
        </w:tc>
        <w:tc>
          <w:tcPr>
            <w:tcW w:w="1393" w:type="dxa"/>
            <w:vAlign w:val="bottom"/>
          </w:tcPr>
          <w:p w14:paraId="3537D08D" w14:textId="1B1B750D" w:rsidR="00CE216B" w:rsidRPr="00495C58" w:rsidRDefault="00954CE4" w:rsidP="00CE21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30</w:t>
            </w:r>
            <w:r w:rsidRPr="00495C58">
              <w:rPr>
                <w:rFonts w:ascii="Browallia New" w:hAnsi="Browallia New" w:cs="Browallia New"/>
                <w:sz w:val="24"/>
                <w:szCs w:val="24"/>
                <w:cs/>
              </w:rPr>
              <w:t xml:space="preserve"> มิถุนายน </w:t>
            </w:r>
            <w:r w:rsidR="00CE216B" w:rsidRPr="00495C58">
              <w:rPr>
                <w:rFonts w:ascii="Browallia New" w:hAnsi="Browallia New" w:cs="Browallia New"/>
                <w:sz w:val="24"/>
                <w:szCs w:val="24"/>
              </w:rPr>
              <w:t>2569</w:t>
            </w:r>
          </w:p>
        </w:tc>
        <w:tc>
          <w:tcPr>
            <w:tcW w:w="1393" w:type="dxa"/>
            <w:vAlign w:val="bottom"/>
          </w:tcPr>
          <w:p w14:paraId="394875DC" w14:textId="636CC1A7" w:rsidR="00CE216B" w:rsidRPr="00495C58" w:rsidRDefault="00CE216B" w:rsidP="00CE21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4"/>
                <w:szCs w:val="24"/>
              </w:rPr>
              <w:t xml:space="preserve">31 </w:t>
            </w:r>
            <w:r w:rsidRPr="00495C58">
              <w:rPr>
                <w:rFonts w:ascii="Browallia New" w:hAnsi="Browallia New" w:cs="Browallia New"/>
                <w:sz w:val="24"/>
                <w:szCs w:val="24"/>
                <w:cs/>
              </w:rPr>
              <w:t xml:space="preserve">ธันวาคม </w:t>
            </w:r>
            <w:r w:rsidRPr="00495C58">
              <w:rPr>
                <w:rFonts w:ascii="Browallia New" w:hAnsi="Browallia New" w:cs="Browallia New"/>
                <w:sz w:val="24"/>
                <w:szCs w:val="24"/>
              </w:rPr>
              <w:t>2568</w:t>
            </w:r>
          </w:p>
        </w:tc>
      </w:tr>
      <w:tr w:rsidR="009704AE" w:rsidRPr="00495C58" w14:paraId="0D795C7C" w14:textId="77777777" w:rsidTr="00980A24">
        <w:trPr>
          <w:cantSplit/>
        </w:trPr>
        <w:tc>
          <w:tcPr>
            <w:tcW w:w="3519" w:type="dxa"/>
            <w:vAlign w:val="bottom"/>
          </w:tcPr>
          <w:p w14:paraId="078D7D62" w14:textId="77777777" w:rsidR="009704AE" w:rsidRPr="00495C58"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5A0FC987" w14:textId="77777777" w:rsidR="009704AE" w:rsidRPr="00495C58"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2AB33156" w14:textId="77777777" w:rsidR="009704AE" w:rsidRPr="00495C58"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37787C4C" w14:textId="77777777" w:rsidR="009704AE" w:rsidRPr="00495C58"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24453119" w14:textId="77777777" w:rsidR="009704AE" w:rsidRPr="00495C58"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980A24" w:rsidRPr="00495C58" w14:paraId="0F9C2DBE" w14:textId="77777777" w:rsidTr="00980A24">
        <w:trPr>
          <w:cantSplit/>
          <w:trHeight w:val="71"/>
        </w:trPr>
        <w:tc>
          <w:tcPr>
            <w:tcW w:w="3519" w:type="dxa"/>
            <w:vAlign w:val="bottom"/>
          </w:tcPr>
          <w:p w14:paraId="2E4891B6" w14:textId="72EF452A" w:rsidR="00980A24" w:rsidRPr="00495C58" w:rsidRDefault="00980A24" w:rsidP="00A971B6">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เงินเบิกเกินบัญชีธนาคาร</w:t>
            </w:r>
          </w:p>
        </w:tc>
        <w:tc>
          <w:tcPr>
            <w:tcW w:w="1392" w:type="dxa"/>
            <w:tcBorders>
              <w:top w:val="nil"/>
              <w:left w:val="nil"/>
              <w:bottom w:val="nil"/>
              <w:right w:val="nil"/>
            </w:tcBorders>
            <w:vAlign w:val="bottom"/>
          </w:tcPr>
          <w:p w14:paraId="310ACFCE" w14:textId="536DD945" w:rsidR="00980A24" w:rsidRPr="00495C58" w:rsidRDefault="00980A24" w:rsidP="004835C4">
            <w:pP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 xml:space="preserve">      88,625 </w:t>
            </w:r>
          </w:p>
        </w:tc>
        <w:tc>
          <w:tcPr>
            <w:tcW w:w="1393" w:type="dxa"/>
            <w:vAlign w:val="bottom"/>
          </w:tcPr>
          <w:p w14:paraId="06D2DFC4" w14:textId="4CCF2A74" w:rsidR="00980A24" w:rsidRPr="00495C58" w:rsidRDefault="00980A24" w:rsidP="004835C4">
            <w:pP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 xml:space="preserve">82,914 </w:t>
            </w:r>
          </w:p>
        </w:tc>
        <w:tc>
          <w:tcPr>
            <w:tcW w:w="1393" w:type="dxa"/>
            <w:tcBorders>
              <w:top w:val="nil"/>
              <w:left w:val="nil"/>
              <w:bottom w:val="nil"/>
              <w:right w:val="nil"/>
            </w:tcBorders>
            <w:vAlign w:val="bottom"/>
          </w:tcPr>
          <w:p w14:paraId="62DF1215" w14:textId="3404EA57" w:rsidR="00980A24" w:rsidRPr="00495C58" w:rsidRDefault="00980A24" w:rsidP="004835C4">
            <w:pP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 xml:space="preserve">29,423 </w:t>
            </w:r>
          </w:p>
        </w:tc>
        <w:tc>
          <w:tcPr>
            <w:tcW w:w="1393" w:type="dxa"/>
            <w:vAlign w:val="bottom"/>
          </w:tcPr>
          <w:p w14:paraId="22C58C18" w14:textId="66C79D5F" w:rsidR="00980A24" w:rsidRPr="00495C58" w:rsidRDefault="00980A24" w:rsidP="004835C4">
            <w:pP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 xml:space="preserve">26,077 </w:t>
            </w:r>
          </w:p>
        </w:tc>
      </w:tr>
      <w:tr w:rsidR="00980A24" w:rsidRPr="00495C58" w14:paraId="640170D6" w14:textId="77777777" w:rsidTr="00980A24">
        <w:trPr>
          <w:cantSplit/>
          <w:trHeight w:val="71"/>
        </w:trPr>
        <w:tc>
          <w:tcPr>
            <w:tcW w:w="3519" w:type="dxa"/>
            <w:vAlign w:val="bottom"/>
          </w:tcPr>
          <w:p w14:paraId="75938E43" w14:textId="0E02F63A" w:rsidR="00980A24" w:rsidRPr="00495C58" w:rsidRDefault="00980A24" w:rsidP="00A971B6">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ตั๋วสัญญาใช้เงิน</w:t>
            </w:r>
          </w:p>
        </w:tc>
        <w:tc>
          <w:tcPr>
            <w:tcW w:w="1392" w:type="dxa"/>
            <w:tcBorders>
              <w:top w:val="nil"/>
              <w:left w:val="nil"/>
              <w:right w:val="nil"/>
            </w:tcBorders>
            <w:vAlign w:val="bottom"/>
          </w:tcPr>
          <w:p w14:paraId="38C5A20B" w14:textId="11334DE8" w:rsidR="00980A24" w:rsidRPr="00495C58" w:rsidRDefault="00980A24" w:rsidP="004835C4">
            <w:pPr>
              <w:pBdr>
                <w:bottom w:val="single" w:sz="4" w:space="1" w:color="auto"/>
              </w:pBd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 xml:space="preserve">1,835,202 </w:t>
            </w:r>
          </w:p>
        </w:tc>
        <w:tc>
          <w:tcPr>
            <w:tcW w:w="1393" w:type="dxa"/>
            <w:vAlign w:val="bottom"/>
          </w:tcPr>
          <w:p w14:paraId="10E643A9" w14:textId="16051F07" w:rsidR="00980A24" w:rsidRPr="00495C58" w:rsidRDefault="00980A24" w:rsidP="004835C4">
            <w:pPr>
              <w:pBdr>
                <w:bottom w:val="single" w:sz="4" w:space="1" w:color="auto"/>
              </w:pBd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 xml:space="preserve">1,836,400 </w:t>
            </w:r>
          </w:p>
        </w:tc>
        <w:tc>
          <w:tcPr>
            <w:tcW w:w="1393" w:type="dxa"/>
            <w:tcBorders>
              <w:top w:val="nil"/>
              <w:left w:val="nil"/>
              <w:right w:val="nil"/>
            </w:tcBorders>
            <w:vAlign w:val="bottom"/>
          </w:tcPr>
          <w:p w14:paraId="6CBE5EB1" w14:textId="2C7A5101" w:rsidR="00980A24" w:rsidRPr="00495C58" w:rsidRDefault="00980A24" w:rsidP="004835C4">
            <w:pPr>
              <w:pBdr>
                <w:bottom w:val="single" w:sz="4" w:space="1" w:color="auto"/>
              </w:pBd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 xml:space="preserve">  1,011,200 </w:t>
            </w:r>
          </w:p>
        </w:tc>
        <w:tc>
          <w:tcPr>
            <w:tcW w:w="1393" w:type="dxa"/>
            <w:vAlign w:val="bottom"/>
          </w:tcPr>
          <w:p w14:paraId="5E43A442" w14:textId="576C06F3" w:rsidR="00980A24" w:rsidRPr="00495C58" w:rsidRDefault="00980A24" w:rsidP="004835C4">
            <w:pPr>
              <w:pBdr>
                <w:bottom w:val="single" w:sz="4" w:space="1" w:color="auto"/>
              </w:pBd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 xml:space="preserve">   1,011,600 </w:t>
            </w:r>
          </w:p>
        </w:tc>
      </w:tr>
      <w:tr w:rsidR="00980A24" w:rsidRPr="00495C58" w14:paraId="1B91959A" w14:textId="77777777" w:rsidTr="00980A24">
        <w:trPr>
          <w:cantSplit/>
          <w:trHeight w:val="71"/>
        </w:trPr>
        <w:tc>
          <w:tcPr>
            <w:tcW w:w="3519" w:type="dxa"/>
            <w:vAlign w:val="bottom"/>
          </w:tcPr>
          <w:p w14:paraId="26529B0F" w14:textId="4A6F6949" w:rsidR="00980A24" w:rsidRPr="00495C58" w:rsidRDefault="00980A24" w:rsidP="00A971B6">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รวม</w:t>
            </w:r>
          </w:p>
        </w:tc>
        <w:tc>
          <w:tcPr>
            <w:tcW w:w="1392" w:type="dxa"/>
            <w:tcBorders>
              <w:top w:val="nil"/>
              <w:left w:val="nil"/>
              <w:right w:val="nil"/>
            </w:tcBorders>
            <w:vAlign w:val="bottom"/>
          </w:tcPr>
          <w:p w14:paraId="4A1355B5" w14:textId="4153E413" w:rsidR="00980A24" w:rsidRPr="00495C58" w:rsidRDefault="00980A24" w:rsidP="004835C4">
            <w:pPr>
              <w:pBdr>
                <w:bottom w:val="single" w:sz="12" w:space="1" w:color="auto"/>
              </w:pBd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 xml:space="preserve">1,923,827 </w:t>
            </w:r>
          </w:p>
        </w:tc>
        <w:tc>
          <w:tcPr>
            <w:tcW w:w="1393" w:type="dxa"/>
            <w:vAlign w:val="bottom"/>
          </w:tcPr>
          <w:p w14:paraId="62CBD0A0" w14:textId="00F505F1" w:rsidR="00980A24" w:rsidRPr="00495C58" w:rsidRDefault="00980A24" w:rsidP="004835C4">
            <w:pPr>
              <w:pBdr>
                <w:bottom w:val="single" w:sz="12" w:space="1" w:color="auto"/>
              </w:pBd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 xml:space="preserve">   1,919,314 </w:t>
            </w:r>
          </w:p>
        </w:tc>
        <w:tc>
          <w:tcPr>
            <w:tcW w:w="1393" w:type="dxa"/>
            <w:tcBorders>
              <w:top w:val="nil"/>
              <w:left w:val="nil"/>
              <w:right w:val="nil"/>
            </w:tcBorders>
            <w:vAlign w:val="bottom"/>
          </w:tcPr>
          <w:p w14:paraId="400F7C17" w14:textId="1FE6CD97" w:rsidR="00980A24" w:rsidRPr="00495C58" w:rsidRDefault="00980A24" w:rsidP="004835C4">
            <w:pPr>
              <w:pBdr>
                <w:bottom w:val="single" w:sz="12" w:space="1" w:color="auto"/>
              </w:pBd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 xml:space="preserve">   1,040,623 </w:t>
            </w:r>
          </w:p>
        </w:tc>
        <w:tc>
          <w:tcPr>
            <w:tcW w:w="1393" w:type="dxa"/>
            <w:vAlign w:val="bottom"/>
          </w:tcPr>
          <w:p w14:paraId="2D1862C3" w14:textId="2CFF9B89" w:rsidR="00980A24" w:rsidRPr="00495C58" w:rsidRDefault="00980A24" w:rsidP="004835C4">
            <w:pPr>
              <w:pBdr>
                <w:bottom w:val="single" w:sz="12" w:space="1" w:color="auto"/>
              </w:pBd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 xml:space="preserve">   1,037,677 </w:t>
            </w:r>
          </w:p>
        </w:tc>
      </w:tr>
    </w:tbl>
    <w:p w14:paraId="6D659A31" w14:textId="77777777" w:rsidR="009704AE" w:rsidRPr="00495C58" w:rsidRDefault="009704AE" w:rsidP="000E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181B440" w14:textId="22974359" w:rsidR="0045278D" w:rsidRPr="00495C58" w:rsidRDefault="000017F7" w:rsidP="004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495C58">
        <w:rPr>
          <w:rFonts w:ascii="Browallia New" w:hAnsi="Browallia New" w:cs="Browallia New"/>
          <w:color w:val="000000" w:themeColor="text1"/>
          <w:sz w:val="28"/>
          <w:szCs w:val="28"/>
          <w:cs/>
        </w:rPr>
        <w:t>ตั๋วสัญญาใช้เงิน</w:t>
      </w:r>
      <w:r w:rsidR="0045278D" w:rsidRPr="00495C58">
        <w:rPr>
          <w:rFonts w:ascii="Browallia New" w:hAnsi="Browallia New" w:cs="Browallia New"/>
          <w:color w:val="000000" w:themeColor="text1"/>
          <w:sz w:val="28"/>
          <w:szCs w:val="28"/>
          <w:cs/>
        </w:rPr>
        <w:t>มีรายการเคลื่อนไหว</w:t>
      </w:r>
      <w:r w:rsidR="00D20F26" w:rsidRPr="00495C58">
        <w:rPr>
          <w:rFonts w:ascii="Browallia New" w:hAnsi="Browallia New" w:cs="Browallia New"/>
          <w:color w:val="000000" w:themeColor="text1"/>
          <w:sz w:val="28"/>
          <w:szCs w:val="28"/>
          <w:cs/>
        </w:rPr>
        <w:t>สำหรับ</w:t>
      </w:r>
      <w:r w:rsidR="0024167D" w:rsidRPr="00495C58">
        <w:rPr>
          <w:rFonts w:ascii="Browallia New" w:hAnsi="Browallia New" w:cs="Browallia New"/>
          <w:color w:val="000000" w:themeColor="text1"/>
          <w:sz w:val="28"/>
          <w:szCs w:val="28"/>
          <w:cs/>
        </w:rPr>
        <w:t>งวด</w:t>
      </w:r>
      <w:r w:rsidR="00D20F26" w:rsidRPr="00495C58">
        <w:rPr>
          <w:rFonts w:ascii="Browallia New" w:hAnsi="Browallia New" w:cs="Browallia New"/>
          <w:color w:val="000000" w:themeColor="text1"/>
          <w:sz w:val="28"/>
          <w:szCs w:val="28"/>
          <w:cs/>
        </w:rPr>
        <w:t xml:space="preserve">หกเดือนสิ้นสุดวันที่ </w:t>
      </w:r>
      <w:r w:rsidR="00D20F26" w:rsidRPr="00495C58">
        <w:rPr>
          <w:rFonts w:ascii="Browallia New" w:hAnsi="Browallia New" w:cs="Browallia New"/>
          <w:color w:val="000000" w:themeColor="text1"/>
          <w:sz w:val="28"/>
          <w:szCs w:val="28"/>
        </w:rPr>
        <w:t>30</w:t>
      </w:r>
      <w:r w:rsidR="00D20F26" w:rsidRPr="00495C58">
        <w:rPr>
          <w:rFonts w:ascii="Browallia New" w:hAnsi="Browallia New" w:cs="Browallia New"/>
          <w:color w:val="000000" w:themeColor="text1"/>
          <w:sz w:val="28"/>
          <w:szCs w:val="28"/>
          <w:cs/>
        </w:rPr>
        <w:t xml:space="preserve"> มิถุนายน </w:t>
      </w:r>
      <w:r w:rsidR="0045278D" w:rsidRPr="00495C58">
        <w:rPr>
          <w:rFonts w:ascii="Browallia New" w:eastAsia="SimSun" w:hAnsi="Browallia New" w:cs="Browallia New"/>
          <w:sz w:val="28"/>
          <w:szCs w:val="28"/>
        </w:rPr>
        <w:t>256</w:t>
      </w:r>
      <w:r w:rsidR="00A37CF1" w:rsidRPr="00495C58">
        <w:rPr>
          <w:rFonts w:ascii="Browallia New" w:eastAsia="SimSun" w:hAnsi="Browallia New" w:cs="Browallia New"/>
          <w:sz w:val="28"/>
          <w:szCs w:val="28"/>
        </w:rPr>
        <w:t>9</w:t>
      </w:r>
      <w:r w:rsidR="0045278D" w:rsidRPr="00495C58">
        <w:rPr>
          <w:rFonts w:ascii="Browallia New" w:hAnsi="Browallia New" w:cs="Browallia New"/>
          <w:color w:val="000000" w:themeColor="text1"/>
          <w:sz w:val="28"/>
          <w:szCs w:val="28"/>
          <w:cs/>
        </w:rPr>
        <w:t xml:space="preserve"> มีดังนี้</w:t>
      </w:r>
    </w:p>
    <w:p w14:paraId="07ECB639" w14:textId="77777777" w:rsidR="0045278D" w:rsidRPr="00495C58" w:rsidRDefault="0045278D" w:rsidP="004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48AB733" w14:textId="724A4B6A" w:rsidR="00603AE8" w:rsidRPr="00495C5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r w:rsidRPr="00495C58">
        <w:rPr>
          <w:rFonts w:ascii="Browallia New" w:hAnsi="Browallia New" w:cs="Browallia New"/>
          <w:color w:val="000000" w:themeColor="text1"/>
          <w:sz w:val="28"/>
          <w:szCs w:val="28"/>
          <w:cs/>
        </w:rPr>
        <w:t>กลุ่มบริษัทได้ทำสัญญาปรับปรุงโครงสร้างหนี</w:t>
      </w:r>
      <w:r w:rsidRPr="00495C58">
        <w:rPr>
          <w:rFonts w:ascii="Browallia New" w:hAnsi="Browallia New" w:cs="Browallia New" w:hint="cs"/>
          <w:color w:val="000000" w:themeColor="text1"/>
          <w:sz w:val="28"/>
          <w:szCs w:val="28"/>
          <w:cs/>
        </w:rPr>
        <w:t>้ของ</w:t>
      </w:r>
      <w:r w:rsidRPr="00495C58">
        <w:rPr>
          <w:rFonts w:ascii="Browallia New" w:hAnsi="Browallia New" w:cs="Browallia New"/>
          <w:color w:val="000000" w:themeColor="text1"/>
          <w:sz w:val="28"/>
          <w:szCs w:val="28"/>
          <w:cs/>
        </w:rPr>
        <w:t>เงินเบิกเกินบัญชีธนาคารและเงินกู้ยืมระยะสั้นจากสถาบันการเงิน</w:t>
      </w:r>
      <w:r w:rsidR="00450810" w:rsidRPr="00495C58">
        <w:rPr>
          <w:rFonts w:ascii="Browallia New" w:hAnsi="Browallia New" w:cs="Browallia New" w:hint="cs"/>
          <w:color w:val="000000" w:themeColor="text1"/>
          <w:sz w:val="28"/>
          <w:szCs w:val="28"/>
          <w:cs/>
        </w:rPr>
        <w:t>หลายแห่ง</w:t>
      </w:r>
      <w:r w:rsidR="005C2A33" w:rsidRPr="00495C58">
        <w:rPr>
          <w:rFonts w:ascii="Browallia New" w:hAnsi="Browallia New" w:cs="Browallia New" w:hint="cs"/>
          <w:color w:val="000000" w:themeColor="text1"/>
          <w:sz w:val="28"/>
          <w:szCs w:val="28"/>
          <w:cs/>
        </w:rPr>
        <w:t xml:space="preserve"> เพื่อ</w:t>
      </w:r>
      <w:r w:rsidR="003E3D32" w:rsidRPr="00495C58">
        <w:rPr>
          <w:rFonts w:ascii="Browallia New" w:hAnsi="Browallia New" w:cs="Browallia New" w:hint="cs"/>
          <w:color w:val="000000" w:themeColor="text1"/>
          <w:sz w:val="28"/>
          <w:szCs w:val="28"/>
          <w:cs/>
        </w:rPr>
        <w:t>เปลี่ยนแปลง</w:t>
      </w:r>
      <w:r w:rsidR="0044235A" w:rsidRPr="00495C58">
        <w:rPr>
          <w:rFonts w:ascii="Browallia New" w:hAnsi="Browallia New" w:cs="Browallia New" w:hint="cs"/>
          <w:color w:val="000000" w:themeColor="text1"/>
          <w:sz w:val="28"/>
          <w:szCs w:val="28"/>
          <w:cs/>
        </w:rPr>
        <w:t>เงื่อนไข</w:t>
      </w:r>
      <w:r w:rsidR="002B0270" w:rsidRPr="00495C58">
        <w:rPr>
          <w:rFonts w:ascii="Browallia New" w:hAnsi="Browallia New" w:cs="Browallia New" w:hint="cs"/>
          <w:color w:val="000000" w:themeColor="text1"/>
          <w:sz w:val="28"/>
          <w:szCs w:val="28"/>
          <w:cs/>
        </w:rPr>
        <w:t>การจ่าย</w:t>
      </w:r>
      <w:r w:rsidR="0079599C" w:rsidRPr="00495C58">
        <w:rPr>
          <w:rFonts w:ascii="Browallia New" w:hAnsi="Browallia New" w:cs="Browallia New" w:hint="cs"/>
          <w:color w:val="000000" w:themeColor="text1"/>
          <w:sz w:val="28"/>
          <w:szCs w:val="28"/>
          <w:cs/>
        </w:rPr>
        <w:t>ชำระคืน</w:t>
      </w:r>
      <w:r w:rsidR="002B0270" w:rsidRPr="00495C58">
        <w:rPr>
          <w:rFonts w:ascii="Browallia New" w:hAnsi="Browallia New" w:cs="Browallia New" w:hint="cs"/>
          <w:color w:val="000000" w:themeColor="text1"/>
          <w:sz w:val="28"/>
          <w:szCs w:val="28"/>
          <w:cs/>
        </w:rPr>
        <w:t xml:space="preserve"> อย่างไรก็ตาม </w:t>
      </w:r>
      <w:r w:rsidR="0044235A" w:rsidRPr="00495C58">
        <w:rPr>
          <w:rFonts w:ascii="Browallia New" w:hAnsi="Browallia New" w:cs="Browallia New" w:hint="cs"/>
          <w:color w:val="000000" w:themeColor="text1"/>
          <w:sz w:val="28"/>
          <w:szCs w:val="28"/>
          <w:cs/>
        </w:rPr>
        <w:t>เงินเบิกเกินบัญชีธนาคารและเงินกู้ยืมระยะสั้นจากสถาบันการเงินส่วนที่มีการเปลี่ยนแปลงเงื่อนไขการจ่ายชำระคืน</w:t>
      </w:r>
      <w:r w:rsidR="00440637" w:rsidRPr="00495C58">
        <w:rPr>
          <w:rFonts w:ascii="Browallia New" w:hAnsi="Browallia New" w:cs="Browallia New" w:hint="cs"/>
          <w:color w:val="000000" w:themeColor="text1"/>
          <w:sz w:val="28"/>
          <w:szCs w:val="28"/>
          <w:cs/>
        </w:rPr>
        <w:t xml:space="preserve">มีกำหนดชำระภายใน </w:t>
      </w:r>
      <w:r w:rsidR="00440637" w:rsidRPr="00495C58">
        <w:rPr>
          <w:rFonts w:ascii="Browallia New" w:hAnsi="Browallia New" w:cs="Browallia New"/>
          <w:color w:val="000000" w:themeColor="text1"/>
          <w:sz w:val="28"/>
          <w:szCs w:val="28"/>
        </w:rPr>
        <w:t>12</w:t>
      </w:r>
      <w:r w:rsidR="00440637" w:rsidRPr="00495C58">
        <w:rPr>
          <w:rFonts w:ascii="Browallia New" w:hAnsi="Browallia New" w:cs="Browallia New" w:hint="cs"/>
          <w:color w:val="000000" w:themeColor="text1"/>
          <w:sz w:val="28"/>
          <w:szCs w:val="28"/>
          <w:cs/>
        </w:rPr>
        <w:t xml:space="preserve"> เดือน </w:t>
      </w:r>
      <w:r w:rsidR="000C58BF" w:rsidRPr="00495C58">
        <w:rPr>
          <w:rFonts w:ascii="Browallia New" w:hAnsi="Browallia New" w:cs="Browallia New"/>
          <w:color w:val="000000" w:themeColor="text1"/>
          <w:sz w:val="28"/>
          <w:szCs w:val="28"/>
          <w:cs/>
        </w:rPr>
        <w:t>มูลค่ายุติธรรมจึงมีมูลค่าใกล้เคียงกับราคาตามบัญชี</w:t>
      </w:r>
    </w:p>
    <w:p w14:paraId="1D93505A" w14:textId="77777777" w:rsidR="00603AE8" w:rsidRPr="00495C58" w:rsidRDefault="00603AE8" w:rsidP="00E7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color w:val="000000" w:themeColor="text1"/>
          <w:sz w:val="28"/>
          <w:szCs w:val="28"/>
        </w:rPr>
      </w:pPr>
    </w:p>
    <w:p w14:paraId="377E4844" w14:textId="09D4B285" w:rsidR="00603AE8" w:rsidRPr="00495C58" w:rsidRDefault="00067B3E"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r w:rsidRPr="00495C58">
        <w:rPr>
          <w:rFonts w:ascii="Browallia New" w:hAnsi="Browallia New" w:cs="Browallia New" w:hint="cs"/>
          <w:color w:val="000000" w:themeColor="text1"/>
          <w:sz w:val="28"/>
          <w:szCs w:val="28"/>
          <w:cs/>
        </w:rPr>
        <w:t>และ</w:t>
      </w:r>
      <w:r w:rsidR="009C41A6" w:rsidRPr="00495C58">
        <w:rPr>
          <w:rFonts w:ascii="Browallia New" w:hAnsi="Browallia New" w:cs="Browallia New"/>
          <w:color w:val="000000" w:themeColor="text1"/>
          <w:sz w:val="28"/>
          <w:szCs w:val="28"/>
          <w:cs/>
        </w:rPr>
        <w:t xml:space="preserve">ตามที่ได้กล่าวไว้ในหมายเหตุข้อ </w:t>
      </w:r>
      <w:r w:rsidR="00864BD1" w:rsidRPr="00495C58">
        <w:rPr>
          <w:rFonts w:ascii="Browallia New" w:hAnsi="Browallia New" w:cs="Browallia New"/>
          <w:color w:val="000000" w:themeColor="text1"/>
          <w:sz w:val="28"/>
          <w:szCs w:val="28"/>
        </w:rPr>
        <w:t>2</w:t>
      </w:r>
      <w:r w:rsidR="005210B2" w:rsidRPr="00495C58">
        <w:rPr>
          <w:rFonts w:ascii="Browallia New" w:hAnsi="Browallia New" w:cs="Browallia New"/>
          <w:color w:val="000000" w:themeColor="text1"/>
          <w:sz w:val="28"/>
          <w:szCs w:val="28"/>
        </w:rPr>
        <w:t>2</w:t>
      </w:r>
      <w:r w:rsidR="009C41A6" w:rsidRPr="00495C58">
        <w:rPr>
          <w:rFonts w:ascii="Browallia New" w:hAnsi="Browallia New" w:cs="Browallia New"/>
          <w:color w:val="000000" w:themeColor="text1"/>
          <w:sz w:val="28"/>
          <w:szCs w:val="28"/>
          <w:cs/>
        </w:rPr>
        <w:t xml:space="preserve"> เมื่อวันที่ </w:t>
      </w:r>
      <w:r w:rsidR="00864BD1" w:rsidRPr="00495C58">
        <w:rPr>
          <w:rFonts w:ascii="Browallia New" w:hAnsi="Browallia New" w:cs="Browallia New"/>
          <w:color w:val="000000" w:themeColor="text1"/>
          <w:sz w:val="28"/>
          <w:szCs w:val="28"/>
        </w:rPr>
        <w:t>25</w:t>
      </w:r>
      <w:r w:rsidR="009C41A6" w:rsidRPr="00495C58">
        <w:rPr>
          <w:rFonts w:ascii="Browallia New" w:hAnsi="Browallia New" w:cs="Browallia New"/>
          <w:color w:val="000000" w:themeColor="text1"/>
          <w:sz w:val="28"/>
          <w:szCs w:val="28"/>
          <w:cs/>
        </w:rPr>
        <w:t xml:space="preserve"> มีนาคม </w:t>
      </w:r>
      <w:r w:rsidR="00864BD1" w:rsidRPr="00495C58">
        <w:rPr>
          <w:rFonts w:ascii="Browallia New" w:hAnsi="Browallia New" w:cs="Browallia New"/>
          <w:color w:val="000000" w:themeColor="text1"/>
          <w:sz w:val="28"/>
          <w:szCs w:val="28"/>
        </w:rPr>
        <w:t>2569</w:t>
      </w:r>
      <w:r w:rsidR="009C41A6" w:rsidRPr="00495C58">
        <w:rPr>
          <w:rFonts w:ascii="Browallia New" w:hAnsi="Browallia New" w:cs="Browallia New"/>
          <w:color w:val="000000" w:themeColor="text1"/>
          <w:sz w:val="28"/>
          <w:szCs w:val="28"/>
          <w:cs/>
        </w:rPr>
        <w:t xml:space="preserve"> บริษัทและบริษัทย่อยแห่งหนึ่งถูกฟ้องร้องโดยสถาบันการเงินแห่งหนึ่ง เนื่องจากการผิดนัดชำระตั๋วสัญญาใช้เงินจำนวน </w:t>
      </w:r>
      <w:r w:rsidR="00864BD1" w:rsidRPr="00495C58">
        <w:rPr>
          <w:rFonts w:ascii="Browallia New" w:hAnsi="Browallia New" w:cs="Browallia New"/>
          <w:color w:val="000000" w:themeColor="text1"/>
          <w:sz w:val="28"/>
          <w:szCs w:val="28"/>
        </w:rPr>
        <w:t>317</w:t>
      </w:r>
      <w:r w:rsidR="009C41A6" w:rsidRPr="00495C58">
        <w:rPr>
          <w:rFonts w:ascii="Browallia New" w:hAnsi="Browallia New" w:cs="Browallia New"/>
          <w:color w:val="000000" w:themeColor="text1"/>
          <w:sz w:val="28"/>
          <w:szCs w:val="28"/>
          <w:cs/>
        </w:rPr>
        <w:t>.</w:t>
      </w:r>
      <w:r w:rsidR="00864BD1" w:rsidRPr="00495C58">
        <w:rPr>
          <w:rFonts w:ascii="Browallia New" w:hAnsi="Browallia New" w:cs="Browallia New"/>
          <w:color w:val="000000" w:themeColor="text1"/>
          <w:sz w:val="28"/>
          <w:szCs w:val="28"/>
        </w:rPr>
        <w:t>37</w:t>
      </w:r>
      <w:r w:rsidR="009C41A6" w:rsidRPr="00495C58">
        <w:rPr>
          <w:rFonts w:ascii="Browallia New" w:hAnsi="Browallia New" w:cs="Browallia New"/>
          <w:color w:val="000000" w:themeColor="text1"/>
          <w:sz w:val="28"/>
          <w:szCs w:val="28"/>
          <w:cs/>
        </w:rPr>
        <w:t xml:space="preserve"> ล้านบาท (รวมดอกเบี้ยค้างจ่าย) ต่อมาเมื่อวันที่ </w:t>
      </w:r>
      <w:r w:rsidR="00864BD1" w:rsidRPr="00495C58">
        <w:rPr>
          <w:rFonts w:ascii="Browallia New" w:hAnsi="Browallia New" w:cs="Browallia New"/>
          <w:color w:val="000000" w:themeColor="text1"/>
          <w:sz w:val="28"/>
          <w:szCs w:val="28"/>
        </w:rPr>
        <w:t>31</w:t>
      </w:r>
      <w:r w:rsidR="009C41A6" w:rsidRPr="00495C58">
        <w:rPr>
          <w:rFonts w:ascii="Browallia New" w:hAnsi="Browallia New" w:cs="Browallia New"/>
          <w:color w:val="000000" w:themeColor="text1"/>
          <w:sz w:val="28"/>
          <w:szCs w:val="28"/>
          <w:cs/>
        </w:rPr>
        <w:t xml:space="preserve"> กรกฎาคม </w:t>
      </w:r>
      <w:r w:rsidR="00864BD1" w:rsidRPr="00495C58">
        <w:rPr>
          <w:rFonts w:ascii="Browallia New" w:hAnsi="Browallia New" w:cs="Browallia New"/>
          <w:color w:val="000000" w:themeColor="text1"/>
          <w:sz w:val="28"/>
          <w:szCs w:val="28"/>
        </w:rPr>
        <w:t>2569</w:t>
      </w:r>
      <w:r w:rsidR="009C41A6" w:rsidRPr="00495C58">
        <w:rPr>
          <w:rFonts w:ascii="Browallia New" w:hAnsi="Browallia New" w:cs="Browallia New"/>
          <w:color w:val="000000" w:themeColor="text1"/>
          <w:sz w:val="28"/>
          <w:szCs w:val="28"/>
          <w:cs/>
        </w:rPr>
        <w:t xml:space="preserve"> ผู้บริหารของกลุ่มบริษัทได้ดำเนินการเจรจาเงื่อนไขการชำระคืนกับสถาบันการเงินได้สำเร็จ สถาบันการเงินดังกล่าวจึงได้ถอนฟ้องในคดีความดังกล่าวแล้ว</w:t>
      </w:r>
    </w:p>
    <w:p w14:paraId="1B287F70" w14:textId="77777777" w:rsidR="008716B1" w:rsidRPr="00495C58" w:rsidRDefault="008716B1" w:rsidP="00E16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p>
    <w:p w14:paraId="2DF6FAC9" w14:textId="646B2D6E" w:rsidR="005557D0" w:rsidRPr="00495C58" w:rsidRDefault="007D5805"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495C58">
        <w:rPr>
          <w:rFonts w:ascii="Browallia New" w:hAnsi="Browallia New" w:cs="Browallia New"/>
          <w:b/>
          <w:bCs/>
          <w:color w:val="000000" w:themeColor="text1"/>
          <w:sz w:val="28"/>
          <w:szCs w:val="28"/>
          <w:cs/>
        </w:rPr>
        <w:t>เงินกู้ยืมระยะสั้นจาก</w:t>
      </w:r>
      <w:r w:rsidR="00704B5C" w:rsidRPr="00495C58">
        <w:rPr>
          <w:rFonts w:ascii="Browallia New" w:hAnsi="Browallia New" w:cs="Browallia New"/>
          <w:b/>
          <w:bCs/>
          <w:color w:val="000000" w:themeColor="text1"/>
          <w:sz w:val="28"/>
          <w:szCs w:val="28"/>
          <w:cs/>
        </w:rPr>
        <w:t>บุคคลอื่น</w:t>
      </w:r>
    </w:p>
    <w:p w14:paraId="415CA68E" w14:textId="77777777" w:rsidR="00AB4B43" w:rsidRPr="00495C58" w:rsidRDefault="00AB4B43" w:rsidP="00AB4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rPr>
      </w:pPr>
    </w:p>
    <w:p w14:paraId="56CEBEBB" w14:textId="289298ED" w:rsidR="00897FF4" w:rsidRPr="00495C58" w:rsidRDefault="007A63A7" w:rsidP="00AB4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495C58">
        <w:rPr>
          <w:rFonts w:ascii="Browallia New" w:hAnsi="Browallia New" w:cs="Browallia New"/>
          <w:color w:val="000000" w:themeColor="text1"/>
          <w:sz w:val="28"/>
          <w:szCs w:val="28"/>
          <w:cs/>
        </w:rPr>
        <w:t>การเปลี่ยนแปลงของเงินกู้ยืมระยะสั้นจาก</w:t>
      </w:r>
      <w:r w:rsidR="005E10C0" w:rsidRPr="00495C58">
        <w:rPr>
          <w:rFonts w:ascii="Browallia New" w:hAnsi="Browallia New" w:cs="Browallia New"/>
          <w:color w:val="000000" w:themeColor="text1"/>
          <w:sz w:val="28"/>
          <w:szCs w:val="28"/>
          <w:cs/>
        </w:rPr>
        <w:t>บุคคลอื่น</w:t>
      </w:r>
      <w:r w:rsidRPr="00495C58">
        <w:rPr>
          <w:rFonts w:ascii="Browallia New" w:hAnsi="Browallia New" w:cs="Browallia New"/>
          <w:color w:val="000000" w:themeColor="text1"/>
          <w:sz w:val="28"/>
          <w:szCs w:val="28"/>
          <w:cs/>
        </w:rPr>
        <w:t xml:space="preserve"> </w:t>
      </w:r>
      <w:r w:rsidR="00CD62B4" w:rsidRPr="00495C58">
        <w:rPr>
          <w:rFonts w:ascii="Browallia New" w:hAnsi="Browallia New" w:cs="Browallia New"/>
          <w:color w:val="000000" w:themeColor="text1"/>
          <w:sz w:val="28"/>
          <w:szCs w:val="28"/>
          <w:cs/>
        </w:rPr>
        <w:t>สำหรับ</w:t>
      </w:r>
      <w:r w:rsidR="0024167D" w:rsidRPr="00495C58">
        <w:rPr>
          <w:rFonts w:ascii="Browallia New" w:hAnsi="Browallia New" w:cs="Browallia New"/>
          <w:color w:val="000000" w:themeColor="text1"/>
          <w:sz w:val="28"/>
          <w:szCs w:val="28"/>
          <w:cs/>
        </w:rPr>
        <w:t>งวด</w:t>
      </w:r>
      <w:r w:rsidR="00CD62B4" w:rsidRPr="00495C58">
        <w:rPr>
          <w:rFonts w:ascii="Browallia New" w:hAnsi="Browallia New" w:cs="Browallia New"/>
          <w:color w:val="000000" w:themeColor="text1"/>
          <w:sz w:val="28"/>
          <w:szCs w:val="28"/>
          <w:cs/>
        </w:rPr>
        <w:t xml:space="preserve">หกเดือนสิ้นสุดวันที่ </w:t>
      </w:r>
      <w:r w:rsidR="00CD62B4" w:rsidRPr="00495C58">
        <w:rPr>
          <w:rFonts w:ascii="Browallia New" w:hAnsi="Browallia New" w:cs="Browallia New"/>
          <w:color w:val="000000" w:themeColor="text1"/>
          <w:sz w:val="28"/>
          <w:szCs w:val="28"/>
        </w:rPr>
        <w:t>30</w:t>
      </w:r>
      <w:r w:rsidR="00CD62B4" w:rsidRPr="00495C58">
        <w:rPr>
          <w:rFonts w:ascii="Browallia New" w:hAnsi="Browallia New" w:cs="Browallia New"/>
          <w:color w:val="000000" w:themeColor="text1"/>
          <w:sz w:val="28"/>
          <w:szCs w:val="28"/>
          <w:cs/>
        </w:rPr>
        <w:t xml:space="preserve"> มิถุนายน</w:t>
      </w:r>
      <w:r w:rsidR="00CD62B4" w:rsidRPr="00495C58">
        <w:rPr>
          <w:rFonts w:ascii="Browallia New" w:hAnsi="Browallia New" w:cs="Browallia New"/>
          <w:color w:val="000000" w:themeColor="text1"/>
          <w:sz w:val="28"/>
          <w:szCs w:val="28"/>
        </w:rPr>
        <w:t xml:space="preserve"> </w:t>
      </w:r>
      <w:r w:rsidR="00B1189C" w:rsidRPr="00495C58">
        <w:rPr>
          <w:rFonts w:ascii="Browallia New" w:hAnsi="Browallia New" w:cs="Browallia New"/>
          <w:color w:val="000000" w:themeColor="text1"/>
          <w:sz w:val="28"/>
          <w:szCs w:val="28"/>
        </w:rPr>
        <w:t>256</w:t>
      </w:r>
      <w:r w:rsidR="00F7164D" w:rsidRPr="00495C58">
        <w:rPr>
          <w:rFonts w:ascii="Browallia New" w:hAnsi="Browallia New" w:cs="Browallia New"/>
          <w:color w:val="000000" w:themeColor="text1"/>
          <w:sz w:val="28"/>
          <w:szCs w:val="28"/>
        </w:rPr>
        <w:t>9</w:t>
      </w:r>
      <w:r w:rsidRPr="00495C58">
        <w:rPr>
          <w:rFonts w:ascii="Browallia New" w:hAnsi="Browallia New" w:cs="Browallia New"/>
          <w:color w:val="000000" w:themeColor="text1"/>
          <w:sz w:val="28"/>
          <w:szCs w:val="28"/>
          <w:cs/>
        </w:rPr>
        <w:t xml:space="preserve"> </w:t>
      </w:r>
      <w:r w:rsidR="004D2D03" w:rsidRPr="00495C58">
        <w:rPr>
          <w:rFonts w:ascii="Browallia New" w:hAnsi="Browallia New" w:cs="Browallia New"/>
          <w:color w:val="000000" w:themeColor="text1"/>
          <w:sz w:val="28"/>
          <w:szCs w:val="28"/>
          <w:cs/>
        </w:rPr>
        <w:br/>
      </w:r>
      <w:r w:rsidRPr="00495C58">
        <w:rPr>
          <w:rFonts w:ascii="Browallia New" w:hAnsi="Browallia New" w:cs="Browallia New"/>
          <w:color w:val="000000" w:themeColor="text1"/>
          <w:sz w:val="28"/>
          <w:szCs w:val="28"/>
          <w:cs/>
        </w:rPr>
        <w:t>มีดังนี้</w:t>
      </w:r>
    </w:p>
    <w:p w14:paraId="5BD7AA28" w14:textId="77777777" w:rsidR="007A63A7" w:rsidRPr="00495C58" w:rsidRDefault="007A63A7" w:rsidP="00AB4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rPr>
      </w:pPr>
    </w:p>
    <w:tbl>
      <w:tblPr>
        <w:tblW w:w="9005" w:type="dxa"/>
        <w:tblInd w:w="351" w:type="dxa"/>
        <w:tblLayout w:type="fixed"/>
        <w:tblLook w:val="0000" w:firstRow="0" w:lastRow="0" w:firstColumn="0" w:lastColumn="0" w:noHBand="0" w:noVBand="0"/>
      </w:tblPr>
      <w:tblGrid>
        <w:gridCol w:w="6453"/>
        <w:gridCol w:w="2552"/>
      </w:tblGrid>
      <w:tr w:rsidR="00926155" w:rsidRPr="00495C58" w14:paraId="12D508FF" w14:textId="77777777" w:rsidTr="00357C35">
        <w:tc>
          <w:tcPr>
            <w:tcW w:w="6453" w:type="dxa"/>
          </w:tcPr>
          <w:p w14:paraId="367C5F2B" w14:textId="77777777" w:rsidR="00926155" w:rsidRPr="00495C58" w:rsidRDefault="00926155">
            <w:pPr>
              <w:tabs>
                <w:tab w:val="left" w:pos="3090"/>
                <w:tab w:val="left" w:pos="4860"/>
              </w:tabs>
              <w:spacing w:line="240" w:lineRule="auto"/>
              <w:rPr>
                <w:rFonts w:ascii="Browallia New" w:hAnsi="Browallia New" w:cs="Browallia New"/>
                <w:snapToGrid w:val="0"/>
                <w:sz w:val="28"/>
                <w:szCs w:val="28"/>
                <w:cs/>
                <w:lang w:eastAsia="th-TH"/>
              </w:rPr>
            </w:pPr>
          </w:p>
        </w:tc>
        <w:tc>
          <w:tcPr>
            <w:tcW w:w="2552" w:type="dxa"/>
          </w:tcPr>
          <w:p w14:paraId="49EC8C74" w14:textId="77777777" w:rsidR="00926155" w:rsidRPr="00495C58" w:rsidRDefault="00926155">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lang w:eastAsia="th-TH"/>
              </w:rPr>
              <w:t>(</w:t>
            </w:r>
            <w:proofErr w:type="gramStart"/>
            <w:r w:rsidRPr="00495C58">
              <w:rPr>
                <w:rFonts w:ascii="Browallia New" w:hAnsi="Browallia New" w:cs="Browallia New"/>
                <w:snapToGrid w:val="0"/>
                <w:sz w:val="28"/>
                <w:szCs w:val="28"/>
                <w:cs/>
                <w:lang w:eastAsia="th-TH"/>
              </w:rPr>
              <w:t>หน่วย</w:t>
            </w:r>
            <w:r w:rsidRPr="00495C58">
              <w:rPr>
                <w:rFonts w:ascii="Browallia New" w:hAnsi="Browallia New" w:cs="Browallia New"/>
                <w:snapToGrid w:val="0"/>
                <w:sz w:val="28"/>
                <w:szCs w:val="28"/>
                <w:lang w:eastAsia="th-TH"/>
              </w:rPr>
              <w:t xml:space="preserve"> :</w:t>
            </w:r>
            <w:proofErr w:type="gramEnd"/>
            <w:r w:rsidRPr="00495C58">
              <w:rPr>
                <w:rFonts w:ascii="Browallia New" w:hAnsi="Browallia New" w:cs="Browallia New"/>
                <w:snapToGrid w:val="0"/>
                <w:sz w:val="28"/>
                <w:szCs w:val="28"/>
                <w:lang w:eastAsia="th-TH"/>
              </w:rPr>
              <w:t xml:space="preserve"> </w:t>
            </w:r>
            <w:r w:rsidRPr="00495C58">
              <w:rPr>
                <w:rFonts w:ascii="Browallia New" w:hAnsi="Browallia New" w:cs="Browallia New"/>
                <w:snapToGrid w:val="0"/>
                <w:sz w:val="28"/>
                <w:szCs w:val="28"/>
                <w:cs/>
                <w:lang w:eastAsia="th-TH"/>
              </w:rPr>
              <w:t>พันบาท)</w:t>
            </w:r>
          </w:p>
        </w:tc>
      </w:tr>
      <w:tr w:rsidR="00926155" w:rsidRPr="00495C58" w14:paraId="142A9DD2" w14:textId="77777777" w:rsidTr="00357C35">
        <w:tc>
          <w:tcPr>
            <w:tcW w:w="6453" w:type="dxa"/>
          </w:tcPr>
          <w:p w14:paraId="11C6E3B9" w14:textId="77777777" w:rsidR="00926155" w:rsidRPr="00495C58" w:rsidRDefault="00926155">
            <w:pPr>
              <w:tabs>
                <w:tab w:val="left" w:pos="3090"/>
                <w:tab w:val="left" w:pos="4860"/>
              </w:tabs>
              <w:spacing w:line="240" w:lineRule="auto"/>
              <w:rPr>
                <w:rFonts w:ascii="Browallia New" w:hAnsi="Browallia New" w:cs="Browallia New"/>
                <w:snapToGrid w:val="0"/>
                <w:sz w:val="28"/>
                <w:szCs w:val="28"/>
                <w:cs/>
                <w:lang w:eastAsia="th-TH"/>
              </w:rPr>
            </w:pPr>
          </w:p>
        </w:tc>
        <w:tc>
          <w:tcPr>
            <w:tcW w:w="2552" w:type="dxa"/>
          </w:tcPr>
          <w:p w14:paraId="5E1A97B7" w14:textId="77777777" w:rsidR="00357C35" w:rsidRPr="00495C58" w:rsidRDefault="00350986">
            <w:pPr>
              <w:pBdr>
                <w:bottom w:val="single" w:sz="4" w:space="1" w:color="auto"/>
              </w:pBdr>
              <w:tabs>
                <w:tab w:val="left" w:pos="3090"/>
                <w:tab w:val="left" w:pos="4860"/>
              </w:tabs>
              <w:spacing w:line="240" w:lineRule="auto"/>
              <w:jc w:val="center"/>
              <w:rPr>
                <w:rFonts w:ascii="Browallia New" w:hAnsi="Browallia New" w:cs="Browallia New"/>
                <w:snapToGrid w:val="0"/>
                <w:sz w:val="28"/>
                <w:szCs w:val="28"/>
                <w:lang w:eastAsia="th-TH"/>
              </w:rPr>
            </w:pPr>
            <w:r w:rsidRPr="00495C58">
              <w:rPr>
                <w:rFonts w:ascii="Browallia New" w:hAnsi="Browallia New" w:cs="Browallia New"/>
                <w:snapToGrid w:val="0"/>
                <w:sz w:val="28"/>
                <w:szCs w:val="28"/>
                <w:cs/>
                <w:lang w:eastAsia="th-TH"/>
              </w:rPr>
              <w:t>ข้อมูลทางการเงินรวม</w:t>
            </w:r>
          </w:p>
          <w:p w14:paraId="235522F4" w14:textId="51164324" w:rsidR="00926155" w:rsidRPr="00495C58" w:rsidRDefault="00350986">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cs/>
                <w:lang w:eastAsia="th-TH"/>
              </w:rPr>
              <w:t>และ</w:t>
            </w:r>
            <w:r w:rsidR="00926155" w:rsidRPr="00495C58">
              <w:rPr>
                <w:rFonts w:ascii="Browallia New" w:hAnsi="Browallia New" w:cs="Browallia New"/>
                <w:snapToGrid w:val="0"/>
                <w:sz w:val="28"/>
                <w:szCs w:val="28"/>
                <w:cs/>
                <w:lang w:eastAsia="th-TH"/>
              </w:rPr>
              <w:t>เฉพาะบริษัท</w:t>
            </w:r>
          </w:p>
        </w:tc>
      </w:tr>
      <w:tr w:rsidR="00926155" w:rsidRPr="00495C58" w14:paraId="44FA19B7" w14:textId="77777777" w:rsidTr="00357C35">
        <w:tc>
          <w:tcPr>
            <w:tcW w:w="6453" w:type="dxa"/>
          </w:tcPr>
          <w:p w14:paraId="41F53716" w14:textId="77777777" w:rsidR="00926155" w:rsidRPr="00495C58" w:rsidRDefault="00926155">
            <w:pPr>
              <w:tabs>
                <w:tab w:val="left" w:pos="3090"/>
                <w:tab w:val="left" w:pos="4860"/>
              </w:tabs>
              <w:spacing w:line="240" w:lineRule="auto"/>
              <w:rPr>
                <w:rFonts w:ascii="Browallia New" w:hAnsi="Browallia New" w:cs="Browallia New"/>
                <w:snapToGrid w:val="0"/>
                <w:lang w:eastAsia="th-TH"/>
              </w:rPr>
            </w:pPr>
          </w:p>
        </w:tc>
        <w:tc>
          <w:tcPr>
            <w:tcW w:w="2552" w:type="dxa"/>
          </w:tcPr>
          <w:p w14:paraId="34128160" w14:textId="77777777" w:rsidR="00926155" w:rsidRPr="00495C58" w:rsidRDefault="00926155">
            <w:pPr>
              <w:tabs>
                <w:tab w:val="left" w:pos="3090"/>
                <w:tab w:val="left" w:pos="4860"/>
              </w:tabs>
              <w:spacing w:line="240" w:lineRule="auto"/>
              <w:jc w:val="center"/>
              <w:rPr>
                <w:rFonts w:ascii="Browallia New" w:hAnsi="Browallia New" w:cs="Browallia New"/>
                <w:snapToGrid w:val="0"/>
                <w:cs/>
                <w:lang w:eastAsia="th-TH"/>
              </w:rPr>
            </w:pPr>
          </w:p>
        </w:tc>
      </w:tr>
      <w:tr w:rsidR="00926155" w:rsidRPr="00495C58" w14:paraId="4B3BEE1A" w14:textId="77777777" w:rsidTr="001072FF">
        <w:trPr>
          <w:trHeight w:val="386"/>
        </w:trPr>
        <w:tc>
          <w:tcPr>
            <w:tcW w:w="6453" w:type="dxa"/>
          </w:tcPr>
          <w:p w14:paraId="49B95327" w14:textId="4D6A7847" w:rsidR="00926155" w:rsidRPr="00495C58" w:rsidRDefault="00926155">
            <w:pPr>
              <w:spacing w:line="240" w:lineRule="auto"/>
              <w:rPr>
                <w:rFonts w:ascii="Browallia New" w:hAnsi="Browallia New" w:cs="Browallia New"/>
                <w:sz w:val="28"/>
                <w:szCs w:val="28"/>
              </w:rPr>
            </w:pPr>
            <w:r w:rsidRPr="00495C58">
              <w:rPr>
                <w:rFonts w:ascii="Browallia New" w:hAnsi="Browallia New" w:cs="Browallia New"/>
                <w:sz w:val="28"/>
                <w:szCs w:val="28"/>
                <w:cs/>
                <w:lang w:val="en-GB"/>
              </w:rPr>
              <w:t xml:space="preserve">ยอดคงเหลือ ณ วันที่ </w:t>
            </w:r>
            <w:r w:rsidRPr="00495C58">
              <w:rPr>
                <w:rFonts w:ascii="Browallia New" w:hAnsi="Browallia New" w:cs="Browallia New"/>
                <w:sz w:val="28"/>
                <w:szCs w:val="28"/>
                <w:lang w:val="en-GB"/>
              </w:rPr>
              <w:t>1</w:t>
            </w:r>
            <w:r w:rsidRPr="00495C58">
              <w:rPr>
                <w:rFonts w:ascii="Browallia New" w:hAnsi="Browallia New" w:cs="Browallia New"/>
                <w:sz w:val="28"/>
                <w:szCs w:val="28"/>
                <w:cs/>
                <w:lang w:val="en-GB"/>
              </w:rPr>
              <w:t xml:space="preserve"> มกราคม </w:t>
            </w:r>
            <w:r w:rsidRPr="00495C58">
              <w:rPr>
                <w:rFonts w:ascii="Browallia New" w:hAnsi="Browallia New" w:cs="Browallia New"/>
                <w:sz w:val="28"/>
                <w:szCs w:val="28"/>
                <w:lang w:val="en-GB"/>
              </w:rPr>
              <w:t>256</w:t>
            </w:r>
            <w:r w:rsidR="00F7164D" w:rsidRPr="00495C58">
              <w:rPr>
                <w:rFonts w:ascii="Browallia New" w:hAnsi="Browallia New" w:cs="Browallia New"/>
                <w:sz w:val="28"/>
                <w:szCs w:val="28"/>
              </w:rPr>
              <w:t>9</w:t>
            </w:r>
          </w:p>
        </w:tc>
        <w:tc>
          <w:tcPr>
            <w:tcW w:w="2552" w:type="dxa"/>
          </w:tcPr>
          <w:p w14:paraId="58FBB42C" w14:textId="15C59E16" w:rsidR="00926155" w:rsidRPr="00495C58" w:rsidRDefault="00EB6F91" w:rsidP="00EB6F91">
            <w:pPr>
              <w:tabs>
                <w:tab w:val="left" w:pos="3090"/>
                <w:tab w:val="left" w:pos="4860"/>
              </w:tabs>
              <w:spacing w:line="240" w:lineRule="auto"/>
              <w:jc w:val="center"/>
              <w:rPr>
                <w:rFonts w:ascii="Browallia New" w:hAnsi="Browallia New" w:cs="Browallia New"/>
                <w:snapToGrid w:val="0"/>
                <w:sz w:val="28"/>
                <w:szCs w:val="28"/>
                <w:lang w:eastAsia="th-TH"/>
              </w:rPr>
            </w:pPr>
            <w:r w:rsidRPr="00495C58">
              <w:rPr>
                <w:rFonts w:ascii="Browallia New" w:hAnsi="Browallia New" w:cs="Browallia New"/>
                <w:snapToGrid w:val="0"/>
                <w:sz w:val="28"/>
                <w:szCs w:val="28"/>
                <w:lang w:eastAsia="th-TH"/>
              </w:rPr>
              <w:t xml:space="preserve">                      </w:t>
            </w:r>
            <w:r w:rsidR="00410A2F" w:rsidRPr="00495C58">
              <w:rPr>
                <w:rFonts w:ascii="Browallia New" w:hAnsi="Browallia New" w:cs="Browallia New"/>
                <w:snapToGrid w:val="0"/>
                <w:sz w:val="28"/>
                <w:szCs w:val="28"/>
                <w:lang w:eastAsia="th-TH"/>
              </w:rPr>
              <w:t xml:space="preserve">     </w:t>
            </w:r>
            <w:r w:rsidR="000A2F7A" w:rsidRPr="00495C58">
              <w:rPr>
                <w:rFonts w:ascii="Browallia New" w:hAnsi="Browallia New" w:cs="Browallia New"/>
                <w:snapToGrid w:val="0"/>
                <w:sz w:val="28"/>
                <w:szCs w:val="28"/>
                <w:lang w:eastAsia="th-TH"/>
              </w:rPr>
              <w:t>-</w:t>
            </w:r>
            <w:r w:rsidRPr="00495C58">
              <w:rPr>
                <w:rFonts w:ascii="Browallia New" w:hAnsi="Browallia New" w:cs="Browallia New"/>
                <w:snapToGrid w:val="0"/>
                <w:sz w:val="28"/>
                <w:szCs w:val="28"/>
                <w:lang w:eastAsia="th-TH"/>
              </w:rPr>
              <w:t xml:space="preserve"> </w:t>
            </w:r>
          </w:p>
        </w:tc>
      </w:tr>
      <w:tr w:rsidR="001072FF" w:rsidRPr="00495C58" w14:paraId="6EA65883" w14:textId="77777777" w:rsidTr="001072FF">
        <w:trPr>
          <w:trHeight w:val="386"/>
        </w:trPr>
        <w:tc>
          <w:tcPr>
            <w:tcW w:w="6453" w:type="dxa"/>
          </w:tcPr>
          <w:p w14:paraId="552A276C" w14:textId="0682E5E7" w:rsidR="001072FF" w:rsidRPr="00495C58" w:rsidRDefault="001072FF" w:rsidP="001072FF">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เงินกู้ยืมเพิ่ม</w:t>
            </w:r>
          </w:p>
        </w:tc>
        <w:tc>
          <w:tcPr>
            <w:tcW w:w="2552" w:type="dxa"/>
            <w:tcBorders>
              <w:top w:val="nil"/>
              <w:left w:val="nil"/>
              <w:bottom w:val="nil"/>
              <w:right w:val="nil"/>
            </w:tcBorders>
            <w:vAlign w:val="bottom"/>
          </w:tcPr>
          <w:p w14:paraId="5AE3C26B" w14:textId="1B427DC4" w:rsidR="001072FF" w:rsidRPr="00495C58" w:rsidRDefault="001072FF" w:rsidP="001072FF">
            <w:pPr>
              <w:tabs>
                <w:tab w:val="clear" w:pos="1644"/>
                <w:tab w:val="left" w:pos="1512"/>
              </w:tabs>
              <w:spacing w:line="240" w:lineRule="auto"/>
              <w:ind w:right="-12"/>
              <w:jc w:val="right"/>
              <w:rPr>
                <w:rFonts w:ascii="Browallia New" w:eastAsia="Arial Unicode MS" w:hAnsi="Browallia New" w:cs="Browallia New"/>
                <w:sz w:val="27"/>
                <w:szCs w:val="27"/>
                <w:cs/>
              </w:rPr>
            </w:pPr>
            <w:r w:rsidRPr="00495C58">
              <w:rPr>
                <w:rFonts w:ascii="Browallia New" w:eastAsia="Arial Unicode MS" w:hAnsi="Browallia New" w:cs="Browallia New"/>
                <w:sz w:val="27"/>
                <w:szCs w:val="27"/>
              </w:rPr>
              <w:t xml:space="preserve">                     50,000 </w:t>
            </w:r>
          </w:p>
        </w:tc>
      </w:tr>
      <w:tr w:rsidR="001072FF" w:rsidRPr="00495C58" w14:paraId="6A127B92" w14:textId="77777777" w:rsidTr="001072FF">
        <w:trPr>
          <w:trHeight w:val="289"/>
        </w:trPr>
        <w:tc>
          <w:tcPr>
            <w:tcW w:w="6453" w:type="dxa"/>
          </w:tcPr>
          <w:p w14:paraId="283A5363" w14:textId="1E2BB737" w:rsidR="001072FF" w:rsidRPr="00495C58" w:rsidRDefault="001072FF" w:rsidP="001072FF">
            <w:pPr>
              <w:spacing w:line="240" w:lineRule="auto"/>
              <w:rPr>
                <w:rFonts w:ascii="Browallia New" w:hAnsi="Browallia New" w:cs="Browallia New"/>
                <w:sz w:val="28"/>
                <w:szCs w:val="28"/>
              </w:rPr>
            </w:pPr>
            <w:r w:rsidRPr="00495C58">
              <w:rPr>
                <w:rFonts w:ascii="Browallia New" w:hAnsi="Browallia New" w:cs="Browallia New"/>
                <w:sz w:val="28"/>
                <w:szCs w:val="28"/>
                <w:cs/>
                <w:lang w:val="en-GB"/>
              </w:rPr>
              <w:t>จ่ายคืนเงินกู้ยืม</w:t>
            </w:r>
          </w:p>
        </w:tc>
        <w:tc>
          <w:tcPr>
            <w:tcW w:w="2552" w:type="dxa"/>
            <w:tcBorders>
              <w:top w:val="nil"/>
              <w:left w:val="nil"/>
              <w:bottom w:val="nil"/>
              <w:right w:val="nil"/>
            </w:tcBorders>
            <w:vAlign w:val="bottom"/>
          </w:tcPr>
          <w:p w14:paraId="1E7ADA39" w14:textId="60DF8365" w:rsidR="001072FF" w:rsidRPr="00495C58" w:rsidRDefault="001072FF" w:rsidP="001072FF">
            <w:pPr>
              <w:pBdr>
                <w:bottom w:val="single" w:sz="4" w:space="1" w:color="auto"/>
              </w:pBdr>
              <w:tabs>
                <w:tab w:val="clear" w:pos="1644"/>
                <w:tab w:val="left" w:pos="1512"/>
              </w:tabs>
              <w:spacing w:line="240" w:lineRule="auto"/>
              <w:ind w:right="-12"/>
              <w:jc w:val="right"/>
              <w:rPr>
                <w:rFonts w:ascii="Browallia New" w:eastAsia="Arial Unicode MS" w:hAnsi="Browallia New" w:cs="Browallia New"/>
                <w:sz w:val="27"/>
                <w:szCs w:val="27"/>
              </w:rPr>
            </w:pPr>
            <w:r w:rsidRPr="00495C58">
              <w:rPr>
                <w:rFonts w:ascii="Browallia New" w:eastAsia="Arial Unicode MS" w:hAnsi="Browallia New" w:cs="Browallia New"/>
                <w:sz w:val="27"/>
                <w:szCs w:val="27"/>
              </w:rPr>
              <w:t xml:space="preserve">                    (16,253)</w:t>
            </w:r>
          </w:p>
        </w:tc>
      </w:tr>
      <w:tr w:rsidR="001072FF" w:rsidRPr="00495C58" w14:paraId="5093D045" w14:textId="77777777" w:rsidTr="001072FF">
        <w:trPr>
          <w:trHeight w:val="431"/>
        </w:trPr>
        <w:tc>
          <w:tcPr>
            <w:tcW w:w="6453" w:type="dxa"/>
          </w:tcPr>
          <w:p w14:paraId="7E9E8B07" w14:textId="23609DCC" w:rsidR="001072FF" w:rsidRPr="00495C58" w:rsidRDefault="001072FF" w:rsidP="001072FF">
            <w:pPr>
              <w:spacing w:line="240" w:lineRule="auto"/>
              <w:rPr>
                <w:rFonts w:ascii="Browallia New" w:hAnsi="Browallia New" w:cs="Browallia New"/>
                <w:sz w:val="28"/>
                <w:szCs w:val="28"/>
              </w:rPr>
            </w:pPr>
            <w:r w:rsidRPr="00495C58">
              <w:rPr>
                <w:rFonts w:ascii="Browallia New" w:hAnsi="Browallia New" w:cs="Browallia New"/>
                <w:sz w:val="28"/>
                <w:szCs w:val="28"/>
                <w:cs/>
                <w:lang w:val="en-GB"/>
              </w:rPr>
              <w:t xml:space="preserve">ยอดคงเหลือ ณ วันที่ </w:t>
            </w:r>
            <w:r w:rsidRPr="00495C58">
              <w:rPr>
                <w:rFonts w:ascii="Browallia New" w:hAnsi="Browallia New" w:cs="Browallia New"/>
                <w:color w:val="000000" w:themeColor="text1"/>
                <w:sz w:val="28"/>
                <w:szCs w:val="28"/>
              </w:rPr>
              <w:t>30</w:t>
            </w:r>
            <w:r w:rsidRPr="00495C58">
              <w:rPr>
                <w:rFonts w:ascii="Browallia New" w:hAnsi="Browallia New" w:cs="Browallia New"/>
                <w:color w:val="000000" w:themeColor="text1"/>
                <w:sz w:val="28"/>
                <w:szCs w:val="28"/>
                <w:cs/>
                <w:lang w:val="en-GB"/>
              </w:rPr>
              <w:t xml:space="preserve"> มิถุนายน</w:t>
            </w:r>
            <w:r w:rsidRPr="00495C58">
              <w:rPr>
                <w:rFonts w:ascii="Browallia New" w:hAnsi="Browallia New" w:cs="Browallia New"/>
                <w:color w:val="000000" w:themeColor="text1"/>
                <w:sz w:val="28"/>
                <w:szCs w:val="28"/>
              </w:rPr>
              <w:t xml:space="preserve"> 2569</w:t>
            </w:r>
          </w:p>
        </w:tc>
        <w:tc>
          <w:tcPr>
            <w:tcW w:w="2552" w:type="dxa"/>
            <w:tcBorders>
              <w:left w:val="nil"/>
              <w:right w:val="nil"/>
            </w:tcBorders>
            <w:vAlign w:val="bottom"/>
          </w:tcPr>
          <w:p w14:paraId="31316F9E" w14:textId="79C0A68F" w:rsidR="001072FF" w:rsidRPr="00495C58" w:rsidRDefault="001072FF" w:rsidP="001072FF">
            <w:pPr>
              <w:pBdr>
                <w:bottom w:val="single" w:sz="12" w:space="1" w:color="auto"/>
              </w:pBdr>
              <w:tabs>
                <w:tab w:val="clear" w:pos="1644"/>
                <w:tab w:val="left" w:pos="1512"/>
              </w:tabs>
              <w:spacing w:line="240" w:lineRule="auto"/>
              <w:ind w:right="-12"/>
              <w:jc w:val="right"/>
              <w:rPr>
                <w:rFonts w:ascii="Browallia New" w:eastAsia="Arial Unicode MS" w:hAnsi="Browallia New" w:cs="Browallia New"/>
                <w:sz w:val="27"/>
                <w:szCs w:val="27"/>
                <w:cs/>
              </w:rPr>
            </w:pPr>
            <w:r w:rsidRPr="00495C58">
              <w:rPr>
                <w:rFonts w:ascii="Browallia New" w:eastAsia="Arial Unicode MS" w:hAnsi="Browallia New" w:cs="Browallia New"/>
                <w:sz w:val="27"/>
                <w:szCs w:val="27"/>
              </w:rPr>
              <w:t xml:space="preserve">                     33,747 </w:t>
            </w:r>
          </w:p>
        </w:tc>
      </w:tr>
    </w:tbl>
    <w:p w14:paraId="0B1B8FEA" w14:textId="77777777" w:rsidR="00542723" w:rsidRPr="00495C58" w:rsidRDefault="00542723" w:rsidP="003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rPr>
      </w:pPr>
    </w:p>
    <w:p w14:paraId="62973DFD" w14:textId="14CC6602" w:rsidR="00007087" w:rsidRPr="00495C58" w:rsidRDefault="000F64A7" w:rsidP="0000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495C58">
        <w:rPr>
          <w:rFonts w:ascii="Browallia New" w:hAnsi="Browallia New" w:cs="Browallia New"/>
          <w:color w:val="000000" w:themeColor="text1"/>
          <w:sz w:val="28"/>
          <w:szCs w:val="28"/>
          <w:cs/>
        </w:rPr>
        <w:lastRenderedPageBreak/>
        <w:t xml:space="preserve">ณ วันที่ </w:t>
      </w:r>
      <w:r w:rsidR="00CD62B4" w:rsidRPr="00495C58">
        <w:rPr>
          <w:rFonts w:ascii="Browallia New" w:hAnsi="Browallia New" w:cs="Browallia New"/>
          <w:color w:val="000000" w:themeColor="text1"/>
          <w:sz w:val="28"/>
          <w:szCs w:val="28"/>
        </w:rPr>
        <w:t>30</w:t>
      </w:r>
      <w:r w:rsidR="00CD62B4" w:rsidRPr="00495C58">
        <w:rPr>
          <w:rFonts w:ascii="Browallia New" w:hAnsi="Browallia New" w:cs="Browallia New"/>
          <w:color w:val="000000" w:themeColor="text1"/>
          <w:sz w:val="28"/>
          <w:szCs w:val="28"/>
          <w:cs/>
          <w:lang w:val="en-GB"/>
        </w:rPr>
        <w:t xml:space="preserve"> มิถุนายน</w:t>
      </w:r>
      <w:r w:rsidR="00CD62B4" w:rsidRPr="00495C58">
        <w:rPr>
          <w:rFonts w:ascii="Browallia New" w:hAnsi="Browallia New" w:cs="Browallia New"/>
          <w:color w:val="000000" w:themeColor="text1"/>
          <w:sz w:val="28"/>
          <w:szCs w:val="28"/>
        </w:rPr>
        <w:t xml:space="preserve"> </w:t>
      </w:r>
      <w:r w:rsidR="003A77B6" w:rsidRPr="00495C58">
        <w:rPr>
          <w:rFonts w:ascii="Browallia New" w:hAnsi="Browallia New" w:cs="Browallia New"/>
          <w:color w:val="000000" w:themeColor="text1"/>
          <w:sz w:val="28"/>
          <w:szCs w:val="28"/>
        </w:rPr>
        <w:t xml:space="preserve">2569 </w:t>
      </w:r>
      <w:r w:rsidRPr="00495C58">
        <w:rPr>
          <w:rFonts w:ascii="Browallia New" w:hAnsi="Browallia New" w:cs="Browallia New"/>
          <w:color w:val="000000" w:themeColor="text1"/>
          <w:sz w:val="28"/>
          <w:szCs w:val="28"/>
          <w:cs/>
        </w:rPr>
        <w:t>เงินกู้ยืมระยะสั้นจากบุคคลอื่นเป็นเงินกู้ยืมที่ไม่มีหลักประกันในสกุลเงินบาท ที่มีดอกเบี้ยในอัตราร้อยละตามที่กำหนดไว้ในสัญญา และมีกำหนดชำระคืนภายในเดือน</w:t>
      </w:r>
      <w:r w:rsidR="00091650" w:rsidRPr="00495C58">
        <w:rPr>
          <w:rFonts w:ascii="Browallia New" w:hAnsi="Browallia New" w:cs="Browallia New" w:hint="cs"/>
          <w:color w:val="000000" w:themeColor="text1"/>
          <w:sz w:val="28"/>
          <w:szCs w:val="28"/>
          <w:cs/>
        </w:rPr>
        <w:t>มกราคม</w:t>
      </w:r>
      <w:r w:rsidRPr="00495C58">
        <w:rPr>
          <w:rFonts w:ascii="Browallia New" w:hAnsi="Browallia New" w:cs="Browallia New"/>
          <w:color w:val="000000" w:themeColor="text1"/>
          <w:sz w:val="28"/>
          <w:szCs w:val="28"/>
          <w:cs/>
        </w:rPr>
        <w:t xml:space="preserve"> </w:t>
      </w:r>
      <w:r w:rsidRPr="00495C58">
        <w:rPr>
          <w:rFonts w:ascii="Browallia New" w:hAnsi="Browallia New" w:cs="Browallia New"/>
          <w:color w:val="000000" w:themeColor="text1"/>
          <w:sz w:val="28"/>
          <w:szCs w:val="28"/>
        </w:rPr>
        <w:t>25</w:t>
      </w:r>
      <w:r w:rsidR="00091650" w:rsidRPr="00495C58">
        <w:rPr>
          <w:rFonts w:ascii="Browallia New" w:hAnsi="Browallia New" w:cs="Browallia New"/>
          <w:color w:val="000000" w:themeColor="text1"/>
          <w:sz w:val="28"/>
          <w:szCs w:val="28"/>
        </w:rPr>
        <w:t>70</w:t>
      </w:r>
    </w:p>
    <w:p w14:paraId="390A0CD1" w14:textId="77777777" w:rsidR="000F64A7" w:rsidRPr="00495C58" w:rsidRDefault="000F64A7" w:rsidP="0000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rPr>
      </w:pPr>
    </w:p>
    <w:p w14:paraId="067C2AD7" w14:textId="16BB63F9" w:rsidR="00D57BD3" w:rsidRPr="00495C58" w:rsidRDefault="00C16919"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495C58">
        <w:rPr>
          <w:rFonts w:ascii="Browallia New" w:hAnsi="Browallia New" w:cs="Browallia New"/>
          <w:b/>
          <w:bCs/>
          <w:color w:val="000000" w:themeColor="text1"/>
          <w:sz w:val="28"/>
          <w:szCs w:val="28"/>
          <w:cs/>
        </w:rPr>
        <w:t>เงินกู้ยืมระยะยาวจากสถาบันการเงิน</w:t>
      </w:r>
      <w:r w:rsidR="00C52E86" w:rsidRPr="00495C58">
        <w:rPr>
          <w:rFonts w:ascii="Browallia New" w:hAnsi="Browallia New" w:cs="Browallia New"/>
          <w:b/>
          <w:bCs/>
          <w:color w:val="000000" w:themeColor="text1"/>
          <w:sz w:val="28"/>
          <w:szCs w:val="28"/>
        </w:rPr>
        <w:t xml:space="preserve"> - </w:t>
      </w:r>
      <w:r w:rsidR="00C52E86" w:rsidRPr="00495C58">
        <w:rPr>
          <w:rFonts w:ascii="Browallia New" w:hAnsi="Browallia New" w:cs="Browallia New"/>
          <w:b/>
          <w:bCs/>
          <w:color w:val="000000" w:themeColor="text1"/>
          <w:sz w:val="28"/>
          <w:szCs w:val="28"/>
          <w:cs/>
        </w:rPr>
        <w:t>สุทธิ</w:t>
      </w:r>
    </w:p>
    <w:p w14:paraId="3DA4A100" w14:textId="77777777" w:rsidR="00D57BD3" w:rsidRPr="00495C58" w:rsidRDefault="00D57BD3"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rPr>
      </w:pPr>
    </w:p>
    <w:p w14:paraId="38D79318" w14:textId="2432E8C5" w:rsidR="00C16919" w:rsidRPr="00495C58" w:rsidRDefault="00B101E0"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495C58">
        <w:rPr>
          <w:rFonts w:ascii="Browallia New" w:hAnsi="Browallia New" w:cs="Browallia New"/>
          <w:color w:val="000000" w:themeColor="text1"/>
          <w:sz w:val="28"/>
          <w:szCs w:val="28"/>
          <w:cs/>
        </w:rPr>
        <w:t>รายการเคลื่อนไหวของเงินกู้ยืมระยะยาวจากสถาบันการเงิน</w:t>
      </w:r>
      <w:r w:rsidR="005618CD" w:rsidRPr="00495C58">
        <w:rPr>
          <w:rFonts w:ascii="Browallia New" w:hAnsi="Browallia New" w:cs="Browallia New"/>
          <w:color w:val="000000" w:themeColor="text1"/>
          <w:sz w:val="28"/>
          <w:szCs w:val="28"/>
          <w:cs/>
        </w:rPr>
        <w:t>สำหรับ</w:t>
      </w:r>
      <w:r w:rsidR="0024167D" w:rsidRPr="00495C58">
        <w:rPr>
          <w:rFonts w:ascii="Browallia New" w:hAnsi="Browallia New" w:cs="Browallia New"/>
          <w:color w:val="000000" w:themeColor="text1"/>
          <w:sz w:val="28"/>
          <w:szCs w:val="28"/>
          <w:cs/>
        </w:rPr>
        <w:t>งวด</w:t>
      </w:r>
      <w:r w:rsidR="005618CD" w:rsidRPr="00495C58">
        <w:rPr>
          <w:rFonts w:ascii="Browallia New" w:hAnsi="Browallia New" w:cs="Browallia New"/>
          <w:color w:val="000000" w:themeColor="text1"/>
          <w:sz w:val="28"/>
          <w:szCs w:val="28"/>
          <w:cs/>
        </w:rPr>
        <w:t xml:space="preserve">หกเดือนสิ้นสุดวันที่ </w:t>
      </w:r>
      <w:r w:rsidR="005618CD" w:rsidRPr="00495C58">
        <w:rPr>
          <w:rFonts w:ascii="Browallia New" w:hAnsi="Browallia New" w:cs="Browallia New"/>
          <w:color w:val="000000" w:themeColor="text1"/>
          <w:sz w:val="28"/>
          <w:szCs w:val="28"/>
        </w:rPr>
        <w:t>30</w:t>
      </w:r>
      <w:r w:rsidR="005618CD" w:rsidRPr="00495C58">
        <w:rPr>
          <w:rFonts w:ascii="Browallia New" w:hAnsi="Browallia New" w:cs="Browallia New"/>
          <w:color w:val="000000" w:themeColor="text1"/>
          <w:sz w:val="28"/>
          <w:szCs w:val="28"/>
          <w:cs/>
        </w:rPr>
        <w:t xml:space="preserve"> มิถุนายน</w:t>
      </w:r>
      <w:r w:rsidR="005618CD" w:rsidRPr="00495C58">
        <w:rPr>
          <w:rFonts w:ascii="Browallia New" w:hAnsi="Browallia New" w:cs="Browallia New"/>
          <w:color w:val="000000" w:themeColor="text1"/>
          <w:sz w:val="28"/>
          <w:szCs w:val="28"/>
        </w:rPr>
        <w:t xml:space="preserve"> </w:t>
      </w:r>
      <w:r w:rsidR="00752D6C" w:rsidRPr="00495C58">
        <w:rPr>
          <w:rFonts w:ascii="Browallia New" w:hAnsi="Browallia New" w:cs="Browallia New"/>
          <w:color w:val="000000" w:themeColor="text1"/>
          <w:sz w:val="28"/>
          <w:szCs w:val="28"/>
        </w:rPr>
        <w:t>256</w:t>
      </w:r>
      <w:r w:rsidR="004F6A4B" w:rsidRPr="00495C58">
        <w:rPr>
          <w:rFonts w:ascii="Browallia New" w:hAnsi="Browallia New" w:cs="Browallia New"/>
          <w:color w:val="000000" w:themeColor="text1"/>
          <w:sz w:val="28"/>
          <w:szCs w:val="28"/>
        </w:rPr>
        <w:t>9</w:t>
      </w:r>
      <w:r w:rsidR="00752D6C" w:rsidRPr="00495C58">
        <w:rPr>
          <w:rFonts w:ascii="Browallia New" w:hAnsi="Browallia New" w:cs="Browallia New"/>
          <w:color w:val="000000" w:themeColor="text1"/>
          <w:sz w:val="28"/>
          <w:szCs w:val="28"/>
          <w:cs/>
        </w:rPr>
        <w:t xml:space="preserve"> </w:t>
      </w:r>
      <w:r w:rsidRPr="00495C58">
        <w:rPr>
          <w:rFonts w:ascii="Browallia New" w:hAnsi="Browallia New" w:cs="Browallia New"/>
          <w:color w:val="000000" w:themeColor="text1"/>
          <w:sz w:val="28"/>
          <w:szCs w:val="28"/>
          <w:cs/>
        </w:rPr>
        <w:t>มีดังนี้</w:t>
      </w:r>
    </w:p>
    <w:p w14:paraId="15FC1AA2" w14:textId="77777777" w:rsidR="00B101E0" w:rsidRPr="00495C58" w:rsidRDefault="00B101E0"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rPr>
      </w:pPr>
    </w:p>
    <w:tbl>
      <w:tblPr>
        <w:tblW w:w="9009" w:type="dxa"/>
        <w:tblInd w:w="351" w:type="dxa"/>
        <w:tblLayout w:type="fixed"/>
        <w:tblLook w:val="0000" w:firstRow="0" w:lastRow="0" w:firstColumn="0" w:lastColumn="0" w:noHBand="0" w:noVBand="0"/>
      </w:tblPr>
      <w:tblGrid>
        <w:gridCol w:w="3902"/>
        <w:gridCol w:w="2497"/>
        <w:gridCol w:w="2610"/>
      </w:tblGrid>
      <w:tr w:rsidR="00FE76D9" w:rsidRPr="00495C58" w14:paraId="5DFA5918" w14:textId="77777777" w:rsidTr="00173520">
        <w:tc>
          <w:tcPr>
            <w:tcW w:w="3902" w:type="dxa"/>
          </w:tcPr>
          <w:p w14:paraId="5DBD2DBF" w14:textId="77777777" w:rsidR="00FE76D9" w:rsidRPr="00495C58" w:rsidRDefault="00FE76D9"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97" w:type="dxa"/>
          </w:tcPr>
          <w:p w14:paraId="3D90E4CF" w14:textId="77777777" w:rsidR="00FE76D9" w:rsidRPr="00495C58" w:rsidRDefault="00FE76D9"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610" w:type="dxa"/>
          </w:tcPr>
          <w:p w14:paraId="673B034C" w14:textId="6FE50515" w:rsidR="00FE76D9" w:rsidRPr="00495C58" w:rsidRDefault="00FE76D9"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lang w:eastAsia="th-TH"/>
              </w:rPr>
              <w:t>(</w:t>
            </w:r>
            <w:proofErr w:type="gramStart"/>
            <w:r w:rsidRPr="00495C58">
              <w:rPr>
                <w:rFonts w:ascii="Browallia New" w:hAnsi="Browallia New" w:cs="Browallia New"/>
                <w:snapToGrid w:val="0"/>
                <w:sz w:val="28"/>
                <w:szCs w:val="28"/>
                <w:cs/>
                <w:lang w:eastAsia="th-TH"/>
              </w:rPr>
              <w:t>หน่วย</w:t>
            </w:r>
            <w:r w:rsidRPr="00495C58">
              <w:rPr>
                <w:rFonts w:ascii="Browallia New" w:hAnsi="Browallia New" w:cs="Browallia New"/>
                <w:snapToGrid w:val="0"/>
                <w:sz w:val="28"/>
                <w:szCs w:val="28"/>
                <w:lang w:eastAsia="th-TH"/>
              </w:rPr>
              <w:t xml:space="preserve"> :</w:t>
            </w:r>
            <w:proofErr w:type="gramEnd"/>
            <w:r w:rsidRPr="00495C58">
              <w:rPr>
                <w:rFonts w:ascii="Browallia New" w:hAnsi="Browallia New" w:cs="Browallia New"/>
                <w:snapToGrid w:val="0"/>
                <w:sz w:val="28"/>
                <w:szCs w:val="28"/>
                <w:lang w:eastAsia="th-TH"/>
              </w:rPr>
              <w:t xml:space="preserve"> </w:t>
            </w:r>
            <w:r w:rsidRPr="00495C58">
              <w:rPr>
                <w:rFonts w:ascii="Browallia New" w:hAnsi="Browallia New" w:cs="Browallia New"/>
                <w:snapToGrid w:val="0"/>
                <w:sz w:val="28"/>
                <w:szCs w:val="28"/>
                <w:cs/>
                <w:lang w:eastAsia="th-TH"/>
              </w:rPr>
              <w:t>พันบาท)</w:t>
            </w:r>
          </w:p>
        </w:tc>
      </w:tr>
      <w:tr w:rsidR="00FE76D9" w:rsidRPr="00495C58" w14:paraId="560ECBAB" w14:textId="77777777" w:rsidTr="00173520">
        <w:tc>
          <w:tcPr>
            <w:tcW w:w="3902" w:type="dxa"/>
          </w:tcPr>
          <w:p w14:paraId="6838C96E" w14:textId="77777777" w:rsidR="00FE76D9" w:rsidRPr="00495C58" w:rsidRDefault="00FE76D9"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97" w:type="dxa"/>
          </w:tcPr>
          <w:p w14:paraId="65946763" w14:textId="572E6854" w:rsidR="00FE76D9" w:rsidRPr="00495C58" w:rsidRDefault="00FE76D9" w:rsidP="00FE76D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cs/>
                <w:lang w:eastAsia="th-TH"/>
              </w:rPr>
              <w:t>ข้อมูลทางการเงินรวม</w:t>
            </w:r>
          </w:p>
        </w:tc>
        <w:tc>
          <w:tcPr>
            <w:tcW w:w="2610" w:type="dxa"/>
          </w:tcPr>
          <w:p w14:paraId="3C81AE76" w14:textId="45AD6656" w:rsidR="00FE76D9" w:rsidRPr="00495C58" w:rsidRDefault="00FE76D9" w:rsidP="00FE76D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495C58">
              <w:rPr>
                <w:rFonts w:ascii="Browallia New" w:hAnsi="Browallia New" w:cs="Browallia New"/>
                <w:snapToGrid w:val="0"/>
                <w:sz w:val="28"/>
                <w:szCs w:val="28"/>
                <w:cs/>
                <w:lang w:eastAsia="th-TH"/>
              </w:rPr>
              <w:t>ข้อมูลทางการเงินเฉพาะบริษัท</w:t>
            </w:r>
          </w:p>
        </w:tc>
      </w:tr>
      <w:tr w:rsidR="00FE76D9" w:rsidRPr="00495C58" w14:paraId="5E30A562" w14:textId="77777777" w:rsidTr="00173520">
        <w:tc>
          <w:tcPr>
            <w:tcW w:w="3902" w:type="dxa"/>
          </w:tcPr>
          <w:p w14:paraId="10A8410E" w14:textId="77777777" w:rsidR="00FE76D9" w:rsidRPr="00495C58" w:rsidRDefault="00FE76D9" w:rsidP="006E5A3C">
            <w:pPr>
              <w:tabs>
                <w:tab w:val="left" w:pos="3090"/>
                <w:tab w:val="left" w:pos="4860"/>
              </w:tabs>
              <w:spacing w:line="240" w:lineRule="auto"/>
              <w:rPr>
                <w:rFonts w:ascii="Browallia New" w:hAnsi="Browallia New" w:cs="Browallia New"/>
                <w:snapToGrid w:val="0"/>
                <w:lang w:eastAsia="th-TH"/>
              </w:rPr>
            </w:pPr>
          </w:p>
        </w:tc>
        <w:tc>
          <w:tcPr>
            <w:tcW w:w="2497" w:type="dxa"/>
          </w:tcPr>
          <w:p w14:paraId="21D47913" w14:textId="77777777" w:rsidR="00FE76D9" w:rsidRPr="00495C58" w:rsidRDefault="00FE76D9" w:rsidP="006E5A3C">
            <w:pPr>
              <w:tabs>
                <w:tab w:val="left" w:pos="3090"/>
                <w:tab w:val="left" w:pos="4860"/>
              </w:tabs>
              <w:spacing w:line="240" w:lineRule="auto"/>
              <w:jc w:val="center"/>
              <w:rPr>
                <w:rFonts w:ascii="Browallia New" w:hAnsi="Browallia New" w:cs="Browallia New"/>
                <w:snapToGrid w:val="0"/>
                <w:cs/>
                <w:lang w:val="en-GB" w:eastAsia="th-TH"/>
              </w:rPr>
            </w:pPr>
          </w:p>
        </w:tc>
        <w:tc>
          <w:tcPr>
            <w:tcW w:w="2610" w:type="dxa"/>
          </w:tcPr>
          <w:p w14:paraId="74EA5E4D" w14:textId="77777777" w:rsidR="00FE76D9" w:rsidRPr="00495C58" w:rsidRDefault="00FE76D9" w:rsidP="006E5A3C">
            <w:pPr>
              <w:tabs>
                <w:tab w:val="left" w:pos="3090"/>
                <w:tab w:val="left" w:pos="4860"/>
              </w:tabs>
              <w:spacing w:line="240" w:lineRule="auto"/>
              <w:jc w:val="center"/>
              <w:rPr>
                <w:rFonts w:ascii="Browallia New" w:hAnsi="Browallia New" w:cs="Browallia New"/>
                <w:snapToGrid w:val="0"/>
                <w:cs/>
                <w:lang w:eastAsia="th-TH"/>
              </w:rPr>
            </w:pPr>
          </w:p>
        </w:tc>
      </w:tr>
      <w:tr w:rsidR="00EB6F91" w:rsidRPr="00495C58" w14:paraId="4A814F82" w14:textId="77777777" w:rsidTr="00173520">
        <w:tc>
          <w:tcPr>
            <w:tcW w:w="3902" w:type="dxa"/>
          </w:tcPr>
          <w:p w14:paraId="0B4592B9" w14:textId="22E350A2" w:rsidR="00EB6F91" w:rsidRPr="00495C58" w:rsidRDefault="00EB6F91" w:rsidP="00EB6F91">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 xml:space="preserve">ยอดคงเหลือ ณ วันที่ </w:t>
            </w:r>
            <w:r w:rsidRPr="00495C58">
              <w:rPr>
                <w:rFonts w:ascii="Browallia New" w:hAnsi="Browallia New" w:cs="Browallia New"/>
                <w:sz w:val="28"/>
                <w:szCs w:val="28"/>
                <w:lang w:val="en-GB"/>
              </w:rPr>
              <w:t>1</w:t>
            </w:r>
            <w:r w:rsidRPr="00495C58">
              <w:rPr>
                <w:rFonts w:ascii="Browallia New" w:hAnsi="Browallia New" w:cs="Browallia New"/>
                <w:sz w:val="28"/>
                <w:szCs w:val="28"/>
                <w:cs/>
                <w:lang w:val="en-GB"/>
              </w:rPr>
              <w:t xml:space="preserve"> มกราคม </w:t>
            </w:r>
            <w:r w:rsidRPr="00495C58">
              <w:rPr>
                <w:rFonts w:ascii="Browallia New" w:hAnsi="Browallia New" w:cs="Browallia New"/>
                <w:sz w:val="28"/>
                <w:szCs w:val="28"/>
                <w:lang w:val="en-GB"/>
              </w:rPr>
              <w:t>256</w:t>
            </w:r>
            <w:r w:rsidRPr="00495C58">
              <w:rPr>
                <w:rFonts w:ascii="Browallia New" w:hAnsi="Browallia New" w:cs="Browallia New"/>
                <w:sz w:val="28"/>
                <w:szCs w:val="28"/>
              </w:rPr>
              <w:t>9</w:t>
            </w:r>
          </w:p>
        </w:tc>
        <w:tc>
          <w:tcPr>
            <w:tcW w:w="2497" w:type="dxa"/>
          </w:tcPr>
          <w:p w14:paraId="071A68D3" w14:textId="638A5669" w:rsidR="00EB6F91" w:rsidRPr="00495C58" w:rsidRDefault="00EB6F91" w:rsidP="00EB6F91">
            <w:pP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 xml:space="preserve">   1,735,162</w:t>
            </w:r>
          </w:p>
        </w:tc>
        <w:tc>
          <w:tcPr>
            <w:tcW w:w="2610" w:type="dxa"/>
          </w:tcPr>
          <w:p w14:paraId="39E96981" w14:textId="4D21D2EF" w:rsidR="00EB6F91" w:rsidRPr="00495C58" w:rsidRDefault="00EB6F91" w:rsidP="00EB6F91">
            <w:pPr>
              <w:tabs>
                <w:tab w:val="left" w:pos="3090"/>
                <w:tab w:val="left" w:pos="4860"/>
              </w:tabs>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 xml:space="preserve">       845,053 </w:t>
            </w:r>
          </w:p>
        </w:tc>
      </w:tr>
      <w:tr w:rsidR="00FC2E32" w:rsidRPr="00495C58" w14:paraId="3086A3CA" w14:textId="77777777" w:rsidTr="00173520">
        <w:tc>
          <w:tcPr>
            <w:tcW w:w="3902" w:type="dxa"/>
          </w:tcPr>
          <w:p w14:paraId="21415383" w14:textId="037A5887" w:rsidR="00FC2E32" w:rsidRPr="00495C58" w:rsidRDefault="00AB7F89" w:rsidP="004E636A">
            <w:pPr>
              <w:spacing w:line="240" w:lineRule="auto"/>
              <w:rPr>
                <w:rFonts w:ascii="Browallia New" w:hAnsi="Browallia New" w:cs="Browallia New"/>
                <w:sz w:val="28"/>
                <w:szCs w:val="28"/>
                <w:cs/>
                <w:lang w:val="en-GB"/>
              </w:rPr>
            </w:pPr>
            <w:r w:rsidRPr="00495C58">
              <w:rPr>
                <w:rFonts w:ascii="Browallia New" w:hAnsi="Browallia New" w:cs="Browallia New" w:hint="cs"/>
                <w:sz w:val="28"/>
                <w:szCs w:val="28"/>
                <w:u w:val="single"/>
                <w:cs/>
                <w:lang w:val="en-GB"/>
              </w:rPr>
              <w:t>บวก</w:t>
            </w:r>
            <w:r w:rsidRPr="00495C58">
              <w:rPr>
                <w:rFonts w:ascii="Browallia New" w:hAnsi="Browallia New" w:cs="Browallia New" w:hint="cs"/>
                <w:sz w:val="28"/>
                <w:szCs w:val="28"/>
                <w:cs/>
                <w:lang w:val="en-GB"/>
              </w:rPr>
              <w:t xml:space="preserve"> </w:t>
            </w:r>
            <w:r w:rsidR="004E636A" w:rsidRPr="00495C58">
              <w:rPr>
                <w:rFonts w:ascii="Browallia New" w:hAnsi="Browallia New" w:cs="Browallia New" w:hint="cs"/>
                <w:sz w:val="28"/>
                <w:szCs w:val="28"/>
                <w:cs/>
                <w:lang w:val="en-GB"/>
              </w:rPr>
              <w:t>มูลค่าตามบัญชีของ</w:t>
            </w:r>
            <w:r w:rsidR="008300E1" w:rsidRPr="00495C58">
              <w:rPr>
                <w:rFonts w:ascii="Browallia New" w:hAnsi="Browallia New" w:cs="Browallia New"/>
                <w:sz w:val="28"/>
                <w:szCs w:val="28"/>
                <w:cs/>
                <w:lang w:val="en-GB"/>
              </w:rPr>
              <w:t>ดอกเบี้ย</w:t>
            </w:r>
            <w:r w:rsidR="004E636A" w:rsidRPr="00495C58">
              <w:rPr>
                <w:rFonts w:ascii="Browallia New" w:hAnsi="Browallia New" w:cs="Browallia New" w:hint="cs"/>
                <w:sz w:val="28"/>
                <w:szCs w:val="28"/>
                <w:cs/>
                <w:lang w:val="en-GB"/>
              </w:rPr>
              <w:t>ค้างจ่าย</w:t>
            </w:r>
          </w:p>
        </w:tc>
        <w:tc>
          <w:tcPr>
            <w:tcW w:w="2497" w:type="dxa"/>
            <w:vAlign w:val="bottom"/>
          </w:tcPr>
          <w:p w14:paraId="622D8129" w14:textId="6443E57E" w:rsidR="00FC2E32" w:rsidRPr="00495C58" w:rsidRDefault="00C20F3B" w:rsidP="008161D5">
            <w:pPr>
              <w:pBdr>
                <w:bottom w:val="single" w:sz="4" w:space="1" w:color="auto"/>
              </w:pBdr>
              <w:spacing w:line="240" w:lineRule="auto"/>
              <w:jc w:val="right"/>
              <w:rPr>
                <w:rFonts w:ascii="Browallia New" w:hAnsi="Browallia New" w:cs="Browallia New"/>
                <w:sz w:val="28"/>
                <w:szCs w:val="28"/>
              </w:rPr>
            </w:pPr>
            <w:r w:rsidRPr="00495C58">
              <w:rPr>
                <w:rFonts w:ascii="Browallia New" w:hAnsi="Browallia New" w:cs="Browallia New"/>
                <w:sz w:val="28"/>
                <w:szCs w:val="28"/>
              </w:rPr>
              <w:t>59,688</w:t>
            </w:r>
          </w:p>
        </w:tc>
        <w:tc>
          <w:tcPr>
            <w:tcW w:w="2610" w:type="dxa"/>
            <w:vAlign w:val="bottom"/>
          </w:tcPr>
          <w:p w14:paraId="06C0E10F" w14:textId="47F20C5A" w:rsidR="00FC2E32" w:rsidRPr="00495C58" w:rsidRDefault="00376408" w:rsidP="008161D5">
            <w:pPr>
              <w:pBdr>
                <w:bottom w:val="single" w:sz="4" w:space="1" w:color="auto"/>
              </w:pBdr>
              <w:tabs>
                <w:tab w:val="left" w:pos="3090"/>
                <w:tab w:val="left" w:pos="4860"/>
              </w:tabs>
              <w:spacing w:line="240" w:lineRule="auto"/>
              <w:jc w:val="right"/>
              <w:rPr>
                <w:rFonts w:ascii="Browallia New" w:hAnsi="Browallia New" w:cs="Browallia New"/>
                <w:sz w:val="28"/>
                <w:szCs w:val="28"/>
                <w:cs/>
                <w:lang w:val="en-GB"/>
              </w:rPr>
            </w:pPr>
            <w:r w:rsidRPr="00495C58">
              <w:rPr>
                <w:rFonts w:ascii="Browallia New" w:hAnsi="Browallia New" w:cs="Browallia New"/>
                <w:sz w:val="28"/>
                <w:szCs w:val="28"/>
                <w:lang w:val="en-GB"/>
              </w:rPr>
              <w:t>25,944</w:t>
            </w:r>
          </w:p>
        </w:tc>
      </w:tr>
      <w:tr w:rsidR="008161D5" w:rsidRPr="00495C58" w14:paraId="087FD9DA" w14:textId="77777777" w:rsidTr="00173520">
        <w:tc>
          <w:tcPr>
            <w:tcW w:w="3902" w:type="dxa"/>
          </w:tcPr>
          <w:p w14:paraId="36BBB24B" w14:textId="12EB457F" w:rsidR="005D353C" w:rsidRPr="00495C58" w:rsidRDefault="008161D5" w:rsidP="005D353C">
            <w:pPr>
              <w:spacing w:line="240" w:lineRule="auto"/>
              <w:rPr>
                <w:rFonts w:ascii="Browallia New" w:hAnsi="Browallia New" w:cs="Browallia New"/>
                <w:sz w:val="28"/>
                <w:szCs w:val="28"/>
                <w:lang w:val="en-GB"/>
              </w:rPr>
            </w:pPr>
            <w:r w:rsidRPr="00495C58">
              <w:rPr>
                <w:rFonts w:ascii="Browallia New" w:hAnsi="Browallia New" w:cs="Browallia New"/>
                <w:sz w:val="28"/>
                <w:szCs w:val="28"/>
                <w:cs/>
                <w:lang w:val="en-GB"/>
              </w:rPr>
              <w:t xml:space="preserve">ยอดคงเหลือ ณ วันที่ </w:t>
            </w:r>
            <w:r w:rsidRPr="00495C58">
              <w:rPr>
                <w:rFonts w:ascii="Browallia New" w:hAnsi="Browallia New" w:cs="Browallia New"/>
                <w:sz w:val="28"/>
                <w:szCs w:val="28"/>
              </w:rPr>
              <w:t>1</w:t>
            </w:r>
            <w:r w:rsidRPr="00495C58">
              <w:rPr>
                <w:rFonts w:ascii="Browallia New" w:hAnsi="Browallia New" w:cs="Browallia New"/>
                <w:sz w:val="28"/>
                <w:szCs w:val="28"/>
                <w:cs/>
                <w:lang w:val="en-GB"/>
              </w:rPr>
              <w:t xml:space="preserve"> มกราคม </w:t>
            </w:r>
            <w:r w:rsidRPr="00495C58">
              <w:rPr>
                <w:rFonts w:ascii="Browallia New" w:hAnsi="Browallia New" w:cs="Browallia New"/>
                <w:sz w:val="28"/>
                <w:szCs w:val="28"/>
              </w:rPr>
              <w:t xml:space="preserve">2569 </w:t>
            </w:r>
            <w:r w:rsidR="005D353C" w:rsidRPr="00495C58">
              <w:rPr>
                <w:rFonts w:ascii="Browallia New" w:hAnsi="Browallia New" w:cs="Browallia New"/>
                <w:sz w:val="28"/>
                <w:szCs w:val="28"/>
                <w:cs/>
                <w:lang w:val="en-GB"/>
              </w:rPr>
              <w:t>-</w:t>
            </w:r>
            <w:r w:rsidRPr="00495C58">
              <w:rPr>
                <w:rFonts w:ascii="Browallia New" w:hAnsi="Browallia New" w:cs="Browallia New"/>
                <w:sz w:val="28"/>
                <w:szCs w:val="28"/>
                <w:cs/>
                <w:lang w:val="en-GB"/>
              </w:rPr>
              <w:t xml:space="preserve"> </w:t>
            </w:r>
          </w:p>
          <w:p w14:paraId="2A4105E3" w14:textId="18E8A1E0" w:rsidR="008161D5" w:rsidRPr="00495C58" w:rsidRDefault="004C3BA5" w:rsidP="004C3BA5">
            <w:pPr>
              <w:spacing w:line="240" w:lineRule="auto"/>
              <w:rPr>
                <w:rFonts w:ascii="Browallia New" w:hAnsi="Browallia New" w:cs="Browallia New"/>
                <w:sz w:val="28"/>
                <w:szCs w:val="28"/>
                <w:cs/>
                <w:lang w:val="en-GB"/>
              </w:rPr>
            </w:pPr>
            <w:r w:rsidRPr="00495C58">
              <w:rPr>
                <w:rFonts w:ascii="Browallia New" w:hAnsi="Browallia New" w:cs="Browallia New"/>
                <w:sz w:val="28"/>
                <w:szCs w:val="28"/>
                <w:lang w:val="en-GB"/>
              </w:rPr>
              <w:t xml:space="preserve">    </w:t>
            </w:r>
            <w:r w:rsidR="008161D5" w:rsidRPr="00495C58">
              <w:rPr>
                <w:rFonts w:ascii="Browallia New" w:hAnsi="Browallia New" w:cs="Browallia New"/>
                <w:sz w:val="28"/>
                <w:szCs w:val="28"/>
                <w:cs/>
                <w:lang w:val="en-GB"/>
              </w:rPr>
              <w:t>ก่อนปรับปรุงสัญญา</w:t>
            </w:r>
          </w:p>
        </w:tc>
        <w:tc>
          <w:tcPr>
            <w:tcW w:w="2497" w:type="dxa"/>
            <w:vAlign w:val="bottom"/>
          </w:tcPr>
          <w:p w14:paraId="1B8B8C8A" w14:textId="34A5839F" w:rsidR="008161D5" w:rsidRPr="00495C58" w:rsidRDefault="00AB52A8" w:rsidP="005751E7">
            <w:pP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1,794,850</w:t>
            </w:r>
          </w:p>
        </w:tc>
        <w:tc>
          <w:tcPr>
            <w:tcW w:w="2610" w:type="dxa"/>
            <w:vAlign w:val="bottom"/>
          </w:tcPr>
          <w:p w14:paraId="539B5104" w14:textId="374E73B9" w:rsidR="008161D5" w:rsidRPr="00495C58" w:rsidRDefault="00AB52A8" w:rsidP="005751E7">
            <w:pPr>
              <w:tabs>
                <w:tab w:val="left" w:pos="3090"/>
                <w:tab w:val="left" w:pos="4860"/>
              </w:tabs>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870,997</w:t>
            </w:r>
          </w:p>
        </w:tc>
      </w:tr>
      <w:tr w:rsidR="00EB6F91" w:rsidRPr="00495C58" w14:paraId="584B8823" w14:textId="77777777" w:rsidTr="00173520">
        <w:tc>
          <w:tcPr>
            <w:tcW w:w="3902" w:type="dxa"/>
          </w:tcPr>
          <w:p w14:paraId="78FA3F89" w14:textId="59D3CAD8" w:rsidR="00EB6F91" w:rsidRPr="00495C58" w:rsidRDefault="00EB6F91" w:rsidP="00EB6F91">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การปรับปรุง</w:t>
            </w:r>
            <w:r w:rsidR="004C3BA5" w:rsidRPr="00495C58">
              <w:rPr>
                <w:rFonts w:ascii="Browallia New" w:hAnsi="Browallia New" w:cs="Browallia New" w:hint="cs"/>
                <w:sz w:val="28"/>
                <w:szCs w:val="28"/>
                <w:cs/>
                <w:lang w:val="en-GB"/>
              </w:rPr>
              <w:t>โครงสร้างหนี้</w:t>
            </w:r>
          </w:p>
        </w:tc>
        <w:tc>
          <w:tcPr>
            <w:tcW w:w="2497" w:type="dxa"/>
          </w:tcPr>
          <w:p w14:paraId="336460DC" w14:textId="6503322B" w:rsidR="00EB6F91" w:rsidRPr="00495C58" w:rsidRDefault="00EC20F0" w:rsidP="00745499">
            <w:pP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w:t>
            </w:r>
            <w:r w:rsidR="00C20F3B" w:rsidRPr="00495C58">
              <w:rPr>
                <w:rFonts w:ascii="Browallia New" w:hAnsi="Browallia New" w:cs="Browallia New"/>
                <w:sz w:val="28"/>
                <w:szCs w:val="28"/>
                <w:lang w:val="en-GB"/>
              </w:rPr>
              <w:t>16,896</w:t>
            </w:r>
            <w:r w:rsidRPr="00495C58">
              <w:rPr>
                <w:rFonts w:ascii="Browallia New" w:hAnsi="Browallia New" w:cs="Browallia New"/>
                <w:sz w:val="28"/>
                <w:szCs w:val="28"/>
                <w:lang w:val="en-GB"/>
              </w:rPr>
              <w:t>)</w:t>
            </w:r>
          </w:p>
        </w:tc>
        <w:tc>
          <w:tcPr>
            <w:tcW w:w="2610" w:type="dxa"/>
          </w:tcPr>
          <w:p w14:paraId="2CE49597" w14:textId="04883C10" w:rsidR="00EB6F91" w:rsidRPr="00495C58" w:rsidRDefault="00964BC7" w:rsidP="00745499">
            <w:pPr>
              <w:tabs>
                <w:tab w:val="left" w:pos="3090"/>
                <w:tab w:val="left" w:pos="4860"/>
              </w:tabs>
              <w:spacing w:line="240" w:lineRule="auto"/>
              <w:jc w:val="right"/>
              <w:rPr>
                <w:rFonts w:ascii="Browallia New" w:hAnsi="Browallia New" w:cs="Browallia New"/>
                <w:sz w:val="28"/>
                <w:szCs w:val="28"/>
                <w:cs/>
                <w:lang w:val="en-GB"/>
              </w:rPr>
            </w:pPr>
            <w:r w:rsidRPr="00495C58">
              <w:rPr>
                <w:rFonts w:ascii="Browallia New" w:hAnsi="Browallia New" w:cs="Browallia New"/>
                <w:sz w:val="28"/>
                <w:szCs w:val="28"/>
                <w:lang w:val="en-GB"/>
              </w:rPr>
              <w:t>(</w:t>
            </w:r>
            <w:r w:rsidR="00376408" w:rsidRPr="00495C58">
              <w:rPr>
                <w:rFonts w:ascii="Browallia New" w:hAnsi="Browallia New" w:cs="Browallia New"/>
                <w:sz w:val="28"/>
                <w:szCs w:val="28"/>
                <w:lang w:val="en-GB"/>
              </w:rPr>
              <w:t>8</w:t>
            </w:r>
            <w:r w:rsidRPr="00495C58">
              <w:rPr>
                <w:rFonts w:ascii="Browallia New" w:hAnsi="Browallia New" w:cs="Browallia New"/>
                <w:sz w:val="28"/>
                <w:szCs w:val="28"/>
                <w:lang w:val="en-GB"/>
              </w:rPr>
              <w:t>,2</w:t>
            </w:r>
            <w:r w:rsidR="00376408" w:rsidRPr="00495C58">
              <w:rPr>
                <w:rFonts w:ascii="Browallia New" w:hAnsi="Browallia New" w:cs="Browallia New"/>
                <w:sz w:val="28"/>
                <w:szCs w:val="28"/>
                <w:lang w:val="en-GB"/>
              </w:rPr>
              <w:t>75</w:t>
            </w:r>
            <w:r w:rsidRPr="00495C58">
              <w:rPr>
                <w:rFonts w:ascii="Browallia New" w:hAnsi="Browallia New" w:cs="Browallia New"/>
                <w:sz w:val="28"/>
                <w:szCs w:val="28"/>
                <w:lang w:val="en-GB"/>
              </w:rPr>
              <w:t>)</w:t>
            </w:r>
          </w:p>
        </w:tc>
      </w:tr>
      <w:tr w:rsidR="00EB6F91" w:rsidRPr="00495C58" w14:paraId="478DCC5E" w14:textId="77777777" w:rsidTr="00666B65">
        <w:trPr>
          <w:trHeight w:val="244"/>
        </w:trPr>
        <w:tc>
          <w:tcPr>
            <w:tcW w:w="3902" w:type="dxa"/>
          </w:tcPr>
          <w:p w14:paraId="61C832AE" w14:textId="5D8C3D17" w:rsidR="00EB6F91" w:rsidRPr="00495C58" w:rsidRDefault="00EB6F91" w:rsidP="00EB6F91">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ตัดจำหน่ายค่าธรรมเนียมจ่ายล่วงหน้า</w:t>
            </w:r>
          </w:p>
        </w:tc>
        <w:tc>
          <w:tcPr>
            <w:tcW w:w="2497" w:type="dxa"/>
          </w:tcPr>
          <w:p w14:paraId="584D24E9" w14:textId="3326DCB9" w:rsidR="00EB6F91" w:rsidRPr="00495C58" w:rsidRDefault="00057BDA" w:rsidP="00745499">
            <w:pP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452</w:t>
            </w:r>
          </w:p>
        </w:tc>
        <w:tc>
          <w:tcPr>
            <w:tcW w:w="2610" w:type="dxa"/>
          </w:tcPr>
          <w:p w14:paraId="38F5C4DB" w14:textId="22262BB3" w:rsidR="00EB6F91" w:rsidRPr="00495C58" w:rsidRDefault="00964BC7" w:rsidP="00745499">
            <w:pPr>
              <w:tabs>
                <w:tab w:val="left" w:pos="3090"/>
                <w:tab w:val="left" w:pos="4860"/>
              </w:tabs>
              <w:spacing w:line="240" w:lineRule="auto"/>
              <w:jc w:val="right"/>
              <w:rPr>
                <w:rFonts w:ascii="Browallia New" w:hAnsi="Browallia New" w:cs="Browallia New"/>
                <w:sz w:val="28"/>
                <w:szCs w:val="28"/>
                <w:cs/>
                <w:lang w:val="en-GB"/>
              </w:rPr>
            </w:pPr>
            <w:r w:rsidRPr="00495C58">
              <w:rPr>
                <w:rFonts w:ascii="Browallia New" w:hAnsi="Browallia New" w:cs="Browallia New"/>
                <w:sz w:val="28"/>
                <w:szCs w:val="28"/>
                <w:lang w:val="en-GB"/>
              </w:rPr>
              <w:t>273</w:t>
            </w:r>
          </w:p>
        </w:tc>
      </w:tr>
      <w:tr w:rsidR="00666B65" w:rsidRPr="00495C58" w14:paraId="26D521EC" w14:textId="77777777" w:rsidTr="00745499">
        <w:trPr>
          <w:trHeight w:val="244"/>
        </w:trPr>
        <w:tc>
          <w:tcPr>
            <w:tcW w:w="3902" w:type="dxa"/>
          </w:tcPr>
          <w:p w14:paraId="70123E7A" w14:textId="5673ABD0" w:rsidR="00666B65" w:rsidRPr="00495C58" w:rsidRDefault="00666B65" w:rsidP="00666B65">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ตัดจำหน่ายดอกเบี้ยรอตัดบัญชี</w:t>
            </w:r>
          </w:p>
        </w:tc>
        <w:tc>
          <w:tcPr>
            <w:tcW w:w="2497" w:type="dxa"/>
            <w:tcBorders>
              <w:top w:val="nil"/>
              <w:left w:val="nil"/>
              <w:bottom w:val="nil"/>
              <w:right w:val="nil"/>
            </w:tcBorders>
            <w:vAlign w:val="bottom"/>
          </w:tcPr>
          <w:p w14:paraId="06F3B1AE" w14:textId="094CAE35" w:rsidR="00666B65" w:rsidRPr="00495C58" w:rsidRDefault="00666B65" w:rsidP="00745499">
            <w:pP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 xml:space="preserve">                     </w:t>
            </w:r>
            <w:r w:rsidR="00057BDA" w:rsidRPr="00495C58">
              <w:rPr>
                <w:rFonts w:ascii="Browallia New" w:hAnsi="Browallia New" w:cs="Browallia New"/>
                <w:sz w:val="28"/>
                <w:szCs w:val="28"/>
                <w:lang w:val="en-GB"/>
              </w:rPr>
              <w:t>37</w:t>
            </w:r>
            <w:r w:rsidR="00CB271D" w:rsidRPr="00495C58">
              <w:rPr>
                <w:rFonts w:ascii="Browallia New" w:hAnsi="Browallia New" w:cs="Browallia New"/>
                <w:sz w:val="28"/>
                <w:szCs w:val="28"/>
                <w:lang w:val="en-GB"/>
              </w:rPr>
              <w:t>,</w:t>
            </w:r>
            <w:r w:rsidR="00057BDA" w:rsidRPr="00495C58">
              <w:rPr>
                <w:rFonts w:ascii="Browallia New" w:hAnsi="Browallia New" w:cs="Browallia New"/>
                <w:sz w:val="28"/>
                <w:szCs w:val="28"/>
                <w:lang w:val="en-GB"/>
              </w:rPr>
              <w:t>3</w:t>
            </w:r>
            <w:r w:rsidR="00CB271D" w:rsidRPr="00495C58">
              <w:rPr>
                <w:rFonts w:ascii="Browallia New" w:hAnsi="Browallia New" w:cs="Browallia New"/>
                <w:sz w:val="28"/>
                <w:szCs w:val="28"/>
                <w:lang w:val="en-GB"/>
              </w:rPr>
              <w:t>86</w:t>
            </w:r>
            <w:r w:rsidRPr="00495C58">
              <w:rPr>
                <w:rFonts w:ascii="Browallia New" w:hAnsi="Browallia New" w:cs="Browallia New"/>
                <w:sz w:val="28"/>
                <w:szCs w:val="28"/>
                <w:lang w:val="en-GB"/>
              </w:rPr>
              <w:t xml:space="preserve"> </w:t>
            </w:r>
          </w:p>
        </w:tc>
        <w:tc>
          <w:tcPr>
            <w:tcW w:w="2610" w:type="dxa"/>
            <w:tcBorders>
              <w:top w:val="nil"/>
              <w:left w:val="nil"/>
              <w:bottom w:val="nil"/>
              <w:right w:val="nil"/>
            </w:tcBorders>
            <w:vAlign w:val="bottom"/>
          </w:tcPr>
          <w:p w14:paraId="4DF40E4B" w14:textId="7D7F7A3D" w:rsidR="00666B65" w:rsidRPr="00495C58" w:rsidRDefault="00666B65" w:rsidP="00745499">
            <w:pPr>
              <w:tabs>
                <w:tab w:val="left" w:pos="3090"/>
                <w:tab w:val="left" w:pos="4860"/>
              </w:tabs>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 xml:space="preserve">                     18,195 </w:t>
            </w:r>
          </w:p>
        </w:tc>
      </w:tr>
      <w:tr w:rsidR="00666B65" w:rsidRPr="00495C58" w14:paraId="1574E40D" w14:textId="77777777" w:rsidTr="00745499">
        <w:trPr>
          <w:trHeight w:val="244"/>
        </w:trPr>
        <w:tc>
          <w:tcPr>
            <w:tcW w:w="3902" w:type="dxa"/>
          </w:tcPr>
          <w:p w14:paraId="5361D4C4" w14:textId="6C31B119" w:rsidR="00666B65" w:rsidRPr="00495C58" w:rsidRDefault="00666B65" w:rsidP="00666B65">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จ่ายชำระดอกเบี้ย</w:t>
            </w:r>
          </w:p>
        </w:tc>
        <w:tc>
          <w:tcPr>
            <w:tcW w:w="2497" w:type="dxa"/>
            <w:tcBorders>
              <w:top w:val="nil"/>
              <w:left w:val="nil"/>
              <w:right w:val="nil"/>
            </w:tcBorders>
            <w:vAlign w:val="bottom"/>
          </w:tcPr>
          <w:p w14:paraId="6B2C56D1" w14:textId="0CABB02E" w:rsidR="00666B65" w:rsidRPr="00495C58" w:rsidRDefault="00666B65" w:rsidP="00745499">
            <w:pPr>
              <w:pBdr>
                <w:bottom w:val="single" w:sz="4" w:space="1" w:color="auto"/>
              </w:pBd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 xml:space="preserve">                      (</w:t>
            </w:r>
            <w:r w:rsidR="00CB271D" w:rsidRPr="00495C58">
              <w:rPr>
                <w:rFonts w:ascii="Browallia New" w:hAnsi="Browallia New" w:cs="Browallia New"/>
                <w:sz w:val="28"/>
                <w:szCs w:val="28"/>
                <w:lang w:val="en-GB"/>
              </w:rPr>
              <w:t>3,735</w:t>
            </w:r>
            <w:r w:rsidRPr="00495C58">
              <w:rPr>
                <w:rFonts w:ascii="Browallia New" w:hAnsi="Browallia New" w:cs="Browallia New"/>
                <w:sz w:val="28"/>
                <w:szCs w:val="28"/>
                <w:lang w:val="en-GB"/>
              </w:rPr>
              <w:t>)</w:t>
            </w:r>
          </w:p>
        </w:tc>
        <w:tc>
          <w:tcPr>
            <w:tcW w:w="2610" w:type="dxa"/>
            <w:tcBorders>
              <w:top w:val="nil"/>
              <w:left w:val="nil"/>
              <w:right w:val="nil"/>
            </w:tcBorders>
            <w:vAlign w:val="bottom"/>
          </w:tcPr>
          <w:p w14:paraId="1F0B742F" w14:textId="1E81717F" w:rsidR="00666B65" w:rsidRPr="00495C58" w:rsidRDefault="00666B65" w:rsidP="00745499">
            <w:pPr>
              <w:pBdr>
                <w:bottom w:val="single" w:sz="4" w:space="1" w:color="auto"/>
              </w:pBdr>
              <w:tabs>
                <w:tab w:val="left" w:pos="3090"/>
                <w:tab w:val="left" w:pos="4860"/>
              </w:tabs>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 xml:space="preserve">                      (1,848)</w:t>
            </w:r>
          </w:p>
        </w:tc>
      </w:tr>
      <w:tr w:rsidR="00EB6F91" w:rsidRPr="00495C58" w14:paraId="4F0942EF" w14:textId="77777777" w:rsidTr="00666B65">
        <w:tc>
          <w:tcPr>
            <w:tcW w:w="3902" w:type="dxa"/>
          </w:tcPr>
          <w:p w14:paraId="53EE1079" w14:textId="51811102" w:rsidR="00EB6F91" w:rsidRPr="00495C58" w:rsidRDefault="00EB6F91" w:rsidP="00EB6F91">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 xml:space="preserve">ยอดคงเหลือ ณ วันที่ </w:t>
            </w:r>
            <w:r w:rsidRPr="00495C58">
              <w:rPr>
                <w:rFonts w:ascii="Browallia New" w:hAnsi="Browallia New" w:cs="Browallia New"/>
                <w:color w:val="000000" w:themeColor="text1"/>
                <w:sz w:val="28"/>
                <w:szCs w:val="28"/>
                <w:lang w:val="en-GB"/>
              </w:rPr>
              <w:t>3</w:t>
            </w:r>
            <w:r w:rsidR="006D4CF3" w:rsidRPr="00495C58">
              <w:rPr>
                <w:rFonts w:ascii="Browallia New" w:hAnsi="Browallia New" w:cs="Browallia New"/>
                <w:color w:val="000000" w:themeColor="text1"/>
                <w:sz w:val="28"/>
                <w:szCs w:val="28"/>
              </w:rPr>
              <w:t xml:space="preserve">0 </w:t>
            </w:r>
            <w:r w:rsidR="006D4CF3" w:rsidRPr="00495C58">
              <w:rPr>
                <w:rFonts w:ascii="Browallia New" w:hAnsi="Browallia New" w:cs="Browallia New" w:hint="cs"/>
                <w:color w:val="000000" w:themeColor="text1"/>
                <w:sz w:val="28"/>
                <w:szCs w:val="28"/>
                <w:cs/>
              </w:rPr>
              <w:t>มิถุนายน</w:t>
            </w:r>
            <w:r w:rsidRPr="00495C58">
              <w:rPr>
                <w:rFonts w:ascii="Browallia New" w:hAnsi="Browallia New" w:cs="Browallia New"/>
                <w:color w:val="000000" w:themeColor="text1"/>
                <w:sz w:val="28"/>
                <w:szCs w:val="28"/>
                <w:cs/>
              </w:rPr>
              <w:t xml:space="preserve"> </w:t>
            </w:r>
            <w:r w:rsidRPr="00495C58">
              <w:rPr>
                <w:rFonts w:ascii="Browallia New" w:hAnsi="Browallia New" w:cs="Browallia New"/>
                <w:color w:val="000000" w:themeColor="text1"/>
                <w:sz w:val="28"/>
                <w:szCs w:val="28"/>
              </w:rPr>
              <w:t>2569</w:t>
            </w:r>
          </w:p>
        </w:tc>
        <w:tc>
          <w:tcPr>
            <w:tcW w:w="2497" w:type="dxa"/>
          </w:tcPr>
          <w:p w14:paraId="6EFADC47" w14:textId="2A1A1BDA" w:rsidR="00EB6F91" w:rsidRPr="00495C58" w:rsidRDefault="009D74DC" w:rsidP="00745499">
            <w:pP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1,</w:t>
            </w:r>
            <w:r w:rsidR="00CB271D" w:rsidRPr="00495C58">
              <w:rPr>
                <w:rFonts w:ascii="Browallia New" w:hAnsi="Browallia New" w:cs="Browallia New"/>
                <w:sz w:val="28"/>
                <w:szCs w:val="28"/>
                <w:lang w:val="en-GB"/>
              </w:rPr>
              <w:t>812</w:t>
            </w:r>
            <w:r w:rsidRPr="00495C58">
              <w:rPr>
                <w:rFonts w:ascii="Browallia New" w:hAnsi="Browallia New" w:cs="Browallia New"/>
                <w:sz w:val="28"/>
                <w:szCs w:val="28"/>
                <w:lang w:val="en-GB"/>
              </w:rPr>
              <w:t>,</w:t>
            </w:r>
            <w:r w:rsidR="00193215" w:rsidRPr="00495C58">
              <w:rPr>
                <w:rFonts w:ascii="Browallia New" w:hAnsi="Browallia New" w:cs="Browallia New"/>
                <w:sz w:val="28"/>
                <w:szCs w:val="28"/>
                <w:lang w:val="en-GB"/>
              </w:rPr>
              <w:t>056</w:t>
            </w:r>
          </w:p>
        </w:tc>
        <w:tc>
          <w:tcPr>
            <w:tcW w:w="2610" w:type="dxa"/>
          </w:tcPr>
          <w:p w14:paraId="6EEB2C24" w14:textId="4C6EC134" w:rsidR="00EB6F91" w:rsidRPr="00495C58" w:rsidRDefault="00A22EAF" w:rsidP="00745499">
            <w:pPr>
              <w:spacing w:line="240" w:lineRule="auto"/>
              <w:jc w:val="right"/>
              <w:rPr>
                <w:rFonts w:ascii="Browallia New" w:hAnsi="Browallia New" w:cs="Browallia New"/>
                <w:sz w:val="28"/>
                <w:szCs w:val="28"/>
                <w:cs/>
                <w:lang w:val="en-GB"/>
              </w:rPr>
            </w:pPr>
            <w:r w:rsidRPr="00495C58">
              <w:rPr>
                <w:rFonts w:ascii="Browallia New" w:hAnsi="Browallia New" w:cs="Browallia New"/>
                <w:sz w:val="28"/>
                <w:szCs w:val="28"/>
                <w:lang w:val="en-GB"/>
              </w:rPr>
              <w:t>879,342</w:t>
            </w:r>
          </w:p>
        </w:tc>
      </w:tr>
      <w:tr w:rsidR="00EB6F91" w:rsidRPr="00495C58" w14:paraId="79C70378" w14:textId="77777777" w:rsidTr="00173520">
        <w:tc>
          <w:tcPr>
            <w:tcW w:w="3902" w:type="dxa"/>
          </w:tcPr>
          <w:p w14:paraId="06706C2E" w14:textId="2CCD1225" w:rsidR="00EB6F91" w:rsidRPr="00495C58" w:rsidRDefault="00E16654" w:rsidP="00EB6F91">
            <w:pPr>
              <w:spacing w:line="240" w:lineRule="auto"/>
              <w:rPr>
                <w:rFonts w:ascii="Browallia New" w:hAnsi="Browallia New" w:cs="Browallia New"/>
                <w:sz w:val="28"/>
                <w:szCs w:val="28"/>
                <w:cs/>
              </w:rPr>
            </w:pPr>
            <w:r w:rsidRPr="00495C58">
              <w:rPr>
                <w:rFonts w:ascii="Browallia New" w:hAnsi="Browallia New" w:cs="Browallia New"/>
                <w:sz w:val="28"/>
                <w:szCs w:val="28"/>
                <w:u w:val="single"/>
                <w:cs/>
                <w:lang w:val="en-GB"/>
              </w:rPr>
              <w:t>หัก</w:t>
            </w:r>
            <w:r w:rsidRPr="00495C58">
              <w:rPr>
                <w:rFonts w:ascii="Browallia New" w:hAnsi="Browallia New" w:cs="Browallia New"/>
                <w:sz w:val="28"/>
                <w:szCs w:val="28"/>
                <w:cs/>
                <w:lang w:val="en-GB"/>
              </w:rPr>
              <w:t xml:space="preserve"> ส่วนที่ถึงกำหนดชำระภายในหนึ่งปี</w:t>
            </w:r>
          </w:p>
        </w:tc>
        <w:tc>
          <w:tcPr>
            <w:tcW w:w="2497" w:type="dxa"/>
            <w:vAlign w:val="bottom"/>
          </w:tcPr>
          <w:p w14:paraId="21F2C37B" w14:textId="1481B74D" w:rsidR="00EB6F91" w:rsidRPr="00495C58" w:rsidRDefault="000E32B9" w:rsidP="00745499">
            <w:pPr>
              <w:pBdr>
                <w:bottom w:val="single" w:sz="4" w:space="1" w:color="auto"/>
              </w:pBd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(1,2</w:t>
            </w:r>
            <w:r w:rsidR="00193215" w:rsidRPr="00495C58">
              <w:rPr>
                <w:rFonts w:ascii="Browallia New" w:hAnsi="Browallia New" w:cs="Browallia New"/>
                <w:sz w:val="28"/>
                <w:szCs w:val="28"/>
                <w:lang w:val="en-GB"/>
              </w:rPr>
              <w:t>70</w:t>
            </w:r>
            <w:r w:rsidRPr="00495C58">
              <w:rPr>
                <w:rFonts w:ascii="Browallia New" w:hAnsi="Browallia New" w:cs="Browallia New"/>
                <w:sz w:val="28"/>
                <w:szCs w:val="28"/>
                <w:lang w:val="en-GB"/>
              </w:rPr>
              <w:t>,8</w:t>
            </w:r>
            <w:r w:rsidR="00193215" w:rsidRPr="00495C58">
              <w:rPr>
                <w:rFonts w:ascii="Browallia New" w:hAnsi="Browallia New" w:cs="Browallia New"/>
                <w:sz w:val="28"/>
                <w:szCs w:val="28"/>
                <w:lang w:val="en-GB"/>
              </w:rPr>
              <w:t>70</w:t>
            </w:r>
            <w:r w:rsidRPr="00495C58">
              <w:rPr>
                <w:rFonts w:ascii="Browallia New" w:hAnsi="Browallia New" w:cs="Browallia New"/>
                <w:sz w:val="28"/>
                <w:szCs w:val="28"/>
                <w:lang w:val="en-GB"/>
              </w:rPr>
              <w:t>)</w:t>
            </w:r>
          </w:p>
        </w:tc>
        <w:tc>
          <w:tcPr>
            <w:tcW w:w="2610" w:type="dxa"/>
            <w:vAlign w:val="bottom"/>
          </w:tcPr>
          <w:p w14:paraId="749E58F1" w14:textId="2F5280C6" w:rsidR="00EB6F91" w:rsidRPr="00495C58" w:rsidRDefault="00A424AF" w:rsidP="00745499">
            <w:pPr>
              <w:pBdr>
                <w:bottom w:val="single" w:sz="4" w:space="1" w:color="auto"/>
              </w:pBd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(609,926)</w:t>
            </w:r>
          </w:p>
        </w:tc>
      </w:tr>
      <w:tr w:rsidR="00EB6F91" w:rsidRPr="00495C58" w14:paraId="21483715" w14:textId="77777777" w:rsidTr="00173520">
        <w:tc>
          <w:tcPr>
            <w:tcW w:w="3902" w:type="dxa"/>
          </w:tcPr>
          <w:p w14:paraId="62DCFE6A" w14:textId="7953CA64" w:rsidR="00EB6F91" w:rsidRPr="00495C58" w:rsidRDefault="00EB6F91" w:rsidP="00EB6F91">
            <w:pPr>
              <w:spacing w:line="240" w:lineRule="auto"/>
              <w:rPr>
                <w:rFonts w:ascii="Browallia New" w:hAnsi="Browallia New" w:cs="Browallia New"/>
                <w:sz w:val="28"/>
                <w:szCs w:val="28"/>
                <w:cs/>
                <w:lang w:val="en-GB"/>
              </w:rPr>
            </w:pPr>
            <w:r w:rsidRPr="00495C58">
              <w:rPr>
                <w:rFonts w:ascii="Browallia New" w:hAnsi="Browallia New" w:cs="Browallia New"/>
                <w:sz w:val="28"/>
                <w:szCs w:val="28"/>
                <w:cs/>
                <w:lang w:val="en-GB"/>
              </w:rPr>
              <w:t>สุทธิ</w:t>
            </w:r>
          </w:p>
        </w:tc>
        <w:tc>
          <w:tcPr>
            <w:tcW w:w="2497" w:type="dxa"/>
          </w:tcPr>
          <w:p w14:paraId="53191108" w14:textId="435D9539" w:rsidR="00EB6F91" w:rsidRPr="00495C58" w:rsidRDefault="00193215" w:rsidP="00745499">
            <w:pPr>
              <w:pBdr>
                <w:bottom w:val="single" w:sz="12" w:space="1" w:color="auto"/>
              </w:pBd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541</w:t>
            </w:r>
            <w:r w:rsidR="000E32B9" w:rsidRPr="00495C58">
              <w:rPr>
                <w:rFonts w:ascii="Browallia New" w:hAnsi="Browallia New" w:cs="Browallia New"/>
                <w:sz w:val="28"/>
                <w:szCs w:val="28"/>
                <w:lang w:val="en-GB"/>
              </w:rPr>
              <w:t>,</w:t>
            </w:r>
            <w:r w:rsidRPr="00495C58">
              <w:rPr>
                <w:rFonts w:ascii="Browallia New" w:hAnsi="Browallia New" w:cs="Browallia New"/>
                <w:sz w:val="28"/>
                <w:szCs w:val="28"/>
                <w:lang w:val="en-GB"/>
              </w:rPr>
              <w:t>186</w:t>
            </w:r>
          </w:p>
        </w:tc>
        <w:tc>
          <w:tcPr>
            <w:tcW w:w="2610" w:type="dxa"/>
          </w:tcPr>
          <w:p w14:paraId="76832C52" w14:textId="777DC324" w:rsidR="00EB6F91" w:rsidRPr="00495C58" w:rsidRDefault="00745499" w:rsidP="00745499">
            <w:pPr>
              <w:pBdr>
                <w:bottom w:val="single" w:sz="12" w:space="1" w:color="auto"/>
              </w:pBdr>
              <w:spacing w:line="240" w:lineRule="auto"/>
              <w:jc w:val="right"/>
              <w:rPr>
                <w:rFonts w:ascii="Browallia New" w:hAnsi="Browallia New" w:cs="Browallia New"/>
                <w:sz w:val="28"/>
                <w:szCs w:val="28"/>
                <w:lang w:val="en-GB"/>
              </w:rPr>
            </w:pPr>
            <w:r w:rsidRPr="00495C58">
              <w:rPr>
                <w:rFonts w:ascii="Browallia New" w:hAnsi="Browallia New" w:cs="Browallia New"/>
                <w:sz w:val="28"/>
                <w:szCs w:val="28"/>
                <w:lang w:val="en-GB"/>
              </w:rPr>
              <w:t>269,416</w:t>
            </w:r>
          </w:p>
        </w:tc>
      </w:tr>
    </w:tbl>
    <w:p w14:paraId="3927E0DA" w14:textId="77777777" w:rsidR="008716B1" w:rsidRPr="00495C58" w:rsidRDefault="008716B1"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color w:val="000000" w:themeColor="text1"/>
          <w:sz w:val="28"/>
          <w:szCs w:val="28"/>
        </w:rPr>
      </w:pPr>
    </w:p>
    <w:p w14:paraId="3F9AA598" w14:textId="2D7E567E" w:rsidR="00603AE8" w:rsidRPr="00495C5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color w:val="000000" w:themeColor="text1"/>
          <w:sz w:val="28"/>
          <w:szCs w:val="28"/>
        </w:rPr>
      </w:pPr>
      <w:r w:rsidRPr="00495C58">
        <w:rPr>
          <w:rFonts w:ascii="Browallia New" w:hAnsi="Browallia New" w:cs="Browallia New" w:hint="cs"/>
          <w:i/>
          <w:iCs/>
          <w:color w:val="000000" w:themeColor="text1"/>
          <w:sz w:val="28"/>
          <w:szCs w:val="28"/>
          <w:cs/>
        </w:rPr>
        <w:t>การปรับปรุงโครงสร้างหนี้</w:t>
      </w:r>
    </w:p>
    <w:p w14:paraId="2ACF8C11" w14:textId="77777777" w:rsidR="00603AE8" w:rsidRPr="00495C5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rPr>
      </w:pPr>
      <w:r w:rsidRPr="00495C58">
        <w:rPr>
          <w:rFonts w:ascii="Browallia New" w:hAnsi="Browallia New" w:cs="Browallia New"/>
          <w:color w:val="000000" w:themeColor="text1"/>
          <w:sz w:val="28"/>
          <w:szCs w:val="28"/>
          <w:u w:val="single"/>
          <w:cs/>
        </w:rPr>
        <w:t>บริษัท</w:t>
      </w:r>
    </w:p>
    <w:p w14:paraId="773D2577" w14:textId="0592AC3B" w:rsidR="00603AE8" w:rsidRPr="00495C5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495C58">
        <w:rPr>
          <w:rFonts w:ascii="Browallia New" w:hAnsi="Browallia New" w:cs="Browallia New"/>
          <w:color w:val="000000" w:themeColor="text1"/>
          <w:sz w:val="28"/>
          <w:szCs w:val="28"/>
          <w:cs/>
        </w:rPr>
        <w:t xml:space="preserve">เมื่อวันที่ </w:t>
      </w:r>
      <w:r w:rsidRPr="00495C58">
        <w:rPr>
          <w:rFonts w:ascii="Browallia New" w:hAnsi="Browallia New" w:cs="Browallia New"/>
          <w:color w:val="000000" w:themeColor="text1"/>
          <w:sz w:val="28"/>
          <w:szCs w:val="28"/>
        </w:rPr>
        <w:t xml:space="preserve">25 </w:t>
      </w:r>
      <w:r w:rsidRPr="00495C58">
        <w:rPr>
          <w:rFonts w:ascii="Browallia New" w:hAnsi="Browallia New" w:cs="Browallia New"/>
          <w:color w:val="000000" w:themeColor="text1"/>
          <w:sz w:val="28"/>
          <w:szCs w:val="28"/>
          <w:cs/>
        </w:rPr>
        <w:t xml:space="preserve">มีนาคม </w:t>
      </w:r>
      <w:r w:rsidRPr="00495C58">
        <w:rPr>
          <w:rFonts w:ascii="Browallia New" w:hAnsi="Browallia New" w:cs="Browallia New"/>
          <w:color w:val="000000" w:themeColor="text1"/>
          <w:sz w:val="28"/>
          <w:szCs w:val="28"/>
        </w:rPr>
        <w:t>2569</w:t>
      </w:r>
      <w:r w:rsidRPr="00495C58">
        <w:rPr>
          <w:rFonts w:ascii="Browallia New" w:hAnsi="Browallia New" w:cs="Browallia New"/>
          <w:color w:val="000000" w:themeColor="text1"/>
          <w:sz w:val="28"/>
          <w:szCs w:val="28"/>
          <w:cs/>
        </w:rPr>
        <w:t xml:space="preserve"> บริษัททำสัญญาปรับปรุงโครงสร้างหนี้เพื่อเปลี่ยนแปลงเงื่อนไขบางส่วนของสัญญาเงินกู้กับสถาบันการเงินแห่งหนึ่ง โดยมีเงื่อนไขพักชำระหนี้เงินต้นและดอกเบี้ยบางส่วนเป็นระยะเวลา </w:t>
      </w:r>
      <w:r w:rsidRPr="00495C58">
        <w:rPr>
          <w:rFonts w:ascii="Browallia New" w:hAnsi="Browallia New" w:cs="Browallia New"/>
          <w:color w:val="000000" w:themeColor="text1"/>
          <w:sz w:val="28"/>
          <w:szCs w:val="28"/>
        </w:rPr>
        <w:t>1</w:t>
      </w:r>
      <w:r w:rsidRPr="00495C58">
        <w:rPr>
          <w:rFonts w:ascii="Browallia New" w:hAnsi="Browallia New" w:cs="Browallia New"/>
          <w:color w:val="000000" w:themeColor="text1"/>
          <w:sz w:val="28"/>
          <w:szCs w:val="28"/>
          <w:cs/>
        </w:rPr>
        <w:t xml:space="preserve"> ปี ตั้งแต่เดือนมกราคม </w:t>
      </w:r>
      <w:r w:rsidRPr="00495C58">
        <w:rPr>
          <w:rFonts w:ascii="Browallia New" w:hAnsi="Browallia New" w:cs="Browallia New"/>
          <w:color w:val="000000" w:themeColor="text1"/>
          <w:sz w:val="28"/>
          <w:szCs w:val="28"/>
        </w:rPr>
        <w:t>2569</w:t>
      </w:r>
      <w:r w:rsidRPr="00495C58">
        <w:rPr>
          <w:rFonts w:ascii="Browallia New" w:hAnsi="Browallia New" w:cs="Browallia New"/>
          <w:color w:val="000000" w:themeColor="text1"/>
          <w:sz w:val="28"/>
          <w:szCs w:val="28"/>
          <w:cs/>
        </w:rPr>
        <w:t xml:space="preserve"> จนถึงเดือนธันวาคม </w:t>
      </w:r>
      <w:r w:rsidRPr="00495C58">
        <w:rPr>
          <w:rFonts w:ascii="Browallia New" w:hAnsi="Browallia New" w:cs="Browallia New"/>
          <w:color w:val="000000" w:themeColor="text1"/>
          <w:sz w:val="28"/>
          <w:szCs w:val="28"/>
        </w:rPr>
        <w:t>2569</w:t>
      </w:r>
      <w:r w:rsidRPr="00495C58">
        <w:rPr>
          <w:rFonts w:ascii="Browallia New" w:hAnsi="Browallia New" w:cs="Browallia New"/>
          <w:color w:val="000000" w:themeColor="text1"/>
          <w:sz w:val="28"/>
          <w:szCs w:val="28"/>
          <w:cs/>
        </w:rPr>
        <w:t xml:space="preserve"> บริษัทจะเริ่มชำระหนี้เงินต้นและส่วนของดอกเบี้ยที่ตั้งพักไว้ในเดือนมกราคม </w:t>
      </w:r>
      <w:r w:rsidRPr="00495C58">
        <w:rPr>
          <w:rFonts w:ascii="Browallia New" w:hAnsi="Browallia New" w:cs="Browallia New"/>
          <w:color w:val="000000" w:themeColor="text1"/>
          <w:sz w:val="28"/>
          <w:szCs w:val="28"/>
        </w:rPr>
        <w:t>2570</w:t>
      </w:r>
      <w:r w:rsidRPr="00495C58">
        <w:rPr>
          <w:rFonts w:ascii="Browallia New" w:hAnsi="Browallia New" w:cs="Browallia New"/>
          <w:color w:val="000000" w:themeColor="text1"/>
          <w:sz w:val="28"/>
          <w:szCs w:val="28"/>
          <w:cs/>
        </w:rPr>
        <w:t xml:space="preserve"> และจะต้องชำระหนี้เงินต้นและดอกเบี้ยทั้งหมดภายในเดือนธันวาคม </w:t>
      </w:r>
      <w:r w:rsidRPr="00495C58">
        <w:rPr>
          <w:rFonts w:ascii="Browallia New" w:hAnsi="Browallia New" w:cs="Browallia New"/>
          <w:color w:val="000000" w:themeColor="text1"/>
          <w:sz w:val="28"/>
          <w:szCs w:val="28"/>
        </w:rPr>
        <w:t>2570</w:t>
      </w:r>
    </w:p>
    <w:p w14:paraId="7FD33665" w14:textId="77777777" w:rsidR="00603AE8" w:rsidRPr="00495C5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64DABDBF" w14:textId="465DB90E" w:rsidR="00603AE8" w:rsidRPr="00495C5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495C58">
        <w:rPr>
          <w:rFonts w:ascii="Browallia New" w:hAnsi="Browallia New" w:cs="Browallia New"/>
          <w:color w:val="000000" w:themeColor="text1"/>
          <w:sz w:val="28"/>
          <w:szCs w:val="28"/>
          <w:cs/>
        </w:rPr>
        <w:t xml:space="preserve">เมื่อวันที่ </w:t>
      </w:r>
      <w:r w:rsidRPr="00495C58">
        <w:rPr>
          <w:rFonts w:ascii="Browallia New" w:hAnsi="Browallia New" w:cs="Browallia New"/>
          <w:color w:val="000000" w:themeColor="text1"/>
          <w:sz w:val="28"/>
          <w:szCs w:val="28"/>
        </w:rPr>
        <w:t>1</w:t>
      </w:r>
      <w:r w:rsidRPr="00495C58">
        <w:rPr>
          <w:rFonts w:ascii="Browallia New" w:hAnsi="Browallia New" w:cs="Browallia New"/>
          <w:color w:val="000000" w:themeColor="text1"/>
          <w:sz w:val="28"/>
          <w:szCs w:val="28"/>
          <w:cs/>
        </w:rPr>
        <w:t xml:space="preserve"> เมษายน </w:t>
      </w:r>
      <w:r w:rsidRPr="00495C58">
        <w:rPr>
          <w:rFonts w:ascii="Browallia New" w:hAnsi="Browallia New" w:cs="Browallia New"/>
          <w:color w:val="000000" w:themeColor="text1"/>
          <w:sz w:val="28"/>
          <w:szCs w:val="28"/>
        </w:rPr>
        <w:t>2569</w:t>
      </w:r>
      <w:r w:rsidRPr="00495C58">
        <w:rPr>
          <w:rFonts w:ascii="Browallia New" w:hAnsi="Browallia New" w:cs="Browallia New"/>
          <w:color w:val="000000" w:themeColor="text1"/>
          <w:sz w:val="28"/>
          <w:szCs w:val="28"/>
          <w:cs/>
        </w:rPr>
        <w:t xml:space="preserve"> บริษัททำสัญญาปรับปรุงโครงสร้างหนี้เพื่อเปลี่ยนแปลงเงื่อนไขบางส่วนของสัญญาเงินกู้</w:t>
      </w:r>
      <w:r w:rsidR="00033F07" w:rsidRPr="00495C58">
        <w:rPr>
          <w:rFonts w:ascii="Browallia New" w:hAnsi="Browallia New" w:cs="Browallia New" w:hint="cs"/>
          <w:color w:val="000000" w:themeColor="text1"/>
          <w:sz w:val="28"/>
          <w:szCs w:val="28"/>
          <w:cs/>
        </w:rPr>
        <w:t>กับ</w:t>
      </w:r>
      <w:r w:rsidRPr="00495C58">
        <w:rPr>
          <w:rFonts w:ascii="Browallia New" w:hAnsi="Browallia New" w:cs="Browallia New"/>
          <w:color w:val="000000" w:themeColor="text1"/>
          <w:sz w:val="28"/>
          <w:szCs w:val="28"/>
          <w:cs/>
        </w:rPr>
        <w:t xml:space="preserve">สถาบันการเงินอีกแห่งหนึ่ง โดยมีเงื่อนไขพักชำระหนี้เงินต้นและดอกเบี้ยบางส่วนเป็นระยะเวลา </w:t>
      </w:r>
      <w:r w:rsidRPr="00495C58">
        <w:rPr>
          <w:rFonts w:ascii="Browallia New" w:hAnsi="Browallia New" w:cs="Browallia New"/>
          <w:color w:val="000000" w:themeColor="text1"/>
          <w:sz w:val="28"/>
          <w:szCs w:val="28"/>
        </w:rPr>
        <w:t>1</w:t>
      </w:r>
      <w:r w:rsidRPr="00495C58">
        <w:rPr>
          <w:rFonts w:ascii="Browallia New" w:hAnsi="Browallia New" w:cs="Browallia New"/>
          <w:color w:val="000000" w:themeColor="text1"/>
          <w:sz w:val="28"/>
          <w:szCs w:val="28"/>
          <w:cs/>
        </w:rPr>
        <w:t xml:space="preserve"> ปี ซึ่งมีผลตั้งแต่เดือนมีนาคม </w:t>
      </w:r>
      <w:r w:rsidRPr="00495C58">
        <w:rPr>
          <w:rFonts w:ascii="Browallia New" w:hAnsi="Browallia New" w:cs="Browallia New"/>
          <w:color w:val="000000" w:themeColor="text1"/>
          <w:sz w:val="28"/>
          <w:szCs w:val="28"/>
        </w:rPr>
        <w:t>2569</w:t>
      </w:r>
      <w:r w:rsidRPr="00495C58">
        <w:rPr>
          <w:rFonts w:ascii="Browallia New" w:hAnsi="Browallia New" w:cs="Browallia New"/>
          <w:color w:val="000000" w:themeColor="text1"/>
          <w:sz w:val="28"/>
          <w:szCs w:val="28"/>
          <w:cs/>
        </w:rPr>
        <w:t xml:space="preserve"> จนถึงเดือนกุมภาพันธ์ </w:t>
      </w:r>
      <w:r w:rsidRPr="00495C58">
        <w:rPr>
          <w:rFonts w:ascii="Browallia New" w:hAnsi="Browallia New" w:cs="Browallia New"/>
          <w:color w:val="000000" w:themeColor="text1"/>
          <w:sz w:val="28"/>
          <w:szCs w:val="28"/>
        </w:rPr>
        <w:t>2570</w:t>
      </w:r>
      <w:r w:rsidRPr="00495C58">
        <w:rPr>
          <w:rFonts w:ascii="Browallia New" w:hAnsi="Browallia New" w:cs="Browallia New"/>
          <w:color w:val="000000" w:themeColor="text1"/>
          <w:sz w:val="28"/>
          <w:szCs w:val="28"/>
          <w:cs/>
        </w:rPr>
        <w:t xml:space="preserve"> และจะต้องชำระหนี้เงินต้นและดอกเบี้ยทั้งหมดภายในเดือนมีนาคม </w:t>
      </w:r>
      <w:r w:rsidRPr="00495C58">
        <w:rPr>
          <w:rFonts w:ascii="Browallia New" w:hAnsi="Browallia New" w:cs="Browallia New"/>
          <w:color w:val="000000" w:themeColor="text1"/>
          <w:sz w:val="28"/>
          <w:szCs w:val="28"/>
        </w:rPr>
        <w:t>2570</w:t>
      </w:r>
    </w:p>
    <w:p w14:paraId="36AE285F" w14:textId="77777777" w:rsidR="00603AE8" w:rsidRPr="00495C5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01911BB9" w14:textId="77777777" w:rsidR="002F1837" w:rsidRPr="00495C58" w:rsidRDefault="002F1837"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76A21DF0" w14:textId="77777777" w:rsidR="002F1837" w:rsidRPr="00495C58" w:rsidRDefault="002F1837"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37E2726B" w14:textId="77777777" w:rsidR="002F1837" w:rsidRPr="00495C58" w:rsidRDefault="002F1837"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5A8F5AA4" w14:textId="77777777" w:rsidR="002F1837" w:rsidRPr="00495C58" w:rsidRDefault="002F1837"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1FCE5069" w14:textId="77777777" w:rsidR="002F1837" w:rsidRPr="00495C58" w:rsidRDefault="002F1837"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524F9223" w14:textId="77777777" w:rsidR="00603AE8" w:rsidRPr="00495C5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rPr>
      </w:pPr>
      <w:r w:rsidRPr="00495C58">
        <w:rPr>
          <w:rFonts w:ascii="Browallia New" w:hAnsi="Browallia New" w:cs="Browallia New"/>
          <w:color w:val="000000" w:themeColor="text1"/>
          <w:sz w:val="28"/>
          <w:szCs w:val="28"/>
          <w:u w:val="single"/>
          <w:cs/>
        </w:rPr>
        <w:lastRenderedPageBreak/>
        <w:t>บริษัทย่อย</w:t>
      </w:r>
    </w:p>
    <w:p w14:paraId="51A62972" w14:textId="08E2BD2B" w:rsidR="00603AE8" w:rsidRPr="00495C5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495C58">
        <w:rPr>
          <w:rFonts w:ascii="Browallia New" w:hAnsi="Browallia New" w:cs="Browallia New"/>
          <w:color w:val="000000" w:themeColor="text1"/>
          <w:sz w:val="28"/>
          <w:szCs w:val="28"/>
          <w:cs/>
        </w:rPr>
        <w:t xml:space="preserve">เมื่อวันที่ </w:t>
      </w:r>
      <w:r w:rsidRPr="00495C58">
        <w:rPr>
          <w:rFonts w:ascii="Browallia New" w:hAnsi="Browallia New" w:cs="Browallia New"/>
          <w:color w:val="000000" w:themeColor="text1"/>
          <w:sz w:val="28"/>
          <w:szCs w:val="28"/>
        </w:rPr>
        <w:t xml:space="preserve">25 </w:t>
      </w:r>
      <w:r w:rsidRPr="00495C58">
        <w:rPr>
          <w:rFonts w:ascii="Browallia New" w:hAnsi="Browallia New" w:cs="Browallia New"/>
          <w:color w:val="000000" w:themeColor="text1"/>
          <w:sz w:val="28"/>
          <w:szCs w:val="28"/>
          <w:cs/>
        </w:rPr>
        <w:t xml:space="preserve">มีนาคม </w:t>
      </w:r>
      <w:r w:rsidRPr="00495C58">
        <w:rPr>
          <w:rFonts w:ascii="Browallia New" w:hAnsi="Browallia New" w:cs="Browallia New"/>
          <w:color w:val="000000" w:themeColor="text1"/>
          <w:sz w:val="28"/>
          <w:szCs w:val="28"/>
        </w:rPr>
        <w:t>2569</w:t>
      </w:r>
      <w:r w:rsidRPr="00495C58">
        <w:rPr>
          <w:rFonts w:ascii="Browallia New" w:hAnsi="Browallia New" w:cs="Browallia New"/>
          <w:color w:val="000000" w:themeColor="text1"/>
          <w:sz w:val="28"/>
          <w:szCs w:val="28"/>
          <w:cs/>
        </w:rPr>
        <w:t xml:space="preserve"> บริษัทย่อยแห่งหนึ่งทำสัญญาปรับปรุงโครงสร้างหนี้เพื่อเปลี่ยนแปลงเงื่อนไขบางส่วนของสัญญาเงินกู้กับสถาบันการเงินแห่งหนึ่ง โดยมีเงื่อนไขพักชำระหนี้เงินต้นและดอกเบี้ยบางส่วนเป็นระยะเวลา </w:t>
      </w:r>
      <w:r w:rsidRPr="00495C58">
        <w:rPr>
          <w:rFonts w:ascii="Browallia New" w:hAnsi="Browallia New" w:cs="Browallia New"/>
          <w:color w:val="000000" w:themeColor="text1"/>
          <w:sz w:val="28"/>
          <w:szCs w:val="28"/>
        </w:rPr>
        <w:t>1</w:t>
      </w:r>
      <w:r w:rsidRPr="00495C58">
        <w:rPr>
          <w:rFonts w:ascii="Browallia New" w:hAnsi="Browallia New" w:cs="Browallia New"/>
          <w:color w:val="000000" w:themeColor="text1"/>
          <w:sz w:val="28"/>
          <w:szCs w:val="28"/>
          <w:cs/>
        </w:rPr>
        <w:t xml:space="preserve"> ปี ตั้งแต่เดือนมกราคม </w:t>
      </w:r>
      <w:r w:rsidRPr="00495C58">
        <w:rPr>
          <w:rFonts w:ascii="Browallia New" w:hAnsi="Browallia New" w:cs="Browallia New"/>
          <w:color w:val="000000" w:themeColor="text1"/>
          <w:sz w:val="28"/>
          <w:szCs w:val="28"/>
        </w:rPr>
        <w:t>2569</w:t>
      </w:r>
      <w:r w:rsidRPr="00495C58">
        <w:rPr>
          <w:rFonts w:ascii="Browallia New" w:hAnsi="Browallia New" w:cs="Browallia New"/>
          <w:color w:val="000000" w:themeColor="text1"/>
          <w:sz w:val="28"/>
          <w:szCs w:val="28"/>
          <w:cs/>
        </w:rPr>
        <w:t xml:space="preserve"> จนถึงเดือนธันวาคม </w:t>
      </w:r>
      <w:r w:rsidRPr="00495C58">
        <w:rPr>
          <w:rFonts w:ascii="Browallia New" w:hAnsi="Browallia New" w:cs="Browallia New"/>
          <w:color w:val="000000" w:themeColor="text1"/>
          <w:sz w:val="28"/>
          <w:szCs w:val="28"/>
        </w:rPr>
        <w:t>2569</w:t>
      </w:r>
      <w:r w:rsidRPr="00495C58">
        <w:rPr>
          <w:rFonts w:ascii="Browallia New" w:hAnsi="Browallia New" w:cs="Browallia New"/>
          <w:color w:val="000000" w:themeColor="text1"/>
          <w:sz w:val="28"/>
          <w:szCs w:val="28"/>
          <w:cs/>
        </w:rPr>
        <w:t xml:space="preserve"> บริษัทย่อยจะเริ่มชำระหนี้เงินต้นและส่วนของดอกเบี้ยที่ตั้งพักไว้ในเดือนมกราคม </w:t>
      </w:r>
      <w:r w:rsidRPr="00495C58">
        <w:rPr>
          <w:rFonts w:ascii="Browallia New" w:hAnsi="Browallia New" w:cs="Browallia New"/>
          <w:color w:val="000000" w:themeColor="text1"/>
          <w:sz w:val="28"/>
          <w:szCs w:val="28"/>
        </w:rPr>
        <w:t>2570</w:t>
      </w:r>
      <w:r w:rsidRPr="00495C58">
        <w:rPr>
          <w:rFonts w:ascii="Browallia New" w:hAnsi="Browallia New" w:cs="Browallia New"/>
          <w:color w:val="000000" w:themeColor="text1"/>
          <w:sz w:val="28"/>
          <w:szCs w:val="28"/>
          <w:cs/>
        </w:rPr>
        <w:t xml:space="preserve"> และจะต้องชำระหนี้เงินต้นและดอกเบี้ยทั้งหมดภายในเดือนธันวาคม </w:t>
      </w:r>
      <w:r w:rsidRPr="00495C58">
        <w:rPr>
          <w:rFonts w:ascii="Browallia New" w:hAnsi="Browallia New" w:cs="Browallia New"/>
          <w:color w:val="000000" w:themeColor="text1"/>
          <w:sz w:val="28"/>
          <w:szCs w:val="28"/>
        </w:rPr>
        <w:t>2570</w:t>
      </w:r>
    </w:p>
    <w:p w14:paraId="6E90E75B" w14:textId="77777777" w:rsidR="00603AE8" w:rsidRPr="00495C5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4808924F" w14:textId="0173457C" w:rsidR="00603AE8" w:rsidRPr="00495C5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495C58">
        <w:rPr>
          <w:rFonts w:ascii="Browallia New" w:hAnsi="Browallia New" w:cs="Browallia New"/>
          <w:color w:val="000000" w:themeColor="text1"/>
          <w:sz w:val="28"/>
          <w:szCs w:val="28"/>
          <w:cs/>
        </w:rPr>
        <w:t xml:space="preserve">เมื่อวันที่ </w:t>
      </w:r>
      <w:r w:rsidRPr="00495C58">
        <w:rPr>
          <w:rFonts w:ascii="Browallia New" w:hAnsi="Browallia New" w:cs="Browallia New"/>
          <w:color w:val="000000" w:themeColor="text1"/>
          <w:sz w:val="28"/>
          <w:szCs w:val="28"/>
        </w:rPr>
        <w:t xml:space="preserve">1 </w:t>
      </w:r>
      <w:r w:rsidRPr="00495C58">
        <w:rPr>
          <w:rFonts w:ascii="Browallia New" w:hAnsi="Browallia New" w:cs="Browallia New"/>
          <w:color w:val="000000" w:themeColor="text1"/>
          <w:sz w:val="28"/>
          <w:szCs w:val="28"/>
          <w:cs/>
        </w:rPr>
        <w:t xml:space="preserve">เมษายน </w:t>
      </w:r>
      <w:r w:rsidRPr="00495C58">
        <w:rPr>
          <w:rFonts w:ascii="Browallia New" w:hAnsi="Browallia New" w:cs="Browallia New"/>
          <w:color w:val="000000" w:themeColor="text1"/>
          <w:sz w:val="28"/>
          <w:szCs w:val="28"/>
        </w:rPr>
        <w:t xml:space="preserve">2569 </w:t>
      </w:r>
      <w:r w:rsidRPr="00495C58">
        <w:rPr>
          <w:rFonts w:ascii="Browallia New" w:hAnsi="Browallia New" w:cs="Browallia New"/>
          <w:color w:val="000000" w:themeColor="text1"/>
          <w:sz w:val="28"/>
          <w:szCs w:val="28"/>
          <w:cs/>
        </w:rPr>
        <w:t xml:space="preserve">บริษัทย่อย </w:t>
      </w:r>
      <w:r w:rsidRPr="00495C58">
        <w:rPr>
          <w:rFonts w:ascii="Browallia New" w:hAnsi="Browallia New" w:cs="Browallia New"/>
          <w:color w:val="000000" w:themeColor="text1"/>
          <w:sz w:val="28"/>
          <w:szCs w:val="28"/>
        </w:rPr>
        <w:t xml:space="preserve">2 </w:t>
      </w:r>
      <w:r w:rsidRPr="00495C58">
        <w:rPr>
          <w:rFonts w:ascii="Browallia New" w:hAnsi="Browallia New" w:cs="Browallia New"/>
          <w:color w:val="000000" w:themeColor="text1"/>
          <w:sz w:val="28"/>
          <w:szCs w:val="28"/>
          <w:cs/>
        </w:rPr>
        <w:t xml:space="preserve">แห่งทำสัญญาปรับปรุงโครงสร้างหนี้เพื่อเปลี่ยนแปลงเงื่อนไขบางส่วนของสัญญาเงินกู้สถาบันการเงินอีกแห่งหนึ่ง โดยมีเงื่อนไขพักชำระหนี้เงินต้นและดอกเบี้ยบางส่วนเป็นระยะเวลา </w:t>
      </w:r>
      <w:r w:rsidRPr="00495C58">
        <w:rPr>
          <w:rFonts w:ascii="Browallia New" w:hAnsi="Browallia New" w:cs="Browallia New"/>
          <w:color w:val="000000" w:themeColor="text1"/>
          <w:sz w:val="28"/>
          <w:szCs w:val="28"/>
        </w:rPr>
        <w:t xml:space="preserve">1 </w:t>
      </w:r>
      <w:r w:rsidRPr="00495C58">
        <w:rPr>
          <w:rFonts w:ascii="Browallia New" w:hAnsi="Browallia New" w:cs="Browallia New"/>
          <w:color w:val="000000" w:themeColor="text1"/>
          <w:sz w:val="28"/>
          <w:szCs w:val="28"/>
          <w:cs/>
        </w:rPr>
        <w:t xml:space="preserve">ปี ซึ่งมีผลตั้งแต่เดือนมีนาคม </w:t>
      </w:r>
      <w:r w:rsidRPr="00495C58">
        <w:rPr>
          <w:rFonts w:ascii="Browallia New" w:hAnsi="Browallia New" w:cs="Browallia New"/>
          <w:color w:val="000000" w:themeColor="text1"/>
          <w:sz w:val="28"/>
          <w:szCs w:val="28"/>
        </w:rPr>
        <w:t xml:space="preserve">2569 </w:t>
      </w:r>
      <w:r w:rsidRPr="00495C58">
        <w:rPr>
          <w:rFonts w:ascii="Browallia New" w:hAnsi="Browallia New" w:cs="Browallia New"/>
          <w:color w:val="000000" w:themeColor="text1"/>
          <w:sz w:val="28"/>
          <w:szCs w:val="28"/>
          <w:cs/>
        </w:rPr>
        <w:t xml:space="preserve">จนถึงเดือนกุมภาพันธ์ </w:t>
      </w:r>
      <w:r w:rsidRPr="00495C58">
        <w:rPr>
          <w:rFonts w:ascii="Browallia New" w:hAnsi="Browallia New" w:cs="Browallia New"/>
          <w:color w:val="000000" w:themeColor="text1"/>
          <w:sz w:val="28"/>
          <w:szCs w:val="28"/>
        </w:rPr>
        <w:t xml:space="preserve">2570 </w:t>
      </w:r>
      <w:r w:rsidRPr="00495C58">
        <w:rPr>
          <w:rFonts w:ascii="Browallia New" w:hAnsi="Browallia New" w:cs="Browallia New"/>
          <w:color w:val="000000" w:themeColor="text1"/>
          <w:sz w:val="28"/>
          <w:szCs w:val="28"/>
          <w:cs/>
        </w:rPr>
        <w:t xml:space="preserve">และจะต้องชำระหนี้เงินต้นและดอกเบี้ยทั้งหมดภายในเดือนมีนาคม </w:t>
      </w:r>
      <w:r w:rsidRPr="00495C58">
        <w:rPr>
          <w:rFonts w:ascii="Browallia New" w:hAnsi="Browallia New" w:cs="Browallia New"/>
          <w:color w:val="000000" w:themeColor="text1"/>
          <w:sz w:val="28"/>
          <w:szCs w:val="28"/>
        </w:rPr>
        <w:t>2570</w:t>
      </w:r>
    </w:p>
    <w:p w14:paraId="0BE1AB1B" w14:textId="77777777" w:rsidR="00603AE8" w:rsidRPr="00495C5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B6DEC72" w14:textId="7AB09A52" w:rsidR="00603AE8" w:rsidRPr="00495C5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495C58">
        <w:rPr>
          <w:rFonts w:ascii="Browallia New" w:hAnsi="Browallia New" w:cs="Browallia New" w:hint="cs"/>
          <w:color w:val="000000" w:themeColor="text1"/>
          <w:sz w:val="28"/>
          <w:szCs w:val="28"/>
          <w:cs/>
        </w:rPr>
        <w:t>ทั้งนี้ กลุ่มบริษัทได้รับรู้ผลกระทบ</w:t>
      </w:r>
      <w:r w:rsidR="00C46C36" w:rsidRPr="00495C58">
        <w:rPr>
          <w:rFonts w:ascii="Browallia New" w:hAnsi="Browallia New" w:cs="Browallia New" w:hint="cs"/>
          <w:color w:val="000000" w:themeColor="text1"/>
          <w:sz w:val="28"/>
          <w:szCs w:val="28"/>
          <w:cs/>
        </w:rPr>
        <w:t>จาก</w:t>
      </w:r>
      <w:r w:rsidRPr="00495C58">
        <w:rPr>
          <w:rFonts w:ascii="Browallia New" w:hAnsi="Browallia New" w:cs="Browallia New" w:hint="cs"/>
          <w:color w:val="000000" w:themeColor="text1"/>
          <w:sz w:val="28"/>
          <w:szCs w:val="28"/>
          <w:cs/>
        </w:rPr>
        <w:t>การวัดมูลค่าของกระแสเงินสดจ่ายที่เปลี่ยนแปลงไป โดยรวมดอกเบี้ยและ ดอกเบี้ยผิดนัดชำระค้างจ่ายที่บันทึก</w:t>
      </w:r>
      <w:r w:rsidR="00C46C36" w:rsidRPr="00495C58">
        <w:rPr>
          <w:rFonts w:ascii="Browallia New" w:hAnsi="Browallia New" w:cs="Browallia New" w:hint="cs"/>
          <w:color w:val="000000" w:themeColor="text1"/>
          <w:sz w:val="28"/>
          <w:szCs w:val="28"/>
          <w:cs/>
        </w:rPr>
        <w:t>รวม</w:t>
      </w:r>
      <w:r w:rsidRPr="00495C58">
        <w:rPr>
          <w:rFonts w:ascii="Browallia New" w:hAnsi="Browallia New" w:cs="Browallia New" w:hint="cs"/>
          <w:color w:val="000000" w:themeColor="text1"/>
          <w:sz w:val="28"/>
          <w:szCs w:val="28"/>
          <w:cs/>
        </w:rPr>
        <w:t xml:space="preserve">ในเจ้าหนี้การค้าและเจ้าหนี้อื่นแล้ว </w:t>
      </w:r>
      <w:r w:rsidR="00C46C36" w:rsidRPr="00495C58">
        <w:rPr>
          <w:rFonts w:ascii="Browallia New" w:hAnsi="Browallia New" w:cs="Browallia New" w:hint="cs"/>
          <w:color w:val="000000" w:themeColor="text1"/>
          <w:sz w:val="28"/>
          <w:szCs w:val="28"/>
          <w:cs/>
        </w:rPr>
        <w:t>ซึ่งมีผลให้มีการ</w:t>
      </w:r>
      <w:r w:rsidRPr="00495C58">
        <w:rPr>
          <w:rFonts w:ascii="Browallia New" w:hAnsi="Browallia New" w:cs="Browallia New" w:hint="cs"/>
          <w:color w:val="000000" w:themeColor="text1"/>
          <w:sz w:val="28"/>
          <w:szCs w:val="28"/>
          <w:cs/>
        </w:rPr>
        <w:t>รับรู้กำไรจากการปรับโครงสร้างหนี้</w:t>
      </w:r>
      <w:r w:rsidR="00C46C36" w:rsidRPr="00495C58">
        <w:rPr>
          <w:rFonts w:ascii="Browallia New" w:hAnsi="Browallia New" w:cs="Browallia New" w:hint="cs"/>
          <w:color w:val="000000" w:themeColor="text1"/>
          <w:sz w:val="28"/>
          <w:szCs w:val="28"/>
          <w:cs/>
        </w:rPr>
        <w:t>รวมอยู่ใน</w:t>
      </w:r>
      <w:r w:rsidRPr="00495C58">
        <w:rPr>
          <w:rFonts w:ascii="Browallia New" w:hAnsi="Browallia New" w:cs="Browallia New" w:hint="cs"/>
          <w:color w:val="000000" w:themeColor="text1"/>
          <w:sz w:val="28"/>
          <w:szCs w:val="28"/>
          <w:cs/>
        </w:rPr>
        <w:t xml:space="preserve">รายได้อื่นในงบกำไรขาดทุนเบ็ดเสร็จรวมและเฉพาะบริษัทเป็นจำนวน </w:t>
      </w:r>
      <w:r w:rsidRPr="00495C58">
        <w:rPr>
          <w:rFonts w:ascii="Browallia New" w:hAnsi="Browallia New" w:cs="Browallia New"/>
          <w:color w:val="000000" w:themeColor="text1"/>
          <w:sz w:val="28"/>
          <w:szCs w:val="28"/>
        </w:rPr>
        <w:t>1</w:t>
      </w:r>
      <w:r w:rsidR="0090012E" w:rsidRPr="00495C58">
        <w:rPr>
          <w:rFonts w:ascii="Browallia New" w:hAnsi="Browallia New" w:cs="Browallia New"/>
          <w:color w:val="000000" w:themeColor="text1"/>
          <w:sz w:val="28"/>
          <w:szCs w:val="28"/>
        </w:rPr>
        <w:t>6</w:t>
      </w:r>
      <w:r w:rsidRPr="00495C58">
        <w:rPr>
          <w:rFonts w:ascii="Browallia New" w:hAnsi="Browallia New" w:cs="Browallia New"/>
          <w:color w:val="000000" w:themeColor="text1"/>
          <w:sz w:val="28"/>
          <w:szCs w:val="28"/>
        </w:rPr>
        <w:t>.</w:t>
      </w:r>
      <w:r w:rsidR="001B7607" w:rsidRPr="00495C58">
        <w:rPr>
          <w:rFonts w:ascii="Browallia New" w:hAnsi="Browallia New" w:cs="Browallia New"/>
          <w:color w:val="000000" w:themeColor="text1"/>
          <w:sz w:val="28"/>
          <w:szCs w:val="28"/>
        </w:rPr>
        <w:t>90</w:t>
      </w:r>
      <w:r w:rsidRPr="00495C58">
        <w:rPr>
          <w:rFonts w:ascii="Browallia New" w:hAnsi="Browallia New" w:cs="Browallia New"/>
          <w:color w:val="000000" w:themeColor="text1"/>
          <w:sz w:val="28"/>
          <w:szCs w:val="28"/>
        </w:rPr>
        <w:t xml:space="preserve"> </w:t>
      </w:r>
      <w:r w:rsidRPr="00495C58">
        <w:rPr>
          <w:rFonts w:ascii="Browallia New" w:hAnsi="Browallia New" w:cs="Browallia New" w:hint="cs"/>
          <w:color w:val="000000" w:themeColor="text1"/>
          <w:sz w:val="28"/>
          <w:szCs w:val="28"/>
          <w:cs/>
        </w:rPr>
        <w:t xml:space="preserve">ล้านบาท และ </w:t>
      </w:r>
      <w:r w:rsidR="00176BE4" w:rsidRPr="00495C58">
        <w:rPr>
          <w:rFonts w:ascii="Browallia New" w:hAnsi="Browallia New" w:cs="Browallia New"/>
          <w:color w:val="000000" w:themeColor="text1"/>
          <w:sz w:val="28"/>
          <w:szCs w:val="28"/>
        </w:rPr>
        <w:t>8</w:t>
      </w:r>
      <w:r w:rsidRPr="00495C58">
        <w:rPr>
          <w:rFonts w:ascii="Browallia New" w:hAnsi="Browallia New" w:cs="Browallia New"/>
          <w:color w:val="000000" w:themeColor="text1"/>
          <w:sz w:val="28"/>
          <w:szCs w:val="28"/>
        </w:rPr>
        <w:t>.2</w:t>
      </w:r>
      <w:r w:rsidR="00176BE4" w:rsidRPr="00495C58">
        <w:rPr>
          <w:rFonts w:ascii="Browallia New" w:hAnsi="Browallia New" w:cs="Browallia New"/>
          <w:color w:val="000000" w:themeColor="text1"/>
          <w:sz w:val="28"/>
          <w:szCs w:val="28"/>
        </w:rPr>
        <w:t>8</w:t>
      </w:r>
      <w:r w:rsidRPr="00495C58">
        <w:rPr>
          <w:rFonts w:ascii="Browallia New" w:hAnsi="Browallia New" w:cs="Browallia New"/>
          <w:color w:val="000000" w:themeColor="text1"/>
          <w:sz w:val="28"/>
          <w:szCs w:val="28"/>
        </w:rPr>
        <w:t xml:space="preserve"> </w:t>
      </w:r>
      <w:r w:rsidRPr="00495C58">
        <w:rPr>
          <w:rFonts w:ascii="Browallia New" w:hAnsi="Browallia New" w:cs="Browallia New" w:hint="cs"/>
          <w:color w:val="000000" w:themeColor="text1"/>
          <w:sz w:val="28"/>
          <w:szCs w:val="28"/>
          <w:cs/>
        </w:rPr>
        <w:t>ล้านบาท ตามลำดับ</w:t>
      </w:r>
    </w:p>
    <w:p w14:paraId="16C3AA8F" w14:textId="77777777" w:rsidR="00603AE8" w:rsidRPr="00495C5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4096861D" w14:textId="0AA1674E" w:rsidR="00EC4FEC" w:rsidRPr="00495C58" w:rsidRDefault="00B75AEF" w:rsidP="002632A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495C58">
        <w:rPr>
          <w:rFonts w:ascii="Browallia New" w:hAnsi="Browallia New" w:cs="Browallia New"/>
          <w:b/>
          <w:bCs/>
          <w:color w:val="000000" w:themeColor="text1"/>
          <w:sz w:val="28"/>
          <w:szCs w:val="28"/>
          <w:cs/>
        </w:rPr>
        <w:t>ทุนเรือนหุ้น</w:t>
      </w:r>
      <w:r w:rsidR="00002759" w:rsidRPr="00495C58">
        <w:rPr>
          <w:rFonts w:ascii="Browallia New" w:hAnsi="Browallia New" w:cs="Browallia New" w:hint="cs"/>
          <w:b/>
          <w:bCs/>
          <w:color w:val="000000" w:themeColor="text1"/>
          <w:sz w:val="28"/>
          <w:szCs w:val="28"/>
          <w:cs/>
        </w:rPr>
        <w:t>และส่วนเกินมูลค่าหุ้น</w:t>
      </w:r>
    </w:p>
    <w:p w14:paraId="4857E868" w14:textId="77777777" w:rsidR="00B75AEF" w:rsidRPr="00495C58" w:rsidRDefault="00B75AEF" w:rsidP="00B75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109" w:type="dxa"/>
        <w:tblInd w:w="450" w:type="dxa"/>
        <w:tblLayout w:type="fixed"/>
        <w:tblLook w:val="0000" w:firstRow="0" w:lastRow="0" w:firstColumn="0" w:lastColumn="0" w:noHBand="0" w:noVBand="0"/>
      </w:tblPr>
      <w:tblGrid>
        <w:gridCol w:w="2773"/>
        <w:gridCol w:w="1584"/>
        <w:gridCol w:w="1584"/>
        <w:gridCol w:w="1584"/>
        <w:gridCol w:w="1584"/>
      </w:tblGrid>
      <w:tr w:rsidR="00ED0325" w:rsidRPr="00495C58" w14:paraId="560D47D2" w14:textId="77777777" w:rsidTr="00002759">
        <w:tc>
          <w:tcPr>
            <w:tcW w:w="2773" w:type="dxa"/>
          </w:tcPr>
          <w:p w14:paraId="1101690D" w14:textId="77777777" w:rsidR="00ED0325" w:rsidRPr="00495C58" w:rsidRDefault="00ED0325" w:rsidP="00226D00">
            <w:pPr>
              <w:spacing w:line="240" w:lineRule="auto"/>
              <w:rPr>
                <w:rFonts w:ascii="Browallia New" w:eastAsia="Arial Unicode MS" w:hAnsi="Browallia New" w:cs="Browallia New"/>
                <w:sz w:val="28"/>
                <w:szCs w:val="28"/>
                <w:cs/>
              </w:rPr>
            </w:pPr>
          </w:p>
        </w:tc>
        <w:tc>
          <w:tcPr>
            <w:tcW w:w="6336" w:type="dxa"/>
            <w:gridSpan w:val="4"/>
            <w:vAlign w:val="bottom"/>
          </w:tcPr>
          <w:p w14:paraId="7E27C068" w14:textId="3C8A8484" w:rsidR="00ED0325" w:rsidRPr="00495C58" w:rsidRDefault="00B76DF4" w:rsidP="00226D00">
            <w:pPr>
              <w:pBdr>
                <w:bottom w:val="single" w:sz="4" w:space="1" w:color="auto"/>
              </w:pBdr>
              <w:tabs>
                <w:tab w:val="decimal" w:pos="1368"/>
              </w:tabs>
              <w:spacing w:line="240" w:lineRule="auto"/>
              <w:ind w:left="-15"/>
              <w:jc w:val="center"/>
              <w:rPr>
                <w:rFonts w:ascii="Browallia New" w:eastAsia="Arial Unicode MS" w:hAnsi="Browallia New" w:cs="Browallia New"/>
                <w:sz w:val="28"/>
                <w:szCs w:val="28"/>
                <w:cs/>
              </w:rPr>
            </w:pPr>
            <w:r w:rsidRPr="00495C58">
              <w:rPr>
                <w:rFonts w:ascii="Browallia New" w:eastAsia="Arial Unicode MS" w:hAnsi="Browallia New" w:cs="Browallia New" w:hint="cs"/>
                <w:sz w:val="28"/>
                <w:szCs w:val="28"/>
                <w:cs/>
              </w:rPr>
              <w:t>ข้อมูลทาง</w:t>
            </w:r>
            <w:r w:rsidR="00ED0325" w:rsidRPr="00495C58">
              <w:rPr>
                <w:rFonts w:ascii="Browallia New" w:eastAsia="Arial Unicode MS" w:hAnsi="Browallia New" w:cs="Browallia New"/>
                <w:sz w:val="28"/>
                <w:szCs w:val="28"/>
                <w:cs/>
              </w:rPr>
              <w:t>การเงินรวมและเฉพาะบริษัท</w:t>
            </w:r>
          </w:p>
        </w:tc>
      </w:tr>
      <w:tr w:rsidR="00ED0325" w:rsidRPr="00495C58" w14:paraId="1763D67A" w14:textId="77777777" w:rsidTr="00002759">
        <w:tc>
          <w:tcPr>
            <w:tcW w:w="2773" w:type="dxa"/>
          </w:tcPr>
          <w:p w14:paraId="56892ECF" w14:textId="77777777" w:rsidR="00ED0325" w:rsidRPr="00495C58" w:rsidRDefault="00ED0325" w:rsidP="00226D00">
            <w:pPr>
              <w:spacing w:line="240" w:lineRule="auto"/>
              <w:rPr>
                <w:rFonts w:ascii="Browallia New" w:eastAsia="Arial Unicode MS" w:hAnsi="Browallia New" w:cs="Browallia New"/>
                <w:sz w:val="28"/>
                <w:szCs w:val="28"/>
                <w:cs/>
              </w:rPr>
            </w:pPr>
          </w:p>
        </w:tc>
        <w:tc>
          <w:tcPr>
            <w:tcW w:w="1584" w:type="dxa"/>
            <w:vAlign w:val="bottom"/>
          </w:tcPr>
          <w:p w14:paraId="67D5AE23" w14:textId="77777777" w:rsidR="00ED0325" w:rsidRPr="00495C58" w:rsidRDefault="00ED0325" w:rsidP="00226D00">
            <w:pPr>
              <w:pBdr>
                <w:bottom w:val="single" w:sz="4" w:space="1" w:color="auto"/>
              </w:pBdr>
              <w:tabs>
                <w:tab w:val="decimal" w:pos="1368"/>
              </w:tabs>
              <w:spacing w:line="240" w:lineRule="auto"/>
              <w:ind w:left="-15"/>
              <w:jc w:val="center"/>
              <w:rPr>
                <w:rFonts w:ascii="Browallia New" w:eastAsia="Arial Unicode MS" w:hAnsi="Browallia New" w:cs="Browallia New"/>
                <w:sz w:val="28"/>
                <w:szCs w:val="28"/>
                <w:cs/>
              </w:rPr>
            </w:pPr>
            <w:r w:rsidRPr="00495C58">
              <w:rPr>
                <w:rFonts w:ascii="Browallia New" w:eastAsia="Arial Unicode MS" w:hAnsi="Browallia New" w:cs="Browallia New"/>
                <w:sz w:val="28"/>
                <w:szCs w:val="28"/>
                <w:cs/>
              </w:rPr>
              <w:t>ทุนจดทะเบียน</w:t>
            </w:r>
          </w:p>
        </w:tc>
        <w:tc>
          <w:tcPr>
            <w:tcW w:w="1584" w:type="dxa"/>
            <w:vAlign w:val="bottom"/>
          </w:tcPr>
          <w:p w14:paraId="0B8666FC" w14:textId="77777777" w:rsidR="00ED0325" w:rsidRPr="00495C58" w:rsidRDefault="00ED0325" w:rsidP="00226D00">
            <w:pPr>
              <w:pBdr>
                <w:bottom w:val="single" w:sz="4" w:space="1" w:color="auto"/>
              </w:pBdr>
              <w:tabs>
                <w:tab w:val="decimal" w:pos="1368"/>
              </w:tabs>
              <w:spacing w:line="240" w:lineRule="auto"/>
              <w:ind w:left="-15"/>
              <w:jc w:val="center"/>
              <w:rPr>
                <w:rFonts w:ascii="Browallia New" w:eastAsia="Arial Unicode MS" w:hAnsi="Browallia New" w:cs="Browallia New"/>
                <w:sz w:val="28"/>
                <w:szCs w:val="28"/>
                <w:cs/>
              </w:rPr>
            </w:pPr>
            <w:r w:rsidRPr="00495C58">
              <w:rPr>
                <w:rFonts w:ascii="Browallia New" w:eastAsia="Arial Unicode MS" w:hAnsi="Browallia New" w:cs="Browallia New"/>
                <w:sz w:val="28"/>
                <w:szCs w:val="28"/>
                <w:cs/>
              </w:rPr>
              <w:t>หุ้นที่ออกและเรียกชำระแล้ว</w:t>
            </w:r>
          </w:p>
        </w:tc>
        <w:tc>
          <w:tcPr>
            <w:tcW w:w="1584" w:type="dxa"/>
            <w:vAlign w:val="bottom"/>
          </w:tcPr>
          <w:p w14:paraId="3E298519" w14:textId="77777777" w:rsidR="00ED0325" w:rsidRPr="00495C58" w:rsidRDefault="00ED0325" w:rsidP="00226D00">
            <w:pPr>
              <w:pBdr>
                <w:bottom w:val="single" w:sz="4" w:space="1" w:color="auto"/>
              </w:pBdr>
              <w:tabs>
                <w:tab w:val="decimal" w:pos="1368"/>
              </w:tabs>
              <w:spacing w:line="240" w:lineRule="auto"/>
              <w:ind w:left="-15"/>
              <w:jc w:val="center"/>
              <w:rPr>
                <w:rFonts w:ascii="Browallia New" w:eastAsia="Arial Unicode MS" w:hAnsi="Browallia New" w:cs="Browallia New"/>
                <w:sz w:val="28"/>
                <w:szCs w:val="28"/>
                <w:cs/>
              </w:rPr>
            </w:pPr>
            <w:r w:rsidRPr="00495C58">
              <w:rPr>
                <w:rFonts w:ascii="Browallia New" w:eastAsia="Arial Unicode MS" w:hAnsi="Browallia New" w:cs="Browallia New"/>
                <w:sz w:val="28"/>
                <w:szCs w:val="28"/>
                <w:cs/>
              </w:rPr>
              <w:t>หุ้นสามัญ</w:t>
            </w:r>
          </w:p>
        </w:tc>
        <w:tc>
          <w:tcPr>
            <w:tcW w:w="1584" w:type="dxa"/>
            <w:vAlign w:val="bottom"/>
          </w:tcPr>
          <w:p w14:paraId="59E3E8B9" w14:textId="77777777" w:rsidR="00ED0325" w:rsidRPr="00495C58" w:rsidRDefault="00ED0325" w:rsidP="00226D00">
            <w:pPr>
              <w:pBdr>
                <w:bottom w:val="single" w:sz="4" w:space="1" w:color="auto"/>
              </w:pBdr>
              <w:tabs>
                <w:tab w:val="decimal" w:pos="1368"/>
              </w:tabs>
              <w:spacing w:line="240" w:lineRule="auto"/>
              <w:ind w:left="-15"/>
              <w:jc w:val="center"/>
              <w:rPr>
                <w:rFonts w:ascii="Browallia New" w:eastAsia="Arial Unicode MS" w:hAnsi="Browallia New" w:cs="Browallia New"/>
                <w:sz w:val="28"/>
                <w:szCs w:val="28"/>
              </w:rPr>
            </w:pPr>
            <w:r w:rsidRPr="00495C58">
              <w:rPr>
                <w:rFonts w:ascii="Browallia New" w:eastAsia="Arial Unicode MS" w:hAnsi="Browallia New" w:cs="Browallia New"/>
                <w:sz w:val="28"/>
                <w:szCs w:val="28"/>
                <w:cs/>
              </w:rPr>
              <w:t>ส่วนเกินมุลค่าหุ้น</w:t>
            </w:r>
          </w:p>
        </w:tc>
      </w:tr>
      <w:tr w:rsidR="00ED0325" w:rsidRPr="00495C58" w14:paraId="1FD762FF" w14:textId="77777777" w:rsidTr="00002759">
        <w:tc>
          <w:tcPr>
            <w:tcW w:w="2773" w:type="dxa"/>
          </w:tcPr>
          <w:p w14:paraId="6C27D4EB" w14:textId="77777777" w:rsidR="00ED0325" w:rsidRPr="00495C58" w:rsidRDefault="00ED0325" w:rsidP="00226D00">
            <w:pPr>
              <w:spacing w:line="240" w:lineRule="auto"/>
              <w:rPr>
                <w:rFonts w:ascii="Browallia New" w:eastAsia="Arial Unicode MS" w:hAnsi="Browallia New" w:cs="Browallia New"/>
                <w:sz w:val="28"/>
                <w:szCs w:val="28"/>
                <w:cs/>
              </w:rPr>
            </w:pPr>
          </w:p>
        </w:tc>
        <w:tc>
          <w:tcPr>
            <w:tcW w:w="1584" w:type="dxa"/>
            <w:vAlign w:val="bottom"/>
          </w:tcPr>
          <w:p w14:paraId="4F2029F7" w14:textId="77777777" w:rsidR="00ED0325" w:rsidRPr="00495C58" w:rsidRDefault="00ED0325" w:rsidP="00226D00">
            <w:pPr>
              <w:pBdr>
                <w:bottom w:val="single" w:sz="4" w:space="1" w:color="auto"/>
              </w:pBdr>
              <w:tabs>
                <w:tab w:val="decimal" w:pos="1368"/>
              </w:tabs>
              <w:spacing w:line="240" w:lineRule="auto"/>
              <w:ind w:left="-15"/>
              <w:jc w:val="center"/>
              <w:rPr>
                <w:rFonts w:ascii="Browallia New" w:eastAsia="Arial Unicode MS" w:hAnsi="Browallia New" w:cs="Browallia New"/>
                <w:sz w:val="28"/>
                <w:szCs w:val="28"/>
                <w:cs/>
              </w:rPr>
            </w:pPr>
            <w:r w:rsidRPr="00495C58">
              <w:rPr>
                <w:rFonts w:ascii="Browallia New" w:eastAsia="Arial Unicode MS" w:hAnsi="Browallia New" w:cs="Browallia New" w:hint="cs"/>
                <w:sz w:val="28"/>
                <w:szCs w:val="28"/>
                <w:cs/>
              </w:rPr>
              <w:t>หุ้น</w:t>
            </w:r>
          </w:p>
        </w:tc>
        <w:tc>
          <w:tcPr>
            <w:tcW w:w="1584" w:type="dxa"/>
            <w:vAlign w:val="bottom"/>
          </w:tcPr>
          <w:p w14:paraId="1FF6C678" w14:textId="77777777" w:rsidR="00ED0325" w:rsidRPr="00495C58" w:rsidRDefault="00ED0325" w:rsidP="00226D00">
            <w:pPr>
              <w:pBdr>
                <w:bottom w:val="single" w:sz="4" w:space="1" w:color="auto"/>
              </w:pBdr>
              <w:tabs>
                <w:tab w:val="decimal" w:pos="1368"/>
              </w:tabs>
              <w:spacing w:line="240" w:lineRule="auto"/>
              <w:ind w:left="-15"/>
              <w:jc w:val="center"/>
              <w:rPr>
                <w:rFonts w:ascii="Browallia New" w:eastAsia="Arial Unicode MS" w:hAnsi="Browallia New" w:cs="Browallia New"/>
                <w:sz w:val="28"/>
                <w:szCs w:val="28"/>
                <w:cs/>
              </w:rPr>
            </w:pPr>
            <w:r w:rsidRPr="00495C58">
              <w:rPr>
                <w:rFonts w:ascii="Browallia New" w:eastAsia="Arial Unicode MS" w:hAnsi="Browallia New" w:cs="Browallia New" w:hint="cs"/>
                <w:sz w:val="28"/>
                <w:szCs w:val="28"/>
                <w:cs/>
              </w:rPr>
              <w:t>หุ้น</w:t>
            </w:r>
          </w:p>
        </w:tc>
        <w:tc>
          <w:tcPr>
            <w:tcW w:w="1584" w:type="dxa"/>
            <w:vAlign w:val="bottom"/>
          </w:tcPr>
          <w:p w14:paraId="5928A5FC" w14:textId="4740FB61" w:rsidR="00ED0325" w:rsidRPr="00495C58" w:rsidRDefault="006F066D" w:rsidP="006F066D">
            <w:pPr>
              <w:pBdr>
                <w:bottom w:val="single" w:sz="4" w:space="1" w:color="auto"/>
              </w:pBdr>
              <w:tabs>
                <w:tab w:val="decimal" w:pos="1368"/>
              </w:tabs>
              <w:spacing w:line="240" w:lineRule="auto"/>
              <w:ind w:left="-15"/>
              <w:jc w:val="center"/>
              <w:rPr>
                <w:rFonts w:ascii="Browallia New" w:eastAsia="Arial Unicode MS" w:hAnsi="Browallia New" w:cs="Browallia New"/>
                <w:sz w:val="28"/>
                <w:szCs w:val="28"/>
                <w:cs/>
              </w:rPr>
            </w:pPr>
            <w:r w:rsidRPr="00495C58">
              <w:rPr>
                <w:rFonts w:ascii="Browallia New" w:eastAsia="Arial Unicode MS" w:hAnsi="Browallia New" w:cs="Browallia New" w:hint="cs"/>
                <w:sz w:val="28"/>
                <w:szCs w:val="28"/>
                <w:cs/>
              </w:rPr>
              <w:t>พัน</w:t>
            </w:r>
            <w:r w:rsidR="00ED0325" w:rsidRPr="00495C58">
              <w:rPr>
                <w:rFonts w:ascii="Browallia New" w:eastAsia="Arial Unicode MS" w:hAnsi="Browallia New" w:cs="Browallia New" w:hint="cs"/>
                <w:sz w:val="28"/>
                <w:szCs w:val="28"/>
                <w:cs/>
              </w:rPr>
              <w:t>บาท</w:t>
            </w:r>
          </w:p>
        </w:tc>
        <w:tc>
          <w:tcPr>
            <w:tcW w:w="1584" w:type="dxa"/>
            <w:vAlign w:val="bottom"/>
          </w:tcPr>
          <w:p w14:paraId="07749DD3" w14:textId="731ACD19" w:rsidR="00ED0325" w:rsidRPr="00495C58" w:rsidRDefault="006F066D" w:rsidP="006F066D">
            <w:pPr>
              <w:pBdr>
                <w:bottom w:val="single" w:sz="4" w:space="1" w:color="auto"/>
              </w:pBdr>
              <w:tabs>
                <w:tab w:val="decimal" w:pos="1368"/>
              </w:tabs>
              <w:spacing w:line="240" w:lineRule="auto"/>
              <w:ind w:left="-15"/>
              <w:jc w:val="center"/>
              <w:rPr>
                <w:rFonts w:ascii="Browallia New" w:eastAsia="Arial Unicode MS" w:hAnsi="Browallia New" w:cs="Browallia New"/>
                <w:sz w:val="28"/>
                <w:szCs w:val="28"/>
              </w:rPr>
            </w:pPr>
            <w:r w:rsidRPr="00495C58">
              <w:rPr>
                <w:rFonts w:ascii="Browallia New" w:eastAsia="Arial Unicode MS" w:hAnsi="Browallia New" w:cs="Browallia New" w:hint="cs"/>
                <w:sz w:val="28"/>
                <w:szCs w:val="28"/>
                <w:cs/>
              </w:rPr>
              <w:t>พัน</w:t>
            </w:r>
            <w:r w:rsidR="00ED0325" w:rsidRPr="00495C58">
              <w:rPr>
                <w:rFonts w:ascii="Browallia New" w:eastAsia="Arial Unicode MS" w:hAnsi="Browallia New" w:cs="Browallia New" w:hint="cs"/>
                <w:sz w:val="28"/>
                <w:szCs w:val="28"/>
                <w:cs/>
              </w:rPr>
              <w:t>บาท</w:t>
            </w:r>
          </w:p>
        </w:tc>
      </w:tr>
      <w:tr w:rsidR="00ED0325" w:rsidRPr="00495C58" w14:paraId="618D8EAF" w14:textId="77777777" w:rsidTr="00002759">
        <w:tc>
          <w:tcPr>
            <w:tcW w:w="2773" w:type="dxa"/>
          </w:tcPr>
          <w:p w14:paraId="24FDA515" w14:textId="77777777" w:rsidR="00ED0325" w:rsidRPr="00495C58" w:rsidRDefault="00ED0325" w:rsidP="00226D00">
            <w:pPr>
              <w:spacing w:line="240" w:lineRule="auto"/>
              <w:rPr>
                <w:rFonts w:ascii="Browallia New" w:eastAsia="Arial Unicode MS" w:hAnsi="Browallia New" w:cs="Browallia New"/>
                <w:sz w:val="28"/>
                <w:szCs w:val="28"/>
                <w:cs/>
              </w:rPr>
            </w:pPr>
          </w:p>
        </w:tc>
        <w:tc>
          <w:tcPr>
            <w:tcW w:w="1584" w:type="dxa"/>
            <w:vAlign w:val="bottom"/>
          </w:tcPr>
          <w:p w14:paraId="31B2E54E" w14:textId="77777777" w:rsidR="00ED0325" w:rsidRPr="00495C58" w:rsidRDefault="00ED0325" w:rsidP="00226D00">
            <w:pPr>
              <w:tabs>
                <w:tab w:val="decimal" w:pos="1368"/>
              </w:tabs>
              <w:spacing w:line="240" w:lineRule="auto"/>
              <w:ind w:left="-15"/>
              <w:rPr>
                <w:rFonts w:ascii="Browallia New" w:eastAsia="Arial Unicode MS" w:hAnsi="Browallia New" w:cs="Browallia New"/>
                <w:sz w:val="28"/>
                <w:szCs w:val="28"/>
              </w:rPr>
            </w:pPr>
          </w:p>
        </w:tc>
        <w:tc>
          <w:tcPr>
            <w:tcW w:w="1584" w:type="dxa"/>
            <w:vAlign w:val="bottom"/>
          </w:tcPr>
          <w:p w14:paraId="3713B089" w14:textId="77777777" w:rsidR="00ED0325" w:rsidRPr="00495C58" w:rsidRDefault="00ED0325" w:rsidP="00226D00">
            <w:pPr>
              <w:tabs>
                <w:tab w:val="decimal" w:pos="1368"/>
              </w:tabs>
              <w:spacing w:line="240" w:lineRule="auto"/>
              <w:ind w:left="-15"/>
              <w:rPr>
                <w:rFonts w:ascii="Browallia New" w:eastAsia="Arial Unicode MS" w:hAnsi="Browallia New" w:cs="Browallia New"/>
                <w:sz w:val="28"/>
                <w:szCs w:val="28"/>
              </w:rPr>
            </w:pPr>
          </w:p>
        </w:tc>
        <w:tc>
          <w:tcPr>
            <w:tcW w:w="1584" w:type="dxa"/>
            <w:vAlign w:val="bottom"/>
          </w:tcPr>
          <w:p w14:paraId="09685163" w14:textId="77777777" w:rsidR="00ED0325" w:rsidRPr="00495C58" w:rsidRDefault="00ED0325" w:rsidP="00226D00">
            <w:pPr>
              <w:tabs>
                <w:tab w:val="decimal" w:pos="1368"/>
              </w:tabs>
              <w:spacing w:line="240" w:lineRule="auto"/>
              <w:ind w:left="-15"/>
              <w:rPr>
                <w:rFonts w:ascii="Browallia New" w:eastAsia="Arial Unicode MS" w:hAnsi="Browallia New" w:cs="Browallia New"/>
                <w:sz w:val="28"/>
                <w:szCs w:val="28"/>
              </w:rPr>
            </w:pPr>
          </w:p>
        </w:tc>
        <w:tc>
          <w:tcPr>
            <w:tcW w:w="1584" w:type="dxa"/>
            <w:vAlign w:val="bottom"/>
          </w:tcPr>
          <w:p w14:paraId="0206FFBC" w14:textId="77777777" w:rsidR="00ED0325" w:rsidRPr="00495C58" w:rsidRDefault="00ED0325" w:rsidP="00226D00">
            <w:pPr>
              <w:tabs>
                <w:tab w:val="decimal" w:pos="1368"/>
              </w:tabs>
              <w:spacing w:line="240" w:lineRule="auto"/>
              <w:ind w:left="-15"/>
              <w:rPr>
                <w:rFonts w:ascii="Browallia New" w:eastAsia="Arial Unicode MS" w:hAnsi="Browallia New" w:cs="Browallia New"/>
                <w:sz w:val="28"/>
                <w:szCs w:val="28"/>
              </w:rPr>
            </w:pPr>
          </w:p>
        </w:tc>
      </w:tr>
      <w:tr w:rsidR="00264EB0" w:rsidRPr="00495C58" w14:paraId="4A8C2C4B" w14:textId="77777777" w:rsidTr="00002759">
        <w:tc>
          <w:tcPr>
            <w:tcW w:w="2773" w:type="dxa"/>
          </w:tcPr>
          <w:p w14:paraId="0EA7C30B" w14:textId="09C5AFFB" w:rsidR="00264EB0" w:rsidRPr="00495C58" w:rsidRDefault="00264EB0" w:rsidP="00264EB0">
            <w:pPr>
              <w:spacing w:line="240" w:lineRule="auto"/>
              <w:rPr>
                <w:rFonts w:ascii="Browallia New" w:eastAsia="Arial Unicode MS" w:hAnsi="Browallia New" w:cs="Browallia New"/>
                <w:sz w:val="28"/>
                <w:szCs w:val="28"/>
                <w:cs/>
              </w:rPr>
            </w:pPr>
            <w:r w:rsidRPr="00495C58">
              <w:rPr>
                <w:rFonts w:ascii="Browallia New" w:eastAsia="Arial Unicode MS" w:hAnsi="Browallia New" w:cs="Browallia New"/>
                <w:sz w:val="28"/>
                <w:szCs w:val="28"/>
                <w:cs/>
              </w:rPr>
              <w:t xml:space="preserve">ณ วันที่ </w:t>
            </w:r>
            <w:r w:rsidRPr="00495C58">
              <w:rPr>
                <w:rFonts w:ascii="Browallia New" w:eastAsia="Arial Unicode MS" w:hAnsi="Browallia New" w:cs="Browallia New"/>
                <w:sz w:val="28"/>
                <w:szCs w:val="28"/>
              </w:rPr>
              <w:t xml:space="preserve">1 </w:t>
            </w:r>
            <w:r w:rsidRPr="00495C58">
              <w:rPr>
                <w:rFonts w:ascii="Browallia New" w:eastAsia="Arial Unicode MS" w:hAnsi="Browallia New" w:cs="Browallia New"/>
                <w:sz w:val="28"/>
                <w:szCs w:val="28"/>
                <w:cs/>
              </w:rPr>
              <w:t xml:space="preserve">มกราคม </w:t>
            </w:r>
            <w:r w:rsidRPr="00495C58">
              <w:rPr>
                <w:rFonts w:ascii="Browallia New" w:eastAsia="Arial Unicode MS" w:hAnsi="Browallia New" w:cs="Browallia New"/>
                <w:sz w:val="28"/>
                <w:szCs w:val="28"/>
              </w:rPr>
              <w:t>2568</w:t>
            </w:r>
          </w:p>
        </w:tc>
        <w:tc>
          <w:tcPr>
            <w:tcW w:w="1584" w:type="dxa"/>
            <w:vAlign w:val="bottom"/>
          </w:tcPr>
          <w:p w14:paraId="54F243F4" w14:textId="7EF5B38F" w:rsidR="00264EB0" w:rsidRPr="00495C58" w:rsidRDefault="00FD21E6" w:rsidP="00264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8"/>
                <w:szCs w:val="28"/>
              </w:rPr>
            </w:pPr>
            <w:r w:rsidRPr="00495C58">
              <w:rPr>
                <w:rFonts w:ascii="Browallia New" w:eastAsia="Arial Unicode MS" w:hAnsi="Browallia New" w:cs="Browallia New"/>
                <w:sz w:val="28"/>
                <w:szCs w:val="28"/>
              </w:rPr>
              <w:t>2,364,887,306</w:t>
            </w:r>
          </w:p>
        </w:tc>
        <w:tc>
          <w:tcPr>
            <w:tcW w:w="1584" w:type="dxa"/>
          </w:tcPr>
          <w:p w14:paraId="6D25C200" w14:textId="11611F8D" w:rsidR="00264EB0" w:rsidRPr="00495C58" w:rsidRDefault="00F34D1D" w:rsidP="00264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8"/>
                <w:szCs w:val="28"/>
                <w:lang w:val="en-GB"/>
              </w:rPr>
            </w:pPr>
            <w:r w:rsidRPr="00495C58">
              <w:rPr>
                <w:rFonts w:ascii="Browallia New" w:eastAsia="Arial Unicode MS" w:hAnsi="Browallia New" w:cs="Browallia New"/>
                <w:sz w:val="28"/>
                <w:szCs w:val="28"/>
                <w:lang w:val="en-GB"/>
              </w:rPr>
              <w:t>2,182,218,062</w:t>
            </w:r>
          </w:p>
        </w:tc>
        <w:tc>
          <w:tcPr>
            <w:tcW w:w="1584" w:type="dxa"/>
          </w:tcPr>
          <w:p w14:paraId="5C907C73" w14:textId="74A77062" w:rsidR="00264EB0" w:rsidRPr="00495C58" w:rsidRDefault="00027C2C" w:rsidP="006A6A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hAnsi="Browallia New" w:cs="Browallia New"/>
                <w:sz w:val="28"/>
                <w:szCs w:val="28"/>
              </w:rPr>
            </w:pPr>
            <w:r w:rsidRPr="00495C58">
              <w:rPr>
                <w:rFonts w:ascii="Browallia New" w:hAnsi="Browallia New" w:cs="Browallia New"/>
                <w:sz w:val="28"/>
                <w:szCs w:val="28"/>
              </w:rPr>
              <w:t>1,091,109</w:t>
            </w:r>
          </w:p>
        </w:tc>
        <w:tc>
          <w:tcPr>
            <w:tcW w:w="1584" w:type="dxa"/>
          </w:tcPr>
          <w:p w14:paraId="2E032AC2" w14:textId="5649C8EC" w:rsidR="00264EB0" w:rsidRPr="00495C58" w:rsidRDefault="00BC5828" w:rsidP="00264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8"/>
                <w:szCs w:val="28"/>
                <w:cs/>
                <w:lang w:val="en-GB"/>
              </w:rPr>
            </w:pPr>
            <w:r w:rsidRPr="00495C58">
              <w:rPr>
                <w:rFonts w:ascii="Browallia New" w:eastAsia="Arial Unicode MS" w:hAnsi="Browallia New" w:cs="Browallia New"/>
                <w:sz w:val="28"/>
                <w:szCs w:val="28"/>
                <w:lang w:val="en-GB"/>
              </w:rPr>
              <w:t>428,929</w:t>
            </w:r>
          </w:p>
        </w:tc>
      </w:tr>
      <w:tr w:rsidR="00027C2C" w:rsidRPr="00495C58" w14:paraId="3307F501" w14:textId="77777777" w:rsidTr="00002759">
        <w:tc>
          <w:tcPr>
            <w:tcW w:w="2773" w:type="dxa"/>
          </w:tcPr>
          <w:p w14:paraId="326F6CCD" w14:textId="3066D75C" w:rsidR="00027C2C" w:rsidRPr="00495C58" w:rsidRDefault="00027C2C" w:rsidP="00027C2C">
            <w:pPr>
              <w:spacing w:line="240" w:lineRule="auto"/>
              <w:rPr>
                <w:rFonts w:ascii="Browallia New" w:eastAsia="Arial Unicode MS" w:hAnsi="Browallia New" w:cs="Browallia New"/>
                <w:sz w:val="28"/>
                <w:szCs w:val="28"/>
                <w:cs/>
              </w:rPr>
            </w:pPr>
            <w:r w:rsidRPr="00495C58">
              <w:rPr>
                <w:rFonts w:ascii="Browallia New" w:eastAsia="Arial Unicode MS" w:hAnsi="Browallia New" w:cs="Browallia New"/>
                <w:sz w:val="28"/>
                <w:szCs w:val="28"/>
                <w:cs/>
              </w:rPr>
              <w:t xml:space="preserve">ณ วันที่ </w:t>
            </w:r>
            <w:r w:rsidRPr="00495C58">
              <w:rPr>
                <w:rFonts w:ascii="Browallia New" w:eastAsia="Arial Unicode MS" w:hAnsi="Browallia New" w:cs="Browallia New"/>
                <w:sz w:val="28"/>
                <w:szCs w:val="28"/>
              </w:rPr>
              <w:t xml:space="preserve">31 </w:t>
            </w:r>
            <w:r w:rsidRPr="00495C58">
              <w:rPr>
                <w:rFonts w:ascii="Browallia New" w:eastAsia="Arial Unicode MS" w:hAnsi="Browallia New" w:cs="Browallia New"/>
                <w:sz w:val="28"/>
                <w:szCs w:val="28"/>
                <w:cs/>
              </w:rPr>
              <w:t xml:space="preserve">ธันวาคม </w:t>
            </w:r>
            <w:r w:rsidRPr="00495C58">
              <w:rPr>
                <w:rFonts w:ascii="Browallia New" w:eastAsia="Arial Unicode MS" w:hAnsi="Browallia New" w:cs="Browallia New"/>
                <w:sz w:val="28"/>
                <w:szCs w:val="28"/>
              </w:rPr>
              <w:t>2568</w:t>
            </w:r>
          </w:p>
        </w:tc>
        <w:tc>
          <w:tcPr>
            <w:tcW w:w="1584" w:type="dxa"/>
            <w:vAlign w:val="bottom"/>
          </w:tcPr>
          <w:p w14:paraId="77ADB894" w14:textId="3E86302B" w:rsidR="00027C2C" w:rsidRPr="00495C58" w:rsidRDefault="00027C2C" w:rsidP="00027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8"/>
                <w:szCs w:val="28"/>
                <w:lang w:val="en-GB"/>
              </w:rPr>
            </w:pPr>
            <w:r w:rsidRPr="00495C58">
              <w:rPr>
                <w:rFonts w:ascii="Browallia New" w:eastAsia="Arial Unicode MS" w:hAnsi="Browallia New" w:cs="Browallia New"/>
                <w:sz w:val="28"/>
                <w:szCs w:val="28"/>
              </w:rPr>
              <w:t>2,364,887,306</w:t>
            </w:r>
          </w:p>
        </w:tc>
        <w:tc>
          <w:tcPr>
            <w:tcW w:w="1584" w:type="dxa"/>
          </w:tcPr>
          <w:p w14:paraId="5E8F0A3D" w14:textId="52F37E04" w:rsidR="00027C2C" w:rsidRPr="00495C58" w:rsidRDefault="00F34D1D" w:rsidP="00027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8"/>
                <w:szCs w:val="28"/>
                <w:cs/>
              </w:rPr>
            </w:pPr>
            <w:r w:rsidRPr="00495C58">
              <w:rPr>
                <w:rFonts w:ascii="Browallia New" w:eastAsia="Arial Unicode MS" w:hAnsi="Browallia New" w:cs="Browallia New"/>
                <w:sz w:val="28"/>
                <w:szCs w:val="28"/>
              </w:rPr>
              <w:t>2,182,218,062</w:t>
            </w:r>
          </w:p>
        </w:tc>
        <w:tc>
          <w:tcPr>
            <w:tcW w:w="1584" w:type="dxa"/>
          </w:tcPr>
          <w:p w14:paraId="3088A565" w14:textId="568F6606" w:rsidR="00027C2C" w:rsidRPr="00495C58" w:rsidRDefault="00027C2C" w:rsidP="00027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hAnsi="Browallia New" w:cs="Browallia New"/>
                <w:sz w:val="28"/>
                <w:szCs w:val="28"/>
              </w:rPr>
            </w:pPr>
            <w:r w:rsidRPr="00495C58">
              <w:rPr>
                <w:rFonts w:ascii="Browallia New" w:hAnsi="Browallia New" w:cs="Browallia New"/>
                <w:sz w:val="28"/>
                <w:szCs w:val="28"/>
              </w:rPr>
              <w:t>1,091,109</w:t>
            </w:r>
          </w:p>
        </w:tc>
        <w:tc>
          <w:tcPr>
            <w:tcW w:w="1584" w:type="dxa"/>
          </w:tcPr>
          <w:p w14:paraId="053DE85D" w14:textId="67ADF048" w:rsidR="00027C2C" w:rsidRPr="00495C58" w:rsidRDefault="00BC5828" w:rsidP="00027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8"/>
                <w:szCs w:val="28"/>
              </w:rPr>
            </w:pPr>
            <w:r w:rsidRPr="00495C58">
              <w:rPr>
                <w:rFonts w:ascii="Browallia New" w:eastAsia="Arial Unicode MS" w:hAnsi="Browallia New" w:cs="Browallia New"/>
                <w:sz w:val="28"/>
                <w:szCs w:val="28"/>
                <w:lang w:val="en-GB"/>
              </w:rPr>
              <w:t>428,929</w:t>
            </w:r>
          </w:p>
        </w:tc>
      </w:tr>
      <w:tr w:rsidR="000B2689" w:rsidRPr="00495C58" w14:paraId="1CDCB467" w14:textId="77777777" w:rsidTr="00002759">
        <w:tc>
          <w:tcPr>
            <w:tcW w:w="2773" w:type="dxa"/>
          </w:tcPr>
          <w:p w14:paraId="31B258E0" w14:textId="08F9C734" w:rsidR="000B2689" w:rsidRPr="00495C58" w:rsidRDefault="000B2689" w:rsidP="000B2689">
            <w:pPr>
              <w:spacing w:line="240" w:lineRule="auto"/>
              <w:rPr>
                <w:rFonts w:ascii="Browallia New" w:eastAsia="Arial Unicode MS" w:hAnsi="Browallia New" w:cs="Browallia New"/>
                <w:sz w:val="28"/>
                <w:szCs w:val="28"/>
                <w:cs/>
              </w:rPr>
            </w:pPr>
            <w:r w:rsidRPr="00495C58">
              <w:rPr>
                <w:rFonts w:ascii="Browallia New" w:eastAsia="Arial Unicode MS" w:hAnsi="Browallia New" w:cs="Browallia New" w:hint="cs"/>
                <w:sz w:val="28"/>
                <w:szCs w:val="28"/>
                <w:cs/>
              </w:rPr>
              <w:t>เพิ่มทุนในหุ้นสามัญ</w:t>
            </w:r>
          </w:p>
        </w:tc>
        <w:tc>
          <w:tcPr>
            <w:tcW w:w="1584" w:type="dxa"/>
          </w:tcPr>
          <w:p w14:paraId="22085DE5" w14:textId="06E69384" w:rsidR="000B2689" w:rsidRPr="00495C58" w:rsidRDefault="000B2689" w:rsidP="000B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center"/>
              <w:rPr>
                <w:rFonts w:ascii="Browallia New" w:eastAsia="Arial Unicode MS" w:hAnsi="Browallia New" w:cs="Browallia New"/>
                <w:sz w:val="28"/>
                <w:szCs w:val="28"/>
                <w:lang w:val="en-GB"/>
              </w:rPr>
            </w:pPr>
            <w:r w:rsidRPr="00495C58">
              <w:rPr>
                <w:rFonts w:ascii="Browallia New" w:eastAsia="Arial Unicode MS" w:hAnsi="Browallia New" w:cs="Browallia New"/>
                <w:sz w:val="28"/>
                <w:szCs w:val="28"/>
                <w:lang w:val="en-GB"/>
              </w:rPr>
              <w:t xml:space="preserve">      </w:t>
            </w:r>
            <w:r w:rsidRPr="00495C58">
              <w:rPr>
                <w:rFonts w:ascii="Browallia New" w:eastAsia="Arial Unicode MS" w:hAnsi="Browallia New" w:cs="Browallia New" w:hint="cs"/>
                <w:sz w:val="28"/>
                <w:szCs w:val="28"/>
                <w:cs/>
                <w:lang w:val="en-GB"/>
              </w:rPr>
              <w:t xml:space="preserve">      </w:t>
            </w:r>
            <w:r w:rsidRPr="00495C58">
              <w:rPr>
                <w:rFonts w:ascii="Browallia New" w:eastAsia="Arial Unicode MS" w:hAnsi="Browallia New" w:cs="Browallia New"/>
                <w:sz w:val="28"/>
                <w:szCs w:val="28"/>
                <w:lang w:val="en-GB"/>
              </w:rPr>
              <w:t xml:space="preserve">  -</w:t>
            </w:r>
          </w:p>
        </w:tc>
        <w:tc>
          <w:tcPr>
            <w:tcW w:w="1584" w:type="dxa"/>
          </w:tcPr>
          <w:p w14:paraId="3606EFD6" w14:textId="2871C5F9" w:rsidR="000B2689" w:rsidRPr="00495C58" w:rsidRDefault="000B2689" w:rsidP="000B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8"/>
                <w:szCs w:val="28"/>
                <w:lang w:val="en-GB"/>
              </w:rPr>
            </w:pPr>
            <w:r w:rsidRPr="00495C58">
              <w:rPr>
                <w:rFonts w:ascii="Browallia New" w:eastAsia="Arial Unicode MS" w:hAnsi="Browallia New" w:cs="Browallia New"/>
                <w:sz w:val="28"/>
                <w:szCs w:val="28"/>
                <w:lang w:val="en-GB"/>
              </w:rPr>
              <w:t>199</w:t>
            </w:r>
          </w:p>
        </w:tc>
        <w:tc>
          <w:tcPr>
            <w:tcW w:w="1584" w:type="dxa"/>
          </w:tcPr>
          <w:p w14:paraId="432BAFD2" w14:textId="513DEFE4" w:rsidR="000B2689" w:rsidRPr="00495C58" w:rsidRDefault="000B2689" w:rsidP="000B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center"/>
              <w:rPr>
                <w:rFonts w:ascii="Browallia New" w:hAnsi="Browallia New" w:cs="Browallia New"/>
                <w:sz w:val="28"/>
                <w:szCs w:val="28"/>
              </w:rPr>
            </w:pPr>
            <w:r w:rsidRPr="00495C58">
              <w:rPr>
                <w:rFonts w:ascii="Browallia New" w:eastAsia="Arial Unicode MS" w:hAnsi="Browallia New" w:cs="Browallia New"/>
                <w:sz w:val="28"/>
                <w:szCs w:val="28"/>
                <w:lang w:val="en-GB"/>
              </w:rPr>
              <w:t xml:space="preserve">      </w:t>
            </w:r>
            <w:r w:rsidRPr="00495C58">
              <w:rPr>
                <w:rFonts w:ascii="Browallia New" w:eastAsia="Arial Unicode MS" w:hAnsi="Browallia New" w:cs="Browallia New" w:hint="cs"/>
                <w:sz w:val="28"/>
                <w:szCs w:val="28"/>
                <w:cs/>
                <w:lang w:val="en-GB"/>
              </w:rPr>
              <w:t xml:space="preserve">      </w:t>
            </w:r>
            <w:r w:rsidRPr="00495C58">
              <w:rPr>
                <w:rFonts w:ascii="Browallia New" w:eastAsia="Arial Unicode MS" w:hAnsi="Browallia New" w:cs="Browallia New"/>
                <w:sz w:val="28"/>
                <w:szCs w:val="28"/>
                <w:lang w:val="en-GB"/>
              </w:rPr>
              <w:t xml:space="preserve">  -</w:t>
            </w:r>
          </w:p>
        </w:tc>
        <w:tc>
          <w:tcPr>
            <w:tcW w:w="1584" w:type="dxa"/>
          </w:tcPr>
          <w:p w14:paraId="7E04E546" w14:textId="2ABB0C59" w:rsidR="000B2689" w:rsidRPr="00495C58" w:rsidRDefault="000B2689" w:rsidP="000B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8"/>
                <w:szCs w:val="28"/>
              </w:rPr>
            </w:pPr>
            <w:r w:rsidRPr="00495C58">
              <w:rPr>
                <w:rFonts w:ascii="Browallia New" w:eastAsia="Arial Unicode MS" w:hAnsi="Browallia New" w:cs="Browallia New"/>
                <w:sz w:val="28"/>
                <w:szCs w:val="28"/>
              </w:rPr>
              <w:t>1</w:t>
            </w:r>
          </w:p>
        </w:tc>
      </w:tr>
      <w:tr w:rsidR="00F34D1D" w:rsidRPr="00495C58" w14:paraId="18F1F16F" w14:textId="77777777" w:rsidTr="00002759">
        <w:tc>
          <w:tcPr>
            <w:tcW w:w="2773" w:type="dxa"/>
          </w:tcPr>
          <w:p w14:paraId="75A5F6E7" w14:textId="727E22B4" w:rsidR="00F34D1D" w:rsidRPr="00495C58" w:rsidRDefault="00F34D1D" w:rsidP="00F34D1D">
            <w:pPr>
              <w:spacing w:line="240" w:lineRule="auto"/>
              <w:rPr>
                <w:rFonts w:ascii="Browallia New" w:eastAsia="Arial Unicode MS" w:hAnsi="Browallia New" w:cs="Browallia New"/>
                <w:sz w:val="28"/>
                <w:szCs w:val="28"/>
                <w:cs/>
              </w:rPr>
            </w:pPr>
            <w:r w:rsidRPr="00495C58">
              <w:rPr>
                <w:rFonts w:ascii="Browallia New" w:eastAsia="Arial Unicode MS" w:hAnsi="Browallia New" w:cs="Browallia New" w:hint="cs"/>
                <w:sz w:val="28"/>
                <w:szCs w:val="28"/>
                <w:cs/>
              </w:rPr>
              <w:t>ลดทุนจดทะเบียน</w:t>
            </w:r>
          </w:p>
        </w:tc>
        <w:tc>
          <w:tcPr>
            <w:tcW w:w="1584" w:type="dxa"/>
          </w:tcPr>
          <w:p w14:paraId="7AFDF347" w14:textId="340CFC22" w:rsidR="00F34D1D" w:rsidRPr="00495C58" w:rsidRDefault="00791BB4" w:rsidP="00F34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8"/>
                <w:szCs w:val="28"/>
                <w:lang w:val="en-GB"/>
              </w:rPr>
            </w:pPr>
            <w:r w:rsidRPr="00495C58">
              <w:rPr>
                <w:rFonts w:ascii="Browallia New" w:hAnsi="Browallia New" w:cs="Browallia New"/>
                <w:sz w:val="28"/>
                <w:szCs w:val="28"/>
              </w:rPr>
              <w:t>(182,669,045)</w:t>
            </w:r>
            <w:r w:rsidR="00F34D1D" w:rsidRPr="00495C58">
              <w:rPr>
                <w:rFonts w:ascii="Browallia New" w:hAnsi="Browallia New" w:cs="Browallia New"/>
                <w:sz w:val="28"/>
                <w:szCs w:val="28"/>
              </w:rPr>
              <w:t xml:space="preserve"> </w:t>
            </w:r>
          </w:p>
        </w:tc>
        <w:tc>
          <w:tcPr>
            <w:tcW w:w="1584" w:type="dxa"/>
          </w:tcPr>
          <w:p w14:paraId="7B6AD244" w14:textId="1F409838" w:rsidR="00F34D1D" w:rsidRPr="00495C58" w:rsidRDefault="00F34D1D" w:rsidP="00F34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center"/>
              <w:rPr>
                <w:rFonts w:ascii="Browallia New" w:eastAsia="Arial Unicode MS" w:hAnsi="Browallia New" w:cs="Browallia New"/>
                <w:sz w:val="28"/>
                <w:szCs w:val="28"/>
                <w:lang w:val="en-GB"/>
              </w:rPr>
            </w:pPr>
            <w:r w:rsidRPr="00495C58">
              <w:rPr>
                <w:rFonts w:ascii="Browallia New" w:eastAsia="Arial Unicode MS" w:hAnsi="Browallia New" w:cs="Browallia New"/>
                <w:sz w:val="28"/>
                <w:szCs w:val="28"/>
                <w:lang w:val="en-GB"/>
              </w:rPr>
              <w:t xml:space="preserve">      </w:t>
            </w:r>
            <w:r w:rsidRPr="00495C58">
              <w:rPr>
                <w:rFonts w:ascii="Browallia New" w:eastAsia="Arial Unicode MS" w:hAnsi="Browallia New" w:cs="Browallia New" w:hint="cs"/>
                <w:sz w:val="28"/>
                <w:szCs w:val="28"/>
                <w:cs/>
                <w:lang w:val="en-GB"/>
              </w:rPr>
              <w:t xml:space="preserve">      </w:t>
            </w:r>
            <w:r w:rsidRPr="00495C58">
              <w:rPr>
                <w:rFonts w:ascii="Browallia New" w:eastAsia="Arial Unicode MS" w:hAnsi="Browallia New" w:cs="Browallia New"/>
                <w:sz w:val="28"/>
                <w:szCs w:val="28"/>
                <w:lang w:val="en-GB"/>
              </w:rPr>
              <w:t xml:space="preserve">  -</w:t>
            </w:r>
          </w:p>
        </w:tc>
        <w:tc>
          <w:tcPr>
            <w:tcW w:w="1584" w:type="dxa"/>
          </w:tcPr>
          <w:p w14:paraId="4C117510" w14:textId="7DAE63AA" w:rsidR="00F34D1D" w:rsidRPr="00495C58" w:rsidRDefault="00F34D1D" w:rsidP="00F34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center"/>
              <w:rPr>
                <w:rFonts w:ascii="Browallia New" w:eastAsia="Arial Unicode MS" w:hAnsi="Browallia New" w:cs="Browallia New"/>
                <w:sz w:val="28"/>
                <w:szCs w:val="28"/>
                <w:lang w:val="en-GB"/>
              </w:rPr>
            </w:pPr>
            <w:r w:rsidRPr="00495C58">
              <w:rPr>
                <w:rFonts w:ascii="Browallia New" w:eastAsia="Arial Unicode MS" w:hAnsi="Browallia New" w:cs="Browallia New"/>
                <w:sz w:val="28"/>
                <w:szCs w:val="28"/>
                <w:lang w:val="en-GB"/>
              </w:rPr>
              <w:t xml:space="preserve">      </w:t>
            </w:r>
            <w:r w:rsidRPr="00495C58">
              <w:rPr>
                <w:rFonts w:ascii="Browallia New" w:eastAsia="Arial Unicode MS" w:hAnsi="Browallia New" w:cs="Browallia New" w:hint="cs"/>
                <w:sz w:val="28"/>
                <w:szCs w:val="28"/>
                <w:cs/>
                <w:lang w:val="en-GB"/>
              </w:rPr>
              <w:t xml:space="preserve">      </w:t>
            </w:r>
            <w:r w:rsidRPr="00495C58">
              <w:rPr>
                <w:rFonts w:ascii="Browallia New" w:eastAsia="Arial Unicode MS" w:hAnsi="Browallia New" w:cs="Browallia New"/>
                <w:sz w:val="28"/>
                <w:szCs w:val="28"/>
                <w:lang w:val="en-GB"/>
              </w:rPr>
              <w:t xml:space="preserve">  -</w:t>
            </w:r>
          </w:p>
        </w:tc>
        <w:tc>
          <w:tcPr>
            <w:tcW w:w="1584" w:type="dxa"/>
          </w:tcPr>
          <w:p w14:paraId="54C4B21D" w14:textId="3B775EB8" w:rsidR="00F34D1D" w:rsidRPr="00495C58" w:rsidRDefault="00F34D1D" w:rsidP="00F34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center"/>
              <w:rPr>
                <w:rFonts w:ascii="Browallia New" w:eastAsia="Arial Unicode MS" w:hAnsi="Browallia New" w:cs="Browallia New"/>
                <w:sz w:val="28"/>
                <w:szCs w:val="28"/>
                <w:lang w:val="en-GB"/>
              </w:rPr>
            </w:pPr>
            <w:r w:rsidRPr="00495C58">
              <w:rPr>
                <w:rFonts w:ascii="Browallia New" w:eastAsia="Arial Unicode MS" w:hAnsi="Browallia New" w:cs="Browallia New"/>
                <w:sz w:val="28"/>
                <w:szCs w:val="28"/>
                <w:lang w:val="en-GB"/>
              </w:rPr>
              <w:t xml:space="preserve">      </w:t>
            </w:r>
            <w:r w:rsidRPr="00495C58">
              <w:rPr>
                <w:rFonts w:ascii="Browallia New" w:eastAsia="Arial Unicode MS" w:hAnsi="Browallia New" w:cs="Browallia New" w:hint="cs"/>
                <w:sz w:val="28"/>
                <w:szCs w:val="28"/>
                <w:cs/>
                <w:lang w:val="en-GB"/>
              </w:rPr>
              <w:t xml:space="preserve">      </w:t>
            </w:r>
            <w:r w:rsidRPr="00495C58">
              <w:rPr>
                <w:rFonts w:ascii="Browallia New" w:eastAsia="Arial Unicode MS" w:hAnsi="Browallia New" w:cs="Browallia New"/>
                <w:sz w:val="28"/>
                <w:szCs w:val="28"/>
                <w:lang w:val="en-GB"/>
              </w:rPr>
              <w:t xml:space="preserve">  -</w:t>
            </w:r>
          </w:p>
        </w:tc>
      </w:tr>
      <w:tr w:rsidR="00F34D1D" w:rsidRPr="00495C58" w14:paraId="36267906" w14:textId="77777777" w:rsidTr="00002759">
        <w:tc>
          <w:tcPr>
            <w:tcW w:w="2773" w:type="dxa"/>
          </w:tcPr>
          <w:p w14:paraId="14C7DC36" w14:textId="691CC114" w:rsidR="00F34D1D" w:rsidRPr="00495C58" w:rsidRDefault="00F34D1D" w:rsidP="00F34D1D">
            <w:pPr>
              <w:spacing w:line="240" w:lineRule="auto"/>
              <w:rPr>
                <w:rFonts w:ascii="Browallia New" w:eastAsia="Arial Unicode MS" w:hAnsi="Browallia New" w:cs="Browallia New"/>
                <w:sz w:val="28"/>
                <w:szCs w:val="28"/>
                <w:cs/>
              </w:rPr>
            </w:pPr>
            <w:r w:rsidRPr="00495C58">
              <w:rPr>
                <w:rFonts w:ascii="Browallia New" w:eastAsia="Arial Unicode MS" w:hAnsi="Browallia New" w:cs="Browallia New"/>
                <w:sz w:val="28"/>
                <w:szCs w:val="28"/>
                <w:cs/>
              </w:rPr>
              <w:t xml:space="preserve">ณ วันที่ </w:t>
            </w:r>
            <w:r w:rsidRPr="00495C58">
              <w:rPr>
                <w:rFonts w:ascii="Browallia New" w:eastAsia="Arial Unicode MS" w:hAnsi="Browallia New" w:cs="Browallia New"/>
                <w:sz w:val="28"/>
                <w:szCs w:val="28"/>
              </w:rPr>
              <w:t>3</w:t>
            </w:r>
            <w:r w:rsidR="00880190" w:rsidRPr="00495C58">
              <w:rPr>
                <w:rFonts w:ascii="Browallia New" w:eastAsia="Arial Unicode MS" w:hAnsi="Browallia New" w:cs="Browallia New"/>
                <w:sz w:val="28"/>
                <w:szCs w:val="28"/>
              </w:rPr>
              <w:t xml:space="preserve">0 </w:t>
            </w:r>
            <w:r w:rsidR="00880190" w:rsidRPr="00495C58">
              <w:rPr>
                <w:rFonts w:ascii="Browallia New" w:eastAsia="Arial Unicode MS" w:hAnsi="Browallia New" w:cs="Browallia New" w:hint="cs"/>
                <w:sz w:val="28"/>
                <w:szCs w:val="28"/>
                <w:cs/>
              </w:rPr>
              <w:t xml:space="preserve">มิถุนายน </w:t>
            </w:r>
            <w:r w:rsidRPr="00495C58">
              <w:rPr>
                <w:rFonts w:ascii="Browallia New" w:eastAsia="Arial Unicode MS" w:hAnsi="Browallia New" w:cs="Browallia New"/>
                <w:sz w:val="28"/>
                <w:szCs w:val="28"/>
              </w:rPr>
              <w:t>2569</w:t>
            </w:r>
          </w:p>
        </w:tc>
        <w:tc>
          <w:tcPr>
            <w:tcW w:w="1584" w:type="dxa"/>
            <w:vAlign w:val="bottom"/>
          </w:tcPr>
          <w:p w14:paraId="5257AF86" w14:textId="04A53358" w:rsidR="00F34D1D" w:rsidRPr="00495C58" w:rsidRDefault="00F34D1D" w:rsidP="00F34D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8"/>
                <w:szCs w:val="28"/>
                <w:lang w:val="en-GB"/>
              </w:rPr>
            </w:pPr>
            <w:r w:rsidRPr="00495C58">
              <w:rPr>
                <w:rFonts w:ascii="Browallia New" w:eastAsia="Arial Unicode MS" w:hAnsi="Browallia New" w:cs="Browallia New"/>
                <w:sz w:val="28"/>
                <w:szCs w:val="28"/>
                <w:lang w:val="en-GB"/>
              </w:rPr>
              <w:t>2,182,218,261</w:t>
            </w:r>
          </w:p>
        </w:tc>
        <w:tc>
          <w:tcPr>
            <w:tcW w:w="1584" w:type="dxa"/>
            <w:vAlign w:val="bottom"/>
          </w:tcPr>
          <w:p w14:paraId="08F59275" w14:textId="3635CB49" w:rsidR="00F34D1D" w:rsidRPr="00495C58" w:rsidRDefault="00F34D1D" w:rsidP="00F34D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8"/>
                <w:szCs w:val="28"/>
                <w:lang w:val="en-GB"/>
              </w:rPr>
            </w:pPr>
            <w:r w:rsidRPr="00495C58">
              <w:rPr>
                <w:rFonts w:ascii="Browallia New" w:eastAsia="Arial Unicode MS" w:hAnsi="Browallia New" w:cs="Browallia New"/>
                <w:sz w:val="28"/>
                <w:szCs w:val="28"/>
                <w:lang w:val="en-GB"/>
              </w:rPr>
              <w:t>2,182,218,261</w:t>
            </w:r>
          </w:p>
        </w:tc>
        <w:tc>
          <w:tcPr>
            <w:tcW w:w="1584" w:type="dxa"/>
            <w:vAlign w:val="bottom"/>
          </w:tcPr>
          <w:p w14:paraId="50003FC3" w14:textId="1E55578D" w:rsidR="00F34D1D" w:rsidRPr="00495C58" w:rsidRDefault="00C3444B" w:rsidP="00F34D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eastAsia="Arial Unicode MS" w:hAnsi="Browallia New" w:cs="Browallia New"/>
                <w:sz w:val="28"/>
                <w:szCs w:val="28"/>
                <w:lang w:val="en-GB"/>
              </w:rPr>
            </w:pPr>
            <w:r w:rsidRPr="00495C58">
              <w:rPr>
                <w:rFonts w:ascii="Browallia New" w:hAnsi="Browallia New" w:cs="Browallia New"/>
                <w:sz w:val="28"/>
                <w:szCs w:val="28"/>
              </w:rPr>
              <w:t>1,091,109</w:t>
            </w:r>
          </w:p>
        </w:tc>
        <w:tc>
          <w:tcPr>
            <w:tcW w:w="1584" w:type="dxa"/>
          </w:tcPr>
          <w:p w14:paraId="349AEA97" w14:textId="059E1257" w:rsidR="00F34D1D" w:rsidRPr="00495C58" w:rsidRDefault="003169A9" w:rsidP="00F34D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
              <w:jc w:val="right"/>
              <w:rPr>
                <w:rFonts w:ascii="Browallia New" w:hAnsi="Browallia New" w:cs="Browallia New"/>
                <w:sz w:val="28"/>
                <w:szCs w:val="28"/>
              </w:rPr>
            </w:pPr>
            <w:r w:rsidRPr="00495C58">
              <w:rPr>
                <w:rFonts w:ascii="Browallia New" w:hAnsi="Browallia New" w:cs="Browallia New"/>
                <w:sz w:val="28"/>
                <w:szCs w:val="28"/>
              </w:rPr>
              <w:t>428,</w:t>
            </w:r>
            <w:r w:rsidR="00F533E2" w:rsidRPr="00495C58">
              <w:rPr>
                <w:rFonts w:ascii="Browallia New" w:hAnsi="Browallia New" w:cs="Browallia New"/>
                <w:sz w:val="28"/>
                <w:szCs w:val="28"/>
              </w:rPr>
              <w:t>930</w:t>
            </w:r>
          </w:p>
        </w:tc>
      </w:tr>
    </w:tbl>
    <w:p w14:paraId="7CFDB0AB" w14:textId="77777777" w:rsidR="00ED0325" w:rsidRPr="00495C58" w:rsidRDefault="00ED0325" w:rsidP="0000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4836E349" w14:textId="4ECFA770" w:rsidR="00002759" w:rsidRPr="00495C58" w:rsidRDefault="00002759" w:rsidP="0000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color w:val="000000" w:themeColor="text1"/>
          <w:sz w:val="28"/>
          <w:szCs w:val="28"/>
          <w:cs/>
        </w:rPr>
      </w:pPr>
      <w:r w:rsidRPr="00495C58">
        <w:rPr>
          <w:rFonts w:ascii="Browallia New" w:hAnsi="Browallia New" w:cs="Browallia New" w:hint="cs"/>
          <w:i/>
          <w:iCs/>
          <w:color w:val="000000" w:themeColor="text1"/>
          <w:sz w:val="28"/>
          <w:szCs w:val="28"/>
          <w:cs/>
        </w:rPr>
        <w:t>การเพิ่มทุนในหุ้นสามัญ</w:t>
      </w:r>
    </w:p>
    <w:p w14:paraId="5AC4E686" w14:textId="3557C49E" w:rsidR="005F26A2" w:rsidRPr="00495C58" w:rsidRDefault="005F26A2" w:rsidP="0000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495C58">
        <w:rPr>
          <w:rFonts w:ascii="Browallia New" w:hAnsi="Browallia New" w:cs="Browallia New"/>
          <w:color w:val="000000" w:themeColor="text1"/>
          <w:sz w:val="28"/>
          <w:szCs w:val="28"/>
          <w:cs/>
        </w:rPr>
        <w:t>เมื</w:t>
      </w:r>
      <w:r w:rsidR="00B07DF9" w:rsidRPr="00495C58">
        <w:rPr>
          <w:rFonts w:ascii="Browallia New" w:hAnsi="Browallia New" w:cs="Browallia New" w:hint="cs"/>
          <w:color w:val="000000" w:themeColor="text1"/>
          <w:sz w:val="28"/>
          <w:szCs w:val="28"/>
          <w:cs/>
        </w:rPr>
        <w:t>่</w:t>
      </w:r>
      <w:r w:rsidRPr="00495C58">
        <w:rPr>
          <w:rFonts w:ascii="Browallia New" w:hAnsi="Browallia New" w:cs="Browallia New"/>
          <w:color w:val="000000" w:themeColor="text1"/>
          <w:sz w:val="28"/>
          <w:szCs w:val="28"/>
          <w:cs/>
        </w:rPr>
        <w:t>อวันที</w:t>
      </w:r>
      <w:r w:rsidR="00B07DF9" w:rsidRPr="00495C58">
        <w:rPr>
          <w:rFonts w:ascii="Browallia New" w:hAnsi="Browallia New" w:cs="Browallia New" w:hint="cs"/>
          <w:color w:val="000000" w:themeColor="text1"/>
          <w:sz w:val="28"/>
          <w:szCs w:val="28"/>
          <w:cs/>
        </w:rPr>
        <w:t>่</w:t>
      </w:r>
      <w:r w:rsidRPr="00495C58">
        <w:rPr>
          <w:rFonts w:ascii="Browallia New" w:hAnsi="Browallia New" w:cs="Browallia New"/>
          <w:color w:val="000000" w:themeColor="text1"/>
          <w:sz w:val="28"/>
          <w:szCs w:val="28"/>
          <w:cs/>
        </w:rPr>
        <w:t xml:space="preserve"> </w:t>
      </w:r>
      <w:r w:rsidR="008754BA" w:rsidRPr="00495C58">
        <w:rPr>
          <w:rFonts w:ascii="Browallia New" w:hAnsi="Browallia New" w:cs="Browallia New"/>
          <w:color w:val="000000" w:themeColor="text1"/>
          <w:sz w:val="28"/>
          <w:szCs w:val="28"/>
        </w:rPr>
        <w:t>15</w:t>
      </w:r>
      <w:r w:rsidRPr="00495C58">
        <w:rPr>
          <w:rFonts w:ascii="Browallia New" w:hAnsi="Browallia New" w:cs="Browallia New"/>
          <w:color w:val="000000" w:themeColor="text1"/>
          <w:sz w:val="28"/>
          <w:szCs w:val="28"/>
          <w:cs/>
        </w:rPr>
        <w:t xml:space="preserve"> </w:t>
      </w:r>
      <w:r w:rsidR="008754BA" w:rsidRPr="00495C58">
        <w:rPr>
          <w:rFonts w:ascii="Browallia New" w:hAnsi="Browallia New" w:cs="Browallia New" w:hint="cs"/>
          <w:color w:val="000000" w:themeColor="text1"/>
          <w:sz w:val="28"/>
          <w:szCs w:val="28"/>
          <w:cs/>
        </w:rPr>
        <w:t>มกร</w:t>
      </w:r>
      <w:r w:rsidRPr="00495C58">
        <w:rPr>
          <w:rFonts w:ascii="Browallia New" w:hAnsi="Browallia New" w:cs="Browallia New"/>
          <w:color w:val="000000" w:themeColor="text1"/>
          <w:sz w:val="28"/>
          <w:szCs w:val="28"/>
          <w:cs/>
        </w:rPr>
        <w:t xml:space="preserve">าคม </w:t>
      </w:r>
      <w:r w:rsidR="008754BA" w:rsidRPr="00495C58">
        <w:rPr>
          <w:rFonts w:ascii="Browallia New" w:hAnsi="Browallia New" w:cs="Browallia New"/>
          <w:color w:val="000000" w:themeColor="text1"/>
          <w:sz w:val="28"/>
          <w:szCs w:val="28"/>
        </w:rPr>
        <w:t>2569</w:t>
      </w:r>
      <w:r w:rsidRPr="00495C58">
        <w:rPr>
          <w:rFonts w:ascii="Browallia New" w:hAnsi="Browallia New" w:cs="Browallia New"/>
          <w:color w:val="000000" w:themeColor="text1"/>
          <w:sz w:val="28"/>
          <w:szCs w:val="28"/>
          <w:cs/>
        </w:rPr>
        <w:t xml:space="preserve"> มีผู</w:t>
      </w:r>
      <w:r w:rsidR="00B07DF9" w:rsidRPr="00495C58">
        <w:rPr>
          <w:rFonts w:ascii="Browallia New" w:hAnsi="Browallia New" w:cs="Browallia New" w:hint="cs"/>
          <w:color w:val="000000" w:themeColor="text1"/>
          <w:sz w:val="28"/>
          <w:szCs w:val="28"/>
          <w:cs/>
        </w:rPr>
        <w:t>้</w:t>
      </w:r>
      <w:r w:rsidRPr="00495C58">
        <w:rPr>
          <w:rFonts w:ascii="Browallia New" w:hAnsi="Browallia New" w:cs="Browallia New"/>
          <w:color w:val="000000" w:themeColor="text1"/>
          <w:sz w:val="28"/>
          <w:szCs w:val="28"/>
          <w:cs/>
        </w:rPr>
        <w:t xml:space="preserve">แสดงความจํานงในการใช้สิทธิใบสําคัญแสดงสิทธิจํานวน </w:t>
      </w:r>
      <w:r w:rsidR="00B07DF9" w:rsidRPr="00495C58">
        <w:rPr>
          <w:rFonts w:ascii="Browallia New" w:hAnsi="Browallia New" w:cs="Browallia New"/>
          <w:color w:val="000000" w:themeColor="text1"/>
          <w:sz w:val="28"/>
          <w:szCs w:val="28"/>
        </w:rPr>
        <w:t>1</w:t>
      </w:r>
      <w:r w:rsidR="00043943" w:rsidRPr="00495C58">
        <w:rPr>
          <w:rFonts w:ascii="Browallia New" w:hAnsi="Browallia New" w:cs="Browallia New"/>
          <w:color w:val="000000" w:themeColor="text1"/>
          <w:sz w:val="28"/>
          <w:szCs w:val="28"/>
        </w:rPr>
        <w:t>00</w:t>
      </w:r>
      <w:r w:rsidRPr="00495C58">
        <w:rPr>
          <w:rFonts w:ascii="Browallia New" w:hAnsi="Browallia New" w:cs="Browallia New"/>
          <w:color w:val="000000" w:themeColor="text1"/>
          <w:sz w:val="28"/>
          <w:szCs w:val="28"/>
          <w:cs/>
        </w:rPr>
        <w:t xml:space="preserve"> หน่วย เพื</w:t>
      </w:r>
      <w:r w:rsidR="00B07DF9" w:rsidRPr="00495C58">
        <w:rPr>
          <w:rFonts w:ascii="Browallia New" w:hAnsi="Browallia New" w:cs="Browallia New" w:hint="cs"/>
          <w:color w:val="000000" w:themeColor="text1"/>
          <w:sz w:val="28"/>
          <w:szCs w:val="28"/>
          <w:cs/>
        </w:rPr>
        <w:t>่</w:t>
      </w:r>
      <w:r w:rsidRPr="00495C58">
        <w:rPr>
          <w:rFonts w:ascii="Browallia New" w:hAnsi="Browallia New" w:cs="Browallia New"/>
          <w:color w:val="000000" w:themeColor="text1"/>
          <w:sz w:val="28"/>
          <w:szCs w:val="28"/>
          <w:cs/>
        </w:rPr>
        <w:t>อซื</w:t>
      </w:r>
      <w:r w:rsidR="00B07DF9" w:rsidRPr="00495C58">
        <w:rPr>
          <w:rFonts w:ascii="Browallia New" w:hAnsi="Browallia New" w:cs="Browallia New" w:hint="cs"/>
          <w:color w:val="000000" w:themeColor="text1"/>
          <w:sz w:val="28"/>
          <w:szCs w:val="28"/>
          <w:cs/>
        </w:rPr>
        <w:t>้</w:t>
      </w:r>
      <w:r w:rsidRPr="00495C58">
        <w:rPr>
          <w:rFonts w:ascii="Browallia New" w:hAnsi="Browallia New" w:cs="Browallia New"/>
          <w:color w:val="000000" w:themeColor="text1"/>
          <w:sz w:val="28"/>
          <w:szCs w:val="28"/>
          <w:cs/>
        </w:rPr>
        <w:t>อหุ</w:t>
      </w:r>
      <w:r w:rsidR="00B07DF9" w:rsidRPr="00495C58">
        <w:rPr>
          <w:rFonts w:ascii="Browallia New" w:hAnsi="Browallia New" w:cs="Browallia New" w:hint="cs"/>
          <w:color w:val="000000" w:themeColor="text1"/>
          <w:sz w:val="28"/>
          <w:szCs w:val="28"/>
          <w:cs/>
        </w:rPr>
        <w:t>้</w:t>
      </w:r>
      <w:r w:rsidRPr="00495C58">
        <w:rPr>
          <w:rFonts w:ascii="Browallia New" w:hAnsi="Browallia New" w:cs="Browallia New"/>
          <w:color w:val="000000" w:themeColor="text1"/>
          <w:sz w:val="28"/>
          <w:szCs w:val="28"/>
          <w:cs/>
        </w:rPr>
        <w:t xml:space="preserve">นสามัญจํานวน </w:t>
      </w:r>
      <w:r w:rsidR="00B07DF9" w:rsidRPr="00495C58">
        <w:rPr>
          <w:rFonts w:ascii="Browallia New" w:hAnsi="Browallia New" w:cs="Browallia New"/>
          <w:color w:val="000000" w:themeColor="text1"/>
          <w:sz w:val="28"/>
          <w:szCs w:val="28"/>
        </w:rPr>
        <w:t xml:space="preserve">199 </w:t>
      </w:r>
      <w:r w:rsidRPr="00495C58">
        <w:rPr>
          <w:rFonts w:ascii="Browallia New" w:hAnsi="Browallia New" w:cs="Browallia New"/>
          <w:color w:val="000000" w:themeColor="text1"/>
          <w:sz w:val="28"/>
          <w:szCs w:val="28"/>
          <w:cs/>
        </w:rPr>
        <w:t>หุ</w:t>
      </w:r>
      <w:r w:rsidR="00B07DF9" w:rsidRPr="00495C58">
        <w:rPr>
          <w:rFonts w:ascii="Browallia New" w:hAnsi="Browallia New" w:cs="Browallia New" w:hint="cs"/>
          <w:color w:val="000000" w:themeColor="text1"/>
          <w:sz w:val="28"/>
          <w:szCs w:val="28"/>
          <w:cs/>
        </w:rPr>
        <w:t>้</w:t>
      </w:r>
      <w:r w:rsidRPr="00495C58">
        <w:rPr>
          <w:rFonts w:ascii="Browallia New" w:hAnsi="Browallia New" w:cs="Browallia New"/>
          <w:color w:val="000000" w:themeColor="text1"/>
          <w:sz w:val="28"/>
          <w:szCs w:val="28"/>
          <w:cs/>
        </w:rPr>
        <w:t xml:space="preserve">น ราคาใช้สิทธิหน่วยละ </w:t>
      </w:r>
      <w:r w:rsidR="00B07DF9" w:rsidRPr="00495C58">
        <w:rPr>
          <w:rFonts w:ascii="Browallia New" w:hAnsi="Browallia New" w:cs="Browallia New"/>
          <w:color w:val="000000" w:themeColor="text1"/>
          <w:sz w:val="28"/>
          <w:szCs w:val="28"/>
        </w:rPr>
        <w:t>3</w:t>
      </w:r>
      <w:r w:rsidRPr="00495C58">
        <w:rPr>
          <w:rFonts w:ascii="Browallia New" w:hAnsi="Browallia New" w:cs="Browallia New"/>
          <w:color w:val="000000" w:themeColor="text1"/>
          <w:sz w:val="28"/>
          <w:szCs w:val="28"/>
          <w:cs/>
        </w:rPr>
        <w:t xml:space="preserve"> บาท รวมเป็นจํานวนทั</w:t>
      </w:r>
      <w:r w:rsidR="00B07DF9" w:rsidRPr="00495C58">
        <w:rPr>
          <w:rFonts w:ascii="Browallia New" w:hAnsi="Browallia New" w:cs="Browallia New" w:hint="cs"/>
          <w:color w:val="000000" w:themeColor="text1"/>
          <w:sz w:val="28"/>
          <w:szCs w:val="28"/>
          <w:cs/>
        </w:rPr>
        <w:t>้</w:t>
      </w:r>
      <w:r w:rsidRPr="00495C58">
        <w:rPr>
          <w:rFonts w:ascii="Browallia New" w:hAnsi="Browallia New" w:cs="Browallia New"/>
          <w:color w:val="000000" w:themeColor="text1"/>
          <w:sz w:val="28"/>
          <w:szCs w:val="28"/>
          <w:cs/>
        </w:rPr>
        <w:t>งสิ</w:t>
      </w:r>
      <w:r w:rsidR="00B07DF9" w:rsidRPr="00495C58">
        <w:rPr>
          <w:rFonts w:ascii="Browallia New" w:hAnsi="Browallia New" w:cs="Browallia New" w:hint="cs"/>
          <w:color w:val="000000" w:themeColor="text1"/>
          <w:sz w:val="28"/>
          <w:szCs w:val="28"/>
          <w:cs/>
        </w:rPr>
        <w:t>้</w:t>
      </w:r>
      <w:r w:rsidRPr="00495C58">
        <w:rPr>
          <w:rFonts w:ascii="Browallia New" w:hAnsi="Browallia New" w:cs="Browallia New"/>
          <w:color w:val="000000" w:themeColor="text1"/>
          <w:sz w:val="28"/>
          <w:szCs w:val="28"/>
          <w:cs/>
        </w:rPr>
        <w:t xml:space="preserve">น </w:t>
      </w:r>
      <w:r w:rsidR="0032304F" w:rsidRPr="00495C58">
        <w:rPr>
          <w:rFonts w:ascii="Browallia New" w:hAnsi="Browallia New" w:cs="Browallia New"/>
          <w:color w:val="000000" w:themeColor="text1"/>
          <w:sz w:val="28"/>
          <w:szCs w:val="28"/>
        </w:rPr>
        <w:t>5</w:t>
      </w:r>
      <w:r w:rsidR="00AD6AA7" w:rsidRPr="00495C58">
        <w:rPr>
          <w:rFonts w:ascii="Browallia New" w:hAnsi="Browallia New" w:cs="Browallia New"/>
          <w:color w:val="000000" w:themeColor="text1"/>
          <w:sz w:val="28"/>
          <w:szCs w:val="28"/>
        </w:rPr>
        <w:t>9</w:t>
      </w:r>
      <w:r w:rsidR="00417426" w:rsidRPr="00495C58">
        <w:rPr>
          <w:rFonts w:ascii="Browallia New" w:hAnsi="Browallia New" w:cs="Browallia New"/>
          <w:color w:val="000000" w:themeColor="text1"/>
          <w:sz w:val="28"/>
          <w:szCs w:val="28"/>
        </w:rPr>
        <w:t>8</w:t>
      </w:r>
      <w:r w:rsidRPr="00495C58">
        <w:rPr>
          <w:rFonts w:ascii="Browallia New" w:hAnsi="Browallia New" w:cs="Browallia New"/>
          <w:color w:val="000000" w:themeColor="text1"/>
          <w:sz w:val="28"/>
          <w:szCs w:val="28"/>
          <w:cs/>
        </w:rPr>
        <w:t xml:space="preserve"> บาท ซึ</w:t>
      </w:r>
      <w:r w:rsidR="0032304F" w:rsidRPr="00495C58">
        <w:rPr>
          <w:rFonts w:ascii="Browallia New" w:hAnsi="Browallia New" w:cs="Browallia New" w:hint="cs"/>
          <w:color w:val="000000" w:themeColor="text1"/>
          <w:sz w:val="28"/>
          <w:szCs w:val="28"/>
          <w:cs/>
        </w:rPr>
        <w:t>่</w:t>
      </w:r>
      <w:r w:rsidRPr="00495C58">
        <w:rPr>
          <w:rFonts w:ascii="Browallia New" w:hAnsi="Browallia New" w:cs="Browallia New"/>
          <w:color w:val="000000" w:themeColor="text1"/>
          <w:sz w:val="28"/>
          <w:szCs w:val="28"/>
          <w:cs/>
        </w:rPr>
        <w:t>งบริษัทได้รับชําระแล้วเต็มจํานวน</w:t>
      </w:r>
      <w:r w:rsidR="0032304F" w:rsidRPr="00495C58">
        <w:rPr>
          <w:rFonts w:ascii="Browallia New" w:hAnsi="Browallia New" w:cs="Browallia New" w:hint="cs"/>
          <w:color w:val="000000" w:themeColor="text1"/>
          <w:sz w:val="28"/>
          <w:szCs w:val="28"/>
          <w:cs/>
        </w:rPr>
        <w:t xml:space="preserve"> </w:t>
      </w:r>
      <w:r w:rsidRPr="00495C58">
        <w:rPr>
          <w:rFonts w:ascii="Browallia New" w:hAnsi="Browallia New" w:cs="Browallia New"/>
          <w:color w:val="000000" w:themeColor="text1"/>
          <w:sz w:val="28"/>
          <w:szCs w:val="28"/>
          <w:cs/>
        </w:rPr>
        <w:t>และได้จดทะเบียนเพิ่มทุนชําระแล้วกับกระทรวงพาณิชย์เมื</w:t>
      </w:r>
      <w:r w:rsidR="0032304F" w:rsidRPr="00495C58">
        <w:rPr>
          <w:rFonts w:ascii="Browallia New" w:hAnsi="Browallia New" w:cs="Browallia New" w:hint="cs"/>
          <w:color w:val="000000" w:themeColor="text1"/>
          <w:sz w:val="28"/>
          <w:szCs w:val="28"/>
          <w:cs/>
        </w:rPr>
        <w:t>่</w:t>
      </w:r>
      <w:r w:rsidRPr="00495C58">
        <w:rPr>
          <w:rFonts w:ascii="Browallia New" w:hAnsi="Browallia New" w:cs="Browallia New"/>
          <w:color w:val="000000" w:themeColor="text1"/>
          <w:sz w:val="28"/>
          <w:szCs w:val="28"/>
          <w:cs/>
        </w:rPr>
        <w:t>อวันที</w:t>
      </w:r>
      <w:r w:rsidR="0032304F" w:rsidRPr="00495C58">
        <w:rPr>
          <w:rFonts w:ascii="Browallia New" w:hAnsi="Browallia New" w:cs="Browallia New" w:hint="cs"/>
          <w:color w:val="000000" w:themeColor="text1"/>
          <w:sz w:val="28"/>
          <w:szCs w:val="28"/>
          <w:cs/>
        </w:rPr>
        <w:t>่</w:t>
      </w:r>
      <w:r w:rsidRPr="00495C58">
        <w:rPr>
          <w:rFonts w:ascii="Browallia New" w:hAnsi="Browallia New" w:cs="Browallia New"/>
          <w:color w:val="000000" w:themeColor="text1"/>
          <w:sz w:val="28"/>
          <w:szCs w:val="28"/>
          <w:cs/>
        </w:rPr>
        <w:t xml:space="preserve"> </w:t>
      </w:r>
      <w:r w:rsidR="00565EFF" w:rsidRPr="00495C58">
        <w:rPr>
          <w:rFonts w:ascii="Browallia New" w:hAnsi="Browallia New" w:cs="Browallia New"/>
          <w:color w:val="000000" w:themeColor="text1"/>
          <w:sz w:val="28"/>
          <w:szCs w:val="28"/>
        </w:rPr>
        <w:t>16</w:t>
      </w:r>
      <w:r w:rsidRPr="00495C58">
        <w:rPr>
          <w:rFonts w:ascii="Browallia New" w:hAnsi="Browallia New" w:cs="Browallia New"/>
          <w:color w:val="000000" w:themeColor="text1"/>
          <w:sz w:val="28"/>
          <w:szCs w:val="28"/>
          <w:cs/>
        </w:rPr>
        <w:t xml:space="preserve"> </w:t>
      </w:r>
      <w:r w:rsidR="00565EFF" w:rsidRPr="00495C58">
        <w:rPr>
          <w:rFonts w:ascii="Browallia New" w:hAnsi="Browallia New" w:cs="Browallia New" w:hint="cs"/>
          <w:color w:val="000000" w:themeColor="text1"/>
          <w:sz w:val="28"/>
          <w:szCs w:val="28"/>
          <w:cs/>
        </w:rPr>
        <w:t>มกราคม</w:t>
      </w:r>
      <w:r w:rsidRPr="00495C58">
        <w:rPr>
          <w:rFonts w:ascii="Browallia New" w:hAnsi="Browallia New" w:cs="Browallia New"/>
          <w:color w:val="000000" w:themeColor="text1"/>
          <w:sz w:val="28"/>
          <w:szCs w:val="28"/>
          <w:cs/>
        </w:rPr>
        <w:t xml:space="preserve"> </w:t>
      </w:r>
      <w:r w:rsidR="00565EFF" w:rsidRPr="00495C58">
        <w:rPr>
          <w:rFonts w:ascii="Browallia New" w:hAnsi="Browallia New" w:cs="Browallia New"/>
          <w:color w:val="000000" w:themeColor="text1"/>
          <w:sz w:val="28"/>
          <w:szCs w:val="28"/>
        </w:rPr>
        <w:t>2569</w:t>
      </w:r>
    </w:p>
    <w:p w14:paraId="15A3CE0F" w14:textId="77777777" w:rsidR="005F26A2" w:rsidRPr="00495C58" w:rsidRDefault="005F26A2" w:rsidP="0000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5FB26F0" w14:textId="77777777" w:rsidR="002149AB" w:rsidRPr="00495C58" w:rsidRDefault="002149AB" w:rsidP="0000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2F776BE" w14:textId="77777777" w:rsidR="002149AB" w:rsidRPr="00495C58" w:rsidRDefault="002149AB" w:rsidP="0000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7B00F08" w14:textId="77777777" w:rsidR="002149AB" w:rsidRPr="00495C58" w:rsidRDefault="002149AB" w:rsidP="0000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491D6713" w14:textId="284879B7" w:rsidR="00002759" w:rsidRPr="00495C58" w:rsidRDefault="00002759" w:rsidP="0000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color w:val="000000" w:themeColor="text1"/>
          <w:sz w:val="28"/>
          <w:szCs w:val="28"/>
        </w:rPr>
      </w:pPr>
      <w:r w:rsidRPr="00495C58">
        <w:rPr>
          <w:rFonts w:ascii="Browallia New" w:hAnsi="Browallia New" w:cs="Browallia New" w:hint="cs"/>
          <w:i/>
          <w:iCs/>
          <w:color w:val="000000" w:themeColor="text1"/>
          <w:sz w:val="28"/>
          <w:szCs w:val="28"/>
          <w:cs/>
        </w:rPr>
        <w:lastRenderedPageBreak/>
        <w:t>การลดทุนจดทะเบียน</w:t>
      </w:r>
    </w:p>
    <w:p w14:paraId="0373FB24" w14:textId="32A6F33F" w:rsidR="00B75AEF" w:rsidRPr="00495C58" w:rsidRDefault="00264EB0" w:rsidP="0000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495C58">
        <w:rPr>
          <w:rFonts w:ascii="Browallia New" w:hAnsi="Browallia New" w:cs="Browallia New" w:hint="cs"/>
          <w:color w:val="000000" w:themeColor="text1"/>
          <w:sz w:val="28"/>
          <w:szCs w:val="28"/>
          <w:cs/>
        </w:rPr>
        <w:t xml:space="preserve">ที่ประชุมสามัญผู้ถือหุ้นประจำปี </w:t>
      </w:r>
      <w:r w:rsidRPr="00495C58">
        <w:rPr>
          <w:rFonts w:ascii="Browallia New" w:hAnsi="Browallia New" w:cs="Browallia New"/>
          <w:color w:val="000000" w:themeColor="text1"/>
          <w:sz w:val="28"/>
          <w:szCs w:val="28"/>
        </w:rPr>
        <w:t xml:space="preserve">2569 </w:t>
      </w:r>
      <w:r w:rsidRPr="00495C58">
        <w:rPr>
          <w:rFonts w:ascii="Browallia New" w:hAnsi="Browallia New" w:cs="Browallia New" w:hint="cs"/>
          <w:color w:val="000000" w:themeColor="text1"/>
          <w:sz w:val="28"/>
          <w:szCs w:val="28"/>
          <w:cs/>
        </w:rPr>
        <w:t xml:space="preserve">ของบริษัท เมื่อวันที่ </w:t>
      </w:r>
      <w:r w:rsidRPr="00495C58">
        <w:rPr>
          <w:rFonts w:ascii="Browallia New" w:hAnsi="Browallia New" w:cs="Browallia New"/>
          <w:color w:val="000000" w:themeColor="text1"/>
          <w:sz w:val="28"/>
          <w:szCs w:val="28"/>
        </w:rPr>
        <w:t xml:space="preserve">30 </w:t>
      </w:r>
      <w:r w:rsidRPr="00495C58">
        <w:rPr>
          <w:rFonts w:ascii="Browallia New" w:hAnsi="Browallia New" w:cs="Browallia New" w:hint="cs"/>
          <w:color w:val="000000" w:themeColor="text1"/>
          <w:sz w:val="28"/>
          <w:szCs w:val="28"/>
          <w:cs/>
        </w:rPr>
        <w:t xml:space="preserve">เมษายน </w:t>
      </w:r>
      <w:r w:rsidRPr="00495C58">
        <w:rPr>
          <w:rFonts w:ascii="Browallia New" w:hAnsi="Browallia New" w:cs="Browallia New"/>
          <w:color w:val="000000" w:themeColor="text1"/>
          <w:sz w:val="28"/>
          <w:szCs w:val="28"/>
        </w:rPr>
        <w:t xml:space="preserve">2569 </w:t>
      </w:r>
      <w:r w:rsidRPr="00495C58">
        <w:rPr>
          <w:rFonts w:ascii="Browallia New" w:hAnsi="Browallia New" w:cs="Browallia New" w:hint="cs"/>
          <w:color w:val="000000" w:themeColor="text1"/>
          <w:sz w:val="28"/>
          <w:szCs w:val="28"/>
          <w:cs/>
        </w:rPr>
        <w:t xml:space="preserve">ได้มีมติอนุมัติให้ลดทุนจดทะเบียนจำนวน </w:t>
      </w:r>
      <w:r w:rsidRPr="00495C58">
        <w:rPr>
          <w:rFonts w:ascii="Browallia New" w:hAnsi="Browallia New" w:cs="Browallia New"/>
          <w:color w:val="000000" w:themeColor="text1"/>
          <w:sz w:val="28"/>
          <w:szCs w:val="28"/>
        </w:rPr>
        <w:t xml:space="preserve">91.33 </w:t>
      </w:r>
      <w:r w:rsidRPr="00495C58">
        <w:rPr>
          <w:rFonts w:ascii="Browallia New" w:hAnsi="Browallia New" w:cs="Browallia New" w:hint="cs"/>
          <w:color w:val="000000" w:themeColor="text1"/>
          <w:sz w:val="28"/>
          <w:szCs w:val="28"/>
          <w:cs/>
        </w:rPr>
        <w:t xml:space="preserve">ล้านบาท โดยการตัดหุ้นสามัญที่ยังมิได้ออกจำหน่ายจำนวน </w:t>
      </w:r>
      <w:r w:rsidRPr="00495C58">
        <w:rPr>
          <w:rFonts w:ascii="Browallia New" w:hAnsi="Browallia New" w:cs="Browallia New"/>
          <w:color w:val="000000" w:themeColor="text1"/>
          <w:sz w:val="28"/>
          <w:szCs w:val="28"/>
        </w:rPr>
        <w:t xml:space="preserve">182.67 </w:t>
      </w:r>
      <w:r w:rsidRPr="00495C58">
        <w:rPr>
          <w:rFonts w:ascii="Browallia New" w:hAnsi="Browallia New" w:cs="Browallia New" w:hint="cs"/>
          <w:color w:val="000000" w:themeColor="text1"/>
          <w:sz w:val="28"/>
          <w:szCs w:val="28"/>
          <w:cs/>
        </w:rPr>
        <w:t xml:space="preserve">ล้านหุ้น มูลค่าที่ตราไว้หุ้นละ </w:t>
      </w:r>
      <w:r w:rsidRPr="00495C58">
        <w:rPr>
          <w:rFonts w:ascii="Browallia New" w:hAnsi="Browallia New" w:cs="Browallia New"/>
          <w:color w:val="000000" w:themeColor="text1"/>
          <w:sz w:val="28"/>
          <w:szCs w:val="28"/>
        </w:rPr>
        <w:t xml:space="preserve">0.50 </w:t>
      </w:r>
      <w:r w:rsidRPr="00495C58">
        <w:rPr>
          <w:rFonts w:ascii="Browallia New" w:hAnsi="Browallia New" w:cs="Browallia New" w:hint="cs"/>
          <w:color w:val="000000" w:themeColor="text1"/>
          <w:sz w:val="28"/>
          <w:szCs w:val="28"/>
          <w:cs/>
        </w:rPr>
        <w:t>บาท โดยบริษัท</w:t>
      </w:r>
      <w:r w:rsidR="00D65FC2" w:rsidRPr="00495C58">
        <w:rPr>
          <w:rFonts w:ascii="Browallia New" w:hAnsi="Browallia New" w:cs="Browallia New"/>
          <w:color w:val="000000" w:themeColor="text1"/>
          <w:sz w:val="28"/>
          <w:szCs w:val="28"/>
          <w:cs/>
        </w:rPr>
        <w:t>ได้จดทะเบียน</w:t>
      </w:r>
      <w:r w:rsidR="00847867" w:rsidRPr="00495C58">
        <w:rPr>
          <w:rFonts w:ascii="Browallia New" w:hAnsi="Browallia New" w:cs="Browallia New" w:hint="cs"/>
          <w:color w:val="000000" w:themeColor="text1"/>
          <w:sz w:val="28"/>
          <w:szCs w:val="28"/>
          <w:cs/>
        </w:rPr>
        <w:t>กับ</w:t>
      </w:r>
      <w:r w:rsidR="00D65FC2" w:rsidRPr="00495C58">
        <w:rPr>
          <w:rFonts w:ascii="Browallia New" w:hAnsi="Browallia New" w:cs="Browallia New"/>
          <w:color w:val="000000" w:themeColor="text1"/>
          <w:sz w:val="28"/>
          <w:szCs w:val="28"/>
          <w:cs/>
        </w:rPr>
        <w:t>กระทรวงพาณิชย์เมื</w:t>
      </w:r>
      <w:r w:rsidR="00D65FC2" w:rsidRPr="00495C58">
        <w:rPr>
          <w:rFonts w:ascii="Browallia New" w:hAnsi="Browallia New" w:cs="Browallia New" w:hint="cs"/>
          <w:color w:val="000000" w:themeColor="text1"/>
          <w:sz w:val="28"/>
          <w:szCs w:val="28"/>
          <w:cs/>
        </w:rPr>
        <w:t>่</w:t>
      </w:r>
      <w:r w:rsidR="00D65FC2" w:rsidRPr="00495C58">
        <w:rPr>
          <w:rFonts w:ascii="Browallia New" w:hAnsi="Browallia New" w:cs="Browallia New"/>
          <w:color w:val="000000" w:themeColor="text1"/>
          <w:sz w:val="28"/>
          <w:szCs w:val="28"/>
          <w:cs/>
        </w:rPr>
        <w:t>อวันที</w:t>
      </w:r>
      <w:r w:rsidR="00D65FC2" w:rsidRPr="00495C58">
        <w:rPr>
          <w:rFonts w:ascii="Browallia New" w:hAnsi="Browallia New" w:cs="Browallia New" w:hint="cs"/>
          <w:color w:val="000000" w:themeColor="text1"/>
          <w:sz w:val="28"/>
          <w:szCs w:val="28"/>
          <w:cs/>
        </w:rPr>
        <w:t>่</w:t>
      </w:r>
      <w:r w:rsidR="00847867" w:rsidRPr="00495C58">
        <w:rPr>
          <w:rFonts w:ascii="Browallia New" w:hAnsi="Browallia New" w:cs="Browallia New" w:hint="cs"/>
          <w:color w:val="000000" w:themeColor="text1"/>
          <w:sz w:val="28"/>
          <w:szCs w:val="28"/>
          <w:cs/>
        </w:rPr>
        <w:t xml:space="preserve"> </w:t>
      </w:r>
      <w:r w:rsidR="00847867" w:rsidRPr="00495C58">
        <w:rPr>
          <w:rFonts w:ascii="Browallia New" w:hAnsi="Browallia New" w:cs="Browallia New"/>
          <w:color w:val="000000" w:themeColor="text1"/>
          <w:sz w:val="28"/>
          <w:szCs w:val="28"/>
        </w:rPr>
        <w:t xml:space="preserve">14 </w:t>
      </w:r>
      <w:r w:rsidR="00847867" w:rsidRPr="00495C58">
        <w:rPr>
          <w:rFonts w:ascii="Browallia New" w:hAnsi="Browallia New" w:cs="Browallia New" w:hint="cs"/>
          <w:color w:val="000000" w:themeColor="text1"/>
          <w:sz w:val="28"/>
          <w:szCs w:val="28"/>
          <w:cs/>
        </w:rPr>
        <w:t>พฤษภาคม</w:t>
      </w:r>
      <w:r w:rsidRPr="00495C58">
        <w:rPr>
          <w:rFonts w:ascii="Browallia New" w:hAnsi="Browallia New" w:cs="Browallia New" w:hint="cs"/>
          <w:color w:val="000000" w:themeColor="text1"/>
          <w:sz w:val="28"/>
          <w:szCs w:val="28"/>
          <w:cs/>
        </w:rPr>
        <w:t xml:space="preserve"> </w:t>
      </w:r>
      <w:r w:rsidRPr="00495C58">
        <w:rPr>
          <w:rFonts w:ascii="Browallia New" w:hAnsi="Browallia New" w:cs="Browallia New"/>
          <w:color w:val="000000" w:themeColor="text1"/>
          <w:sz w:val="28"/>
          <w:szCs w:val="28"/>
        </w:rPr>
        <w:t>2569</w:t>
      </w:r>
    </w:p>
    <w:p w14:paraId="69ADCBCE" w14:textId="77777777" w:rsidR="005B3217" w:rsidRPr="00495C58" w:rsidRDefault="005B3217" w:rsidP="004B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BD82957" w14:textId="7E05D3AD" w:rsidR="002632AB" w:rsidRPr="00495C58" w:rsidRDefault="00E2587F" w:rsidP="002632A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495C58">
        <w:rPr>
          <w:rFonts w:ascii="Browallia New" w:hAnsi="Browallia New" w:cs="Browallia New"/>
          <w:b/>
          <w:bCs/>
          <w:color w:val="000000" w:themeColor="text1"/>
          <w:sz w:val="28"/>
          <w:szCs w:val="28"/>
          <w:cs/>
          <w:lang w:val="en-GB"/>
        </w:rPr>
        <w:t>ข้อ</w:t>
      </w:r>
      <w:r w:rsidR="002632AB" w:rsidRPr="00495C58">
        <w:rPr>
          <w:rFonts w:ascii="Browallia New" w:hAnsi="Browallia New" w:cs="Browallia New"/>
          <w:b/>
          <w:bCs/>
          <w:color w:val="000000" w:themeColor="text1"/>
          <w:sz w:val="28"/>
          <w:szCs w:val="28"/>
          <w:cs/>
          <w:lang w:val="en-GB"/>
        </w:rPr>
        <w:t>มูลทางการเงินจำแนกตามส่วนงาน</w:t>
      </w:r>
    </w:p>
    <w:p w14:paraId="20AD6B57" w14:textId="77777777" w:rsidR="00B71945" w:rsidRPr="00495C58" w:rsidRDefault="00B71945"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3EAA40" w14:textId="5C3E55E7" w:rsidR="00DC3622" w:rsidRPr="00495C58" w:rsidRDefault="00F7115A"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r w:rsidRPr="00495C58">
        <w:rPr>
          <w:rFonts w:ascii="Browallia New" w:hAnsi="Browallia New" w:cs="Browallia New"/>
          <w:sz w:val="28"/>
          <w:szCs w:val="28"/>
          <w:cs/>
        </w:rPr>
        <w:t>ในการวัดผลการดำเนินงานของกลุ่มบริษัท กลุ่มบริษัทมีการพิจารณาจากกำไรขั้นต้นจากรายได้ต่าง</w:t>
      </w:r>
      <w:r w:rsidR="00393D7C" w:rsidRPr="00495C58">
        <w:rPr>
          <w:rFonts w:ascii="Browallia New" w:hAnsi="Browallia New" w:cs="Browallia New"/>
          <w:sz w:val="28"/>
          <w:szCs w:val="28"/>
          <w:cs/>
        </w:rPr>
        <w:t xml:space="preserve"> </w:t>
      </w:r>
      <w:r w:rsidRPr="00495C58">
        <w:rPr>
          <w:rFonts w:ascii="Browallia New" w:hAnsi="Browallia New" w:cs="Browallia New"/>
          <w:sz w:val="28"/>
          <w:szCs w:val="28"/>
          <w:cs/>
        </w:rPr>
        <w:t>ๆ</w:t>
      </w:r>
      <w:r w:rsidR="006A04EB" w:rsidRPr="00495C58">
        <w:rPr>
          <w:rFonts w:ascii="Browallia New" w:hAnsi="Browallia New" w:cs="Browallia New"/>
          <w:sz w:val="28"/>
          <w:szCs w:val="28"/>
        </w:rPr>
        <w:t xml:space="preserve"> </w:t>
      </w:r>
      <w:r w:rsidRPr="00495C58">
        <w:rPr>
          <w:rFonts w:ascii="Browallia New" w:hAnsi="Browallia New" w:cs="Browallia New"/>
          <w:sz w:val="28"/>
          <w:szCs w:val="28"/>
          <w:cs/>
        </w:rPr>
        <w:t>โดยจัดประเภทของรายได้ออกเป็นรายได้ธุรกิจสื่อ รายได้ธุรกิจเพลง รายได้ธุรกิจรับจ้างและผลิตกิจกรรม รายได้ธุรกิจพาณิชย์</w:t>
      </w:r>
      <w:r w:rsidRPr="00495C58">
        <w:rPr>
          <w:rFonts w:ascii="Browallia New" w:hAnsi="Browallia New" w:cs="Browallia New"/>
          <w:sz w:val="28"/>
          <w:szCs w:val="28"/>
        </w:rPr>
        <w:br/>
      </w:r>
      <w:r w:rsidRPr="00495C58">
        <w:rPr>
          <w:rFonts w:ascii="Browallia New" w:hAnsi="Browallia New" w:cs="Browallia New"/>
          <w:sz w:val="28"/>
          <w:szCs w:val="28"/>
          <w:cs/>
        </w:rPr>
        <w:t>หลายช่องทาง รายได้ธุรกิจสินทรัพย์ดิจิทัลและรายได้ธุรกิจบริการอื่น</w:t>
      </w:r>
      <w:r w:rsidR="00393D7C" w:rsidRPr="00495C58">
        <w:rPr>
          <w:rFonts w:ascii="Browallia New" w:hAnsi="Browallia New" w:cs="Browallia New"/>
          <w:sz w:val="28"/>
          <w:szCs w:val="28"/>
          <w:cs/>
        </w:rPr>
        <w:t xml:space="preserve"> </w:t>
      </w:r>
      <w:r w:rsidRPr="00495C58">
        <w:rPr>
          <w:rFonts w:ascii="Browallia New" w:hAnsi="Browallia New" w:cs="Browallia New"/>
          <w:sz w:val="28"/>
          <w:szCs w:val="28"/>
          <w:cs/>
        </w:rPr>
        <w:t>ๆ ยอดรายได้ได้ตัดรายการระหว่างกันออกแล้ว กำไรขั้นต้นคำนวณจากยอดรายได้หักด้วยต้นทุนขายและต้นทุนการให้บริการ</w:t>
      </w:r>
    </w:p>
    <w:p w14:paraId="5B93A8BE" w14:textId="77777777" w:rsidR="00DC3622" w:rsidRPr="00495C58" w:rsidRDefault="00DC3622"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4625E9C" w14:textId="0EB5BFFD" w:rsidR="00897C98" w:rsidRPr="00495C58" w:rsidRDefault="001D2D0E"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lang w:val="en-GB"/>
        </w:rPr>
      </w:pPr>
      <w:r w:rsidRPr="00495C58">
        <w:rPr>
          <w:rFonts w:ascii="Browallia New" w:hAnsi="Browallia New" w:cs="Browallia New"/>
          <w:sz w:val="28"/>
          <w:szCs w:val="28"/>
          <w:u w:val="single"/>
          <w:cs/>
          <w:lang w:val="en-GB"/>
        </w:rPr>
        <w:t>ข้อมูลเกี่ยวกับภูมิศาสตร์</w:t>
      </w:r>
    </w:p>
    <w:p w14:paraId="25C9B83A" w14:textId="77777777" w:rsidR="00DC3622" w:rsidRPr="00495C58" w:rsidRDefault="00DC3622"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lang w:val="en-GB"/>
        </w:rPr>
      </w:pPr>
    </w:p>
    <w:p w14:paraId="65286C51" w14:textId="7B2E4C9B" w:rsidR="00FC6713" w:rsidRPr="00495C58" w:rsidRDefault="00897C98" w:rsidP="00166499">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495C58">
        <w:rPr>
          <w:rFonts w:ascii="Browallia New" w:hAnsi="Browallia New" w:cs="Browallia New"/>
          <w:sz w:val="28"/>
          <w:szCs w:val="28"/>
          <w:cs/>
          <w:lang w:val="en-GB"/>
        </w:rPr>
        <w:t xml:space="preserve">ณ วันที่ </w:t>
      </w:r>
      <w:r w:rsidR="004E1375" w:rsidRPr="00495C58">
        <w:rPr>
          <w:rFonts w:ascii="Browallia New" w:hAnsi="Browallia New" w:cs="Browallia New"/>
          <w:color w:val="000000" w:themeColor="text1"/>
          <w:sz w:val="28"/>
          <w:szCs w:val="28"/>
        </w:rPr>
        <w:t>30</w:t>
      </w:r>
      <w:r w:rsidR="004E1375" w:rsidRPr="00495C58">
        <w:rPr>
          <w:rFonts w:ascii="Browallia New" w:hAnsi="Browallia New" w:cs="Browallia New"/>
          <w:color w:val="000000" w:themeColor="text1"/>
          <w:sz w:val="28"/>
          <w:szCs w:val="28"/>
          <w:cs/>
          <w:lang w:val="en-GB"/>
        </w:rPr>
        <w:t xml:space="preserve"> มิถุนายน</w:t>
      </w:r>
      <w:r w:rsidR="004E1375" w:rsidRPr="00495C58">
        <w:rPr>
          <w:rFonts w:ascii="Browallia New" w:hAnsi="Browallia New" w:cs="Browallia New"/>
          <w:color w:val="000000" w:themeColor="text1"/>
          <w:sz w:val="28"/>
          <w:szCs w:val="28"/>
        </w:rPr>
        <w:t xml:space="preserve"> </w:t>
      </w:r>
      <w:r w:rsidR="000B7078" w:rsidRPr="00495C58">
        <w:rPr>
          <w:rFonts w:ascii="Browallia New" w:hAnsi="Browallia New" w:cs="Browallia New"/>
          <w:color w:val="000000" w:themeColor="text1"/>
          <w:sz w:val="28"/>
          <w:szCs w:val="28"/>
        </w:rPr>
        <w:t>2569</w:t>
      </w:r>
      <w:r w:rsidR="000B7078" w:rsidRPr="00495C58">
        <w:rPr>
          <w:rFonts w:ascii="Browallia New" w:hAnsi="Browallia New" w:cs="Browallia New"/>
          <w:color w:val="000000" w:themeColor="text1"/>
          <w:sz w:val="28"/>
          <w:szCs w:val="28"/>
          <w:cs/>
        </w:rPr>
        <w:t xml:space="preserve"> </w:t>
      </w:r>
      <w:r w:rsidRPr="00495C58">
        <w:rPr>
          <w:rFonts w:ascii="Browallia New" w:hAnsi="Browallia New" w:cs="Browallia New"/>
          <w:sz w:val="28"/>
          <w:szCs w:val="28"/>
          <w:cs/>
          <w:lang w:val="en-GB"/>
        </w:rPr>
        <w:t xml:space="preserve">รายการค้ากับลูกค้าภายนอกส่วนใหญ่ประมาณร้อยละ </w:t>
      </w:r>
      <w:r w:rsidR="001F30AB" w:rsidRPr="00495C58">
        <w:rPr>
          <w:rFonts w:ascii="Browallia New" w:hAnsi="Browallia New" w:cs="Browallia New"/>
          <w:sz w:val="28"/>
          <w:szCs w:val="28"/>
        </w:rPr>
        <w:t>92.69</w:t>
      </w:r>
      <w:r w:rsidRPr="00495C58">
        <w:rPr>
          <w:rFonts w:ascii="Browallia New" w:hAnsi="Browallia New" w:cs="Browallia New"/>
          <w:sz w:val="28"/>
          <w:szCs w:val="28"/>
          <w:lang w:val="en-GB"/>
        </w:rPr>
        <w:t xml:space="preserve"> </w:t>
      </w:r>
      <w:r w:rsidRPr="00495C58">
        <w:rPr>
          <w:rFonts w:ascii="Browallia New" w:hAnsi="Browallia New" w:cs="Browallia New"/>
          <w:sz w:val="28"/>
          <w:szCs w:val="28"/>
          <w:cs/>
          <w:lang w:val="en-GB"/>
        </w:rPr>
        <w:t>ของกลุ่มบริษัทเป็นการค้าภายในประเทศ นอกจากนี้สินทรัพย์ไม่หมุนเวียนของกลุ่มบริษัทอยู่ในประเทศไทย</w:t>
      </w:r>
    </w:p>
    <w:p w14:paraId="135E88A6" w14:textId="77777777" w:rsidR="002E76E0" w:rsidRPr="00495C58" w:rsidRDefault="002E76E0" w:rsidP="00166499">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0C146872" w14:textId="6C6F6C96" w:rsidR="00E75EEC" w:rsidRPr="00495C58" w:rsidRDefault="000F7478"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r w:rsidRPr="00495C58">
        <w:rPr>
          <w:rFonts w:ascii="Browallia New" w:hAnsi="Browallia New" w:cs="Browallia New"/>
          <w:sz w:val="28"/>
          <w:szCs w:val="28"/>
          <w:u w:val="single"/>
          <w:cs/>
          <w:lang w:val="en-GB"/>
        </w:rPr>
        <w:t>ลูกค้ารายใหญ่</w:t>
      </w:r>
    </w:p>
    <w:p w14:paraId="2B9BE92A" w14:textId="77777777" w:rsidR="00DC3622" w:rsidRPr="00495C58" w:rsidRDefault="00DC3622"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p>
    <w:p w14:paraId="09C5FC6D" w14:textId="16CF750B" w:rsidR="00166499" w:rsidRPr="00495C58" w:rsidRDefault="00E75EEC"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495C58">
        <w:rPr>
          <w:rFonts w:ascii="Browallia New" w:hAnsi="Browallia New" w:cs="Browallia New"/>
          <w:sz w:val="28"/>
          <w:szCs w:val="28"/>
          <w:cs/>
          <w:lang w:val="en-GB"/>
        </w:rPr>
        <w:t xml:space="preserve">กลุ่มบริษัทไม่มีรายได้จากการขายและให้บริการกับลูกค้าภายนอกรายใดรายหนึ่งที่มากกว่าร้อยละ </w:t>
      </w:r>
      <w:r w:rsidRPr="00495C58">
        <w:rPr>
          <w:rFonts w:ascii="Browallia New" w:hAnsi="Browallia New" w:cs="Browallia New"/>
          <w:sz w:val="28"/>
          <w:szCs w:val="28"/>
          <w:lang w:val="en-GB"/>
        </w:rPr>
        <w:t>10</w:t>
      </w:r>
      <w:r w:rsidRPr="00495C58">
        <w:rPr>
          <w:rFonts w:ascii="Browallia New" w:hAnsi="Browallia New" w:cs="Browallia New"/>
          <w:sz w:val="28"/>
          <w:szCs w:val="28"/>
          <w:cs/>
          <w:lang w:val="en-GB"/>
        </w:rPr>
        <w:t xml:space="preserve"> ของรายได้</w:t>
      </w:r>
      <w:r w:rsidRPr="00495C58">
        <w:rPr>
          <w:rFonts w:ascii="Browallia New" w:hAnsi="Browallia New" w:cs="Browallia New"/>
          <w:sz w:val="28"/>
          <w:szCs w:val="28"/>
          <w:lang w:val="en-GB"/>
        </w:rPr>
        <w:br/>
      </w:r>
      <w:r w:rsidRPr="00495C58">
        <w:rPr>
          <w:rFonts w:ascii="Browallia New" w:hAnsi="Browallia New" w:cs="Browallia New"/>
          <w:sz w:val="28"/>
          <w:szCs w:val="28"/>
          <w:cs/>
          <w:lang w:val="en-GB"/>
        </w:rPr>
        <w:t>ของกลุ่มบริษัท</w:t>
      </w:r>
      <w:r w:rsidR="006C1EE2" w:rsidRPr="00495C58">
        <w:rPr>
          <w:rFonts w:ascii="Browallia New" w:hAnsi="Browallia New" w:cs="Browallia New"/>
          <w:sz w:val="28"/>
          <w:szCs w:val="28"/>
          <w:lang w:val="en-GB"/>
        </w:rPr>
        <w:t xml:space="preserve"> </w:t>
      </w:r>
      <w:r w:rsidRPr="00495C58">
        <w:rPr>
          <w:rFonts w:ascii="Browallia New" w:hAnsi="Browallia New" w:cs="Browallia New"/>
          <w:sz w:val="28"/>
          <w:szCs w:val="28"/>
          <w:cs/>
          <w:lang w:val="en-GB"/>
        </w:rPr>
        <w:t>จึงมิได้มีการเปิดเผยข้อมูลเกี่ยวกับลูกค้ารายใหญ่</w:t>
      </w:r>
    </w:p>
    <w:p w14:paraId="1276632C" w14:textId="77777777" w:rsidR="00751EF7" w:rsidRPr="00495C58" w:rsidRDefault="00751EF7"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60F811E2" w14:textId="77777777" w:rsidR="00977014" w:rsidRPr="00495C58" w:rsidRDefault="00977014"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63F5BD12" w14:textId="77777777" w:rsidR="00977014" w:rsidRPr="00495C58" w:rsidRDefault="00977014"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2BBB6820" w14:textId="77777777" w:rsidR="00977014" w:rsidRPr="00495C58" w:rsidRDefault="00977014"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565FFD84" w14:textId="77777777" w:rsidR="00977014" w:rsidRPr="00495C58" w:rsidRDefault="00977014"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4373987E" w14:textId="77777777" w:rsidR="00977014" w:rsidRPr="00495C58" w:rsidRDefault="00977014"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5E6AD699" w14:textId="77777777" w:rsidR="00977014" w:rsidRPr="00495C58" w:rsidRDefault="00977014"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728931C6" w14:textId="77777777" w:rsidR="00977014" w:rsidRPr="00495C58" w:rsidRDefault="00977014"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144F8711" w14:textId="77777777" w:rsidR="00977014" w:rsidRPr="00495C58" w:rsidRDefault="00977014"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1498E0AE" w14:textId="77777777" w:rsidR="00977014" w:rsidRPr="00495C58" w:rsidRDefault="00977014"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647BCEED" w14:textId="77777777" w:rsidR="00977014" w:rsidRPr="00495C58" w:rsidRDefault="00977014"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289BE732" w14:textId="77777777" w:rsidR="00977014" w:rsidRPr="00495C58" w:rsidRDefault="00977014"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4A439CBE" w14:textId="77777777" w:rsidR="00977014" w:rsidRPr="00495C58" w:rsidRDefault="00977014"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3AC62AFD" w14:textId="77777777" w:rsidR="00977014" w:rsidRPr="00495C58" w:rsidRDefault="00977014"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4DF48A9F" w14:textId="77777777" w:rsidR="00977014" w:rsidRPr="00495C58" w:rsidRDefault="00977014"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1CF604E8" w14:textId="77777777" w:rsidR="00977014" w:rsidRPr="00495C58" w:rsidRDefault="00977014" w:rsidP="00023D26">
      <w:pPr>
        <w:tabs>
          <w:tab w:val="clear" w:pos="227"/>
          <w:tab w:val="clear" w:pos="454"/>
          <w:tab w:val="left" w:pos="3390"/>
        </w:tabs>
        <w:spacing w:line="240" w:lineRule="auto"/>
        <w:ind w:left="426"/>
        <w:jc w:val="thaiDistribute"/>
        <w:rPr>
          <w:rFonts w:ascii="Browallia New" w:hAnsi="Browallia New" w:cs="Browallia New"/>
          <w:sz w:val="28"/>
          <w:szCs w:val="28"/>
          <w:cs/>
          <w:lang w:val="en-GB"/>
        </w:rPr>
      </w:pPr>
    </w:p>
    <w:tbl>
      <w:tblPr>
        <w:tblW w:w="9555"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tblGrid>
      <w:tr w:rsidR="002E6D18" w:rsidRPr="00495C58" w14:paraId="47E39423" w14:textId="77777777" w:rsidTr="005A4B4A">
        <w:trPr>
          <w:trHeight w:val="64"/>
          <w:tblHeader/>
        </w:trPr>
        <w:tc>
          <w:tcPr>
            <w:tcW w:w="1526" w:type="dxa"/>
            <w:vAlign w:val="bottom"/>
          </w:tcPr>
          <w:p w14:paraId="616E863C" w14:textId="77777777" w:rsidR="002E6D18" w:rsidRPr="00495C58" w:rsidRDefault="002E6D18">
            <w:pPr>
              <w:spacing w:line="240" w:lineRule="auto"/>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6820A840" w14:textId="77777777" w:rsidR="002E6D18" w:rsidRPr="00495C58" w:rsidRDefault="002E6D18">
            <w:pPr>
              <w:pStyle w:val="a9"/>
              <w:ind w:right="-72"/>
              <w:jc w:val="right"/>
              <w:rPr>
                <w:rFonts w:ascii="Browallia New" w:hAnsi="Browallia New" w:cs="Browallia New"/>
                <w:b/>
                <w:bCs/>
                <w:color w:val="000000"/>
                <w:sz w:val="20"/>
                <w:szCs w:val="20"/>
                <w:cs/>
                <w:lang w:val="th-TH"/>
              </w:rPr>
            </w:pPr>
            <w:r w:rsidRPr="00495C58">
              <w:rPr>
                <w:rFonts w:ascii="Browallia New" w:hAnsi="Browallia New" w:cs="Browallia New"/>
                <w:b/>
                <w:bCs/>
                <w:color w:val="000000"/>
                <w:sz w:val="20"/>
                <w:szCs w:val="20"/>
                <w:cs/>
                <w:lang w:val="th-TH"/>
              </w:rPr>
              <w:t xml:space="preserve">(หน่วย : </w:t>
            </w:r>
            <w:r w:rsidRPr="00495C58">
              <w:rPr>
                <w:rFonts w:ascii="Browallia New" w:hAnsi="Browallia New" w:cs="Browallia New"/>
                <w:b/>
                <w:bCs/>
                <w:color w:val="000000"/>
                <w:sz w:val="20"/>
                <w:szCs w:val="20"/>
                <w:cs/>
              </w:rPr>
              <w:t>พัน</w:t>
            </w:r>
            <w:r w:rsidRPr="00495C58">
              <w:rPr>
                <w:rFonts w:ascii="Browallia New" w:hAnsi="Browallia New" w:cs="Browallia New"/>
                <w:b/>
                <w:bCs/>
                <w:color w:val="000000"/>
                <w:sz w:val="20"/>
                <w:szCs w:val="20"/>
                <w:cs/>
                <w:lang w:val="th-TH"/>
              </w:rPr>
              <w:t>บาท)</w:t>
            </w:r>
          </w:p>
        </w:tc>
      </w:tr>
      <w:tr w:rsidR="002E6D18" w:rsidRPr="00495C58" w14:paraId="7CCAAA3F" w14:textId="77777777" w:rsidTr="005A4B4A">
        <w:trPr>
          <w:trHeight w:val="64"/>
          <w:tblHeader/>
        </w:trPr>
        <w:tc>
          <w:tcPr>
            <w:tcW w:w="1526" w:type="dxa"/>
            <w:vAlign w:val="bottom"/>
          </w:tcPr>
          <w:p w14:paraId="00B6EA58" w14:textId="77777777" w:rsidR="002E6D18" w:rsidRPr="00495C58" w:rsidRDefault="002E6D18">
            <w:pPr>
              <w:spacing w:line="240" w:lineRule="auto"/>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0448ED77" w14:textId="77777777" w:rsidR="002E6D18" w:rsidRPr="00495C58" w:rsidRDefault="002E6D18">
            <w:pPr>
              <w:pStyle w:val="a9"/>
              <w:pBdr>
                <w:bottom w:val="single" w:sz="4" w:space="1" w:color="auto"/>
              </w:pBdr>
              <w:ind w:right="-72"/>
              <w:jc w:val="center"/>
              <w:rPr>
                <w:rFonts w:ascii="Browallia New" w:hAnsi="Browallia New" w:cs="Browallia New"/>
                <w:b/>
                <w:bCs/>
                <w:color w:val="000000"/>
                <w:sz w:val="20"/>
                <w:szCs w:val="20"/>
                <w:cs/>
                <w:lang w:val="th-TH"/>
              </w:rPr>
            </w:pPr>
            <w:r w:rsidRPr="00495C58">
              <w:rPr>
                <w:rFonts w:ascii="Browallia New" w:hAnsi="Browallia New" w:cs="Browallia New"/>
                <w:b/>
                <w:bCs/>
                <w:color w:val="000000"/>
                <w:sz w:val="20"/>
                <w:szCs w:val="20"/>
                <w:cs/>
                <w:lang w:val="th-TH"/>
              </w:rPr>
              <w:t>ข้อมูลทางการเงินรวม</w:t>
            </w:r>
          </w:p>
        </w:tc>
      </w:tr>
      <w:tr w:rsidR="002E6D18" w:rsidRPr="00495C58" w14:paraId="68F780CF" w14:textId="77777777" w:rsidTr="005A4B4A">
        <w:trPr>
          <w:trHeight w:val="63"/>
          <w:tblHeader/>
        </w:trPr>
        <w:tc>
          <w:tcPr>
            <w:tcW w:w="1526" w:type="dxa"/>
            <w:vAlign w:val="bottom"/>
          </w:tcPr>
          <w:p w14:paraId="05F22B2F" w14:textId="77777777" w:rsidR="002E6D18" w:rsidRPr="00495C58" w:rsidRDefault="002E6D18">
            <w:pPr>
              <w:spacing w:line="240" w:lineRule="auto"/>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366F5AB4" w14:textId="49978D8D" w:rsidR="002E6D18" w:rsidRPr="00495C58" w:rsidRDefault="008273B9">
            <w:pPr>
              <w:pStyle w:val="a9"/>
              <w:pBdr>
                <w:bottom w:val="single" w:sz="4" w:space="1" w:color="auto"/>
              </w:pBdr>
              <w:ind w:left="11520" w:right="-72" w:hanging="11520"/>
              <w:jc w:val="center"/>
              <w:rPr>
                <w:rFonts w:ascii="Browallia New" w:hAnsi="Browallia New" w:cs="Browallia New"/>
                <w:b/>
                <w:bCs/>
                <w:sz w:val="20"/>
                <w:szCs w:val="20"/>
              </w:rPr>
            </w:pPr>
            <w:r w:rsidRPr="00495C58">
              <w:rPr>
                <w:rFonts w:ascii="Browallia New" w:hAnsi="Browallia New" w:cs="Browallia New"/>
                <w:b/>
                <w:bCs/>
                <w:sz w:val="20"/>
                <w:szCs w:val="20"/>
                <w:cs/>
                <w:lang w:val="th-TH"/>
              </w:rPr>
              <w:t>สำหรับ</w:t>
            </w:r>
            <w:r w:rsidR="0024167D" w:rsidRPr="00495C58">
              <w:rPr>
                <w:rFonts w:ascii="Browallia New" w:hAnsi="Browallia New" w:cs="Browallia New"/>
                <w:b/>
                <w:bCs/>
                <w:sz w:val="20"/>
                <w:szCs w:val="20"/>
                <w:cs/>
                <w:lang w:val="th-TH"/>
              </w:rPr>
              <w:t>งวด</w:t>
            </w:r>
            <w:r w:rsidRPr="00495C58">
              <w:rPr>
                <w:rFonts w:ascii="Browallia New" w:hAnsi="Browallia New" w:cs="Browallia New"/>
                <w:b/>
                <w:bCs/>
                <w:sz w:val="20"/>
                <w:szCs w:val="20"/>
                <w:cs/>
                <w:lang w:val="th-TH"/>
              </w:rPr>
              <w:t xml:space="preserve">หกเดือนสิ้นสุดวันที่ </w:t>
            </w:r>
            <w:r w:rsidRPr="00495C58">
              <w:rPr>
                <w:rFonts w:ascii="Browallia New" w:hAnsi="Browallia New" w:cs="Browallia New"/>
                <w:b/>
                <w:bCs/>
                <w:sz w:val="20"/>
                <w:szCs w:val="20"/>
                <w:lang w:val="en-GB"/>
              </w:rPr>
              <w:t>30</w:t>
            </w:r>
            <w:r w:rsidRPr="00495C58">
              <w:rPr>
                <w:rFonts w:ascii="Browallia New" w:hAnsi="Browallia New" w:cs="Browallia New"/>
                <w:b/>
                <w:bCs/>
                <w:sz w:val="20"/>
                <w:szCs w:val="20"/>
                <w:cs/>
                <w:lang w:val="th-TH"/>
              </w:rPr>
              <w:t xml:space="preserve"> มิถุนายน </w:t>
            </w:r>
            <w:r w:rsidR="002E6D18" w:rsidRPr="00495C58">
              <w:rPr>
                <w:rFonts w:ascii="Browallia New" w:hAnsi="Browallia New" w:cs="Browallia New"/>
                <w:b/>
                <w:bCs/>
                <w:sz w:val="20"/>
                <w:szCs w:val="20"/>
                <w:lang w:val="en-GB"/>
              </w:rPr>
              <w:t>256</w:t>
            </w:r>
            <w:r w:rsidR="002E6D18" w:rsidRPr="00495C58">
              <w:rPr>
                <w:rFonts w:ascii="Browallia New" w:hAnsi="Browallia New" w:cs="Browallia New"/>
                <w:b/>
                <w:bCs/>
                <w:sz w:val="20"/>
                <w:szCs w:val="20"/>
              </w:rPr>
              <w:t>9</w:t>
            </w:r>
          </w:p>
        </w:tc>
      </w:tr>
      <w:tr w:rsidR="002E6D18" w:rsidRPr="00495C58" w14:paraId="03CC63F6" w14:textId="77777777" w:rsidTr="005A4B4A">
        <w:trPr>
          <w:trHeight w:val="53"/>
          <w:tblHeader/>
        </w:trPr>
        <w:tc>
          <w:tcPr>
            <w:tcW w:w="1526" w:type="dxa"/>
            <w:vAlign w:val="bottom"/>
          </w:tcPr>
          <w:p w14:paraId="7A1561BC" w14:textId="77777777" w:rsidR="002E6D18" w:rsidRPr="00495C58" w:rsidRDefault="002E6D18">
            <w:pPr>
              <w:spacing w:line="240" w:lineRule="auto"/>
              <w:ind w:left="-107"/>
              <w:jc w:val="thaiDistribute"/>
              <w:rPr>
                <w:rFonts w:ascii="Browallia New" w:hAnsi="Browallia New" w:cs="Browallia New"/>
                <w:snapToGrid w:val="0"/>
                <w:sz w:val="20"/>
                <w:szCs w:val="20"/>
                <w:cs/>
                <w:lang w:val="en-GB" w:eastAsia="th-TH"/>
              </w:rPr>
            </w:pPr>
          </w:p>
        </w:tc>
        <w:tc>
          <w:tcPr>
            <w:tcW w:w="877" w:type="dxa"/>
            <w:vAlign w:val="bottom"/>
          </w:tcPr>
          <w:p w14:paraId="21534FA7" w14:textId="77777777" w:rsidR="002E6D18" w:rsidRPr="00495C58" w:rsidRDefault="002E6D18">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142371F1" w14:textId="77777777" w:rsidR="002E6D18" w:rsidRPr="00495C58" w:rsidRDefault="002E6D18">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2ED6EDD6" w14:textId="77777777" w:rsidR="002E6D18" w:rsidRPr="00495C58" w:rsidRDefault="002E6D18">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4" w:type="dxa"/>
            <w:vAlign w:val="bottom"/>
          </w:tcPr>
          <w:p w14:paraId="066F08EE" w14:textId="77777777" w:rsidR="002E6D18" w:rsidRPr="00495C58" w:rsidRDefault="002E6D18">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495C58">
              <w:rPr>
                <w:rFonts w:ascii="Browallia New" w:hAnsi="Browallia New" w:cs="Browallia New"/>
                <w:b/>
                <w:bCs/>
                <w:snapToGrid w:val="0"/>
                <w:color w:val="000000"/>
                <w:sz w:val="20"/>
                <w:szCs w:val="20"/>
                <w:cs/>
                <w:lang w:val="en-GB" w:eastAsia="th-TH"/>
              </w:rPr>
              <w:t>ธุรกิจ</w:t>
            </w:r>
          </w:p>
        </w:tc>
        <w:tc>
          <w:tcPr>
            <w:tcW w:w="884" w:type="dxa"/>
            <w:vAlign w:val="bottom"/>
          </w:tcPr>
          <w:p w14:paraId="6CB6524C" w14:textId="77777777" w:rsidR="002E6D18" w:rsidRPr="00495C58" w:rsidRDefault="002E6D18">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495C58">
              <w:rPr>
                <w:rFonts w:ascii="Browallia New" w:hAnsi="Browallia New" w:cs="Browallia New"/>
                <w:b/>
                <w:bCs/>
                <w:color w:val="000000"/>
                <w:sz w:val="20"/>
                <w:szCs w:val="20"/>
                <w:cs/>
              </w:rPr>
              <w:t>ธุรกิจ</w:t>
            </w:r>
          </w:p>
        </w:tc>
        <w:tc>
          <w:tcPr>
            <w:tcW w:w="884" w:type="dxa"/>
            <w:vAlign w:val="bottom"/>
          </w:tcPr>
          <w:p w14:paraId="29802486" w14:textId="77777777" w:rsidR="002E6D18" w:rsidRPr="00495C58" w:rsidRDefault="002E6D18">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84" w:type="dxa"/>
            <w:vAlign w:val="bottom"/>
          </w:tcPr>
          <w:p w14:paraId="3405E659" w14:textId="77777777" w:rsidR="002E6D18" w:rsidRPr="00495C58" w:rsidRDefault="002E6D18">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84" w:type="dxa"/>
            <w:vAlign w:val="bottom"/>
          </w:tcPr>
          <w:p w14:paraId="6162AA9D" w14:textId="77777777" w:rsidR="002E6D18" w:rsidRPr="00495C58" w:rsidRDefault="002E6D18">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4" w:type="dxa"/>
          </w:tcPr>
          <w:p w14:paraId="2138316A" w14:textId="77777777" w:rsidR="002E6D18" w:rsidRPr="00495C58" w:rsidRDefault="002E6D18">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2E6D18" w:rsidRPr="00495C58" w14:paraId="63A956C4" w14:textId="77777777" w:rsidTr="005A4B4A">
        <w:trPr>
          <w:trHeight w:val="63"/>
          <w:tblHeader/>
        </w:trPr>
        <w:tc>
          <w:tcPr>
            <w:tcW w:w="1526" w:type="dxa"/>
            <w:vAlign w:val="bottom"/>
          </w:tcPr>
          <w:p w14:paraId="53238D89" w14:textId="77777777" w:rsidR="002E6D18" w:rsidRPr="00495C58" w:rsidRDefault="002E6D18">
            <w:pPr>
              <w:spacing w:line="240" w:lineRule="auto"/>
              <w:ind w:left="-107"/>
              <w:jc w:val="thaiDistribute"/>
              <w:rPr>
                <w:rFonts w:ascii="Browallia New" w:hAnsi="Browallia New" w:cs="Browallia New"/>
                <w:snapToGrid w:val="0"/>
                <w:sz w:val="20"/>
                <w:szCs w:val="20"/>
                <w:lang w:val="en-GB" w:eastAsia="th-TH"/>
              </w:rPr>
            </w:pPr>
          </w:p>
        </w:tc>
        <w:tc>
          <w:tcPr>
            <w:tcW w:w="877" w:type="dxa"/>
            <w:vAlign w:val="bottom"/>
          </w:tcPr>
          <w:p w14:paraId="15F9B151" w14:textId="77777777" w:rsidR="002E6D18" w:rsidRPr="00495C58" w:rsidRDefault="002E6D18">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495C58">
              <w:rPr>
                <w:rFonts w:ascii="Browallia New" w:hAnsi="Browallia New" w:cs="Browallia New"/>
                <w:b/>
                <w:bCs/>
                <w:snapToGrid w:val="0"/>
                <w:color w:val="000000"/>
                <w:spacing w:val="-4"/>
                <w:sz w:val="20"/>
                <w:szCs w:val="20"/>
                <w:cs/>
                <w:lang w:eastAsia="th-TH"/>
              </w:rPr>
              <w:t>ธุรกิจ</w:t>
            </w:r>
            <w:r w:rsidRPr="00495C58">
              <w:rPr>
                <w:rFonts w:ascii="Browallia New" w:hAnsi="Browallia New" w:cs="Browallia New"/>
                <w:b/>
                <w:bCs/>
                <w:color w:val="000000"/>
                <w:spacing w:val="-4"/>
                <w:sz w:val="20"/>
                <w:szCs w:val="20"/>
                <w:cs/>
              </w:rPr>
              <w:t>พาณิชย์</w:t>
            </w:r>
          </w:p>
        </w:tc>
        <w:tc>
          <w:tcPr>
            <w:tcW w:w="884" w:type="dxa"/>
            <w:vAlign w:val="bottom"/>
          </w:tcPr>
          <w:p w14:paraId="27141D29" w14:textId="77777777" w:rsidR="002E6D18" w:rsidRPr="00495C58" w:rsidRDefault="002E6D18">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vAlign w:val="bottom"/>
          </w:tcPr>
          <w:p w14:paraId="49AF723B" w14:textId="77777777" w:rsidR="002E6D18" w:rsidRPr="00495C58" w:rsidRDefault="002E6D18">
            <w:pPr>
              <w:pStyle w:val="a9"/>
              <w:tabs>
                <w:tab w:val="right" w:pos="675"/>
                <w:tab w:val="right" w:pos="778"/>
              </w:tabs>
              <w:ind w:right="-72"/>
              <w:jc w:val="center"/>
              <w:rPr>
                <w:rFonts w:ascii="Browallia New" w:hAnsi="Browallia New" w:cs="Browallia New"/>
                <w:b/>
                <w:bCs/>
                <w:color w:val="000000"/>
                <w:sz w:val="20"/>
                <w:szCs w:val="20"/>
                <w:cs/>
              </w:rPr>
            </w:pPr>
          </w:p>
        </w:tc>
        <w:tc>
          <w:tcPr>
            <w:tcW w:w="964" w:type="dxa"/>
            <w:vAlign w:val="bottom"/>
          </w:tcPr>
          <w:p w14:paraId="6ABE0E15" w14:textId="77777777" w:rsidR="002E6D18" w:rsidRPr="00495C58" w:rsidRDefault="002E6D18">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รับจ้างและ</w:t>
            </w:r>
          </w:p>
        </w:tc>
        <w:tc>
          <w:tcPr>
            <w:tcW w:w="884" w:type="dxa"/>
            <w:vAlign w:val="bottom"/>
          </w:tcPr>
          <w:p w14:paraId="182F34DE" w14:textId="77777777" w:rsidR="002E6D18" w:rsidRPr="00495C58" w:rsidRDefault="002E6D18">
            <w:pPr>
              <w:pStyle w:val="a9"/>
              <w:tabs>
                <w:tab w:val="right" w:pos="806"/>
              </w:tabs>
              <w:ind w:left="-43" w:right="-72"/>
              <w:jc w:val="center"/>
              <w:rPr>
                <w:rFonts w:ascii="Browallia New" w:hAnsi="Browallia New" w:cs="Browallia New"/>
                <w:b/>
                <w:bCs/>
                <w:color w:val="000000"/>
                <w:sz w:val="20"/>
                <w:szCs w:val="20"/>
                <w:cs/>
              </w:rPr>
            </w:pPr>
            <w:r w:rsidRPr="00495C58">
              <w:rPr>
                <w:rFonts w:ascii="Browallia New" w:hAnsi="Browallia New" w:cs="Browallia New"/>
                <w:b/>
                <w:bCs/>
                <w:color w:val="000000"/>
                <w:sz w:val="20"/>
                <w:szCs w:val="20"/>
                <w:cs/>
              </w:rPr>
              <w:t>สินทรัพย์</w:t>
            </w:r>
          </w:p>
        </w:tc>
        <w:tc>
          <w:tcPr>
            <w:tcW w:w="884" w:type="dxa"/>
            <w:vAlign w:val="bottom"/>
          </w:tcPr>
          <w:p w14:paraId="660BD813" w14:textId="77777777" w:rsidR="002E6D18" w:rsidRPr="00495C58" w:rsidRDefault="002E6D18">
            <w:pPr>
              <w:pStyle w:val="a9"/>
              <w:tabs>
                <w:tab w:val="right" w:pos="651"/>
              </w:tabs>
              <w:ind w:left="-43" w:right="-72"/>
              <w:jc w:val="center"/>
              <w:rPr>
                <w:rFonts w:ascii="Browallia New" w:hAnsi="Browallia New" w:cs="Browallia New"/>
                <w:b/>
                <w:bCs/>
                <w:color w:val="000000"/>
                <w:sz w:val="20"/>
                <w:szCs w:val="20"/>
                <w:cs/>
              </w:rPr>
            </w:pPr>
            <w:r w:rsidRPr="00495C58">
              <w:rPr>
                <w:rFonts w:ascii="Browallia New" w:hAnsi="Browallia New" w:cs="Browallia New"/>
                <w:b/>
                <w:bCs/>
                <w:snapToGrid w:val="0"/>
                <w:color w:val="000000"/>
                <w:sz w:val="20"/>
                <w:szCs w:val="20"/>
                <w:cs/>
                <w:lang w:eastAsia="th-TH"/>
              </w:rPr>
              <w:t>ธุรกิจบริการ</w:t>
            </w:r>
          </w:p>
        </w:tc>
        <w:tc>
          <w:tcPr>
            <w:tcW w:w="884" w:type="dxa"/>
            <w:vAlign w:val="bottom"/>
          </w:tcPr>
          <w:p w14:paraId="6F6D5047" w14:textId="77777777" w:rsidR="002E6D18" w:rsidRPr="00495C58" w:rsidRDefault="002E6D18">
            <w:pPr>
              <w:pStyle w:val="a9"/>
              <w:tabs>
                <w:tab w:val="right" w:pos="778"/>
              </w:tabs>
              <w:ind w:right="-72"/>
              <w:jc w:val="center"/>
              <w:rPr>
                <w:rFonts w:ascii="Browallia New" w:hAnsi="Browallia New" w:cs="Browallia New"/>
                <w:b/>
                <w:bCs/>
                <w:color w:val="000000"/>
                <w:sz w:val="20"/>
                <w:szCs w:val="20"/>
                <w:cs/>
              </w:rPr>
            </w:pPr>
          </w:p>
        </w:tc>
        <w:tc>
          <w:tcPr>
            <w:tcW w:w="884" w:type="dxa"/>
            <w:vAlign w:val="bottom"/>
          </w:tcPr>
          <w:p w14:paraId="4FADABE7" w14:textId="77777777" w:rsidR="002E6D18" w:rsidRPr="00495C58" w:rsidRDefault="002E6D18">
            <w:pPr>
              <w:pStyle w:val="a9"/>
              <w:tabs>
                <w:tab w:val="right" w:pos="778"/>
              </w:tabs>
              <w:ind w:left="-72" w:right="-72"/>
              <w:jc w:val="center"/>
              <w:rPr>
                <w:rFonts w:ascii="Browallia New" w:hAnsi="Browallia New" w:cs="Browallia New"/>
                <w:b/>
                <w:bCs/>
                <w:color w:val="000000"/>
                <w:sz w:val="20"/>
                <w:szCs w:val="20"/>
                <w:cs/>
              </w:rPr>
            </w:pPr>
            <w:r w:rsidRPr="00495C58">
              <w:rPr>
                <w:rFonts w:ascii="Browallia New" w:hAnsi="Browallia New" w:cs="Browallia New"/>
                <w:b/>
                <w:bCs/>
                <w:color w:val="000000"/>
                <w:spacing w:val="-6"/>
                <w:sz w:val="20"/>
                <w:szCs w:val="20"/>
                <w:cs/>
              </w:rPr>
              <w:t>รายการ</w:t>
            </w:r>
          </w:p>
        </w:tc>
        <w:tc>
          <w:tcPr>
            <w:tcW w:w="884" w:type="dxa"/>
          </w:tcPr>
          <w:p w14:paraId="54A89D5A" w14:textId="77777777" w:rsidR="002E6D18" w:rsidRPr="00495C58" w:rsidRDefault="002E6D18">
            <w:pPr>
              <w:pStyle w:val="a9"/>
              <w:tabs>
                <w:tab w:val="right" w:pos="778"/>
              </w:tabs>
              <w:ind w:right="-72"/>
              <w:jc w:val="center"/>
              <w:rPr>
                <w:rFonts w:ascii="Browallia New" w:hAnsi="Browallia New" w:cs="Browallia New"/>
                <w:b/>
                <w:bCs/>
                <w:color w:val="000000"/>
                <w:sz w:val="20"/>
                <w:szCs w:val="20"/>
                <w:cs/>
              </w:rPr>
            </w:pPr>
          </w:p>
        </w:tc>
      </w:tr>
      <w:tr w:rsidR="002E6D18" w:rsidRPr="00495C58" w14:paraId="7512D307" w14:textId="77777777" w:rsidTr="005A4B4A">
        <w:trPr>
          <w:trHeight w:val="63"/>
          <w:tblHeader/>
        </w:trPr>
        <w:tc>
          <w:tcPr>
            <w:tcW w:w="1526" w:type="dxa"/>
            <w:vAlign w:val="bottom"/>
          </w:tcPr>
          <w:p w14:paraId="72728B92" w14:textId="77777777" w:rsidR="002E6D18" w:rsidRPr="00495C58" w:rsidRDefault="002E6D18">
            <w:pPr>
              <w:spacing w:line="240" w:lineRule="auto"/>
              <w:ind w:left="-107"/>
              <w:jc w:val="thaiDistribute"/>
              <w:rPr>
                <w:rFonts w:ascii="Browallia New" w:hAnsi="Browallia New" w:cs="Browallia New"/>
                <w:snapToGrid w:val="0"/>
                <w:sz w:val="20"/>
                <w:szCs w:val="20"/>
                <w:lang w:val="en-GB" w:eastAsia="th-TH"/>
              </w:rPr>
            </w:pPr>
          </w:p>
        </w:tc>
        <w:tc>
          <w:tcPr>
            <w:tcW w:w="877" w:type="dxa"/>
            <w:vAlign w:val="bottom"/>
          </w:tcPr>
          <w:p w14:paraId="2F614F3C" w14:textId="77777777" w:rsidR="002E6D18" w:rsidRPr="00495C58" w:rsidRDefault="002E6D18">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495C58">
              <w:rPr>
                <w:rFonts w:ascii="Browallia New" w:hAnsi="Browallia New" w:cs="Browallia New"/>
                <w:b/>
                <w:bCs/>
                <w:color w:val="000000"/>
                <w:spacing w:val="-4"/>
                <w:sz w:val="20"/>
                <w:szCs w:val="20"/>
                <w:cs/>
              </w:rPr>
              <w:t>หลายช่องทาง</w:t>
            </w:r>
          </w:p>
        </w:tc>
        <w:tc>
          <w:tcPr>
            <w:tcW w:w="884" w:type="dxa"/>
            <w:vAlign w:val="bottom"/>
          </w:tcPr>
          <w:p w14:paraId="4329798D" w14:textId="77777777" w:rsidR="002E6D18" w:rsidRPr="00495C58" w:rsidRDefault="002E6D18">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ธุรกิจสื่อ</w:t>
            </w:r>
          </w:p>
        </w:tc>
        <w:tc>
          <w:tcPr>
            <w:tcW w:w="884" w:type="dxa"/>
            <w:vAlign w:val="bottom"/>
          </w:tcPr>
          <w:p w14:paraId="2928FE60" w14:textId="77777777" w:rsidR="002E6D18" w:rsidRPr="00495C58" w:rsidRDefault="002E6D18">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ธุรกิจเพลง</w:t>
            </w:r>
          </w:p>
        </w:tc>
        <w:tc>
          <w:tcPr>
            <w:tcW w:w="964" w:type="dxa"/>
            <w:vAlign w:val="bottom"/>
          </w:tcPr>
          <w:p w14:paraId="24B36EC9" w14:textId="77777777" w:rsidR="002E6D18" w:rsidRPr="00495C58" w:rsidRDefault="002E6D18">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ผลิตกิจกรรม</w:t>
            </w:r>
          </w:p>
        </w:tc>
        <w:tc>
          <w:tcPr>
            <w:tcW w:w="884" w:type="dxa"/>
            <w:vAlign w:val="bottom"/>
          </w:tcPr>
          <w:p w14:paraId="12ADDA8E" w14:textId="77777777" w:rsidR="002E6D18" w:rsidRPr="00495C58" w:rsidRDefault="002E6D18">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ดิจิทัล</w:t>
            </w:r>
          </w:p>
        </w:tc>
        <w:tc>
          <w:tcPr>
            <w:tcW w:w="884" w:type="dxa"/>
            <w:vAlign w:val="bottom"/>
          </w:tcPr>
          <w:p w14:paraId="32A642A4" w14:textId="77777777" w:rsidR="002E6D18" w:rsidRPr="00495C58" w:rsidRDefault="002E6D18">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และอื่นๆ</w:t>
            </w:r>
          </w:p>
        </w:tc>
        <w:tc>
          <w:tcPr>
            <w:tcW w:w="884" w:type="dxa"/>
            <w:vAlign w:val="bottom"/>
          </w:tcPr>
          <w:p w14:paraId="2F576B3D" w14:textId="77777777" w:rsidR="002E6D18" w:rsidRPr="00495C58" w:rsidRDefault="002E6D18">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รวม</w:t>
            </w:r>
          </w:p>
        </w:tc>
        <w:tc>
          <w:tcPr>
            <w:tcW w:w="884" w:type="dxa"/>
            <w:vAlign w:val="bottom"/>
          </w:tcPr>
          <w:p w14:paraId="47B9DEF2" w14:textId="77777777" w:rsidR="002E6D18" w:rsidRPr="00495C58" w:rsidRDefault="002E6D18">
            <w:pPr>
              <w:pStyle w:val="a9"/>
              <w:pBdr>
                <w:bottom w:val="single" w:sz="4" w:space="1" w:color="auto"/>
              </w:pBdr>
              <w:ind w:left="-72"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ตัดบัญชี</w:t>
            </w:r>
          </w:p>
        </w:tc>
        <w:tc>
          <w:tcPr>
            <w:tcW w:w="884" w:type="dxa"/>
            <w:vAlign w:val="bottom"/>
          </w:tcPr>
          <w:p w14:paraId="40AAD74F" w14:textId="77777777" w:rsidR="002E6D18" w:rsidRPr="00495C58" w:rsidRDefault="002E6D18">
            <w:pPr>
              <w:pStyle w:val="a9"/>
              <w:pBdr>
                <w:bottom w:val="single" w:sz="4" w:space="1" w:color="auto"/>
              </w:pBdr>
              <w:tabs>
                <w:tab w:val="right" w:pos="749"/>
              </w:tabs>
              <w:ind w:left="-72"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รวม</w:t>
            </w:r>
          </w:p>
        </w:tc>
      </w:tr>
      <w:tr w:rsidR="002E6D18" w:rsidRPr="00495C58" w14:paraId="4C2A1EC5" w14:textId="77777777" w:rsidTr="005A4B4A">
        <w:trPr>
          <w:trHeight w:val="53"/>
          <w:tblHeader/>
        </w:trPr>
        <w:tc>
          <w:tcPr>
            <w:tcW w:w="1526" w:type="dxa"/>
            <w:vAlign w:val="bottom"/>
          </w:tcPr>
          <w:p w14:paraId="6E36B1DF" w14:textId="77777777" w:rsidR="002E6D18" w:rsidRPr="00495C58" w:rsidRDefault="002E6D18">
            <w:pPr>
              <w:spacing w:line="240" w:lineRule="auto"/>
              <w:ind w:left="-107"/>
              <w:rPr>
                <w:rFonts w:ascii="Browallia New" w:hAnsi="Browallia New" w:cs="Browallia New"/>
                <w:sz w:val="20"/>
                <w:szCs w:val="20"/>
                <w:cs/>
              </w:rPr>
            </w:pPr>
          </w:p>
        </w:tc>
        <w:tc>
          <w:tcPr>
            <w:tcW w:w="877" w:type="dxa"/>
            <w:vAlign w:val="bottom"/>
          </w:tcPr>
          <w:p w14:paraId="43529B71" w14:textId="77777777" w:rsidR="002E6D18" w:rsidRPr="00495C58" w:rsidRDefault="002E6D18">
            <w:pPr>
              <w:tabs>
                <w:tab w:val="decimal" w:pos="628"/>
              </w:tabs>
              <w:spacing w:line="240" w:lineRule="auto"/>
              <w:ind w:left="-43" w:right="-72"/>
              <w:jc w:val="both"/>
              <w:rPr>
                <w:rFonts w:ascii="Browallia New" w:hAnsi="Browallia New" w:cs="Browallia New"/>
                <w:snapToGrid w:val="0"/>
                <w:sz w:val="20"/>
                <w:szCs w:val="20"/>
                <w:cs/>
                <w:lang w:eastAsia="th-TH"/>
              </w:rPr>
            </w:pPr>
          </w:p>
        </w:tc>
        <w:tc>
          <w:tcPr>
            <w:tcW w:w="884" w:type="dxa"/>
            <w:vAlign w:val="bottom"/>
          </w:tcPr>
          <w:p w14:paraId="53221963" w14:textId="77777777" w:rsidR="002E6D18" w:rsidRPr="00495C58" w:rsidRDefault="002E6D18">
            <w:pPr>
              <w:tabs>
                <w:tab w:val="decimal" w:pos="628"/>
              </w:tabs>
              <w:spacing w:line="240" w:lineRule="auto"/>
              <w:ind w:left="-43" w:right="-72"/>
              <w:jc w:val="center"/>
              <w:rPr>
                <w:rFonts w:ascii="Browallia New" w:hAnsi="Browallia New" w:cs="Browallia New"/>
                <w:snapToGrid w:val="0"/>
                <w:sz w:val="20"/>
                <w:szCs w:val="20"/>
                <w:lang w:eastAsia="th-TH"/>
              </w:rPr>
            </w:pPr>
          </w:p>
        </w:tc>
        <w:tc>
          <w:tcPr>
            <w:tcW w:w="884" w:type="dxa"/>
            <w:vAlign w:val="bottom"/>
          </w:tcPr>
          <w:p w14:paraId="5E34D4E9" w14:textId="77777777" w:rsidR="002E6D18" w:rsidRPr="00495C58" w:rsidRDefault="002E6D18">
            <w:pPr>
              <w:tabs>
                <w:tab w:val="decimal" w:pos="628"/>
              </w:tabs>
              <w:spacing w:line="240" w:lineRule="auto"/>
              <w:ind w:right="-72"/>
              <w:jc w:val="center"/>
              <w:rPr>
                <w:rFonts w:ascii="Browallia New" w:hAnsi="Browallia New" w:cs="Browallia New"/>
                <w:snapToGrid w:val="0"/>
                <w:sz w:val="20"/>
                <w:szCs w:val="20"/>
                <w:lang w:eastAsia="th-TH"/>
              </w:rPr>
            </w:pPr>
          </w:p>
        </w:tc>
        <w:tc>
          <w:tcPr>
            <w:tcW w:w="964" w:type="dxa"/>
            <w:vAlign w:val="bottom"/>
          </w:tcPr>
          <w:p w14:paraId="2BD8E8B4" w14:textId="77777777" w:rsidR="002E6D18" w:rsidRPr="00495C58" w:rsidRDefault="002E6D18">
            <w:pPr>
              <w:tabs>
                <w:tab w:val="decimal" w:pos="778"/>
              </w:tabs>
              <w:spacing w:line="240" w:lineRule="auto"/>
              <w:ind w:left="-43" w:right="-72"/>
              <w:jc w:val="center"/>
              <w:rPr>
                <w:rFonts w:ascii="Browallia New" w:hAnsi="Browallia New" w:cs="Browallia New"/>
                <w:snapToGrid w:val="0"/>
                <w:sz w:val="20"/>
                <w:szCs w:val="20"/>
                <w:lang w:eastAsia="th-TH"/>
              </w:rPr>
            </w:pPr>
          </w:p>
        </w:tc>
        <w:tc>
          <w:tcPr>
            <w:tcW w:w="884" w:type="dxa"/>
            <w:vAlign w:val="bottom"/>
          </w:tcPr>
          <w:p w14:paraId="3B64171C" w14:textId="77777777" w:rsidR="002E6D18" w:rsidRPr="00495C58" w:rsidRDefault="002E6D18">
            <w:pPr>
              <w:tabs>
                <w:tab w:val="decimal" w:pos="778"/>
              </w:tabs>
              <w:spacing w:line="240" w:lineRule="auto"/>
              <w:ind w:left="-43" w:right="-72"/>
              <w:jc w:val="center"/>
              <w:rPr>
                <w:rFonts w:ascii="Browallia New" w:hAnsi="Browallia New" w:cs="Browallia New"/>
                <w:snapToGrid w:val="0"/>
                <w:sz w:val="20"/>
                <w:szCs w:val="20"/>
                <w:cs/>
                <w:lang w:eastAsia="th-TH"/>
              </w:rPr>
            </w:pPr>
          </w:p>
        </w:tc>
        <w:tc>
          <w:tcPr>
            <w:tcW w:w="884" w:type="dxa"/>
            <w:vAlign w:val="bottom"/>
          </w:tcPr>
          <w:p w14:paraId="09D75F39" w14:textId="77777777" w:rsidR="002E6D18" w:rsidRPr="00495C58" w:rsidRDefault="002E6D18">
            <w:pPr>
              <w:tabs>
                <w:tab w:val="decimal" w:pos="628"/>
              </w:tabs>
              <w:spacing w:line="240" w:lineRule="auto"/>
              <w:ind w:left="-43" w:right="-72"/>
              <w:jc w:val="center"/>
              <w:rPr>
                <w:rFonts w:ascii="Browallia New" w:hAnsi="Browallia New" w:cs="Browallia New"/>
                <w:snapToGrid w:val="0"/>
                <w:sz w:val="20"/>
                <w:szCs w:val="20"/>
                <w:lang w:eastAsia="th-TH"/>
              </w:rPr>
            </w:pPr>
          </w:p>
        </w:tc>
        <w:tc>
          <w:tcPr>
            <w:tcW w:w="884" w:type="dxa"/>
            <w:vAlign w:val="bottom"/>
          </w:tcPr>
          <w:p w14:paraId="266CBD37" w14:textId="77777777" w:rsidR="002E6D18" w:rsidRPr="00495C58" w:rsidRDefault="002E6D18">
            <w:pPr>
              <w:tabs>
                <w:tab w:val="clear" w:pos="680"/>
                <w:tab w:val="decimal" w:pos="662"/>
              </w:tabs>
              <w:spacing w:line="240" w:lineRule="auto"/>
              <w:ind w:right="-72"/>
              <w:jc w:val="both"/>
              <w:rPr>
                <w:rFonts w:ascii="Browallia New" w:hAnsi="Browallia New" w:cs="Browallia New"/>
                <w:snapToGrid w:val="0"/>
                <w:sz w:val="20"/>
                <w:szCs w:val="20"/>
                <w:lang w:eastAsia="th-TH"/>
              </w:rPr>
            </w:pPr>
          </w:p>
        </w:tc>
        <w:tc>
          <w:tcPr>
            <w:tcW w:w="884" w:type="dxa"/>
            <w:vAlign w:val="bottom"/>
          </w:tcPr>
          <w:p w14:paraId="34A3A09A" w14:textId="77777777" w:rsidR="002E6D18" w:rsidRPr="00495C58" w:rsidRDefault="002E6D18">
            <w:pPr>
              <w:tabs>
                <w:tab w:val="decimal" w:pos="778"/>
              </w:tabs>
              <w:spacing w:line="240" w:lineRule="auto"/>
              <w:ind w:left="-43" w:right="-72"/>
              <w:jc w:val="center"/>
              <w:rPr>
                <w:rFonts w:ascii="Browallia New" w:hAnsi="Browallia New" w:cs="Browallia New"/>
                <w:snapToGrid w:val="0"/>
                <w:sz w:val="20"/>
                <w:szCs w:val="20"/>
                <w:lang w:eastAsia="th-TH"/>
              </w:rPr>
            </w:pPr>
          </w:p>
        </w:tc>
        <w:tc>
          <w:tcPr>
            <w:tcW w:w="884" w:type="dxa"/>
          </w:tcPr>
          <w:p w14:paraId="04550193" w14:textId="77777777" w:rsidR="002E6D18" w:rsidRPr="00495C58" w:rsidRDefault="002E6D18">
            <w:pPr>
              <w:tabs>
                <w:tab w:val="decimal" w:pos="749"/>
              </w:tabs>
              <w:spacing w:line="240" w:lineRule="auto"/>
              <w:ind w:right="-72"/>
              <w:jc w:val="both"/>
              <w:rPr>
                <w:rFonts w:ascii="Browallia New" w:hAnsi="Browallia New" w:cs="Browallia New"/>
                <w:snapToGrid w:val="0"/>
                <w:sz w:val="20"/>
                <w:szCs w:val="20"/>
                <w:lang w:eastAsia="th-TH"/>
              </w:rPr>
            </w:pPr>
          </w:p>
        </w:tc>
      </w:tr>
      <w:tr w:rsidR="002E6D18" w:rsidRPr="00495C58" w14:paraId="1FEA2310" w14:textId="77777777" w:rsidTr="005D0635">
        <w:trPr>
          <w:trHeight w:val="63"/>
        </w:trPr>
        <w:tc>
          <w:tcPr>
            <w:tcW w:w="1526" w:type="dxa"/>
            <w:vAlign w:val="bottom"/>
          </w:tcPr>
          <w:p w14:paraId="06EB5884" w14:textId="77777777" w:rsidR="002E6D18" w:rsidRPr="00495C58" w:rsidRDefault="002E6D18">
            <w:pPr>
              <w:spacing w:line="240" w:lineRule="auto"/>
              <w:ind w:left="17" w:hanging="124"/>
              <w:rPr>
                <w:rFonts w:ascii="Browallia New" w:hAnsi="Browallia New" w:cs="Browallia New"/>
                <w:sz w:val="20"/>
                <w:szCs w:val="20"/>
              </w:rPr>
            </w:pPr>
            <w:r w:rsidRPr="00495C58">
              <w:rPr>
                <w:rFonts w:ascii="Browallia New" w:hAnsi="Browallia New" w:cs="Browallia New"/>
                <w:sz w:val="20"/>
                <w:szCs w:val="20"/>
                <w:cs/>
              </w:rPr>
              <w:t>รายได้จากการขายและให้บริการ</w:t>
            </w:r>
          </w:p>
        </w:tc>
        <w:tc>
          <w:tcPr>
            <w:tcW w:w="877" w:type="dxa"/>
            <w:vAlign w:val="bottom"/>
          </w:tcPr>
          <w:p w14:paraId="0DAF777A" w14:textId="77777777" w:rsidR="002E6D18" w:rsidRPr="00495C58" w:rsidRDefault="002E6D18">
            <w:pPr>
              <w:tabs>
                <w:tab w:val="decimal" w:pos="648"/>
              </w:tabs>
              <w:spacing w:line="240" w:lineRule="auto"/>
              <w:ind w:left="-43" w:right="-72"/>
              <w:jc w:val="right"/>
              <w:rPr>
                <w:rFonts w:ascii="Browallia New" w:hAnsi="Browallia New" w:cs="Browallia New"/>
                <w:snapToGrid w:val="0"/>
                <w:sz w:val="20"/>
                <w:szCs w:val="20"/>
                <w:lang w:eastAsia="th-TH"/>
              </w:rPr>
            </w:pPr>
          </w:p>
        </w:tc>
        <w:tc>
          <w:tcPr>
            <w:tcW w:w="884" w:type="dxa"/>
            <w:vAlign w:val="bottom"/>
          </w:tcPr>
          <w:p w14:paraId="1F874DA7" w14:textId="77777777" w:rsidR="002E6D18" w:rsidRPr="00495C58" w:rsidRDefault="002E6D18">
            <w:pPr>
              <w:tabs>
                <w:tab w:val="decimal" w:pos="628"/>
              </w:tabs>
              <w:spacing w:line="240" w:lineRule="auto"/>
              <w:ind w:left="-43" w:right="-72"/>
              <w:jc w:val="right"/>
              <w:rPr>
                <w:rFonts w:ascii="Browallia New" w:hAnsi="Browallia New" w:cs="Browallia New"/>
                <w:snapToGrid w:val="0"/>
                <w:sz w:val="20"/>
                <w:szCs w:val="20"/>
                <w:lang w:eastAsia="th-TH"/>
              </w:rPr>
            </w:pPr>
          </w:p>
        </w:tc>
        <w:tc>
          <w:tcPr>
            <w:tcW w:w="884" w:type="dxa"/>
            <w:vAlign w:val="bottom"/>
          </w:tcPr>
          <w:p w14:paraId="24BABA57" w14:textId="77777777" w:rsidR="002E6D18" w:rsidRPr="00495C58" w:rsidRDefault="002E6D18">
            <w:pPr>
              <w:tabs>
                <w:tab w:val="decimal" w:pos="628"/>
              </w:tabs>
              <w:spacing w:line="240" w:lineRule="auto"/>
              <w:ind w:right="-72"/>
              <w:jc w:val="right"/>
              <w:rPr>
                <w:rFonts w:ascii="Browallia New" w:hAnsi="Browallia New" w:cs="Browallia New"/>
                <w:snapToGrid w:val="0"/>
                <w:sz w:val="20"/>
                <w:szCs w:val="20"/>
                <w:lang w:eastAsia="th-TH"/>
              </w:rPr>
            </w:pPr>
          </w:p>
        </w:tc>
        <w:tc>
          <w:tcPr>
            <w:tcW w:w="964" w:type="dxa"/>
            <w:vAlign w:val="bottom"/>
          </w:tcPr>
          <w:p w14:paraId="2A8B57B3" w14:textId="77777777" w:rsidR="002E6D18" w:rsidRPr="00495C58" w:rsidRDefault="002E6D18">
            <w:pPr>
              <w:tabs>
                <w:tab w:val="decimal" w:pos="778"/>
              </w:tabs>
              <w:spacing w:line="240" w:lineRule="auto"/>
              <w:ind w:left="-43" w:right="-72"/>
              <w:jc w:val="right"/>
              <w:rPr>
                <w:rFonts w:ascii="Browallia New" w:hAnsi="Browallia New" w:cs="Browallia New"/>
                <w:snapToGrid w:val="0"/>
                <w:sz w:val="20"/>
                <w:szCs w:val="20"/>
                <w:lang w:eastAsia="th-TH"/>
              </w:rPr>
            </w:pPr>
          </w:p>
        </w:tc>
        <w:tc>
          <w:tcPr>
            <w:tcW w:w="884" w:type="dxa"/>
            <w:vAlign w:val="bottom"/>
          </w:tcPr>
          <w:p w14:paraId="3EB03B6E" w14:textId="77777777" w:rsidR="002E6D18" w:rsidRPr="00495C58" w:rsidRDefault="002E6D18">
            <w:pPr>
              <w:tabs>
                <w:tab w:val="decimal" w:pos="806"/>
              </w:tabs>
              <w:spacing w:line="240" w:lineRule="auto"/>
              <w:ind w:left="-43" w:right="-72"/>
              <w:jc w:val="right"/>
              <w:rPr>
                <w:rFonts w:ascii="Browallia New" w:hAnsi="Browallia New" w:cs="Browallia New"/>
                <w:snapToGrid w:val="0"/>
                <w:sz w:val="20"/>
                <w:szCs w:val="20"/>
                <w:lang w:eastAsia="th-TH"/>
              </w:rPr>
            </w:pPr>
          </w:p>
        </w:tc>
        <w:tc>
          <w:tcPr>
            <w:tcW w:w="884" w:type="dxa"/>
            <w:vAlign w:val="bottom"/>
          </w:tcPr>
          <w:p w14:paraId="09E4B6CB" w14:textId="77777777" w:rsidR="002E6D18" w:rsidRPr="00495C58" w:rsidRDefault="002E6D18">
            <w:pPr>
              <w:tabs>
                <w:tab w:val="decimal" w:pos="628"/>
              </w:tabs>
              <w:spacing w:line="240" w:lineRule="auto"/>
              <w:ind w:left="-43" w:right="-72"/>
              <w:jc w:val="right"/>
              <w:rPr>
                <w:rFonts w:ascii="Browallia New" w:hAnsi="Browallia New" w:cs="Browallia New"/>
                <w:snapToGrid w:val="0"/>
                <w:sz w:val="20"/>
                <w:szCs w:val="20"/>
                <w:lang w:eastAsia="th-TH"/>
              </w:rPr>
            </w:pPr>
          </w:p>
        </w:tc>
        <w:tc>
          <w:tcPr>
            <w:tcW w:w="884" w:type="dxa"/>
            <w:vAlign w:val="bottom"/>
          </w:tcPr>
          <w:p w14:paraId="26453655" w14:textId="77777777" w:rsidR="002E6D18" w:rsidRPr="00495C58" w:rsidRDefault="002E6D18">
            <w:pPr>
              <w:tabs>
                <w:tab w:val="clear" w:pos="680"/>
                <w:tab w:val="decimal" w:pos="662"/>
              </w:tabs>
              <w:spacing w:line="240" w:lineRule="auto"/>
              <w:ind w:right="-72"/>
              <w:jc w:val="right"/>
              <w:rPr>
                <w:rFonts w:ascii="Browallia New" w:hAnsi="Browallia New" w:cs="Browallia New"/>
                <w:snapToGrid w:val="0"/>
                <w:sz w:val="20"/>
                <w:szCs w:val="20"/>
                <w:lang w:eastAsia="th-TH"/>
              </w:rPr>
            </w:pPr>
          </w:p>
        </w:tc>
        <w:tc>
          <w:tcPr>
            <w:tcW w:w="884" w:type="dxa"/>
            <w:vAlign w:val="bottom"/>
          </w:tcPr>
          <w:p w14:paraId="48421147" w14:textId="77777777" w:rsidR="002E6D18" w:rsidRPr="00495C58" w:rsidRDefault="002E6D18">
            <w:pPr>
              <w:spacing w:line="240" w:lineRule="auto"/>
              <w:ind w:left="-43" w:right="-72"/>
              <w:jc w:val="right"/>
              <w:rPr>
                <w:rFonts w:ascii="Browallia New" w:hAnsi="Browallia New" w:cs="Browallia New"/>
                <w:snapToGrid w:val="0"/>
                <w:sz w:val="20"/>
                <w:szCs w:val="20"/>
                <w:lang w:eastAsia="th-TH"/>
              </w:rPr>
            </w:pPr>
          </w:p>
        </w:tc>
        <w:tc>
          <w:tcPr>
            <w:tcW w:w="884" w:type="dxa"/>
          </w:tcPr>
          <w:p w14:paraId="299DA5B0" w14:textId="77777777" w:rsidR="002E6D18" w:rsidRPr="00495C58" w:rsidRDefault="002E6D18">
            <w:pPr>
              <w:tabs>
                <w:tab w:val="decimal" w:pos="749"/>
              </w:tabs>
              <w:spacing w:line="240" w:lineRule="auto"/>
              <w:ind w:right="-72"/>
              <w:jc w:val="right"/>
              <w:rPr>
                <w:rFonts w:ascii="Browallia New" w:hAnsi="Browallia New" w:cs="Browallia New"/>
                <w:snapToGrid w:val="0"/>
                <w:sz w:val="20"/>
                <w:szCs w:val="20"/>
                <w:lang w:eastAsia="th-TH"/>
              </w:rPr>
            </w:pPr>
          </w:p>
        </w:tc>
      </w:tr>
      <w:tr w:rsidR="00903BCA" w:rsidRPr="00495C58" w14:paraId="36C5AB08" w14:textId="77777777" w:rsidTr="00226D00">
        <w:trPr>
          <w:trHeight w:val="63"/>
        </w:trPr>
        <w:tc>
          <w:tcPr>
            <w:tcW w:w="1526" w:type="dxa"/>
            <w:vAlign w:val="bottom"/>
          </w:tcPr>
          <w:p w14:paraId="744FD348" w14:textId="77777777" w:rsidR="00903BCA" w:rsidRPr="00495C58" w:rsidRDefault="00903BCA" w:rsidP="00903BCA">
            <w:pPr>
              <w:spacing w:line="240" w:lineRule="auto"/>
              <w:ind w:left="-107"/>
              <w:rPr>
                <w:rFonts w:ascii="Browallia New" w:hAnsi="Browallia New" w:cs="Browallia New"/>
                <w:sz w:val="20"/>
                <w:szCs w:val="20"/>
              </w:rPr>
            </w:pPr>
            <w:r w:rsidRPr="00495C58">
              <w:rPr>
                <w:rFonts w:ascii="Browallia New" w:hAnsi="Browallia New" w:cs="Browallia New"/>
                <w:sz w:val="20"/>
                <w:szCs w:val="20"/>
                <w:cs/>
              </w:rPr>
              <w:t xml:space="preserve">   รายได้ภายนอก</w:t>
            </w:r>
          </w:p>
        </w:tc>
        <w:tc>
          <w:tcPr>
            <w:tcW w:w="877" w:type="dxa"/>
            <w:tcBorders>
              <w:top w:val="nil"/>
              <w:left w:val="nil"/>
              <w:bottom w:val="nil"/>
              <w:right w:val="nil"/>
            </w:tcBorders>
          </w:tcPr>
          <w:p w14:paraId="35697362" w14:textId="11C2776B" w:rsidR="00903BCA" w:rsidRPr="00495C58" w:rsidRDefault="0033774C" w:rsidP="00903BC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385,088</w:t>
            </w:r>
          </w:p>
        </w:tc>
        <w:tc>
          <w:tcPr>
            <w:tcW w:w="884" w:type="dxa"/>
            <w:tcBorders>
              <w:top w:val="nil"/>
              <w:left w:val="nil"/>
              <w:bottom w:val="nil"/>
              <w:right w:val="nil"/>
            </w:tcBorders>
          </w:tcPr>
          <w:p w14:paraId="297C44C1" w14:textId="3126CFDE" w:rsidR="00903BCA" w:rsidRPr="00495C58" w:rsidRDefault="00903BCA" w:rsidP="00903BC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227,944</w:t>
            </w:r>
          </w:p>
        </w:tc>
        <w:tc>
          <w:tcPr>
            <w:tcW w:w="884" w:type="dxa"/>
            <w:tcBorders>
              <w:top w:val="nil"/>
              <w:left w:val="nil"/>
              <w:bottom w:val="nil"/>
              <w:right w:val="nil"/>
            </w:tcBorders>
          </w:tcPr>
          <w:p w14:paraId="1F6664E6" w14:textId="7F897DA5" w:rsidR="00903BCA" w:rsidRPr="00495C58" w:rsidRDefault="00903BCA" w:rsidP="00903BC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33,669</w:t>
            </w:r>
          </w:p>
        </w:tc>
        <w:tc>
          <w:tcPr>
            <w:tcW w:w="964" w:type="dxa"/>
            <w:tcBorders>
              <w:top w:val="nil"/>
              <w:left w:val="nil"/>
              <w:bottom w:val="nil"/>
              <w:right w:val="nil"/>
            </w:tcBorders>
          </w:tcPr>
          <w:p w14:paraId="36399BA7" w14:textId="75EA536D" w:rsidR="00903BCA" w:rsidRPr="00495C58" w:rsidRDefault="00903BCA" w:rsidP="00903BC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31,960</w:t>
            </w:r>
          </w:p>
        </w:tc>
        <w:tc>
          <w:tcPr>
            <w:tcW w:w="884" w:type="dxa"/>
            <w:tcBorders>
              <w:top w:val="nil"/>
              <w:left w:val="nil"/>
              <w:bottom w:val="nil"/>
              <w:right w:val="nil"/>
            </w:tcBorders>
          </w:tcPr>
          <w:p w14:paraId="5B15362D" w14:textId="28C4BF5C" w:rsidR="00903BCA" w:rsidRPr="00495C58" w:rsidRDefault="00903BCA" w:rsidP="00903BC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99</w:t>
            </w:r>
            <w:r w:rsidR="00A00DC6" w:rsidRPr="00495C58">
              <w:rPr>
                <w:rFonts w:ascii="Browallia New" w:hAnsi="Browallia New" w:cs="Browallia New"/>
                <w:snapToGrid w:val="0"/>
                <w:sz w:val="20"/>
                <w:szCs w:val="20"/>
                <w:lang w:eastAsia="th-TH"/>
              </w:rPr>
              <w:t>2</w:t>
            </w:r>
          </w:p>
        </w:tc>
        <w:tc>
          <w:tcPr>
            <w:tcW w:w="884" w:type="dxa"/>
            <w:tcBorders>
              <w:top w:val="nil"/>
              <w:left w:val="nil"/>
              <w:bottom w:val="nil"/>
              <w:right w:val="nil"/>
            </w:tcBorders>
            <w:vAlign w:val="bottom"/>
          </w:tcPr>
          <w:p w14:paraId="57CC3463" w14:textId="4FC5F19C" w:rsidR="00903BCA" w:rsidRPr="00495C58" w:rsidRDefault="005452E8" w:rsidP="005452E8">
            <w:pPr>
              <w:tabs>
                <w:tab w:val="clear" w:pos="454"/>
                <w:tab w:val="clear" w:pos="680"/>
                <w:tab w:val="left" w:pos="354"/>
                <w:tab w:val="decimal" w:pos="444"/>
              </w:tabs>
              <w:ind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tcBorders>
              <w:top w:val="nil"/>
              <w:left w:val="nil"/>
              <w:bottom w:val="nil"/>
              <w:right w:val="nil"/>
            </w:tcBorders>
          </w:tcPr>
          <w:p w14:paraId="5002A436" w14:textId="3D208B36" w:rsidR="00903BCA" w:rsidRPr="00495C58" w:rsidRDefault="009A0D20" w:rsidP="00903BC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679,653</w:t>
            </w:r>
          </w:p>
        </w:tc>
        <w:tc>
          <w:tcPr>
            <w:tcW w:w="884" w:type="dxa"/>
            <w:tcBorders>
              <w:top w:val="nil"/>
              <w:left w:val="nil"/>
              <w:bottom w:val="nil"/>
              <w:right w:val="nil"/>
            </w:tcBorders>
            <w:vAlign w:val="bottom"/>
          </w:tcPr>
          <w:p w14:paraId="10629B30" w14:textId="289B7DD3" w:rsidR="00903BCA" w:rsidRPr="00495C58" w:rsidRDefault="005452E8" w:rsidP="005452E8">
            <w:pPr>
              <w:tabs>
                <w:tab w:val="clear" w:pos="454"/>
                <w:tab w:val="clear" w:pos="680"/>
                <w:tab w:val="left" w:pos="354"/>
                <w:tab w:val="decimal" w:pos="444"/>
              </w:tabs>
              <w:ind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tcBorders>
              <w:top w:val="nil"/>
              <w:left w:val="nil"/>
              <w:bottom w:val="nil"/>
              <w:right w:val="nil"/>
            </w:tcBorders>
          </w:tcPr>
          <w:p w14:paraId="31E845AC" w14:textId="5D137681" w:rsidR="00903BCA" w:rsidRPr="00495C58" w:rsidRDefault="008B7586" w:rsidP="00903BC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679,653</w:t>
            </w:r>
          </w:p>
        </w:tc>
      </w:tr>
      <w:tr w:rsidR="00903BCA" w:rsidRPr="00495C58" w14:paraId="2023BEB3" w14:textId="77777777" w:rsidTr="00226D00">
        <w:trPr>
          <w:trHeight w:val="63"/>
        </w:trPr>
        <w:tc>
          <w:tcPr>
            <w:tcW w:w="1526" w:type="dxa"/>
            <w:vAlign w:val="bottom"/>
          </w:tcPr>
          <w:p w14:paraId="583F19B0" w14:textId="77777777" w:rsidR="00903BCA" w:rsidRPr="00495C58" w:rsidRDefault="00903BCA" w:rsidP="00903BCA">
            <w:pPr>
              <w:spacing w:line="240" w:lineRule="auto"/>
              <w:ind w:left="-107"/>
              <w:rPr>
                <w:rFonts w:ascii="Browallia New" w:hAnsi="Browallia New" w:cs="Browallia New"/>
                <w:sz w:val="20"/>
                <w:szCs w:val="20"/>
              </w:rPr>
            </w:pPr>
            <w:r w:rsidRPr="00495C58">
              <w:rPr>
                <w:rFonts w:ascii="Browallia New" w:hAnsi="Browallia New" w:cs="Browallia New"/>
                <w:sz w:val="20"/>
                <w:szCs w:val="20"/>
                <w:cs/>
              </w:rPr>
              <w:t xml:space="preserve">   รายได้ภายใน</w:t>
            </w:r>
          </w:p>
        </w:tc>
        <w:tc>
          <w:tcPr>
            <w:tcW w:w="877" w:type="dxa"/>
            <w:tcBorders>
              <w:top w:val="nil"/>
              <w:left w:val="nil"/>
              <w:bottom w:val="nil"/>
              <w:right w:val="nil"/>
            </w:tcBorders>
          </w:tcPr>
          <w:p w14:paraId="07C94F3B" w14:textId="27DF093D" w:rsidR="00903BCA" w:rsidRPr="00495C58" w:rsidRDefault="00903BCA" w:rsidP="00903BC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19,27</w:t>
            </w:r>
            <w:r w:rsidR="00CF20FE" w:rsidRPr="00495C58">
              <w:rPr>
                <w:rFonts w:ascii="Browallia New" w:hAnsi="Browallia New" w:cs="Browallia New"/>
                <w:snapToGrid w:val="0"/>
                <w:sz w:val="20"/>
                <w:szCs w:val="20"/>
                <w:lang w:eastAsia="th-TH"/>
              </w:rPr>
              <w:t>1</w:t>
            </w:r>
          </w:p>
        </w:tc>
        <w:tc>
          <w:tcPr>
            <w:tcW w:w="884" w:type="dxa"/>
            <w:tcBorders>
              <w:top w:val="nil"/>
              <w:left w:val="nil"/>
              <w:bottom w:val="nil"/>
              <w:right w:val="nil"/>
            </w:tcBorders>
          </w:tcPr>
          <w:p w14:paraId="50F13930" w14:textId="7D0E31F2" w:rsidR="00903BCA" w:rsidRPr="00495C58" w:rsidRDefault="00903BCA" w:rsidP="00903BC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23,895</w:t>
            </w:r>
          </w:p>
        </w:tc>
        <w:tc>
          <w:tcPr>
            <w:tcW w:w="884" w:type="dxa"/>
            <w:tcBorders>
              <w:top w:val="nil"/>
              <w:left w:val="nil"/>
              <w:bottom w:val="nil"/>
              <w:right w:val="nil"/>
            </w:tcBorders>
          </w:tcPr>
          <w:p w14:paraId="512BCD77" w14:textId="024CE116" w:rsidR="00903BCA" w:rsidRPr="00495C58" w:rsidRDefault="00903BCA" w:rsidP="00903BC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5,314</w:t>
            </w:r>
          </w:p>
        </w:tc>
        <w:tc>
          <w:tcPr>
            <w:tcW w:w="964" w:type="dxa"/>
            <w:tcBorders>
              <w:top w:val="nil"/>
              <w:left w:val="nil"/>
              <w:bottom w:val="nil"/>
              <w:right w:val="nil"/>
            </w:tcBorders>
          </w:tcPr>
          <w:p w14:paraId="18761EB5" w14:textId="3CFA9386" w:rsidR="00903BCA" w:rsidRPr="00495C58" w:rsidRDefault="00903BCA" w:rsidP="00903BC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337</w:t>
            </w:r>
          </w:p>
        </w:tc>
        <w:tc>
          <w:tcPr>
            <w:tcW w:w="884" w:type="dxa"/>
            <w:tcBorders>
              <w:top w:val="nil"/>
              <w:left w:val="nil"/>
              <w:bottom w:val="nil"/>
              <w:right w:val="nil"/>
            </w:tcBorders>
            <w:vAlign w:val="bottom"/>
          </w:tcPr>
          <w:p w14:paraId="0684BC61" w14:textId="3A80B9B3" w:rsidR="00903BCA" w:rsidRPr="00495C58" w:rsidRDefault="005452E8" w:rsidP="005452E8">
            <w:pPr>
              <w:pBdr>
                <w:bottom w:val="single" w:sz="4" w:space="1" w:color="auto"/>
              </w:pBdr>
              <w:tabs>
                <w:tab w:val="clear" w:pos="454"/>
                <w:tab w:val="clear" w:pos="680"/>
                <w:tab w:val="left" w:pos="354"/>
                <w:tab w:val="decimal" w:pos="444"/>
              </w:tabs>
              <w:ind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tcBorders>
              <w:top w:val="nil"/>
              <w:left w:val="nil"/>
              <w:bottom w:val="nil"/>
              <w:right w:val="nil"/>
            </w:tcBorders>
          </w:tcPr>
          <w:p w14:paraId="2D3B98AD" w14:textId="60A81680" w:rsidR="00903BCA" w:rsidRPr="00495C58" w:rsidRDefault="00903BCA" w:rsidP="00903BC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158,13</w:t>
            </w:r>
            <w:r w:rsidR="00A00DC6" w:rsidRPr="00495C58">
              <w:rPr>
                <w:rFonts w:ascii="Browallia New" w:hAnsi="Browallia New" w:cs="Browallia New"/>
                <w:snapToGrid w:val="0"/>
                <w:sz w:val="20"/>
                <w:szCs w:val="20"/>
                <w:lang w:eastAsia="th-TH"/>
              </w:rPr>
              <w:t>7</w:t>
            </w:r>
          </w:p>
        </w:tc>
        <w:tc>
          <w:tcPr>
            <w:tcW w:w="884" w:type="dxa"/>
            <w:tcBorders>
              <w:top w:val="nil"/>
              <w:left w:val="nil"/>
              <w:bottom w:val="nil"/>
              <w:right w:val="nil"/>
            </w:tcBorders>
          </w:tcPr>
          <w:p w14:paraId="625CEA9B" w14:textId="4C7BC823" w:rsidR="00903BCA" w:rsidRPr="00495C58" w:rsidRDefault="00903BCA" w:rsidP="00903BC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206,954</w:t>
            </w:r>
          </w:p>
        </w:tc>
        <w:tc>
          <w:tcPr>
            <w:tcW w:w="884" w:type="dxa"/>
            <w:tcBorders>
              <w:top w:val="nil"/>
              <w:left w:val="nil"/>
              <w:bottom w:val="nil"/>
              <w:right w:val="nil"/>
            </w:tcBorders>
          </w:tcPr>
          <w:p w14:paraId="21A11A45" w14:textId="4861D627" w:rsidR="00903BCA" w:rsidRPr="00495C58" w:rsidRDefault="00903BCA" w:rsidP="00903BC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(206,954)</w:t>
            </w:r>
          </w:p>
        </w:tc>
        <w:tc>
          <w:tcPr>
            <w:tcW w:w="884" w:type="dxa"/>
            <w:tcBorders>
              <w:top w:val="nil"/>
              <w:left w:val="nil"/>
              <w:bottom w:val="nil"/>
              <w:right w:val="nil"/>
            </w:tcBorders>
            <w:vAlign w:val="bottom"/>
          </w:tcPr>
          <w:p w14:paraId="3C799A5D" w14:textId="60D54E4E" w:rsidR="00903BCA" w:rsidRPr="00495C58" w:rsidRDefault="005452E8" w:rsidP="005452E8">
            <w:pPr>
              <w:pBdr>
                <w:bottom w:val="single" w:sz="4" w:space="1" w:color="auto"/>
              </w:pBdr>
              <w:tabs>
                <w:tab w:val="clear" w:pos="454"/>
                <w:tab w:val="clear" w:pos="680"/>
                <w:tab w:val="left" w:pos="354"/>
                <w:tab w:val="decimal" w:pos="444"/>
              </w:tabs>
              <w:ind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r>
      <w:tr w:rsidR="00903BCA" w:rsidRPr="00495C58" w14:paraId="2494177C" w14:textId="77777777" w:rsidTr="00200B80">
        <w:trPr>
          <w:trHeight w:val="53"/>
        </w:trPr>
        <w:tc>
          <w:tcPr>
            <w:tcW w:w="1526" w:type="dxa"/>
            <w:vAlign w:val="bottom"/>
          </w:tcPr>
          <w:p w14:paraId="1657957F" w14:textId="77777777" w:rsidR="00903BCA" w:rsidRPr="00495C58" w:rsidRDefault="00903BCA" w:rsidP="00903BCA">
            <w:pPr>
              <w:spacing w:line="240" w:lineRule="auto"/>
              <w:ind w:left="17" w:hanging="124"/>
              <w:rPr>
                <w:rFonts w:ascii="Browallia New" w:hAnsi="Browallia New" w:cs="Browallia New"/>
                <w:sz w:val="20"/>
                <w:szCs w:val="20"/>
                <w:cs/>
              </w:rPr>
            </w:pPr>
            <w:r w:rsidRPr="00495C58">
              <w:rPr>
                <w:rFonts w:ascii="Browallia New" w:hAnsi="Browallia New" w:cs="Browallia New"/>
                <w:sz w:val="20"/>
                <w:szCs w:val="20"/>
                <w:cs/>
              </w:rPr>
              <w:t>รวมรายได้จากการขายและให้บริการ</w:t>
            </w:r>
          </w:p>
        </w:tc>
        <w:tc>
          <w:tcPr>
            <w:tcW w:w="877" w:type="dxa"/>
            <w:tcBorders>
              <w:left w:val="nil"/>
              <w:right w:val="nil"/>
            </w:tcBorders>
            <w:vAlign w:val="bottom"/>
          </w:tcPr>
          <w:p w14:paraId="390EF304" w14:textId="390E3AFD" w:rsidR="00903BCA" w:rsidRPr="00495C58" w:rsidRDefault="00D62CCB" w:rsidP="00903BC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404,359</w:t>
            </w:r>
          </w:p>
        </w:tc>
        <w:tc>
          <w:tcPr>
            <w:tcW w:w="884" w:type="dxa"/>
            <w:tcBorders>
              <w:left w:val="nil"/>
              <w:right w:val="nil"/>
            </w:tcBorders>
            <w:vAlign w:val="bottom"/>
          </w:tcPr>
          <w:p w14:paraId="0D8DBE0B" w14:textId="73FA0D0E" w:rsidR="00903BCA" w:rsidRPr="00495C58" w:rsidRDefault="00903BCA" w:rsidP="00903BC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251,83</w:t>
            </w:r>
            <w:r w:rsidR="00367D99" w:rsidRPr="00495C58">
              <w:rPr>
                <w:rFonts w:ascii="Browallia New" w:hAnsi="Browallia New" w:cs="Browallia New"/>
                <w:snapToGrid w:val="0"/>
                <w:sz w:val="20"/>
                <w:szCs w:val="20"/>
                <w:lang w:eastAsia="th-TH"/>
              </w:rPr>
              <w:t>9</w:t>
            </w:r>
          </w:p>
        </w:tc>
        <w:tc>
          <w:tcPr>
            <w:tcW w:w="884" w:type="dxa"/>
            <w:tcBorders>
              <w:left w:val="nil"/>
              <w:right w:val="nil"/>
            </w:tcBorders>
            <w:vAlign w:val="bottom"/>
          </w:tcPr>
          <w:p w14:paraId="11C05A74" w14:textId="7BE3DF31" w:rsidR="00903BCA" w:rsidRPr="00495C58" w:rsidRDefault="00903BCA" w:rsidP="00903BC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38,98</w:t>
            </w:r>
            <w:r w:rsidR="00100B12" w:rsidRPr="00495C58">
              <w:rPr>
                <w:rFonts w:ascii="Browallia New" w:hAnsi="Browallia New" w:cs="Browallia New"/>
                <w:snapToGrid w:val="0"/>
                <w:sz w:val="20"/>
                <w:szCs w:val="20"/>
                <w:lang w:eastAsia="th-TH"/>
              </w:rPr>
              <w:t>3</w:t>
            </w:r>
          </w:p>
        </w:tc>
        <w:tc>
          <w:tcPr>
            <w:tcW w:w="964" w:type="dxa"/>
            <w:tcBorders>
              <w:left w:val="nil"/>
              <w:right w:val="nil"/>
            </w:tcBorders>
            <w:vAlign w:val="bottom"/>
          </w:tcPr>
          <w:p w14:paraId="1B5ADF4C" w14:textId="6C2A94F4" w:rsidR="00903BCA" w:rsidRPr="00495C58" w:rsidRDefault="00903BCA" w:rsidP="00903BC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32,297</w:t>
            </w:r>
          </w:p>
        </w:tc>
        <w:tc>
          <w:tcPr>
            <w:tcW w:w="884" w:type="dxa"/>
            <w:tcBorders>
              <w:left w:val="nil"/>
              <w:right w:val="nil"/>
            </w:tcBorders>
            <w:vAlign w:val="bottom"/>
          </w:tcPr>
          <w:p w14:paraId="08352135" w14:textId="29FD8656" w:rsidR="00903BCA" w:rsidRPr="00495C58" w:rsidRDefault="00903BCA" w:rsidP="00903BC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99</w:t>
            </w:r>
            <w:r w:rsidR="00A00DC6" w:rsidRPr="00495C58">
              <w:rPr>
                <w:rFonts w:ascii="Browallia New" w:hAnsi="Browallia New" w:cs="Browallia New"/>
                <w:snapToGrid w:val="0"/>
                <w:sz w:val="20"/>
                <w:szCs w:val="20"/>
                <w:lang w:eastAsia="th-TH"/>
              </w:rPr>
              <w:t>2</w:t>
            </w:r>
          </w:p>
        </w:tc>
        <w:tc>
          <w:tcPr>
            <w:tcW w:w="884" w:type="dxa"/>
            <w:tcBorders>
              <w:left w:val="nil"/>
              <w:right w:val="nil"/>
            </w:tcBorders>
            <w:vAlign w:val="bottom"/>
          </w:tcPr>
          <w:p w14:paraId="7947A360" w14:textId="21629865" w:rsidR="00903BCA" w:rsidRPr="00495C58" w:rsidRDefault="00903BCA" w:rsidP="00903BC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158,13</w:t>
            </w:r>
            <w:r w:rsidR="00A00DC6" w:rsidRPr="00495C58">
              <w:rPr>
                <w:rFonts w:ascii="Browallia New" w:hAnsi="Browallia New" w:cs="Browallia New"/>
                <w:snapToGrid w:val="0"/>
                <w:sz w:val="20"/>
                <w:szCs w:val="20"/>
                <w:lang w:eastAsia="th-TH"/>
              </w:rPr>
              <w:t>7</w:t>
            </w:r>
          </w:p>
        </w:tc>
        <w:tc>
          <w:tcPr>
            <w:tcW w:w="884" w:type="dxa"/>
            <w:tcBorders>
              <w:left w:val="nil"/>
              <w:right w:val="nil"/>
            </w:tcBorders>
            <w:vAlign w:val="bottom"/>
          </w:tcPr>
          <w:p w14:paraId="4C5391C3" w14:textId="06D1807D" w:rsidR="00903BCA" w:rsidRPr="00495C58" w:rsidRDefault="00316EE0" w:rsidP="00903BC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886,607</w:t>
            </w:r>
          </w:p>
        </w:tc>
        <w:tc>
          <w:tcPr>
            <w:tcW w:w="884" w:type="dxa"/>
            <w:tcBorders>
              <w:left w:val="nil"/>
              <w:right w:val="nil"/>
            </w:tcBorders>
            <w:vAlign w:val="bottom"/>
          </w:tcPr>
          <w:p w14:paraId="3D0BB14B" w14:textId="3652D417" w:rsidR="00903BCA" w:rsidRPr="00495C58" w:rsidRDefault="00903BCA" w:rsidP="00903BC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(206,954)</w:t>
            </w:r>
          </w:p>
        </w:tc>
        <w:tc>
          <w:tcPr>
            <w:tcW w:w="884" w:type="dxa"/>
            <w:tcBorders>
              <w:left w:val="nil"/>
              <w:right w:val="nil"/>
            </w:tcBorders>
            <w:vAlign w:val="bottom"/>
          </w:tcPr>
          <w:p w14:paraId="049D60B8" w14:textId="078A7902" w:rsidR="00903BCA" w:rsidRPr="00495C58" w:rsidRDefault="008B7586" w:rsidP="00903BC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679,653</w:t>
            </w:r>
          </w:p>
        </w:tc>
      </w:tr>
      <w:tr w:rsidR="00903BCA" w:rsidRPr="00495C58" w14:paraId="02FCEE63" w14:textId="77777777">
        <w:trPr>
          <w:trHeight w:val="63"/>
        </w:trPr>
        <w:tc>
          <w:tcPr>
            <w:tcW w:w="1526" w:type="dxa"/>
            <w:vAlign w:val="bottom"/>
          </w:tcPr>
          <w:p w14:paraId="6055C311" w14:textId="77777777" w:rsidR="00903BCA" w:rsidRPr="00495C58" w:rsidRDefault="00903BCA" w:rsidP="00903BCA">
            <w:pPr>
              <w:spacing w:line="240" w:lineRule="auto"/>
              <w:ind w:left="-107"/>
              <w:rPr>
                <w:rFonts w:ascii="Browallia New" w:hAnsi="Browallia New" w:cs="Browallia New"/>
                <w:sz w:val="20"/>
                <w:szCs w:val="20"/>
              </w:rPr>
            </w:pPr>
            <w:r w:rsidRPr="00495C58">
              <w:rPr>
                <w:rFonts w:ascii="Browallia New" w:hAnsi="Browallia New" w:cs="Browallia New"/>
                <w:sz w:val="20"/>
                <w:szCs w:val="20"/>
                <w:cs/>
              </w:rPr>
              <w:t>ต้นทุนขายและให้บริการ</w:t>
            </w:r>
          </w:p>
        </w:tc>
        <w:tc>
          <w:tcPr>
            <w:tcW w:w="877" w:type="dxa"/>
            <w:tcBorders>
              <w:top w:val="nil"/>
              <w:left w:val="nil"/>
              <w:bottom w:val="nil"/>
              <w:right w:val="nil"/>
            </w:tcBorders>
          </w:tcPr>
          <w:p w14:paraId="552946E8" w14:textId="766683AB" w:rsidR="00903BCA" w:rsidRPr="00495C58" w:rsidRDefault="00D62CCB" w:rsidP="00903BC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(169,907)</w:t>
            </w:r>
          </w:p>
        </w:tc>
        <w:tc>
          <w:tcPr>
            <w:tcW w:w="884" w:type="dxa"/>
            <w:tcBorders>
              <w:top w:val="nil"/>
              <w:left w:val="nil"/>
              <w:bottom w:val="nil"/>
              <w:right w:val="nil"/>
            </w:tcBorders>
          </w:tcPr>
          <w:p w14:paraId="2B92030E" w14:textId="3B4ECE1D" w:rsidR="00903BCA" w:rsidRPr="00495C58" w:rsidRDefault="00903BCA" w:rsidP="00903BC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(614,130)</w:t>
            </w:r>
          </w:p>
        </w:tc>
        <w:tc>
          <w:tcPr>
            <w:tcW w:w="884" w:type="dxa"/>
            <w:tcBorders>
              <w:top w:val="nil"/>
              <w:left w:val="nil"/>
              <w:bottom w:val="nil"/>
              <w:right w:val="nil"/>
            </w:tcBorders>
          </w:tcPr>
          <w:p w14:paraId="1B8C0296" w14:textId="6DD626E4" w:rsidR="00903BCA" w:rsidRPr="00495C58" w:rsidRDefault="00903BCA" w:rsidP="00903BC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(19,825)</w:t>
            </w:r>
          </w:p>
        </w:tc>
        <w:tc>
          <w:tcPr>
            <w:tcW w:w="964" w:type="dxa"/>
            <w:tcBorders>
              <w:top w:val="nil"/>
              <w:left w:val="nil"/>
              <w:bottom w:val="nil"/>
              <w:right w:val="nil"/>
            </w:tcBorders>
          </w:tcPr>
          <w:p w14:paraId="654BE771" w14:textId="2A5D5555" w:rsidR="00903BCA" w:rsidRPr="00495C58" w:rsidRDefault="00903BCA" w:rsidP="00903BC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(20,524)</w:t>
            </w:r>
          </w:p>
        </w:tc>
        <w:tc>
          <w:tcPr>
            <w:tcW w:w="884" w:type="dxa"/>
            <w:tcBorders>
              <w:top w:val="nil"/>
              <w:left w:val="nil"/>
              <w:bottom w:val="nil"/>
              <w:right w:val="nil"/>
            </w:tcBorders>
          </w:tcPr>
          <w:p w14:paraId="2BFAC7AC" w14:textId="50E9B741" w:rsidR="00903BCA" w:rsidRPr="00495C58" w:rsidRDefault="00903BCA" w:rsidP="00903BC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(4,820)</w:t>
            </w:r>
          </w:p>
        </w:tc>
        <w:tc>
          <w:tcPr>
            <w:tcW w:w="884" w:type="dxa"/>
            <w:tcBorders>
              <w:top w:val="nil"/>
              <w:left w:val="nil"/>
              <w:bottom w:val="nil"/>
              <w:right w:val="nil"/>
            </w:tcBorders>
          </w:tcPr>
          <w:p w14:paraId="4ECAE15B" w14:textId="6AFF4ACD" w:rsidR="00903BCA" w:rsidRPr="00495C58" w:rsidRDefault="00903BCA" w:rsidP="00903BC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(34,897)</w:t>
            </w:r>
          </w:p>
        </w:tc>
        <w:tc>
          <w:tcPr>
            <w:tcW w:w="884" w:type="dxa"/>
            <w:tcBorders>
              <w:top w:val="nil"/>
              <w:left w:val="nil"/>
              <w:bottom w:val="nil"/>
              <w:right w:val="nil"/>
            </w:tcBorders>
          </w:tcPr>
          <w:p w14:paraId="58345206" w14:textId="02E4AAF8" w:rsidR="00903BCA" w:rsidRPr="00495C58" w:rsidRDefault="00316EE0" w:rsidP="00903BC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(864,103)</w:t>
            </w:r>
          </w:p>
        </w:tc>
        <w:tc>
          <w:tcPr>
            <w:tcW w:w="884" w:type="dxa"/>
            <w:tcBorders>
              <w:top w:val="nil"/>
              <w:left w:val="nil"/>
              <w:bottom w:val="nil"/>
              <w:right w:val="nil"/>
            </w:tcBorders>
          </w:tcPr>
          <w:p w14:paraId="6A3B9495" w14:textId="5E92A5A4" w:rsidR="00903BCA" w:rsidRPr="00495C58" w:rsidRDefault="00903BCA" w:rsidP="00903BC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100,545</w:t>
            </w:r>
          </w:p>
        </w:tc>
        <w:tc>
          <w:tcPr>
            <w:tcW w:w="884" w:type="dxa"/>
            <w:tcBorders>
              <w:top w:val="nil"/>
              <w:left w:val="nil"/>
              <w:bottom w:val="nil"/>
              <w:right w:val="nil"/>
            </w:tcBorders>
          </w:tcPr>
          <w:p w14:paraId="0AC00142" w14:textId="7BF44320" w:rsidR="00903BCA" w:rsidRPr="00495C58" w:rsidRDefault="008B7586" w:rsidP="00903BC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(763,558)</w:t>
            </w:r>
          </w:p>
        </w:tc>
      </w:tr>
      <w:tr w:rsidR="00903BCA" w:rsidRPr="00495C58" w14:paraId="7174BDC1" w14:textId="77777777">
        <w:trPr>
          <w:trHeight w:val="53"/>
        </w:trPr>
        <w:tc>
          <w:tcPr>
            <w:tcW w:w="1526" w:type="dxa"/>
            <w:vAlign w:val="bottom"/>
          </w:tcPr>
          <w:p w14:paraId="3C52024A" w14:textId="77777777" w:rsidR="00903BCA" w:rsidRPr="00495C58" w:rsidRDefault="00903BCA" w:rsidP="00903BCA">
            <w:pPr>
              <w:spacing w:line="240" w:lineRule="auto"/>
              <w:ind w:left="-107"/>
              <w:rPr>
                <w:rFonts w:ascii="Browallia New" w:hAnsi="Browallia New" w:cs="Browallia New"/>
                <w:sz w:val="20"/>
                <w:szCs w:val="20"/>
              </w:rPr>
            </w:pPr>
            <w:r w:rsidRPr="00495C58">
              <w:rPr>
                <w:rFonts w:ascii="Browallia New" w:hAnsi="Browallia New" w:cs="Browallia New"/>
                <w:sz w:val="20"/>
                <w:szCs w:val="20"/>
                <w:cs/>
              </w:rPr>
              <w:t>กำไร</w:t>
            </w:r>
            <w:r w:rsidRPr="00495C58">
              <w:rPr>
                <w:rFonts w:ascii="Browallia New" w:hAnsi="Browallia New" w:cs="Browallia New"/>
                <w:sz w:val="20"/>
                <w:szCs w:val="20"/>
              </w:rPr>
              <w:t xml:space="preserve"> (</w:t>
            </w:r>
            <w:r w:rsidRPr="00495C58">
              <w:rPr>
                <w:rFonts w:ascii="Browallia New" w:hAnsi="Browallia New" w:cs="Browallia New"/>
                <w:sz w:val="20"/>
                <w:szCs w:val="20"/>
                <w:cs/>
              </w:rPr>
              <w:t>ขาดทุน</w:t>
            </w:r>
            <w:r w:rsidRPr="00495C58">
              <w:rPr>
                <w:rFonts w:ascii="Browallia New" w:hAnsi="Browallia New" w:cs="Browallia New"/>
                <w:sz w:val="20"/>
                <w:szCs w:val="20"/>
              </w:rPr>
              <w:t xml:space="preserve">) </w:t>
            </w:r>
            <w:r w:rsidRPr="00495C58">
              <w:rPr>
                <w:rFonts w:ascii="Browallia New" w:hAnsi="Browallia New" w:cs="Browallia New"/>
                <w:sz w:val="20"/>
                <w:szCs w:val="20"/>
                <w:cs/>
              </w:rPr>
              <w:t>ขั้นต้น</w:t>
            </w:r>
          </w:p>
        </w:tc>
        <w:tc>
          <w:tcPr>
            <w:tcW w:w="877" w:type="dxa"/>
            <w:tcBorders>
              <w:left w:val="nil"/>
              <w:right w:val="nil"/>
            </w:tcBorders>
          </w:tcPr>
          <w:p w14:paraId="312E9ED0" w14:textId="397BF154" w:rsidR="00903BCA" w:rsidRPr="00495C58" w:rsidRDefault="00D62CCB" w:rsidP="00903BCA">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234,452</w:t>
            </w:r>
          </w:p>
        </w:tc>
        <w:tc>
          <w:tcPr>
            <w:tcW w:w="884" w:type="dxa"/>
            <w:tcBorders>
              <w:left w:val="nil"/>
              <w:right w:val="nil"/>
            </w:tcBorders>
          </w:tcPr>
          <w:p w14:paraId="648F5871" w14:textId="725F4BC1" w:rsidR="00903BCA" w:rsidRPr="00495C58" w:rsidRDefault="00903BCA" w:rsidP="00903BCA">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(362,291)</w:t>
            </w:r>
          </w:p>
        </w:tc>
        <w:tc>
          <w:tcPr>
            <w:tcW w:w="884" w:type="dxa"/>
            <w:tcBorders>
              <w:left w:val="nil"/>
              <w:right w:val="nil"/>
            </w:tcBorders>
          </w:tcPr>
          <w:p w14:paraId="6A40E0CF" w14:textId="4A0EC7E7" w:rsidR="00903BCA" w:rsidRPr="00495C58" w:rsidRDefault="00903BCA" w:rsidP="00903BCA">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19,158</w:t>
            </w:r>
          </w:p>
        </w:tc>
        <w:tc>
          <w:tcPr>
            <w:tcW w:w="964" w:type="dxa"/>
            <w:tcBorders>
              <w:left w:val="nil"/>
              <w:right w:val="nil"/>
            </w:tcBorders>
          </w:tcPr>
          <w:p w14:paraId="55FD4568" w14:textId="0F6374F8" w:rsidR="00903BCA" w:rsidRPr="00495C58" w:rsidRDefault="00903BCA" w:rsidP="00903BCA">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11,773</w:t>
            </w:r>
          </w:p>
        </w:tc>
        <w:tc>
          <w:tcPr>
            <w:tcW w:w="884" w:type="dxa"/>
            <w:tcBorders>
              <w:left w:val="nil"/>
              <w:right w:val="nil"/>
            </w:tcBorders>
          </w:tcPr>
          <w:p w14:paraId="705C894F" w14:textId="72DBD7C8" w:rsidR="00903BCA" w:rsidRPr="00495C58" w:rsidRDefault="00903BCA" w:rsidP="00903BCA">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(3,828)</w:t>
            </w:r>
          </w:p>
        </w:tc>
        <w:tc>
          <w:tcPr>
            <w:tcW w:w="884" w:type="dxa"/>
            <w:tcBorders>
              <w:left w:val="nil"/>
              <w:right w:val="nil"/>
            </w:tcBorders>
          </w:tcPr>
          <w:p w14:paraId="290C966F" w14:textId="0186317B" w:rsidR="00903BCA" w:rsidRPr="00495C58" w:rsidRDefault="00903BCA" w:rsidP="00903BCA">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cs/>
                <w:lang w:eastAsia="th-TH"/>
              </w:rPr>
            </w:pPr>
            <w:r w:rsidRPr="00495C58">
              <w:rPr>
                <w:rFonts w:ascii="Browallia New" w:hAnsi="Browallia New" w:cs="Browallia New"/>
                <w:snapToGrid w:val="0"/>
                <w:sz w:val="20"/>
                <w:szCs w:val="20"/>
                <w:lang w:eastAsia="th-TH"/>
              </w:rPr>
              <w:t>123,2</w:t>
            </w:r>
            <w:r w:rsidR="009A0D20" w:rsidRPr="00495C58">
              <w:rPr>
                <w:rFonts w:ascii="Browallia New" w:hAnsi="Browallia New" w:cs="Browallia New"/>
                <w:snapToGrid w:val="0"/>
                <w:sz w:val="20"/>
                <w:szCs w:val="20"/>
                <w:lang w:eastAsia="th-TH"/>
              </w:rPr>
              <w:t>40</w:t>
            </w:r>
          </w:p>
        </w:tc>
        <w:tc>
          <w:tcPr>
            <w:tcW w:w="884" w:type="dxa"/>
            <w:tcBorders>
              <w:left w:val="nil"/>
              <w:right w:val="nil"/>
            </w:tcBorders>
          </w:tcPr>
          <w:p w14:paraId="62F3E82E" w14:textId="118334F8" w:rsidR="00903BCA" w:rsidRPr="00495C58" w:rsidRDefault="00316EE0" w:rsidP="00903BCA">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22,504</w:t>
            </w:r>
          </w:p>
        </w:tc>
        <w:tc>
          <w:tcPr>
            <w:tcW w:w="884" w:type="dxa"/>
            <w:tcBorders>
              <w:left w:val="nil"/>
              <w:right w:val="nil"/>
            </w:tcBorders>
          </w:tcPr>
          <w:p w14:paraId="421F0DF8" w14:textId="2DBD76D2" w:rsidR="00903BCA" w:rsidRPr="00495C58" w:rsidRDefault="00903BCA" w:rsidP="00903BCA">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(106,40</w:t>
            </w:r>
            <w:r w:rsidR="00430B5E" w:rsidRPr="00495C58">
              <w:rPr>
                <w:rFonts w:ascii="Browallia New" w:hAnsi="Browallia New" w:cs="Browallia New"/>
                <w:snapToGrid w:val="0"/>
                <w:sz w:val="20"/>
                <w:szCs w:val="20"/>
                <w:lang w:eastAsia="th-TH"/>
              </w:rPr>
              <w:t>9</w:t>
            </w:r>
            <w:r w:rsidRPr="00495C58">
              <w:rPr>
                <w:rFonts w:ascii="Browallia New" w:hAnsi="Browallia New" w:cs="Browallia New"/>
                <w:snapToGrid w:val="0"/>
                <w:sz w:val="20"/>
                <w:szCs w:val="20"/>
                <w:lang w:eastAsia="th-TH"/>
              </w:rPr>
              <w:t>)</w:t>
            </w:r>
          </w:p>
        </w:tc>
        <w:tc>
          <w:tcPr>
            <w:tcW w:w="884" w:type="dxa"/>
            <w:tcBorders>
              <w:left w:val="nil"/>
              <w:right w:val="nil"/>
            </w:tcBorders>
          </w:tcPr>
          <w:p w14:paraId="3C67B417" w14:textId="4B86DDAF" w:rsidR="00903BCA" w:rsidRPr="00495C58" w:rsidRDefault="008B7586" w:rsidP="00903BCA">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cs/>
                <w:lang w:eastAsia="th-TH"/>
              </w:rPr>
            </w:pPr>
            <w:r w:rsidRPr="00495C58">
              <w:rPr>
                <w:rFonts w:ascii="Browallia New" w:hAnsi="Browallia New" w:cs="Browallia New"/>
                <w:snapToGrid w:val="0"/>
                <w:sz w:val="20"/>
                <w:szCs w:val="20"/>
                <w:lang w:eastAsia="th-TH"/>
              </w:rPr>
              <w:t>(83,905)</w:t>
            </w:r>
          </w:p>
        </w:tc>
      </w:tr>
      <w:tr w:rsidR="002E6D18" w:rsidRPr="00495C58" w14:paraId="14CFC567" w14:textId="77777777" w:rsidTr="005D0635">
        <w:trPr>
          <w:trHeight w:val="53"/>
        </w:trPr>
        <w:tc>
          <w:tcPr>
            <w:tcW w:w="1526" w:type="dxa"/>
            <w:vAlign w:val="bottom"/>
          </w:tcPr>
          <w:p w14:paraId="26A0886E" w14:textId="77777777" w:rsidR="002E6D18" w:rsidRPr="00495C58" w:rsidRDefault="002E6D18">
            <w:pPr>
              <w:spacing w:line="240" w:lineRule="auto"/>
              <w:ind w:left="-107"/>
              <w:rPr>
                <w:rFonts w:ascii="Browallia New" w:hAnsi="Browallia New" w:cs="Browallia New"/>
                <w:sz w:val="20"/>
                <w:szCs w:val="20"/>
                <w:cs/>
              </w:rPr>
            </w:pPr>
          </w:p>
        </w:tc>
        <w:tc>
          <w:tcPr>
            <w:tcW w:w="877" w:type="dxa"/>
            <w:vAlign w:val="center"/>
          </w:tcPr>
          <w:p w14:paraId="779EAC6A" w14:textId="77777777" w:rsidR="002E6D18" w:rsidRPr="00495C58" w:rsidRDefault="002E6D18">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1D495127" w14:textId="77777777" w:rsidR="002E6D18" w:rsidRPr="00495C58" w:rsidRDefault="002E6D18">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20BAF559" w14:textId="77777777" w:rsidR="002E6D18" w:rsidRPr="00495C58" w:rsidRDefault="002E6D18">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964" w:type="dxa"/>
            <w:vAlign w:val="center"/>
          </w:tcPr>
          <w:p w14:paraId="3F63294E" w14:textId="77777777" w:rsidR="002E6D18" w:rsidRPr="00495C58" w:rsidRDefault="002E6D18">
            <w:pPr>
              <w:tabs>
                <w:tab w:val="clear" w:pos="680"/>
                <w:tab w:val="decimal" w:pos="354"/>
                <w:tab w:val="left" w:pos="534"/>
                <w:tab w:val="decimal" w:pos="778"/>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5A34643C" w14:textId="77777777" w:rsidR="002E6D18" w:rsidRPr="00495C58" w:rsidRDefault="002E6D18">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26F635E7" w14:textId="77777777" w:rsidR="002E6D18" w:rsidRPr="00495C58" w:rsidRDefault="002E6D18">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4E7EAC2B" w14:textId="77777777" w:rsidR="002E6D18" w:rsidRPr="00495C58" w:rsidRDefault="002E6D18">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6C9FD1DF" w14:textId="77777777" w:rsidR="002E6D18" w:rsidRPr="00495C58" w:rsidRDefault="002E6D18">
            <w:pPr>
              <w:tabs>
                <w:tab w:val="clear" w:pos="680"/>
                <w:tab w:val="decimal" w:pos="354"/>
                <w:tab w:val="left" w:pos="534"/>
                <w:tab w:val="decimal" w:pos="821"/>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4A435990" w14:textId="77777777" w:rsidR="002E6D18" w:rsidRPr="00495C58" w:rsidRDefault="002E6D18">
            <w:pPr>
              <w:tabs>
                <w:tab w:val="clear" w:pos="680"/>
                <w:tab w:val="decimal" w:pos="354"/>
                <w:tab w:val="left" w:pos="534"/>
                <w:tab w:val="decimal" w:pos="749"/>
              </w:tabs>
              <w:spacing w:line="240" w:lineRule="auto"/>
              <w:ind w:left="-33" w:right="-72"/>
              <w:jc w:val="right"/>
              <w:rPr>
                <w:rFonts w:ascii="Browallia New" w:hAnsi="Browallia New" w:cs="Browallia New"/>
                <w:snapToGrid w:val="0"/>
                <w:sz w:val="20"/>
                <w:szCs w:val="20"/>
                <w:lang w:eastAsia="th-TH"/>
              </w:rPr>
            </w:pPr>
          </w:p>
        </w:tc>
      </w:tr>
      <w:tr w:rsidR="002E6D18" w:rsidRPr="00495C58" w14:paraId="0E273870" w14:textId="77777777">
        <w:trPr>
          <w:trHeight w:val="63"/>
        </w:trPr>
        <w:tc>
          <w:tcPr>
            <w:tcW w:w="2403" w:type="dxa"/>
            <w:gridSpan w:val="2"/>
            <w:vAlign w:val="bottom"/>
          </w:tcPr>
          <w:p w14:paraId="01D4BCF7" w14:textId="77777777" w:rsidR="002E6D18" w:rsidRPr="00495C58" w:rsidRDefault="002E6D18">
            <w:pPr>
              <w:tabs>
                <w:tab w:val="clear" w:pos="680"/>
                <w:tab w:val="decimal" w:pos="354"/>
                <w:tab w:val="left" w:pos="534"/>
              </w:tabs>
              <w:spacing w:line="240" w:lineRule="auto"/>
              <w:ind w:left="-33" w:right="-72" w:hanging="69"/>
              <w:rPr>
                <w:rFonts w:ascii="Browallia New" w:hAnsi="Browallia New" w:cs="Browallia New"/>
                <w:b/>
                <w:bCs/>
                <w:snapToGrid w:val="0"/>
                <w:sz w:val="20"/>
                <w:szCs w:val="20"/>
                <w:lang w:eastAsia="th-TH"/>
              </w:rPr>
            </w:pPr>
            <w:r w:rsidRPr="00495C58">
              <w:rPr>
                <w:rFonts w:ascii="Browallia New" w:hAnsi="Browallia New" w:cs="Browallia New"/>
                <w:b/>
                <w:bCs/>
                <w:snapToGrid w:val="0"/>
                <w:sz w:val="20"/>
                <w:szCs w:val="20"/>
                <w:cs/>
                <w:lang w:eastAsia="th-TH"/>
              </w:rPr>
              <w:t>จังหวะเวลาการรับรู้รายได้</w:t>
            </w:r>
          </w:p>
        </w:tc>
        <w:tc>
          <w:tcPr>
            <w:tcW w:w="884" w:type="dxa"/>
            <w:vAlign w:val="bottom"/>
          </w:tcPr>
          <w:p w14:paraId="5961FA37" w14:textId="77777777" w:rsidR="002E6D18" w:rsidRPr="00495C58" w:rsidRDefault="002E6D18">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1EC8E973" w14:textId="77777777" w:rsidR="002E6D18" w:rsidRPr="00495C58" w:rsidRDefault="002E6D18">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964" w:type="dxa"/>
            <w:vAlign w:val="center"/>
          </w:tcPr>
          <w:p w14:paraId="1CB0A69D" w14:textId="77777777" w:rsidR="002E6D18" w:rsidRPr="00495C58" w:rsidRDefault="002E6D18">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3FF4939A" w14:textId="77777777" w:rsidR="002E6D18" w:rsidRPr="00495C58" w:rsidRDefault="002E6D18">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24CF4820" w14:textId="77777777" w:rsidR="002E6D18" w:rsidRPr="00495C58" w:rsidRDefault="002E6D18">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3F0EAA8C" w14:textId="77777777" w:rsidR="002E6D18" w:rsidRPr="00495C58" w:rsidRDefault="002E6D18">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30B19C2B" w14:textId="77777777" w:rsidR="002E6D18" w:rsidRPr="00495C58" w:rsidRDefault="002E6D18">
            <w:pPr>
              <w:tabs>
                <w:tab w:val="clear" w:pos="680"/>
                <w:tab w:val="decimal" w:pos="354"/>
                <w:tab w:val="left" w:pos="534"/>
                <w:tab w:val="decimal" w:pos="821"/>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28C0F943" w14:textId="77777777" w:rsidR="002E6D18" w:rsidRPr="00495C58" w:rsidRDefault="002E6D18">
            <w:pPr>
              <w:tabs>
                <w:tab w:val="clear" w:pos="680"/>
                <w:tab w:val="decimal" w:pos="354"/>
                <w:tab w:val="left" w:pos="534"/>
                <w:tab w:val="decimal" w:pos="749"/>
              </w:tabs>
              <w:spacing w:line="240" w:lineRule="auto"/>
              <w:ind w:left="-33" w:right="-72"/>
              <w:jc w:val="right"/>
              <w:rPr>
                <w:rFonts w:ascii="Browallia New" w:hAnsi="Browallia New" w:cs="Browallia New"/>
                <w:snapToGrid w:val="0"/>
                <w:sz w:val="20"/>
                <w:szCs w:val="20"/>
                <w:lang w:eastAsia="th-TH"/>
              </w:rPr>
            </w:pPr>
          </w:p>
        </w:tc>
      </w:tr>
      <w:tr w:rsidR="002E6D18" w:rsidRPr="00495C58" w14:paraId="2D860523" w14:textId="77777777">
        <w:trPr>
          <w:trHeight w:val="63"/>
        </w:trPr>
        <w:tc>
          <w:tcPr>
            <w:tcW w:w="1526" w:type="dxa"/>
            <w:vAlign w:val="bottom"/>
          </w:tcPr>
          <w:p w14:paraId="11ACE3E7" w14:textId="77777777" w:rsidR="002E6D18" w:rsidRPr="00495C58" w:rsidRDefault="002E6D18">
            <w:pPr>
              <w:spacing w:line="240" w:lineRule="auto"/>
              <w:ind w:left="-107"/>
              <w:rPr>
                <w:rFonts w:ascii="Browallia New" w:hAnsi="Browallia New" w:cs="Browallia New"/>
                <w:sz w:val="20"/>
                <w:szCs w:val="20"/>
                <w:cs/>
              </w:rPr>
            </w:pPr>
            <w:r w:rsidRPr="00495C58">
              <w:rPr>
                <w:rFonts w:ascii="Browallia New" w:hAnsi="Browallia New" w:cs="Browallia New"/>
                <w:sz w:val="20"/>
                <w:szCs w:val="20"/>
                <w:cs/>
              </w:rPr>
              <w:t>เมื่อปฏิบัติตามภาระ</w:t>
            </w:r>
          </w:p>
        </w:tc>
        <w:tc>
          <w:tcPr>
            <w:tcW w:w="877" w:type="dxa"/>
            <w:vAlign w:val="center"/>
          </w:tcPr>
          <w:p w14:paraId="30AFC5C6" w14:textId="77777777" w:rsidR="002E6D18" w:rsidRPr="00495C58" w:rsidRDefault="002E6D18">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624300E3" w14:textId="77777777" w:rsidR="002E6D18" w:rsidRPr="00495C58" w:rsidRDefault="002E6D18">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3F85FB00" w14:textId="77777777" w:rsidR="002E6D18" w:rsidRPr="00495C58" w:rsidRDefault="002E6D18">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964" w:type="dxa"/>
            <w:vAlign w:val="center"/>
          </w:tcPr>
          <w:p w14:paraId="11FB167B" w14:textId="77777777" w:rsidR="002E6D18" w:rsidRPr="00495C58" w:rsidRDefault="002E6D18">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689A1A3D" w14:textId="77777777" w:rsidR="002E6D18" w:rsidRPr="00495C58" w:rsidRDefault="002E6D18">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7AED80C8" w14:textId="77777777" w:rsidR="002E6D18" w:rsidRPr="00495C58" w:rsidRDefault="002E6D18">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047264B5" w14:textId="77777777" w:rsidR="002E6D18" w:rsidRPr="00495C58" w:rsidRDefault="002E6D18">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338E2489" w14:textId="77777777" w:rsidR="002E6D18" w:rsidRPr="00495C58" w:rsidRDefault="002E6D18">
            <w:pPr>
              <w:tabs>
                <w:tab w:val="clear" w:pos="680"/>
                <w:tab w:val="decimal" w:pos="354"/>
                <w:tab w:val="left" w:pos="534"/>
                <w:tab w:val="decimal" w:pos="821"/>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6F1C58C2" w14:textId="77777777" w:rsidR="002E6D18" w:rsidRPr="00495C58" w:rsidRDefault="002E6D18">
            <w:pPr>
              <w:tabs>
                <w:tab w:val="clear" w:pos="680"/>
                <w:tab w:val="decimal" w:pos="354"/>
                <w:tab w:val="left" w:pos="534"/>
                <w:tab w:val="decimal" w:pos="749"/>
              </w:tabs>
              <w:spacing w:line="240" w:lineRule="auto"/>
              <w:ind w:left="-33" w:right="-72"/>
              <w:jc w:val="right"/>
              <w:rPr>
                <w:rFonts w:ascii="Browallia New" w:hAnsi="Browallia New" w:cs="Browallia New"/>
                <w:snapToGrid w:val="0"/>
                <w:sz w:val="20"/>
                <w:szCs w:val="20"/>
                <w:lang w:eastAsia="th-TH"/>
              </w:rPr>
            </w:pPr>
          </w:p>
        </w:tc>
      </w:tr>
      <w:tr w:rsidR="008A0DE3" w:rsidRPr="00495C58" w14:paraId="27B07A46" w14:textId="77777777">
        <w:trPr>
          <w:trHeight w:val="63"/>
        </w:trPr>
        <w:tc>
          <w:tcPr>
            <w:tcW w:w="1526" w:type="dxa"/>
            <w:vAlign w:val="bottom"/>
          </w:tcPr>
          <w:p w14:paraId="097FD088" w14:textId="77777777" w:rsidR="008A0DE3" w:rsidRPr="00495C58" w:rsidRDefault="008A0DE3" w:rsidP="008A0DE3">
            <w:pPr>
              <w:spacing w:line="240" w:lineRule="auto"/>
              <w:ind w:left="-107"/>
              <w:rPr>
                <w:rFonts w:ascii="Browallia New" w:hAnsi="Browallia New" w:cs="Browallia New"/>
                <w:sz w:val="20"/>
                <w:szCs w:val="20"/>
                <w:cs/>
              </w:rPr>
            </w:pPr>
            <w:r w:rsidRPr="00495C58">
              <w:rPr>
                <w:rFonts w:ascii="Browallia New" w:hAnsi="Browallia New" w:cs="Browallia New"/>
                <w:sz w:val="20"/>
                <w:szCs w:val="20"/>
                <w:cs/>
              </w:rPr>
              <w:t xml:space="preserve">   ที่ต้องปฏิบัติเสร็จสิ้น</w:t>
            </w:r>
          </w:p>
        </w:tc>
        <w:tc>
          <w:tcPr>
            <w:tcW w:w="877" w:type="dxa"/>
            <w:tcBorders>
              <w:top w:val="nil"/>
              <w:left w:val="nil"/>
              <w:bottom w:val="nil"/>
              <w:right w:val="nil"/>
            </w:tcBorders>
            <w:vAlign w:val="bottom"/>
          </w:tcPr>
          <w:p w14:paraId="076FA975" w14:textId="5D7F29F7" w:rsidR="008A0DE3" w:rsidRPr="00495C58" w:rsidRDefault="008A0DE3" w:rsidP="00F45B4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Borders>
              <w:top w:val="nil"/>
              <w:left w:val="nil"/>
              <w:bottom w:val="nil"/>
              <w:right w:val="nil"/>
            </w:tcBorders>
            <w:vAlign w:val="bottom"/>
          </w:tcPr>
          <w:p w14:paraId="61C49BE2" w14:textId="58129F89" w:rsidR="008A0DE3" w:rsidRPr="00495C58" w:rsidRDefault="008A0DE3" w:rsidP="00F45B4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Borders>
              <w:top w:val="nil"/>
              <w:left w:val="nil"/>
              <w:bottom w:val="nil"/>
              <w:right w:val="nil"/>
            </w:tcBorders>
            <w:vAlign w:val="bottom"/>
          </w:tcPr>
          <w:p w14:paraId="4E9D17A6" w14:textId="0F0F468F" w:rsidR="008A0DE3" w:rsidRPr="00495C58" w:rsidRDefault="008A0DE3" w:rsidP="00F45B4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964" w:type="dxa"/>
            <w:tcBorders>
              <w:top w:val="nil"/>
              <w:left w:val="nil"/>
              <w:bottom w:val="nil"/>
              <w:right w:val="nil"/>
            </w:tcBorders>
            <w:vAlign w:val="bottom"/>
          </w:tcPr>
          <w:p w14:paraId="7BA12061" w14:textId="0117F499" w:rsidR="008A0DE3" w:rsidRPr="00495C58" w:rsidRDefault="008A0DE3" w:rsidP="00F45B4A">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tcBorders>
              <w:top w:val="nil"/>
              <w:left w:val="nil"/>
              <w:bottom w:val="nil"/>
              <w:right w:val="nil"/>
            </w:tcBorders>
            <w:vAlign w:val="bottom"/>
          </w:tcPr>
          <w:p w14:paraId="6F642AB6" w14:textId="0D7CA022" w:rsidR="008A0DE3" w:rsidRPr="00495C58" w:rsidRDefault="008A0DE3" w:rsidP="00F45B4A">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tcBorders>
              <w:top w:val="nil"/>
              <w:left w:val="nil"/>
              <w:bottom w:val="nil"/>
              <w:right w:val="nil"/>
            </w:tcBorders>
            <w:vAlign w:val="bottom"/>
          </w:tcPr>
          <w:p w14:paraId="70C78385" w14:textId="533759CB" w:rsidR="008A0DE3" w:rsidRPr="00495C58" w:rsidRDefault="008A0DE3" w:rsidP="00F45B4A">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Borders>
              <w:top w:val="nil"/>
              <w:left w:val="nil"/>
              <w:bottom w:val="nil"/>
              <w:right w:val="nil"/>
            </w:tcBorders>
            <w:vAlign w:val="bottom"/>
          </w:tcPr>
          <w:p w14:paraId="310D8BD0" w14:textId="2591535A" w:rsidR="008A0DE3" w:rsidRPr="00495C58" w:rsidRDefault="008A0DE3" w:rsidP="00F45B4A">
            <w:pPr>
              <w:tabs>
                <w:tab w:val="clear" w:pos="454"/>
                <w:tab w:val="clear" w:pos="680"/>
                <w:tab w:val="left" w:pos="354"/>
                <w:tab w:val="decimal" w:pos="444"/>
              </w:tabs>
              <w:ind w:right="-72"/>
              <w:jc w:val="right"/>
              <w:rPr>
                <w:rFonts w:ascii="Browallia New" w:hAnsi="Browallia New" w:cs="Browallia New"/>
                <w:snapToGrid w:val="0"/>
                <w:sz w:val="20"/>
                <w:szCs w:val="20"/>
                <w:cs/>
                <w:lang w:eastAsia="th-TH"/>
              </w:rPr>
            </w:pPr>
          </w:p>
        </w:tc>
        <w:tc>
          <w:tcPr>
            <w:tcW w:w="884" w:type="dxa"/>
            <w:tcBorders>
              <w:top w:val="nil"/>
              <w:left w:val="nil"/>
              <w:bottom w:val="nil"/>
              <w:right w:val="nil"/>
            </w:tcBorders>
            <w:vAlign w:val="bottom"/>
          </w:tcPr>
          <w:p w14:paraId="6FB98632" w14:textId="268709D7" w:rsidR="008A0DE3" w:rsidRPr="00495C58" w:rsidRDefault="008A0DE3" w:rsidP="00F45B4A">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p>
        </w:tc>
        <w:tc>
          <w:tcPr>
            <w:tcW w:w="884" w:type="dxa"/>
            <w:tcBorders>
              <w:top w:val="nil"/>
              <w:left w:val="nil"/>
              <w:bottom w:val="nil"/>
              <w:right w:val="nil"/>
            </w:tcBorders>
            <w:vAlign w:val="bottom"/>
          </w:tcPr>
          <w:p w14:paraId="3B5E31FD" w14:textId="085E58F3" w:rsidR="008A0DE3" w:rsidRPr="00495C58" w:rsidRDefault="008A0DE3" w:rsidP="00F45B4A">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p>
        </w:tc>
      </w:tr>
      <w:tr w:rsidR="003053EB" w:rsidRPr="00495C58" w14:paraId="1DECC45B" w14:textId="77777777" w:rsidTr="009521CE">
        <w:trPr>
          <w:trHeight w:val="63"/>
        </w:trPr>
        <w:tc>
          <w:tcPr>
            <w:tcW w:w="1526" w:type="dxa"/>
            <w:vAlign w:val="bottom"/>
          </w:tcPr>
          <w:p w14:paraId="384F8E38" w14:textId="77777777" w:rsidR="003053EB" w:rsidRPr="00495C58" w:rsidRDefault="003053EB" w:rsidP="003053EB">
            <w:pPr>
              <w:spacing w:line="240" w:lineRule="auto"/>
              <w:ind w:left="-107"/>
              <w:rPr>
                <w:rFonts w:ascii="Browallia New" w:hAnsi="Browallia New" w:cs="Browallia New"/>
                <w:sz w:val="20"/>
                <w:szCs w:val="20"/>
              </w:rPr>
            </w:pPr>
            <w:r w:rsidRPr="00495C58">
              <w:rPr>
                <w:rFonts w:ascii="Browallia New" w:hAnsi="Browallia New" w:cs="Browallia New"/>
                <w:sz w:val="20"/>
                <w:szCs w:val="20"/>
              </w:rPr>
              <w:t xml:space="preserve">   (point in time)</w:t>
            </w:r>
          </w:p>
        </w:tc>
        <w:tc>
          <w:tcPr>
            <w:tcW w:w="877" w:type="dxa"/>
          </w:tcPr>
          <w:p w14:paraId="5F0FDC6C" w14:textId="254C3877" w:rsidR="003053EB" w:rsidRPr="00495C58" w:rsidRDefault="003053EB" w:rsidP="003053EB">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404,359 </w:t>
            </w:r>
          </w:p>
        </w:tc>
        <w:tc>
          <w:tcPr>
            <w:tcW w:w="884" w:type="dxa"/>
          </w:tcPr>
          <w:p w14:paraId="7E881284" w14:textId="54AD8545" w:rsidR="003053EB" w:rsidRPr="00495C58" w:rsidRDefault="003053EB" w:rsidP="003053EB">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199,903 </w:t>
            </w:r>
          </w:p>
        </w:tc>
        <w:tc>
          <w:tcPr>
            <w:tcW w:w="884" w:type="dxa"/>
          </w:tcPr>
          <w:p w14:paraId="453B58C0" w14:textId="35897A32" w:rsidR="003053EB" w:rsidRPr="00495C58" w:rsidRDefault="003053EB" w:rsidP="003053EB">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38,983 </w:t>
            </w:r>
          </w:p>
        </w:tc>
        <w:tc>
          <w:tcPr>
            <w:tcW w:w="964" w:type="dxa"/>
          </w:tcPr>
          <w:p w14:paraId="10C88EE7" w14:textId="048979C8" w:rsidR="003053EB" w:rsidRPr="00495C58" w:rsidRDefault="003053EB" w:rsidP="003053EB">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32,297 </w:t>
            </w:r>
          </w:p>
        </w:tc>
        <w:tc>
          <w:tcPr>
            <w:tcW w:w="884" w:type="dxa"/>
          </w:tcPr>
          <w:p w14:paraId="791EDC87" w14:textId="2311F607" w:rsidR="003053EB" w:rsidRPr="00495C58" w:rsidRDefault="003053EB" w:rsidP="003053EB">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992 </w:t>
            </w:r>
          </w:p>
        </w:tc>
        <w:tc>
          <w:tcPr>
            <w:tcW w:w="884" w:type="dxa"/>
          </w:tcPr>
          <w:p w14:paraId="2FFF121E" w14:textId="51D999BE" w:rsidR="003053EB" w:rsidRPr="00495C58" w:rsidRDefault="003053EB" w:rsidP="003053EB">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40,541 </w:t>
            </w:r>
          </w:p>
        </w:tc>
        <w:tc>
          <w:tcPr>
            <w:tcW w:w="884" w:type="dxa"/>
          </w:tcPr>
          <w:p w14:paraId="6766D21A" w14:textId="2DC8DF57" w:rsidR="003053EB" w:rsidRPr="00495C58" w:rsidRDefault="003053EB" w:rsidP="003053EB">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717,075 </w:t>
            </w:r>
          </w:p>
        </w:tc>
        <w:tc>
          <w:tcPr>
            <w:tcW w:w="884" w:type="dxa"/>
          </w:tcPr>
          <w:p w14:paraId="6E971B0A" w14:textId="6772848C" w:rsidR="003053EB" w:rsidRPr="00495C58" w:rsidRDefault="003053EB" w:rsidP="003053EB">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(80,440)</w:t>
            </w:r>
          </w:p>
        </w:tc>
        <w:tc>
          <w:tcPr>
            <w:tcW w:w="884" w:type="dxa"/>
          </w:tcPr>
          <w:p w14:paraId="35F5488B" w14:textId="3EA5D169" w:rsidR="003053EB" w:rsidRPr="00495C58" w:rsidRDefault="003053EB" w:rsidP="003053EB">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636,635 </w:t>
            </w:r>
          </w:p>
        </w:tc>
      </w:tr>
      <w:tr w:rsidR="000E1A70" w:rsidRPr="00495C58" w14:paraId="4392FD87" w14:textId="77777777">
        <w:trPr>
          <w:trHeight w:val="63"/>
        </w:trPr>
        <w:tc>
          <w:tcPr>
            <w:tcW w:w="1526" w:type="dxa"/>
            <w:vAlign w:val="bottom"/>
          </w:tcPr>
          <w:p w14:paraId="1F3591F4" w14:textId="77777777" w:rsidR="000E1A70" w:rsidRPr="00495C58" w:rsidRDefault="000E1A70" w:rsidP="000E1A70">
            <w:pPr>
              <w:spacing w:line="240" w:lineRule="auto"/>
              <w:ind w:left="-107"/>
              <w:rPr>
                <w:rFonts w:ascii="Browallia New" w:hAnsi="Browallia New" w:cs="Browallia New"/>
                <w:sz w:val="20"/>
                <w:szCs w:val="20"/>
                <w:cs/>
              </w:rPr>
            </w:pPr>
            <w:r w:rsidRPr="00495C58">
              <w:rPr>
                <w:rFonts w:ascii="Browallia New" w:hAnsi="Browallia New" w:cs="Browallia New"/>
                <w:sz w:val="20"/>
                <w:szCs w:val="20"/>
                <w:cs/>
              </w:rPr>
              <w:t>ตลอดช่วงเวลาที่ปฏิบัติ</w:t>
            </w:r>
          </w:p>
        </w:tc>
        <w:tc>
          <w:tcPr>
            <w:tcW w:w="877" w:type="dxa"/>
            <w:vAlign w:val="bottom"/>
          </w:tcPr>
          <w:p w14:paraId="652D0EA3" w14:textId="77777777" w:rsidR="000E1A70" w:rsidRPr="00495C58" w:rsidRDefault="000E1A70" w:rsidP="000E1A7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vAlign w:val="bottom"/>
          </w:tcPr>
          <w:p w14:paraId="0C976A9F" w14:textId="77777777" w:rsidR="000E1A70" w:rsidRPr="00495C58" w:rsidRDefault="000E1A70" w:rsidP="000E1A7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27E1FC5A" w14:textId="77777777" w:rsidR="000E1A70" w:rsidRPr="00495C58" w:rsidRDefault="000E1A70" w:rsidP="000E1A7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964" w:type="dxa"/>
            <w:vAlign w:val="bottom"/>
          </w:tcPr>
          <w:p w14:paraId="239AD114" w14:textId="77777777" w:rsidR="000E1A70" w:rsidRPr="00495C58" w:rsidRDefault="000E1A70" w:rsidP="000E1A70">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vAlign w:val="bottom"/>
          </w:tcPr>
          <w:p w14:paraId="0553B194" w14:textId="77777777" w:rsidR="000E1A70" w:rsidRPr="00495C58" w:rsidRDefault="000E1A70" w:rsidP="000E1A70">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tcPr>
          <w:p w14:paraId="76D02EEA" w14:textId="77777777" w:rsidR="000E1A70" w:rsidRPr="00495C58" w:rsidRDefault="000E1A70" w:rsidP="000E1A7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2BA4B108" w14:textId="77777777" w:rsidR="000E1A70" w:rsidRPr="00495C58" w:rsidRDefault="000E1A70" w:rsidP="000E1A7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68285AA4" w14:textId="77777777" w:rsidR="000E1A70" w:rsidRPr="00495C58" w:rsidRDefault="000E1A70" w:rsidP="000E1A70">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p>
        </w:tc>
        <w:tc>
          <w:tcPr>
            <w:tcW w:w="884" w:type="dxa"/>
          </w:tcPr>
          <w:p w14:paraId="6F2A4481" w14:textId="77777777" w:rsidR="000E1A70" w:rsidRPr="00495C58" w:rsidRDefault="000E1A70" w:rsidP="000E1A70">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p>
        </w:tc>
      </w:tr>
      <w:tr w:rsidR="000E1A70" w:rsidRPr="00495C58" w14:paraId="5A9243F4" w14:textId="77777777">
        <w:trPr>
          <w:trHeight w:val="126"/>
        </w:trPr>
        <w:tc>
          <w:tcPr>
            <w:tcW w:w="1526" w:type="dxa"/>
            <w:vAlign w:val="bottom"/>
          </w:tcPr>
          <w:p w14:paraId="7914F6D6" w14:textId="77777777" w:rsidR="000E1A70" w:rsidRPr="00495C58" w:rsidRDefault="000E1A70" w:rsidP="000E1A70">
            <w:pPr>
              <w:spacing w:line="240" w:lineRule="auto"/>
              <w:ind w:left="-107" w:right="-87"/>
              <w:rPr>
                <w:rFonts w:ascii="Browallia New" w:hAnsi="Browallia New" w:cs="Browallia New"/>
                <w:sz w:val="20"/>
                <w:szCs w:val="20"/>
                <w:cs/>
              </w:rPr>
            </w:pPr>
            <w:r w:rsidRPr="00495C58">
              <w:rPr>
                <w:rFonts w:ascii="Browallia New" w:hAnsi="Browallia New" w:cs="Browallia New"/>
                <w:sz w:val="20"/>
                <w:szCs w:val="20"/>
                <w:cs/>
              </w:rPr>
              <w:t xml:space="preserve">   ตามภาระที่ต้องปฏิบัติ</w:t>
            </w:r>
          </w:p>
        </w:tc>
        <w:tc>
          <w:tcPr>
            <w:tcW w:w="877" w:type="dxa"/>
            <w:tcBorders>
              <w:top w:val="nil"/>
              <w:left w:val="nil"/>
              <w:bottom w:val="nil"/>
              <w:right w:val="nil"/>
            </w:tcBorders>
            <w:vAlign w:val="bottom"/>
          </w:tcPr>
          <w:p w14:paraId="344E64EE" w14:textId="012ACA58" w:rsidR="000E1A70" w:rsidRPr="00495C58" w:rsidRDefault="000E1A70" w:rsidP="000E1A7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Borders>
              <w:top w:val="nil"/>
              <w:left w:val="nil"/>
              <w:bottom w:val="nil"/>
              <w:right w:val="nil"/>
            </w:tcBorders>
            <w:vAlign w:val="bottom"/>
          </w:tcPr>
          <w:p w14:paraId="3E82DB99" w14:textId="371D7C00" w:rsidR="000E1A70" w:rsidRPr="00495C58" w:rsidRDefault="000E1A70" w:rsidP="000E1A7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Borders>
              <w:top w:val="nil"/>
              <w:left w:val="nil"/>
              <w:bottom w:val="nil"/>
              <w:right w:val="nil"/>
            </w:tcBorders>
            <w:vAlign w:val="bottom"/>
          </w:tcPr>
          <w:p w14:paraId="3D2F4DF4" w14:textId="18ACC565" w:rsidR="000E1A70" w:rsidRPr="00495C58" w:rsidRDefault="000E1A70" w:rsidP="000E1A7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964" w:type="dxa"/>
            <w:tcBorders>
              <w:top w:val="nil"/>
              <w:left w:val="nil"/>
              <w:bottom w:val="nil"/>
              <w:right w:val="nil"/>
            </w:tcBorders>
            <w:vAlign w:val="bottom"/>
          </w:tcPr>
          <w:p w14:paraId="5ACE6D85" w14:textId="2EB96036" w:rsidR="000E1A70" w:rsidRPr="00495C58" w:rsidRDefault="000E1A70" w:rsidP="000E1A70">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tcBorders>
              <w:top w:val="nil"/>
              <w:left w:val="nil"/>
              <w:bottom w:val="nil"/>
              <w:right w:val="nil"/>
            </w:tcBorders>
            <w:vAlign w:val="bottom"/>
          </w:tcPr>
          <w:p w14:paraId="3C4C6607" w14:textId="0616AB61" w:rsidR="000E1A70" w:rsidRPr="00495C58" w:rsidRDefault="000E1A70" w:rsidP="000E1A70">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tcBorders>
              <w:top w:val="nil"/>
              <w:left w:val="nil"/>
              <w:bottom w:val="nil"/>
              <w:right w:val="nil"/>
            </w:tcBorders>
            <w:vAlign w:val="bottom"/>
          </w:tcPr>
          <w:p w14:paraId="59F2E4CC" w14:textId="3561DAE1" w:rsidR="000E1A70" w:rsidRPr="00495C58" w:rsidRDefault="000E1A70" w:rsidP="000E1A7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Borders>
              <w:top w:val="nil"/>
              <w:left w:val="nil"/>
              <w:bottom w:val="nil"/>
              <w:right w:val="nil"/>
            </w:tcBorders>
            <w:vAlign w:val="bottom"/>
          </w:tcPr>
          <w:p w14:paraId="5640402C" w14:textId="57FA38CC" w:rsidR="000E1A70" w:rsidRPr="00495C58" w:rsidRDefault="000E1A70" w:rsidP="000E1A7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Borders>
              <w:top w:val="nil"/>
              <w:left w:val="nil"/>
              <w:bottom w:val="nil"/>
              <w:right w:val="nil"/>
            </w:tcBorders>
            <w:vAlign w:val="bottom"/>
          </w:tcPr>
          <w:p w14:paraId="79EABE8F" w14:textId="1F77F4E2" w:rsidR="000E1A70" w:rsidRPr="00495C58" w:rsidRDefault="000E1A70" w:rsidP="000E1A70">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p>
        </w:tc>
        <w:tc>
          <w:tcPr>
            <w:tcW w:w="884" w:type="dxa"/>
            <w:tcBorders>
              <w:top w:val="nil"/>
              <w:left w:val="nil"/>
              <w:bottom w:val="nil"/>
              <w:right w:val="nil"/>
            </w:tcBorders>
            <w:vAlign w:val="bottom"/>
          </w:tcPr>
          <w:p w14:paraId="3D9D6757" w14:textId="13899078" w:rsidR="000E1A70" w:rsidRPr="00495C58" w:rsidRDefault="000E1A70" w:rsidP="000E1A70">
            <w:pPr>
              <w:tabs>
                <w:tab w:val="clear" w:pos="454"/>
                <w:tab w:val="clear" w:pos="680"/>
                <w:tab w:val="left" w:pos="354"/>
                <w:tab w:val="left" w:pos="413"/>
                <w:tab w:val="decimal" w:pos="444"/>
                <w:tab w:val="decimal" w:pos="749"/>
              </w:tabs>
              <w:ind w:right="-72"/>
              <w:jc w:val="right"/>
              <w:rPr>
                <w:rFonts w:ascii="Browallia New" w:hAnsi="Browallia New" w:cs="Browallia New"/>
                <w:snapToGrid w:val="0"/>
                <w:sz w:val="20"/>
                <w:szCs w:val="20"/>
                <w:lang w:eastAsia="th-TH"/>
              </w:rPr>
            </w:pPr>
          </w:p>
        </w:tc>
      </w:tr>
      <w:tr w:rsidR="008816D5" w:rsidRPr="00495C58" w14:paraId="7BA40768" w14:textId="77777777" w:rsidTr="007229F7">
        <w:trPr>
          <w:trHeight w:val="63"/>
        </w:trPr>
        <w:tc>
          <w:tcPr>
            <w:tcW w:w="1526" w:type="dxa"/>
            <w:vAlign w:val="bottom"/>
          </w:tcPr>
          <w:p w14:paraId="3845CF31" w14:textId="77777777" w:rsidR="008816D5" w:rsidRPr="00495C58" w:rsidRDefault="008816D5" w:rsidP="008816D5">
            <w:pPr>
              <w:spacing w:line="240" w:lineRule="auto"/>
              <w:ind w:left="-107" w:right="-87"/>
              <w:rPr>
                <w:rFonts w:ascii="Browallia New" w:hAnsi="Browallia New" w:cs="Browallia New"/>
                <w:sz w:val="20"/>
                <w:szCs w:val="20"/>
                <w:lang w:val="en-GB"/>
              </w:rPr>
            </w:pPr>
            <w:r w:rsidRPr="00495C58">
              <w:rPr>
                <w:rFonts w:ascii="Browallia New" w:hAnsi="Browallia New" w:cs="Browallia New"/>
                <w:sz w:val="20"/>
                <w:szCs w:val="20"/>
                <w:cs/>
              </w:rPr>
              <w:t xml:space="preserve">   </w:t>
            </w:r>
            <w:r w:rsidRPr="00495C58">
              <w:rPr>
                <w:rFonts w:ascii="Browallia New" w:hAnsi="Browallia New" w:cs="Browallia New"/>
                <w:sz w:val="20"/>
                <w:szCs w:val="20"/>
                <w:lang w:val="en-GB"/>
              </w:rPr>
              <w:t>(over time)</w:t>
            </w:r>
          </w:p>
        </w:tc>
        <w:tc>
          <w:tcPr>
            <w:tcW w:w="877" w:type="dxa"/>
            <w:vAlign w:val="bottom"/>
          </w:tcPr>
          <w:p w14:paraId="692A65B0" w14:textId="2BF24EA3" w:rsidR="008816D5" w:rsidRPr="00495C58" w:rsidRDefault="008816D5" w:rsidP="008816D5">
            <w:pPr>
              <w:pBdr>
                <w:bottom w:val="single" w:sz="4" w:space="1" w:color="auto"/>
              </w:pBdr>
              <w:tabs>
                <w:tab w:val="clear" w:pos="454"/>
                <w:tab w:val="clear" w:pos="680"/>
                <w:tab w:val="left" w:pos="354"/>
                <w:tab w:val="decimal" w:pos="444"/>
              </w:tabs>
              <w:ind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vAlign w:val="bottom"/>
          </w:tcPr>
          <w:p w14:paraId="1A8BF771" w14:textId="2186ED3F" w:rsidR="008816D5" w:rsidRPr="00495C58" w:rsidRDefault="008816D5" w:rsidP="008816D5">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51,936</w:t>
            </w:r>
          </w:p>
        </w:tc>
        <w:tc>
          <w:tcPr>
            <w:tcW w:w="884" w:type="dxa"/>
            <w:vAlign w:val="bottom"/>
          </w:tcPr>
          <w:p w14:paraId="06A0701D" w14:textId="46FECEA3" w:rsidR="008816D5" w:rsidRPr="00495C58" w:rsidRDefault="008816D5" w:rsidP="008816D5">
            <w:pPr>
              <w:pBdr>
                <w:bottom w:val="single" w:sz="4" w:space="1" w:color="auto"/>
              </w:pBdr>
              <w:tabs>
                <w:tab w:val="clear" w:pos="454"/>
                <w:tab w:val="clear" w:pos="680"/>
                <w:tab w:val="left" w:pos="354"/>
                <w:tab w:val="decimal" w:pos="444"/>
              </w:tabs>
              <w:ind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964" w:type="dxa"/>
            <w:vAlign w:val="bottom"/>
          </w:tcPr>
          <w:p w14:paraId="53F9B5A4" w14:textId="49D398AE" w:rsidR="008816D5" w:rsidRPr="00495C58" w:rsidRDefault="008816D5" w:rsidP="008816D5">
            <w:pPr>
              <w:pBdr>
                <w:bottom w:val="single" w:sz="4" w:space="1" w:color="auto"/>
              </w:pBdr>
              <w:tabs>
                <w:tab w:val="clear" w:pos="454"/>
                <w:tab w:val="clear" w:pos="680"/>
                <w:tab w:val="left" w:pos="354"/>
                <w:tab w:val="decimal" w:pos="444"/>
              </w:tabs>
              <w:ind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vAlign w:val="bottom"/>
          </w:tcPr>
          <w:p w14:paraId="2DBA3BC1" w14:textId="0E80E244" w:rsidR="008816D5" w:rsidRPr="00495C58" w:rsidRDefault="008816D5" w:rsidP="008816D5">
            <w:pPr>
              <w:pBdr>
                <w:bottom w:val="single" w:sz="4" w:space="1" w:color="auto"/>
              </w:pBdr>
              <w:tabs>
                <w:tab w:val="clear" w:pos="454"/>
                <w:tab w:val="clear" w:pos="680"/>
                <w:tab w:val="left" w:pos="354"/>
                <w:tab w:val="decimal" w:pos="444"/>
              </w:tabs>
              <w:ind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tcPr>
          <w:p w14:paraId="5C933986" w14:textId="034B8DF9" w:rsidR="008816D5" w:rsidRPr="00495C58" w:rsidRDefault="008816D5" w:rsidP="00F32F80">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117,596 </w:t>
            </w:r>
          </w:p>
        </w:tc>
        <w:tc>
          <w:tcPr>
            <w:tcW w:w="884" w:type="dxa"/>
          </w:tcPr>
          <w:p w14:paraId="17129E6D" w14:textId="7B0A198B" w:rsidR="008816D5" w:rsidRPr="00495C58" w:rsidRDefault="008816D5" w:rsidP="00F32F80">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169,532 </w:t>
            </w:r>
          </w:p>
        </w:tc>
        <w:tc>
          <w:tcPr>
            <w:tcW w:w="884" w:type="dxa"/>
          </w:tcPr>
          <w:p w14:paraId="40547FC8" w14:textId="335D018D" w:rsidR="008816D5" w:rsidRPr="00495C58" w:rsidRDefault="008816D5" w:rsidP="00F32F80">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(126,514)</w:t>
            </w:r>
          </w:p>
        </w:tc>
        <w:tc>
          <w:tcPr>
            <w:tcW w:w="884" w:type="dxa"/>
          </w:tcPr>
          <w:p w14:paraId="04B700BD" w14:textId="3EF34968" w:rsidR="008816D5" w:rsidRPr="00495C58" w:rsidRDefault="008816D5" w:rsidP="00F32F80">
            <w:pPr>
              <w:pBdr>
                <w:bottom w:val="single" w:sz="4" w:space="1" w:color="auto"/>
              </w:pBd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43,018 </w:t>
            </w:r>
          </w:p>
        </w:tc>
      </w:tr>
      <w:tr w:rsidR="00F32F80" w:rsidRPr="00495C58" w14:paraId="4F2A9247" w14:textId="77777777" w:rsidTr="00C962D4">
        <w:trPr>
          <w:trHeight w:val="53"/>
        </w:trPr>
        <w:tc>
          <w:tcPr>
            <w:tcW w:w="1526" w:type="dxa"/>
            <w:vAlign w:val="bottom"/>
          </w:tcPr>
          <w:p w14:paraId="5EBD1C30" w14:textId="77777777" w:rsidR="00F32F80" w:rsidRPr="00495C58" w:rsidRDefault="00F32F80" w:rsidP="00F32F80">
            <w:pPr>
              <w:spacing w:line="240" w:lineRule="auto"/>
              <w:ind w:left="-107" w:right="-87"/>
              <w:rPr>
                <w:rFonts w:ascii="Browallia New" w:hAnsi="Browallia New" w:cs="Browallia New"/>
                <w:sz w:val="20"/>
                <w:szCs w:val="20"/>
                <w:cs/>
              </w:rPr>
            </w:pPr>
            <w:r w:rsidRPr="00495C58">
              <w:rPr>
                <w:rFonts w:ascii="Browallia New" w:hAnsi="Browallia New" w:cs="Browallia New"/>
                <w:sz w:val="20"/>
                <w:szCs w:val="20"/>
                <w:cs/>
              </w:rPr>
              <w:t>รวมรายได้</w:t>
            </w:r>
          </w:p>
        </w:tc>
        <w:tc>
          <w:tcPr>
            <w:tcW w:w="877" w:type="dxa"/>
            <w:tcBorders>
              <w:left w:val="nil"/>
              <w:right w:val="nil"/>
            </w:tcBorders>
          </w:tcPr>
          <w:p w14:paraId="17EF3D93" w14:textId="73E62777" w:rsidR="00F32F80" w:rsidRPr="00495C58" w:rsidRDefault="00F32F80" w:rsidP="00F32F80">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404,359 </w:t>
            </w:r>
          </w:p>
        </w:tc>
        <w:tc>
          <w:tcPr>
            <w:tcW w:w="884" w:type="dxa"/>
            <w:tcBorders>
              <w:left w:val="nil"/>
              <w:right w:val="nil"/>
            </w:tcBorders>
          </w:tcPr>
          <w:p w14:paraId="5019E59A" w14:textId="081BC5F1" w:rsidR="00F32F80" w:rsidRPr="00495C58" w:rsidRDefault="00F32F80" w:rsidP="00F32F80">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251,839 </w:t>
            </w:r>
          </w:p>
        </w:tc>
        <w:tc>
          <w:tcPr>
            <w:tcW w:w="884" w:type="dxa"/>
            <w:tcBorders>
              <w:left w:val="nil"/>
              <w:right w:val="nil"/>
            </w:tcBorders>
          </w:tcPr>
          <w:p w14:paraId="0C8A1D70" w14:textId="12622B7D" w:rsidR="00F32F80" w:rsidRPr="00495C58" w:rsidRDefault="00F32F80" w:rsidP="00F32F80">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38,983 </w:t>
            </w:r>
          </w:p>
        </w:tc>
        <w:tc>
          <w:tcPr>
            <w:tcW w:w="964" w:type="dxa"/>
            <w:tcBorders>
              <w:left w:val="nil"/>
              <w:right w:val="nil"/>
            </w:tcBorders>
          </w:tcPr>
          <w:p w14:paraId="29981905" w14:textId="1DB7EF87" w:rsidR="00F32F80" w:rsidRPr="00495C58" w:rsidRDefault="00F32F80" w:rsidP="00F32F80">
            <w:pPr>
              <w:pBdr>
                <w:bottom w:val="single" w:sz="12"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32,297 </w:t>
            </w:r>
          </w:p>
        </w:tc>
        <w:tc>
          <w:tcPr>
            <w:tcW w:w="884" w:type="dxa"/>
            <w:tcBorders>
              <w:left w:val="nil"/>
              <w:right w:val="nil"/>
            </w:tcBorders>
          </w:tcPr>
          <w:p w14:paraId="4B04ABA8" w14:textId="4D11E86D" w:rsidR="00F32F80" w:rsidRPr="00495C58" w:rsidRDefault="00F32F80" w:rsidP="00F32F80">
            <w:pPr>
              <w:pBdr>
                <w:bottom w:val="single" w:sz="12"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992 </w:t>
            </w:r>
          </w:p>
        </w:tc>
        <w:tc>
          <w:tcPr>
            <w:tcW w:w="884" w:type="dxa"/>
            <w:tcBorders>
              <w:left w:val="nil"/>
              <w:right w:val="nil"/>
            </w:tcBorders>
          </w:tcPr>
          <w:p w14:paraId="0D3A39E1" w14:textId="1C81BB71" w:rsidR="00F32F80" w:rsidRPr="00495C58" w:rsidRDefault="00F32F80" w:rsidP="00F32F80">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158,137 </w:t>
            </w:r>
          </w:p>
        </w:tc>
        <w:tc>
          <w:tcPr>
            <w:tcW w:w="884" w:type="dxa"/>
            <w:tcBorders>
              <w:left w:val="nil"/>
              <w:right w:val="nil"/>
            </w:tcBorders>
          </w:tcPr>
          <w:p w14:paraId="0DCB2B28" w14:textId="09125743" w:rsidR="00F32F80" w:rsidRPr="00495C58" w:rsidRDefault="00F32F80" w:rsidP="00F32F80">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886,607 </w:t>
            </w:r>
          </w:p>
        </w:tc>
        <w:tc>
          <w:tcPr>
            <w:tcW w:w="884" w:type="dxa"/>
            <w:tcBorders>
              <w:left w:val="nil"/>
              <w:right w:val="nil"/>
            </w:tcBorders>
          </w:tcPr>
          <w:p w14:paraId="46435CC5" w14:textId="64D07F16" w:rsidR="00F32F80" w:rsidRPr="00495C58" w:rsidRDefault="00F32F80" w:rsidP="00F32F80">
            <w:pPr>
              <w:pBdr>
                <w:bottom w:val="single" w:sz="12" w:space="1" w:color="auto"/>
              </w:pBd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(206,954)</w:t>
            </w:r>
          </w:p>
        </w:tc>
        <w:tc>
          <w:tcPr>
            <w:tcW w:w="884" w:type="dxa"/>
            <w:tcBorders>
              <w:left w:val="nil"/>
              <w:right w:val="nil"/>
            </w:tcBorders>
          </w:tcPr>
          <w:p w14:paraId="214AD719" w14:textId="311ACA35" w:rsidR="00F32F80" w:rsidRPr="00495C58" w:rsidRDefault="00F32F80" w:rsidP="00F32F80">
            <w:pPr>
              <w:pBdr>
                <w:bottom w:val="single" w:sz="12" w:space="1" w:color="auto"/>
              </w:pBd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679,653 </w:t>
            </w:r>
          </w:p>
        </w:tc>
      </w:tr>
    </w:tbl>
    <w:p w14:paraId="72447BD8" w14:textId="77777777" w:rsidR="00033F07" w:rsidRPr="00495C58" w:rsidRDefault="00033F07" w:rsidP="0031388B">
      <w:pPr>
        <w:tabs>
          <w:tab w:val="clear" w:pos="227"/>
          <w:tab w:val="clear" w:pos="454"/>
          <w:tab w:val="left" w:pos="3390"/>
        </w:tabs>
        <w:spacing w:line="240" w:lineRule="auto"/>
        <w:jc w:val="thaiDistribute"/>
        <w:rPr>
          <w:rFonts w:ascii="Browallia New" w:hAnsi="Browallia New" w:cs="Browallia New"/>
          <w:sz w:val="28"/>
          <w:szCs w:val="28"/>
          <w:cs/>
          <w:lang w:val="en-GB"/>
        </w:rPr>
      </w:pPr>
    </w:p>
    <w:tbl>
      <w:tblPr>
        <w:tblW w:w="9555"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tblGrid>
      <w:tr w:rsidR="00CD32A2" w:rsidRPr="00495C58" w14:paraId="0F3B3ADB" w14:textId="77777777" w:rsidTr="00E72A26">
        <w:trPr>
          <w:trHeight w:val="64"/>
        </w:trPr>
        <w:tc>
          <w:tcPr>
            <w:tcW w:w="1526" w:type="dxa"/>
            <w:vAlign w:val="bottom"/>
          </w:tcPr>
          <w:p w14:paraId="60A2E484" w14:textId="77777777" w:rsidR="00CD32A2" w:rsidRPr="00495C58" w:rsidRDefault="00CD32A2" w:rsidP="00E72A26">
            <w:pPr>
              <w:ind w:left="-104"/>
              <w:jc w:val="thaiDistribute"/>
              <w:rPr>
                <w:rFonts w:ascii="Browallia New" w:hAnsi="Browallia New" w:cs="Browallia New"/>
                <w:snapToGrid w:val="0"/>
                <w:spacing w:val="-4"/>
                <w:sz w:val="20"/>
                <w:szCs w:val="20"/>
                <w:cs/>
                <w:lang w:val="en-GB" w:eastAsia="th-TH"/>
              </w:rPr>
            </w:pPr>
          </w:p>
        </w:tc>
        <w:tc>
          <w:tcPr>
            <w:tcW w:w="8029" w:type="dxa"/>
            <w:gridSpan w:val="9"/>
            <w:vAlign w:val="bottom"/>
          </w:tcPr>
          <w:p w14:paraId="64258A65" w14:textId="77777777" w:rsidR="00CD32A2" w:rsidRPr="00495C58" w:rsidRDefault="00CD32A2" w:rsidP="00E72A26">
            <w:pPr>
              <w:pStyle w:val="a9"/>
              <w:ind w:right="-72"/>
              <w:jc w:val="right"/>
              <w:rPr>
                <w:rFonts w:ascii="Browallia New" w:hAnsi="Browallia New" w:cs="Browallia New"/>
                <w:b/>
                <w:bCs/>
                <w:color w:val="000000"/>
                <w:spacing w:val="-4"/>
                <w:sz w:val="20"/>
                <w:szCs w:val="20"/>
                <w:cs/>
                <w:lang w:val="th-TH"/>
              </w:rPr>
            </w:pPr>
            <w:r w:rsidRPr="00495C58">
              <w:rPr>
                <w:rFonts w:ascii="Browallia New" w:hAnsi="Browallia New" w:cs="Browallia New"/>
                <w:b/>
                <w:bCs/>
                <w:color w:val="000000"/>
                <w:spacing w:val="-4"/>
                <w:sz w:val="20"/>
                <w:szCs w:val="20"/>
                <w:cs/>
                <w:lang w:val="th-TH"/>
              </w:rPr>
              <w:t>(หน่วย : พันบาท)</w:t>
            </w:r>
          </w:p>
        </w:tc>
      </w:tr>
      <w:tr w:rsidR="00CD32A2" w:rsidRPr="00495C58" w14:paraId="3AF580FA" w14:textId="77777777" w:rsidTr="00E72A26">
        <w:trPr>
          <w:trHeight w:val="64"/>
        </w:trPr>
        <w:tc>
          <w:tcPr>
            <w:tcW w:w="1526" w:type="dxa"/>
            <w:vAlign w:val="bottom"/>
          </w:tcPr>
          <w:p w14:paraId="6E4DA831" w14:textId="77777777" w:rsidR="00CD32A2" w:rsidRPr="00495C58" w:rsidRDefault="00CD32A2" w:rsidP="00E72A26">
            <w:pPr>
              <w:ind w:left="-104"/>
              <w:jc w:val="thaiDistribute"/>
              <w:rPr>
                <w:rFonts w:ascii="Browallia New" w:hAnsi="Browallia New" w:cs="Browallia New"/>
                <w:snapToGrid w:val="0"/>
                <w:spacing w:val="-4"/>
                <w:sz w:val="20"/>
                <w:szCs w:val="20"/>
                <w:cs/>
                <w:lang w:val="en-GB" w:eastAsia="th-TH"/>
              </w:rPr>
            </w:pPr>
          </w:p>
        </w:tc>
        <w:tc>
          <w:tcPr>
            <w:tcW w:w="8029" w:type="dxa"/>
            <w:gridSpan w:val="9"/>
            <w:vAlign w:val="bottom"/>
          </w:tcPr>
          <w:p w14:paraId="343A4854" w14:textId="77777777" w:rsidR="00CD32A2" w:rsidRPr="00495C58" w:rsidRDefault="00CD32A2" w:rsidP="00E72A26">
            <w:pPr>
              <w:pStyle w:val="a9"/>
              <w:pBdr>
                <w:bottom w:val="single" w:sz="4" w:space="1" w:color="auto"/>
              </w:pBdr>
              <w:ind w:right="-72"/>
              <w:jc w:val="center"/>
              <w:rPr>
                <w:rFonts w:ascii="Browallia New" w:hAnsi="Browallia New" w:cs="Browallia New"/>
                <w:b/>
                <w:bCs/>
                <w:color w:val="000000"/>
                <w:spacing w:val="-4"/>
                <w:sz w:val="20"/>
                <w:szCs w:val="20"/>
                <w:cs/>
                <w:lang w:val="th-TH"/>
              </w:rPr>
            </w:pPr>
            <w:r w:rsidRPr="00495C58">
              <w:rPr>
                <w:rFonts w:ascii="Browallia New" w:hAnsi="Browallia New" w:cs="Browallia New"/>
                <w:b/>
                <w:bCs/>
                <w:color w:val="000000"/>
                <w:spacing w:val="-4"/>
                <w:sz w:val="20"/>
                <w:szCs w:val="20"/>
                <w:cs/>
                <w:lang w:val="th-TH"/>
              </w:rPr>
              <w:t>ข้อมูลทางการเงินรวม</w:t>
            </w:r>
          </w:p>
        </w:tc>
      </w:tr>
      <w:tr w:rsidR="00CD32A2" w:rsidRPr="00495C58" w14:paraId="2DFF8E31" w14:textId="77777777" w:rsidTr="00E72A26">
        <w:trPr>
          <w:trHeight w:val="63"/>
        </w:trPr>
        <w:tc>
          <w:tcPr>
            <w:tcW w:w="1526" w:type="dxa"/>
            <w:vAlign w:val="bottom"/>
          </w:tcPr>
          <w:p w14:paraId="7761D514" w14:textId="77777777" w:rsidR="00CD32A2" w:rsidRPr="00495C58" w:rsidRDefault="00CD32A2" w:rsidP="00E72A26">
            <w:pPr>
              <w:spacing w:before="16"/>
              <w:ind w:left="-104"/>
              <w:jc w:val="thaiDistribute"/>
              <w:rPr>
                <w:rFonts w:ascii="Browallia New" w:hAnsi="Browallia New" w:cs="Browallia New"/>
                <w:snapToGrid w:val="0"/>
                <w:spacing w:val="-4"/>
                <w:sz w:val="20"/>
                <w:szCs w:val="20"/>
                <w:cs/>
                <w:lang w:val="en-GB" w:eastAsia="th-TH"/>
              </w:rPr>
            </w:pPr>
          </w:p>
        </w:tc>
        <w:tc>
          <w:tcPr>
            <w:tcW w:w="8029" w:type="dxa"/>
            <w:gridSpan w:val="9"/>
            <w:vAlign w:val="bottom"/>
          </w:tcPr>
          <w:p w14:paraId="7F384D6F" w14:textId="004595EC" w:rsidR="00CD32A2" w:rsidRPr="00495C58" w:rsidRDefault="00F26B38" w:rsidP="00E72A26">
            <w:pPr>
              <w:pStyle w:val="a9"/>
              <w:pBdr>
                <w:bottom w:val="single" w:sz="4" w:space="1" w:color="auto"/>
              </w:pBdr>
              <w:spacing w:before="16"/>
              <w:ind w:left="11520" w:right="-72" w:hanging="11520"/>
              <w:jc w:val="center"/>
              <w:rPr>
                <w:rFonts w:ascii="Browallia New" w:hAnsi="Browallia New" w:cs="Browallia New"/>
                <w:b/>
                <w:bCs/>
                <w:spacing w:val="-4"/>
                <w:sz w:val="20"/>
                <w:szCs w:val="20"/>
                <w:cs/>
                <w:lang w:val="th-TH"/>
              </w:rPr>
            </w:pPr>
            <w:r w:rsidRPr="00495C58">
              <w:rPr>
                <w:rFonts w:ascii="Browallia New" w:hAnsi="Browallia New" w:cs="Browallia New" w:hint="cs"/>
                <w:b/>
                <w:bCs/>
                <w:sz w:val="20"/>
                <w:szCs w:val="20"/>
                <w:cs/>
                <w:lang w:val="th-TH"/>
              </w:rPr>
              <w:t xml:space="preserve">ณ </w:t>
            </w:r>
            <w:r w:rsidR="00CD32A2" w:rsidRPr="00495C58">
              <w:rPr>
                <w:rFonts w:ascii="Browallia New" w:hAnsi="Browallia New" w:cs="Browallia New"/>
                <w:b/>
                <w:bCs/>
                <w:sz w:val="20"/>
                <w:szCs w:val="20"/>
                <w:cs/>
                <w:lang w:val="th-TH"/>
              </w:rPr>
              <w:t xml:space="preserve">วันที่ </w:t>
            </w:r>
            <w:r w:rsidR="00061CFE" w:rsidRPr="00495C58">
              <w:rPr>
                <w:rFonts w:ascii="Browallia New" w:hAnsi="Browallia New" w:cs="Browallia New"/>
                <w:b/>
                <w:bCs/>
                <w:sz w:val="20"/>
                <w:szCs w:val="20"/>
                <w:lang w:val="en-GB"/>
              </w:rPr>
              <w:t>30</w:t>
            </w:r>
            <w:r w:rsidR="00061CFE" w:rsidRPr="00495C58">
              <w:rPr>
                <w:rFonts w:ascii="Browallia New" w:hAnsi="Browallia New" w:cs="Browallia New"/>
                <w:b/>
                <w:bCs/>
                <w:sz w:val="20"/>
                <w:szCs w:val="20"/>
                <w:cs/>
                <w:lang w:val="th-TH"/>
              </w:rPr>
              <w:t xml:space="preserve"> มิถุนายน </w:t>
            </w:r>
            <w:r w:rsidR="00CD32A2" w:rsidRPr="00495C58">
              <w:rPr>
                <w:rFonts w:ascii="Browallia New" w:hAnsi="Browallia New" w:cs="Browallia New"/>
                <w:b/>
                <w:bCs/>
                <w:sz w:val="20"/>
                <w:szCs w:val="20"/>
                <w:lang w:val="en-GB"/>
              </w:rPr>
              <w:t>256</w:t>
            </w:r>
            <w:r w:rsidR="00CD32A2" w:rsidRPr="00495C58">
              <w:rPr>
                <w:rFonts w:ascii="Browallia New" w:hAnsi="Browallia New" w:cs="Browallia New"/>
                <w:b/>
                <w:bCs/>
                <w:sz w:val="20"/>
                <w:szCs w:val="20"/>
              </w:rPr>
              <w:t>9</w:t>
            </w:r>
          </w:p>
        </w:tc>
      </w:tr>
      <w:tr w:rsidR="00CD32A2" w:rsidRPr="00495C58" w14:paraId="2A8D81AD" w14:textId="77777777" w:rsidTr="00E72A26">
        <w:trPr>
          <w:trHeight w:val="63"/>
        </w:trPr>
        <w:tc>
          <w:tcPr>
            <w:tcW w:w="1526" w:type="dxa"/>
            <w:vAlign w:val="bottom"/>
          </w:tcPr>
          <w:p w14:paraId="3FFEB2CF" w14:textId="77777777" w:rsidR="00CD32A2" w:rsidRPr="00495C58" w:rsidRDefault="00CD32A2" w:rsidP="00E72A26">
            <w:pPr>
              <w:ind w:left="-104"/>
              <w:jc w:val="thaiDistribute"/>
              <w:rPr>
                <w:rFonts w:ascii="Browallia New" w:hAnsi="Browallia New" w:cs="Browallia New"/>
                <w:snapToGrid w:val="0"/>
                <w:spacing w:val="-4"/>
                <w:sz w:val="20"/>
                <w:szCs w:val="20"/>
                <w:lang w:val="en-GB" w:eastAsia="th-TH"/>
              </w:rPr>
            </w:pPr>
          </w:p>
        </w:tc>
        <w:tc>
          <w:tcPr>
            <w:tcW w:w="877" w:type="dxa"/>
            <w:vAlign w:val="bottom"/>
          </w:tcPr>
          <w:p w14:paraId="291E9434" w14:textId="77777777" w:rsidR="00CD32A2" w:rsidRPr="00495C58" w:rsidRDefault="00CD32A2" w:rsidP="00E72A26">
            <w:pPr>
              <w:pStyle w:val="a9"/>
              <w:tabs>
                <w:tab w:val="right" w:pos="624"/>
              </w:tabs>
              <w:ind w:left="-105" w:right="-72"/>
              <w:jc w:val="center"/>
              <w:rPr>
                <w:rFonts w:ascii="Browallia New" w:hAnsi="Browallia New" w:cs="Browallia New"/>
                <w:b/>
                <w:bCs/>
                <w:snapToGrid w:val="0"/>
                <w:color w:val="000000"/>
                <w:spacing w:val="-4"/>
                <w:sz w:val="20"/>
                <w:szCs w:val="20"/>
                <w:lang w:val="en-GB" w:eastAsia="th-TH"/>
              </w:rPr>
            </w:pPr>
            <w:r w:rsidRPr="00495C58">
              <w:rPr>
                <w:rFonts w:ascii="Browallia New" w:hAnsi="Browallia New" w:cs="Browallia New"/>
                <w:b/>
                <w:bCs/>
                <w:snapToGrid w:val="0"/>
                <w:color w:val="000000"/>
                <w:spacing w:val="-4"/>
                <w:sz w:val="20"/>
                <w:szCs w:val="20"/>
                <w:cs/>
                <w:lang w:eastAsia="th-TH"/>
              </w:rPr>
              <w:t>ธุรกิจ</w:t>
            </w:r>
            <w:r w:rsidRPr="00495C58">
              <w:rPr>
                <w:rFonts w:ascii="Browallia New" w:hAnsi="Browallia New" w:cs="Browallia New"/>
                <w:b/>
                <w:bCs/>
                <w:color w:val="000000"/>
                <w:spacing w:val="-4"/>
                <w:sz w:val="20"/>
                <w:szCs w:val="20"/>
                <w:cs/>
              </w:rPr>
              <w:t>พาณิชย์</w:t>
            </w:r>
          </w:p>
        </w:tc>
        <w:tc>
          <w:tcPr>
            <w:tcW w:w="884" w:type="dxa"/>
            <w:vAlign w:val="bottom"/>
          </w:tcPr>
          <w:p w14:paraId="1528630A" w14:textId="77777777" w:rsidR="00CD32A2" w:rsidRPr="00495C58" w:rsidRDefault="00CD32A2" w:rsidP="00E72A26">
            <w:pPr>
              <w:pStyle w:val="a9"/>
              <w:tabs>
                <w:tab w:val="right" w:pos="778"/>
              </w:tabs>
              <w:ind w:left="-43" w:right="-72"/>
              <w:jc w:val="center"/>
              <w:rPr>
                <w:rFonts w:ascii="Browallia New" w:hAnsi="Browallia New" w:cs="Browallia New"/>
                <w:b/>
                <w:bCs/>
                <w:snapToGrid w:val="0"/>
                <w:color w:val="000000"/>
                <w:spacing w:val="-4"/>
                <w:sz w:val="20"/>
                <w:szCs w:val="20"/>
                <w:cs/>
                <w:lang w:eastAsia="th-TH"/>
              </w:rPr>
            </w:pPr>
          </w:p>
        </w:tc>
        <w:tc>
          <w:tcPr>
            <w:tcW w:w="884" w:type="dxa"/>
            <w:vAlign w:val="bottom"/>
          </w:tcPr>
          <w:p w14:paraId="496C296F" w14:textId="77777777" w:rsidR="00CD32A2" w:rsidRPr="00495C58" w:rsidRDefault="00CD32A2" w:rsidP="00E72A26">
            <w:pPr>
              <w:pStyle w:val="a9"/>
              <w:tabs>
                <w:tab w:val="right" w:pos="675"/>
                <w:tab w:val="right" w:pos="778"/>
              </w:tabs>
              <w:ind w:left="-43" w:right="-72"/>
              <w:jc w:val="center"/>
              <w:rPr>
                <w:rFonts w:ascii="Browallia New" w:hAnsi="Browallia New" w:cs="Browallia New"/>
                <w:b/>
                <w:bCs/>
                <w:color w:val="000000"/>
                <w:spacing w:val="-4"/>
                <w:sz w:val="20"/>
                <w:szCs w:val="20"/>
                <w:cs/>
              </w:rPr>
            </w:pPr>
          </w:p>
        </w:tc>
        <w:tc>
          <w:tcPr>
            <w:tcW w:w="964" w:type="dxa"/>
            <w:vAlign w:val="bottom"/>
          </w:tcPr>
          <w:p w14:paraId="557E6702" w14:textId="77777777" w:rsidR="00CD32A2" w:rsidRPr="00495C58" w:rsidRDefault="00CD32A2" w:rsidP="00E72A26">
            <w:pPr>
              <w:pStyle w:val="a9"/>
              <w:tabs>
                <w:tab w:val="right" w:pos="778"/>
              </w:tabs>
              <w:ind w:right="-72"/>
              <w:jc w:val="center"/>
              <w:rPr>
                <w:rFonts w:ascii="Browallia New" w:hAnsi="Browallia New" w:cs="Browallia New"/>
                <w:b/>
                <w:bCs/>
                <w:snapToGrid w:val="0"/>
                <w:color w:val="000000"/>
                <w:spacing w:val="-4"/>
                <w:sz w:val="20"/>
                <w:szCs w:val="20"/>
                <w:cs/>
                <w:lang w:val="en-GB" w:eastAsia="th-TH"/>
              </w:rPr>
            </w:pPr>
            <w:r w:rsidRPr="00495C58">
              <w:rPr>
                <w:rFonts w:ascii="Browallia New" w:hAnsi="Browallia New" w:cs="Browallia New"/>
                <w:b/>
                <w:bCs/>
                <w:snapToGrid w:val="0"/>
                <w:color w:val="000000"/>
                <w:spacing w:val="-4"/>
                <w:sz w:val="20"/>
                <w:szCs w:val="20"/>
                <w:cs/>
                <w:lang w:val="en-GB" w:eastAsia="th-TH"/>
              </w:rPr>
              <w:t>ธุรกิจ</w:t>
            </w:r>
            <w:r w:rsidRPr="00495C58">
              <w:rPr>
                <w:rFonts w:ascii="Browallia New" w:hAnsi="Browallia New" w:cs="Browallia New"/>
                <w:b/>
                <w:bCs/>
                <w:snapToGrid w:val="0"/>
                <w:color w:val="000000"/>
                <w:spacing w:val="-4"/>
                <w:sz w:val="20"/>
                <w:szCs w:val="20"/>
                <w:cs/>
                <w:lang w:val="en-GB" w:eastAsia="th-TH"/>
              </w:rPr>
              <w:br/>
              <w:t>รับจ้างและ</w:t>
            </w:r>
          </w:p>
        </w:tc>
        <w:tc>
          <w:tcPr>
            <w:tcW w:w="884" w:type="dxa"/>
            <w:vAlign w:val="bottom"/>
          </w:tcPr>
          <w:p w14:paraId="6D428FD7" w14:textId="77777777" w:rsidR="00CD32A2" w:rsidRPr="00495C58" w:rsidRDefault="00CD32A2" w:rsidP="00E72A26">
            <w:pPr>
              <w:pStyle w:val="a9"/>
              <w:tabs>
                <w:tab w:val="right" w:pos="778"/>
              </w:tabs>
              <w:ind w:right="-72"/>
              <w:jc w:val="center"/>
              <w:rPr>
                <w:rFonts w:ascii="Browallia New" w:hAnsi="Browallia New" w:cs="Browallia New"/>
                <w:b/>
                <w:bCs/>
                <w:color w:val="000000"/>
                <w:spacing w:val="-4"/>
                <w:sz w:val="20"/>
                <w:szCs w:val="20"/>
                <w:cs/>
              </w:rPr>
            </w:pPr>
            <w:r w:rsidRPr="00495C58">
              <w:rPr>
                <w:rFonts w:ascii="Browallia New" w:hAnsi="Browallia New" w:cs="Browallia New"/>
                <w:b/>
                <w:bCs/>
                <w:color w:val="000000"/>
                <w:spacing w:val="-4"/>
                <w:sz w:val="20"/>
                <w:szCs w:val="20"/>
                <w:cs/>
              </w:rPr>
              <w:t>ธุรกิจสินทรัพย์</w:t>
            </w:r>
          </w:p>
        </w:tc>
        <w:tc>
          <w:tcPr>
            <w:tcW w:w="884" w:type="dxa"/>
            <w:vAlign w:val="bottom"/>
          </w:tcPr>
          <w:p w14:paraId="2D951C53" w14:textId="77777777" w:rsidR="00CD32A2" w:rsidRPr="00495C58" w:rsidRDefault="00CD32A2" w:rsidP="00E72A26">
            <w:pPr>
              <w:pStyle w:val="a9"/>
              <w:tabs>
                <w:tab w:val="right" w:pos="651"/>
              </w:tabs>
              <w:ind w:left="-43" w:right="-72"/>
              <w:jc w:val="center"/>
              <w:rPr>
                <w:rFonts w:ascii="Browallia New" w:hAnsi="Browallia New" w:cs="Browallia New"/>
                <w:b/>
                <w:bCs/>
                <w:color w:val="000000"/>
                <w:spacing w:val="-4"/>
                <w:sz w:val="20"/>
                <w:szCs w:val="20"/>
                <w:cs/>
              </w:rPr>
            </w:pPr>
            <w:r w:rsidRPr="00495C58">
              <w:rPr>
                <w:rFonts w:ascii="Browallia New" w:hAnsi="Browallia New" w:cs="Browallia New"/>
                <w:b/>
                <w:bCs/>
                <w:snapToGrid w:val="0"/>
                <w:color w:val="000000"/>
                <w:spacing w:val="-4"/>
                <w:sz w:val="20"/>
                <w:szCs w:val="20"/>
                <w:cs/>
                <w:lang w:eastAsia="th-TH"/>
              </w:rPr>
              <w:t>ธุรกิจบริการ</w:t>
            </w:r>
          </w:p>
        </w:tc>
        <w:tc>
          <w:tcPr>
            <w:tcW w:w="884" w:type="dxa"/>
            <w:vAlign w:val="bottom"/>
          </w:tcPr>
          <w:p w14:paraId="4C6C6150" w14:textId="77777777" w:rsidR="00CD32A2" w:rsidRPr="00495C58" w:rsidRDefault="00CD32A2" w:rsidP="00E72A26">
            <w:pPr>
              <w:pStyle w:val="a9"/>
              <w:tabs>
                <w:tab w:val="right" w:pos="778"/>
              </w:tabs>
              <w:ind w:left="-43" w:right="-72"/>
              <w:jc w:val="center"/>
              <w:rPr>
                <w:rFonts w:ascii="Browallia New" w:hAnsi="Browallia New" w:cs="Browallia New"/>
                <w:b/>
                <w:bCs/>
                <w:color w:val="000000"/>
                <w:spacing w:val="-4"/>
                <w:sz w:val="20"/>
                <w:szCs w:val="20"/>
                <w:cs/>
              </w:rPr>
            </w:pPr>
          </w:p>
        </w:tc>
        <w:tc>
          <w:tcPr>
            <w:tcW w:w="884" w:type="dxa"/>
            <w:vAlign w:val="bottom"/>
          </w:tcPr>
          <w:p w14:paraId="74DE06A3" w14:textId="77777777" w:rsidR="00CD32A2" w:rsidRPr="00495C58" w:rsidRDefault="00CD32A2" w:rsidP="00E72A26">
            <w:pPr>
              <w:pStyle w:val="a9"/>
              <w:tabs>
                <w:tab w:val="right" w:pos="778"/>
              </w:tabs>
              <w:ind w:left="-43" w:right="-72"/>
              <w:jc w:val="center"/>
              <w:rPr>
                <w:rFonts w:ascii="Browallia New" w:hAnsi="Browallia New" w:cs="Browallia New"/>
                <w:b/>
                <w:bCs/>
                <w:color w:val="000000"/>
                <w:spacing w:val="-4"/>
                <w:sz w:val="20"/>
                <w:szCs w:val="20"/>
                <w:cs/>
              </w:rPr>
            </w:pPr>
            <w:r w:rsidRPr="00495C58">
              <w:rPr>
                <w:rFonts w:ascii="Browallia New" w:hAnsi="Browallia New" w:cs="Browallia New"/>
                <w:b/>
                <w:bCs/>
                <w:color w:val="000000"/>
                <w:spacing w:val="-6"/>
                <w:sz w:val="20"/>
                <w:szCs w:val="20"/>
                <w:cs/>
              </w:rPr>
              <w:t>รายการ</w:t>
            </w:r>
          </w:p>
        </w:tc>
        <w:tc>
          <w:tcPr>
            <w:tcW w:w="884" w:type="dxa"/>
          </w:tcPr>
          <w:p w14:paraId="04B18D7C" w14:textId="77777777" w:rsidR="00CD32A2" w:rsidRPr="00495C58" w:rsidRDefault="00CD32A2" w:rsidP="00E72A26">
            <w:pPr>
              <w:pStyle w:val="a9"/>
              <w:tabs>
                <w:tab w:val="right" w:pos="778"/>
              </w:tabs>
              <w:ind w:left="-43" w:right="-72"/>
              <w:jc w:val="center"/>
              <w:rPr>
                <w:rFonts w:ascii="Browallia New" w:hAnsi="Browallia New" w:cs="Browallia New"/>
                <w:b/>
                <w:bCs/>
                <w:color w:val="000000"/>
                <w:spacing w:val="-4"/>
                <w:sz w:val="20"/>
                <w:szCs w:val="20"/>
                <w:cs/>
              </w:rPr>
            </w:pPr>
          </w:p>
        </w:tc>
      </w:tr>
      <w:tr w:rsidR="00CD32A2" w:rsidRPr="00495C58" w14:paraId="7B5A4059" w14:textId="77777777" w:rsidTr="00E72A26">
        <w:trPr>
          <w:trHeight w:val="63"/>
        </w:trPr>
        <w:tc>
          <w:tcPr>
            <w:tcW w:w="1526" w:type="dxa"/>
            <w:vAlign w:val="bottom"/>
          </w:tcPr>
          <w:p w14:paraId="11B48319" w14:textId="77777777" w:rsidR="00CD32A2" w:rsidRPr="00495C58" w:rsidRDefault="00CD32A2" w:rsidP="00E72A26">
            <w:pPr>
              <w:ind w:left="-104"/>
              <w:jc w:val="thaiDistribute"/>
              <w:rPr>
                <w:rFonts w:ascii="Browallia New" w:hAnsi="Browallia New" w:cs="Browallia New"/>
                <w:snapToGrid w:val="0"/>
                <w:spacing w:val="-4"/>
                <w:sz w:val="20"/>
                <w:szCs w:val="20"/>
                <w:lang w:val="en-GB" w:eastAsia="th-TH"/>
              </w:rPr>
            </w:pPr>
          </w:p>
        </w:tc>
        <w:tc>
          <w:tcPr>
            <w:tcW w:w="877" w:type="dxa"/>
            <w:vAlign w:val="bottom"/>
          </w:tcPr>
          <w:p w14:paraId="551600DD" w14:textId="77777777" w:rsidR="00CD32A2" w:rsidRPr="00495C58" w:rsidRDefault="00CD32A2" w:rsidP="00E72A26">
            <w:pPr>
              <w:pStyle w:val="a9"/>
              <w:pBdr>
                <w:bottom w:val="single" w:sz="4" w:space="1" w:color="auto"/>
              </w:pBdr>
              <w:tabs>
                <w:tab w:val="right" w:pos="624"/>
              </w:tabs>
              <w:ind w:left="-105" w:right="-72"/>
              <w:jc w:val="center"/>
              <w:rPr>
                <w:rFonts w:ascii="Browallia New" w:hAnsi="Browallia New" w:cs="Browallia New"/>
                <w:b/>
                <w:bCs/>
                <w:color w:val="000000"/>
                <w:spacing w:val="-4"/>
                <w:sz w:val="20"/>
                <w:szCs w:val="20"/>
                <w:cs/>
              </w:rPr>
            </w:pPr>
            <w:r w:rsidRPr="00495C58">
              <w:rPr>
                <w:rFonts w:ascii="Browallia New" w:hAnsi="Browallia New" w:cs="Browallia New"/>
                <w:b/>
                <w:bCs/>
                <w:color w:val="000000"/>
                <w:spacing w:val="-4"/>
                <w:sz w:val="20"/>
                <w:szCs w:val="20"/>
                <w:cs/>
              </w:rPr>
              <w:t>หลายช่องทาง</w:t>
            </w:r>
          </w:p>
        </w:tc>
        <w:tc>
          <w:tcPr>
            <w:tcW w:w="884" w:type="dxa"/>
            <w:vAlign w:val="bottom"/>
          </w:tcPr>
          <w:p w14:paraId="482C139F" w14:textId="77777777" w:rsidR="00CD32A2" w:rsidRPr="00495C58" w:rsidRDefault="00CD32A2" w:rsidP="00E72A26">
            <w:pPr>
              <w:pStyle w:val="a9"/>
              <w:pBdr>
                <w:bottom w:val="single" w:sz="4" w:space="1" w:color="auto"/>
              </w:pBdr>
              <w:tabs>
                <w:tab w:val="right" w:pos="656"/>
              </w:tabs>
              <w:ind w:left="-43" w:right="-72"/>
              <w:jc w:val="center"/>
              <w:rPr>
                <w:rFonts w:ascii="Browallia New" w:hAnsi="Browallia New" w:cs="Browallia New"/>
                <w:b/>
                <w:bCs/>
                <w:snapToGrid w:val="0"/>
                <w:color w:val="000000"/>
                <w:spacing w:val="-4"/>
                <w:sz w:val="20"/>
                <w:szCs w:val="20"/>
                <w:cs/>
                <w:lang w:eastAsia="th-TH"/>
              </w:rPr>
            </w:pPr>
            <w:r w:rsidRPr="00495C58">
              <w:rPr>
                <w:rFonts w:ascii="Browallia New" w:hAnsi="Browallia New" w:cs="Browallia New"/>
                <w:b/>
                <w:bCs/>
                <w:snapToGrid w:val="0"/>
                <w:color w:val="000000"/>
                <w:spacing w:val="-4"/>
                <w:sz w:val="20"/>
                <w:szCs w:val="20"/>
                <w:cs/>
                <w:lang w:eastAsia="th-TH"/>
              </w:rPr>
              <w:t>ธุรกิจสื่อ</w:t>
            </w:r>
          </w:p>
        </w:tc>
        <w:tc>
          <w:tcPr>
            <w:tcW w:w="884" w:type="dxa"/>
            <w:vAlign w:val="bottom"/>
          </w:tcPr>
          <w:p w14:paraId="5DF9A5D5" w14:textId="77777777" w:rsidR="00CD32A2" w:rsidRPr="00495C58" w:rsidRDefault="00CD32A2" w:rsidP="00E72A26">
            <w:pPr>
              <w:pStyle w:val="a9"/>
              <w:pBdr>
                <w:bottom w:val="single" w:sz="4" w:space="1" w:color="auto"/>
              </w:pBdr>
              <w:tabs>
                <w:tab w:val="right" w:pos="554"/>
              </w:tabs>
              <w:ind w:left="-43" w:right="-72"/>
              <w:jc w:val="center"/>
              <w:rPr>
                <w:rFonts w:ascii="Browallia New" w:hAnsi="Browallia New" w:cs="Browallia New"/>
                <w:b/>
                <w:bCs/>
                <w:color w:val="000000"/>
                <w:spacing w:val="-4"/>
                <w:sz w:val="20"/>
                <w:szCs w:val="20"/>
                <w:cs/>
              </w:rPr>
            </w:pPr>
            <w:r w:rsidRPr="00495C58">
              <w:rPr>
                <w:rFonts w:ascii="Browallia New" w:hAnsi="Browallia New" w:cs="Browallia New"/>
                <w:b/>
                <w:bCs/>
                <w:snapToGrid w:val="0"/>
                <w:color w:val="000000"/>
                <w:spacing w:val="-4"/>
                <w:sz w:val="20"/>
                <w:szCs w:val="20"/>
                <w:cs/>
                <w:lang w:eastAsia="th-TH"/>
              </w:rPr>
              <w:t>ธุรกิจเพลง</w:t>
            </w:r>
          </w:p>
        </w:tc>
        <w:tc>
          <w:tcPr>
            <w:tcW w:w="964" w:type="dxa"/>
            <w:vAlign w:val="bottom"/>
          </w:tcPr>
          <w:p w14:paraId="4D5BCBDF" w14:textId="77777777" w:rsidR="00CD32A2" w:rsidRPr="00495C58" w:rsidRDefault="00CD32A2" w:rsidP="00E72A26">
            <w:pPr>
              <w:pStyle w:val="a9"/>
              <w:pBdr>
                <w:bottom w:val="single" w:sz="4" w:space="1" w:color="auto"/>
              </w:pBdr>
              <w:tabs>
                <w:tab w:val="right" w:pos="778"/>
              </w:tabs>
              <w:ind w:right="-72"/>
              <w:jc w:val="center"/>
              <w:rPr>
                <w:rFonts w:ascii="Browallia New" w:hAnsi="Browallia New" w:cs="Browallia New"/>
                <w:b/>
                <w:bCs/>
                <w:snapToGrid w:val="0"/>
                <w:color w:val="000000"/>
                <w:spacing w:val="-4"/>
                <w:sz w:val="20"/>
                <w:szCs w:val="20"/>
                <w:cs/>
                <w:lang w:val="en-GB" w:eastAsia="th-TH"/>
              </w:rPr>
            </w:pPr>
            <w:r w:rsidRPr="00495C58">
              <w:rPr>
                <w:rFonts w:ascii="Browallia New" w:hAnsi="Browallia New" w:cs="Browallia New"/>
                <w:b/>
                <w:bCs/>
                <w:snapToGrid w:val="0"/>
                <w:color w:val="000000"/>
                <w:spacing w:val="-4"/>
                <w:sz w:val="20"/>
                <w:szCs w:val="20"/>
                <w:cs/>
                <w:lang w:val="en-GB" w:eastAsia="th-TH"/>
              </w:rPr>
              <w:t>ผลิตกิจกรรม</w:t>
            </w:r>
          </w:p>
        </w:tc>
        <w:tc>
          <w:tcPr>
            <w:tcW w:w="884" w:type="dxa"/>
            <w:vAlign w:val="bottom"/>
          </w:tcPr>
          <w:p w14:paraId="55A90EA4" w14:textId="77777777" w:rsidR="00CD32A2" w:rsidRPr="00495C58" w:rsidRDefault="00CD32A2" w:rsidP="00E72A26">
            <w:pPr>
              <w:pStyle w:val="a9"/>
              <w:pBdr>
                <w:bottom w:val="single" w:sz="4" w:space="1" w:color="auto"/>
              </w:pBdr>
              <w:tabs>
                <w:tab w:val="right" w:pos="778"/>
              </w:tabs>
              <w:ind w:right="-72"/>
              <w:jc w:val="center"/>
              <w:rPr>
                <w:rFonts w:ascii="Browallia New" w:hAnsi="Browallia New" w:cs="Browallia New"/>
                <w:b/>
                <w:bCs/>
                <w:color w:val="000000"/>
                <w:spacing w:val="-4"/>
                <w:sz w:val="20"/>
                <w:szCs w:val="20"/>
                <w:cs/>
              </w:rPr>
            </w:pPr>
            <w:r w:rsidRPr="00495C58">
              <w:rPr>
                <w:rFonts w:ascii="Browallia New" w:hAnsi="Browallia New" w:cs="Browallia New"/>
                <w:b/>
                <w:bCs/>
                <w:color w:val="000000"/>
                <w:spacing w:val="-4"/>
                <w:sz w:val="20"/>
                <w:szCs w:val="20"/>
                <w:cs/>
              </w:rPr>
              <w:t>ดิจิทัล</w:t>
            </w:r>
          </w:p>
        </w:tc>
        <w:tc>
          <w:tcPr>
            <w:tcW w:w="884" w:type="dxa"/>
            <w:vAlign w:val="bottom"/>
          </w:tcPr>
          <w:p w14:paraId="51A3813E" w14:textId="77777777" w:rsidR="00CD32A2" w:rsidRPr="00495C58" w:rsidRDefault="00CD32A2" w:rsidP="00E72A26">
            <w:pPr>
              <w:pStyle w:val="a9"/>
              <w:pBdr>
                <w:bottom w:val="single" w:sz="4" w:space="1" w:color="auto"/>
              </w:pBdr>
              <w:tabs>
                <w:tab w:val="right" w:pos="651"/>
              </w:tabs>
              <w:ind w:left="-43" w:right="-72"/>
              <w:jc w:val="center"/>
              <w:rPr>
                <w:rFonts w:ascii="Browallia New" w:hAnsi="Browallia New" w:cs="Browallia New"/>
                <w:b/>
                <w:bCs/>
                <w:color w:val="000000"/>
                <w:spacing w:val="-4"/>
                <w:sz w:val="20"/>
                <w:szCs w:val="20"/>
                <w:cs/>
              </w:rPr>
            </w:pPr>
            <w:r w:rsidRPr="00495C58">
              <w:rPr>
                <w:rFonts w:ascii="Browallia New" w:hAnsi="Browallia New" w:cs="Browallia New"/>
                <w:b/>
                <w:bCs/>
                <w:color w:val="000000"/>
                <w:spacing w:val="-4"/>
                <w:sz w:val="20"/>
                <w:szCs w:val="20"/>
                <w:cs/>
              </w:rPr>
              <w:t>และอื่นๆ</w:t>
            </w:r>
          </w:p>
        </w:tc>
        <w:tc>
          <w:tcPr>
            <w:tcW w:w="884" w:type="dxa"/>
            <w:vAlign w:val="bottom"/>
          </w:tcPr>
          <w:p w14:paraId="08A2154C" w14:textId="77777777" w:rsidR="00CD32A2" w:rsidRPr="00495C58" w:rsidRDefault="00CD32A2" w:rsidP="00E72A26">
            <w:pPr>
              <w:pStyle w:val="a9"/>
              <w:pBdr>
                <w:bottom w:val="single" w:sz="4" w:space="1" w:color="auto"/>
              </w:pBdr>
              <w:tabs>
                <w:tab w:val="right" w:pos="662"/>
              </w:tabs>
              <w:ind w:right="-72"/>
              <w:jc w:val="center"/>
              <w:rPr>
                <w:rFonts w:ascii="Browallia New" w:hAnsi="Browallia New" w:cs="Browallia New"/>
                <w:b/>
                <w:bCs/>
                <w:color w:val="000000"/>
                <w:spacing w:val="-4"/>
                <w:sz w:val="20"/>
                <w:szCs w:val="20"/>
                <w:cs/>
              </w:rPr>
            </w:pPr>
            <w:r w:rsidRPr="00495C58">
              <w:rPr>
                <w:rFonts w:ascii="Browallia New" w:hAnsi="Browallia New" w:cs="Browallia New"/>
                <w:b/>
                <w:bCs/>
                <w:color w:val="000000"/>
                <w:spacing w:val="-4"/>
                <w:sz w:val="20"/>
                <w:szCs w:val="20"/>
                <w:cs/>
              </w:rPr>
              <w:t>รวม</w:t>
            </w:r>
          </w:p>
        </w:tc>
        <w:tc>
          <w:tcPr>
            <w:tcW w:w="884" w:type="dxa"/>
            <w:vAlign w:val="bottom"/>
          </w:tcPr>
          <w:p w14:paraId="4D17BC0E" w14:textId="77777777" w:rsidR="00CD32A2" w:rsidRPr="00495C58" w:rsidRDefault="00CD32A2" w:rsidP="00E72A26">
            <w:pPr>
              <w:pStyle w:val="a9"/>
              <w:pBdr>
                <w:bottom w:val="single" w:sz="4" w:space="1" w:color="auto"/>
              </w:pBdr>
              <w:tabs>
                <w:tab w:val="right" w:pos="792"/>
              </w:tabs>
              <w:ind w:left="-43" w:right="-72"/>
              <w:jc w:val="center"/>
              <w:rPr>
                <w:rFonts w:ascii="Browallia New" w:hAnsi="Browallia New" w:cs="Browallia New"/>
                <w:b/>
                <w:bCs/>
                <w:color w:val="000000"/>
                <w:spacing w:val="-6"/>
                <w:sz w:val="20"/>
                <w:szCs w:val="20"/>
                <w:cs/>
              </w:rPr>
            </w:pPr>
            <w:r w:rsidRPr="00495C58">
              <w:rPr>
                <w:rFonts w:ascii="Browallia New" w:hAnsi="Browallia New" w:cs="Browallia New"/>
                <w:b/>
                <w:bCs/>
                <w:color w:val="000000"/>
                <w:spacing w:val="-6"/>
                <w:sz w:val="20"/>
                <w:szCs w:val="20"/>
                <w:cs/>
              </w:rPr>
              <w:t>ตัดบัญชี</w:t>
            </w:r>
          </w:p>
        </w:tc>
        <w:tc>
          <w:tcPr>
            <w:tcW w:w="884" w:type="dxa"/>
            <w:vAlign w:val="bottom"/>
          </w:tcPr>
          <w:p w14:paraId="22964ED0" w14:textId="77777777" w:rsidR="00CD32A2" w:rsidRPr="00495C58" w:rsidRDefault="00CD32A2" w:rsidP="00E72A26">
            <w:pPr>
              <w:pStyle w:val="a9"/>
              <w:pBdr>
                <w:bottom w:val="single" w:sz="4" w:space="1" w:color="auto"/>
              </w:pBdr>
              <w:tabs>
                <w:tab w:val="right" w:pos="754"/>
              </w:tabs>
              <w:ind w:left="-43" w:right="-72"/>
              <w:jc w:val="center"/>
              <w:rPr>
                <w:rFonts w:ascii="Browallia New" w:hAnsi="Browallia New" w:cs="Browallia New"/>
                <w:b/>
                <w:bCs/>
                <w:color w:val="000000"/>
                <w:spacing w:val="-4"/>
                <w:sz w:val="20"/>
                <w:szCs w:val="20"/>
                <w:cs/>
              </w:rPr>
            </w:pPr>
            <w:r w:rsidRPr="00495C58">
              <w:rPr>
                <w:rFonts w:ascii="Browallia New" w:hAnsi="Browallia New" w:cs="Browallia New"/>
                <w:b/>
                <w:bCs/>
                <w:color w:val="000000"/>
                <w:spacing w:val="-4"/>
                <w:sz w:val="20"/>
                <w:szCs w:val="20"/>
                <w:cs/>
              </w:rPr>
              <w:t>รวม</w:t>
            </w:r>
          </w:p>
        </w:tc>
      </w:tr>
      <w:tr w:rsidR="00CD32A2" w:rsidRPr="00495C58" w14:paraId="17EA8913" w14:textId="77777777" w:rsidTr="00E72A26">
        <w:trPr>
          <w:trHeight w:val="53"/>
        </w:trPr>
        <w:tc>
          <w:tcPr>
            <w:tcW w:w="1526" w:type="dxa"/>
            <w:vAlign w:val="bottom"/>
          </w:tcPr>
          <w:p w14:paraId="50639EC7" w14:textId="77777777" w:rsidR="00CD32A2" w:rsidRPr="00495C58" w:rsidRDefault="00CD32A2" w:rsidP="00E72A26">
            <w:pPr>
              <w:ind w:left="-104"/>
              <w:rPr>
                <w:rFonts w:ascii="Browallia New" w:hAnsi="Browallia New" w:cs="Browallia New"/>
                <w:sz w:val="20"/>
                <w:szCs w:val="20"/>
                <w:cs/>
              </w:rPr>
            </w:pPr>
          </w:p>
        </w:tc>
        <w:tc>
          <w:tcPr>
            <w:tcW w:w="877" w:type="dxa"/>
            <w:vAlign w:val="bottom"/>
          </w:tcPr>
          <w:p w14:paraId="18CF094B" w14:textId="77777777" w:rsidR="00CD32A2" w:rsidRPr="00495C58" w:rsidRDefault="00CD32A2" w:rsidP="00E72A26">
            <w:pPr>
              <w:ind w:left="-107" w:right="-72"/>
              <w:jc w:val="both"/>
              <w:rPr>
                <w:rFonts w:ascii="Browallia New" w:hAnsi="Browallia New" w:cs="Browallia New"/>
                <w:sz w:val="20"/>
                <w:szCs w:val="20"/>
                <w:cs/>
              </w:rPr>
            </w:pPr>
          </w:p>
        </w:tc>
        <w:tc>
          <w:tcPr>
            <w:tcW w:w="884" w:type="dxa"/>
            <w:vAlign w:val="bottom"/>
          </w:tcPr>
          <w:p w14:paraId="59A44348" w14:textId="77777777" w:rsidR="00CD32A2" w:rsidRPr="00495C58" w:rsidRDefault="00CD32A2" w:rsidP="00E72A26">
            <w:pPr>
              <w:ind w:left="-107" w:right="-72"/>
              <w:jc w:val="both"/>
              <w:rPr>
                <w:rFonts w:ascii="Browallia New" w:hAnsi="Browallia New" w:cs="Browallia New"/>
                <w:sz w:val="20"/>
                <w:szCs w:val="20"/>
              </w:rPr>
            </w:pPr>
          </w:p>
        </w:tc>
        <w:tc>
          <w:tcPr>
            <w:tcW w:w="884" w:type="dxa"/>
            <w:vAlign w:val="bottom"/>
          </w:tcPr>
          <w:p w14:paraId="0DB61479" w14:textId="77777777" w:rsidR="00CD32A2" w:rsidRPr="00495C58" w:rsidRDefault="00CD32A2" w:rsidP="00E72A26">
            <w:pPr>
              <w:ind w:left="-107" w:right="-72"/>
              <w:jc w:val="both"/>
              <w:rPr>
                <w:rFonts w:ascii="Browallia New" w:hAnsi="Browallia New" w:cs="Browallia New"/>
                <w:sz w:val="20"/>
                <w:szCs w:val="20"/>
              </w:rPr>
            </w:pPr>
          </w:p>
        </w:tc>
        <w:tc>
          <w:tcPr>
            <w:tcW w:w="964" w:type="dxa"/>
            <w:vAlign w:val="bottom"/>
          </w:tcPr>
          <w:p w14:paraId="1D3C2E57" w14:textId="77777777" w:rsidR="00CD32A2" w:rsidRPr="00495C58" w:rsidRDefault="00CD32A2" w:rsidP="00E72A26">
            <w:pPr>
              <w:ind w:right="-72"/>
              <w:jc w:val="both"/>
              <w:rPr>
                <w:rFonts w:ascii="Browallia New" w:hAnsi="Browallia New" w:cs="Browallia New"/>
                <w:sz w:val="20"/>
                <w:szCs w:val="20"/>
              </w:rPr>
            </w:pPr>
          </w:p>
        </w:tc>
        <w:tc>
          <w:tcPr>
            <w:tcW w:w="884" w:type="dxa"/>
            <w:vAlign w:val="bottom"/>
          </w:tcPr>
          <w:p w14:paraId="28CA84EA" w14:textId="77777777" w:rsidR="00CD32A2" w:rsidRPr="00495C58" w:rsidRDefault="00CD32A2" w:rsidP="00E72A26">
            <w:pPr>
              <w:ind w:right="-72"/>
              <w:jc w:val="both"/>
              <w:rPr>
                <w:rFonts w:ascii="Browallia New" w:hAnsi="Browallia New" w:cs="Browallia New"/>
                <w:sz w:val="20"/>
                <w:szCs w:val="20"/>
                <w:cs/>
              </w:rPr>
            </w:pPr>
          </w:p>
        </w:tc>
        <w:tc>
          <w:tcPr>
            <w:tcW w:w="884" w:type="dxa"/>
            <w:vAlign w:val="bottom"/>
          </w:tcPr>
          <w:p w14:paraId="7C59DF85" w14:textId="77777777" w:rsidR="00CD32A2" w:rsidRPr="00495C58" w:rsidRDefault="00CD32A2" w:rsidP="00E72A26">
            <w:pPr>
              <w:ind w:left="-107" w:right="-72"/>
              <w:jc w:val="both"/>
              <w:rPr>
                <w:rFonts w:ascii="Browallia New" w:hAnsi="Browallia New" w:cs="Browallia New"/>
                <w:sz w:val="20"/>
                <w:szCs w:val="20"/>
              </w:rPr>
            </w:pPr>
          </w:p>
        </w:tc>
        <w:tc>
          <w:tcPr>
            <w:tcW w:w="884" w:type="dxa"/>
            <w:vAlign w:val="bottom"/>
          </w:tcPr>
          <w:p w14:paraId="1EE0DB58" w14:textId="77777777" w:rsidR="00CD32A2" w:rsidRPr="00495C58" w:rsidRDefault="00CD32A2" w:rsidP="00E72A26">
            <w:pPr>
              <w:ind w:right="-72"/>
              <w:jc w:val="both"/>
              <w:rPr>
                <w:rFonts w:ascii="Browallia New" w:hAnsi="Browallia New" w:cs="Browallia New"/>
                <w:sz w:val="20"/>
                <w:szCs w:val="20"/>
              </w:rPr>
            </w:pPr>
          </w:p>
        </w:tc>
        <w:tc>
          <w:tcPr>
            <w:tcW w:w="884" w:type="dxa"/>
            <w:vAlign w:val="bottom"/>
          </w:tcPr>
          <w:p w14:paraId="334B7358" w14:textId="77777777" w:rsidR="00CD32A2" w:rsidRPr="00495C58" w:rsidRDefault="00CD32A2" w:rsidP="00E72A26">
            <w:pPr>
              <w:tabs>
                <w:tab w:val="decimal" w:pos="792"/>
              </w:tabs>
              <w:ind w:left="-107" w:right="-72"/>
              <w:jc w:val="both"/>
              <w:rPr>
                <w:rFonts w:ascii="Browallia New" w:hAnsi="Browallia New" w:cs="Browallia New"/>
                <w:sz w:val="20"/>
                <w:szCs w:val="20"/>
              </w:rPr>
            </w:pPr>
          </w:p>
        </w:tc>
        <w:tc>
          <w:tcPr>
            <w:tcW w:w="884" w:type="dxa"/>
          </w:tcPr>
          <w:p w14:paraId="7094CF88" w14:textId="77777777" w:rsidR="00CD32A2" w:rsidRPr="00495C58" w:rsidRDefault="00CD32A2" w:rsidP="00E72A26">
            <w:pPr>
              <w:ind w:left="-107" w:right="-72"/>
              <w:jc w:val="both"/>
              <w:rPr>
                <w:rFonts w:ascii="Browallia New" w:hAnsi="Browallia New" w:cs="Browallia New"/>
                <w:sz w:val="20"/>
                <w:szCs w:val="20"/>
              </w:rPr>
            </w:pPr>
          </w:p>
        </w:tc>
      </w:tr>
      <w:tr w:rsidR="000B3710" w:rsidRPr="00495C58" w14:paraId="7A82100B" w14:textId="77777777" w:rsidTr="00226D00">
        <w:trPr>
          <w:trHeight w:val="63"/>
        </w:trPr>
        <w:tc>
          <w:tcPr>
            <w:tcW w:w="1526" w:type="dxa"/>
            <w:vAlign w:val="bottom"/>
          </w:tcPr>
          <w:p w14:paraId="1B994A56" w14:textId="77777777" w:rsidR="000B3710" w:rsidRPr="00495C58" w:rsidRDefault="000B3710" w:rsidP="00F6142B">
            <w:pPr>
              <w:ind w:left="-104" w:right="-71"/>
              <w:rPr>
                <w:rFonts w:ascii="Browallia New" w:hAnsi="Browallia New" w:cs="Browallia New"/>
                <w:spacing w:val="-4"/>
                <w:sz w:val="20"/>
                <w:szCs w:val="20"/>
              </w:rPr>
            </w:pPr>
            <w:r w:rsidRPr="00495C58">
              <w:rPr>
                <w:rFonts w:ascii="Browallia New" w:hAnsi="Browallia New" w:cs="Browallia New"/>
                <w:spacing w:val="-4"/>
                <w:sz w:val="20"/>
                <w:szCs w:val="20"/>
                <w:cs/>
                <w:lang w:val="en-GB"/>
              </w:rPr>
              <w:t>อุปกรณ์</w:t>
            </w:r>
            <w:r w:rsidRPr="00495C58">
              <w:rPr>
                <w:rFonts w:ascii="Browallia New" w:hAnsi="Browallia New" w:cs="Browallia New"/>
                <w:spacing w:val="-4"/>
                <w:sz w:val="20"/>
                <w:szCs w:val="20"/>
              </w:rPr>
              <w:t xml:space="preserve"> - </w:t>
            </w:r>
            <w:r w:rsidRPr="00495C58">
              <w:rPr>
                <w:rFonts w:ascii="Browallia New" w:hAnsi="Browallia New" w:cs="Browallia New"/>
                <w:spacing w:val="-4"/>
                <w:sz w:val="20"/>
                <w:szCs w:val="20"/>
                <w:cs/>
              </w:rPr>
              <w:t>สุทธิ</w:t>
            </w:r>
          </w:p>
        </w:tc>
        <w:tc>
          <w:tcPr>
            <w:tcW w:w="877" w:type="dxa"/>
          </w:tcPr>
          <w:p w14:paraId="62C59411" w14:textId="01596887" w:rsidR="000B3710" w:rsidRPr="00495C58" w:rsidRDefault="000B3710" w:rsidP="00200B80">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34,264</w:t>
            </w:r>
          </w:p>
        </w:tc>
        <w:tc>
          <w:tcPr>
            <w:tcW w:w="884" w:type="dxa"/>
          </w:tcPr>
          <w:p w14:paraId="50CE2D50" w14:textId="2CE28454" w:rsidR="000B3710" w:rsidRPr="00495C58" w:rsidRDefault="000B3710" w:rsidP="000B3710">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50,926</w:t>
            </w:r>
          </w:p>
        </w:tc>
        <w:tc>
          <w:tcPr>
            <w:tcW w:w="884" w:type="dxa"/>
            <w:vAlign w:val="bottom"/>
          </w:tcPr>
          <w:p w14:paraId="10AD2770" w14:textId="02FB20E1" w:rsidR="000B3710" w:rsidRPr="00495C58" w:rsidRDefault="00200B80" w:rsidP="00200B80">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964" w:type="dxa"/>
          </w:tcPr>
          <w:p w14:paraId="5DCEB134" w14:textId="2A3842EE" w:rsidR="000B3710" w:rsidRPr="00495C58" w:rsidRDefault="000B3710" w:rsidP="000B3710">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1</w:t>
            </w:r>
          </w:p>
        </w:tc>
        <w:tc>
          <w:tcPr>
            <w:tcW w:w="884" w:type="dxa"/>
            <w:vAlign w:val="bottom"/>
          </w:tcPr>
          <w:p w14:paraId="5D70F699" w14:textId="6C11142A" w:rsidR="000B3710" w:rsidRPr="00495C58" w:rsidRDefault="00200B80" w:rsidP="00200B80">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tcPr>
          <w:p w14:paraId="51B13C33" w14:textId="18594E23" w:rsidR="000B3710" w:rsidRPr="00495C58" w:rsidRDefault="000B3710" w:rsidP="000B3710">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180,864</w:t>
            </w:r>
          </w:p>
        </w:tc>
        <w:tc>
          <w:tcPr>
            <w:tcW w:w="884" w:type="dxa"/>
          </w:tcPr>
          <w:p w14:paraId="175F4A98" w14:textId="351745F2" w:rsidR="000B3710" w:rsidRPr="00495C58" w:rsidRDefault="000B3710" w:rsidP="000B3710">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266,055</w:t>
            </w:r>
          </w:p>
        </w:tc>
        <w:tc>
          <w:tcPr>
            <w:tcW w:w="884" w:type="dxa"/>
            <w:vAlign w:val="bottom"/>
          </w:tcPr>
          <w:p w14:paraId="3DBD696F" w14:textId="37E4B4DF" w:rsidR="000B3710" w:rsidRPr="00495C58" w:rsidRDefault="00200B80" w:rsidP="00200B80">
            <w:pPr>
              <w:tabs>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tcPr>
          <w:p w14:paraId="2682945A" w14:textId="58E3155A" w:rsidR="000B3710" w:rsidRPr="00495C58" w:rsidRDefault="000B3710" w:rsidP="000B3710">
            <w:pPr>
              <w:tabs>
                <w:tab w:val="decimal" w:pos="619"/>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266,055</w:t>
            </w:r>
          </w:p>
        </w:tc>
      </w:tr>
      <w:tr w:rsidR="000B3710" w:rsidRPr="00495C58" w14:paraId="426664AF" w14:textId="77777777" w:rsidTr="00226D00">
        <w:trPr>
          <w:trHeight w:val="63"/>
        </w:trPr>
        <w:tc>
          <w:tcPr>
            <w:tcW w:w="1526" w:type="dxa"/>
            <w:vAlign w:val="bottom"/>
          </w:tcPr>
          <w:p w14:paraId="6AAE5D8B" w14:textId="77777777" w:rsidR="000B3710" w:rsidRPr="00495C58" w:rsidRDefault="000B3710" w:rsidP="000B3710">
            <w:pPr>
              <w:ind w:left="-104" w:right="-71"/>
              <w:rPr>
                <w:rFonts w:ascii="Browallia New" w:hAnsi="Browallia New" w:cs="Browallia New"/>
                <w:spacing w:val="-4"/>
                <w:sz w:val="20"/>
                <w:szCs w:val="20"/>
                <w:cs/>
                <w:lang w:val="en-GB"/>
              </w:rPr>
            </w:pPr>
            <w:r w:rsidRPr="00495C58">
              <w:rPr>
                <w:rFonts w:ascii="Browallia New" w:hAnsi="Browallia New" w:cs="Browallia New"/>
                <w:spacing w:val="-4"/>
                <w:sz w:val="20"/>
                <w:szCs w:val="20"/>
                <w:cs/>
              </w:rPr>
              <w:t xml:space="preserve">สินทรัพย์สิทธิการใช้ </w:t>
            </w:r>
            <w:r w:rsidRPr="00495C58">
              <w:rPr>
                <w:rFonts w:ascii="Browallia New" w:hAnsi="Browallia New" w:cs="Browallia New"/>
                <w:spacing w:val="-4"/>
                <w:sz w:val="20"/>
                <w:szCs w:val="20"/>
              </w:rPr>
              <w:t xml:space="preserve">- </w:t>
            </w:r>
            <w:r w:rsidRPr="00495C58">
              <w:rPr>
                <w:rFonts w:ascii="Browallia New" w:hAnsi="Browallia New" w:cs="Browallia New"/>
                <w:spacing w:val="-4"/>
                <w:sz w:val="20"/>
                <w:szCs w:val="20"/>
                <w:cs/>
              </w:rPr>
              <w:t>สุทธิ</w:t>
            </w:r>
          </w:p>
        </w:tc>
        <w:tc>
          <w:tcPr>
            <w:tcW w:w="877" w:type="dxa"/>
          </w:tcPr>
          <w:p w14:paraId="3E479EE6" w14:textId="1AB6FFA1" w:rsidR="000B3710" w:rsidRPr="00495C58" w:rsidRDefault="000B3710" w:rsidP="000B3710">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59,085</w:t>
            </w:r>
          </w:p>
        </w:tc>
        <w:tc>
          <w:tcPr>
            <w:tcW w:w="884" w:type="dxa"/>
          </w:tcPr>
          <w:p w14:paraId="5CA7ABA1" w14:textId="79798679" w:rsidR="000B3710" w:rsidRPr="00495C58" w:rsidRDefault="000B3710" w:rsidP="000B3710">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93,423</w:t>
            </w:r>
          </w:p>
        </w:tc>
        <w:tc>
          <w:tcPr>
            <w:tcW w:w="884" w:type="dxa"/>
            <w:vAlign w:val="bottom"/>
          </w:tcPr>
          <w:p w14:paraId="277023AB" w14:textId="7CA00EA7" w:rsidR="000B3710" w:rsidRPr="00495C58" w:rsidRDefault="00200B80" w:rsidP="00200B80">
            <w:pPr>
              <w:tabs>
                <w:tab w:val="clear" w:pos="454"/>
                <w:tab w:val="clear" w:pos="680"/>
                <w:tab w:val="left" w:pos="354"/>
                <w:tab w:val="decimal" w:pos="444"/>
                <w:tab w:val="decimal" w:pos="547"/>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964" w:type="dxa"/>
            <w:vAlign w:val="bottom"/>
          </w:tcPr>
          <w:p w14:paraId="14152B58" w14:textId="2D1539B7" w:rsidR="000B3710" w:rsidRPr="00495C58" w:rsidRDefault="00200B80" w:rsidP="00200B80">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vAlign w:val="bottom"/>
          </w:tcPr>
          <w:p w14:paraId="0B2C88BE" w14:textId="2CCED1E1" w:rsidR="000B3710" w:rsidRPr="00495C58" w:rsidRDefault="00200B80" w:rsidP="00200B80">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tcPr>
          <w:p w14:paraId="46869639" w14:textId="78105E9F" w:rsidR="000B3710" w:rsidRPr="00495C58" w:rsidRDefault="000B3710" w:rsidP="000B3710">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114,856</w:t>
            </w:r>
          </w:p>
        </w:tc>
        <w:tc>
          <w:tcPr>
            <w:tcW w:w="884" w:type="dxa"/>
          </w:tcPr>
          <w:p w14:paraId="343DE133" w14:textId="270AE583" w:rsidR="000B3710" w:rsidRPr="00495C58" w:rsidRDefault="000B3710" w:rsidP="000B3710">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267,364</w:t>
            </w:r>
          </w:p>
        </w:tc>
        <w:tc>
          <w:tcPr>
            <w:tcW w:w="884" w:type="dxa"/>
            <w:vAlign w:val="bottom"/>
          </w:tcPr>
          <w:p w14:paraId="44F528DC" w14:textId="61F3B492" w:rsidR="000B3710" w:rsidRPr="00495C58" w:rsidRDefault="00200B80" w:rsidP="00200B80">
            <w:pPr>
              <w:tabs>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tcPr>
          <w:p w14:paraId="0C2D56C4" w14:textId="68138DDB" w:rsidR="000B3710" w:rsidRPr="00495C58" w:rsidRDefault="000B3710" w:rsidP="000B3710">
            <w:pPr>
              <w:tabs>
                <w:tab w:val="decimal" w:pos="619"/>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267,364</w:t>
            </w:r>
          </w:p>
        </w:tc>
      </w:tr>
      <w:tr w:rsidR="00212AF7" w:rsidRPr="00495C58" w14:paraId="5E0F5D42" w14:textId="77777777" w:rsidTr="001E3FDC">
        <w:trPr>
          <w:trHeight w:val="63"/>
        </w:trPr>
        <w:tc>
          <w:tcPr>
            <w:tcW w:w="1526" w:type="dxa"/>
            <w:vAlign w:val="bottom"/>
          </w:tcPr>
          <w:p w14:paraId="2D14F1DE" w14:textId="27AE5864" w:rsidR="00212AF7" w:rsidRPr="00495C58" w:rsidRDefault="00212AF7" w:rsidP="00212AF7">
            <w:pPr>
              <w:ind w:left="153" w:hanging="257"/>
              <w:rPr>
                <w:rFonts w:ascii="Browallia New" w:hAnsi="Browallia New" w:cs="Browallia New"/>
                <w:spacing w:val="-4"/>
                <w:sz w:val="20"/>
                <w:szCs w:val="20"/>
                <w:cs/>
              </w:rPr>
            </w:pPr>
            <w:r w:rsidRPr="00495C58">
              <w:rPr>
                <w:rFonts w:ascii="Browallia New" w:hAnsi="Browallia New" w:cs="Browallia New"/>
                <w:spacing w:val="-4"/>
                <w:sz w:val="20"/>
                <w:szCs w:val="20"/>
                <w:cs/>
              </w:rPr>
              <w:t xml:space="preserve">ใบอนุญาตให้ใช้คลื่นความถี่และประกอบกิจการโทรทัศน์ </w:t>
            </w:r>
            <w:r w:rsidR="0063330D" w:rsidRPr="00495C58">
              <w:rPr>
                <w:rFonts w:ascii="Browallia New" w:hAnsi="Browallia New" w:cs="Browallia New"/>
                <w:spacing w:val="-4"/>
                <w:sz w:val="20"/>
                <w:szCs w:val="20"/>
                <w:cs/>
              </w:rPr>
              <w:br/>
            </w:r>
            <w:r w:rsidRPr="00495C58">
              <w:rPr>
                <w:rFonts w:ascii="Browallia New" w:hAnsi="Browallia New" w:cs="Browallia New"/>
                <w:spacing w:val="-4"/>
                <w:sz w:val="20"/>
                <w:szCs w:val="20"/>
                <w:cs/>
              </w:rPr>
              <w:t>- สุทธิ</w:t>
            </w:r>
          </w:p>
        </w:tc>
        <w:tc>
          <w:tcPr>
            <w:tcW w:w="877" w:type="dxa"/>
            <w:vAlign w:val="bottom"/>
          </w:tcPr>
          <w:p w14:paraId="178F9802" w14:textId="31CFDCBC" w:rsidR="00212AF7" w:rsidRPr="00495C58" w:rsidRDefault="00212AF7" w:rsidP="00212AF7">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vAlign w:val="bottom"/>
          </w:tcPr>
          <w:p w14:paraId="7AC74DB4" w14:textId="3560757A" w:rsidR="00212AF7" w:rsidRPr="00495C58" w:rsidRDefault="00212AF7" w:rsidP="00212AF7">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202,862</w:t>
            </w:r>
          </w:p>
        </w:tc>
        <w:tc>
          <w:tcPr>
            <w:tcW w:w="884" w:type="dxa"/>
            <w:vAlign w:val="bottom"/>
          </w:tcPr>
          <w:p w14:paraId="4AFCEF72" w14:textId="3A4FE790" w:rsidR="00212AF7" w:rsidRPr="00495C58" w:rsidRDefault="00212AF7" w:rsidP="00212AF7">
            <w:pPr>
              <w:tabs>
                <w:tab w:val="clear" w:pos="454"/>
                <w:tab w:val="clear" w:pos="680"/>
                <w:tab w:val="left" w:pos="354"/>
                <w:tab w:val="decimal" w:pos="444"/>
                <w:tab w:val="decimal" w:pos="547"/>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964" w:type="dxa"/>
            <w:vAlign w:val="bottom"/>
          </w:tcPr>
          <w:p w14:paraId="647AC865" w14:textId="267344A0" w:rsidR="00212AF7" w:rsidRPr="00495C58" w:rsidRDefault="00212AF7" w:rsidP="00212AF7">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vAlign w:val="bottom"/>
          </w:tcPr>
          <w:p w14:paraId="5566BEAE" w14:textId="2F1C6247" w:rsidR="00212AF7" w:rsidRPr="00495C58" w:rsidRDefault="00212AF7" w:rsidP="00212AF7">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vAlign w:val="bottom"/>
          </w:tcPr>
          <w:p w14:paraId="61ADF9F1" w14:textId="6EF30173" w:rsidR="00212AF7" w:rsidRPr="00495C58" w:rsidRDefault="00212AF7" w:rsidP="00212AF7">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vAlign w:val="bottom"/>
          </w:tcPr>
          <w:p w14:paraId="6A5A7F7F" w14:textId="53168972" w:rsidR="00212AF7" w:rsidRPr="00495C58" w:rsidRDefault="00212AF7" w:rsidP="00212AF7">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202,862</w:t>
            </w:r>
          </w:p>
        </w:tc>
        <w:tc>
          <w:tcPr>
            <w:tcW w:w="884" w:type="dxa"/>
            <w:vAlign w:val="bottom"/>
          </w:tcPr>
          <w:p w14:paraId="2CDA0906" w14:textId="352E8E68" w:rsidR="00212AF7" w:rsidRPr="00495C58" w:rsidRDefault="00212AF7" w:rsidP="00212AF7">
            <w:pPr>
              <w:tabs>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vAlign w:val="bottom"/>
          </w:tcPr>
          <w:p w14:paraId="4398F582" w14:textId="19C276E9" w:rsidR="00212AF7" w:rsidRPr="00495C58" w:rsidRDefault="00212AF7" w:rsidP="00212AF7">
            <w:pPr>
              <w:tabs>
                <w:tab w:val="decimal" w:pos="619"/>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202,862</w:t>
            </w:r>
          </w:p>
        </w:tc>
      </w:tr>
      <w:tr w:rsidR="00212AF7" w:rsidRPr="00495C58" w14:paraId="0C853D25" w14:textId="77777777" w:rsidTr="008140CA">
        <w:trPr>
          <w:trHeight w:val="63"/>
        </w:trPr>
        <w:tc>
          <w:tcPr>
            <w:tcW w:w="1526" w:type="dxa"/>
            <w:vAlign w:val="bottom"/>
          </w:tcPr>
          <w:p w14:paraId="6D31725A" w14:textId="28926ABC" w:rsidR="00212AF7" w:rsidRPr="00495C58" w:rsidRDefault="00212AF7" w:rsidP="00212AF7">
            <w:pPr>
              <w:ind w:left="153" w:hanging="257"/>
              <w:rPr>
                <w:rFonts w:ascii="Browallia New" w:hAnsi="Browallia New" w:cs="Browallia New"/>
                <w:spacing w:val="-4"/>
                <w:sz w:val="20"/>
                <w:szCs w:val="20"/>
                <w:cs/>
              </w:rPr>
            </w:pPr>
            <w:r w:rsidRPr="00495C58">
              <w:rPr>
                <w:rFonts w:ascii="Browallia New" w:hAnsi="Browallia New" w:cs="Browallia New"/>
                <w:spacing w:val="-4"/>
                <w:sz w:val="20"/>
                <w:szCs w:val="20"/>
                <w:cs/>
              </w:rPr>
              <w:t>สินทรัพย์ไม่มีตัวตน</w:t>
            </w:r>
            <w:r w:rsidRPr="00495C58">
              <w:rPr>
                <w:rFonts w:ascii="Browallia New" w:hAnsi="Browallia New" w:cs="Browallia New"/>
                <w:spacing w:val="-4"/>
                <w:sz w:val="20"/>
                <w:szCs w:val="20"/>
              </w:rPr>
              <w:t xml:space="preserve"> - </w:t>
            </w:r>
            <w:r w:rsidRPr="00495C58">
              <w:rPr>
                <w:rFonts w:ascii="Browallia New" w:hAnsi="Browallia New" w:cs="Browallia New"/>
                <w:spacing w:val="-4"/>
                <w:sz w:val="20"/>
                <w:szCs w:val="20"/>
                <w:cs/>
              </w:rPr>
              <w:t>สุทธิ</w:t>
            </w:r>
          </w:p>
        </w:tc>
        <w:tc>
          <w:tcPr>
            <w:tcW w:w="877" w:type="dxa"/>
            <w:vAlign w:val="bottom"/>
          </w:tcPr>
          <w:p w14:paraId="1CFCCC4D" w14:textId="5135FE66" w:rsidR="00212AF7" w:rsidRPr="00495C58" w:rsidRDefault="00212AF7" w:rsidP="00212AF7">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208,747</w:t>
            </w:r>
          </w:p>
        </w:tc>
        <w:tc>
          <w:tcPr>
            <w:tcW w:w="884" w:type="dxa"/>
            <w:vAlign w:val="bottom"/>
          </w:tcPr>
          <w:p w14:paraId="29366524" w14:textId="5872B33A" w:rsidR="00212AF7" w:rsidRPr="00495C58" w:rsidRDefault="00212AF7" w:rsidP="00212AF7">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2,956,540</w:t>
            </w:r>
          </w:p>
        </w:tc>
        <w:tc>
          <w:tcPr>
            <w:tcW w:w="884" w:type="dxa"/>
            <w:vAlign w:val="bottom"/>
          </w:tcPr>
          <w:p w14:paraId="26D2CE47" w14:textId="1087C3EC" w:rsidR="00212AF7" w:rsidRPr="00495C58" w:rsidRDefault="00212AF7" w:rsidP="00212AF7">
            <w:pPr>
              <w:tabs>
                <w:tab w:val="clear" w:pos="454"/>
                <w:tab w:val="clear" w:pos="680"/>
                <w:tab w:val="left" w:pos="354"/>
                <w:tab w:val="decimal" w:pos="444"/>
                <w:tab w:val="decimal" w:pos="547"/>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964" w:type="dxa"/>
            <w:vAlign w:val="bottom"/>
          </w:tcPr>
          <w:p w14:paraId="0040361D" w14:textId="070636B2" w:rsidR="00212AF7" w:rsidRPr="00495C58" w:rsidRDefault="00212AF7" w:rsidP="00212AF7">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vAlign w:val="bottom"/>
          </w:tcPr>
          <w:p w14:paraId="3A68B27A" w14:textId="67FCBD03" w:rsidR="00212AF7" w:rsidRPr="00495C58" w:rsidRDefault="00212AF7" w:rsidP="00212AF7">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6,481</w:t>
            </w:r>
          </w:p>
        </w:tc>
        <w:tc>
          <w:tcPr>
            <w:tcW w:w="884" w:type="dxa"/>
            <w:vAlign w:val="bottom"/>
          </w:tcPr>
          <w:p w14:paraId="5D93D826" w14:textId="09EA4565" w:rsidR="00212AF7" w:rsidRPr="00495C58" w:rsidRDefault="00212AF7" w:rsidP="00212AF7">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19,805</w:t>
            </w:r>
          </w:p>
        </w:tc>
        <w:tc>
          <w:tcPr>
            <w:tcW w:w="884" w:type="dxa"/>
            <w:vAlign w:val="bottom"/>
          </w:tcPr>
          <w:p w14:paraId="0BD80C44" w14:textId="7F2127AC" w:rsidR="00212AF7" w:rsidRPr="00495C58" w:rsidRDefault="00CC742F" w:rsidP="00212AF7">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3,191,573</w:t>
            </w:r>
          </w:p>
        </w:tc>
        <w:tc>
          <w:tcPr>
            <w:tcW w:w="884" w:type="dxa"/>
            <w:vAlign w:val="bottom"/>
          </w:tcPr>
          <w:p w14:paraId="7A5B33BD" w14:textId="413F5168" w:rsidR="00212AF7" w:rsidRPr="00495C58" w:rsidRDefault="00212AF7" w:rsidP="00212AF7">
            <w:pPr>
              <w:tabs>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vAlign w:val="bottom"/>
          </w:tcPr>
          <w:p w14:paraId="17DCCBDB" w14:textId="4E4A4E49" w:rsidR="00212AF7" w:rsidRPr="00495C58" w:rsidRDefault="00CC742F" w:rsidP="00212AF7">
            <w:pPr>
              <w:tabs>
                <w:tab w:val="decimal" w:pos="619"/>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3,191,573</w:t>
            </w:r>
          </w:p>
        </w:tc>
      </w:tr>
    </w:tbl>
    <w:p w14:paraId="7E0AA903" w14:textId="77777777" w:rsidR="007D70EF" w:rsidRPr="00495C58" w:rsidRDefault="007D70EF">
      <w:pPr>
        <w:rPr>
          <w:rFonts w:ascii="Browallia New" w:hAnsi="Browallia New" w:cs="Browallia New"/>
          <w:sz w:val="20"/>
          <w:szCs w:val="20"/>
        </w:rPr>
      </w:pPr>
    </w:p>
    <w:p w14:paraId="212FFE6C" w14:textId="77777777" w:rsidR="00171A28" w:rsidRPr="00495C58" w:rsidRDefault="00A6139F"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495C58">
        <w:rPr>
          <w:rFonts w:ascii="Browallia New" w:hAnsi="Browallia New" w:cs="Browallia New"/>
          <w:b/>
          <w:bCs/>
          <w:sz w:val="28"/>
          <w:szCs w:val="28"/>
        </w:rPr>
        <w:t xml:space="preserve">      </w:t>
      </w:r>
    </w:p>
    <w:p w14:paraId="2576BF37" w14:textId="77777777" w:rsidR="008646EF" w:rsidRPr="00495C58" w:rsidRDefault="008646EF"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473F608" w14:textId="77777777" w:rsidR="008646EF" w:rsidRPr="00495C58" w:rsidRDefault="008646EF"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63B06A9" w14:textId="77777777" w:rsidR="008646EF" w:rsidRPr="00495C58" w:rsidRDefault="008646EF"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38A886D" w14:textId="77777777" w:rsidR="008646EF" w:rsidRPr="00495C58" w:rsidRDefault="008646EF"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3F06B23" w14:textId="77777777" w:rsidR="003A3252" w:rsidRPr="00495C58" w:rsidRDefault="003A3252"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0A81F0E" w14:textId="77777777" w:rsidR="003A3252" w:rsidRPr="00495C58" w:rsidRDefault="003A3252"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10439"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gridCol w:w="884"/>
      </w:tblGrid>
      <w:tr w:rsidR="00A34802" w:rsidRPr="00495C58" w14:paraId="384CD346" w14:textId="77777777" w:rsidTr="00A34802">
        <w:trPr>
          <w:gridAfter w:val="1"/>
          <w:wAfter w:w="884" w:type="dxa"/>
          <w:trHeight w:val="64"/>
        </w:trPr>
        <w:tc>
          <w:tcPr>
            <w:tcW w:w="1526" w:type="dxa"/>
            <w:vAlign w:val="bottom"/>
          </w:tcPr>
          <w:p w14:paraId="50A93FA0" w14:textId="77777777" w:rsidR="00A34802" w:rsidRPr="00495C58" w:rsidRDefault="00A34802">
            <w:pPr>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07FAB70B" w14:textId="77777777" w:rsidR="00A34802" w:rsidRPr="00495C58" w:rsidRDefault="00A34802">
            <w:pPr>
              <w:pStyle w:val="a9"/>
              <w:ind w:right="-72"/>
              <w:jc w:val="right"/>
              <w:rPr>
                <w:rFonts w:ascii="Browallia New" w:hAnsi="Browallia New" w:cs="Browallia New"/>
                <w:b/>
                <w:bCs/>
                <w:color w:val="000000"/>
                <w:sz w:val="20"/>
                <w:szCs w:val="20"/>
                <w:cs/>
                <w:lang w:val="th-TH"/>
              </w:rPr>
            </w:pPr>
            <w:r w:rsidRPr="00495C58">
              <w:rPr>
                <w:rFonts w:ascii="Browallia New" w:hAnsi="Browallia New" w:cs="Browallia New"/>
                <w:b/>
                <w:bCs/>
                <w:color w:val="000000"/>
                <w:sz w:val="20"/>
                <w:szCs w:val="20"/>
                <w:cs/>
                <w:lang w:val="th-TH"/>
              </w:rPr>
              <w:t xml:space="preserve">(หน่วย : </w:t>
            </w:r>
            <w:r w:rsidRPr="00495C58">
              <w:rPr>
                <w:rFonts w:ascii="Browallia New" w:hAnsi="Browallia New" w:cs="Browallia New"/>
                <w:b/>
                <w:bCs/>
                <w:color w:val="000000"/>
                <w:sz w:val="20"/>
                <w:szCs w:val="20"/>
                <w:cs/>
              </w:rPr>
              <w:t>พัน</w:t>
            </w:r>
            <w:r w:rsidRPr="00495C58">
              <w:rPr>
                <w:rFonts w:ascii="Browallia New" w:hAnsi="Browallia New" w:cs="Browallia New"/>
                <w:b/>
                <w:bCs/>
                <w:color w:val="000000"/>
                <w:sz w:val="20"/>
                <w:szCs w:val="20"/>
                <w:cs/>
                <w:lang w:val="th-TH"/>
              </w:rPr>
              <w:t>บาท)</w:t>
            </w:r>
          </w:p>
        </w:tc>
      </w:tr>
      <w:tr w:rsidR="00A34802" w:rsidRPr="00495C58" w14:paraId="0CA1E6CC" w14:textId="77777777" w:rsidTr="00A34802">
        <w:trPr>
          <w:gridAfter w:val="1"/>
          <w:wAfter w:w="884" w:type="dxa"/>
          <w:trHeight w:val="64"/>
        </w:trPr>
        <w:tc>
          <w:tcPr>
            <w:tcW w:w="1526" w:type="dxa"/>
            <w:vAlign w:val="bottom"/>
          </w:tcPr>
          <w:p w14:paraId="7651F9B2" w14:textId="77777777" w:rsidR="00A34802" w:rsidRPr="00495C58" w:rsidRDefault="00A34802">
            <w:pPr>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41E516A1" w14:textId="77777777" w:rsidR="00A34802" w:rsidRPr="00495C58" w:rsidRDefault="00A34802">
            <w:pPr>
              <w:pStyle w:val="a9"/>
              <w:pBdr>
                <w:bottom w:val="single" w:sz="4" w:space="1" w:color="auto"/>
              </w:pBdr>
              <w:ind w:right="-72"/>
              <w:jc w:val="center"/>
              <w:rPr>
                <w:rFonts w:ascii="Browallia New" w:hAnsi="Browallia New" w:cs="Browallia New"/>
                <w:b/>
                <w:bCs/>
                <w:color w:val="000000"/>
                <w:sz w:val="20"/>
                <w:szCs w:val="20"/>
                <w:cs/>
                <w:lang w:val="th-TH"/>
              </w:rPr>
            </w:pPr>
            <w:r w:rsidRPr="00495C58">
              <w:rPr>
                <w:rFonts w:ascii="Browallia New" w:hAnsi="Browallia New" w:cs="Browallia New"/>
                <w:b/>
                <w:bCs/>
                <w:color w:val="000000"/>
                <w:sz w:val="20"/>
                <w:szCs w:val="20"/>
                <w:cs/>
                <w:lang w:val="th-TH"/>
              </w:rPr>
              <w:t>ข้อมูลทางการเงินรวม</w:t>
            </w:r>
          </w:p>
        </w:tc>
      </w:tr>
      <w:tr w:rsidR="00A34802" w:rsidRPr="00495C58" w14:paraId="38D365CB" w14:textId="77777777" w:rsidTr="00A34802">
        <w:trPr>
          <w:gridAfter w:val="1"/>
          <w:wAfter w:w="884" w:type="dxa"/>
          <w:trHeight w:val="63"/>
        </w:trPr>
        <w:tc>
          <w:tcPr>
            <w:tcW w:w="1526" w:type="dxa"/>
            <w:vAlign w:val="bottom"/>
          </w:tcPr>
          <w:p w14:paraId="3A1FDE73" w14:textId="77777777" w:rsidR="00A34802" w:rsidRPr="00495C58" w:rsidRDefault="00A34802">
            <w:pPr>
              <w:spacing w:before="16"/>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73A5C069" w14:textId="2A07253E" w:rsidR="00A34802" w:rsidRPr="00495C58" w:rsidRDefault="00A34802">
            <w:pPr>
              <w:pStyle w:val="a9"/>
              <w:pBdr>
                <w:bottom w:val="single" w:sz="4" w:space="1" w:color="auto"/>
              </w:pBdr>
              <w:spacing w:before="16"/>
              <w:ind w:left="11520" w:right="-72" w:hanging="11520"/>
              <w:jc w:val="center"/>
              <w:rPr>
                <w:rFonts w:ascii="Browallia New" w:hAnsi="Browallia New" w:cs="Browallia New"/>
                <w:b/>
                <w:bCs/>
                <w:sz w:val="20"/>
                <w:szCs w:val="20"/>
              </w:rPr>
            </w:pPr>
            <w:r w:rsidRPr="00495C58">
              <w:rPr>
                <w:rFonts w:ascii="Browallia New" w:hAnsi="Browallia New" w:cs="Browallia New"/>
                <w:b/>
                <w:bCs/>
                <w:sz w:val="20"/>
                <w:szCs w:val="20"/>
                <w:cs/>
                <w:lang w:val="th-TH"/>
              </w:rPr>
              <w:t>สำหรับ</w:t>
            </w:r>
            <w:r w:rsidR="0024167D" w:rsidRPr="00495C58">
              <w:rPr>
                <w:rFonts w:ascii="Browallia New" w:hAnsi="Browallia New" w:cs="Browallia New"/>
                <w:b/>
                <w:bCs/>
                <w:sz w:val="20"/>
                <w:szCs w:val="20"/>
                <w:cs/>
                <w:lang w:val="th-TH"/>
              </w:rPr>
              <w:t>งวด</w:t>
            </w:r>
            <w:r w:rsidRPr="00495C58">
              <w:rPr>
                <w:rFonts w:ascii="Browallia New" w:hAnsi="Browallia New" w:cs="Browallia New"/>
                <w:b/>
                <w:bCs/>
                <w:sz w:val="20"/>
                <w:szCs w:val="20"/>
                <w:cs/>
                <w:lang w:val="th-TH"/>
              </w:rPr>
              <w:t xml:space="preserve">หกเดือนสิ้นสุดวันที่ </w:t>
            </w:r>
            <w:r w:rsidRPr="00495C58">
              <w:rPr>
                <w:rFonts w:ascii="Browallia New" w:hAnsi="Browallia New" w:cs="Browallia New"/>
                <w:b/>
                <w:bCs/>
                <w:sz w:val="20"/>
                <w:szCs w:val="20"/>
                <w:lang w:val="en-GB"/>
              </w:rPr>
              <w:t>30</w:t>
            </w:r>
            <w:r w:rsidRPr="00495C58">
              <w:rPr>
                <w:rFonts w:ascii="Browallia New" w:hAnsi="Browallia New" w:cs="Browallia New"/>
                <w:b/>
                <w:bCs/>
                <w:sz w:val="20"/>
                <w:szCs w:val="20"/>
                <w:cs/>
                <w:lang w:val="th-TH"/>
              </w:rPr>
              <w:t xml:space="preserve"> มิถุนายน </w:t>
            </w:r>
            <w:r w:rsidRPr="00495C58">
              <w:rPr>
                <w:rFonts w:ascii="Browallia New" w:hAnsi="Browallia New" w:cs="Browallia New"/>
                <w:b/>
                <w:bCs/>
                <w:sz w:val="20"/>
                <w:szCs w:val="20"/>
                <w:lang w:val="en-GB"/>
              </w:rPr>
              <w:t>256</w:t>
            </w:r>
            <w:r w:rsidRPr="00495C58">
              <w:rPr>
                <w:rFonts w:ascii="Browallia New" w:hAnsi="Browallia New" w:cs="Browallia New"/>
                <w:b/>
                <w:bCs/>
                <w:sz w:val="20"/>
                <w:szCs w:val="20"/>
              </w:rPr>
              <w:t>8</w:t>
            </w:r>
          </w:p>
        </w:tc>
      </w:tr>
      <w:tr w:rsidR="00A34802" w:rsidRPr="00495C58" w14:paraId="739BC38A" w14:textId="77777777" w:rsidTr="00A34802">
        <w:trPr>
          <w:gridAfter w:val="1"/>
          <w:wAfter w:w="884" w:type="dxa"/>
          <w:trHeight w:val="53"/>
        </w:trPr>
        <w:tc>
          <w:tcPr>
            <w:tcW w:w="1526" w:type="dxa"/>
            <w:vAlign w:val="bottom"/>
          </w:tcPr>
          <w:p w14:paraId="20F4FB15" w14:textId="77777777" w:rsidR="00A34802" w:rsidRPr="00495C58" w:rsidRDefault="00A34802">
            <w:pPr>
              <w:ind w:left="-107"/>
              <w:jc w:val="thaiDistribute"/>
              <w:rPr>
                <w:rFonts w:ascii="Browallia New" w:hAnsi="Browallia New" w:cs="Browallia New"/>
                <w:snapToGrid w:val="0"/>
                <w:sz w:val="20"/>
                <w:szCs w:val="20"/>
                <w:cs/>
                <w:lang w:val="en-GB" w:eastAsia="th-TH"/>
              </w:rPr>
            </w:pPr>
          </w:p>
        </w:tc>
        <w:tc>
          <w:tcPr>
            <w:tcW w:w="877" w:type="dxa"/>
            <w:vAlign w:val="bottom"/>
          </w:tcPr>
          <w:p w14:paraId="71512267" w14:textId="77777777" w:rsidR="00A34802" w:rsidRPr="00495C58" w:rsidRDefault="00A34802">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50A1B816" w14:textId="77777777" w:rsidR="00A34802" w:rsidRPr="00495C58" w:rsidRDefault="00A34802">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672008C5" w14:textId="77777777" w:rsidR="00A34802" w:rsidRPr="00495C58" w:rsidRDefault="00A34802">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4" w:type="dxa"/>
            <w:vAlign w:val="bottom"/>
          </w:tcPr>
          <w:p w14:paraId="52FD532B" w14:textId="77777777" w:rsidR="00A34802" w:rsidRPr="00495C58" w:rsidRDefault="00A34802">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495C58">
              <w:rPr>
                <w:rFonts w:ascii="Browallia New" w:hAnsi="Browallia New" w:cs="Browallia New"/>
                <w:b/>
                <w:bCs/>
                <w:snapToGrid w:val="0"/>
                <w:color w:val="000000"/>
                <w:sz w:val="20"/>
                <w:szCs w:val="20"/>
                <w:cs/>
                <w:lang w:val="en-GB" w:eastAsia="th-TH"/>
              </w:rPr>
              <w:t>ธุรกิจ</w:t>
            </w:r>
          </w:p>
        </w:tc>
        <w:tc>
          <w:tcPr>
            <w:tcW w:w="884" w:type="dxa"/>
            <w:vAlign w:val="bottom"/>
          </w:tcPr>
          <w:p w14:paraId="5B6C7E26" w14:textId="77777777" w:rsidR="00A34802" w:rsidRPr="00495C58" w:rsidRDefault="00A34802">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495C58">
              <w:rPr>
                <w:rFonts w:ascii="Browallia New" w:hAnsi="Browallia New" w:cs="Browallia New"/>
                <w:b/>
                <w:bCs/>
                <w:color w:val="000000"/>
                <w:sz w:val="20"/>
                <w:szCs w:val="20"/>
                <w:cs/>
              </w:rPr>
              <w:t>ธุรกิจ</w:t>
            </w:r>
          </w:p>
        </w:tc>
        <w:tc>
          <w:tcPr>
            <w:tcW w:w="884" w:type="dxa"/>
            <w:vAlign w:val="bottom"/>
          </w:tcPr>
          <w:p w14:paraId="6C30565D" w14:textId="77777777" w:rsidR="00A34802" w:rsidRPr="00495C58" w:rsidRDefault="00A34802">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84" w:type="dxa"/>
            <w:vAlign w:val="bottom"/>
          </w:tcPr>
          <w:p w14:paraId="156E1078" w14:textId="77777777" w:rsidR="00A34802" w:rsidRPr="00495C58" w:rsidRDefault="00A34802">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84" w:type="dxa"/>
            <w:vAlign w:val="bottom"/>
          </w:tcPr>
          <w:p w14:paraId="3A7A879D" w14:textId="77777777" w:rsidR="00A34802" w:rsidRPr="00495C58" w:rsidRDefault="00A34802">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4" w:type="dxa"/>
          </w:tcPr>
          <w:p w14:paraId="09B15879" w14:textId="77777777" w:rsidR="00A34802" w:rsidRPr="00495C58" w:rsidRDefault="00A34802">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A34802" w:rsidRPr="00495C58" w14:paraId="7F0E7C76" w14:textId="77777777" w:rsidTr="00A34802">
        <w:trPr>
          <w:gridAfter w:val="1"/>
          <w:wAfter w:w="884" w:type="dxa"/>
          <w:trHeight w:val="63"/>
        </w:trPr>
        <w:tc>
          <w:tcPr>
            <w:tcW w:w="1526" w:type="dxa"/>
            <w:vAlign w:val="bottom"/>
          </w:tcPr>
          <w:p w14:paraId="39A97E11" w14:textId="77777777" w:rsidR="00A34802" w:rsidRPr="00495C58" w:rsidRDefault="00A34802">
            <w:pPr>
              <w:ind w:left="-107"/>
              <w:jc w:val="thaiDistribute"/>
              <w:rPr>
                <w:rFonts w:ascii="Browallia New" w:hAnsi="Browallia New" w:cs="Browallia New"/>
                <w:snapToGrid w:val="0"/>
                <w:sz w:val="20"/>
                <w:szCs w:val="20"/>
                <w:lang w:val="en-GB" w:eastAsia="th-TH"/>
              </w:rPr>
            </w:pPr>
          </w:p>
        </w:tc>
        <w:tc>
          <w:tcPr>
            <w:tcW w:w="877" w:type="dxa"/>
            <w:vAlign w:val="bottom"/>
          </w:tcPr>
          <w:p w14:paraId="3656329C" w14:textId="77777777" w:rsidR="00A34802" w:rsidRPr="00495C58" w:rsidRDefault="00A34802">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495C58">
              <w:rPr>
                <w:rFonts w:ascii="Browallia New" w:hAnsi="Browallia New" w:cs="Browallia New"/>
                <w:b/>
                <w:bCs/>
                <w:snapToGrid w:val="0"/>
                <w:color w:val="000000"/>
                <w:spacing w:val="-4"/>
                <w:sz w:val="20"/>
                <w:szCs w:val="20"/>
                <w:cs/>
                <w:lang w:eastAsia="th-TH"/>
              </w:rPr>
              <w:t>ธุรกิจ</w:t>
            </w:r>
            <w:r w:rsidRPr="00495C58">
              <w:rPr>
                <w:rFonts w:ascii="Browallia New" w:hAnsi="Browallia New" w:cs="Browallia New"/>
                <w:b/>
                <w:bCs/>
                <w:color w:val="000000"/>
                <w:spacing w:val="-4"/>
                <w:sz w:val="20"/>
                <w:szCs w:val="20"/>
                <w:cs/>
              </w:rPr>
              <w:t>พาณิชย์</w:t>
            </w:r>
          </w:p>
        </w:tc>
        <w:tc>
          <w:tcPr>
            <w:tcW w:w="884" w:type="dxa"/>
            <w:vAlign w:val="bottom"/>
          </w:tcPr>
          <w:p w14:paraId="23E05BBF" w14:textId="77777777" w:rsidR="00A34802" w:rsidRPr="00495C58" w:rsidRDefault="00A34802">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vAlign w:val="bottom"/>
          </w:tcPr>
          <w:p w14:paraId="712C7664" w14:textId="77777777" w:rsidR="00A34802" w:rsidRPr="00495C58" w:rsidRDefault="00A34802">
            <w:pPr>
              <w:pStyle w:val="a9"/>
              <w:tabs>
                <w:tab w:val="right" w:pos="675"/>
                <w:tab w:val="right" w:pos="778"/>
              </w:tabs>
              <w:ind w:right="-72"/>
              <w:jc w:val="center"/>
              <w:rPr>
                <w:rFonts w:ascii="Browallia New" w:hAnsi="Browallia New" w:cs="Browallia New"/>
                <w:b/>
                <w:bCs/>
                <w:color w:val="000000"/>
                <w:sz w:val="20"/>
                <w:szCs w:val="20"/>
                <w:cs/>
              </w:rPr>
            </w:pPr>
          </w:p>
        </w:tc>
        <w:tc>
          <w:tcPr>
            <w:tcW w:w="964" w:type="dxa"/>
            <w:vAlign w:val="bottom"/>
          </w:tcPr>
          <w:p w14:paraId="51C6C985" w14:textId="77777777" w:rsidR="00A34802" w:rsidRPr="00495C58" w:rsidRDefault="00A34802">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รับจ้างและ</w:t>
            </w:r>
          </w:p>
        </w:tc>
        <w:tc>
          <w:tcPr>
            <w:tcW w:w="884" w:type="dxa"/>
            <w:vAlign w:val="bottom"/>
          </w:tcPr>
          <w:p w14:paraId="522DE26F" w14:textId="77777777" w:rsidR="00A34802" w:rsidRPr="00495C58" w:rsidRDefault="00A34802">
            <w:pPr>
              <w:pStyle w:val="a9"/>
              <w:tabs>
                <w:tab w:val="right" w:pos="806"/>
              </w:tabs>
              <w:ind w:left="-43" w:right="-72"/>
              <w:jc w:val="center"/>
              <w:rPr>
                <w:rFonts w:ascii="Browallia New" w:hAnsi="Browallia New" w:cs="Browallia New"/>
                <w:b/>
                <w:bCs/>
                <w:color w:val="000000"/>
                <w:sz w:val="20"/>
                <w:szCs w:val="20"/>
                <w:cs/>
              </w:rPr>
            </w:pPr>
            <w:r w:rsidRPr="00495C58">
              <w:rPr>
                <w:rFonts w:ascii="Browallia New" w:hAnsi="Browallia New" w:cs="Browallia New"/>
                <w:b/>
                <w:bCs/>
                <w:color w:val="000000"/>
                <w:sz w:val="20"/>
                <w:szCs w:val="20"/>
                <w:cs/>
              </w:rPr>
              <w:t>สินทรัพย์</w:t>
            </w:r>
          </w:p>
        </w:tc>
        <w:tc>
          <w:tcPr>
            <w:tcW w:w="884" w:type="dxa"/>
            <w:vAlign w:val="bottom"/>
          </w:tcPr>
          <w:p w14:paraId="4554A479" w14:textId="77777777" w:rsidR="00A34802" w:rsidRPr="00495C58" w:rsidRDefault="00A34802">
            <w:pPr>
              <w:pStyle w:val="a9"/>
              <w:tabs>
                <w:tab w:val="right" w:pos="651"/>
              </w:tabs>
              <w:ind w:left="-43" w:right="-72"/>
              <w:jc w:val="center"/>
              <w:rPr>
                <w:rFonts w:ascii="Browallia New" w:hAnsi="Browallia New" w:cs="Browallia New"/>
                <w:b/>
                <w:bCs/>
                <w:color w:val="000000"/>
                <w:sz w:val="20"/>
                <w:szCs w:val="20"/>
                <w:cs/>
              </w:rPr>
            </w:pPr>
            <w:r w:rsidRPr="00495C58">
              <w:rPr>
                <w:rFonts w:ascii="Browallia New" w:hAnsi="Browallia New" w:cs="Browallia New"/>
                <w:b/>
                <w:bCs/>
                <w:snapToGrid w:val="0"/>
                <w:color w:val="000000"/>
                <w:sz w:val="20"/>
                <w:szCs w:val="20"/>
                <w:cs/>
                <w:lang w:eastAsia="th-TH"/>
              </w:rPr>
              <w:t>ธุรกิจบริการ</w:t>
            </w:r>
          </w:p>
        </w:tc>
        <w:tc>
          <w:tcPr>
            <w:tcW w:w="884" w:type="dxa"/>
            <w:vAlign w:val="bottom"/>
          </w:tcPr>
          <w:p w14:paraId="5B36A23A" w14:textId="77777777" w:rsidR="00A34802" w:rsidRPr="00495C58" w:rsidRDefault="00A34802">
            <w:pPr>
              <w:pStyle w:val="a9"/>
              <w:tabs>
                <w:tab w:val="right" w:pos="778"/>
              </w:tabs>
              <w:ind w:right="-72"/>
              <w:jc w:val="center"/>
              <w:rPr>
                <w:rFonts w:ascii="Browallia New" w:hAnsi="Browallia New" w:cs="Browallia New"/>
                <w:b/>
                <w:bCs/>
                <w:color w:val="000000"/>
                <w:sz w:val="20"/>
                <w:szCs w:val="20"/>
                <w:cs/>
              </w:rPr>
            </w:pPr>
          </w:p>
        </w:tc>
        <w:tc>
          <w:tcPr>
            <w:tcW w:w="884" w:type="dxa"/>
            <w:vAlign w:val="bottom"/>
          </w:tcPr>
          <w:p w14:paraId="59FA76F7" w14:textId="77777777" w:rsidR="00A34802" w:rsidRPr="00495C58" w:rsidRDefault="00A34802">
            <w:pPr>
              <w:pStyle w:val="a9"/>
              <w:tabs>
                <w:tab w:val="right" w:pos="778"/>
              </w:tabs>
              <w:ind w:left="-72" w:right="-72"/>
              <w:jc w:val="center"/>
              <w:rPr>
                <w:rFonts w:ascii="Browallia New" w:hAnsi="Browallia New" w:cs="Browallia New"/>
                <w:b/>
                <w:bCs/>
                <w:color w:val="000000"/>
                <w:sz w:val="20"/>
                <w:szCs w:val="20"/>
                <w:cs/>
              </w:rPr>
            </w:pPr>
            <w:r w:rsidRPr="00495C58">
              <w:rPr>
                <w:rFonts w:ascii="Browallia New" w:hAnsi="Browallia New" w:cs="Browallia New"/>
                <w:b/>
                <w:bCs/>
                <w:color w:val="000000"/>
                <w:spacing w:val="-6"/>
                <w:sz w:val="20"/>
                <w:szCs w:val="20"/>
                <w:cs/>
              </w:rPr>
              <w:t>รายการ</w:t>
            </w:r>
          </w:p>
        </w:tc>
        <w:tc>
          <w:tcPr>
            <w:tcW w:w="884" w:type="dxa"/>
          </w:tcPr>
          <w:p w14:paraId="78B2D125" w14:textId="77777777" w:rsidR="00A34802" w:rsidRPr="00495C58" w:rsidRDefault="00A34802">
            <w:pPr>
              <w:pStyle w:val="a9"/>
              <w:tabs>
                <w:tab w:val="right" w:pos="778"/>
              </w:tabs>
              <w:ind w:right="-72"/>
              <w:jc w:val="center"/>
              <w:rPr>
                <w:rFonts w:ascii="Browallia New" w:hAnsi="Browallia New" w:cs="Browallia New"/>
                <w:b/>
                <w:bCs/>
                <w:color w:val="000000"/>
                <w:sz w:val="20"/>
                <w:szCs w:val="20"/>
                <w:cs/>
              </w:rPr>
            </w:pPr>
          </w:p>
        </w:tc>
      </w:tr>
      <w:tr w:rsidR="00A34802" w:rsidRPr="00495C58" w14:paraId="2D243CF1" w14:textId="77777777" w:rsidTr="00A34802">
        <w:trPr>
          <w:gridAfter w:val="1"/>
          <w:wAfter w:w="884" w:type="dxa"/>
          <w:trHeight w:val="63"/>
        </w:trPr>
        <w:tc>
          <w:tcPr>
            <w:tcW w:w="1526" w:type="dxa"/>
            <w:vAlign w:val="bottom"/>
          </w:tcPr>
          <w:p w14:paraId="69C9BD2A" w14:textId="77777777" w:rsidR="00A34802" w:rsidRPr="00495C58" w:rsidRDefault="00A34802">
            <w:pPr>
              <w:ind w:left="-107"/>
              <w:jc w:val="thaiDistribute"/>
              <w:rPr>
                <w:rFonts w:ascii="Browallia New" w:hAnsi="Browallia New" w:cs="Browallia New"/>
                <w:snapToGrid w:val="0"/>
                <w:sz w:val="20"/>
                <w:szCs w:val="20"/>
                <w:lang w:val="en-GB" w:eastAsia="th-TH"/>
              </w:rPr>
            </w:pPr>
          </w:p>
        </w:tc>
        <w:tc>
          <w:tcPr>
            <w:tcW w:w="877" w:type="dxa"/>
            <w:vAlign w:val="bottom"/>
          </w:tcPr>
          <w:p w14:paraId="7B6AEFA9" w14:textId="77777777" w:rsidR="00A34802" w:rsidRPr="00495C58" w:rsidRDefault="00A34802">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495C58">
              <w:rPr>
                <w:rFonts w:ascii="Browallia New" w:hAnsi="Browallia New" w:cs="Browallia New"/>
                <w:b/>
                <w:bCs/>
                <w:color w:val="000000"/>
                <w:spacing w:val="-4"/>
                <w:sz w:val="20"/>
                <w:szCs w:val="20"/>
                <w:cs/>
              </w:rPr>
              <w:t>หลายช่องทาง</w:t>
            </w:r>
          </w:p>
        </w:tc>
        <w:tc>
          <w:tcPr>
            <w:tcW w:w="884" w:type="dxa"/>
            <w:vAlign w:val="bottom"/>
          </w:tcPr>
          <w:p w14:paraId="50792CD1" w14:textId="77777777" w:rsidR="00A34802" w:rsidRPr="00495C58" w:rsidRDefault="00A34802">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ธุรกิจสื่อ</w:t>
            </w:r>
          </w:p>
        </w:tc>
        <w:tc>
          <w:tcPr>
            <w:tcW w:w="884" w:type="dxa"/>
            <w:vAlign w:val="bottom"/>
          </w:tcPr>
          <w:p w14:paraId="53B922AB" w14:textId="77777777" w:rsidR="00A34802" w:rsidRPr="00495C58" w:rsidRDefault="00A34802">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ธุรกิจเพลง</w:t>
            </w:r>
          </w:p>
        </w:tc>
        <w:tc>
          <w:tcPr>
            <w:tcW w:w="964" w:type="dxa"/>
            <w:vAlign w:val="bottom"/>
          </w:tcPr>
          <w:p w14:paraId="0073E4AC" w14:textId="77777777" w:rsidR="00A34802" w:rsidRPr="00495C58" w:rsidRDefault="00A34802">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ผลิตกิจกรรม</w:t>
            </w:r>
          </w:p>
        </w:tc>
        <w:tc>
          <w:tcPr>
            <w:tcW w:w="884" w:type="dxa"/>
            <w:vAlign w:val="bottom"/>
          </w:tcPr>
          <w:p w14:paraId="79185932" w14:textId="77777777" w:rsidR="00A34802" w:rsidRPr="00495C58" w:rsidRDefault="00A34802">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ดิจิทัล</w:t>
            </w:r>
          </w:p>
        </w:tc>
        <w:tc>
          <w:tcPr>
            <w:tcW w:w="884" w:type="dxa"/>
            <w:vAlign w:val="bottom"/>
          </w:tcPr>
          <w:p w14:paraId="3622D4A4" w14:textId="77777777" w:rsidR="00A34802" w:rsidRPr="00495C58" w:rsidRDefault="00A34802">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และอื่นๆ</w:t>
            </w:r>
          </w:p>
        </w:tc>
        <w:tc>
          <w:tcPr>
            <w:tcW w:w="884" w:type="dxa"/>
            <w:vAlign w:val="bottom"/>
          </w:tcPr>
          <w:p w14:paraId="71447828" w14:textId="77777777" w:rsidR="00A34802" w:rsidRPr="00495C58" w:rsidRDefault="00A34802">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รวม</w:t>
            </w:r>
          </w:p>
        </w:tc>
        <w:tc>
          <w:tcPr>
            <w:tcW w:w="884" w:type="dxa"/>
            <w:vAlign w:val="bottom"/>
          </w:tcPr>
          <w:p w14:paraId="6AC29BE7" w14:textId="77777777" w:rsidR="00A34802" w:rsidRPr="00495C58" w:rsidRDefault="00A34802">
            <w:pPr>
              <w:pStyle w:val="a9"/>
              <w:pBdr>
                <w:bottom w:val="single" w:sz="4" w:space="1" w:color="auto"/>
              </w:pBdr>
              <w:ind w:left="-72"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ตัดบัญชี</w:t>
            </w:r>
          </w:p>
        </w:tc>
        <w:tc>
          <w:tcPr>
            <w:tcW w:w="884" w:type="dxa"/>
            <w:vAlign w:val="bottom"/>
          </w:tcPr>
          <w:p w14:paraId="46E3D30C" w14:textId="77777777" w:rsidR="00A34802" w:rsidRPr="00495C58" w:rsidRDefault="00A34802">
            <w:pPr>
              <w:pStyle w:val="a9"/>
              <w:pBdr>
                <w:bottom w:val="single" w:sz="4" w:space="1" w:color="auto"/>
              </w:pBdr>
              <w:tabs>
                <w:tab w:val="right" w:pos="749"/>
              </w:tabs>
              <w:ind w:left="-72"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รวม</w:t>
            </w:r>
          </w:p>
        </w:tc>
      </w:tr>
      <w:tr w:rsidR="00A34802" w:rsidRPr="00495C58" w14:paraId="02ADA9DC" w14:textId="77777777" w:rsidTr="00A34802">
        <w:trPr>
          <w:gridAfter w:val="1"/>
          <w:wAfter w:w="884" w:type="dxa"/>
          <w:trHeight w:val="53"/>
        </w:trPr>
        <w:tc>
          <w:tcPr>
            <w:tcW w:w="1526" w:type="dxa"/>
            <w:vAlign w:val="bottom"/>
          </w:tcPr>
          <w:p w14:paraId="6242AB43" w14:textId="77777777" w:rsidR="00A34802" w:rsidRPr="00495C58" w:rsidRDefault="00A34802">
            <w:pPr>
              <w:ind w:left="-107"/>
              <w:rPr>
                <w:rFonts w:ascii="Browallia New" w:hAnsi="Browallia New" w:cs="Browallia New"/>
                <w:sz w:val="20"/>
                <w:szCs w:val="20"/>
                <w:cs/>
              </w:rPr>
            </w:pPr>
          </w:p>
        </w:tc>
        <w:tc>
          <w:tcPr>
            <w:tcW w:w="877" w:type="dxa"/>
            <w:vAlign w:val="bottom"/>
          </w:tcPr>
          <w:p w14:paraId="32B10EA5" w14:textId="77777777" w:rsidR="00A34802" w:rsidRPr="00495C58" w:rsidRDefault="00A34802">
            <w:pPr>
              <w:tabs>
                <w:tab w:val="decimal" w:pos="628"/>
              </w:tabs>
              <w:ind w:left="-43" w:right="-72"/>
              <w:jc w:val="both"/>
              <w:rPr>
                <w:rFonts w:ascii="Browallia New" w:hAnsi="Browallia New" w:cs="Browallia New"/>
                <w:snapToGrid w:val="0"/>
                <w:sz w:val="20"/>
                <w:szCs w:val="20"/>
                <w:cs/>
                <w:lang w:eastAsia="th-TH"/>
              </w:rPr>
            </w:pPr>
          </w:p>
        </w:tc>
        <w:tc>
          <w:tcPr>
            <w:tcW w:w="884" w:type="dxa"/>
            <w:vAlign w:val="bottom"/>
          </w:tcPr>
          <w:p w14:paraId="4D8B9998" w14:textId="77777777" w:rsidR="00A34802" w:rsidRPr="00495C58" w:rsidRDefault="00A34802">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7F904B42" w14:textId="77777777" w:rsidR="00A34802" w:rsidRPr="00495C58" w:rsidRDefault="00A34802">
            <w:pPr>
              <w:tabs>
                <w:tab w:val="decimal" w:pos="628"/>
              </w:tabs>
              <w:ind w:right="-72"/>
              <w:jc w:val="center"/>
              <w:rPr>
                <w:rFonts w:ascii="Browallia New" w:hAnsi="Browallia New" w:cs="Browallia New"/>
                <w:snapToGrid w:val="0"/>
                <w:sz w:val="20"/>
                <w:szCs w:val="20"/>
                <w:lang w:eastAsia="th-TH"/>
              </w:rPr>
            </w:pPr>
          </w:p>
        </w:tc>
        <w:tc>
          <w:tcPr>
            <w:tcW w:w="964" w:type="dxa"/>
            <w:vAlign w:val="bottom"/>
          </w:tcPr>
          <w:p w14:paraId="5DA42A85" w14:textId="77777777" w:rsidR="00A34802" w:rsidRPr="00495C58" w:rsidRDefault="00A34802">
            <w:pPr>
              <w:tabs>
                <w:tab w:val="decimal" w:pos="778"/>
              </w:tabs>
              <w:ind w:left="-43" w:right="-72"/>
              <w:jc w:val="center"/>
              <w:rPr>
                <w:rFonts w:ascii="Browallia New" w:hAnsi="Browallia New" w:cs="Browallia New"/>
                <w:snapToGrid w:val="0"/>
                <w:sz w:val="20"/>
                <w:szCs w:val="20"/>
                <w:lang w:eastAsia="th-TH"/>
              </w:rPr>
            </w:pPr>
          </w:p>
        </w:tc>
        <w:tc>
          <w:tcPr>
            <w:tcW w:w="884" w:type="dxa"/>
            <w:vAlign w:val="bottom"/>
          </w:tcPr>
          <w:p w14:paraId="7E0020C8" w14:textId="77777777" w:rsidR="00A34802" w:rsidRPr="00495C58" w:rsidRDefault="00A34802">
            <w:pPr>
              <w:tabs>
                <w:tab w:val="decimal" w:pos="778"/>
              </w:tabs>
              <w:ind w:left="-43" w:right="-72"/>
              <w:jc w:val="center"/>
              <w:rPr>
                <w:rFonts w:ascii="Browallia New" w:hAnsi="Browallia New" w:cs="Browallia New"/>
                <w:snapToGrid w:val="0"/>
                <w:sz w:val="20"/>
                <w:szCs w:val="20"/>
                <w:cs/>
                <w:lang w:eastAsia="th-TH"/>
              </w:rPr>
            </w:pPr>
          </w:p>
        </w:tc>
        <w:tc>
          <w:tcPr>
            <w:tcW w:w="884" w:type="dxa"/>
            <w:vAlign w:val="bottom"/>
          </w:tcPr>
          <w:p w14:paraId="65F68B25" w14:textId="77777777" w:rsidR="00A34802" w:rsidRPr="00495C58" w:rsidRDefault="00A34802">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3E44F943" w14:textId="77777777" w:rsidR="00A34802" w:rsidRPr="00495C58" w:rsidRDefault="00A34802">
            <w:pPr>
              <w:tabs>
                <w:tab w:val="clear" w:pos="680"/>
                <w:tab w:val="decimal" w:pos="662"/>
              </w:tabs>
              <w:ind w:right="-72"/>
              <w:jc w:val="both"/>
              <w:rPr>
                <w:rFonts w:ascii="Browallia New" w:hAnsi="Browallia New" w:cs="Browallia New"/>
                <w:snapToGrid w:val="0"/>
                <w:sz w:val="20"/>
                <w:szCs w:val="20"/>
                <w:lang w:eastAsia="th-TH"/>
              </w:rPr>
            </w:pPr>
          </w:p>
        </w:tc>
        <w:tc>
          <w:tcPr>
            <w:tcW w:w="884" w:type="dxa"/>
            <w:vAlign w:val="bottom"/>
          </w:tcPr>
          <w:p w14:paraId="771B4B9D" w14:textId="77777777" w:rsidR="00A34802" w:rsidRPr="00495C58" w:rsidRDefault="00A34802">
            <w:pPr>
              <w:tabs>
                <w:tab w:val="decimal" w:pos="778"/>
              </w:tabs>
              <w:ind w:left="-43" w:right="-72"/>
              <w:jc w:val="center"/>
              <w:rPr>
                <w:rFonts w:ascii="Browallia New" w:hAnsi="Browallia New" w:cs="Browallia New"/>
                <w:snapToGrid w:val="0"/>
                <w:sz w:val="20"/>
                <w:szCs w:val="20"/>
                <w:lang w:eastAsia="th-TH"/>
              </w:rPr>
            </w:pPr>
          </w:p>
        </w:tc>
        <w:tc>
          <w:tcPr>
            <w:tcW w:w="884" w:type="dxa"/>
          </w:tcPr>
          <w:p w14:paraId="6D30C2CA" w14:textId="77777777" w:rsidR="00A34802" w:rsidRPr="00495C58" w:rsidRDefault="00A34802">
            <w:pPr>
              <w:tabs>
                <w:tab w:val="decimal" w:pos="749"/>
              </w:tabs>
              <w:ind w:right="-72"/>
              <w:jc w:val="both"/>
              <w:rPr>
                <w:rFonts w:ascii="Browallia New" w:hAnsi="Browallia New" w:cs="Browallia New"/>
                <w:snapToGrid w:val="0"/>
                <w:sz w:val="20"/>
                <w:szCs w:val="20"/>
                <w:lang w:eastAsia="th-TH"/>
              </w:rPr>
            </w:pPr>
          </w:p>
        </w:tc>
      </w:tr>
      <w:tr w:rsidR="00A34802" w:rsidRPr="00495C58" w14:paraId="709845C5" w14:textId="77777777" w:rsidTr="00A34802">
        <w:trPr>
          <w:gridAfter w:val="1"/>
          <w:wAfter w:w="884" w:type="dxa"/>
          <w:trHeight w:val="63"/>
        </w:trPr>
        <w:tc>
          <w:tcPr>
            <w:tcW w:w="1526" w:type="dxa"/>
            <w:vAlign w:val="bottom"/>
          </w:tcPr>
          <w:p w14:paraId="5B5A14BE" w14:textId="77777777" w:rsidR="00A34802" w:rsidRPr="00495C58" w:rsidRDefault="00A34802">
            <w:pPr>
              <w:ind w:left="17" w:hanging="124"/>
              <w:rPr>
                <w:rFonts w:ascii="Browallia New" w:hAnsi="Browallia New" w:cs="Browallia New"/>
                <w:sz w:val="20"/>
                <w:szCs w:val="20"/>
              </w:rPr>
            </w:pPr>
            <w:r w:rsidRPr="00495C58">
              <w:rPr>
                <w:rFonts w:ascii="Browallia New" w:hAnsi="Browallia New" w:cs="Browallia New"/>
                <w:sz w:val="20"/>
                <w:szCs w:val="20"/>
                <w:cs/>
              </w:rPr>
              <w:t>รายได้จากการขายและให้บริการ</w:t>
            </w:r>
          </w:p>
        </w:tc>
        <w:tc>
          <w:tcPr>
            <w:tcW w:w="877" w:type="dxa"/>
            <w:vAlign w:val="bottom"/>
          </w:tcPr>
          <w:p w14:paraId="29DAA33B" w14:textId="77777777" w:rsidR="00A34802" w:rsidRPr="00495C58" w:rsidRDefault="00A34802">
            <w:pPr>
              <w:tabs>
                <w:tab w:val="decimal" w:pos="648"/>
              </w:tabs>
              <w:ind w:left="-43" w:right="-72"/>
              <w:jc w:val="right"/>
              <w:rPr>
                <w:rFonts w:ascii="Browallia New" w:hAnsi="Browallia New" w:cs="Browallia New"/>
                <w:snapToGrid w:val="0"/>
                <w:sz w:val="20"/>
                <w:szCs w:val="20"/>
                <w:lang w:eastAsia="th-TH"/>
              </w:rPr>
            </w:pPr>
          </w:p>
        </w:tc>
        <w:tc>
          <w:tcPr>
            <w:tcW w:w="884" w:type="dxa"/>
            <w:vAlign w:val="bottom"/>
          </w:tcPr>
          <w:p w14:paraId="43B4CF9F" w14:textId="77777777" w:rsidR="00A34802" w:rsidRPr="00495C58" w:rsidRDefault="00A34802">
            <w:pPr>
              <w:tabs>
                <w:tab w:val="decimal" w:pos="628"/>
              </w:tabs>
              <w:ind w:left="-43" w:right="-72"/>
              <w:jc w:val="right"/>
              <w:rPr>
                <w:rFonts w:ascii="Browallia New" w:hAnsi="Browallia New" w:cs="Browallia New"/>
                <w:snapToGrid w:val="0"/>
                <w:sz w:val="20"/>
                <w:szCs w:val="20"/>
                <w:lang w:eastAsia="th-TH"/>
              </w:rPr>
            </w:pPr>
          </w:p>
        </w:tc>
        <w:tc>
          <w:tcPr>
            <w:tcW w:w="884" w:type="dxa"/>
            <w:vAlign w:val="bottom"/>
          </w:tcPr>
          <w:p w14:paraId="0A8DE1A7" w14:textId="77777777" w:rsidR="00A34802" w:rsidRPr="00495C58" w:rsidRDefault="00A34802">
            <w:pPr>
              <w:tabs>
                <w:tab w:val="decimal" w:pos="628"/>
              </w:tabs>
              <w:ind w:right="-72"/>
              <w:jc w:val="right"/>
              <w:rPr>
                <w:rFonts w:ascii="Browallia New" w:hAnsi="Browallia New" w:cs="Browallia New"/>
                <w:snapToGrid w:val="0"/>
                <w:sz w:val="20"/>
                <w:szCs w:val="20"/>
                <w:lang w:eastAsia="th-TH"/>
              </w:rPr>
            </w:pPr>
          </w:p>
        </w:tc>
        <w:tc>
          <w:tcPr>
            <w:tcW w:w="964" w:type="dxa"/>
            <w:vAlign w:val="bottom"/>
          </w:tcPr>
          <w:p w14:paraId="001683D0" w14:textId="77777777" w:rsidR="00A34802" w:rsidRPr="00495C58" w:rsidRDefault="00A34802">
            <w:pPr>
              <w:tabs>
                <w:tab w:val="decimal" w:pos="778"/>
              </w:tabs>
              <w:ind w:left="-43" w:right="-72"/>
              <w:jc w:val="right"/>
              <w:rPr>
                <w:rFonts w:ascii="Browallia New" w:hAnsi="Browallia New" w:cs="Browallia New"/>
                <w:snapToGrid w:val="0"/>
                <w:sz w:val="20"/>
                <w:szCs w:val="20"/>
                <w:lang w:eastAsia="th-TH"/>
              </w:rPr>
            </w:pPr>
          </w:p>
        </w:tc>
        <w:tc>
          <w:tcPr>
            <w:tcW w:w="884" w:type="dxa"/>
            <w:vAlign w:val="bottom"/>
          </w:tcPr>
          <w:p w14:paraId="7ACB6241" w14:textId="77777777" w:rsidR="00A34802" w:rsidRPr="00495C58" w:rsidRDefault="00A34802">
            <w:pPr>
              <w:tabs>
                <w:tab w:val="decimal" w:pos="806"/>
              </w:tabs>
              <w:ind w:left="-43" w:right="-72"/>
              <w:jc w:val="right"/>
              <w:rPr>
                <w:rFonts w:ascii="Browallia New" w:hAnsi="Browallia New" w:cs="Browallia New"/>
                <w:snapToGrid w:val="0"/>
                <w:sz w:val="20"/>
                <w:szCs w:val="20"/>
                <w:lang w:eastAsia="th-TH"/>
              </w:rPr>
            </w:pPr>
          </w:p>
        </w:tc>
        <w:tc>
          <w:tcPr>
            <w:tcW w:w="884" w:type="dxa"/>
            <w:vAlign w:val="bottom"/>
          </w:tcPr>
          <w:p w14:paraId="67855172" w14:textId="77777777" w:rsidR="00A34802" w:rsidRPr="00495C58" w:rsidRDefault="00A34802">
            <w:pPr>
              <w:tabs>
                <w:tab w:val="decimal" w:pos="628"/>
              </w:tabs>
              <w:ind w:left="-43" w:right="-72"/>
              <w:jc w:val="right"/>
              <w:rPr>
                <w:rFonts w:ascii="Browallia New" w:hAnsi="Browallia New" w:cs="Browallia New"/>
                <w:snapToGrid w:val="0"/>
                <w:sz w:val="20"/>
                <w:szCs w:val="20"/>
                <w:lang w:eastAsia="th-TH"/>
              </w:rPr>
            </w:pPr>
          </w:p>
        </w:tc>
        <w:tc>
          <w:tcPr>
            <w:tcW w:w="884" w:type="dxa"/>
            <w:vAlign w:val="bottom"/>
          </w:tcPr>
          <w:p w14:paraId="00927762" w14:textId="77777777" w:rsidR="00A34802" w:rsidRPr="00495C58" w:rsidRDefault="00A34802">
            <w:pPr>
              <w:tabs>
                <w:tab w:val="clear" w:pos="680"/>
                <w:tab w:val="decimal" w:pos="662"/>
              </w:tabs>
              <w:ind w:right="-72"/>
              <w:jc w:val="right"/>
              <w:rPr>
                <w:rFonts w:ascii="Browallia New" w:hAnsi="Browallia New" w:cs="Browallia New"/>
                <w:snapToGrid w:val="0"/>
                <w:sz w:val="20"/>
                <w:szCs w:val="20"/>
                <w:lang w:eastAsia="th-TH"/>
              </w:rPr>
            </w:pPr>
          </w:p>
        </w:tc>
        <w:tc>
          <w:tcPr>
            <w:tcW w:w="884" w:type="dxa"/>
            <w:vAlign w:val="bottom"/>
          </w:tcPr>
          <w:p w14:paraId="0DFA8C79" w14:textId="77777777" w:rsidR="00A34802" w:rsidRPr="00495C58" w:rsidRDefault="00A34802">
            <w:pPr>
              <w:ind w:left="-43" w:right="-72"/>
              <w:jc w:val="right"/>
              <w:rPr>
                <w:rFonts w:ascii="Browallia New" w:hAnsi="Browallia New" w:cs="Browallia New"/>
                <w:snapToGrid w:val="0"/>
                <w:sz w:val="20"/>
                <w:szCs w:val="20"/>
                <w:lang w:eastAsia="th-TH"/>
              </w:rPr>
            </w:pPr>
          </w:p>
        </w:tc>
        <w:tc>
          <w:tcPr>
            <w:tcW w:w="884" w:type="dxa"/>
          </w:tcPr>
          <w:p w14:paraId="5FEBB554" w14:textId="77777777" w:rsidR="00A34802" w:rsidRPr="00495C58" w:rsidRDefault="00A34802">
            <w:pPr>
              <w:tabs>
                <w:tab w:val="decimal" w:pos="749"/>
              </w:tabs>
              <w:ind w:right="-72"/>
              <w:jc w:val="right"/>
              <w:rPr>
                <w:rFonts w:ascii="Browallia New" w:hAnsi="Browallia New" w:cs="Browallia New"/>
                <w:snapToGrid w:val="0"/>
                <w:sz w:val="20"/>
                <w:szCs w:val="20"/>
                <w:lang w:eastAsia="th-TH"/>
              </w:rPr>
            </w:pPr>
          </w:p>
        </w:tc>
      </w:tr>
      <w:tr w:rsidR="00793187" w:rsidRPr="00495C58" w14:paraId="6B0E8C04" w14:textId="77777777" w:rsidTr="00A34802">
        <w:trPr>
          <w:gridAfter w:val="1"/>
          <w:wAfter w:w="884" w:type="dxa"/>
          <w:trHeight w:val="63"/>
        </w:trPr>
        <w:tc>
          <w:tcPr>
            <w:tcW w:w="1526" w:type="dxa"/>
            <w:vAlign w:val="bottom"/>
          </w:tcPr>
          <w:p w14:paraId="1CB98E74" w14:textId="77777777" w:rsidR="00793187" w:rsidRPr="00495C58" w:rsidRDefault="00793187" w:rsidP="00793187">
            <w:pPr>
              <w:ind w:left="-107"/>
              <w:rPr>
                <w:rFonts w:ascii="Browallia New" w:hAnsi="Browallia New" w:cs="Browallia New"/>
                <w:sz w:val="20"/>
                <w:szCs w:val="20"/>
              </w:rPr>
            </w:pPr>
            <w:r w:rsidRPr="00495C58">
              <w:rPr>
                <w:rFonts w:ascii="Browallia New" w:hAnsi="Browallia New" w:cs="Browallia New"/>
                <w:sz w:val="20"/>
                <w:szCs w:val="20"/>
                <w:cs/>
              </w:rPr>
              <w:t xml:space="preserve">   รายได้ภายนอก</w:t>
            </w:r>
          </w:p>
        </w:tc>
        <w:tc>
          <w:tcPr>
            <w:tcW w:w="877" w:type="dxa"/>
          </w:tcPr>
          <w:p w14:paraId="159AC399" w14:textId="166711AC" w:rsidR="00793187" w:rsidRPr="00495C58" w:rsidRDefault="00793187" w:rsidP="00793187">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470,814 </w:t>
            </w:r>
          </w:p>
        </w:tc>
        <w:tc>
          <w:tcPr>
            <w:tcW w:w="884" w:type="dxa"/>
          </w:tcPr>
          <w:p w14:paraId="6D4E74AF" w14:textId="0EEAF6E4" w:rsidR="00793187" w:rsidRPr="00495C58" w:rsidRDefault="00793187" w:rsidP="00793187">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354,826 </w:t>
            </w:r>
          </w:p>
        </w:tc>
        <w:tc>
          <w:tcPr>
            <w:tcW w:w="884" w:type="dxa"/>
          </w:tcPr>
          <w:p w14:paraId="75DF4EF0" w14:textId="29E41A39" w:rsidR="00793187" w:rsidRPr="00495C58" w:rsidRDefault="00793187" w:rsidP="00793187">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32,468 </w:t>
            </w:r>
          </w:p>
        </w:tc>
        <w:tc>
          <w:tcPr>
            <w:tcW w:w="964" w:type="dxa"/>
          </w:tcPr>
          <w:p w14:paraId="12E446A6" w14:textId="4D774825" w:rsidR="00793187" w:rsidRPr="00495C58" w:rsidRDefault="00793187" w:rsidP="00793187">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56,615 </w:t>
            </w:r>
          </w:p>
        </w:tc>
        <w:tc>
          <w:tcPr>
            <w:tcW w:w="884" w:type="dxa"/>
          </w:tcPr>
          <w:p w14:paraId="5A7712B7" w14:textId="49F50DE7" w:rsidR="00793187" w:rsidRPr="00495C58" w:rsidRDefault="00793187" w:rsidP="00793187">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1,514 </w:t>
            </w:r>
          </w:p>
        </w:tc>
        <w:tc>
          <w:tcPr>
            <w:tcW w:w="884" w:type="dxa"/>
            <w:vAlign w:val="center"/>
          </w:tcPr>
          <w:p w14:paraId="2515CA1A" w14:textId="77777777" w:rsidR="00793187" w:rsidRPr="00495C58" w:rsidRDefault="00793187" w:rsidP="00793187">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tcPr>
          <w:p w14:paraId="4FF71632" w14:textId="23E048E6" w:rsidR="00793187" w:rsidRPr="00495C58" w:rsidRDefault="00FF7B11" w:rsidP="00793187">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916,237</w:t>
            </w:r>
          </w:p>
        </w:tc>
        <w:tc>
          <w:tcPr>
            <w:tcW w:w="884" w:type="dxa"/>
            <w:vAlign w:val="center"/>
          </w:tcPr>
          <w:p w14:paraId="551B5255" w14:textId="77777777" w:rsidR="00793187" w:rsidRPr="00495C58" w:rsidRDefault="00793187" w:rsidP="00793187">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tcPr>
          <w:p w14:paraId="14325C60" w14:textId="0A720BF5" w:rsidR="00793187" w:rsidRPr="00495C58" w:rsidRDefault="00FF7B11" w:rsidP="00793187">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916,237</w:t>
            </w:r>
          </w:p>
        </w:tc>
      </w:tr>
      <w:tr w:rsidR="00FF7B11" w:rsidRPr="00495C58" w14:paraId="1230BEC4" w14:textId="77777777" w:rsidTr="00A34802">
        <w:trPr>
          <w:gridAfter w:val="1"/>
          <w:wAfter w:w="884" w:type="dxa"/>
          <w:trHeight w:val="63"/>
        </w:trPr>
        <w:tc>
          <w:tcPr>
            <w:tcW w:w="1526" w:type="dxa"/>
            <w:vAlign w:val="bottom"/>
          </w:tcPr>
          <w:p w14:paraId="281E57B0" w14:textId="77777777" w:rsidR="00FF7B11" w:rsidRPr="00495C58" w:rsidRDefault="00FF7B11" w:rsidP="00FF7B11">
            <w:pPr>
              <w:ind w:left="-107"/>
              <w:rPr>
                <w:rFonts w:ascii="Browallia New" w:hAnsi="Browallia New" w:cs="Browallia New"/>
                <w:sz w:val="20"/>
                <w:szCs w:val="20"/>
              </w:rPr>
            </w:pPr>
            <w:r w:rsidRPr="00495C58">
              <w:rPr>
                <w:rFonts w:ascii="Browallia New" w:hAnsi="Browallia New" w:cs="Browallia New"/>
                <w:sz w:val="20"/>
                <w:szCs w:val="20"/>
                <w:cs/>
              </w:rPr>
              <w:t xml:space="preserve">   รายได้ภายใน</w:t>
            </w:r>
          </w:p>
        </w:tc>
        <w:tc>
          <w:tcPr>
            <w:tcW w:w="877" w:type="dxa"/>
          </w:tcPr>
          <w:p w14:paraId="2F16B382" w14:textId="017CCD20" w:rsidR="00FF7B11" w:rsidRPr="00495C58" w:rsidRDefault="00FF7B11" w:rsidP="00FF7B11">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32,641 </w:t>
            </w:r>
          </w:p>
        </w:tc>
        <w:tc>
          <w:tcPr>
            <w:tcW w:w="884" w:type="dxa"/>
          </w:tcPr>
          <w:p w14:paraId="14F16163" w14:textId="4A8D6FC4" w:rsidR="00FF7B11" w:rsidRPr="00495C58" w:rsidRDefault="00FF7B11" w:rsidP="00FF7B11">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43,446 </w:t>
            </w:r>
          </w:p>
        </w:tc>
        <w:tc>
          <w:tcPr>
            <w:tcW w:w="884" w:type="dxa"/>
          </w:tcPr>
          <w:p w14:paraId="0B31E0AB" w14:textId="01D90F36" w:rsidR="00FF7B11" w:rsidRPr="00495C58" w:rsidRDefault="00FF7B11" w:rsidP="00FF7B11">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671 </w:t>
            </w:r>
          </w:p>
        </w:tc>
        <w:tc>
          <w:tcPr>
            <w:tcW w:w="964" w:type="dxa"/>
            <w:vAlign w:val="center"/>
          </w:tcPr>
          <w:p w14:paraId="1384C176" w14:textId="77777777" w:rsidR="00FF7B11" w:rsidRPr="00495C58" w:rsidRDefault="00FF7B11" w:rsidP="00FF7B11">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vAlign w:val="center"/>
          </w:tcPr>
          <w:p w14:paraId="66FE8E54" w14:textId="77777777" w:rsidR="00FF7B11" w:rsidRPr="00495C58" w:rsidRDefault="00FF7B11" w:rsidP="00FF7B11">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tcPr>
          <w:p w14:paraId="4EA70AC6" w14:textId="44103698" w:rsidR="00FF7B11" w:rsidRPr="00495C58" w:rsidRDefault="00FF7B11" w:rsidP="00FF7B11">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306,768 </w:t>
            </w:r>
          </w:p>
        </w:tc>
        <w:tc>
          <w:tcPr>
            <w:tcW w:w="884" w:type="dxa"/>
          </w:tcPr>
          <w:p w14:paraId="79553B19" w14:textId="7298FE77" w:rsidR="00FF7B11" w:rsidRPr="00495C58" w:rsidRDefault="00FF7B11" w:rsidP="00FF7B11">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383,526 </w:t>
            </w:r>
          </w:p>
        </w:tc>
        <w:tc>
          <w:tcPr>
            <w:tcW w:w="884" w:type="dxa"/>
          </w:tcPr>
          <w:p w14:paraId="55C920DF" w14:textId="762D1EBE" w:rsidR="00FF7B11" w:rsidRPr="00495C58" w:rsidRDefault="00FF7B11" w:rsidP="00FF7B11">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(383,526) </w:t>
            </w:r>
          </w:p>
        </w:tc>
        <w:tc>
          <w:tcPr>
            <w:tcW w:w="884" w:type="dxa"/>
            <w:vAlign w:val="center"/>
          </w:tcPr>
          <w:p w14:paraId="1FFEEF58" w14:textId="77777777" w:rsidR="00FF7B11" w:rsidRPr="00495C58" w:rsidRDefault="00FF7B11" w:rsidP="00FF7B11">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r w:rsidRPr="00495C58">
              <w:rPr>
                <w:rFonts w:ascii="Browallia New" w:hAnsi="Browallia New" w:cs="Browallia New"/>
                <w:snapToGrid w:val="0"/>
                <w:sz w:val="20"/>
                <w:szCs w:val="20"/>
                <w:cs/>
                <w:lang w:eastAsia="th-TH"/>
              </w:rPr>
              <w:t xml:space="preserve"> </w:t>
            </w:r>
            <w:r w:rsidRPr="00495C58">
              <w:rPr>
                <w:rFonts w:ascii="Browallia New" w:hAnsi="Browallia New" w:cs="Browallia New"/>
                <w:snapToGrid w:val="0"/>
                <w:sz w:val="20"/>
                <w:szCs w:val="20"/>
                <w:lang w:eastAsia="th-TH"/>
              </w:rPr>
              <w:t>-</w:t>
            </w:r>
          </w:p>
        </w:tc>
      </w:tr>
      <w:tr w:rsidR="00FF7B11" w:rsidRPr="00495C58" w14:paraId="3DFE8A0B" w14:textId="77777777" w:rsidTr="00033275">
        <w:trPr>
          <w:gridAfter w:val="1"/>
          <w:wAfter w:w="884" w:type="dxa"/>
          <w:trHeight w:val="53"/>
        </w:trPr>
        <w:tc>
          <w:tcPr>
            <w:tcW w:w="1526" w:type="dxa"/>
            <w:vAlign w:val="bottom"/>
          </w:tcPr>
          <w:p w14:paraId="731316BA" w14:textId="77777777" w:rsidR="00FF7B11" w:rsidRPr="00495C58" w:rsidRDefault="00FF7B11" w:rsidP="00FF7B11">
            <w:pPr>
              <w:ind w:left="17" w:hanging="124"/>
              <w:rPr>
                <w:rFonts w:ascii="Browallia New" w:hAnsi="Browallia New" w:cs="Browallia New"/>
                <w:sz w:val="20"/>
                <w:szCs w:val="20"/>
                <w:cs/>
              </w:rPr>
            </w:pPr>
            <w:r w:rsidRPr="00495C58">
              <w:rPr>
                <w:rFonts w:ascii="Browallia New" w:hAnsi="Browallia New" w:cs="Browallia New"/>
                <w:sz w:val="20"/>
                <w:szCs w:val="20"/>
                <w:cs/>
              </w:rPr>
              <w:t>รวมรายได้จากการขายและให้บริการ</w:t>
            </w:r>
          </w:p>
        </w:tc>
        <w:tc>
          <w:tcPr>
            <w:tcW w:w="877" w:type="dxa"/>
            <w:vAlign w:val="bottom"/>
          </w:tcPr>
          <w:p w14:paraId="3E5BE03F" w14:textId="697150B9" w:rsidR="00FF7B11" w:rsidRPr="00495C58" w:rsidRDefault="00FF7B11" w:rsidP="00033275">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503,455 </w:t>
            </w:r>
          </w:p>
        </w:tc>
        <w:tc>
          <w:tcPr>
            <w:tcW w:w="884" w:type="dxa"/>
            <w:vAlign w:val="bottom"/>
          </w:tcPr>
          <w:p w14:paraId="65B6A255" w14:textId="2335378C" w:rsidR="00FF7B11" w:rsidRPr="00495C58" w:rsidRDefault="00FF7B11" w:rsidP="00033275">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398,272 </w:t>
            </w:r>
          </w:p>
        </w:tc>
        <w:tc>
          <w:tcPr>
            <w:tcW w:w="884" w:type="dxa"/>
            <w:vAlign w:val="bottom"/>
          </w:tcPr>
          <w:p w14:paraId="2A7E81BA" w14:textId="70673910" w:rsidR="00FF7B11" w:rsidRPr="00495C58" w:rsidRDefault="00FF7B11" w:rsidP="00033275">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33,139 </w:t>
            </w:r>
          </w:p>
        </w:tc>
        <w:tc>
          <w:tcPr>
            <w:tcW w:w="964" w:type="dxa"/>
            <w:vAlign w:val="bottom"/>
          </w:tcPr>
          <w:p w14:paraId="52439728" w14:textId="79FAD24A" w:rsidR="00FF7B11" w:rsidRPr="00495C58" w:rsidRDefault="00FF7B11" w:rsidP="00033275">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56,615 </w:t>
            </w:r>
          </w:p>
        </w:tc>
        <w:tc>
          <w:tcPr>
            <w:tcW w:w="884" w:type="dxa"/>
            <w:vAlign w:val="bottom"/>
          </w:tcPr>
          <w:p w14:paraId="060ACA87" w14:textId="25E02A00" w:rsidR="00FF7B11" w:rsidRPr="00495C58" w:rsidRDefault="00FF7B11" w:rsidP="00033275">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1,514 </w:t>
            </w:r>
          </w:p>
        </w:tc>
        <w:tc>
          <w:tcPr>
            <w:tcW w:w="884" w:type="dxa"/>
            <w:vAlign w:val="bottom"/>
          </w:tcPr>
          <w:p w14:paraId="67084D38" w14:textId="682DC2FE" w:rsidR="00FF7B11" w:rsidRPr="00495C58" w:rsidRDefault="00FF7B11" w:rsidP="00033275">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306,768 </w:t>
            </w:r>
          </w:p>
        </w:tc>
        <w:tc>
          <w:tcPr>
            <w:tcW w:w="884" w:type="dxa"/>
            <w:vAlign w:val="bottom"/>
          </w:tcPr>
          <w:p w14:paraId="448755AE" w14:textId="602DFEC7" w:rsidR="00FF7B11" w:rsidRPr="00495C58" w:rsidRDefault="00FF7B11" w:rsidP="00033275">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1,299,763 </w:t>
            </w:r>
          </w:p>
        </w:tc>
        <w:tc>
          <w:tcPr>
            <w:tcW w:w="884" w:type="dxa"/>
            <w:vAlign w:val="bottom"/>
          </w:tcPr>
          <w:p w14:paraId="16EEC31D" w14:textId="4ED2F970" w:rsidR="00FF7B11" w:rsidRPr="00495C58" w:rsidRDefault="00FF7B11" w:rsidP="00033275">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(383,526) </w:t>
            </w:r>
          </w:p>
        </w:tc>
        <w:tc>
          <w:tcPr>
            <w:tcW w:w="884" w:type="dxa"/>
            <w:vAlign w:val="bottom"/>
          </w:tcPr>
          <w:p w14:paraId="60BFED46" w14:textId="494B721E" w:rsidR="00FF7B11" w:rsidRPr="00495C58" w:rsidRDefault="00FF7B11" w:rsidP="00033275">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916,237 </w:t>
            </w:r>
          </w:p>
        </w:tc>
      </w:tr>
      <w:tr w:rsidR="00FF7B11" w:rsidRPr="00495C58" w14:paraId="49FEEDAD" w14:textId="77777777" w:rsidTr="00A34802">
        <w:trPr>
          <w:gridAfter w:val="1"/>
          <w:wAfter w:w="884" w:type="dxa"/>
          <w:trHeight w:val="63"/>
        </w:trPr>
        <w:tc>
          <w:tcPr>
            <w:tcW w:w="1526" w:type="dxa"/>
            <w:vAlign w:val="bottom"/>
          </w:tcPr>
          <w:p w14:paraId="6902AC3F" w14:textId="77777777" w:rsidR="00FF7B11" w:rsidRPr="00495C58" w:rsidRDefault="00FF7B11" w:rsidP="00FF7B11">
            <w:pPr>
              <w:ind w:left="-107"/>
              <w:rPr>
                <w:rFonts w:ascii="Browallia New" w:hAnsi="Browallia New" w:cs="Browallia New"/>
                <w:sz w:val="20"/>
                <w:szCs w:val="20"/>
              </w:rPr>
            </w:pPr>
            <w:r w:rsidRPr="00495C58">
              <w:rPr>
                <w:rFonts w:ascii="Browallia New" w:hAnsi="Browallia New" w:cs="Browallia New"/>
                <w:sz w:val="20"/>
                <w:szCs w:val="20"/>
                <w:cs/>
              </w:rPr>
              <w:t>ต้นทุนขายและให้บริการ</w:t>
            </w:r>
          </w:p>
        </w:tc>
        <w:tc>
          <w:tcPr>
            <w:tcW w:w="877" w:type="dxa"/>
          </w:tcPr>
          <w:p w14:paraId="2696EE71" w14:textId="34354DDC" w:rsidR="00FF7B11" w:rsidRPr="00495C58" w:rsidRDefault="00FF7B11" w:rsidP="00FF7B11">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(205,864) </w:t>
            </w:r>
          </w:p>
        </w:tc>
        <w:tc>
          <w:tcPr>
            <w:tcW w:w="884" w:type="dxa"/>
          </w:tcPr>
          <w:p w14:paraId="07461AB4" w14:textId="0FA4ADC0" w:rsidR="00FF7B11" w:rsidRPr="00495C58" w:rsidRDefault="00FF7B11" w:rsidP="00FF7B11">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(503,047) </w:t>
            </w:r>
          </w:p>
        </w:tc>
        <w:tc>
          <w:tcPr>
            <w:tcW w:w="884" w:type="dxa"/>
          </w:tcPr>
          <w:p w14:paraId="277B20F7" w14:textId="1390E52C" w:rsidR="00FF7B11" w:rsidRPr="00495C58" w:rsidRDefault="00FF7B11" w:rsidP="00FF7B11">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(27,887) </w:t>
            </w:r>
          </w:p>
        </w:tc>
        <w:tc>
          <w:tcPr>
            <w:tcW w:w="964" w:type="dxa"/>
          </w:tcPr>
          <w:p w14:paraId="39AC78B3" w14:textId="51347B19" w:rsidR="00FF7B11" w:rsidRPr="00495C58" w:rsidRDefault="00FF7B11" w:rsidP="00FF7B11">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(34,029) </w:t>
            </w:r>
          </w:p>
        </w:tc>
        <w:tc>
          <w:tcPr>
            <w:tcW w:w="884" w:type="dxa"/>
          </w:tcPr>
          <w:p w14:paraId="289F441E" w14:textId="2E8B663C" w:rsidR="00FF7B11" w:rsidRPr="00495C58" w:rsidRDefault="00FF7B11" w:rsidP="00FF7B11">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(6,323) </w:t>
            </w:r>
          </w:p>
        </w:tc>
        <w:tc>
          <w:tcPr>
            <w:tcW w:w="884" w:type="dxa"/>
          </w:tcPr>
          <w:p w14:paraId="01050B9E" w14:textId="3B52E2D7" w:rsidR="00FF7B11" w:rsidRPr="00495C58" w:rsidRDefault="00FF7B11" w:rsidP="00FF7B11">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(127,174) </w:t>
            </w:r>
          </w:p>
        </w:tc>
        <w:tc>
          <w:tcPr>
            <w:tcW w:w="884" w:type="dxa"/>
          </w:tcPr>
          <w:p w14:paraId="399B6246" w14:textId="0FCF9FE6" w:rsidR="00FF7B11" w:rsidRPr="00495C58" w:rsidRDefault="00FF7B11" w:rsidP="00FF7B11">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(904,324) </w:t>
            </w:r>
          </w:p>
        </w:tc>
        <w:tc>
          <w:tcPr>
            <w:tcW w:w="884" w:type="dxa"/>
          </w:tcPr>
          <w:p w14:paraId="1915E1EA" w14:textId="4DDA0783" w:rsidR="00FF7B11" w:rsidRPr="00495C58" w:rsidRDefault="00FF7B11" w:rsidP="00FF7B11">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173,635 </w:t>
            </w:r>
          </w:p>
        </w:tc>
        <w:tc>
          <w:tcPr>
            <w:tcW w:w="884" w:type="dxa"/>
          </w:tcPr>
          <w:p w14:paraId="77887BB6" w14:textId="16F9CD7C" w:rsidR="00FF7B11" w:rsidRPr="00495C58" w:rsidRDefault="00FF7B11" w:rsidP="00FF7B11">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(730,689) </w:t>
            </w:r>
          </w:p>
        </w:tc>
      </w:tr>
      <w:tr w:rsidR="00FF7B11" w:rsidRPr="00495C58" w14:paraId="788AD231" w14:textId="77777777" w:rsidTr="00A34802">
        <w:trPr>
          <w:gridAfter w:val="1"/>
          <w:wAfter w:w="884" w:type="dxa"/>
          <w:trHeight w:val="53"/>
        </w:trPr>
        <w:tc>
          <w:tcPr>
            <w:tcW w:w="1526" w:type="dxa"/>
            <w:vAlign w:val="bottom"/>
          </w:tcPr>
          <w:p w14:paraId="53F0E9BA" w14:textId="77777777" w:rsidR="00FF7B11" w:rsidRPr="00495C58" w:rsidRDefault="00FF7B11" w:rsidP="00FF7B11">
            <w:pPr>
              <w:ind w:left="-107"/>
              <w:rPr>
                <w:rFonts w:ascii="Browallia New" w:hAnsi="Browallia New" w:cs="Browallia New"/>
                <w:sz w:val="20"/>
                <w:szCs w:val="20"/>
              </w:rPr>
            </w:pPr>
            <w:r w:rsidRPr="00495C58">
              <w:rPr>
                <w:rFonts w:ascii="Browallia New" w:hAnsi="Browallia New" w:cs="Browallia New"/>
                <w:sz w:val="20"/>
                <w:szCs w:val="20"/>
                <w:cs/>
              </w:rPr>
              <w:t>กำไร</w:t>
            </w:r>
            <w:r w:rsidRPr="00495C58">
              <w:rPr>
                <w:rFonts w:ascii="Browallia New" w:hAnsi="Browallia New" w:cs="Browallia New"/>
                <w:sz w:val="20"/>
                <w:szCs w:val="20"/>
              </w:rPr>
              <w:t xml:space="preserve"> (</w:t>
            </w:r>
            <w:r w:rsidRPr="00495C58">
              <w:rPr>
                <w:rFonts w:ascii="Browallia New" w:hAnsi="Browallia New" w:cs="Browallia New"/>
                <w:sz w:val="20"/>
                <w:szCs w:val="20"/>
                <w:cs/>
              </w:rPr>
              <w:t>ขาดทุน</w:t>
            </w:r>
            <w:r w:rsidRPr="00495C58">
              <w:rPr>
                <w:rFonts w:ascii="Browallia New" w:hAnsi="Browallia New" w:cs="Browallia New"/>
                <w:sz w:val="20"/>
                <w:szCs w:val="20"/>
              </w:rPr>
              <w:t xml:space="preserve">) </w:t>
            </w:r>
            <w:r w:rsidRPr="00495C58">
              <w:rPr>
                <w:rFonts w:ascii="Browallia New" w:hAnsi="Browallia New" w:cs="Browallia New"/>
                <w:sz w:val="20"/>
                <w:szCs w:val="20"/>
                <w:cs/>
              </w:rPr>
              <w:t>ขั้นต้น</w:t>
            </w:r>
          </w:p>
        </w:tc>
        <w:tc>
          <w:tcPr>
            <w:tcW w:w="877" w:type="dxa"/>
          </w:tcPr>
          <w:p w14:paraId="5C436347" w14:textId="7FC404C7" w:rsidR="00FF7B11" w:rsidRPr="00495C58" w:rsidRDefault="00FF7B11" w:rsidP="00FF7B11">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297,591 </w:t>
            </w:r>
          </w:p>
        </w:tc>
        <w:tc>
          <w:tcPr>
            <w:tcW w:w="884" w:type="dxa"/>
          </w:tcPr>
          <w:p w14:paraId="20448B6A" w14:textId="5614A625" w:rsidR="00FF7B11" w:rsidRPr="00495C58" w:rsidRDefault="00FF7B11" w:rsidP="00FF7B11">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(104,775) </w:t>
            </w:r>
          </w:p>
        </w:tc>
        <w:tc>
          <w:tcPr>
            <w:tcW w:w="884" w:type="dxa"/>
          </w:tcPr>
          <w:p w14:paraId="00A51536" w14:textId="5C4BEE86" w:rsidR="00FF7B11" w:rsidRPr="00495C58" w:rsidRDefault="00FF7B11" w:rsidP="00FF7B11">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5,252 </w:t>
            </w:r>
          </w:p>
        </w:tc>
        <w:tc>
          <w:tcPr>
            <w:tcW w:w="964" w:type="dxa"/>
          </w:tcPr>
          <w:p w14:paraId="582B78D4" w14:textId="02950FC5" w:rsidR="00FF7B11" w:rsidRPr="00495C58" w:rsidRDefault="00FF7B11" w:rsidP="00FF7B11">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22,586 </w:t>
            </w:r>
          </w:p>
        </w:tc>
        <w:tc>
          <w:tcPr>
            <w:tcW w:w="884" w:type="dxa"/>
          </w:tcPr>
          <w:p w14:paraId="16C75069" w14:textId="03B19FC2" w:rsidR="00FF7B11" w:rsidRPr="00495C58" w:rsidRDefault="00FF7B11" w:rsidP="00FF7B11">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(4,809) </w:t>
            </w:r>
          </w:p>
        </w:tc>
        <w:tc>
          <w:tcPr>
            <w:tcW w:w="884" w:type="dxa"/>
          </w:tcPr>
          <w:p w14:paraId="77648097" w14:textId="56B6E756" w:rsidR="00FF7B11" w:rsidRPr="00495C58" w:rsidRDefault="00FF7B11" w:rsidP="00FF7B11">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cs/>
                <w:lang w:eastAsia="th-TH"/>
              </w:rPr>
            </w:pPr>
            <w:r w:rsidRPr="00495C58">
              <w:rPr>
                <w:rFonts w:ascii="Browallia New" w:hAnsi="Browallia New" w:cs="Browallia New"/>
                <w:snapToGrid w:val="0"/>
                <w:sz w:val="20"/>
                <w:szCs w:val="20"/>
                <w:lang w:eastAsia="th-TH"/>
              </w:rPr>
              <w:t xml:space="preserve"> 179,594 </w:t>
            </w:r>
          </w:p>
        </w:tc>
        <w:tc>
          <w:tcPr>
            <w:tcW w:w="884" w:type="dxa"/>
          </w:tcPr>
          <w:p w14:paraId="65A626C0" w14:textId="3F97BD08" w:rsidR="00FF7B11" w:rsidRPr="00495C58" w:rsidRDefault="00FF7B11" w:rsidP="00FF7B11">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395,439 </w:t>
            </w:r>
          </w:p>
        </w:tc>
        <w:tc>
          <w:tcPr>
            <w:tcW w:w="884" w:type="dxa"/>
          </w:tcPr>
          <w:p w14:paraId="3229845E" w14:textId="79F7F1BD" w:rsidR="00FF7B11" w:rsidRPr="00495C58" w:rsidRDefault="00FF7B11" w:rsidP="00FF7B11">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(209,891) </w:t>
            </w:r>
          </w:p>
        </w:tc>
        <w:tc>
          <w:tcPr>
            <w:tcW w:w="884" w:type="dxa"/>
          </w:tcPr>
          <w:p w14:paraId="7DC7E435" w14:textId="3CB93EA7" w:rsidR="00FF7B11" w:rsidRPr="00495C58" w:rsidRDefault="00FF7B11" w:rsidP="00FF7B11">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185,548 </w:t>
            </w:r>
          </w:p>
        </w:tc>
      </w:tr>
      <w:tr w:rsidR="00A34802" w:rsidRPr="00495C58" w14:paraId="4B100B1E" w14:textId="77777777" w:rsidTr="00A34802">
        <w:trPr>
          <w:gridAfter w:val="1"/>
          <w:wAfter w:w="884" w:type="dxa"/>
          <w:trHeight w:val="53"/>
        </w:trPr>
        <w:tc>
          <w:tcPr>
            <w:tcW w:w="1526" w:type="dxa"/>
            <w:vAlign w:val="bottom"/>
          </w:tcPr>
          <w:p w14:paraId="00AE9545" w14:textId="77777777" w:rsidR="00A34802" w:rsidRPr="00495C58" w:rsidRDefault="00A34802">
            <w:pPr>
              <w:ind w:left="-107"/>
              <w:rPr>
                <w:rFonts w:ascii="Browallia New" w:hAnsi="Browallia New" w:cs="Browallia New"/>
                <w:sz w:val="20"/>
                <w:szCs w:val="20"/>
                <w:cs/>
              </w:rPr>
            </w:pPr>
          </w:p>
        </w:tc>
        <w:tc>
          <w:tcPr>
            <w:tcW w:w="877" w:type="dxa"/>
            <w:vAlign w:val="center"/>
          </w:tcPr>
          <w:p w14:paraId="44A12818" w14:textId="77777777" w:rsidR="00A34802" w:rsidRPr="00495C58" w:rsidRDefault="00A34802">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758C0B1D" w14:textId="77777777" w:rsidR="00A34802" w:rsidRPr="00495C58" w:rsidRDefault="00A34802">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18936082" w14:textId="77777777" w:rsidR="00A34802" w:rsidRPr="00495C58" w:rsidRDefault="00A34802">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center"/>
          </w:tcPr>
          <w:p w14:paraId="68EA1033" w14:textId="77777777" w:rsidR="00A34802" w:rsidRPr="00495C58" w:rsidRDefault="00A34802">
            <w:pPr>
              <w:tabs>
                <w:tab w:val="clear" w:pos="680"/>
                <w:tab w:val="decimal" w:pos="354"/>
                <w:tab w:val="left" w:pos="534"/>
                <w:tab w:val="decimal" w:pos="778"/>
              </w:tabs>
              <w:ind w:left="-33" w:right="-72"/>
              <w:jc w:val="right"/>
              <w:rPr>
                <w:rFonts w:ascii="Browallia New" w:hAnsi="Browallia New" w:cs="Browallia New"/>
                <w:snapToGrid w:val="0"/>
                <w:sz w:val="20"/>
                <w:szCs w:val="20"/>
                <w:lang w:eastAsia="th-TH"/>
              </w:rPr>
            </w:pPr>
          </w:p>
        </w:tc>
        <w:tc>
          <w:tcPr>
            <w:tcW w:w="884" w:type="dxa"/>
            <w:vAlign w:val="center"/>
          </w:tcPr>
          <w:p w14:paraId="767C5E79" w14:textId="77777777" w:rsidR="00A34802" w:rsidRPr="00495C58" w:rsidRDefault="00A34802">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1C414205" w14:textId="77777777" w:rsidR="00A34802" w:rsidRPr="00495C58" w:rsidRDefault="00A34802">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0E8E6940" w14:textId="77777777" w:rsidR="00A34802" w:rsidRPr="00495C58" w:rsidRDefault="00A34802">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08686EE8" w14:textId="77777777" w:rsidR="00A34802" w:rsidRPr="00495C58" w:rsidRDefault="00A34802">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vAlign w:val="center"/>
          </w:tcPr>
          <w:p w14:paraId="297365AB" w14:textId="77777777" w:rsidR="00A34802" w:rsidRPr="00495C58" w:rsidRDefault="00A34802">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A34802" w:rsidRPr="00495C58" w14:paraId="0B9757FE" w14:textId="77777777" w:rsidTr="00A34802">
        <w:trPr>
          <w:trHeight w:val="63"/>
        </w:trPr>
        <w:tc>
          <w:tcPr>
            <w:tcW w:w="2403" w:type="dxa"/>
            <w:gridSpan w:val="2"/>
            <w:vAlign w:val="bottom"/>
          </w:tcPr>
          <w:p w14:paraId="41874801" w14:textId="77777777" w:rsidR="00A34802" w:rsidRPr="00495C58" w:rsidRDefault="00A34802">
            <w:pPr>
              <w:tabs>
                <w:tab w:val="clear" w:pos="680"/>
                <w:tab w:val="decimal" w:pos="354"/>
                <w:tab w:val="left" w:pos="534"/>
              </w:tabs>
              <w:ind w:left="-33" w:right="-72" w:hanging="69"/>
              <w:rPr>
                <w:rFonts w:ascii="Browallia New" w:hAnsi="Browallia New" w:cs="Browallia New"/>
                <w:b/>
                <w:bCs/>
                <w:snapToGrid w:val="0"/>
                <w:sz w:val="20"/>
                <w:szCs w:val="20"/>
                <w:lang w:eastAsia="th-TH"/>
              </w:rPr>
            </w:pPr>
            <w:r w:rsidRPr="00495C58">
              <w:rPr>
                <w:rFonts w:ascii="Browallia New" w:hAnsi="Browallia New" w:cs="Browallia New"/>
                <w:b/>
                <w:bCs/>
                <w:snapToGrid w:val="0"/>
                <w:sz w:val="20"/>
                <w:szCs w:val="20"/>
                <w:cs/>
                <w:lang w:eastAsia="th-TH"/>
              </w:rPr>
              <w:t>จังหวะเวลาการรับรู้รายได้</w:t>
            </w:r>
          </w:p>
        </w:tc>
        <w:tc>
          <w:tcPr>
            <w:tcW w:w="884" w:type="dxa"/>
            <w:vAlign w:val="bottom"/>
          </w:tcPr>
          <w:p w14:paraId="7DE21A7D" w14:textId="77777777" w:rsidR="00A34802" w:rsidRPr="00495C58" w:rsidRDefault="00A34802">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661F1C3A" w14:textId="77777777" w:rsidR="00A34802" w:rsidRPr="00495C58" w:rsidRDefault="00A34802">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center"/>
          </w:tcPr>
          <w:p w14:paraId="528ACFC9" w14:textId="77777777" w:rsidR="00A34802" w:rsidRPr="00495C58" w:rsidRDefault="00A34802">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32522F62" w14:textId="77777777" w:rsidR="00A34802" w:rsidRPr="00495C58" w:rsidRDefault="00A34802">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15F08285" w14:textId="77777777" w:rsidR="00A34802" w:rsidRPr="00495C58" w:rsidRDefault="00A34802">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46CBD978" w14:textId="77777777" w:rsidR="00A34802" w:rsidRPr="00495C58" w:rsidRDefault="00A34802">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1562B06E" w14:textId="77777777" w:rsidR="00A34802" w:rsidRPr="00495C58" w:rsidRDefault="00A34802">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vAlign w:val="center"/>
          </w:tcPr>
          <w:p w14:paraId="06172BA7" w14:textId="77777777" w:rsidR="00A34802" w:rsidRPr="00495C58" w:rsidRDefault="00A34802">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c>
          <w:tcPr>
            <w:tcW w:w="884" w:type="dxa"/>
            <w:vAlign w:val="center"/>
          </w:tcPr>
          <w:p w14:paraId="41F26848" w14:textId="77777777" w:rsidR="00A34802" w:rsidRPr="00495C58" w:rsidRDefault="00A3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p>
        </w:tc>
      </w:tr>
      <w:tr w:rsidR="00A34802" w:rsidRPr="00495C58" w14:paraId="459A76D3" w14:textId="77777777" w:rsidTr="00A34802">
        <w:trPr>
          <w:gridAfter w:val="1"/>
          <w:wAfter w:w="884" w:type="dxa"/>
          <w:trHeight w:val="63"/>
        </w:trPr>
        <w:tc>
          <w:tcPr>
            <w:tcW w:w="1526" w:type="dxa"/>
            <w:vAlign w:val="bottom"/>
          </w:tcPr>
          <w:p w14:paraId="481769D7" w14:textId="77777777" w:rsidR="00A34802" w:rsidRPr="00495C58" w:rsidRDefault="00A34802">
            <w:pPr>
              <w:ind w:left="-107"/>
              <w:rPr>
                <w:rFonts w:ascii="Browallia New" w:hAnsi="Browallia New" w:cs="Browallia New"/>
                <w:sz w:val="20"/>
                <w:szCs w:val="20"/>
                <w:cs/>
              </w:rPr>
            </w:pPr>
            <w:r w:rsidRPr="00495C58">
              <w:rPr>
                <w:rFonts w:ascii="Browallia New" w:hAnsi="Browallia New" w:cs="Browallia New"/>
                <w:sz w:val="20"/>
                <w:szCs w:val="20"/>
                <w:cs/>
              </w:rPr>
              <w:t>เมื่อปฏิบัติตามภาระ</w:t>
            </w:r>
          </w:p>
        </w:tc>
        <w:tc>
          <w:tcPr>
            <w:tcW w:w="877" w:type="dxa"/>
            <w:vAlign w:val="center"/>
          </w:tcPr>
          <w:p w14:paraId="45442A48" w14:textId="77777777" w:rsidR="00A34802" w:rsidRPr="00495C58" w:rsidRDefault="00A34802">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6316E971" w14:textId="77777777" w:rsidR="00A34802" w:rsidRPr="00495C58" w:rsidRDefault="00A34802">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0106735D" w14:textId="77777777" w:rsidR="00A34802" w:rsidRPr="00495C58" w:rsidRDefault="00A34802">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center"/>
          </w:tcPr>
          <w:p w14:paraId="6F846C0E" w14:textId="77777777" w:rsidR="00A34802" w:rsidRPr="00495C58" w:rsidRDefault="00A34802">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46325AE9" w14:textId="77777777" w:rsidR="00A34802" w:rsidRPr="00495C58" w:rsidRDefault="00A34802">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14D66B66" w14:textId="77777777" w:rsidR="00A34802" w:rsidRPr="00495C58" w:rsidRDefault="00A34802">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00E2D7DD" w14:textId="77777777" w:rsidR="00A34802" w:rsidRPr="00495C58" w:rsidRDefault="00A34802">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197FE86B" w14:textId="77777777" w:rsidR="00A34802" w:rsidRPr="00495C58" w:rsidRDefault="00A34802">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vAlign w:val="center"/>
          </w:tcPr>
          <w:p w14:paraId="5B040E03" w14:textId="77777777" w:rsidR="00A34802" w:rsidRPr="00495C58" w:rsidRDefault="00A34802">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A34802" w:rsidRPr="00495C58" w14:paraId="2574A35C" w14:textId="77777777" w:rsidTr="00A34802">
        <w:trPr>
          <w:gridAfter w:val="1"/>
          <w:wAfter w:w="884" w:type="dxa"/>
          <w:trHeight w:val="63"/>
        </w:trPr>
        <w:tc>
          <w:tcPr>
            <w:tcW w:w="1526" w:type="dxa"/>
            <w:vAlign w:val="bottom"/>
          </w:tcPr>
          <w:p w14:paraId="51CD43D5" w14:textId="77777777" w:rsidR="00A34802" w:rsidRPr="00495C58" w:rsidRDefault="00A34802">
            <w:pPr>
              <w:ind w:left="-107"/>
              <w:rPr>
                <w:rFonts w:ascii="Browallia New" w:hAnsi="Browallia New" w:cs="Browallia New"/>
                <w:sz w:val="20"/>
                <w:szCs w:val="20"/>
                <w:cs/>
              </w:rPr>
            </w:pPr>
            <w:r w:rsidRPr="00495C58">
              <w:rPr>
                <w:rFonts w:ascii="Browallia New" w:hAnsi="Browallia New" w:cs="Browallia New"/>
                <w:sz w:val="20"/>
                <w:szCs w:val="20"/>
                <w:cs/>
              </w:rPr>
              <w:t xml:space="preserve">   ที่ต้องปฏิบัติเสร็จสิ้น</w:t>
            </w:r>
          </w:p>
        </w:tc>
        <w:tc>
          <w:tcPr>
            <w:tcW w:w="877" w:type="dxa"/>
          </w:tcPr>
          <w:p w14:paraId="4AB031A6" w14:textId="1DF0DBEB" w:rsidR="00A34802" w:rsidRPr="00495C58" w:rsidRDefault="00A34802">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646D7D07" w14:textId="3E60AD9B" w:rsidR="00A34802" w:rsidRPr="00495C58" w:rsidRDefault="00A34802">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57625992" w14:textId="397AFDA0" w:rsidR="00A34802" w:rsidRPr="00495C58" w:rsidRDefault="00A34802">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964" w:type="dxa"/>
          </w:tcPr>
          <w:p w14:paraId="731322AF" w14:textId="233B6AC0" w:rsidR="00A34802" w:rsidRPr="00495C58" w:rsidRDefault="00A34802">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tcPr>
          <w:p w14:paraId="40267BF3" w14:textId="79AAA9A7" w:rsidR="00A34802" w:rsidRPr="00495C58" w:rsidRDefault="00A34802">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tcPr>
          <w:p w14:paraId="1F6DF42B" w14:textId="1C86C7C6" w:rsidR="00A34802" w:rsidRPr="00495C58" w:rsidRDefault="00A34802">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583CD5C2" w14:textId="0D7D5732" w:rsidR="00A34802" w:rsidRPr="00495C58" w:rsidRDefault="00A34802">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30E15FE6" w14:textId="072E1236" w:rsidR="00A34802" w:rsidRPr="00495C58" w:rsidRDefault="00A34802">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p>
        </w:tc>
        <w:tc>
          <w:tcPr>
            <w:tcW w:w="884" w:type="dxa"/>
          </w:tcPr>
          <w:p w14:paraId="5128CE06" w14:textId="7F8407D9" w:rsidR="00A34802" w:rsidRPr="00495C58" w:rsidRDefault="00A34802">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p>
        </w:tc>
      </w:tr>
      <w:tr w:rsidR="00033275" w:rsidRPr="00495C58" w14:paraId="269F9B8D" w14:textId="77777777" w:rsidTr="00A34802">
        <w:trPr>
          <w:gridAfter w:val="1"/>
          <w:wAfter w:w="884" w:type="dxa"/>
          <w:trHeight w:val="63"/>
        </w:trPr>
        <w:tc>
          <w:tcPr>
            <w:tcW w:w="1526" w:type="dxa"/>
            <w:vAlign w:val="bottom"/>
          </w:tcPr>
          <w:p w14:paraId="06ABB879" w14:textId="77777777" w:rsidR="00033275" w:rsidRPr="00495C58" w:rsidRDefault="00033275" w:rsidP="00033275">
            <w:pPr>
              <w:ind w:left="-107"/>
              <w:rPr>
                <w:rFonts w:ascii="Browallia New" w:hAnsi="Browallia New" w:cs="Browallia New"/>
                <w:sz w:val="20"/>
                <w:szCs w:val="20"/>
              </w:rPr>
            </w:pPr>
            <w:r w:rsidRPr="00495C58">
              <w:rPr>
                <w:rFonts w:ascii="Browallia New" w:hAnsi="Browallia New" w:cs="Browallia New"/>
                <w:sz w:val="20"/>
                <w:szCs w:val="20"/>
              </w:rPr>
              <w:t xml:space="preserve">   (point in time)</w:t>
            </w:r>
          </w:p>
        </w:tc>
        <w:tc>
          <w:tcPr>
            <w:tcW w:w="877" w:type="dxa"/>
          </w:tcPr>
          <w:p w14:paraId="04D0A857" w14:textId="4B3E99BA" w:rsidR="00033275" w:rsidRPr="00495C58" w:rsidRDefault="00033275" w:rsidP="003F74F9">
            <w:pPr>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503,455 </w:t>
            </w:r>
          </w:p>
        </w:tc>
        <w:tc>
          <w:tcPr>
            <w:tcW w:w="884" w:type="dxa"/>
          </w:tcPr>
          <w:p w14:paraId="53D6D5CA" w14:textId="76A401E0" w:rsidR="00033275" w:rsidRPr="00495C58" w:rsidRDefault="00033275" w:rsidP="003F74F9">
            <w:pPr>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192,824 </w:t>
            </w:r>
          </w:p>
        </w:tc>
        <w:tc>
          <w:tcPr>
            <w:tcW w:w="884" w:type="dxa"/>
          </w:tcPr>
          <w:p w14:paraId="73D48B75" w14:textId="5B807EB1" w:rsidR="00033275" w:rsidRPr="00495C58" w:rsidRDefault="00033275" w:rsidP="003F74F9">
            <w:pPr>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33,139 </w:t>
            </w:r>
          </w:p>
        </w:tc>
        <w:tc>
          <w:tcPr>
            <w:tcW w:w="964" w:type="dxa"/>
          </w:tcPr>
          <w:p w14:paraId="3BF708FB" w14:textId="090193D0" w:rsidR="00033275" w:rsidRPr="00495C58" w:rsidRDefault="00033275" w:rsidP="003F74F9">
            <w:pPr>
              <w:tabs>
                <w:tab w:val="decimal" w:pos="806"/>
              </w:tabs>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56,615 </w:t>
            </w:r>
          </w:p>
        </w:tc>
        <w:tc>
          <w:tcPr>
            <w:tcW w:w="884" w:type="dxa"/>
          </w:tcPr>
          <w:p w14:paraId="0F205A3B" w14:textId="656304BC" w:rsidR="00033275" w:rsidRPr="00495C58" w:rsidRDefault="00033275" w:rsidP="003F74F9">
            <w:pPr>
              <w:tabs>
                <w:tab w:val="decimal" w:pos="806"/>
              </w:tabs>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1,514 </w:t>
            </w:r>
          </w:p>
        </w:tc>
        <w:tc>
          <w:tcPr>
            <w:tcW w:w="884" w:type="dxa"/>
          </w:tcPr>
          <w:p w14:paraId="67324320" w14:textId="436F4148" w:rsidR="00033275" w:rsidRPr="00495C58" w:rsidRDefault="00033275" w:rsidP="003F74F9">
            <w:pPr>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150,714 </w:t>
            </w:r>
          </w:p>
        </w:tc>
        <w:tc>
          <w:tcPr>
            <w:tcW w:w="884" w:type="dxa"/>
          </w:tcPr>
          <w:p w14:paraId="0E461D96" w14:textId="06612A32" w:rsidR="00033275" w:rsidRPr="00495C58" w:rsidRDefault="00033275" w:rsidP="003F74F9">
            <w:pPr>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938,261 </w:t>
            </w:r>
          </w:p>
        </w:tc>
        <w:tc>
          <w:tcPr>
            <w:tcW w:w="884" w:type="dxa"/>
          </w:tcPr>
          <w:p w14:paraId="32E9B9BE" w14:textId="05D0A376" w:rsidR="00033275" w:rsidRPr="00495C58" w:rsidRDefault="00033275" w:rsidP="003F74F9">
            <w:pPr>
              <w:tabs>
                <w:tab w:val="decimal" w:pos="821"/>
              </w:tabs>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(176,261) </w:t>
            </w:r>
          </w:p>
        </w:tc>
        <w:tc>
          <w:tcPr>
            <w:tcW w:w="884" w:type="dxa"/>
          </w:tcPr>
          <w:p w14:paraId="4B8774FB" w14:textId="2C04EB98" w:rsidR="00033275" w:rsidRPr="00495C58" w:rsidRDefault="00033275" w:rsidP="003F74F9">
            <w:pPr>
              <w:tabs>
                <w:tab w:val="decimal" w:pos="749"/>
              </w:tabs>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762,000 </w:t>
            </w:r>
          </w:p>
        </w:tc>
      </w:tr>
      <w:tr w:rsidR="00A34802" w:rsidRPr="00495C58" w14:paraId="14A40D08" w14:textId="77777777" w:rsidTr="00A34802">
        <w:trPr>
          <w:gridAfter w:val="1"/>
          <w:wAfter w:w="884" w:type="dxa"/>
          <w:trHeight w:val="63"/>
        </w:trPr>
        <w:tc>
          <w:tcPr>
            <w:tcW w:w="1526" w:type="dxa"/>
            <w:vAlign w:val="bottom"/>
          </w:tcPr>
          <w:p w14:paraId="541F25F2" w14:textId="77777777" w:rsidR="00A34802" w:rsidRPr="00495C58" w:rsidRDefault="00A34802">
            <w:pPr>
              <w:ind w:left="-107"/>
              <w:rPr>
                <w:rFonts w:ascii="Browallia New" w:hAnsi="Browallia New" w:cs="Browallia New"/>
                <w:sz w:val="20"/>
                <w:szCs w:val="20"/>
                <w:cs/>
              </w:rPr>
            </w:pPr>
            <w:r w:rsidRPr="00495C58">
              <w:rPr>
                <w:rFonts w:ascii="Browallia New" w:hAnsi="Browallia New" w:cs="Browallia New"/>
                <w:sz w:val="20"/>
                <w:szCs w:val="20"/>
                <w:cs/>
              </w:rPr>
              <w:t>ตลอดช่วงเวลาที่ปฏิบัติ</w:t>
            </w:r>
          </w:p>
        </w:tc>
        <w:tc>
          <w:tcPr>
            <w:tcW w:w="877" w:type="dxa"/>
            <w:vAlign w:val="bottom"/>
          </w:tcPr>
          <w:p w14:paraId="49FF97D2" w14:textId="77777777" w:rsidR="00A34802" w:rsidRPr="00495C58" w:rsidRDefault="00A34802">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6D702422" w14:textId="77777777" w:rsidR="00A34802" w:rsidRPr="00495C58" w:rsidRDefault="00A34802">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vAlign w:val="bottom"/>
          </w:tcPr>
          <w:p w14:paraId="02272C2F" w14:textId="77777777" w:rsidR="00A34802" w:rsidRPr="00495C58" w:rsidRDefault="00A34802">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964" w:type="dxa"/>
            <w:vAlign w:val="bottom"/>
          </w:tcPr>
          <w:p w14:paraId="33D6B60E" w14:textId="77777777" w:rsidR="00A34802" w:rsidRPr="00495C58" w:rsidRDefault="00A34802">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vAlign w:val="bottom"/>
          </w:tcPr>
          <w:p w14:paraId="4F130CA8" w14:textId="77777777" w:rsidR="00A34802" w:rsidRPr="00495C58" w:rsidRDefault="00A34802">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tcPr>
          <w:p w14:paraId="28D96425" w14:textId="77777777" w:rsidR="00A34802" w:rsidRPr="00495C58" w:rsidRDefault="00A34802">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36E3B47C" w14:textId="77777777" w:rsidR="00A34802" w:rsidRPr="00495C58" w:rsidRDefault="00A34802">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588FD91B" w14:textId="77777777" w:rsidR="00A34802" w:rsidRPr="00495C58" w:rsidRDefault="00A34802">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p>
        </w:tc>
        <w:tc>
          <w:tcPr>
            <w:tcW w:w="884" w:type="dxa"/>
          </w:tcPr>
          <w:p w14:paraId="2188B568" w14:textId="77777777" w:rsidR="00A34802" w:rsidRPr="00495C58" w:rsidRDefault="00A34802">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p>
        </w:tc>
      </w:tr>
      <w:tr w:rsidR="00A34802" w:rsidRPr="00495C58" w14:paraId="7560F024" w14:textId="77777777" w:rsidTr="00A34802">
        <w:trPr>
          <w:gridAfter w:val="1"/>
          <w:wAfter w:w="884" w:type="dxa"/>
          <w:trHeight w:val="126"/>
        </w:trPr>
        <w:tc>
          <w:tcPr>
            <w:tcW w:w="1526" w:type="dxa"/>
            <w:vAlign w:val="bottom"/>
          </w:tcPr>
          <w:p w14:paraId="7494B2DC" w14:textId="77777777" w:rsidR="00A34802" w:rsidRPr="00495C58" w:rsidRDefault="00A34802">
            <w:pPr>
              <w:ind w:left="-107" w:right="-87"/>
              <w:rPr>
                <w:rFonts w:ascii="Browallia New" w:hAnsi="Browallia New" w:cs="Browallia New"/>
                <w:sz w:val="20"/>
                <w:szCs w:val="20"/>
                <w:cs/>
              </w:rPr>
            </w:pPr>
            <w:r w:rsidRPr="00495C58">
              <w:rPr>
                <w:rFonts w:ascii="Browallia New" w:hAnsi="Browallia New" w:cs="Browallia New"/>
                <w:sz w:val="20"/>
                <w:szCs w:val="20"/>
                <w:cs/>
              </w:rPr>
              <w:t xml:space="preserve">   ตามภาระที่ต้องปฏิบัติ</w:t>
            </w:r>
          </w:p>
        </w:tc>
        <w:tc>
          <w:tcPr>
            <w:tcW w:w="877" w:type="dxa"/>
            <w:vAlign w:val="center"/>
          </w:tcPr>
          <w:p w14:paraId="079EA2A7" w14:textId="0AC16C09" w:rsidR="00A34802" w:rsidRPr="00495C58" w:rsidRDefault="00A34802">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p>
        </w:tc>
        <w:tc>
          <w:tcPr>
            <w:tcW w:w="884" w:type="dxa"/>
          </w:tcPr>
          <w:p w14:paraId="6BD2968A" w14:textId="0F3BF8B8" w:rsidR="00A34802" w:rsidRPr="00495C58" w:rsidRDefault="00A34802">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vAlign w:val="center"/>
          </w:tcPr>
          <w:p w14:paraId="08E61CFB" w14:textId="122ACE60" w:rsidR="00A34802" w:rsidRPr="00495C58" w:rsidRDefault="00A34802">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p>
        </w:tc>
        <w:tc>
          <w:tcPr>
            <w:tcW w:w="964" w:type="dxa"/>
            <w:vAlign w:val="center"/>
          </w:tcPr>
          <w:p w14:paraId="7EF26B92" w14:textId="02304DF1" w:rsidR="00A34802" w:rsidRPr="00495C58" w:rsidRDefault="00A34802">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p>
        </w:tc>
        <w:tc>
          <w:tcPr>
            <w:tcW w:w="884" w:type="dxa"/>
            <w:vAlign w:val="center"/>
          </w:tcPr>
          <w:p w14:paraId="3515CE8E" w14:textId="657CDCD2" w:rsidR="00A34802" w:rsidRPr="00495C58" w:rsidRDefault="00A34802">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p>
        </w:tc>
        <w:tc>
          <w:tcPr>
            <w:tcW w:w="884" w:type="dxa"/>
          </w:tcPr>
          <w:p w14:paraId="20A1E3A5" w14:textId="63CDB3F0" w:rsidR="00A34802" w:rsidRPr="00495C58" w:rsidRDefault="00A34802">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7DA70468" w14:textId="2B29206D" w:rsidR="00A34802" w:rsidRPr="00495C58" w:rsidRDefault="00A34802">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0B611753" w14:textId="0F903AB6" w:rsidR="00A34802" w:rsidRPr="00495C58" w:rsidRDefault="00A34802">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p>
        </w:tc>
        <w:tc>
          <w:tcPr>
            <w:tcW w:w="884" w:type="dxa"/>
          </w:tcPr>
          <w:p w14:paraId="26C88347" w14:textId="31E093BB" w:rsidR="00A34802" w:rsidRPr="00495C58" w:rsidRDefault="00A34802">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p>
        </w:tc>
      </w:tr>
      <w:tr w:rsidR="00A34802" w:rsidRPr="00495C58" w14:paraId="1FACEF64" w14:textId="77777777" w:rsidTr="00226D00">
        <w:trPr>
          <w:gridAfter w:val="1"/>
          <w:wAfter w:w="884" w:type="dxa"/>
          <w:trHeight w:val="63"/>
        </w:trPr>
        <w:tc>
          <w:tcPr>
            <w:tcW w:w="1526" w:type="dxa"/>
            <w:vAlign w:val="bottom"/>
          </w:tcPr>
          <w:p w14:paraId="22E97B82" w14:textId="77777777" w:rsidR="00A34802" w:rsidRPr="00495C58" w:rsidRDefault="00A34802">
            <w:pPr>
              <w:ind w:left="-107" w:right="-87"/>
              <w:rPr>
                <w:rFonts w:ascii="Browallia New" w:hAnsi="Browallia New" w:cs="Browallia New"/>
                <w:sz w:val="20"/>
                <w:szCs w:val="20"/>
                <w:lang w:val="en-GB"/>
              </w:rPr>
            </w:pPr>
            <w:r w:rsidRPr="00495C58">
              <w:rPr>
                <w:rFonts w:ascii="Browallia New" w:hAnsi="Browallia New" w:cs="Browallia New"/>
                <w:sz w:val="20"/>
                <w:szCs w:val="20"/>
                <w:cs/>
              </w:rPr>
              <w:t xml:space="preserve">   </w:t>
            </w:r>
            <w:r w:rsidRPr="00495C58">
              <w:rPr>
                <w:rFonts w:ascii="Browallia New" w:hAnsi="Browallia New" w:cs="Browallia New"/>
                <w:sz w:val="20"/>
                <w:szCs w:val="20"/>
                <w:lang w:val="en-GB"/>
              </w:rPr>
              <w:t>(over time)</w:t>
            </w:r>
          </w:p>
        </w:tc>
        <w:tc>
          <w:tcPr>
            <w:tcW w:w="877" w:type="dxa"/>
            <w:vAlign w:val="center"/>
          </w:tcPr>
          <w:p w14:paraId="7233E963" w14:textId="0AE7C882" w:rsidR="00A34802" w:rsidRPr="00495C58" w:rsidRDefault="00200B80" w:rsidP="00200B80">
            <w:pPr>
              <w:pBdr>
                <w:bottom w:val="single" w:sz="4" w:space="1" w:color="auto"/>
              </w:pBdr>
              <w:tabs>
                <w:tab w:val="clear" w:pos="454"/>
                <w:tab w:val="clear" w:pos="680"/>
                <w:tab w:val="left" w:pos="354"/>
                <w:tab w:val="decimal" w:pos="444"/>
              </w:tabs>
              <w:ind w:left="-43" w:right="-72"/>
              <w:jc w:val="center"/>
              <w:rPr>
                <w:rFonts w:ascii="Browallia New" w:hAnsi="Browallia New" w:cs="Browallia New"/>
                <w:sz w:val="20"/>
                <w:szCs w:val="20"/>
                <w:lang w:val="en-GB"/>
              </w:rPr>
            </w:pPr>
            <w:r w:rsidRPr="00495C58">
              <w:rPr>
                <w:rFonts w:ascii="Browallia New" w:hAnsi="Browallia New" w:cs="Browallia New"/>
                <w:snapToGrid w:val="0"/>
                <w:sz w:val="20"/>
                <w:szCs w:val="20"/>
                <w:lang w:eastAsia="th-TH"/>
              </w:rPr>
              <w:t xml:space="preserve">          -</w:t>
            </w:r>
          </w:p>
        </w:tc>
        <w:tc>
          <w:tcPr>
            <w:tcW w:w="884" w:type="dxa"/>
          </w:tcPr>
          <w:p w14:paraId="4C8D7FE3" w14:textId="2A52B4DD" w:rsidR="00A34802" w:rsidRPr="00495C58" w:rsidRDefault="00200B80">
            <w:pPr>
              <w:pBdr>
                <w:bottom w:val="single" w:sz="4" w:space="1" w:color="auto"/>
              </w:pBdr>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205,448 </w:t>
            </w:r>
          </w:p>
        </w:tc>
        <w:tc>
          <w:tcPr>
            <w:tcW w:w="884" w:type="dxa"/>
            <w:vAlign w:val="center"/>
          </w:tcPr>
          <w:p w14:paraId="6B700A4B" w14:textId="6909650E" w:rsidR="00A34802" w:rsidRPr="00495C58" w:rsidRDefault="00200B80" w:rsidP="00200B80">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z w:val="20"/>
                <w:szCs w:val="20"/>
                <w:lang w:val="en-GB"/>
              </w:rPr>
            </w:pPr>
            <w:r w:rsidRPr="00495C58">
              <w:rPr>
                <w:rFonts w:ascii="Browallia New" w:hAnsi="Browallia New" w:cs="Browallia New"/>
                <w:snapToGrid w:val="0"/>
                <w:sz w:val="20"/>
                <w:szCs w:val="20"/>
                <w:lang w:eastAsia="th-TH"/>
              </w:rPr>
              <w:t xml:space="preserve">          -</w:t>
            </w:r>
          </w:p>
        </w:tc>
        <w:tc>
          <w:tcPr>
            <w:tcW w:w="964" w:type="dxa"/>
            <w:vAlign w:val="center"/>
          </w:tcPr>
          <w:p w14:paraId="4447CF7D" w14:textId="6FE22E90" w:rsidR="00A34802" w:rsidRPr="00495C58" w:rsidRDefault="00200B80" w:rsidP="00200B80">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z w:val="20"/>
                <w:szCs w:val="20"/>
                <w:lang w:val="en-GB"/>
              </w:rPr>
            </w:pPr>
            <w:r w:rsidRPr="00495C58">
              <w:rPr>
                <w:rFonts w:ascii="Browallia New" w:hAnsi="Browallia New" w:cs="Browallia New"/>
                <w:snapToGrid w:val="0"/>
                <w:sz w:val="20"/>
                <w:szCs w:val="20"/>
                <w:lang w:eastAsia="th-TH"/>
              </w:rPr>
              <w:t xml:space="preserve">          -</w:t>
            </w:r>
          </w:p>
        </w:tc>
        <w:tc>
          <w:tcPr>
            <w:tcW w:w="884" w:type="dxa"/>
            <w:vAlign w:val="center"/>
          </w:tcPr>
          <w:p w14:paraId="11EFCC26" w14:textId="3B4948E9" w:rsidR="00A34802" w:rsidRPr="00495C58" w:rsidRDefault="00200B80" w:rsidP="00200B80">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z w:val="20"/>
                <w:szCs w:val="20"/>
                <w:lang w:val="en-GB"/>
              </w:rPr>
            </w:pPr>
            <w:r w:rsidRPr="00495C58">
              <w:rPr>
                <w:rFonts w:ascii="Browallia New" w:hAnsi="Browallia New" w:cs="Browallia New"/>
                <w:snapToGrid w:val="0"/>
                <w:sz w:val="20"/>
                <w:szCs w:val="20"/>
                <w:lang w:eastAsia="th-TH"/>
              </w:rPr>
              <w:t xml:space="preserve">          -</w:t>
            </w:r>
          </w:p>
        </w:tc>
        <w:tc>
          <w:tcPr>
            <w:tcW w:w="884" w:type="dxa"/>
          </w:tcPr>
          <w:p w14:paraId="37778A33" w14:textId="0E15E88B" w:rsidR="00A34802" w:rsidRPr="00495C58" w:rsidRDefault="00200B80">
            <w:pPr>
              <w:pBdr>
                <w:bottom w:val="single" w:sz="4" w:space="1" w:color="auto"/>
              </w:pBdr>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156,054 </w:t>
            </w:r>
          </w:p>
        </w:tc>
        <w:tc>
          <w:tcPr>
            <w:tcW w:w="884" w:type="dxa"/>
          </w:tcPr>
          <w:p w14:paraId="7FFD896F" w14:textId="7986C4CE" w:rsidR="00A34802" w:rsidRPr="00495C58" w:rsidRDefault="00200B80">
            <w:pPr>
              <w:pBdr>
                <w:bottom w:val="single" w:sz="4" w:space="1" w:color="auto"/>
              </w:pBdr>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361,502 </w:t>
            </w:r>
          </w:p>
        </w:tc>
        <w:tc>
          <w:tcPr>
            <w:tcW w:w="884" w:type="dxa"/>
          </w:tcPr>
          <w:p w14:paraId="3C8E6F65" w14:textId="42390866" w:rsidR="00A34802" w:rsidRPr="00495C58" w:rsidRDefault="00200B80">
            <w:pPr>
              <w:pBdr>
                <w:bottom w:val="single" w:sz="4" w:space="1" w:color="auto"/>
              </w:pBdr>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cs/>
                <w:lang w:eastAsia="th-TH"/>
              </w:rPr>
              <w:t>(</w:t>
            </w:r>
            <w:r w:rsidRPr="00495C58">
              <w:rPr>
                <w:rFonts w:ascii="Browallia New" w:hAnsi="Browallia New" w:cs="Browallia New"/>
                <w:snapToGrid w:val="0"/>
                <w:sz w:val="20"/>
                <w:szCs w:val="20"/>
                <w:lang w:eastAsia="th-TH"/>
              </w:rPr>
              <w:t>207,265</w:t>
            </w:r>
            <w:r w:rsidRPr="00495C58">
              <w:rPr>
                <w:rFonts w:ascii="Browallia New" w:hAnsi="Browallia New" w:cs="Browallia New"/>
                <w:snapToGrid w:val="0"/>
                <w:sz w:val="20"/>
                <w:szCs w:val="20"/>
                <w:cs/>
                <w:lang w:eastAsia="th-TH"/>
              </w:rPr>
              <w:t>)</w:t>
            </w:r>
            <w:r w:rsidRPr="00495C58">
              <w:rPr>
                <w:rFonts w:ascii="Browallia New" w:hAnsi="Browallia New" w:cs="Browallia New"/>
                <w:snapToGrid w:val="0"/>
                <w:sz w:val="20"/>
                <w:szCs w:val="20"/>
                <w:lang w:eastAsia="th-TH"/>
              </w:rPr>
              <w:t xml:space="preserve"> </w:t>
            </w:r>
          </w:p>
        </w:tc>
        <w:tc>
          <w:tcPr>
            <w:tcW w:w="884" w:type="dxa"/>
          </w:tcPr>
          <w:p w14:paraId="3F544A23" w14:textId="21040ABF" w:rsidR="00A34802" w:rsidRPr="00495C58" w:rsidRDefault="00200B80">
            <w:pPr>
              <w:pBdr>
                <w:bottom w:val="single" w:sz="4" w:space="1" w:color="auto"/>
              </w:pBdr>
              <w:tabs>
                <w:tab w:val="decimal" w:pos="749"/>
              </w:tabs>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154,237 </w:t>
            </w:r>
          </w:p>
        </w:tc>
      </w:tr>
      <w:tr w:rsidR="003F74F9" w:rsidRPr="00495C58" w14:paraId="2D2DF42C" w14:textId="77777777" w:rsidTr="00A34802">
        <w:trPr>
          <w:gridAfter w:val="1"/>
          <w:wAfter w:w="884" w:type="dxa"/>
          <w:trHeight w:val="53"/>
        </w:trPr>
        <w:tc>
          <w:tcPr>
            <w:tcW w:w="1526" w:type="dxa"/>
            <w:vAlign w:val="bottom"/>
          </w:tcPr>
          <w:p w14:paraId="48689E87" w14:textId="77777777" w:rsidR="003F74F9" w:rsidRPr="00495C58" w:rsidRDefault="003F74F9" w:rsidP="003F74F9">
            <w:pPr>
              <w:ind w:left="-107" w:right="-87"/>
              <w:rPr>
                <w:rFonts w:ascii="Browallia New" w:hAnsi="Browallia New" w:cs="Browallia New"/>
                <w:sz w:val="20"/>
                <w:szCs w:val="20"/>
                <w:cs/>
              </w:rPr>
            </w:pPr>
            <w:r w:rsidRPr="00495C58">
              <w:rPr>
                <w:rFonts w:ascii="Browallia New" w:hAnsi="Browallia New" w:cs="Browallia New"/>
                <w:sz w:val="20"/>
                <w:szCs w:val="20"/>
                <w:cs/>
              </w:rPr>
              <w:t>รวมรายได้</w:t>
            </w:r>
          </w:p>
        </w:tc>
        <w:tc>
          <w:tcPr>
            <w:tcW w:w="877" w:type="dxa"/>
          </w:tcPr>
          <w:p w14:paraId="70967AA8" w14:textId="6F7D023B" w:rsidR="003F74F9" w:rsidRPr="00495C58" w:rsidRDefault="003F74F9" w:rsidP="003F74F9">
            <w:pPr>
              <w:pBdr>
                <w:bottom w:val="single" w:sz="12" w:space="1" w:color="auto"/>
              </w:pBdr>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503,455 </w:t>
            </w:r>
          </w:p>
        </w:tc>
        <w:tc>
          <w:tcPr>
            <w:tcW w:w="884" w:type="dxa"/>
          </w:tcPr>
          <w:p w14:paraId="57EC6229" w14:textId="7DC21872" w:rsidR="003F74F9" w:rsidRPr="00495C58" w:rsidRDefault="003F74F9" w:rsidP="003F74F9">
            <w:pPr>
              <w:pBdr>
                <w:bottom w:val="single" w:sz="12" w:space="1" w:color="auto"/>
              </w:pBdr>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398,272 </w:t>
            </w:r>
          </w:p>
        </w:tc>
        <w:tc>
          <w:tcPr>
            <w:tcW w:w="884" w:type="dxa"/>
          </w:tcPr>
          <w:p w14:paraId="227EA4B9" w14:textId="5E021012" w:rsidR="003F74F9" w:rsidRPr="00495C58" w:rsidRDefault="003F74F9" w:rsidP="003F74F9">
            <w:pPr>
              <w:pBdr>
                <w:bottom w:val="single" w:sz="12" w:space="1" w:color="auto"/>
              </w:pBdr>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33,139 </w:t>
            </w:r>
          </w:p>
        </w:tc>
        <w:tc>
          <w:tcPr>
            <w:tcW w:w="964" w:type="dxa"/>
          </w:tcPr>
          <w:p w14:paraId="6F822146" w14:textId="0753403F" w:rsidR="003F74F9" w:rsidRPr="00495C58" w:rsidRDefault="003F74F9" w:rsidP="003F74F9">
            <w:pPr>
              <w:pBdr>
                <w:bottom w:val="single" w:sz="12" w:space="1" w:color="auto"/>
              </w:pBdr>
              <w:tabs>
                <w:tab w:val="decimal" w:pos="806"/>
              </w:tabs>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56,615 </w:t>
            </w:r>
          </w:p>
        </w:tc>
        <w:tc>
          <w:tcPr>
            <w:tcW w:w="884" w:type="dxa"/>
          </w:tcPr>
          <w:p w14:paraId="6E4372FD" w14:textId="315A7E20" w:rsidR="003F74F9" w:rsidRPr="00495C58" w:rsidRDefault="003F74F9" w:rsidP="003F74F9">
            <w:pPr>
              <w:pBdr>
                <w:bottom w:val="single" w:sz="12" w:space="1" w:color="auto"/>
              </w:pBdr>
              <w:tabs>
                <w:tab w:val="decimal" w:pos="806"/>
              </w:tabs>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1,514 </w:t>
            </w:r>
          </w:p>
        </w:tc>
        <w:tc>
          <w:tcPr>
            <w:tcW w:w="884" w:type="dxa"/>
          </w:tcPr>
          <w:p w14:paraId="2C9F37CB" w14:textId="1B69DBD5" w:rsidR="003F74F9" w:rsidRPr="00495C58" w:rsidRDefault="003F74F9" w:rsidP="003F74F9">
            <w:pPr>
              <w:pBdr>
                <w:bottom w:val="single" w:sz="12" w:space="1" w:color="auto"/>
              </w:pBdr>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306,768 </w:t>
            </w:r>
          </w:p>
        </w:tc>
        <w:tc>
          <w:tcPr>
            <w:tcW w:w="884" w:type="dxa"/>
          </w:tcPr>
          <w:p w14:paraId="732C1F2A" w14:textId="3026883E" w:rsidR="003F74F9" w:rsidRPr="00495C58" w:rsidRDefault="003F74F9" w:rsidP="003F74F9">
            <w:pPr>
              <w:pBdr>
                <w:bottom w:val="single" w:sz="12" w:space="1" w:color="auto"/>
              </w:pBdr>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1,299,763 </w:t>
            </w:r>
          </w:p>
        </w:tc>
        <w:tc>
          <w:tcPr>
            <w:tcW w:w="884" w:type="dxa"/>
          </w:tcPr>
          <w:p w14:paraId="7EB485D7" w14:textId="73072A63" w:rsidR="003F74F9" w:rsidRPr="00495C58" w:rsidRDefault="003F74F9" w:rsidP="003F74F9">
            <w:pPr>
              <w:pBdr>
                <w:bottom w:val="single" w:sz="12" w:space="1" w:color="auto"/>
              </w:pBdr>
              <w:tabs>
                <w:tab w:val="decimal" w:pos="821"/>
              </w:tabs>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(383,526) </w:t>
            </w:r>
          </w:p>
        </w:tc>
        <w:tc>
          <w:tcPr>
            <w:tcW w:w="884" w:type="dxa"/>
          </w:tcPr>
          <w:p w14:paraId="6E7F8569" w14:textId="05094D38" w:rsidR="003F74F9" w:rsidRPr="00495C58" w:rsidRDefault="003F74F9" w:rsidP="003F74F9">
            <w:pPr>
              <w:pBdr>
                <w:bottom w:val="single" w:sz="12" w:space="1" w:color="auto"/>
              </w:pBdr>
              <w:tabs>
                <w:tab w:val="decimal" w:pos="749"/>
              </w:tabs>
              <w:ind w:right="-87"/>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916,237 </w:t>
            </w:r>
          </w:p>
        </w:tc>
      </w:tr>
      <w:tr w:rsidR="00DD72C0" w:rsidRPr="00495C58" w14:paraId="29D9FBA9" w14:textId="77777777" w:rsidTr="00A34802">
        <w:trPr>
          <w:gridAfter w:val="1"/>
          <w:wAfter w:w="884" w:type="dxa"/>
          <w:trHeight w:val="53"/>
        </w:trPr>
        <w:tc>
          <w:tcPr>
            <w:tcW w:w="1526" w:type="dxa"/>
            <w:vAlign w:val="bottom"/>
          </w:tcPr>
          <w:p w14:paraId="778061E1" w14:textId="77777777" w:rsidR="00DD72C0" w:rsidRPr="00495C58" w:rsidRDefault="00DD72C0" w:rsidP="00DD72C0">
            <w:pPr>
              <w:ind w:left="-107" w:right="-87"/>
              <w:rPr>
                <w:rFonts w:ascii="Browallia New" w:hAnsi="Browallia New" w:cs="Browallia New"/>
                <w:sz w:val="20"/>
                <w:szCs w:val="20"/>
                <w:cs/>
              </w:rPr>
            </w:pPr>
          </w:p>
        </w:tc>
        <w:tc>
          <w:tcPr>
            <w:tcW w:w="877" w:type="dxa"/>
          </w:tcPr>
          <w:p w14:paraId="1337E595" w14:textId="77777777" w:rsidR="00DD72C0" w:rsidRPr="00495C58" w:rsidRDefault="00DD72C0" w:rsidP="00DD72C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626F4DE2" w14:textId="77777777" w:rsidR="00DD72C0" w:rsidRPr="00495C58" w:rsidRDefault="00DD72C0" w:rsidP="00DD72C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630BBF40" w14:textId="77777777" w:rsidR="00DD72C0" w:rsidRPr="00495C58" w:rsidRDefault="00DD72C0" w:rsidP="00DD72C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964" w:type="dxa"/>
          </w:tcPr>
          <w:p w14:paraId="54B4E685" w14:textId="77777777" w:rsidR="00DD72C0" w:rsidRPr="00495C58" w:rsidRDefault="00DD72C0" w:rsidP="00DD72C0">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tcPr>
          <w:p w14:paraId="3AFC6837" w14:textId="77777777" w:rsidR="00DD72C0" w:rsidRPr="00495C58" w:rsidRDefault="00DD72C0" w:rsidP="00DD72C0">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tcPr>
          <w:p w14:paraId="0036CF0A" w14:textId="77777777" w:rsidR="00DD72C0" w:rsidRPr="00495C58" w:rsidRDefault="00DD72C0" w:rsidP="00DD72C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51B169EE" w14:textId="77777777" w:rsidR="00DD72C0" w:rsidRPr="00495C58" w:rsidRDefault="00DD72C0" w:rsidP="00DD72C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1E39AB40" w14:textId="77777777" w:rsidR="00DD72C0" w:rsidRPr="00495C58" w:rsidRDefault="00DD72C0" w:rsidP="00DD72C0">
            <w:pPr>
              <w:tabs>
                <w:tab w:val="clear" w:pos="454"/>
                <w:tab w:val="clear" w:pos="680"/>
                <w:tab w:val="left" w:pos="354"/>
                <w:tab w:val="decimal" w:pos="444"/>
                <w:tab w:val="decimal" w:pos="821"/>
              </w:tabs>
              <w:ind w:right="-72"/>
              <w:jc w:val="right"/>
              <w:rPr>
                <w:rFonts w:ascii="Browallia New" w:hAnsi="Browallia New" w:cs="Browallia New"/>
                <w:snapToGrid w:val="0"/>
                <w:sz w:val="20"/>
                <w:szCs w:val="20"/>
                <w:cs/>
                <w:lang w:eastAsia="th-TH"/>
              </w:rPr>
            </w:pPr>
          </w:p>
        </w:tc>
        <w:tc>
          <w:tcPr>
            <w:tcW w:w="884" w:type="dxa"/>
          </w:tcPr>
          <w:p w14:paraId="256B8BAC" w14:textId="77777777" w:rsidR="00DD72C0" w:rsidRPr="00495C58" w:rsidRDefault="00DD72C0" w:rsidP="00DD72C0">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p>
        </w:tc>
      </w:tr>
      <w:tr w:rsidR="00171A28" w:rsidRPr="00495C58" w14:paraId="49AC436A" w14:textId="77777777" w:rsidTr="00A34802">
        <w:trPr>
          <w:gridAfter w:val="1"/>
          <w:wAfter w:w="884" w:type="dxa"/>
          <w:trHeight w:val="64"/>
        </w:trPr>
        <w:tc>
          <w:tcPr>
            <w:tcW w:w="1526" w:type="dxa"/>
            <w:vAlign w:val="bottom"/>
          </w:tcPr>
          <w:p w14:paraId="4940487B" w14:textId="77777777" w:rsidR="00171A28" w:rsidRPr="00495C58" w:rsidRDefault="00171A28">
            <w:pPr>
              <w:ind w:left="-104"/>
              <w:jc w:val="thaiDistribute"/>
              <w:rPr>
                <w:rFonts w:ascii="Browallia New" w:hAnsi="Browallia New" w:cs="Browallia New"/>
                <w:snapToGrid w:val="0"/>
                <w:spacing w:val="-4"/>
                <w:sz w:val="20"/>
                <w:szCs w:val="20"/>
                <w:cs/>
                <w:lang w:val="en-GB" w:eastAsia="th-TH"/>
              </w:rPr>
            </w:pPr>
          </w:p>
        </w:tc>
        <w:tc>
          <w:tcPr>
            <w:tcW w:w="8029" w:type="dxa"/>
            <w:gridSpan w:val="9"/>
            <w:vAlign w:val="bottom"/>
          </w:tcPr>
          <w:p w14:paraId="422968F4" w14:textId="77777777" w:rsidR="00171A28" w:rsidRPr="00495C58" w:rsidRDefault="00171A28">
            <w:pPr>
              <w:pStyle w:val="a9"/>
              <w:ind w:right="-72"/>
              <w:jc w:val="right"/>
              <w:rPr>
                <w:rFonts w:ascii="Browallia New" w:hAnsi="Browallia New" w:cs="Browallia New"/>
                <w:b/>
                <w:bCs/>
                <w:color w:val="000000"/>
                <w:spacing w:val="-4"/>
                <w:sz w:val="20"/>
                <w:szCs w:val="20"/>
                <w:cs/>
                <w:lang w:val="th-TH"/>
              </w:rPr>
            </w:pPr>
            <w:r w:rsidRPr="00495C58">
              <w:rPr>
                <w:rFonts w:ascii="Browallia New" w:hAnsi="Browallia New" w:cs="Browallia New"/>
                <w:b/>
                <w:bCs/>
                <w:color w:val="000000"/>
                <w:spacing w:val="-4"/>
                <w:sz w:val="20"/>
                <w:szCs w:val="20"/>
                <w:cs/>
                <w:lang w:val="th-TH"/>
              </w:rPr>
              <w:t>(หน่วย : พันบาท)</w:t>
            </w:r>
          </w:p>
        </w:tc>
      </w:tr>
      <w:tr w:rsidR="00171A28" w:rsidRPr="00495C58" w14:paraId="16BA1DE8" w14:textId="77777777" w:rsidTr="00A34802">
        <w:trPr>
          <w:gridAfter w:val="1"/>
          <w:wAfter w:w="884" w:type="dxa"/>
          <w:trHeight w:val="64"/>
        </w:trPr>
        <w:tc>
          <w:tcPr>
            <w:tcW w:w="1526" w:type="dxa"/>
            <w:vAlign w:val="bottom"/>
          </w:tcPr>
          <w:p w14:paraId="70A30D20" w14:textId="77777777" w:rsidR="00171A28" w:rsidRPr="00495C58" w:rsidRDefault="00171A28">
            <w:pPr>
              <w:ind w:left="-104"/>
              <w:jc w:val="thaiDistribute"/>
              <w:rPr>
                <w:rFonts w:ascii="Browallia New" w:hAnsi="Browallia New" w:cs="Browallia New"/>
                <w:snapToGrid w:val="0"/>
                <w:spacing w:val="-4"/>
                <w:sz w:val="20"/>
                <w:szCs w:val="20"/>
                <w:cs/>
                <w:lang w:val="en-GB" w:eastAsia="th-TH"/>
              </w:rPr>
            </w:pPr>
          </w:p>
        </w:tc>
        <w:tc>
          <w:tcPr>
            <w:tcW w:w="8029" w:type="dxa"/>
            <w:gridSpan w:val="9"/>
            <w:vAlign w:val="bottom"/>
          </w:tcPr>
          <w:p w14:paraId="3A3B79BD" w14:textId="77777777" w:rsidR="00171A28" w:rsidRPr="00495C58" w:rsidRDefault="00171A28">
            <w:pPr>
              <w:pStyle w:val="a9"/>
              <w:pBdr>
                <w:bottom w:val="single" w:sz="4" w:space="1" w:color="auto"/>
              </w:pBdr>
              <w:ind w:right="-72"/>
              <w:jc w:val="center"/>
              <w:rPr>
                <w:rFonts w:ascii="Browallia New" w:hAnsi="Browallia New" w:cs="Browallia New"/>
                <w:b/>
                <w:bCs/>
                <w:color w:val="000000"/>
                <w:spacing w:val="-4"/>
                <w:sz w:val="20"/>
                <w:szCs w:val="20"/>
                <w:cs/>
                <w:lang w:val="th-TH"/>
              </w:rPr>
            </w:pPr>
            <w:r w:rsidRPr="00495C58">
              <w:rPr>
                <w:rFonts w:ascii="Browallia New" w:hAnsi="Browallia New" w:cs="Browallia New"/>
                <w:b/>
                <w:bCs/>
                <w:color w:val="000000"/>
                <w:spacing w:val="-4"/>
                <w:sz w:val="20"/>
                <w:szCs w:val="20"/>
                <w:cs/>
                <w:lang w:val="th-TH"/>
              </w:rPr>
              <w:t>ข้อมูลทางการเงินรวม</w:t>
            </w:r>
          </w:p>
        </w:tc>
      </w:tr>
      <w:tr w:rsidR="00171A28" w:rsidRPr="00495C58" w14:paraId="302CD972" w14:textId="77777777" w:rsidTr="00A34802">
        <w:trPr>
          <w:gridAfter w:val="1"/>
          <w:wAfter w:w="884" w:type="dxa"/>
          <w:trHeight w:val="63"/>
        </w:trPr>
        <w:tc>
          <w:tcPr>
            <w:tcW w:w="1526" w:type="dxa"/>
            <w:vAlign w:val="bottom"/>
          </w:tcPr>
          <w:p w14:paraId="7D1A0360" w14:textId="77777777" w:rsidR="00171A28" w:rsidRPr="00495C58" w:rsidRDefault="00171A28">
            <w:pPr>
              <w:spacing w:before="16"/>
              <w:ind w:left="-104"/>
              <w:jc w:val="thaiDistribute"/>
              <w:rPr>
                <w:rFonts w:ascii="Browallia New" w:hAnsi="Browallia New" w:cs="Browallia New"/>
                <w:snapToGrid w:val="0"/>
                <w:spacing w:val="-4"/>
                <w:sz w:val="20"/>
                <w:szCs w:val="20"/>
                <w:cs/>
                <w:lang w:val="en-GB" w:eastAsia="th-TH"/>
              </w:rPr>
            </w:pPr>
          </w:p>
        </w:tc>
        <w:tc>
          <w:tcPr>
            <w:tcW w:w="8029" w:type="dxa"/>
            <w:gridSpan w:val="9"/>
            <w:vAlign w:val="bottom"/>
          </w:tcPr>
          <w:p w14:paraId="6A007F9F" w14:textId="3C516E16" w:rsidR="00171A28" w:rsidRPr="00495C58" w:rsidRDefault="00171A28">
            <w:pPr>
              <w:pStyle w:val="a9"/>
              <w:pBdr>
                <w:bottom w:val="single" w:sz="4" w:space="1" w:color="auto"/>
              </w:pBdr>
              <w:spacing w:before="16"/>
              <w:ind w:left="11520" w:right="-72" w:hanging="11520"/>
              <w:jc w:val="center"/>
              <w:rPr>
                <w:rFonts w:ascii="Browallia New" w:hAnsi="Browallia New" w:cs="Browallia New"/>
                <w:b/>
                <w:bCs/>
                <w:spacing w:val="-4"/>
                <w:sz w:val="20"/>
                <w:szCs w:val="20"/>
                <w:cs/>
                <w:lang w:val="th-TH"/>
              </w:rPr>
            </w:pPr>
            <w:r w:rsidRPr="00495C58">
              <w:rPr>
                <w:rFonts w:ascii="Browallia New" w:hAnsi="Browallia New" w:cs="Browallia New"/>
                <w:b/>
                <w:bCs/>
                <w:sz w:val="20"/>
                <w:szCs w:val="20"/>
                <w:cs/>
              </w:rPr>
              <w:t xml:space="preserve">ณ </w:t>
            </w:r>
            <w:r w:rsidRPr="00495C58">
              <w:rPr>
                <w:rFonts w:ascii="Browallia New" w:hAnsi="Browallia New" w:cs="Browallia New"/>
                <w:b/>
                <w:bCs/>
                <w:sz w:val="20"/>
                <w:szCs w:val="20"/>
                <w:cs/>
                <w:lang w:val="th-TH"/>
              </w:rPr>
              <w:t xml:space="preserve">วันที่ </w:t>
            </w:r>
            <w:r w:rsidR="00016D93" w:rsidRPr="00495C58">
              <w:rPr>
                <w:rFonts w:ascii="Browallia New" w:hAnsi="Browallia New" w:cs="Browallia New"/>
                <w:b/>
                <w:bCs/>
                <w:sz w:val="20"/>
                <w:szCs w:val="20"/>
                <w:lang w:val="en-GB"/>
              </w:rPr>
              <w:t xml:space="preserve">31 </w:t>
            </w:r>
            <w:r w:rsidR="00016D93" w:rsidRPr="00495C58">
              <w:rPr>
                <w:rFonts w:ascii="Browallia New" w:hAnsi="Browallia New" w:cs="Browallia New" w:hint="cs"/>
                <w:b/>
                <w:bCs/>
                <w:sz w:val="20"/>
                <w:szCs w:val="20"/>
                <w:cs/>
                <w:lang w:val="en-GB"/>
              </w:rPr>
              <w:t>ธันวาคม</w:t>
            </w:r>
            <w:r w:rsidRPr="00495C58">
              <w:rPr>
                <w:rFonts w:ascii="Browallia New" w:hAnsi="Browallia New" w:cs="Browallia New"/>
                <w:b/>
                <w:bCs/>
                <w:sz w:val="20"/>
                <w:szCs w:val="20"/>
                <w:cs/>
                <w:lang w:val="th-TH"/>
              </w:rPr>
              <w:t xml:space="preserve"> </w:t>
            </w:r>
            <w:r w:rsidRPr="00495C58">
              <w:rPr>
                <w:rFonts w:ascii="Browallia New" w:hAnsi="Browallia New" w:cs="Browallia New"/>
                <w:b/>
                <w:bCs/>
                <w:sz w:val="20"/>
                <w:szCs w:val="20"/>
                <w:lang w:val="en-GB"/>
              </w:rPr>
              <w:t>256</w:t>
            </w:r>
            <w:r w:rsidRPr="00495C58">
              <w:rPr>
                <w:rFonts w:ascii="Browallia New" w:hAnsi="Browallia New" w:cs="Browallia New"/>
                <w:b/>
                <w:bCs/>
                <w:sz w:val="20"/>
                <w:szCs w:val="20"/>
              </w:rPr>
              <w:t>8</w:t>
            </w:r>
          </w:p>
        </w:tc>
      </w:tr>
      <w:tr w:rsidR="00171A28" w:rsidRPr="00495C58" w14:paraId="2CB36313" w14:textId="77777777" w:rsidTr="00A34802">
        <w:trPr>
          <w:gridAfter w:val="1"/>
          <w:wAfter w:w="884" w:type="dxa"/>
          <w:trHeight w:val="63"/>
        </w:trPr>
        <w:tc>
          <w:tcPr>
            <w:tcW w:w="1526" w:type="dxa"/>
            <w:vAlign w:val="bottom"/>
          </w:tcPr>
          <w:p w14:paraId="439EA65B" w14:textId="77777777" w:rsidR="00171A28" w:rsidRPr="00495C58" w:rsidRDefault="00171A28">
            <w:pPr>
              <w:ind w:left="-104"/>
              <w:jc w:val="thaiDistribute"/>
              <w:rPr>
                <w:rFonts w:ascii="Browallia New" w:hAnsi="Browallia New" w:cs="Browallia New"/>
                <w:snapToGrid w:val="0"/>
                <w:spacing w:val="-4"/>
                <w:sz w:val="20"/>
                <w:szCs w:val="20"/>
                <w:lang w:val="en-GB" w:eastAsia="th-TH"/>
              </w:rPr>
            </w:pPr>
          </w:p>
        </w:tc>
        <w:tc>
          <w:tcPr>
            <w:tcW w:w="877" w:type="dxa"/>
            <w:vAlign w:val="bottom"/>
          </w:tcPr>
          <w:p w14:paraId="3860D6E3" w14:textId="77777777" w:rsidR="00171A28" w:rsidRPr="00495C58" w:rsidRDefault="00171A28">
            <w:pPr>
              <w:pStyle w:val="a9"/>
              <w:tabs>
                <w:tab w:val="right" w:pos="624"/>
              </w:tabs>
              <w:ind w:left="-105" w:right="-72"/>
              <w:jc w:val="center"/>
              <w:rPr>
                <w:rFonts w:ascii="Browallia New" w:hAnsi="Browallia New" w:cs="Browallia New"/>
                <w:b/>
                <w:bCs/>
                <w:snapToGrid w:val="0"/>
                <w:color w:val="000000"/>
                <w:spacing w:val="-4"/>
                <w:sz w:val="20"/>
                <w:szCs w:val="20"/>
                <w:lang w:val="en-GB" w:eastAsia="th-TH"/>
              </w:rPr>
            </w:pPr>
            <w:r w:rsidRPr="00495C58">
              <w:rPr>
                <w:rFonts w:ascii="Browallia New" w:hAnsi="Browallia New" w:cs="Browallia New"/>
                <w:b/>
                <w:bCs/>
                <w:snapToGrid w:val="0"/>
                <w:color w:val="000000"/>
                <w:spacing w:val="-4"/>
                <w:sz w:val="20"/>
                <w:szCs w:val="20"/>
                <w:cs/>
                <w:lang w:eastAsia="th-TH"/>
              </w:rPr>
              <w:t>ธุรกิจ</w:t>
            </w:r>
            <w:r w:rsidRPr="00495C58">
              <w:rPr>
                <w:rFonts w:ascii="Browallia New" w:hAnsi="Browallia New" w:cs="Browallia New"/>
                <w:b/>
                <w:bCs/>
                <w:color w:val="000000"/>
                <w:spacing w:val="-4"/>
                <w:sz w:val="20"/>
                <w:szCs w:val="20"/>
                <w:cs/>
              </w:rPr>
              <w:t>พาณิชย์</w:t>
            </w:r>
          </w:p>
        </w:tc>
        <w:tc>
          <w:tcPr>
            <w:tcW w:w="884" w:type="dxa"/>
            <w:vAlign w:val="bottom"/>
          </w:tcPr>
          <w:p w14:paraId="76209688" w14:textId="77777777" w:rsidR="00171A28" w:rsidRPr="00495C58" w:rsidRDefault="00171A28">
            <w:pPr>
              <w:pStyle w:val="a9"/>
              <w:tabs>
                <w:tab w:val="right" w:pos="778"/>
              </w:tabs>
              <w:ind w:left="-43" w:right="-72"/>
              <w:jc w:val="center"/>
              <w:rPr>
                <w:rFonts w:ascii="Browallia New" w:hAnsi="Browallia New" w:cs="Browallia New"/>
                <w:b/>
                <w:bCs/>
                <w:snapToGrid w:val="0"/>
                <w:color w:val="000000"/>
                <w:spacing w:val="-4"/>
                <w:sz w:val="20"/>
                <w:szCs w:val="20"/>
                <w:cs/>
                <w:lang w:eastAsia="th-TH"/>
              </w:rPr>
            </w:pPr>
          </w:p>
        </w:tc>
        <w:tc>
          <w:tcPr>
            <w:tcW w:w="884" w:type="dxa"/>
            <w:vAlign w:val="bottom"/>
          </w:tcPr>
          <w:p w14:paraId="5B3BD7F7" w14:textId="77777777" w:rsidR="00171A28" w:rsidRPr="00495C58" w:rsidRDefault="00171A28">
            <w:pPr>
              <w:pStyle w:val="a9"/>
              <w:tabs>
                <w:tab w:val="right" w:pos="675"/>
                <w:tab w:val="right" w:pos="778"/>
              </w:tabs>
              <w:ind w:left="-43" w:right="-72"/>
              <w:jc w:val="center"/>
              <w:rPr>
                <w:rFonts w:ascii="Browallia New" w:hAnsi="Browallia New" w:cs="Browallia New"/>
                <w:b/>
                <w:bCs/>
                <w:color w:val="000000"/>
                <w:spacing w:val="-4"/>
                <w:sz w:val="20"/>
                <w:szCs w:val="20"/>
                <w:cs/>
              </w:rPr>
            </w:pPr>
          </w:p>
        </w:tc>
        <w:tc>
          <w:tcPr>
            <w:tcW w:w="964" w:type="dxa"/>
            <w:vAlign w:val="bottom"/>
          </w:tcPr>
          <w:p w14:paraId="21D9029D" w14:textId="77777777" w:rsidR="00171A28" w:rsidRPr="00495C58" w:rsidRDefault="00171A28">
            <w:pPr>
              <w:pStyle w:val="a9"/>
              <w:tabs>
                <w:tab w:val="right" w:pos="778"/>
              </w:tabs>
              <w:ind w:right="-72"/>
              <w:jc w:val="center"/>
              <w:rPr>
                <w:rFonts w:ascii="Browallia New" w:hAnsi="Browallia New" w:cs="Browallia New"/>
                <w:b/>
                <w:bCs/>
                <w:snapToGrid w:val="0"/>
                <w:color w:val="000000"/>
                <w:spacing w:val="-4"/>
                <w:sz w:val="20"/>
                <w:szCs w:val="20"/>
                <w:cs/>
                <w:lang w:val="en-GB" w:eastAsia="th-TH"/>
              </w:rPr>
            </w:pPr>
            <w:r w:rsidRPr="00495C58">
              <w:rPr>
                <w:rFonts w:ascii="Browallia New" w:hAnsi="Browallia New" w:cs="Browallia New"/>
                <w:b/>
                <w:bCs/>
                <w:snapToGrid w:val="0"/>
                <w:color w:val="000000"/>
                <w:spacing w:val="-4"/>
                <w:sz w:val="20"/>
                <w:szCs w:val="20"/>
                <w:cs/>
                <w:lang w:val="en-GB" w:eastAsia="th-TH"/>
              </w:rPr>
              <w:t>ธุรกิจ</w:t>
            </w:r>
            <w:r w:rsidRPr="00495C58">
              <w:rPr>
                <w:rFonts w:ascii="Browallia New" w:hAnsi="Browallia New" w:cs="Browallia New"/>
                <w:b/>
                <w:bCs/>
                <w:snapToGrid w:val="0"/>
                <w:color w:val="000000"/>
                <w:spacing w:val="-4"/>
                <w:sz w:val="20"/>
                <w:szCs w:val="20"/>
                <w:cs/>
                <w:lang w:val="en-GB" w:eastAsia="th-TH"/>
              </w:rPr>
              <w:br/>
              <w:t>รับจ้างและ</w:t>
            </w:r>
          </w:p>
        </w:tc>
        <w:tc>
          <w:tcPr>
            <w:tcW w:w="884" w:type="dxa"/>
            <w:vAlign w:val="bottom"/>
          </w:tcPr>
          <w:p w14:paraId="1D45F962" w14:textId="77777777" w:rsidR="00171A28" w:rsidRPr="00495C58" w:rsidRDefault="00171A28">
            <w:pPr>
              <w:pStyle w:val="a9"/>
              <w:tabs>
                <w:tab w:val="right" w:pos="778"/>
              </w:tabs>
              <w:ind w:right="-72"/>
              <w:jc w:val="center"/>
              <w:rPr>
                <w:rFonts w:ascii="Browallia New" w:hAnsi="Browallia New" w:cs="Browallia New"/>
                <w:b/>
                <w:bCs/>
                <w:color w:val="000000"/>
                <w:spacing w:val="-4"/>
                <w:sz w:val="20"/>
                <w:szCs w:val="20"/>
                <w:cs/>
              </w:rPr>
            </w:pPr>
            <w:r w:rsidRPr="00495C58">
              <w:rPr>
                <w:rFonts w:ascii="Browallia New" w:hAnsi="Browallia New" w:cs="Browallia New"/>
                <w:b/>
                <w:bCs/>
                <w:color w:val="000000"/>
                <w:spacing w:val="-4"/>
                <w:sz w:val="20"/>
                <w:szCs w:val="20"/>
                <w:cs/>
              </w:rPr>
              <w:t>ธุรกิจสินทรัพย์</w:t>
            </w:r>
          </w:p>
        </w:tc>
        <w:tc>
          <w:tcPr>
            <w:tcW w:w="884" w:type="dxa"/>
            <w:vAlign w:val="bottom"/>
          </w:tcPr>
          <w:p w14:paraId="207CEEDC" w14:textId="77777777" w:rsidR="00171A28" w:rsidRPr="00495C58" w:rsidRDefault="00171A28">
            <w:pPr>
              <w:pStyle w:val="a9"/>
              <w:tabs>
                <w:tab w:val="right" w:pos="651"/>
              </w:tabs>
              <w:ind w:left="-43" w:right="-72"/>
              <w:jc w:val="center"/>
              <w:rPr>
                <w:rFonts w:ascii="Browallia New" w:hAnsi="Browallia New" w:cs="Browallia New"/>
                <w:b/>
                <w:bCs/>
                <w:color w:val="000000"/>
                <w:spacing w:val="-4"/>
                <w:sz w:val="20"/>
                <w:szCs w:val="20"/>
                <w:cs/>
              </w:rPr>
            </w:pPr>
            <w:r w:rsidRPr="00495C58">
              <w:rPr>
                <w:rFonts w:ascii="Browallia New" w:hAnsi="Browallia New" w:cs="Browallia New"/>
                <w:b/>
                <w:bCs/>
                <w:snapToGrid w:val="0"/>
                <w:color w:val="000000"/>
                <w:spacing w:val="-4"/>
                <w:sz w:val="20"/>
                <w:szCs w:val="20"/>
                <w:cs/>
                <w:lang w:eastAsia="th-TH"/>
              </w:rPr>
              <w:t>ธุรกิจบริการ</w:t>
            </w:r>
          </w:p>
        </w:tc>
        <w:tc>
          <w:tcPr>
            <w:tcW w:w="884" w:type="dxa"/>
            <w:vAlign w:val="bottom"/>
          </w:tcPr>
          <w:p w14:paraId="73E4219F" w14:textId="77777777" w:rsidR="00171A28" w:rsidRPr="00495C58" w:rsidRDefault="00171A28">
            <w:pPr>
              <w:pStyle w:val="a9"/>
              <w:tabs>
                <w:tab w:val="right" w:pos="778"/>
              </w:tabs>
              <w:ind w:left="-43" w:right="-72"/>
              <w:jc w:val="center"/>
              <w:rPr>
                <w:rFonts w:ascii="Browallia New" w:hAnsi="Browallia New" w:cs="Browallia New"/>
                <w:b/>
                <w:bCs/>
                <w:color w:val="000000"/>
                <w:spacing w:val="-4"/>
                <w:sz w:val="20"/>
                <w:szCs w:val="20"/>
                <w:cs/>
              </w:rPr>
            </w:pPr>
          </w:p>
        </w:tc>
        <w:tc>
          <w:tcPr>
            <w:tcW w:w="884" w:type="dxa"/>
            <w:vAlign w:val="bottom"/>
          </w:tcPr>
          <w:p w14:paraId="11EAB757" w14:textId="77777777" w:rsidR="00171A28" w:rsidRPr="00495C58" w:rsidRDefault="00171A28">
            <w:pPr>
              <w:pStyle w:val="a9"/>
              <w:tabs>
                <w:tab w:val="right" w:pos="778"/>
              </w:tabs>
              <w:ind w:left="-43" w:right="-72"/>
              <w:jc w:val="center"/>
              <w:rPr>
                <w:rFonts w:ascii="Browallia New" w:hAnsi="Browallia New" w:cs="Browallia New"/>
                <w:b/>
                <w:bCs/>
                <w:color w:val="000000"/>
                <w:spacing w:val="-4"/>
                <w:sz w:val="20"/>
                <w:szCs w:val="20"/>
                <w:cs/>
              </w:rPr>
            </w:pPr>
            <w:r w:rsidRPr="00495C58">
              <w:rPr>
                <w:rFonts w:ascii="Browallia New" w:hAnsi="Browallia New" w:cs="Browallia New"/>
                <w:b/>
                <w:bCs/>
                <w:color w:val="000000"/>
                <w:spacing w:val="-6"/>
                <w:sz w:val="20"/>
                <w:szCs w:val="20"/>
                <w:cs/>
              </w:rPr>
              <w:t>รายการ</w:t>
            </w:r>
          </w:p>
        </w:tc>
        <w:tc>
          <w:tcPr>
            <w:tcW w:w="884" w:type="dxa"/>
          </w:tcPr>
          <w:p w14:paraId="748851B4" w14:textId="77777777" w:rsidR="00171A28" w:rsidRPr="00495C58" w:rsidRDefault="00171A28">
            <w:pPr>
              <w:pStyle w:val="a9"/>
              <w:tabs>
                <w:tab w:val="right" w:pos="778"/>
              </w:tabs>
              <w:ind w:left="-43" w:right="-72"/>
              <w:jc w:val="center"/>
              <w:rPr>
                <w:rFonts w:ascii="Browallia New" w:hAnsi="Browallia New" w:cs="Browallia New"/>
                <w:b/>
                <w:bCs/>
                <w:color w:val="000000"/>
                <w:spacing w:val="-4"/>
                <w:sz w:val="20"/>
                <w:szCs w:val="20"/>
                <w:cs/>
              </w:rPr>
            </w:pPr>
          </w:p>
        </w:tc>
      </w:tr>
      <w:tr w:rsidR="00171A28" w:rsidRPr="00495C58" w14:paraId="57E85038" w14:textId="77777777" w:rsidTr="00A34802">
        <w:trPr>
          <w:gridAfter w:val="1"/>
          <w:wAfter w:w="884" w:type="dxa"/>
          <w:trHeight w:val="63"/>
        </w:trPr>
        <w:tc>
          <w:tcPr>
            <w:tcW w:w="1526" w:type="dxa"/>
            <w:vAlign w:val="bottom"/>
          </w:tcPr>
          <w:p w14:paraId="78EC8CF7" w14:textId="77777777" w:rsidR="00171A28" w:rsidRPr="00495C58" w:rsidRDefault="00171A28">
            <w:pPr>
              <w:ind w:left="-104"/>
              <w:jc w:val="thaiDistribute"/>
              <w:rPr>
                <w:rFonts w:ascii="Browallia New" w:hAnsi="Browallia New" w:cs="Browallia New"/>
                <w:snapToGrid w:val="0"/>
                <w:spacing w:val="-4"/>
                <w:sz w:val="20"/>
                <w:szCs w:val="20"/>
                <w:lang w:val="en-GB" w:eastAsia="th-TH"/>
              </w:rPr>
            </w:pPr>
          </w:p>
        </w:tc>
        <w:tc>
          <w:tcPr>
            <w:tcW w:w="877" w:type="dxa"/>
            <w:vAlign w:val="bottom"/>
          </w:tcPr>
          <w:p w14:paraId="25E8E15C" w14:textId="77777777" w:rsidR="00171A28" w:rsidRPr="00495C58" w:rsidRDefault="00171A28">
            <w:pPr>
              <w:pStyle w:val="a9"/>
              <w:pBdr>
                <w:bottom w:val="single" w:sz="4" w:space="1" w:color="auto"/>
              </w:pBdr>
              <w:tabs>
                <w:tab w:val="right" w:pos="624"/>
              </w:tabs>
              <w:ind w:left="-105" w:right="-72"/>
              <w:jc w:val="center"/>
              <w:rPr>
                <w:rFonts w:ascii="Browallia New" w:hAnsi="Browallia New" w:cs="Browallia New"/>
                <w:b/>
                <w:bCs/>
                <w:color w:val="000000"/>
                <w:spacing w:val="-4"/>
                <w:sz w:val="20"/>
                <w:szCs w:val="20"/>
                <w:cs/>
              </w:rPr>
            </w:pPr>
            <w:r w:rsidRPr="00495C58">
              <w:rPr>
                <w:rFonts w:ascii="Browallia New" w:hAnsi="Browallia New" w:cs="Browallia New"/>
                <w:b/>
                <w:bCs/>
                <w:color w:val="000000"/>
                <w:spacing w:val="-4"/>
                <w:sz w:val="20"/>
                <w:szCs w:val="20"/>
                <w:cs/>
              </w:rPr>
              <w:t>หลายช่องทาง</w:t>
            </w:r>
          </w:p>
        </w:tc>
        <w:tc>
          <w:tcPr>
            <w:tcW w:w="884" w:type="dxa"/>
            <w:vAlign w:val="bottom"/>
          </w:tcPr>
          <w:p w14:paraId="721A4330" w14:textId="77777777" w:rsidR="00171A28" w:rsidRPr="00495C58" w:rsidRDefault="00171A28">
            <w:pPr>
              <w:pStyle w:val="a9"/>
              <w:pBdr>
                <w:bottom w:val="single" w:sz="4" w:space="1" w:color="auto"/>
              </w:pBdr>
              <w:tabs>
                <w:tab w:val="right" w:pos="656"/>
              </w:tabs>
              <w:ind w:left="-43" w:right="-72"/>
              <w:jc w:val="center"/>
              <w:rPr>
                <w:rFonts w:ascii="Browallia New" w:hAnsi="Browallia New" w:cs="Browallia New"/>
                <w:b/>
                <w:bCs/>
                <w:snapToGrid w:val="0"/>
                <w:color w:val="000000"/>
                <w:spacing w:val="-4"/>
                <w:sz w:val="20"/>
                <w:szCs w:val="20"/>
                <w:cs/>
                <w:lang w:eastAsia="th-TH"/>
              </w:rPr>
            </w:pPr>
            <w:r w:rsidRPr="00495C58">
              <w:rPr>
                <w:rFonts w:ascii="Browallia New" w:hAnsi="Browallia New" w:cs="Browallia New"/>
                <w:b/>
                <w:bCs/>
                <w:snapToGrid w:val="0"/>
                <w:color w:val="000000"/>
                <w:spacing w:val="-4"/>
                <w:sz w:val="20"/>
                <w:szCs w:val="20"/>
                <w:cs/>
                <w:lang w:eastAsia="th-TH"/>
              </w:rPr>
              <w:t>ธุรกิจสื่อ</w:t>
            </w:r>
          </w:p>
        </w:tc>
        <w:tc>
          <w:tcPr>
            <w:tcW w:w="884" w:type="dxa"/>
            <w:vAlign w:val="bottom"/>
          </w:tcPr>
          <w:p w14:paraId="74906E30" w14:textId="77777777" w:rsidR="00171A28" w:rsidRPr="00495C58" w:rsidRDefault="00171A28">
            <w:pPr>
              <w:pStyle w:val="a9"/>
              <w:pBdr>
                <w:bottom w:val="single" w:sz="4" w:space="1" w:color="auto"/>
              </w:pBdr>
              <w:tabs>
                <w:tab w:val="right" w:pos="554"/>
              </w:tabs>
              <w:ind w:left="-43" w:right="-72"/>
              <w:jc w:val="center"/>
              <w:rPr>
                <w:rFonts w:ascii="Browallia New" w:hAnsi="Browallia New" w:cs="Browallia New"/>
                <w:b/>
                <w:bCs/>
                <w:color w:val="000000"/>
                <w:spacing w:val="-4"/>
                <w:sz w:val="20"/>
                <w:szCs w:val="20"/>
                <w:cs/>
              </w:rPr>
            </w:pPr>
            <w:r w:rsidRPr="00495C58">
              <w:rPr>
                <w:rFonts w:ascii="Browallia New" w:hAnsi="Browallia New" w:cs="Browallia New"/>
                <w:b/>
                <w:bCs/>
                <w:snapToGrid w:val="0"/>
                <w:color w:val="000000"/>
                <w:spacing w:val="-4"/>
                <w:sz w:val="20"/>
                <w:szCs w:val="20"/>
                <w:cs/>
                <w:lang w:eastAsia="th-TH"/>
              </w:rPr>
              <w:t>ธุรกิจเพลง</w:t>
            </w:r>
          </w:p>
        </w:tc>
        <w:tc>
          <w:tcPr>
            <w:tcW w:w="964" w:type="dxa"/>
            <w:vAlign w:val="bottom"/>
          </w:tcPr>
          <w:p w14:paraId="63E01B0D" w14:textId="77777777" w:rsidR="00171A28" w:rsidRPr="00495C58" w:rsidRDefault="00171A28">
            <w:pPr>
              <w:pStyle w:val="a9"/>
              <w:pBdr>
                <w:bottom w:val="single" w:sz="4" w:space="1" w:color="auto"/>
              </w:pBdr>
              <w:tabs>
                <w:tab w:val="right" w:pos="778"/>
              </w:tabs>
              <w:ind w:right="-72"/>
              <w:jc w:val="center"/>
              <w:rPr>
                <w:rFonts w:ascii="Browallia New" w:hAnsi="Browallia New" w:cs="Browallia New"/>
                <w:b/>
                <w:bCs/>
                <w:snapToGrid w:val="0"/>
                <w:color w:val="000000"/>
                <w:spacing w:val="-4"/>
                <w:sz w:val="20"/>
                <w:szCs w:val="20"/>
                <w:cs/>
                <w:lang w:val="en-GB" w:eastAsia="th-TH"/>
              </w:rPr>
            </w:pPr>
            <w:r w:rsidRPr="00495C58">
              <w:rPr>
                <w:rFonts w:ascii="Browallia New" w:hAnsi="Browallia New" w:cs="Browallia New"/>
                <w:b/>
                <w:bCs/>
                <w:snapToGrid w:val="0"/>
                <w:color w:val="000000"/>
                <w:spacing w:val="-4"/>
                <w:sz w:val="20"/>
                <w:szCs w:val="20"/>
                <w:cs/>
                <w:lang w:val="en-GB" w:eastAsia="th-TH"/>
              </w:rPr>
              <w:t>ผลิตกิจกรรม</w:t>
            </w:r>
          </w:p>
        </w:tc>
        <w:tc>
          <w:tcPr>
            <w:tcW w:w="884" w:type="dxa"/>
            <w:vAlign w:val="bottom"/>
          </w:tcPr>
          <w:p w14:paraId="277AA60E" w14:textId="77777777" w:rsidR="00171A28" w:rsidRPr="00495C58" w:rsidRDefault="00171A28">
            <w:pPr>
              <w:pStyle w:val="a9"/>
              <w:pBdr>
                <w:bottom w:val="single" w:sz="4" w:space="1" w:color="auto"/>
              </w:pBdr>
              <w:tabs>
                <w:tab w:val="right" w:pos="778"/>
              </w:tabs>
              <w:ind w:right="-72"/>
              <w:jc w:val="center"/>
              <w:rPr>
                <w:rFonts w:ascii="Browallia New" w:hAnsi="Browallia New" w:cs="Browallia New"/>
                <w:b/>
                <w:bCs/>
                <w:color w:val="000000"/>
                <w:spacing w:val="-4"/>
                <w:sz w:val="20"/>
                <w:szCs w:val="20"/>
                <w:cs/>
              </w:rPr>
            </w:pPr>
            <w:r w:rsidRPr="00495C58">
              <w:rPr>
                <w:rFonts w:ascii="Browallia New" w:hAnsi="Browallia New" w:cs="Browallia New"/>
                <w:b/>
                <w:bCs/>
                <w:color w:val="000000"/>
                <w:spacing w:val="-4"/>
                <w:sz w:val="20"/>
                <w:szCs w:val="20"/>
                <w:cs/>
              </w:rPr>
              <w:t>ดิจิทัล</w:t>
            </w:r>
          </w:p>
        </w:tc>
        <w:tc>
          <w:tcPr>
            <w:tcW w:w="884" w:type="dxa"/>
            <w:vAlign w:val="bottom"/>
          </w:tcPr>
          <w:p w14:paraId="274122E1" w14:textId="77777777" w:rsidR="00171A28" w:rsidRPr="00495C58" w:rsidRDefault="00171A28">
            <w:pPr>
              <w:pStyle w:val="a9"/>
              <w:pBdr>
                <w:bottom w:val="single" w:sz="4" w:space="1" w:color="auto"/>
              </w:pBdr>
              <w:tabs>
                <w:tab w:val="right" w:pos="651"/>
              </w:tabs>
              <w:ind w:left="-43" w:right="-72"/>
              <w:jc w:val="center"/>
              <w:rPr>
                <w:rFonts w:ascii="Browallia New" w:hAnsi="Browallia New" w:cs="Browallia New"/>
                <w:b/>
                <w:bCs/>
                <w:color w:val="000000"/>
                <w:spacing w:val="-4"/>
                <w:sz w:val="20"/>
                <w:szCs w:val="20"/>
                <w:cs/>
              </w:rPr>
            </w:pPr>
            <w:r w:rsidRPr="00495C58">
              <w:rPr>
                <w:rFonts w:ascii="Browallia New" w:hAnsi="Browallia New" w:cs="Browallia New"/>
                <w:b/>
                <w:bCs/>
                <w:color w:val="000000"/>
                <w:spacing w:val="-4"/>
                <w:sz w:val="20"/>
                <w:szCs w:val="20"/>
                <w:cs/>
              </w:rPr>
              <w:t>และอื่นๆ</w:t>
            </w:r>
          </w:p>
        </w:tc>
        <w:tc>
          <w:tcPr>
            <w:tcW w:w="884" w:type="dxa"/>
            <w:vAlign w:val="bottom"/>
          </w:tcPr>
          <w:p w14:paraId="08E3E9A2" w14:textId="77777777" w:rsidR="00171A28" w:rsidRPr="00495C58" w:rsidRDefault="00171A28">
            <w:pPr>
              <w:pStyle w:val="a9"/>
              <w:pBdr>
                <w:bottom w:val="single" w:sz="4" w:space="1" w:color="auto"/>
              </w:pBdr>
              <w:tabs>
                <w:tab w:val="right" w:pos="662"/>
              </w:tabs>
              <w:ind w:right="-72"/>
              <w:jc w:val="center"/>
              <w:rPr>
                <w:rFonts w:ascii="Browallia New" w:hAnsi="Browallia New" w:cs="Browallia New"/>
                <w:b/>
                <w:bCs/>
                <w:color w:val="000000"/>
                <w:spacing w:val="-4"/>
                <w:sz w:val="20"/>
                <w:szCs w:val="20"/>
                <w:cs/>
              </w:rPr>
            </w:pPr>
            <w:r w:rsidRPr="00495C58">
              <w:rPr>
                <w:rFonts w:ascii="Browallia New" w:hAnsi="Browallia New" w:cs="Browallia New"/>
                <w:b/>
                <w:bCs/>
                <w:color w:val="000000"/>
                <w:spacing w:val="-4"/>
                <w:sz w:val="20"/>
                <w:szCs w:val="20"/>
                <w:cs/>
              </w:rPr>
              <w:t>รวม</w:t>
            </w:r>
          </w:p>
        </w:tc>
        <w:tc>
          <w:tcPr>
            <w:tcW w:w="884" w:type="dxa"/>
            <w:vAlign w:val="bottom"/>
          </w:tcPr>
          <w:p w14:paraId="2A86A1CD" w14:textId="77777777" w:rsidR="00171A28" w:rsidRPr="00495C58" w:rsidRDefault="00171A28">
            <w:pPr>
              <w:pStyle w:val="a9"/>
              <w:pBdr>
                <w:bottom w:val="single" w:sz="4" w:space="1" w:color="auto"/>
              </w:pBdr>
              <w:tabs>
                <w:tab w:val="right" w:pos="792"/>
              </w:tabs>
              <w:ind w:left="-43" w:right="-72"/>
              <w:jc w:val="center"/>
              <w:rPr>
                <w:rFonts w:ascii="Browallia New" w:hAnsi="Browallia New" w:cs="Browallia New"/>
                <w:b/>
                <w:bCs/>
                <w:color w:val="000000"/>
                <w:spacing w:val="-6"/>
                <w:sz w:val="20"/>
                <w:szCs w:val="20"/>
                <w:cs/>
              </w:rPr>
            </w:pPr>
            <w:r w:rsidRPr="00495C58">
              <w:rPr>
                <w:rFonts w:ascii="Browallia New" w:hAnsi="Browallia New" w:cs="Browallia New"/>
                <w:b/>
                <w:bCs/>
                <w:color w:val="000000"/>
                <w:spacing w:val="-6"/>
                <w:sz w:val="20"/>
                <w:szCs w:val="20"/>
                <w:cs/>
              </w:rPr>
              <w:t>ตัดบัญชี</w:t>
            </w:r>
          </w:p>
        </w:tc>
        <w:tc>
          <w:tcPr>
            <w:tcW w:w="884" w:type="dxa"/>
            <w:vAlign w:val="bottom"/>
          </w:tcPr>
          <w:p w14:paraId="09FA06EC" w14:textId="77777777" w:rsidR="00171A28" w:rsidRPr="00495C58" w:rsidRDefault="00171A28">
            <w:pPr>
              <w:pStyle w:val="a9"/>
              <w:pBdr>
                <w:bottom w:val="single" w:sz="4" w:space="1" w:color="auto"/>
              </w:pBdr>
              <w:tabs>
                <w:tab w:val="right" w:pos="754"/>
              </w:tabs>
              <w:ind w:left="-43" w:right="-72"/>
              <w:jc w:val="center"/>
              <w:rPr>
                <w:rFonts w:ascii="Browallia New" w:hAnsi="Browallia New" w:cs="Browallia New"/>
                <w:b/>
                <w:bCs/>
                <w:color w:val="000000"/>
                <w:spacing w:val="-4"/>
                <w:sz w:val="20"/>
                <w:szCs w:val="20"/>
                <w:cs/>
              </w:rPr>
            </w:pPr>
            <w:r w:rsidRPr="00495C58">
              <w:rPr>
                <w:rFonts w:ascii="Browallia New" w:hAnsi="Browallia New" w:cs="Browallia New"/>
                <w:b/>
                <w:bCs/>
                <w:color w:val="000000"/>
                <w:spacing w:val="-4"/>
                <w:sz w:val="20"/>
                <w:szCs w:val="20"/>
                <w:cs/>
              </w:rPr>
              <w:t>รวม</w:t>
            </w:r>
          </w:p>
        </w:tc>
      </w:tr>
      <w:tr w:rsidR="00171A28" w:rsidRPr="00495C58" w14:paraId="4019C374" w14:textId="77777777" w:rsidTr="00A34802">
        <w:trPr>
          <w:gridAfter w:val="1"/>
          <w:wAfter w:w="884" w:type="dxa"/>
          <w:trHeight w:val="53"/>
        </w:trPr>
        <w:tc>
          <w:tcPr>
            <w:tcW w:w="1526" w:type="dxa"/>
            <w:vAlign w:val="bottom"/>
          </w:tcPr>
          <w:p w14:paraId="065A4EF0" w14:textId="77777777" w:rsidR="00171A28" w:rsidRPr="00495C58" w:rsidRDefault="00171A28">
            <w:pPr>
              <w:ind w:left="-104"/>
              <w:rPr>
                <w:rFonts w:ascii="Browallia New" w:hAnsi="Browallia New" w:cs="Browallia New"/>
                <w:sz w:val="20"/>
                <w:szCs w:val="20"/>
                <w:cs/>
              </w:rPr>
            </w:pPr>
          </w:p>
        </w:tc>
        <w:tc>
          <w:tcPr>
            <w:tcW w:w="877" w:type="dxa"/>
            <w:vAlign w:val="bottom"/>
          </w:tcPr>
          <w:p w14:paraId="5192F174" w14:textId="77777777" w:rsidR="00171A28" w:rsidRPr="00495C58" w:rsidRDefault="00171A28">
            <w:pPr>
              <w:ind w:left="-107" w:right="-72"/>
              <w:jc w:val="both"/>
              <w:rPr>
                <w:rFonts w:ascii="Browallia New" w:hAnsi="Browallia New" w:cs="Browallia New"/>
                <w:sz w:val="20"/>
                <w:szCs w:val="20"/>
                <w:cs/>
              </w:rPr>
            </w:pPr>
          </w:p>
        </w:tc>
        <w:tc>
          <w:tcPr>
            <w:tcW w:w="884" w:type="dxa"/>
            <w:vAlign w:val="bottom"/>
          </w:tcPr>
          <w:p w14:paraId="0D45C5B0" w14:textId="77777777" w:rsidR="00171A28" w:rsidRPr="00495C58" w:rsidRDefault="00171A28">
            <w:pPr>
              <w:ind w:left="-107" w:right="-72"/>
              <w:jc w:val="both"/>
              <w:rPr>
                <w:rFonts w:ascii="Browallia New" w:hAnsi="Browallia New" w:cs="Browallia New"/>
                <w:sz w:val="20"/>
                <w:szCs w:val="20"/>
              </w:rPr>
            </w:pPr>
          </w:p>
        </w:tc>
        <w:tc>
          <w:tcPr>
            <w:tcW w:w="884" w:type="dxa"/>
            <w:vAlign w:val="bottom"/>
          </w:tcPr>
          <w:p w14:paraId="48BD9C8C" w14:textId="77777777" w:rsidR="00171A28" w:rsidRPr="00495C58" w:rsidRDefault="00171A28">
            <w:pPr>
              <w:ind w:left="-107" w:right="-72"/>
              <w:jc w:val="both"/>
              <w:rPr>
                <w:rFonts w:ascii="Browallia New" w:hAnsi="Browallia New" w:cs="Browallia New"/>
                <w:sz w:val="20"/>
                <w:szCs w:val="20"/>
              </w:rPr>
            </w:pPr>
          </w:p>
        </w:tc>
        <w:tc>
          <w:tcPr>
            <w:tcW w:w="964" w:type="dxa"/>
            <w:vAlign w:val="bottom"/>
          </w:tcPr>
          <w:p w14:paraId="2D2B75C3" w14:textId="77777777" w:rsidR="00171A28" w:rsidRPr="00495C58" w:rsidRDefault="00171A28">
            <w:pPr>
              <w:ind w:right="-72"/>
              <w:jc w:val="both"/>
              <w:rPr>
                <w:rFonts w:ascii="Browallia New" w:hAnsi="Browallia New" w:cs="Browallia New"/>
                <w:sz w:val="20"/>
                <w:szCs w:val="20"/>
              </w:rPr>
            </w:pPr>
          </w:p>
        </w:tc>
        <w:tc>
          <w:tcPr>
            <w:tcW w:w="884" w:type="dxa"/>
            <w:vAlign w:val="bottom"/>
          </w:tcPr>
          <w:p w14:paraId="77517794" w14:textId="77777777" w:rsidR="00171A28" w:rsidRPr="00495C58" w:rsidRDefault="00171A28">
            <w:pPr>
              <w:ind w:right="-72"/>
              <w:jc w:val="both"/>
              <w:rPr>
                <w:rFonts w:ascii="Browallia New" w:hAnsi="Browallia New" w:cs="Browallia New"/>
                <w:sz w:val="20"/>
                <w:szCs w:val="20"/>
                <w:cs/>
              </w:rPr>
            </w:pPr>
          </w:p>
        </w:tc>
        <w:tc>
          <w:tcPr>
            <w:tcW w:w="884" w:type="dxa"/>
            <w:vAlign w:val="bottom"/>
          </w:tcPr>
          <w:p w14:paraId="0B655C62" w14:textId="77777777" w:rsidR="00171A28" w:rsidRPr="00495C58" w:rsidRDefault="00171A28">
            <w:pPr>
              <w:ind w:left="-107" w:right="-72"/>
              <w:jc w:val="both"/>
              <w:rPr>
                <w:rFonts w:ascii="Browallia New" w:hAnsi="Browallia New" w:cs="Browallia New"/>
                <w:sz w:val="20"/>
                <w:szCs w:val="20"/>
              </w:rPr>
            </w:pPr>
          </w:p>
        </w:tc>
        <w:tc>
          <w:tcPr>
            <w:tcW w:w="884" w:type="dxa"/>
            <w:vAlign w:val="bottom"/>
          </w:tcPr>
          <w:p w14:paraId="4A95D991" w14:textId="77777777" w:rsidR="00171A28" w:rsidRPr="00495C58" w:rsidRDefault="00171A28">
            <w:pPr>
              <w:ind w:right="-72"/>
              <w:jc w:val="both"/>
              <w:rPr>
                <w:rFonts w:ascii="Browallia New" w:hAnsi="Browallia New" w:cs="Browallia New"/>
                <w:sz w:val="20"/>
                <w:szCs w:val="20"/>
              </w:rPr>
            </w:pPr>
          </w:p>
        </w:tc>
        <w:tc>
          <w:tcPr>
            <w:tcW w:w="884" w:type="dxa"/>
            <w:vAlign w:val="bottom"/>
          </w:tcPr>
          <w:p w14:paraId="71C871D4" w14:textId="77777777" w:rsidR="00171A28" w:rsidRPr="00495C58" w:rsidRDefault="00171A28">
            <w:pPr>
              <w:tabs>
                <w:tab w:val="decimal" w:pos="792"/>
              </w:tabs>
              <w:ind w:left="-107" w:right="-72"/>
              <w:jc w:val="both"/>
              <w:rPr>
                <w:rFonts w:ascii="Browallia New" w:hAnsi="Browallia New" w:cs="Browallia New"/>
                <w:sz w:val="20"/>
                <w:szCs w:val="20"/>
              </w:rPr>
            </w:pPr>
          </w:p>
        </w:tc>
        <w:tc>
          <w:tcPr>
            <w:tcW w:w="884" w:type="dxa"/>
          </w:tcPr>
          <w:p w14:paraId="31C3D045" w14:textId="77777777" w:rsidR="00171A28" w:rsidRPr="00495C58" w:rsidRDefault="00171A28">
            <w:pPr>
              <w:ind w:left="-107" w:right="-72"/>
              <w:jc w:val="both"/>
              <w:rPr>
                <w:rFonts w:ascii="Browallia New" w:hAnsi="Browallia New" w:cs="Browallia New"/>
                <w:sz w:val="20"/>
                <w:szCs w:val="20"/>
              </w:rPr>
            </w:pPr>
          </w:p>
        </w:tc>
      </w:tr>
      <w:tr w:rsidR="0057509D" w:rsidRPr="00495C58" w14:paraId="7733B9AB" w14:textId="77777777" w:rsidTr="00A34802">
        <w:trPr>
          <w:gridAfter w:val="1"/>
          <w:wAfter w:w="884" w:type="dxa"/>
          <w:trHeight w:val="63"/>
        </w:trPr>
        <w:tc>
          <w:tcPr>
            <w:tcW w:w="1526" w:type="dxa"/>
            <w:vAlign w:val="bottom"/>
          </w:tcPr>
          <w:p w14:paraId="376C118F" w14:textId="77777777" w:rsidR="0057509D" w:rsidRPr="00495C58" w:rsidRDefault="0057509D" w:rsidP="0057509D">
            <w:pPr>
              <w:ind w:left="-104"/>
              <w:rPr>
                <w:rFonts w:ascii="Browallia New" w:hAnsi="Browallia New" w:cs="Browallia New"/>
                <w:spacing w:val="-4"/>
                <w:sz w:val="20"/>
                <w:szCs w:val="20"/>
              </w:rPr>
            </w:pPr>
            <w:r w:rsidRPr="00495C58">
              <w:rPr>
                <w:rFonts w:ascii="Browallia New" w:hAnsi="Browallia New" w:cs="Browallia New"/>
                <w:spacing w:val="-4"/>
                <w:sz w:val="20"/>
                <w:szCs w:val="20"/>
                <w:cs/>
                <w:lang w:val="en-GB"/>
              </w:rPr>
              <w:t>อุปกรณ์</w:t>
            </w:r>
            <w:r w:rsidRPr="00495C58">
              <w:rPr>
                <w:rFonts w:ascii="Browallia New" w:hAnsi="Browallia New" w:cs="Browallia New"/>
                <w:spacing w:val="-4"/>
                <w:sz w:val="20"/>
                <w:szCs w:val="20"/>
              </w:rPr>
              <w:t xml:space="preserve"> - </w:t>
            </w:r>
            <w:r w:rsidRPr="00495C58">
              <w:rPr>
                <w:rFonts w:ascii="Browallia New" w:hAnsi="Browallia New" w:cs="Browallia New"/>
                <w:spacing w:val="-4"/>
                <w:sz w:val="20"/>
                <w:szCs w:val="20"/>
                <w:cs/>
              </w:rPr>
              <w:t>สุทธิ</w:t>
            </w:r>
          </w:p>
        </w:tc>
        <w:tc>
          <w:tcPr>
            <w:tcW w:w="877" w:type="dxa"/>
          </w:tcPr>
          <w:p w14:paraId="47EA5B50" w14:textId="0C7117B5" w:rsidR="0057509D" w:rsidRPr="00495C58" w:rsidRDefault="0057509D" w:rsidP="0057509D">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59,064 </w:t>
            </w:r>
          </w:p>
        </w:tc>
        <w:tc>
          <w:tcPr>
            <w:tcW w:w="884" w:type="dxa"/>
          </w:tcPr>
          <w:p w14:paraId="04BDE708" w14:textId="4B9D1683" w:rsidR="0057509D" w:rsidRPr="00495C58" w:rsidRDefault="0057509D" w:rsidP="0057509D">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66,548 </w:t>
            </w:r>
          </w:p>
        </w:tc>
        <w:tc>
          <w:tcPr>
            <w:tcW w:w="884" w:type="dxa"/>
            <w:vAlign w:val="center"/>
          </w:tcPr>
          <w:p w14:paraId="0454BEA7" w14:textId="77777777" w:rsidR="0057509D" w:rsidRPr="00495C58" w:rsidRDefault="0057509D" w:rsidP="0057509D">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964" w:type="dxa"/>
            <w:vAlign w:val="center"/>
          </w:tcPr>
          <w:p w14:paraId="4222CE9B" w14:textId="77777777" w:rsidR="0057509D" w:rsidRPr="00495C58" w:rsidRDefault="0057509D" w:rsidP="0057509D">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vAlign w:val="center"/>
          </w:tcPr>
          <w:p w14:paraId="4C5CE427" w14:textId="77777777" w:rsidR="0057509D" w:rsidRPr="00495C58" w:rsidRDefault="0057509D" w:rsidP="0057509D">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tcPr>
          <w:p w14:paraId="22A98FD3" w14:textId="1D635064" w:rsidR="0057509D" w:rsidRPr="00495C58" w:rsidRDefault="0057509D" w:rsidP="0057509D">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194,959 </w:t>
            </w:r>
          </w:p>
        </w:tc>
        <w:tc>
          <w:tcPr>
            <w:tcW w:w="884" w:type="dxa"/>
          </w:tcPr>
          <w:p w14:paraId="5DFF5B75" w14:textId="265D8694" w:rsidR="0057509D" w:rsidRPr="00495C58" w:rsidRDefault="0057509D" w:rsidP="0057509D">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320,571 </w:t>
            </w:r>
          </w:p>
        </w:tc>
        <w:tc>
          <w:tcPr>
            <w:tcW w:w="884" w:type="dxa"/>
            <w:vAlign w:val="center"/>
          </w:tcPr>
          <w:p w14:paraId="28646E1F" w14:textId="77777777" w:rsidR="0057509D" w:rsidRPr="00495C58" w:rsidRDefault="0057509D" w:rsidP="0057509D">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tcPr>
          <w:p w14:paraId="2FE17434" w14:textId="5657BCD2" w:rsidR="0057509D" w:rsidRPr="00495C58" w:rsidRDefault="0057509D" w:rsidP="0057509D">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320,571 </w:t>
            </w:r>
          </w:p>
        </w:tc>
      </w:tr>
      <w:tr w:rsidR="0057509D" w:rsidRPr="00495C58" w14:paraId="340840E5" w14:textId="77777777" w:rsidTr="00A34802">
        <w:trPr>
          <w:gridAfter w:val="1"/>
          <w:wAfter w:w="884" w:type="dxa"/>
          <w:trHeight w:val="63"/>
        </w:trPr>
        <w:tc>
          <w:tcPr>
            <w:tcW w:w="1526" w:type="dxa"/>
            <w:vAlign w:val="bottom"/>
          </w:tcPr>
          <w:p w14:paraId="1666B99A" w14:textId="77777777" w:rsidR="0057509D" w:rsidRPr="00495C58" w:rsidRDefault="0057509D" w:rsidP="0057509D">
            <w:pPr>
              <w:ind w:left="-104" w:right="-71"/>
              <w:rPr>
                <w:rFonts w:ascii="Browallia New" w:hAnsi="Browallia New" w:cs="Browallia New"/>
                <w:spacing w:val="-4"/>
                <w:sz w:val="20"/>
                <w:szCs w:val="20"/>
                <w:cs/>
                <w:lang w:val="en-GB"/>
              </w:rPr>
            </w:pPr>
            <w:r w:rsidRPr="00495C58">
              <w:rPr>
                <w:rFonts w:ascii="Browallia New" w:hAnsi="Browallia New" w:cs="Browallia New"/>
                <w:spacing w:val="-4"/>
                <w:sz w:val="20"/>
                <w:szCs w:val="20"/>
                <w:cs/>
              </w:rPr>
              <w:t xml:space="preserve">สินทรัพย์สิทธิการใช้ </w:t>
            </w:r>
            <w:r w:rsidRPr="00495C58">
              <w:rPr>
                <w:rFonts w:ascii="Browallia New" w:hAnsi="Browallia New" w:cs="Browallia New"/>
                <w:spacing w:val="-4"/>
                <w:sz w:val="20"/>
                <w:szCs w:val="20"/>
              </w:rPr>
              <w:t xml:space="preserve">- </w:t>
            </w:r>
            <w:r w:rsidRPr="00495C58">
              <w:rPr>
                <w:rFonts w:ascii="Browallia New" w:hAnsi="Browallia New" w:cs="Browallia New"/>
                <w:spacing w:val="-4"/>
                <w:sz w:val="20"/>
                <w:szCs w:val="20"/>
                <w:cs/>
              </w:rPr>
              <w:t>สุทธิ</w:t>
            </w:r>
          </w:p>
        </w:tc>
        <w:tc>
          <w:tcPr>
            <w:tcW w:w="877" w:type="dxa"/>
          </w:tcPr>
          <w:p w14:paraId="7DEB12BF" w14:textId="0C3B860E" w:rsidR="0057509D" w:rsidRPr="00495C58" w:rsidRDefault="0057509D" w:rsidP="0057509D">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50,827 </w:t>
            </w:r>
          </w:p>
        </w:tc>
        <w:tc>
          <w:tcPr>
            <w:tcW w:w="884" w:type="dxa"/>
          </w:tcPr>
          <w:p w14:paraId="3E3B265E" w14:textId="29E1C790" w:rsidR="0057509D" w:rsidRPr="00495C58" w:rsidRDefault="0057509D" w:rsidP="0057509D">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64,507 </w:t>
            </w:r>
          </w:p>
        </w:tc>
        <w:tc>
          <w:tcPr>
            <w:tcW w:w="884" w:type="dxa"/>
          </w:tcPr>
          <w:p w14:paraId="7E3BBD16" w14:textId="38366371" w:rsidR="0057509D" w:rsidRPr="00495C58" w:rsidRDefault="0057509D" w:rsidP="0057509D">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2 </w:t>
            </w:r>
          </w:p>
        </w:tc>
        <w:tc>
          <w:tcPr>
            <w:tcW w:w="964" w:type="dxa"/>
            <w:vAlign w:val="center"/>
          </w:tcPr>
          <w:p w14:paraId="54D1E622" w14:textId="77777777" w:rsidR="0057509D" w:rsidRPr="00495C58" w:rsidRDefault="0057509D" w:rsidP="0057509D">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vAlign w:val="center"/>
          </w:tcPr>
          <w:p w14:paraId="13768AFC" w14:textId="77777777" w:rsidR="0057509D" w:rsidRPr="00495C58" w:rsidRDefault="0057509D" w:rsidP="0057509D">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tcPr>
          <w:p w14:paraId="45BE96DA" w14:textId="4AEE3EE6" w:rsidR="0057509D" w:rsidRPr="00495C58" w:rsidRDefault="0057509D" w:rsidP="0057509D">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82,881 </w:t>
            </w:r>
          </w:p>
        </w:tc>
        <w:tc>
          <w:tcPr>
            <w:tcW w:w="884" w:type="dxa"/>
          </w:tcPr>
          <w:p w14:paraId="3BADF09A" w14:textId="7EC1F15B" w:rsidR="0057509D" w:rsidRPr="00495C58" w:rsidRDefault="0057509D" w:rsidP="0057509D">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198,217 </w:t>
            </w:r>
          </w:p>
        </w:tc>
        <w:tc>
          <w:tcPr>
            <w:tcW w:w="884" w:type="dxa"/>
            <w:vAlign w:val="center"/>
          </w:tcPr>
          <w:p w14:paraId="1AF421C2" w14:textId="77777777" w:rsidR="0057509D" w:rsidRPr="00495C58" w:rsidRDefault="0057509D" w:rsidP="0057509D">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tcPr>
          <w:p w14:paraId="22BFD2D7" w14:textId="66E8BCE9" w:rsidR="0057509D" w:rsidRPr="00495C58" w:rsidRDefault="0057509D" w:rsidP="0057509D">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198,217 </w:t>
            </w:r>
          </w:p>
        </w:tc>
      </w:tr>
      <w:tr w:rsidR="00066148" w:rsidRPr="00495C58" w14:paraId="242B42E4" w14:textId="77777777" w:rsidTr="00066148">
        <w:trPr>
          <w:gridAfter w:val="1"/>
          <w:wAfter w:w="884" w:type="dxa"/>
          <w:trHeight w:val="63"/>
        </w:trPr>
        <w:tc>
          <w:tcPr>
            <w:tcW w:w="1526" w:type="dxa"/>
            <w:vAlign w:val="bottom"/>
          </w:tcPr>
          <w:p w14:paraId="01093640" w14:textId="5EB01BF2" w:rsidR="00066148" w:rsidRPr="00495C58" w:rsidRDefault="00066148" w:rsidP="00E72087">
            <w:pPr>
              <w:ind w:left="153" w:hanging="257"/>
              <w:rPr>
                <w:rFonts w:ascii="Browallia New" w:hAnsi="Browallia New" w:cs="Browallia New"/>
                <w:spacing w:val="-4"/>
                <w:sz w:val="20"/>
                <w:szCs w:val="20"/>
                <w:cs/>
              </w:rPr>
            </w:pPr>
            <w:r w:rsidRPr="00495C58">
              <w:rPr>
                <w:rFonts w:ascii="Browallia New" w:hAnsi="Browallia New" w:cs="Browallia New"/>
                <w:spacing w:val="-4"/>
                <w:sz w:val="20"/>
                <w:szCs w:val="20"/>
                <w:cs/>
              </w:rPr>
              <w:t xml:space="preserve">ใบอนุญาตให้ใช้คลื่นความถี่และประกอบกิจการโทรทัศน์ </w:t>
            </w:r>
            <w:r w:rsidRPr="00495C58">
              <w:rPr>
                <w:rFonts w:ascii="Browallia New" w:hAnsi="Browallia New" w:cs="Browallia New"/>
                <w:spacing w:val="-4"/>
                <w:sz w:val="20"/>
                <w:szCs w:val="20"/>
                <w:cs/>
              </w:rPr>
              <w:br/>
              <w:t>- สุทธิ</w:t>
            </w:r>
          </w:p>
        </w:tc>
        <w:tc>
          <w:tcPr>
            <w:tcW w:w="877" w:type="dxa"/>
            <w:vAlign w:val="bottom"/>
          </w:tcPr>
          <w:p w14:paraId="5972F563" w14:textId="7B7335A0" w:rsidR="00066148" w:rsidRPr="00495C58" w:rsidRDefault="00066148" w:rsidP="00066148">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vAlign w:val="bottom"/>
          </w:tcPr>
          <w:p w14:paraId="2A3CC364" w14:textId="1CABD448" w:rsidR="00066148" w:rsidRPr="00495C58" w:rsidRDefault="00066148" w:rsidP="00066148">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238,580</w:t>
            </w:r>
          </w:p>
        </w:tc>
        <w:tc>
          <w:tcPr>
            <w:tcW w:w="884" w:type="dxa"/>
            <w:vAlign w:val="bottom"/>
          </w:tcPr>
          <w:p w14:paraId="78208BE5" w14:textId="651D46F4" w:rsidR="00066148" w:rsidRPr="00495C58" w:rsidRDefault="00066148" w:rsidP="00066148">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964" w:type="dxa"/>
            <w:vAlign w:val="bottom"/>
          </w:tcPr>
          <w:p w14:paraId="13A3D5B7" w14:textId="0EDCFCD0" w:rsidR="00066148" w:rsidRPr="00495C58" w:rsidRDefault="00066148" w:rsidP="00066148">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vAlign w:val="bottom"/>
          </w:tcPr>
          <w:p w14:paraId="0F4A9B56" w14:textId="53444931" w:rsidR="00066148" w:rsidRPr="00495C58" w:rsidRDefault="00066148" w:rsidP="00066148">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vAlign w:val="bottom"/>
          </w:tcPr>
          <w:p w14:paraId="3C35DB27" w14:textId="32B95DF3" w:rsidR="00066148" w:rsidRPr="00495C58" w:rsidRDefault="00066148" w:rsidP="00066148">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vAlign w:val="bottom"/>
          </w:tcPr>
          <w:p w14:paraId="792547BF" w14:textId="1F501036" w:rsidR="00066148" w:rsidRPr="00495C58" w:rsidRDefault="00066148" w:rsidP="00066148">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238,580</w:t>
            </w:r>
          </w:p>
        </w:tc>
        <w:tc>
          <w:tcPr>
            <w:tcW w:w="884" w:type="dxa"/>
            <w:vAlign w:val="bottom"/>
          </w:tcPr>
          <w:p w14:paraId="263E6FC3" w14:textId="0EFE8000" w:rsidR="00066148" w:rsidRPr="00495C58" w:rsidRDefault="00066148" w:rsidP="00066148">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vAlign w:val="bottom"/>
          </w:tcPr>
          <w:p w14:paraId="44524B9B" w14:textId="0E60E2AD" w:rsidR="00066148" w:rsidRPr="00495C58" w:rsidRDefault="00066148" w:rsidP="00066148">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238,580</w:t>
            </w:r>
          </w:p>
        </w:tc>
      </w:tr>
      <w:tr w:rsidR="00066148" w:rsidRPr="00495C58" w14:paraId="039607CC" w14:textId="77777777" w:rsidTr="00F2236F">
        <w:trPr>
          <w:gridAfter w:val="1"/>
          <w:wAfter w:w="884" w:type="dxa"/>
          <w:trHeight w:val="63"/>
        </w:trPr>
        <w:tc>
          <w:tcPr>
            <w:tcW w:w="1526" w:type="dxa"/>
            <w:vAlign w:val="bottom"/>
          </w:tcPr>
          <w:p w14:paraId="3BAE7346" w14:textId="77777777" w:rsidR="00066148" w:rsidRPr="00495C58" w:rsidRDefault="00066148" w:rsidP="00066148">
            <w:pPr>
              <w:ind w:left="-104"/>
              <w:rPr>
                <w:rFonts w:ascii="Browallia New" w:hAnsi="Browallia New" w:cs="Browallia New"/>
                <w:spacing w:val="-4"/>
                <w:sz w:val="20"/>
                <w:szCs w:val="20"/>
                <w:cs/>
              </w:rPr>
            </w:pPr>
            <w:r w:rsidRPr="00495C58">
              <w:rPr>
                <w:rFonts w:ascii="Browallia New" w:hAnsi="Browallia New" w:cs="Browallia New"/>
                <w:spacing w:val="-4"/>
                <w:sz w:val="20"/>
                <w:szCs w:val="20"/>
                <w:cs/>
              </w:rPr>
              <w:t>สินทรัพย์ไม่มีตัวตน</w:t>
            </w:r>
            <w:r w:rsidRPr="00495C58">
              <w:rPr>
                <w:rFonts w:ascii="Browallia New" w:hAnsi="Browallia New" w:cs="Browallia New"/>
                <w:spacing w:val="-4"/>
                <w:sz w:val="20"/>
                <w:szCs w:val="20"/>
              </w:rPr>
              <w:t xml:space="preserve"> - </w:t>
            </w:r>
            <w:r w:rsidRPr="00495C58">
              <w:rPr>
                <w:rFonts w:ascii="Browallia New" w:hAnsi="Browallia New" w:cs="Browallia New"/>
                <w:spacing w:val="-4"/>
                <w:sz w:val="20"/>
                <w:szCs w:val="20"/>
                <w:cs/>
              </w:rPr>
              <w:t>สุทธิ</w:t>
            </w:r>
          </w:p>
        </w:tc>
        <w:tc>
          <w:tcPr>
            <w:tcW w:w="877" w:type="dxa"/>
          </w:tcPr>
          <w:p w14:paraId="2E89155B" w14:textId="1A55EA2B" w:rsidR="00066148" w:rsidRPr="00495C58" w:rsidRDefault="00066148" w:rsidP="00066148">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250,813 </w:t>
            </w:r>
          </w:p>
        </w:tc>
        <w:tc>
          <w:tcPr>
            <w:tcW w:w="884" w:type="dxa"/>
          </w:tcPr>
          <w:p w14:paraId="5C04FE20" w14:textId="0D582EF0" w:rsidR="00066148" w:rsidRPr="00495C58" w:rsidRDefault="00066148" w:rsidP="00066148">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3,220,006</w:t>
            </w:r>
          </w:p>
        </w:tc>
        <w:tc>
          <w:tcPr>
            <w:tcW w:w="884" w:type="dxa"/>
          </w:tcPr>
          <w:p w14:paraId="46960910" w14:textId="0880F3BC" w:rsidR="00066148" w:rsidRPr="00495C58" w:rsidRDefault="00066148" w:rsidP="00066148">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40,240 </w:t>
            </w:r>
          </w:p>
        </w:tc>
        <w:tc>
          <w:tcPr>
            <w:tcW w:w="964" w:type="dxa"/>
            <w:vAlign w:val="center"/>
          </w:tcPr>
          <w:p w14:paraId="04E672D3" w14:textId="77777777" w:rsidR="00066148" w:rsidRPr="00495C58" w:rsidRDefault="00066148" w:rsidP="00066148">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tcPr>
          <w:p w14:paraId="17CFAB1F" w14:textId="736470C5" w:rsidR="00066148" w:rsidRPr="00495C58" w:rsidRDefault="00066148" w:rsidP="00066148">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8,586</w:t>
            </w:r>
          </w:p>
        </w:tc>
        <w:tc>
          <w:tcPr>
            <w:tcW w:w="884" w:type="dxa"/>
          </w:tcPr>
          <w:p w14:paraId="14E48D05" w14:textId="6C8B07B0" w:rsidR="00066148" w:rsidRPr="00495C58" w:rsidRDefault="00066148" w:rsidP="00066148">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24,581 </w:t>
            </w:r>
          </w:p>
        </w:tc>
        <w:tc>
          <w:tcPr>
            <w:tcW w:w="884" w:type="dxa"/>
          </w:tcPr>
          <w:p w14:paraId="1F02BA9B" w14:textId="5A71D516" w:rsidR="00066148" w:rsidRPr="00495C58" w:rsidRDefault="00066148" w:rsidP="00066148">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3,544,226</w:t>
            </w:r>
          </w:p>
        </w:tc>
        <w:tc>
          <w:tcPr>
            <w:tcW w:w="884" w:type="dxa"/>
            <w:vAlign w:val="center"/>
          </w:tcPr>
          <w:p w14:paraId="46BD9237" w14:textId="77777777" w:rsidR="00066148" w:rsidRPr="00495C58" w:rsidRDefault="00066148" w:rsidP="00066148">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884" w:type="dxa"/>
          </w:tcPr>
          <w:p w14:paraId="719F33E0" w14:textId="7F015DCF" w:rsidR="00066148" w:rsidRPr="00495C58" w:rsidRDefault="00066148" w:rsidP="00066148">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3,544,226</w:t>
            </w:r>
          </w:p>
        </w:tc>
      </w:tr>
    </w:tbl>
    <w:p w14:paraId="2DFDEB7D" w14:textId="6B727644" w:rsidR="008B381E" w:rsidRPr="00495C58" w:rsidRDefault="008B381E"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rPr>
      </w:pPr>
    </w:p>
    <w:p w14:paraId="524E171F" w14:textId="77777777" w:rsidR="002A77DA" w:rsidRPr="00495C58" w:rsidRDefault="002A77DA"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rPr>
      </w:pPr>
    </w:p>
    <w:p w14:paraId="76F2FBBD" w14:textId="77777777" w:rsidR="002A77DA" w:rsidRPr="00495C58" w:rsidRDefault="002A77DA"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rPr>
      </w:pPr>
    </w:p>
    <w:p w14:paraId="2553B0FD" w14:textId="77777777" w:rsidR="002A77DA" w:rsidRPr="00495C58" w:rsidRDefault="002A77DA"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rPr>
      </w:pPr>
    </w:p>
    <w:p w14:paraId="67A2BE70" w14:textId="77777777" w:rsidR="002A77DA" w:rsidRPr="00495C58" w:rsidRDefault="002A77DA"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rPr>
      </w:pPr>
    </w:p>
    <w:p w14:paraId="22ECA9FC" w14:textId="77777777" w:rsidR="002A77DA" w:rsidRPr="00495C58" w:rsidRDefault="002A77DA"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rPr>
      </w:pPr>
    </w:p>
    <w:p w14:paraId="360CFF11" w14:textId="77777777" w:rsidR="002A77DA" w:rsidRPr="00495C58" w:rsidRDefault="002A77DA"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rPr>
      </w:pPr>
    </w:p>
    <w:p w14:paraId="0257AF18" w14:textId="77777777" w:rsidR="002A77DA" w:rsidRPr="00495C58" w:rsidRDefault="002A77DA"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rPr>
      </w:pPr>
    </w:p>
    <w:p w14:paraId="00110A4F" w14:textId="77777777" w:rsidR="002A77DA" w:rsidRPr="00495C58" w:rsidRDefault="002A77DA"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rPr>
      </w:pPr>
    </w:p>
    <w:p w14:paraId="47739AC3" w14:textId="77777777" w:rsidR="002A77DA" w:rsidRPr="00495C58" w:rsidRDefault="002A77DA"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rPr>
      </w:pPr>
    </w:p>
    <w:tbl>
      <w:tblPr>
        <w:tblW w:w="9288" w:type="dxa"/>
        <w:tblInd w:w="441" w:type="dxa"/>
        <w:tblLayout w:type="fixed"/>
        <w:tblLook w:val="0000" w:firstRow="0" w:lastRow="0" w:firstColumn="0" w:lastColumn="0" w:noHBand="0" w:noVBand="0"/>
      </w:tblPr>
      <w:tblGrid>
        <w:gridCol w:w="1838"/>
        <w:gridCol w:w="998"/>
        <w:gridCol w:w="1043"/>
        <w:gridCol w:w="990"/>
        <w:gridCol w:w="1140"/>
        <w:gridCol w:w="997"/>
        <w:gridCol w:w="1140"/>
        <w:gridCol w:w="1142"/>
      </w:tblGrid>
      <w:tr w:rsidR="004A1413" w:rsidRPr="00495C58" w14:paraId="0B952DBE" w14:textId="77777777" w:rsidTr="00E72A26">
        <w:trPr>
          <w:trHeight w:val="64"/>
        </w:trPr>
        <w:tc>
          <w:tcPr>
            <w:tcW w:w="1838" w:type="dxa"/>
            <w:vAlign w:val="bottom"/>
          </w:tcPr>
          <w:p w14:paraId="510FEFDE" w14:textId="77777777" w:rsidR="004A1413" w:rsidRPr="00495C58" w:rsidRDefault="004A1413" w:rsidP="00E72A26">
            <w:pPr>
              <w:jc w:val="thaiDistribute"/>
              <w:rPr>
                <w:rFonts w:ascii="Browallia New" w:hAnsi="Browallia New" w:cs="Browallia New"/>
                <w:snapToGrid w:val="0"/>
                <w:sz w:val="20"/>
                <w:szCs w:val="20"/>
                <w:cs/>
                <w:lang w:val="en-GB" w:eastAsia="th-TH"/>
              </w:rPr>
            </w:pPr>
          </w:p>
        </w:tc>
        <w:tc>
          <w:tcPr>
            <w:tcW w:w="7450" w:type="dxa"/>
            <w:gridSpan w:val="7"/>
            <w:vAlign w:val="bottom"/>
          </w:tcPr>
          <w:p w14:paraId="6B71E619" w14:textId="77777777" w:rsidR="004A1413" w:rsidRPr="00495C58" w:rsidRDefault="004A1413" w:rsidP="00E72A26">
            <w:pPr>
              <w:pStyle w:val="a9"/>
              <w:ind w:right="-72"/>
              <w:jc w:val="right"/>
              <w:rPr>
                <w:rFonts w:ascii="Browallia New" w:hAnsi="Browallia New" w:cs="Browallia New"/>
                <w:b/>
                <w:bCs/>
                <w:color w:val="000000"/>
                <w:sz w:val="20"/>
                <w:szCs w:val="20"/>
                <w:cs/>
                <w:lang w:val="th-TH"/>
              </w:rPr>
            </w:pPr>
            <w:r w:rsidRPr="00495C58">
              <w:rPr>
                <w:rFonts w:ascii="Browallia New" w:hAnsi="Browallia New" w:cs="Browallia New"/>
                <w:b/>
                <w:bCs/>
                <w:color w:val="000000"/>
                <w:sz w:val="20"/>
                <w:szCs w:val="20"/>
                <w:cs/>
                <w:lang w:val="th-TH"/>
              </w:rPr>
              <w:t xml:space="preserve">(หน่วย : </w:t>
            </w:r>
            <w:r w:rsidRPr="00495C58">
              <w:rPr>
                <w:rFonts w:ascii="Browallia New" w:hAnsi="Browallia New" w:cs="Browallia New"/>
                <w:b/>
                <w:bCs/>
                <w:color w:val="000000"/>
                <w:sz w:val="20"/>
                <w:szCs w:val="20"/>
                <w:cs/>
              </w:rPr>
              <w:t>พัน</w:t>
            </w:r>
            <w:r w:rsidRPr="00495C58">
              <w:rPr>
                <w:rFonts w:ascii="Browallia New" w:hAnsi="Browallia New" w:cs="Browallia New"/>
                <w:b/>
                <w:bCs/>
                <w:color w:val="000000"/>
                <w:sz w:val="20"/>
                <w:szCs w:val="20"/>
                <w:cs/>
                <w:lang w:val="th-TH"/>
              </w:rPr>
              <w:t>บาท)</w:t>
            </w:r>
          </w:p>
        </w:tc>
      </w:tr>
      <w:tr w:rsidR="004A1413" w:rsidRPr="00495C58" w14:paraId="43B0B498" w14:textId="77777777" w:rsidTr="00E72A26">
        <w:trPr>
          <w:trHeight w:val="64"/>
        </w:trPr>
        <w:tc>
          <w:tcPr>
            <w:tcW w:w="1838" w:type="dxa"/>
            <w:vAlign w:val="bottom"/>
          </w:tcPr>
          <w:p w14:paraId="750891C9" w14:textId="77777777" w:rsidR="004A1413" w:rsidRPr="00495C58" w:rsidRDefault="004A1413" w:rsidP="00E72A26">
            <w:pPr>
              <w:ind w:left="-107"/>
              <w:jc w:val="thaiDistribute"/>
              <w:rPr>
                <w:rFonts w:ascii="Browallia New" w:hAnsi="Browallia New" w:cs="Browallia New"/>
                <w:snapToGrid w:val="0"/>
                <w:sz w:val="20"/>
                <w:szCs w:val="20"/>
                <w:cs/>
                <w:lang w:val="en-GB" w:eastAsia="th-TH"/>
              </w:rPr>
            </w:pPr>
          </w:p>
        </w:tc>
        <w:tc>
          <w:tcPr>
            <w:tcW w:w="7450" w:type="dxa"/>
            <w:gridSpan w:val="7"/>
            <w:vAlign w:val="bottom"/>
          </w:tcPr>
          <w:p w14:paraId="64CDBBF6" w14:textId="77777777" w:rsidR="004A1413" w:rsidRPr="00495C58" w:rsidRDefault="004A1413" w:rsidP="00E72A26">
            <w:pPr>
              <w:pStyle w:val="a9"/>
              <w:pBdr>
                <w:bottom w:val="single" w:sz="4" w:space="1" w:color="auto"/>
              </w:pBdr>
              <w:ind w:right="-72"/>
              <w:jc w:val="center"/>
              <w:rPr>
                <w:rFonts w:ascii="Browallia New" w:hAnsi="Browallia New" w:cs="Browallia New"/>
                <w:b/>
                <w:bCs/>
                <w:color w:val="000000"/>
                <w:sz w:val="20"/>
                <w:szCs w:val="20"/>
                <w:cs/>
                <w:lang w:val="th-TH"/>
              </w:rPr>
            </w:pPr>
            <w:r w:rsidRPr="00495C58">
              <w:rPr>
                <w:rFonts w:ascii="Browallia New" w:hAnsi="Browallia New" w:cs="Browallia New"/>
                <w:b/>
                <w:bCs/>
                <w:color w:val="000000"/>
                <w:sz w:val="20"/>
                <w:szCs w:val="20"/>
                <w:cs/>
                <w:lang w:val="th-TH"/>
              </w:rPr>
              <w:t>ข้อมูลทางการเงินเฉพาะบริษัท</w:t>
            </w:r>
          </w:p>
        </w:tc>
      </w:tr>
      <w:tr w:rsidR="004A1413" w:rsidRPr="00495C58" w14:paraId="1D6509A5" w14:textId="77777777" w:rsidTr="00E72A26">
        <w:trPr>
          <w:trHeight w:val="63"/>
        </w:trPr>
        <w:tc>
          <w:tcPr>
            <w:tcW w:w="1838" w:type="dxa"/>
            <w:vAlign w:val="bottom"/>
          </w:tcPr>
          <w:p w14:paraId="6D0CF818" w14:textId="77777777" w:rsidR="004A1413" w:rsidRPr="00495C58" w:rsidRDefault="004A1413" w:rsidP="00E72A26">
            <w:pPr>
              <w:spacing w:before="16"/>
              <w:ind w:left="-107"/>
              <w:jc w:val="thaiDistribute"/>
              <w:rPr>
                <w:rFonts w:ascii="Browallia New" w:hAnsi="Browallia New" w:cs="Browallia New"/>
                <w:snapToGrid w:val="0"/>
                <w:sz w:val="20"/>
                <w:szCs w:val="20"/>
                <w:cs/>
                <w:lang w:val="en-GB" w:eastAsia="th-TH"/>
              </w:rPr>
            </w:pPr>
          </w:p>
        </w:tc>
        <w:tc>
          <w:tcPr>
            <w:tcW w:w="7450" w:type="dxa"/>
            <w:gridSpan w:val="7"/>
            <w:vAlign w:val="bottom"/>
          </w:tcPr>
          <w:p w14:paraId="2596987F" w14:textId="7198E95D" w:rsidR="004A1413" w:rsidRPr="00495C58" w:rsidRDefault="00F96E6A" w:rsidP="00E72A26">
            <w:pPr>
              <w:pStyle w:val="a9"/>
              <w:pBdr>
                <w:bottom w:val="single" w:sz="4" w:space="1" w:color="auto"/>
              </w:pBdr>
              <w:spacing w:before="16"/>
              <w:ind w:left="11520" w:right="-72" w:hanging="11520"/>
              <w:jc w:val="center"/>
              <w:rPr>
                <w:rFonts w:ascii="Browallia New" w:hAnsi="Browallia New" w:cs="Browallia New"/>
                <w:b/>
                <w:bCs/>
                <w:sz w:val="20"/>
                <w:szCs w:val="20"/>
                <w:cs/>
                <w:lang w:val="en-GB"/>
              </w:rPr>
            </w:pPr>
            <w:r w:rsidRPr="00495C58">
              <w:rPr>
                <w:rFonts w:ascii="Browallia New" w:hAnsi="Browallia New" w:cs="Browallia New"/>
                <w:b/>
                <w:bCs/>
                <w:sz w:val="20"/>
                <w:szCs w:val="20"/>
                <w:cs/>
                <w:lang w:val="th-TH"/>
              </w:rPr>
              <w:t>สำหรับ</w:t>
            </w:r>
            <w:r w:rsidR="0024167D" w:rsidRPr="00495C58">
              <w:rPr>
                <w:rFonts w:ascii="Browallia New" w:hAnsi="Browallia New" w:cs="Browallia New"/>
                <w:b/>
                <w:bCs/>
                <w:sz w:val="20"/>
                <w:szCs w:val="20"/>
                <w:cs/>
                <w:lang w:val="th-TH"/>
              </w:rPr>
              <w:t>งวด</w:t>
            </w:r>
            <w:r w:rsidRPr="00495C58">
              <w:rPr>
                <w:rFonts w:ascii="Browallia New" w:hAnsi="Browallia New" w:cs="Browallia New"/>
                <w:b/>
                <w:bCs/>
                <w:sz w:val="20"/>
                <w:szCs w:val="20"/>
                <w:cs/>
                <w:lang w:val="th-TH"/>
              </w:rPr>
              <w:t xml:space="preserve">หกเดือนสิ้นสุดวันที่ </w:t>
            </w:r>
            <w:r w:rsidRPr="00495C58">
              <w:rPr>
                <w:rFonts w:ascii="Browallia New" w:hAnsi="Browallia New" w:cs="Browallia New"/>
                <w:b/>
                <w:bCs/>
                <w:sz w:val="20"/>
                <w:szCs w:val="20"/>
                <w:lang w:val="en-GB"/>
              </w:rPr>
              <w:t>30</w:t>
            </w:r>
            <w:r w:rsidRPr="00495C58">
              <w:rPr>
                <w:rFonts w:ascii="Browallia New" w:hAnsi="Browallia New" w:cs="Browallia New"/>
                <w:b/>
                <w:bCs/>
                <w:sz w:val="20"/>
                <w:szCs w:val="20"/>
                <w:cs/>
                <w:lang w:val="th-TH"/>
              </w:rPr>
              <w:t xml:space="preserve"> มิถุนายน </w:t>
            </w:r>
            <w:r w:rsidR="004A1413" w:rsidRPr="00495C58">
              <w:rPr>
                <w:rFonts w:ascii="Browallia New" w:hAnsi="Browallia New" w:cs="Browallia New"/>
                <w:b/>
                <w:bCs/>
                <w:sz w:val="20"/>
                <w:szCs w:val="20"/>
                <w:lang w:val="en-GB"/>
              </w:rPr>
              <w:t>256</w:t>
            </w:r>
            <w:r w:rsidRPr="00495C58">
              <w:rPr>
                <w:rFonts w:ascii="Browallia New" w:hAnsi="Browallia New" w:cs="Browallia New"/>
                <w:b/>
                <w:bCs/>
                <w:sz w:val="20"/>
                <w:szCs w:val="20"/>
                <w:lang w:val="en-GB"/>
              </w:rPr>
              <w:t>9</w:t>
            </w:r>
          </w:p>
        </w:tc>
      </w:tr>
      <w:tr w:rsidR="004A1413" w:rsidRPr="00495C58" w14:paraId="49FA541B" w14:textId="77777777" w:rsidTr="00E72A26">
        <w:trPr>
          <w:trHeight w:val="53"/>
        </w:trPr>
        <w:tc>
          <w:tcPr>
            <w:tcW w:w="1838" w:type="dxa"/>
            <w:vAlign w:val="bottom"/>
          </w:tcPr>
          <w:p w14:paraId="482FB9AF" w14:textId="77777777" w:rsidR="004A1413" w:rsidRPr="00495C58" w:rsidRDefault="004A1413" w:rsidP="00E72A26">
            <w:pPr>
              <w:ind w:left="-107"/>
              <w:jc w:val="thaiDistribute"/>
              <w:rPr>
                <w:rFonts w:ascii="Browallia New" w:hAnsi="Browallia New" w:cs="Browallia New"/>
                <w:snapToGrid w:val="0"/>
                <w:sz w:val="20"/>
                <w:szCs w:val="20"/>
                <w:cs/>
                <w:lang w:val="en-GB" w:eastAsia="th-TH"/>
              </w:rPr>
            </w:pPr>
          </w:p>
        </w:tc>
        <w:tc>
          <w:tcPr>
            <w:tcW w:w="998" w:type="dxa"/>
            <w:vAlign w:val="bottom"/>
          </w:tcPr>
          <w:p w14:paraId="69F357FF" w14:textId="77777777" w:rsidR="004A1413" w:rsidRPr="00495C58" w:rsidRDefault="004A1413" w:rsidP="00E72A26">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43" w:type="dxa"/>
            <w:vAlign w:val="bottom"/>
          </w:tcPr>
          <w:p w14:paraId="3783C148" w14:textId="77777777" w:rsidR="004A1413" w:rsidRPr="00495C58" w:rsidRDefault="004A1413" w:rsidP="00E72A26">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90" w:type="dxa"/>
            <w:vAlign w:val="bottom"/>
          </w:tcPr>
          <w:p w14:paraId="549AB35B" w14:textId="77777777" w:rsidR="004A1413" w:rsidRPr="00495C58" w:rsidRDefault="004A1413" w:rsidP="00E72A26">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40" w:type="dxa"/>
            <w:vAlign w:val="bottom"/>
          </w:tcPr>
          <w:p w14:paraId="4DDF9FD8" w14:textId="77777777" w:rsidR="004A1413" w:rsidRPr="00495C58" w:rsidRDefault="004A1413" w:rsidP="00E72A26">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495C58">
              <w:rPr>
                <w:rFonts w:ascii="Browallia New" w:hAnsi="Browallia New" w:cs="Browallia New"/>
                <w:b/>
                <w:bCs/>
                <w:snapToGrid w:val="0"/>
                <w:color w:val="000000"/>
                <w:sz w:val="20"/>
                <w:szCs w:val="20"/>
                <w:cs/>
                <w:lang w:val="en-GB" w:eastAsia="th-TH"/>
              </w:rPr>
              <w:t>ธุรกิจ</w:t>
            </w:r>
          </w:p>
        </w:tc>
        <w:tc>
          <w:tcPr>
            <w:tcW w:w="997" w:type="dxa"/>
            <w:vAlign w:val="bottom"/>
          </w:tcPr>
          <w:p w14:paraId="17040FFE" w14:textId="77777777" w:rsidR="004A1413" w:rsidRPr="00495C58" w:rsidRDefault="004A1413" w:rsidP="00E72A26">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495C58">
              <w:rPr>
                <w:rFonts w:ascii="Browallia New" w:hAnsi="Browallia New" w:cs="Browallia New"/>
                <w:b/>
                <w:bCs/>
                <w:color w:val="000000"/>
                <w:sz w:val="20"/>
                <w:szCs w:val="20"/>
                <w:cs/>
              </w:rPr>
              <w:t>ธุรกิจ</w:t>
            </w:r>
          </w:p>
        </w:tc>
        <w:tc>
          <w:tcPr>
            <w:tcW w:w="1140" w:type="dxa"/>
            <w:vAlign w:val="bottom"/>
          </w:tcPr>
          <w:p w14:paraId="11E633AE" w14:textId="77777777" w:rsidR="004A1413" w:rsidRPr="00495C58" w:rsidRDefault="004A1413" w:rsidP="00E72A26">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42" w:type="dxa"/>
            <w:vAlign w:val="bottom"/>
          </w:tcPr>
          <w:p w14:paraId="47595AB9" w14:textId="77777777" w:rsidR="004A1413" w:rsidRPr="00495C58" w:rsidRDefault="004A1413" w:rsidP="00E72A26">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4A1413" w:rsidRPr="00495C58" w14:paraId="56F58ADF" w14:textId="77777777" w:rsidTr="00E72A26">
        <w:trPr>
          <w:trHeight w:val="63"/>
        </w:trPr>
        <w:tc>
          <w:tcPr>
            <w:tcW w:w="1838" w:type="dxa"/>
            <w:vAlign w:val="bottom"/>
          </w:tcPr>
          <w:p w14:paraId="2379750A" w14:textId="77777777" w:rsidR="004A1413" w:rsidRPr="00495C58" w:rsidRDefault="004A1413" w:rsidP="00E72A26">
            <w:pPr>
              <w:ind w:left="-107"/>
              <w:jc w:val="thaiDistribute"/>
              <w:rPr>
                <w:rFonts w:ascii="Browallia New" w:hAnsi="Browallia New" w:cs="Browallia New"/>
                <w:snapToGrid w:val="0"/>
                <w:sz w:val="20"/>
                <w:szCs w:val="20"/>
                <w:lang w:val="en-GB" w:eastAsia="th-TH"/>
              </w:rPr>
            </w:pPr>
          </w:p>
        </w:tc>
        <w:tc>
          <w:tcPr>
            <w:tcW w:w="998" w:type="dxa"/>
            <w:vAlign w:val="bottom"/>
          </w:tcPr>
          <w:p w14:paraId="058BC353" w14:textId="77777777" w:rsidR="004A1413" w:rsidRPr="00495C58" w:rsidRDefault="004A1413" w:rsidP="00E72A26">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495C58">
              <w:rPr>
                <w:rFonts w:ascii="Browallia New" w:hAnsi="Browallia New" w:cs="Browallia New"/>
                <w:b/>
                <w:bCs/>
                <w:snapToGrid w:val="0"/>
                <w:color w:val="000000"/>
                <w:spacing w:val="-4"/>
                <w:sz w:val="20"/>
                <w:szCs w:val="20"/>
                <w:cs/>
                <w:lang w:eastAsia="th-TH"/>
              </w:rPr>
              <w:t>ธุรกิจ</w:t>
            </w:r>
            <w:r w:rsidRPr="00495C58">
              <w:rPr>
                <w:rFonts w:ascii="Browallia New" w:hAnsi="Browallia New" w:cs="Browallia New"/>
                <w:b/>
                <w:bCs/>
                <w:color w:val="000000"/>
                <w:spacing w:val="-4"/>
                <w:sz w:val="20"/>
                <w:szCs w:val="20"/>
                <w:cs/>
              </w:rPr>
              <w:t>พาณิชย์</w:t>
            </w:r>
          </w:p>
        </w:tc>
        <w:tc>
          <w:tcPr>
            <w:tcW w:w="1043" w:type="dxa"/>
            <w:vAlign w:val="bottom"/>
          </w:tcPr>
          <w:p w14:paraId="5DD0ED97" w14:textId="77777777" w:rsidR="004A1413" w:rsidRPr="00495C58" w:rsidRDefault="004A1413" w:rsidP="00E72A26">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90" w:type="dxa"/>
            <w:vAlign w:val="bottom"/>
          </w:tcPr>
          <w:p w14:paraId="33379AAA" w14:textId="77777777" w:rsidR="004A1413" w:rsidRPr="00495C58" w:rsidRDefault="004A1413" w:rsidP="00E72A26">
            <w:pPr>
              <w:pStyle w:val="a9"/>
              <w:tabs>
                <w:tab w:val="right" w:pos="675"/>
                <w:tab w:val="right" w:pos="778"/>
              </w:tabs>
              <w:ind w:right="-72"/>
              <w:jc w:val="center"/>
              <w:rPr>
                <w:rFonts w:ascii="Browallia New" w:hAnsi="Browallia New" w:cs="Browallia New"/>
                <w:b/>
                <w:bCs/>
                <w:color w:val="000000"/>
                <w:sz w:val="20"/>
                <w:szCs w:val="20"/>
                <w:cs/>
              </w:rPr>
            </w:pPr>
          </w:p>
        </w:tc>
        <w:tc>
          <w:tcPr>
            <w:tcW w:w="1140" w:type="dxa"/>
            <w:vAlign w:val="bottom"/>
          </w:tcPr>
          <w:p w14:paraId="7735394E" w14:textId="77777777" w:rsidR="004A1413" w:rsidRPr="00495C58" w:rsidRDefault="004A1413" w:rsidP="00E72A26">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รับจ้างและ</w:t>
            </w:r>
          </w:p>
        </w:tc>
        <w:tc>
          <w:tcPr>
            <w:tcW w:w="997" w:type="dxa"/>
            <w:vAlign w:val="bottom"/>
          </w:tcPr>
          <w:p w14:paraId="4FE46576" w14:textId="77777777" w:rsidR="004A1413" w:rsidRPr="00495C58" w:rsidRDefault="004A1413" w:rsidP="00E72A26">
            <w:pPr>
              <w:pStyle w:val="a9"/>
              <w:tabs>
                <w:tab w:val="right" w:pos="806"/>
              </w:tabs>
              <w:ind w:left="-43" w:right="-72"/>
              <w:jc w:val="center"/>
              <w:rPr>
                <w:rFonts w:ascii="Browallia New" w:hAnsi="Browallia New" w:cs="Browallia New"/>
                <w:b/>
                <w:bCs/>
                <w:color w:val="000000"/>
                <w:sz w:val="20"/>
                <w:szCs w:val="20"/>
                <w:cs/>
              </w:rPr>
            </w:pPr>
            <w:r w:rsidRPr="00495C58">
              <w:rPr>
                <w:rFonts w:ascii="Browallia New" w:hAnsi="Browallia New" w:cs="Browallia New"/>
                <w:b/>
                <w:bCs/>
                <w:color w:val="000000"/>
                <w:sz w:val="20"/>
                <w:szCs w:val="20"/>
                <w:cs/>
              </w:rPr>
              <w:t>สินทรัพย์</w:t>
            </w:r>
          </w:p>
        </w:tc>
        <w:tc>
          <w:tcPr>
            <w:tcW w:w="1140" w:type="dxa"/>
            <w:vAlign w:val="bottom"/>
          </w:tcPr>
          <w:p w14:paraId="08155116" w14:textId="77777777" w:rsidR="004A1413" w:rsidRPr="00495C58" w:rsidRDefault="004A1413" w:rsidP="00E72A26">
            <w:pPr>
              <w:pStyle w:val="a9"/>
              <w:tabs>
                <w:tab w:val="right" w:pos="651"/>
              </w:tabs>
              <w:ind w:left="-43" w:right="-72"/>
              <w:jc w:val="center"/>
              <w:rPr>
                <w:rFonts w:ascii="Browallia New" w:hAnsi="Browallia New" w:cs="Browallia New"/>
                <w:b/>
                <w:bCs/>
                <w:color w:val="000000"/>
                <w:sz w:val="20"/>
                <w:szCs w:val="20"/>
                <w:cs/>
              </w:rPr>
            </w:pPr>
            <w:r w:rsidRPr="00495C58">
              <w:rPr>
                <w:rFonts w:ascii="Browallia New" w:hAnsi="Browallia New" w:cs="Browallia New"/>
                <w:b/>
                <w:bCs/>
                <w:snapToGrid w:val="0"/>
                <w:color w:val="000000"/>
                <w:sz w:val="20"/>
                <w:szCs w:val="20"/>
                <w:cs/>
                <w:lang w:eastAsia="th-TH"/>
              </w:rPr>
              <w:t>ธุรกิจบริการ</w:t>
            </w:r>
          </w:p>
        </w:tc>
        <w:tc>
          <w:tcPr>
            <w:tcW w:w="1142" w:type="dxa"/>
            <w:vAlign w:val="bottom"/>
          </w:tcPr>
          <w:p w14:paraId="34D47E14" w14:textId="77777777" w:rsidR="004A1413" w:rsidRPr="00495C58" w:rsidRDefault="004A1413" w:rsidP="00E72A26">
            <w:pPr>
              <w:pStyle w:val="a9"/>
              <w:tabs>
                <w:tab w:val="right" w:pos="778"/>
              </w:tabs>
              <w:ind w:right="-72"/>
              <w:jc w:val="center"/>
              <w:rPr>
                <w:rFonts w:ascii="Browallia New" w:hAnsi="Browallia New" w:cs="Browallia New"/>
                <w:b/>
                <w:bCs/>
                <w:color w:val="000000"/>
                <w:sz w:val="20"/>
                <w:szCs w:val="20"/>
                <w:cs/>
              </w:rPr>
            </w:pPr>
          </w:p>
        </w:tc>
      </w:tr>
      <w:tr w:rsidR="004A1413" w:rsidRPr="00495C58" w14:paraId="561C6493" w14:textId="77777777" w:rsidTr="00E72A26">
        <w:trPr>
          <w:trHeight w:val="63"/>
        </w:trPr>
        <w:tc>
          <w:tcPr>
            <w:tcW w:w="1838" w:type="dxa"/>
            <w:vAlign w:val="bottom"/>
          </w:tcPr>
          <w:p w14:paraId="24DD8367" w14:textId="77777777" w:rsidR="004A1413" w:rsidRPr="00495C58" w:rsidRDefault="004A1413" w:rsidP="00E72A26">
            <w:pPr>
              <w:ind w:left="-107"/>
              <w:jc w:val="thaiDistribute"/>
              <w:rPr>
                <w:rFonts w:ascii="Browallia New" w:hAnsi="Browallia New" w:cs="Browallia New"/>
                <w:snapToGrid w:val="0"/>
                <w:sz w:val="20"/>
                <w:szCs w:val="20"/>
                <w:lang w:val="en-GB" w:eastAsia="th-TH"/>
              </w:rPr>
            </w:pPr>
          </w:p>
        </w:tc>
        <w:tc>
          <w:tcPr>
            <w:tcW w:w="998" w:type="dxa"/>
            <w:vAlign w:val="bottom"/>
          </w:tcPr>
          <w:p w14:paraId="6106B998" w14:textId="77777777" w:rsidR="004A1413" w:rsidRPr="00495C58" w:rsidRDefault="004A1413" w:rsidP="00E72A26">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495C58">
              <w:rPr>
                <w:rFonts w:ascii="Browallia New" w:hAnsi="Browallia New" w:cs="Browallia New"/>
                <w:b/>
                <w:bCs/>
                <w:color w:val="000000"/>
                <w:spacing w:val="-4"/>
                <w:sz w:val="20"/>
                <w:szCs w:val="20"/>
                <w:cs/>
              </w:rPr>
              <w:t>หลายช่องทาง</w:t>
            </w:r>
          </w:p>
        </w:tc>
        <w:tc>
          <w:tcPr>
            <w:tcW w:w="1043" w:type="dxa"/>
            <w:vAlign w:val="bottom"/>
          </w:tcPr>
          <w:p w14:paraId="5A0AD861" w14:textId="77777777" w:rsidR="004A1413" w:rsidRPr="00495C58" w:rsidRDefault="004A1413" w:rsidP="00E72A26">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ธุรกิจสื่อ</w:t>
            </w:r>
          </w:p>
        </w:tc>
        <w:tc>
          <w:tcPr>
            <w:tcW w:w="990" w:type="dxa"/>
            <w:vAlign w:val="bottom"/>
          </w:tcPr>
          <w:p w14:paraId="6D1BEB1C" w14:textId="77777777" w:rsidR="004A1413" w:rsidRPr="00495C58" w:rsidRDefault="004A1413" w:rsidP="00E72A26">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ธุรกิจเพลง</w:t>
            </w:r>
          </w:p>
        </w:tc>
        <w:tc>
          <w:tcPr>
            <w:tcW w:w="1140" w:type="dxa"/>
            <w:vAlign w:val="bottom"/>
          </w:tcPr>
          <w:p w14:paraId="63178443" w14:textId="77777777" w:rsidR="004A1413" w:rsidRPr="00495C58" w:rsidRDefault="004A1413" w:rsidP="00E72A26">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ผลิตกิจกรรม</w:t>
            </w:r>
          </w:p>
        </w:tc>
        <w:tc>
          <w:tcPr>
            <w:tcW w:w="997" w:type="dxa"/>
            <w:vAlign w:val="bottom"/>
          </w:tcPr>
          <w:p w14:paraId="1839D82E" w14:textId="77777777" w:rsidR="004A1413" w:rsidRPr="00495C58" w:rsidRDefault="004A1413" w:rsidP="00E72A26">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ดิจิทัล</w:t>
            </w:r>
          </w:p>
        </w:tc>
        <w:tc>
          <w:tcPr>
            <w:tcW w:w="1140" w:type="dxa"/>
            <w:vAlign w:val="bottom"/>
          </w:tcPr>
          <w:p w14:paraId="7E272E61" w14:textId="77777777" w:rsidR="004A1413" w:rsidRPr="00495C58" w:rsidRDefault="004A1413" w:rsidP="00E72A26">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และอื่นๆ</w:t>
            </w:r>
          </w:p>
        </w:tc>
        <w:tc>
          <w:tcPr>
            <w:tcW w:w="1142" w:type="dxa"/>
            <w:vAlign w:val="bottom"/>
          </w:tcPr>
          <w:p w14:paraId="402B3EFE" w14:textId="77777777" w:rsidR="004A1413" w:rsidRPr="00495C58" w:rsidRDefault="004A1413" w:rsidP="00E72A26">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รวม</w:t>
            </w:r>
          </w:p>
        </w:tc>
      </w:tr>
      <w:tr w:rsidR="004A1413" w:rsidRPr="00495C58" w14:paraId="549EC1E6" w14:textId="77777777" w:rsidTr="00E72A26">
        <w:trPr>
          <w:trHeight w:val="53"/>
        </w:trPr>
        <w:tc>
          <w:tcPr>
            <w:tcW w:w="1838" w:type="dxa"/>
            <w:vAlign w:val="bottom"/>
          </w:tcPr>
          <w:p w14:paraId="1A4B2E20" w14:textId="77777777" w:rsidR="004A1413" w:rsidRPr="00495C58" w:rsidRDefault="004A1413" w:rsidP="00E72A26">
            <w:pPr>
              <w:ind w:left="-107"/>
              <w:rPr>
                <w:rFonts w:ascii="Browallia New" w:hAnsi="Browallia New" w:cs="Browallia New"/>
                <w:sz w:val="20"/>
                <w:szCs w:val="20"/>
                <w:cs/>
              </w:rPr>
            </w:pPr>
          </w:p>
        </w:tc>
        <w:tc>
          <w:tcPr>
            <w:tcW w:w="998" w:type="dxa"/>
            <w:vAlign w:val="bottom"/>
          </w:tcPr>
          <w:p w14:paraId="5135497B" w14:textId="77777777" w:rsidR="004A1413" w:rsidRPr="00495C58" w:rsidRDefault="004A1413" w:rsidP="00E72A26">
            <w:pPr>
              <w:tabs>
                <w:tab w:val="decimal" w:pos="628"/>
              </w:tabs>
              <w:ind w:left="-43" w:right="-72"/>
              <w:jc w:val="both"/>
              <w:rPr>
                <w:rFonts w:ascii="Browallia New" w:hAnsi="Browallia New" w:cs="Browallia New"/>
                <w:snapToGrid w:val="0"/>
                <w:sz w:val="20"/>
                <w:szCs w:val="20"/>
                <w:cs/>
                <w:lang w:eastAsia="th-TH"/>
              </w:rPr>
            </w:pPr>
          </w:p>
        </w:tc>
        <w:tc>
          <w:tcPr>
            <w:tcW w:w="1043" w:type="dxa"/>
            <w:vAlign w:val="bottom"/>
          </w:tcPr>
          <w:p w14:paraId="0450D4F2" w14:textId="77777777" w:rsidR="004A1413" w:rsidRPr="00495C58" w:rsidRDefault="004A1413" w:rsidP="00E72A26">
            <w:pPr>
              <w:tabs>
                <w:tab w:val="decimal" w:pos="628"/>
              </w:tabs>
              <w:ind w:left="-43" w:right="-72"/>
              <w:jc w:val="center"/>
              <w:rPr>
                <w:rFonts w:ascii="Browallia New" w:hAnsi="Browallia New" w:cs="Browallia New"/>
                <w:snapToGrid w:val="0"/>
                <w:sz w:val="20"/>
                <w:szCs w:val="20"/>
                <w:lang w:eastAsia="th-TH"/>
              </w:rPr>
            </w:pPr>
          </w:p>
        </w:tc>
        <w:tc>
          <w:tcPr>
            <w:tcW w:w="990" w:type="dxa"/>
            <w:vAlign w:val="bottom"/>
          </w:tcPr>
          <w:p w14:paraId="2C05F28D" w14:textId="77777777" w:rsidR="004A1413" w:rsidRPr="00495C58" w:rsidRDefault="004A1413" w:rsidP="00E72A26">
            <w:pPr>
              <w:tabs>
                <w:tab w:val="decimal" w:pos="628"/>
              </w:tabs>
              <w:ind w:right="-72"/>
              <w:jc w:val="center"/>
              <w:rPr>
                <w:rFonts w:ascii="Browallia New" w:hAnsi="Browallia New" w:cs="Browallia New"/>
                <w:snapToGrid w:val="0"/>
                <w:sz w:val="20"/>
                <w:szCs w:val="20"/>
                <w:lang w:eastAsia="th-TH"/>
              </w:rPr>
            </w:pPr>
          </w:p>
        </w:tc>
        <w:tc>
          <w:tcPr>
            <w:tcW w:w="1140" w:type="dxa"/>
            <w:vAlign w:val="bottom"/>
          </w:tcPr>
          <w:p w14:paraId="7B36CC42" w14:textId="77777777" w:rsidR="004A1413" w:rsidRPr="00495C58" w:rsidRDefault="004A1413" w:rsidP="00E72A26">
            <w:pPr>
              <w:tabs>
                <w:tab w:val="decimal" w:pos="778"/>
              </w:tabs>
              <w:ind w:left="-43" w:right="-72"/>
              <w:jc w:val="center"/>
              <w:rPr>
                <w:rFonts w:ascii="Browallia New" w:hAnsi="Browallia New" w:cs="Browallia New"/>
                <w:snapToGrid w:val="0"/>
                <w:sz w:val="20"/>
                <w:szCs w:val="20"/>
                <w:lang w:eastAsia="th-TH"/>
              </w:rPr>
            </w:pPr>
          </w:p>
        </w:tc>
        <w:tc>
          <w:tcPr>
            <w:tcW w:w="997" w:type="dxa"/>
            <w:vAlign w:val="bottom"/>
          </w:tcPr>
          <w:p w14:paraId="0046F34C" w14:textId="77777777" w:rsidR="004A1413" w:rsidRPr="00495C58" w:rsidRDefault="004A1413" w:rsidP="00E72A26">
            <w:pPr>
              <w:tabs>
                <w:tab w:val="decimal" w:pos="778"/>
              </w:tabs>
              <w:ind w:left="-43" w:right="-72"/>
              <w:jc w:val="center"/>
              <w:rPr>
                <w:rFonts w:ascii="Browallia New" w:hAnsi="Browallia New" w:cs="Browallia New"/>
                <w:snapToGrid w:val="0"/>
                <w:sz w:val="20"/>
                <w:szCs w:val="20"/>
                <w:cs/>
                <w:lang w:eastAsia="th-TH"/>
              </w:rPr>
            </w:pPr>
          </w:p>
        </w:tc>
        <w:tc>
          <w:tcPr>
            <w:tcW w:w="1140" w:type="dxa"/>
            <w:vAlign w:val="bottom"/>
          </w:tcPr>
          <w:p w14:paraId="3CF04CB4" w14:textId="77777777" w:rsidR="004A1413" w:rsidRPr="00495C58" w:rsidRDefault="004A1413" w:rsidP="00E72A26">
            <w:pPr>
              <w:tabs>
                <w:tab w:val="decimal" w:pos="628"/>
              </w:tabs>
              <w:ind w:left="-43" w:right="-72"/>
              <w:jc w:val="center"/>
              <w:rPr>
                <w:rFonts w:ascii="Browallia New" w:hAnsi="Browallia New" w:cs="Browallia New"/>
                <w:snapToGrid w:val="0"/>
                <w:sz w:val="20"/>
                <w:szCs w:val="20"/>
                <w:lang w:eastAsia="th-TH"/>
              </w:rPr>
            </w:pPr>
          </w:p>
        </w:tc>
        <w:tc>
          <w:tcPr>
            <w:tcW w:w="1142" w:type="dxa"/>
            <w:vAlign w:val="bottom"/>
          </w:tcPr>
          <w:p w14:paraId="69BB61AB" w14:textId="77777777" w:rsidR="004A1413" w:rsidRPr="00495C58" w:rsidRDefault="004A1413" w:rsidP="00E72A26">
            <w:pPr>
              <w:tabs>
                <w:tab w:val="clear" w:pos="680"/>
                <w:tab w:val="decimal" w:pos="662"/>
              </w:tabs>
              <w:ind w:right="-72"/>
              <w:jc w:val="both"/>
              <w:rPr>
                <w:rFonts w:ascii="Browallia New" w:hAnsi="Browallia New" w:cs="Browallia New"/>
                <w:snapToGrid w:val="0"/>
                <w:sz w:val="20"/>
                <w:szCs w:val="20"/>
                <w:lang w:eastAsia="th-TH"/>
              </w:rPr>
            </w:pPr>
          </w:p>
        </w:tc>
      </w:tr>
      <w:tr w:rsidR="004A1413" w:rsidRPr="00495C58" w14:paraId="5ABC739E" w14:textId="77777777" w:rsidTr="00E72A26">
        <w:trPr>
          <w:trHeight w:val="63"/>
        </w:trPr>
        <w:tc>
          <w:tcPr>
            <w:tcW w:w="2836" w:type="dxa"/>
            <w:gridSpan w:val="2"/>
            <w:vAlign w:val="bottom"/>
          </w:tcPr>
          <w:p w14:paraId="69817A28" w14:textId="77777777" w:rsidR="004A1413" w:rsidRPr="00495C58" w:rsidRDefault="004A1413" w:rsidP="00E72A26">
            <w:pPr>
              <w:tabs>
                <w:tab w:val="decimal" w:pos="648"/>
              </w:tabs>
              <w:ind w:left="-126" w:right="-72"/>
              <w:rPr>
                <w:rFonts w:ascii="Browallia New" w:hAnsi="Browallia New" w:cs="Browallia New"/>
                <w:snapToGrid w:val="0"/>
                <w:sz w:val="20"/>
                <w:szCs w:val="20"/>
                <w:lang w:eastAsia="th-TH"/>
              </w:rPr>
            </w:pPr>
            <w:r w:rsidRPr="00495C58">
              <w:rPr>
                <w:rFonts w:ascii="Browallia New" w:hAnsi="Browallia New" w:cs="Browallia New"/>
                <w:b/>
                <w:bCs/>
                <w:sz w:val="20"/>
                <w:szCs w:val="20"/>
                <w:cs/>
              </w:rPr>
              <w:t>จังหวะเวลาการรับรู้รายได้</w:t>
            </w:r>
          </w:p>
        </w:tc>
        <w:tc>
          <w:tcPr>
            <w:tcW w:w="1043" w:type="dxa"/>
            <w:vAlign w:val="center"/>
          </w:tcPr>
          <w:p w14:paraId="27383610" w14:textId="77777777" w:rsidR="004A1413" w:rsidRPr="00495C58" w:rsidRDefault="004A1413" w:rsidP="00E72A26">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327EBC03" w14:textId="77777777" w:rsidR="004A1413" w:rsidRPr="00495C58" w:rsidRDefault="004A1413" w:rsidP="00E72A26">
            <w:pPr>
              <w:tabs>
                <w:tab w:val="decimal" w:pos="706"/>
              </w:tabs>
              <w:ind w:right="-72"/>
              <w:jc w:val="right"/>
              <w:rPr>
                <w:rFonts w:ascii="Browallia New" w:hAnsi="Browallia New" w:cs="Browallia New"/>
                <w:snapToGrid w:val="0"/>
                <w:sz w:val="20"/>
                <w:szCs w:val="20"/>
                <w:lang w:eastAsia="th-TH"/>
              </w:rPr>
            </w:pPr>
          </w:p>
        </w:tc>
        <w:tc>
          <w:tcPr>
            <w:tcW w:w="1140" w:type="dxa"/>
            <w:vAlign w:val="center"/>
          </w:tcPr>
          <w:p w14:paraId="42FF7B68" w14:textId="77777777" w:rsidR="004A1413" w:rsidRPr="00495C58" w:rsidRDefault="004A1413" w:rsidP="00E72A26">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5E2E2716" w14:textId="77777777" w:rsidR="004A1413" w:rsidRPr="00495C58" w:rsidRDefault="004A1413" w:rsidP="00E72A26">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2B9E5CD2" w14:textId="77777777" w:rsidR="004A1413" w:rsidRPr="00495C58" w:rsidRDefault="004A1413" w:rsidP="00E72A26">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755BB85B" w14:textId="77777777" w:rsidR="004A1413" w:rsidRPr="00495C58" w:rsidRDefault="004A1413" w:rsidP="00E72A26">
            <w:pPr>
              <w:tabs>
                <w:tab w:val="clear" w:pos="680"/>
                <w:tab w:val="decimal" w:pos="662"/>
              </w:tabs>
              <w:ind w:right="-72"/>
              <w:jc w:val="right"/>
              <w:rPr>
                <w:rFonts w:ascii="Browallia New" w:hAnsi="Browallia New" w:cs="Browallia New"/>
                <w:snapToGrid w:val="0"/>
                <w:sz w:val="20"/>
                <w:szCs w:val="20"/>
                <w:lang w:eastAsia="th-TH"/>
              </w:rPr>
            </w:pPr>
          </w:p>
        </w:tc>
      </w:tr>
      <w:tr w:rsidR="004A1413" w:rsidRPr="00495C58" w14:paraId="5D40B9B2" w14:textId="77777777" w:rsidTr="00E72A26">
        <w:trPr>
          <w:trHeight w:val="63"/>
        </w:trPr>
        <w:tc>
          <w:tcPr>
            <w:tcW w:w="1838" w:type="dxa"/>
            <w:vAlign w:val="bottom"/>
          </w:tcPr>
          <w:p w14:paraId="0AAC5848" w14:textId="77777777" w:rsidR="004A1413" w:rsidRPr="00495C58" w:rsidRDefault="004A1413" w:rsidP="00E72A26">
            <w:pPr>
              <w:ind w:left="-107"/>
              <w:rPr>
                <w:rFonts w:ascii="Browallia New" w:hAnsi="Browallia New" w:cs="Browallia New"/>
                <w:sz w:val="20"/>
                <w:szCs w:val="20"/>
                <w:cs/>
              </w:rPr>
            </w:pPr>
            <w:r w:rsidRPr="00495C58">
              <w:rPr>
                <w:rFonts w:ascii="Browallia New" w:hAnsi="Browallia New" w:cs="Browallia New"/>
                <w:sz w:val="20"/>
                <w:szCs w:val="20"/>
                <w:cs/>
              </w:rPr>
              <w:t>เมื่อปฏิบัติตามภาระ</w:t>
            </w:r>
          </w:p>
        </w:tc>
        <w:tc>
          <w:tcPr>
            <w:tcW w:w="998" w:type="dxa"/>
            <w:vAlign w:val="center"/>
          </w:tcPr>
          <w:p w14:paraId="10C37A81" w14:textId="77777777" w:rsidR="004A1413" w:rsidRPr="00495C58" w:rsidRDefault="004A1413" w:rsidP="00E72A26">
            <w:pPr>
              <w:tabs>
                <w:tab w:val="decimal" w:pos="648"/>
              </w:tabs>
              <w:ind w:left="-43" w:right="-72"/>
              <w:jc w:val="right"/>
              <w:rPr>
                <w:rFonts w:ascii="Browallia New" w:hAnsi="Browallia New" w:cs="Browallia New"/>
                <w:snapToGrid w:val="0"/>
                <w:sz w:val="20"/>
                <w:szCs w:val="20"/>
                <w:lang w:eastAsia="th-TH"/>
              </w:rPr>
            </w:pPr>
          </w:p>
        </w:tc>
        <w:tc>
          <w:tcPr>
            <w:tcW w:w="1043" w:type="dxa"/>
            <w:vAlign w:val="center"/>
          </w:tcPr>
          <w:p w14:paraId="363F711E" w14:textId="77777777" w:rsidR="004A1413" w:rsidRPr="00495C58" w:rsidRDefault="004A1413" w:rsidP="00E72A26">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3AE365F6" w14:textId="77777777" w:rsidR="004A1413" w:rsidRPr="00495C58" w:rsidRDefault="004A1413" w:rsidP="00E72A26">
            <w:pPr>
              <w:tabs>
                <w:tab w:val="decimal" w:pos="706"/>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cs/>
                <w:lang w:eastAsia="th-TH"/>
              </w:rPr>
              <w:t xml:space="preserve"> </w:t>
            </w:r>
          </w:p>
        </w:tc>
        <w:tc>
          <w:tcPr>
            <w:tcW w:w="1140" w:type="dxa"/>
            <w:vAlign w:val="center"/>
          </w:tcPr>
          <w:p w14:paraId="40CB74F2" w14:textId="77777777" w:rsidR="004A1413" w:rsidRPr="00495C58" w:rsidRDefault="004A1413" w:rsidP="00E72A26">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585234F0" w14:textId="77777777" w:rsidR="004A1413" w:rsidRPr="00495C58" w:rsidRDefault="004A1413" w:rsidP="00E72A26">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64C5D0E6" w14:textId="77777777" w:rsidR="004A1413" w:rsidRPr="00495C58" w:rsidRDefault="004A1413" w:rsidP="00E72A26">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13EBEF1C" w14:textId="77777777" w:rsidR="004A1413" w:rsidRPr="00495C58" w:rsidRDefault="004A1413" w:rsidP="00E72A26">
            <w:pPr>
              <w:tabs>
                <w:tab w:val="clear" w:pos="680"/>
                <w:tab w:val="decimal" w:pos="662"/>
              </w:tabs>
              <w:ind w:right="-72"/>
              <w:jc w:val="right"/>
              <w:rPr>
                <w:rFonts w:ascii="Browallia New" w:hAnsi="Browallia New" w:cs="Browallia New"/>
                <w:snapToGrid w:val="0"/>
                <w:sz w:val="20"/>
                <w:szCs w:val="20"/>
                <w:lang w:eastAsia="th-TH"/>
              </w:rPr>
            </w:pPr>
          </w:p>
        </w:tc>
      </w:tr>
      <w:tr w:rsidR="00F35953" w:rsidRPr="00495C58" w14:paraId="7C023C75" w14:textId="77777777">
        <w:trPr>
          <w:trHeight w:val="63"/>
        </w:trPr>
        <w:tc>
          <w:tcPr>
            <w:tcW w:w="1838" w:type="dxa"/>
            <w:vAlign w:val="bottom"/>
          </w:tcPr>
          <w:p w14:paraId="1720C82B" w14:textId="77777777" w:rsidR="00F35953" w:rsidRPr="00495C58" w:rsidRDefault="00F35953" w:rsidP="00F35953">
            <w:pPr>
              <w:ind w:left="-107"/>
              <w:rPr>
                <w:rFonts w:ascii="Browallia New" w:hAnsi="Browallia New" w:cs="Browallia New"/>
                <w:sz w:val="20"/>
                <w:szCs w:val="20"/>
                <w:cs/>
              </w:rPr>
            </w:pPr>
            <w:r w:rsidRPr="00495C58">
              <w:rPr>
                <w:rFonts w:ascii="Browallia New" w:hAnsi="Browallia New" w:cs="Browallia New"/>
                <w:sz w:val="20"/>
                <w:szCs w:val="20"/>
                <w:cs/>
              </w:rPr>
              <w:t xml:space="preserve">   ที่ต้องปฏิบัติเสร็จสิ้น</w:t>
            </w:r>
          </w:p>
        </w:tc>
        <w:tc>
          <w:tcPr>
            <w:tcW w:w="998" w:type="dxa"/>
            <w:tcBorders>
              <w:top w:val="nil"/>
              <w:left w:val="nil"/>
              <w:bottom w:val="nil"/>
              <w:right w:val="nil"/>
            </w:tcBorders>
            <w:vAlign w:val="bottom"/>
          </w:tcPr>
          <w:p w14:paraId="5FABDFAD" w14:textId="06C1C3C8" w:rsidR="00F35953" w:rsidRPr="00495C58" w:rsidRDefault="00F35953" w:rsidP="00847FCB">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1043" w:type="dxa"/>
            <w:tcBorders>
              <w:top w:val="nil"/>
              <w:left w:val="nil"/>
              <w:bottom w:val="nil"/>
              <w:right w:val="nil"/>
            </w:tcBorders>
            <w:vAlign w:val="bottom"/>
          </w:tcPr>
          <w:p w14:paraId="5FB0E9AE" w14:textId="283EA80D" w:rsidR="00F35953" w:rsidRPr="00495C58" w:rsidRDefault="00F35953" w:rsidP="00847FCB">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990" w:type="dxa"/>
            <w:tcBorders>
              <w:top w:val="nil"/>
              <w:left w:val="nil"/>
              <w:bottom w:val="nil"/>
              <w:right w:val="nil"/>
            </w:tcBorders>
            <w:vAlign w:val="bottom"/>
          </w:tcPr>
          <w:p w14:paraId="21019F64" w14:textId="7023CB64" w:rsidR="00F35953" w:rsidRPr="00495C58" w:rsidRDefault="00F35953" w:rsidP="00847FCB">
            <w:pPr>
              <w:tabs>
                <w:tab w:val="clear" w:pos="454"/>
                <w:tab w:val="clear" w:pos="680"/>
                <w:tab w:val="left" w:pos="354"/>
                <w:tab w:val="decimal" w:pos="444"/>
                <w:tab w:val="decimal" w:pos="706"/>
                <w:tab w:val="decimal" w:pos="806"/>
              </w:tabs>
              <w:ind w:right="-72"/>
              <w:jc w:val="right"/>
              <w:rPr>
                <w:rFonts w:ascii="Browallia New" w:hAnsi="Browallia New" w:cs="Browallia New"/>
                <w:snapToGrid w:val="0"/>
                <w:sz w:val="20"/>
                <w:szCs w:val="20"/>
                <w:lang w:eastAsia="th-TH"/>
              </w:rPr>
            </w:pPr>
          </w:p>
        </w:tc>
        <w:tc>
          <w:tcPr>
            <w:tcW w:w="1140" w:type="dxa"/>
            <w:tcBorders>
              <w:top w:val="nil"/>
              <w:left w:val="nil"/>
              <w:bottom w:val="nil"/>
              <w:right w:val="nil"/>
            </w:tcBorders>
            <w:vAlign w:val="bottom"/>
          </w:tcPr>
          <w:p w14:paraId="564C7760" w14:textId="578DA5F0" w:rsidR="00F35953" w:rsidRPr="00495C58" w:rsidRDefault="00F35953" w:rsidP="00847FCB">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997" w:type="dxa"/>
            <w:tcBorders>
              <w:top w:val="nil"/>
              <w:left w:val="nil"/>
              <w:bottom w:val="nil"/>
              <w:right w:val="nil"/>
            </w:tcBorders>
            <w:vAlign w:val="bottom"/>
          </w:tcPr>
          <w:p w14:paraId="4E8C729E" w14:textId="38C4235E" w:rsidR="00F35953" w:rsidRPr="00495C58" w:rsidRDefault="00F35953" w:rsidP="00847FCB">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1140" w:type="dxa"/>
            <w:tcBorders>
              <w:top w:val="nil"/>
              <w:left w:val="nil"/>
              <w:bottom w:val="nil"/>
              <w:right w:val="nil"/>
            </w:tcBorders>
            <w:vAlign w:val="bottom"/>
          </w:tcPr>
          <w:p w14:paraId="7D1601F1" w14:textId="1C1A51E3" w:rsidR="00F35953" w:rsidRPr="00495C58" w:rsidRDefault="00F35953" w:rsidP="00847FCB">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1142" w:type="dxa"/>
            <w:tcBorders>
              <w:top w:val="nil"/>
              <w:left w:val="nil"/>
              <w:bottom w:val="nil"/>
              <w:right w:val="nil"/>
            </w:tcBorders>
            <w:vAlign w:val="bottom"/>
          </w:tcPr>
          <w:p w14:paraId="505585FE" w14:textId="4B9B33AD" w:rsidR="00F35953" w:rsidRPr="00495C58" w:rsidRDefault="00F35953" w:rsidP="00847FCB">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r>
      <w:tr w:rsidR="004C6D62" w:rsidRPr="00495C58" w14:paraId="63D68A8C" w14:textId="77777777" w:rsidTr="00226D00">
        <w:trPr>
          <w:trHeight w:val="63"/>
        </w:trPr>
        <w:tc>
          <w:tcPr>
            <w:tcW w:w="1838" w:type="dxa"/>
            <w:vAlign w:val="bottom"/>
          </w:tcPr>
          <w:p w14:paraId="7CD656E0" w14:textId="77777777" w:rsidR="004C6D62" w:rsidRPr="00495C58" w:rsidRDefault="004C6D62" w:rsidP="004C6D62">
            <w:pPr>
              <w:ind w:left="-107"/>
              <w:rPr>
                <w:rFonts w:ascii="Browallia New" w:hAnsi="Browallia New" w:cs="Browallia New"/>
                <w:sz w:val="20"/>
                <w:szCs w:val="20"/>
              </w:rPr>
            </w:pPr>
            <w:r w:rsidRPr="00495C58">
              <w:rPr>
                <w:rFonts w:ascii="Browallia New" w:hAnsi="Browallia New" w:cs="Browallia New"/>
                <w:sz w:val="20"/>
                <w:szCs w:val="20"/>
              </w:rPr>
              <w:t xml:space="preserve">   (point in time)</w:t>
            </w:r>
          </w:p>
        </w:tc>
        <w:tc>
          <w:tcPr>
            <w:tcW w:w="998" w:type="dxa"/>
            <w:tcBorders>
              <w:top w:val="nil"/>
              <w:left w:val="nil"/>
              <w:bottom w:val="nil"/>
              <w:right w:val="nil"/>
            </w:tcBorders>
            <w:vAlign w:val="center"/>
          </w:tcPr>
          <w:p w14:paraId="45CFD1AD" w14:textId="54E7130C" w:rsidR="004C6D62" w:rsidRPr="00495C58" w:rsidRDefault="00200B80" w:rsidP="00200B80">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1043" w:type="dxa"/>
            <w:tcBorders>
              <w:top w:val="nil"/>
              <w:left w:val="nil"/>
              <w:bottom w:val="nil"/>
              <w:right w:val="nil"/>
            </w:tcBorders>
            <w:vAlign w:val="bottom"/>
          </w:tcPr>
          <w:p w14:paraId="50ABAEE4" w14:textId="701BD1E2" w:rsidR="004C6D62" w:rsidRPr="00495C58" w:rsidRDefault="004C6D62" w:rsidP="004C6D62">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15</w:t>
            </w:r>
          </w:p>
        </w:tc>
        <w:tc>
          <w:tcPr>
            <w:tcW w:w="990" w:type="dxa"/>
            <w:tcBorders>
              <w:top w:val="nil"/>
              <w:left w:val="nil"/>
              <w:bottom w:val="nil"/>
              <w:right w:val="nil"/>
            </w:tcBorders>
            <w:vAlign w:val="bottom"/>
          </w:tcPr>
          <w:p w14:paraId="656140E2" w14:textId="764FBCC4" w:rsidR="004C6D62" w:rsidRPr="00495C58" w:rsidRDefault="004C6D62" w:rsidP="004C6D62">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7,532</w:t>
            </w:r>
          </w:p>
        </w:tc>
        <w:tc>
          <w:tcPr>
            <w:tcW w:w="1140" w:type="dxa"/>
            <w:tcBorders>
              <w:top w:val="nil"/>
              <w:left w:val="nil"/>
              <w:bottom w:val="nil"/>
              <w:right w:val="nil"/>
            </w:tcBorders>
            <w:vAlign w:val="center"/>
          </w:tcPr>
          <w:p w14:paraId="5F03190F" w14:textId="05A24608" w:rsidR="004C6D62" w:rsidRPr="00495C58" w:rsidRDefault="00200B80" w:rsidP="00200B80">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997" w:type="dxa"/>
            <w:tcBorders>
              <w:top w:val="nil"/>
              <w:left w:val="nil"/>
              <w:bottom w:val="nil"/>
              <w:right w:val="nil"/>
            </w:tcBorders>
            <w:vAlign w:val="center"/>
          </w:tcPr>
          <w:p w14:paraId="14E53110" w14:textId="7304298A" w:rsidR="004C6D62" w:rsidRPr="00495C58" w:rsidRDefault="00200B80" w:rsidP="00200B80">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1140" w:type="dxa"/>
            <w:tcBorders>
              <w:top w:val="nil"/>
              <w:left w:val="nil"/>
              <w:bottom w:val="nil"/>
              <w:right w:val="nil"/>
            </w:tcBorders>
            <w:vAlign w:val="bottom"/>
          </w:tcPr>
          <w:p w14:paraId="3797F9C5" w14:textId="244FA6A0" w:rsidR="004C6D62" w:rsidRPr="00495C58" w:rsidRDefault="004C6D62" w:rsidP="004C6D62">
            <w:pPr>
              <w:tabs>
                <w:tab w:val="clear" w:pos="454"/>
                <w:tab w:val="left" w:pos="354"/>
                <w:tab w:val="decimal" w:pos="444"/>
                <w:tab w:val="decimal" w:pos="648"/>
                <w:tab w:val="decimal" w:pos="706"/>
                <w:tab w:val="decimal" w:pos="806"/>
              </w:tabs>
              <w:ind w:left="-43" w:right="-72"/>
              <w:jc w:val="right"/>
              <w:rPr>
                <w:rFonts w:ascii="Browallia New" w:hAnsi="Browallia New" w:cs="Browallia New"/>
                <w:sz w:val="20"/>
                <w:szCs w:val="20"/>
              </w:rPr>
            </w:pPr>
            <w:r w:rsidRPr="00495C58">
              <w:rPr>
                <w:rFonts w:ascii="Browallia New" w:hAnsi="Browallia New" w:cs="Browallia New"/>
                <w:snapToGrid w:val="0"/>
                <w:sz w:val="20"/>
                <w:szCs w:val="20"/>
                <w:lang w:eastAsia="th-TH"/>
              </w:rPr>
              <w:t>5,604</w:t>
            </w:r>
          </w:p>
        </w:tc>
        <w:tc>
          <w:tcPr>
            <w:tcW w:w="1142" w:type="dxa"/>
            <w:tcBorders>
              <w:top w:val="nil"/>
              <w:left w:val="nil"/>
              <w:bottom w:val="nil"/>
              <w:right w:val="nil"/>
            </w:tcBorders>
            <w:vAlign w:val="bottom"/>
          </w:tcPr>
          <w:p w14:paraId="5C55D4EE" w14:textId="1EB80FC2" w:rsidR="004C6D62" w:rsidRPr="00495C58" w:rsidRDefault="004C6D62" w:rsidP="004C6D62">
            <w:pPr>
              <w:tabs>
                <w:tab w:val="clear" w:pos="454"/>
                <w:tab w:val="left" w:pos="354"/>
                <w:tab w:val="decimal" w:pos="444"/>
                <w:tab w:val="decimal" w:pos="706"/>
                <w:tab w:val="decimal" w:pos="806"/>
              </w:tabs>
              <w:ind w:left="-43" w:right="-72"/>
              <w:jc w:val="right"/>
              <w:rPr>
                <w:rFonts w:ascii="Browallia New" w:hAnsi="Browallia New" w:cs="Browallia New"/>
                <w:sz w:val="20"/>
                <w:szCs w:val="20"/>
              </w:rPr>
            </w:pPr>
            <w:r w:rsidRPr="00495C58">
              <w:rPr>
                <w:rFonts w:ascii="Browallia New" w:hAnsi="Browallia New" w:cs="Browallia New"/>
                <w:snapToGrid w:val="0"/>
                <w:sz w:val="20"/>
                <w:szCs w:val="20"/>
                <w:lang w:eastAsia="th-TH"/>
              </w:rPr>
              <w:t>13,151</w:t>
            </w:r>
          </w:p>
        </w:tc>
      </w:tr>
      <w:tr w:rsidR="004C6D62" w:rsidRPr="00495C58" w14:paraId="3C9D9089" w14:textId="77777777">
        <w:trPr>
          <w:trHeight w:val="63"/>
        </w:trPr>
        <w:tc>
          <w:tcPr>
            <w:tcW w:w="1838" w:type="dxa"/>
            <w:vAlign w:val="bottom"/>
          </w:tcPr>
          <w:p w14:paraId="388DFFC4" w14:textId="77777777" w:rsidR="004C6D62" w:rsidRPr="00495C58" w:rsidRDefault="004C6D62" w:rsidP="004C6D62">
            <w:pPr>
              <w:ind w:left="-107"/>
              <w:rPr>
                <w:rFonts w:ascii="Browallia New" w:hAnsi="Browallia New" w:cs="Browallia New"/>
                <w:sz w:val="20"/>
                <w:szCs w:val="20"/>
                <w:cs/>
              </w:rPr>
            </w:pPr>
            <w:r w:rsidRPr="00495C58">
              <w:rPr>
                <w:rFonts w:ascii="Browallia New" w:hAnsi="Browallia New" w:cs="Browallia New"/>
                <w:sz w:val="20"/>
                <w:szCs w:val="20"/>
                <w:cs/>
              </w:rPr>
              <w:t>ตลอดช่วงเวลาที่ปฏิบัติ</w:t>
            </w:r>
          </w:p>
        </w:tc>
        <w:tc>
          <w:tcPr>
            <w:tcW w:w="998" w:type="dxa"/>
            <w:tcBorders>
              <w:top w:val="nil"/>
              <w:left w:val="nil"/>
              <w:bottom w:val="nil"/>
              <w:right w:val="nil"/>
            </w:tcBorders>
            <w:vAlign w:val="bottom"/>
          </w:tcPr>
          <w:p w14:paraId="3A99D30D" w14:textId="77777777" w:rsidR="004C6D62" w:rsidRPr="00495C58" w:rsidRDefault="004C6D62" w:rsidP="00200B80">
            <w:pPr>
              <w:tabs>
                <w:tab w:val="clear" w:pos="454"/>
                <w:tab w:val="clear" w:pos="680"/>
                <w:tab w:val="left" w:pos="354"/>
                <w:tab w:val="decimal" w:pos="444"/>
                <w:tab w:val="decimal" w:pos="806"/>
              </w:tabs>
              <w:ind w:left="-43" w:right="-72"/>
              <w:jc w:val="center"/>
              <w:rPr>
                <w:rFonts w:ascii="Browallia New" w:hAnsi="Browallia New" w:cs="Browallia New"/>
                <w:sz w:val="20"/>
                <w:szCs w:val="20"/>
              </w:rPr>
            </w:pPr>
          </w:p>
        </w:tc>
        <w:tc>
          <w:tcPr>
            <w:tcW w:w="1043" w:type="dxa"/>
            <w:tcBorders>
              <w:top w:val="nil"/>
              <w:left w:val="nil"/>
              <w:bottom w:val="nil"/>
              <w:right w:val="nil"/>
            </w:tcBorders>
            <w:vAlign w:val="bottom"/>
          </w:tcPr>
          <w:p w14:paraId="3A427330" w14:textId="77777777" w:rsidR="004C6D62" w:rsidRPr="00495C58" w:rsidRDefault="004C6D62" w:rsidP="004C6D62">
            <w:pPr>
              <w:tabs>
                <w:tab w:val="clear" w:pos="454"/>
                <w:tab w:val="clear" w:pos="680"/>
                <w:tab w:val="left" w:pos="354"/>
                <w:tab w:val="decimal" w:pos="444"/>
                <w:tab w:val="decimal" w:pos="806"/>
              </w:tabs>
              <w:ind w:left="-43" w:right="-72"/>
              <w:jc w:val="right"/>
              <w:rPr>
                <w:rFonts w:ascii="Browallia New" w:hAnsi="Browallia New" w:cs="Browallia New"/>
                <w:sz w:val="20"/>
                <w:szCs w:val="20"/>
              </w:rPr>
            </w:pPr>
          </w:p>
        </w:tc>
        <w:tc>
          <w:tcPr>
            <w:tcW w:w="990" w:type="dxa"/>
            <w:tcBorders>
              <w:top w:val="nil"/>
              <w:left w:val="nil"/>
              <w:bottom w:val="nil"/>
              <w:right w:val="nil"/>
            </w:tcBorders>
            <w:vAlign w:val="bottom"/>
          </w:tcPr>
          <w:p w14:paraId="2249CDA2" w14:textId="77777777" w:rsidR="004C6D62" w:rsidRPr="00495C58" w:rsidRDefault="004C6D62" w:rsidP="004C6D62">
            <w:pPr>
              <w:tabs>
                <w:tab w:val="clear" w:pos="454"/>
                <w:tab w:val="clear" w:pos="680"/>
                <w:tab w:val="left" w:pos="354"/>
                <w:tab w:val="decimal" w:pos="444"/>
                <w:tab w:val="decimal" w:pos="806"/>
              </w:tabs>
              <w:ind w:left="-43" w:right="-72"/>
              <w:jc w:val="right"/>
              <w:rPr>
                <w:rFonts w:ascii="Browallia New" w:hAnsi="Browallia New" w:cs="Browallia New"/>
                <w:sz w:val="20"/>
                <w:szCs w:val="20"/>
              </w:rPr>
            </w:pPr>
          </w:p>
        </w:tc>
        <w:tc>
          <w:tcPr>
            <w:tcW w:w="1140" w:type="dxa"/>
            <w:tcBorders>
              <w:top w:val="nil"/>
              <w:left w:val="nil"/>
              <w:bottom w:val="nil"/>
              <w:right w:val="nil"/>
            </w:tcBorders>
            <w:vAlign w:val="bottom"/>
          </w:tcPr>
          <w:p w14:paraId="0462877D" w14:textId="77777777" w:rsidR="004C6D62" w:rsidRPr="00495C58" w:rsidRDefault="004C6D62" w:rsidP="00200B80">
            <w:pPr>
              <w:tabs>
                <w:tab w:val="clear" w:pos="454"/>
                <w:tab w:val="clear" w:pos="680"/>
                <w:tab w:val="left" w:pos="354"/>
                <w:tab w:val="decimal" w:pos="444"/>
                <w:tab w:val="decimal" w:pos="806"/>
              </w:tabs>
              <w:ind w:left="-43" w:right="-72"/>
              <w:jc w:val="center"/>
              <w:rPr>
                <w:rFonts w:ascii="Browallia New" w:hAnsi="Browallia New" w:cs="Browallia New"/>
                <w:sz w:val="20"/>
                <w:szCs w:val="20"/>
              </w:rPr>
            </w:pPr>
          </w:p>
        </w:tc>
        <w:tc>
          <w:tcPr>
            <w:tcW w:w="997" w:type="dxa"/>
            <w:tcBorders>
              <w:top w:val="nil"/>
              <w:left w:val="nil"/>
              <w:bottom w:val="nil"/>
              <w:right w:val="nil"/>
            </w:tcBorders>
            <w:vAlign w:val="bottom"/>
          </w:tcPr>
          <w:p w14:paraId="52F46C66" w14:textId="77777777" w:rsidR="004C6D62" w:rsidRPr="00495C58" w:rsidRDefault="004C6D62" w:rsidP="00200B80">
            <w:pPr>
              <w:tabs>
                <w:tab w:val="clear" w:pos="454"/>
                <w:tab w:val="clear" w:pos="680"/>
                <w:tab w:val="left" w:pos="354"/>
                <w:tab w:val="decimal" w:pos="444"/>
                <w:tab w:val="decimal" w:pos="806"/>
              </w:tabs>
              <w:ind w:left="-43" w:right="-72"/>
              <w:jc w:val="center"/>
              <w:rPr>
                <w:rFonts w:ascii="Browallia New" w:hAnsi="Browallia New" w:cs="Browallia New"/>
                <w:sz w:val="20"/>
                <w:szCs w:val="20"/>
              </w:rPr>
            </w:pPr>
          </w:p>
        </w:tc>
        <w:tc>
          <w:tcPr>
            <w:tcW w:w="1140" w:type="dxa"/>
            <w:tcBorders>
              <w:top w:val="nil"/>
              <w:left w:val="nil"/>
              <w:bottom w:val="nil"/>
              <w:right w:val="nil"/>
            </w:tcBorders>
            <w:vAlign w:val="bottom"/>
          </w:tcPr>
          <w:p w14:paraId="05EF626B" w14:textId="77777777" w:rsidR="004C6D62" w:rsidRPr="00495C58" w:rsidRDefault="004C6D62" w:rsidP="004C6D62">
            <w:pPr>
              <w:tabs>
                <w:tab w:val="clear" w:pos="454"/>
                <w:tab w:val="clear" w:pos="680"/>
                <w:tab w:val="left" w:pos="354"/>
                <w:tab w:val="decimal" w:pos="444"/>
                <w:tab w:val="decimal" w:pos="806"/>
              </w:tabs>
              <w:ind w:left="-43" w:right="-72"/>
              <w:jc w:val="right"/>
              <w:rPr>
                <w:rFonts w:ascii="Browallia New" w:hAnsi="Browallia New" w:cs="Browallia New"/>
                <w:sz w:val="20"/>
                <w:szCs w:val="20"/>
              </w:rPr>
            </w:pPr>
          </w:p>
        </w:tc>
        <w:tc>
          <w:tcPr>
            <w:tcW w:w="1142" w:type="dxa"/>
            <w:tcBorders>
              <w:top w:val="nil"/>
              <w:left w:val="nil"/>
              <w:bottom w:val="nil"/>
              <w:right w:val="nil"/>
            </w:tcBorders>
            <w:vAlign w:val="bottom"/>
          </w:tcPr>
          <w:p w14:paraId="4B9F62C9" w14:textId="77777777" w:rsidR="004C6D62" w:rsidRPr="00495C58" w:rsidRDefault="004C6D62" w:rsidP="004C6D62">
            <w:pPr>
              <w:tabs>
                <w:tab w:val="clear" w:pos="454"/>
                <w:tab w:val="clear" w:pos="680"/>
                <w:tab w:val="left" w:pos="354"/>
                <w:tab w:val="decimal" w:pos="444"/>
                <w:tab w:val="decimal" w:pos="806"/>
              </w:tabs>
              <w:ind w:left="-43" w:right="-72"/>
              <w:jc w:val="right"/>
              <w:rPr>
                <w:rFonts w:ascii="Browallia New" w:hAnsi="Browallia New" w:cs="Browallia New"/>
                <w:sz w:val="20"/>
                <w:szCs w:val="20"/>
              </w:rPr>
            </w:pPr>
          </w:p>
        </w:tc>
      </w:tr>
      <w:tr w:rsidR="004C6D62" w:rsidRPr="00495C58" w14:paraId="6F17E75B" w14:textId="77777777">
        <w:trPr>
          <w:trHeight w:val="126"/>
        </w:trPr>
        <w:tc>
          <w:tcPr>
            <w:tcW w:w="1838" w:type="dxa"/>
            <w:vAlign w:val="bottom"/>
          </w:tcPr>
          <w:p w14:paraId="03BEB79B" w14:textId="77777777" w:rsidR="004C6D62" w:rsidRPr="00495C58" w:rsidRDefault="004C6D62" w:rsidP="004C6D62">
            <w:pPr>
              <w:ind w:left="-107" w:right="-87"/>
              <w:rPr>
                <w:rFonts w:ascii="Browallia New" w:hAnsi="Browallia New" w:cs="Browallia New"/>
                <w:sz w:val="20"/>
                <w:szCs w:val="20"/>
                <w:cs/>
              </w:rPr>
            </w:pPr>
            <w:r w:rsidRPr="00495C58">
              <w:rPr>
                <w:rFonts w:ascii="Browallia New" w:hAnsi="Browallia New" w:cs="Browallia New"/>
                <w:sz w:val="20"/>
                <w:szCs w:val="20"/>
                <w:cs/>
              </w:rPr>
              <w:t xml:space="preserve">   ตามภาระที่ต้องปฏิบัติ</w:t>
            </w:r>
          </w:p>
        </w:tc>
        <w:tc>
          <w:tcPr>
            <w:tcW w:w="998" w:type="dxa"/>
            <w:tcBorders>
              <w:top w:val="nil"/>
              <w:left w:val="nil"/>
              <w:bottom w:val="nil"/>
              <w:right w:val="nil"/>
            </w:tcBorders>
            <w:vAlign w:val="bottom"/>
          </w:tcPr>
          <w:p w14:paraId="469674FF" w14:textId="5BDD7C1E" w:rsidR="004C6D62" w:rsidRPr="00495C58" w:rsidRDefault="004C6D62" w:rsidP="00200B80">
            <w:pPr>
              <w:tabs>
                <w:tab w:val="clear" w:pos="454"/>
                <w:tab w:val="clear" w:pos="680"/>
                <w:tab w:val="left" w:pos="354"/>
                <w:tab w:val="decimal" w:pos="444"/>
                <w:tab w:val="decimal" w:pos="806"/>
              </w:tabs>
              <w:ind w:left="-43" w:right="-72"/>
              <w:jc w:val="center"/>
              <w:rPr>
                <w:rFonts w:ascii="Browallia New" w:hAnsi="Browallia New" w:cs="Browallia New"/>
                <w:sz w:val="20"/>
                <w:szCs w:val="20"/>
              </w:rPr>
            </w:pPr>
          </w:p>
        </w:tc>
        <w:tc>
          <w:tcPr>
            <w:tcW w:w="1043" w:type="dxa"/>
            <w:tcBorders>
              <w:top w:val="nil"/>
              <w:left w:val="nil"/>
              <w:bottom w:val="nil"/>
              <w:right w:val="nil"/>
            </w:tcBorders>
            <w:vAlign w:val="bottom"/>
          </w:tcPr>
          <w:p w14:paraId="1513439D" w14:textId="572C5C4B" w:rsidR="004C6D62" w:rsidRPr="00495C58" w:rsidRDefault="004C6D62" w:rsidP="004C6D62">
            <w:pPr>
              <w:tabs>
                <w:tab w:val="clear" w:pos="454"/>
                <w:tab w:val="clear" w:pos="680"/>
                <w:tab w:val="left" w:pos="354"/>
                <w:tab w:val="decimal" w:pos="444"/>
                <w:tab w:val="decimal" w:pos="806"/>
              </w:tabs>
              <w:ind w:left="-43" w:right="-72"/>
              <w:jc w:val="right"/>
              <w:rPr>
                <w:rFonts w:ascii="Browallia New" w:hAnsi="Browallia New" w:cs="Browallia New"/>
                <w:sz w:val="20"/>
                <w:szCs w:val="20"/>
              </w:rPr>
            </w:pPr>
          </w:p>
        </w:tc>
        <w:tc>
          <w:tcPr>
            <w:tcW w:w="990" w:type="dxa"/>
            <w:tcBorders>
              <w:top w:val="nil"/>
              <w:left w:val="nil"/>
              <w:bottom w:val="nil"/>
              <w:right w:val="nil"/>
            </w:tcBorders>
            <w:vAlign w:val="bottom"/>
          </w:tcPr>
          <w:p w14:paraId="1F15A3DF" w14:textId="34590BF4" w:rsidR="004C6D62" w:rsidRPr="00495C58" w:rsidRDefault="004C6D62" w:rsidP="004C6D62">
            <w:pPr>
              <w:tabs>
                <w:tab w:val="clear" w:pos="454"/>
                <w:tab w:val="clear" w:pos="680"/>
                <w:tab w:val="left" w:pos="354"/>
                <w:tab w:val="decimal" w:pos="444"/>
                <w:tab w:val="decimal" w:pos="806"/>
              </w:tabs>
              <w:ind w:left="-43" w:right="-72"/>
              <w:jc w:val="right"/>
              <w:rPr>
                <w:rFonts w:ascii="Browallia New" w:hAnsi="Browallia New" w:cs="Browallia New"/>
                <w:sz w:val="20"/>
                <w:szCs w:val="20"/>
              </w:rPr>
            </w:pPr>
          </w:p>
        </w:tc>
        <w:tc>
          <w:tcPr>
            <w:tcW w:w="1140" w:type="dxa"/>
            <w:tcBorders>
              <w:top w:val="nil"/>
              <w:left w:val="nil"/>
              <w:bottom w:val="nil"/>
              <w:right w:val="nil"/>
            </w:tcBorders>
            <w:vAlign w:val="bottom"/>
          </w:tcPr>
          <w:p w14:paraId="1C3C6094" w14:textId="755E0E57" w:rsidR="004C6D62" w:rsidRPr="00495C58" w:rsidRDefault="004C6D62" w:rsidP="00200B80">
            <w:pPr>
              <w:tabs>
                <w:tab w:val="clear" w:pos="454"/>
                <w:tab w:val="clear" w:pos="680"/>
                <w:tab w:val="left" w:pos="354"/>
                <w:tab w:val="decimal" w:pos="444"/>
                <w:tab w:val="decimal" w:pos="806"/>
              </w:tabs>
              <w:ind w:left="-43" w:right="-72"/>
              <w:jc w:val="center"/>
              <w:rPr>
                <w:rFonts w:ascii="Browallia New" w:hAnsi="Browallia New" w:cs="Browallia New"/>
                <w:sz w:val="20"/>
                <w:szCs w:val="20"/>
              </w:rPr>
            </w:pPr>
          </w:p>
        </w:tc>
        <w:tc>
          <w:tcPr>
            <w:tcW w:w="997" w:type="dxa"/>
            <w:tcBorders>
              <w:top w:val="nil"/>
              <w:left w:val="nil"/>
              <w:bottom w:val="nil"/>
              <w:right w:val="nil"/>
            </w:tcBorders>
            <w:vAlign w:val="bottom"/>
          </w:tcPr>
          <w:p w14:paraId="5351DAF1" w14:textId="14DCCAD5" w:rsidR="004C6D62" w:rsidRPr="00495C58" w:rsidRDefault="004C6D62" w:rsidP="00200B80">
            <w:pPr>
              <w:tabs>
                <w:tab w:val="clear" w:pos="454"/>
                <w:tab w:val="clear" w:pos="680"/>
                <w:tab w:val="left" w:pos="354"/>
                <w:tab w:val="decimal" w:pos="444"/>
                <w:tab w:val="decimal" w:pos="806"/>
              </w:tabs>
              <w:ind w:left="-43" w:right="-72"/>
              <w:jc w:val="center"/>
              <w:rPr>
                <w:rFonts w:ascii="Browallia New" w:hAnsi="Browallia New" w:cs="Browallia New"/>
                <w:sz w:val="20"/>
                <w:szCs w:val="20"/>
              </w:rPr>
            </w:pPr>
          </w:p>
        </w:tc>
        <w:tc>
          <w:tcPr>
            <w:tcW w:w="1140" w:type="dxa"/>
            <w:tcBorders>
              <w:top w:val="nil"/>
              <w:left w:val="nil"/>
              <w:bottom w:val="nil"/>
              <w:right w:val="nil"/>
            </w:tcBorders>
            <w:vAlign w:val="bottom"/>
          </w:tcPr>
          <w:p w14:paraId="06492CD7" w14:textId="1EC208EA" w:rsidR="004C6D62" w:rsidRPr="00495C58" w:rsidRDefault="004C6D62" w:rsidP="004C6D62">
            <w:pPr>
              <w:tabs>
                <w:tab w:val="clear" w:pos="454"/>
                <w:tab w:val="clear" w:pos="680"/>
                <w:tab w:val="left" w:pos="354"/>
                <w:tab w:val="decimal" w:pos="444"/>
                <w:tab w:val="decimal" w:pos="806"/>
              </w:tabs>
              <w:ind w:left="-43" w:right="-72"/>
              <w:jc w:val="right"/>
              <w:rPr>
                <w:rFonts w:ascii="Browallia New" w:hAnsi="Browallia New" w:cs="Browallia New"/>
                <w:sz w:val="20"/>
                <w:szCs w:val="20"/>
              </w:rPr>
            </w:pPr>
          </w:p>
        </w:tc>
        <w:tc>
          <w:tcPr>
            <w:tcW w:w="1142" w:type="dxa"/>
            <w:tcBorders>
              <w:top w:val="nil"/>
              <w:left w:val="nil"/>
              <w:bottom w:val="nil"/>
              <w:right w:val="nil"/>
            </w:tcBorders>
            <w:vAlign w:val="bottom"/>
          </w:tcPr>
          <w:p w14:paraId="4049ED0D" w14:textId="4510560D" w:rsidR="004C6D62" w:rsidRPr="00495C58" w:rsidRDefault="004C6D62" w:rsidP="004C6D62">
            <w:pPr>
              <w:tabs>
                <w:tab w:val="clear" w:pos="454"/>
                <w:tab w:val="clear" w:pos="680"/>
                <w:tab w:val="left" w:pos="354"/>
                <w:tab w:val="decimal" w:pos="444"/>
                <w:tab w:val="decimal" w:pos="806"/>
              </w:tabs>
              <w:ind w:left="-43" w:right="-72"/>
              <w:jc w:val="right"/>
              <w:rPr>
                <w:rFonts w:ascii="Browallia New" w:hAnsi="Browallia New" w:cs="Browallia New"/>
                <w:sz w:val="20"/>
                <w:szCs w:val="20"/>
              </w:rPr>
            </w:pPr>
          </w:p>
        </w:tc>
      </w:tr>
      <w:tr w:rsidR="004C6D62" w:rsidRPr="00495C58" w14:paraId="7BA3AD85" w14:textId="77777777" w:rsidTr="00226D00">
        <w:trPr>
          <w:trHeight w:val="63"/>
        </w:trPr>
        <w:tc>
          <w:tcPr>
            <w:tcW w:w="1838" w:type="dxa"/>
            <w:vAlign w:val="bottom"/>
          </w:tcPr>
          <w:p w14:paraId="031393E2" w14:textId="77777777" w:rsidR="004C6D62" w:rsidRPr="00495C58" w:rsidRDefault="004C6D62" w:rsidP="004C6D62">
            <w:pPr>
              <w:ind w:left="-107" w:right="-87"/>
              <w:rPr>
                <w:rFonts w:ascii="Browallia New" w:hAnsi="Browallia New" w:cs="Browallia New"/>
                <w:sz w:val="20"/>
                <w:szCs w:val="20"/>
                <w:lang w:val="en-GB"/>
              </w:rPr>
            </w:pPr>
            <w:r w:rsidRPr="00495C58">
              <w:rPr>
                <w:rFonts w:ascii="Browallia New" w:hAnsi="Browallia New" w:cs="Browallia New"/>
                <w:sz w:val="20"/>
                <w:szCs w:val="20"/>
                <w:cs/>
              </w:rPr>
              <w:t xml:space="preserve">   </w:t>
            </w:r>
            <w:r w:rsidRPr="00495C58">
              <w:rPr>
                <w:rFonts w:ascii="Browallia New" w:hAnsi="Browallia New" w:cs="Browallia New"/>
                <w:sz w:val="20"/>
                <w:szCs w:val="20"/>
                <w:lang w:val="en-GB"/>
              </w:rPr>
              <w:t>(over time)</w:t>
            </w:r>
          </w:p>
        </w:tc>
        <w:tc>
          <w:tcPr>
            <w:tcW w:w="998" w:type="dxa"/>
            <w:vAlign w:val="center"/>
          </w:tcPr>
          <w:p w14:paraId="211D0877" w14:textId="7F5AD375" w:rsidR="004C6D62" w:rsidRPr="00495C58" w:rsidRDefault="00200B80" w:rsidP="00200B80">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1043" w:type="dxa"/>
            <w:vAlign w:val="bottom"/>
          </w:tcPr>
          <w:p w14:paraId="71DA7C05" w14:textId="1761C724" w:rsidR="004C6D62" w:rsidRPr="00495C58" w:rsidRDefault="004C6D62" w:rsidP="004C6D62">
            <w:pPr>
              <w:pBdr>
                <w:bottom w:val="single" w:sz="4" w:space="1" w:color="auto"/>
              </w:pBdr>
              <w:tabs>
                <w:tab w:val="clear" w:pos="454"/>
                <w:tab w:val="left" w:pos="354"/>
                <w:tab w:val="decimal" w:pos="444"/>
                <w:tab w:val="decimal" w:pos="628"/>
                <w:tab w:val="decimal" w:pos="706"/>
                <w:tab w:val="decimal" w:pos="806"/>
              </w:tabs>
              <w:ind w:left="-43" w:right="-72"/>
              <w:jc w:val="right"/>
              <w:rPr>
                <w:rFonts w:ascii="Browallia New" w:hAnsi="Browallia New" w:cs="Browallia New"/>
                <w:sz w:val="20"/>
                <w:szCs w:val="20"/>
              </w:rPr>
            </w:pPr>
            <w:r w:rsidRPr="00495C58">
              <w:rPr>
                <w:rFonts w:ascii="Browallia New" w:hAnsi="Browallia New" w:cs="Browallia New"/>
                <w:snapToGrid w:val="0"/>
                <w:sz w:val="20"/>
                <w:szCs w:val="20"/>
                <w:lang w:eastAsia="th-TH"/>
              </w:rPr>
              <w:t>9,139</w:t>
            </w:r>
          </w:p>
        </w:tc>
        <w:tc>
          <w:tcPr>
            <w:tcW w:w="990" w:type="dxa"/>
            <w:vAlign w:val="center"/>
          </w:tcPr>
          <w:p w14:paraId="65D4C4E6" w14:textId="5BD4C9C4" w:rsidR="004C6D62" w:rsidRPr="00495C58" w:rsidRDefault="00200B80" w:rsidP="00200B80">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1140" w:type="dxa"/>
            <w:vAlign w:val="center"/>
          </w:tcPr>
          <w:p w14:paraId="2E9299C7" w14:textId="2BCEADD5" w:rsidR="004C6D62" w:rsidRPr="00495C58" w:rsidRDefault="00200B80" w:rsidP="00200B80">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997" w:type="dxa"/>
            <w:vAlign w:val="center"/>
          </w:tcPr>
          <w:p w14:paraId="49222230" w14:textId="05A4EAF0" w:rsidR="004C6D62" w:rsidRPr="00495C58" w:rsidRDefault="00200B80" w:rsidP="00200B80">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1140" w:type="dxa"/>
            <w:vAlign w:val="bottom"/>
          </w:tcPr>
          <w:p w14:paraId="3D865C6F" w14:textId="403FF198" w:rsidR="004C6D62" w:rsidRPr="00495C58" w:rsidRDefault="004C6D62" w:rsidP="004C6D62">
            <w:pPr>
              <w:pBdr>
                <w:bottom w:val="single" w:sz="4" w:space="1" w:color="auto"/>
              </w:pBdr>
              <w:tabs>
                <w:tab w:val="clear" w:pos="454"/>
                <w:tab w:val="left" w:pos="354"/>
                <w:tab w:val="decimal" w:pos="444"/>
                <w:tab w:val="decimal" w:pos="628"/>
                <w:tab w:val="decimal" w:pos="706"/>
                <w:tab w:val="decimal" w:pos="806"/>
              </w:tabs>
              <w:ind w:left="-43" w:right="-72"/>
              <w:jc w:val="right"/>
              <w:rPr>
                <w:rFonts w:ascii="Browallia New" w:hAnsi="Browallia New" w:cs="Browallia New"/>
                <w:sz w:val="20"/>
                <w:szCs w:val="20"/>
              </w:rPr>
            </w:pPr>
            <w:r w:rsidRPr="00495C58">
              <w:rPr>
                <w:rFonts w:ascii="Browallia New" w:hAnsi="Browallia New" w:cs="Browallia New"/>
                <w:snapToGrid w:val="0"/>
                <w:sz w:val="20"/>
                <w:szCs w:val="20"/>
                <w:lang w:eastAsia="th-TH"/>
              </w:rPr>
              <w:t>117,59</w:t>
            </w:r>
            <w:r w:rsidR="00044A3C" w:rsidRPr="00495C58">
              <w:rPr>
                <w:rFonts w:ascii="Browallia New" w:hAnsi="Browallia New" w:cs="Browallia New"/>
                <w:snapToGrid w:val="0"/>
                <w:sz w:val="20"/>
                <w:szCs w:val="20"/>
                <w:lang w:eastAsia="th-TH"/>
              </w:rPr>
              <w:t>5</w:t>
            </w:r>
          </w:p>
        </w:tc>
        <w:tc>
          <w:tcPr>
            <w:tcW w:w="1142" w:type="dxa"/>
            <w:vAlign w:val="bottom"/>
          </w:tcPr>
          <w:p w14:paraId="6694F5B9" w14:textId="6DCA5B62" w:rsidR="004C6D62" w:rsidRPr="00495C58" w:rsidRDefault="004C6D62" w:rsidP="004C6D62">
            <w:pPr>
              <w:pBdr>
                <w:bottom w:val="single" w:sz="4" w:space="1" w:color="auto"/>
              </w:pBdr>
              <w:tabs>
                <w:tab w:val="clear" w:pos="454"/>
                <w:tab w:val="left" w:pos="354"/>
                <w:tab w:val="decimal" w:pos="444"/>
                <w:tab w:val="decimal" w:pos="706"/>
                <w:tab w:val="decimal" w:pos="806"/>
              </w:tabs>
              <w:ind w:left="-43" w:right="-72"/>
              <w:jc w:val="right"/>
              <w:rPr>
                <w:rFonts w:ascii="Browallia New" w:hAnsi="Browallia New" w:cs="Browallia New"/>
                <w:sz w:val="20"/>
                <w:szCs w:val="20"/>
              </w:rPr>
            </w:pPr>
            <w:r w:rsidRPr="00495C58">
              <w:rPr>
                <w:rFonts w:ascii="Browallia New" w:hAnsi="Browallia New" w:cs="Browallia New"/>
                <w:snapToGrid w:val="0"/>
                <w:sz w:val="20"/>
                <w:szCs w:val="20"/>
                <w:lang w:eastAsia="th-TH"/>
              </w:rPr>
              <w:t>126,734</w:t>
            </w:r>
          </w:p>
        </w:tc>
      </w:tr>
      <w:tr w:rsidR="004C6D62" w:rsidRPr="00495C58" w14:paraId="68F7D845" w14:textId="77777777" w:rsidTr="00226D00">
        <w:trPr>
          <w:trHeight w:val="53"/>
        </w:trPr>
        <w:tc>
          <w:tcPr>
            <w:tcW w:w="1838" w:type="dxa"/>
            <w:vAlign w:val="bottom"/>
          </w:tcPr>
          <w:p w14:paraId="5144B60F" w14:textId="77777777" w:rsidR="004C6D62" w:rsidRPr="00495C58" w:rsidRDefault="004C6D62" w:rsidP="004C6D62">
            <w:pPr>
              <w:ind w:left="-107" w:right="-87"/>
              <w:rPr>
                <w:rFonts w:ascii="Browallia New" w:hAnsi="Browallia New" w:cs="Browallia New"/>
                <w:sz w:val="20"/>
                <w:szCs w:val="20"/>
                <w:cs/>
              </w:rPr>
            </w:pPr>
            <w:r w:rsidRPr="00495C58">
              <w:rPr>
                <w:rFonts w:ascii="Browallia New" w:hAnsi="Browallia New" w:cs="Browallia New"/>
                <w:sz w:val="20"/>
                <w:szCs w:val="20"/>
                <w:cs/>
              </w:rPr>
              <w:t>รวมรายได้</w:t>
            </w:r>
          </w:p>
        </w:tc>
        <w:tc>
          <w:tcPr>
            <w:tcW w:w="998" w:type="dxa"/>
            <w:tcBorders>
              <w:left w:val="nil"/>
              <w:right w:val="nil"/>
            </w:tcBorders>
            <w:vAlign w:val="center"/>
          </w:tcPr>
          <w:p w14:paraId="54094945" w14:textId="77EA7476" w:rsidR="004C6D62" w:rsidRPr="00495C58" w:rsidRDefault="00200B80" w:rsidP="00200B80">
            <w:pPr>
              <w:pBdr>
                <w:bottom w:val="single" w:sz="12"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1043" w:type="dxa"/>
            <w:tcBorders>
              <w:left w:val="nil"/>
              <w:right w:val="nil"/>
            </w:tcBorders>
            <w:vAlign w:val="bottom"/>
          </w:tcPr>
          <w:p w14:paraId="034CC485" w14:textId="4CC3853E" w:rsidR="004C6D62" w:rsidRPr="00495C58" w:rsidRDefault="004C6D62" w:rsidP="004C6D62">
            <w:pPr>
              <w:pBdr>
                <w:bottom w:val="single" w:sz="12" w:space="1" w:color="auto"/>
              </w:pBdr>
              <w:tabs>
                <w:tab w:val="clear" w:pos="454"/>
                <w:tab w:val="left" w:pos="354"/>
                <w:tab w:val="decimal" w:pos="444"/>
                <w:tab w:val="decimal" w:pos="628"/>
                <w:tab w:val="decimal" w:pos="706"/>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9,154</w:t>
            </w:r>
          </w:p>
        </w:tc>
        <w:tc>
          <w:tcPr>
            <w:tcW w:w="990" w:type="dxa"/>
            <w:tcBorders>
              <w:left w:val="nil"/>
              <w:right w:val="nil"/>
            </w:tcBorders>
            <w:vAlign w:val="bottom"/>
          </w:tcPr>
          <w:p w14:paraId="331BDDBC" w14:textId="03DB8194" w:rsidR="004C6D62" w:rsidRPr="00495C58" w:rsidRDefault="004C6D62" w:rsidP="004C6D62">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7,532</w:t>
            </w:r>
          </w:p>
        </w:tc>
        <w:tc>
          <w:tcPr>
            <w:tcW w:w="1140" w:type="dxa"/>
            <w:tcBorders>
              <w:left w:val="nil"/>
              <w:right w:val="nil"/>
            </w:tcBorders>
            <w:vAlign w:val="center"/>
          </w:tcPr>
          <w:p w14:paraId="4F1650B6" w14:textId="2A7F1F95" w:rsidR="004C6D62" w:rsidRPr="00495C58" w:rsidRDefault="00200B80" w:rsidP="00200B80">
            <w:pPr>
              <w:pBdr>
                <w:bottom w:val="single" w:sz="12"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997" w:type="dxa"/>
            <w:tcBorders>
              <w:left w:val="nil"/>
              <w:right w:val="nil"/>
            </w:tcBorders>
            <w:vAlign w:val="center"/>
          </w:tcPr>
          <w:p w14:paraId="262337AD" w14:textId="7998AF93" w:rsidR="004C6D62" w:rsidRPr="00495C58" w:rsidRDefault="00200B80" w:rsidP="00200B80">
            <w:pPr>
              <w:pBdr>
                <w:bottom w:val="single" w:sz="12"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 xml:space="preserve">          -</w:t>
            </w:r>
          </w:p>
        </w:tc>
        <w:tc>
          <w:tcPr>
            <w:tcW w:w="1140" w:type="dxa"/>
            <w:tcBorders>
              <w:left w:val="nil"/>
              <w:right w:val="nil"/>
            </w:tcBorders>
            <w:vAlign w:val="bottom"/>
          </w:tcPr>
          <w:p w14:paraId="301BAE5B" w14:textId="541BCDC4" w:rsidR="004C6D62" w:rsidRPr="00495C58" w:rsidRDefault="004C6D62" w:rsidP="004C6D62">
            <w:pPr>
              <w:pBdr>
                <w:bottom w:val="single" w:sz="12" w:space="1" w:color="auto"/>
              </w:pBdr>
              <w:tabs>
                <w:tab w:val="clear" w:pos="454"/>
                <w:tab w:val="left" w:pos="354"/>
                <w:tab w:val="decimal" w:pos="444"/>
                <w:tab w:val="decimal" w:pos="648"/>
                <w:tab w:val="decimal" w:pos="706"/>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123,</w:t>
            </w:r>
            <w:r w:rsidR="00044A3C" w:rsidRPr="00495C58">
              <w:rPr>
                <w:rFonts w:ascii="Browallia New" w:hAnsi="Browallia New" w:cs="Browallia New"/>
                <w:snapToGrid w:val="0"/>
                <w:sz w:val="20"/>
                <w:szCs w:val="20"/>
                <w:lang w:eastAsia="th-TH"/>
              </w:rPr>
              <w:t>199</w:t>
            </w:r>
          </w:p>
        </w:tc>
        <w:tc>
          <w:tcPr>
            <w:tcW w:w="1142" w:type="dxa"/>
            <w:tcBorders>
              <w:left w:val="nil"/>
              <w:right w:val="nil"/>
            </w:tcBorders>
            <w:vAlign w:val="bottom"/>
          </w:tcPr>
          <w:p w14:paraId="30FCAFFA" w14:textId="5D40ABD8" w:rsidR="004C6D62" w:rsidRPr="00495C58" w:rsidRDefault="004C6D62" w:rsidP="004C6D62">
            <w:pPr>
              <w:pBdr>
                <w:bottom w:val="single" w:sz="12" w:space="1" w:color="auto"/>
              </w:pBdr>
              <w:tabs>
                <w:tab w:val="clear" w:pos="454"/>
                <w:tab w:val="left" w:pos="354"/>
                <w:tab w:val="decimal" w:pos="444"/>
                <w:tab w:val="decimal" w:pos="706"/>
                <w:tab w:val="decimal" w:pos="806"/>
              </w:tabs>
              <w:ind w:left="-43"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139,885</w:t>
            </w:r>
          </w:p>
        </w:tc>
      </w:tr>
    </w:tbl>
    <w:p w14:paraId="337DB491" w14:textId="77777777" w:rsidR="003D2E3A" w:rsidRPr="00495C58" w:rsidRDefault="003D2E3A"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tbl>
      <w:tblPr>
        <w:tblW w:w="9288" w:type="dxa"/>
        <w:tblInd w:w="441" w:type="dxa"/>
        <w:tblLayout w:type="fixed"/>
        <w:tblLook w:val="0000" w:firstRow="0" w:lastRow="0" w:firstColumn="0" w:lastColumn="0" w:noHBand="0" w:noVBand="0"/>
      </w:tblPr>
      <w:tblGrid>
        <w:gridCol w:w="1838"/>
        <w:gridCol w:w="998"/>
        <w:gridCol w:w="1043"/>
        <w:gridCol w:w="990"/>
        <w:gridCol w:w="1140"/>
        <w:gridCol w:w="997"/>
        <w:gridCol w:w="1140"/>
        <w:gridCol w:w="1142"/>
      </w:tblGrid>
      <w:tr w:rsidR="00F705B7" w:rsidRPr="00495C58" w14:paraId="4E06A9C9" w14:textId="77777777">
        <w:trPr>
          <w:trHeight w:val="64"/>
        </w:trPr>
        <w:tc>
          <w:tcPr>
            <w:tcW w:w="1838" w:type="dxa"/>
            <w:vAlign w:val="bottom"/>
          </w:tcPr>
          <w:p w14:paraId="3F629FBE" w14:textId="77777777" w:rsidR="00F705B7" w:rsidRPr="00495C58" w:rsidRDefault="00F705B7">
            <w:pPr>
              <w:jc w:val="thaiDistribute"/>
              <w:rPr>
                <w:rFonts w:ascii="Browallia New" w:hAnsi="Browallia New" w:cs="Browallia New"/>
                <w:snapToGrid w:val="0"/>
                <w:sz w:val="20"/>
                <w:szCs w:val="20"/>
                <w:cs/>
                <w:lang w:val="en-GB" w:eastAsia="th-TH"/>
              </w:rPr>
            </w:pPr>
          </w:p>
        </w:tc>
        <w:tc>
          <w:tcPr>
            <w:tcW w:w="7450" w:type="dxa"/>
            <w:gridSpan w:val="7"/>
            <w:vAlign w:val="bottom"/>
          </w:tcPr>
          <w:p w14:paraId="4597077A" w14:textId="77777777" w:rsidR="00F705B7" w:rsidRPr="00495C58" w:rsidRDefault="00F705B7">
            <w:pPr>
              <w:pStyle w:val="a9"/>
              <w:ind w:right="-72"/>
              <w:jc w:val="right"/>
              <w:rPr>
                <w:rFonts w:ascii="Browallia New" w:hAnsi="Browallia New" w:cs="Browallia New"/>
                <w:b/>
                <w:bCs/>
                <w:color w:val="000000"/>
                <w:sz w:val="20"/>
                <w:szCs w:val="20"/>
                <w:cs/>
                <w:lang w:val="th-TH"/>
              </w:rPr>
            </w:pPr>
            <w:r w:rsidRPr="00495C58">
              <w:rPr>
                <w:rFonts w:ascii="Browallia New" w:hAnsi="Browallia New" w:cs="Browallia New"/>
                <w:b/>
                <w:bCs/>
                <w:color w:val="000000"/>
                <w:sz w:val="20"/>
                <w:szCs w:val="20"/>
                <w:cs/>
                <w:lang w:val="th-TH"/>
              </w:rPr>
              <w:t xml:space="preserve">(หน่วย : </w:t>
            </w:r>
            <w:r w:rsidRPr="00495C58">
              <w:rPr>
                <w:rFonts w:ascii="Browallia New" w:hAnsi="Browallia New" w:cs="Browallia New"/>
                <w:b/>
                <w:bCs/>
                <w:color w:val="000000"/>
                <w:sz w:val="20"/>
                <w:szCs w:val="20"/>
                <w:cs/>
              </w:rPr>
              <w:t>พัน</w:t>
            </w:r>
            <w:r w:rsidRPr="00495C58">
              <w:rPr>
                <w:rFonts w:ascii="Browallia New" w:hAnsi="Browallia New" w:cs="Browallia New"/>
                <w:b/>
                <w:bCs/>
                <w:color w:val="000000"/>
                <w:sz w:val="20"/>
                <w:szCs w:val="20"/>
                <w:cs/>
                <w:lang w:val="th-TH"/>
              </w:rPr>
              <w:t>บาท)</w:t>
            </w:r>
          </w:p>
        </w:tc>
      </w:tr>
      <w:tr w:rsidR="00F705B7" w:rsidRPr="00495C58" w14:paraId="23F78C47" w14:textId="77777777">
        <w:trPr>
          <w:trHeight w:val="64"/>
        </w:trPr>
        <w:tc>
          <w:tcPr>
            <w:tcW w:w="1838" w:type="dxa"/>
            <w:vAlign w:val="bottom"/>
          </w:tcPr>
          <w:p w14:paraId="70AC7562" w14:textId="77777777" w:rsidR="00F705B7" w:rsidRPr="00495C58" w:rsidRDefault="00F705B7">
            <w:pPr>
              <w:ind w:left="-107"/>
              <w:jc w:val="thaiDistribute"/>
              <w:rPr>
                <w:rFonts w:ascii="Browallia New" w:hAnsi="Browallia New" w:cs="Browallia New"/>
                <w:snapToGrid w:val="0"/>
                <w:sz w:val="20"/>
                <w:szCs w:val="20"/>
                <w:cs/>
                <w:lang w:val="en-GB" w:eastAsia="th-TH"/>
              </w:rPr>
            </w:pPr>
          </w:p>
        </w:tc>
        <w:tc>
          <w:tcPr>
            <w:tcW w:w="7450" w:type="dxa"/>
            <w:gridSpan w:val="7"/>
            <w:vAlign w:val="bottom"/>
          </w:tcPr>
          <w:p w14:paraId="232029FD" w14:textId="77777777" w:rsidR="00F705B7" w:rsidRPr="00495C58" w:rsidRDefault="00F705B7">
            <w:pPr>
              <w:pStyle w:val="a9"/>
              <w:pBdr>
                <w:bottom w:val="single" w:sz="4" w:space="1" w:color="auto"/>
              </w:pBdr>
              <w:ind w:right="-72"/>
              <w:jc w:val="center"/>
              <w:rPr>
                <w:rFonts w:ascii="Browallia New" w:hAnsi="Browallia New" w:cs="Browallia New"/>
                <w:b/>
                <w:bCs/>
                <w:color w:val="000000"/>
                <w:sz w:val="20"/>
                <w:szCs w:val="20"/>
                <w:cs/>
                <w:lang w:val="th-TH"/>
              </w:rPr>
            </w:pPr>
            <w:r w:rsidRPr="00495C58">
              <w:rPr>
                <w:rFonts w:ascii="Browallia New" w:hAnsi="Browallia New" w:cs="Browallia New"/>
                <w:b/>
                <w:bCs/>
                <w:color w:val="000000"/>
                <w:sz w:val="20"/>
                <w:szCs w:val="20"/>
                <w:cs/>
                <w:lang w:val="th-TH"/>
              </w:rPr>
              <w:t>ข้อมูลทางการเงินเฉพาะบริษัท</w:t>
            </w:r>
          </w:p>
        </w:tc>
      </w:tr>
      <w:tr w:rsidR="00F705B7" w:rsidRPr="00495C58" w14:paraId="36D27A60" w14:textId="77777777">
        <w:trPr>
          <w:trHeight w:val="63"/>
        </w:trPr>
        <w:tc>
          <w:tcPr>
            <w:tcW w:w="1838" w:type="dxa"/>
            <w:vAlign w:val="bottom"/>
          </w:tcPr>
          <w:p w14:paraId="6ACD5090" w14:textId="77777777" w:rsidR="00F705B7" w:rsidRPr="00495C58" w:rsidRDefault="00F705B7">
            <w:pPr>
              <w:spacing w:before="16"/>
              <w:ind w:left="-107"/>
              <w:jc w:val="thaiDistribute"/>
              <w:rPr>
                <w:rFonts w:ascii="Browallia New" w:hAnsi="Browallia New" w:cs="Browallia New"/>
                <w:snapToGrid w:val="0"/>
                <w:sz w:val="20"/>
                <w:szCs w:val="20"/>
                <w:cs/>
                <w:lang w:val="en-GB" w:eastAsia="th-TH"/>
              </w:rPr>
            </w:pPr>
          </w:p>
        </w:tc>
        <w:tc>
          <w:tcPr>
            <w:tcW w:w="7450" w:type="dxa"/>
            <w:gridSpan w:val="7"/>
            <w:vAlign w:val="bottom"/>
          </w:tcPr>
          <w:p w14:paraId="61989D2C" w14:textId="7DE180E6" w:rsidR="00F705B7" w:rsidRPr="00495C58" w:rsidRDefault="00F705B7">
            <w:pPr>
              <w:pStyle w:val="a9"/>
              <w:pBdr>
                <w:bottom w:val="single" w:sz="4" w:space="1" w:color="auto"/>
              </w:pBdr>
              <w:spacing w:before="16"/>
              <w:ind w:left="11520" w:right="-72" w:hanging="11520"/>
              <w:jc w:val="center"/>
              <w:rPr>
                <w:rFonts w:ascii="Browallia New" w:hAnsi="Browallia New" w:cs="Browallia New"/>
                <w:b/>
                <w:bCs/>
                <w:sz w:val="20"/>
                <w:szCs w:val="20"/>
                <w:cs/>
              </w:rPr>
            </w:pPr>
            <w:r w:rsidRPr="00495C58">
              <w:rPr>
                <w:rFonts w:ascii="Browallia New" w:hAnsi="Browallia New" w:cs="Browallia New"/>
                <w:b/>
                <w:bCs/>
                <w:sz w:val="20"/>
                <w:szCs w:val="20"/>
                <w:cs/>
                <w:lang w:val="th-TH"/>
              </w:rPr>
              <w:t>สำหรับ</w:t>
            </w:r>
            <w:r w:rsidR="0024167D" w:rsidRPr="00495C58">
              <w:rPr>
                <w:rFonts w:ascii="Browallia New" w:hAnsi="Browallia New" w:cs="Browallia New"/>
                <w:b/>
                <w:bCs/>
                <w:sz w:val="20"/>
                <w:szCs w:val="20"/>
                <w:cs/>
                <w:lang w:val="th-TH"/>
              </w:rPr>
              <w:t>งวด</w:t>
            </w:r>
            <w:r w:rsidRPr="00495C58">
              <w:rPr>
                <w:rFonts w:ascii="Browallia New" w:hAnsi="Browallia New" w:cs="Browallia New"/>
                <w:b/>
                <w:bCs/>
                <w:sz w:val="20"/>
                <w:szCs w:val="20"/>
                <w:cs/>
                <w:lang w:val="th-TH"/>
              </w:rPr>
              <w:t xml:space="preserve">หกเดือนสิ้นสุดวันที่ </w:t>
            </w:r>
            <w:r w:rsidRPr="00495C58">
              <w:rPr>
                <w:rFonts w:ascii="Browallia New" w:hAnsi="Browallia New" w:cs="Browallia New"/>
                <w:b/>
                <w:bCs/>
                <w:sz w:val="20"/>
                <w:szCs w:val="20"/>
                <w:lang w:val="en-GB"/>
              </w:rPr>
              <w:t>30</w:t>
            </w:r>
            <w:r w:rsidRPr="00495C58">
              <w:rPr>
                <w:rFonts w:ascii="Browallia New" w:hAnsi="Browallia New" w:cs="Browallia New"/>
                <w:b/>
                <w:bCs/>
                <w:sz w:val="20"/>
                <w:szCs w:val="20"/>
                <w:cs/>
                <w:lang w:val="th-TH"/>
              </w:rPr>
              <w:t xml:space="preserve"> มิถุนายน </w:t>
            </w:r>
            <w:r w:rsidRPr="00495C58">
              <w:rPr>
                <w:rFonts w:ascii="Browallia New" w:hAnsi="Browallia New" w:cs="Browallia New"/>
                <w:b/>
                <w:bCs/>
                <w:sz w:val="20"/>
                <w:szCs w:val="20"/>
                <w:lang w:val="en-GB"/>
              </w:rPr>
              <w:t>256</w:t>
            </w:r>
            <w:r w:rsidRPr="00495C58">
              <w:rPr>
                <w:rFonts w:ascii="Browallia New" w:hAnsi="Browallia New" w:cs="Browallia New"/>
                <w:b/>
                <w:bCs/>
                <w:sz w:val="20"/>
                <w:szCs w:val="20"/>
              </w:rPr>
              <w:t>8</w:t>
            </w:r>
          </w:p>
        </w:tc>
      </w:tr>
      <w:tr w:rsidR="00F705B7" w:rsidRPr="00495C58" w14:paraId="0C66B0D0" w14:textId="77777777">
        <w:trPr>
          <w:trHeight w:val="53"/>
        </w:trPr>
        <w:tc>
          <w:tcPr>
            <w:tcW w:w="1838" w:type="dxa"/>
            <w:vAlign w:val="bottom"/>
          </w:tcPr>
          <w:p w14:paraId="43AD831A" w14:textId="77777777" w:rsidR="00F705B7" w:rsidRPr="00495C58" w:rsidRDefault="00F705B7">
            <w:pPr>
              <w:ind w:left="-107"/>
              <w:jc w:val="thaiDistribute"/>
              <w:rPr>
                <w:rFonts w:ascii="Browallia New" w:hAnsi="Browallia New" w:cs="Browallia New"/>
                <w:snapToGrid w:val="0"/>
                <w:sz w:val="20"/>
                <w:szCs w:val="20"/>
                <w:cs/>
                <w:lang w:val="en-GB" w:eastAsia="th-TH"/>
              </w:rPr>
            </w:pPr>
          </w:p>
        </w:tc>
        <w:tc>
          <w:tcPr>
            <w:tcW w:w="998" w:type="dxa"/>
            <w:vAlign w:val="bottom"/>
          </w:tcPr>
          <w:p w14:paraId="728B4832" w14:textId="77777777" w:rsidR="00F705B7" w:rsidRPr="00495C58" w:rsidRDefault="00F705B7">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43" w:type="dxa"/>
            <w:vAlign w:val="bottom"/>
          </w:tcPr>
          <w:p w14:paraId="645D9881" w14:textId="77777777" w:rsidR="00F705B7" w:rsidRPr="00495C58" w:rsidRDefault="00F705B7">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90" w:type="dxa"/>
            <w:vAlign w:val="bottom"/>
          </w:tcPr>
          <w:p w14:paraId="75B06DE4" w14:textId="77777777" w:rsidR="00F705B7" w:rsidRPr="00495C58" w:rsidRDefault="00F705B7">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40" w:type="dxa"/>
            <w:vAlign w:val="bottom"/>
          </w:tcPr>
          <w:p w14:paraId="0C74CCA7" w14:textId="77777777" w:rsidR="00F705B7" w:rsidRPr="00495C58" w:rsidRDefault="00F705B7">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495C58">
              <w:rPr>
                <w:rFonts w:ascii="Browallia New" w:hAnsi="Browallia New" w:cs="Browallia New"/>
                <w:b/>
                <w:bCs/>
                <w:snapToGrid w:val="0"/>
                <w:color w:val="000000"/>
                <w:sz w:val="20"/>
                <w:szCs w:val="20"/>
                <w:cs/>
                <w:lang w:val="en-GB" w:eastAsia="th-TH"/>
              </w:rPr>
              <w:t>ธุรกิจ</w:t>
            </w:r>
          </w:p>
        </w:tc>
        <w:tc>
          <w:tcPr>
            <w:tcW w:w="997" w:type="dxa"/>
            <w:vAlign w:val="bottom"/>
          </w:tcPr>
          <w:p w14:paraId="77DBC9DA" w14:textId="77777777" w:rsidR="00F705B7" w:rsidRPr="00495C58" w:rsidRDefault="00F705B7">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495C58">
              <w:rPr>
                <w:rFonts w:ascii="Browallia New" w:hAnsi="Browallia New" w:cs="Browallia New"/>
                <w:b/>
                <w:bCs/>
                <w:color w:val="000000"/>
                <w:sz w:val="20"/>
                <w:szCs w:val="20"/>
                <w:cs/>
              </w:rPr>
              <w:t>ธุรกิจ</w:t>
            </w:r>
          </w:p>
        </w:tc>
        <w:tc>
          <w:tcPr>
            <w:tcW w:w="1140" w:type="dxa"/>
            <w:vAlign w:val="bottom"/>
          </w:tcPr>
          <w:p w14:paraId="45DBB053" w14:textId="77777777" w:rsidR="00F705B7" w:rsidRPr="00495C58" w:rsidRDefault="00F705B7">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42" w:type="dxa"/>
            <w:vAlign w:val="bottom"/>
          </w:tcPr>
          <w:p w14:paraId="18082B02" w14:textId="77777777" w:rsidR="00F705B7" w:rsidRPr="00495C58" w:rsidRDefault="00F705B7">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F705B7" w:rsidRPr="00495C58" w14:paraId="0E41DC08" w14:textId="77777777">
        <w:trPr>
          <w:trHeight w:val="63"/>
        </w:trPr>
        <w:tc>
          <w:tcPr>
            <w:tcW w:w="1838" w:type="dxa"/>
            <w:vAlign w:val="bottom"/>
          </w:tcPr>
          <w:p w14:paraId="5A99E12B" w14:textId="77777777" w:rsidR="00F705B7" w:rsidRPr="00495C58" w:rsidRDefault="00F705B7">
            <w:pPr>
              <w:ind w:left="-107"/>
              <w:jc w:val="thaiDistribute"/>
              <w:rPr>
                <w:rFonts w:ascii="Browallia New" w:hAnsi="Browallia New" w:cs="Browallia New"/>
                <w:snapToGrid w:val="0"/>
                <w:sz w:val="20"/>
                <w:szCs w:val="20"/>
                <w:lang w:val="en-GB" w:eastAsia="th-TH"/>
              </w:rPr>
            </w:pPr>
          </w:p>
        </w:tc>
        <w:tc>
          <w:tcPr>
            <w:tcW w:w="998" w:type="dxa"/>
            <w:vAlign w:val="bottom"/>
          </w:tcPr>
          <w:p w14:paraId="5C602502" w14:textId="77777777" w:rsidR="00F705B7" w:rsidRPr="00495C58" w:rsidRDefault="00F705B7">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495C58">
              <w:rPr>
                <w:rFonts w:ascii="Browallia New" w:hAnsi="Browallia New" w:cs="Browallia New"/>
                <w:b/>
                <w:bCs/>
                <w:snapToGrid w:val="0"/>
                <w:color w:val="000000"/>
                <w:spacing w:val="-4"/>
                <w:sz w:val="20"/>
                <w:szCs w:val="20"/>
                <w:cs/>
                <w:lang w:eastAsia="th-TH"/>
              </w:rPr>
              <w:t>ธุรกิจ</w:t>
            </w:r>
            <w:r w:rsidRPr="00495C58">
              <w:rPr>
                <w:rFonts w:ascii="Browallia New" w:hAnsi="Browallia New" w:cs="Browallia New"/>
                <w:b/>
                <w:bCs/>
                <w:color w:val="000000"/>
                <w:spacing w:val="-4"/>
                <w:sz w:val="20"/>
                <w:szCs w:val="20"/>
                <w:cs/>
              </w:rPr>
              <w:t>พาณิชย์</w:t>
            </w:r>
          </w:p>
        </w:tc>
        <w:tc>
          <w:tcPr>
            <w:tcW w:w="1043" w:type="dxa"/>
            <w:vAlign w:val="bottom"/>
          </w:tcPr>
          <w:p w14:paraId="6F789743" w14:textId="77777777" w:rsidR="00F705B7" w:rsidRPr="00495C58" w:rsidRDefault="00F705B7">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90" w:type="dxa"/>
            <w:vAlign w:val="bottom"/>
          </w:tcPr>
          <w:p w14:paraId="004FE7DF" w14:textId="77777777" w:rsidR="00F705B7" w:rsidRPr="00495C58" w:rsidRDefault="00F705B7">
            <w:pPr>
              <w:pStyle w:val="a9"/>
              <w:tabs>
                <w:tab w:val="right" w:pos="675"/>
                <w:tab w:val="right" w:pos="778"/>
              </w:tabs>
              <w:ind w:right="-72"/>
              <w:jc w:val="center"/>
              <w:rPr>
                <w:rFonts w:ascii="Browallia New" w:hAnsi="Browallia New" w:cs="Browallia New"/>
                <w:b/>
                <w:bCs/>
                <w:color w:val="000000"/>
                <w:sz w:val="20"/>
                <w:szCs w:val="20"/>
                <w:cs/>
              </w:rPr>
            </w:pPr>
          </w:p>
        </w:tc>
        <w:tc>
          <w:tcPr>
            <w:tcW w:w="1140" w:type="dxa"/>
            <w:vAlign w:val="bottom"/>
          </w:tcPr>
          <w:p w14:paraId="147EF350" w14:textId="77777777" w:rsidR="00F705B7" w:rsidRPr="00495C58" w:rsidRDefault="00F705B7">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รับจ้างและ</w:t>
            </w:r>
          </w:p>
        </w:tc>
        <w:tc>
          <w:tcPr>
            <w:tcW w:w="997" w:type="dxa"/>
            <w:vAlign w:val="bottom"/>
          </w:tcPr>
          <w:p w14:paraId="6548F85D" w14:textId="77777777" w:rsidR="00F705B7" w:rsidRPr="00495C58" w:rsidRDefault="00F705B7">
            <w:pPr>
              <w:pStyle w:val="a9"/>
              <w:tabs>
                <w:tab w:val="right" w:pos="806"/>
              </w:tabs>
              <w:ind w:left="-43" w:right="-72"/>
              <w:jc w:val="center"/>
              <w:rPr>
                <w:rFonts w:ascii="Browallia New" w:hAnsi="Browallia New" w:cs="Browallia New"/>
                <w:b/>
                <w:bCs/>
                <w:color w:val="000000"/>
                <w:sz w:val="20"/>
                <w:szCs w:val="20"/>
                <w:cs/>
              </w:rPr>
            </w:pPr>
            <w:r w:rsidRPr="00495C58">
              <w:rPr>
                <w:rFonts w:ascii="Browallia New" w:hAnsi="Browallia New" w:cs="Browallia New"/>
                <w:b/>
                <w:bCs/>
                <w:color w:val="000000"/>
                <w:sz w:val="20"/>
                <w:szCs w:val="20"/>
                <w:cs/>
              </w:rPr>
              <w:t>สินทรัพย์</w:t>
            </w:r>
          </w:p>
        </w:tc>
        <w:tc>
          <w:tcPr>
            <w:tcW w:w="1140" w:type="dxa"/>
            <w:vAlign w:val="bottom"/>
          </w:tcPr>
          <w:p w14:paraId="3B6CE7C0" w14:textId="77777777" w:rsidR="00F705B7" w:rsidRPr="00495C58" w:rsidRDefault="00F705B7">
            <w:pPr>
              <w:pStyle w:val="a9"/>
              <w:tabs>
                <w:tab w:val="right" w:pos="651"/>
              </w:tabs>
              <w:ind w:left="-43" w:right="-72"/>
              <w:jc w:val="center"/>
              <w:rPr>
                <w:rFonts w:ascii="Browallia New" w:hAnsi="Browallia New" w:cs="Browallia New"/>
                <w:b/>
                <w:bCs/>
                <w:color w:val="000000"/>
                <w:sz w:val="20"/>
                <w:szCs w:val="20"/>
                <w:cs/>
              </w:rPr>
            </w:pPr>
            <w:r w:rsidRPr="00495C58">
              <w:rPr>
                <w:rFonts w:ascii="Browallia New" w:hAnsi="Browallia New" w:cs="Browallia New"/>
                <w:b/>
                <w:bCs/>
                <w:snapToGrid w:val="0"/>
                <w:color w:val="000000"/>
                <w:sz w:val="20"/>
                <w:szCs w:val="20"/>
                <w:cs/>
                <w:lang w:eastAsia="th-TH"/>
              </w:rPr>
              <w:t>ธุรกิจบริการ</w:t>
            </w:r>
          </w:p>
        </w:tc>
        <w:tc>
          <w:tcPr>
            <w:tcW w:w="1142" w:type="dxa"/>
            <w:vAlign w:val="bottom"/>
          </w:tcPr>
          <w:p w14:paraId="5C03863E" w14:textId="77777777" w:rsidR="00F705B7" w:rsidRPr="00495C58" w:rsidRDefault="00F705B7">
            <w:pPr>
              <w:pStyle w:val="a9"/>
              <w:tabs>
                <w:tab w:val="right" w:pos="778"/>
              </w:tabs>
              <w:ind w:right="-72"/>
              <w:jc w:val="center"/>
              <w:rPr>
                <w:rFonts w:ascii="Browallia New" w:hAnsi="Browallia New" w:cs="Browallia New"/>
                <w:b/>
                <w:bCs/>
                <w:color w:val="000000"/>
                <w:sz w:val="20"/>
                <w:szCs w:val="20"/>
                <w:cs/>
              </w:rPr>
            </w:pPr>
          </w:p>
        </w:tc>
      </w:tr>
      <w:tr w:rsidR="00F705B7" w:rsidRPr="00495C58" w14:paraId="1EB167B1" w14:textId="77777777">
        <w:trPr>
          <w:trHeight w:val="63"/>
        </w:trPr>
        <w:tc>
          <w:tcPr>
            <w:tcW w:w="1838" w:type="dxa"/>
            <w:vAlign w:val="bottom"/>
          </w:tcPr>
          <w:p w14:paraId="0FA2DAC7" w14:textId="77777777" w:rsidR="00F705B7" w:rsidRPr="00495C58" w:rsidRDefault="00F705B7">
            <w:pPr>
              <w:ind w:left="-107"/>
              <w:jc w:val="thaiDistribute"/>
              <w:rPr>
                <w:rFonts w:ascii="Browallia New" w:hAnsi="Browallia New" w:cs="Browallia New"/>
                <w:snapToGrid w:val="0"/>
                <w:sz w:val="20"/>
                <w:szCs w:val="20"/>
                <w:lang w:val="en-GB" w:eastAsia="th-TH"/>
              </w:rPr>
            </w:pPr>
          </w:p>
        </w:tc>
        <w:tc>
          <w:tcPr>
            <w:tcW w:w="998" w:type="dxa"/>
            <w:vAlign w:val="bottom"/>
          </w:tcPr>
          <w:p w14:paraId="75AFBCC9" w14:textId="77777777" w:rsidR="00F705B7" w:rsidRPr="00495C58" w:rsidRDefault="00F705B7">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495C58">
              <w:rPr>
                <w:rFonts w:ascii="Browallia New" w:hAnsi="Browallia New" w:cs="Browallia New"/>
                <w:b/>
                <w:bCs/>
                <w:color w:val="000000"/>
                <w:spacing w:val="-4"/>
                <w:sz w:val="20"/>
                <w:szCs w:val="20"/>
                <w:cs/>
              </w:rPr>
              <w:t>หลายช่องทาง</w:t>
            </w:r>
          </w:p>
        </w:tc>
        <w:tc>
          <w:tcPr>
            <w:tcW w:w="1043" w:type="dxa"/>
            <w:vAlign w:val="bottom"/>
          </w:tcPr>
          <w:p w14:paraId="71EA6992" w14:textId="77777777" w:rsidR="00F705B7" w:rsidRPr="00495C58" w:rsidRDefault="00F705B7">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ธุรกิจสื่อ</w:t>
            </w:r>
          </w:p>
        </w:tc>
        <w:tc>
          <w:tcPr>
            <w:tcW w:w="990" w:type="dxa"/>
            <w:vAlign w:val="bottom"/>
          </w:tcPr>
          <w:p w14:paraId="48E0FE4C" w14:textId="77777777" w:rsidR="00F705B7" w:rsidRPr="00495C58" w:rsidRDefault="00F705B7">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ธุรกิจเพลง</w:t>
            </w:r>
          </w:p>
        </w:tc>
        <w:tc>
          <w:tcPr>
            <w:tcW w:w="1140" w:type="dxa"/>
            <w:vAlign w:val="bottom"/>
          </w:tcPr>
          <w:p w14:paraId="7A8897FA" w14:textId="77777777" w:rsidR="00F705B7" w:rsidRPr="00495C58" w:rsidRDefault="00F705B7">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ผลิตกิจกรรม</w:t>
            </w:r>
          </w:p>
        </w:tc>
        <w:tc>
          <w:tcPr>
            <w:tcW w:w="997" w:type="dxa"/>
            <w:vAlign w:val="bottom"/>
          </w:tcPr>
          <w:p w14:paraId="653B4103" w14:textId="77777777" w:rsidR="00F705B7" w:rsidRPr="00495C58" w:rsidRDefault="00F705B7">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ดิจิทัล</w:t>
            </w:r>
          </w:p>
        </w:tc>
        <w:tc>
          <w:tcPr>
            <w:tcW w:w="1140" w:type="dxa"/>
            <w:vAlign w:val="bottom"/>
          </w:tcPr>
          <w:p w14:paraId="2D39FF36" w14:textId="77777777" w:rsidR="00F705B7" w:rsidRPr="00495C58" w:rsidRDefault="00F705B7">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และอื่นๆ</w:t>
            </w:r>
          </w:p>
        </w:tc>
        <w:tc>
          <w:tcPr>
            <w:tcW w:w="1142" w:type="dxa"/>
            <w:vAlign w:val="bottom"/>
          </w:tcPr>
          <w:p w14:paraId="25007C68" w14:textId="77777777" w:rsidR="00F705B7" w:rsidRPr="00495C58" w:rsidRDefault="00F705B7">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495C58">
              <w:rPr>
                <w:rFonts w:ascii="Browallia New" w:hAnsi="Browallia New" w:cs="Browallia New"/>
                <w:b/>
                <w:bCs/>
                <w:snapToGrid w:val="0"/>
                <w:color w:val="000000"/>
                <w:sz w:val="20"/>
                <w:szCs w:val="20"/>
                <w:cs/>
                <w:lang w:val="en-GB" w:eastAsia="th-TH"/>
              </w:rPr>
              <w:t>รวม</w:t>
            </w:r>
          </w:p>
        </w:tc>
      </w:tr>
      <w:tr w:rsidR="00F705B7" w:rsidRPr="00495C58" w14:paraId="2C64D11B" w14:textId="77777777">
        <w:trPr>
          <w:trHeight w:val="53"/>
        </w:trPr>
        <w:tc>
          <w:tcPr>
            <w:tcW w:w="1838" w:type="dxa"/>
            <w:vAlign w:val="bottom"/>
          </w:tcPr>
          <w:p w14:paraId="16E3B6D6" w14:textId="77777777" w:rsidR="00F705B7" w:rsidRPr="00495C58" w:rsidRDefault="00F705B7">
            <w:pPr>
              <w:ind w:left="-107"/>
              <w:rPr>
                <w:rFonts w:ascii="Browallia New" w:hAnsi="Browallia New" w:cs="Browallia New"/>
                <w:sz w:val="20"/>
                <w:szCs w:val="20"/>
                <w:cs/>
              </w:rPr>
            </w:pPr>
          </w:p>
        </w:tc>
        <w:tc>
          <w:tcPr>
            <w:tcW w:w="998" w:type="dxa"/>
            <w:vAlign w:val="bottom"/>
          </w:tcPr>
          <w:p w14:paraId="38E9F8CC" w14:textId="77777777" w:rsidR="00F705B7" w:rsidRPr="00495C58" w:rsidRDefault="00F705B7">
            <w:pPr>
              <w:tabs>
                <w:tab w:val="decimal" w:pos="628"/>
              </w:tabs>
              <w:ind w:left="-43" w:right="-72"/>
              <w:jc w:val="both"/>
              <w:rPr>
                <w:rFonts w:ascii="Browallia New" w:hAnsi="Browallia New" w:cs="Browallia New"/>
                <w:snapToGrid w:val="0"/>
                <w:sz w:val="20"/>
                <w:szCs w:val="20"/>
                <w:cs/>
                <w:lang w:eastAsia="th-TH"/>
              </w:rPr>
            </w:pPr>
          </w:p>
        </w:tc>
        <w:tc>
          <w:tcPr>
            <w:tcW w:w="1043" w:type="dxa"/>
            <w:vAlign w:val="bottom"/>
          </w:tcPr>
          <w:p w14:paraId="02FA87C6" w14:textId="77777777" w:rsidR="00F705B7" w:rsidRPr="00495C58" w:rsidRDefault="00F705B7">
            <w:pPr>
              <w:tabs>
                <w:tab w:val="decimal" w:pos="628"/>
              </w:tabs>
              <w:ind w:left="-43" w:right="-72"/>
              <w:jc w:val="center"/>
              <w:rPr>
                <w:rFonts w:ascii="Browallia New" w:hAnsi="Browallia New" w:cs="Browallia New"/>
                <w:snapToGrid w:val="0"/>
                <w:sz w:val="20"/>
                <w:szCs w:val="20"/>
                <w:lang w:eastAsia="th-TH"/>
              </w:rPr>
            </w:pPr>
          </w:p>
        </w:tc>
        <w:tc>
          <w:tcPr>
            <w:tcW w:w="990" w:type="dxa"/>
            <w:vAlign w:val="bottom"/>
          </w:tcPr>
          <w:p w14:paraId="60376C5A" w14:textId="77777777" w:rsidR="00F705B7" w:rsidRPr="00495C58" w:rsidRDefault="00F705B7">
            <w:pPr>
              <w:tabs>
                <w:tab w:val="decimal" w:pos="628"/>
              </w:tabs>
              <w:ind w:right="-72"/>
              <w:jc w:val="center"/>
              <w:rPr>
                <w:rFonts w:ascii="Browallia New" w:hAnsi="Browallia New" w:cs="Browallia New"/>
                <w:snapToGrid w:val="0"/>
                <w:sz w:val="20"/>
                <w:szCs w:val="20"/>
                <w:lang w:eastAsia="th-TH"/>
              </w:rPr>
            </w:pPr>
          </w:p>
        </w:tc>
        <w:tc>
          <w:tcPr>
            <w:tcW w:w="1140" w:type="dxa"/>
            <w:vAlign w:val="bottom"/>
          </w:tcPr>
          <w:p w14:paraId="4944A618" w14:textId="77777777" w:rsidR="00F705B7" w:rsidRPr="00495C58" w:rsidRDefault="00F705B7">
            <w:pPr>
              <w:tabs>
                <w:tab w:val="decimal" w:pos="778"/>
              </w:tabs>
              <w:ind w:left="-43" w:right="-72"/>
              <w:jc w:val="center"/>
              <w:rPr>
                <w:rFonts w:ascii="Browallia New" w:hAnsi="Browallia New" w:cs="Browallia New"/>
                <w:snapToGrid w:val="0"/>
                <w:sz w:val="20"/>
                <w:szCs w:val="20"/>
                <w:lang w:eastAsia="th-TH"/>
              </w:rPr>
            </w:pPr>
          </w:p>
        </w:tc>
        <w:tc>
          <w:tcPr>
            <w:tcW w:w="997" w:type="dxa"/>
            <w:vAlign w:val="bottom"/>
          </w:tcPr>
          <w:p w14:paraId="69A4B8B0" w14:textId="77777777" w:rsidR="00F705B7" w:rsidRPr="00495C58" w:rsidRDefault="00F705B7">
            <w:pPr>
              <w:tabs>
                <w:tab w:val="decimal" w:pos="778"/>
              </w:tabs>
              <w:ind w:left="-43" w:right="-72"/>
              <w:jc w:val="center"/>
              <w:rPr>
                <w:rFonts w:ascii="Browallia New" w:hAnsi="Browallia New" w:cs="Browallia New"/>
                <w:snapToGrid w:val="0"/>
                <w:sz w:val="20"/>
                <w:szCs w:val="20"/>
                <w:cs/>
                <w:lang w:eastAsia="th-TH"/>
              </w:rPr>
            </w:pPr>
          </w:p>
        </w:tc>
        <w:tc>
          <w:tcPr>
            <w:tcW w:w="1140" w:type="dxa"/>
            <w:vAlign w:val="bottom"/>
          </w:tcPr>
          <w:p w14:paraId="6F4E2D33" w14:textId="77777777" w:rsidR="00F705B7" w:rsidRPr="00495C58" w:rsidRDefault="00F705B7">
            <w:pPr>
              <w:tabs>
                <w:tab w:val="decimal" w:pos="628"/>
              </w:tabs>
              <w:ind w:left="-43" w:right="-72"/>
              <w:jc w:val="center"/>
              <w:rPr>
                <w:rFonts w:ascii="Browallia New" w:hAnsi="Browallia New" w:cs="Browallia New"/>
                <w:snapToGrid w:val="0"/>
                <w:sz w:val="20"/>
                <w:szCs w:val="20"/>
                <w:lang w:eastAsia="th-TH"/>
              </w:rPr>
            </w:pPr>
          </w:p>
        </w:tc>
        <w:tc>
          <w:tcPr>
            <w:tcW w:w="1142" w:type="dxa"/>
            <w:vAlign w:val="bottom"/>
          </w:tcPr>
          <w:p w14:paraId="2528E1A2" w14:textId="77777777" w:rsidR="00F705B7" w:rsidRPr="00495C58" w:rsidRDefault="00F705B7">
            <w:pPr>
              <w:tabs>
                <w:tab w:val="clear" w:pos="680"/>
                <w:tab w:val="decimal" w:pos="662"/>
              </w:tabs>
              <w:ind w:right="-72"/>
              <w:jc w:val="both"/>
              <w:rPr>
                <w:rFonts w:ascii="Browallia New" w:hAnsi="Browallia New" w:cs="Browallia New"/>
                <w:snapToGrid w:val="0"/>
                <w:sz w:val="20"/>
                <w:szCs w:val="20"/>
                <w:lang w:eastAsia="th-TH"/>
              </w:rPr>
            </w:pPr>
          </w:p>
        </w:tc>
      </w:tr>
      <w:tr w:rsidR="00F705B7" w:rsidRPr="00495C58" w14:paraId="7919BAB4" w14:textId="77777777">
        <w:trPr>
          <w:trHeight w:val="63"/>
        </w:trPr>
        <w:tc>
          <w:tcPr>
            <w:tcW w:w="2836" w:type="dxa"/>
            <w:gridSpan w:val="2"/>
            <w:vAlign w:val="bottom"/>
          </w:tcPr>
          <w:p w14:paraId="32B6B6B3" w14:textId="77777777" w:rsidR="00F705B7" w:rsidRPr="00495C58" w:rsidRDefault="00F705B7">
            <w:pPr>
              <w:tabs>
                <w:tab w:val="decimal" w:pos="648"/>
              </w:tabs>
              <w:ind w:left="-126" w:right="-72"/>
              <w:rPr>
                <w:rFonts w:ascii="Browallia New" w:hAnsi="Browallia New" w:cs="Browallia New"/>
                <w:snapToGrid w:val="0"/>
                <w:sz w:val="20"/>
                <w:szCs w:val="20"/>
                <w:lang w:eastAsia="th-TH"/>
              </w:rPr>
            </w:pPr>
            <w:r w:rsidRPr="00495C58">
              <w:rPr>
                <w:rFonts w:ascii="Browallia New" w:hAnsi="Browallia New" w:cs="Browallia New"/>
                <w:b/>
                <w:bCs/>
                <w:sz w:val="20"/>
                <w:szCs w:val="20"/>
                <w:cs/>
              </w:rPr>
              <w:t>จังหวะเวลาการรับรู้รายได้</w:t>
            </w:r>
          </w:p>
        </w:tc>
        <w:tc>
          <w:tcPr>
            <w:tcW w:w="1043" w:type="dxa"/>
            <w:vAlign w:val="center"/>
          </w:tcPr>
          <w:p w14:paraId="268BCC38" w14:textId="77777777" w:rsidR="00F705B7" w:rsidRPr="00495C58" w:rsidRDefault="00F705B7">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5C2635FE" w14:textId="77777777" w:rsidR="00F705B7" w:rsidRPr="00495C58" w:rsidRDefault="00F705B7">
            <w:pPr>
              <w:tabs>
                <w:tab w:val="decimal" w:pos="706"/>
              </w:tabs>
              <w:ind w:right="-72"/>
              <w:jc w:val="right"/>
              <w:rPr>
                <w:rFonts w:ascii="Browallia New" w:hAnsi="Browallia New" w:cs="Browallia New"/>
                <w:snapToGrid w:val="0"/>
                <w:sz w:val="20"/>
                <w:szCs w:val="20"/>
                <w:lang w:eastAsia="th-TH"/>
              </w:rPr>
            </w:pPr>
          </w:p>
        </w:tc>
        <w:tc>
          <w:tcPr>
            <w:tcW w:w="1140" w:type="dxa"/>
            <w:vAlign w:val="center"/>
          </w:tcPr>
          <w:p w14:paraId="40F22D36" w14:textId="77777777" w:rsidR="00F705B7" w:rsidRPr="00495C58" w:rsidRDefault="00F705B7">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25BD4596" w14:textId="77777777" w:rsidR="00F705B7" w:rsidRPr="00495C58" w:rsidRDefault="00F705B7">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69236494" w14:textId="77777777" w:rsidR="00F705B7" w:rsidRPr="00495C58" w:rsidRDefault="00F705B7">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0DD680D9" w14:textId="77777777" w:rsidR="00F705B7" w:rsidRPr="00495C58" w:rsidRDefault="00F705B7">
            <w:pPr>
              <w:tabs>
                <w:tab w:val="clear" w:pos="680"/>
                <w:tab w:val="decimal" w:pos="662"/>
              </w:tabs>
              <w:ind w:right="-72"/>
              <w:jc w:val="right"/>
              <w:rPr>
                <w:rFonts w:ascii="Browallia New" w:hAnsi="Browallia New" w:cs="Browallia New"/>
                <w:snapToGrid w:val="0"/>
                <w:sz w:val="20"/>
                <w:szCs w:val="20"/>
                <w:lang w:eastAsia="th-TH"/>
              </w:rPr>
            </w:pPr>
          </w:p>
        </w:tc>
      </w:tr>
      <w:tr w:rsidR="00F705B7" w:rsidRPr="00495C58" w14:paraId="5F6EE477" w14:textId="77777777">
        <w:trPr>
          <w:trHeight w:val="63"/>
        </w:trPr>
        <w:tc>
          <w:tcPr>
            <w:tcW w:w="1838" w:type="dxa"/>
            <w:vAlign w:val="bottom"/>
          </w:tcPr>
          <w:p w14:paraId="6B1C7C3B" w14:textId="77777777" w:rsidR="00F705B7" w:rsidRPr="00495C58" w:rsidRDefault="00F705B7">
            <w:pPr>
              <w:ind w:left="-107"/>
              <w:rPr>
                <w:rFonts w:ascii="Browallia New" w:hAnsi="Browallia New" w:cs="Browallia New"/>
                <w:sz w:val="20"/>
                <w:szCs w:val="20"/>
                <w:cs/>
              </w:rPr>
            </w:pPr>
            <w:r w:rsidRPr="00495C58">
              <w:rPr>
                <w:rFonts w:ascii="Browallia New" w:hAnsi="Browallia New" w:cs="Browallia New"/>
                <w:sz w:val="20"/>
                <w:szCs w:val="20"/>
                <w:cs/>
              </w:rPr>
              <w:t>เมื่อปฏิบัติตามภาระ</w:t>
            </w:r>
          </w:p>
        </w:tc>
        <w:tc>
          <w:tcPr>
            <w:tcW w:w="998" w:type="dxa"/>
            <w:vAlign w:val="center"/>
          </w:tcPr>
          <w:p w14:paraId="3ED6D28D" w14:textId="77777777" w:rsidR="00F705B7" w:rsidRPr="00495C58" w:rsidRDefault="00F705B7">
            <w:pPr>
              <w:tabs>
                <w:tab w:val="decimal" w:pos="648"/>
              </w:tabs>
              <w:ind w:left="-43" w:right="-72"/>
              <w:jc w:val="right"/>
              <w:rPr>
                <w:rFonts w:ascii="Browallia New" w:hAnsi="Browallia New" w:cs="Browallia New"/>
                <w:snapToGrid w:val="0"/>
                <w:sz w:val="20"/>
                <w:szCs w:val="20"/>
                <w:lang w:eastAsia="th-TH"/>
              </w:rPr>
            </w:pPr>
          </w:p>
        </w:tc>
        <w:tc>
          <w:tcPr>
            <w:tcW w:w="1043" w:type="dxa"/>
            <w:vAlign w:val="center"/>
          </w:tcPr>
          <w:p w14:paraId="52585372" w14:textId="77777777" w:rsidR="00F705B7" w:rsidRPr="00495C58" w:rsidRDefault="00F705B7">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21862FA8" w14:textId="77777777" w:rsidR="00F705B7" w:rsidRPr="00495C58" w:rsidRDefault="00F705B7">
            <w:pPr>
              <w:tabs>
                <w:tab w:val="decimal" w:pos="706"/>
              </w:tabs>
              <w:ind w:right="-72"/>
              <w:jc w:val="right"/>
              <w:rPr>
                <w:rFonts w:ascii="Browallia New" w:hAnsi="Browallia New" w:cs="Browallia New"/>
                <w:snapToGrid w:val="0"/>
                <w:sz w:val="20"/>
                <w:szCs w:val="20"/>
                <w:lang w:eastAsia="th-TH"/>
              </w:rPr>
            </w:pPr>
            <w:r w:rsidRPr="00495C58">
              <w:rPr>
                <w:rFonts w:ascii="Browallia New" w:hAnsi="Browallia New" w:cs="Browallia New"/>
                <w:snapToGrid w:val="0"/>
                <w:sz w:val="20"/>
                <w:szCs w:val="20"/>
                <w:cs/>
                <w:lang w:eastAsia="th-TH"/>
              </w:rPr>
              <w:t xml:space="preserve"> </w:t>
            </w:r>
          </w:p>
        </w:tc>
        <w:tc>
          <w:tcPr>
            <w:tcW w:w="1140" w:type="dxa"/>
            <w:vAlign w:val="center"/>
          </w:tcPr>
          <w:p w14:paraId="33DF0172" w14:textId="77777777" w:rsidR="00F705B7" w:rsidRPr="00495C58" w:rsidRDefault="00F705B7">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0D473BD9" w14:textId="77777777" w:rsidR="00F705B7" w:rsidRPr="00495C58" w:rsidRDefault="00F705B7">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00CFA79D" w14:textId="77777777" w:rsidR="00F705B7" w:rsidRPr="00495C58" w:rsidRDefault="00F705B7">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395DD2DB" w14:textId="77777777" w:rsidR="00F705B7" w:rsidRPr="00495C58" w:rsidRDefault="00F705B7">
            <w:pPr>
              <w:tabs>
                <w:tab w:val="clear" w:pos="680"/>
                <w:tab w:val="decimal" w:pos="662"/>
              </w:tabs>
              <w:ind w:right="-72"/>
              <w:jc w:val="right"/>
              <w:rPr>
                <w:rFonts w:ascii="Browallia New" w:hAnsi="Browallia New" w:cs="Browallia New"/>
                <w:snapToGrid w:val="0"/>
                <w:sz w:val="20"/>
                <w:szCs w:val="20"/>
                <w:lang w:eastAsia="th-TH"/>
              </w:rPr>
            </w:pPr>
          </w:p>
        </w:tc>
      </w:tr>
      <w:tr w:rsidR="00F705B7" w:rsidRPr="00495C58" w14:paraId="09F45909" w14:textId="77777777">
        <w:trPr>
          <w:trHeight w:val="63"/>
        </w:trPr>
        <w:tc>
          <w:tcPr>
            <w:tcW w:w="1838" w:type="dxa"/>
            <w:vAlign w:val="bottom"/>
          </w:tcPr>
          <w:p w14:paraId="3C3F846B" w14:textId="77777777" w:rsidR="00F705B7" w:rsidRPr="00495C58" w:rsidRDefault="00F705B7">
            <w:pPr>
              <w:ind w:left="-107"/>
              <w:rPr>
                <w:rFonts w:ascii="Browallia New" w:hAnsi="Browallia New" w:cs="Browallia New"/>
                <w:sz w:val="20"/>
                <w:szCs w:val="20"/>
                <w:cs/>
              </w:rPr>
            </w:pPr>
            <w:r w:rsidRPr="00495C58">
              <w:rPr>
                <w:rFonts w:ascii="Browallia New" w:hAnsi="Browallia New" w:cs="Browallia New"/>
                <w:sz w:val="20"/>
                <w:szCs w:val="20"/>
                <w:cs/>
              </w:rPr>
              <w:t xml:space="preserve">   ที่ต้องปฏิบัติเสร็จสิ้น</w:t>
            </w:r>
          </w:p>
        </w:tc>
        <w:tc>
          <w:tcPr>
            <w:tcW w:w="998" w:type="dxa"/>
            <w:vAlign w:val="center"/>
          </w:tcPr>
          <w:p w14:paraId="6BC7D8E1" w14:textId="77777777" w:rsidR="00F705B7" w:rsidRPr="00495C58" w:rsidRDefault="00F705B7">
            <w:pPr>
              <w:tabs>
                <w:tab w:val="decimal" w:pos="648"/>
              </w:tabs>
              <w:ind w:left="-43" w:right="-72"/>
              <w:jc w:val="right"/>
              <w:rPr>
                <w:rFonts w:ascii="Browallia New" w:hAnsi="Browallia New" w:cs="Browallia New"/>
                <w:snapToGrid w:val="0"/>
                <w:sz w:val="20"/>
                <w:szCs w:val="20"/>
                <w:lang w:eastAsia="th-TH"/>
              </w:rPr>
            </w:pPr>
          </w:p>
        </w:tc>
        <w:tc>
          <w:tcPr>
            <w:tcW w:w="1043" w:type="dxa"/>
            <w:vAlign w:val="center"/>
          </w:tcPr>
          <w:p w14:paraId="6CD83209" w14:textId="77777777" w:rsidR="00F705B7" w:rsidRPr="00495C58" w:rsidRDefault="00F705B7">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3D047EAD" w14:textId="77777777" w:rsidR="00F705B7" w:rsidRPr="00495C58" w:rsidRDefault="00F705B7">
            <w:pPr>
              <w:tabs>
                <w:tab w:val="decimal" w:pos="706"/>
              </w:tabs>
              <w:ind w:right="-72"/>
              <w:jc w:val="right"/>
              <w:rPr>
                <w:rFonts w:ascii="Browallia New" w:hAnsi="Browallia New" w:cs="Browallia New"/>
                <w:snapToGrid w:val="0"/>
                <w:sz w:val="20"/>
                <w:szCs w:val="20"/>
                <w:lang w:eastAsia="th-TH"/>
              </w:rPr>
            </w:pPr>
          </w:p>
        </w:tc>
        <w:tc>
          <w:tcPr>
            <w:tcW w:w="1140" w:type="dxa"/>
            <w:vAlign w:val="center"/>
          </w:tcPr>
          <w:p w14:paraId="707C92FA" w14:textId="77777777" w:rsidR="00F705B7" w:rsidRPr="00495C58" w:rsidRDefault="00F705B7">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761F82BE" w14:textId="77777777" w:rsidR="00F705B7" w:rsidRPr="00495C58" w:rsidRDefault="00F705B7">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31E7B207" w14:textId="77777777" w:rsidR="00F705B7" w:rsidRPr="00495C58" w:rsidRDefault="00F705B7">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20A58BE3" w14:textId="77777777" w:rsidR="00F705B7" w:rsidRPr="00495C58" w:rsidRDefault="00F705B7">
            <w:pPr>
              <w:tabs>
                <w:tab w:val="clear" w:pos="680"/>
                <w:tab w:val="decimal" w:pos="662"/>
              </w:tabs>
              <w:ind w:right="-72"/>
              <w:jc w:val="right"/>
              <w:rPr>
                <w:rFonts w:ascii="Browallia New" w:hAnsi="Browallia New" w:cs="Browallia New"/>
                <w:snapToGrid w:val="0"/>
                <w:sz w:val="20"/>
                <w:szCs w:val="20"/>
                <w:lang w:eastAsia="th-TH"/>
              </w:rPr>
            </w:pPr>
          </w:p>
        </w:tc>
      </w:tr>
      <w:tr w:rsidR="00F705B7" w:rsidRPr="00495C58" w14:paraId="00BFACAB" w14:textId="77777777">
        <w:trPr>
          <w:trHeight w:val="63"/>
        </w:trPr>
        <w:tc>
          <w:tcPr>
            <w:tcW w:w="1838" w:type="dxa"/>
            <w:vAlign w:val="bottom"/>
          </w:tcPr>
          <w:p w14:paraId="7E087260" w14:textId="77777777" w:rsidR="00F705B7" w:rsidRPr="00495C58" w:rsidRDefault="00F705B7">
            <w:pPr>
              <w:ind w:left="-107"/>
              <w:rPr>
                <w:rFonts w:ascii="Browallia New" w:hAnsi="Browallia New" w:cs="Browallia New"/>
                <w:sz w:val="20"/>
                <w:szCs w:val="20"/>
              </w:rPr>
            </w:pPr>
            <w:r w:rsidRPr="00495C58">
              <w:rPr>
                <w:rFonts w:ascii="Browallia New" w:hAnsi="Browallia New" w:cs="Browallia New"/>
                <w:sz w:val="20"/>
                <w:szCs w:val="20"/>
              </w:rPr>
              <w:t xml:space="preserve">   (point in time)</w:t>
            </w:r>
          </w:p>
        </w:tc>
        <w:tc>
          <w:tcPr>
            <w:tcW w:w="998" w:type="dxa"/>
            <w:vAlign w:val="center"/>
          </w:tcPr>
          <w:p w14:paraId="2518D15A" w14:textId="77777777" w:rsidR="00F705B7" w:rsidRPr="00495C58" w:rsidRDefault="00F705B7">
            <w:pP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495C58">
              <w:rPr>
                <w:rFonts w:ascii="Browallia New" w:hAnsi="Browallia New" w:cs="Browallia New"/>
                <w:snapToGrid w:val="0"/>
                <w:sz w:val="20"/>
                <w:szCs w:val="20"/>
                <w:lang w:eastAsia="th-TH"/>
              </w:rPr>
              <w:t>-</w:t>
            </w:r>
          </w:p>
        </w:tc>
        <w:tc>
          <w:tcPr>
            <w:tcW w:w="1043" w:type="dxa"/>
            <w:vAlign w:val="center"/>
          </w:tcPr>
          <w:p w14:paraId="44242291" w14:textId="09D4A8E9" w:rsidR="00F705B7" w:rsidRPr="00495C58" w:rsidRDefault="00F705B7" w:rsidP="00200B80">
            <w:pPr>
              <w:tabs>
                <w:tab w:val="clear" w:pos="227"/>
                <w:tab w:val="clear" w:pos="454"/>
                <w:tab w:val="clear" w:pos="680"/>
                <w:tab w:val="clear" w:pos="907"/>
                <w:tab w:val="left" w:pos="533"/>
                <w:tab w:val="left" w:pos="582"/>
              </w:tabs>
              <w:ind w:left="-45" w:right="-374"/>
              <w:jc w:val="center"/>
              <w:rPr>
                <w:rFonts w:ascii="Browallia New" w:hAnsi="Browallia New" w:cs="Browallia New"/>
                <w:snapToGrid w:val="0"/>
                <w:sz w:val="20"/>
                <w:szCs w:val="20"/>
                <w:lang w:eastAsia="th-TH"/>
              </w:rPr>
            </w:pPr>
            <w:r w:rsidRPr="00495C58">
              <w:rPr>
                <w:rFonts w:ascii="Browallia New" w:hAnsi="Browallia New" w:cs="Browallia New"/>
                <w:snapToGrid w:val="0"/>
                <w:sz w:val="20"/>
                <w:szCs w:val="20"/>
                <w:lang w:eastAsia="th-TH"/>
              </w:rPr>
              <w:t>-</w:t>
            </w:r>
          </w:p>
        </w:tc>
        <w:tc>
          <w:tcPr>
            <w:tcW w:w="990" w:type="dxa"/>
            <w:vAlign w:val="center"/>
          </w:tcPr>
          <w:p w14:paraId="394EE958" w14:textId="77777777" w:rsidR="00F705B7" w:rsidRPr="00495C58" w:rsidRDefault="00F705B7">
            <w:pP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495C58">
              <w:rPr>
                <w:rFonts w:ascii="Browallia New" w:hAnsi="Browallia New" w:cs="Browallia New"/>
                <w:snapToGrid w:val="0"/>
                <w:sz w:val="20"/>
                <w:szCs w:val="20"/>
                <w:lang w:eastAsia="th-TH"/>
              </w:rPr>
              <w:t>-</w:t>
            </w:r>
          </w:p>
        </w:tc>
        <w:tc>
          <w:tcPr>
            <w:tcW w:w="1140" w:type="dxa"/>
            <w:vAlign w:val="center"/>
          </w:tcPr>
          <w:p w14:paraId="235AB88D" w14:textId="77777777" w:rsidR="00F705B7" w:rsidRPr="00495C58" w:rsidRDefault="00F705B7">
            <w:pPr>
              <w:tabs>
                <w:tab w:val="clear" w:pos="227"/>
                <w:tab w:val="clear" w:pos="454"/>
                <w:tab w:val="clear" w:pos="680"/>
                <w:tab w:val="clear" w:pos="907"/>
                <w:tab w:val="left" w:pos="533"/>
                <w:tab w:val="left" w:pos="582"/>
              </w:tabs>
              <w:ind w:left="-45" w:right="-464"/>
              <w:jc w:val="center"/>
              <w:rPr>
                <w:rFonts w:ascii="Browallia New" w:hAnsi="Browallia New" w:cs="Browallia New"/>
                <w:sz w:val="20"/>
                <w:szCs w:val="20"/>
                <w:lang w:val="en-GB"/>
              </w:rPr>
            </w:pPr>
            <w:r w:rsidRPr="00495C58">
              <w:rPr>
                <w:rFonts w:ascii="Browallia New" w:hAnsi="Browallia New" w:cs="Browallia New"/>
                <w:snapToGrid w:val="0"/>
                <w:sz w:val="20"/>
                <w:szCs w:val="20"/>
                <w:lang w:eastAsia="th-TH"/>
              </w:rPr>
              <w:t>-</w:t>
            </w:r>
          </w:p>
        </w:tc>
        <w:tc>
          <w:tcPr>
            <w:tcW w:w="997" w:type="dxa"/>
          </w:tcPr>
          <w:p w14:paraId="6A66BC0E" w14:textId="77777777" w:rsidR="00F705B7" w:rsidRPr="00495C58" w:rsidRDefault="00F705B7">
            <w:pPr>
              <w:tabs>
                <w:tab w:val="clear" w:pos="227"/>
                <w:tab w:val="clear" w:pos="454"/>
                <w:tab w:val="clear" w:pos="680"/>
                <w:tab w:val="left" w:pos="533"/>
                <w:tab w:val="decimal" w:pos="806"/>
              </w:tabs>
              <w:ind w:left="-45" w:right="-39"/>
              <w:jc w:val="center"/>
              <w:rPr>
                <w:rFonts w:ascii="Browallia New" w:hAnsi="Browallia New" w:cs="Browallia New"/>
                <w:sz w:val="20"/>
                <w:szCs w:val="20"/>
                <w:lang w:val="en-GB"/>
              </w:rPr>
            </w:pPr>
            <w:r w:rsidRPr="00495C58">
              <w:rPr>
                <w:rFonts w:ascii="Browallia New" w:hAnsi="Browallia New" w:cs="Browallia New"/>
                <w:snapToGrid w:val="0"/>
                <w:sz w:val="20"/>
                <w:szCs w:val="20"/>
                <w:cs/>
                <w:lang w:eastAsia="th-TH"/>
              </w:rPr>
              <w:t xml:space="preserve">        </w:t>
            </w:r>
            <w:r w:rsidRPr="00495C58">
              <w:rPr>
                <w:rFonts w:ascii="Browallia New" w:hAnsi="Browallia New" w:cs="Browallia New"/>
                <w:snapToGrid w:val="0"/>
                <w:sz w:val="20"/>
                <w:szCs w:val="20"/>
                <w:lang w:eastAsia="th-TH"/>
              </w:rPr>
              <w:t>-</w:t>
            </w:r>
          </w:p>
        </w:tc>
        <w:tc>
          <w:tcPr>
            <w:tcW w:w="1140" w:type="dxa"/>
          </w:tcPr>
          <w:p w14:paraId="02496631" w14:textId="77777777" w:rsidR="00F705B7" w:rsidRPr="00495C58" w:rsidRDefault="00F705B7">
            <w:pPr>
              <w:tabs>
                <w:tab w:val="clear" w:pos="907"/>
                <w:tab w:val="left" w:pos="582"/>
                <w:tab w:val="decimal" w:pos="648"/>
                <w:tab w:val="decimal" w:pos="706"/>
              </w:tabs>
              <w:ind w:left="-45" w:right="-39"/>
              <w:jc w:val="right"/>
              <w:rPr>
                <w:rFonts w:ascii="Browallia New" w:hAnsi="Browallia New" w:cs="Browallia New"/>
                <w:sz w:val="20"/>
                <w:szCs w:val="20"/>
              </w:rPr>
            </w:pPr>
            <w:r w:rsidRPr="00495C58">
              <w:rPr>
                <w:rFonts w:ascii="Browallia New" w:hAnsi="Browallia New" w:cs="Browallia New"/>
                <w:sz w:val="20"/>
                <w:szCs w:val="20"/>
              </w:rPr>
              <w:t>10,384</w:t>
            </w:r>
          </w:p>
        </w:tc>
        <w:tc>
          <w:tcPr>
            <w:tcW w:w="1142" w:type="dxa"/>
          </w:tcPr>
          <w:p w14:paraId="54E21800" w14:textId="77777777" w:rsidR="00F705B7" w:rsidRPr="00495C58" w:rsidRDefault="00F705B7">
            <w:pPr>
              <w:tabs>
                <w:tab w:val="clear" w:pos="907"/>
                <w:tab w:val="left" w:pos="582"/>
                <w:tab w:val="decimal" w:pos="706"/>
              </w:tabs>
              <w:ind w:left="-45" w:right="-39"/>
              <w:jc w:val="right"/>
              <w:rPr>
                <w:rFonts w:ascii="Browallia New" w:hAnsi="Browallia New" w:cs="Browallia New"/>
                <w:sz w:val="20"/>
                <w:szCs w:val="20"/>
              </w:rPr>
            </w:pPr>
            <w:r w:rsidRPr="00495C58">
              <w:rPr>
                <w:rFonts w:ascii="Browallia New" w:hAnsi="Browallia New" w:cs="Browallia New"/>
                <w:sz w:val="20"/>
                <w:szCs w:val="20"/>
              </w:rPr>
              <w:t>10,384</w:t>
            </w:r>
          </w:p>
        </w:tc>
      </w:tr>
      <w:tr w:rsidR="00F705B7" w:rsidRPr="00495C58" w14:paraId="3AEB906B" w14:textId="77777777">
        <w:trPr>
          <w:trHeight w:val="63"/>
        </w:trPr>
        <w:tc>
          <w:tcPr>
            <w:tcW w:w="1838" w:type="dxa"/>
            <w:vAlign w:val="bottom"/>
          </w:tcPr>
          <w:p w14:paraId="544FDF7B" w14:textId="77777777" w:rsidR="00F705B7" w:rsidRPr="00495C58" w:rsidRDefault="00F705B7">
            <w:pPr>
              <w:ind w:left="-107"/>
              <w:rPr>
                <w:rFonts w:ascii="Browallia New" w:hAnsi="Browallia New" w:cs="Browallia New"/>
                <w:sz w:val="20"/>
                <w:szCs w:val="20"/>
                <w:cs/>
              </w:rPr>
            </w:pPr>
            <w:r w:rsidRPr="00495C58">
              <w:rPr>
                <w:rFonts w:ascii="Browallia New" w:hAnsi="Browallia New" w:cs="Browallia New"/>
                <w:sz w:val="20"/>
                <w:szCs w:val="20"/>
                <w:cs/>
              </w:rPr>
              <w:t>ตลอดช่วงเวลาที่ปฏิบัติ</w:t>
            </w:r>
          </w:p>
        </w:tc>
        <w:tc>
          <w:tcPr>
            <w:tcW w:w="998" w:type="dxa"/>
            <w:vAlign w:val="bottom"/>
          </w:tcPr>
          <w:p w14:paraId="173D56D7" w14:textId="77777777" w:rsidR="00F705B7" w:rsidRPr="00495C58" w:rsidRDefault="00F705B7">
            <w:pPr>
              <w:tabs>
                <w:tab w:val="clear" w:pos="907"/>
                <w:tab w:val="left" w:pos="594"/>
                <w:tab w:val="decimal" w:pos="706"/>
              </w:tabs>
              <w:ind w:left="-45" w:right="-374"/>
              <w:jc w:val="right"/>
              <w:rPr>
                <w:rFonts w:ascii="Browallia New" w:hAnsi="Browallia New" w:cs="Browallia New"/>
                <w:sz w:val="20"/>
                <w:szCs w:val="20"/>
              </w:rPr>
            </w:pPr>
          </w:p>
        </w:tc>
        <w:tc>
          <w:tcPr>
            <w:tcW w:w="1043" w:type="dxa"/>
          </w:tcPr>
          <w:p w14:paraId="27393D4A" w14:textId="77777777" w:rsidR="00F705B7" w:rsidRPr="00495C58" w:rsidRDefault="00F705B7">
            <w:pPr>
              <w:tabs>
                <w:tab w:val="clear" w:pos="907"/>
                <w:tab w:val="left" w:pos="594"/>
                <w:tab w:val="decimal" w:pos="706"/>
              </w:tabs>
              <w:ind w:left="-45" w:right="-39"/>
              <w:jc w:val="right"/>
              <w:rPr>
                <w:rFonts w:ascii="Browallia New" w:hAnsi="Browallia New" w:cs="Browallia New"/>
                <w:sz w:val="20"/>
                <w:szCs w:val="20"/>
              </w:rPr>
            </w:pPr>
          </w:p>
        </w:tc>
        <w:tc>
          <w:tcPr>
            <w:tcW w:w="990" w:type="dxa"/>
            <w:vAlign w:val="bottom"/>
          </w:tcPr>
          <w:p w14:paraId="59F108C9" w14:textId="77777777" w:rsidR="00F705B7" w:rsidRPr="00495C58" w:rsidRDefault="00F705B7">
            <w:pPr>
              <w:tabs>
                <w:tab w:val="clear" w:pos="907"/>
                <w:tab w:val="left" w:pos="594"/>
                <w:tab w:val="decimal" w:pos="706"/>
              </w:tabs>
              <w:ind w:left="-45" w:right="-329"/>
              <w:jc w:val="right"/>
              <w:rPr>
                <w:rFonts w:ascii="Browallia New" w:hAnsi="Browallia New" w:cs="Browallia New"/>
                <w:sz w:val="20"/>
                <w:szCs w:val="20"/>
              </w:rPr>
            </w:pPr>
          </w:p>
        </w:tc>
        <w:tc>
          <w:tcPr>
            <w:tcW w:w="1140" w:type="dxa"/>
            <w:vAlign w:val="bottom"/>
          </w:tcPr>
          <w:p w14:paraId="0EEAFD1C" w14:textId="77777777" w:rsidR="00F705B7" w:rsidRPr="00495C58" w:rsidRDefault="00F705B7">
            <w:pPr>
              <w:tabs>
                <w:tab w:val="clear" w:pos="907"/>
                <w:tab w:val="left" w:pos="594"/>
                <w:tab w:val="decimal" w:pos="706"/>
                <w:tab w:val="decimal" w:pos="806"/>
              </w:tabs>
              <w:ind w:left="-45" w:right="-464"/>
              <w:jc w:val="right"/>
              <w:rPr>
                <w:rFonts w:ascii="Browallia New" w:hAnsi="Browallia New" w:cs="Browallia New"/>
                <w:sz w:val="20"/>
                <w:szCs w:val="20"/>
              </w:rPr>
            </w:pPr>
          </w:p>
        </w:tc>
        <w:tc>
          <w:tcPr>
            <w:tcW w:w="997" w:type="dxa"/>
            <w:vAlign w:val="bottom"/>
          </w:tcPr>
          <w:p w14:paraId="67FCD8D6" w14:textId="77777777" w:rsidR="00F705B7" w:rsidRPr="00495C58" w:rsidRDefault="00F705B7">
            <w:pPr>
              <w:tabs>
                <w:tab w:val="clear" w:pos="907"/>
                <w:tab w:val="left" w:pos="594"/>
                <w:tab w:val="decimal" w:pos="706"/>
                <w:tab w:val="decimal" w:pos="806"/>
              </w:tabs>
              <w:ind w:left="-45" w:right="-39"/>
              <w:jc w:val="center"/>
              <w:rPr>
                <w:rFonts w:ascii="Browallia New" w:hAnsi="Browallia New" w:cs="Browallia New"/>
                <w:sz w:val="20"/>
                <w:szCs w:val="20"/>
              </w:rPr>
            </w:pPr>
          </w:p>
        </w:tc>
        <w:tc>
          <w:tcPr>
            <w:tcW w:w="1140" w:type="dxa"/>
          </w:tcPr>
          <w:p w14:paraId="6A177663" w14:textId="77777777" w:rsidR="00F705B7" w:rsidRPr="00495C58" w:rsidRDefault="00F705B7">
            <w:pPr>
              <w:tabs>
                <w:tab w:val="clear" w:pos="907"/>
                <w:tab w:val="left" w:pos="594"/>
                <w:tab w:val="decimal" w:pos="706"/>
              </w:tabs>
              <w:ind w:left="-45" w:right="-39"/>
              <w:jc w:val="right"/>
              <w:rPr>
                <w:rFonts w:ascii="Browallia New" w:hAnsi="Browallia New" w:cs="Browallia New"/>
                <w:sz w:val="20"/>
                <w:szCs w:val="20"/>
              </w:rPr>
            </w:pPr>
          </w:p>
        </w:tc>
        <w:tc>
          <w:tcPr>
            <w:tcW w:w="1142" w:type="dxa"/>
          </w:tcPr>
          <w:p w14:paraId="21259C58" w14:textId="77777777" w:rsidR="00F705B7" w:rsidRPr="00495C58" w:rsidRDefault="00F705B7">
            <w:pPr>
              <w:tabs>
                <w:tab w:val="clear" w:pos="680"/>
                <w:tab w:val="clear" w:pos="907"/>
                <w:tab w:val="left" w:pos="594"/>
                <w:tab w:val="decimal" w:pos="706"/>
              </w:tabs>
              <w:ind w:left="-45" w:right="-39"/>
              <w:jc w:val="right"/>
              <w:rPr>
                <w:rFonts w:ascii="Browallia New" w:hAnsi="Browallia New" w:cs="Browallia New"/>
                <w:sz w:val="20"/>
                <w:szCs w:val="20"/>
              </w:rPr>
            </w:pPr>
          </w:p>
        </w:tc>
      </w:tr>
      <w:tr w:rsidR="00F705B7" w:rsidRPr="00495C58" w14:paraId="3A0AD1B3" w14:textId="77777777">
        <w:trPr>
          <w:trHeight w:val="126"/>
        </w:trPr>
        <w:tc>
          <w:tcPr>
            <w:tcW w:w="1838" w:type="dxa"/>
            <w:vAlign w:val="bottom"/>
          </w:tcPr>
          <w:p w14:paraId="7A103867" w14:textId="77777777" w:rsidR="00F705B7" w:rsidRPr="00495C58" w:rsidRDefault="00F705B7">
            <w:pPr>
              <w:ind w:left="-107" w:right="-87"/>
              <w:rPr>
                <w:rFonts w:ascii="Browallia New" w:hAnsi="Browallia New" w:cs="Browallia New"/>
                <w:sz w:val="20"/>
                <w:szCs w:val="20"/>
                <w:cs/>
              </w:rPr>
            </w:pPr>
            <w:r w:rsidRPr="00495C58">
              <w:rPr>
                <w:rFonts w:ascii="Browallia New" w:hAnsi="Browallia New" w:cs="Browallia New"/>
                <w:sz w:val="20"/>
                <w:szCs w:val="20"/>
                <w:cs/>
              </w:rPr>
              <w:t xml:space="preserve">   ตามภาระที่ต้องปฏิบัติ</w:t>
            </w:r>
          </w:p>
        </w:tc>
        <w:tc>
          <w:tcPr>
            <w:tcW w:w="998" w:type="dxa"/>
            <w:vAlign w:val="bottom"/>
          </w:tcPr>
          <w:p w14:paraId="5B50B7F5" w14:textId="77777777" w:rsidR="00F705B7" w:rsidRPr="00495C58" w:rsidRDefault="00F705B7">
            <w:pPr>
              <w:tabs>
                <w:tab w:val="clear" w:pos="907"/>
                <w:tab w:val="left" w:pos="594"/>
                <w:tab w:val="decimal" w:pos="706"/>
              </w:tabs>
              <w:ind w:left="-45" w:right="-374"/>
              <w:jc w:val="right"/>
              <w:rPr>
                <w:rFonts w:ascii="Browallia New" w:hAnsi="Browallia New" w:cs="Browallia New"/>
                <w:sz w:val="20"/>
                <w:szCs w:val="20"/>
              </w:rPr>
            </w:pPr>
          </w:p>
        </w:tc>
        <w:tc>
          <w:tcPr>
            <w:tcW w:w="1043" w:type="dxa"/>
          </w:tcPr>
          <w:p w14:paraId="42AE2B9D" w14:textId="77777777" w:rsidR="00F705B7" w:rsidRPr="00495C58" w:rsidRDefault="00F705B7">
            <w:pPr>
              <w:tabs>
                <w:tab w:val="clear" w:pos="907"/>
                <w:tab w:val="left" w:pos="594"/>
                <w:tab w:val="decimal" w:pos="706"/>
              </w:tabs>
              <w:ind w:left="-45" w:right="-39"/>
              <w:jc w:val="right"/>
              <w:rPr>
                <w:rFonts w:ascii="Browallia New" w:hAnsi="Browallia New" w:cs="Browallia New"/>
                <w:sz w:val="20"/>
                <w:szCs w:val="20"/>
              </w:rPr>
            </w:pPr>
          </w:p>
        </w:tc>
        <w:tc>
          <w:tcPr>
            <w:tcW w:w="990" w:type="dxa"/>
            <w:vAlign w:val="bottom"/>
          </w:tcPr>
          <w:p w14:paraId="2ECBF84F" w14:textId="77777777" w:rsidR="00F705B7" w:rsidRPr="00495C58" w:rsidRDefault="00F705B7">
            <w:pPr>
              <w:tabs>
                <w:tab w:val="clear" w:pos="907"/>
                <w:tab w:val="left" w:pos="594"/>
                <w:tab w:val="decimal" w:pos="706"/>
              </w:tabs>
              <w:ind w:left="-45" w:right="-329"/>
              <w:jc w:val="right"/>
              <w:rPr>
                <w:rFonts w:ascii="Browallia New" w:hAnsi="Browallia New" w:cs="Browallia New"/>
                <w:sz w:val="20"/>
                <w:szCs w:val="20"/>
              </w:rPr>
            </w:pPr>
          </w:p>
        </w:tc>
        <w:tc>
          <w:tcPr>
            <w:tcW w:w="1140" w:type="dxa"/>
            <w:vAlign w:val="bottom"/>
          </w:tcPr>
          <w:p w14:paraId="6201B31B" w14:textId="77777777" w:rsidR="00F705B7" w:rsidRPr="00495C58" w:rsidRDefault="00F705B7">
            <w:pPr>
              <w:tabs>
                <w:tab w:val="clear" w:pos="907"/>
                <w:tab w:val="left" w:pos="594"/>
                <w:tab w:val="decimal" w:pos="706"/>
                <w:tab w:val="decimal" w:pos="806"/>
              </w:tabs>
              <w:ind w:left="-45" w:right="-464"/>
              <w:jc w:val="right"/>
              <w:rPr>
                <w:rFonts w:ascii="Browallia New" w:hAnsi="Browallia New" w:cs="Browallia New"/>
                <w:sz w:val="20"/>
                <w:szCs w:val="20"/>
              </w:rPr>
            </w:pPr>
          </w:p>
        </w:tc>
        <w:tc>
          <w:tcPr>
            <w:tcW w:w="997" w:type="dxa"/>
            <w:vAlign w:val="bottom"/>
          </w:tcPr>
          <w:p w14:paraId="76410CCA" w14:textId="77777777" w:rsidR="00F705B7" w:rsidRPr="00495C58" w:rsidRDefault="00F705B7">
            <w:pPr>
              <w:tabs>
                <w:tab w:val="clear" w:pos="907"/>
                <w:tab w:val="left" w:pos="594"/>
                <w:tab w:val="decimal" w:pos="706"/>
                <w:tab w:val="decimal" w:pos="806"/>
              </w:tabs>
              <w:ind w:left="-45" w:right="-39"/>
              <w:jc w:val="center"/>
              <w:rPr>
                <w:rFonts w:ascii="Browallia New" w:hAnsi="Browallia New" w:cs="Browallia New"/>
                <w:sz w:val="20"/>
                <w:szCs w:val="20"/>
              </w:rPr>
            </w:pPr>
          </w:p>
        </w:tc>
        <w:tc>
          <w:tcPr>
            <w:tcW w:w="1140" w:type="dxa"/>
          </w:tcPr>
          <w:p w14:paraId="3894967F" w14:textId="77777777" w:rsidR="00F705B7" w:rsidRPr="00495C58" w:rsidRDefault="00F705B7">
            <w:pPr>
              <w:tabs>
                <w:tab w:val="clear" w:pos="907"/>
                <w:tab w:val="left" w:pos="594"/>
                <w:tab w:val="decimal" w:pos="706"/>
              </w:tabs>
              <w:ind w:left="-45" w:right="-39"/>
              <w:jc w:val="right"/>
              <w:rPr>
                <w:rFonts w:ascii="Browallia New" w:hAnsi="Browallia New" w:cs="Browallia New"/>
                <w:sz w:val="20"/>
                <w:szCs w:val="20"/>
              </w:rPr>
            </w:pPr>
          </w:p>
        </w:tc>
        <w:tc>
          <w:tcPr>
            <w:tcW w:w="1142" w:type="dxa"/>
          </w:tcPr>
          <w:p w14:paraId="375E5C61" w14:textId="77777777" w:rsidR="00F705B7" w:rsidRPr="00495C58" w:rsidRDefault="00F705B7">
            <w:pPr>
              <w:tabs>
                <w:tab w:val="clear" w:pos="680"/>
                <w:tab w:val="clear" w:pos="907"/>
                <w:tab w:val="left" w:pos="594"/>
                <w:tab w:val="decimal" w:pos="706"/>
              </w:tabs>
              <w:ind w:left="-45" w:right="-39"/>
              <w:jc w:val="right"/>
              <w:rPr>
                <w:rFonts w:ascii="Browallia New" w:hAnsi="Browallia New" w:cs="Browallia New"/>
                <w:sz w:val="20"/>
                <w:szCs w:val="20"/>
              </w:rPr>
            </w:pPr>
          </w:p>
        </w:tc>
      </w:tr>
      <w:tr w:rsidR="00F705B7" w:rsidRPr="00495C58" w14:paraId="0D86D4B1" w14:textId="77777777">
        <w:trPr>
          <w:trHeight w:val="63"/>
        </w:trPr>
        <w:tc>
          <w:tcPr>
            <w:tcW w:w="1838" w:type="dxa"/>
            <w:vAlign w:val="bottom"/>
          </w:tcPr>
          <w:p w14:paraId="4C1B9F69" w14:textId="77777777" w:rsidR="00F705B7" w:rsidRPr="00495C58" w:rsidRDefault="00F705B7">
            <w:pPr>
              <w:ind w:left="-107" w:right="-87"/>
              <w:rPr>
                <w:rFonts w:ascii="Browallia New" w:hAnsi="Browallia New" w:cs="Browallia New"/>
                <w:sz w:val="20"/>
                <w:szCs w:val="20"/>
                <w:lang w:val="en-GB"/>
              </w:rPr>
            </w:pPr>
            <w:r w:rsidRPr="00495C58">
              <w:rPr>
                <w:rFonts w:ascii="Browallia New" w:hAnsi="Browallia New" w:cs="Browallia New"/>
                <w:sz w:val="20"/>
                <w:szCs w:val="20"/>
                <w:cs/>
              </w:rPr>
              <w:t xml:space="preserve">   </w:t>
            </w:r>
            <w:r w:rsidRPr="00495C58">
              <w:rPr>
                <w:rFonts w:ascii="Browallia New" w:hAnsi="Browallia New" w:cs="Browallia New"/>
                <w:sz w:val="20"/>
                <w:szCs w:val="20"/>
                <w:lang w:val="en-GB"/>
              </w:rPr>
              <w:t>(over time)</w:t>
            </w:r>
          </w:p>
        </w:tc>
        <w:tc>
          <w:tcPr>
            <w:tcW w:w="998" w:type="dxa"/>
            <w:vAlign w:val="center"/>
          </w:tcPr>
          <w:p w14:paraId="5ABF61C0" w14:textId="77777777" w:rsidR="00F705B7" w:rsidRPr="00495C58" w:rsidRDefault="00F705B7">
            <w:pPr>
              <w:pBdr>
                <w:bottom w:val="single" w:sz="4" w:space="1" w:color="auto"/>
              </w:pBd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495C58">
              <w:rPr>
                <w:rFonts w:ascii="Browallia New" w:hAnsi="Browallia New" w:cs="Browallia New"/>
                <w:snapToGrid w:val="0"/>
                <w:sz w:val="20"/>
                <w:szCs w:val="20"/>
                <w:lang w:eastAsia="th-TH"/>
              </w:rPr>
              <w:t>-</w:t>
            </w:r>
          </w:p>
        </w:tc>
        <w:tc>
          <w:tcPr>
            <w:tcW w:w="1043" w:type="dxa"/>
          </w:tcPr>
          <w:p w14:paraId="7B15DE16" w14:textId="77777777" w:rsidR="00F705B7" w:rsidRPr="00495C58" w:rsidRDefault="00F705B7">
            <w:pPr>
              <w:pBdr>
                <w:bottom w:val="single" w:sz="4" w:space="1" w:color="auto"/>
              </w:pBdr>
              <w:tabs>
                <w:tab w:val="clear" w:pos="907"/>
                <w:tab w:val="left" w:pos="582"/>
                <w:tab w:val="decimal" w:pos="628"/>
                <w:tab w:val="decimal" w:pos="706"/>
              </w:tabs>
              <w:ind w:left="-45" w:right="-39"/>
              <w:jc w:val="right"/>
              <w:rPr>
                <w:rFonts w:ascii="Browallia New" w:hAnsi="Browallia New" w:cs="Browallia New"/>
                <w:sz w:val="20"/>
                <w:szCs w:val="20"/>
              </w:rPr>
            </w:pPr>
            <w:r w:rsidRPr="00495C58">
              <w:rPr>
                <w:rFonts w:ascii="Browallia New" w:hAnsi="Browallia New" w:cs="Browallia New"/>
                <w:sz w:val="20"/>
                <w:szCs w:val="20"/>
              </w:rPr>
              <w:t>9,139</w:t>
            </w:r>
          </w:p>
        </w:tc>
        <w:tc>
          <w:tcPr>
            <w:tcW w:w="990" w:type="dxa"/>
            <w:vAlign w:val="center"/>
          </w:tcPr>
          <w:p w14:paraId="10F5DBF2" w14:textId="77777777" w:rsidR="00F705B7" w:rsidRPr="00495C58" w:rsidRDefault="00F705B7">
            <w:pPr>
              <w:pBdr>
                <w:bottom w:val="single" w:sz="4" w:space="1" w:color="auto"/>
              </w:pBd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495C58">
              <w:rPr>
                <w:rFonts w:ascii="Browallia New" w:hAnsi="Browallia New" w:cs="Browallia New"/>
                <w:snapToGrid w:val="0"/>
                <w:sz w:val="20"/>
                <w:szCs w:val="20"/>
                <w:lang w:eastAsia="th-TH"/>
              </w:rPr>
              <w:t>-</w:t>
            </w:r>
          </w:p>
        </w:tc>
        <w:tc>
          <w:tcPr>
            <w:tcW w:w="1140" w:type="dxa"/>
            <w:vAlign w:val="center"/>
          </w:tcPr>
          <w:p w14:paraId="43038065" w14:textId="77777777" w:rsidR="00F705B7" w:rsidRPr="00495C58" w:rsidRDefault="00F705B7">
            <w:pPr>
              <w:pBdr>
                <w:bottom w:val="single" w:sz="4" w:space="1" w:color="auto"/>
              </w:pBdr>
              <w:tabs>
                <w:tab w:val="clear" w:pos="227"/>
                <w:tab w:val="clear" w:pos="454"/>
                <w:tab w:val="clear" w:pos="680"/>
                <w:tab w:val="clear" w:pos="907"/>
                <w:tab w:val="left" w:pos="533"/>
                <w:tab w:val="left" w:pos="582"/>
                <w:tab w:val="decimal" w:pos="806"/>
              </w:tabs>
              <w:ind w:left="-45" w:right="-464"/>
              <w:jc w:val="center"/>
              <w:rPr>
                <w:rFonts w:ascii="Browallia New" w:hAnsi="Browallia New" w:cs="Browallia New"/>
                <w:sz w:val="20"/>
                <w:szCs w:val="20"/>
                <w:lang w:val="en-GB"/>
              </w:rPr>
            </w:pPr>
            <w:r w:rsidRPr="00495C58">
              <w:rPr>
                <w:rFonts w:ascii="Browallia New" w:hAnsi="Browallia New" w:cs="Browallia New"/>
                <w:snapToGrid w:val="0"/>
                <w:sz w:val="20"/>
                <w:szCs w:val="20"/>
                <w:lang w:eastAsia="th-TH"/>
              </w:rPr>
              <w:t>-</w:t>
            </w:r>
          </w:p>
        </w:tc>
        <w:tc>
          <w:tcPr>
            <w:tcW w:w="997" w:type="dxa"/>
          </w:tcPr>
          <w:p w14:paraId="78618658" w14:textId="77777777" w:rsidR="00F705B7" w:rsidRPr="00495C58" w:rsidRDefault="00F705B7">
            <w:pPr>
              <w:pBdr>
                <w:bottom w:val="single" w:sz="4" w:space="1" w:color="auto"/>
              </w:pBdr>
              <w:tabs>
                <w:tab w:val="clear" w:pos="227"/>
                <w:tab w:val="clear" w:pos="454"/>
                <w:tab w:val="clear" w:pos="680"/>
                <w:tab w:val="clear" w:pos="907"/>
                <w:tab w:val="left" w:pos="533"/>
                <w:tab w:val="left" w:pos="582"/>
                <w:tab w:val="decimal" w:pos="806"/>
              </w:tabs>
              <w:ind w:left="-45" w:right="-39"/>
              <w:jc w:val="center"/>
              <w:rPr>
                <w:rFonts w:ascii="Browallia New" w:hAnsi="Browallia New" w:cs="Browallia New"/>
                <w:sz w:val="20"/>
                <w:szCs w:val="20"/>
                <w:lang w:val="en-GB"/>
              </w:rPr>
            </w:pPr>
            <w:r w:rsidRPr="00495C58">
              <w:rPr>
                <w:rFonts w:ascii="Browallia New" w:hAnsi="Browallia New" w:cs="Browallia New"/>
                <w:snapToGrid w:val="0"/>
                <w:sz w:val="20"/>
                <w:szCs w:val="20"/>
                <w:cs/>
                <w:lang w:eastAsia="th-TH"/>
              </w:rPr>
              <w:t xml:space="preserve">        </w:t>
            </w:r>
            <w:r w:rsidRPr="00495C58">
              <w:rPr>
                <w:rFonts w:ascii="Browallia New" w:hAnsi="Browallia New" w:cs="Browallia New"/>
                <w:snapToGrid w:val="0"/>
                <w:sz w:val="20"/>
                <w:szCs w:val="20"/>
                <w:lang w:eastAsia="th-TH"/>
              </w:rPr>
              <w:t>-</w:t>
            </w:r>
          </w:p>
        </w:tc>
        <w:tc>
          <w:tcPr>
            <w:tcW w:w="1140" w:type="dxa"/>
          </w:tcPr>
          <w:p w14:paraId="506BCE23" w14:textId="77777777" w:rsidR="00F705B7" w:rsidRPr="00495C58" w:rsidRDefault="00F705B7">
            <w:pPr>
              <w:pBdr>
                <w:bottom w:val="single" w:sz="4" w:space="1" w:color="auto"/>
              </w:pBdr>
              <w:tabs>
                <w:tab w:val="clear" w:pos="907"/>
                <w:tab w:val="left" w:pos="582"/>
                <w:tab w:val="decimal" w:pos="628"/>
                <w:tab w:val="decimal" w:pos="706"/>
              </w:tabs>
              <w:ind w:left="-45" w:right="-39"/>
              <w:jc w:val="right"/>
              <w:rPr>
                <w:rFonts w:ascii="Browallia New" w:hAnsi="Browallia New" w:cs="Browallia New"/>
                <w:sz w:val="20"/>
                <w:szCs w:val="20"/>
              </w:rPr>
            </w:pPr>
            <w:r w:rsidRPr="00495C58">
              <w:rPr>
                <w:rFonts w:ascii="Browallia New" w:hAnsi="Browallia New" w:cs="Browallia New"/>
                <w:sz w:val="20"/>
                <w:szCs w:val="20"/>
              </w:rPr>
              <w:t>156,054</w:t>
            </w:r>
          </w:p>
        </w:tc>
        <w:tc>
          <w:tcPr>
            <w:tcW w:w="1142" w:type="dxa"/>
          </w:tcPr>
          <w:p w14:paraId="52CFEB68" w14:textId="77777777" w:rsidR="00F705B7" w:rsidRPr="00495C58" w:rsidRDefault="00F705B7">
            <w:pPr>
              <w:pBdr>
                <w:bottom w:val="single" w:sz="4" w:space="1" w:color="auto"/>
              </w:pBdr>
              <w:tabs>
                <w:tab w:val="clear" w:pos="907"/>
                <w:tab w:val="left" w:pos="582"/>
                <w:tab w:val="decimal" w:pos="706"/>
              </w:tabs>
              <w:ind w:left="-45" w:right="-39"/>
              <w:jc w:val="right"/>
              <w:rPr>
                <w:rFonts w:ascii="Browallia New" w:hAnsi="Browallia New" w:cs="Browallia New"/>
                <w:sz w:val="20"/>
                <w:szCs w:val="20"/>
              </w:rPr>
            </w:pPr>
            <w:r w:rsidRPr="00495C58">
              <w:rPr>
                <w:rFonts w:ascii="Browallia New" w:hAnsi="Browallia New" w:cs="Browallia New"/>
                <w:sz w:val="20"/>
                <w:szCs w:val="20"/>
              </w:rPr>
              <w:t>165,193</w:t>
            </w:r>
          </w:p>
        </w:tc>
      </w:tr>
      <w:tr w:rsidR="00F705B7" w:rsidRPr="00495C58" w14:paraId="6B4052D2" w14:textId="77777777">
        <w:trPr>
          <w:trHeight w:val="53"/>
        </w:trPr>
        <w:tc>
          <w:tcPr>
            <w:tcW w:w="1838" w:type="dxa"/>
            <w:vAlign w:val="bottom"/>
          </w:tcPr>
          <w:p w14:paraId="089A50F6" w14:textId="77777777" w:rsidR="00F705B7" w:rsidRPr="00495C58" w:rsidRDefault="00F705B7">
            <w:pPr>
              <w:ind w:left="-107" w:right="-87"/>
              <w:rPr>
                <w:rFonts w:ascii="Browallia New" w:hAnsi="Browallia New" w:cs="Browallia New"/>
                <w:sz w:val="20"/>
                <w:szCs w:val="20"/>
                <w:cs/>
              </w:rPr>
            </w:pPr>
            <w:r w:rsidRPr="00495C58">
              <w:rPr>
                <w:rFonts w:ascii="Browallia New" w:hAnsi="Browallia New" w:cs="Browallia New"/>
                <w:sz w:val="20"/>
                <w:szCs w:val="20"/>
                <w:cs/>
              </w:rPr>
              <w:t>รวมรายได้</w:t>
            </w:r>
          </w:p>
        </w:tc>
        <w:tc>
          <w:tcPr>
            <w:tcW w:w="998" w:type="dxa"/>
            <w:vAlign w:val="center"/>
          </w:tcPr>
          <w:p w14:paraId="2320ABDC" w14:textId="77777777" w:rsidR="00F705B7" w:rsidRPr="00495C58" w:rsidRDefault="00F705B7">
            <w:pPr>
              <w:pBdr>
                <w:bottom w:val="single" w:sz="12" w:space="1" w:color="auto"/>
              </w:pBd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495C58">
              <w:rPr>
                <w:rFonts w:ascii="Browallia New" w:hAnsi="Browallia New" w:cs="Browallia New"/>
                <w:snapToGrid w:val="0"/>
                <w:sz w:val="20"/>
                <w:szCs w:val="20"/>
                <w:lang w:eastAsia="th-TH"/>
              </w:rPr>
              <w:t>-</w:t>
            </w:r>
          </w:p>
        </w:tc>
        <w:tc>
          <w:tcPr>
            <w:tcW w:w="1043" w:type="dxa"/>
          </w:tcPr>
          <w:p w14:paraId="376DDD21" w14:textId="77777777" w:rsidR="00F705B7" w:rsidRPr="00495C58" w:rsidRDefault="00F705B7">
            <w:pPr>
              <w:pBdr>
                <w:bottom w:val="single" w:sz="12" w:space="1" w:color="auto"/>
              </w:pBdr>
              <w:tabs>
                <w:tab w:val="clear" w:pos="907"/>
                <w:tab w:val="left" w:pos="582"/>
                <w:tab w:val="decimal" w:pos="628"/>
                <w:tab w:val="decimal" w:pos="706"/>
              </w:tabs>
              <w:ind w:left="-45" w:right="-39"/>
              <w:jc w:val="right"/>
              <w:rPr>
                <w:rFonts w:ascii="Browallia New" w:hAnsi="Browallia New" w:cs="Browallia New"/>
                <w:sz w:val="20"/>
                <w:szCs w:val="20"/>
              </w:rPr>
            </w:pPr>
            <w:r w:rsidRPr="00495C58">
              <w:rPr>
                <w:rFonts w:ascii="Browallia New" w:hAnsi="Browallia New" w:cs="Browallia New"/>
                <w:sz w:val="20"/>
                <w:szCs w:val="20"/>
              </w:rPr>
              <w:t>9,139</w:t>
            </w:r>
          </w:p>
        </w:tc>
        <w:tc>
          <w:tcPr>
            <w:tcW w:w="990" w:type="dxa"/>
            <w:vAlign w:val="center"/>
          </w:tcPr>
          <w:p w14:paraId="0CC91C66" w14:textId="77777777" w:rsidR="00F705B7" w:rsidRPr="00495C58" w:rsidRDefault="00F705B7">
            <w:pPr>
              <w:pBdr>
                <w:bottom w:val="single" w:sz="12" w:space="1" w:color="auto"/>
              </w:pBd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495C58">
              <w:rPr>
                <w:rFonts w:ascii="Browallia New" w:hAnsi="Browallia New" w:cs="Browallia New"/>
                <w:snapToGrid w:val="0"/>
                <w:sz w:val="20"/>
                <w:szCs w:val="20"/>
                <w:lang w:eastAsia="th-TH"/>
              </w:rPr>
              <w:t>-</w:t>
            </w:r>
          </w:p>
        </w:tc>
        <w:tc>
          <w:tcPr>
            <w:tcW w:w="1140" w:type="dxa"/>
            <w:vAlign w:val="center"/>
          </w:tcPr>
          <w:p w14:paraId="1A532DA1" w14:textId="77777777" w:rsidR="00F705B7" w:rsidRPr="00495C58" w:rsidRDefault="00F705B7">
            <w:pPr>
              <w:pBdr>
                <w:bottom w:val="single" w:sz="12" w:space="1" w:color="auto"/>
              </w:pBdr>
              <w:tabs>
                <w:tab w:val="clear" w:pos="227"/>
                <w:tab w:val="clear" w:pos="454"/>
                <w:tab w:val="clear" w:pos="680"/>
                <w:tab w:val="clear" w:pos="907"/>
                <w:tab w:val="left" w:pos="533"/>
                <w:tab w:val="left" w:pos="582"/>
              </w:tabs>
              <w:ind w:left="-45" w:right="-464"/>
              <w:jc w:val="center"/>
              <w:rPr>
                <w:rFonts w:ascii="Browallia New" w:hAnsi="Browallia New" w:cs="Browallia New"/>
                <w:sz w:val="20"/>
                <w:szCs w:val="20"/>
                <w:lang w:val="en-GB"/>
              </w:rPr>
            </w:pPr>
            <w:r w:rsidRPr="00495C58">
              <w:rPr>
                <w:rFonts w:ascii="Browallia New" w:hAnsi="Browallia New" w:cs="Browallia New"/>
                <w:snapToGrid w:val="0"/>
                <w:sz w:val="20"/>
                <w:szCs w:val="20"/>
                <w:lang w:eastAsia="th-TH"/>
              </w:rPr>
              <w:t>-</w:t>
            </w:r>
          </w:p>
        </w:tc>
        <w:tc>
          <w:tcPr>
            <w:tcW w:w="997" w:type="dxa"/>
          </w:tcPr>
          <w:p w14:paraId="040A324A" w14:textId="77777777" w:rsidR="00F705B7" w:rsidRPr="00495C58" w:rsidRDefault="00F705B7">
            <w:pPr>
              <w:pBdr>
                <w:bottom w:val="single" w:sz="12" w:space="1" w:color="auto"/>
              </w:pBdr>
              <w:tabs>
                <w:tab w:val="clear" w:pos="227"/>
                <w:tab w:val="clear" w:pos="454"/>
                <w:tab w:val="clear" w:pos="680"/>
                <w:tab w:val="clear" w:pos="907"/>
                <w:tab w:val="left" w:pos="533"/>
                <w:tab w:val="left" w:pos="582"/>
                <w:tab w:val="decimal" w:pos="806"/>
              </w:tabs>
              <w:ind w:left="-45" w:right="-39"/>
              <w:jc w:val="center"/>
              <w:rPr>
                <w:rFonts w:ascii="Browallia New" w:hAnsi="Browallia New" w:cs="Browallia New"/>
                <w:sz w:val="20"/>
                <w:szCs w:val="20"/>
                <w:lang w:val="en-GB"/>
              </w:rPr>
            </w:pPr>
            <w:r w:rsidRPr="00495C58">
              <w:rPr>
                <w:rFonts w:ascii="Browallia New" w:hAnsi="Browallia New" w:cs="Browallia New"/>
                <w:snapToGrid w:val="0"/>
                <w:sz w:val="20"/>
                <w:szCs w:val="20"/>
                <w:cs/>
                <w:lang w:eastAsia="th-TH"/>
              </w:rPr>
              <w:t xml:space="preserve">        </w:t>
            </w:r>
            <w:r w:rsidRPr="00495C58">
              <w:rPr>
                <w:rFonts w:ascii="Browallia New" w:hAnsi="Browallia New" w:cs="Browallia New"/>
                <w:snapToGrid w:val="0"/>
                <w:sz w:val="20"/>
                <w:szCs w:val="20"/>
                <w:lang w:eastAsia="th-TH"/>
              </w:rPr>
              <w:t>-</w:t>
            </w:r>
          </w:p>
        </w:tc>
        <w:tc>
          <w:tcPr>
            <w:tcW w:w="1140" w:type="dxa"/>
          </w:tcPr>
          <w:p w14:paraId="1637E839" w14:textId="77777777" w:rsidR="00F705B7" w:rsidRPr="00495C58" w:rsidRDefault="00F705B7">
            <w:pPr>
              <w:pBdr>
                <w:bottom w:val="single" w:sz="12" w:space="1" w:color="auto"/>
              </w:pBdr>
              <w:tabs>
                <w:tab w:val="clear" w:pos="907"/>
                <w:tab w:val="left" w:pos="582"/>
                <w:tab w:val="decimal" w:pos="648"/>
                <w:tab w:val="decimal" w:pos="706"/>
              </w:tabs>
              <w:ind w:left="-45" w:right="-39"/>
              <w:jc w:val="right"/>
              <w:rPr>
                <w:rFonts w:ascii="Browallia New" w:hAnsi="Browallia New" w:cs="Browallia New"/>
                <w:sz w:val="20"/>
                <w:szCs w:val="20"/>
              </w:rPr>
            </w:pPr>
            <w:r w:rsidRPr="00495C58">
              <w:rPr>
                <w:rFonts w:ascii="Browallia New" w:hAnsi="Browallia New" w:cs="Browallia New"/>
                <w:sz w:val="20"/>
                <w:szCs w:val="20"/>
              </w:rPr>
              <w:t>166,438</w:t>
            </w:r>
          </w:p>
        </w:tc>
        <w:tc>
          <w:tcPr>
            <w:tcW w:w="1142" w:type="dxa"/>
          </w:tcPr>
          <w:p w14:paraId="79D4940B" w14:textId="77777777" w:rsidR="00F705B7" w:rsidRPr="00495C58" w:rsidRDefault="00F705B7">
            <w:pPr>
              <w:pBdr>
                <w:bottom w:val="single" w:sz="12" w:space="1" w:color="auto"/>
              </w:pBdr>
              <w:tabs>
                <w:tab w:val="clear" w:pos="907"/>
                <w:tab w:val="left" w:pos="582"/>
                <w:tab w:val="decimal" w:pos="706"/>
              </w:tabs>
              <w:ind w:left="-45" w:right="-39"/>
              <w:jc w:val="right"/>
              <w:rPr>
                <w:rFonts w:ascii="Browallia New" w:hAnsi="Browallia New" w:cs="Browallia New"/>
                <w:sz w:val="20"/>
                <w:szCs w:val="20"/>
              </w:rPr>
            </w:pPr>
            <w:r w:rsidRPr="00495C58">
              <w:rPr>
                <w:rFonts w:ascii="Browallia New" w:hAnsi="Browallia New" w:cs="Browallia New"/>
                <w:sz w:val="20"/>
                <w:szCs w:val="20"/>
              </w:rPr>
              <w:t>175,577</w:t>
            </w:r>
          </w:p>
        </w:tc>
      </w:tr>
    </w:tbl>
    <w:p w14:paraId="7A08D1B9" w14:textId="77777777" w:rsidR="00F705B7" w:rsidRPr="00495C58" w:rsidRDefault="00F705B7"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455ED884" w14:textId="39090C53" w:rsidR="00AE1601" w:rsidRPr="000E37F4" w:rsidRDefault="007060E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495C58">
        <w:rPr>
          <w:rFonts w:ascii="Browallia New" w:hAnsi="Browallia New" w:cs="Browallia New"/>
          <w:b/>
          <w:bCs/>
          <w:color w:val="000000" w:themeColor="text1"/>
          <w:sz w:val="28"/>
          <w:szCs w:val="28"/>
          <w:cs/>
          <w:lang w:val="de-DE"/>
        </w:rPr>
        <w:t>ภาระผูกพันและหนี้สินที่อาจเกิดขึ้น</w:t>
      </w:r>
      <w:r w:rsidR="0016751B" w:rsidRPr="00495C58">
        <w:rPr>
          <w:rFonts w:ascii="Browallia New" w:hAnsi="Browallia New" w:cs="Browallia New"/>
          <w:b/>
          <w:bCs/>
          <w:color w:val="000000" w:themeColor="text1"/>
          <w:sz w:val="28"/>
          <w:szCs w:val="28"/>
          <w:cs/>
          <w:lang w:val="de-DE"/>
        </w:rPr>
        <w:t xml:space="preserve"> </w:t>
      </w:r>
      <w:r w:rsidR="00816CA9" w:rsidRPr="00495C58">
        <w:rPr>
          <w:rFonts w:ascii="Browallia New" w:hAnsi="Browallia New" w:cs="Browallia New"/>
          <w:b/>
          <w:bCs/>
          <w:color w:val="000000" w:themeColor="text1"/>
          <w:sz w:val="28"/>
          <w:szCs w:val="28"/>
          <w:cs/>
          <w:lang w:val="de-DE"/>
        </w:rPr>
        <w:t>และสั</w:t>
      </w:r>
      <w:r w:rsidR="0016751B" w:rsidRPr="00495C58">
        <w:rPr>
          <w:rFonts w:ascii="Browallia New" w:hAnsi="Browallia New" w:cs="Browallia New"/>
          <w:b/>
          <w:bCs/>
          <w:color w:val="000000" w:themeColor="text1"/>
          <w:sz w:val="28"/>
          <w:szCs w:val="28"/>
          <w:cs/>
          <w:lang w:val="de-DE"/>
        </w:rPr>
        <w:t>ญญา</w:t>
      </w:r>
      <w:r w:rsidR="00BD51FC" w:rsidRPr="00495C58">
        <w:rPr>
          <w:rFonts w:ascii="Browallia New" w:hAnsi="Browallia New" w:cs="Browallia New"/>
          <w:b/>
          <w:bCs/>
          <w:color w:val="000000" w:themeColor="text1"/>
          <w:sz w:val="28"/>
          <w:szCs w:val="28"/>
          <w:cs/>
          <w:lang w:val="de-DE"/>
        </w:rPr>
        <w:t>ที่สำคัญ</w:t>
      </w:r>
    </w:p>
    <w:p w14:paraId="444064B3" w14:textId="77777777" w:rsidR="000E37F4" w:rsidRPr="00495C58" w:rsidRDefault="000E37F4" w:rsidP="000E3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hint="cs"/>
          <w:b/>
          <w:bCs/>
          <w:color w:val="000000" w:themeColor="text1"/>
          <w:sz w:val="28"/>
          <w:szCs w:val="28"/>
        </w:rPr>
      </w:pPr>
    </w:p>
    <w:p w14:paraId="62A508EE" w14:textId="3978664F" w:rsidR="00AE1601" w:rsidRPr="000E37F4" w:rsidRDefault="00647FFD" w:rsidP="000E37F4">
      <w:pPr>
        <w:pStyle w:val="ListParagraph"/>
        <w:numPr>
          <w:ilvl w:val="0"/>
          <w:numId w:val="47"/>
        </w:numPr>
        <w:tabs>
          <w:tab w:val="left" w:pos="360"/>
          <w:tab w:val="left" w:pos="1170"/>
          <w:tab w:val="left" w:pos="1440"/>
        </w:tabs>
        <w:spacing w:line="240" w:lineRule="auto"/>
        <w:ind w:left="900" w:hanging="450"/>
        <w:jc w:val="thaiDistribute"/>
        <w:rPr>
          <w:rFonts w:ascii="Browallia New" w:hAnsi="Browallia New" w:cs="Browallia New"/>
          <w:b/>
          <w:bCs/>
          <w:sz w:val="28"/>
          <w:lang w:val="en-GB"/>
        </w:rPr>
      </w:pPr>
      <w:r w:rsidRPr="000E37F4">
        <w:rPr>
          <w:rFonts w:ascii="Browallia New" w:hAnsi="Browallia New" w:cs="Browallia New"/>
          <w:sz w:val="28"/>
          <w:lang w:val="en-GB"/>
        </w:rPr>
        <w:t xml:space="preserve"> </w:t>
      </w:r>
      <w:r w:rsidR="000E37F4" w:rsidRPr="000E37F4">
        <w:rPr>
          <w:rFonts w:ascii="Browallia New" w:hAnsi="Browallia New" w:cs="Browallia New" w:hint="cs"/>
          <w:b/>
          <w:bCs/>
          <w:sz w:val="28"/>
          <w:cs/>
          <w:lang w:val="en-GB"/>
        </w:rPr>
        <w:t>ภาระผูกพัน</w:t>
      </w:r>
    </w:p>
    <w:p w14:paraId="7E8D57D0" w14:textId="77777777" w:rsidR="00902484" w:rsidRPr="00495C58" w:rsidRDefault="00902484" w:rsidP="00902484">
      <w:pPr>
        <w:pStyle w:val="ListParagraph"/>
        <w:numPr>
          <w:ilvl w:val="0"/>
          <w:numId w:val="42"/>
        </w:numPr>
        <w:tabs>
          <w:tab w:val="left" w:pos="993"/>
        </w:tabs>
        <w:spacing w:line="240" w:lineRule="auto"/>
        <w:jc w:val="thaiDistribute"/>
        <w:rPr>
          <w:rFonts w:ascii="Browallia New" w:hAnsi="Browallia New" w:cs="Browallia New"/>
          <w:b/>
          <w:bCs/>
          <w:vanish/>
          <w:sz w:val="28"/>
        </w:rPr>
      </w:pPr>
    </w:p>
    <w:p w14:paraId="54606B84" w14:textId="77777777" w:rsidR="0068722B" w:rsidRPr="00495C58" w:rsidRDefault="0068722B" w:rsidP="0068722B">
      <w:pPr>
        <w:pStyle w:val="ListParagraph"/>
        <w:tabs>
          <w:tab w:val="left" w:pos="993"/>
        </w:tabs>
        <w:spacing w:line="240" w:lineRule="auto"/>
        <w:ind w:left="1146"/>
        <w:jc w:val="thaiDistribute"/>
        <w:rPr>
          <w:rFonts w:ascii="Browallia New" w:hAnsi="Browallia New" w:cs="Browallia New"/>
          <w:color w:val="000000" w:themeColor="text1"/>
          <w:sz w:val="28"/>
        </w:rPr>
      </w:pPr>
    </w:p>
    <w:p w14:paraId="5156478A" w14:textId="3598CDC5" w:rsidR="0068722B" w:rsidRPr="00495C58" w:rsidRDefault="004A6C51" w:rsidP="002B563F">
      <w:pPr>
        <w:pStyle w:val="ListParagraph"/>
        <w:numPr>
          <w:ilvl w:val="2"/>
          <w:numId w:val="33"/>
        </w:numPr>
        <w:tabs>
          <w:tab w:val="left" w:pos="993"/>
          <w:tab w:val="left" w:pos="1710"/>
        </w:tabs>
        <w:spacing w:line="240" w:lineRule="auto"/>
        <w:ind w:left="1440" w:hanging="450"/>
        <w:jc w:val="thaiDistribute"/>
        <w:rPr>
          <w:rFonts w:ascii="Browallia New" w:hAnsi="Browallia New" w:cs="Browallia New"/>
          <w:color w:val="000000" w:themeColor="text1"/>
          <w:sz w:val="28"/>
        </w:rPr>
      </w:pPr>
      <w:r w:rsidRPr="00495C58">
        <w:rPr>
          <w:rFonts w:ascii="Browallia New" w:eastAsia="Arial Unicode MS" w:hAnsi="Browallia New" w:cs="Browallia New"/>
          <w:color w:val="000000" w:themeColor="text1"/>
          <w:spacing w:val="-4"/>
          <w:sz w:val="28"/>
          <w:cs/>
        </w:rPr>
        <w:t>ภาระผูกพันรายจ่ายฝ่ายทุน</w:t>
      </w:r>
    </w:p>
    <w:tbl>
      <w:tblPr>
        <w:tblW w:w="7825" w:type="dxa"/>
        <w:tblInd w:w="1560" w:type="dxa"/>
        <w:tblLayout w:type="fixed"/>
        <w:tblLook w:val="0000" w:firstRow="0" w:lastRow="0" w:firstColumn="0" w:lastColumn="0" w:noHBand="0" w:noVBand="0"/>
      </w:tblPr>
      <w:tblGrid>
        <w:gridCol w:w="2040"/>
        <w:gridCol w:w="1269"/>
        <w:gridCol w:w="243"/>
        <w:gridCol w:w="1254"/>
        <w:gridCol w:w="248"/>
        <w:gridCol w:w="1232"/>
        <w:gridCol w:w="254"/>
        <w:gridCol w:w="1274"/>
        <w:gridCol w:w="11"/>
      </w:tblGrid>
      <w:tr w:rsidR="004A6C51" w:rsidRPr="00495C58" w14:paraId="2B65CB6E" w14:textId="77777777" w:rsidTr="00442EE9">
        <w:trPr>
          <w:gridAfter w:val="1"/>
          <w:wAfter w:w="11" w:type="dxa"/>
          <w:cantSplit/>
          <w:tblHeader/>
        </w:trPr>
        <w:tc>
          <w:tcPr>
            <w:tcW w:w="2040" w:type="dxa"/>
          </w:tcPr>
          <w:p w14:paraId="5684AF69" w14:textId="77777777" w:rsidR="004A6C51" w:rsidRPr="00495C5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74" w:type="dxa"/>
            <w:gridSpan w:val="7"/>
          </w:tcPr>
          <w:p w14:paraId="3B4A45D5" w14:textId="284AB8AA" w:rsidR="004A6C51" w:rsidRPr="00495C5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495C58">
              <w:rPr>
                <w:rFonts w:ascii="Browallia New" w:hAnsi="Browallia New" w:cs="Browallia New"/>
                <w:snapToGrid w:val="0"/>
                <w:sz w:val="24"/>
                <w:szCs w:val="24"/>
                <w:lang w:eastAsia="th-TH"/>
              </w:rPr>
              <w:t>(</w:t>
            </w:r>
            <w:proofErr w:type="gramStart"/>
            <w:r w:rsidRPr="00495C58">
              <w:rPr>
                <w:rFonts w:ascii="Browallia New" w:hAnsi="Browallia New" w:cs="Browallia New"/>
                <w:snapToGrid w:val="0"/>
                <w:sz w:val="24"/>
                <w:szCs w:val="24"/>
                <w:cs/>
                <w:lang w:eastAsia="th-TH"/>
              </w:rPr>
              <w:t>หน่วย</w:t>
            </w:r>
            <w:r w:rsidRPr="00495C58">
              <w:rPr>
                <w:rFonts w:ascii="Browallia New" w:hAnsi="Browallia New" w:cs="Browallia New"/>
                <w:snapToGrid w:val="0"/>
                <w:sz w:val="24"/>
                <w:szCs w:val="24"/>
                <w:lang w:eastAsia="th-TH"/>
              </w:rPr>
              <w:t xml:space="preserve"> :</w:t>
            </w:r>
            <w:proofErr w:type="gramEnd"/>
            <w:r w:rsidRPr="00495C58">
              <w:rPr>
                <w:rFonts w:ascii="Browallia New" w:hAnsi="Browallia New" w:cs="Browallia New"/>
                <w:snapToGrid w:val="0"/>
                <w:sz w:val="24"/>
                <w:szCs w:val="24"/>
                <w:lang w:eastAsia="th-TH"/>
              </w:rPr>
              <w:t xml:space="preserve"> </w:t>
            </w:r>
            <w:r w:rsidR="007F6C73" w:rsidRPr="00495C58">
              <w:rPr>
                <w:rFonts w:ascii="Browallia New" w:hAnsi="Browallia New" w:cs="Browallia New"/>
                <w:snapToGrid w:val="0"/>
                <w:sz w:val="24"/>
                <w:szCs w:val="24"/>
                <w:cs/>
                <w:lang w:eastAsia="th-TH"/>
              </w:rPr>
              <w:t>พัน</w:t>
            </w:r>
            <w:r w:rsidRPr="00495C58">
              <w:rPr>
                <w:rFonts w:ascii="Browallia New" w:hAnsi="Browallia New" w:cs="Browallia New"/>
                <w:snapToGrid w:val="0"/>
                <w:sz w:val="24"/>
                <w:szCs w:val="24"/>
                <w:cs/>
                <w:lang w:eastAsia="th-TH"/>
              </w:rPr>
              <w:t>บาท)</w:t>
            </w:r>
          </w:p>
        </w:tc>
      </w:tr>
      <w:tr w:rsidR="004A6C51" w:rsidRPr="00495C58" w14:paraId="5AC80E15" w14:textId="77777777" w:rsidTr="00442EE9">
        <w:trPr>
          <w:cantSplit/>
          <w:tblHeader/>
        </w:trPr>
        <w:tc>
          <w:tcPr>
            <w:tcW w:w="2040" w:type="dxa"/>
          </w:tcPr>
          <w:p w14:paraId="7B3A06A3" w14:textId="77777777" w:rsidR="004A6C51" w:rsidRPr="00495C5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66" w:type="dxa"/>
            <w:gridSpan w:val="3"/>
            <w:tcBorders>
              <w:bottom w:val="single" w:sz="4" w:space="0" w:color="auto"/>
            </w:tcBorders>
          </w:tcPr>
          <w:p w14:paraId="7C1D8695" w14:textId="16058A8D" w:rsidR="004A6C51" w:rsidRPr="00495C58"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495C58">
              <w:rPr>
                <w:rFonts w:ascii="Browallia New" w:hAnsi="Browallia New" w:cs="Browallia New"/>
                <w:sz w:val="24"/>
                <w:szCs w:val="24"/>
                <w:cs/>
              </w:rPr>
              <w:t>ข้อมูลทางการ</w:t>
            </w:r>
            <w:r w:rsidR="00D53335" w:rsidRPr="00495C58">
              <w:rPr>
                <w:rFonts w:ascii="Browallia New" w:hAnsi="Browallia New" w:cs="Browallia New"/>
                <w:sz w:val="24"/>
                <w:szCs w:val="24"/>
                <w:cs/>
              </w:rPr>
              <w:t>เงินรวม</w:t>
            </w:r>
          </w:p>
        </w:tc>
        <w:tc>
          <w:tcPr>
            <w:tcW w:w="248" w:type="dxa"/>
          </w:tcPr>
          <w:p w14:paraId="13C10D93" w14:textId="77777777" w:rsidR="004A6C51" w:rsidRPr="00495C5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70327539" w14:textId="53BE620E" w:rsidR="004A6C51" w:rsidRPr="00495C58"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495C58">
              <w:rPr>
                <w:rFonts w:ascii="Browallia New" w:hAnsi="Browallia New" w:cs="Browallia New"/>
                <w:sz w:val="24"/>
                <w:szCs w:val="24"/>
                <w:cs/>
              </w:rPr>
              <w:t>ข้อมูลทางการ</w:t>
            </w:r>
            <w:r w:rsidR="004A6C51" w:rsidRPr="00495C58">
              <w:rPr>
                <w:rFonts w:ascii="Browallia New" w:hAnsi="Browallia New" w:cs="Browallia New"/>
                <w:sz w:val="24"/>
                <w:szCs w:val="24"/>
                <w:cs/>
              </w:rPr>
              <w:t>เงินเฉพาะบริษัท</w:t>
            </w:r>
          </w:p>
        </w:tc>
      </w:tr>
      <w:tr w:rsidR="000D765B" w:rsidRPr="00495C58" w14:paraId="200BD57C" w14:textId="77777777" w:rsidTr="00442EE9">
        <w:trPr>
          <w:cantSplit/>
          <w:tblHeader/>
        </w:trPr>
        <w:tc>
          <w:tcPr>
            <w:tcW w:w="2040" w:type="dxa"/>
          </w:tcPr>
          <w:p w14:paraId="47D11791" w14:textId="77777777" w:rsidR="000D765B" w:rsidRPr="00495C58" w:rsidRDefault="000D765B" w:rsidP="000D765B">
            <w:pPr>
              <w:pStyle w:val="a0"/>
              <w:tabs>
                <w:tab w:val="clear" w:pos="360"/>
                <w:tab w:val="clear" w:pos="720"/>
                <w:tab w:val="clear" w:pos="1080"/>
                <w:tab w:val="left" w:pos="540"/>
              </w:tabs>
              <w:rPr>
                <w:rFonts w:ascii="Browallia New" w:hAnsi="Browallia New" w:cs="Browallia New"/>
                <w:sz w:val="24"/>
                <w:szCs w:val="24"/>
                <w:lang w:val="en-US"/>
              </w:rPr>
            </w:pPr>
          </w:p>
        </w:tc>
        <w:tc>
          <w:tcPr>
            <w:tcW w:w="1269" w:type="dxa"/>
            <w:tcBorders>
              <w:top w:val="single" w:sz="4" w:space="0" w:color="auto"/>
              <w:bottom w:val="single" w:sz="4" w:space="0" w:color="auto"/>
            </w:tcBorders>
            <w:vAlign w:val="bottom"/>
          </w:tcPr>
          <w:p w14:paraId="3B81EAA5" w14:textId="127AE137" w:rsidR="000D765B" w:rsidRPr="00495C58" w:rsidRDefault="009A2E07" w:rsidP="000D765B">
            <w:pPr>
              <w:tabs>
                <w:tab w:val="clear" w:pos="907"/>
              </w:tabs>
              <w:spacing w:line="240" w:lineRule="auto"/>
              <w:ind w:left="-108" w:right="-108"/>
              <w:jc w:val="center"/>
              <w:rPr>
                <w:rFonts w:ascii="Browallia New" w:hAnsi="Browallia New" w:cs="Browallia New"/>
                <w:sz w:val="24"/>
                <w:szCs w:val="24"/>
                <w:cs/>
              </w:rPr>
            </w:pPr>
            <w:r w:rsidRPr="00495C58">
              <w:rPr>
                <w:rFonts w:ascii="Browallia New" w:eastAsia="SimSun" w:hAnsi="Browallia New" w:cs="Browallia New"/>
                <w:sz w:val="24"/>
                <w:szCs w:val="24"/>
                <w:lang w:val="en-GB"/>
              </w:rPr>
              <w:t>30</w:t>
            </w:r>
            <w:r w:rsidRPr="00495C58">
              <w:rPr>
                <w:rFonts w:ascii="Browallia New" w:eastAsia="SimSun" w:hAnsi="Browallia New" w:cs="Browallia New"/>
                <w:sz w:val="24"/>
                <w:szCs w:val="24"/>
                <w:cs/>
                <w:lang w:val="en-GB"/>
              </w:rPr>
              <w:t xml:space="preserve"> มิถุนายน</w:t>
            </w:r>
            <w:r w:rsidR="000D765B" w:rsidRPr="00495C58">
              <w:rPr>
                <w:rFonts w:ascii="Browallia New" w:eastAsia="SimSun" w:hAnsi="Browallia New" w:cs="Browallia New"/>
                <w:sz w:val="24"/>
                <w:szCs w:val="24"/>
                <w:lang w:val="en-GB"/>
              </w:rPr>
              <w:br/>
            </w:r>
            <w:r w:rsidR="000D765B" w:rsidRPr="00495C58">
              <w:rPr>
                <w:rFonts w:ascii="Browallia New" w:eastAsia="SimSun" w:hAnsi="Browallia New" w:cs="Browallia New"/>
                <w:sz w:val="24"/>
                <w:szCs w:val="24"/>
              </w:rPr>
              <w:t>2569</w:t>
            </w:r>
          </w:p>
        </w:tc>
        <w:tc>
          <w:tcPr>
            <w:tcW w:w="243" w:type="dxa"/>
            <w:tcBorders>
              <w:top w:val="single" w:sz="4" w:space="0" w:color="auto"/>
            </w:tcBorders>
            <w:vAlign w:val="bottom"/>
          </w:tcPr>
          <w:p w14:paraId="02139509" w14:textId="77777777" w:rsidR="000D765B" w:rsidRPr="00495C58" w:rsidRDefault="000D765B" w:rsidP="000D765B">
            <w:pPr>
              <w:tabs>
                <w:tab w:val="clear" w:pos="907"/>
              </w:tabs>
              <w:spacing w:line="240" w:lineRule="auto"/>
              <w:ind w:left="-108" w:right="-108"/>
              <w:jc w:val="center"/>
              <w:rPr>
                <w:rFonts w:ascii="Browallia New" w:hAnsi="Browallia New" w:cs="Browallia New"/>
                <w:sz w:val="24"/>
                <w:szCs w:val="24"/>
                <w:cs/>
              </w:rPr>
            </w:pPr>
          </w:p>
        </w:tc>
        <w:tc>
          <w:tcPr>
            <w:tcW w:w="1254" w:type="dxa"/>
            <w:tcBorders>
              <w:top w:val="single" w:sz="4" w:space="0" w:color="auto"/>
              <w:bottom w:val="single" w:sz="4" w:space="0" w:color="auto"/>
            </w:tcBorders>
            <w:vAlign w:val="bottom"/>
          </w:tcPr>
          <w:p w14:paraId="44492C9F" w14:textId="65989F89" w:rsidR="000D765B" w:rsidRPr="00495C58" w:rsidRDefault="000D765B" w:rsidP="000D765B">
            <w:pPr>
              <w:tabs>
                <w:tab w:val="clear" w:pos="907"/>
              </w:tabs>
              <w:spacing w:line="240" w:lineRule="auto"/>
              <w:ind w:left="-108" w:right="-108"/>
              <w:jc w:val="center"/>
              <w:rPr>
                <w:rFonts w:ascii="Browallia New" w:hAnsi="Browallia New" w:cs="Browallia New"/>
                <w:sz w:val="24"/>
                <w:szCs w:val="24"/>
                <w:cs/>
              </w:rPr>
            </w:pPr>
            <w:r w:rsidRPr="00495C58">
              <w:rPr>
                <w:rFonts w:ascii="Browallia New" w:hAnsi="Browallia New" w:cs="Browallia New"/>
                <w:sz w:val="24"/>
                <w:szCs w:val="24"/>
                <w:lang w:val="en-GB"/>
              </w:rPr>
              <w:t>31</w:t>
            </w:r>
            <w:r w:rsidRPr="00495C58">
              <w:rPr>
                <w:rFonts w:ascii="Browallia New" w:hAnsi="Browallia New" w:cs="Browallia New"/>
                <w:sz w:val="24"/>
                <w:szCs w:val="24"/>
                <w:cs/>
              </w:rPr>
              <w:t xml:space="preserve"> ธันวาคม    </w:t>
            </w:r>
            <w:r w:rsidRPr="00495C58">
              <w:rPr>
                <w:rFonts w:ascii="Browallia New" w:hAnsi="Browallia New" w:cs="Browallia New"/>
                <w:sz w:val="24"/>
                <w:szCs w:val="24"/>
                <w:lang w:val="en-GB"/>
              </w:rPr>
              <w:t>2568</w:t>
            </w:r>
          </w:p>
        </w:tc>
        <w:tc>
          <w:tcPr>
            <w:tcW w:w="248" w:type="dxa"/>
            <w:vAlign w:val="bottom"/>
          </w:tcPr>
          <w:p w14:paraId="4641AC00" w14:textId="77777777" w:rsidR="000D765B" w:rsidRPr="00495C58" w:rsidRDefault="000D765B" w:rsidP="000D765B">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60705D7B" w14:textId="7050106F" w:rsidR="000D765B" w:rsidRPr="00495C58" w:rsidRDefault="009A2E07" w:rsidP="000D765B">
            <w:pPr>
              <w:tabs>
                <w:tab w:val="clear" w:pos="907"/>
              </w:tabs>
              <w:spacing w:line="240" w:lineRule="auto"/>
              <w:ind w:left="-108" w:right="-108"/>
              <w:jc w:val="center"/>
              <w:rPr>
                <w:rFonts w:ascii="Browallia New" w:hAnsi="Browallia New" w:cs="Browallia New"/>
                <w:sz w:val="24"/>
                <w:szCs w:val="24"/>
                <w:lang w:val="en-GB"/>
              </w:rPr>
            </w:pPr>
            <w:r w:rsidRPr="00495C58">
              <w:rPr>
                <w:rFonts w:ascii="Browallia New" w:eastAsia="SimSun" w:hAnsi="Browallia New" w:cs="Browallia New"/>
                <w:sz w:val="24"/>
                <w:szCs w:val="24"/>
                <w:lang w:val="en-GB"/>
              </w:rPr>
              <w:t>30</w:t>
            </w:r>
            <w:r w:rsidRPr="00495C58">
              <w:rPr>
                <w:rFonts w:ascii="Browallia New" w:eastAsia="SimSun" w:hAnsi="Browallia New" w:cs="Browallia New"/>
                <w:sz w:val="24"/>
                <w:szCs w:val="24"/>
                <w:cs/>
                <w:lang w:val="en-GB"/>
              </w:rPr>
              <w:t xml:space="preserve"> มิถุนายน</w:t>
            </w:r>
            <w:r w:rsidR="000D765B" w:rsidRPr="00495C58">
              <w:rPr>
                <w:rFonts w:ascii="Browallia New" w:eastAsia="SimSun" w:hAnsi="Browallia New" w:cs="Browallia New"/>
                <w:sz w:val="24"/>
                <w:szCs w:val="24"/>
                <w:lang w:val="en-GB"/>
              </w:rPr>
              <w:br/>
            </w:r>
            <w:r w:rsidR="000D765B" w:rsidRPr="00495C58">
              <w:rPr>
                <w:rFonts w:ascii="Browallia New" w:eastAsia="SimSun" w:hAnsi="Browallia New" w:cs="Browallia New"/>
                <w:sz w:val="24"/>
                <w:szCs w:val="24"/>
              </w:rPr>
              <w:t>2569</w:t>
            </w:r>
          </w:p>
        </w:tc>
        <w:tc>
          <w:tcPr>
            <w:tcW w:w="254" w:type="dxa"/>
            <w:tcBorders>
              <w:top w:val="single" w:sz="4" w:space="0" w:color="auto"/>
            </w:tcBorders>
            <w:vAlign w:val="bottom"/>
          </w:tcPr>
          <w:p w14:paraId="51BF1D96" w14:textId="77777777" w:rsidR="000D765B" w:rsidRPr="00495C58" w:rsidRDefault="000D765B" w:rsidP="000D765B">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2BDEDE88" w14:textId="1425FED8" w:rsidR="000D765B" w:rsidRPr="00495C58" w:rsidRDefault="000D765B" w:rsidP="000D765B">
            <w:pPr>
              <w:tabs>
                <w:tab w:val="clear" w:pos="907"/>
              </w:tabs>
              <w:spacing w:line="240" w:lineRule="auto"/>
              <w:ind w:left="-108" w:right="-108"/>
              <w:jc w:val="center"/>
              <w:rPr>
                <w:rFonts w:ascii="Browallia New" w:hAnsi="Browallia New" w:cs="Browallia New"/>
                <w:sz w:val="24"/>
                <w:szCs w:val="24"/>
                <w:cs/>
              </w:rPr>
            </w:pPr>
            <w:r w:rsidRPr="00495C58">
              <w:rPr>
                <w:rFonts w:ascii="Browallia New" w:hAnsi="Browallia New" w:cs="Browallia New"/>
                <w:sz w:val="24"/>
                <w:szCs w:val="24"/>
                <w:lang w:val="en-GB"/>
              </w:rPr>
              <w:t>31</w:t>
            </w:r>
            <w:r w:rsidRPr="00495C58">
              <w:rPr>
                <w:rFonts w:ascii="Browallia New" w:hAnsi="Browallia New" w:cs="Browallia New"/>
                <w:sz w:val="24"/>
                <w:szCs w:val="24"/>
                <w:cs/>
              </w:rPr>
              <w:t xml:space="preserve"> ธันวาคม    </w:t>
            </w:r>
            <w:r w:rsidRPr="00495C58">
              <w:rPr>
                <w:rFonts w:ascii="Browallia New" w:hAnsi="Browallia New" w:cs="Browallia New"/>
                <w:sz w:val="24"/>
                <w:szCs w:val="24"/>
                <w:lang w:val="en-GB"/>
              </w:rPr>
              <w:t>2568</w:t>
            </w:r>
          </w:p>
        </w:tc>
      </w:tr>
      <w:tr w:rsidR="004A6C51" w:rsidRPr="00495C58" w14:paraId="4C051E0F" w14:textId="77777777" w:rsidTr="00442EE9">
        <w:trPr>
          <w:cantSplit/>
        </w:trPr>
        <w:tc>
          <w:tcPr>
            <w:tcW w:w="2040" w:type="dxa"/>
            <w:vAlign w:val="bottom"/>
          </w:tcPr>
          <w:p w14:paraId="0109B3DE" w14:textId="77777777" w:rsidR="004A6C51" w:rsidRPr="00495C5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69" w:type="dxa"/>
            <w:vAlign w:val="bottom"/>
          </w:tcPr>
          <w:p w14:paraId="6C45F981" w14:textId="77777777" w:rsidR="004A6C51" w:rsidRPr="00495C5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5381A9FF" w14:textId="77777777" w:rsidR="004A6C51" w:rsidRPr="00495C5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54" w:type="dxa"/>
            <w:vAlign w:val="bottom"/>
          </w:tcPr>
          <w:p w14:paraId="306382D0" w14:textId="77777777" w:rsidR="004A6C51" w:rsidRPr="00495C5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749E43F8" w14:textId="77777777" w:rsidR="004A6C51" w:rsidRPr="00495C5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76A27C33" w14:textId="77777777" w:rsidR="004A6C51" w:rsidRPr="00495C5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52839B26" w14:textId="77777777" w:rsidR="004A6C51" w:rsidRPr="00495C5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1DE3ECEE" w14:textId="77777777" w:rsidR="004A6C51" w:rsidRPr="00495C58"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68722B" w:rsidRPr="00495C58" w14:paraId="0B938B8C" w14:textId="77777777" w:rsidTr="00AE5004">
        <w:trPr>
          <w:cantSplit/>
          <w:trHeight w:val="185"/>
        </w:trPr>
        <w:tc>
          <w:tcPr>
            <w:tcW w:w="2040" w:type="dxa"/>
            <w:vAlign w:val="bottom"/>
          </w:tcPr>
          <w:p w14:paraId="44E1DD9D" w14:textId="425C5C6B" w:rsidR="004A6C51" w:rsidRPr="00495C58" w:rsidRDefault="008B0F0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ซื้อสินทรัพย์</w:t>
            </w:r>
          </w:p>
        </w:tc>
        <w:tc>
          <w:tcPr>
            <w:tcW w:w="1269" w:type="dxa"/>
          </w:tcPr>
          <w:p w14:paraId="27FF9B7D" w14:textId="2D1F2690" w:rsidR="004A6C51" w:rsidRPr="00495C58" w:rsidRDefault="00E22F37" w:rsidP="00945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1,838</w:t>
            </w:r>
          </w:p>
        </w:tc>
        <w:tc>
          <w:tcPr>
            <w:tcW w:w="243" w:type="dxa"/>
          </w:tcPr>
          <w:p w14:paraId="13FCE0E1" w14:textId="77777777" w:rsidR="004A6C51" w:rsidRPr="00495C58" w:rsidRDefault="004A6C51" w:rsidP="00B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254" w:type="dxa"/>
            <w:vAlign w:val="bottom"/>
          </w:tcPr>
          <w:p w14:paraId="674BE2BD" w14:textId="2EFC9F4D" w:rsidR="004A6C51" w:rsidRPr="00495C58" w:rsidRDefault="007060CF" w:rsidP="00B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7,117 </w:t>
            </w:r>
          </w:p>
        </w:tc>
        <w:tc>
          <w:tcPr>
            <w:tcW w:w="248" w:type="dxa"/>
          </w:tcPr>
          <w:p w14:paraId="6546660B" w14:textId="77777777" w:rsidR="004A6C51" w:rsidRPr="00495C58" w:rsidRDefault="004A6C51" w:rsidP="00B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32" w:type="dxa"/>
          </w:tcPr>
          <w:p w14:paraId="58C597B9" w14:textId="419523C3" w:rsidR="004A6C51" w:rsidRPr="00495C58" w:rsidRDefault="00E22F37" w:rsidP="00B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1,790</w:t>
            </w:r>
          </w:p>
        </w:tc>
        <w:tc>
          <w:tcPr>
            <w:tcW w:w="254" w:type="dxa"/>
          </w:tcPr>
          <w:p w14:paraId="2F5A8B58" w14:textId="77777777" w:rsidR="004A6C51" w:rsidRPr="00495C58" w:rsidRDefault="004A6C51" w:rsidP="00B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85" w:type="dxa"/>
            <w:gridSpan w:val="2"/>
            <w:vAlign w:val="bottom"/>
          </w:tcPr>
          <w:p w14:paraId="3FA08177" w14:textId="0DE14A94" w:rsidR="004A6C51" w:rsidRPr="00495C58" w:rsidRDefault="00B42059" w:rsidP="00B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3,779 </w:t>
            </w:r>
          </w:p>
        </w:tc>
      </w:tr>
    </w:tbl>
    <w:p w14:paraId="6E154BA9" w14:textId="77777777" w:rsidR="00593FD7" w:rsidRPr="00495C58" w:rsidRDefault="00593FD7" w:rsidP="00593FD7">
      <w:pPr>
        <w:pStyle w:val="ListParagraph"/>
        <w:tabs>
          <w:tab w:val="left" w:pos="993"/>
          <w:tab w:val="left" w:pos="1843"/>
        </w:tabs>
        <w:spacing w:line="240" w:lineRule="auto"/>
        <w:ind w:left="1560"/>
        <w:jc w:val="thaiDistribute"/>
        <w:rPr>
          <w:rFonts w:ascii="Browallia New" w:eastAsia="Arial Unicode MS" w:hAnsi="Browallia New" w:cs="Browallia New"/>
          <w:color w:val="000000" w:themeColor="text1"/>
          <w:spacing w:val="-4"/>
          <w:sz w:val="28"/>
        </w:rPr>
      </w:pPr>
    </w:p>
    <w:p w14:paraId="6FB2193E" w14:textId="72EA8359" w:rsidR="00F461A7" w:rsidRPr="00495C58" w:rsidRDefault="002B7795" w:rsidP="00142CA0">
      <w:pPr>
        <w:pStyle w:val="ListParagraph"/>
        <w:numPr>
          <w:ilvl w:val="2"/>
          <w:numId w:val="33"/>
        </w:numPr>
        <w:tabs>
          <w:tab w:val="left" w:pos="993"/>
          <w:tab w:val="left" w:pos="1843"/>
        </w:tabs>
        <w:spacing w:line="240" w:lineRule="auto"/>
        <w:ind w:left="1560" w:hanging="426"/>
        <w:jc w:val="thaiDistribute"/>
        <w:rPr>
          <w:rFonts w:ascii="Browallia New" w:eastAsia="Arial Unicode MS" w:hAnsi="Browallia New" w:cs="Browallia New"/>
          <w:color w:val="000000" w:themeColor="text1"/>
          <w:spacing w:val="-4"/>
          <w:sz w:val="28"/>
        </w:rPr>
      </w:pPr>
      <w:r w:rsidRPr="00495C58">
        <w:rPr>
          <w:rFonts w:ascii="Browallia New" w:eastAsia="Arial Unicode MS" w:hAnsi="Browallia New" w:cs="Browallia New"/>
          <w:color w:val="000000" w:themeColor="text1"/>
          <w:spacing w:val="-4"/>
          <w:sz w:val="28"/>
          <w:cs/>
        </w:rPr>
        <w:lastRenderedPageBreak/>
        <w:t>ภาระผูกพันจากสัญญาเช่าที่ยกเลิกไม่ได้</w:t>
      </w:r>
    </w:p>
    <w:p w14:paraId="6B31D086" w14:textId="77777777" w:rsidR="00432454" w:rsidRPr="00495C58" w:rsidRDefault="00432454"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p>
    <w:p w14:paraId="672A3371" w14:textId="620E9C23" w:rsidR="00543EF1" w:rsidRPr="00495C58" w:rsidRDefault="00432454" w:rsidP="004D5755">
      <w:pPr>
        <w:pStyle w:val="ListParagraph"/>
        <w:tabs>
          <w:tab w:val="left" w:pos="2700"/>
        </w:tabs>
        <w:spacing w:after="0" w:line="240" w:lineRule="auto"/>
        <w:ind w:left="1843"/>
        <w:jc w:val="thaiDistribute"/>
        <w:rPr>
          <w:rFonts w:ascii="Browallia New" w:hAnsi="Browallia New" w:cs="Browallia New"/>
          <w:color w:val="000000" w:themeColor="text1"/>
          <w:sz w:val="28"/>
        </w:rPr>
      </w:pPr>
      <w:r w:rsidRPr="00495C58">
        <w:rPr>
          <w:rFonts w:ascii="Browallia New" w:hAnsi="Browallia New" w:cs="Browallia New"/>
          <w:color w:val="000000" w:themeColor="text1"/>
          <w:sz w:val="28"/>
          <w:cs/>
        </w:rPr>
        <w:t>กลุ่มบริษัทมีภาระผูกพันตามสัญญา</w:t>
      </w:r>
      <w:r w:rsidR="0090397E" w:rsidRPr="00495C58">
        <w:rPr>
          <w:rFonts w:ascii="Browallia New" w:hAnsi="Browallia New" w:cs="Browallia New"/>
          <w:color w:val="000000" w:themeColor="text1"/>
          <w:sz w:val="28"/>
          <w:cs/>
        </w:rPr>
        <w:t>เช่า</w:t>
      </w:r>
      <w:r w:rsidRPr="00495C58">
        <w:rPr>
          <w:rFonts w:ascii="Browallia New" w:hAnsi="Browallia New" w:cs="Browallia New"/>
          <w:color w:val="000000" w:themeColor="text1"/>
          <w:sz w:val="28"/>
          <w:cs/>
        </w:rPr>
        <w:t xml:space="preserve"> ยอดรวมของจำนวนเงินขั้นต่ำที่ต้องจ่ายในอนาคตตามสัญญา</w:t>
      </w:r>
      <w:r w:rsidR="006A2E51" w:rsidRPr="00495C58">
        <w:rPr>
          <w:rFonts w:ascii="Browallia New" w:hAnsi="Browallia New" w:cs="Browallia New"/>
          <w:color w:val="000000" w:themeColor="text1"/>
          <w:sz w:val="28"/>
          <w:cs/>
        </w:rPr>
        <w:t>เช่า</w:t>
      </w:r>
      <w:r w:rsidRPr="00495C58">
        <w:rPr>
          <w:rFonts w:ascii="Browallia New" w:hAnsi="Browallia New" w:cs="Browallia New"/>
          <w:color w:val="000000" w:themeColor="text1"/>
          <w:sz w:val="28"/>
          <w:cs/>
        </w:rPr>
        <w:t>ที่ไม่สามารถยกเลิกได้ดังนี้</w:t>
      </w:r>
    </w:p>
    <w:p w14:paraId="54CFDE13" w14:textId="77777777" w:rsidR="000262D8" w:rsidRPr="00495C58" w:rsidRDefault="000262D8"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p>
    <w:tbl>
      <w:tblPr>
        <w:tblW w:w="7870" w:type="dxa"/>
        <w:tblInd w:w="1560" w:type="dxa"/>
        <w:tblLayout w:type="fixed"/>
        <w:tblLook w:val="0000" w:firstRow="0" w:lastRow="0" w:firstColumn="0" w:lastColumn="0" w:noHBand="0" w:noVBand="0"/>
      </w:tblPr>
      <w:tblGrid>
        <w:gridCol w:w="2085"/>
        <w:gridCol w:w="1269"/>
        <w:gridCol w:w="243"/>
        <w:gridCol w:w="1254"/>
        <w:gridCol w:w="248"/>
        <w:gridCol w:w="1232"/>
        <w:gridCol w:w="254"/>
        <w:gridCol w:w="1274"/>
        <w:gridCol w:w="11"/>
      </w:tblGrid>
      <w:tr w:rsidR="00104B01" w:rsidRPr="00495C58" w14:paraId="6F39DB14" w14:textId="77777777" w:rsidTr="004B6FDC">
        <w:trPr>
          <w:gridAfter w:val="1"/>
          <w:wAfter w:w="11" w:type="dxa"/>
          <w:cantSplit/>
          <w:tblHeader/>
        </w:trPr>
        <w:tc>
          <w:tcPr>
            <w:tcW w:w="2085" w:type="dxa"/>
          </w:tcPr>
          <w:p w14:paraId="4BF96EA6" w14:textId="77777777" w:rsidR="00104B01" w:rsidRPr="00495C5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74" w:type="dxa"/>
            <w:gridSpan w:val="7"/>
          </w:tcPr>
          <w:p w14:paraId="3B16A80D" w14:textId="12F307A5" w:rsidR="00104B01" w:rsidRPr="00495C5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495C58">
              <w:rPr>
                <w:rFonts w:ascii="Browallia New" w:hAnsi="Browallia New" w:cs="Browallia New"/>
                <w:snapToGrid w:val="0"/>
                <w:sz w:val="24"/>
                <w:szCs w:val="24"/>
                <w:lang w:eastAsia="th-TH"/>
              </w:rPr>
              <w:t>(</w:t>
            </w:r>
            <w:proofErr w:type="gramStart"/>
            <w:r w:rsidRPr="00495C58">
              <w:rPr>
                <w:rFonts w:ascii="Browallia New" w:hAnsi="Browallia New" w:cs="Browallia New"/>
                <w:snapToGrid w:val="0"/>
                <w:sz w:val="24"/>
                <w:szCs w:val="24"/>
                <w:cs/>
                <w:lang w:eastAsia="th-TH"/>
              </w:rPr>
              <w:t>หน่วย</w:t>
            </w:r>
            <w:r w:rsidRPr="00495C58">
              <w:rPr>
                <w:rFonts w:ascii="Browallia New" w:hAnsi="Browallia New" w:cs="Browallia New"/>
                <w:snapToGrid w:val="0"/>
                <w:sz w:val="24"/>
                <w:szCs w:val="24"/>
                <w:lang w:eastAsia="th-TH"/>
              </w:rPr>
              <w:t xml:space="preserve"> :</w:t>
            </w:r>
            <w:proofErr w:type="gramEnd"/>
            <w:r w:rsidRPr="00495C58">
              <w:rPr>
                <w:rFonts w:ascii="Browallia New" w:hAnsi="Browallia New" w:cs="Browallia New"/>
                <w:snapToGrid w:val="0"/>
                <w:sz w:val="24"/>
                <w:szCs w:val="24"/>
                <w:lang w:eastAsia="th-TH"/>
              </w:rPr>
              <w:t xml:space="preserve"> </w:t>
            </w:r>
            <w:r w:rsidR="00832BC7" w:rsidRPr="00495C58">
              <w:rPr>
                <w:rFonts w:ascii="Browallia New" w:hAnsi="Browallia New" w:cs="Browallia New"/>
                <w:snapToGrid w:val="0"/>
                <w:sz w:val="24"/>
                <w:szCs w:val="24"/>
                <w:cs/>
                <w:lang w:eastAsia="th-TH"/>
              </w:rPr>
              <w:t>พัน</w:t>
            </w:r>
            <w:r w:rsidRPr="00495C58">
              <w:rPr>
                <w:rFonts w:ascii="Browallia New" w:hAnsi="Browallia New" w:cs="Browallia New"/>
                <w:snapToGrid w:val="0"/>
                <w:sz w:val="24"/>
                <w:szCs w:val="24"/>
                <w:cs/>
                <w:lang w:eastAsia="th-TH"/>
              </w:rPr>
              <w:t>บาท)</w:t>
            </w:r>
          </w:p>
        </w:tc>
      </w:tr>
      <w:tr w:rsidR="00104B01" w:rsidRPr="00495C58" w14:paraId="75EC8B61" w14:textId="77777777" w:rsidTr="004B6FDC">
        <w:trPr>
          <w:cantSplit/>
          <w:tblHeader/>
        </w:trPr>
        <w:tc>
          <w:tcPr>
            <w:tcW w:w="2085" w:type="dxa"/>
          </w:tcPr>
          <w:p w14:paraId="19967EBC" w14:textId="77777777" w:rsidR="00104B01" w:rsidRPr="00495C5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66" w:type="dxa"/>
            <w:gridSpan w:val="3"/>
            <w:tcBorders>
              <w:bottom w:val="single" w:sz="4" w:space="0" w:color="auto"/>
            </w:tcBorders>
          </w:tcPr>
          <w:p w14:paraId="3D88BE80" w14:textId="68C02ACC" w:rsidR="00104B01" w:rsidRPr="00495C58"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495C58">
              <w:rPr>
                <w:rFonts w:ascii="Browallia New" w:hAnsi="Browallia New" w:cs="Browallia New"/>
                <w:sz w:val="24"/>
                <w:szCs w:val="24"/>
                <w:cs/>
              </w:rPr>
              <w:t>ข้อมูลทางการ</w:t>
            </w:r>
            <w:r w:rsidR="00104B01" w:rsidRPr="00495C58">
              <w:rPr>
                <w:rFonts w:ascii="Browallia New" w:hAnsi="Browallia New" w:cs="Browallia New"/>
                <w:sz w:val="24"/>
                <w:szCs w:val="24"/>
                <w:cs/>
              </w:rPr>
              <w:t>เงินรวม</w:t>
            </w:r>
          </w:p>
        </w:tc>
        <w:tc>
          <w:tcPr>
            <w:tcW w:w="248" w:type="dxa"/>
          </w:tcPr>
          <w:p w14:paraId="420103ED" w14:textId="77777777" w:rsidR="00104B01" w:rsidRPr="00495C5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3C006341" w14:textId="20360B66" w:rsidR="00104B01" w:rsidRPr="00495C58"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495C58">
              <w:rPr>
                <w:rFonts w:ascii="Browallia New" w:hAnsi="Browallia New" w:cs="Browallia New"/>
                <w:sz w:val="24"/>
                <w:szCs w:val="24"/>
                <w:cs/>
              </w:rPr>
              <w:t>ข้อมูลทางการ</w:t>
            </w:r>
            <w:r w:rsidR="00104B01" w:rsidRPr="00495C58">
              <w:rPr>
                <w:rFonts w:ascii="Browallia New" w:hAnsi="Browallia New" w:cs="Browallia New"/>
                <w:sz w:val="24"/>
                <w:szCs w:val="24"/>
                <w:cs/>
              </w:rPr>
              <w:t>เงินเฉพาะบริษัท</w:t>
            </w:r>
          </w:p>
        </w:tc>
      </w:tr>
      <w:tr w:rsidR="00AE5004" w:rsidRPr="00495C58" w14:paraId="7C531AA3" w14:textId="77777777" w:rsidTr="004B6FDC">
        <w:trPr>
          <w:cantSplit/>
          <w:tblHeader/>
        </w:trPr>
        <w:tc>
          <w:tcPr>
            <w:tcW w:w="2085" w:type="dxa"/>
          </w:tcPr>
          <w:p w14:paraId="0EABEF1E" w14:textId="77777777" w:rsidR="00AE5004" w:rsidRPr="00495C58" w:rsidRDefault="00AE5004" w:rsidP="00AE5004">
            <w:pPr>
              <w:pStyle w:val="a0"/>
              <w:tabs>
                <w:tab w:val="clear" w:pos="360"/>
                <w:tab w:val="clear" w:pos="720"/>
                <w:tab w:val="clear" w:pos="1080"/>
                <w:tab w:val="left" w:pos="540"/>
              </w:tabs>
              <w:rPr>
                <w:rFonts w:ascii="Browallia New" w:hAnsi="Browallia New" w:cs="Browallia New"/>
                <w:sz w:val="24"/>
                <w:szCs w:val="24"/>
                <w:lang w:val="en-US"/>
              </w:rPr>
            </w:pPr>
          </w:p>
        </w:tc>
        <w:tc>
          <w:tcPr>
            <w:tcW w:w="1269" w:type="dxa"/>
            <w:tcBorders>
              <w:top w:val="single" w:sz="4" w:space="0" w:color="auto"/>
              <w:bottom w:val="single" w:sz="4" w:space="0" w:color="auto"/>
            </w:tcBorders>
            <w:vAlign w:val="bottom"/>
          </w:tcPr>
          <w:p w14:paraId="75011482" w14:textId="659E1062" w:rsidR="00AE5004" w:rsidRPr="00495C58" w:rsidRDefault="009A2E07" w:rsidP="00AE5004">
            <w:pPr>
              <w:tabs>
                <w:tab w:val="clear" w:pos="907"/>
              </w:tabs>
              <w:spacing w:line="240" w:lineRule="auto"/>
              <w:ind w:left="-108" w:right="-108"/>
              <w:jc w:val="center"/>
              <w:rPr>
                <w:rFonts w:ascii="Browallia New" w:hAnsi="Browallia New" w:cs="Browallia New"/>
                <w:sz w:val="24"/>
                <w:szCs w:val="24"/>
                <w:cs/>
              </w:rPr>
            </w:pPr>
            <w:r w:rsidRPr="00495C58">
              <w:rPr>
                <w:rFonts w:ascii="Browallia New" w:eastAsia="SimSun" w:hAnsi="Browallia New" w:cs="Browallia New"/>
                <w:sz w:val="24"/>
                <w:szCs w:val="24"/>
                <w:lang w:val="en-GB"/>
              </w:rPr>
              <w:t>30</w:t>
            </w:r>
            <w:r w:rsidRPr="00495C58">
              <w:rPr>
                <w:rFonts w:ascii="Browallia New" w:eastAsia="SimSun" w:hAnsi="Browallia New" w:cs="Browallia New"/>
                <w:sz w:val="24"/>
                <w:szCs w:val="24"/>
                <w:cs/>
                <w:lang w:val="en-GB"/>
              </w:rPr>
              <w:t xml:space="preserve"> มิถุนายน</w:t>
            </w:r>
            <w:r w:rsidR="00AE5004" w:rsidRPr="00495C58">
              <w:rPr>
                <w:rFonts w:ascii="Browallia New" w:eastAsia="SimSun" w:hAnsi="Browallia New" w:cs="Browallia New"/>
                <w:sz w:val="24"/>
                <w:szCs w:val="24"/>
                <w:lang w:val="en-GB"/>
              </w:rPr>
              <w:br/>
            </w:r>
            <w:r w:rsidR="00AE5004" w:rsidRPr="00495C58">
              <w:rPr>
                <w:rFonts w:ascii="Browallia New" w:eastAsia="SimSun" w:hAnsi="Browallia New" w:cs="Browallia New"/>
                <w:sz w:val="24"/>
                <w:szCs w:val="24"/>
              </w:rPr>
              <w:t>2569</w:t>
            </w:r>
          </w:p>
        </w:tc>
        <w:tc>
          <w:tcPr>
            <w:tcW w:w="243" w:type="dxa"/>
            <w:tcBorders>
              <w:top w:val="single" w:sz="4" w:space="0" w:color="auto"/>
            </w:tcBorders>
            <w:vAlign w:val="bottom"/>
          </w:tcPr>
          <w:p w14:paraId="457CAB6C" w14:textId="77777777" w:rsidR="00AE5004" w:rsidRPr="00495C58" w:rsidRDefault="00AE5004" w:rsidP="00AE5004">
            <w:pPr>
              <w:tabs>
                <w:tab w:val="clear" w:pos="907"/>
              </w:tabs>
              <w:spacing w:line="240" w:lineRule="auto"/>
              <w:ind w:left="-108" w:right="-108"/>
              <w:jc w:val="center"/>
              <w:rPr>
                <w:rFonts w:ascii="Browallia New" w:hAnsi="Browallia New" w:cs="Browallia New"/>
                <w:sz w:val="24"/>
                <w:szCs w:val="24"/>
                <w:cs/>
              </w:rPr>
            </w:pPr>
          </w:p>
        </w:tc>
        <w:tc>
          <w:tcPr>
            <w:tcW w:w="1254" w:type="dxa"/>
            <w:tcBorders>
              <w:top w:val="single" w:sz="4" w:space="0" w:color="auto"/>
              <w:bottom w:val="single" w:sz="4" w:space="0" w:color="auto"/>
            </w:tcBorders>
            <w:vAlign w:val="bottom"/>
          </w:tcPr>
          <w:p w14:paraId="5AC93329" w14:textId="0B296A07" w:rsidR="00AE5004" w:rsidRPr="00495C58" w:rsidRDefault="00AE5004" w:rsidP="00AE5004">
            <w:pPr>
              <w:tabs>
                <w:tab w:val="clear" w:pos="907"/>
              </w:tabs>
              <w:spacing w:line="240" w:lineRule="auto"/>
              <w:ind w:left="-108" w:right="-108"/>
              <w:jc w:val="center"/>
              <w:rPr>
                <w:rFonts w:ascii="Browallia New" w:hAnsi="Browallia New" w:cs="Browallia New"/>
                <w:sz w:val="24"/>
                <w:szCs w:val="24"/>
                <w:cs/>
              </w:rPr>
            </w:pPr>
            <w:r w:rsidRPr="00495C58">
              <w:rPr>
                <w:rFonts w:ascii="Browallia New" w:hAnsi="Browallia New" w:cs="Browallia New"/>
                <w:sz w:val="24"/>
                <w:szCs w:val="24"/>
                <w:lang w:val="en-GB"/>
              </w:rPr>
              <w:t>31</w:t>
            </w:r>
            <w:r w:rsidRPr="00495C58">
              <w:rPr>
                <w:rFonts w:ascii="Browallia New" w:hAnsi="Browallia New" w:cs="Browallia New"/>
                <w:sz w:val="24"/>
                <w:szCs w:val="24"/>
                <w:cs/>
              </w:rPr>
              <w:t xml:space="preserve"> ธันวาคม    </w:t>
            </w:r>
            <w:r w:rsidRPr="00495C58">
              <w:rPr>
                <w:rFonts w:ascii="Browallia New" w:hAnsi="Browallia New" w:cs="Browallia New"/>
                <w:sz w:val="24"/>
                <w:szCs w:val="24"/>
                <w:lang w:val="en-GB"/>
              </w:rPr>
              <w:t>2568</w:t>
            </w:r>
          </w:p>
        </w:tc>
        <w:tc>
          <w:tcPr>
            <w:tcW w:w="248" w:type="dxa"/>
            <w:vAlign w:val="bottom"/>
          </w:tcPr>
          <w:p w14:paraId="73BC9F6E" w14:textId="77777777" w:rsidR="00AE5004" w:rsidRPr="00495C58" w:rsidRDefault="00AE5004" w:rsidP="00AE5004">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263D429D" w14:textId="5ED1900A" w:rsidR="00AE5004" w:rsidRPr="00495C58" w:rsidRDefault="009A2E07" w:rsidP="00AE5004">
            <w:pPr>
              <w:tabs>
                <w:tab w:val="clear" w:pos="907"/>
              </w:tabs>
              <w:spacing w:line="240" w:lineRule="auto"/>
              <w:ind w:left="-108" w:right="-108"/>
              <w:jc w:val="center"/>
              <w:rPr>
                <w:rFonts w:ascii="Browallia New" w:hAnsi="Browallia New" w:cs="Browallia New"/>
                <w:sz w:val="24"/>
                <w:szCs w:val="24"/>
                <w:lang w:val="en-GB"/>
              </w:rPr>
            </w:pPr>
            <w:r w:rsidRPr="00495C58">
              <w:rPr>
                <w:rFonts w:ascii="Browallia New" w:eastAsia="SimSun" w:hAnsi="Browallia New" w:cs="Browallia New"/>
                <w:sz w:val="24"/>
                <w:szCs w:val="24"/>
                <w:lang w:val="en-GB"/>
              </w:rPr>
              <w:t>30</w:t>
            </w:r>
            <w:r w:rsidRPr="00495C58">
              <w:rPr>
                <w:rFonts w:ascii="Browallia New" w:eastAsia="SimSun" w:hAnsi="Browallia New" w:cs="Browallia New"/>
                <w:sz w:val="24"/>
                <w:szCs w:val="24"/>
                <w:cs/>
                <w:lang w:val="en-GB"/>
              </w:rPr>
              <w:t xml:space="preserve"> มิถุนายน</w:t>
            </w:r>
            <w:r w:rsidR="00AE5004" w:rsidRPr="00495C58">
              <w:rPr>
                <w:rFonts w:ascii="Browallia New" w:eastAsia="SimSun" w:hAnsi="Browallia New" w:cs="Browallia New"/>
                <w:sz w:val="24"/>
                <w:szCs w:val="24"/>
                <w:lang w:val="en-GB"/>
              </w:rPr>
              <w:br/>
            </w:r>
            <w:r w:rsidR="00AE5004" w:rsidRPr="00495C58">
              <w:rPr>
                <w:rFonts w:ascii="Browallia New" w:eastAsia="SimSun" w:hAnsi="Browallia New" w:cs="Browallia New"/>
                <w:sz w:val="24"/>
                <w:szCs w:val="24"/>
              </w:rPr>
              <w:t>2569</w:t>
            </w:r>
          </w:p>
        </w:tc>
        <w:tc>
          <w:tcPr>
            <w:tcW w:w="254" w:type="dxa"/>
            <w:tcBorders>
              <w:top w:val="single" w:sz="4" w:space="0" w:color="auto"/>
            </w:tcBorders>
            <w:vAlign w:val="bottom"/>
          </w:tcPr>
          <w:p w14:paraId="17313A0F" w14:textId="77777777" w:rsidR="00AE5004" w:rsidRPr="00495C58" w:rsidRDefault="00AE5004" w:rsidP="00AE5004">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568D0DB1" w14:textId="6501E0FE" w:rsidR="00AE5004" w:rsidRPr="00495C58" w:rsidRDefault="00AE5004" w:rsidP="00AE5004">
            <w:pPr>
              <w:tabs>
                <w:tab w:val="clear" w:pos="907"/>
              </w:tabs>
              <w:spacing w:line="240" w:lineRule="auto"/>
              <w:ind w:left="-108" w:right="-108"/>
              <w:jc w:val="center"/>
              <w:rPr>
                <w:rFonts w:ascii="Browallia New" w:hAnsi="Browallia New" w:cs="Browallia New"/>
                <w:sz w:val="24"/>
                <w:szCs w:val="24"/>
                <w:cs/>
              </w:rPr>
            </w:pPr>
            <w:r w:rsidRPr="00495C58">
              <w:rPr>
                <w:rFonts w:ascii="Browallia New" w:hAnsi="Browallia New" w:cs="Browallia New"/>
                <w:sz w:val="24"/>
                <w:szCs w:val="24"/>
                <w:lang w:val="en-GB"/>
              </w:rPr>
              <w:t>31</w:t>
            </w:r>
            <w:r w:rsidRPr="00495C58">
              <w:rPr>
                <w:rFonts w:ascii="Browallia New" w:hAnsi="Browallia New" w:cs="Browallia New"/>
                <w:sz w:val="24"/>
                <w:szCs w:val="24"/>
                <w:cs/>
              </w:rPr>
              <w:t xml:space="preserve"> ธันวาคม    </w:t>
            </w:r>
            <w:r w:rsidRPr="00495C58">
              <w:rPr>
                <w:rFonts w:ascii="Browallia New" w:hAnsi="Browallia New" w:cs="Browallia New"/>
                <w:sz w:val="24"/>
                <w:szCs w:val="24"/>
                <w:lang w:val="en-GB"/>
              </w:rPr>
              <w:t>2568</w:t>
            </w:r>
          </w:p>
        </w:tc>
      </w:tr>
      <w:tr w:rsidR="00104B01" w:rsidRPr="00495C58" w14:paraId="10764EB0" w14:textId="77777777" w:rsidTr="004B6FDC">
        <w:trPr>
          <w:cantSplit/>
        </w:trPr>
        <w:tc>
          <w:tcPr>
            <w:tcW w:w="2085" w:type="dxa"/>
            <w:vAlign w:val="bottom"/>
          </w:tcPr>
          <w:p w14:paraId="1B31C92B" w14:textId="77777777" w:rsidR="00104B01" w:rsidRPr="00495C5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69" w:type="dxa"/>
            <w:vAlign w:val="bottom"/>
          </w:tcPr>
          <w:p w14:paraId="5FFF241A" w14:textId="77777777" w:rsidR="00104B01" w:rsidRPr="00495C5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5A18DD19" w14:textId="77777777" w:rsidR="00104B01" w:rsidRPr="00495C5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54" w:type="dxa"/>
            <w:vAlign w:val="bottom"/>
          </w:tcPr>
          <w:p w14:paraId="06E6F841" w14:textId="77777777" w:rsidR="00104B01" w:rsidRPr="00495C5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65CE85DD" w14:textId="77777777" w:rsidR="00104B01" w:rsidRPr="00495C5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3EF26E97" w14:textId="77777777" w:rsidR="00104B01" w:rsidRPr="00495C5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758961A2" w14:textId="77777777" w:rsidR="00104B01" w:rsidRPr="00495C5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32736855" w14:textId="77777777" w:rsidR="00104B01" w:rsidRPr="00495C58"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9664B" w:rsidRPr="00495C58" w14:paraId="1A52E6C9" w14:textId="77777777" w:rsidTr="00E72A26">
        <w:trPr>
          <w:cantSplit/>
          <w:trHeight w:val="135"/>
        </w:trPr>
        <w:tc>
          <w:tcPr>
            <w:tcW w:w="2085" w:type="dxa"/>
            <w:vAlign w:val="bottom"/>
          </w:tcPr>
          <w:p w14:paraId="25B56631" w14:textId="272082E0" w:rsidR="00F9664B" w:rsidRPr="00495C58"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 xml:space="preserve">ไม่เกิน </w:t>
            </w:r>
            <w:r w:rsidRPr="00495C58">
              <w:rPr>
                <w:rFonts w:ascii="Browallia New" w:hAnsi="Browallia New" w:cs="Browallia New"/>
                <w:sz w:val="24"/>
                <w:szCs w:val="24"/>
              </w:rPr>
              <w:t xml:space="preserve">1 </w:t>
            </w:r>
            <w:r w:rsidRPr="00495C58">
              <w:rPr>
                <w:rFonts w:ascii="Browallia New" w:hAnsi="Browallia New" w:cs="Browallia New"/>
                <w:sz w:val="24"/>
                <w:szCs w:val="24"/>
                <w:cs/>
              </w:rPr>
              <w:t>ปี</w:t>
            </w:r>
          </w:p>
        </w:tc>
        <w:tc>
          <w:tcPr>
            <w:tcW w:w="1269" w:type="dxa"/>
          </w:tcPr>
          <w:p w14:paraId="3B1E3EBE" w14:textId="2B247816" w:rsidR="00F9664B" w:rsidRPr="00495C58" w:rsidRDefault="00E22F37"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5</w:t>
            </w:r>
            <w:r w:rsidR="0013195C" w:rsidRPr="00495C58">
              <w:rPr>
                <w:rFonts w:ascii="Browallia New" w:hAnsi="Browallia New" w:cs="Browallia New"/>
                <w:sz w:val="24"/>
                <w:szCs w:val="24"/>
              </w:rPr>
              <w:t>94</w:t>
            </w:r>
          </w:p>
        </w:tc>
        <w:tc>
          <w:tcPr>
            <w:tcW w:w="243" w:type="dxa"/>
          </w:tcPr>
          <w:p w14:paraId="1259C9CE" w14:textId="77777777" w:rsidR="00F9664B" w:rsidRPr="00495C58"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54" w:type="dxa"/>
            <w:vAlign w:val="bottom"/>
          </w:tcPr>
          <w:p w14:paraId="199FA1F4" w14:textId="4073040C" w:rsidR="00F9664B" w:rsidRPr="00495C58"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648 </w:t>
            </w:r>
          </w:p>
        </w:tc>
        <w:tc>
          <w:tcPr>
            <w:tcW w:w="248" w:type="dxa"/>
          </w:tcPr>
          <w:p w14:paraId="1C14D75F" w14:textId="77777777" w:rsidR="00F9664B" w:rsidRPr="00495C58"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32" w:type="dxa"/>
          </w:tcPr>
          <w:p w14:paraId="66972729" w14:textId="15324A1A" w:rsidR="00F9664B" w:rsidRPr="00495C58" w:rsidRDefault="00C71A09"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w:t>
            </w:r>
            <w:r w:rsidR="008F327F" w:rsidRPr="00495C58">
              <w:rPr>
                <w:rFonts w:ascii="Browallia New" w:hAnsi="Browallia New" w:cs="Browallia New"/>
                <w:sz w:val="24"/>
                <w:szCs w:val="24"/>
              </w:rPr>
              <w:t>2</w:t>
            </w:r>
            <w:r w:rsidRPr="00495C58">
              <w:rPr>
                <w:rFonts w:ascii="Browallia New" w:hAnsi="Browallia New" w:cs="Browallia New"/>
                <w:sz w:val="24"/>
                <w:szCs w:val="24"/>
              </w:rPr>
              <w:t>2</w:t>
            </w:r>
          </w:p>
        </w:tc>
        <w:tc>
          <w:tcPr>
            <w:tcW w:w="254" w:type="dxa"/>
          </w:tcPr>
          <w:p w14:paraId="4FC62CF4" w14:textId="77777777" w:rsidR="00F9664B" w:rsidRPr="00495C58"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85" w:type="dxa"/>
            <w:gridSpan w:val="2"/>
            <w:vAlign w:val="bottom"/>
          </w:tcPr>
          <w:p w14:paraId="00B77D69" w14:textId="4BE7232B" w:rsidR="00F9664B" w:rsidRPr="00495C58"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282 </w:t>
            </w:r>
          </w:p>
        </w:tc>
      </w:tr>
      <w:tr w:rsidR="00F9664B" w:rsidRPr="00495C58" w14:paraId="2BFE9B1C" w14:textId="77777777" w:rsidTr="00E72A26">
        <w:trPr>
          <w:cantSplit/>
          <w:trHeight w:val="135"/>
        </w:trPr>
        <w:tc>
          <w:tcPr>
            <w:tcW w:w="2085" w:type="dxa"/>
            <w:vAlign w:val="bottom"/>
          </w:tcPr>
          <w:p w14:paraId="07F5F5A1" w14:textId="2794010D" w:rsidR="00F9664B" w:rsidRPr="00495C58"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 xml:space="preserve">เกินกว่า </w:t>
            </w:r>
            <w:r w:rsidRPr="00495C58">
              <w:rPr>
                <w:rFonts w:ascii="Browallia New" w:hAnsi="Browallia New" w:cs="Browallia New"/>
                <w:sz w:val="24"/>
                <w:szCs w:val="24"/>
              </w:rPr>
              <w:t xml:space="preserve">1 </w:t>
            </w:r>
            <w:r w:rsidRPr="00495C58">
              <w:rPr>
                <w:rFonts w:ascii="Browallia New" w:hAnsi="Browallia New" w:cs="Browallia New"/>
                <w:sz w:val="24"/>
                <w:szCs w:val="24"/>
                <w:cs/>
              </w:rPr>
              <w:t xml:space="preserve">ปี แต่ไม่เกิน </w:t>
            </w:r>
            <w:r w:rsidRPr="00495C58">
              <w:rPr>
                <w:rFonts w:ascii="Browallia New" w:hAnsi="Browallia New" w:cs="Browallia New"/>
                <w:sz w:val="24"/>
                <w:szCs w:val="24"/>
              </w:rPr>
              <w:t xml:space="preserve">5 </w:t>
            </w:r>
            <w:r w:rsidRPr="00495C58">
              <w:rPr>
                <w:rFonts w:ascii="Browallia New" w:hAnsi="Browallia New" w:cs="Browallia New"/>
                <w:sz w:val="24"/>
                <w:szCs w:val="24"/>
                <w:cs/>
              </w:rPr>
              <w:t>ปี</w:t>
            </w:r>
          </w:p>
        </w:tc>
        <w:tc>
          <w:tcPr>
            <w:tcW w:w="1269" w:type="dxa"/>
            <w:tcBorders>
              <w:bottom w:val="single" w:sz="4" w:space="0" w:color="auto"/>
            </w:tcBorders>
          </w:tcPr>
          <w:p w14:paraId="01DCDE8F" w14:textId="62755E6B" w:rsidR="00F9664B" w:rsidRPr="00495C58" w:rsidRDefault="00E22F37"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6</w:t>
            </w:r>
            <w:r w:rsidR="0013195C" w:rsidRPr="00495C58">
              <w:rPr>
                <w:rFonts w:ascii="Browallia New" w:hAnsi="Browallia New" w:cs="Browallia New"/>
                <w:sz w:val="24"/>
                <w:szCs w:val="24"/>
              </w:rPr>
              <w:t>93</w:t>
            </w:r>
          </w:p>
        </w:tc>
        <w:tc>
          <w:tcPr>
            <w:tcW w:w="243" w:type="dxa"/>
            <w:vAlign w:val="bottom"/>
          </w:tcPr>
          <w:p w14:paraId="1152C8DA" w14:textId="77777777" w:rsidR="00F9664B" w:rsidRPr="00495C58"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54" w:type="dxa"/>
            <w:tcBorders>
              <w:bottom w:val="single" w:sz="4" w:space="0" w:color="auto"/>
            </w:tcBorders>
            <w:vAlign w:val="bottom"/>
          </w:tcPr>
          <w:p w14:paraId="2FF00FD1" w14:textId="1E6F0FA1" w:rsidR="00F9664B" w:rsidRPr="00495C58"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1,080 </w:t>
            </w:r>
          </w:p>
        </w:tc>
        <w:tc>
          <w:tcPr>
            <w:tcW w:w="248" w:type="dxa"/>
            <w:vAlign w:val="bottom"/>
          </w:tcPr>
          <w:p w14:paraId="279B8D62" w14:textId="77777777" w:rsidR="00F9664B" w:rsidRPr="00495C58"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32" w:type="dxa"/>
            <w:tcBorders>
              <w:bottom w:val="single" w:sz="4" w:space="0" w:color="auto"/>
            </w:tcBorders>
          </w:tcPr>
          <w:p w14:paraId="158BB4E2" w14:textId="29A28899" w:rsidR="00F9664B" w:rsidRPr="00495C58" w:rsidRDefault="008F327F"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259</w:t>
            </w:r>
          </w:p>
        </w:tc>
        <w:tc>
          <w:tcPr>
            <w:tcW w:w="254" w:type="dxa"/>
            <w:vAlign w:val="bottom"/>
          </w:tcPr>
          <w:p w14:paraId="2BA6F222" w14:textId="77777777" w:rsidR="00F9664B" w:rsidRPr="00495C58"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85" w:type="dxa"/>
            <w:gridSpan w:val="2"/>
            <w:tcBorders>
              <w:bottom w:val="single" w:sz="4" w:space="0" w:color="auto"/>
            </w:tcBorders>
            <w:vAlign w:val="bottom"/>
          </w:tcPr>
          <w:p w14:paraId="3EA3C663" w14:textId="29B3AD9C" w:rsidR="00F9664B" w:rsidRPr="00495C58"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470 </w:t>
            </w:r>
          </w:p>
        </w:tc>
      </w:tr>
      <w:tr w:rsidR="00F9664B" w:rsidRPr="00495C58" w14:paraId="043A1774" w14:textId="77777777" w:rsidTr="00E72A26">
        <w:trPr>
          <w:cantSplit/>
          <w:trHeight w:val="135"/>
        </w:trPr>
        <w:tc>
          <w:tcPr>
            <w:tcW w:w="2085" w:type="dxa"/>
            <w:vAlign w:val="bottom"/>
          </w:tcPr>
          <w:p w14:paraId="1894B441" w14:textId="77777777" w:rsidR="00F9664B" w:rsidRPr="00495C58"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269" w:type="dxa"/>
            <w:tcBorders>
              <w:top w:val="single" w:sz="4" w:space="0" w:color="auto"/>
              <w:bottom w:val="single" w:sz="12" w:space="0" w:color="auto"/>
            </w:tcBorders>
          </w:tcPr>
          <w:p w14:paraId="1BD3DAC9" w14:textId="408007CD" w:rsidR="00F9664B" w:rsidRPr="00495C58" w:rsidRDefault="00E22F37"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1,2</w:t>
            </w:r>
            <w:r w:rsidR="0013195C" w:rsidRPr="00495C58">
              <w:rPr>
                <w:rFonts w:ascii="Browallia New" w:hAnsi="Browallia New" w:cs="Browallia New"/>
                <w:sz w:val="24"/>
                <w:szCs w:val="24"/>
              </w:rPr>
              <w:t>87</w:t>
            </w:r>
          </w:p>
        </w:tc>
        <w:tc>
          <w:tcPr>
            <w:tcW w:w="243" w:type="dxa"/>
          </w:tcPr>
          <w:p w14:paraId="297D1B33" w14:textId="77777777" w:rsidR="00F9664B" w:rsidRPr="00495C58"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54" w:type="dxa"/>
            <w:tcBorders>
              <w:top w:val="single" w:sz="4" w:space="0" w:color="auto"/>
              <w:bottom w:val="single" w:sz="12" w:space="0" w:color="auto"/>
            </w:tcBorders>
            <w:vAlign w:val="bottom"/>
          </w:tcPr>
          <w:p w14:paraId="3F8946A0" w14:textId="067D1D20" w:rsidR="00F9664B" w:rsidRPr="00495C58"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1,728 </w:t>
            </w:r>
          </w:p>
        </w:tc>
        <w:tc>
          <w:tcPr>
            <w:tcW w:w="248" w:type="dxa"/>
          </w:tcPr>
          <w:p w14:paraId="10672C76" w14:textId="77777777" w:rsidR="00F9664B" w:rsidRPr="00495C58"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32" w:type="dxa"/>
            <w:tcBorders>
              <w:top w:val="single" w:sz="4" w:space="0" w:color="auto"/>
              <w:bottom w:val="single" w:sz="12" w:space="0" w:color="auto"/>
            </w:tcBorders>
          </w:tcPr>
          <w:p w14:paraId="61217784" w14:textId="53511E72" w:rsidR="00F9664B" w:rsidRPr="00495C58" w:rsidRDefault="008F327F"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481</w:t>
            </w:r>
          </w:p>
        </w:tc>
        <w:tc>
          <w:tcPr>
            <w:tcW w:w="254" w:type="dxa"/>
          </w:tcPr>
          <w:p w14:paraId="5BF2FC30" w14:textId="77777777" w:rsidR="00F9664B" w:rsidRPr="00495C58"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85" w:type="dxa"/>
            <w:gridSpan w:val="2"/>
            <w:tcBorders>
              <w:top w:val="single" w:sz="4" w:space="0" w:color="auto"/>
              <w:bottom w:val="single" w:sz="12" w:space="0" w:color="auto"/>
            </w:tcBorders>
            <w:vAlign w:val="bottom"/>
          </w:tcPr>
          <w:p w14:paraId="13C1933C" w14:textId="4B618BEC" w:rsidR="00F9664B" w:rsidRPr="00495C58"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752 </w:t>
            </w:r>
          </w:p>
        </w:tc>
      </w:tr>
    </w:tbl>
    <w:p w14:paraId="0C2BEB5D" w14:textId="77777777" w:rsidR="00D30F32" w:rsidRPr="00495C58" w:rsidRDefault="00D30F32"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3933ABD9" w14:textId="66774A05" w:rsidR="002A1DDA" w:rsidRPr="00495C58" w:rsidRDefault="00E24AF9" w:rsidP="00142CA0">
      <w:pPr>
        <w:pStyle w:val="ListParagraph"/>
        <w:numPr>
          <w:ilvl w:val="2"/>
          <w:numId w:val="33"/>
        </w:numPr>
        <w:tabs>
          <w:tab w:val="left" w:pos="993"/>
          <w:tab w:val="left" w:pos="1843"/>
        </w:tabs>
        <w:spacing w:line="240" w:lineRule="auto"/>
        <w:ind w:left="1560" w:hanging="426"/>
        <w:jc w:val="thaiDistribute"/>
        <w:rPr>
          <w:rFonts w:ascii="Browallia New" w:eastAsia="Arial Unicode MS" w:hAnsi="Browallia New" w:cs="Browallia New"/>
          <w:color w:val="000000" w:themeColor="text1"/>
          <w:spacing w:val="-4"/>
          <w:sz w:val="28"/>
        </w:rPr>
      </w:pPr>
      <w:r w:rsidRPr="00495C58">
        <w:rPr>
          <w:rFonts w:ascii="Browallia New" w:eastAsia="Arial Unicode MS" w:hAnsi="Browallia New" w:cs="Browallia New"/>
          <w:color w:val="000000" w:themeColor="text1"/>
          <w:spacing w:val="-4"/>
          <w:sz w:val="28"/>
          <w:cs/>
        </w:rPr>
        <w:t>ภาระผูกพันจากสัญญาบริการที่ยกเลิกไม่ได้</w:t>
      </w:r>
    </w:p>
    <w:p w14:paraId="7EB94076" w14:textId="77777777" w:rsidR="004D5755" w:rsidRPr="00495C58" w:rsidRDefault="004D5755" w:rsidP="004D5755">
      <w:pPr>
        <w:pStyle w:val="ListParagraph"/>
        <w:tabs>
          <w:tab w:val="left" w:pos="993"/>
          <w:tab w:val="left" w:pos="1843"/>
        </w:tabs>
        <w:spacing w:line="240" w:lineRule="auto"/>
        <w:ind w:left="1418"/>
        <w:jc w:val="thaiDistribute"/>
        <w:rPr>
          <w:rFonts w:ascii="Browallia New" w:eastAsia="Arial Unicode MS" w:hAnsi="Browallia New" w:cs="Browallia New"/>
          <w:color w:val="000000" w:themeColor="text1"/>
          <w:spacing w:val="-4"/>
          <w:sz w:val="28"/>
        </w:rPr>
      </w:pPr>
    </w:p>
    <w:p w14:paraId="3FAE59DA" w14:textId="5E21543C" w:rsidR="00124905" w:rsidRPr="00495C58" w:rsidRDefault="002A1DDA" w:rsidP="00124905">
      <w:pPr>
        <w:pStyle w:val="ListParagraph"/>
        <w:tabs>
          <w:tab w:val="left" w:pos="2700"/>
        </w:tabs>
        <w:spacing w:after="0" w:line="240" w:lineRule="auto"/>
        <w:ind w:left="1843"/>
        <w:jc w:val="thaiDistribute"/>
        <w:rPr>
          <w:rFonts w:ascii="Browallia New" w:hAnsi="Browallia New" w:cs="Browallia New"/>
          <w:sz w:val="28"/>
        </w:rPr>
      </w:pPr>
      <w:r w:rsidRPr="00495C58">
        <w:rPr>
          <w:rFonts w:ascii="Browallia New" w:hAnsi="Browallia New" w:cs="Browallia New"/>
          <w:sz w:val="28"/>
          <w:cs/>
        </w:rPr>
        <w:t>กลุ่มบริษัทมีภาระผูกพันตามสัญญาบริการ ยอดรวมของจำนวนเงินขั้นต่ำที่ต้องจ่ายในอนาคตตามสัญญาบริการที่ไม่สามารถยกเลิกได้ดังนี้</w:t>
      </w:r>
    </w:p>
    <w:p w14:paraId="585F1389" w14:textId="77777777" w:rsidR="001859DB" w:rsidRPr="00495C58" w:rsidRDefault="001859DB" w:rsidP="002A1DDA">
      <w:pPr>
        <w:tabs>
          <w:tab w:val="clear" w:pos="454"/>
          <w:tab w:val="clear" w:pos="907"/>
          <w:tab w:val="left" w:pos="1440"/>
          <w:tab w:val="left" w:pos="1710"/>
        </w:tabs>
        <w:spacing w:line="240" w:lineRule="auto"/>
        <w:ind w:left="1008"/>
        <w:jc w:val="thaiDistribute"/>
        <w:rPr>
          <w:rFonts w:ascii="Browallia New" w:hAnsi="Browallia New" w:cs="Browallia New"/>
          <w:sz w:val="28"/>
          <w:szCs w:val="28"/>
        </w:rPr>
      </w:pPr>
    </w:p>
    <w:tbl>
      <w:tblPr>
        <w:tblW w:w="7826" w:type="dxa"/>
        <w:tblInd w:w="1560" w:type="dxa"/>
        <w:tblLayout w:type="fixed"/>
        <w:tblLook w:val="0000" w:firstRow="0" w:lastRow="0" w:firstColumn="0" w:lastColumn="0" w:noHBand="0" w:noVBand="0"/>
      </w:tblPr>
      <w:tblGrid>
        <w:gridCol w:w="2126"/>
        <w:gridCol w:w="1219"/>
        <w:gridCol w:w="243"/>
        <w:gridCol w:w="1219"/>
        <w:gridCol w:w="248"/>
        <w:gridCol w:w="1232"/>
        <w:gridCol w:w="254"/>
        <w:gridCol w:w="1273"/>
        <w:gridCol w:w="12"/>
      </w:tblGrid>
      <w:tr w:rsidR="001859DB" w:rsidRPr="00495C58" w14:paraId="1D09CBEE" w14:textId="77777777" w:rsidTr="002970A5">
        <w:trPr>
          <w:gridAfter w:val="1"/>
          <w:wAfter w:w="12" w:type="dxa"/>
          <w:cantSplit/>
          <w:tblHeader/>
        </w:trPr>
        <w:tc>
          <w:tcPr>
            <w:tcW w:w="2126" w:type="dxa"/>
          </w:tcPr>
          <w:p w14:paraId="600E337D" w14:textId="77777777" w:rsidR="001859DB" w:rsidRPr="00495C5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688" w:type="dxa"/>
            <w:gridSpan w:val="7"/>
          </w:tcPr>
          <w:p w14:paraId="1BDA3401" w14:textId="3B4FFF36" w:rsidR="001859DB" w:rsidRPr="00495C5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495C58">
              <w:rPr>
                <w:rFonts w:ascii="Browallia New" w:hAnsi="Browallia New" w:cs="Browallia New"/>
                <w:snapToGrid w:val="0"/>
                <w:sz w:val="24"/>
                <w:szCs w:val="24"/>
                <w:lang w:eastAsia="th-TH"/>
              </w:rPr>
              <w:t>(</w:t>
            </w:r>
            <w:proofErr w:type="gramStart"/>
            <w:r w:rsidRPr="00495C58">
              <w:rPr>
                <w:rFonts w:ascii="Browallia New" w:hAnsi="Browallia New" w:cs="Browallia New"/>
                <w:snapToGrid w:val="0"/>
                <w:sz w:val="24"/>
                <w:szCs w:val="24"/>
                <w:cs/>
                <w:lang w:eastAsia="th-TH"/>
              </w:rPr>
              <w:t>หน่วย</w:t>
            </w:r>
            <w:r w:rsidRPr="00495C58">
              <w:rPr>
                <w:rFonts w:ascii="Browallia New" w:hAnsi="Browallia New" w:cs="Browallia New"/>
                <w:snapToGrid w:val="0"/>
                <w:sz w:val="24"/>
                <w:szCs w:val="24"/>
                <w:lang w:eastAsia="th-TH"/>
              </w:rPr>
              <w:t xml:space="preserve"> :</w:t>
            </w:r>
            <w:proofErr w:type="gramEnd"/>
            <w:r w:rsidRPr="00495C58">
              <w:rPr>
                <w:rFonts w:ascii="Browallia New" w:hAnsi="Browallia New" w:cs="Browallia New"/>
                <w:snapToGrid w:val="0"/>
                <w:sz w:val="24"/>
                <w:szCs w:val="24"/>
                <w:lang w:eastAsia="th-TH"/>
              </w:rPr>
              <w:t xml:space="preserve"> </w:t>
            </w:r>
            <w:r w:rsidR="00F7734B" w:rsidRPr="00495C58">
              <w:rPr>
                <w:rFonts w:ascii="Browallia New" w:hAnsi="Browallia New" w:cs="Browallia New"/>
                <w:snapToGrid w:val="0"/>
                <w:sz w:val="24"/>
                <w:szCs w:val="24"/>
                <w:cs/>
                <w:lang w:eastAsia="th-TH"/>
              </w:rPr>
              <w:t>พัน</w:t>
            </w:r>
            <w:r w:rsidRPr="00495C58">
              <w:rPr>
                <w:rFonts w:ascii="Browallia New" w:hAnsi="Browallia New" w:cs="Browallia New"/>
                <w:snapToGrid w:val="0"/>
                <w:sz w:val="24"/>
                <w:szCs w:val="24"/>
                <w:cs/>
                <w:lang w:eastAsia="th-TH"/>
              </w:rPr>
              <w:t>บาท)</w:t>
            </w:r>
          </w:p>
        </w:tc>
      </w:tr>
      <w:tr w:rsidR="001859DB" w:rsidRPr="00495C58" w14:paraId="3105BB89" w14:textId="77777777" w:rsidTr="000D7819">
        <w:trPr>
          <w:cantSplit/>
          <w:tblHeader/>
        </w:trPr>
        <w:tc>
          <w:tcPr>
            <w:tcW w:w="2126" w:type="dxa"/>
          </w:tcPr>
          <w:p w14:paraId="1BE11A77" w14:textId="77777777" w:rsidR="001859DB" w:rsidRPr="00495C5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681" w:type="dxa"/>
            <w:gridSpan w:val="3"/>
            <w:tcBorders>
              <w:bottom w:val="single" w:sz="4" w:space="0" w:color="auto"/>
            </w:tcBorders>
          </w:tcPr>
          <w:p w14:paraId="25C11921" w14:textId="624AE672" w:rsidR="001859DB" w:rsidRPr="00495C58"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495C58">
              <w:rPr>
                <w:rFonts w:ascii="Browallia New" w:hAnsi="Browallia New" w:cs="Browallia New"/>
                <w:sz w:val="24"/>
                <w:szCs w:val="24"/>
                <w:cs/>
              </w:rPr>
              <w:t>ข้อมูลทางการ</w:t>
            </w:r>
            <w:r w:rsidR="001859DB" w:rsidRPr="00495C58">
              <w:rPr>
                <w:rFonts w:ascii="Browallia New" w:hAnsi="Browallia New" w:cs="Browallia New"/>
                <w:sz w:val="24"/>
                <w:szCs w:val="24"/>
                <w:cs/>
              </w:rPr>
              <w:t>เงินรวม</w:t>
            </w:r>
          </w:p>
        </w:tc>
        <w:tc>
          <w:tcPr>
            <w:tcW w:w="248" w:type="dxa"/>
          </w:tcPr>
          <w:p w14:paraId="7BEDCEEB" w14:textId="77777777" w:rsidR="001859DB" w:rsidRPr="00495C5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6D27F598" w14:textId="40C66BA9" w:rsidR="001859DB" w:rsidRPr="00495C58"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495C58">
              <w:rPr>
                <w:rFonts w:ascii="Browallia New" w:hAnsi="Browallia New" w:cs="Browallia New"/>
                <w:sz w:val="24"/>
                <w:szCs w:val="24"/>
                <w:cs/>
              </w:rPr>
              <w:t>ข้อมูลทางการ</w:t>
            </w:r>
            <w:r w:rsidR="001859DB" w:rsidRPr="00495C58">
              <w:rPr>
                <w:rFonts w:ascii="Browallia New" w:hAnsi="Browallia New" w:cs="Browallia New"/>
                <w:sz w:val="24"/>
                <w:szCs w:val="24"/>
                <w:cs/>
              </w:rPr>
              <w:t>เงินเฉพาะบริษัท</w:t>
            </w:r>
          </w:p>
        </w:tc>
      </w:tr>
      <w:tr w:rsidR="00582017" w:rsidRPr="00495C58" w14:paraId="0A96E563" w14:textId="77777777" w:rsidTr="002970A5">
        <w:trPr>
          <w:cantSplit/>
          <w:tblHeader/>
        </w:trPr>
        <w:tc>
          <w:tcPr>
            <w:tcW w:w="2126" w:type="dxa"/>
          </w:tcPr>
          <w:p w14:paraId="43F83F3A" w14:textId="77777777" w:rsidR="00582017" w:rsidRPr="00495C58" w:rsidRDefault="00582017" w:rsidP="00582017">
            <w:pPr>
              <w:pStyle w:val="a0"/>
              <w:tabs>
                <w:tab w:val="clear" w:pos="360"/>
                <w:tab w:val="clear" w:pos="720"/>
                <w:tab w:val="clear" w:pos="1080"/>
              </w:tabs>
              <w:rPr>
                <w:rFonts w:ascii="Browallia New" w:hAnsi="Browallia New" w:cs="Browallia New"/>
                <w:sz w:val="24"/>
                <w:szCs w:val="24"/>
                <w:lang w:val="en-US"/>
              </w:rPr>
            </w:pPr>
          </w:p>
        </w:tc>
        <w:tc>
          <w:tcPr>
            <w:tcW w:w="1219" w:type="dxa"/>
            <w:tcBorders>
              <w:top w:val="single" w:sz="4" w:space="0" w:color="auto"/>
              <w:bottom w:val="single" w:sz="4" w:space="0" w:color="auto"/>
            </w:tcBorders>
            <w:vAlign w:val="bottom"/>
          </w:tcPr>
          <w:p w14:paraId="259E6059" w14:textId="711AC2E5" w:rsidR="00582017" w:rsidRPr="00495C58" w:rsidRDefault="009A2E07" w:rsidP="00582017">
            <w:pPr>
              <w:tabs>
                <w:tab w:val="clear" w:pos="907"/>
              </w:tabs>
              <w:spacing w:line="240" w:lineRule="auto"/>
              <w:ind w:left="-108" w:right="-108"/>
              <w:jc w:val="center"/>
              <w:rPr>
                <w:rFonts w:ascii="Browallia New" w:hAnsi="Browallia New" w:cs="Browallia New"/>
                <w:sz w:val="24"/>
                <w:szCs w:val="24"/>
                <w:cs/>
              </w:rPr>
            </w:pPr>
            <w:r w:rsidRPr="00495C58">
              <w:rPr>
                <w:rFonts w:ascii="Browallia New" w:eastAsia="SimSun" w:hAnsi="Browallia New" w:cs="Browallia New"/>
                <w:sz w:val="24"/>
                <w:szCs w:val="24"/>
                <w:lang w:val="en-GB"/>
              </w:rPr>
              <w:t>30</w:t>
            </w:r>
            <w:r w:rsidRPr="00495C58">
              <w:rPr>
                <w:rFonts w:ascii="Browallia New" w:eastAsia="SimSun" w:hAnsi="Browallia New" w:cs="Browallia New"/>
                <w:sz w:val="24"/>
                <w:szCs w:val="24"/>
                <w:cs/>
                <w:lang w:val="en-GB"/>
              </w:rPr>
              <w:t xml:space="preserve"> มิถุนายน</w:t>
            </w:r>
            <w:r w:rsidR="00582017" w:rsidRPr="00495C58">
              <w:rPr>
                <w:rFonts w:ascii="Browallia New" w:eastAsia="SimSun" w:hAnsi="Browallia New" w:cs="Browallia New"/>
                <w:sz w:val="24"/>
                <w:szCs w:val="24"/>
                <w:lang w:val="en-GB"/>
              </w:rPr>
              <w:br/>
            </w:r>
            <w:r w:rsidR="00582017" w:rsidRPr="00495C58">
              <w:rPr>
                <w:rFonts w:ascii="Browallia New" w:eastAsia="SimSun" w:hAnsi="Browallia New" w:cs="Browallia New"/>
                <w:sz w:val="24"/>
                <w:szCs w:val="24"/>
              </w:rPr>
              <w:t>2569</w:t>
            </w:r>
          </w:p>
        </w:tc>
        <w:tc>
          <w:tcPr>
            <w:tcW w:w="243" w:type="dxa"/>
            <w:tcBorders>
              <w:top w:val="single" w:sz="4" w:space="0" w:color="auto"/>
            </w:tcBorders>
            <w:vAlign w:val="bottom"/>
          </w:tcPr>
          <w:p w14:paraId="47E30CB9" w14:textId="77777777" w:rsidR="00582017" w:rsidRPr="00495C58" w:rsidRDefault="00582017" w:rsidP="00582017">
            <w:pPr>
              <w:tabs>
                <w:tab w:val="clear" w:pos="907"/>
              </w:tabs>
              <w:spacing w:line="240" w:lineRule="auto"/>
              <w:ind w:left="-108" w:right="-108"/>
              <w:jc w:val="center"/>
              <w:rPr>
                <w:rFonts w:ascii="Browallia New" w:hAnsi="Browallia New" w:cs="Browallia New"/>
                <w:sz w:val="24"/>
                <w:szCs w:val="24"/>
                <w:cs/>
              </w:rPr>
            </w:pPr>
          </w:p>
        </w:tc>
        <w:tc>
          <w:tcPr>
            <w:tcW w:w="1219" w:type="dxa"/>
            <w:tcBorders>
              <w:top w:val="single" w:sz="4" w:space="0" w:color="auto"/>
              <w:bottom w:val="single" w:sz="4" w:space="0" w:color="auto"/>
            </w:tcBorders>
            <w:vAlign w:val="bottom"/>
          </w:tcPr>
          <w:p w14:paraId="6C6BFF9A" w14:textId="0203EA44" w:rsidR="00582017" w:rsidRPr="00495C58" w:rsidRDefault="00582017" w:rsidP="00582017">
            <w:pPr>
              <w:tabs>
                <w:tab w:val="clear" w:pos="907"/>
              </w:tabs>
              <w:spacing w:line="240" w:lineRule="auto"/>
              <w:ind w:left="-108" w:right="-108"/>
              <w:jc w:val="center"/>
              <w:rPr>
                <w:rFonts w:ascii="Browallia New" w:hAnsi="Browallia New" w:cs="Browallia New"/>
                <w:sz w:val="24"/>
                <w:szCs w:val="24"/>
                <w:cs/>
              </w:rPr>
            </w:pPr>
            <w:r w:rsidRPr="00495C58">
              <w:rPr>
                <w:rFonts w:ascii="Browallia New" w:hAnsi="Browallia New" w:cs="Browallia New"/>
                <w:sz w:val="24"/>
                <w:szCs w:val="24"/>
                <w:lang w:val="en-GB"/>
              </w:rPr>
              <w:t>31</w:t>
            </w:r>
            <w:r w:rsidRPr="00495C58">
              <w:rPr>
                <w:rFonts w:ascii="Browallia New" w:hAnsi="Browallia New" w:cs="Browallia New"/>
                <w:sz w:val="24"/>
                <w:szCs w:val="24"/>
                <w:cs/>
              </w:rPr>
              <w:t xml:space="preserve"> ธันวาคม    </w:t>
            </w:r>
            <w:r w:rsidRPr="00495C58">
              <w:rPr>
                <w:rFonts w:ascii="Browallia New" w:hAnsi="Browallia New" w:cs="Browallia New"/>
                <w:sz w:val="24"/>
                <w:szCs w:val="24"/>
                <w:lang w:val="en-GB"/>
              </w:rPr>
              <w:t>2568</w:t>
            </w:r>
          </w:p>
        </w:tc>
        <w:tc>
          <w:tcPr>
            <w:tcW w:w="248" w:type="dxa"/>
            <w:vAlign w:val="bottom"/>
          </w:tcPr>
          <w:p w14:paraId="0639B474" w14:textId="77777777" w:rsidR="00582017" w:rsidRPr="00495C58" w:rsidRDefault="00582017" w:rsidP="00582017">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6ECC8334" w14:textId="5A4BC922" w:rsidR="00582017" w:rsidRPr="00495C58" w:rsidRDefault="009A2E07" w:rsidP="00582017">
            <w:pPr>
              <w:tabs>
                <w:tab w:val="clear" w:pos="907"/>
              </w:tabs>
              <w:spacing w:line="240" w:lineRule="auto"/>
              <w:ind w:left="-108" w:right="-108"/>
              <w:jc w:val="center"/>
              <w:rPr>
                <w:rFonts w:ascii="Browallia New" w:hAnsi="Browallia New" w:cs="Browallia New"/>
                <w:sz w:val="24"/>
                <w:szCs w:val="24"/>
                <w:lang w:val="en-GB"/>
              </w:rPr>
            </w:pPr>
            <w:r w:rsidRPr="00495C58">
              <w:rPr>
                <w:rFonts w:ascii="Browallia New" w:eastAsia="SimSun" w:hAnsi="Browallia New" w:cs="Browallia New"/>
                <w:sz w:val="24"/>
                <w:szCs w:val="24"/>
                <w:lang w:val="en-GB"/>
              </w:rPr>
              <w:t>30</w:t>
            </w:r>
            <w:r w:rsidRPr="00495C58">
              <w:rPr>
                <w:rFonts w:ascii="Browallia New" w:eastAsia="SimSun" w:hAnsi="Browallia New" w:cs="Browallia New"/>
                <w:sz w:val="24"/>
                <w:szCs w:val="24"/>
                <w:cs/>
                <w:lang w:val="en-GB"/>
              </w:rPr>
              <w:t xml:space="preserve"> มิถุนายน</w:t>
            </w:r>
            <w:r w:rsidR="00582017" w:rsidRPr="00495C58">
              <w:rPr>
                <w:rFonts w:ascii="Browallia New" w:eastAsia="SimSun" w:hAnsi="Browallia New" w:cs="Browallia New"/>
                <w:sz w:val="24"/>
                <w:szCs w:val="24"/>
                <w:lang w:val="en-GB"/>
              </w:rPr>
              <w:br/>
            </w:r>
            <w:r w:rsidR="00582017" w:rsidRPr="00495C58">
              <w:rPr>
                <w:rFonts w:ascii="Browallia New" w:eastAsia="SimSun" w:hAnsi="Browallia New" w:cs="Browallia New"/>
                <w:sz w:val="24"/>
                <w:szCs w:val="24"/>
              </w:rPr>
              <w:t>2569</w:t>
            </w:r>
          </w:p>
        </w:tc>
        <w:tc>
          <w:tcPr>
            <w:tcW w:w="254" w:type="dxa"/>
            <w:tcBorders>
              <w:top w:val="single" w:sz="4" w:space="0" w:color="auto"/>
            </w:tcBorders>
            <w:vAlign w:val="bottom"/>
          </w:tcPr>
          <w:p w14:paraId="36D26384" w14:textId="77777777" w:rsidR="00582017" w:rsidRPr="00495C58" w:rsidRDefault="00582017" w:rsidP="00582017">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4040A215" w14:textId="07128BFE" w:rsidR="00582017" w:rsidRPr="00495C58" w:rsidRDefault="00582017" w:rsidP="00582017">
            <w:pPr>
              <w:tabs>
                <w:tab w:val="clear" w:pos="907"/>
              </w:tabs>
              <w:spacing w:line="240" w:lineRule="auto"/>
              <w:ind w:left="-108" w:right="-108"/>
              <w:jc w:val="center"/>
              <w:rPr>
                <w:rFonts w:ascii="Browallia New" w:hAnsi="Browallia New" w:cs="Browallia New"/>
                <w:sz w:val="24"/>
                <w:szCs w:val="24"/>
                <w:cs/>
              </w:rPr>
            </w:pPr>
            <w:r w:rsidRPr="00495C58">
              <w:rPr>
                <w:rFonts w:ascii="Browallia New" w:hAnsi="Browallia New" w:cs="Browallia New"/>
                <w:sz w:val="24"/>
                <w:szCs w:val="24"/>
                <w:lang w:val="en-GB"/>
              </w:rPr>
              <w:t>31</w:t>
            </w:r>
            <w:r w:rsidRPr="00495C58">
              <w:rPr>
                <w:rFonts w:ascii="Browallia New" w:hAnsi="Browallia New" w:cs="Browallia New"/>
                <w:sz w:val="24"/>
                <w:szCs w:val="24"/>
                <w:cs/>
              </w:rPr>
              <w:t xml:space="preserve"> ธันวาคม    </w:t>
            </w:r>
            <w:r w:rsidRPr="00495C58">
              <w:rPr>
                <w:rFonts w:ascii="Browallia New" w:hAnsi="Browallia New" w:cs="Browallia New"/>
                <w:sz w:val="24"/>
                <w:szCs w:val="24"/>
                <w:lang w:val="en-GB"/>
              </w:rPr>
              <w:t>2568</w:t>
            </w:r>
          </w:p>
        </w:tc>
      </w:tr>
      <w:tr w:rsidR="001859DB" w:rsidRPr="00495C58" w14:paraId="5A91C3DC" w14:textId="77777777" w:rsidTr="002970A5">
        <w:trPr>
          <w:cantSplit/>
        </w:trPr>
        <w:tc>
          <w:tcPr>
            <w:tcW w:w="2126" w:type="dxa"/>
            <w:vAlign w:val="bottom"/>
          </w:tcPr>
          <w:p w14:paraId="59EAADB4" w14:textId="77777777" w:rsidR="001859DB" w:rsidRPr="00495C5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19" w:type="dxa"/>
            <w:vAlign w:val="bottom"/>
          </w:tcPr>
          <w:p w14:paraId="1B16A8B6" w14:textId="77777777" w:rsidR="001859DB" w:rsidRPr="00495C5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4F530B2F" w14:textId="77777777" w:rsidR="001859DB" w:rsidRPr="00495C5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19" w:type="dxa"/>
            <w:vAlign w:val="bottom"/>
          </w:tcPr>
          <w:p w14:paraId="3FE0E556" w14:textId="77777777" w:rsidR="001859DB" w:rsidRPr="00495C5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31CAF739" w14:textId="77777777" w:rsidR="001859DB" w:rsidRPr="00495C5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527B1D86" w14:textId="77777777" w:rsidR="001859DB" w:rsidRPr="00495C5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58287306" w14:textId="77777777" w:rsidR="001859DB" w:rsidRPr="00495C5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22D182C0" w14:textId="77777777" w:rsidR="001859DB" w:rsidRPr="00495C58"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3E7FED" w:rsidRPr="00495C58" w14:paraId="1C131F5A" w14:textId="77777777" w:rsidTr="00F427A0">
        <w:trPr>
          <w:cantSplit/>
          <w:trHeight w:val="135"/>
        </w:trPr>
        <w:tc>
          <w:tcPr>
            <w:tcW w:w="2126" w:type="dxa"/>
            <w:vAlign w:val="bottom"/>
          </w:tcPr>
          <w:p w14:paraId="2513AD09" w14:textId="77777777" w:rsidR="003E7FED" w:rsidRPr="00495C58" w:rsidRDefault="003E7FED" w:rsidP="003E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95C58">
              <w:rPr>
                <w:rFonts w:ascii="Browallia New" w:hAnsi="Browallia New" w:cs="Browallia New"/>
                <w:sz w:val="24"/>
                <w:szCs w:val="24"/>
                <w:cs/>
              </w:rPr>
              <w:t xml:space="preserve">ไม่เกิน </w:t>
            </w:r>
            <w:r w:rsidRPr="00495C58">
              <w:rPr>
                <w:rFonts w:ascii="Browallia New" w:hAnsi="Browallia New" w:cs="Browallia New"/>
                <w:sz w:val="24"/>
                <w:szCs w:val="24"/>
              </w:rPr>
              <w:t xml:space="preserve">1 </w:t>
            </w:r>
            <w:r w:rsidRPr="00495C58">
              <w:rPr>
                <w:rFonts w:ascii="Browallia New" w:hAnsi="Browallia New" w:cs="Browallia New"/>
                <w:sz w:val="24"/>
                <w:szCs w:val="24"/>
                <w:cs/>
              </w:rPr>
              <w:t>ปี</w:t>
            </w:r>
          </w:p>
        </w:tc>
        <w:tc>
          <w:tcPr>
            <w:tcW w:w="1219" w:type="dxa"/>
          </w:tcPr>
          <w:p w14:paraId="7EE1EB23" w14:textId="42B42E50" w:rsidR="003E7FED" w:rsidRPr="00495C58" w:rsidRDefault="004E02CB" w:rsidP="003E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320,881</w:t>
            </w:r>
          </w:p>
        </w:tc>
        <w:tc>
          <w:tcPr>
            <w:tcW w:w="243" w:type="dxa"/>
          </w:tcPr>
          <w:p w14:paraId="3C0698BF" w14:textId="77777777" w:rsidR="003E7FED" w:rsidRPr="00495C58" w:rsidRDefault="003E7FED" w:rsidP="003E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19" w:type="dxa"/>
          </w:tcPr>
          <w:p w14:paraId="641EBB1D" w14:textId="6EE1F019" w:rsidR="003E7FED" w:rsidRPr="00495C58" w:rsidRDefault="003E7FED" w:rsidP="003E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23,170 </w:t>
            </w:r>
          </w:p>
        </w:tc>
        <w:tc>
          <w:tcPr>
            <w:tcW w:w="248" w:type="dxa"/>
          </w:tcPr>
          <w:p w14:paraId="09FD3EAD" w14:textId="77777777" w:rsidR="003E7FED" w:rsidRPr="00495C58" w:rsidRDefault="003E7FED" w:rsidP="003E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32" w:type="dxa"/>
          </w:tcPr>
          <w:p w14:paraId="535A1EFB" w14:textId="5BAEDBCA" w:rsidR="003E7FED" w:rsidRPr="00495C58" w:rsidRDefault="004E02CB" w:rsidP="003E7F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17,912</w:t>
            </w:r>
          </w:p>
        </w:tc>
        <w:tc>
          <w:tcPr>
            <w:tcW w:w="254" w:type="dxa"/>
          </w:tcPr>
          <w:p w14:paraId="43635C80" w14:textId="77777777" w:rsidR="003E7FED" w:rsidRPr="00495C58" w:rsidRDefault="003E7FED" w:rsidP="003E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85" w:type="dxa"/>
            <w:gridSpan w:val="2"/>
          </w:tcPr>
          <w:p w14:paraId="55E061C1" w14:textId="7EEA6C8F" w:rsidR="003E7FED" w:rsidRPr="00495C58" w:rsidRDefault="003E7FED" w:rsidP="003E7F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w:t>
            </w:r>
            <w:r w:rsidR="00F93AEC" w:rsidRPr="00495C58">
              <w:rPr>
                <w:rFonts w:ascii="Browallia New" w:hAnsi="Browallia New" w:cs="Browallia New"/>
                <w:sz w:val="24"/>
                <w:szCs w:val="24"/>
              </w:rPr>
              <w:t>1,776</w:t>
            </w:r>
            <w:r w:rsidRPr="00495C58">
              <w:rPr>
                <w:rFonts w:ascii="Browallia New" w:hAnsi="Browallia New" w:cs="Browallia New"/>
                <w:sz w:val="24"/>
                <w:szCs w:val="24"/>
              </w:rPr>
              <w:t xml:space="preserve"> </w:t>
            </w:r>
          </w:p>
        </w:tc>
      </w:tr>
      <w:tr w:rsidR="00173A70" w:rsidRPr="00495C58" w14:paraId="58D9E084" w14:textId="77777777" w:rsidTr="00173A70">
        <w:trPr>
          <w:cantSplit/>
          <w:trHeight w:val="135"/>
        </w:trPr>
        <w:tc>
          <w:tcPr>
            <w:tcW w:w="2126" w:type="dxa"/>
            <w:vAlign w:val="bottom"/>
          </w:tcPr>
          <w:p w14:paraId="24A68B4D" w14:textId="4F27FBEE" w:rsidR="00173A70" w:rsidRPr="00495C58"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1" w:hanging="161"/>
              <w:rPr>
                <w:rFonts w:ascii="Browallia New" w:hAnsi="Browallia New" w:cs="Browallia New"/>
                <w:sz w:val="24"/>
                <w:szCs w:val="24"/>
                <w:cs/>
              </w:rPr>
            </w:pPr>
            <w:r w:rsidRPr="00495C58">
              <w:rPr>
                <w:rFonts w:ascii="Browallia New" w:hAnsi="Browallia New" w:cs="Browallia New"/>
                <w:sz w:val="24"/>
                <w:szCs w:val="24"/>
                <w:cs/>
              </w:rPr>
              <w:t xml:space="preserve">เกินกว่า </w:t>
            </w:r>
            <w:r w:rsidRPr="00495C58">
              <w:rPr>
                <w:rFonts w:ascii="Browallia New" w:hAnsi="Browallia New" w:cs="Browallia New"/>
                <w:sz w:val="24"/>
                <w:szCs w:val="24"/>
              </w:rPr>
              <w:t xml:space="preserve">1 </w:t>
            </w:r>
            <w:r w:rsidRPr="00495C58">
              <w:rPr>
                <w:rFonts w:ascii="Browallia New" w:hAnsi="Browallia New" w:cs="Browallia New"/>
                <w:sz w:val="24"/>
                <w:szCs w:val="24"/>
                <w:cs/>
              </w:rPr>
              <w:t>ปี</w:t>
            </w:r>
            <w:r w:rsidR="00C04029" w:rsidRPr="00495C58">
              <w:rPr>
                <w:rFonts w:ascii="Browallia New" w:hAnsi="Browallia New" w:cs="Browallia New"/>
                <w:sz w:val="24"/>
                <w:szCs w:val="24"/>
              </w:rPr>
              <w:t xml:space="preserve"> </w:t>
            </w:r>
            <w:r w:rsidRPr="00495C58">
              <w:rPr>
                <w:rFonts w:ascii="Browallia New" w:hAnsi="Browallia New" w:cs="Browallia New"/>
                <w:sz w:val="24"/>
                <w:szCs w:val="24"/>
                <w:cs/>
              </w:rPr>
              <w:t xml:space="preserve">แต่ไม่เกิน </w:t>
            </w:r>
            <w:r w:rsidRPr="00495C58">
              <w:rPr>
                <w:rFonts w:ascii="Browallia New" w:hAnsi="Browallia New" w:cs="Browallia New"/>
                <w:sz w:val="24"/>
                <w:szCs w:val="24"/>
              </w:rPr>
              <w:t xml:space="preserve">5 </w:t>
            </w:r>
            <w:r w:rsidRPr="00495C58">
              <w:rPr>
                <w:rFonts w:ascii="Browallia New" w:hAnsi="Browallia New" w:cs="Browallia New"/>
                <w:sz w:val="24"/>
                <w:szCs w:val="24"/>
                <w:cs/>
              </w:rPr>
              <w:t>ปี</w:t>
            </w:r>
          </w:p>
        </w:tc>
        <w:tc>
          <w:tcPr>
            <w:tcW w:w="1219" w:type="dxa"/>
            <w:tcBorders>
              <w:bottom w:val="single" w:sz="4" w:space="0" w:color="auto"/>
            </w:tcBorders>
          </w:tcPr>
          <w:p w14:paraId="243AC704" w14:textId="0688779E" w:rsidR="00173A70" w:rsidRPr="00495C58" w:rsidRDefault="004E02CB"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487,316</w:t>
            </w:r>
          </w:p>
        </w:tc>
        <w:tc>
          <w:tcPr>
            <w:tcW w:w="243" w:type="dxa"/>
            <w:vAlign w:val="bottom"/>
          </w:tcPr>
          <w:p w14:paraId="7DF1A736" w14:textId="77777777" w:rsidR="00173A70" w:rsidRPr="00495C58"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19" w:type="dxa"/>
            <w:tcBorders>
              <w:bottom w:val="single" w:sz="4" w:space="0" w:color="auto"/>
            </w:tcBorders>
          </w:tcPr>
          <w:p w14:paraId="3AA8BCC0" w14:textId="576D9419" w:rsidR="00173A70" w:rsidRPr="00495C58"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579 </w:t>
            </w:r>
          </w:p>
        </w:tc>
        <w:tc>
          <w:tcPr>
            <w:tcW w:w="248" w:type="dxa"/>
            <w:vAlign w:val="bottom"/>
          </w:tcPr>
          <w:p w14:paraId="765DEE95" w14:textId="77777777" w:rsidR="00173A70" w:rsidRPr="00495C58"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32" w:type="dxa"/>
            <w:tcBorders>
              <w:bottom w:val="single" w:sz="4" w:space="0" w:color="auto"/>
            </w:tcBorders>
            <w:vAlign w:val="bottom"/>
          </w:tcPr>
          <w:p w14:paraId="0C96CC5C" w14:textId="58ABD486" w:rsidR="00173A70" w:rsidRPr="00495C58" w:rsidRDefault="004E02CB" w:rsidP="00173A70">
            <w:pPr>
              <w:tabs>
                <w:tab w:val="clear" w:pos="227"/>
                <w:tab w:val="clear" w:pos="454"/>
                <w:tab w:val="clear" w:pos="680"/>
                <w:tab w:val="clear" w:pos="907"/>
                <w:tab w:val="left" w:pos="540"/>
                <w:tab w:val="left" w:pos="594"/>
              </w:tabs>
              <w:jc w:val="right"/>
              <w:rPr>
                <w:rFonts w:ascii="Browallia New" w:hAnsi="Browallia New" w:cs="Browallia New"/>
                <w:sz w:val="24"/>
                <w:szCs w:val="24"/>
              </w:rPr>
            </w:pPr>
            <w:r w:rsidRPr="00495C58">
              <w:rPr>
                <w:rFonts w:ascii="Browallia New" w:hAnsi="Browallia New" w:cs="Browallia New"/>
                <w:sz w:val="24"/>
                <w:szCs w:val="24"/>
              </w:rPr>
              <w:t>24,395</w:t>
            </w:r>
          </w:p>
        </w:tc>
        <w:tc>
          <w:tcPr>
            <w:tcW w:w="254" w:type="dxa"/>
          </w:tcPr>
          <w:p w14:paraId="102A8D36" w14:textId="77777777" w:rsidR="00173A70" w:rsidRPr="00495C58"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85" w:type="dxa"/>
            <w:gridSpan w:val="2"/>
            <w:tcBorders>
              <w:bottom w:val="single" w:sz="4" w:space="0" w:color="auto"/>
            </w:tcBorders>
            <w:vAlign w:val="bottom"/>
          </w:tcPr>
          <w:p w14:paraId="4B781567" w14:textId="2211611B" w:rsidR="00173A70" w:rsidRPr="00495C58" w:rsidRDefault="00173A70" w:rsidP="00173A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495C58">
              <w:rPr>
                <w:rFonts w:ascii="Browallia New" w:hAnsi="Browallia New" w:cs="Browallia New"/>
                <w:sz w:val="20"/>
                <w:szCs w:val="20"/>
                <w:lang w:val="en-GB"/>
              </w:rPr>
              <w:t xml:space="preserve">             -</w:t>
            </w:r>
          </w:p>
        </w:tc>
      </w:tr>
      <w:tr w:rsidR="00173A70" w:rsidRPr="00495C58" w14:paraId="3255112D" w14:textId="77777777" w:rsidTr="00F427A0">
        <w:trPr>
          <w:cantSplit/>
          <w:trHeight w:val="135"/>
        </w:trPr>
        <w:tc>
          <w:tcPr>
            <w:tcW w:w="2126" w:type="dxa"/>
            <w:vAlign w:val="bottom"/>
          </w:tcPr>
          <w:p w14:paraId="39870876" w14:textId="77777777" w:rsidR="00173A70" w:rsidRPr="00495C58"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219" w:type="dxa"/>
            <w:tcBorders>
              <w:top w:val="single" w:sz="4" w:space="0" w:color="auto"/>
              <w:bottom w:val="single" w:sz="12" w:space="0" w:color="auto"/>
            </w:tcBorders>
          </w:tcPr>
          <w:p w14:paraId="0C5C6EE9" w14:textId="7483146D" w:rsidR="00173A70" w:rsidRPr="00495C58" w:rsidRDefault="004E02CB"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808,197</w:t>
            </w:r>
          </w:p>
        </w:tc>
        <w:tc>
          <w:tcPr>
            <w:tcW w:w="243" w:type="dxa"/>
          </w:tcPr>
          <w:p w14:paraId="5117A487" w14:textId="77777777" w:rsidR="00173A70" w:rsidRPr="00495C58"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19" w:type="dxa"/>
            <w:tcBorders>
              <w:top w:val="single" w:sz="4" w:space="0" w:color="auto"/>
              <w:bottom w:val="single" w:sz="12" w:space="0" w:color="auto"/>
            </w:tcBorders>
          </w:tcPr>
          <w:p w14:paraId="130FBE9D" w14:textId="61E5EF6F" w:rsidR="00173A70" w:rsidRPr="00495C58"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23,749 </w:t>
            </w:r>
          </w:p>
        </w:tc>
        <w:tc>
          <w:tcPr>
            <w:tcW w:w="248" w:type="dxa"/>
          </w:tcPr>
          <w:p w14:paraId="5E105244" w14:textId="77777777" w:rsidR="00173A70" w:rsidRPr="00495C58"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32" w:type="dxa"/>
            <w:tcBorders>
              <w:top w:val="single" w:sz="4" w:space="0" w:color="auto"/>
              <w:bottom w:val="single" w:sz="12" w:space="0" w:color="auto"/>
            </w:tcBorders>
          </w:tcPr>
          <w:p w14:paraId="3330F49D" w14:textId="79C81026" w:rsidR="00173A70" w:rsidRPr="00495C58" w:rsidRDefault="004E02CB" w:rsidP="00173A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42,307</w:t>
            </w:r>
          </w:p>
        </w:tc>
        <w:tc>
          <w:tcPr>
            <w:tcW w:w="254" w:type="dxa"/>
          </w:tcPr>
          <w:p w14:paraId="7824F2D0" w14:textId="77777777" w:rsidR="00173A70" w:rsidRPr="00495C58"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85" w:type="dxa"/>
            <w:gridSpan w:val="2"/>
            <w:tcBorders>
              <w:top w:val="single" w:sz="4" w:space="0" w:color="auto"/>
              <w:bottom w:val="single" w:sz="12" w:space="0" w:color="auto"/>
            </w:tcBorders>
          </w:tcPr>
          <w:p w14:paraId="3C841637" w14:textId="5D78E7A5" w:rsidR="00173A70" w:rsidRPr="00495C58" w:rsidRDefault="00173A70" w:rsidP="00173A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95C58">
              <w:rPr>
                <w:rFonts w:ascii="Browallia New" w:hAnsi="Browallia New" w:cs="Browallia New"/>
                <w:sz w:val="24"/>
                <w:szCs w:val="24"/>
              </w:rPr>
              <w:t xml:space="preserve"> 1,776 </w:t>
            </w:r>
          </w:p>
        </w:tc>
      </w:tr>
    </w:tbl>
    <w:p w14:paraId="16F6D929" w14:textId="77777777" w:rsidR="008E5FE0" w:rsidRPr="00495C58" w:rsidRDefault="008E5FE0" w:rsidP="008E5FE0">
      <w:pPr>
        <w:pStyle w:val="ListParagraph"/>
        <w:tabs>
          <w:tab w:val="left" w:pos="993"/>
        </w:tabs>
        <w:spacing w:line="240" w:lineRule="auto"/>
        <w:ind w:left="1506"/>
        <w:jc w:val="thaiDistribute"/>
        <w:rPr>
          <w:rFonts w:ascii="Browallia New" w:hAnsi="Browallia New" w:cs="Browallia New"/>
          <w:sz w:val="28"/>
        </w:rPr>
      </w:pPr>
    </w:p>
    <w:p w14:paraId="2FC961ED" w14:textId="79679CCA" w:rsidR="005A7392" w:rsidRPr="00495C58" w:rsidRDefault="0081197F" w:rsidP="002B563F">
      <w:pPr>
        <w:pStyle w:val="ListParagraph"/>
        <w:numPr>
          <w:ilvl w:val="0"/>
          <w:numId w:val="47"/>
        </w:numPr>
        <w:tabs>
          <w:tab w:val="left" w:pos="360"/>
          <w:tab w:val="left" w:pos="1170"/>
          <w:tab w:val="left" w:pos="1440"/>
        </w:tabs>
        <w:spacing w:line="240" w:lineRule="auto"/>
        <w:ind w:left="1170" w:hanging="630"/>
        <w:jc w:val="thaiDistribute"/>
        <w:rPr>
          <w:rFonts w:ascii="Browallia New" w:hAnsi="Browallia New" w:cs="Browallia New"/>
          <w:b/>
          <w:bCs/>
          <w:sz w:val="28"/>
        </w:rPr>
      </w:pPr>
      <w:r w:rsidRPr="00495C58">
        <w:rPr>
          <w:rFonts w:ascii="Browallia New" w:hAnsi="Browallia New" w:cs="Browallia New"/>
          <w:b/>
          <w:bCs/>
          <w:sz w:val="28"/>
          <w:cs/>
        </w:rPr>
        <w:t>สัญญาสำคัญที่ทำกับกิจการอื่น</w:t>
      </w:r>
    </w:p>
    <w:p w14:paraId="649BCCA7" w14:textId="77777777" w:rsidR="0081197F" w:rsidRPr="00495C58" w:rsidRDefault="0081197F" w:rsidP="0081197F">
      <w:pPr>
        <w:pStyle w:val="ListParagraph"/>
        <w:tabs>
          <w:tab w:val="left" w:pos="993"/>
        </w:tabs>
        <w:spacing w:line="240" w:lineRule="auto"/>
        <w:ind w:left="1146"/>
        <w:jc w:val="thaiDistribute"/>
        <w:rPr>
          <w:rFonts w:ascii="Browallia New" w:hAnsi="Browallia New" w:cs="Browallia New"/>
          <w:b/>
          <w:bCs/>
          <w:sz w:val="28"/>
        </w:rPr>
      </w:pPr>
    </w:p>
    <w:p w14:paraId="7702B203" w14:textId="45E88821" w:rsidR="00C45351" w:rsidRPr="00495C58" w:rsidRDefault="00C45351" w:rsidP="002B563F">
      <w:pPr>
        <w:pStyle w:val="ListParagraph"/>
        <w:numPr>
          <w:ilvl w:val="0"/>
          <w:numId w:val="22"/>
        </w:numPr>
        <w:tabs>
          <w:tab w:val="left" w:pos="993"/>
        </w:tabs>
        <w:spacing w:after="0" w:line="240" w:lineRule="auto"/>
        <w:ind w:left="1530"/>
        <w:jc w:val="thaiDistribute"/>
        <w:rPr>
          <w:rFonts w:ascii="Browallia New" w:hAnsi="Browallia New" w:cs="Browallia New"/>
          <w:sz w:val="28"/>
        </w:rPr>
      </w:pPr>
      <w:r w:rsidRPr="00495C58">
        <w:rPr>
          <w:rFonts w:ascii="Browallia New" w:hAnsi="Browallia New" w:cs="Browallia New"/>
          <w:sz w:val="28"/>
          <w:cs/>
        </w:rPr>
        <w:t xml:space="preserve">บริษัทย่อยแห่งหนึ่งได้ทำสัญญาจำนวน </w:t>
      </w:r>
      <w:r w:rsidR="00336526" w:rsidRPr="00495C58">
        <w:rPr>
          <w:rFonts w:ascii="Browallia New" w:hAnsi="Browallia New" w:cs="Browallia New"/>
          <w:sz w:val="28"/>
        </w:rPr>
        <w:t>3</w:t>
      </w:r>
      <w:r w:rsidRPr="00495C58">
        <w:rPr>
          <w:rFonts w:ascii="Browallia New" w:hAnsi="Browallia New" w:cs="Browallia New"/>
          <w:sz w:val="28"/>
          <w:cs/>
        </w:rPr>
        <w:t xml:space="preserve"> สัญญา เพื่อใช้บริการช่องสัญญาณดาวเทียมและใช้บริการ      ส่งสัญญาณโทรทัศน์ผ่านดาวเทียม โดยมีกำหนดระยะเวลาระหว่างวันที่ </w:t>
      </w:r>
      <w:r w:rsidR="00336526" w:rsidRPr="00495C58">
        <w:rPr>
          <w:rFonts w:ascii="Browallia New" w:hAnsi="Browallia New" w:cs="Browallia New"/>
          <w:sz w:val="28"/>
        </w:rPr>
        <w:t>1</w:t>
      </w:r>
      <w:r w:rsidRPr="00495C58">
        <w:rPr>
          <w:rFonts w:ascii="Browallia New" w:hAnsi="Browallia New" w:cs="Browallia New"/>
          <w:sz w:val="28"/>
          <w:cs/>
        </w:rPr>
        <w:t xml:space="preserve"> ตุลาคม </w:t>
      </w:r>
      <w:r w:rsidR="00336526" w:rsidRPr="00495C58">
        <w:rPr>
          <w:rFonts w:ascii="Browallia New" w:hAnsi="Browallia New" w:cs="Browallia New"/>
          <w:sz w:val="28"/>
        </w:rPr>
        <w:t xml:space="preserve">2568 </w:t>
      </w:r>
      <w:r w:rsidRPr="00495C58">
        <w:rPr>
          <w:rFonts w:ascii="Browallia New" w:hAnsi="Browallia New" w:cs="Browallia New"/>
          <w:sz w:val="28"/>
          <w:cs/>
        </w:rPr>
        <w:t xml:space="preserve">ถึงวันที่           </w:t>
      </w:r>
      <w:r w:rsidR="00336526" w:rsidRPr="00495C58">
        <w:rPr>
          <w:rFonts w:ascii="Browallia New" w:hAnsi="Browallia New" w:cs="Browallia New"/>
          <w:sz w:val="28"/>
        </w:rPr>
        <w:t xml:space="preserve">30 </w:t>
      </w:r>
      <w:r w:rsidRPr="00495C58">
        <w:rPr>
          <w:rFonts w:ascii="Browallia New" w:hAnsi="Browallia New" w:cs="Browallia New"/>
          <w:sz w:val="28"/>
          <w:cs/>
        </w:rPr>
        <w:t xml:space="preserve">กันยายน </w:t>
      </w:r>
      <w:r w:rsidR="00336526" w:rsidRPr="00495C58">
        <w:rPr>
          <w:rFonts w:ascii="Browallia New" w:hAnsi="Browallia New" w:cs="Browallia New"/>
          <w:sz w:val="28"/>
        </w:rPr>
        <w:t xml:space="preserve">2569 </w:t>
      </w:r>
      <w:r w:rsidRPr="00495C58">
        <w:rPr>
          <w:rFonts w:ascii="Browallia New" w:hAnsi="Browallia New" w:cs="Browallia New"/>
          <w:sz w:val="28"/>
          <w:cs/>
        </w:rPr>
        <w:t>โดยบริษัทย่อยตกลงจ่ายค่าธรรมเนียมสำหรับการใช้บริการและจ่ายค่าใช้จ่ายต่างๆ ที่เกี่ยวกับการใช้บริการดังกล่าวตามที่ระบุในสัญญา ทั้งนี้ บริษัทย่อยต้องปฏิบัติตามเงื่อนไขต่าง ๆ ที่ระบุไว้ในสัญญา</w:t>
      </w:r>
    </w:p>
    <w:p w14:paraId="22AD21F5" w14:textId="3D741B1F" w:rsidR="00C369B9" w:rsidRPr="00495C58" w:rsidRDefault="00C369B9" w:rsidP="00691C1C">
      <w:pPr>
        <w:pStyle w:val="ListParagraph"/>
        <w:tabs>
          <w:tab w:val="left" w:pos="993"/>
        </w:tabs>
        <w:spacing w:after="0" w:line="240" w:lineRule="auto"/>
        <w:ind w:left="1368"/>
        <w:jc w:val="thaiDistribute"/>
        <w:rPr>
          <w:rFonts w:ascii="Browallia New" w:hAnsi="Browallia New" w:cs="Browallia New"/>
          <w:sz w:val="28"/>
        </w:rPr>
      </w:pPr>
    </w:p>
    <w:p w14:paraId="656D61DD" w14:textId="269AFEF0" w:rsidR="004B5148" w:rsidRPr="00495C58" w:rsidRDefault="00E05693" w:rsidP="002B563F">
      <w:pPr>
        <w:pStyle w:val="ListParagraph"/>
        <w:numPr>
          <w:ilvl w:val="0"/>
          <w:numId w:val="22"/>
        </w:numPr>
        <w:tabs>
          <w:tab w:val="left" w:pos="993"/>
        </w:tabs>
        <w:spacing w:after="0" w:line="240" w:lineRule="auto"/>
        <w:ind w:left="1530"/>
        <w:jc w:val="thaiDistribute"/>
        <w:rPr>
          <w:rFonts w:ascii="Browallia New" w:hAnsi="Browallia New" w:cs="Browallia New"/>
          <w:sz w:val="28"/>
        </w:rPr>
      </w:pPr>
      <w:r w:rsidRPr="00495C58">
        <w:rPr>
          <w:rFonts w:ascii="Browallia New" w:hAnsi="Browallia New" w:cs="Browallia New"/>
          <w:sz w:val="28"/>
          <w:cs/>
        </w:rPr>
        <w:t xml:space="preserve">บริษัทย่อยแห่งหนึ่งได้ทำสัญญาเช่าเวลาของสถานีวิทยุกระจายเสียงกับส่วนราชการ ซึ่งมีการขยายกำหนดระยะเวลาเพิ่ม </w:t>
      </w:r>
      <w:r w:rsidRPr="00495C58">
        <w:rPr>
          <w:rFonts w:ascii="Browallia New" w:hAnsi="Browallia New" w:cs="Browallia New"/>
          <w:sz w:val="28"/>
        </w:rPr>
        <w:t xml:space="preserve">2 </w:t>
      </w:r>
      <w:r w:rsidRPr="00495C58">
        <w:rPr>
          <w:rFonts w:ascii="Browallia New" w:hAnsi="Browallia New" w:cs="Browallia New"/>
          <w:sz w:val="28"/>
          <w:cs/>
        </w:rPr>
        <w:t xml:space="preserve">ปี ตั้งแต่วันที่ </w:t>
      </w:r>
      <w:r w:rsidRPr="00495C58">
        <w:rPr>
          <w:rFonts w:ascii="Browallia New" w:hAnsi="Browallia New" w:cs="Browallia New"/>
          <w:sz w:val="28"/>
        </w:rPr>
        <w:t xml:space="preserve">1 </w:t>
      </w:r>
      <w:r w:rsidRPr="00495C58">
        <w:rPr>
          <w:rFonts w:ascii="Browallia New" w:hAnsi="Browallia New" w:cs="Browallia New"/>
          <w:sz w:val="28"/>
          <w:cs/>
        </w:rPr>
        <w:t xml:space="preserve">มกราคม </w:t>
      </w:r>
      <w:r w:rsidRPr="00495C58">
        <w:rPr>
          <w:rFonts w:ascii="Browallia New" w:hAnsi="Browallia New" w:cs="Browallia New"/>
          <w:sz w:val="28"/>
        </w:rPr>
        <w:t>2569</w:t>
      </w:r>
      <w:r w:rsidRPr="00495C58">
        <w:rPr>
          <w:rFonts w:ascii="Browallia New" w:hAnsi="Browallia New" w:cs="Browallia New"/>
          <w:sz w:val="28"/>
          <w:cs/>
        </w:rPr>
        <w:t xml:space="preserve"> ถึงวันที่ </w:t>
      </w:r>
      <w:r w:rsidRPr="00495C58">
        <w:rPr>
          <w:rFonts w:ascii="Browallia New" w:hAnsi="Browallia New" w:cs="Browallia New"/>
          <w:sz w:val="28"/>
        </w:rPr>
        <w:t>31</w:t>
      </w:r>
      <w:r w:rsidRPr="00495C58">
        <w:rPr>
          <w:rFonts w:ascii="Browallia New" w:hAnsi="Browallia New" w:cs="Browallia New"/>
          <w:sz w:val="28"/>
          <w:cs/>
        </w:rPr>
        <w:t xml:space="preserve"> ธันวาคม </w:t>
      </w:r>
      <w:r w:rsidRPr="00495C58">
        <w:rPr>
          <w:rFonts w:ascii="Browallia New" w:hAnsi="Browallia New" w:cs="Browallia New"/>
          <w:sz w:val="28"/>
        </w:rPr>
        <w:t>2570</w:t>
      </w:r>
    </w:p>
    <w:p w14:paraId="442F275E" w14:textId="77777777" w:rsidR="00DC4D66" w:rsidRPr="00495C58" w:rsidRDefault="00DC4D66" w:rsidP="00DC4D66">
      <w:pPr>
        <w:pStyle w:val="ListParagraph"/>
        <w:tabs>
          <w:tab w:val="left" w:pos="993"/>
        </w:tabs>
        <w:spacing w:after="0" w:line="240" w:lineRule="auto"/>
        <w:ind w:left="1368"/>
        <w:jc w:val="thaiDistribute"/>
        <w:rPr>
          <w:rFonts w:ascii="Browallia New" w:hAnsi="Browallia New" w:cs="Browallia New"/>
          <w:sz w:val="28"/>
        </w:rPr>
      </w:pPr>
    </w:p>
    <w:p w14:paraId="4BA175B3" w14:textId="779C363F" w:rsidR="00685D86" w:rsidRPr="00495C58" w:rsidRDefault="00685D86" w:rsidP="002B563F">
      <w:pPr>
        <w:pStyle w:val="ListParagraph"/>
        <w:numPr>
          <w:ilvl w:val="0"/>
          <w:numId w:val="22"/>
        </w:numPr>
        <w:tabs>
          <w:tab w:val="left" w:pos="993"/>
        </w:tabs>
        <w:spacing w:after="0" w:line="240" w:lineRule="auto"/>
        <w:ind w:left="1530"/>
        <w:jc w:val="thaiDistribute"/>
        <w:rPr>
          <w:rFonts w:ascii="Browallia New" w:hAnsi="Browallia New" w:cs="Browallia New"/>
          <w:sz w:val="28"/>
        </w:rPr>
      </w:pPr>
      <w:r w:rsidRPr="00495C58">
        <w:rPr>
          <w:rFonts w:ascii="Browallia New" w:hAnsi="Browallia New" w:cs="Browallia New"/>
          <w:sz w:val="28"/>
          <w:cs/>
        </w:rPr>
        <w:lastRenderedPageBreak/>
        <w:t>บริษัทและบริษัทย่อยแห่งหนึ่งได้รับใบอนุญาตประกอบกิจการโทรคมนาคมจากคณะกรรมการกิจการกระจายเสียงกิจการโทรทัศน์และกิจการโทรคมนาคมแห่งชาติ (กสทช.) โดยมีภาระผูกพันที่จะต้องปฏิบัติ</w:t>
      </w:r>
      <w:r w:rsidRPr="00495C58">
        <w:rPr>
          <w:rFonts w:ascii="Browallia New" w:hAnsi="Browallia New" w:cs="Browallia New"/>
          <w:spacing w:val="-4"/>
          <w:sz w:val="28"/>
          <w:cs/>
        </w:rPr>
        <w:t>ตามข้อกำหนดต่าง ๆ ที่ระบุไว้ในใบอนุญาตและต้องชำระค่าธรรมเนียมใบอนุญาตรายปี และค่าธรรมเนียม</w:t>
      </w:r>
      <w:r w:rsidR="00B6227D" w:rsidRPr="00495C58">
        <w:rPr>
          <w:rFonts w:ascii="Browallia New" w:hAnsi="Browallia New" w:cs="Browallia New"/>
          <w:spacing w:val="-4"/>
          <w:sz w:val="28"/>
          <w:cs/>
        </w:rPr>
        <w:br/>
      </w:r>
      <w:r w:rsidRPr="00495C58">
        <w:rPr>
          <w:rFonts w:ascii="Browallia New" w:hAnsi="Browallia New" w:cs="Browallia New"/>
          <w:sz w:val="28"/>
          <w:cs/>
        </w:rPr>
        <w:t>ในการนำส่งเข้ากองทุนตามข้อกำหนดและเงื่อนไขที่ประกาศโดย กสทช.</w:t>
      </w:r>
    </w:p>
    <w:p w14:paraId="2FD5B156" w14:textId="77777777" w:rsidR="004B5148" w:rsidRPr="00495C58" w:rsidRDefault="004B5148" w:rsidP="004B5148">
      <w:pPr>
        <w:tabs>
          <w:tab w:val="left" w:pos="993"/>
        </w:tabs>
        <w:spacing w:line="240" w:lineRule="auto"/>
        <w:jc w:val="thaiDistribute"/>
        <w:rPr>
          <w:rFonts w:ascii="Browallia New" w:hAnsi="Browallia New" w:cs="Browallia New"/>
          <w:sz w:val="28"/>
        </w:rPr>
      </w:pPr>
    </w:p>
    <w:p w14:paraId="03AB75E3" w14:textId="2A5FAB98" w:rsidR="003C5FC7" w:rsidRPr="00495C58" w:rsidRDefault="007764C2" w:rsidP="002B563F">
      <w:pPr>
        <w:pStyle w:val="ListParagraph"/>
        <w:numPr>
          <w:ilvl w:val="0"/>
          <w:numId w:val="22"/>
        </w:numPr>
        <w:tabs>
          <w:tab w:val="left" w:pos="993"/>
        </w:tabs>
        <w:spacing w:after="0" w:line="240" w:lineRule="auto"/>
        <w:ind w:left="1530"/>
        <w:jc w:val="thaiDistribute"/>
        <w:rPr>
          <w:rFonts w:ascii="Browallia New" w:hAnsi="Browallia New" w:cs="Browallia New"/>
          <w:sz w:val="28"/>
        </w:rPr>
      </w:pPr>
      <w:r w:rsidRPr="00495C58">
        <w:rPr>
          <w:rFonts w:ascii="Browallia New" w:eastAsia="Arial Unicode MS" w:hAnsi="Browallia New" w:cs="Browallia New"/>
          <w:sz w:val="28"/>
          <w:cs/>
        </w:rPr>
        <w:t>บริษัทย่อยแห่งหนึ่งได้ทำสัญญาเช่าใช้บริการโครงข่ายโทรทัศน์ประเภทที่ใช้คลื่นความถี่ภาคพื้นดิน</w:t>
      </w:r>
      <w:r w:rsidRPr="00495C58">
        <w:rPr>
          <w:rFonts w:ascii="Browallia New" w:eastAsia="Arial Unicode MS" w:hAnsi="Browallia New" w:cs="Browallia New"/>
          <w:sz w:val="28"/>
        </w:rPr>
        <w:br/>
      </w:r>
      <w:r w:rsidRPr="00495C58">
        <w:rPr>
          <w:rFonts w:ascii="Browallia New" w:eastAsia="Arial Unicode MS" w:hAnsi="Browallia New" w:cs="Browallia New"/>
          <w:sz w:val="28"/>
          <w:cs/>
        </w:rPr>
        <w:t>ในระบบดิจิทัลกับองค์การกระจายเสียงและแพร่ภาพสาธารณะแห่งประเทศไทย (ส.ส.ท.) สำหรับดำเนินกิจการโทรทัศน์ระบบดิจิทัลระยะเวลา</w:t>
      </w:r>
      <w:r w:rsidR="00724EFB" w:rsidRPr="00495C58">
        <w:rPr>
          <w:rFonts w:ascii="Browallia New" w:eastAsia="Arial Unicode MS" w:hAnsi="Browallia New" w:cs="Browallia New"/>
          <w:sz w:val="28"/>
        </w:rPr>
        <w:t xml:space="preserve"> </w:t>
      </w:r>
      <w:r w:rsidR="0076192E" w:rsidRPr="00495C58">
        <w:rPr>
          <w:rFonts w:ascii="Browallia New" w:eastAsia="Arial Unicode MS" w:hAnsi="Browallia New" w:cs="Browallia New"/>
          <w:sz w:val="28"/>
        </w:rPr>
        <w:t>15</w:t>
      </w:r>
      <w:r w:rsidRPr="00495C58">
        <w:rPr>
          <w:rFonts w:ascii="Browallia New" w:eastAsia="Arial Unicode MS" w:hAnsi="Browallia New" w:cs="Browallia New"/>
          <w:sz w:val="28"/>
          <w:cs/>
        </w:rPr>
        <w:t xml:space="preserve"> ปี</w:t>
      </w:r>
      <w:r w:rsidR="00EC5E20" w:rsidRPr="00495C58">
        <w:rPr>
          <w:rFonts w:ascii="Browallia New" w:eastAsia="Arial Unicode MS" w:hAnsi="Browallia New" w:cs="Browallia New"/>
          <w:sz w:val="28"/>
          <w:cs/>
        </w:rPr>
        <w:t xml:space="preserve"> </w:t>
      </w:r>
      <w:r w:rsidR="00166C48" w:rsidRPr="00495C58">
        <w:rPr>
          <w:rFonts w:ascii="Browallia New" w:eastAsia="Arial Unicode MS" w:hAnsi="Browallia New" w:cs="Browallia New"/>
          <w:sz w:val="28"/>
          <w:cs/>
        </w:rPr>
        <w:t xml:space="preserve">ระหว่างวันที่ </w:t>
      </w:r>
      <w:r w:rsidR="0076192E" w:rsidRPr="00495C58">
        <w:rPr>
          <w:rFonts w:ascii="Browallia New" w:eastAsia="Arial Unicode MS" w:hAnsi="Browallia New" w:cs="Browallia New"/>
          <w:sz w:val="28"/>
        </w:rPr>
        <w:t>25</w:t>
      </w:r>
      <w:r w:rsidR="00166C48" w:rsidRPr="00495C58">
        <w:rPr>
          <w:rFonts w:ascii="Browallia New" w:eastAsia="Arial Unicode MS" w:hAnsi="Browallia New" w:cs="Browallia New"/>
          <w:sz w:val="28"/>
          <w:cs/>
        </w:rPr>
        <w:t xml:space="preserve"> เมษายน </w:t>
      </w:r>
      <w:r w:rsidR="0076192E" w:rsidRPr="00495C58">
        <w:rPr>
          <w:rFonts w:ascii="Browallia New" w:eastAsia="Arial Unicode MS" w:hAnsi="Browallia New" w:cs="Browallia New"/>
          <w:sz w:val="28"/>
        </w:rPr>
        <w:t>2557</w:t>
      </w:r>
      <w:r w:rsidR="00166C48" w:rsidRPr="00495C58">
        <w:rPr>
          <w:rFonts w:ascii="Browallia New" w:eastAsia="Arial Unicode MS" w:hAnsi="Browallia New" w:cs="Browallia New"/>
          <w:sz w:val="28"/>
          <w:cs/>
        </w:rPr>
        <w:t xml:space="preserve"> ถึงวันที่ </w:t>
      </w:r>
      <w:r w:rsidR="0076192E" w:rsidRPr="00495C58">
        <w:rPr>
          <w:rFonts w:ascii="Browallia New" w:eastAsia="Arial Unicode MS" w:hAnsi="Browallia New" w:cs="Browallia New"/>
          <w:sz w:val="28"/>
        </w:rPr>
        <w:t>24</w:t>
      </w:r>
      <w:r w:rsidR="00166C48" w:rsidRPr="00495C58">
        <w:rPr>
          <w:rFonts w:ascii="Browallia New" w:eastAsia="Arial Unicode MS" w:hAnsi="Browallia New" w:cs="Browallia New"/>
          <w:sz w:val="28"/>
          <w:cs/>
        </w:rPr>
        <w:t xml:space="preserve"> เมษายน </w:t>
      </w:r>
      <w:r w:rsidR="0076192E" w:rsidRPr="00495C58">
        <w:rPr>
          <w:rFonts w:ascii="Browallia New" w:eastAsia="Arial Unicode MS" w:hAnsi="Browallia New" w:cs="Browallia New"/>
          <w:sz w:val="28"/>
        </w:rPr>
        <w:t>2572</w:t>
      </w:r>
      <w:r w:rsidRPr="00495C58">
        <w:rPr>
          <w:rFonts w:ascii="Browallia New" w:eastAsia="Arial Unicode MS" w:hAnsi="Browallia New" w:cs="Browallia New"/>
          <w:sz w:val="28"/>
          <w:cs/>
        </w:rPr>
        <w:t xml:space="preserve"> โดยมีค่าธรรมเนียมสำหรับการใช้บริการตามที่ระบุไว้ในสัญญา และบริษัทย่อยได้วางหนังสือค้ำประกันจากสถาบันการเงินร้อยละ </w:t>
      </w:r>
      <w:r w:rsidR="0076192E" w:rsidRPr="00495C58">
        <w:rPr>
          <w:rFonts w:ascii="Browallia New" w:eastAsia="Arial Unicode MS" w:hAnsi="Browallia New" w:cs="Browallia New"/>
          <w:sz w:val="28"/>
        </w:rPr>
        <w:t>5</w:t>
      </w:r>
      <w:r w:rsidRPr="00495C58">
        <w:rPr>
          <w:rFonts w:ascii="Browallia New" w:eastAsia="Arial Unicode MS" w:hAnsi="Browallia New" w:cs="Browallia New"/>
          <w:sz w:val="28"/>
          <w:cs/>
        </w:rPr>
        <w:t xml:space="preserve"> ของมูลค่าตามสัญญา</w:t>
      </w:r>
    </w:p>
    <w:p w14:paraId="4945FB72" w14:textId="77777777" w:rsidR="0066263D" w:rsidRPr="00495C58" w:rsidRDefault="0066263D" w:rsidP="003C5FC7">
      <w:pPr>
        <w:tabs>
          <w:tab w:val="left" w:pos="993"/>
        </w:tabs>
        <w:spacing w:line="240" w:lineRule="auto"/>
        <w:jc w:val="thaiDistribute"/>
        <w:rPr>
          <w:rFonts w:ascii="Browallia New" w:hAnsi="Browallia New" w:cs="Browallia New"/>
          <w:sz w:val="16"/>
          <w:szCs w:val="16"/>
        </w:rPr>
      </w:pPr>
    </w:p>
    <w:p w14:paraId="13D82BA0" w14:textId="7AC2657F" w:rsidR="008E5834" w:rsidRPr="00495C58" w:rsidRDefault="00263B59" w:rsidP="00E2094B">
      <w:pPr>
        <w:pStyle w:val="ListParagraph"/>
        <w:numPr>
          <w:ilvl w:val="0"/>
          <w:numId w:val="47"/>
        </w:numPr>
        <w:tabs>
          <w:tab w:val="left" w:pos="360"/>
          <w:tab w:val="left" w:pos="1170"/>
          <w:tab w:val="left" w:pos="1440"/>
        </w:tabs>
        <w:spacing w:line="240" w:lineRule="auto"/>
        <w:ind w:left="1170" w:hanging="630"/>
        <w:jc w:val="thaiDistribute"/>
        <w:rPr>
          <w:rFonts w:ascii="Browallia New" w:hAnsi="Browallia New" w:cs="Browallia New"/>
          <w:b/>
          <w:bCs/>
          <w:color w:val="7030A0"/>
          <w:sz w:val="28"/>
        </w:rPr>
      </w:pPr>
      <w:r w:rsidRPr="00495C58">
        <w:rPr>
          <w:rFonts w:ascii="Browallia New" w:hAnsi="Browallia New" w:cs="Browallia New"/>
          <w:b/>
          <w:bCs/>
          <w:sz w:val="28"/>
          <w:cs/>
        </w:rPr>
        <w:t>หนี้สินที่อาจเกิดขึ้น</w:t>
      </w:r>
    </w:p>
    <w:p w14:paraId="0B609F7F" w14:textId="77777777" w:rsidR="0063365D" w:rsidRPr="00495C58" w:rsidRDefault="0063365D" w:rsidP="00677234">
      <w:pPr>
        <w:pStyle w:val="ListParagraph"/>
        <w:tabs>
          <w:tab w:val="left" w:pos="993"/>
        </w:tabs>
        <w:spacing w:after="0" w:line="240" w:lineRule="auto"/>
        <w:ind w:left="1502"/>
        <w:jc w:val="thaiDistribute"/>
        <w:rPr>
          <w:rFonts w:ascii="Browallia New" w:hAnsi="Browallia New" w:cs="Browallia New"/>
          <w:b/>
          <w:bCs/>
          <w:color w:val="7030A0"/>
          <w:sz w:val="28"/>
        </w:rPr>
      </w:pPr>
    </w:p>
    <w:p w14:paraId="5D04725B" w14:textId="274188B4" w:rsidR="007B65C0" w:rsidRPr="00495C58" w:rsidRDefault="0063365D" w:rsidP="00E2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Browallia New" w:hAnsi="Browallia New" w:cs="Browallia New"/>
          <w:sz w:val="28"/>
          <w:szCs w:val="28"/>
        </w:rPr>
      </w:pPr>
      <w:r w:rsidRPr="00495C58">
        <w:rPr>
          <w:rFonts w:ascii="Browallia New" w:hAnsi="Browallia New" w:cs="Browallia New"/>
          <w:sz w:val="28"/>
          <w:szCs w:val="28"/>
          <w:cs/>
        </w:rPr>
        <w:t xml:space="preserve">ณ วันที่ </w:t>
      </w:r>
      <w:r w:rsidR="009A2E07" w:rsidRPr="00495C58">
        <w:rPr>
          <w:rFonts w:ascii="Browallia New" w:eastAsia="SimSun" w:hAnsi="Browallia New" w:cs="Browallia New"/>
          <w:sz w:val="28"/>
          <w:szCs w:val="28"/>
          <w:lang w:val="en-GB"/>
        </w:rPr>
        <w:t>30</w:t>
      </w:r>
      <w:r w:rsidR="009A2E07" w:rsidRPr="00495C58">
        <w:rPr>
          <w:rFonts w:ascii="Browallia New" w:eastAsia="SimSun" w:hAnsi="Browallia New" w:cs="Browallia New"/>
          <w:sz w:val="28"/>
          <w:szCs w:val="28"/>
          <w:cs/>
          <w:lang w:val="en-GB"/>
        </w:rPr>
        <w:t xml:space="preserve"> มิถุนายน</w:t>
      </w:r>
      <w:r w:rsidR="009A2E07" w:rsidRPr="00495C58">
        <w:rPr>
          <w:rFonts w:ascii="Browallia New" w:eastAsia="SimSun" w:hAnsi="Browallia New" w:cs="Browallia New"/>
          <w:sz w:val="28"/>
          <w:szCs w:val="28"/>
          <w:lang w:val="en-GB"/>
        </w:rPr>
        <w:t xml:space="preserve"> </w:t>
      </w:r>
      <w:r w:rsidRPr="00495C58">
        <w:rPr>
          <w:rFonts w:ascii="Browallia New" w:eastAsia="SimSun" w:hAnsi="Browallia New" w:cs="Browallia New"/>
          <w:sz w:val="28"/>
          <w:szCs w:val="28"/>
        </w:rPr>
        <w:t>256</w:t>
      </w:r>
      <w:r w:rsidR="0052600F" w:rsidRPr="00495C58">
        <w:rPr>
          <w:rFonts w:ascii="Browallia New" w:eastAsia="SimSun" w:hAnsi="Browallia New" w:cs="Browallia New"/>
          <w:sz w:val="28"/>
          <w:szCs w:val="28"/>
        </w:rPr>
        <w:t>9</w:t>
      </w:r>
      <w:r w:rsidRPr="00495C58">
        <w:rPr>
          <w:rFonts w:ascii="Browallia New" w:hAnsi="Browallia New" w:cs="Browallia New"/>
          <w:sz w:val="28"/>
          <w:szCs w:val="28"/>
          <w:cs/>
        </w:rPr>
        <w:t xml:space="preserve"> และ</w:t>
      </w:r>
      <w:r w:rsidR="00EE6466" w:rsidRPr="00495C58">
        <w:rPr>
          <w:rFonts w:ascii="Browallia New" w:hAnsi="Browallia New" w:cs="Browallia New"/>
          <w:sz w:val="28"/>
          <w:szCs w:val="28"/>
        </w:rPr>
        <w:t xml:space="preserve"> </w:t>
      </w:r>
      <w:r w:rsidR="00FE2932" w:rsidRPr="00495C58">
        <w:rPr>
          <w:rFonts w:ascii="Browallia New" w:hAnsi="Browallia New" w:cs="Browallia New"/>
          <w:sz w:val="28"/>
          <w:szCs w:val="28"/>
        </w:rPr>
        <w:t>31</w:t>
      </w:r>
      <w:r w:rsidRPr="00495C58">
        <w:rPr>
          <w:rFonts w:ascii="Browallia New" w:hAnsi="Browallia New" w:cs="Browallia New"/>
          <w:sz w:val="28"/>
          <w:szCs w:val="28"/>
          <w:cs/>
        </w:rPr>
        <w:t xml:space="preserve"> ธันวาคม </w:t>
      </w:r>
      <w:r w:rsidR="00FE2932" w:rsidRPr="00495C58">
        <w:rPr>
          <w:rFonts w:ascii="Browallia New" w:hAnsi="Browallia New" w:cs="Browallia New"/>
          <w:sz w:val="28"/>
          <w:szCs w:val="28"/>
        </w:rPr>
        <w:t>256</w:t>
      </w:r>
      <w:r w:rsidR="0052600F" w:rsidRPr="00495C58">
        <w:rPr>
          <w:rFonts w:ascii="Browallia New" w:hAnsi="Browallia New" w:cs="Browallia New"/>
          <w:sz w:val="28"/>
          <w:szCs w:val="28"/>
        </w:rPr>
        <w:t>8</w:t>
      </w:r>
      <w:r w:rsidRPr="00495C58">
        <w:rPr>
          <w:rFonts w:ascii="Browallia New" w:hAnsi="Browallia New" w:cs="Browallia New"/>
          <w:sz w:val="28"/>
          <w:szCs w:val="28"/>
          <w:cs/>
        </w:rPr>
        <w:t xml:space="preserve"> กลุ่มบริษัทมีภาระผูกพันกับธนาคารพาณิชย์ในเรื่องต่าง</w:t>
      </w:r>
      <w:r w:rsidR="00393D7C" w:rsidRPr="00495C58">
        <w:rPr>
          <w:rFonts w:ascii="Browallia New" w:hAnsi="Browallia New" w:cs="Browallia New"/>
          <w:sz w:val="28"/>
          <w:szCs w:val="28"/>
          <w:cs/>
        </w:rPr>
        <w:t xml:space="preserve"> </w:t>
      </w:r>
      <w:r w:rsidRPr="00495C58">
        <w:rPr>
          <w:rFonts w:ascii="Browallia New" w:hAnsi="Browallia New" w:cs="Browallia New"/>
          <w:sz w:val="28"/>
          <w:szCs w:val="28"/>
          <w:cs/>
        </w:rPr>
        <w:t>ๆ ดังนี้</w:t>
      </w:r>
    </w:p>
    <w:p w14:paraId="7D1029D5" w14:textId="77777777" w:rsidR="0056009E" w:rsidRPr="00495C58" w:rsidRDefault="0056009E"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p>
    <w:tbl>
      <w:tblPr>
        <w:tblW w:w="8425" w:type="dxa"/>
        <w:tblInd w:w="990" w:type="dxa"/>
        <w:tblLayout w:type="fixed"/>
        <w:tblLook w:val="0000" w:firstRow="0" w:lastRow="0" w:firstColumn="0" w:lastColumn="0" w:noHBand="0" w:noVBand="0"/>
      </w:tblPr>
      <w:tblGrid>
        <w:gridCol w:w="5012"/>
        <w:gridCol w:w="1587"/>
        <w:gridCol w:w="239"/>
        <w:gridCol w:w="1587"/>
      </w:tblGrid>
      <w:tr w:rsidR="008B0B0F" w:rsidRPr="00495C58" w14:paraId="246B9648" w14:textId="77777777" w:rsidTr="00E2094B">
        <w:trPr>
          <w:cantSplit/>
          <w:tblHeader/>
        </w:trPr>
        <w:tc>
          <w:tcPr>
            <w:tcW w:w="5012" w:type="dxa"/>
          </w:tcPr>
          <w:p w14:paraId="2C757712" w14:textId="77777777" w:rsidR="0056009E" w:rsidRPr="00495C58"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413" w:type="dxa"/>
            <w:gridSpan w:val="3"/>
          </w:tcPr>
          <w:p w14:paraId="3165AB5B" w14:textId="5A7D321D" w:rsidR="0056009E" w:rsidRPr="00495C58"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495C58">
              <w:rPr>
                <w:rFonts w:ascii="Browallia New" w:hAnsi="Browallia New" w:cs="Browallia New"/>
                <w:snapToGrid w:val="0"/>
                <w:sz w:val="28"/>
                <w:szCs w:val="28"/>
                <w:lang w:eastAsia="th-TH"/>
              </w:rPr>
              <w:t>(</w:t>
            </w:r>
            <w:proofErr w:type="gramStart"/>
            <w:r w:rsidRPr="00495C58">
              <w:rPr>
                <w:rFonts w:ascii="Browallia New" w:hAnsi="Browallia New" w:cs="Browallia New"/>
                <w:snapToGrid w:val="0"/>
                <w:sz w:val="28"/>
                <w:szCs w:val="28"/>
                <w:cs/>
                <w:lang w:eastAsia="th-TH"/>
              </w:rPr>
              <w:t>หน่วย</w:t>
            </w:r>
            <w:r w:rsidRPr="00495C58">
              <w:rPr>
                <w:rFonts w:ascii="Browallia New" w:hAnsi="Browallia New" w:cs="Browallia New"/>
                <w:snapToGrid w:val="0"/>
                <w:sz w:val="28"/>
                <w:szCs w:val="28"/>
                <w:lang w:eastAsia="th-TH"/>
              </w:rPr>
              <w:t xml:space="preserve"> :</w:t>
            </w:r>
            <w:proofErr w:type="gramEnd"/>
            <w:r w:rsidRPr="00495C58">
              <w:rPr>
                <w:rFonts w:ascii="Browallia New" w:hAnsi="Browallia New" w:cs="Browallia New"/>
                <w:snapToGrid w:val="0"/>
                <w:sz w:val="28"/>
                <w:szCs w:val="28"/>
                <w:lang w:eastAsia="th-TH"/>
              </w:rPr>
              <w:t xml:space="preserve"> </w:t>
            </w:r>
            <w:r w:rsidR="002C7D75" w:rsidRPr="00495C58">
              <w:rPr>
                <w:rFonts w:ascii="Browallia New" w:hAnsi="Browallia New" w:cs="Browallia New" w:hint="cs"/>
                <w:snapToGrid w:val="0"/>
                <w:sz w:val="28"/>
                <w:szCs w:val="28"/>
                <w:cs/>
                <w:lang w:eastAsia="th-TH"/>
              </w:rPr>
              <w:t>พัน</w:t>
            </w:r>
            <w:r w:rsidRPr="00495C58">
              <w:rPr>
                <w:rFonts w:ascii="Browallia New" w:hAnsi="Browallia New" w:cs="Browallia New"/>
                <w:snapToGrid w:val="0"/>
                <w:sz w:val="28"/>
                <w:szCs w:val="28"/>
                <w:cs/>
                <w:lang w:eastAsia="th-TH"/>
              </w:rPr>
              <w:t>บาท)</w:t>
            </w:r>
          </w:p>
        </w:tc>
      </w:tr>
      <w:tr w:rsidR="008B0B0F" w:rsidRPr="00495C58" w14:paraId="41D696F4" w14:textId="77777777" w:rsidTr="00E2094B">
        <w:trPr>
          <w:cantSplit/>
          <w:tblHeader/>
        </w:trPr>
        <w:tc>
          <w:tcPr>
            <w:tcW w:w="5012" w:type="dxa"/>
          </w:tcPr>
          <w:p w14:paraId="4E7101ED" w14:textId="77777777" w:rsidR="00335C50" w:rsidRPr="00495C58"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413" w:type="dxa"/>
            <w:gridSpan w:val="3"/>
            <w:tcBorders>
              <w:bottom w:val="single" w:sz="4" w:space="0" w:color="auto"/>
            </w:tcBorders>
          </w:tcPr>
          <w:p w14:paraId="6063BCA9" w14:textId="7B58F22C" w:rsidR="00335C50" w:rsidRPr="00495C58"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495C58">
              <w:rPr>
                <w:rFonts w:ascii="Browallia New" w:hAnsi="Browallia New" w:cs="Browallia New"/>
                <w:sz w:val="28"/>
                <w:szCs w:val="28"/>
                <w:cs/>
              </w:rPr>
              <w:t>ข้อมูลทางการเงินรวม</w:t>
            </w:r>
          </w:p>
        </w:tc>
      </w:tr>
      <w:tr w:rsidR="008B0B0F" w:rsidRPr="00495C58" w14:paraId="41EF3F34" w14:textId="77777777" w:rsidTr="00E2094B">
        <w:trPr>
          <w:cantSplit/>
          <w:tblHeader/>
        </w:trPr>
        <w:tc>
          <w:tcPr>
            <w:tcW w:w="5012" w:type="dxa"/>
          </w:tcPr>
          <w:p w14:paraId="6069D61F" w14:textId="77777777" w:rsidR="00335C50" w:rsidRPr="00495C58" w:rsidRDefault="00335C50" w:rsidP="006E5A3C">
            <w:pPr>
              <w:pStyle w:val="a0"/>
              <w:tabs>
                <w:tab w:val="clear" w:pos="360"/>
                <w:tab w:val="clear" w:pos="720"/>
                <w:tab w:val="clear" w:pos="1080"/>
                <w:tab w:val="left" w:pos="540"/>
              </w:tabs>
              <w:rPr>
                <w:rFonts w:ascii="Browallia New" w:hAnsi="Browallia New" w:cs="Browallia New"/>
                <w:lang w:val="en-US"/>
              </w:rPr>
            </w:pPr>
          </w:p>
        </w:tc>
        <w:tc>
          <w:tcPr>
            <w:tcW w:w="1587" w:type="dxa"/>
            <w:tcBorders>
              <w:top w:val="single" w:sz="4" w:space="0" w:color="auto"/>
              <w:bottom w:val="single" w:sz="4" w:space="0" w:color="auto"/>
            </w:tcBorders>
            <w:vAlign w:val="bottom"/>
          </w:tcPr>
          <w:p w14:paraId="5748480A" w14:textId="4C20D916" w:rsidR="00335C50" w:rsidRPr="00495C58" w:rsidRDefault="009A2E07" w:rsidP="006E5A3C">
            <w:pPr>
              <w:tabs>
                <w:tab w:val="clear" w:pos="907"/>
              </w:tabs>
              <w:spacing w:line="240" w:lineRule="auto"/>
              <w:ind w:left="-108" w:right="-108"/>
              <w:jc w:val="center"/>
              <w:rPr>
                <w:rFonts w:ascii="Browallia New" w:hAnsi="Browallia New" w:cs="Browallia New"/>
                <w:sz w:val="28"/>
                <w:szCs w:val="28"/>
                <w:cs/>
              </w:rPr>
            </w:pPr>
            <w:r w:rsidRPr="00495C58">
              <w:rPr>
                <w:rFonts w:ascii="Browallia New" w:eastAsia="SimSun" w:hAnsi="Browallia New" w:cs="Browallia New"/>
                <w:sz w:val="28"/>
                <w:szCs w:val="28"/>
                <w:lang w:val="en-GB"/>
              </w:rPr>
              <w:t>30</w:t>
            </w:r>
            <w:r w:rsidRPr="00495C58">
              <w:rPr>
                <w:rFonts w:ascii="Browallia New" w:eastAsia="SimSun" w:hAnsi="Browallia New" w:cs="Browallia New"/>
                <w:sz w:val="28"/>
                <w:szCs w:val="28"/>
                <w:cs/>
                <w:lang w:val="en-GB"/>
              </w:rPr>
              <w:t xml:space="preserve"> มิถุนายน</w:t>
            </w:r>
            <w:r w:rsidRPr="00495C58">
              <w:rPr>
                <w:rFonts w:ascii="Browallia New" w:eastAsia="SimSun" w:hAnsi="Browallia New" w:cs="Browallia New"/>
                <w:sz w:val="28"/>
                <w:szCs w:val="28"/>
                <w:lang w:val="en-GB"/>
              </w:rPr>
              <w:t xml:space="preserve"> </w:t>
            </w:r>
            <w:r w:rsidR="00C4727D" w:rsidRPr="00495C58">
              <w:rPr>
                <w:rFonts w:ascii="Browallia New" w:eastAsia="SimSun" w:hAnsi="Browallia New" w:cs="Browallia New"/>
                <w:sz w:val="28"/>
                <w:szCs w:val="28"/>
              </w:rPr>
              <w:t>256</w:t>
            </w:r>
            <w:r w:rsidR="0052600F" w:rsidRPr="00495C58">
              <w:rPr>
                <w:rFonts w:ascii="Browallia New" w:eastAsia="SimSun" w:hAnsi="Browallia New" w:cs="Browallia New"/>
                <w:sz w:val="28"/>
                <w:szCs w:val="28"/>
              </w:rPr>
              <w:t>9</w:t>
            </w:r>
          </w:p>
        </w:tc>
        <w:tc>
          <w:tcPr>
            <w:tcW w:w="239" w:type="dxa"/>
            <w:tcBorders>
              <w:top w:val="single" w:sz="4" w:space="0" w:color="auto"/>
            </w:tcBorders>
            <w:vAlign w:val="bottom"/>
          </w:tcPr>
          <w:p w14:paraId="0B008D3D" w14:textId="77777777" w:rsidR="00335C50" w:rsidRPr="00495C58" w:rsidRDefault="00335C50" w:rsidP="006E5A3C">
            <w:pPr>
              <w:tabs>
                <w:tab w:val="clear" w:pos="907"/>
              </w:tabs>
              <w:spacing w:line="240" w:lineRule="auto"/>
              <w:ind w:left="-108" w:right="-108"/>
              <w:jc w:val="center"/>
              <w:rPr>
                <w:rFonts w:ascii="Browallia New" w:hAnsi="Browallia New" w:cs="Browallia New"/>
                <w:sz w:val="28"/>
                <w:szCs w:val="28"/>
                <w:cs/>
              </w:rPr>
            </w:pPr>
          </w:p>
        </w:tc>
        <w:tc>
          <w:tcPr>
            <w:tcW w:w="1587" w:type="dxa"/>
            <w:tcBorders>
              <w:top w:val="single" w:sz="4" w:space="0" w:color="auto"/>
              <w:bottom w:val="single" w:sz="4" w:space="0" w:color="auto"/>
            </w:tcBorders>
            <w:vAlign w:val="bottom"/>
          </w:tcPr>
          <w:p w14:paraId="2F371C53" w14:textId="276FBE5C" w:rsidR="00335C50" w:rsidRPr="00495C58" w:rsidRDefault="00335C50" w:rsidP="006E5A3C">
            <w:pPr>
              <w:tabs>
                <w:tab w:val="clear" w:pos="907"/>
              </w:tabs>
              <w:spacing w:line="240" w:lineRule="auto"/>
              <w:ind w:left="-108" w:right="-108"/>
              <w:jc w:val="center"/>
              <w:rPr>
                <w:rFonts w:ascii="Browallia New" w:hAnsi="Browallia New" w:cs="Browallia New"/>
                <w:sz w:val="28"/>
                <w:szCs w:val="28"/>
                <w:cs/>
              </w:rPr>
            </w:pPr>
            <w:r w:rsidRPr="00495C58">
              <w:rPr>
                <w:rFonts w:ascii="Browallia New" w:hAnsi="Browallia New" w:cs="Browallia New"/>
                <w:sz w:val="28"/>
                <w:szCs w:val="28"/>
                <w:lang w:val="en-GB"/>
              </w:rPr>
              <w:t>31</w:t>
            </w:r>
            <w:r w:rsidRPr="00495C58">
              <w:rPr>
                <w:rFonts w:ascii="Browallia New" w:hAnsi="Browallia New" w:cs="Browallia New"/>
                <w:sz w:val="28"/>
                <w:szCs w:val="28"/>
                <w:cs/>
              </w:rPr>
              <w:t xml:space="preserve"> ธันวาคม </w:t>
            </w:r>
            <w:r w:rsidRPr="00495C58">
              <w:rPr>
                <w:rFonts w:ascii="Browallia New" w:hAnsi="Browallia New" w:cs="Browallia New"/>
                <w:sz w:val="28"/>
                <w:szCs w:val="28"/>
                <w:lang w:val="en-GB"/>
              </w:rPr>
              <w:t>256</w:t>
            </w:r>
            <w:r w:rsidR="0052600F" w:rsidRPr="00495C58">
              <w:rPr>
                <w:rFonts w:ascii="Browallia New" w:hAnsi="Browallia New" w:cs="Browallia New"/>
                <w:sz w:val="28"/>
                <w:szCs w:val="28"/>
                <w:lang w:val="en-GB"/>
              </w:rPr>
              <w:t>8</w:t>
            </w:r>
          </w:p>
        </w:tc>
      </w:tr>
      <w:tr w:rsidR="008B0B0F" w:rsidRPr="00495C58" w14:paraId="440DD6A4" w14:textId="77777777" w:rsidTr="00E2094B">
        <w:trPr>
          <w:cantSplit/>
        </w:trPr>
        <w:tc>
          <w:tcPr>
            <w:tcW w:w="5012" w:type="dxa"/>
            <w:vAlign w:val="bottom"/>
          </w:tcPr>
          <w:p w14:paraId="12588077" w14:textId="77777777" w:rsidR="00335C50" w:rsidRPr="00495C58"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587" w:type="dxa"/>
            <w:vAlign w:val="bottom"/>
          </w:tcPr>
          <w:p w14:paraId="68450F26" w14:textId="77777777" w:rsidR="00335C50" w:rsidRPr="00495C58"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9" w:type="dxa"/>
          </w:tcPr>
          <w:p w14:paraId="3C630E4E" w14:textId="77777777" w:rsidR="00335C50" w:rsidRPr="00495C58"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587" w:type="dxa"/>
            <w:vAlign w:val="bottom"/>
          </w:tcPr>
          <w:p w14:paraId="3F289696" w14:textId="77777777" w:rsidR="00335C50" w:rsidRPr="00495C58"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973D74" w:rsidRPr="00495C58" w14:paraId="647C86C1" w14:textId="77777777" w:rsidTr="00E2094B">
        <w:trPr>
          <w:cantSplit/>
          <w:trHeight w:val="135"/>
        </w:trPr>
        <w:tc>
          <w:tcPr>
            <w:tcW w:w="5012" w:type="dxa"/>
            <w:vAlign w:val="bottom"/>
          </w:tcPr>
          <w:p w14:paraId="6A1B9DA6" w14:textId="6D2E19D6" w:rsidR="00973D74" w:rsidRPr="00495C58" w:rsidRDefault="00973D74" w:rsidP="00973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495C58">
              <w:rPr>
                <w:rFonts w:ascii="Browallia New" w:hAnsi="Browallia New" w:cs="Browallia New"/>
                <w:sz w:val="28"/>
                <w:szCs w:val="28"/>
                <w:cs/>
              </w:rPr>
              <w:t>การประกันผลงานและการปฏิบัติงานตามสัญญา</w:t>
            </w:r>
          </w:p>
        </w:tc>
        <w:tc>
          <w:tcPr>
            <w:tcW w:w="1587" w:type="dxa"/>
          </w:tcPr>
          <w:p w14:paraId="407BD653" w14:textId="0991AB68" w:rsidR="00973D74" w:rsidRPr="00495C58" w:rsidRDefault="004E02CB" w:rsidP="00973D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495C58">
              <w:rPr>
                <w:rFonts w:ascii="Browallia New" w:hAnsi="Browallia New" w:cs="Browallia New"/>
                <w:sz w:val="28"/>
                <w:szCs w:val="28"/>
              </w:rPr>
              <w:t>1</w:t>
            </w:r>
            <w:r w:rsidR="00FC76B4" w:rsidRPr="00495C58">
              <w:rPr>
                <w:rFonts w:ascii="Browallia New" w:hAnsi="Browallia New" w:cs="Browallia New"/>
                <w:sz w:val="28"/>
                <w:szCs w:val="28"/>
              </w:rPr>
              <w:t>7</w:t>
            </w:r>
            <w:r w:rsidR="00DE072E" w:rsidRPr="00495C58">
              <w:rPr>
                <w:rFonts w:ascii="Browallia New" w:hAnsi="Browallia New" w:cs="Browallia New"/>
                <w:sz w:val="28"/>
                <w:szCs w:val="28"/>
              </w:rPr>
              <w:t>,</w:t>
            </w:r>
            <w:r w:rsidR="00FC76B4" w:rsidRPr="00495C58">
              <w:rPr>
                <w:rFonts w:ascii="Browallia New" w:hAnsi="Browallia New" w:cs="Browallia New"/>
                <w:sz w:val="28"/>
                <w:szCs w:val="28"/>
              </w:rPr>
              <w:t>9</w:t>
            </w:r>
            <w:r w:rsidR="00DE072E" w:rsidRPr="00495C58">
              <w:rPr>
                <w:rFonts w:ascii="Browallia New" w:hAnsi="Browallia New" w:cs="Browallia New"/>
                <w:sz w:val="28"/>
                <w:szCs w:val="28"/>
              </w:rPr>
              <w:t>86</w:t>
            </w:r>
          </w:p>
        </w:tc>
        <w:tc>
          <w:tcPr>
            <w:tcW w:w="239" w:type="dxa"/>
          </w:tcPr>
          <w:p w14:paraId="69DA1301" w14:textId="77777777" w:rsidR="00973D74" w:rsidRPr="00495C58" w:rsidRDefault="00973D74" w:rsidP="00973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587" w:type="dxa"/>
          </w:tcPr>
          <w:p w14:paraId="6E17F9EF" w14:textId="4EE4F46C" w:rsidR="00973D74" w:rsidRPr="00495C58" w:rsidRDefault="00BD112C" w:rsidP="00BD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495C58">
              <w:rPr>
                <w:rFonts w:ascii="Browallia New" w:hAnsi="Browallia New" w:cs="Browallia New"/>
                <w:sz w:val="28"/>
                <w:szCs w:val="28"/>
              </w:rPr>
              <w:t xml:space="preserve">               20</w:t>
            </w:r>
            <w:r w:rsidR="001F7DC4" w:rsidRPr="00495C58">
              <w:rPr>
                <w:rFonts w:ascii="Browallia New" w:hAnsi="Browallia New" w:cs="Browallia New"/>
                <w:sz w:val="28"/>
                <w:szCs w:val="28"/>
              </w:rPr>
              <w:t>,</w:t>
            </w:r>
            <w:r w:rsidRPr="00495C58">
              <w:rPr>
                <w:rFonts w:ascii="Browallia New" w:hAnsi="Browallia New" w:cs="Browallia New"/>
                <w:sz w:val="28"/>
                <w:szCs w:val="28"/>
              </w:rPr>
              <w:t>4</w:t>
            </w:r>
            <w:r w:rsidR="001F7DC4" w:rsidRPr="00495C58">
              <w:rPr>
                <w:rFonts w:ascii="Browallia New" w:hAnsi="Browallia New" w:cs="Browallia New"/>
                <w:sz w:val="28"/>
                <w:szCs w:val="28"/>
              </w:rPr>
              <w:t>07</w:t>
            </w:r>
            <w:r w:rsidRPr="00495C58">
              <w:rPr>
                <w:rFonts w:ascii="Browallia New" w:hAnsi="Browallia New" w:cs="Browallia New"/>
                <w:sz w:val="28"/>
                <w:szCs w:val="28"/>
              </w:rPr>
              <w:t xml:space="preserve"> </w:t>
            </w:r>
          </w:p>
        </w:tc>
      </w:tr>
      <w:tr w:rsidR="00124905" w:rsidRPr="00495C58" w14:paraId="6B6EB495" w14:textId="77777777" w:rsidTr="00E2094B">
        <w:trPr>
          <w:cantSplit/>
          <w:trHeight w:val="135"/>
        </w:trPr>
        <w:tc>
          <w:tcPr>
            <w:tcW w:w="5012" w:type="dxa"/>
            <w:vAlign w:val="bottom"/>
          </w:tcPr>
          <w:p w14:paraId="5C2ECFEB" w14:textId="77777777" w:rsidR="00124905" w:rsidRPr="00495C58" w:rsidRDefault="00124905" w:rsidP="00973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587" w:type="dxa"/>
          </w:tcPr>
          <w:p w14:paraId="0AEB5D51" w14:textId="77777777" w:rsidR="00124905" w:rsidRPr="00495C58" w:rsidRDefault="00124905" w:rsidP="00973D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p>
        </w:tc>
        <w:tc>
          <w:tcPr>
            <w:tcW w:w="239" w:type="dxa"/>
          </w:tcPr>
          <w:p w14:paraId="026791F8" w14:textId="77777777" w:rsidR="00124905" w:rsidRPr="00495C58" w:rsidRDefault="00124905" w:rsidP="00973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587" w:type="dxa"/>
          </w:tcPr>
          <w:p w14:paraId="5A578AA5" w14:textId="77777777" w:rsidR="00124905" w:rsidRPr="00495C58" w:rsidRDefault="00124905" w:rsidP="00BD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p>
        </w:tc>
      </w:tr>
    </w:tbl>
    <w:p w14:paraId="21880101" w14:textId="77777777" w:rsidR="008F74CF" w:rsidRPr="00495C58" w:rsidRDefault="008F74CF" w:rsidP="008F7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b/>
          <w:bCs/>
          <w:color w:val="000000" w:themeColor="text1"/>
          <w:sz w:val="28"/>
          <w:szCs w:val="28"/>
          <w:lang w:val="de-DE"/>
        </w:rPr>
      </w:pPr>
    </w:p>
    <w:p w14:paraId="21B766F1" w14:textId="596F6524" w:rsidR="00AE1601" w:rsidRPr="00495C58" w:rsidRDefault="00622D57"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de-DE"/>
        </w:rPr>
      </w:pPr>
      <w:r w:rsidRPr="00495C58">
        <w:rPr>
          <w:rFonts w:ascii="Browallia New" w:hAnsi="Browallia New" w:cs="Browallia New"/>
          <w:b/>
          <w:bCs/>
          <w:color w:val="000000" w:themeColor="text1"/>
          <w:sz w:val="28"/>
          <w:szCs w:val="28"/>
          <w:cs/>
          <w:lang w:val="de-DE"/>
        </w:rPr>
        <w:t>ข้อพิพาททางกฎหมายที่สำคัญ</w:t>
      </w:r>
    </w:p>
    <w:p w14:paraId="1B3D10B1" w14:textId="77777777" w:rsidR="00622D57" w:rsidRPr="00495C58" w:rsidRDefault="00622D57" w:rsidP="0062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de-DE"/>
        </w:rPr>
      </w:pPr>
    </w:p>
    <w:p w14:paraId="631AEFD3" w14:textId="57EA95AE" w:rsidR="004A41DF" w:rsidRPr="00495C58" w:rsidRDefault="004A41DF" w:rsidP="004A41DF">
      <w:pPr>
        <w:pStyle w:val="ListParagraph"/>
        <w:tabs>
          <w:tab w:val="left" w:pos="426"/>
        </w:tabs>
        <w:spacing w:line="240" w:lineRule="auto"/>
        <w:ind w:left="426"/>
        <w:jc w:val="thaiDistribute"/>
        <w:rPr>
          <w:rFonts w:ascii="Browallia New" w:hAnsi="Browallia New" w:cs="Browallia New"/>
          <w:color w:val="000000" w:themeColor="text1"/>
          <w:sz w:val="28"/>
        </w:rPr>
      </w:pPr>
      <w:r w:rsidRPr="00495C58">
        <w:rPr>
          <w:rFonts w:ascii="Browallia New" w:hAnsi="Browallia New" w:cs="Browallia New"/>
          <w:color w:val="000000" w:themeColor="text1"/>
          <w:sz w:val="28"/>
          <w:cs/>
        </w:rPr>
        <w:t>บริษัทและบริษัทย่อยถูกฟ้องร้องเรียกค่าเสียหาย เนื่องจากการ</w:t>
      </w:r>
      <w:r w:rsidR="00B76DF4" w:rsidRPr="00495C58">
        <w:rPr>
          <w:rFonts w:ascii="Browallia New" w:hAnsi="Browallia New" w:cs="Browallia New" w:hint="cs"/>
          <w:color w:val="000000" w:themeColor="text1"/>
          <w:sz w:val="28"/>
          <w:cs/>
        </w:rPr>
        <w:t>ละเมิดลิขสิทธิ์และการ</w:t>
      </w:r>
      <w:r w:rsidRPr="00495C58">
        <w:rPr>
          <w:rFonts w:ascii="Browallia New" w:hAnsi="Browallia New" w:cs="Browallia New"/>
          <w:color w:val="000000" w:themeColor="text1"/>
          <w:sz w:val="28"/>
          <w:cs/>
        </w:rPr>
        <w:t>ผิดสัญญา</w:t>
      </w:r>
      <w:r w:rsidR="009D41A7" w:rsidRPr="00495C58">
        <w:rPr>
          <w:rFonts w:ascii="Browallia New" w:hAnsi="Browallia New" w:cs="Browallia New"/>
          <w:color w:val="000000" w:themeColor="text1"/>
          <w:sz w:val="28"/>
        </w:rPr>
        <w:t xml:space="preserve"> </w:t>
      </w:r>
      <w:r w:rsidR="002B6008" w:rsidRPr="00495C58">
        <w:rPr>
          <w:rFonts w:ascii="Browallia New" w:hAnsi="Browallia New" w:cs="Browallia New" w:hint="cs"/>
          <w:color w:val="000000" w:themeColor="text1"/>
          <w:sz w:val="28"/>
          <w:cs/>
        </w:rPr>
        <w:t>โดยข้อพิพาททา</w:t>
      </w:r>
      <w:r w:rsidRPr="00495C58">
        <w:rPr>
          <w:rFonts w:ascii="Browallia New" w:hAnsi="Browallia New" w:cs="Browallia New"/>
          <w:color w:val="000000" w:themeColor="text1"/>
          <w:sz w:val="28"/>
          <w:cs/>
        </w:rPr>
        <w:t>งกฎหมายที่สำคัญที่เกิดขึ้น</w:t>
      </w:r>
      <w:r w:rsidR="0008423C" w:rsidRPr="00495C58">
        <w:rPr>
          <w:rFonts w:ascii="Browallia New" w:hAnsi="Browallia New" w:cs="Browallia New" w:hint="cs"/>
          <w:color w:val="000000" w:themeColor="text1"/>
          <w:sz w:val="28"/>
          <w:cs/>
        </w:rPr>
        <w:t>เพิ่มเติม</w:t>
      </w:r>
      <w:r w:rsidRPr="00495C58">
        <w:rPr>
          <w:rFonts w:ascii="Browallia New" w:hAnsi="Browallia New" w:cs="Browallia New"/>
          <w:color w:val="000000" w:themeColor="text1"/>
          <w:sz w:val="28"/>
          <w:cs/>
        </w:rPr>
        <w:t>ในระหว่าง</w:t>
      </w:r>
      <w:r w:rsidR="0024167D" w:rsidRPr="00495C58">
        <w:rPr>
          <w:rFonts w:ascii="Browallia New" w:hAnsi="Browallia New" w:cs="Browallia New"/>
          <w:color w:val="000000" w:themeColor="text1"/>
          <w:sz w:val="28"/>
          <w:cs/>
        </w:rPr>
        <w:t>งวด</w:t>
      </w:r>
      <w:r w:rsidR="00AE179A" w:rsidRPr="00495C58">
        <w:rPr>
          <w:rFonts w:ascii="Browallia New" w:hAnsi="Browallia New" w:cs="Browallia New" w:hint="cs"/>
          <w:color w:val="000000" w:themeColor="text1"/>
          <w:sz w:val="28"/>
          <w:cs/>
        </w:rPr>
        <w:t>หก</w:t>
      </w:r>
      <w:r w:rsidRPr="00495C58">
        <w:rPr>
          <w:rFonts w:ascii="Browallia New" w:hAnsi="Browallia New" w:cs="Browallia New"/>
          <w:color w:val="000000" w:themeColor="text1"/>
          <w:sz w:val="28"/>
          <w:cs/>
        </w:rPr>
        <w:t xml:space="preserve">เดือนสิ้นสุดวันที่ </w:t>
      </w:r>
      <w:r w:rsidR="00AE179A" w:rsidRPr="00495C58">
        <w:rPr>
          <w:rFonts w:ascii="Browallia New" w:hAnsi="Browallia New" w:cs="Browallia New"/>
          <w:color w:val="000000" w:themeColor="text1"/>
          <w:sz w:val="28"/>
          <w:lang w:val="en-GB"/>
        </w:rPr>
        <w:t>30</w:t>
      </w:r>
      <w:r w:rsidR="00AE179A" w:rsidRPr="00495C58">
        <w:rPr>
          <w:rFonts w:ascii="Browallia New" w:hAnsi="Browallia New" w:cs="Browallia New"/>
          <w:color w:val="000000" w:themeColor="text1"/>
          <w:sz w:val="28"/>
          <w:cs/>
        </w:rPr>
        <w:t xml:space="preserve"> มิถุนายน</w:t>
      </w:r>
      <w:r w:rsidR="00AE179A" w:rsidRPr="00495C58">
        <w:rPr>
          <w:rFonts w:ascii="Browallia New" w:hAnsi="Browallia New" w:cs="Browallia New" w:hint="cs"/>
          <w:color w:val="000000" w:themeColor="text1"/>
          <w:sz w:val="28"/>
          <w:cs/>
        </w:rPr>
        <w:t xml:space="preserve"> </w:t>
      </w:r>
      <w:r w:rsidR="006142AB" w:rsidRPr="00495C58">
        <w:rPr>
          <w:rFonts w:ascii="Browallia New" w:hAnsi="Browallia New" w:cs="Browallia New"/>
          <w:color w:val="000000" w:themeColor="text1"/>
          <w:sz w:val="28"/>
        </w:rPr>
        <w:t>2569</w:t>
      </w:r>
      <w:r w:rsidRPr="00495C58">
        <w:rPr>
          <w:rFonts w:ascii="Browallia New" w:hAnsi="Browallia New" w:cs="Browallia New"/>
          <w:color w:val="000000" w:themeColor="text1"/>
          <w:sz w:val="28"/>
          <w:cs/>
        </w:rPr>
        <w:t xml:space="preserve"> </w:t>
      </w:r>
      <w:r w:rsidR="0008423C" w:rsidRPr="00495C58">
        <w:rPr>
          <w:rFonts w:ascii="Browallia New" w:hAnsi="Browallia New" w:cs="Browallia New" w:hint="cs"/>
          <w:color w:val="000000" w:themeColor="text1"/>
          <w:sz w:val="28"/>
          <w:cs/>
        </w:rPr>
        <w:t>มี</w:t>
      </w:r>
      <w:r w:rsidRPr="00495C58">
        <w:rPr>
          <w:rFonts w:ascii="Browallia New" w:hAnsi="Browallia New" w:cs="Browallia New"/>
          <w:color w:val="000000" w:themeColor="text1"/>
          <w:sz w:val="28"/>
          <w:cs/>
        </w:rPr>
        <w:t>ดังนี้</w:t>
      </w:r>
    </w:p>
    <w:p w14:paraId="0BB41D6A" w14:textId="77777777" w:rsidR="004A41DF" w:rsidRPr="00495C58" w:rsidRDefault="004A41DF" w:rsidP="004A41DF">
      <w:pPr>
        <w:pStyle w:val="ListParagraph"/>
        <w:tabs>
          <w:tab w:val="left" w:pos="426"/>
        </w:tabs>
        <w:spacing w:line="240" w:lineRule="auto"/>
        <w:ind w:left="426"/>
        <w:jc w:val="thaiDistribute"/>
        <w:rPr>
          <w:rFonts w:ascii="Browallia New" w:hAnsi="Browallia New" w:cs="Browallia New"/>
          <w:color w:val="000000" w:themeColor="text1"/>
          <w:sz w:val="28"/>
        </w:rPr>
      </w:pPr>
    </w:p>
    <w:p w14:paraId="28936037" w14:textId="2CC8F490" w:rsidR="004A41DF" w:rsidRPr="00495C58" w:rsidRDefault="00380CA6" w:rsidP="004A41DF">
      <w:pPr>
        <w:pStyle w:val="ListParagraph"/>
        <w:tabs>
          <w:tab w:val="left" w:pos="426"/>
        </w:tabs>
        <w:spacing w:line="240" w:lineRule="auto"/>
        <w:ind w:left="426"/>
        <w:jc w:val="thaiDistribute"/>
        <w:rPr>
          <w:rFonts w:ascii="Browallia New" w:hAnsi="Browallia New" w:cs="Browallia New"/>
          <w:color w:val="000000" w:themeColor="text1"/>
          <w:sz w:val="28"/>
        </w:rPr>
      </w:pPr>
      <w:r w:rsidRPr="00495C58">
        <w:rPr>
          <w:rFonts w:ascii="Browallia New" w:hAnsi="Browallia New" w:cs="Browallia New"/>
          <w:color w:val="000000" w:themeColor="text1"/>
          <w:sz w:val="28"/>
          <w:cs/>
        </w:rPr>
        <w:t xml:space="preserve">เมื่อวันที่ </w:t>
      </w:r>
      <w:r w:rsidR="00B76DF4" w:rsidRPr="00495C58">
        <w:rPr>
          <w:rFonts w:ascii="Browallia New" w:hAnsi="Browallia New" w:cs="Browallia New"/>
          <w:color w:val="000000" w:themeColor="text1"/>
          <w:sz w:val="28"/>
        </w:rPr>
        <w:t xml:space="preserve">25 </w:t>
      </w:r>
      <w:r w:rsidRPr="00495C58">
        <w:rPr>
          <w:rFonts w:ascii="Browallia New" w:hAnsi="Browallia New" w:cs="Browallia New"/>
          <w:color w:val="000000" w:themeColor="text1"/>
          <w:sz w:val="28"/>
          <w:cs/>
        </w:rPr>
        <w:t xml:space="preserve">มีนาคม </w:t>
      </w:r>
      <w:r w:rsidR="00B76DF4" w:rsidRPr="00495C58">
        <w:rPr>
          <w:rFonts w:ascii="Browallia New" w:hAnsi="Browallia New" w:cs="Browallia New"/>
          <w:color w:val="000000" w:themeColor="text1"/>
          <w:sz w:val="28"/>
        </w:rPr>
        <w:t xml:space="preserve">2569 </w:t>
      </w:r>
      <w:r w:rsidRPr="00495C58">
        <w:rPr>
          <w:rFonts w:ascii="Browallia New" w:hAnsi="Browallia New" w:cs="Browallia New"/>
          <w:color w:val="000000" w:themeColor="text1"/>
          <w:sz w:val="28"/>
          <w:cs/>
        </w:rPr>
        <w:t xml:space="preserve">บริษัทและบริษัทย่อยถูกฟ้องร้องโดยสถาบันการเงินแห่งหนึ่ง เนื่องจากการผิดนัดชำระตั๋วสัญญาใช้เงินจำนวนรวม </w:t>
      </w:r>
      <w:r w:rsidR="00B76DF4" w:rsidRPr="00495C58">
        <w:rPr>
          <w:rFonts w:ascii="Browallia New" w:hAnsi="Browallia New" w:cs="Browallia New"/>
          <w:color w:val="000000" w:themeColor="text1"/>
          <w:sz w:val="28"/>
        </w:rPr>
        <w:t xml:space="preserve">317.37 </w:t>
      </w:r>
      <w:r w:rsidRPr="00495C58">
        <w:rPr>
          <w:rFonts w:ascii="Browallia New" w:hAnsi="Browallia New" w:cs="Browallia New"/>
          <w:color w:val="000000" w:themeColor="text1"/>
          <w:sz w:val="28"/>
          <w:cs/>
        </w:rPr>
        <w:t xml:space="preserve">ล้านบาท ซึ่งได้บันทึกเป็นเงินกู้ยืมระยะสั้นจากสถาบันการเงินและดอกเบี้ยค้างจ่ายไว้ในงบฐานะการเงินรวมและเฉพาะบริษัทแล้ว ต่อมาเมื่อวันที่ </w:t>
      </w:r>
      <w:r w:rsidR="00B76DF4" w:rsidRPr="00495C58">
        <w:rPr>
          <w:rFonts w:ascii="Browallia New" w:hAnsi="Browallia New" w:cs="Browallia New"/>
          <w:color w:val="000000" w:themeColor="text1"/>
          <w:sz w:val="28"/>
        </w:rPr>
        <w:t>31</w:t>
      </w:r>
      <w:r w:rsidRPr="00495C58">
        <w:rPr>
          <w:rFonts w:ascii="Browallia New" w:hAnsi="Browallia New" w:cs="Browallia New"/>
          <w:color w:val="000000" w:themeColor="text1"/>
          <w:sz w:val="28"/>
          <w:cs/>
        </w:rPr>
        <w:t xml:space="preserve"> กรกฎาคม </w:t>
      </w:r>
      <w:r w:rsidR="00B76DF4" w:rsidRPr="00495C58">
        <w:rPr>
          <w:rFonts w:ascii="Browallia New" w:hAnsi="Browallia New" w:cs="Browallia New"/>
          <w:color w:val="000000" w:themeColor="text1"/>
          <w:sz w:val="28"/>
        </w:rPr>
        <w:t xml:space="preserve">2569 </w:t>
      </w:r>
      <w:r w:rsidRPr="00495C58">
        <w:rPr>
          <w:rFonts w:ascii="Browallia New" w:hAnsi="Browallia New" w:cs="Browallia New"/>
          <w:color w:val="000000" w:themeColor="text1"/>
          <w:sz w:val="28"/>
          <w:cs/>
        </w:rPr>
        <w:t>ผู้บริหารของกลุ่มบริษัทได้ดำเนินการเจรจาเงื่อนไขการชำระคืนกับสถาบันการเงินได้สำเร็จ สถาบันการเงินดังกล่าวจึงได้ถอนฟ้องในคดีความดังกล่าวแล้ว</w:t>
      </w:r>
    </w:p>
    <w:p w14:paraId="2BB05A15" w14:textId="77777777" w:rsidR="004A41DF" w:rsidRPr="00495C58" w:rsidRDefault="004A41DF" w:rsidP="004A41DF">
      <w:pPr>
        <w:pStyle w:val="ListParagraph"/>
        <w:tabs>
          <w:tab w:val="left" w:pos="426"/>
        </w:tabs>
        <w:spacing w:line="240" w:lineRule="auto"/>
        <w:ind w:left="426"/>
        <w:jc w:val="thaiDistribute"/>
        <w:rPr>
          <w:rFonts w:ascii="Browallia New" w:hAnsi="Browallia New" w:cs="Browallia New"/>
          <w:color w:val="000000" w:themeColor="text1"/>
          <w:sz w:val="28"/>
        </w:rPr>
      </w:pPr>
    </w:p>
    <w:p w14:paraId="0F28DBFA" w14:textId="40EB13FA" w:rsidR="0088412A" w:rsidRPr="00495C58" w:rsidRDefault="00FE7FA5" w:rsidP="004A41DF">
      <w:pPr>
        <w:pStyle w:val="ListParagraph"/>
        <w:tabs>
          <w:tab w:val="left" w:pos="426"/>
        </w:tabs>
        <w:spacing w:line="240" w:lineRule="auto"/>
        <w:ind w:left="426"/>
        <w:jc w:val="thaiDistribute"/>
        <w:rPr>
          <w:rFonts w:ascii="Browallia New" w:hAnsi="Browallia New" w:cs="Browallia New"/>
          <w:color w:val="000000" w:themeColor="text1"/>
          <w:sz w:val="28"/>
        </w:rPr>
      </w:pPr>
      <w:r w:rsidRPr="00495C58">
        <w:rPr>
          <w:rFonts w:ascii="Browallia New" w:hAnsi="Browallia New" w:cs="Browallia New"/>
          <w:color w:val="000000" w:themeColor="text1"/>
          <w:sz w:val="28"/>
          <w:cs/>
        </w:rPr>
        <w:t>ณ วันที่ในรายงานของผู้สอบบัญชี คดีอื่น</w:t>
      </w:r>
      <w:r w:rsidR="00B76DF4" w:rsidRPr="00495C58">
        <w:rPr>
          <w:rFonts w:ascii="Browallia New" w:hAnsi="Browallia New" w:cs="Browallia New" w:hint="cs"/>
          <w:color w:val="000000" w:themeColor="text1"/>
          <w:sz w:val="28"/>
          <w:cs/>
        </w:rPr>
        <w:t>ซึ่งมีจำนวนทุนทรัพย์รวม</w:t>
      </w:r>
      <w:r w:rsidR="00B76DF4" w:rsidRPr="00495C58">
        <w:rPr>
          <w:rFonts w:ascii="Browallia New" w:hAnsi="Browallia New" w:cs="Browallia New"/>
          <w:color w:val="000000" w:themeColor="text1"/>
          <w:sz w:val="28"/>
        </w:rPr>
        <w:t xml:space="preserve"> </w:t>
      </w:r>
      <w:r w:rsidR="00241FE2" w:rsidRPr="00495C58">
        <w:rPr>
          <w:rFonts w:ascii="Browallia New" w:hAnsi="Browallia New" w:cs="Browallia New"/>
          <w:color w:val="000000" w:themeColor="text1"/>
          <w:sz w:val="28"/>
        </w:rPr>
        <w:t>29.39</w:t>
      </w:r>
      <w:r w:rsidR="00B76DF4" w:rsidRPr="00495C58">
        <w:rPr>
          <w:rFonts w:ascii="Browallia New" w:hAnsi="Browallia New" w:cs="Browallia New" w:hint="cs"/>
          <w:color w:val="000000" w:themeColor="text1"/>
          <w:sz w:val="28"/>
          <w:cs/>
        </w:rPr>
        <w:t xml:space="preserve"> ล้านบาท </w:t>
      </w:r>
      <w:r w:rsidRPr="00495C58">
        <w:rPr>
          <w:rFonts w:ascii="Browallia New" w:hAnsi="Browallia New" w:cs="Browallia New"/>
          <w:color w:val="000000" w:themeColor="text1"/>
          <w:sz w:val="28"/>
          <w:cs/>
        </w:rPr>
        <w:t>อยู่ระหว่างการพิจารณาของศาล ผู้บริหารของกลุ่มบริษัทประเมินว่า คดีอื่นของกลุ่มบริษัทยังมีความไม่แน่นอนของภาระผูกพันที่จะต้องจ่ายชําระเงินที่ถูกเรียกร้อง ดังนั้น ผู้บริหารจึงไม่ได้บันทึกประมาณการหนี้สินที่อาจจะเกิดขึ้นเมื่อผลของคดีความสิ้นสุดไว้ในข้อมูลทางการเงินรวมและเฉพาะบริษัทระหว่างกาล</w:t>
      </w:r>
    </w:p>
    <w:p w14:paraId="4A5D9373" w14:textId="253150A0" w:rsidR="00704E15" w:rsidRPr="00495C58" w:rsidRDefault="007C4F60" w:rsidP="00704E1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de-DE"/>
        </w:rPr>
      </w:pPr>
      <w:r w:rsidRPr="00495C58">
        <w:rPr>
          <w:rFonts w:ascii="Browallia New" w:hAnsi="Browallia New" w:cs="Browallia New" w:hint="cs"/>
          <w:b/>
          <w:bCs/>
          <w:color w:val="000000" w:themeColor="text1"/>
          <w:sz w:val="28"/>
          <w:szCs w:val="28"/>
          <w:cs/>
          <w:lang w:val="de-DE"/>
        </w:rPr>
        <w:lastRenderedPageBreak/>
        <w:t>เหตุการณ์ภายหลัง</w:t>
      </w:r>
      <w:r w:rsidR="0024167D" w:rsidRPr="00495C58">
        <w:rPr>
          <w:rFonts w:ascii="Browallia New" w:hAnsi="Browallia New" w:cs="Browallia New" w:hint="cs"/>
          <w:b/>
          <w:bCs/>
          <w:color w:val="000000" w:themeColor="text1"/>
          <w:sz w:val="28"/>
          <w:szCs w:val="28"/>
          <w:cs/>
          <w:lang w:val="de-DE"/>
        </w:rPr>
        <w:t>งวด</w:t>
      </w:r>
      <w:r w:rsidRPr="00495C58">
        <w:rPr>
          <w:rFonts w:ascii="Browallia New" w:hAnsi="Browallia New" w:cs="Browallia New" w:hint="cs"/>
          <w:b/>
          <w:bCs/>
          <w:color w:val="000000" w:themeColor="text1"/>
          <w:sz w:val="28"/>
          <w:szCs w:val="28"/>
          <w:cs/>
          <w:lang w:val="de-DE"/>
        </w:rPr>
        <w:t>รายงาน</w:t>
      </w:r>
    </w:p>
    <w:p w14:paraId="02EE6CA9" w14:textId="77777777" w:rsidR="00704E15" w:rsidRPr="00495C58" w:rsidRDefault="00704E15" w:rsidP="0070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cs/>
          <w:lang w:val="de-DE"/>
        </w:rPr>
      </w:pPr>
    </w:p>
    <w:p w14:paraId="40339FA4" w14:textId="71785EE2" w:rsidR="00C735C5" w:rsidRPr="00495C58" w:rsidRDefault="00670A8B" w:rsidP="00C735C5">
      <w:pPr>
        <w:pStyle w:val="ListParagraph"/>
        <w:tabs>
          <w:tab w:val="left" w:pos="426"/>
        </w:tabs>
        <w:spacing w:line="240" w:lineRule="auto"/>
        <w:ind w:left="426"/>
        <w:jc w:val="thaiDistribute"/>
        <w:rPr>
          <w:rFonts w:ascii="Browallia New" w:hAnsi="Browallia New" w:cs="Browallia New"/>
          <w:color w:val="000000" w:themeColor="text1"/>
          <w:sz w:val="28"/>
          <w:u w:val="single"/>
        </w:rPr>
      </w:pPr>
      <w:r w:rsidRPr="00495C58">
        <w:rPr>
          <w:rFonts w:ascii="Browallia New" w:hAnsi="Browallia New" w:cs="Browallia New"/>
          <w:color w:val="000000" w:themeColor="text1"/>
          <w:sz w:val="28"/>
          <w:u w:val="single"/>
          <w:cs/>
        </w:rPr>
        <w:t xml:space="preserve">บริษัท </w:t>
      </w:r>
      <w:r w:rsidR="00002759" w:rsidRPr="00495C58">
        <w:rPr>
          <w:rFonts w:ascii="Browallia New" w:hAnsi="Browallia New" w:cs="Browallia New" w:hint="cs"/>
          <w:color w:val="000000" w:themeColor="text1"/>
          <w:sz w:val="28"/>
          <w:u w:val="single"/>
          <w:cs/>
        </w:rPr>
        <w:t>อาร์เอส มิวสิค แอนด์ เอ็นเตอร์เทนเมนท์</w:t>
      </w:r>
      <w:r w:rsidRPr="00495C58">
        <w:rPr>
          <w:rFonts w:ascii="Browallia New" w:hAnsi="Browallia New" w:cs="Browallia New"/>
          <w:color w:val="000000" w:themeColor="text1"/>
          <w:sz w:val="28"/>
          <w:u w:val="single"/>
          <w:cs/>
        </w:rPr>
        <w:t xml:space="preserve"> จำกัด</w:t>
      </w:r>
      <w:r w:rsidR="00C735C5" w:rsidRPr="00495C58">
        <w:rPr>
          <w:rFonts w:ascii="Browallia New" w:hAnsi="Browallia New" w:cs="Browallia New"/>
          <w:color w:val="000000" w:themeColor="text1"/>
          <w:sz w:val="28"/>
        </w:rPr>
        <w:t xml:space="preserve"> </w:t>
      </w:r>
      <w:r w:rsidR="00C735C5" w:rsidRPr="00495C58">
        <w:rPr>
          <w:rFonts w:ascii="Browallia New" w:hAnsi="Browallia New" w:cs="Browallia New"/>
          <w:color w:val="000000" w:themeColor="text1"/>
          <w:sz w:val="28"/>
          <w:cs/>
        </w:rPr>
        <w:t>(บริษัทย่อย)</w:t>
      </w:r>
    </w:p>
    <w:p w14:paraId="17801A17" w14:textId="23054EC1" w:rsidR="00C735C5" w:rsidRPr="00CD31A7" w:rsidRDefault="00C735C5" w:rsidP="00C735C5">
      <w:pPr>
        <w:pStyle w:val="ListParagraph"/>
        <w:tabs>
          <w:tab w:val="left" w:pos="426"/>
        </w:tabs>
        <w:spacing w:after="0" w:line="240" w:lineRule="auto"/>
        <w:ind w:left="425"/>
        <w:jc w:val="thaiDistribute"/>
        <w:rPr>
          <w:rFonts w:ascii="Browallia New" w:hAnsi="Browallia New" w:cs="Browallia New"/>
          <w:color w:val="000000" w:themeColor="text1"/>
          <w:sz w:val="28"/>
          <w:cs/>
        </w:rPr>
      </w:pPr>
      <w:r w:rsidRPr="00495C58">
        <w:rPr>
          <w:rFonts w:ascii="Browallia New" w:hAnsi="Browallia New" w:cs="Browallia New"/>
          <w:color w:val="000000" w:themeColor="text1"/>
          <w:sz w:val="28"/>
          <w:cs/>
        </w:rPr>
        <w:t>ที่ประชุมวิสามัญผู้ถือหุ้นครั้งที่</w:t>
      </w:r>
      <w:r w:rsidRPr="00495C58">
        <w:rPr>
          <w:rFonts w:ascii="Browallia New" w:hAnsi="Browallia New" w:cs="Browallia New"/>
          <w:color w:val="000000" w:themeColor="text1"/>
          <w:sz w:val="28"/>
        </w:rPr>
        <w:t xml:space="preserve"> </w:t>
      </w:r>
      <w:r w:rsidR="007A377E" w:rsidRPr="00495C58">
        <w:rPr>
          <w:rFonts w:ascii="Browallia New" w:hAnsi="Browallia New" w:cs="Browallia New"/>
          <w:color w:val="000000" w:themeColor="text1"/>
          <w:sz w:val="28"/>
        </w:rPr>
        <w:t>4</w:t>
      </w:r>
      <w:r w:rsidRPr="00495C58">
        <w:rPr>
          <w:rFonts w:ascii="Browallia New" w:hAnsi="Browallia New" w:cs="Browallia New"/>
          <w:color w:val="000000" w:themeColor="text1"/>
          <w:sz w:val="28"/>
        </w:rPr>
        <w:t>/</w:t>
      </w:r>
      <w:r w:rsidR="00941F62" w:rsidRPr="00495C58">
        <w:rPr>
          <w:rFonts w:ascii="Browallia New" w:hAnsi="Browallia New" w:cs="Browallia New"/>
          <w:color w:val="000000" w:themeColor="text1"/>
          <w:sz w:val="28"/>
        </w:rPr>
        <w:t>2569</w:t>
      </w:r>
      <w:r w:rsidRPr="00495C58">
        <w:rPr>
          <w:rFonts w:ascii="Browallia New" w:hAnsi="Browallia New" w:cs="Browallia New"/>
          <w:color w:val="000000" w:themeColor="text1"/>
          <w:sz w:val="28"/>
          <w:cs/>
        </w:rPr>
        <w:t xml:space="preserve"> ของ</w:t>
      </w:r>
      <w:r w:rsidR="007470A0" w:rsidRPr="00495C58">
        <w:rPr>
          <w:rFonts w:ascii="Browallia New" w:hAnsi="Browallia New" w:cs="Browallia New"/>
          <w:color w:val="000000" w:themeColor="text1"/>
          <w:sz w:val="28"/>
          <w:cs/>
        </w:rPr>
        <w:t>บริษัท อาร์เอส มิวสิค แอนด์ เอ็นเตอร์เทนเมนท์ จำกัด (บริษัทย่อย)</w:t>
      </w:r>
      <w:r w:rsidRPr="00495C58">
        <w:rPr>
          <w:rFonts w:ascii="Browallia New" w:hAnsi="Browallia New" w:cs="Browallia New"/>
          <w:color w:val="000000" w:themeColor="text1"/>
          <w:sz w:val="28"/>
          <w:cs/>
        </w:rPr>
        <w:t xml:space="preserve"> เมื่อวันที่</w:t>
      </w:r>
      <w:r w:rsidRPr="00495C58">
        <w:rPr>
          <w:rFonts w:ascii="Browallia New" w:hAnsi="Browallia New" w:cs="Browallia New"/>
          <w:color w:val="000000" w:themeColor="text1"/>
          <w:sz w:val="28"/>
        </w:rPr>
        <w:t xml:space="preserve"> </w:t>
      </w:r>
      <w:r w:rsidR="009B30CA" w:rsidRPr="00495C58">
        <w:rPr>
          <w:rFonts w:ascii="Browallia New" w:hAnsi="Browallia New" w:cs="Browallia New"/>
          <w:color w:val="000000" w:themeColor="text1"/>
          <w:sz w:val="28"/>
        </w:rPr>
        <w:t>23</w:t>
      </w:r>
      <w:r w:rsidRPr="00495C58">
        <w:rPr>
          <w:rFonts w:ascii="Browallia New" w:hAnsi="Browallia New" w:cs="Browallia New"/>
          <w:color w:val="000000" w:themeColor="text1"/>
          <w:sz w:val="28"/>
        </w:rPr>
        <w:t xml:space="preserve"> </w:t>
      </w:r>
      <w:r w:rsidR="009B30CA" w:rsidRPr="00495C58">
        <w:rPr>
          <w:rFonts w:ascii="Browallia New" w:hAnsi="Browallia New" w:cs="Browallia New" w:hint="cs"/>
          <w:color w:val="000000" w:themeColor="text1"/>
          <w:sz w:val="28"/>
          <w:cs/>
        </w:rPr>
        <w:t>กรกฎาคม</w:t>
      </w:r>
      <w:r w:rsidRPr="00495C58">
        <w:rPr>
          <w:rFonts w:ascii="Browallia New" w:hAnsi="Browallia New" w:cs="Browallia New"/>
          <w:color w:val="000000" w:themeColor="text1"/>
          <w:sz w:val="28"/>
          <w:cs/>
        </w:rPr>
        <w:t xml:space="preserve"> </w:t>
      </w:r>
      <w:r w:rsidRPr="00495C58">
        <w:rPr>
          <w:rFonts w:ascii="Browallia New" w:hAnsi="Browallia New" w:cs="Browallia New"/>
          <w:color w:val="000000" w:themeColor="text1"/>
          <w:sz w:val="28"/>
        </w:rPr>
        <w:t>256</w:t>
      </w:r>
      <w:r w:rsidR="00941F62" w:rsidRPr="00495C58">
        <w:rPr>
          <w:rFonts w:ascii="Browallia New" w:hAnsi="Browallia New" w:cs="Browallia New"/>
          <w:color w:val="000000" w:themeColor="text1"/>
          <w:sz w:val="28"/>
        </w:rPr>
        <w:t>9</w:t>
      </w:r>
      <w:r w:rsidRPr="00495C58">
        <w:rPr>
          <w:rFonts w:ascii="Browallia New" w:hAnsi="Browallia New" w:cs="Browallia New"/>
          <w:color w:val="000000" w:themeColor="text1"/>
          <w:sz w:val="28"/>
          <w:cs/>
        </w:rPr>
        <w:t xml:space="preserve"> ได้มีมติอนุมัติให้เปลี่ยนชื่อ</w:t>
      </w:r>
      <w:r w:rsidRPr="00495C58">
        <w:rPr>
          <w:rFonts w:ascii="Browallia New" w:hAnsi="Browallia New" w:cs="Browallia New" w:hint="cs"/>
          <w:color w:val="000000" w:themeColor="text1"/>
          <w:sz w:val="28"/>
          <w:cs/>
        </w:rPr>
        <w:t>จาก</w:t>
      </w:r>
      <w:r w:rsidR="007470A0" w:rsidRPr="00495C58">
        <w:rPr>
          <w:rFonts w:ascii="Browallia New" w:hAnsi="Browallia New" w:cs="Browallia New"/>
          <w:color w:val="000000" w:themeColor="text1"/>
          <w:sz w:val="28"/>
          <w:cs/>
        </w:rPr>
        <w:t>บริษัท อาร์เอส มิวสิค แอนด์ เอ็นเตอร์เทนเมนท์ จำกัด</w:t>
      </w:r>
      <w:r w:rsidRPr="00495C58">
        <w:rPr>
          <w:rFonts w:ascii="Browallia New" w:hAnsi="Browallia New" w:cs="Browallia New" w:hint="cs"/>
          <w:color w:val="000000" w:themeColor="text1"/>
          <w:sz w:val="28"/>
          <w:cs/>
        </w:rPr>
        <w:t xml:space="preserve"> </w:t>
      </w:r>
      <w:r w:rsidRPr="00495C58">
        <w:rPr>
          <w:rFonts w:ascii="Browallia New" w:hAnsi="Browallia New" w:cs="Browallia New"/>
          <w:color w:val="000000" w:themeColor="text1"/>
          <w:sz w:val="28"/>
          <w:cs/>
        </w:rPr>
        <w:t>เป็น</w:t>
      </w:r>
      <w:r w:rsidRPr="00495C58">
        <w:rPr>
          <w:rFonts w:ascii="Browallia New" w:hAnsi="Browallia New" w:cs="Browallia New" w:hint="cs"/>
          <w:color w:val="000000" w:themeColor="text1"/>
          <w:sz w:val="28"/>
          <w:cs/>
        </w:rPr>
        <w:t xml:space="preserve"> </w:t>
      </w:r>
      <w:r w:rsidR="00053E91" w:rsidRPr="00495C58">
        <w:rPr>
          <w:rFonts w:ascii="Browallia New" w:hAnsi="Browallia New" w:cs="Browallia New"/>
          <w:color w:val="000000" w:themeColor="text1"/>
          <w:sz w:val="28"/>
          <w:cs/>
        </w:rPr>
        <w:t>บริษัท คูลลิซึ่ม จำกัด</w:t>
      </w:r>
      <w:r w:rsidRPr="00495C58">
        <w:rPr>
          <w:rFonts w:ascii="Browallia New" w:hAnsi="Browallia New" w:cs="Browallia New" w:hint="cs"/>
          <w:color w:val="000000" w:themeColor="text1"/>
          <w:sz w:val="28"/>
          <w:cs/>
        </w:rPr>
        <w:t xml:space="preserve"> </w:t>
      </w:r>
      <w:r w:rsidRPr="00495C58">
        <w:rPr>
          <w:rFonts w:ascii="Browallia New" w:hAnsi="Browallia New" w:cs="Browallia New"/>
          <w:color w:val="000000" w:themeColor="text1"/>
          <w:sz w:val="28"/>
          <w:cs/>
        </w:rPr>
        <w:t>ซึ่งบริษัทย่อยดังกล่าวได้ดำเนินการจดทะเบียนเปลี่ยนชื่อ</w:t>
      </w:r>
      <w:r w:rsidRPr="00495C58">
        <w:rPr>
          <w:rFonts w:ascii="Browallia New" w:hAnsi="Browallia New" w:cs="Browallia New" w:hint="cs"/>
          <w:color w:val="000000" w:themeColor="text1"/>
          <w:sz w:val="28"/>
          <w:cs/>
        </w:rPr>
        <w:t>กับกระทรวงพาณิชย์</w:t>
      </w:r>
      <w:r w:rsidRPr="00495C58">
        <w:rPr>
          <w:rFonts w:ascii="Browallia New" w:hAnsi="Browallia New" w:cs="Browallia New"/>
          <w:color w:val="000000" w:themeColor="text1"/>
          <w:sz w:val="28"/>
          <w:cs/>
        </w:rPr>
        <w:t>แล้วเมื่อวันที่</w:t>
      </w:r>
      <w:r w:rsidRPr="00495C58">
        <w:rPr>
          <w:rFonts w:ascii="Browallia New" w:hAnsi="Browallia New" w:cs="Browallia New" w:hint="cs"/>
          <w:color w:val="000000" w:themeColor="text1"/>
          <w:sz w:val="28"/>
          <w:cs/>
        </w:rPr>
        <w:t xml:space="preserve"> </w:t>
      </w:r>
      <w:r w:rsidR="00053E91" w:rsidRPr="00495C58">
        <w:rPr>
          <w:rFonts w:ascii="Browallia New" w:hAnsi="Browallia New" w:cs="Browallia New"/>
          <w:color w:val="000000" w:themeColor="text1"/>
          <w:sz w:val="28"/>
        </w:rPr>
        <w:t>3</w:t>
      </w:r>
      <w:r w:rsidRPr="00495C58">
        <w:rPr>
          <w:rFonts w:ascii="Browallia New" w:hAnsi="Browallia New" w:cs="Browallia New"/>
          <w:color w:val="000000" w:themeColor="text1"/>
          <w:sz w:val="28"/>
        </w:rPr>
        <w:t xml:space="preserve"> </w:t>
      </w:r>
      <w:r w:rsidR="00053E91" w:rsidRPr="00495C58">
        <w:rPr>
          <w:rFonts w:ascii="Browallia New" w:hAnsi="Browallia New" w:cs="Browallia New" w:hint="cs"/>
          <w:color w:val="000000" w:themeColor="text1"/>
          <w:sz w:val="28"/>
          <w:cs/>
        </w:rPr>
        <w:t>สิงห</w:t>
      </w:r>
      <w:r w:rsidRPr="00495C58">
        <w:rPr>
          <w:rFonts w:ascii="Browallia New" w:hAnsi="Browallia New" w:cs="Browallia New"/>
          <w:color w:val="000000" w:themeColor="text1"/>
          <w:sz w:val="28"/>
          <w:cs/>
        </w:rPr>
        <w:t xml:space="preserve">าคม </w:t>
      </w:r>
      <w:r w:rsidRPr="00495C58">
        <w:rPr>
          <w:rFonts w:ascii="Browallia New" w:hAnsi="Browallia New" w:cs="Browallia New"/>
          <w:color w:val="000000" w:themeColor="text1"/>
          <w:sz w:val="28"/>
        </w:rPr>
        <w:t>256</w:t>
      </w:r>
      <w:r w:rsidR="00053E91" w:rsidRPr="00495C58">
        <w:rPr>
          <w:rFonts w:ascii="Browallia New" w:hAnsi="Browallia New" w:cs="Browallia New"/>
          <w:color w:val="000000" w:themeColor="text1"/>
          <w:sz w:val="28"/>
        </w:rPr>
        <w:t>9</w:t>
      </w:r>
    </w:p>
    <w:p w14:paraId="658F6D36" w14:textId="611365C2" w:rsidR="00704E15" w:rsidRPr="00C735C5" w:rsidRDefault="00704E15" w:rsidP="00C73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sectPr w:rsidR="00704E15" w:rsidRPr="00C735C5" w:rsidSect="00EE336C">
      <w:headerReference w:type="default" r:id="rId17"/>
      <w:footerReference w:type="default" r:id="rId18"/>
      <w:pgSz w:w="11909" w:h="16834" w:code="9"/>
      <w:pgMar w:top="2410" w:right="1019" w:bottom="1282" w:left="1440" w:header="810" w:footer="302" w:gutter="0"/>
      <w:pgNumType w:start="2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B598C" w14:textId="77777777" w:rsidR="00536EF4" w:rsidRDefault="00536EF4">
      <w:r>
        <w:separator/>
      </w:r>
    </w:p>
  </w:endnote>
  <w:endnote w:type="continuationSeparator" w:id="0">
    <w:p w14:paraId="46FA8EEE" w14:textId="77777777" w:rsidR="00536EF4" w:rsidRDefault="00536EF4">
      <w:r>
        <w:continuationSeparator/>
      </w:r>
    </w:p>
  </w:endnote>
  <w:endnote w:type="continuationNotice" w:id="1">
    <w:p w14:paraId="5572BE11" w14:textId="77777777" w:rsidR="00536EF4" w:rsidRDefault="00536E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57448E" w:rsidRPr="00132D1D" w14:paraId="7C139B04" w14:textId="77777777" w:rsidTr="00F35A37">
      <w:trPr>
        <w:trHeight w:val="342"/>
      </w:trPr>
      <w:tc>
        <w:tcPr>
          <w:tcW w:w="4581" w:type="dxa"/>
          <w:tcBorders>
            <w:top w:val="nil"/>
            <w:left w:val="nil"/>
            <w:bottom w:val="nil"/>
            <w:right w:val="nil"/>
          </w:tcBorders>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1A358C1B" w14:textId="1D83F85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____________</w:t>
          </w:r>
          <w:r w:rsidR="00F35A37">
            <w:rPr>
              <w:rFonts w:ascii="Browallia New" w:hAnsi="Browallia New" w:cs="Browallia New"/>
              <w:sz w:val="28"/>
              <w:szCs w:val="28"/>
              <w:lang w:val="en-GB"/>
            </w:rPr>
            <w:t>___</w:t>
          </w:r>
          <w:r>
            <w:rPr>
              <w:rFonts w:ascii="Browallia New" w:hAnsi="Browallia New" w:cs="Browallia New"/>
              <w:sz w:val="28"/>
              <w:szCs w:val="28"/>
              <w:lang w:val="en-GB"/>
            </w:rPr>
            <w:t xml:space="preserve">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57448E" w14:paraId="01D9E098" w14:textId="77777777" w:rsidTr="00F35A37">
      <w:trPr>
        <w:trHeight w:val="342"/>
      </w:trPr>
      <w:tc>
        <w:tcPr>
          <w:tcW w:w="4581" w:type="dxa"/>
          <w:tcBorders>
            <w:top w:val="nil"/>
            <w:left w:val="nil"/>
            <w:bottom w:val="nil"/>
            <w:right w:val="nil"/>
          </w:tcBorders>
          <w:vAlign w:val="center"/>
        </w:tcPr>
        <w:p w14:paraId="172EEE81" w14:textId="2C3947A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4127" w:type="dxa"/>
          <w:tcBorders>
            <w:top w:val="nil"/>
            <w:left w:val="nil"/>
            <w:bottom w:val="nil"/>
            <w:right w:val="nil"/>
          </w:tcBorders>
          <w:vAlign w:val="center"/>
        </w:tcPr>
        <w:p w14:paraId="7E807CB0" w14:textId="4FCBFE28"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708" w:type="dxa"/>
          <w:tcBorders>
            <w:top w:val="nil"/>
            <w:left w:val="nil"/>
            <w:bottom w:val="nil"/>
            <w:right w:val="nil"/>
          </w:tcBorders>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84" w:type="dxa"/>
      <w:tblInd w:w="9" w:type="dxa"/>
      <w:tblLook w:val="0000" w:firstRow="0" w:lastRow="0" w:firstColumn="0" w:lastColumn="0" w:noHBand="0" w:noVBand="0"/>
    </w:tblPr>
    <w:tblGrid>
      <w:gridCol w:w="7200"/>
      <w:gridCol w:w="6576"/>
      <w:gridCol w:w="708"/>
    </w:tblGrid>
    <w:tr w:rsidR="00DF068B" w:rsidRPr="00132D1D" w14:paraId="2D554716" w14:textId="77777777" w:rsidTr="00DF068B">
      <w:trPr>
        <w:trHeight w:val="342"/>
      </w:trPr>
      <w:tc>
        <w:tcPr>
          <w:tcW w:w="7200" w:type="dxa"/>
          <w:tcBorders>
            <w:top w:val="nil"/>
            <w:left w:val="nil"/>
            <w:bottom w:val="nil"/>
            <w:right w:val="nil"/>
          </w:tcBorders>
          <w:vAlign w:val="center"/>
        </w:tcPr>
        <w:p w14:paraId="197B668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6576" w:type="dxa"/>
          <w:tcBorders>
            <w:top w:val="nil"/>
            <w:left w:val="nil"/>
            <w:bottom w:val="nil"/>
            <w:right w:val="nil"/>
          </w:tcBorders>
          <w:vAlign w:val="center"/>
        </w:tcPr>
        <w:p w14:paraId="2E1A3738"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3EC52CD2" w14:textId="77777777" w:rsidR="00DF068B" w:rsidRPr="00132D1D" w:rsidRDefault="00DF068B"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DF068B" w14:paraId="72F949F3" w14:textId="77777777" w:rsidTr="00DF068B">
      <w:trPr>
        <w:trHeight w:val="342"/>
      </w:trPr>
      <w:tc>
        <w:tcPr>
          <w:tcW w:w="7200" w:type="dxa"/>
          <w:tcBorders>
            <w:top w:val="nil"/>
            <w:left w:val="nil"/>
            <w:bottom w:val="nil"/>
            <w:right w:val="nil"/>
          </w:tcBorders>
          <w:vAlign w:val="center"/>
        </w:tcPr>
        <w:p w14:paraId="3B94E5D1"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6576" w:type="dxa"/>
          <w:tcBorders>
            <w:top w:val="nil"/>
            <w:left w:val="nil"/>
            <w:bottom w:val="nil"/>
            <w:right w:val="nil"/>
          </w:tcBorders>
          <w:vAlign w:val="center"/>
        </w:tcPr>
        <w:p w14:paraId="5A41600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190F1730"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096F459"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244D3A" w:rsidRPr="00132D1D" w14:paraId="3A77B96C" w14:textId="77777777" w:rsidTr="00F35A37">
      <w:trPr>
        <w:trHeight w:val="342"/>
      </w:trPr>
      <w:tc>
        <w:tcPr>
          <w:tcW w:w="4581" w:type="dxa"/>
          <w:tcBorders>
            <w:top w:val="nil"/>
            <w:left w:val="nil"/>
            <w:bottom w:val="nil"/>
            <w:right w:val="nil"/>
          </w:tcBorders>
          <w:vAlign w:val="center"/>
        </w:tcPr>
        <w:p w14:paraId="3CBFFE27"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C86050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2C7C5FE6" w14:textId="77777777" w:rsidR="00244D3A" w:rsidRPr="00132D1D" w:rsidRDefault="00244D3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44D3A" w14:paraId="778E7B50" w14:textId="77777777" w:rsidTr="00F35A37">
      <w:trPr>
        <w:trHeight w:val="342"/>
      </w:trPr>
      <w:tc>
        <w:tcPr>
          <w:tcW w:w="4581" w:type="dxa"/>
          <w:tcBorders>
            <w:top w:val="nil"/>
            <w:left w:val="nil"/>
            <w:bottom w:val="nil"/>
            <w:right w:val="nil"/>
          </w:tcBorders>
          <w:vAlign w:val="center"/>
        </w:tcPr>
        <w:p w14:paraId="1E1126E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130EF88A"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40618094"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01DAC31" w14:textId="77777777" w:rsidR="00244D3A" w:rsidRDefault="00244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08EEE" w14:textId="77777777" w:rsidR="00536EF4" w:rsidRDefault="00536EF4">
      <w:r>
        <w:separator/>
      </w:r>
    </w:p>
  </w:footnote>
  <w:footnote w:type="continuationSeparator" w:id="0">
    <w:p w14:paraId="19FB25D1" w14:textId="77777777" w:rsidR="00536EF4" w:rsidRDefault="00536EF4">
      <w:r>
        <w:continuationSeparator/>
      </w:r>
    </w:p>
  </w:footnote>
  <w:footnote w:type="continuationNotice" w:id="1">
    <w:p w14:paraId="6DC9658E" w14:textId="77777777" w:rsidR="00536EF4" w:rsidRDefault="00536EF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21C1" w14:textId="6F9AEBE5" w:rsidR="00167905" w:rsidRPr="00C04634" w:rsidRDefault="00167905"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006D77E6"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16CCD2D3" w14:textId="44689503" w:rsidR="008C7496" w:rsidRDefault="00167905" w:rsidP="008C7496">
    <w:pPr>
      <w:pStyle w:val="Header"/>
    </w:pPr>
    <w:r w:rsidRPr="00E35ABF">
      <w:rPr>
        <w:rFonts w:cs="Browallia New"/>
        <w:b/>
        <w:bCs/>
        <w:sz w:val="28"/>
        <w:szCs w:val="28"/>
        <w:cs/>
      </w:rPr>
      <w:t>หมายเหตุประกอบ</w:t>
    </w:r>
    <w:r w:rsidR="001B01F7">
      <w:rPr>
        <w:rFonts w:cs="Browallia New" w:hint="cs"/>
        <w:b/>
        <w:bCs/>
        <w:sz w:val="28"/>
        <w:szCs w:val="28"/>
        <w:cs/>
      </w:rPr>
      <w:t>ข้อมูล</w:t>
    </w:r>
    <w:r w:rsidR="00155F8B">
      <w:rPr>
        <w:rFonts w:cs="Browallia New" w:hint="cs"/>
        <w:b/>
        <w:bCs/>
        <w:sz w:val="28"/>
        <w:szCs w:val="28"/>
        <w:cs/>
      </w:rPr>
      <w:t>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sidR="008C7496">
      <w:rPr>
        <w:rFonts w:ascii="Browallia New" w:hAnsi="Browallia New" w:cs="Browallia New"/>
        <w:b/>
        <w:bCs/>
        <w:sz w:val="28"/>
        <w:szCs w:val="28"/>
        <w:lang w:val="en-GB"/>
      </w:rPr>
      <w:t xml:space="preserve"> </w:t>
    </w:r>
    <w:r w:rsidR="008C7496" w:rsidRPr="004049E6">
      <w:rPr>
        <w:rFonts w:cs="Browallia New"/>
        <w:b/>
        <w:bCs/>
        <w:sz w:val="28"/>
        <w:szCs w:val="28"/>
        <w:cs/>
      </w:rPr>
      <w:t>(ยังไม่ได้ตรวจสอบ แต่สอบทานแล้ว)</w:t>
    </w:r>
  </w:p>
  <w:p w14:paraId="15F4BAFA" w14:textId="3698DB59" w:rsidR="00A834ED" w:rsidRPr="00A834ED" w:rsidRDefault="00506ED7" w:rsidP="00A834ED">
    <w:pPr>
      <w:pStyle w:val="Header"/>
      <w:rPr>
        <w:rFonts w:ascii="Browallia New" w:hAnsi="Browallia New" w:cs="Browallia New"/>
        <w:b/>
        <w:bCs/>
        <w:sz w:val="28"/>
        <w:szCs w:val="28"/>
      </w:rPr>
    </w:pPr>
    <w:r w:rsidRPr="00506ED7">
      <w:rPr>
        <w:rFonts w:ascii="Browallia New" w:hAnsi="Browallia New" w:cs="Browallia New"/>
        <w:b/>
        <w:bCs/>
        <w:sz w:val="28"/>
        <w:szCs w:val="28"/>
        <w:cs/>
      </w:rPr>
      <w:t>สำหรับ</w:t>
    </w:r>
    <w:r w:rsidR="0024167D">
      <w:rPr>
        <w:rFonts w:ascii="Browallia New" w:hAnsi="Browallia New" w:cs="Browallia New"/>
        <w:b/>
        <w:bCs/>
        <w:sz w:val="28"/>
        <w:szCs w:val="28"/>
        <w:cs/>
      </w:rPr>
      <w:t>งวด</w:t>
    </w:r>
    <w:r w:rsidRPr="00506ED7">
      <w:rPr>
        <w:rFonts w:ascii="Browallia New" w:hAnsi="Browallia New" w:cs="Browallia New"/>
        <w:b/>
        <w:bCs/>
        <w:sz w:val="28"/>
        <w:szCs w:val="28"/>
        <w:cs/>
      </w:rPr>
      <w:t xml:space="preserve">สามเดือนและหกเดือนสิ้นสุดวันที่ </w:t>
    </w:r>
    <w:r w:rsidRPr="00506ED7">
      <w:rPr>
        <w:rFonts w:ascii="Browallia New" w:hAnsi="Browallia New" w:cs="Browallia New"/>
        <w:b/>
        <w:bCs/>
        <w:sz w:val="28"/>
        <w:szCs w:val="28"/>
      </w:rPr>
      <w:t>30</w:t>
    </w:r>
    <w:r w:rsidRPr="00506ED7">
      <w:rPr>
        <w:rFonts w:ascii="Browallia New" w:hAnsi="Browallia New" w:cs="Browallia New"/>
        <w:b/>
        <w:bCs/>
        <w:sz w:val="28"/>
        <w:szCs w:val="28"/>
        <w:cs/>
      </w:rPr>
      <w:t xml:space="preserve"> มิถุนายน </w:t>
    </w:r>
    <w:r w:rsidR="00A834ED" w:rsidRPr="00A834ED">
      <w:rPr>
        <w:rFonts w:ascii="Browallia New" w:hAnsi="Browallia New" w:cs="Browallia New"/>
        <w:b/>
        <w:bCs/>
        <w:sz w:val="28"/>
        <w:szCs w:val="28"/>
      </w:rPr>
      <w:t>256</w:t>
    </w:r>
    <w:r w:rsidR="008F1E6E">
      <w:rPr>
        <w:rFonts w:ascii="Browallia New" w:hAnsi="Browallia New" w:cs="Browallia New"/>
        <w:b/>
        <w:bCs/>
        <w:sz w:val="28"/>
        <w:szCs w:val="28"/>
      </w:rPr>
      <w:t>9</w:t>
    </w:r>
    <w:r w:rsidR="00A834ED" w:rsidRPr="00A834ED">
      <w:rPr>
        <w:rFonts w:ascii="Browallia New" w:hAnsi="Browallia New" w:cs="Browallia New"/>
        <w:b/>
        <w:bCs/>
        <w:sz w:val="28"/>
        <w:szCs w:val="28"/>
      </w:rPr>
      <w:t xml:space="preserve"> </w:t>
    </w:r>
  </w:p>
  <w:p w14:paraId="0F834C53" w14:textId="5CA974C4" w:rsidR="00EF0746" w:rsidRPr="007110D8" w:rsidRDefault="009F671A"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0" behindDoc="0" locked="0" layoutInCell="1" allowOverlap="1" wp14:anchorId="6F52244E" wp14:editId="3F86F7BE">
              <wp:simplePos x="0" y="0"/>
              <wp:positionH relativeFrom="column">
                <wp:posOffset>0</wp:posOffset>
              </wp:positionH>
              <wp:positionV relativeFrom="paragraph">
                <wp:posOffset>90952</wp:posOffset>
              </wp:positionV>
              <wp:extent cx="5957668" cy="0"/>
              <wp:effectExtent l="0" t="0" r="0" b="0"/>
              <wp:wrapNone/>
              <wp:docPr id="45385270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43E2F7"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r w:rsidR="00806686">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0B479" w14:textId="59F9B020" w:rsidR="001B2F7E" w:rsidRPr="00C04634" w:rsidRDefault="001B2F7E"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4FC849B1" w14:textId="77777777" w:rsidR="001B2F7E" w:rsidRDefault="001B2F7E"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4AF15A4D" w14:textId="7352CDB0" w:rsidR="001B2F7E" w:rsidRPr="00B01F85" w:rsidRDefault="008C72C0" w:rsidP="007A63EB">
    <w:pPr>
      <w:pStyle w:val="Header"/>
      <w:rPr>
        <w:rFonts w:ascii="Browallia New" w:hAnsi="Browallia New" w:cs="Browallia New"/>
        <w:b/>
        <w:bCs/>
        <w:sz w:val="28"/>
        <w:szCs w:val="28"/>
      </w:rPr>
    </w:pPr>
    <w:r>
      <w:rPr>
        <w:noProof/>
      </w:rPr>
      <mc:AlternateContent>
        <mc:Choice Requires="wps">
          <w:drawing>
            <wp:anchor distT="0" distB="0" distL="114300" distR="114300" simplePos="0" relativeHeight="251658242" behindDoc="0" locked="0" layoutInCell="1" allowOverlap="1" wp14:anchorId="20EC0F1A" wp14:editId="43CFD572">
              <wp:simplePos x="0" y="0"/>
              <wp:positionH relativeFrom="column">
                <wp:posOffset>-42545</wp:posOffset>
              </wp:positionH>
              <wp:positionV relativeFrom="paragraph">
                <wp:posOffset>254000</wp:posOffset>
              </wp:positionV>
              <wp:extent cx="9175750" cy="0"/>
              <wp:effectExtent l="0" t="0" r="0" b="0"/>
              <wp:wrapNone/>
              <wp:docPr id="1131292135" name="Straight Connector 1"/>
              <wp:cNvGraphicFramePr/>
              <a:graphic xmlns:a="http://schemas.openxmlformats.org/drawingml/2006/main">
                <a:graphicData uri="http://schemas.microsoft.com/office/word/2010/wordprocessingShape">
                  <wps:wsp>
                    <wps:cNvCnPr/>
                    <wps:spPr>
                      <a:xfrm flipV="1">
                        <a:off x="0" y="0"/>
                        <a:ext cx="917575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5660B1" id="Straight Connector 1" o:spid="_x0000_s1026" style="position:absolute;flip:y;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pt,20pt" to="719.15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" strokecolor="black [3213]" strokeweight="2pt"/>
          </w:pict>
        </mc:Fallback>
      </mc:AlternateContent>
    </w:r>
    <w:r w:rsidR="00185324" w:rsidRPr="00506ED7">
      <w:rPr>
        <w:rFonts w:ascii="Browallia New" w:hAnsi="Browallia New" w:cs="Browallia New"/>
        <w:b/>
        <w:bCs/>
        <w:sz w:val="28"/>
        <w:szCs w:val="28"/>
        <w:cs/>
      </w:rPr>
      <w:t>สำหรับ</w:t>
    </w:r>
    <w:r w:rsidR="0024167D">
      <w:rPr>
        <w:rFonts w:ascii="Browallia New" w:hAnsi="Browallia New" w:cs="Browallia New"/>
        <w:b/>
        <w:bCs/>
        <w:sz w:val="28"/>
        <w:szCs w:val="28"/>
        <w:cs/>
      </w:rPr>
      <w:t>งวด</w:t>
    </w:r>
    <w:r w:rsidR="00185324" w:rsidRPr="00506ED7">
      <w:rPr>
        <w:rFonts w:ascii="Browallia New" w:hAnsi="Browallia New" w:cs="Browallia New"/>
        <w:b/>
        <w:bCs/>
        <w:sz w:val="28"/>
        <w:szCs w:val="28"/>
        <w:cs/>
      </w:rPr>
      <w:t xml:space="preserve">สามเดือนและหกเดือนสิ้นสุดวันที่ </w:t>
    </w:r>
    <w:r w:rsidR="00185324" w:rsidRPr="00506ED7">
      <w:rPr>
        <w:rFonts w:ascii="Browallia New" w:hAnsi="Browallia New" w:cs="Browallia New"/>
        <w:b/>
        <w:bCs/>
        <w:sz w:val="28"/>
        <w:szCs w:val="28"/>
      </w:rPr>
      <w:t>30</w:t>
    </w:r>
    <w:r w:rsidR="00185324" w:rsidRPr="00506ED7">
      <w:rPr>
        <w:rFonts w:ascii="Browallia New" w:hAnsi="Browallia New" w:cs="Browallia New"/>
        <w:b/>
        <w:bCs/>
        <w:sz w:val="28"/>
        <w:szCs w:val="28"/>
        <w:cs/>
      </w:rPr>
      <w:t xml:space="preserve"> มิถุนายน </w:t>
    </w:r>
    <w:r w:rsidR="007A63EB" w:rsidRPr="00A834ED">
      <w:rPr>
        <w:rFonts w:ascii="Browallia New" w:hAnsi="Browallia New" w:cs="Browallia New"/>
        <w:b/>
        <w:bCs/>
        <w:sz w:val="28"/>
        <w:szCs w:val="28"/>
      </w:rPr>
      <w:t>256</w:t>
    </w:r>
    <w:r w:rsidR="007A63EB">
      <w:rPr>
        <w:rFonts w:ascii="Browallia New" w:hAnsi="Browallia New" w:cs="Browallia New"/>
        <w:b/>
        <w:bCs/>
        <w:sz w:val="28"/>
        <w:szCs w:val="28"/>
      </w:rPr>
      <w:t>9</w:t>
    </w:r>
    <w:r w:rsidR="007A63EB" w:rsidRPr="00A834ED">
      <w:rPr>
        <w:rFonts w:ascii="Browallia New" w:hAnsi="Browallia New" w:cs="Browallia New"/>
        <w:b/>
        <w:bCs/>
        <w:sz w:val="28"/>
        <w:szCs w:val="28"/>
      </w:rPr>
      <w:t xml:space="preserve"> </w:t>
    </w:r>
    <w:r w:rsidR="001B2F7E">
      <w:rPr>
        <w:cs/>
      </w:rPr>
      <w:tab/>
    </w:r>
  </w:p>
  <w:p w14:paraId="28220EC5" w14:textId="77777777" w:rsidR="001B2F7E" w:rsidRDefault="001B2F7E"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B66EF" w14:textId="77777777" w:rsidR="00244D3A" w:rsidRPr="00C04634" w:rsidRDefault="00244D3A"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E8CFF8" w14:textId="77777777" w:rsidR="00244D3A" w:rsidRDefault="00244D3A"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00431BBF" w14:textId="701BD5E9" w:rsidR="003E7E15" w:rsidRPr="00B01F85" w:rsidRDefault="00DF182A" w:rsidP="003E7E15">
    <w:pPr>
      <w:pStyle w:val="Header"/>
      <w:rPr>
        <w:rFonts w:ascii="Browallia New" w:hAnsi="Browallia New" w:cs="Browallia New"/>
        <w:b/>
        <w:bCs/>
        <w:sz w:val="28"/>
        <w:szCs w:val="28"/>
      </w:rPr>
    </w:pPr>
    <w:r w:rsidRPr="00506ED7">
      <w:rPr>
        <w:rFonts w:ascii="Browallia New" w:hAnsi="Browallia New" w:cs="Browallia New"/>
        <w:b/>
        <w:bCs/>
        <w:sz w:val="28"/>
        <w:szCs w:val="28"/>
        <w:cs/>
      </w:rPr>
      <w:t>สำหรับ</w:t>
    </w:r>
    <w:r w:rsidR="0024167D">
      <w:rPr>
        <w:rFonts w:ascii="Browallia New" w:hAnsi="Browallia New" w:cs="Browallia New"/>
        <w:b/>
        <w:bCs/>
        <w:sz w:val="28"/>
        <w:szCs w:val="28"/>
        <w:cs/>
      </w:rPr>
      <w:t>งวด</w:t>
    </w:r>
    <w:r w:rsidRPr="00506ED7">
      <w:rPr>
        <w:rFonts w:ascii="Browallia New" w:hAnsi="Browallia New" w:cs="Browallia New"/>
        <w:b/>
        <w:bCs/>
        <w:sz w:val="28"/>
        <w:szCs w:val="28"/>
        <w:cs/>
      </w:rPr>
      <w:t xml:space="preserve">สามเดือนและหกเดือนสิ้นสุดวันที่ </w:t>
    </w:r>
    <w:r w:rsidRPr="00506ED7">
      <w:rPr>
        <w:rFonts w:ascii="Browallia New" w:hAnsi="Browallia New" w:cs="Browallia New"/>
        <w:b/>
        <w:bCs/>
        <w:sz w:val="28"/>
        <w:szCs w:val="28"/>
      </w:rPr>
      <w:t>30</w:t>
    </w:r>
    <w:r w:rsidRPr="00506ED7">
      <w:rPr>
        <w:rFonts w:ascii="Browallia New" w:hAnsi="Browallia New" w:cs="Browallia New"/>
        <w:b/>
        <w:bCs/>
        <w:sz w:val="28"/>
        <w:szCs w:val="28"/>
        <w:cs/>
      </w:rPr>
      <w:t xml:space="preserve"> มิถุนายน </w:t>
    </w:r>
    <w:r w:rsidR="003E7E15" w:rsidRPr="00A834ED">
      <w:rPr>
        <w:rFonts w:ascii="Browallia New" w:hAnsi="Browallia New" w:cs="Browallia New"/>
        <w:b/>
        <w:bCs/>
        <w:sz w:val="28"/>
        <w:szCs w:val="28"/>
      </w:rPr>
      <w:t>256</w:t>
    </w:r>
    <w:r w:rsidR="003E7E15">
      <w:rPr>
        <w:rFonts w:ascii="Browallia New" w:hAnsi="Browallia New" w:cs="Browallia New"/>
        <w:b/>
        <w:bCs/>
        <w:sz w:val="28"/>
        <w:szCs w:val="28"/>
      </w:rPr>
      <w:t>9</w:t>
    </w:r>
    <w:r w:rsidR="003E7E15" w:rsidRPr="00A834ED">
      <w:rPr>
        <w:rFonts w:ascii="Browallia New" w:hAnsi="Browallia New" w:cs="Browallia New"/>
        <w:b/>
        <w:bCs/>
        <w:sz w:val="28"/>
        <w:szCs w:val="28"/>
      </w:rPr>
      <w:t xml:space="preserve"> </w:t>
    </w:r>
    <w:r w:rsidR="003E7E15">
      <w:rPr>
        <w:cs/>
      </w:rPr>
      <w:tab/>
    </w:r>
  </w:p>
  <w:p w14:paraId="6B497016" w14:textId="77777777" w:rsidR="00244D3A" w:rsidRDefault="00244D3A" w:rsidP="00167905">
    <w:pPr>
      <w:pStyle w:val="Header"/>
    </w:pPr>
    <w:r>
      <w:rPr>
        <w:noProof/>
      </w:rPr>
      <mc:AlternateContent>
        <mc:Choice Requires="wps">
          <w:drawing>
            <wp:anchor distT="0" distB="0" distL="114300" distR="114300" simplePos="0" relativeHeight="251658241" behindDoc="0" locked="0" layoutInCell="1" allowOverlap="1" wp14:anchorId="7B5DE9C2" wp14:editId="4116FC0E">
              <wp:simplePos x="0" y="0"/>
              <wp:positionH relativeFrom="column">
                <wp:posOffset>0</wp:posOffset>
              </wp:positionH>
              <wp:positionV relativeFrom="paragraph">
                <wp:posOffset>90952</wp:posOffset>
              </wp:positionV>
              <wp:extent cx="5957668" cy="0"/>
              <wp:effectExtent l="0" t="0" r="0" b="0"/>
              <wp:wrapNone/>
              <wp:docPr id="100001192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C59773"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72"/>
        </w:tabs>
        <w:ind w:left="14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013F2D"/>
    <w:multiLevelType w:val="hybridMultilevel"/>
    <w:tmpl w:val="8D00A162"/>
    <w:lvl w:ilvl="0" w:tplc="99A4C7DC">
      <w:start w:val="1"/>
      <w:numFmt w:val="decimal"/>
      <w:lvlText w:val="21.%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6B6A3F"/>
    <w:multiLevelType w:val="multilevel"/>
    <w:tmpl w:val="1122C106"/>
    <w:lvl w:ilvl="0">
      <w:start w:val="1"/>
      <w:numFmt w:val="decimal"/>
      <w:lvlText w:val="%1."/>
      <w:lvlJc w:val="left"/>
      <w:pPr>
        <w:ind w:left="360" w:hanging="360"/>
      </w:pPr>
    </w:lvl>
    <w:lvl w:ilvl="1">
      <w:start w:val="1"/>
      <w:numFmt w:val="decimal"/>
      <w:lvlText w:val="1.%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4351A39"/>
    <w:multiLevelType w:val="hybridMultilevel"/>
    <w:tmpl w:val="7A64B080"/>
    <w:lvl w:ilvl="0" w:tplc="572A7918">
      <w:start w:val="12"/>
      <w:numFmt w:val="bullet"/>
      <w:lvlText w:val="-"/>
      <w:lvlJc w:val="left"/>
      <w:pPr>
        <w:ind w:left="1431" w:hanging="360"/>
      </w:pPr>
      <w:rPr>
        <w:rFonts w:ascii="Angsana New" w:eastAsia="Times New Roman" w:hAnsi="Angsana New" w:cs="Angsana New" w:hint="default"/>
      </w:rPr>
    </w:lvl>
    <w:lvl w:ilvl="1" w:tplc="08090003" w:tentative="1">
      <w:start w:val="1"/>
      <w:numFmt w:val="bullet"/>
      <w:lvlText w:val="o"/>
      <w:lvlJc w:val="left"/>
      <w:pPr>
        <w:ind w:left="2151" w:hanging="360"/>
      </w:pPr>
      <w:rPr>
        <w:rFonts w:ascii="Courier New" w:hAnsi="Courier New" w:cs="Courier New" w:hint="default"/>
      </w:rPr>
    </w:lvl>
    <w:lvl w:ilvl="2" w:tplc="08090005" w:tentative="1">
      <w:start w:val="1"/>
      <w:numFmt w:val="bullet"/>
      <w:lvlText w:val=""/>
      <w:lvlJc w:val="left"/>
      <w:pPr>
        <w:ind w:left="2871" w:hanging="360"/>
      </w:pPr>
      <w:rPr>
        <w:rFonts w:ascii="Wingdings" w:hAnsi="Wingdings" w:hint="default"/>
      </w:rPr>
    </w:lvl>
    <w:lvl w:ilvl="3" w:tplc="08090001" w:tentative="1">
      <w:start w:val="1"/>
      <w:numFmt w:val="bullet"/>
      <w:lvlText w:val=""/>
      <w:lvlJc w:val="left"/>
      <w:pPr>
        <w:ind w:left="3591" w:hanging="360"/>
      </w:pPr>
      <w:rPr>
        <w:rFonts w:ascii="Symbol" w:hAnsi="Symbol" w:hint="default"/>
      </w:rPr>
    </w:lvl>
    <w:lvl w:ilvl="4" w:tplc="08090003" w:tentative="1">
      <w:start w:val="1"/>
      <w:numFmt w:val="bullet"/>
      <w:lvlText w:val="o"/>
      <w:lvlJc w:val="left"/>
      <w:pPr>
        <w:ind w:left="4311" w:hanging="360"/>
      </w:pPr>
      <w:rPr>
        <w:rFonts w:ascii="Courier New" w:hAnsi="Courier New" w:cs="Courier New" w:hint="default"/>
      </w:rPr>
    </w:lvl>
    <w:lvl w:ilvl="5" w:tplc="08090005" w:tentative="1">
      <w:start w:val="1"/>
      <w:numFmt w:val="bullet"/>
      <w:lvlText w:val=""/>
      <w:lvlJc w:val="left"/>
      <w:pPr>
        <w:ind w:left="5031" w:hanging="360"/>
      </w:pPr>
      <w:rPr>
        <w:rFonts w:ascii="Wingdings" w:hAnsi="Wingdings" w:hint="default"/>
      </w:rPr>
    </w:lvl>
    <w:lvl w:ilvl="6" w:tplc="08090001" w:tentative="1">
      <w:start w:val="1"/>
      <w:numFmt w:val="bullet"/>
      <w:lvlText w:val=""/>
      <w:lvlJc w:val="left"/>
      <w:pPr>
        <w:ind w:left="5751" w:hanging="360"/>
      </w:pPr>
      <w:rPr>
        <w:rFonts w:ascii="Symbol" w:hAnsi="Symbol" w:hint="default"/>
      </w:rPr>
    </w:lvl>
    <w:lvl w:ilvl="7" w:tplc="08090003" w:tentative="1">
      <w:start w:val="1"/>
      <w:numFmt w:val="bullet"/>
      <w:lvlText w:val="o"/>
      <w:lvlJc w:val="left"/>
      <w:pPr>
        <w:ind w:left="6471" w:hanging="360"/>
      </w:pPr>
      <w:rPr>
        <w:rFonts w:ascii="Courier New" w:hAnsi="Courier New" w:cs="Courier New" w:hint="default"/>
      </w:rPr>
    </w:lvl>
    <w:lvl w:ilvl="8" w:tplc="08090005" w:tentative="1">
      <w:start w:val="1"/>
      <w:numFmt w:val="bullet"/>
      <w:lvlText w:val=""/>
      <w:lvlJc w:val="left"/>
      <w:pPr>
        <w:ind w:left="7191" w:hanging="360"/>
      </w:pPr>
      <w:rPr>
        <w:rFonts w:ascii="Wingdings" w:hAnsi="Wingdings" w:hint="default"/>
      </w:rPr>
    </w:lvl>
  </w:abstractNum>
  <w:abstractNum w:abstractNumId="13" w15:restartNumberingAfterBreak="0">
    <w:nsid w:val="09E5523D"/>
    <w:multiLevelType w:val="hybridMultilevel"/>
    <w:tmpl w:val="2B7A6E60"/>
    <w:lvl w:ilvl="0" w:tplc="A8601926">
      <w:start w:val="115"/>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89470E"/>
    <w:multiLevelType w:val="multilevel"/>
    <w:tmpl w:val="BDEA40E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E016AF9"/>
    <w:multiLevelType w:val="hybridMultilevel"/>
    <w:tmpl w:val="A058FBCE"/>
    <w:lvl w:ilvl="0" w:tplc="BE8A3736">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6" w15:restartNumberingAfterBreak="0">
    <w:nsid w:val="190922EC"/>
    <w:multiLevelType w:val="multilevel"/>
    <w:tmpl w:val="60761786"/>
    <w:lvl w:ilvl="0">
      <w:start w:val="9"/>
      <w:numFmt w:val="decimal"/>
      <w:lvlText w:val="%1"/>
      <w:lvlJc w:val="left"/>
      <w:pPr>
        <w:ind w:left="360" w:hanging="360"/>
      </w:pPr>
      <w:rPr>
        <w:rFonts w:hint="default"/>
      </w:rPr>
    </w:lvl>
    <w:lvl w:ilvl="1">
      <w:start w:val="1"/>
      <w:numFmt w:val="decimal"/>
      <w:lvlText w:val="7.%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1CAA6EE9"/>
    <w:multiLevelType w:val="hybridMultilevel"/>
    <w:tmpl w:val="CA0E1886"/>
    <w:lvl w:ilvl="0" w:tplc="032C2612">
      <w:start w:val="15"/>
      <w:numFmt w:val="bullet"/>
      <w:lvlText w:val="-"/>
      <w:lvlJc w:val="left"/>
      <w:pPr>
        <w:ind w:left="1080" w:hanging="360"/>
      </w:pPr>
      <w:rPr>
        <w:rFonts w:ascii="Browallia New" w:eastAsia="Times New Roman"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D8538D6"/>
    <w:multiLevelType w:val="hybridMultilevel"/>
    <w:tmpl w:val="8F88DAFA"/>
    <w:lvl w:ilvl="0" w:tplc="BC7C9B06">
      <w:start w:val="1"/>
      <w:numFmt w:val="decimal"/>
      <w:lvlText w:val="18.%1"/>
      <w:lvlJc w:val="left"/>
      <w:pPr>
        <w:ind w:left="1146" w:hanging="360"/>
      </w:pPr>
      <w:rPr>
        <w:rFonts w:hint="default"/>
        <w:b/>
        <w:bCs/>
        <w:color w:val="auto"/>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1DFD27D3"/>
    <w:multiLevelType w:val="multilevel"/>
    <w:tmpl w:val="12E082F6"/>
    <w:lvl w:ilvl="0">
      <w:start w:val="16"/>
      <w:numFmt w:val="decimal"/>
      <w:lvlText w:val="%1"/>
      <w:lvlJc w:val="left"/>
      <w:pPr>
        <w:ind w:left="500" w:hanging="500"/>
      </w:pPr>
      <w:rPr>
        <w:rFonts w:eastAsia="Arial Unicode MS" w:hint="default"/>
      </w:rPr>
    </w:lvl>
    <w:lvl w:ilvl="1">
      <w:start w:val="1"/>
      <w:numFmt w:val="decimal"/>
      <w:lvlText w:val="%1.%2"/>
      <w:lvlJc w:val="left"/>
      <w:pPr>
        <w:ind w:left="860" w:hanging="500"/>
      </w:pPr>
      <w:rPr>
        <w:rFonts w:eastAsia="Arial Unicode MS" w:hint="default"/>
      </w:rPr>
    </w:lvl>
    <w:lvl w:ilvl="2">
      <w:start w:val="2"/>
      <w:numFmt w:val="decimal"/>
      <w:lvlText w:val="%1.%2.%3"/>
      <w:lvlJc w:val="left"/>
      <w:pPr>
        <w:ind w:left="1440" w:hanging="720"/>
      </w:pPr>
      <w:rPr>
        <w:rFonts w:eastAsia="Arial Unicode MS" w:hint="default"/>
      </w:rPr>
    </w:lvl>
    <w:lvl w:ilvl="3">
      <w:start w:val="1"/>
      <w:numFmt w:val="decimal"/>
      <w:lvlText w:val="%1.%2.%3.%4"/>
      <w:lvlJc w:val="left"/>
      <w:pPr>
        <w:ind w:left="1800" w:hanging="720"/>
      </w:pPr>
      <w:rPr>
        <w:rFonts w:eastAsia="Arial Unicode MS" w:hint="default"/>
      </w:rPr>
    </w:lvl>
    <w:lvl w:ilvl="4">
      <w:start w:val="1"/>
      <w:numFmt w:val="decimal"/>
      <w:lvlText w:val="%1.%2.%3.%4.%5"/>
      <w:lvlJc w:val="left"/>
      <w:pPr>
        <w:ind w:left="2160" w:hanging="720"/>
      </w:pPr>
      <w:rPr>
        <w:rFonts w:eastAsia="Arial Unicode MS" w:hint="default"/>
      </w:rPr>
    </w:lvl>
    <w:lvl w:ilvl="5">
      <w:start w:val="1"/>
      <w:numFmt w:val="decimal"/>
      <w:lvlText w:val="%1.%2.%3.%4.%5.%6"/>
      <w:lvlJc w:val="left"/>
      <w:pPr>
        <w:ind w:left="2880" w:hanging="1080"/>
      </w:pPr>
      <w:rPr>
        <w:rFonts w:eastAsia="Arial Unicode MS" w:hint="default"/>
      </w:rPr>
    </w:lvl>
    <w:lvl w:ilvl="6">
      <w:start w:val="1"/>
      <w:numFmt w:val="decimal"/>
      <w:lvlText w:val="%1.%2.%3.%4.%5.%6.%7"/>
      <w:lvlJc w:val="left"/>
      <w:pPr>
        <w:ind w:left="3240" w:hanging="1080"/>
      </w:pPr>
      <w:rPr>
        <w:rFonts w:eastAsia="Arial Unicode MS" w:hint="default"/>
      </w:rPr>
    </w:lvl>
    <w:lvl w:ilvl="7">
      <w:start w:val="1"/>
      <w:numFmt w:val="decimal"/>
      <w:lvlText w:val="%1.%2.%3.%4.%5.%6.%7.%8"/>
      <w:lvlJc w:val="left"/>
      <w:pPr>
        <w:ind w:left="3960" w:hanging="1440"/>
      </w:pPr>
      <w:rPr>
        <w:rFonts w:eastAsia="Arial Unicode MS" w:hint="default"/>
      </w:rPr>
    </w:lvl>
    <w:lvl w:ilvl="8">
      <w:start w:val="1"/>
      <w:numFmt w:val="decimal"/>
      <w:lvlText w:val="%1.%2.%3.%4.%5.%6.%7.%8.%9"/>
      <w:lvlJc w:val="left"/>
      <w:pPr>
        <w:ind w:left="4320" w:hanging="1440"/>
      </w:pPr>
      <w:rPr>
        <w:rFonts w:eastAsia="Arial Unicode MS" w:hint="default"/>
      </w:rPr>
    </w:lvl>
  </w:abstractNum>
  <w:abstractNum w:abstractNumId="20"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68E4925"/>
    <w:multiLevelType w:val="hybridMultilevel"/>
    <w:tmpl w:val="CCF8D566"/>
    <w:lvl w:ilvl="0" w:tplc="D29073D2">
      <w:numFmt w:val="bullet"/>
      <w:lvlText w:val=""/>
      <w:lvlJc w:val="left"/>
      <w:pPr>
        <w:ind w:left="1080" w:hanging="360"/>
      </w:pPr>
      <w:rPr>
        <w:rFonts w:ascii="Symbol" w:eastAsia="Times New Roman" w:hAnsi="Symbol"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B3D0872"/>
    <w:multiLevelType w:val="hybridMultilevel"/>
    <w:tmpl w:val="664878CC"/>
    <w:lvl w:ilvl="0" w:tplc="B3E263AC">
      <w:start w:val="1"/>
      <w:numFmt w:val="decimal"/>
      <w:lvlText w:val="16.%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D1A6FCC"/>
    <w:multiLevelType w:val="multilevel"/>
    <w:tmpl w:val="A3F67CD4"/>
    <w:lvl w:ilvl="0">
      <w:start w:val="19"/>
      <w:numFmt w:val="decimal"/>
      <w:lvlText w:val="%1"/>
      <w:lvlJc w:val="left"/>
      <w:pPr>
        <w:ind w:left="360" w:hanging="360"/>
      </w:pPr>
      <w:rPr>
        <w:rFonts w:hint="default"/>
        <w:color w:val="auto"/>
      </w:rPr>
    </w:lvl>
    <w:lvl w:ilvl="1">
      <w:start w:val="1"/>
      <w:numFmt w:val="decimal"/>
      <w:lvlText w:val="21.%2"/>
      <w:lvlJc w:val="left"/>
      <w:pPr>
        <w:ind w:left="1506" w:hanging="360"/>
      </w:pPr>
      <w:rPr>
        <w:rFonts w:hint="default"/>
        <w:color w:val="auto"/>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24" w15:restartNumberingAfterBreak="0">
    <w:nsid w:val="2E827D57"/>
    <w:multiLevelType w:val="hybridMultilevel"/>
    <w:tmpl w:val="4AF63AB4"/>
    <w:lvl w:ilvl="0" w:tplc="84AAED1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F9A5C7C"/>
    <w:multiLevelType w:val="hybridMultilevel"/>
    <w:tmpl w:val="F6A24F16"/>
    <w:lvl w:ilvl="0" w:tplc="F39E851C">
      <w:start w:val="13"/>
      <w:numFmt w:val="bullet"/>
      <w:lvlText w:val="*"/>
      <w:lvlJc w:val="left"/>
      <w:pPr>
        <w:ind w:left="504" w:hanging="360"/>
      </w:pPr>
      <w:rPr>
        <w:rFonts w:ascii="Browallia New" w:eastAsia="Arial Unicode MS" w:hAnsi="Browallia New" w:cs="Browallia New"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26" w15:restartNumberingAfterBreak="0">
    <w:nsid w:val="318D3394"/>
    <w:multiLevelType w:val="hybridMultilevel"/>
    <w:tmpl w:val="D0BE8232"/>
    <w:lvl w:ilvl="0" w:tplc="18A823EA">
      <w:start w:val="1"/>
      <w:numFmt w:val="decimal"/>
      <w:lvlText w:val="4.%1"/>
      <w:lvlJc w:val="left"/>
      <w:pPr>
        <w:ind w:left="928" w:hanging="360"/>
      </w:pPr>
      <w:rPr>
        <w:rFonts w:ascii="Browallia New" w:hAnsi="Browallia New" w:cs="Browallia New" w:hint="default"/>
        <w:b/>
        <w:bCs/>
        <w:u w:val="no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386A788A"/>
    <w:multiLevelType w:val="multilevel"/>
    <w:tmpl w:val="EB8889B2"/>
    <w:lvl w:ilvl="0">
      <w:start w:val="16"/>
      <w:numFmt w:val="decimal"/>
      <w:lvlText w:val="%1"/>
      <w:lvlJc w:val="left"/>
      <w:pPr>
        <w:ind w:left="500" w:hanging="500"/>
      </w:pPr>
      <w:rPr>
        <w:rFonts w:eastAsia="Arial Unicode MS" w:hint="default"/>
      </w:rPr>
    </w:lvl>
    <w:lvl w:ilvl="1">
      <w:start w:val="1"/>
      <w:numFmt w:val="decimal"/>
      <w:lvlText w:val="%1.%2"/>
      <w:lvlJc w:val="left"/>
      <w:pPr>
        <w:ind w:left="1220" w:hanging="500"/>
      </w:pPr>
      <w:rPr>
        <w:rFonts w:eastAsia="Arial Unicode MS" w:hint="default"/>
      </w:rPr>
    </w:lvl>
    <w:lvl w:ilvl="2">
      <w:start w:val="1"/>
      <w:numFmt w:val="decimal"/>
      <w:lvlText w:val="21.1.%3"/>
      <w:lvlJc w:val="left"/>
      <w:pPr>
        <w:ind w:left="1800" w:hanging="360"/>
      </w:pPr>
      <w:rPr>
        <w:rFonts w:hint="default"/>
      </w:rPr>
    </w:lvl>
    <w:lvl w:ilvl="3">
      <w:start w:val="1"/>
      <w:numFmt w:val="decimal"/>
      <w:lvlText w:val="%1.%2.%3.%4"/>
      <w:lvlJc w:val="left"/>
      <w:pPr>
        <w:ind w:left="2880" w:hanging="720"/>
      </w:pPr>
      <w:rPr>
        <w:rFonts w:eastAsia="Arial Unicode MS" w:hint="default"/>
      </w:rPr>
    </w:lvl>
    <w:lvl w:ilvl="4">
      <w:start w:val="1"/>
      <w:numFmt w:val="decimal"/>
      <w:lvlText w:val="%1.%2.%3.%4.%5"/>
      <w:lvlJc w:val="left"/>
      <w:pPr>
        <w:ind w:left="3600" w:hanging="720"/>
      </w:pPr>
      <w:rPr>
        <w:rFonts w:eastAsia="Arial Unicode MS" w:hint="default"/>
      </w:rPr>
    </w:lvl>
    <w:lvl w:ilvl="5">
      <w:start w:val="1"/>
      <w:numFmt w:val="decimal"/>
      <w:lvlText w:val="%1.%2.%3.%4.%5.%6"/>
      <w:lvlJc w:val="left"/>
      <w:pPr>
        <w:ind w:left="4680" w:hanging="1080"/>
      </w:pPr>
      <w:rPr>
        <w:rFonts w:eastAsia="Arial Unicode MS" w:hint="default"/>
      </w:rPr>
    </w:lvl>
    <w:lvl w:ilvl="6">
      <w:start w:val="1"/>
      <w:numFmt w:val="decimal"/>
      <w:lvlText w:val="%1.%2.%3.%4.%5.%6.%7"/>
      <w:lvlJc w:val="left"/>
      <w:pPr>
        <w:ind w:left="5400" w:hanging="1080"/>
      </w:pPr>
      <w:rPr>
        <w:rFonts w:eastAsia="Arial Unicode MS" w:hint="default"/>
      </w:rPr>
    </w:lvl>
    <w:lvl w:ilvl="7">
      <w:start w:val="1"/>
      <w:numFmt w:val="decimal"/>
      <w:lvlText w:val="%1.%2.%3.%4.%5.%6.%7.%8"/>
      <w:lvlJc w:val="left"/>
      <w:pPr>
        <w:ind w:left="6480" w:hanging="1440"/>
      </w:pPr>
      <w:rPr>
        <w:rFonts w:eastAsia="Arial Unicode MS" w:hint="default"/>
      </w:rPr>
    </w:lvl>
    <w:lvl w:ilvl="8">
      <w:start w:val="1"/>
      <w:numFmt w:val="decimal"/>
      <w:lvlText w:val="%1.%2.%3.%4.%5.%6.%7.%8.%9"/>
      <w:lvlJc w:val="left"/>
      <w:pPr>
        <w:ind w:left="7200" w:hanging="1440"/>
      </w:pPr>
      <w:rPr>
        <w:rFonts w:eastAsia="Arial Unicode MS" w:hint="default"/>
      </w:rPr>
    </w:lvl>
  </w:abstractNum>
  <w:abstractNum w:abstractNumId="29"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CED0200"/>
    <w:multiLevelType w:val="hybridMultilevel"/>
    <w:tmpl w:val="EE1A1224"/>
    <w:lvl w:ilvl="0" w:tplc="62304358">
      <w:start w:val="1"/>
      <w:numFmt w:val="bullet"/>
      <w:lvlText w:val=""/>
      <w:lvlJc w:val="left"/>
      <w:pPr>
        <w:ind w:left="1264" w:hanging="360"/>
      </w:pPr>
      <w:rPr>
        <w:rFonts w:ascii="Symbol" w:hAnsi="Symbol" w:hint="default"/>
        <w:sz w:val="19"/>
        <w:szCs w:val="19"/>
      </w:rPr>
    </w:lvl>
    <w:lvl w:ilvl="1" w:tplc="04090003">
      <w:start w:val="1"/>
      <w:numFmt w:val="bullet"/>
      <w:lvlText w:val="o"/>
      <w:lvlJc w:val="left"/>
      <w:pPr>
        <w:ind w:left="1984" w:hanging="360"/>
      </w:pPr>
      <w:rPr>
        <w:rFonts w:ascii="Courier New" w:hAnsi="Courier New" w:cs="Courier New" w:hint="default"/>
      </w:rPr>
    </w:lvl>
    <w:lvl w:ilvl="2" w:tplc="04090005">
      <w:start w:val="1"/>
      <w:numFmt w:val="bullet"/>
      <w:lvlText w:val=""/>
      <w:lvlJc w:val="left"/>
      <w:pPr>
        <w:ind w:left="2704" w:hanging="360"/>
      </w:pPr>
      <w:rPr>
        <w:rFonts w:ascii="Wingdings" w:hAnsi="Wingdings" w:hint="default"/>
      </w:rPr>
    </w:lvl>
    <w:lvl w:ilvl="3" w:tplc="04090001">
      <w:start w:val="1"/>
      <w:numFmt w:val="bullet"/>
      <w:lvlText w:val=""/>
      <w:lvlJc w:val="left"/>
      <w:pPr>
        <w:ind w:left="3424" w:hanging="360"/>
      </w:pPr>
      <w:rPr>
        <w:rFonts w:ascii="Symbol" w:hAnsi="Symbol" w:hint="default"/>
      </w:rPr>
    </w:lvl>
    <w:lvl w:ilvl="4" w:tplc="04090003">
      <w:start w:val="1"/>
      <w:numFmt w:val="bullet"/>
      <w:lvlText w:val="o"/>
      <w:lvlJc w:val="left"/>
      <w:pPr>
        <w:ind w:left="4144" w:hanging="360"/>
      </w:pPr>
      <w:rPr>
        <w:rFonts w:ascii="Courier New" w:hAnsi="Courier New" w:cs="Courier New" w:hint="default"/>
      </w:rPr>
    </w:lvl>
    <w:lvl w:ilvl="5" w:tplc="04090005">
      <w:start w:val="1"/>
      <w:numFmt w:val="bullet"/>
      <w:lvlText w:val=""/>
      <w:lvlJc w:val="left"/>
      <w:pPr>
        <w:ind w:left="4864" w:hanging="360"/>
      </w:pPr>
      <w:rPr>
        <w:rFonts w:ascii="Wingdings" w:hAnsi="Wingdings" w:hint="default"/>
      </w:rPr>
    </w:lvl>
    <w:lvl w:ilvl="6" w:tplc="04090001">
      <w:start w:val="1"/>
      <w:numFmt w:val="bullet"/>
      <w:lvlText w:val=""/>
      <w:lvlJc w:val="left"/>
      <w:pPr>
        <w:ind w:left="5584" w:hanging="360"/>
      </w:pPr>
      <w:rPr>
        <w:rFonts w:ascii="Symbol" w:hAnsi="Symbol" w:hint="default"/>
      </w:rPr>
    </w:lvl>
    <w:lvl w:ilvl="7" w:tplc="04090003">
      <w:start w:val="1"/>
      <w:numFmt w:val="bullet"/>
      <w:lvlText w:val="o"/>
      <w:lvlJc w:val="left"/>
      <w:pPr>
        <w:ind w:left="6304" w:hanging="360"/>
      </w:pPr>
      <w:rPr>
        <w:rFonts w:ascii="Courier New" w:hAnsi="Courier New" w:cs="Courier New" w:hint="default"/>
      </w:rPr>
    </w:lvl>
    <w:lvl w:ilvl="8" w:tplc="04090005">
      <w:start w:val="1"/>
      <w:numFmt w:val="bullet"/>
      <w:lvlText w:val=""/>
      <w:lvlJc w:val="left"/>
      <w:pPr>
        <w:ind w:left="7024" w:hanging="360"/>
      </w:pPr>
      <w:rPr>
        <w:rFonts w:ascii="Wingdings" w:hAnsi="Wingdings" w:hint="default"/>
      </w:rPr>
    </w:lvl>
  </w:abstractNum>
  <w:abstractNum w:abstractNumId="31" w15:restartNumberingAfterBreak="0">
    <w:nsid w:val="3D286C95"/>
    <w:multiLevelType w:val="hybridMultilevel"/>
    <w:tmpl w:val="7AE0416C"/>
    <w:lvl w:ilvl="0" w:tplc="390CE53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33" w15:restartNumberingAfterBreak="0">
    <w:nsid w:val="46352EB6"/>
    <w:multiLevelType w:val="hybridMultilevel"/>
    <w:tmpl w:val="12DE1F34"/>
    <w:lvl w:ilvl="0" w:tplc="034A882A">
      <w:start w:val="1"/>
      <w:numFmt w:val="bullet"/>
      <w:lvlText w:val="-"/>
      <w:lvlJc w:val="left"/>
      <w:pPr>
        <w:ind w:left="1800" w:hanging="360"/>
      </w:pPr>
      <w:rPr>
        <w:rFonts w:ascii="Browallia New" w:eastAsia="Times New Roman"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5" w15:restartNumberingAfterBreak="0">
    <w:nsid w:val="5D444B60"/>
    <w:multiLevelType w:val="multilevel"/>
    <w:tmpl w:val="1EB09DF4"/>
    <w:lvl w:ilvl="0">
      <w:start w:val="9"/>
      <w:numFmt w:val="decimal"/>
      <w:lvlText w:val="%1"/>
      <w:lvlJc w:val="left"/>
      <w:pPr>
        <w:ind w:left="360" w:hanging="360"/>
      </w:pPr>
      <w:rPr>
        <w:rFonts w:hint="default"/>
      </w:rPr>
    </w:lvl>
    <w:lvl w:ilvl="1">
      <w:start w:val="1"/>
      <w:numFmt w:val="decimal"/>
      <w:lvlText w:val="9.%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6" w15:restartNumberingAfterBreak="0">
    <w:nsid w:val="60311402"/>
    <w:multiLevelType w:val="multilevel"/>
    <w:tmpl w:val="B1F0B6F8"/>
    <w:lvl w:ilvl="0">
      <w:start w:val="23"/>
      <w:numFmt w:val="decimal"/>
      <w:lvlText w:val="%1"/>
      <w:lvlJc w:val="left"/>
      <w:pPr>
        <w:ind w:left="480" w:hanging="480"/>
      </w:pPr>
      <w:rPr>
        <w:rFonts w:eastAsia="Arial Unicode MS" w:hint="default"/>
      </w:rPr>
    </w:lvl>
    <w:lvl w:ilvl="1">
      <w:start w:val="1"/>
      <w:numFmt w:val="decimal"/>
      <w:lvlText w:val="%1.%2"/>
      <w:lvlJc w:val="left"/>
      <w:pPr>
        <w:ind w:left="480" w:hanging="480"/>
      </w:pPr>
      <w:rPr>
        <w:rFonts w:eastAsia="Arial Unicode MS" w:hint="default"/>
      </w:rPr>
    </w:lvl>
    <w:lvl w:ilvl="2">
      <w:start w:val="1"/>
      <w:numFmt w:val="decimal"/>
      <w:lvlText w:val="16.%3"/>
      <w:lvlJc w:val="left"/>
      <w:pPr>
        <w:ind w:left="1146" w:hanging="360"/>
      </w:pPr>
      <w:rPr>
        <w:rFonts w:hint="default"/>
        <w:b/>
        <w:bCs/>
        <w:color w:val="auto"/>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37" w15:restartNumberingAfterBreak="0">
    <w:nsid w:val="61AC5777"/>
    <w:multiLevelType w:val="multilevel"/>
    <w:tmpl w:val="7E7E06D2"/>
    <w:lvl w:ilvl="0">
      <w:start w:val="19"/>
      <w:numFmt w:val="decimal"/>
      <w:lvlText w:val="%1"/>
      <w:lvlJc w:val="left"/>
      <w:pPr>
        <w:ind w:left="360" w:hanging="360"/>
      </w:pPr>
      <w:rPr>
        <w:rFonts w:hint="default"/>
        <w:color w:val="auto"/>
      </w:rPr>
    </w:lvl>
    <w:lvl w:ilvl="1">
      <w:start w:val="19"/>
      <w:numFmt w:val="decimal"/>
      <w:lvlText w:val="19.%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38"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39" w15:restartNumberingAfterBreak="0">
    <w:nsid w:val="682108AD"/>
    <w:multiLevelType w:val="hybridMultilevel"/>
    <w:tmpl w:val="1754694E"/>
    <w:lvl w:ilvl="0" w:tplc="55F2792C">
      <w:start w:val="1"/>
      <w:numFmt w:val="thaiLetters"/>
      <w:lvlText w:val="%1)"/>
      <w:lvlJc w:val="left"/>
      <w:pPr>
        <w:ind w:left="1506" w:hanging="360"/>
      </w:pPr>
      <w:rPr>
        <w:rFonts w:hint="default"/>
        <w:b w:val="0"/>
        <w:bCs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40" w15:restartNumberingAfterBreak="0">
    <w:nsid w:val="6FA85289"/>
    <w:multiLevelType w:val="multilevel"/>
    <w:tmpl w:val="C9E867E8"/>
    <w:lvl w:ilvl="0">
      <w:numFmt w:val="bullet"/>
      <w:lvlText w:val="-"/>
      <w:lvlJc w:val="left"/>
      <w:pPr>
        <w:tabs>
          <w:tab w:val="num" w:pos="4330"/>
        </w:tabs>
        <w:ind w:left="4330" w:hanging="360"/>
      </w:pPr>
      <w:rPr>
        <w:rFonts w:ascii="Cordia New" w:eastAsia="Angsana New" w:hAnsi="Cordia New" w:cs="Cordia New" w:hint="cs"/>
        <w:sz w:val="26"/>
        <w:szCs w:val="26"/>
      </w:rPr>
    </w:lvl>
    <w:lvl w:ilvl="1">
      <w:start w:val="1"/>
      <w:numFmt w:val="bullet"/>
      <w:lvlText w:val="o"/>
      <w:lvlJc w:val="left"/>
      <w:pPr>
        <w:tabs>
          <w:tab w:val="num" w:pos="5050"/>
        </w:tabs>
        <w:ind w:left="5050" w:hanging="360"/>
      </w:pPr>
      <w:rPr>
        <w:rFonts w:ascii="Courier New" w:hAnsi="Courier New" w:cs="Times New Roman" w:hint="default"/>
        <w:sz w:val="20"/>
      </w:rPr>
    </w:lvl>
    <w:lvl w:ilvl="2">
      <w:start w:val="1"/>
      <w:numFmt w:val="bullet"/>
      <w:lvlText w:val=""/>
      <w:lvlJc w:val="left"/>
      <w:pPr>
        <w:tabs>
          <w:tab w:val="num" w:pos="5770"/>
        </w:tabs>
        <w:ind w:left="5770" w:hanging="360"/>
      </w:pPr>
      <w:rPr>
        <w:rFonts w:ascii="Wingdings" w:hAnsi="Wingdings" w:hint="default"/>
        <w:sz w:val="20"/>
      </w:rPr>
    </w:lvl>
    <w:lvl w:ilvl="3">
      <w:start w:val="1"/>
      <w:numFmt w:val="bullet"/>
      <w:lvlText w:val=""/>
      <w:lvlJc w:val="left"/>
      <w:pPr>
        <w:tabs>
          <w:tab w:val="num" w:pos="6490"/>
        </w:tabs>
        <w:ind w:left="6490" w:hanging="360"/>
      </w:pPr>
      <w:rPr>
        <w:rFonts w:ascii="Wingdings" w:hAnsi="Wingdings" w:hint="default"/>
        <w:sz w:val="20"/>
      </w:rPr>
    </w:lvl>
    <w:lvl w:ilvl="4">
      <w:start w:val="1"/>
      <w:numFmt w:val="bullet"/>
      <w:lvlText w:val=""/>
      <w:lvlJc w:val="left"/>
      <w:pPr>
        <w:tabs>
          <w:tab w:val="num" w:pos="7210"/>
        </w:tabs>
        <w:ind w:left="7210" w:hanging="360"/>
      </w:pPr>
      <w:rPr>
        <w:rFonts w:ascii="Wingdings" w:hAnsi="Wingdings" w:hint="default"/>
        <w:sz w:val="20"/>
      </w:rPr>
    </w:lvl>
    <w:lvl w:ilvl="5">
      <w:start w:val="1"/>
      <w:numFmt w:val="bullet"/>
      <w:lvlText w:val=""/>
      <w:lvlJc w:val="left"/>
      <w:pPr>
        <w:tabs>
          <w:tab w:val="num" w:pos="7930"/>
        </w:tabs>
        <w:ind w:left="7930" w:hanging="360"/>
      </w:pPr>
      <w:rPr>
        <w:rFonts w:ascii="Wingdings" w:hAnsi="Wingdings" w:hint="default"/>
        <w:sz w:val="20"/>
      </w:rPr>
    </w:lvl>
    <w:lvl w:ilvl="6">
      <w:start w:val="1"/>
      <w:numFmt w:val="bullet"/>
      <w:lvlText w:val=""/>
      <w:lvlJc w:val="left"/>
      <w:pPr>
        <w:tabs>
          <w:tab w:val="num" w:pos="8650"/>
        </w:tabs>
        <w:ind w:left="8650" w:hanging="360"/>
      </w:pPr>
      <w:rPr>
        <w:rFonts w:ascii="Wingdings" w:hAnsi="Wingdings" w:hint="default"/>
        <w:sz w:val="20"/>
      </w:rPr>
    </w:lvl>
    <w:lvl w:ilvl="7">
      <w:start w:val="1"/>
      <w:numFmt w:val="bullet"/>
      <w:lvlText w:val=""/>
      <w:lvlJc w:val="left"/>
      <w:pPr>
        <w:tabs>
          <w:tab w:val="num" w:pos="9370"/>
        </w:tabs>
        <w:ind w:left="9370" w:hanging="360"/>
      </w:pPr>
      <w:rPr>
        <w:rFonts w:ascii="Wingdings" w:hAnsi="Wingdings" w:hint="default"/>
        <w:sz w:val="20"/>
      </w:rPr>
    </w:lvl>
    <w:lvl w:ilvl="8">
      <w:start w:val="1"/>
      <w:numFmt w:val="bullet"/>
      <w:lvlText w:val=""/>
      <w:lvlJc w:val="left"/>
      <w:pPr>
        <w:tabs>
          <w:tab w:val="num" w:pos="10090"/>
        </w:tabs>
        <w:ind w:left="10090" w:hanging="360"/>
      </w:pPr>
      <w:rPr>
        <w:rFonts w:ascii="Wingdings" w:hAnsi="Wingdings" w:hint="default"/>
        <w:sz w:val="20"/>
      </w:rPr>
    </w:lvl>
  </w:abstractNum>
  <w:abstractNum w:abstractNumId="41" w15:restartNumberingAfterBreak="0">
    <w:nsid w:val="6FD176AA"/>
    <w:multiLevelType w:val="hybridMultilevel"/>
    <w:tmpl w:val="F5A8C6A6"/>
    <w:lvl w:ilvl="0" w:tplc="A59E1F8E">
      <w:start w:val="1"/>
      <w:numFmt w:val="decimal"/>
      <w:lvlText w:val="(%1)"/>
      <w:lvlJc w:val="left"/>
      <w:pPr>
        <w:ind w:left="2439" w:hanging="876"/>
      </w:pPr>
      <w:rPr>
        <w:rFonts w:hint="default"/>
      </w:rPr>
    </w:lvl>
    <w:lvl w:ilvl="1" w:tplc="08090019" w:tentative="1">
      <w:start w:val="1"/>
      <w:numFmt w:val="lowerLetter"/>
      <w:lvlText w:val="%2."/>
      <w:lvlJc w:val="left"/>
      <w:pPr>
        <w:ind w:left="2643" w:hanging="360"/>
      </w:pPr>
    </w:lvl>
    <w:lvl w:ilvl="2" w:tplc="0809001B" w:tentative="1">
      <w:start w:val="1"/>
      <w:numFmt w:val="lowerRoman"/>
      <w:lvlText w:val="%3."/>
      <w:lvlJc w:val="right"/>
      <w:pPr>
        <w:ind w:left="3363" w:hanging="180"/>
      </w:pPr>
    </w:lvl>
    <w:lvl w:ilvl="3" w:tplc="0809000F" w:tentative="1">
      <w:start w:val="1"/>
      <w:numFmt w:val="decimal"/>
      <w:lvlText w:val="%4."/>
      <w:lvlJc w:val="left"/>
      <w:pPr>
        <w:ind w:left="4083" w:hanging="360"/>
      </w:pPr>
    </w:lvl>
    <w:lvl w:ilvl="4" w:tplc="08090019" w:tentative="1">
      <w:start w:val="1"/>
      <w:numFmt w:val="lowerLetter"/>
      <w:lvlText w:val="%5."/>
      <w:lvlJc w:val="left"/>
      <w:pPr>
        <w:ind w:left="4803" w:hanging="360"/>
      </w:pPr>
    </w:lvl>
    <w:lvl w:ilvl="5" w:tplc="0809001B" w:tentative="1">
      <w:start w:val="1"/>
      <w:numFmt w:val="lowerRoman"/>
      <w:lvlText w:val="%6."/>
      <w:lvlJc w:val="right"/>
      <w:pPr>
        <w:ind w:left="5523" w:hanging="180"/>
      </w:pPr>
    </w:lvl>
    <w:lvl w:ilvl="6" w:tplc="0809000F" w:tentative="1">
      <w:start w:val="1"/>
      <w:numFmt w:val="decimal"/>
      <w:lvlText w:val="%7."/>
      <w:lvlJc w:val="left"/>
      <w:pPr>
        <w:ind w:left="6243" w:hanging="360"/>
      </w:pPr>
    </w:lvl>
    <w:lvl w:ilvl="7" w:tplc="08090019" w:tentative="1">
      <w:start w:val="1"/>
      <w:numFmt w:val="lowerLetter"/>
      <w:lvlText w:val="%8."/>
      <w:lvlJc w:val="left"/>
      <w:pPr>
        <w:ind w:left="6963" w:hanging="360"/>
      </w:pPr>
    </w:lvl>
    <w:lvl w:ilvl="8" w:tplc="0809001B" w:tentative="1">
      <w:start w:val="1"/>
      <w:numFmt w:val="lowerRoman"/>
      <w:lvlText w:val="%9."/>
      <w:lvlJc w:val="right"/>
      <w:pPr>
        <w:ind w:left="7683" w:hanging="180"/>
      </w:pPr>
    </w:lvl>
  </w:abstractNum>
  <w:abstractNum w:abstractNumId="42" w15:restartNumberingAfterBreak="0">
    <w:nsid w:val="71B27CAB"/>
    <w:multiLevelType w:val="hybridMultilevel"/>
    <w:tmpl w:val="A64E670E"/>
    <w:lvl w:ilvl="0" w:tplc="F7EA4EDE">
      <w:start w:val="1"/>
      <w:numFmt w:val="decimal"/>
      <w:lvlText w:val="4.%1"/>
      <w:lvlJc w:val="left"/>
      <w:pPr>
        <w:ind w:left="720" w:hanging="360"/>
      </w:pPr>
      <w:rPr>
        <w:rFonts w:hint="default"/>
        <w:b w:val="0"/>
        <w:bCs w:val="0"/>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26A27C3"/>
    <w:multiLevelType w:val="hybridMultilevel"/>
    <w:tmpl w:val="692C3AB6"/>
    <w:lvl w:ilvl="0" w:tplc="EBF6C53C">
      <w:start w:val="1"/>
      <w:numFmt w:val="decimal"/>
      <w:lvlText w:val="%1."/>
      <w:lvlJc w:val="left"/>
      <w:pPr>
        <w:tabs>
          <w:tab w:val="num" w:pos="786"/>
        </w:tabs>
        <w:ind w:left="786" w:hanging="360"/>
      </w:pPr>
      <w:rPr>
        <w:rFonts w:ascii="Browallia New" w:hAnsi="Browallia New" w:cs="Browallia New" w:hint="default"/>
        <w:b/>
        <w:bCs/>
        <w:i w:val="0"/>
        <w:iCs w:val="0"/>
        <w:color w:val="auto"/>
        <w:sz w:val="28"/>
        <w:szCs w:val="28"/>
      </w:rPr>
    </w:lvl>
    <w:lvl w:ilvl="1" w:tplc="0409000F">
      <w:start w:val="1"/>
      <w:numFmt w:val="decimal"/>
      <w:lvlText w:val="%2."/>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44" w15:restartNumberingAfterBreak="0">
    <w:nsid w:val="743857FC"/>
    <w:multiLevelType w:val="hybridMultilevel"/>
    <w:tmpl w:val="BD8E9794"/>
    <w:lvl w:ilvl="0" w:tplc="AD205944">
      <w:start w:val="1"/>
      <w:numFmt w:val="decimal"/>
      <w:lvlText w:val="18.%1"/>
      <w:lvlJc w:val="left"/>
      <w:pPr>
        <w:ind w:left="720" w:hanging="360"/>
      </w:pPr>
      <w:rPr>
        <w:rFonts w:ascii="Browallia New" w:hAnsi="Browallia New" w:cs="Browallia New" w:hint="default"/>
        <w:b w:val="0"/>
        <w:bCs w:val="0"/>
        <w:color w:val="auto"/>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93D657D"/>
    <w:multiLevelType w:val="hybridMultilevel"/>
    <w:tmpl w:val="E1ECC2D2"/>
    <w:lvl w:ilvl="0" w:tplc="B088C720">
      <w:start w:val="1"/>
      <w:numFmt w:val="decimal"/>
      <w:lvlText w:val="14.%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A653926"/>
    <w:multiLevelType w:val="hybridMultilevel"/>
    <w:tmpl w:val="85D853FA"/>
    <w:lvl w:ilvl="0" w:tplc="1952D12C">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9"/>
  </w:num>
  <w:num w:numId="12" w16cid:durableId="130944888">
    <w:abstractNumId w:val="20"/>
  </w:num>
  <w:num w:numId="13" w16cid:durableId="912927839">
    <w:abstractNumId w:val="38"/>
  </w:num>
  <w:num w:numId="14" w16cid:durableId="1774130908">
    <w:abstractNumId w:val="27"/>
  </w:num>
  <w:num w:numId="15" w16cid:durableId="1993365459">
    <w:abstractNumId w:val="32"/>
  </w:num>
  <w:num w:numId="16" w16cid:durableId="1308583655">
    <w:abstractNumId w:val="43"/>
  </w:num>
  <w:num w:numId="17" w16cid:durableId="428237904">
    <w:abstractNumId w:val="34"/>
  </w:num>
  <w:num w:numId="18" w16cid:durableId="1310937844">
    <w:abstractNumId w:val="30"/>
  </w:num>
  <w:num w:numId="19" w16cid:durableId="760174794">
    <w:abstractNumId w:val="45"/>
  </w:num>
  <w:num w:numId="20" w16cid:durableId="1745637972">
    <w:abstractNumId w:val="18"/>
  </w:num>
  <w:num w:numId="21" w16cid:durableId="839389082">
    <w:abstractNumId w:val="36"/>
  </w:num>
  <w:num w:numId="22" w16cid:durableId="165557411">
    <w:abstractNumId w:val="39"/>
  </w:num>
  <w:num w:numId="23" w16cid:durableId="404767674">
    <w:abstractNumId w:val="42"/>
  </w:num>
  <w:num w:numId="24" w16cid:durableId="1650666354">
    <w:abstractNumId w:val="16"/>
  </w:num>
  <w:num w:numId="25" w16cid:durableId="1478257409">
    <w:abstractNumId w:val="25"/>
  </w:num>
  <w:num w:numId="26" w16cid:durableId="1958414598">
    <w:abstractNumId w:val="14"/>
  </w:num>
  <w:num w:numId="27" w16cid:durableId="619190720">
    <w:abstractNumId w:val="12"/>
  </w:num>
  <w:num w:numId="28" w16cid:durableId="862981219">
    <w:abstractNumId w:val="13"/>
  </w:num>
  <w:num w:numId="29" w16cid:durableId="475026972">
    <w:abstractNumId w:val="26"/>
  </w:num>
  <w:num w:numId="30" w16cid:durableId="1557088532">
    <w:abstractNumId w:val="35"/>
  </w:num>
  <w:num w:numId="31" w16cid:durableId="24520767">
    <w:abstractNumId w:val="22"/>
  </w:num>
  <w:num w:numId="32" w16cid:durableId="1528058297">
    <w:abstractNumId w:val="19"/>
  </w:num>
  <w:num w:numId="33" w16cid:durableId="960920144">
    <w:abstractNumId w:val="28"/>
  </w:num>
  <w:num w:numId="34" w16cid:durableId="1865287255">
    <w:abstractNumId w:val="15"/>
  </w:num>
  <w:num w:numId="35" w16cid:durableId="1869365081">
    <w:abstractNumId w:val="21"/>
  </w:num>
  <w:num w:numId="36" w16cid:durableId="1115712287">
    <w:abstractNumId w:val="24"/>
  </w:num>
  <w:num w:numId="37" w16cid:durableId="367612783">
    <w:abstractNumId w:val="33"/>
  </w:num>
  <w:num w:numId="38" w16cid:durableId="110592945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196487">
    <w:abstractNumId w:val="40"/>
  </w:num>
  <w:num w:numId="40" w16cid:durableId="1231387374">
    <w:abstractNumId w:val="41"/>
  </w:num>
  <w:num w:numId="41" w16cid:durableId="1303268136">
    <w:abstractNumId w:val="17"/>
  </w:num>
  <w:num w:numId="42" w16cid:durableId="1721007094">
    <w:abstractNumId w:val="37"/>
  </w:num>
  <w:num w:numId="43" w16cid:durableId="1811902158">
    <w:abstractNumId w:val="23"/>
  </w:num>
  <w:num w:numId="44" w16cid:durableId="1360202208">
    <w:abstractNumId w:val="11"/>
  </w:num>
  <w:num w:numId="45" w16cid:durableId="1946771468">
    <w:abstractNumId w:val="44"/>
  </w:num>
  <w:num w:numId="46" w16cid:durableId="1121270097">
    <w:abstractNumId w:val="31"/>
  </w:num>
  <w:num w:numId="47" w16cid:durableId="1531990121">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5E8"/>
    <w:rsid w:val="00000787"/>
    <w:rsid w:val="00000C79"/>
    <w:rsid w:val="00000CE3"/>
    <w:rsid w:val="00000E80"/>
    <w:rsid w:val="00000EB3"/>
    <w:rsid w:val="00001112"/>
    <w:rsid w:val="000014D0"/>
    <w:rsid w:val="00001599"/>
    <w:rsid w:val="000015B5"/>
    <w:rsid w:val="0000165B"/>
    <w:rsid w:val="000016BD"/>
    <w:rsid w:val="000016C5"/>
    <w:rsid w:val="000016E7"/>
    <w:rsid w:val="0000173A"/>
    <w:rsid w:val="00001752"/>
    <w:rsid w:val="000017F7"/>
    <w:rsid w:val="00001820"/>
    <w:rsid w:val="00001991"/>
    <w:rsid w:val="00001A30"/>
    <w:rsid w:val="00001B0F"/>
    <w:rsid w:val="00001C47"/>
    <w:rsid w:val="00001E15"/>
    <w:rsid w:val="00002053"/>
    <w:rsid w:val="0000206D"/>
    <w:rsid w:val="00002167"/>
    <w:rsid w:val="0000217B"/>
    <w:rsid w:val="0000228F"/>
    <w:rsid w:val="000023BC"/>
    <w:rsid w:val="00002759"/>
    <w:rsid w:val="000027F8"/>
    <w:rsid w:val="00002D0A"/>
    <w:rsid w:val="00002D0F"/>
    <w:rsid w:val="00002D2B"/>
    <w:rsid w:val="00002D45"/>
    <w:rsid w:val="00002DFA"/>
    <w:rsid w:val="000033E0"/>
    <w:rsid w:val="00003510"/>
    <w:rsid w:val="000036C5"/>
    <w:rsid w:val="000037F0"/>
    <w:rsid w:val="000038DD"/>
    <w:rsid w:val="000039F6"/>
    <w:rsid w:val="00003B13"/>
    <w:rsid w:val="00003B4E"/>
    <w:rsid w:val="00003BAA"/>
    <w:rsid w:val="00003BBC"/>
    <w:rsid w:val="00003D36"/>
    <w:rsid w:val="00003EE6"/>
    <w:rsid w:val="000041D0"/>
    <w:rsid w:val="00004480"/>
    <w:rsid w:val="00004600"/>
    <w:rsid w:val="00004844"/>
    <w:rsid w:val="00004939"/>
    <w:rsid w:val="0000497F"/>
    <w:rsid w:val="00004B62"/>
    <w:rsid w:val="00004BF2"/>
    <w:rsid w:val="00004DA2"/>
    <w:rsid w:val="00004F5E"/>
    <w:rsid w:val="00005020"/>
    <w:rsid w:val="0000525A"/>
    <w:rsid w:val="0000538C"/>
    <w:rsid w:val="00005732"/>
    <w:rsid w:val="00005777"/>
    <w:rsid w:val="000057ED"/>
    <w:rsid w:val="00005888"/>
    <w:rsid w:val="00005969"/>
    <w:rsid w:val="00005975"/>
    <w:rsid w:val="00005A5C"/>
    <w:rsid w:val="00005B15"/>
    <w:rsid w:val="00005CAB"/>
    <w:rsid w:val="00005E20"/>
    <w:rsid w:val="00005E6B"/>
    <w:rsid w:val="00005E98"/>
    <w:rsid w:val="00005EBD"/>
    <w:rsid w:val="0000612F"/>
    <w:rsid w:val="0000638D"/>
    <w:rsid w:val="0000666A"/>
    <w:rsid w:val="00006721"/>
    <w:rsid w:val="0000684C"/>
    <w:rsid w:val="00006903"/>
    <w:rsid w:val="00006A4E"/>
    <w:rsid w:val="00006AF3"/>
    <w:rsid w:val="00006B18"/>
    <w:rsid w:val="00006C23"/>
    <w:rsid w:val="00006D92"/>
    <w:rsid w:val="00006E0F"/>
    <w:rsid w:val="00006EC7"/>
    <w:rsid w:val="00007087"/>
    <w:rsid w:val="000070BF"/>
    <w:rsid w:val="000070C7"/>
    <w:rsid w:val="00007419"/>
    <w:rsid w:val="0000747B"/>
    <w:rsid w:val="0000757D"/>
    <w:rsid w:val="0000777B"/>
    <w:rsid w:val="000077EA"/>
    <w:rsid w:val="000078A1"/>
    <w:rsid w:val="00007B69"/>
    <w:rsid w:val="00007BF6"/>
    <w:rsid w:val="00007C13"/>
    <w:rsid w:val="00007DA9"/>
    <w:rsid w:val="00007E76"/>
    <w:rsid w:val="000102B7"/>
    <w:rsid w:val="000103E9"/>
    <w:rsid w:val="000104C7"/>
    <w:rsid w:val="000104EB"/>
    <w:rsid w:val="00010C27"/>
    <w:rsid w:val="00010C32"/>
    <w:rsid w:val="00010D9D"/>
    <w:rsid w:val="0001101D"/>
    <w:rsid w:val="0001117A"/>
    <w:rsid w:val="0001129B"/>
    <w:rsid w:val="000112BC"/>
    <w:rsid w:val="000112F0"/>
    <w:rsid w:val="0001138F"/>
    <w:rsid w:val="00011504"/>
    <w:rsid w:val="000115CE"/>
    <w:rsid w:val="000116EC"/>
    <w:rsid w:val="0001170B"/>
    <w:rsid w:val="000117A9"/>
    <w:rsid w:val="000117AA"/>
    <w:rsid w:val="00011837"/>
    <w:rsid w:val="00011A8B"/>
    <w:rsid w:val="00011AC0"/>
    <w:rsid w:val="00011CDA"/>
    <w:rsid w:val="00011FA6"/>
    <w:rsid w:val="00012215"/>
    <w:rsid w:val="0001222A"/>
    <w:rsid w:val="00012400"/>
    <w:rsid w:val="00012560"/>
    <w:rsid w:val="00012A2D"/>
    <w:rsid w:val="00012CDB"/>
    <w:rsid w:val="00012D31"/>
    <w:rsid w:val="0001333E"/>
    <w:rsid w:val="00013713"/>
    <w:rsid w:val="000137D0"/>
    <w:rsid w:val="00013AF9"/>
    <w:rsid w:val="00013F87"/>
    <w:rsid w:val="0001405D"/>
    <w:rsid w:val="00014197"/>
    <w:rsid w:val="000141FE"/>
    <w:rsid w:val="000143EB"/>
    <w:rsid w:val="000144A4"/>
    <w:rsid w:val="00014618"/>
    <w:rsid w:val="0001468C"/>
    <w:rsid w:val="000146CE"/>
    <w:rsid w:val="000147BF"/>
    <w:rsid w:val="00014878"/>
    <w:rsid w:val="00014ADF"/>
    <w:rsid w:val="00014BE9"/>
    <w:rsid w:val="00014C17"/>
    <w:rsid w:val="00014D5C"/>
    <w:rsid w:val="00014EAE"/>
    <w:rsid w:val="00014F0D"/>
    <w:rsid w:val="00014F1B"/>
    <w:rsid w:val="000151BE"/>
    <w:rsid w:val="00015236"/>
    <w:rsid w:val="0001525C"/>
    <w:rsid w:val="000152F2"/>
    <w:rsid w:val="000153A6"/>
    <w:rsid w:val="0001547D"/>
    <w:rsid w:val="00015517"/>
    <w:rsid w:val="000156F1"/>
    <w:rsid w:val="0001595E"/>
    <w:rsid w:val="00015A4C"/>
    <w:rsid w:val="00015B1F"/>
    <w:rsid w:val="00015CFD"/>
    <w:rsid w:val="00015D5E"/>
    <w:rsid w:val="00015E35"/>
    <w:rsid w:val="00015F3B"/>
    <w:rsid w:val="000160FC"/>
    <w:rsid w:val="000161D6"/>
    <w:rsid w:val="000162D1"/>
    <w:rsid w:val="000163A9"/>
    <w:rsid w:val="00016426"/>
    <w:rsid w:val="00016716"/>
    <w:rsid w:val="00016757"/>
    <w:rsid w:val="0001680C"/>
    <w:rsid w:val="00016971"/>
    <w:rsid w:val="00016A1A"/>
    <w:rsid w:val="00016D93"/>
    <w:rsid w:val="00016D9A"/>
    <w:rsid w:val="00016DC1"/>
    <w:rsid w:val="00017104"/>
    <w:rsid w:val="00017342"/>
    <w:rsid w:val="000174CD"/>
    <w:rsid w:val="00017650"/>
    <w:rsid w:val="00017BE6"/>
    <w:rsid w:val="00017BE9"/>
    <w:rsid w:val="00017D2C"/>
    <w:rsid w:val="00017E04"/>
    <w:rsid w:val="00017EF6"/>
    <w:rsid w:val="00017F0A"/>
    <w:rsid w:val="0002028F"/>
    <w:rsid w:val="000202FE"/>
    <w:rsid w:val="000203B1"/>
    <w:rsid w:val="000203B9"/>
    <w:rsid w:val="000203CA"/>
    <w:rsid w:val="00020705"/>
    <w:rsid w:val="000207C3"/>
    <w:rsid w:val="000208F0"/>
    <w:rsid w:val="000208F6"/>
    <w:rsid w:val="00020A38"/>
    <w:rsid w:val="00020BCD"/>
    <w:rsid w:val="00020CB0"/>
    <w:rsid w:val="00020DF5"/>
    <w:rsid w:val="00020E69"/>
    <w:rsid w:val="00020EF1"/>
    <w:rsid w:val="00021315"/>
    <w:rsid w:val="0002143F"/>
    <w:rsid w:val="000215AC"/>
    <w:rsid w:val="00021857"/>
    <w:rsid w:val="00021A48"/>
    <w:rsid w:val="00021B1D"/>
    <w:rsid w:val="00021B64"/>
    <w:rsid w:val="00021E71"/>
    <w:rsid w:val="00021F78"/>
    <w:rsid w:val="000221E1"/>
    <w:rsid w:val="00022324"/>
    <w:rsid w:val="000223F6"/>
    <w:rsid w:val="000224E3"/>
    <w:rsid w:val="0002292F"/>
    <w:rsid w:val="00022B3A"/>
    <w:rsid w:val="00022C46"/>
    <w:rsid w:val="00022C80"/>
    <w:rsid w:val="00022F17"/>
    <w:rsid w:val="00022F7F"/>
    <w:rsid w:val="000230AF"/>
    <w:rsid w:val="00023112"/>
    <w:rsid w:val="0002331A"/>
    <w:rsid w:val="0002332B"/>
    <w:rsid w:val="000235E7"/>
    <w:rsid w:val="00023817"/>
    <w:rsid w:val="00023AFE"/>
    <w:rsid w:val="00023CD3"/>
    <w:rsid w:val="00023D26"/>
    <w:rsid w:val="00023E60"/>
    <w:rsid w:val="0002401C"/>
    <w:rsid w:val="000240BE"/>
    <w:rsid w:val="0002438F"/>
    <w:rsid w:val="00024439"/>
    <w:rsid w:val="000245AA"/>
    <w:rsid w:val="0002461B"/>
    <w:rsid w:val="000246AC"/>
    <w:rsid w:val="00024B77"/>
    <w:rsid w:val="00024E11"/>
    <w:rsid w:val="00024E4A"/>
    <w:rsid w:val="00024E75"/>
    <w:rsid w:val="0002513C"/>
    <w:rsid w:val="000252EA"/>
    <w:rsid w:val="00025351"/>
    <w:rsid w:val="0002565E"/>
    <w:rsid w:val="000258A2"/>
    <w:rsid w:val="0002597C"/>
    <w:rsid w:val="00025A2A"/>
    <w:rsid w:val="00025B9E"/>
    <w:rsid w:val="00025BBA"/>
    <w:rsid w:val="00025CAB"/>
    <w:rsid w:val="00025EDE"/>
    <w:rsid w:val="00026162"/>
    <w:rsid w:val="00026222"/>
    <w:rsid w:val="00026258"/>
    <w:rsid w:val="000262D8"/>
    <w:rsid w:val="000263BE"/>
    <w:rsid w:val="0002641A"/>
    <w:rsid w:val="00026497"/>
    <w:rsid w:val="00026556"/>
    <w:rsid w:val="00026645"/>
    <w:rsid w:val="00026710"/>
    <w:rsid w:val="00026895"/>
    <w:rsid w:val="0002689B"/>
    <w:rsid w:val="000269AC"/>
    <w:rsid w:val="00026A5D"/>
    <w:rsid w:val="00026A6F"/>
    <w:rsid w:val="00026AFF"/>
    <w:rsid w:val="00026B65"/>
    <w:rsid w:val="00026B70"/>
    <w:rsid w:val="0002709E"/>
    <w:rsid w:val="000270E7"/>
    <w:rsid w:val="00027145"/>
    <w:rsid w:val="00027287"/>
    <w:rsid w:val="00027366"/>
    <w:rsid w:val="000273A5"/>
    <w:rsid w:val="000274D0"/>
    <w:rsid w:val="00027582"/>
    <w:rsid w:val="00027889"/>
    <w:rsid w:val="000278EA"/>
    <w:rsid w:val="0002790D"/>
    <w:rsid w:val="00027AA6"/>
    <w:rsid w:val="00027BD1"/>
    <w:rsid w:val="00027C2C"/>
    <w:rsid w:val="00027E26"/>
    <w:rsid w:val="00027E48"/>
    <w:rsid w:val="000301FA"/>
    <w:rsid w:val="000302C0"/>
    <w:rsid w:val="00030328"/>
    <w:rsid w:val="000303E9"/>
    <w:rsid w:val="0003045A"/>
    <w:rsid w:val="00030597"/>
    <w:rsid w:val="000306C1"/>
    <w:rsid w:val="00030819"/>
    <w:rsid w:val="00030A01"/>
    <w:rsid w:val="00030B58"/>
    <w:rsid w:val="00030B90"/>
    <w:rsid w:val="00030BA9"/>
    <w:rsid w:val="00030D94"/>
    <w:rsid w:val="00030FCB"/>
    <w:rsid w:val="000310E1"/>
    <w:rsid w:val="000310F0"/>
    <w:rsid w:val="00031149"/>
    <w:rsid w:val="000311EF"/>
    <w:rsid w:val="0003127C"/>
    <w:rsid w:val="000312D2"/>
    <w:rsid w:val="00031306"/>
    <w:rsid w:val="000313A0"/>
    <w:rsid w:val="00031412"/>
    <w:rsid w:val="00031447"/>
    <w:rsid w:val="00031B6C"/>
    <w:rsid w:val="00031D1F"/>
    <w:rsid w:val="00031FD4"/>
    <w:rsid w:val="00031FDA"/>
    <w:rsid w:val="0003209B"/>
    <w:rsid w:val="000320C2"/>
    <w:rsid w:val="0003217A"/>
    <w:rsid w:val="00032195"/>
    <w:rsid w:val="00032302"/>
    <w:rsid w:val="000326FB"/>
    <w:rsid w:val="00032816"/>
    <w:rsid w:val="00032834"/>
    <w:rsid w:val="000329B9"/>
    <w:rsid w:val="00032E54"/>
    <w:rsid w:val="00032EC1"/>
    <w:rsid w:val="00033082"/>
    <w:rsid w:val="00033091"/>
    <w:rsid w:val="00033107"/>
    <w:rsid w:val="00033138"/>
    <w:rsid w:val="00033275"/>
    <w:rsid w:val="00033374"/>
    <w:rsid w:val="000333B6"/>
    <w:rsid w:val="0003365D"/>
    <w:rsid w:val="0003388A"/>
    <w:rsid w:val="000338AC"/>
    <w:rsid w:val="00033973"/>
    <w:rsid w:val="000339BC"/>
    <w:rsid w:val="00033F07"/>
    <w:rsid w:val="00033FF7"/>
    <w:rsid w:val="00034241"/>
    <w:rsid w:val="00034349"/>
    <w:rsid w:val="00034456"/>
    <w:rsid w:val="00034569"/>
    <w:rsid w:val="0003458C"/>
    <w:rsid w:val="000346D9"/>
    <w:rsid w:val="000347EA"/>
    <w:rsid w:val="0003480D"/>
    <w:rsid w:val="00034857"/>
    <w:rsid w:val="000349AD"/>
    <w:rsid w:val="00034B0B"/>
    <w:rsid w:val="00034B40"/>
    <w:rsid w:val="00034B6A"/>
    <w:rsid w:val="00034BFA"/>
    <w:rsid w:val="00034C3F"/>
    <w:rsid w:val="00034C4B"/>
    <w:rsid w:val="00034CED"/>
    <w:rsid w:val="00034E1C"/>
    <w:rsid w:val="00034F4D"/>
    <w:rsid w:val="000351C9"/>
    <w:rsid w:val="000351FF"/>
    <w:rsid w:val="00035283"/>
    <w:rsid w:val="00035337"/>
    <w:rsid w:val="00035368"/>
    <w:rsid w:val="00035566"/>
    <w:rsid w:val="00035698"/>
    <w:rsid w:val="000358CB"/>
    <w:rsid w:val="000358D4"/>
    <w:rsid w:val="00035A3A"/>
    <w:rsid w:val="00035C57"/>
    <w:rsid w:val="00035DCC"/>
    <w:rsid w:val="00035DE7"/>
    <w:rsid w:val="00036059"/>
    <w:rsid w:val="000361F0"/>
    <w:rsid w:val="0003620B"/>
    <w:rsid w:val="00036256"/>
    <w:rsid w:val="0003637A"/>
    <w:rsid w:val="000363FE"/>
    <w:rsid w:val="00036422"/>
    <w:rsid w:val="00036719"/>
    <w:rsid w:val="00036768"/>
    <w:rsid w:val="000368AD"/>
    <w:rsid w:val="00036B27"/>
    <w:rsid w:val="00036C1E"/>
    <w:rsid w:val="00036C91"/>
    <w:rsid w:val="00036F1B"/>
    <w:rsid w:val="00037033"/>
    <w:rsid w:val="000371D0"/>
    <w:rsid w:val="000371FF"/>
    <w:rsid w:val="00037249"/>
    <w:rsid w:val="000373CE"/>
    <w:rsid w:val="00037459"/>
    <w:rsid w:val="0003748B"/>
    <w:rsid w:val="000374AB"/>
    <w:rsid w:val="0003778D"/>
    <w:rsid w:val="000378AC"/>
    <w:rsid w:val="00037A8A"/>
    <w:rsid w:val="00037AF1"/>
    <w:rsid w:val="00037CFE"/>
    <w:rsid w:val="00037F1E"/>
    <w:rsid w:val="0004083E"/>
    <w:rsid w:val="00040894"/>
    <w:rsid w:val="0004090B"/>
    <w:rsid w:val="00040984"/>
    <w:rsid w:val="00040DC7"/>
    <w:rsid w:val="00040F82"/>
    <w:rsid w:val="0004108B"/>
    <w:rsid w:val="00041100"/>
    <w:rsid w:val="000411F0"/>
    <w:rsid w:val="000411F8"/>
    <w:rsid w:val="00041204"/>
    <w:rsid w:val="000413BE"/>
    <w:rsid w:val="000413CE"/>
    <w:rsid w:val="00041411"/>
    <w:rsid w:val="0004142A"/>
    <w:rsid w:val="00041707"/>
    <w:rsid w:val="0004186E"/>
    <w:rsid w:val="00041874"/>
    <w:rsid w:val="00041943"/>
    <w:rsid w:val="00041B39"/>
    <w:rsid w:val="00041CFE"/>
    <w:rsid w:val="00041F6D"/>
    <w:rsid w:val="00041F6F"/>
    <w:rsid w:val="00041FD6"/>
    <w:rsid w:val="00042396"/>
    <w:rsid w:val="000423EA"/>
    <w:rsid w:val="000424E7"/>
    <w:rsid w:val="0004260D"/>
    <w:rsid w:val="00042B5F"/>
    <w:rsid w:val="00042CE3"/>
    <w:rsid w:val="00042D1F"/>
    <w:rsid w:val="00043166"/>
    <w:rsid w:val="00043210"/>
    <w:rsid w:val="0004321D"/>
    <w:rsid w:val="0004326D"/>
    <w:rsid w:val="000432F3"/>
    <w:rsid w:val="00043943"/>
    <w:rsid w:val="00043972"/>
    <w:rsid w:val="00043B59"/>
    <w:rsid w:val="00043C3E"/>
    <w:rsid w:val="00043E69"/>
    <w:rsid w:val="00043F2F"/>
    <w:rsid w:val="00044275"/>
    <w:rsid w:val="00044392"/>
    <w:rsid w:val="0004442B"/>
    <w:rsid w:val="00044640"/>
    <w:rsid w:val="00044694"/>
    <w:rsid w:val="000446D7"/>
    <w:rsid w:val="000447DD"/>
    <w:rsid w:val="0004484F"/>
    <w:rsid w:val="000448C4"/>
    <w:rsid w:val="000448E0"/>
    <w:rsid w:val="000449AB"/>
    <w:rsid w:val="00044A19"/>
    <w:rsid w:val="00044A3C"/>
    <w:rsid w:val="00044C0E"/>
    <w:rsid w:val="000450C3"/>
    <w:rsid w:val="00045107"/>
    <w:rsid w:val="00045174"/>
    <w:rsid w:val="000451C6"/>
    <w:rsid w:val="000451E8"/>
    <w:rsid w:val="00045244"/>
    <w:rsid w:val="0004527F"/>
    <w:rsid w:val="000453C3"/>
    <w:rsid w:val="000453F9"/>
    <w:rsid w:val="0004561E"/>
    <w:rsid w:val="00045839"/>
    <w:rsid w:val="0004585C"/>
    <w:rsid w:val="00045BC0"/>
    <w:rsid w:val="00045D19"/>
    <w:rsid w:val="00045D43"/>
    <w:rsid w:val="00046072"/>
    <w:rsid w:val="000463F3"/>
    <w:rsid w:val="00046404"/>
    <w:rsid w:val="00046431"/>
    <w:rsid w:val="00046648"/>
    <w:rsid w:val="0004666D"/>
    <w:rsid w:val="0004669B"/>
    <w:rsid w:val="00046750"/>
    <w:rsid w:val="0004682D"/>
    <w:rsid w:val="00046B89"/>
    <w:rsid w:val="00046BF4"/>
    <w:rsid w:val="00046E5C"/>
    <w:rsid w:val="00046E7A"/>
    <w:rsid w:val="00047058"/>
    <w:rsid w:val="00047510"/>
    <w:rsid w:val="0004766A"/>
    <w:rsid w:val="0004770F"/>
    <w:rsid w:val="000478B8"/>
    <w:rsid w:val="000479E7"/>
    <w:rsid w:val="00047A2F"/>
    <w:rsid w:val="00047B11"/>
    <w:rsid w:val="00047CA3"/>
    <w:rsid w:val="00047E5E"/>
    <w:rsid w:val="00047F59"/>
    <w:rsid w:val="00050063"/>
    <w:rsid w:val="00050191"/>
    <w:rsid w:val="000501B0"/>
    <w:rsid w:val="0005022A"/>
    <w:rsid w:val="0005029B"/>
    <w:rsid w:val="0005030F"/>
    <w:rsid w:val="00050331"/>
    <w:rsid w:val="000503A2"/>
    <w:rsid w:val="00050571"/>
    <w:rsid w:val="00050595"/>
    <w:rsid w:val="00050682"/>
    <w:rsid w:val="0005071A"/>
    <w:rsid w:val="00050728"/>
    <w:rsid w:val="0005086F"/>
    <w:rsid w:val="00050911"/>
    <w:rsid w:val="00050919"/>
    <w:rsid w:val="000509A0"/>
    <w:rsid w:val="0005126E"/>
    <w:rsid w:val="000513ED"/>
    <w:rsid w:val="0005153E"/>
    <w:rsid w:val="000515C4"/>
    <w:rsid w:val="00051866"/>
    <w:rsid w:val="0005186A"/>
    <w:rsid w:val="000518B0"/>
    <w:rsid w:val="00051ADC"/>
    <w:rsid w:val="00051B40"/>
    <w:rsid w:val="00051C74"/>
    <w:rsid w:val="00051E40"/>
    <w:rsid w:val="00051FF3"/>
    <w:rsid w:val="000520DF"/>
    <w:rsid w:val="0005247E"/>
    <w:rsid w:val="000524DC"/>
    <w:rsid w:val="0005254C"/>
    <w:rsid w:val="00052D65"/>
    <w:rsid w:val="00052D6A"/>
    <w:rsid w:val="00052E4F"/>
    <w:rsid w:val="00052E7F"/>
    <w:rsid w:val="000531D6"/>
    <w:rsid w:val="0005320D"/>
    <w:rsid w:val="00053254"/>
    <w:rsid w:val="00053415"/>
    <w:rsid w:val="00053445"/>
    <w:rsid w:val="00053912"/>
    <w:rsid w:val="00053A08"/>
    <w:rsid w:val="00053D0B"/>
    <w:rsid w:val="00053E53"/>
    <w:rsid w:val="00053E79"/>
    <w:rsid w:val="00053E91"/>
    <w:rsid w:val="00053ECB"/>
    <w:rsid w:val="00054261"/>
    <w:rsid w:val="000544E1"/>
    <w:rsid w:val="000545CE"/>
    <w:rsid w:val="000547B9"/>
    <w:rsid w:val="000548BF"/>
    <w:rsid w:val="000549DE"/>
    <w:rsid w:val="00054A4F"/>
    <w:rsid w:val="00054B11"/>
    <w:rsid w:val="00054E91"/>
    <w:rsid w:val="00054FF3"/>
    <w:rsid w:val="000550AC"/>
    <w:rsid w:val="000550F8"/>
    <w:rsid w:val="00055185"/>
    <w:rsid w:val="0005529A"/>
    <w:rsid w:val="000554C3"/>
    <w:rsid w:val="00055531"/>
    <w:rsid w:val="000555DD"/>
    <w:rsid w:val="000556AF"/>
    <w:rsid w:val="00055E77"/>
    <w:rsid w:val="0005601A"/>
    <w:rsid w:val="000561BC"/>
    <w:rsid w:val="000562EE"/>
    <w:rsid w:val="00056819"/>
    <w:rsid w:val="00056881"/>
    <w:rsid w:val="000568EB"/>
    <w:rsid w:val="00056C7E"/>
    <w:rsid w:val="00056C99"/>
    <w:rsid w:val="00056CDD"/>
    <w:rsid w:val="00056FC6"/>
    <w:rsid w:val="0005704C"/>
    <w:rsid w:val="00057168"/>
    <w:rsid w:val="00057256"/>
    <w:rsid w:val="00057265"/>
    <w:rsid w:val="000575AD"/>
    <w:rsid w:val="000577C0"/>
    <w:rsid w:val="000577F7"/>
    <w:rsid w:val="00057A60"/>
    <w:rsid w:val="00057BDA"/>
    <w:rsid w:val="00057D3D"/>
    <w:rsid w:val="00057DE4"/>
    <w:rsid w:val="00060365"/>
    <w:rsid w:val="000605A0"/>
    <w:rsid w:val="000606CF"/>
    <w:rsid w:val="00060835"/>
    <w:rsid w:val="000609E4"/>
    <w:rsid w:val="00060AED"/>
    <w:rsid w:val="00060AF4"/>
    <w:rsid w:val="00060B5A"/>
    <w:rsid w:val="00060C2E"/>
    <w:rsid w:val="00060CFF"/>
    <w:rsid w:val="00060FA2"/>
    <w:rsid w:val="00061073"/>
    <w:rsid w:val="000610C8"/>
    <w:rsid w:val="00061426"/>
    <w:rsid w:val="0006160B"/>
    <w:rsid w:val="0006160E"/>
    <w:rsid w:val="000617AB"/>
    <w:rsid w:val="00061814"/>
    <w:rsid w:val="000619FD"/>
    <w:rsid w:val="00061A9F"/>
    <w:rsid w:val="00061B2C"/>
    <w:rsid w:val="00061CFE"/>
    <w:rsid w:val="00061F0C"/>
    <w:rsid w:val="00061F14"/>
    <w:rsid w:val="00061FB3"/>
    <w:rsid w:val="00061FC3"/>
    <w:rsid w:val="00062065"/>
    <w:rsid w:val="0006207D"/>
    <w:rsid w:val="00062169"/>
    <w:rsid w:val="000621CF"/>
    <w:rsid w:val="0006260E"/>
    <w:rsid w:val="0006278F"/>
    <w:rsid w:val="00062984"/>
    <w:rsid w:val="00062A32"/>
    <w:rsid w:val="00062AB9"/>
    <w:rsid w:val="00062E92"/>
    <w:rsid w:val="00062F3C"/>
    <w:rsid w:val="000635FE"/>
    <w:rsid w:val="0006360B"/>
    <w:rsid w:val="00063695"/>
    <w:rsid w:val="000637FC"/>
    <w:rsid w:val="000638F6"/>
    <w:rsid w:val="00063D0B"/>
    <w:rsid w:val="00063E80"/>
    <w:rsid w:val="00063EDD"/>
    <w:rsid w:val="000641FB"/>
    <w:rsid w:val="000642A3"/>
    <w:rsid w:val="00064353"/>
    <w:rsid w:val="00064696"/>
    <w:rsid w:val="00064813"/>
    <w:rsid w:val="00064A50"/>
    <w:rsid w:val="00064ABC"/>
    <w:rsid w:val="00064D35"/>
    <w:rsid w:val="0006508C"/>
    <w:rsid w:val="00065155"/>
    <w:rsid w:val="00065323"/>
    <w:rsid w:val="00065378"/>
    <w:rsid w:val="000653B5"/>
    <w:rsid w:val="00065539"/>
    <w:rsid w:val="0006558E"/>
    <w:rsid w:val="000655CB"/>
    <w:rsid w:val="0006569B"/>
    <w:rsid w:val="00065772"/>
    <w:rsid w:val="00065ADF"/>
    <w:rsid w:val="00065DBC"/>
    <w:rsid w:val="00065E64"/>
    <w:rsid w:val="00066084"/>
    <w:rsid w:val="000660D1"/>
    <w:rsid w:val="000660E0"/>
    <w:rsid w:val="00066148"/>
    <w:rsid w:val="000661B0"/>
    <w:rsid w:val="000662C1"/>
    <w:rsid w:val="000662F7"/>
    <w:rsid w:val="000663E0"/>
    <w:rsid w:val="0006649B"/>
    <w:rsid w:val="00066957"/>
    <w:rsid w:val="00066A1E"/>
    <w:rsid w:val="00066A78"/>
    <w:rsid w:val="00066AE1"/>
    <w:rsid w:val="00066C4A"/>
    <w:rsid w:val="00066C74"/>
    <w:rsid w:val="00066D89"/>
    <w:rsid w:val="00066E34"/>
    <w:rsid w:val="00066E9F"/>
    <w:rsid w:val="00066ED8"/>
    <w:rsid w:val="00066F2E"/>
    <w:rsid w:val="000671F3"/>
    <w:rsid w:val="000675AC"/>
    <w:rsid w:val="000677AE"/>
    <w:rsid w:val="000677D4"/>
    <w:rsid w:val="0006796D"/>
    <w:rsid w:val="00067B1E"/>
    <w:rsid w:val="00067B3E"/>
    <w:rsid w:val="00067BCD"/>
    <w:rsid w:val="00067C4E"/>
    <w:rsid w:val="00067E66"/>
    <w:rsid w:val="00067EBA"/>
    <w:rsid w:val="00067EBD"/>
    <w:rsid w:val="00067F0F"/>
    <w:rsid w:val="00070008"/>
    <w:rsid w:val="000700DF"/>
    <w:rsid w:val="000704CC"/>
    <w:rsid w:val="00070627"/>
    <w:rsid w:val="00070632"/>
    <w:rsid w:val="00070681"/>
    <w:rsid w:val="000706EB"/>
    <w:rsid w:val="00070748"/>
    <w:rsid w:val="00070964"/>
    <w:rsid w:val="00070AA6"/>
    <w:rsid w:val="00070BDF"/>
    <w:rsid w:val="00070E14"/>
    <w:rsid w:val="00070E3D"/>
    <w:rsid w:val="00071334"/>
    <w:rsid w:val="00071ABF"/>
    <w:rsid w:val="00071ACB"/>
    <w:rsid w:val="00071AD6"/>
    <w:rsid w:val="00071AE2"/>
    <w:rsid w:val="00071B9B"/>
    <w:rsid w:val="00071E31"/>
    <w:rsid w:val="00071FCC"/>
    <w:rsid w:val="0007212B"/>
    <w:rsid w:val="00072157"/>
    <w:rsid w:val="000721BF"/>
    <w:rsid w:val="000724DD"/>
    <w:rsid w:val="00072539"/>
    <w:rsid w:val="000725E8"/>
    <w:rsid w:val="00072607"/>
    <w:rsid w:val="000727D9"/>
    <w:rsid w:val="00072922"/>
    <w:rsid w:val="0007295B"/>
    <w:rsid w:val="00072A17"/>
    <w:rsid w:val="00072B9F"/>
    <w:rsid w:val="00072E41"/>
    <w:rsid w:val="00072FA3"/>
    <w:rsid w:val="000730FD"/>
    <w:rsid w:val="0007312A"/>
    <w:rsid w:val="0007331B"/>
    <w:rsid w:val="000733AC"/>
    <w:rsid w:val="0007359E"/>
    <w:rsid w:val="0007374A"/>
    <w:rsid w:val="00073760"/>
    <w:rsid w:val="00073AB6"/>
    <w:rsid w:val="00073C36"/>
    <w:rsid w:val="00073E24"/>
    <w:rsid w:val="00073E40"/>
    <w:rsid w:val="00073E93"/>
    <w:rsid w:val="0007413C"/>
    <w:rsid w:val="0007424C"/>
    <w:rsid w:val="000742CA"/>
    <w:rsid w:val="0007436A"/>
    <w:rsid w:val="00074492"/>
    <w:rsid w:val="00074535"/>
    <w:rsid w:val="00074587"/>
    <w:rsid w:val="0007471F"/>
    <w:rsid w:val="000748D2"/>
    <w:rsid w:val="000749FE"/>
    <w:rsid w:val="00074ECF"/>
    <w:rsid w:val="00075465"/>
    <w:rsid w:val="00075470"/>
    <w:rsid w:val="00075512"/>
    <w:rsid w:val="00075578"/>
    <w:rsid w:val="00075596"/>
    <w:rsid w:val="0007568A"/>
    <w:rsid w:val="000756FF"/>
    <w:rsid w:val="000757A5"/>
    <w:rsid w:val="00075D7D"/>
    <w:rsid w:val="00075DF0"/>
    <w:rsid w:val="000761B7"/>
    <w:rsid w:val="000768D3"/>
    <w:rsid w:val="00076E4B"/>
    <w:rsid w:val="000770D2"/>
    <w:rsid w:val="000771AB"/>
    <w:rsid w:val="000771CD"/>
    <w:rsid w:val="00077330"/>
    <w:rsid w:val="00077340"/>
    <w:rsid w:val="00077499"/>
    <w:rsid w:val="000775E4"/>
    <w:rsid w:val="000779E0"/>
    <w:rsid w:val="00077A05"/>
    <w:rsid w:val="00077A49"/>
    <w:rsid w:val="00077B0E"/>
    <w:rsid w:val="00077B4B"/>
    <w:rsid w:val="00077B86"/>
    <w:rsid w:val="00077C31"/>
    <w:rsid w:val="00077C43"/>
    <w:rsid w:val="00077C47"/>
    <w:rsid w:val="00077DE9"/>
    <w:rsid w:val="0008019A"/>
    <w:rsid w:val="000802F1"/>
    <w:rsid w:val="000803F7"/>
    <w:rsid w:val="0008060B"/>
    <w:rsid w:val="00080816"/>
    <w:rsid w:val="00080A63"/>
    <w:rsid w:val="00080EFC"/>
    <w:rsid w:val="00080FE9"/>
    <w:rsid w:val="000812D7"/>
    <w:rsid w:val="000814B8"/>
    <w:rsid w:val="000817AD"/>
    <w:rsid w:val="00081843"/>
    <w:rsid w:val="000818E7"/>
    <w:rsid w:val="00081B61"/>
    <w:rsid w:val="00081BB2"/>
    <w:rsid w:val="00081BFD"/>
    <w:rsid w:val="00081D10"/>
    <w:rsid w:val="00081E8F"/>
    <w:rsid w:val="0008200C"/>
    <w:rsid w:val="0008200D"/>
    <w:rsid w:val="0008200F"/>
    <w:rsid w:val="000820AF"/>
    <w:rsid w:val="000822F2"/>
    <w:rsid w:val="000826A6"/>
    <w:rsid w:val="0008275D"/>
    <w:rsid w:val="0008280D"/>
    <w:rsid w:val="00082AE6"/>
    <w:rsid w:val="00082B4B"/>
    <w:rsid w:val="00082B63"/>
    <w:rsid w:val="00082B8D"/>
    <w:rsid w:val="00082BCD"/>
    <w:rsid w:val="00082CB6"/>
    <w:rsid w:val="00082DF7"/>
    <w:rsid w:val="00082E70"/>
    <w:rsid w:val="00082FCA"/>
    <w:rsid w:val="00082FE1"/>
    <w:rsid w:val="00083023"/>
    <w:rsid w:val="0008302D"/>
    <w:rsid w:val="000830DF"/>
    <w:rsid w:val="0008325A"/>
    <w:rsid w:val="00083264"/>
    <w:rsid w:val="000833D2"/>
    <w:rsid w:val="00083587"/>
    <w:rsid w:val="0008362F"/>
    <w:rsid w:val="0008372B"/>
    <w:rsid w:val="0008373A"/>
    <w:rsid w:val="00083799"/>
    <w:rsid w:val="000837E8"/>
    <w:rsid w:val="000838D5"/>
    <w:rsid w:val="000838DF"/>
    <w:rsid w:val="0008393B"/>
    <w:rsid w:val="00083952"/>
    <w:rsid w:val="000839C1"/>
    <w:rsid w:val="00083B8D"/>
    <w:rsid w:val="00083F13"/>
    <w:rsid w:val="00083F28"/>
    <w:rsid w:val="00084150"/>
    <w:rsid w:val="000841DA"/>
    <w:rsid w:val="0008423C"/>
    <w:rsid w:val="00084253"/>
    <w:rsid w:val="00084862"/>
    <w:rsid w:val="0008495C"/>
    <w:rsid w:val="000849A1"/>
    <w:rsid w:val="00084AE8"/>
    <w:rsid w:val="00084B28"/>
    <w:rsid w:val="000850C9"/>
    <w:rsid w:val="00085249"/>
    <w:rsid w:val="00085250"/>
    <w:rsid w:val="00085343"/>
    <w:rsid w:val="000854F8"/>
    <w:rsid w:val="000857D4"/>
    <w:rsid w:val="0008580E"/>
    <w:rsid w:val="00085AB8"/>
    <w:rsid w:val="00085E84"/>
    <w:rsid w:val="00086167"/>
    <w:rsid w:val="00086242"/>
    <w:rsid w:val="0008642E"/>
    <w:rsid w:val="000864C6"/>
    <w:rsid w:val="000867E1"/>
    <w:rsid w:val="000867E9"/>
    <w:rsid w:val="000869A2"/>
    <w:rsid w:val="000869B5"/>
    <w:rsid w:val="000869EE"/>
    <w:rsid w:val="00086A4C"/>
    <w:rsid w:val="00086B65"/>
    <w:rsid w:val="00086E1C"/>
    <w:rsid w:val="00086E85"/>
    <w:rsid w:val="00086F00"/>
    <w:rsid w:val="00086F99"/>
    <w:rsid w:val="000871D9"/>
    <w:rsid w:val="000872D4"/>
    <w:rsid w:val="00087339"/>
    <w:rsid w:val="000875BD"/>
    <w:rsid w:val="00087621"/>
    <w:rsid w:val="0008783D"/>
    <w:rsid w:val="000878F6"/>
    <w:rsid w:val="00087913"/>
    <w:rsid w:val="00087ADC"/>
    <w:rsid w:val="00087AF8"/>
    <w:rsid w:val="00087D40"/>
    <w:rsid w:val="00087E17"/>
    <w:rsid w:val="00087F61"/>
    <w:rsid w:val="0009002A"/>
    <w:rsid w:val="000901C3"/>
    <w:rsid w:val="0009026F"/>
    <w:rsid w:val="0009062A"/>
    <w:rsid w:val="00090822"/>
    <w:rsid w:val="0009098C"/>
    <w:rsid w:val="00090D44"/>
    <w:rsid w:val="00090E1B"/>
    <w:rsid w:val="00090E22"/>
    <w:rsid w:val="00090EEE"/>
    <w:rsid w:val="00090F60"/>
    <w:rsid w:val="00090F69"/>
    <w:rsid w:val="000910A4"/>
    <w:rsid w:val="000910CC"/>
    <w:rsid w:val="00091329"/>
    <w:rsid w:val="00091375"/>
    <w:rsid w:val="00091379"/>
    <w:rsid w:val="0009148B"/>
    <w:rsid w:val="000914F8"/>
    <w:rsid w:val="00091524"/>
    <w:rsid w:val="00091575"/>
    <w:rsid w:val="00091650"/>
    <w:rsid w:val="0009183B"/>
    <w:rsid w:val="00091859"/>
    <w:rsid w:val="00091B85"/>
    <w:rsid w:val="00091BDF"/>
    <w:rsid w:val="00091C31"/>
    <w:rsid w:val="0009216D"/>
    <w:rsid w:val="0009221D"/>
    <w:rsid w:val="0009236D"/>
    <w:rsid w:val="0009251B"/>
    <w:rsid w:val="0009251F"/>
    <w:rsid w:val="000925C4"/>
    <w:rsid w:val="00092639"/>
    <w:rsid w:val="000928AC"/>
    <w:rsid w:val="00092A99"/>
    <w:rsid w:val="00092C90"/>
    <w:rsid w:val="00092CE2"/>
    <w:rsid w:val="00092E96"/>
    <w:rsid w:val="00093271"/>
    <w:rsid w:val="0009332F"/>
    <w:rsid w:val="0009341F"/>
    <w:rsid w:val="00093479"/>
    <w:rsid w:val="000934D7"/>
    <w:rsid w:val="0009369F"/>
    <w:rsid w:val="0009383B"/>
    <w:rsid w:val="00093D4C"/>
    <w:rsid w:val="00093EA1"/>
    <w:rsid w:val="00093F03"/>
    <w:rsid w:val="00093F17"/>
    <w:rsid w:val="00094472"/>
    <w:rsid w:val="000945F2"/>
    <w:rsid w:val="0009482D"/>
    <w:rsid w:val="00094AC4"/>
    <w:rsid w:val="00094D79"/>
    <w:rsid w:val="00094F20"/>
    <w:rsid w:val="00095031"/>
    <w:rsid w:val="000951E8"/>
    <w:rsid w:val="00095238"/>
    <w:rsid w:val="000952A2"/>
    <w:rsid w:val="000953F1"/>
    <w:rsid w:val="000954C2"/>
    <w:rsid w:val="00095601"/>
    <w:rsid w:val="00095641"/>
    <w:rsid w:val="000956EC"/>
    <w:rsid w:val="0009581D"/>
    <w:rsid w:val="00095DD6"/>
    <w:rsid w:val="00095DE4"/>
    <w:rsid w:val="00095E51"/>
    <w:rsid w:val="00095F3C"/>
    <w:rsid w:val="00096192"/>
    <w:rsid w:val="00096242"/>
    <w:rsid w:val="00096412"/>
    <w:rsid w:val="00096521"/>
    <w:rsid w:val="00096596"/>
    <w:rsid w:val="000965C8"/>
    <w:rsid w:val="00096787"/>
    <w:rsid w:val="000968B1"/>
    <w:rsid w:val="00096CC4"/>
    <w:rsid w:val="00096D3E"/>
    <w:rsid w:val="00096D89"/>
    <w:rsid w:val="00096FF4"/>
    <w:rsid w:val="0009704F"/>
    <w:rsid w:val="0009708A"/>
    <w:rsid w:val="0009710E"/>
    <w:rsid w:val="00097201"/>
    <w:rsid w:val="000972F2"/>
    <w:rsid w:val="00097457"/>
    <w:rsid w:val="00097486"/>
    <w:rsid w:val="00097767"/>
    <w:rsid w:val="0009776C"/>
    <w:rsid w:val="00097777"/>
    <w:rsid w:val="000979A3"/>
    <w:rsid w:val="00097BEF"/>
    <w:rsid w:val="00097C3C"/>
    <w:rsid w:val="00097F9E"/>
    <w:rsid w:val="000A001B"/>
    <w:rsid w:val="000A00E9"/>
    <w:rsid w:val="000A012E"/>
    <w:rsid w:val="000A04C5"/>
    <w:rsid w:val="000A0515"/>
    <w:rsid w:val="000A0519"/>
    <w:rsid w:val="000A0526"/>
    <w:rsid w:val="000A05D3"/>
    <w:rsid w:val="000A0723"/>
    <w:rsid w:val="000A0832"/>
    <w:rsid w:val="000A088B"/>
    <w:rsid w:val="000A0BFB"/>
    <w:rsid w:val="000A0CEA"/>
    <w:rsid w:val="000A0CEC"/>
    <w:rsid w:val="000A0D1A"/>
    <w:rsid w:val="000A0D4F"/>
    <w:rsid w:val="000A0FB0"/>
    <w:rsid w:val="000A1110"/>
    <w:rsid w:val="000A12F0"/>
    <w:rsid w:val="000A14B3"/>
    <w:rsid w:val="000A1559"/>
    <w:rsid w:val="000A1A91"/>
    <w:rsid w:val="000A1C73"/>
    <w:rsid w:val="000A200A"/>
    <w:rsid w:val="000A2077"/>
    <w:rsid w:val="000A2B90"/>
    <w:rsid w:val="000A2BF5"/>
    <w:rsid w:val="000A2D18"/>
    <w:rsid w:val="000A2D7A"/>
    <w:rsid w:val="000A2E5A"/>
    <w:rsid w:val="000A2F7A"/>
    <w:rsid w:val="000A3666"/>
    <w:rsid w:val="000A36D7"/>
    <w:rsid w:val="000A3958"/>
    <w:rsid w:val="000A3B9F"/>
    <w:rsid w:val="000A3BA5"/>
    <w:rsid w:val="000A3BE6"/>
    <w:rsid w:val="000A3C14"/>
    <w:rsid w:val="000A3DBC"/>
    <w:rsid w:val="000A3DD8"/>
    <w:rsid w:val="000A3E8C"/>
    <w:rsid w:val="000A3F42"/>
    <w:rsid w:val="000A401C"/>
    <w:rsid w:val="000A4084"/>
    <w:rsid w:val="000A419E"/>
    <w:rsid w:val="000A4294"/>
    <w:rsid w:val="000A446C"/>
    <w:rsid w:val="000A44AF"/>
    <w:rsid w:val="000A462C"/>
    <w:rsid w:val="000A4633"/>
    <w:rsid w:val="000A470A"/>
    <w:rsid w:val="000A4934"/>
    <w:rsid w:val="000A4BA3"/>
    <w:rsid w:val="000A4BDA"/>
    <w:rsid w:val="000A4C71"/>
    <w:rsid w:val="000A4CDF"/>
    <w:rsid w:val="000A4D8C"/>
    <w:rsid w:val="000A510E"/>
    <w:rsid w:val="000A548D"/>
    <w:rsid w:val="000A54BA"/>
    <w:rsid w:val="000A555D"/>
    <w:rsid w:val="000A5561"/>
    <w:rsid w:val="000A55D1"/>
    <w:rsid w:val="000A579C"/>
    <w:rsid w:val="000A5941"/>
    <w:rsid w:val="000A59C8"/>
    <w:rsid w:val="000A5A2C"/>
    <w:rsid w:val="000A5AAF"/>
    <w:rsid w:val="000A5B3F"/>
    <w:rsid w:val="000A5CD7"/>
    <w:rsid w:val="000A5D6E"/>
    <w:rsid w:val="000A5E43"/>
    <w:rsid w:val="000A670B"/>
    <w:rsid w:val="000A676E"/>
    <w:rsid w:val="000A6857"/>
    <w:rsid w:val="000A6999"/>
    <w:rsid w:val="000A6A33"/>
    <w:rsid w:val="000A6B51"/>
    <w:rsid w:val="000A6C2C"/>
    <w:rsid w:val="000A6C60"/>
    <w:rsid w:val="000A6D2D"/>
    <w:rsid w:val="000A6E0C"/>
    <w:rsid w:val="000A7072"/>
    <w:rsid w:val="000A7223"/>
    <w:rsid w:val="000A731D"/>
    <w:rsid w:val="000A746D"/>
    <w:rsid w:val="000A7556"/>
    <w:rsid w:val="000A7730"/>
    <w:rsid w:val="000A77BC"/>
    <w:rsid w:val="000A7947"/>
    <w:rsid w:val="000A7B9A"/>
    <w:rsid w:val="000A7C11"/>
    <w:rsid w:val="000A7ED1"/>
    <w:rsid w:val="000A7F86"/>
    <w:rsid w:val="000A7FD9"/>
    <w:rsid w:val="000B039E"/>
    <w:rsid w:val="000B04BC"/>
    <w:rsid w:val="000B056B"/>
    <w:rsid w:val="000B05B4"/>
    <w:rsid w:val="000B0645"/>
    <w:rsid w:val="000B06F3"/>
    <w:rsid w:val="000B07CC"/>
    <w:rsid w:val="000B098E"/>
    <w:rsid w:val="000B09B6"/>
    <w:rsid w:val="000B09EF"/>
    <w:rsid w:val="000B0A29"/>
    <w:rsid w:val="000B0B9A"/>
    <w:rsid w:val="000B0C34"/>
    <w:rsid w:val="000B0C5B"/>
    <w:rsid w:val="000B0FB2"/>
    <w:rsid w:val="000B0FE1"/>
    <w:rsid w:val="000B1177"/>
    <w:rsid w:val="000B11FA"/>
    <w:rsid w:val="000B13D3"/>
    <w:rsid w:val="000B1463"/>
    <w:rsid w:val="000B15DC"/>
    <w:rsid w:val="000B168C"/>
    <w:rsid w:val="000B1718"/>
    <w:rsid w:val="000B1788"/>
    <w:rsid w:val="000B17DC"/>
    <w:rsid w:val="000B192F"/>
    <w:rsid w:val="000B19CC"/>
    <w:rsid w:val="000B2313"/>
    <w:rsid w:val="000B2336"/>
    <w:rsid w:val="000B247F"/>
    <w:rsid w:val="000B2586"/>
    <w:rsid w:val="000B2689"/>
    <w:rsid w:val="000B279A"/>
    <w:rsid w:val="000B286D"/>
    <w:rsid w:val="000B28A9"/>
    <w:rsid w:val="000B293A"/>
    <w:rsid w:val="000B2DCC"/>
    <w:rsid w:val="000B2E51"/>
    <w:rsid w:val="000B3015"/>
    <w:rsid w:val="000B3185"/>
    <w:rsid w:val="000B3276"/>
    <w:rsid w:val="000B34FB"/>
    <w:rsid w:val="000B356F"/>
    <w:rsid w:val="000B3710"/>
    <w:rsid w:val="000B37D6"/>
    <w:rsid w:val="000B3AA9"/>
    <w:rsid w:val="000B3BB3"/>
    <w:rsid w:val="000B3CC8"/>
    <w:rsid w:val="000B3D51"/>
    <w:rsid w:val="000B3E13"/>
    <w:rsid w:val="000B3FD9"/>
    <w:rsid w:val="000B40B0"/>
    <w:rsid w:val="000B40C9"/>
    <w:rsid w:val="000B459A"/>
    <w:rsid w:val="000B45CB"/>
    <w:rsid w:val="000B45FF"/>
    <w:rsid w:val="000B465B"/>
    <w:rsid w:val="000B46DC"/>
    <w:rsid w:val="000B4727"/>
    <w:rsid w:val="000B48CA"/>
    <w:rsid w:val="000B48D7"/>
    <w:rsid w:val="000B4A23"/>
    <w:rsid w:val="000B4C27"/>
    <w:rsid w:val="000B5061"/>
    <w:rsid w:val="000B51A7"/>
    <w:rsid w:val="000B5424"/>
    <w:rsid w:val="000B55E2"/>
    <w:rsid w:val="000B5986"/>
    <w:rsid w:val="000B5AB0"/>
    <w:rsid w:val="000B5D34"/>
    <w:rsid w:val="000B5DFC"/>
    <w:rsid w:val="000B5E5C"/>
    <w:rsid w:val="000B6020"/>
    <w:rsid w:val="000B6048"/>
    <w:rsid w:val="000B6057"/>
    <w:rsid w:val="000B61E9"/>
    <w:rsid w:val="000B62DE"/>
    <w:rsid w:val="000B6342"/>
    <w:rsid w:val="000B640E"/>
    <w:rsid w:val="000B6A24"/>
    <w:rsid w:val="000B6A9D"/>
    <w:rsid w:val="000B6C45"/>
    <w:rsid w:val="000B6DBA"/>
    <w:rsid w:val="000B6FA5"/>
    <w:rsid w:val="000B7078"/>
    <w:rsid w:val="000B710E"/>
    <w:rsid w:val="000B71AE"/>
    <w:rsid w:val="000B731C"/>
    <w:rsid w:val="000B75C4"/>
    <w:rsid w:val="000B7623"/>
    <w:rsid w:val="000B773C"/>
    <w:rsid w:val="000B7C4F"/>
    <w:rsid w:val="000B7C81"/>
    <w:rsid w:val="000B7DE8"/>
    <w:rsid w:val="000B7F54"/>
    <w:rsid w:val="000C0054"/>
    <w:rsid w:val="000C00D9"/>
    <w:rsid w:val="000C015C"/>
    <w:rsid w:val="000C01DC"/>
    <w:rsid w:val="000C01EC"/>
    <w:rsid w:val="000C0464"/>
    <w:rsid w:val="000C054B"/>
    <w:rsid w:val="000C05B8"/>
    <w:rsid w:val="000C0789"/>
    <w:rsid w:val="000C0864"/>
    <w:rsid w:val="000C093A"/>
    <w:rsid w:val="000C0969"/>
    <w:rsid w:val="000C098E"/>
    <w:rsid w:val="000C0AAC"/>
    <w:rsid w:val="000C0B90"/>
    <w:rsid w:val="000C0BE9"/>
    <w:rsid w:val="000C0DE2"/>
    <w:rsid w:val="000C0FDC"/>
    <w:rsid w:val="000C115A"/>
    <w:rsid w:val="000C158A"/>
    <w:rsid w:val="000C1754"/>
    <w:rsid w:val="000C18CC"/>
    <w:rsid w:val="000C1B2B"/>
    <w:rsid w:val="000C201E"/>
    <w:rsid w:val="000C23B1"/>
    <w:rsid w:val="000C2447"/>
    <w:rsid w:val="000C246F"/>
    <w:rsid w:val="000C250D"/>
    <w:rsid w:val="000C2580"/>
    <w:rsid w:val="000C26A1"/>
    <w:rsid w:val="000C2727"/>
    <w:rsid w:val="000C2734"/>
    <w:rsid w:val="000C27C1"/>
    <w:rsid w:val="000C2A30"/>
    <w:rsid w:val="000C2A55"/>
    <w:rsid w:val="000C2C5C"/>
    <w:rsid w:val="000C2D18"/>
    <w:rsid w:val="000C2D28"/>
    <w:rsid w:val="000C2DDB"/>
    <w:rsid w:val="000C2EDF"/>
    <w:rsid w:val="000C2F1D"/>
    <w:rsid w:val="000C3024"/>
    <w:rsid w:val="000C33F2"/>
    <w:rsid w:val="000C3715"/>
    <w:rsid w:val="000C37A7"/>
    <w:rsid w:val="000C3891"/>
    <w:rsid w:val="000C38C1"/>
    <w:rsid w:val="000C38FD"/>
    <w:rsid w:val="000C39DB"/>
    <w:rsid w:val="000C3A3C"/>
    <w:rsid w:val="000C3AF6"/>
    <w:rsid w:val="000C3CA1"/>
    <w:rsid w:val="000C3EBD"/>
    <w:rsid w:val="000C400A"/>
    <w:rsid w:val="000C40D4"/>
    <w:rsid w:val="000C4154"/>
    <w:rsid w:val="000C42DF"/>
    <w:rsid w:val="000C4407"/>
    <w:rsid w:val="000C441D"/>
    <w:rsid w:val="000C45DF"/>
    <w:rsid w:val="000C47CE"/>
    <w:rsid w:val="000C482C"/>
    <w:rsid w:val="000C48CE"/>
    <w:rsid w:val="000C48DC"/>
    <w:rsid w:val="000C4A09"/>
    <w:rsid w:val="000C4A27"/>
    <w:rsid w:val="000C4AAD"/>
    <w:rsid w:val="000C50D7"/>
    <w:rsid w:val="000C5122"/>
    <w:rsid w:val="000C5203"/>
    <w:rsid w:val="000C527D"/>
    <w:rsid w:val="000C52B0"/>
    <w:rsid w:val="000C540C"/>
    <w:rsid w:val="000C55B8"/>
    <w:rsid w:val="000C55CB"/>
    <w:rsid w:val="000C58BF"/>
    <w:rsid w:val="000C5B63"/>
    <w:rsid w:val="000C5C93"/>
    <w:rsid w:val="000C5D1C"/>
    <w:rsid w:val="000C60B1"/>
    <w:rsid w:val="000C64F2"/>
    <w:rsid w:val="000C6700"/>
    <w:rsid w:val="000C686E"/>
    <w:rsid w:val="000C6B9E"/>
    <w:rsid w:val="000C6CCF"/>
    <w:rsid w:val="000C6D06"/>
    <w:rsid w:val="000C716A"/>
    <w:rsid w:val="000C72DF"/>
    <w:rsid w:val="000C751B"/>
    <w:rsid w:val="000C7587"/>
    <w:rsid w:val="000C7637"/>
    <w:rsid w:val="000C76EE"/>
    <w:rsid w:val="000C7725"/>
    <w:rsid w:val="000C773C"/>
    <w:rsid w:val="000C7818"/>
    <w:rsid w:val="000C7829"/>
    <w:rsid w:val="000C7D96"/>
    <w:rsid w:val="000C7DCA"/>
    <w:rsid w:val="000C7E05"/>
    <w:rsid w:val="000C7E7A"/>
    <w:rsid w:val="000C7F05"/>
    <w:rsid w:val="000D01D0"/>
    <w:rsid w:val="000D0284"/>
    <w:rsid w:val="000D0378"/>
    <w:rsid w:val="000D056E"/>
    <w:rsid w:val="000D05F4"/>
    <w:rsid w:val="000D063C"/>
    <w:rsid w:val="000D0654"/>
    <w:rsid w:val="000D06FB"/>
    <w:rsid w:val="000D083C"/>
    <w:rsid w:val="000D0897"/>
    <w:rsid w:val="000D0B6A"/>
    <w:rsid w:val="000D0D0C"/>
    <w:rsid w:val="000D0D0F"/>
    <w:rsid w:val="000D0D8A"/>
    <w:rsid w:val="000D0FCC"/>
    <w:rsid w:val="000D10FD"/>
    <w:rsid w:val="000D11CE"/>
    <w:rsid w:val="000D125D"/>
    <w:rsid w:val="000D1336"/>
    <w:rsid w:val="000D13FC"/>
    <w:rsid w:val="000D148C"/>
    <w:rsid w:val="000D1512"/>
    <w:rsid w:val="000D1516"/>
    <w:rsid w:val="000D1780"/>
    <w:rsid w:val="000D1941"/>
    <w:rsid w:val="000D1A49"/>
    <w:rsid w:val="000D1E5C"/>
    <w:rsid w:val="000D1F7B"/>
    <w:rsid w:val="000D207C"/>
    <w:rsid w:val="000D20CE"/>
    <w:rsid w:val="000D2353"/>
    <w:rsid w:val="000D235B"/>
    <w:rsid w:val="000D25FE"/>
    <w:rsid w:val="000D278A"/>
    <w:rsid w:val="000D2932"/>
    <w:rsid w:val="000D2977"/>
    <w:rsid w:val="000D2B91"/>
    <w:rsid w:val="000D2C0F"/>
    <w:rsid w:val="000D2E41"/>
    <w:rsid w:val="000D2FAD"/>
    <w:rsid w:val="000D3036"/>
    <w:rsid w:val="000D3322"/>
    <w:rsid w:val="000D332D"/>
    <w:rsid w:val="000D3380"/>
    <w:rsid w:val="000D3407"/>
    <w:rsid w:val="000D347C"/>
    <w:rsid w:val="000D37B4"/>
    <w:rsid w:val="000D3914"/>
    <w:rsid w:val="000D3A0D"/>
    <w:rsid w:val="000D3D07"/>
    <w:rsid w:val="000D3D21"/>
    <w:rsid w:val="000D3D8F"/>
    <w:rsid w:val="000D3DD0"/>
    <w:rsid w:val="000D3DE6"/>
    <w:rsid w:val="000D40A6"/>
    <w:rsid w:val="000D420C"/>
    <w:rsid w:val="000D4746"/>
    <w:rsid w:val="000D47CF"/>
    <w:rsid w:val="000D4846"/>
    <w:rsid w:val="000D49A0"/>
    <w:rsid w:val="000D4AFE"/>
    <w:rsid w:val="000D4BD4"/>
    <w:rsid w:val="000D4BF3"/>
    <w:rsid w:val="000D4C51"/>
    <w:rsid w:val="000D4CD4"/>
    <w:rsid w:val="000D4E80"/>
    <w:rsid w:val="000D4F81"/>
    <w:rsid w:val="000D4FEC"/>
    <w:rsid w:val="000D508D"/>
    <w:rsid w:val="000D5275"/>
    <w:rsid w:val="000D53AF"/>
    <w:rsid w:val="000D543F"/>
    <w:rsid w:val="000D55F5"/>
    <w:rsid w:val="000D5606"/>
    <w:rsid w:val="000D5818"/>
    <w:rsid w:val="000D5824"/>
    <w:rsid w:val="000D5852"/>
    <w:rsid w:val="000D5895"/>
    <w:rsid w:val="000D58E4"/>
    <w:rsid w:val="000D59B0"/>
    <w:rsid w:val="000D5AEA"/>
    <w:rsid w:val="000D5BAE"/>
    <w:rsid w:val="000D5C87"/>
    <w:rsid w:val="000D5CF9"/>
    <w:rsid w:val="000D5D58"/>
    <w:rsid w:val="000D5E34"/>
    <w:rsid w:val="000D6168"/>
    <w:rsid w:val="000D61A6"/>
    <w:rsid w:val="000D631C"/>
    <w:rsid w:val="000D6579"/>
    <w:rsid w:val="000D658E"/>
    <w:rsid w:val="000D6669"/>
    <w:rsid w:val="000D6734"/>
    <w:rsid w:val="000D684C"/>
    <w:rsid w:val="000D6B24"/>
    <w:rsid w:val="000D6BCA"/>
    <w:rsid w:val="000D6EF0"/>
    <w:rsid w:val="000D6F0D"/>
    <w:rsid w:val="000D6F9C"/>
    <w:rsid w:val="000D7086"/>
    <w:rsid w:val="000D7423"/>
    <w:rsid w:val="000D743B"/>
    <w:rsid w:val="000D7464"/>
    <w:rsid w:val="000D75C8"/>
    <w:rsid w:val="000D765B"/>
    <w:rsid w:val="000D7694"/>
    <w:rsid w:val="000D77A3"/>
    <w:rsid w:val="000D7819"/>
    <w:rsid w:val="000D7E7B"/>
    <w:rsid w:val="000D7F11"/>
    <w:rsid w:val="000E00A2"/>
    <w:rsid w:val="000E01C9"/>
    <w:rsid w:val="000E0646"/>
    <w:rsid w:val="000E0817"/>
    <w:rsid w:val="000E08A0"/>
    <w:rsid w:val="000E0BE2"/>
    <w:rsid w:val="000E0D29"/>
    <w:rsid w:val="000E0FFA"/>
    <w:rsid w:val="000E12AD"/>
    <w:rsid w:val="000E12D5"/>
    <w:rsid w:val="000E145B"/>
    <w:rsid w:val="000E1525"/>
    <w:rsid w:val="000E15D8"/>
    <w:rsid w:val="000E16D9"/>
    <w:rsid w:val="000E178F"/>
    <w:rsid w:val="000E17C5"/>
    <w:rsid w:val="000E1930"/>
    <w:rsid w:val="000E19E2"/>
    <w:rsid w:val="000E1A70"/>
    <w:rsid w:val="000E1AE7"/>
    <w:rsid w:val="000E1C0C"/>
    <w:rsid w:val="000E22CD"/>
    <w:rsid w:val="000E232A"/>
    <w:rsid w:val="000E23D6"/>
    <w:rsid w:val="000E23DE"/>
    <w:rsid w:val="000E24CA"/>
    <w:rsid w:val="000E2741"/>
    <w:rsid w:val="000E2928"/>
    <w:rsid w:val="000E293C"/>
    <w:rsid w:val="000E2973"/>
    <w:rsid w:val="000E2A4C"/>
    <w:rsid w:val="000E2C5A"/>
    <w:rsid w:val="000E2D70"/>
    <w:rsid w:val="000E2D9A"/>
    <w:rsid w:val="000E2D9D"/>
    <w:rsid w:val="000E2FE6"/>
    <w:rsid w:val="000E315F"/>
    <w:rsid w:val="000E32B9"/>
    <w:rsid w:val="000E32D4"/>
    <w:rsid w:val="000E32F4"/>
    <w:rsid w:val="000E3322"/>
    <w:rsid w:val="000E3361"/>
    <w:rsid w:val="000E3519"/>
    <w:rsid w:val="000E3676"/>
    <w:rsid w:val="000E3703"/>
    <w:rsid w:val="000E37F4"/>
    <w:rsid w:val="000E3826"/>
    <w:rsid w:val="000E3A4C"/>
    <w:rsid w:val="000E3A4E"/>
    <w:rsid w:val="000E3B06"/>
    <w:rsid w:val="000E3C05"/>
    <w:rsid w:val="000E3D36"/>
    <w:rsid w:val="000E3EA3"/>
    <w:rsid w:val="000E3EAC"/>
    <w:rsid w:val="000E3F63"/>
    <w:rsid w:val="000E40B8"/>
    <w:rsid w:val="000E43A4"/>
    <w:rsid w:val="000E43DF"/>
    <w:rsid w:val="000E459F"/>
    <w:rsid w:val="000E4869"/>
    <w:rsid w:val="000E4B21"/>
    <w:rsid w:val="000E4C6E"/>
    <w:rsid w:val="000E4F29"/>
    <w:rsid w:val="000E4FB1"/>
    <w:rsid w:val="000E4FD0"/>
    <w:rsid w:val="000E51D5"/>
    <w:rsid w:val="000E55FC"/>
    <w:rsid w:val="000E567C"/>
    <w:rsid w:val="000E583C"/>
    <w:rsid w:val="000E58E7"/>
    <w:rsid w:val="000E5B0B"/>
    <w:rsid w:val="000E5CAA"/>
    <w:rsid w:val="000E5CE0"/>
    <w:rsid w:val="000E5EEC"/>
    <w:rsid w:val="000E5EF9"/>
    <w:rsid w:val="000E5F21"/>
    <w:rsid w:val="000E6010"/>
    <w:rsid w:val="000E60C1"/>
    <w:rsid w:val="000E61F4"/>
    <w:rsid w:val="000E62AC"/>
    <w:rsid w:val="000E6635"/>
    <w:rsid w:val="000E673E"/>
    <w:rsid w:val="000E6902"/>
    <w:rsid w:val="000E6950"/>
    <w:rsid w:val="000E6AC0"/>
    <w:rsid w:val="000E6DC5"/>
    <w:rsid w:val="000E6EDD"/>
    <w:rsid w:val="000E6F22"/>
    <w:rsid w:val="000E6F23"/>
    <w:rsid w:val="000E72D1"/>
    <w:rsid w:val="000E745F"/>
    <w:rsid w:val="000E76EF"/>
    <w:rsid w:val="000E7710"/>
    <w:rsid w:val="000E78FB"/>
    <w:rsid w:val="000E79C4"/>
    <w:rsid w:val="000E7D3C"/>
    <w:rsid w:val="000E7E13"/>
    <w:rsid w:val="000E7F0F"/>
    <w:rsid w:val="000F0189"/>
    <w:rsid w:val="000F019B"/>
    <w:rsid w:val="000F0351"/>
    <w:rsid w:val="000F037E"/>
    <w:rsid w:val="000F03A8"/>
    <w:rsid w:val="000F050D"/>
    <w:rsid w:val="000F05CB"/>
    <w:rsid w:val="000F0772"/>
    <w:rsid w:val="000F07F1"/>
    <w:rsid w:val="000F09B4"/>
    <w:rsid w:val="000F09BC"/>
    <w:rsid w:val="000F0BA5"/>
    <w:rsid w:val="000F0D21"/>
    <w:rsid w:val="000F0D4F"/>
    <w:rsid w:val="000F0D65"/>
    <w:rsid w:val="000F11C4"/>
    <w:rsid w:val="000F124B"/>
    <w:rsid w:val="000F1420"/>
    <w:rsid w:val="000F149F"/>
    <w:rsid w:val="000F14C0"/>
    <w:rsid w:val="000F160B"/>
    <w:rsid w:val="000F17D0"/>
    <w:rsid w:val="000F1A05"/>
    <w:rsid w:val="000F1B31"/>
    <w:rsid w:val="000F1DBE"/>
    <w:rsid w:val="000F1FCA"/>
    <w:rsid w:val="000F2051"/>
    <w:rsid w:val="000F20DE"/>
    <w:rsid w:val="000F216E"/>
    <w:rsid w:val="000F21AB"/>
    <w:rsid w:val="000F221D"/>
    <w:rsid w:val="000F2588"/>
    <w:rsid w:val="000F2765"/>
    <w:rsid w:val="000F29F3"/>
    <w:rsid w:val="000F2A35"/>
    <w:rsid w:val="000F2E8A"/>
    <w:rsid w:val="000F2EC1"/>
    <w:rsid w:val="000F3110"/>
    <w:rsid w:val="000F3334"/>
    <w:rsid w:val="000F34A8"/>
    <w:rsid w:val="000F34AF"/>
    <w:rsid w:val="000F34F0"/>
    <w:rsid w:val="000F359A"/>
    <w:rsid w:val="000F361E"/>
    <w:rsid w:val="000F3636"/>
    <w:rsid w:val="000F36C1"/>
    <w:rsid w:val="000F3964"/>
    <w:rsid w:val="000F3970"/>
    <w:rsid w:val="000F39A9"/>
    <w:rsid w:val="000F3A46"/>
    <w:rsid w:val="000F3A94"/>
    <w:rsid w:val="000F3AC3"/>
    <w:rsid w:val="000F3BEC"/>
    <w:rsid w:val="000F3CCE"/>
    <w:rsid w:val="000F3CD2"/>
    <w:rsid w:val="000F3D4A"/>
    <w:rsid w:val="000F3DED"/>
    <w:rsid w:val="000F3F5F"/>
    <w:rsid w:val="000F4023"/>
    <w:rsid w:val="000F493C"/>
    <w:rsid w:val="000F4B47"/>
    <w:rsid w:val="000F4C42"/>
    <w:rsid w:val="000F4D0E"/>
    <w:rsid w:val="000F5085"/>
    <w:rsid w:val="000F5160"/>
    <w:rsid w:val="000F5225"/>
    <w:rsid w:val="000F5241"/>
    <w:rsid w:val="000F574A"/>
    <w:rsid w:val="000F5B38"/>
    <w:rsid w:val="000F5E17"/>
    <w:rsid w:val="000F5EA7"/>
    <w:rsid w:val="000F5F70"/>
    <w:rsid w:val="000F6058"/>
    <w:rsid w:val="000F616B"/>
    <w:rsid w:val="000F64A7"/>
    <w:rsid w:val="000F6552"/>
    <w:rsid w:val="000F65A6"/>
    <w:rsid w:val="000F66ED"/>
    <w:rsid w:val="000F6774"/>
    <w:rsid w:val="000F6B45"/>
    <w:rsid w:val="000F7078"/>
    <w:rsid w:val="000F70B6"/>
    <w:rsid w:val="000F7161"/>
    <w:rsid w:val="000F7478"/>
    <w:rsid w:val="000F7829"/>
    <w:rsid w:val="000F786A"/>
    <w:rsid w:val="000F78B0"/>
    <w:rsid w:val="000F7921"/>
    <w:rsid w:val="000F798F"/>
    <w:rsid w:val="000F7A03"/>
    <w:rsid w:val="000F7A9D"/>
    <w:rsid w:val="000F7B45"/>
    <w:rsid w:val="000F7D17"/>
    <w:rsid w:val="000F7D91"/>
    <w:rsid w:val="0010000B"/>
    <w:rsid w:val="0010001D"/>
    <w:rsid w:val="00100029"/>
    <w:rsid w:val="0010012C"/>
    <w:rsid w:val="0010028A"/>
    <w:rsid w:val="001002CB"/>
    <w:rsid w:val="001003A7"/>
    <w:rsid w:val="001005B7"/>
    <w:rsid w:val="00100618"/>
    <w:rsid w:val="00100769"/>
    <w:rsid w:val="00100816"/>
    <w:rsid w:val="00100B12"/>
    <w:rsid w:val="00100BE2"/>
    <w:rsid w:val="00100CF5"/>
    <w:rsid w:val="00100EB0"/>
    <w:rsid w:val="001010A6"/>
    <w:rsid w:val="00101159"/>
    <w:rsid w:val="001011D1"/>
    <w:rsid w:val="00101320"/>
    <w:rsid w:val="00101596"/>
    <w:rsid w:val="00101909"/>
    <w:rsid w:val="00101B84"/>
    <w:rsid w:val="00101D75"/>
    <w:rsid w:val="00101DCD"/>
    <w:rsid w:val="00102372"/>
    <w:rsid w:val="00102453"/>
    <w:rsid w:val="001024B3"/>
    <w:rsid w:val="0010261E"/>
    <w:rsid w:val="0010276D"/>
    <w:rsid w:val="00102C07"/>
    <w:rsid w:val="00102D34"/>
    <w:rsid w:val="00102D5E"/>
    <w:rsid w:val="00102E42"/>
    <w:rsid w:val="001035F4"/>
    <w:rsid w:val="001036BE"/>
    <w:rsid w:val="001037B4"/>
    <w:rsid w:val="001039DB"/>
    <w:rsid w:val="00103CCE"/>
    <w:rsid w:val="00103E0C"/>
    <w:rsid w:val="00103E63"/>
    <w:rsid w:val="00103E8D"/>
    <w:rsid w:val="00103EBA"/>
    <w:rsid w:val="00103EBD"/>
    <w:rsid w:val="00103EBE"/>
    <w:rsid w:val="00103EE2"/>
    <w:rsid w:val="00104263"/>
    <w:rsid w:val="00104442"/>
    <w:rsid w:val="00104494"/>
    <w:rsid w:val="001045F1"/>
    <w:rsid w:val="00104614"/>
    <w:rsid w:val="001046E0"/>
    <w:rsid w:val="0010473C"/>
    <w:rsid w:val="0010478F"/>
    <w:rsid w:val="001047F1"/>
    <w:rsid w:val="00104880"/>
    <w:rsid w:val="00104A8F"/>
    <w:rsid w:val="00104B01"/>
    <w:rsid w:val="00104B57"/>
    <w:rsid w:val="00104B7E"/>
    <w:rsid w:val="00104CC1"/>
    <w:rsid w:val="00104E1B"/>
    <w:rsid w:val="00105124"/>
    <w:rsid w:val="001051A0"/>
    <w:rsid w:val="00105282"/>
    <w:rsid w:val="001055F2"/>
    <w:rsid w:val="00105634"/>
    <w:rsid w:val="001058B6"/>
    <w:rsid w:val="001059E7"/>
    <w:rsid w:val="00106134"/>
    <w:rsid w:val="00106315"/>
    <w:rsid w:val="001064AD"/>
    <w:rsid w:val="00106798"/>
    <w:rsid w:val="00106AA0"/>
    <w:rsid w:val="00106B4E"/>
    <w:rsid w:val="00106BB5"/>
    <w:rsid w:val="00106C84"/>
    <w:rsid w:val="00106E04"/>
    <w:rsid w:val="00106EF8"/>
    <w:rsid w:val="00106F8C"/>
    <w:rsid w:val="00106FB4"/>
    <w:rsid w:val="00107026"/>
    <w:rsid w:val="00107115"/>
    <w:rsid w:val="00107138"/>
    <w:rsid w:val="001072B3"/>
    <w:rsid w:val="001072D6"/>
    <w:rsid w:val="001072FF"/>
    <w:rsid w:val="00107304"/>
    <w:rsid w:val="0010765F"/>
    <w:rsid w:val="00107743"/>
    <w:rsid w:val="0010776B"/>
    <w:rsid w:val="001077A5"/>
    <w:rsid w:val="00107898"/>
    <w:rsid w:val="00107972"/>
    <w:rsid w:val="00107B14"/>
    <w:rsid w:val="00107B56"/>
    <w:rsid w:val="00107D50"/>
    <w:rsid w:val="00107DB1"/>
    <w:rsid w:val="00107DD8"/>
    <w:rsid w:val="00107EC7"/>
    <w:rsid w:val="00110185"/>
    <w:rsid w:val="00110190"/>
    <w:rsid w:val="00110203"/>
    <w:rsid w:val="0011026D"/>
    <w:rsid w:val="00110391"/>
    <w:rsid w:val="00110443"/>
    <w:rsid w:val="001104C9"/>
    <w:rsid w:val="00110677"/>
    <w:rsid w:val="001106DB"/>
    <w:rsid w:val="001106FA"/>
    <w:rsid w:val="0011071C"/>
    <w:rsid w:val="00110735"/>
    <w:rsid w:val="0011089D"/>
    <w:rsid w:val="001108A4"/>
    <w:rsid w:val="001109A7"/>
    <w:rsid w:val="00110C4D"/>
    <w:rsid w:val="00110DA0"/>
    <w:rsid w:val="00110F1B"/>
    <w:rsid w:val="00110F42"/>
    <w:rsid w:val="00110FF3"/>
    <w:rsid w:val="001111E6"/>
    <w:rsid w:val="00111659"/>
    <w:rsid w:val="00111728"/>
    <w:rsid w:val="001117E8"/>
    <w:rsid w:val="00111859"/>
    <w:rsid w:val="00111C92"/>
    <w:rsid w:val="00111CE2"/>
    <w:rsid w:val="00112086"/>
    <w:rsid w:val="001121E5"/>
    <w:rsid w:val="0011225F"/>
    <w:rsid w:val="00112285"/>
    <w:rsid w:val="001123AA"/>
    <w:rsid w:val="001123FA"/>
    <w:rsid w:val="001124E8"/>
    <w:rsid w:val="001124FE"/>
    <w:rsid w:val="00112570"/>
    <w:rsid w:val="00112868"/>
    <w:rsid w:val="00112AB2"/>
    <w:rsid w:val="00112B3A"/>
    <w:rsid w:val="00112D73"/>
    <w:rsid w:val="00112DD2"/>
    <w:rsid w:val="00112EAA"/>
    <w:rsid w:val="00112ED1"/>
    <w:rsid w:val="00112F5F"/>
    <w:rsid w:val="001132CE"/>
    <w:rsid w:val="00113317"/>
    <w:rsid w:val="001134EE"/>
    <w:rsid w:val="00113529"/>
    <w:rsid w:val="00113538"/>
    <w:rsid w:val="0011361F"/>
    <w:rsid w:val="00113B15"/>
    <w:rsid w:val="00113D37"/>
    <w:rsid w:val="00113FED"/>
    <w:rsid w:val="001140C8"/>
    <w:rsid w:val="001140DC"/>
    <w:rsid w:val="00114152"/>
    <w:rsid w:val="001143C5"/>
    <w:rsid w:val="001144A6"/>
    <w:rsid w:val="001144EA"/>
    <w:rsid w:val="00114517"/>
    <w:rsid w:val="0011453A"/>
    <w:rsid w:val="00114680"/>
    <w:rsid w:val="001146C5"/>
    <w:rsid w:val="00114726"/>
    <w:rsid w:val="001147FC"/>
    <w:rsid w:val="0011490F"/>
    <w:rsid w:val="00114932"/>
    <w:rsid w:val="0011498D"/>
    <w:rsid w:val="00114AE6"/>
    <w:rsid w:val="00114B0A"/>
    <w:rsid w:val="00114D97"/>
    <w:rsid w:val="00114ED1"/>
    <w:rsid w:val="00114F02"/>
    <w:rsid w:val="00115104"/>
    <w:rsid w:val="00115370"/>
    <w:rsid w:val="0011543E"/>
    <w:rsid w:val="0011571F"/>
    <w:rsid w:val="00115CB0"/>
    <w:rsid w:val="00115D0A"/>
    <w:rsid w:val="00115E21"/>
    <w:rsid w:val="00115F0D"/>
    <w:rsid w:val="00116363"/>
    <w:rsid w:val="001163F3"/>
    <w:rsid w:val="00116415"/>
    <w:rsid w:val="00116454"/>
    <w:rsid w:val="0011666B"/>
    <w:rsid w:val="00116742"/>
    <w:rsid w:val="0011695B"/>
    <w:rsid w:val="001169B8"/>
    <w:rsid w:val="00116B2D"/>
    <w:rsid w:val="00116B74"/>
    <w:rsid w:val="00116D1E"/>
    <w:rsid w:val="00116E22"/>
    <w:rsid w:val="00116E80"/>
    <w:rsid w:val="00116FC4"/>
    <w:rsid w:val="001172A7"/>
    <w:rsid w:val="001172E0"/>
    <w:rsid w:val="00117366"/>
    <w:rsid w:val="00117401"/>
    <w:rsid w:val="001174C7"/>
    <w:rsid w:val="0011762D"/>
    <w:rsid w:val="00117677"/>
    <w:rsid w:val="00117CBF"/>
    <w:rsid w:val="00117CD9"/>
    <w:rsid w:val="00117F22"/>
    <w:rsid w:val="00117F70"/>
    <w:rsid w:val="00117F92"/>
    <w:rsid w:val="00117FB0"/>
    <w:rsid w:val="00120398"/>
    <w:rsid w:val="00120538"/>
    <w:rsid w:val="00120559"/>
    <w:rsid w:val="00120927"/>
    <w:rsid w:val="00120A0A"/>
    <w:rsid w:val="00120A35"/>
    <w:rsid w:val="00120AF3"/>
    <w:rsid w:val="00120B20"/>
    <w:rsid w:val="00120B22"/>
    <w:rsid w:val="00120DF5"/>
    <w:rsid w:val="001212EB"/>
    <w:rsid w:val="00121312"/>
    <w:rsid w:val="00121320"/>
    <w:rsid w:val="001218B4"/>
    <w:rsid w:val="00121E94"/>
    <w:rsid w:val="0012205A"/>
    <w:rsid w:val="00122280"/>
    <w:rsid w:val="0012242F"/>
    <w:rsid w:val="001225D2"/>
    <w:rsid w:val="00122839"/>
    <w:rsid w:val="0012285A"/>
    <w:rsid w:val="0012299D"/>
    <w:rsid w:val="00122A5A"/>
    <w:rsid w:val="00122B38"/>
    <w:rsid w:val="00123069"/>
    <w:rsid w:val="001230F2"/>
    <w:rsid w:val="00123113"/>
    <w:rsid w:val="00123343"/>
    <w:rsid w:val="00123479"/>
    <w:rsid w:val="001235A7"/>
    <w:rsid w:val="00123639"/>
    <w:rsid w:val="0012370D"/>
    <w:rsid w:val="00123764"/>
    <w:rsid w:val="001237B6"/>
    <w:rsid w:val="00123997"/>
    <w:rsid w:val="00123A9B"/>
    <w:rsid w:val="00123B73"/>
    <w:rsid w:val="00123C58"/>
    <w:rsid w:val="00123CC3"/>
    <w:rsid w:val="00123E20"/>
    <w:rsid w:val="001240A0"/>
    <w:rsid w:val="00124104"/>
    <w:rsid w:val="00124235"/>
    <w:rsid w:val="001242FC"/>
    <w:rsid w:val="001243F8"/>
    <w:rsid w:val="00124893"/>
    <w:rsid w:val="00124905"/>
    <w:rsid w:val="00124B09"/>
    <w:rsid w:val="00124C50"/>
    <w:rsid w:val="00124F34"/>
    <w:rsid w:val="00125069"/>
    <w:rsid w:val="00125079"/>
    <w:rsid w:val="001250AC"/>
    <w:rsid w:val="001252C6"/>
    <w:rsid w:val="0012539A"/>
    <w:rsid w:val="001253AA"/>
    <w:rsid w:val="001253AE"/>
    <w:rsid w:val="001253F6"/>
    <w:rsid w:val="001256AE"/>
    <w:rsid w:val="001256F6"/>
    <w:rsid w:val="001257E1"/>
    <w:rsid w:val="00125880"/>
    <w:rsid w:val="0012592B"/>
    <w:rsid w:val="001259A6"/>
    <w:rsid w:val="00125CB2"/>
    <w:rsid w:val="00125DF1"/>
    <w:rsid w:val="00125E16"/>
    <w:rsid w:val="00126034"/>
    <w:rsid w:val="0012617D"/>
    <w:rsid w:val="00126391"/>
    <w:rsid w:val="001265A8"/>
    <w:rsid w:val="001266BD"/>
    <w:rsid w:val="001266C2"/>
    <w:rsid w:val="00126971"/>
    <w:rsid w:val="00126BA3"/>
    <w:rsid w:val="00126BC1"/>
    <w:rsid w:val="00126CD4"/>
    <w:rsid w:val="00126E73"/>
    <w:rsid w:val="00126EF9"/>
    <w:rsid w:val="00126F69"/>
    <w:rsid w:val="00126F8B"/>
    <w:rsid w:val="00127064"/>
    <w:rsid w:val="0012710E"/>
    <w:rsid w:val="0012720C"/>
    <w:rsid w:val="00127256"/>
    <w:rsid w:val="00127310"/>
    <w:rsid w:val="001273BC"/>
    <w:rsid w:val="001277AE"/>
    <w:rsid w:val="00127A0A"/>
    <w:rsid w:val="00127A6A"/>
    <w:rsid w:val="00127AA9"/>
    <w:rsid w:val="00127B0B"/>
    <w:rsid w:val="00127B52"/>
    <w:rsid w:val="00127C24"/>
    <w:rsid w:val="00127CB1"/>
    <w:rsid w:val="00127D73"/>
    <w:rsid w:val="00127FE3"/>
    <w:rsid w:val="001300EB"/>
    <w:rsid w:val="0013013D"/>
    <w:rsid w:val="00130517"/>
    <w:rsid w:val="00130783"/>
    <w:rsid w:val="00130796"/>
    <w:rsid w:val="00130A19"/>
    <w:rsid w:val="00130CB4"/>
    <w:rsid w:val="00130D56"/>
    <w:rsid w:val="00131225"/>
    <w:rsid w:val="001315EA"/>
    <w:rsid w:val="0013195C"/>
    <w:rsid w:val="00131B0E"/>
    <w:rsid w:val="00131B28"/>
    <w:rsid w:val="00131C58"/>
    <w:rsid w:val="00131F51"/>
    <w:rsid w:val="00131F8F"/>
    <w:rsid w:val="001320F2"/>
    <w:rsid w:val="00132405"/>
    <w:rsid w:val="00132479"/>
    <w:rsid w:val="001325FC"/>
    <w:rsid w:val="00132AD4"/>
    <w:rsid w:val="00132B10"/>
    <w:rsid w:val="00132C2D"/>
    <w:rsid w:val="00132D1D"/>
    <w:rsid w:val="00132D39"/>
    <w:rsid w:val="00133031"/>
    <w:rsid w:val="00133087"/>
    <w:rsid w:val="001330EA"/>
    <w:rsid w:val="00133136"/>
    <w:rsid w:val="00133188"/>
    <w:rsid w:val="0013365F"/>
    <w:rsid w:val="001339C5"/>
    <w:rsid w:val="00133CD6"/>
    <w:rsid w:val="00133DE4"/>
    <w:rsid w:val="00133F10"/>
    <w:rsid w:val="0013419D"/>
    <w:rsid w:val="0013424D"/>
    <w:rsid w:val="0013434C"/>
    <w:rsid w:val="00134422"/>
    <w:rsid w:val="00134544"/>
    <w:rsid w:val="00134BA2"/>
    <w:rsid w:val="00134D57"/>
    <w:rsid w:val="00135054"/>
    <w:rsid w:val="00135192"/>
    <w:rsid w:val="00135263"/>
    <w:rsid w:val="001352B6"/>
    <w:rsid w:val="001352D7"/>
    <w:rsid w:val="001353B1"/>
    <w:rsid w:val="00135808"/>
    <w:rsid w:val="001358BE"/>
    <w:rsid w:val="001358DA"/>
    <w:rsid w:val="001358EE"/>
    <w:rsid w:val="00135B32"/>
    <w:rsid w:val="00135B39"/>
    <w:rsid w:val="00135B42"/>
    <w:rsid w:val="00135CB7"/>
    <w:rsid w:val="00135DC3"/>
    <w:rsid w:val="00135E3F"/>
    <w:rsid w:val="00135EE0"/>
    <w:rsid w:val="00135FD5"/>
    <w:rsid w:val="00136078"/>
    <w:rsid w:val="00136116"/>
    <w:rsid w:val="0013611F"/>
    <w:rsid w:val="001365E8"/>
    <w:rsid w:val="00136647"/>
    <w:rsid w:val="001368B1"/>
    <w:rsid w:val="0013694A"/>
    <w:rsid w:val="00136CCA"/>
    <w:rsid w:val="00136DC4"/>
    <w:rsid w:val="00136F41"/>
    <w:rsid w:val="001371C8"/>
    <w:rsid w:val="001371FA"/>
    <w:rsid w:val="0013760B"/>
    <w:rsid w:val="00137683"/>
    <w:rsid w:val="001377E4"/>
    <w:rsid w:val="001378F0"/>
    <w:rsid w:val="001379D9"/>
    <w:rsid w:val="001379E1"/>
    <w:rsid w:val="001379FF"/>
    <w:rsid w:val="00137A74"/>
    <w:rsid w:val="00137AEA"/>
    <w:rsid w:val="00137B4E"/>
    <w:rsid w:val="00137BEF"/>
    <w:rsid w:val="00137C2D"/>
    <w:rsid w:val="00137C7F"/>
    <w:rsid w:val="00137CEE"/>
    <w:rsid w:val="00137D54"/>
    <w:rsid w:val="00137D85"/>
    <w:rsid w:val="00137FF5"/>
    <w:rsid w:val="00140036"/>
    <w:rsid w:val="00140074"/>
    <w:rsid w:val="001400D2"/>
    <w:rsid w:val="0014019C"/>
    <w:rsid w:val="001405A8"/>
    <w:rsid w:val="00140830"/>
    <w:rsid w:val="00140A6D"/>
    <w:rsid w:val="00140A90"/>
    <w:rsid w:val="00140C35"/>
    <w:rsid w:val="00140C78"/>
    <w:rsid w:val="00140FBA"/>
    <w:rsid w:val="001410B2"/>
    <w:rsid w:val="00141109"/>
    <w:rsid w:val="0014128A"/>
    <w:rsid w:val="0014129B"/>
    <w:rsid w:val="00141439"/>
    <w:rsid w:val="001415B9"/>
    <w:rsid w:val="001416A9"/>
    <w:rsid w:val="0014173C"/>
    <w:rsid w:val="00141795"/>
    <w:rsid w:val="00141A80"/>
    <w:rsid w:val="00141B00"/>
    <w:rsid w:val="00141B16"/>
    <w:rsid w:val="00141EBC"/>
    <w:rsid w:val="001420D8"/>
    <w:rsid w:val="00142128"/>
    <w:rsid w:val="001421F5"/>
    <w:rsid w:val="0014236C"/>
    <w:rsid w:val="00142476"/>
    <w:rsid w:val="001427DF"/>
    <w:rsid w:val="00142848"/>
    <w:rsid w:val="00142A4E"/>
    <w:rsid w:val="00142C93"/>
    <w:rsid w:val="00142CA0"/>
    <w:rsid w:val="00142F47"/>
    <w:rsid w:val="00142FA2"/>
    <w:rsid w:val="00143061"/>
    <w:rsid w:val="00143145"/>
    <w:rsid w:val="00143218"/>
    <w:rsid w:val="00143223"/>
    <w:rsid w:val="001433A8"/>
    <w:rsid w:val="00143445"/>
    <w:rsid w:val="00143472"/>
    <w:rsid w:val="001436E2"/>
    <w:rsid w:val="0014372E"/>
    <w:rsid w:val="00143799"/>
    <w:rsid w:val="00143BA3"/>
    <w:rsid w:val="00143C5E"/>
    <w:rsid w:val="00143C64"/>
    <w:rsid w:val="00143E7F"/>
    <w:rsid w:val="00143F83"/>
    <w:rsid w:val="0014401E"/>
    <w:rsid w:val="001444CD"/>
    <w:rsid w:val="0014450F"/>
    <w:rsid w:val="001445FA"/>
    <w:rsid w:val="00144A7E"/>
    <w:rsid w:val="00144CA3"/>
    <w:rsid w:val="00144E23"/>
    <w:rsid w:val="00144EB0"/>
    <w:rsid w:val="00144EDD"/>
    <w:rsid w:val="00145031"/>
    <w:rsid w:val="001452C5"/>
    <w:rsid w:val="00145306"/>
    <w:rsid w:val="0014543D"/>
    <w:rsid w:val="00145470"/>
    <w:rsid w:val="001454AA"/>
    <w:rsid w:val="00145756"/>
    <w:rsid w:val="00145926"/>
    <w:rsid w:val="0014594D"/>
    <w:rsid w:val="00145C2C"/>
    <w:rsid w:val="00145D6C"/>
    <w:rsid w:val="0014603A"/>
    <w:rsid w:val="001462A0"/>
    <w:rsid w:val="001462DA"/>
    <w:rsid w:val="00146328"/>
    <w:rsid w:val="00146385"/>
    <w:rsid w:val="001464C2"/>
    <w:rsid w:val="00146606"/>
    <w:rsid w:val="001466ED"/>
    <w:rsid w:val="00146A78"/>
    <w:rsid w:val="00146B8A"/>
    <w:rsid w:val="00146BC5"/>
    <w:rsid w:val="00146C72"/>
    <w:rsid w:val="00147137"/>
    <w:rsid w:val="00147188"/>
    <w:rsid w:val="001471C9"/>
    <w:rsid w:val="001472F5"/>
    <w:rsid w:val="0014733B"/>
    <w:rsid w:val="001473DB"/>
    <w:rsid w:val="001473E9"/>
    <w:rsid w:val="00147433"/>
    <w:rsid w:val="0014766B"/>
    <w:rsid w:val="001476F7"/>
    <w:rsid w:val="00147798"/>
    <w:rsid w:val="001477BD"/>
    <w:rsid w:val="00147807"/>
    <w:rsid w:val="00147CB7"/>
    <w:rsid w:val="00147DBE"/>
    <w:rsid w:val="00147DD4"/>
    <w:rsid w:val="00147E32"/>
    <w:rsid w:val="00147F33"/>
    <w:rsid w:val="001507EE"/>
    <w:rsid w:val="00150875"/>
    <w:rsid w:val="00150957"/>
    <w:rsid w:val="001509DD"/>
    <w:rsid w:val="00150AC8"/>
    <w:rsid w:val="00150CCB"/>
    <w:rsid w:val="00150E8E"/>
    <w:rsid w:val="00150EE7"/>
    <w:rsid w:val="00150F13"/>
    <w:rsid w:val="00151325"/>
    <w:rsid w:val="0015134F"/>
    <w:rsid w:val="00151619"/>
    <w:rsid w:val="0015165C"/>
    <w:rsid w:val="0015197C"/>
    <w:rsid w:val="00151984"/>
    <w:rsid w:val="00151994"/>
    <w:rsid w:val="00151A7E"/>
    <w:rsid w:val="00151A9F"/>
    <w:rsid w:val="00151B4F"/>
    <w:rsid w:val="00151C5F"/>
    <w:rsid w:val="00151CCF"/>
    <w:rsid w:val="00151D50"/>
    <w:rsid w:val="00151D8B"/>
    <w:rsid w:val="00151EF1"/>
    <w:rsid w:val="001521ED"/>
    <w:rsid w:val="001521F8"/>
    <w:rsid w:val="001522CA"/>
    <w:rsid w:val="001524BB"/>
    <w:rsid w:val="0015269F"/>
    <w:rsid w:val="0015280F"/>
    <w:rsid w:val="001528EA"/>
    <w:rsid w:val="00152B01"/>
    <w:rsid w:val="00152B8D"/>
    <w:rsid w:val="00152C15"/>
    <w:rsid w:val="00152FA2"/>
    <w:rsid w:val="00153423"/>
    <w:rsid w:val="001535FB"/>
    <w:rsid w:val="001535FE"/>
    <w:rsid w:val="0015361D"/>
    <w:rsid w:val="0015363B"/>
    <w:rsid w:val="0015370E"/>
    <w:rsid w:val="00153840"/>
    <w:rsid w:val="00153A44"/>
    <w:rsid w:val="00153B17"/>
    <w:rsid w:val="00153CB2"/>
    <w:rsid w:val="00153EF7"/>
    <w:rsid w:val="00153F95"/>
    <w:rsid w:val="00154021"/>
    <w:rsid w:val="0015422C"/>
    <w:rsid w:val="0015461C"/>
    <w:rsid w:val="0015467E"/>
    <w:rsid w:val="00154701"/>
    <w:rsid w:val="00154820"/>
    <w:rsid w:val="00154A59"/>
    <w:rsid w:val="00154C98"/>
    <w:rsid w:val="00154D93"/>
    <w:rsid w:val="00154F07"/>
    <w:rsid w:val="00154F0C"/>
    <w:rsid w:val="00155016"/>
    <w:rsid w:val="00155127"/>
    <w:rsid w:val="0015516B"/>
    <w:rsid w:val="001551D7"/>
    <w:rsid w:val="001552EF"/>
    <w:rsid w:val="0015530F"/>
    <w:rsid w:val="0015536A"/>
    <w:rsid w:val="00155378"/>
    <w:rsid w:val="0015542B"/>
    <w:rsid w:val="00155493"/>
    <w:rsid w:val="0015574C"/>
    <w:rsid w:val="0015581D"/>
    <w:rsid w:val="001558D6"/>
    <w:rsid w:val="00155BBE"/>
    <w:rsid w:val="00155E79"/>
    <w:rsid w:val="00155E88"/>
    <w:rsid w:val="00155F8B"/>
    <w:rsid w:val="00156242"/>
    <w:rsid w:val="001565C8"/>
    <w:rsid w:val="001566C6"/>
    <w:rsid w:val="0015682D"/>
    <w:rsid w:val="00156838"/>
    <w:rsid w:val="001569A0"/>
    <w:rsid w:val="00156FD8"/>
    <w:rsid w:val="00156FFB"/>
    <w:rsid w:val="001573A5"/>
    <w:rsid w:val="001573F4"/>
    <w:rsid w:val="00157545"/>
    <w:rsid w:val="0015757A"/>
    <w:rsid w:val="001575D3"/>
    <w:rsid w:val="001578AB"/>
    <w:rsid w:val="00157CE1"/>
    <w:rsid w:val="0016015B"/>
    <w:rsid w:val="001602AF"/>
    <w:rsid w:val="00160479"/>
    <w:rsid w:val="001604CE"/>
    <w:rsid w:val="001606B4"/>
    <w:rsid w:val="00160777"/>
    <w:rsid w:val="00160B21"/>
    <w:rsid w:val="00160B48"/>
    <w:rsid w:val="00160BC0"/>
    <w:rsid w:val="00160E0B"/>
    <w:rsid w:val="00160E2C"/>
    <w:rsid w:val="00160EFF"/>
    <w:rsid w:val="00161473"/>
    <w:rsid w:val="00161539"/>
    <w:rsid w:val="00161583"/>
    <w:rsid w:val="001615A8"/>
    <w:rsid w:val="00161704"/>
    <w:rsid w:val="0016178E"/>
    <w:rsid w:val="0016192A"/>
    <w:rsid w:val="00161BD2"/>
    <w:rsid w:val="00161DAC"/>
    <w:rsid w:val="00161F3D"/>
    <w:rsid w:val="00162090"/>
    <w:rsid w:val="0016221F"/>
    <w:rsid w:val="00162232"/>
    <w:rsid w:val="00162254"/>
    <w:rsid w:val="00162256"/>
    <w:rsid w:val="00162324"/>
    <w:rsid w:val="001624B6"/>
    <w:rsid w:val="00162754"/>
    <w:rsid w:val="0016283C"/>
    <w:rsid w:val="00162C22"/>
    <w:rsid w:val="00162DC2"/>
    <w:rsid w:val="00162FC3"/>
    <w:rsid w:val="00162FFA"/>
    <w:rsid w:val="0016325B"/>
    <w:rsid w:val="001633C3"/>
    <w:rsid w:val="001633CF"/>
    <w:rsid w:val="00163411"/>
    <w:rsid w:val="00163413"/>
    <w:rsid w:val="00163447"/>
    <w:rsid w:val="00163521"/>
    <w:rsid w:val="001635EC"/>
    <w:rsid w:val="00163768"/>
    <w:rsid w:val="001637B3"/>
    <w:rsid w:val="00163817"/>
    <w:rsid w:val="0016385A"/>
    <w:rsid w:val="001639C5"/>
    <w:rsid w:val="00163A67"/>
    <w:rsid w:val="00163F15"/>
    <w:rsid w:val="00163FAE"/>
    <w:rsid w:val="00164381"/>
    <w:rsid w:val="0016451B"/>
    <w:rsid w:val="0016456B"/>
    <w:rsid w:val="00164603"/>
    <w:rsid w:val="0016463C"/>
    <w:rsid w:val="00164781"/>
    <w:rsid w:val="001647DC"/>
    <w:rsid w:val="00164976"/>
    <w:rsid w:val="00164C52"/>
    <w:rsid w:val="00164C6E"/>
    <w:rsid w:val="00164CC9"/>
    <w:rsid w:val="00164D59"/>
    <w:rsid w:val="00164D75"/>
    <w:rsid w:val="00164E52"/>
    <w:rsid w:val="00164EC4"/>
    <w:rsid w:val="00165081"/>
    <w:rsid w:val="00165195"/>
    <w:rsid w:val="001652B0"/>
    <w:rsid w:val="001652FA"/>
    <w:rsid w:val="001655E7"/>
    <w:rsid w:val="00165BCE"/>
    <w:rsid w:val="00165BD3"/>
    <w:rsid w:val="00165CE5"/>
    <w:rsid w:val="00166056"/>
    <w:rsid w:val="001660EB"/>
    <w:rsid w:val="00166109"/>
    <w:rsid w:val="001661B0"/>
    <w:rsid w:val="00166228"/>
    <w:rsid w:val="00166499"/>
    <w:rsid w:val="00166737"/>
    <w:rsid w:val="00166817"/>
    <w:rsid w:val="00166895"/>
    <w:rsid w:val="00166990"/>
    <w:rsid w:val="00166AD8"/>
    <w:rsid w:val="00166AE6"/>
    <w:rsid w:val="00166C48"/>
    <w:rsid w:val="00167122"/>
    <w:rsid w:val="0016751B"/>
    <w:rsid w:val="0016768A"/>
    <w:rsid w:val="00167802"/>
    <w:rsid w:val="00167905"/>
    <w:rsid w:val="00167A31"/>
    <w:rsid w:val="00167A7E"/>
    <w:rsid w:val="00167BBF"/>
    <w:rsid w:val="00167C1F"/>
    <w:rsid w:val="00167C2E"/>
    <w:rsid w:val="00167D5C"/>
    <w:rsid w:val="00167DC7"/>
    <w:rsid w:val="00167E1F"/>
    <w:rsid w:val="00167F30"/>
    <w:rsid w:val="00170061"/>
    <w:rsid w:val="00170124"/>
    <w:rsid w:val="00170162"/>
    <w:rsid w:val="0017024F"/>
    <w:rsid w:val="001702F7"/>
    <w:rsid w:val="0017061F"/>
    <w:rsid w:val="001706BA"/>
    <w:rsid w:val="00170717"/>
    <w:rsid w:val="001708C5"/>
    <w:rsid w:val="00170A06"/>
    <w:rsid w:val="00170C5B"/>
    <w:rsid w:val="00170D20"/>
    <w:rsid w:val="00170D6E"/>
    <w:rsid w:val="00170E1B"/>
    <w:rsid w:val="0017117A"/>
    <w:rsid w:val="00171508"/>
    <w:rsid w:val="001715A5"/>
    <w:rsid w:val="00171615"/>
    <w:rsid w:val="00171754"/>
    <w:rsid w:val="00171766"/>
    <w:rsid w:val="00171A28"/>
    <w:rsid w:val="00171B57"/>
    <w:rsid w:val="00171BA3"/>
    <w:rsid w:val="00171E45"/>
    <w:rsid w:val="00171F28"/>
    <w:rsid w:val="00172064"/>
    <w:rsid w:val="001720C9"/>
    <w:rsid w:val="00172312"/>
    <w:rsid w:val="001724C4"/>
    <w:rsid w:val="00172822"/>
    <w:rsid w:val="0017298D"/>
    <w:rsid w:val="00172C94"/>
    <w:rsid w:val="00172D4E"/>
    <w:rsid w:val="00172EA8"/>
    <w:rsid w:val="001730A5"/>
    <w:rsid w:val="0017314C"/>
    <w:rsid w:val="001732BC"/>
    <w:rsid w:val="00173392"/>
    <w:rsid w:val="001734C2"/>
    <w:rsid w:val="00173520"/>
    <w:rsid w:val="001735F2"/>
    <w:rsid w:val="00173721"/>
    <w:rsid w:val="00173770"/>
    <w:rsid w:val="001739B2"/>
    <w:rsid w:val="00173A70"/>
    <w:rsid w:val="00173B49"/>
    <w:rsid w:val="00173DBA"/>
    <w:rsid w:val="00173E02"/>
    <w:rsid w:val="00173EFE"/>
    <w:rsid w:val="00174196"/>
    <w:rsid w:val="00174261"/>
    <w:rsid w:val="00174461"/>
    <w:rsid w:val="00174740"/>
    <w:rsid w:val="00174939"/>
    <w:rsid w:val="00174A93"/>
    <w:rsid w:val="00174DCE"/>
    <w:rsid w:val="00174EA3"/>
    <w:rsid w:val="00174FF7"/>
    <w:rsid w:val="00175000"/>
    <w:rsid w:val="0017512E"/>
    <w:rsid w:val="0017527A"/>
    <w:rsid w:val="00175318"/>
    <w:rsid w:val="001753A8"/>
    <w:rsid w:val="00175410"/>
    <w:rsid w:val="0017541E"/>
    <w:rsid w:val="00175ACF"/>
    <w:rsid w:val="00175C28"/>
    <w:rsid w:val="00175C8F"/>
    <w:rsid w:val="00175D5B"/>
    <w:rsid w:val="00175DA3"/>
    <w:rsid w:val="00176287"/>
    <w:rsid w:val="0017635C"/>
    <w:rsid w:val="001763F5"/>
    <w:rsid w:val="00176487"/>
    <w:rsid w:val="0017663D"/>
    <w:rsid w:val="001767D5"/>
    <w:rsid w:val="001769F2"/>
    <w:rsid w:val="00176BE4"/>
    <w:rsid w:val="00176CBF"/>
    <w:rsid w:val="00176E0C"/>
    <w:rsid w:val="00176F37"/>
    <w:rsid w:val="001775A5"/>
    <w:rsid w:val="00177690"/>
    <w:rsid w:val="0017773A"/>
    <w:rsid w:val="001777A3"/>
    <w:rsid w:val="00177A6C"/>
    <w:rsid w:val="00177C35"/>
    <w:rsid w:val="00177E77"/>
    <w:rsid w:val="00180097"/>
    <w:rsid w:val="00180214"/>
    <w:rsid w:val="0018023D"/>
    <w:rsid w:val="00180344"/>
    <w:rsid w:val="00180508"/>
    <w:rsid w:val="0018074F"/>
    <w:rsid w:val="0018079D"/>
    <w:rsid w:val="001807A1"/>
    <w:rsid w:val="00180A78"/>
    <w:rsid w:val="00180C7D"/>
    <w:rsid w:val="00180D19"/>
    <w:rsid w:val="00180E26"/>
    <w:rsid w:val="00180EBC"/>
    <w:rsid w:val="00180ECB"/>
    <w:rsid w:val="00180F73"/>
    <w:rsid w:val="0018143B"/>
    <w:rsid w:val="00181512"/>
    <w:rsid w:val="00181660"/>
    <w:rsid w:val="00181727"/>
    <w:rsid w:val="00181B47"/>
    <w:rsid w:val="00181C30"/>
    <w:rsid w:val="00181DDC"/>
    <w:rsid w:val="00181E6C"/>
    <w:rsid w:val="00181ED7"/>
    <w:rsid w:val="001820B3"/>
    <w:rsid w:val="001825DB"/>
    <w:rsid w:val="00182742"/>
    <w:rsid w:val="001828A0"/>
    <w:rsid w:val="001828B1"/>
    <w:rsid w:val="00182911"/>
    <w:rsid w:val="001829AA"/>
    <w:rsid w:val="001829BC"/>
    <w:rsid w:val="00182A90"/>
    <w:rsid w:val="00182C51"/>
    <w:rsid w:val="00182CF6"/>
    <w:rsid w:val="00182E0F"/>
    <w:rsid w:val="00182F74"/>
    <w:rsid w:val="00182F78"/>
    <w:rsid w:val="00182F8B"/>
    <w:rsid w:val="001835DC"/>
    <w:rsid w:val="00183914"/>
    <w:rsid w:val="00183B6A"/>
    <w:rsid w:val="00183D34"/>
    <w:rsid w:val="00183D56"/>
    <w:rsid w:val="00183D66"/>
    <w:rsid w:val="0018405C"/>
    <w:rsid w:val="001840E7"/>
    <w:rsid w:val="00184159"/>
    <w:rsid w:val="001843BA"/>
    <w:rsid w:val="001843FF"/>
    <w:rsid w:val="00184652"/>
    <w:rsid w:val="00184C92"/>
    <w:rsid w:val="00184DA2"/>
    <w:rsid w:val="00184EFE"/>
    <w:rsid w:val="00185324"/>
    <w:rsid w:val="00185403"/>
    <w:rsid w:val="0018540A"/>
    <w:rsid w:val="001854FD"/>
    <w:rsid w:val="0018550E"/>
    <w:rsid w:val="001857FB"/>
    <w:rsid w:val="0018596C"/>
    <w:rsid w:val="001859DB"/>
    <w:rsid w:val="00185A0A"/>
    <w:rsid w:val="00185BC0"/>
    <w:rsid w:val="00185D30"/>
    <w:rsid w:val="00185D77"/>
    <w:rsid w:val="00185DD8"/>
    <w:rsid w:val="00185F2D"/>
    <w:rsid w:val="0018620D"/>
    <w:rsid w:val="001863FF"/>
    <w:rsid w:val="00186539"/>
    <w:rsid w:val="0018660E"/>
    <w:rsid w:val="00186676"/>
    <w:rsid w:val="001868A3"/>
    <w:rsid w:val="001868C5"/>
    <w:rsid w:val="00186DAC"/>
    <w:rsid w:val="0018733C"/>
    <w:rsid w:val="001873AA"/>
    <w:rsid w:val="001875B9"/>
    <w:rsid w:val="001876FB"/>
    <w:rsid w:val="001877AE"/>
    <w:rsid w:val="0018786A"/>
    <w:rsid w:val="00187B13"/>
    <w:rsid w:val="00187BB0"/>
    <w:rsid w:val="00187CC3"/>
    <w:rsid w:val="00187D6D"/>
    <w:rsid w:val="00187E54"/>
    <w:rsid w:val="00187F19"/>
    <w:rsid w:val="00190076"/>
    <w:rsid w:val="001900F3"/>
    <w:rsid w:val="001901B5"/>
    <w:rsid w:val="001902BA"/>
    <w:rsid w:val="00190383"/>
    <w:rsid w:val="00190446"/>
    <w:rsid w:val="00190501"/>
    <w:rsid w:val="001905B5"/>
    <w:rsid w:val="00190727"/>
    <w:rsid w:val="001907BF"/>
    <w:rsid w:val="00190BED"/>
    <w:rsid w:val="00190CDB"/>
    <w:rsid w:val="00190D44"/>
    <w:rsid w:val="00190F78"/>
    <w:rsid w:val="00190F95"/>
    <w:rsid w:val="00191092"/>
    <w:rsid w:val="001910D2"/>
    <w:rsid w:val="001911E2"/>
    <w:rsid w:val="0019152D"/>
    <w:rsid w:val="00191814"/>
    <w:rsid w:val="0019182E"/>
    <w:rsid w:val="0019183D"/>
    <w:rsid w:val="0019191A"/>
    <w:rsid w:val="00191B89"/>
    <w:rsid w:val="00191FE1"/>
    <w:rsid w:val="00192167"/>
    <w:rsid w:val="00192286"/>
    <w:rsid w:val="00192385"/>
    <w:rsid w:val="001923DB"/>
    <w:rsid w:val="0019241D"/>
    <w:rsid w:val="0019246E"/>
    <w:rsid w:val="00192686"/>
    <w:rsid w:val="001926D5"/>
    <w:rsid w:val="001927ED"/>
    <w:rsid w:val="00192A9D"/>
    <w:rsid w:val="00192B8D"/>
    <w:rsid w:val="00192BF5"/>
    <w:rsid w:val="00192D96"/>
    <w:rsid w:val="00192E02"/>
    <w:rsid w:val="00192F49"/>
    <w:rsid w:val="00192FC2"/>
    <w:rsid w:val="0019308A"/>
    <w:rsid w:val="00193215"/>
    <w:rsid w:val="001932BC"/>
    <w:rsid w:val="001934C8"/>
    <w:rsid w:val="00193559"/>
    <w:rsid w:val="00193580"/>
    <w:rsid w:val="00193634"/>
    <w:rsid w:val="001937AD"/>
    <w:rsid w:val="0019382D"/>
    <w:rsid w:val="00193A9F"/>
    <w:rsid w:val="00193B00"/>
    <w:rsid w:val="00193B0E"/>
    <w:rsid w:val="00193BD8"/>
    <w:rsid w:val="00193CD9"/>
    <w:rsid w:val="00193D8F"/>
    <w:rsid w:val="00193E46"/>
    <w:rsid w:val="0019402A"/>
    <w:rsid w:val="00194145"/>
    <w:rsid w:val="0019417E"/>
    <w:rsid w:val="0019429A"/>
    <w:rsid w:val="00194314"/>
    <w:rsid w:val="001943A8"/>
    <w:rsid w:val="0019441D"/>
    <w:rsid w:val="00194532"/>
    <w:rsid w:val="001945E6"/>
    <w:rsid w:val="00194899"/>
    <w:rsid w:val="00194C4F"/>
    <w:rsid w:val="00194D64"/>
    <w:rsid w:val="00194DFF"/>
    <w:rsid w:val="00194E35"/>
    <w:rsid w:val="00194E3F"/>
    <w:rsid w:val="00194FA6"/>
    <w:rsid w:val="00195021"/>
    <w:rsid w:val="0019503D"/>
    <w:rsid w:val="0019505A"/>
    <w:rsid w:val="001950CB"/>
    <w:rsid w:val="00195111"/>
    <w:rsid w:val="001952F7"/>
    <w:rsid w:val="00195343"/>
    <w:rsid w:val="00195368"/>
    <w:rsid w:val="001954BE"/>
    <w:rsid w:val="001955B8"/>
    <w:rsid w:val="0019571F"/>
    <w:rsid w:val="001957AB"/>
    <w:rsid w:val="001957B4"/>
    <w:rsid w:val="00195E27"/>
    <w:rsid w:val="00195E61"/>
    <w:rsid w:val="0019607C"/>
    <w:rsid w:val="00196241"/>
    <w:rsid w:val="00196334"/>
    <w:rsid w:val="0019636C"/>
    <w:rsid w:val="001963D0"/>
    <w:rsid w:val="001963DC"/>
    <w:rsid w:val="00196484"/>
    <w:rsid w:val="0019648C"/>
    <w:rsid w:val="0019664A"/>
    <w:rsid w:val="0019666A"/>
    <w:rsid w:val="001969CB"/>
    <w:rsid w:val="00196AD0"/>
    <w:rsid w:val="00196E4F"/>
    <w:rsid w:val="00196F9F"/>
    <w:rsid w:val="00197069"/>
    <w:rsid w:val="00197089"/>
    <w:rsid w:val="0019718D"/>
    <w:rsid w:val="0019728C"/>
    <w:rsid w:val="001972AA"/>
    <w:rsid w:val="001972E0"/>
    <w:rsid w:val="001972E5"/>
    <w:rsid w:val="00197330"/>
    <w:rsid w:val="00197434"/>
    <w:rsid w:val="0019746C"/>
    <w:rsid w:val="0019749F"/>
    <w:rsid w:val="001976C3"/>
    <w:rsid w:val="001976CB"/>
    <w:rsid w:val="0019774F"/>
    <w:rsid w:val="0019790D"/>
    <w:rsid w:val="00197A21"/>
    <w:rsid w:val="00197A51"/>
    <w:rsid w:val="00197B89"/>
    <w:rsid w:val="00197C14"/>
    <w:rsid w:val="00197CB9"/>
    <w:rsid w:val="00197E07"/>
    <w:rsid w:val="00197E21"/>
    <w:rsid w:val="001A01A9"/>
    <w:rsid w:val="001A01CA"/>
    <w:rsid w:val="001A0241"/>
    <w:rsid w:val="001A02BD"/>
    <w:rsid w:val="001A0354"/>
    <w:rsid w:val="001A05CF"/>
    <w:rsid w:val="001A0746"/>
    <w:rsid w:val="001A08A2"/>
    <w:rsid w:val="001A0959"/>
    <w:rsid w:val="001A0BF3"/>
    <w:rsid w:val="001A0D27"/>
    <w:rsid w:val="001A1128"/>
    <w:rsid w:val="001A1295"/>
    <w:rsid w:val="001A133C"/>
    <w:rsid w:val="001A13F4"/>
    <w:rsid w:val="001A159F"/>
    <w:rsid w:val="001A15F3"/>
    <w:rsid w:val="001A1676"/>
    <w:rsid w:val="001A1A42"/>
    <w:rsid w:val="001A1A79"/>
    <w:rsid w:val="001A1C7B"/>
    <w:rsid w:val="001A1D78"/>
    <w:rsid w:val="001A1D7A"/>
    <w:rsid w:val="001A1F01"/>
    <w:rsid w:val="001A1F7B"/>
    <w:rsid w:val="001A2119"/>
    <w:rsid w:val="001A22D6"/>
    <w:rsid w:val="001A25AE"/>
    <w:rsid w:val="001A28C8"/>
    <w:rsid w:val="001A293D"/>
    <w:rsid w:val="001A2B00"/>
    <w:rsid w:val="001A2B1A"/>
    <w:rsid w:val="001A2B75"/>
    <w:rsid w:val="001A2BA6"/>
    <w:rsid w:val="001A2F08"/>
    <w:rsid w:val="001A3112"/>
    <w:rsid w:val="001A32E3"/>
    <w:rsid w:val="001A3332"/>
    <w:rsid w:val="001A355C"/>
    <w:rsid w:val="001A35BA"/>
    <w:rsid w:val="001A35E7"/>
    <w:rsid w:val="001A35FF"/>
    <w:rsid w:val="001A39F3"/>
    <w:rsid w:val="001A3BA0"/>
    <w:rsid w:val="001A3ED0"/>
    <w:rsid w:val="001A3FB6"/>
    <w:rsid w:val="001A40FB"/>
    <w:rsid w:val="001A4199"/>
    <w:rsid w:val="001A4320"/>
    <w:rsid w:val="001A436D"/>
    <w:rsid w:val="001A4428"/>
    <w:rsid w:val="001A4452"/>
    <w:rsid w:val="001A4576"/>
    <w:rsid w:val="001A4659"/>
    <w:rsid w:val="001A4943"/>
    <w:rsid w:val="001A4BC8"/>
    <w:rsid w:val="001A4BFE"/>
    <w:rsid w:val="001A4D21"/>
    <w:rsid w:val="001A4F69"/>
    <w:rsid w:val="001A50D5"/>
    <w:rsid w:val="001A51BA"/>
    <w:rsid w:val="001A5344"/>
    <w:rsid w:val="001A5467"/>
    <w:rsid w:val="001A54A2"/>
    <w:rsid w:val="001A556B"/>
    <w:rsid w:val="001A5734"/>
    <w:rsid w:val="001A5C21"/>
    <w:rsid w:val="001A5C76"/>
    <w:rsid w:val="001A5D5B"/>
    <w:rsid w:val="001A5D85"/>
    <w:rsid w:val="001A5D88"/>
    <w:rsid w:val="001A5DC6"/>
    <w:rsid w:val="001A5F46"/>
    <w:rsid w:val="001A603C"/>
    <w:rsid w:val="001A6164"/>
    <w:rsid w:val="001A628C"/>
    <w:rsid w:val="001A640D"/>
    <w:rsid w:val="001A64F6"/>
    <w:rsid w:val="001A65DE"/>
    <w:rsid w:val="001A6A3E"/>
    <w:rsid w:val="001A6B7C"/>
    <w:rsid w:val="001A6BEF"/>
    <w:rsid w:val="001A6C7F"/>
    <w:rsid w:val="001A6DF6"/>
    <w:rsid w:val="001A6FB5"/>
    <w:rsid w:val="001A7124"/>
    <w:rsid w:val="001A72EE"/>
    <w:rsid w:val="001A7347"/>
    <w:rsid w:val="001A760F"/>
    <w:rsid w:val="001A76D1"/>
    <w:rsid w:val="001A7721"/>
    <w:rsid w:val="001A782D"/>
    <w:rsid w:val="001A7972"/>
    <w:rsid w:val="001A7A7F"/>
    <w:rsid w:val="001A7A93"/>
    <w:rsid w:val="001A7C75"/>
    <w:rsid w:val="001A7CD6"/>
    <w:rsid w:val="001A7E58"/>
    <w:rsid w:val="001A7FBA"/>
    <w:rsid w:val="001B01F7"/>
    <w:rsid w:val="001B05A9"/>
    <w:rsid w:val="001B07E3"/>
    <w:rsid w:val="001B098C"/>
    <w:rsid w:val="001B0A63"/>
    <w:rsid w:val="001B0AD7"/>
    <w:rsid w:val="001B0B85"/>
    <w:rsid w:val="001B0C4E"/>
    <w:rsid w:val="001B0DC1"/>
    <w:rsid w:val="001B0E20"/>
    <w:rsid w:val="001B0F4F"/>
    <w:rsid w:val="001B0F8E"/>
    <w:rsid w:val="001B0FC7"/>
    <w:rsid w:val="001B11B7"/>
    <w:rsid w:val="001B13EB"/>
    <w:rsid w:val="001B144B"/>
    <w:rsid w:val="001B1571"/>
    <w:rsid w:val="001B15E5"/>
    <w:rsid w:val="001B1631"/>
    <w:rsid w:val="001B168A"/>
    <w:rsid w:val="001B1C30"/>
    <w:rsid w:val="001B1E47"/>
    <w:rsid w:val="001B1FAE"/>
    <w:rsid w:val="001B1FD2"/>
    <w:rsid w:val="001B220B"/>
    <w:rsid w:val="001B22CA"/>
    <w:rsid w:val="001B22D5"/>
    <w:rsid w:val="001B2434"/>
    <w:rsid w:val="001B27CC"/>
    <w:rsid w:val="001B2892"/>
    <w:rsid w:val="001B29DD"/>
    <w:rsid w:val="001B2F24"/>
    <w:rsid w:val="001B2F7E"/>
    <w:rsid w:val="001B3049"/>
    <w:rsid w:val="001B30F8"/>
    <w:rsid w:val="001B3543"/>
    <w:rsid w:val="001B357B"/>
    <w:rsid w:val="001B36A4"/>
    <w:rsid w:val="001B36F6"/>
    <w:rsid w:val="001B37D1"/>
    <w:rsid w:val="001B381C"/>
    <w:rsid w:val="001B391C"/>
    <w:rsid w:val="001B3ADC"/>
    <w:rsid w:val="001B3D48"/>
    <w:rsid w:val="001B3DB7"/>
    <w:rsid w:val="001B3FEE"/>
    <w:rsid w:val="001B4056"/>
    <w:rsid w:val="001B42FF"/>
    <w:rsid w:val="001B441E"/>
    <w:rsid w:val="001B4525"/>
    <w:rsid w:val="001B47AA"/>
    <w:rsid w:val="001B49CE"/>
    <w:rsid w:val="001B4A29"/>
    <w:rsid w:val="001B4D51"/>
    <w:rsid w:val="001B4DB1"/>
    <w:rsid w:val="001B501D"/>
    <w:rsid w:val="001B50A3"/>
    <w:rsid w:val="001B53FA"/>
    <w:rsid w:val="001B5462"/>
    <w:rsid w:val="001B5750"/>
    <w:rsid w:val="001B57EA"/>
    <w:rsid w:val="001B5909"/>
    <w:rsid w:val="001B5E52"/>
    <w:rsid w:val="001B5F6E"/>
    <w:rsid w:val="001B6192"/>
    <w:rsid w:val="001B6449"/>
    <w:rsid w:val="001B6578"/>
    <w:rsid w:val="001B662E"/>
    <w:rsid w:val="001B67BF"/>
    <w:rsid w:val="001B67DB"/>
    <w:rsid w:val="001B6890"/>
    <w:rsid w:val="001B69A7"/>
    <w:rsid w:val="001B6D76"/>
    <w:rsid w:val="001B7017"/>
    <w:rsid w:val="001B7607"/>
    <w:rsid w:val="001B768C"/>
    <w:rsid w:val="001B775D"/>
    <w:rsid w:val="001B78F8"/>
    <w:rsid w:val="001B7B9C"/>
    <w:rsid w:val="001B7BC2"/>
    <w:rsid w:val="001B7CC2"/>
    <w:rsid w:val="001B7EF0"/>
    <w:rsid w:val="001C034D"/>
    <w:rsid w:val="001C08E8"/>
    <w:rsid w:val="001C09DE"/>
    <w:rsid w:val="001C0A64"/>
    <w:rsid w:val="001C0DB8"/>
    <w:rsid w:val="001C0FF4"/>
    <w:rsid w:val="001C10CC"/>
    <w:rsid w:val="001C143C"/>
    <w:rsid w:val="001C16EC"/>
    <w:rsid w:val="001C1770"/>
    <w:rsid w:val="001C19DC"/>
    <w:rsid w:val="001C1A9D"/>
    <w:rsid w:val="001C1B04"/>
    <w:rsid w:val="001C1B19"/>
    <w:rsid w:val="001C1DC4"/>
    <w:rsid w:val="001C2014"/>
    <w:rsid w:val="001C201E"/>
    <w:rsid w:val="001C209A"/>
    <w:rsid w:val="001C2128"/>
    <w:rsid w:val="001C21A7"/>
    <w:rsid w:val="001C23B2"/>
    <w:rsid w:val="001C24CC"/>
    <w:rsid w:val="001C24EF"/>
    <w:rsid w:val="001C2516"/>
    <w:rsid w:val="001C2530"/>
    <w:rsid w:val="001C25F2"/>
    <w:rsid w:val="001C279C"/>
    <w:rsid w:val="001C28AE"/>
    <w:rsid w:val="001C290A"/>
    <w:rsid w:val="001C2C52"/>
    <w:rsid w:val="001C2C67"/>
    <w:rsid w:val="001C2E21"/>
    <w:rsid w:val="001C2E8F"/>
    <w:rsid w:val="001C318A"/>
    <w:rsid w:val="001C33B1"/>
    <w:rsid w:val="001C39BE"/>
    <w:rsid w:val="001C3B15"/>
    <w:rsid w:val="001C3C37"/>
    <w:rsid w:val="001C3CD7"/>
    <w:rsid w:val="001C3E30"/>
    <w:rsid w:val="001C42A3"/>
    <w:rsid w:val="001C42B8"/>
    <w:rsid w:val="001C451A"/>
    <w:rsid w:val="001C453E"/>
    <w:rsid w:val="001C464D"/>
    <w:rsid w:val="001C4829"/>
    <w:rsid w:val="001C4C3F"/>
    <w:rsid w:val="001C4DFF"/>
    <w:rsid w:val="001C4F23"/>
    <w:rsid w:val="001C4F46"/>
    <w:rsid w:val="001C4F5D"/>
    <w:rsid w:val="001C5240"/>
    <w:rsid w:val="001C526B"/>
    <w:rsid w:val="001C53F8"/>
    <w:rsid w:val="001C5438"/>
    <w:rsid w:val="001C54A2"/>
    <w:rsid w:val="001C54B2"/>
    <w:rsid w:val="001C55FD"/>
    <w:rsid w:val="001C5843"/>
    <w:rsid w:val="001C5989"/>
    <w:rsid w:val="001C5B0D"/>
    <w:rsid w:val="001C5B64"/>
    <w:rsid w:val="001C5C62"/>
    <w:rsid w:val="001C5D84"/>
    <w:rsid w:val="001C5E0C"/>
    <w:rsid w:val="001C5E10"/>
    <w:rsid w:val="001C5F9F"/>
    <w:rsid w:val="001C6316"/>
    <w:rsid w:val="001C63AD"/>
    <w:rsid w:val="001C63DE"/>
    <w:rsid w:val="001C65CD"/>
    <w:rsid w:val="001C6DA9"/>
    <w:rsid w:val="001C6DF3"/>
    <w:rsid w:val="001C6EE1"/>
    <w:rsid w:val="001C6FC6"/>
    <w:rsid w:val="001C7021"/>
    <w:rsid w:val="001C756B"/>
    <w:rsid w:val="001C7852"/>
    <w:rsid w:val="001C7A13"/>
    <w:rsid w:val="001C7B6A"/>
    <w:rsid w:val="001C7C26"/>
    <w:rsid w:val="001C7C74"/>
    <w:rsid w:val="001C7F5B"/>
    <w:rsid w:val="001C7F81"/>
    <w:rsid w:val="001D030F"/>
    <w:rsid w:val="001D04B2"/>
    <w:rsid w:val="001D0698"/>
    <w:rsid w:val="001D0700"/>
    <w:rsid w:val="001D0C98"/>
    <w:rsid w:val="001D0ECB"/>
    <w:rsid w:val="001D0F12"/>
    <w:rsid w:val="001D11E3"/>
    <w:rsid w:val="001D1201"/>
    <w:rsid w:val="001D149D"/>
    <w:rsid w:val="001D152D"/>
    <w:rsid w:val="001D155D"/>
    <w:rsid w:val="001D17F8"/>
    <w:rsid w:val="001D1850"/>
    <w:rsid w:val="001D1A2D"/>
    <w:rsid w:val="001D1BDD"/>
    <w:rsid w:val="001D1C63"/>
    <w:rsid w:val="001D1D63"/>
    <w:rsid w:val="001D1D89"/>
    <w:rsid w:val="001D1DA2"/>
    <w:rsid w:val="001D1E84"/>
    <w:rsid w:val="001D202E"/>
    <w:rsid w:val="001D237E"/>
    <w:rsid w:val="001D250E"/>
    <w:rsid w:val="001D254C"/>
    <w:rsid w:val="001D25B6"/>
    <w:rsid w:val="001D2AE8"/>
    <w:rsid w:val="001D2B79"/>
    <w:rsid w:val="001D2BEE"/>
    <w:rsid w:val="001D2D0E"/>
    <w:rsid w:val="001D2E45"/>
    <w:rsid w:val="001D2F98"/>
    <w:rsid w:val="001D3101"/>
    <w:rsid w:val="001D31C6"/>
    <w:rsid w:val="001D3207"/>
    <w:rsid w:val="001D3528"/>
    <w:rsid w:val="001D357A"/>
    <w:rsid w:val="001D358D"/>
    <w:rsid w:val="001D37E7"/>
    <w:rsid w:val="001D3900"/>
    <w:rsid w:val="001D3D6F"/>
    <w:rsid w:val="001D3D7A"/>
    <w:rsid w:val="001D3D8F"/>
    <w:rsid w:val="001D3E61"/>
    <w:rsid w:val="001D3EDB"/>
    <w:rsid w:val="001D414B"/>
    <w:rsid w:val="001D42DD"/>
    <w:rsid w:val="001D4371"/>
    <w:rsid w:val="001D457E"/>
    <w:rsid w:val="001D49DB"/>
    <w:rsid w:val="001D4AF2"/>
    <w:rsid w:val="001D4BB0"/>
    <w:rsid w:val="001D4E4E"/>
    <w:rsid w:val="001D4EA4"/>
    <w:rsid w:val="001D4F68"/>
    <w:rsid w:val="001D4FDE"/>
    <w:rsid w:val="001D500C"/>
    <w:rsid w:val="001D5017"/>
    <w:rsid w:val="001D546E"/>
    <w:rsid w:val="001D54E2"/>
    <w:rsid w:val="001D5565"/>
    <w:rsid w:val="001D55D6"/>
    <w:rsid w:val="001D5789"/>
    <w:rsid w:val="001D57E8"/>
    <w:rsid w:val="001D5848"/>
    <w:rsid w:val="001D59DF"/>
    <w:rsid w:val="001D5BBF"/>
    <w:rsid w:val="001D5BE0"/>
    <w:rsid w:val="001D5FCF"/>
    <w:rsid w:val="001D602C"/>
    <w:rsid w:val="001D6248"/>
    <w:rsid w:val="001D6348"/>
    <w:rsid w:val="001D65EE"/>
    <w:rsid w:val="001D6611"/>
    <w:rsid w:val="001D6613"/>
    <w:rsid w:val="001D68A2"/>
    <w:rsid w:val="001D695A"/>
    <w:rsid w:val="001D6963"/>
    <w:rsid w:val="001D6971"/>
    <w:rsid w:val="001D699A"/>
    <w:rsid w:val="001D69F9"/>
    <w:rsid w:val="001D6ACD"/>
    <w:rsid w:val="001D6DE4"/>
    <w:rsid w:val="001D6FC3"/>
    <w:rsid w:val="001D7013"/>
    <w:rsid w:val="001D7472"/>
    <w:rsid w:val="001D7554"/>
    <w:rsid w:val="001D76BE"/>
    <w:rsid w:val="001D79B2"/>
    <w:rsid w:val="001D7C4F"/>
    <w:rsid w:val="001D7DA9"/>
    <w:rsid w:val="001D7DD1"/>
    <w:rsid w:val="001D7E0B"/>
    <w:rsid w:val="001D7E65"/>
    <w:rsid w:val="001D7EB5"/>
    <w:rsid w:val="001E035E"/>
    <w:rsid w:val="001E039A"/>
    <w:rsid w:val="001E047D"/>
    <w:rsid w:val="001E04BF"/>
    <w:rsid w:val="001E0673"/>
    <w:rsid w:val="001E07B4"/>
    <w:rsid w:val="001E07D6"/>
    <w:rsid w:val="001E08A6"/>
    <w:rsid w:val="001E09EF"/>
    <w:rsid w:val="001E0BAE"/>
    <w:rsid w:val="001E0FCB"/>
    <w:rsid w:val="001E1045"/>
    <w:rsid w:val="001E109D"/>
    <w:rsid w:val="001E130D"/>
    <w:rsid w:val="001E142E"/>
    <w:rsid w:val="001E1550"/>
    <w:rsid w:val="001E1622"/>
    <w:rsid w:val="001E17E7"/>
    <w:rsid w:val="001E1863"/>
    <w:rsid w:val="001E1881"/>
    <w:rsid w:val="001E18A8"/>
    <w:rsid w:val="001E19B5"/>
    <w:rsid w:val="001E1C55"/>
    <w:rsid w:val="001E1CA2"/>
    <w:rsid w:val="001E1DCD"/>
    <w:rsid w:val="001E1DF2"/>
    <w:rsid w:val="001E1E61"/>
    <w:rsid w:val="001E1E93"/>
    <w:rsid w:val="001E209F"/>
    <w:rsid w:val="001E2139"/>
    <w:rsid w:val="001E220E"/>
    <w:rsid w:val="001E22D6"/>
    <w:rsid w:val="001E2667"/>
    <w:rsid w:val="001E2DCE"/>
    <w:rsid w:val="001E2F82"/>
    <w:rsid w:val="001E3014"/>
    <w:rsid w:val="001E3049"/>
    <w:rsid w:val="001E307F"/>
    <w:rsid w:val="001E3147"/>
    <w:rsid w:val="001E31EC"/>
    <w:rsid w:val="001E3275"/>
    <w:rsid w:val="001E3312"/>
    <w:rsid w:val="001E336B"/>
    <w:rsid w:val="001E3425"/>
    <w:rsid w:val="001E3472"/>
    <w:rsid w:val="001E3818"/>
    <w:rsid w:val="001E3847"/>
    <w:rsid w:val="001E3876"/>
    <w:rsid w:val="001E389E"/>
    <w:rsid w:val="001E3927"/>
    <w:rsid w:val="001E3B3E"/>
    <w:rsid w:val="001E3C87"/>
    <w:rsid w:val="001E3E1F"/>
    <w:rsid w:val="001E3F89"/>
    <w:rsid w:val="001E3FB8"/>
    <w:rsid w:val="001E3FEA"/>
    <w:rsid w:val="001E41F7"/>
    <w:rsid w:val="001E4385"/>
    <w:rsid w:val="001E44D1"/>
    <w:rsid w:val="001E4500"/>
    <w:rsid w:val="001E4604"/>
    <w:rsid w:val="001E49C2"/>
    <w:rsid w:val="001E4CB6"/>
    <w:rsid w:val="001E4D69"/>
    <w:rsid w:val="001E4DA3"/>
    <w:rsid w:val="001E4DEE"/>
    <w:rsid w:val="001E4F65"/>
    <w:rsid w:val="001E52C8"/>
    <w:rsid w:val="001E5303"/>
    <w:rsid w:val="001E5396"/>
    <w:rsid w:val="001E5509"/>
    <w:rsid w:val="001E56FD"/>
    <w:rsid w:val="001E5911"/>
    <w:rsid w:val="001E5C69"/>
    <w:rsid w:val="001E6249"/>
    <w:rsid w:val="001E62B1"/>
    <w:rsid w:val="001E65BF"/>
    <w:rsid w:val="001E65F5"/>
    <w:rsid w:val="001E667E"/>
    <w:rsid w:val="001E66F8"/>
    <w:rsid w:val="001E67CA"/>
    <w:rsid w:val="001E6898"/>
    <w:rsid w:val="001E68AC"/>
    <w:rsid w:val="001E69B6"/>
    <w:rsid w:val="001E6B12"/>
    <w:rsid w:val="001E6B5D"/>
    <w:rsid w:val="001E6C7B"/>
    <w:rsid w:val="001E6EEC"/>
    <w:rsid w:val="001E7130"/>
    <w:rsid w:val="001E72D6"/>
    <w:rsid w:val="001E73D1"/>
    <w:rsid w:val="001E7577"/>
    <w:rsid w:val="001E76E4"/>
    <w:rsid w:val="001E7909"/>
    <w:rsid w:val="001E7959"/>
    <w:rsid w:val="001E7A3C"/>
    <w:rsid w:val="001E7CD0"/>
    <w:rsid w:val="001E7D2B"/>
    <w:rsid w:val="001E7D6F"/>
    <w:rsid w:val="001F0078"/>
    <w:rsid w:val="001F026B"/>
    <w:rsid w:val="001F0384"/>
    <w:rsid w:val="001F0532"/>
    <w:rsid w:val="001F071E"/>
    <w:rsid w:val="001F0796"/>
    <w:rsid w:val="001F0819"/>
    <w:rsid w:val="001F0ABD"/>
    <w:rsid w:val="001F0DFF"/>
    <w:rsid w:val="001F0FD3"/>
    <w:rsid w:val="001F0FFD"/>
    <w:rsid w:val="001F1033"/>
    <w:rsid w:val="001F1410"/>
    <w:rsid w:val="001F15D0"/>
    <w:rsid w:val="001F15F6"/>
    <w:rsid w:val="001F16A7"/>
    <w:rsid w:val="001F18B1"/>
    <w:rsid w:val="001F1F95"/>
    <w:rsid w:val="001F1FB0"/>
    <w:rsid w:val="001F2269"/>
    <w:rsid w:val="001F28EF"/>
    <w:rsid w:val="001F29C5"/>
    <w:rsid w:val="001F2AD7"/>
    <w:rsid w:val="001F2B93"/>
    <w:rsid w:val="001F2D24"/>
    <w:rsid w:val="001F2D55"/>
    <w:rsid w:val="001F305E"/>
    <w:rsid w:val="001F30AB"/>
    <w:rsid w:val="001F30DA"/>
    <w:rsid w:val="001F3257"/>
    <w:rsid w:val="001F338E"/>
    <w:rsid w:val="001F3794"/>
    <w:rsid w:val="001F3871"/>
    <w:rsid w:val="001F3A45"/>
    <w:rsid w:val="001F3B8B"/>
    <w:rsid w:val="001F3BB3"/>
    <w:rsid w:val="001F3C07"/>
    <w:rsid w:val="001F4078"/>
    <w:rsid w:val="001F4189"/>
    <w:rsid w:val="001F43A4"/>
    <w:rsid w:val="001F444C"/>
    <w:rsid w:val="001F45CA"/>
    <w:rsid w:val="001F460D"/>
    <w:rsid w:val="001F4634"/>
    <w:rsid w:val="001F46BA"/>
    <w:rsid w:val="001F47D8"/>
    <w:rsid w:val="001F4C8B"/>
    <w:rsid w:val="001F4CF0"/>
    <w:rsid w:val="001F4F8E"/>
    <w:rsid w:val="001F5059"/>
    <w:rsid w:val="001F52AD"/>
    <w:rsid w:val="001F53C5"/>
    <w:rsid w:val="001F5459"/>
    <w:rsid w:val="001F5700"/>
    <w:rsid w:val="001F588D"/>
    <w:rsid w:val="001F5946"/>
    <w:rsid w:val="001F5A13"/>
    <w:rsid w:val="001F5C00"/>
    <w:rsid w:val="001F5C10"/>
    <w:rsid w:val="001F5CA4"/>
    <w:rsid w:val="001F5CEC"/>
    <w:rsid w:val="001F5DC4"/>
    <w:rsid w:val="001F5E5B"/>
    <w:rsid w:val="001F5F03"/>
    <w:rsid w:val="001F6669"/>
    <w:rsid w:val="001F66E6"/>
    <w:rsid w:val="001F67F9"/>
    <w:rsid w:val="001F6807"/>
    <w:rsid w:val="001F6A20"/>
    <w:rsid w:val="001F6A87"/>
    <w:rsid w:val="001F6AAB"/>
    <w:rsid w:val="001F6CB3"/>
    <w:rsid w:val="001F7048"/>
    <w:rsid w:val="001F713F"/>
    <w:rsid w:val="001F723D"/>
    <w:rsid w:val="001F7463"/>
    <w:rsid w:val="001F752D"/>
    <w:rsid w:val="001F753B"/>
    <w:rsid w:val="001F758D"/>
    <w:rsid w:val="001F7672"/>
    <w:rsid w:val="001F7695"/>
    <w:rsid w:val="001F76F4"/>
    <w:rsid w:val="001F76FF"/>
    <w:rsid w:val="001F79A0"/>
    <w:rsid w:val="001F7DC4"/>
    <w:rsid w:val="001F7DE5"/>
    <w:rsid w:val="0020027C"/>
    <w:rsid w:val="0020029D"/>
    <w:rsid w:val="002003C3"/>
    <w:rsid w:val="002005AE"/>
    <w:rsid w:val="002006D6"/>
    <w:rsid w:val="00200728"/>
    <w:rsid w:val="00200954"/>
    <w:rsid w:val="00200B80"/>
    <w:rsid w:val="00200BDD"/>
    <w:rsid w:val="00200D80"/>
    <w:rsid w:val="00200DD8"/>
    <w:rsid w:val="00200F4B"/>
    <w:rsid w:val="00201066"/>
    <w:rsid w:val="00201134"/>
    <w:rsid w:val="00201236"/>
    <w:rsid w:val="00201548"/>
    <w:rsid w:val="0020155A"/>
    <w:rsid w:val="002015F3"/>
    <w:rsid w:val="002017AD"/>
    <w:rsid w:val="002017C2"/>
    <w:rsid w:val="002018A5"/>
    <w:rsid w:val="00201AAE"/>
    <w:rsid w:val="00201BE8"/>
    <w:rsid w:val="00201C08"/>
    <w:rsid w:val="00201D29"/>
    <w:rsid w:val="00202039"/>
    <w:rsid w:val="00202071"/>
    <w:rsid w:val="0020210B"/>
    <w:rsid w:val="00202234"/>
    <w:rsid w:val="002023E1"/>
    <w:rsid w:val="00202411"/>
    <w:rsid w:val="0020245A"/>
    <w:rsid w:val="002024F3"/>
    <w:rsid w:val="002024FC"/>
    <w:rsid w:val="00202761"/>
    <w:rsid w:val="00202B1C"/>
    <w:rsid w:val="00202CAF"/>
    <w:rsid w:val="00202D98"/>
    <w:rsid w:val="0020309B"/>
    <w:rsid w:val="002030D0"/>
    <w:rsid w:val="002030D1"/>
    <w:rsid w:val="002030E0"/>
    <w:rsid w:val="00203178"/>
    <w:rsid w:val="00203228"/>
    <w:rsid w:val="002032E9"/>
    <w:rsid w:val="00203369"/>
    <w:rsid w:val="0020341C"/>
    <w:rsid w:val="00203668"/>
    <w:rsid w:val="00203685"/>
    <w:rsid w:val="00203C6B"/>
    <w:rsid w:val="00203D1A"/>
    <w:rsid w:val="00203F41"/>
    <w:rsid w:val="002040DA"/>
    <w:rsid w:val="002040EE"/>
    <w:rsid w:val="002040F7"/>
    <w:rsid w:val="002041E5"/>
    <w:rsid w:val="0020423F"/>
    <w:rsid w:val="002042EB"/>
    <w:rsid w:val="00204341"/>
    <w:rsid w:val="002043B1"/>
    <w:rsid w:val="0020445E"/>
    <w:rsid w:val="002044AC"/>
    <w:rsid w:val="0020468D"/>
    <w:rsid w:val="002046BA"/>
    <w:rsid w:val="00204780"/>
    <w:rsid w:val="002048AA"/>
    <w:rsid w:val="002048B1"/>
    <w:rsid w:val="002048BA"/>
    <w:rsid w:val="002048E7"/>
    <w:rsid w:val="00204AD1"/>
    <w:rsid w:val="00204B28"/>
    <w:rsid w:val="00204C11"/>
    <w:rsid w:val="00204D11"/>
    <w:rsid w:val="0020504F"/>
    <w:rsid w:val="00205153"/>
    <w:rsid w:val="00205534"/>
    <w:rsid w:val="0020557B"/>
    <w:rsid w:val="00205596"/>
    <w:rsid w:val="00205705"/>
    <w:rsid w:val="00205745"/>
    <w:rsid w:val="002057E3"/>
    <w:rsid w:val="002058B9"/>
    <w:rsid w:val="002058BD"/>
    <w:rsid w:val="00205924"/>
    <w:rsid w:val="0020596A"/>
    <w:rsid w:val="00205ABE"/>
    <w:rsid w:val="00205B21"/>
    <w:rsid w:val="00205BEA"/>
    <w:rsid w:val="00205F54"/>
    <w:rsid w:val="00206053"/>
    <w:rsid w:val="00206088"/>
    <w:rsid w:val="002060DB"/>
    <w:rsid w:val="0020657E"/>
    <w:rsid w:val="00206626"/>
    <w:rsid w:val="00206691"/>
    <w:rsid w:val="002067C2"/>
    <w:rsid w:val="0020680B"/>
    <w:rsid w:val="00206865"/>
    <w:rsid w:val="002068A7"/>
    <w:rsid w:val="00206A5B"/>
    <w:rsid w:val="00206B2E"/>
    <w:rsid w:val="00206E4C"/>
    <w:rsid w:val="00206EB0"/>
    <w:rsid w:val="00207056"/>
    <w:rsid w:val="002070C6"/>
    <w:rsid w:val="00207273"/>
    <w:rsid w:val="002074F0"/>
    <w:rsid w:val="00207538"/>
    <w:rsid w:val="0020770C"/>
    <w:rsid w:val="002077EF"/>
    <w:rsid w:val="00207AEA"/>
    <w:rsid w:val="00207E62"/>
    <w:rsid w:val="0021001B"/>
    <w:rsid w:val="00210145"/>
    <w:rsid w:val="00210192"/>
    <w:rsid w:val="00210287"/>
    <w:rsid w:val="002102C3"/>
    <w:rsid w:val="00210349"/>
    <w:rsid w:val="0021039E"/>
    <w:rsid w:val="002104C2"/>
    <w:rsid w:val="0021060A"/>
    <w:rsid w:val="0021070D"/>
    <w:rsid w:val="0021077F"/>
    <w:rsid w:val="00210803"/>
    <w:rsid w:val="002108DE"/>
    <w:rsid w:val="00210B8D"/>
    <w:rsid w:val="00210C15"/>
    <w:rsid w:val="00210D10"/>
    <w:rsid w:val="00210DB0"/>
    <w:rsid w:val="00210E22"/>
    <w:rsid w:val="00210E40"/>
    <w:rsid w:val="00210F26"/>
    <w:rsid w:val="00211411"/>
    <w:rsid w:val="0021165B"/>
    <w:rsid w:val="002116E3"/>
    <w:rsid w:val="0021192E"/>
    <w:rsid w:val="00211EEE"/>
    <w:rsid w:val="002120C0"/>
    <w:rsid w:val="002120D1"/>
    <w:rsid w:val="00212191"/>
    <w:rsid w:val="002121E2"/>
    <w:rsid w:val="002122A8"/>
    <w:rsid w:val="002122EF"/>
    <w:rsid w:val="0021238F"/>
    <w:rsid w:val="00212648"/>
    <w:rsid w:val="0021282D"/>
    <w:rsid w:val="00212892"/>
    <w:rsid w:val="0021296F"/>
    <w:rsid w:val="00212A95"/>
    <w:rsid w:val="00212AF7"/>
    <w:rsid w:val="00212BBA"/>
    <w:rsid w:val="00212C48"/>
    <w:rsid w:val="00212CCE"/>
    <w:rsid w:val="00212D9E"/>
    <w:rsid w:val="00213038"/>
    <w:rsid w:val="00213180"/>
    <w:rsid w:val="00213326"/>
    <w:rsid w:val="002133B2"/>
    <w:rsid w:val="002135F0"/>
    <w:rsid w:val="0021360E"/>
    <w:rsid w:val="002137F7"/>
    <w:rsid w:val="00213824"/>
    <w:rsid w:val="0021397F"/>
    <w:rsid w:val="00213AEF"/>
    <w:rsid w:val="00213BAA"/>
    <w:rsid w:val="00213DAD"/>
    <w:rsid w:val="00213F4C"/>
    <w:rsid w:val="00214123"/>
    <w:rsid w:val="00214302"/>
    <w:rsid w:val="0021440F"/>
    <w:rsid w:val="00214454"/>
    <w:rsid w:val="00214467"/>
    <w:rsid w:val="00214734"/>
    <w:rsid w:val="00214826"/>
    <w:rsid w:val="0021495A"/>
    <w:rsid w:val="002149AB"/>
    <w:rsid w:val="002149B9"/>
    <w:rsid w:val="00214AD2"/>
    <w:rsid w:val="00214CDB"/>
    <w:rsid w:val="00214DBF"/>
    <w:rsid w:val="00214E06"/>
    <w:rsid w:val="00214E0E"/>
    <w:rsid w:val="00214F21"/>
    <w:rsid w:val="00214FD4"/>
    <w:rsid w:val="00214FDD"/>
    <w:rsid w:val="002151AD"/>
    <w:rsid w:val="00215679"/>
    <w:rsid w:val="00215751"/>
    <w:rsid w:val="00215919"/>
    <w:rsid w:val="00215A2F"/>
    <w:rsid w:val="00215A46"/>
    <w:rsid w:val="00215AB1"/>
    <w:rsid w:val="00215AC7"/>
    <w:rsid w:val="00215C67"/>
    <w:rsid w:val="00215F85"/>
    <w:rsid w:val="0021606F"/>
    <w:rsid w:val="002164EF"/>
    <w:rsid w:val="00216516"/>
    <w:rsid w:val="00216973"/>
    <w:rsid w:val="0021698F"/>
    <w:rsid w:val="002169DA"/>
    <w:rsid w:val="002169EC"/>
    <w:rsid w:val="00216A45"/>
    <w:rsid w:val="00216A9B"/>
    <w:rsid w:val="00216BF6"/>
    <w:rsid w:val="00216D64"/>
    <w:rsid w:val="00216E33"/>
    <w:rsid w:val="0021700C"/>
    <w:rsid w:val="002176B1"/>
    <w:rsid w:val="00217795"/>
    <w:rsid w:val="002177DE"/>
    <w:rsid w:val="00217822"/>
    <w:rsid w:val="002178FE"/>
    <w:rsid w:val="00217E5E"/>
    <w:rsid w:val="00217FAF"/>
    <w:rsid w:val="00220174"/>
    <w:rsid w:val="00220205"/>
    <w:rsid w:val="00220413"/>
    <w:rsid w:val="00220564"/>
    <w:rsid w:val="002206F0"/>
    <w:rsid w:val="002207CC"/>
    <w:rsid w:val="00220925"/>
    <w:rsid w:val="002209CB"/>
    <w:rsid w:val="00220B1C"/>
    <w:rsid w:val="00220C9F"/>
    <w:rsid w:val="00220E69"/>
    <w:rsid w:val="00220F1D"/>
    <w:rsid w:val="00220F52"/>
    <w:rsid w:val="002212B4"/>
    <w:rsid w:val="00221343"/>
    <w:rsid w:val="0022137C"/>
    <w:rsid w:val="0022145F"/>
    <w:rsid w:val="0022152C"/>
    <w:rsid w:val="002215C6"/>
    <w:rsid w:val="0022174F"/>
    <w:rsid w:val="00221750"/>
    <w:rsid w:val="00221BB3"/>
    <w:rsid w:val="00221C20"/>
    <w:rsid w:val="00221F43"/>
    <w:rsid w:val="00221F95"/>
    <w:rsid w:val="00221FD6"/>
    <w:rsid w:val="00222154"/>
    <w:rsid w:val="0022215E"/>
    <w:rsid w:val="00222311"/>
    <w:rsid w:val="00222609"/>
    <w:rsid w:val="00222660"/>
    <w:rsid w:val="002227A2"/>
    <w:rsid w:val="002228D3"/>
    <w:rsid w:val="00222AD2"/>
    <w:rsid w:val="00222D21"/>
    <w:rsid w:val="00222D61"/>
    <w:rsid w:val="00222F62"/>
    <w:rsid w:val="00223055"/>
    <w:rsid w:val="00223295"/>
    <w:rsid w:val="0022366B"/>
    <w:rsid w:val="002237D1"/>
    <w:rsid w:val="00223874"/>
    <w:rsid w:val="00223A74"/>
    <w:rsid w:val="00223CC0"/>
    <w:rsid w:val="00223EC3"/>
    <w:rsid w:val="00223F7D"/>
    <w:rsid w:val="00223FC9"/>
    <w:rsid w:val="002241C6"/>
    <w:rsid w:val="002241E6"/>
    <w:rsid w:val="00224341"/>
    <w:rsid w:val="0022439D"/>
    <w:rsid w:val="002243B5"/>
    <w:rsid w:val="002243F5"/>
    <w:rsid w:val="0022456E"/>
    <w:rsid w:val="00224805"/>
    <w:rsid w:val="00224843"/>
    <w:rsid w:val="0022484F"/>
    <w:rsid w:val="002248ED"/>
    <w:rsid w:val="0022490A"/>
    <w:rsid w:val="00224D31"/>
    <w:rsid w:val="0022508B"/>
    <w:rsid w:val="002250FE"/>
    <w:rsid w:val="002252E0"/>
    <w:rsid w:val="00225392"/>
    <w:rsid w:val="0022539F"/>
    <w:rsid w:val="002255A3"/>
    <w:rsid w:val="002257B0"/>
    <w:rsid w:val="002257E2"/>
    <w:rsid w:val="00225A78"/>
    <w:rsid w:val="00225AC3"/>
    <w:rsid w:val="00225CA7"/>
    <w:rsid w:val="00225D60"/>
    <w:rsid w:val="00225E4B"/>
    <w:rsid w:val="00225E6F"/>
    <w:rsid w:val="00226029"/>
    <w:rsid w:val="0022613A"/>
    <w:rsid w:val="0022623C"/>
    <w:rsid w:val="0022626C"/>
    <w:rsid w:val="0022631A"/>
    <w:rsid w:val="002263FC"/>
    <w:rsid w:val="002266E5"/>
    <w:rsid w:val="00226706"/>
    <w:rsid w:val="00226866"/>
    <w:rsid w:val="00226889"/>
    <w:rsid w:val="00226907"/>
    <w:rsid w:val="00226A27"/>
    <w:rsid w:val="00226C08"/>
    <w:rsid w:val="00226C23"/>
    <w:rsid w:val="00226CBF"/>
    <w:rsid w:val="00226D00"/>
    <w:rsid w:val="00226D47"/>
    <w:rsid w:val="0022703B"/>
    <w:rsid w:val="00227170"/>
    <w:rsid w:val="00227278"/>
    <w:rsid w:val="002276A6"/>
    <w:rsid w:val="0022773F"/>
    <w:rsid w:val="00227B40"/>
    <w:rsid w:val="00227DC5"/>
    <w:rsid w:val="00227EEE"/>
    <w:rsid w:val="00227F41"/>
    <w:rsid w:val="002302DF"/>
    <w:rsid w:val="0023036A"/>
    <w:rsid w:val="0023047E"/>
    <w:rsid w:val="00230526"/>
    <w:rsid w:val="002307AC"/>
    <w:rsid w:val="00230806"/>
    <w:rsid w:val="00230818"/>
    <w:rsid w:val="002308B9"/>
    <w:rsid w:val="00230969"/>
    <w:rsid w:val="00230A42"/>
    <w:rsid w:val="00230CF5"/>
    <w:rsid w:val="00230F7C"/>
    <w:rsid w:val="00231039"/>
    <w:rsid w:val="00231373"/>
    <w:rsid w:val="00231459"/>
    <w:rsid w:val="00231808"/>
    <w:rsid w:val="00231BB1"/>
    <w:rsid w:val="00231C31"/>
    <w:rsid w:val="00231C40"/>
    <w:rsid w:val="00231CED"/>
    <w:rsid w:val="00231D2A"/>
    <w:rsid w:val="00231D89"/>
    <w:rsid w:val="0023200E"/>
    <w:rsid w:val="002321CA"/>
    <w:rsid w:val="002322D7"/>
    <w:rsid w:val="0023230A"/>
    <w:rsid w:val="00232551"/>
    <w:rsid w:val="00232553"/>
    <w:rsid w:val="002325CF"/>
    <w:rsid w:val="002327BC"/>
    <w:rsid w:val="002328A9"/>
    <w:rsid w:val="002329B7"/>
    <w:rsid w:val="002329C6"/>
    <w:rsid w:val="00232B26"/>
    <w:rsid w:val="00232C5C"/>
    <w:rsid w:val="00232C7D"/>
    <w:rsid w:val="00232D82"/>
    <w:rsid w:val="002330C2"/>
    <w:rsid w:val="0023351B"/>
    <w:rsid w:val="00233662"/>
    <w:rsid w:val="00233794"/>
    <w:rsid w:val="00233A93"/>
    <w:rsid w:val="00233B44"/>
    <w:rsid w:val="00233C3D"/>
    <w:rsid w:val="00233E34"/>
    <w:rsid w:val="00233F04"/>
    <w:rsid w:val="002340B7"/>
    <w:rsid w:val="00234241"/>
    <w:rsid w:val="0023425F"/>
    <w:rsid w:val="0023448B"/>
    <w:rsid w:val="0023479F"/>
    <w:rsid w:val="00234807"/>
    <w:rsid w:val="002349BF"/>
    <w:rsid w:val="00234D00"/>
    <w:rsid w:val="00234E56"/>
    <w:rsid w:val="00234FF9"/>
    <w:rsid w:val="00235053"/>
    <w:rsid w:val="0023508A"/>
    <w:rsid w:val="00235176"/>
    <w:rsid w:val="0023517A"/>
    <w:rsid w:val="002355E1"/>
    <w:rsid w:val="00235839"/>
    <w:rsid w:val="002358CB"/>
    <w:rsid w:val="00235AEC"/>
    <w:rsid w:val="00235B70"/>
    <w:rsid w:val="00235D12"/>
    <w:rsid w:val="00235EA6"/>
    <w:rsid w:val="00236064"/>
    <w:rsid w:val="00236104"/>
    <w:rsid w:val="002363B8"/>
    <w:rsid w:val="00236488"/>
    <w:rsid w:val="00236506"/>
    <w:rsid w:val="00236880"/>
    <w:rsid w:val="0023690B"/>
    <w:rsid w:val="00236B09"/>
    <w:rsid w:val="00236BC0"/>
    <w:rsid w:val="00236D40"/>
    <w:rsid w:val="00236FDF"/>
    <w:rsid w:val="00237108"/>
    <w:rsid w:val="00237351"/>
    <w:rsid w:val="00237363"/>
    <w:rsid w:val="0023747D"/>
    <w:rsid w:val="002374A9"/>
    <w:rsid w:val="002374F9"/>
    <w:rsid w:val="00237601"/>
    <w:rsid w:val="002376B8"/>
    <w:rsid w:val="0023778E"/>
    <w:rsid w:val="002378D1"/>
    <w:rsid w:val="00237947"/>
    <w:rsid w:val="00237B14"/>
    <w:rsid w:val="00237BDF"/>
    <w:rsid w:val="00237CE5"/>
    <w:rsid w:val="0024009C"/>
    <w:rsid w:val="0024010A"/>
    <w:rsid w:val="0024010D"/>
    <w:rsid w:val="0024012F"/>
    <w:rsid w:val="00240143"/>
    <w:rsid w:val="0024019A"/>
    <w:rsid w:val="002401E0"/>
    <w:rsid w:val="0024040A"/>
    <w:rsid w:val="00240441"/>
    <w:rsid w:val="00240485"/>
    <w:rsid w:val="00240549"/>
    <w:rsid w:val="00240829"/>
    <w:rsid w:val="002408F8"/>
    <w:rsid w:val="0024090A"/>
    <w:rsid w:val="0024096E"/>
    <w:rsid w:val="00240DE4"/>
    <w:rsid w:val="00240DF9"/>
    <w:rsid w:val="00240FAC"/>
    <w:rsid w:val="00241020"/>
    <w:rsid w:val="0024125B"/>
    <w:rsid w:val="002412AA"/>
    <w:rsid w:val="0024137B"/>
    <w:rsid w:val="00241582"/>
    <w:rsid w:val="00241610"/>
    <w:rsid w:val="0024167D"/>
    <w:rsid w:val="00241A7C"/>
    <w:rsid w:val="00241D4E"/>
    <w:rsid w:val="00241FE2"/>
    <w:rsid w:val="00242101"/>
    <w:rsid w:val="0024214A"/>
    <w:rsid w:val="00242530"/>
    <w:rsid w:val="0024277D"/>
    <w:rsid w:val="00242919"/>
    <w:rsid w:val="00242A55"/>
    <w:rsid w:val="00242A6E"/>
    <w:rsid w:val="00242B64"/>
    <w:rsid w:val="00242CF9"/>
    <w:rsid w:val="00242D95"/>
    <w:rsid w:val="00242ECA"/>
    <w:rsid w:val="0024307C"/>
    <w:rsid w:val="00243181"/>
    <w:rsid w:val="002432B3"/>
    <w:rsid w:val="00243411"/>
    <w:rsid w:val="002434E9"/>
    <w:rsid w:val="002435EA"/>
    <w:rsid w:val="002435EE"/>
    <w:rsid w:val="00243756"/>
    <w:rsid w:val="00243B33"/>
    <w:rsid w:val="00244100"/>
    <w:rsid w:val="00244165"/>
    <w:rsid w:val="00244209"/>
    <w:rsid w:val="00244487"/>
    <w:rsid w:val="002446D3"/>
    <w:rsid w:val="002448F3"/>
    <w:rsid w:val="00244987"/>
    <w:rsid w:val="00244A3C"/>
    <w:rsid w:val="00244A87"/>
    <w:rsid w:val="00244AC4"/>
    <w:rsid w:val="00244D3A"/>
    <w:rsid w:val="002450F7"/>
    <w:rsid w:val="002450FB"/>
    <w:rsid w:val="00245164"/>
    <w:rsid w:val="00245179"/>
    <w:rsid w:val="002453A2"/>
    <w:rsid w:val="0024541A"/>
    <w:rsid w:val="002454B8"/>
    <w:rsid w:val="002457EA"/>
    <w:rsid w:val="002458E1"/>
    <w:rsid w:val="002459A1"/>
    <w:rsid w:val="00245D96"/>
    <w:rsid w:val="00245EA2"/>
    <w:rsid w:val="00245F9A"/>
    <w:rsid w:val="00246037"/>
    <w:rsid w:val="002461C1"/>
    <w:rsid w:val="002461F9"/>
    <w:rsid w:val="002461FF"/>
    <w:rsid w:val="002463B8"/>
    <w:rsid w:val="00246A76"/>
    <w:rsid w:val="00246AC7"/>
    <w:rsid w:val="00246B01"/>
    <w:rsid w:val="00246B84"/>
    <w:rsid w:val="00246BC5"/>
    <w:rsid w:val="00246C33"/>
    <w:rsid w:val="00246DBC"/>
    <w:rsid w:val="00246E16"/>
    <w:rsid w:val="00246FF8"/>
    <w:rsid w:val="00247428"/>
    <w:rsid w:val="002477B7"/>
    <w:rsid w:val="002477C4"/>
    <w:rsid w:val="002477F4"/>
    <w:rsid w:val="00247815"/>
    <w:rsid w:val="002479FA"/>
    <w:rsid w:val="00247AF1"/>
    <w:rsid w:val="00247C23"/>
    <w:rsid w:val="00247C2E"/>
    <w:rsid w:val="00247D58"/>
    <w:rsid w:val="00247D95"/>
    <w:rsid w:val="00247E5E"/>
    <w:rsid w:val="002502BD"/>
    <w:rsid w:val="0025041C"/>
    <w:rsid w:val="00250546"/>
    <w:rsid w:val="0025058D"/>
    <w:rsid w:val="00250900"/>
    <w:rsid w:val="00250909"/>
    <w:rsid w:val="0025095F"/>
    <w:rsid w:val="0025096A"/>
    <w:rsid w:val="00250988"/>
    <w:rsid w:val="00250991"/>
    <w:rsid w:val="002509A7"/>
    <w:rsid w:val="002509E3"/>
    <w:rsid w:val="00250A1B"/>
    <w:rsid w:val="00250D8F"/>
    <w:rsid w:val="0025111D"/>
    <w:rsid w:val="0025133D"/>
    <w:rsid w:val="0025151E"/>
    <w:rsid w:val="00251556"/>
    <w:rsid w:val="002515CB"/>
    <w:rsid w:val="0025162A"/>
    <w:rsid w:val="0025171F"/>
    <w:rsid w:val="0025187C"/>
    <w:rsid w:val="00251AED"/>
    <w:rsid w:val="00251B7F"/>
    <w:rsid w:val="00251C68"/>
    <w:rsid w:val="00251CA1"/>
    <w:rsid w:val="00251E81"/>
    <w:rsid w:val="00251E98"/>
    <w:rsid w:val="00251EB1"/>
    <w:rsid w:val="0025211C"/>
    <w:rsid w:val="0025212C"/>
    <w:rsid w:val="002521F8"/>
    <w:rsid w:val="0025228B"/>
    <w:rsid w:val="00252405"/>
    <w:rsid w:val="00252605"/>
    <w:rsid w:val="002526F0"/>
    <w:rsid w:val="002526FB"/>
    <w:rsid w:val="0025271A"/>
    <w:rsid w:val="002529A3"/>
    <w:rsid w:val="00252A42"/>
    <w:rsid w:val="00252B5A"/>
    <w:rsid w:val="00252BA6"/>
    <w:rsid w:val="00252D78"/>
    <w:rsid w:val="00252DDC"/>
    <w:rsid w:val="00252FC1"/>
    <w:rsid w:val="0025337C"/>
    <w:rsid w:val="00253510"/>
    <w:rsid w:val="00253543"/>
    <w:rsid w:val="00253692"/>
    <w:rsid w:val="002536CE"/>
    <w:rsid w:val="00253819"/>
    <w:rsid w:val="00253861"/>
    <w:rsid w:val="002539DD"/>
    <w:rsid w:val="00253A0D"/>
    <w:rsid w:val="00253CB0"/>
    <w:rsid w:val="002540A0"/>
    <w:rsid w:val="00254126"/>
    <w:rsid w:val="0025426F"/>
    <w:rsid w:val="0025463A"/>
    <w:rsid w:val="0025472B"/>
    <w:rsid w:val="00254BFB"/>
    <w:rsid w:val="00254DED"/>
    <w:rsid w:val="00254F64"/>
    <w:rsid w:val="00255077"/>
    <w:rsid w:val="002550D4"/>
    <w:rsid w:val="002551E7"/>
    <w:rsid w:val="00255343"/>
    <w:rsid w:val="0025547B"/>
    <w:rsid w:val="00255972"/>
    <w:rsid w:val="002559FF"/>
    <w:rsid w:val="00255A4E"/>
    <w:rsid w:val="00255A59"/>
    <w:rsid w:val="00255A94"/>
    <w:rsid w:val="00255BDA"/>
    <w:rsid w:val="00255BF0"/>
    <w:rsid w:val="00255C6F"/>
    <w:rsid w:val="00255E64"/>
    <w:rsid w:val="00255F72"/>
    <w:rsid w:val="00256089"/>
    <w:rsid w:val="002560BE"/>
    <w:rsid w:val="002562AA"/>
    <w:rsid w:val="00256385"/>
    <w:rsid w:val="0025647C"/>
    <w:rsid w:val="002569FD"/>
    <w:rsid w:val="00256A57"/>
    <w:rsid w:val="00256DB6"/>
    <w:rsid w:val="00256E1C"/>
    <w:rsid w:val="00256E7B"/>
    <w:rsid w:val="00256EC0"/>
    <w:rsid w:val="00257187"/>
    <w:rsid w:val="002574A9"/>
    <w:rsid w:val="00257582"/>
    <w:rsid w:val="002575A4"/>
    <w:rsid w:val="00257833"/>
    <w:rsid w:val="00257838"/>
    <w:rsid w:val="00257892"/>
    <w:rsid w:val="00257934"/>
    <w:rsid w:val="0025797C"/>
    <w:rsid w:val="00257C49"/>
    <w:rsid w:val="00257C52"/>
    <w:rsid w:val="00257E5F"/>
    <w:rsid w:val="00257FAD"/>
    <w:rsid w:val="00260060"/>
    <w:rsid w:val="00260254"/>
    <w:rsid w:val="0026038C"/>
    <w:rsid w:val="00260475"/>
    <w:rsid w:val="002604E6"/>
    <w:rsid w:val="002607F0"/>
    <w:rsid w:val="00260A6D"/>
    <w:rsid w:val="00260B46"/>
    <w:rsid w:val="00260D8D"/>
    <w:rsid w:val="00260DA8"/>
    <w:rsid w:val="00260DD2"/>
    <w:rsid w:val="00260DEB"/>
    <w:rsid w:val="00260F83"/>
    <w:rsid w:val="00260FE6"/>
    <w:rsid w:val="00260FEC"/>
    <w:rsid w:val="002610ED"/>
    <w:rsid w:val="002611CF"/>
    <w:rsid w:val="00261280"/>
    <w:rsid w:val="00261473"/>
    <w:rsid w:val="0026147E"/>
    <w:rsid w:val="002616A1"/>
    <w:rsid w:val="002616FB"/>
    <w:rsid w:val="002617D9"/>
    <w:rsid w:val="002617E9"/>
    <w:rsid w:val="002619C0"/>
    <w:rsid w:val="00261A23"/>
    <w:rsid w:val="00261A64"/>
    <w:rsid w:val="00261F1C"/>
    <w:rsid w:val="00261F20"/>
    <w:rsid w:val="00261FFE"/>
    <w:rsid w:val="00262203"/>
    <w:rsid w:val="00262474"/>
    <w:rsid w:val="002626F0"/>
    <w:rsid w:val="00262AE4"/>
    <w:rsid w:val="00262B2B"/>
    <w:rsid w:val="00262C99"/>
    <w:rsid w:val="00262FB2"/>
    <w:rsid w:val="00262FC7"/>
    <w:rsid w:val="00262FE0"/>
    <w:rsid w:val="00263264"/>
    <w:rsid w:val="002632AB"/>
    <w:rsid w:val="00263338"/>
    <w:rsid w:val="0026337E"/>
    <w:rsid w:val="002635B3"/>
    <w:rsid w:val="0026366A"/>
    <w:rsid w:val="002636E0"/>
    <w:rsid w:val="0026383C"/>
    <w:rsid w:val="002638DD"/>
    <w:rsid w:val="0026393E"/>
    <w:rsid w:val="00263A70"/>
    <w:rsid w:val="00263AE9"/>
    <w:rsid w:val="00263B59"/>
    <w:rsid w:val="00263C9B"/>
    <w:rsid w:val="00263CCF"/>
    <w:rsid w:val="00263CFB"/>
    <w:rsid w:val="002640EB"/>
    <w:rsid w:val="00264268"/>
    <w:rsid w:val="002644A0"/>
    <w:rsid w:val="0026463C"/>
    <w:rsid w:val="002648B4"/>
    <w:rsid w:val="00264B74"/>
    <w:rsid w:val="00264BC0"/>
    <w:rsid w:val="00264EB0"/>
    <w:rsid w:val="00265154"/>
    <w:rsid w:val="0026528E"/>
    <w:rsid w:val="00265323"/>
    <w:rsid w:val="00265471"/>
    <w:rsid w:val="002655B0"/>
    <w:rsid w:val="002655CE"/>
    <w:rsid w:val="002655EF"/>
    <w:rsid w:val="00265862"/>
    <w:rsid w:val="00265879"/>
    <w:rsid w:val="00265929"/>
    <w:rsid w:val="002659FB"/>
    <w:rsid w:val="00265B0F"/>
    <w:rsid w:val="00265B79"/>
    <w:rsid w:val="00265BF4"/>
    <w:rsid w:val="00265C2F"/>
    <w:rsid w:val="00265C96"/>
    <w:rsid w:val="00265D9B"/>
    <w:rsid w:val="00265E2B"/>
    <w:rsid w:val="00265E8E"/>
    <w:rsid w:val="00265EB9"/>
    <w:rsid w:val="00265F46"/>
    <w:rsid w:val="002660B2"/>
    <w:rsid w:val="002662B7"/>
    <w:rsid w:val="002664D5"/>
    <w:rsid w:val="00266561"/>
    <w:rsid w:val="00266864"/>
    <w:rsid w:val="002668CF"/>
    <w:rsid w:val="00266964"/>
    <w:rsid w:val="0026697C"/>
    <w:rsid w:val="00266BFE"/>
    <w:rsid w:val="00266E36"/>
    <w:rsid w:val="00267012"/>
    <w:rsid w:val="002671EA"/>
    <w:rsid w:val="002671EC"/>
    <w:rsid w:val="002672BC"/>
    <w:rsid w:val="002674B5"/>
    <w:rsid w:val="00267647"/>
    <w:rsid w:val="0026764F"/>
    <w:rsid w:val="002677D7"/>
    <w:rsid w:val="00267936"/>
    <w:rsid w:val="00267945"/>
    <w:rsid w:val="00267955"/>
    <w:rsid w:val="00267A2C"/>
    <w:rsid w:val="00267BA1"/>
    <w:rsid w:val="00267D1B"/>
    <w:rsid w:val="00267D76"/>
    <w:rsid w:val="00267DB7"/>
    <w:rsid w:val="00267E73"/>
    <w:rsid w:val="0027020A"/>
    <w:rsid w:val="002702A3"/>
    <w:rsid w:val="0027050A"/>
    <w:rsid w:val="00270951"/>
    <w:rsid w:val="00270A5C"/>
    <w:rsid w:val="00270AEF"/>
    <w:rsid w:val="00270B99"/>
    <w:rsid w:val="00270BE8"/>
    <w:rsid w:val="00270D5C"/>
    <w:rsid w:val="00270E84"/>
    <w:rsid w:val="0027155D"/>
    <w:rsid w:val="002715BE"/>
    <w:rsid w:val="0027177B"/>
    <w:rsid w:val="00271797"/>
    <w:rsid w:val="002717B4"/>
    <w:rsid w:val="002717F5"/>
    <w:rsid w:val="00271B04"/>
    <w:rsid w:val="00271EC8"/>
    <w:rsid w:val="002720AA"/>
    <w:rsid w:val="002720BF"/>
    <w:rsid w:val="00272210"/>
    <w:rsid w:val="00272509"/>
    <w:rsid w:val="00272593"/>
    <w:rsid w:val="002726A6"/>
    <w:rsid w:val="002726BB"/>
    <w:rsid w:val="00272763"/>
    <w:rsid w:val="00272808"/>
    <w:rsid w:val="002728CC"/>
    <w:rsid w:val="00272A23"/>
    <w:rsid w:val="00272D2F"/>
    <w:rsid w:val="00272D94"/>
    <w:rsid w:val="002734ED"/>
    <w:rsid w:val="0027359E"/>
    <w:rsid w:val="002735A1"/>
    <w:rsid w:val="0027368A"/>
    <w:rsid w:val="00273831"/>
    <w:rsid w:val="00273858"/>
    <w:rsid w:val="00273E13"/>
    <w:rsid w:val="00273E45"/>
    <w:rsid w:val="00273E6E"/>
    <w:rsid w:val="00273E93"/>
    <w:rsid w:val="00273EEB"/>
    <w:rsid w:val="00273FD7"/>
    <w:rsid w:val="0027402C"/>
    <w:rsid w:val="00274092"/>
    <w:rsid w:val="002744B5"/>
    <w:rsid w:val="0027450A"/>
    <w:rsid w:val="00274521"/>
    <w:rsid w:val="0027458C"/>
    <w:rsid w:val="002745C9"/>
    <w:rsid w:val="0027468C"/>
    <w:rsid w:val="00274713"/>
    <w:rsid w:val="002748F7"/>
    <w:rsid w:val="00274A04"/>
    <w:rsid w:val="00274AD8"/>
    <w:rsid w:val="00274CAD"/>
    <w:rsid w:val="00274CE4"/>
    <w:rsid w:val="00274E05"/>
    <w:rsid w:val="00275007"/>
    <w:rsid w:val="002752B0"/>
    <w:rsid w:val="0027534F"/>
    <w:rsid w:val="002753E4"/>
    <w:rsid w:val="00275475"/>
    <w:rsid w:val="002755EC"/>
    <w:rsid w:val="002755EE"/>
    <w:rsid w:val="002757E3"/>
    <w:rsid w:val="00275AA9"/>
    <w:rsid w:val="00275B9D"/>
    <w:rsid w:val="00275CEF"/>
    <w:rsid w:val="00275CF9"/>
    <w:rsid w:val="00275D05"/>
    <w:rsid w:val="00275F08"/>
    <w:rsid w:val="00275F4D"/>
    <w:rsid w:val="00275FBA"/>
    <w:rsid w:val="002760B6"/>
    <w:rsid w:val="00276106"/>
    <w:rsid w:val="0027610C"/>
    <w:rsid w:val="002761BA"/>
    <w:rsid w:val="002761F7"/>
    <w:rsid w:val="002762AF"/>
    <w:rsid w:val="00276353"/>
    <w:rsid w:val="002763EE"/>
    <w:rsid w:val="00276580"/>
    <w:rsid w:val="0027669F"/>
    <w:rsid w:val="0027670F"/>
    <w:rsid w:val="00276960"/>
    <w:rsid w:val="002769D3"/>
    <w:rsid w:val="00276A16"/>
    <w:rsid w:val="00276B0E"/>
    <w:rsid w:val="00276B3E"/>
    <w:rsid w:val="00276B98"/>
    <w:rsid w:val="00276BA5"/>
    <w:rsid w:val="00276BED"/>
    <w:rsid w:val="00276BFE"/>
    <w:rsid w:val="00276C01"/>
    <w:rsid w:val="00276CDA"/>
    <w:rsid w:val="00277037"/>
    <w:rsid w:val="00277115"/>
    <w:rsid w:val="002773B0"/>
    <w:rsid w:val="002774EC"/>
    <w:rsid w:val="00277523"/>
    <w:rsid w:val="00277894"/>
    <w:rsid w:val="00277A4A"/>
    <w:rsid w:val="00277AB6"/>
    <w:rsid w:val="00277AD2"/>
    <w:rsid w:val="00277CF4"/>
    <w:rsid w:val="00277DD4"/>
    <w:rsid w:val="00277E7D"/>
    <w:rsid w:val="00280004"/>
    <w:rsid w:val="002802D5"/>
    <w:rsid w:val="0028033A"/>
    <w:rsid w:val="002805B3"/>
    <w:rsid w:val="0028071D"/>
    <w:rsid w:val="00280833"/>
    <w:rsid w:val="0028091E"/>
    <w:rsid w:val="00280E1F"/>
    <w:rsid w:val="0028110D"/>
    <w:rsid w:val="0028136F"/>
    <w:rsid w:val="00281903"/>
    <w:rsid w:val="00281913"/>
    <w:rsid w:val="0028191B"/>
    <w:rsid w:val="0028192F"/>
    <w:rsid w:val="00281C19"/>
    <w:rsid w:val="00281CB9"/>
    <w:rsid w:val="00281E09"/>
    <w:rsid w:val="00281E4E"/>
    <w:rsid w:val="00281E82"/>
    <w:rsid w:val="00282063"/>
    <w:rsid w:val="002822C3"/>
    <w:rsid w:val="00282515"/>
    <w:rsid w:val="002825C8"/>
    <w:rsid w:val="0028262B"/>
    <w:rsid w:val="002829AE"/>
    <w:rsid w:val="00282A10"/>
    <w:rsid w:val="00282B0A"/>
    <w:rsid w:val="00282C3F"/>
    <w:rsid w:val="00282E3A"/>
    <w:rsid w:val="00282E91"/>
    <w:rsid w:val="00282EAE"/>
    <w:rsid w:val="00282FE7"/>
    <w:rsid w:val="00283239"/>
    <w:rsid w:val="00283289"/>
    <w:rsid w:val="00283324"/>
    <w:rsid w:val="00283415"/>
    <w:rsid w:val="0028359F"/>
    <w:rsid w:val="002835E1"/>
    <w:rsid w:val="00283620"/>
    <w:rsid w:val="00283AA1"/>
    <w:rsid w:val="00283DE6"/>
    <w:rsid w:val="00283E18"/>
    <w:rsid w:val="00283F37"/>
    <w:rsid w:val="00284054"/>
    <w:rsid w:val="002840DD"/>
    <w:rsid w:val="00284261"/>
    <w:rsid w:val="00284292"/>
    <w:rsid w:val="00284413"/>
    <w:rsid w:val="0028446C"/>
    <w:rsid w:val="002844A6"/>
    <w:rsid w:val="00284502"/>
    <w:rsid w:val="00284565"/>
    <w:rsid w:val="002846D5"/>
    <w:rsid w:val="00284766"/>
    <w:rsid w:val="0028491B"/>
    <w:rsid w:val="002849A3"/>
    <w:rsid w:val="00284A47"/>
    <w:rsid w:val="00284ADA"/>
    <w:rsid w:val="00284BF4"/>
    <w:rsid w:val="00284C5E"/>
    <w:rsid w:val="00284E14"/>
    <w:rsid w:val="00284E6A"/>
    <w:rsid w:val="002851AE"/>
    <w:rsid w:val="002851D7"/>
    <w:rsid w:val="0028533D"/>
    <w:rsid w:val="002853A1"/>
    <w:rsid w:val="002854D4"/>
    <w:rsid w:val="0028550E"/>
    <w:rsid w:val="0028551B"/>
    <w:rsid w:val="00285A07"/>
    <w:rsid w:val="00285D36"/>
    <w:rsid w:val="0028672D"/>
    <w:rsid w:val="002867A6"/>
    <w:rsid w:val="00286848"/>
    <w:rsid w:val="00286A39"/>
    <w:rsid w:val="00286B60"/>
    <w:rsid w:val="00286B95"/>
    <w:rsid w:val="00286BB3"/>
    <w:rsid w:val="00286C2B"/>
    <w:rsid w:val="00286C53"/>
    <w:rsid w:val="00286EA0"/>
    <w:rsid w:val="00286FD8"/>
    <w:rsid w:val="002871E2"/>
    <w:rsid w:val="00287409"/>
    <w:rsid w:val="0028769D"/>
    <w:rsid w:val="00287720"/>
    <w:rsid w:val="0028792F"/>
    <w:rsid w:val="0028799F"/>
    <w:rsid w:val="00287AFF"/>
    <w:rsid w:val="00287B36"/>
    <w:rsid w:val="00287B62"/>
    <w:rsid w:val="00287B8D"/>
    <w:rsid w:val="00287CE4"/>
    <w:rsid w:val="00287E2A"/>
    <w:rsid w:val="00287FED"/>
    <w:rsid w:val="00290006"/>
    <w:rsid w:val="00290275"/>
    <w:rsid w:val="0029031E"/>
    <w:rsid w:val="002903EF"/>
    <w:rsid w:val="00290575"/>
    <w:rsid w:val="00290588"/>
    <w:rsid w:val="002906F0"/>
    <w:rsid w:val="002908F0"/>
    <w:rsid w:val="00290A6A"/>
    <w:rsid w:val="00290AE4"/>
    <w:rsid w:val="00290BA4"/>
    <w:rsid w:val="00290CCF"/>
    <w:rsid w:val="00290E33"/>
    <w:rsid w:val="00290E83"/>
    <w:rsid w:val="0029141D"/>
    <w:rsid w:val="00291794"/>
    <w:rsid w:val="002919BD"/>
    <w:rsid w:val="00291B69"/>
    <w:rsid w:val="00291BE2"/>
    <w:rsid w:val="00291F70"/>
    <w:rsid w:val="00292067"/>
    <w:rsid w:val="00292102"/>
    <w:rsid w:val="002922D3"/>
    <w:rsid w:val="00292305"/>
    <w:rsid w:val="00292434"/>
    <w:rsid w:val="0029258F"/>
    <w:rsid w:val="002927E6"/>
    <w:rsid w:val="00292962"/>
    <w:rsid w:val="00292A29"/>
    <w:rsid w:val="00292AB6"/>
    <w:rsid w:val="00292BEB"/>
    <w:rsid w:val="00292C3B"/>
    <w:rsid w:val="00292FB8"/>
    <w:rsid w:val="00292FD1"/>
    <w:rsid w:val="00292FDC"/>
    <w:rsid w:val="002930A1"/>
    <w:rsid w:val="002930C2"/>
    <w:rsid w:val="00293642"/>
    <w:rsid w:val="002936AD"/>
    <w:rsid w:val="0029380A"/>
    <w:rsid w:val="00293962"/>
    <w:rsid w:val="00293CD0"/>
    <w:rsid w:val="00293DCA"/>
    <w:rsid w:val="00293E42"/>
    <w:rsid w:val="00293F79"/>
    <w:rsid w:val="00294014"/>
    <w:rsid w:val="00294487"/>
    <w:rsid w:val="002944A5"/>
    <w:rsid w:val="00294622"/>
    <w:rsid w:val="00294767"/>
    <w:rsid w:val="0029476C"/>
    <w:rsid w:val="0029490E"/>
    <w:rsid w:val="00294B50"/>
    <w:rsid w:val="00294B80"/>
    <w:rsid w:val="00294C55"/>
    <w:rsid w:val="00295043"/>
    <w:rsid w:val="002952EC"/>
    <w:rsid w:val="002955C4"/>
    <w:rsid w:val="0029566A"/>
    <w:rsid w:val="00295E6B"/>
    <w:rsid w:val="002960BB"/>
    <w:rsid w:val="00296398"/>
    <w:rsid w:val="00296471"/>
    <w:rsid w:val="002966C6"/>
    <w:rsid w:val="0029695E"/>
    <w:rsid w:val="00296B95"/>
    <w:rsid w:val="002970A5"/>
    <w:rsid w:val="0029710E"/>
    <w:rsid w:val="0029795E"/>
    <w:rsid w:val="002979AD"/>
    <w:rsid w:val="00297D95"/>
    <w:rsid w:val="00297DE7"/>
    <w:rsid w:val="00297E2E"/>
    <w:rsid w:val="00297FC1"/>
    <w:rsid w:val="002A016E"/>
    <w:rsid w:val="002A0277"/>
    <w:rsid w:val="002A0306"/>
    <w:rsid w:val="002A047E"/>
    <w:rsid w:val="002A04A5"/>
    <w:rsid w:val="002A0555"/>
    <w:rsid w:val="002A05C3"/>
    <w:rsid w:val="002A0615"/>
    <w:rsid w:val="002A0641"/>
    <w:rsid w:val="002A07A0"/>
    <w:rsid w:val="002A0826"/>
    <w:rsid w:val="002A0885"/>
    <w:rsid w:val="002A0CA2"/>
    <w:rsid w:val="002A0D01"/>
    <w:rsid w:val="002A0F5E"/>
    <w:rsid w:val="002A11F1"/>
    <w:rsid w:val="002A1320"/>
    <w:rsid w:val="002A1409"/>
    <w:rsid w:val="002A16FE"/>
    <w:rsid w:val="002A17A3"/>
    <w:rsid w:val="002A17D8"/>
    <w:rsid w:val="002A18D2"/>
    <w:rsid w:val="002A18D9"/>
    <w:rsid w:val="002A1A5D"/>
    <w:rsid w:val="002A1B3C"/>
    <w:rsid w:val="002A1B62"/>
    <w:rsid w:val="002A1BDD"/>
    <w:rsid w:val="002A1DDA"/>
    <w:rsid w:val="002A1F28"/>
    <w:rsid w:val="002A2003"/>
    <w:rsid w:val="002A20BA"/>
    <w:rsid w:val="002A2130"/>
    <w:rsid w:val="002A2149"/>
    <w:rsid w:val="002A2195"/>
    <w:rsid w:val="002A230A"/>
    <w:rsid w:val="002A230F"/>
    <w:rsid w:val="002A2332"/>
    <w:rsid w:val="002A2384"/>
    <w:rsid w:val="002A259C"/>
    <w:rsid w:val="002A26DE"/>
    <w:rsid w:val="002A270A"/>
    <w:rsid w:val="002A2865"/>
    <w:rsid w:val="002A28B3"/>
    <w:rsid w:val="002A2922"/>
    <w:rsid w:val="002A2AC0"/>
    <w:rsid w:val="002A2B64"/>
    <w:rsid w:val="002A2BB7"/>
    <w:rsid w:val="002A2E25"/>
    <w:rsid w:val="002A2E84"/>
    <w:rsid w:val="002A2E92"/>
    <w:rsid w:val="002A2F96"/>
    <w:rsid w:val="002A2FC7"/>
    <w:rsid w:val="002A2FDD"/>
    <w:rsid w:val="002A3020"/>
    <w:rsid w:val="002A30BC"/>
    <w:rsid w:val="002A313C"/>
    <w:rsid w:val="002A31F6"/>
    <w:rsid w:val="002A3299"/>
    <w:rsid w:val="002A3683"/>
    <w:rsid w:val="002A3750"/>
    <w:rsid w:val="002A38C6"/>
    <w:rsid w:val="002A39D8"/>
    <w:rsid w:val="002A3B5A"/>
    <w:rsid w:val="002A3C13"/>
    <w:rsid w:val="002A3C6D"/>
    <w:rsid w:val="002A3CA1"/>
    <w:rsid w:val="002A3D0B"/>
    <w:rsid w:val="002A3F6D"/>
    <w:rsid w:val="002A4308"/>
    <w:rsid w:val="002A443C"/>
    <w:rsid w:val="002A45F3"/>
    <w:rsid w:val="002A47FE"/>
    <w:rsid w:val="002A49FB"/>
    <w:rsid w:val="002A4A00"/>
    <w:rsid w:val="002A4ACD"/>
    <w:rsid w:val="002A4B91"/>
    <w:rsid w:val="002A4D07"/>
    <w:rsid w:val="002A4D61"/>
    <w:rsid w:val="002A4DE1"/>
    <w:rsid w:val="002A4E6B"/>
    <w:rsid w:val="002A50B9"/>
    <w:rsid w:val="002A50DA"/>
    <w:rsid w:val="002A537D"/>
    <w:rsid w:val="002A5460"/>
    <w:rsid w:val="002A561F"/>
    <w:rsid w:val="002A56B3"/>
    <w:rsid w:val="002A5C94"/>
    <w:rsid w:val="002A5D19"/>
    <w:rsid w:val="002A5D32"/>
    <w:rsid w:val="002A5F11"/>
    <w:rsid w:val="002A5F13"/>
    <w:rsid w:val="002A5FB4"/>
    <w:rsid w:val="002A608C"/>
    <w:rsid w:val="002A6152"/>
    <w:rsid w:val="002A6365"/>
    <w:rsid w:val="002A6391"/>
    <w:rsid w:val="002A6417"/>
    <w:rsid w:val="002A6636"/>
    <w:rsid w:val="002A67F1"/>
    <w:rsid w:val="002A695F"/>
    <w:rsid w:val="002A6987"/>
    <w:rsid w:val="002A698F"/>
    <w:rsid w:val="002A6B83"/>
    <w:rsid w:val="002A6F7C"/>
    <w:rsid w:val="002A71C2"/>
    <w:rsid w:val="002A7324"/>
    <w:rsid w:val="002A7506"/>
    <w:rsid w:val="002A7617"/>
    <w:rsid w:val="002A77DA"/>
    <w:rsid w:val="002A79A0"/>
    <w:rsid w:val="002A7A22"/>
    <w:rsid w:val="002A7AF1"/>
    <w:rsid w:val="002A7B25"/>
    <w:rsid w:val="002A7BEB"/>
    <w:rsid w:val="002A7D42"/>
    <w:rsid w:val="002A7DF3"/>
    <w:rsid w:val="002B0042"/>
    <w:rsid w:val="002B0081"/>
    <w:rsid w:val="002B00ED"/>
    <w:rsid w:val="002B0270"/>
    <w:rsid w:val="002B0555"/>
    <w:rsid w:val="002B0693"/>
    <w:rsid w:val="002B07B3"/>
    <w:rsid w:val="002B07B4"/>
    <w:rsid w:val="002B0804"/>
    <w:rsid w:val="002B0AAC"/>
    <w:rsid w:val="002B0AE3"/>
    <w:rsid w:val="002B0B11"/>
    <w:rsid w:val="002B0BA5"/>
    <w:rsid w:val="002B0ECB"/>
    <w:rsid w:val="002B0F3C"/>
    <w:rsid w:val="002B1314"/>
    <w:rsid w:val="002B1831"/>
    <w:rsid w:val="002B18CC"/>
    <w:rsid w:val="002B19B2"/>
    <w:rsid w:val="002B1A2E"/>
    <w:rsid w:val="002B1B08"/>
    <w:rsid w:val="002B1B87"/>
    <w:rsid w:val="002B1CA7"/>
    <w:rsid w:val="002B2146"/>
    <w:rsid w:val="002B229B"/>
    <w:rsid w:val="002B22DD"/>
    <w:rsid w:val="002B2465"/>
    <w:rsid w:val="002B2709"/>
    <w:rsid w:val="002B27C1"/>
    <w:rsid w:val="002B28C2"/>
    <w:rsid w:val="002B2B1F"/>
    <w:rsid w:val="002B2DCA"/>
    <w:rsid w:val="002B2DEF"/>
    <w:rsid w:val="002B2DFA"/>
    <w:rsid w:val="002B2E89"/>
    <w:rsid w:val="002B310F"/>
    <w:rsid w:val="002B3223"/>
    <w:rsid w:val="002B336E"/>
    <w:rsid w:val="002B33EC"/>
    <w:rsid w:val="002B3465"/>
    <w:rsid w:val="002B3534"/>
    <w:rsid w:val="002B3588"/>
    <w:rsid w:val="002B36F2"/>
    <w:rsid w:val="002B3824"/>
    <w:rsid w:val="002B3A34"/>
    <w:rsid w:val="002B3D76"/>
    <w:rsid w:val="002B3EF5"/>
    <w:rsid w:val="002B3F68"/>
    <w:rsid w:val="002B4173"/>
    <w:rsid w:val="002B4220"/>
    <w:rsid w:val="002B42DF"/>
    <w:rsid w:val="002B431D"/>
    <w:rsid w:val="002B46DD"/>
    <w:rsid w:val="002B47E0"/>
    <w:rsid w:val="002B47E4"/>
    <w:rsid w:val="002B4936"/>
    <w:rsid w:val="002B4A5B"/>
    <w:rsid w:val="002B4B6C"/>
    <w:rsid w:val="002B4C2A"/>
    <w:rsid w:val="002B4D00"/>
    <w:rsid w:val="002B4D56"/>
    <w:rsid w:val="002B4E2D"/>
    <w:rsid w:val="002B4EF6"/>
    <w:rsid w:val="002B5136"/>
    <w:rsid w:val="002B5295"/>
    <w:rsid w:val="002B52D6"/>
    <w:rsid w:val="002B55C3"/>
    <w:rsid w:val="002B563F"/>
    <w:rsid w:val="002B56FD"/>
    <w:rsid w:val="002B58F0"/>
    <w:rsid w:val="002B59AE"/>
    <w:rsid w:val="002B59B2"/>
    <w:rsid w:val="002B59BA"/>
    <w:rsid w:val="002B5C25"/>
    <w:rsid w:val="002B5CAB"/>
    <w:rsid w:val="002B5DE0"/>
    <w:rsid w:val="002B6008"/>
    <w:rsid w:val="002B6235"/>
    <w:rsid w:val="002B6570"/>
    <w:rsid w:val="002B659A"/>
    <w:rsid w:val="002B67BF"/>
    <w:rsid w:val="002B6894"/>
    <w:rsid w:val="002B68A3"/>
    <w:rsid w:val="002B6A7E"/>
    <w:rsid w:val="002B6B65"/>
    <w:rsid w:val="002B6C72"/>
    <w:rsid w:val="002B707D"/>
    <w:rsid w:val="002B7094"/>
    <w:rsid w:val="002B70BE"/>
    <w:rsid w:val="002B7272"/>
    <w:rsid w:val="002B7291"/>
    <w:rsid w:val="002B72F2"/>
    <w:rsid w:val="002B7350"/>
    <w:rsid w:val="002B736C"/>
    <w:rsid w:val="002B773D"/>
    <w:rsid w:val="002B7782"/>
    <w:rsid w:val="002B7795"/>
    <w:rsid w:val="002B77DA"/>
    <w:rsid w:val="002B798E"/>
    <w:rsid w:val="002B7A92"/>
    <w:rsid w:val="002B7C12"/>
    <w:rsid w:val="002B7DF4"/>
    <w:rsid w:val="002B7E83"/>
    <w:rsid w:val="002B7F55"/>
    <w:rsid w:val="002B7F75"/>
    <w:rsid w:val="002B7FBA"/>
    <w:rsid w:val="002C0162"/>
    <w:rsid w:val="002C03F1"/>
    <w:rsid w:val="002C04DF"/>
    <w:rsid w:val="002C0603"/>
    <w:rsid w:val="002C0883"/>
    <w:rsid w:val="002C08BC"/>
    <w:rsid w:val="002C0950"/>
    <w:rsid w:val="002C0B2A"/>
    <w:rsid w:val="002C0C76"/>
    <w:rsid w:val="002C0D1F"/>
    <w:rsid w:val="002C10A3"/>
    <w:rsid w:val="002C10E7"/>
    <w:rsid w:val="002C1270"/>
    <w:rsid w:val="002C14B0"/>
    <w:rsid w:val="002C19A7"/>
    <w:rsid w:val="002C1BDD"/>
    <w:rsid w:val="002C1C85"/>
    <w:rsid w:val="002C1D8F"/>
    <w:rsid w:val="002C1DBD"/>
    <w:rsid w:val="002C1E19"/>
    <w:rsid w:val="002C2022"/>
    <w:rsid w:val="002C2635"/>
    <w:rsid w:val="002C2666"/>
    <w:rsid w:val="002C297F"/>
    <w:rsid w:val="002C2ACC"/>
    <w:rsid w:val="002C2C16"/>
    <w:rsid w:val="002C2FB5"/>
    <w:rsid w:val="002C2FCE"/>
    <w:rsid w:val="002C3363"/>
    <w:rsid w:val="002C33FC"/>
    <w:rsid w:val="002C36E9"/>
    <w:rsid w:val="002C3A12"/>
    <w:rsid w:val="002C3AB5"/>
    <w:rsid w:val="002C3AC5"/>
    <w:rsid w:val="002C3B85"/>
    <w:rsid w:val="002C3BE6"/>
    <w:rsid w:val="002C3C20"/>
    <w:rsid w:val="002C3C33"/>
    <w:rsid w:val="002C3E48"/>
    <w:rsid w:val="002C3E51"/>
    <w:rsid w:val="002C410D"/>
    <w:rsid w:val="002C4275"/>
    <w:rsid w:val="002C4313"/>
    <w:rsid w:val="002C4331"/>
    <w:rsid w:val="002C4373"/>
    <w:rsid w:val="002C44AA"/>
    <w:rsid w:val="002C46B4"/>
    <w:rsid w:val="002C46B9"/>
    <w:rsid w:val="002C46E4"/>
    <w:rsid w:val="002C46FA"/>
    <w:rsid w:val="002C47C4"/>
    <w:rsid w:val="002C48BB"/>
    <w:rsid w:val="002C49CA"/>
    <w:rsid w:val="002C4AD0"/>
    <w:rsid w:val="002C4B00"/>
    <w:rsid w:val="002C4D31"/>
    <w:rsid w:val="002C4D8F"/>
    <w:rsid w:val="002C500A"/>
    <w:rsid w:val="002C5014"/>
    <w:rsid w:val="002C508A"/>
    <w:rsid w:val="002C50D3"/>
    <w:rsid w:val="002C50DD"/>
    <w:rsid w:val="002C516D"/>
    <w:rsid w:val="002C51B6"/>
    <w:rsid w:val="002C5346"/>
    <w:rsid w:val="002C5664"/>
    <w:rsid w:val="002C5732"/>
    <w:rsid w:val="002C5830"/>
    <w:rsid w:val="002C5C05"/>
    <w:rsid w:val="002C5E28"/>
    <w:rsid w:val="002C5E94"/>
    <w:rsid w:val="002C5F0E"/>
    <w:rsid w:val="002C5F56"/>
    <w:rsid w:val="002C5FDB"/>
    <w:rsid w:val="002C6003"/>
    <w:rsid w:val="002C60F2"/>
    <w:rsid w:val="002C625E"/>
    <w:rsid w:val="002C6449"/>
    <w:rsid w:val="002C644F"/>
    <w:rsid w:val="002C6784"/>
    <w:rsid w:val="002C6843"/>
    <w:rsid w:val="002C692A"/>
    <w:rsid w:val="002C693E"/>
    <w:rsid w:val="002C6B1C"/>
    <w:rsid w:val="002C6C3D"/>
    <w:rsid w:val="002C6D86"/>
    <w:rsid w:val="002C6E13"/>
    <w:rsid w:val="002C6F3A"/>
    <w:rsid w:val="002C7151"/>
    <w:rsid w:val="002C7296"/>
    <w:rsid w:val="002C729A"/>
    <w:rsid w:val="002C7308"/>
    <w:rsid w:val="002C7376"/>
    <w:rsid w:val="002C73EA"/>
    <w:rsid w:val="002C7A66"/>
    <w:rsid w:val="002C7AD0"/>
    <w:rsid w:val="002C7AD2"/>
    <w:rsid w:val="002C7BEF"/>
    <w:rsid w:val="002C7C8B"/>
    <w:rsid w:val="002C7D75"/>
    <w:rsid w:val="002D0227"/>
    <w:rsid w:val="002D0515"/>
    <w:rsid w:val="002D0549"/>
    <w:rsid w:val="002D0775"/>
    <w:rsid w:val="002D07B6"/>
    <w:rsid w:val="002D085F"/>
    <w:rsid w:val="002D088A"/>
    <w:rsid w:val="002D0BEC"/>
    <w:rsid w:val="002D0D79"/>
    <w:rsid w:val="002D0EE3"/>
    <w:rsid w:val="002D0FCA"/>
    <w:rsid w:val="002D0FD3"/>
    <w:rsid w:val="002D10CA"/>
    <w:rsid w:val="002D117B"/>
    <w:rsid w:val="002D14A3"/>
    <w:rsid w:val="002D1524"/>
    <w:rsid w:val="002D16B8"/>
    <w:rsid w:val="002D184F"/>
    <w:rsid w:val="002D18BC"/>
    <w:rsid w:val="002D19B4"/>
    <w:rsid w:val="002D19E4"/>
    <w:rsid w:val="002D19FE"/>
    <w:rsid w:val="002D1B57"/>
    <w:rsid w:val="002D1C1D"/>
    <w:rsid w:val="002D1D8E"/>
    <w:rsid w:val="002D21D3"/>
    <w:rsid w:val="002D2224"/>
    <w:rsid w:val="002D2381"/>
    <w:rsid w:val="002D2ADC"/>
    <w:rsid w:val="002D3057"/>
    <w:rsid w:val="002D30E4"/>
    <w:rsid w:val="002D32F3"/>
    <w:rsid w:val="002D356C"/>
    <w:rsid w:val="002D3AB4"/>
    <w:rsid w:val="002D3B53"/>
    <w:rsid w:val="002D3BB3"/>
    <w:rsid w:val="002D3EBF"/>
    <w:rsid w:val="002D3F00"/>
    <w:rsid w:val="002D3F9B"/>
    <w:rsid w:val="002D4016"/>
    <w:rsid w:val="002D4034"/>
    <w:rsid w:val="002D405D"/>
    <w:rsid w:val="002D410B"/>
    <w:rsid w:val="002D442E"/>
    <w:rsid w:val="002D44DF"/>
    <w:rsid w:val="002D450A"/>
    <w:rsid w:val="002D4571"/>
    <w:rsid w:val="002D46CA"/>
    <w:rsid w:val="002D47D4"/>
    <w:rsid w:val="002D495A"/>
    <w:rsid w:val="002D4AE6"/>
    <w:rsid w:val="002D4AFE"/>
    <w:rsid w:val="002D4B38"/>
    <w:rsid w:val="002D4C19"/>
    <w:rsid w:val="002D4D00"/>
    <w:rsid w:val="002D4E4E"/>
    <w:rsid w:val="002D4E91"/>
    <w:rsid w:val="002D4FA2"/>
    <w:rsid w:val="002D500F"/>
    <w:rsid w:val="002D50AE"/>
    <w:rsid w:val="002D511E"/>
    <w:rsid w:val="002D5182"/>
    <w:rsid w:val="002D51EA"/>
    <w:rsid w:val="002D52EE"/>
    <w:rsid w:val="002D5452"/>
    <w:rsid w:val="002D5779"/>
    <w:rsid w:val="002D58CB"/>
    <w:rsid w:val="002D5A14"/>
    <w:rsid w:val="002D5BA9"/>
    <w:rsid w:val="002D5BBB"/>
    <w:rsid w:val="002D5C05"/>
    <w:rsid w:val="002D5CF6"/>
    <w:rsid w:val="002D5D72"/>
    <w:rsid w:val="002D5E26"/>
    <w:rsid w:val="002D6119"/>
    <w:rsid w:val="002D624C"/>
    <w:rsid w:val="002D66A0"/>
    <w:rsid w:val="002D689C"/>
    <w:rsid w:val="002D68DB"/>
    <w:rsid w:val="002D690C"/>
    <w:rsid w:val="002D69E1"/>
    <w:rsid w:val="002D6CB8"/>
    <w:rsid w:val="002D7462"/>
    <w:rsid w:val="002D751F"/>
    <w:rsid w:val="002D7690"/>
    <w:rsid w:val="002D76E5"/>
    <w:rsid w:val="002D7783"/>
    <w:rsid w:val="002D779F"/>
    <w:rsid w:val="002D782F"/>
    <w:rsid w:val="002D7921"/>
    <w:rsid w:val="002D7CBC"/>
    <w:rsid w:val="002D7DC1"/>
    <w:rsid w:val="002D7E19"/>
    <w:rsid w:val="002D7F75"/>
    <w:rsid w:val="002E010D"/>
    <w:rsid w:val="002E0111"/>
    <w:rsid w:val="002E01E8"/>
    <w:rsid w:val="002E0245"/>
    <w:rsid w:val="002E028F"/>
    <w:rsid w:val="002E05FA"/>
    <w:rsid w:val="002E0932"/>
    <w:rsid w:val="002E0975"/>
    <w:rsid w:val="002E09AD"/>
    <w:rsid w:val="002E0D12"/>
    <w:rsid w:val="002E0F23"/>
    <w:rsid w:val="002E1010"/>
    <w:rsid w:val="002E1106"/>
    <w:rsid w:val="002E11B0"/>
    <w:rsid w:val="002E11BA"/>
    <w:rsid w:val="002E123B"/>
    <w:rsid w:val="002E1400"/>
    <w:rsid w:val="002E163B"/>
    <w:rsid w:val="002E171D"/>
    <w:rsid w:val="002E185F"/>
    <w:rsid w:val="002E18C3"/>
    <w:rsid w:val="002E18D7"/>
    <w:rsid w:val="002E1935"/>
    <w:rsid w:val="002E1AD2"/>
    <w:rsid w:val="002E1BC5"/>
    <w:rsid w:val="002E1C0B"/>
    <w:rsid w:val="002E1D47"/>
    <w:rsid w:val="002E1DA1"/>
    <w:rsid w:val="002E1F8E"/>
    <w:rsid w:val="002E1F96"/>
    <w:rsid w:val="002E203A"/>
    <w:rsid w:val="002E21AA"/>
    <w:rsid w:val="002E21BC"/>
    <w:rsid w:val="002E2207"/>
    <w:rsid w:val="002E2288"/>
    <w:rsid w:val="002E232D"/>
    <w:rsid w:val="002E251A"/>
    <w:rsid w:val="002E25B9"/>
    <w:rsid w:val="002E2608"/>
    <w:rsid w:val="002E2692"/>
    <w:rsid w:val="002E28A6"/>
    <w:rsid w:val="002E2AAE"/>
    <w:rsid w:val="002E2AED"/>
    <w:rsid w:val="002E2DC5"/>
    <w:rsid w:val="002E2F38"/>
    <w:rsid w:val="002E331B"/>
    <w:rsid w:val="002E35D2"/>
    <w:rsid w:val="002E3770"/>
    <w:rsid w:val="002E3AE5"/>
    <w:rsid w:val="002E3E78"/>
    <w:rsid w:val="002E3ED6"/>
    <w:rsid w:val="002E4492"/>
    <w:rsid w:val="002E4914"/>
    <w:rsid w:val="002E4AFC"/>
    <w:rsid w:val="002E4C72"/>
    <w:rsid w:val="002E4DF4"/>
    <w:rsid w:val="002E4E62"/>
    <w:rsid w:val="002E4F3C"/>
    <w:rsid w:val="002E4FAB"/>
    <w:rsid w:val="002E5740"/>
    <w:rsid w:val="002E5815"/>
    <w:rsid w:val="002E5B56"/>
    <w:rsid w:val="002E5E19"/>
    <w:rsid w:val="002E6091"/>
    <w:rsid w:val="002E63B2"/>
    <w:rsid w:val="002E6482"/>
    <w:rsid w:val="002E656F"/>
    <w:rsid w:val="002E65F8"/>
    <w:rsid w:val="002E665F"/>
    <w:rsid w:val="002E669C"/>
    <w:rsid w:val="002E66B9"/>
    <w:rsid w:val="002E6775"/>
    <w:rsid w:val="002E67BE"/>
    <w:rsid w:val="002E6880"/>
    <w:rsid w:val="002E6A42"/>
    <w:rsid w:val="002E6B0A"/>
    <w:rsid w:val="002E6BD1"/>
    <w:rsid w:val="002E6D18"/>
    <w:rsid w:val="002E6EFD"/>
    <w:rsid w:val="002E6F21"/>
    <w:rsid w:val="002E7255"/>
    <w:rsid w:val="002E7378"/>
    <w:rsid w:val="002E755A"/>
    <w:rsid w:val="002E76E0"/>
    <w:rsid w:val="002E798C"/>
    <w:rsid w:val="002E7B7C"/>
    <w:rsid w:val="002E7CAB"/>
    <w:rsid w:val="002E7D1B"/>
    <w:rsid w:val="002E7E31"/>
    <w:rsid w:val="002E7E4F"/>
    <w:rsid w:val="002E7F10"/>
    <w:rsid w:val="002F000B"/>
    <w:rsid w:val="002F010F"/>
    <w:rsid w:val="002F02C4"/>
    <w:rsid w:val="002F03FE"/>
    <w:rsid w:val="002F0735"/>
    <w:rsid w:val="002F07F8"/>
    <w:rsid w:val="002F08E3"/>
    <w:rsid w:val="002F09B8"/>
    <w:rsid w:val="002F0A2F"/>
    <w:rsid w:val="002F0C8C"/>
    <w:rsid w:val="002F0C9D"/>
    <w:rsid w:val="002F0D29"/>
    <w:rsid w:val="002F0DE9"/>
    <w:rsid w:val="002F1177"/>
    <w:rsid w:val="002F11BD"/>
    <w:rsid w:val="002F1461"/>
    <w:rsid w:val="002F1837"/>
    <w:rsid w:val="002F19C6"/>
    <w:rsid w:val="002F1CBA"/>
    <w:rsid w:val="002F1F59"/>
    <w:rsid w:val="002F1F60"/>
    <w:rsid w:val="002F2002"/>
    <w:rsid w:val="002F2071"/>
    <w:rsid w:val="002F2103"/>
    <w:rsid w:val="002F26E5"/>
    <w:rsid w:val="002F2910"/>
    <w:rsid w:val="002F2934"/>
    <w:rsid w:val="002F2991"/>
    <w:rsid w:val="002F2D21"/>
    <w:rsid w:val="002F2EBC"/>
    <w:rsid w:val="002F311C"/>
    <w:rsid w:val="002F3226"/>
    <w:rsid w:val="002F32F5"/>
    <w:rsid w:val="002F33A8"/>
    <w:rsid w:val="002F3400"/>
    <w:rsid w:val="002F350F"/>
    <w:rsid w:val="002F3525"/>
    <w:rsid w:val="002F3A23"/>
    <w:rsid w:val="002F3C0B"/>
    <w:rsid w:val="002F3C30"/>
    <w:rsid w:val="002F3D20"/>
    <w:rsid w:val="002F3D40"/>
    <w:rsid w:val="002F3D50"/>
    <w:rsid w:val="002F3EB0"/>
    <w:rsid w:val="002F3EB5"/>
    <w:rsid w:val="002F4068"/>
    <w:rsid w:val="002F41C1"/>
    <w:rsid w:val="002F4239"/>
    <w:rsid w:val="002F4251"/>
    <w:rsid w:val="002F426B"/>
    <w:rsid w:val="002F4333"/>
    <w:rsid w:val="002F441E"/>
    <w:rsid w:val="002F44F3"/>
    <w:rsid w:val="002F4547"/>
    <w:rsid w:val="002F45F0"/>
    <w:rsid w:val="002F4758"/>
    <w:rsid w:val="002F486E"/>
    <w:rsid w:val="002F49D7"/>
    <w:rsid w:val="002F4B73"/>
    <w:rsid w:val="002F4BAF"/>
    <w:rsid w:val="002F4D6E"/>
    <w:rsid w:val="002F52AA"/>
    <w:rsid w:val="002F52FF"/>
    <w:rsid w:val="002F5390"/>
    <w:rsid w:val="002F53E2"/>
    <w:rsid w:val="002F5757"/>
    <w:rsid w:val="002F588F"/>
    <w:rsid w:val="002F5906"/>
    <w:rsid w:val="002F592D"/>
    <w:rsid w:val="002F5A7C"/>
    <w:rsid w:val="002F5DD6"/>
    <w:rsid w:val="002F5F15"/>
    <w:rsid w:val="002F600D"/>
    <w:rsid w:val="002F62F9"/>
    <w:rsid w:val="002F62FF"/>
    <w:rsid w:val="002F6344"/>
    <w:rsid w:val="002F646C"/>
    <w:rsid w:val="002F6509"/>
    <w:rsid w:val="002F67AB"/>
    <w:rsid w:val="002F6B9C"/>
    <w:rsid w:val="002F6DB1"/>
    <w:rsid w:val="002F6EDB"/>
    <w:rsid w:val="002F6EF7"/>
    <w:rsid w:val="002F6F16"/>
    <w:rsid w:val="002F6F97"/>
    <w:rsid w:val="002F7366"/>
    <w:rsid w:val="002F73CD"/>
    <w:rsid w:val="002F7660"/>
    <w:rsid w:val="002F76CE"/>
    <w:rsid w:val="002F771D"/>
    <w:rsid w:val="002F790E"/>
    <w:rsid w:val="002F7B66"/>
    <w:rsid w:val="002F7C2A"/>
    <w:rsid w:val="002F7E6B"/>
    <w:rsid w:val="002F7E9C"/>
    <w:rsid w:val="002F7F94"/>
    <w:rsid w:val="00300163"/>
    <w:rsid w:val="003001FB"/>
    <w:rsid w:val="00300290"/>
    <w:rsid w:val="003002AF"/>
    <w:rsid w:val="00300361"/>
    <w:rsid w:val="0030046D"/>
    <w:rsid w:val="003006A7"/>
    <w:rsid w:val="003007AE"/>
    <w:rsid w:val="00300970"/>
    <w:rsid w:val="003009E9"/>
    <w:rsid w:val="00300B89"/>
    <w:rsid w:val="00300C14"/>
    <w:rsid w:val="00300CDB"/>
    <w:rsid w:val="00300E0D"/>
    <w:rsid w:val="00300E33"/>
    <w:rsid w:val="00300F77"/>
    <w:rsid w:val="00301091"/>
    <w:rsid w:val="0030125E"/>
    <w:rsid w:val="003012A8"/>
    <w:rsid w:val="003012C7"/>
    <w:rsid w:val="00301466"/>
    <w:rsid w:val="00301BBA"/>
    <w:rsid w:val="00301C40"/>
    <w:rsid w:val="00301C8D"/>
    <w:rsid w:val="00301D29"/>
    <w:rsid w:val="00301D43"/>
    <w:rsid w:val="00301D84"/>
    <w:rsid w:val="00301E48"/>
    <w:rsid w:val="00301F74"/>
    <w:rsid w:val="003021DB"/>
    <w:rsid w:val="0030225C"/>
    <w:rsid w:val="0030225D"/>
    <w:rsid w:val="003023DF"/>
    <w:rsid w:val="0030285D"/>
    <w:rsid w:val="00302AF8"/>
    <w:rsid w:val="00302D3C"/>
    <w:rsid w:val="00302DA6"/>
    <w:rsid w:val="00302E4F"/>
    <w:rsid w:val="00302EB9"/>
    <w:rsid w:val="00302EED"/>
    <w:rsid w:val="003030F2"/>
    <w:rsid w:val="003030FF"/>
    <w:rsid w:val="0030339E"/>
    <w:rsid w:val="0030342B"/>
    <w:rsid w:val="0030363E"/>
    <w:rsid w:val="00303730"/>
    <w:rsid w:val="0030381E"/>
    <w:rsid w:val="00303980"/>
    <w:rsid w:val="003039B0"/>
    <w:rsid w:val="00303A12"/>
    <w:rsid w:val="00303EBD"/>
    <w:rsid w:val="00303FE4"/>
    <w:rsid w:val="00304052"/>
    <w:rsid w:val="003042E9"/>
    <w:rsid w:val="0030436F"/>
    <w:rsid w:val="003043D4"/>
    <w:rsid w:val="003043EF"/>
    <w:rsid w:val="00304569"/>
    <w:rsid w:val="003047EC"/>
    <w:rsid w:val="003049AC"/>
    <w:rsid w:val="00304B2A"/>
    <w:rsid w:val="00304DAA"/>
    <w:rsid w:val="00304E5D"/>
    <w:rsid w:val="00304F0E"/>
    <w:rsid w:val="0030503E"/>
    <w:rsid w:val="0030515A"/>
    <w:rsid w:val="0030533A"/>
    <w:rsid w:val="00305367"/>
    <w:rsid w:val="003053EB"/>
    <w:rsid w:val="00305699"/>
    <w:rsid w:val="003056A8"/>
    <w:rsid w:val="003056FE"/>
    <w:rsid w:val="0030576F"/>
    <w:rsid w:val="0030595B"/>
    <w:rsid w:val="003059EC"/>
    <w:rsid w:val="00305B99"/>
    <w:rsid w:val="00306002"/>
    <w:rsid w:val="003061DC"/>
    <w:rsid w:val="003061EE"/>
    <w:rsid w:val="003063BB"/>
    <w:rsid w:val="00306566"/>
    <w:rsid w:val="0030681B"/>
    <w:rsid w:val="00306994"/>
    <w:rsid w:val="003069A6"/>
    <w:rsid w:val="00306A56"/>
    <w:rsid w:val="00306B38"/>
    <w:rsid w:val="00306BBB"/>
    <w:rsid w:val="00306CD1"/>
    <w:rsid w:val="00306D1F"/>
    <w:rsid w:val="00306F65"/>
    <w:rsid w:val="00307072"/>
    <w:rsid w:val="00307182"/>
    <w:rsid w:val="003073A5"/>
    <w:rsid w:val="00307573"/>
    <w:rsid w:val="00307B0D"/>
    <w:rsid w:val="00307F16"/>
    <w:rsid w:val="00307F73"/>
    <w:rsid w:val="003100B2"/>
    <w:rsid w:val="0031017E"/>
    <w:rsid w:val="00310183"/>
    <w:rsid w:val="00310789"/>
    <w:rsid w:val="003109AC"/>
    <w:rsid w:val="00310A9F"/>
    <w:rsid w:val="00310AA7"/>
    <w:rsid w:val="00310C24"/>
    <w:rsid w:val="00310CED"/>
    <w:rsid w:val="00310FB9"/>
    <w:rsid w:val="00310FF8"/>
    <w:rsid w:val="003110BC"/>
    <w:rsid w:val="003110DE"/>
    <w:rsid w:val="003111B7"/>
    <w:rsid w:val="003113FB"/>
    <w:rsid w:val="0031158C"/>
    <w:rsid w:val="00311695"/>
    <w:rsid w:val="0031169C"/>
    <w:rsid w:val="003116AF"/>
    <w:rsid w:val="00311C52"/>
    <w:rsid w:val="00311D19"/>
    <w:rsid w:val="00311DF5"/>
    <w:rsid w:val="00312004"/>
    <w:rsid w:val="00312011"/>
    <w:rsid w:val="00312354"/>
    <w:rsid w:val="003125D6"/>
    <w:rsid w:val="003125F9"/>
    <w:rsid w:val="003126C9"/>
    <w:rsid w:val="00312709"/>
    <w:rsid w:val="00312804"/>
    <w:rsid w:val="00312829"/>
    <w:rsid w:val="00312D4C"/>
    <w:rsid w:val="0031312A"/>
    <w:rsid w:val="003131B8"/>
    <w:rsid w:val="00313412"/>
    <w:rsid w:val="0031375E"/>
    <w:rsid w:val="0031388B"/>
    <w:rsid w:val="00313BA1"/>
    <w:rsid w:val="00313D2D"/>
    <w:rsid w:val="00313D90"/>
    <w:rsid w:val="00313EA8"/>
    <w:rsid w:val="0031406F"/>
    <w:rsid w:val="003143C8"/>
    <w:rsid w:val="003144CD"/>
    <w:rsid w:val="003145C8"/>
    <w:rsid w:val="00314604"/>
    <w:rsid w:val="0031504A"/>
    <w:rsid w:val="00315099"/>
    <w:rsid w:val="00315373"/>
    <w:rsid w:val="0031556E"/>
    <w:rsid w:val="003155A2"/>
    <w:rsid w:val="00315771"/>
    <w:rsid w:val="00315782"/>
    <w:rsid w:val="00315829"/>
    <w:rsid w:val="00315987"/>
    <w:rsid w:val="00315C85"/>
    <w:rsid w:val="00315D1F"/>
    <w:rsid w:val="00315E31"/>
    <w:rsid w:val="0031601F"/>
    <w:rsid w:val="00316410"/>
    <w:rsid w:val="003165F8"/>
    <w:rsid w:val="003166DB"/>
    <w:rsid w:val="003166E6"/>
    <w:rsid w:val="00316705"/>
    <w:rsid w:val="003168DA"/>
    <w:rsid w:val="003169A9"/>
    <w:rsid w:val="003169D3"/>
    <w:rsid w:val="003169D6"/>
    <w:rsid w:val="003169E5"/>
    <w:rsid w:val="00316CC4"/>
    <w:rsid w:val="00316D0A"/>
    <w:rsid w:val="00316D74"/>
    <w:rsid w:val="00316E89"/>
    <w:rsid w:val="00316EE0"/>
    <w:rsid w:val="0031713A"/>
    <w:rsid w:val="0031721C"/>
    <w:rsid w:val="0031737C"/>
    <w:rsid w:val="00317598"/>
    <w:rsid w:val="00317669"/>
    <w:rsid w:val="00317A01"/>
    <w:rsid w:val="00317A79"/>
    <w:rsid w:val="00317C64"/>
    <w:rsid w:val="00317FB8"/>
    <w:rsid w:val="003202C7"/>
    <w:rsid w:val="003202E7"/>
    <w:rsid w:val="00320382"/>
    <w:rsid w:val="003203B6"/>
    <w:rsid w:val="003203E4"/>
    <w:rsid w:val="00320419"/>
    <w:rsid w:val="0032048F"/>
    <w:rsid w:val="0032052E"/>
    <w:rsid w:val="00320598"/>
    <w:rsid w:val="00320885"/>
    <w:rsid w:val="00320925"/>
    <w:rsid w:val="00320CA2"/>
    <w:rsid w:val="00320D2A"/>
    <w:rsid w:val="00320EA7"/>
    <w:rsid w:val="00320F72"/>
    <w:rsid w:val="00321124"/>
    <w:rsid w:val="00321324"/>
    <w:rsid w:val="00321351"/>
    <w:rsid w:val="00321487"/>
    <w:rsid w:val="003216DB"/>
    <w:rsid w:val="0032180D"/>
    <w:rsid w:val="00321861"/>
    <w:rsid w:val="0032189E"/>
    <w:rsid w:val="003219E8"/>
    <w:rsid w:val="00321AD7"/>
    <w:rsid w:val="00321E6F"/>
    <w:rsid w:val="00321ED9"/>
    <w:rsid w:val="00321FA7"/>
    <w:rsid w:val="0032200C"/>
    <w:rsid w:val="003220A7"/>
    <w:rsid w:val="0032249C"/>
    <w:rsid w:val="00322885"/>
    <w:rsid w:val="00322DE2"/>
    <w:rsid w:val="00322F46"/>
    <w:rsid w:val="0032303C"/>
    <w:rsid w:val="0032304F"/>
    <w:rsid w:val="0032305D"/>
    <w:rsid w:val="00323127"/>
    <w:rsid w:val="003233D8"/>
    <w:rsid w:val="0032355C"/>
    <w:rsid w:val="00323837"/>
    <w:rsid w:val="00323842"/>
    <w:rsid w:val="003239F1"/>
    <w:rsid w:val="00323B75"/>
    <w:rsid w:val="00323C78"/>
    <w:rsid w:val="00323DD9"/>
    <w:rsid w:val="00323DE3"/>
    <w:rsid w:val="00324066"/>
    <w:rsid w:val="003241EE"/>
    <w:rsid w:val="003241EF"/>
    <w:rsid w:val="0032428D"/>
    <w:rsid w:val="00324294"/>
    <w:rsid w:val="0032435E"/>
    <w:rsid w:val="0032455D"/>
    <w:rsid w:val="003245DA"/>
    <w:rsid w:val="00324644"/>
    <w:rsid w:val="0032468D"/>
    <w:rsid w:val="003248AB"/>
    <w:rsid w:val="00324A07"/>
    <w:rsid w:val="00324ABB"/>
    <w:rsid w:val="00324C4B"/>
    <w:rsid w:val="00324C7C"/>
    <w:rsid w:val="00324CE1"/>
    <w:rsid w:val="00324D21"/>
    <w:rsid w:val="00324E12"/>
    <w:rsid w:val="00324E8C"/>
    <w:rsid w:val="00324F7D"/>
    <w:rsid w:val="003250A5"/>
    <w:rsid w:val="003250DD"/>
    <w:rsid w:val="00325187"/>
    <w:rsid w:val="003251F8"/>
    <w:rsid w:val="003252F0"/>
    <w:rsid w:val="003254E2"/>
    <w:rsid w:val="00325560"/>
    <w:rsid w:val="0032567D"/>
    <w:rsid w:val="0032576D"/>
    <w:rsid w:val="0032580D"/>
    <w:rsid w:val="00325B14"/>
    <w:rsid w:val="00325B57"/>
    <w:rsid w:val="00325E29"/>
    <w:rsid w:val="003260EF"/>
    <w:rsid w:val="003262AC"/>
    <w:rsid w:val="003262F5"/>
    <w:rsid w:val="00326404"/>
    <w:rsid w:val="00326441"/>
    <w:rsid w:val="0032648C"/>
    <w:rsid w:val="00326566"/>
    <w:rsid w:val="00326607"/>
    <w:rsid w:val="00326862"/>
    <w:rsid w:val="003268CD"/>
    <w:rsid w:val="003269B9"/>
    <w:rsid w:val="00326AD0"/>
    <w:rsid w:val="00326AD4"/>
    <w:rsid w:val="00326AFF"/>
    <w:rsid w:val="00326C85"/>
    <w:rsid w:val="00326CEE"/>
    <w:rsid w:val="00326CF7"/>
    <w:rsid w:val="00326DD7"/>
    <w:rsid w:val="0032708D"/>
    <w:rsid w:val="003271A7"/>
    <w:rsid w:val="003271D1"/>
    <w:rsid w:val="003271DD"/>
    <w:rsid w:val="0032747C"/>
    <w:rsid w:val="003275EB"/>
    <w:rsid w:val="00327625"/>
    <w:rsid w:val="003277CB"/>
    <w:rsid w:val="00327855"/>
    <w:rsid w:val="0032788C"/>
    <w:rsid w:val="003278C3"/>
    <w:rsid w:val="003279B0"/>
    <w:rsid w:val="00327D5B"/>
    <w:rsid w:val="00330032"/>
    <w:rsid w:val="003302FD"/>
    <w:rsid w:val="0033031D"/>
    <w:rsid w:val="00330326"/>
    <w:rsid w:val="00330576"/>
    <w:rsid w:val="00330615"/>
    <w:rsid w:val="00330683"/>
    <w:rsid w:val="00330746"/>
    <w:rsid w:val="00330785"/>
    <w:rsid w:val="003307BF"/>
    <w:rsid w:val="00330948"/>
    <w:rsid w:val="00330B38"/>
    <w:rsid w:val="00330B4B"/>
    <w:rsid w:val="00330BB3"/>
    <w:rsid w:val="00330E07"/>
    <w:rsid w:val="00330EF3"/>
    <w:rsid w:val="003310EB"/>
    <w:rsid w:val="00331321"/>
    <w:rsid w:val="003314FC"/>
    <w:rsid w:val="0033152A"/>
    <w:rsid w:val="00331666"/>
    <w:rsid w:val="003319E8"/>
    <w:rsid w:val="00331A4C"/>
    <w:rsid w:val="00331A71"/>
    <w:rsid w:val="00331B53"/>
    <w:rsid w:val="00331C24"/>
    <w:rsid w:val="00332063"/>
    <w:rsid w:val="00332245"/>
    <w:rsid w:val="0033242F"/>
    <w:rsid w:val="003324F2"/>
    <w:rsid w:val="00332676"/>
    <w:rsid w:val="003327F0"/>
    <w:rsid w:val="003328D9"/>
    <w:rsid w:val="0033298A"/>
    <w:rsid w:val="00332E13"/>
    <w:rsid w:val="00333143"/>
    <w:rsid w:val="0033324B"/>
    <w:rsid w:val="00333269"/>
    <w:rsid w:val="00333319"/>
    <w:rsid w:val="00333353"/>
    <w:rsid w:val="0033374A"/>
    <w:rsid w:val="00333767"/>
    <w:rsid w:val="003337DC"/>
    <w:rsid w:val="00333802"/>
    <w:rsid w:val="003338C4"/>
    <w:rsid w:val="00333B16"/>
    <w:rsid w:val="003340A3"/>
    <w:rsid w:val="003340C1"/>
    <w:rsid w:val="003341D7"/>
    <w:rsid w:val="003345DC"/>
    <w:rsid w:val="003345E8"/>
    <w:rsid w:val="003346C4"/>
    <w:rsid w:val="003346CE"/>
    <w:rsid w:val="003348FD"/>
    <w:rsid w:val="003353BC"/>
    <w:rsid w:val="003355DE"/>
    <w:rsid w:val="00335780"/>
    <w:rsid w:val="003358B5"/>
    <w:rsid w:val="00335C50"/>
    <w:rsid w:val="00335CCA"/>
    <w:rsid w:val="00335D73"/>
    <w:rsid w:val="00336090"/>
    <w:rsid w:val="0033635A"/>
    <w:rsid w:val="0033648C"/>
    <w:rsid w:val="00336526"/>
    <w:rsid w:val="00336575"/>
    <w:rsid w:val="0033658E"/>
    <w:rsid w:val="0033666D"/>
    <w:rsid w:val="0033669D"/>
    <w:rsid w:val="00336945"/>
    <w:rsid w:val="00336975"/>
    <w:rsid w:val="00336A2A"/>
    <w:rsid w:val="00336B4C"/>
    <w:rsid w:val="00336B91"/>
    <w:rsid w:val="00337037"/>
    <w:rsid w:val="003373BF"/>
    <w:rsid w:val="00337405"/>
    <w:rsid w:val="0033774C"/>
    <w:rsid w:val="00337799"/>
    <w:rsid w:val="0033795D"/>
    <w:rsid w:val="00337A60"/>
    <w:rsid w:val="00337DC3"/>
    <w:rsid w:val="00337F7C"/>
    <w:rsid w:val="00337FB3"/>
    <w:rsid w:val="0034006B"/>
    <w:rsid w:val="00340333"/>
    <w:rsid w:val="00340406"/>
    <w:rsid w:val="0034075F"/>
    <w:rsid w:val="00340825"/>
    <w:rsid w:val="003408FA"/>
    <w:rsid w:val="00340A6B"/>
    <w:rsid w:val="00340B00"/>
    <w:rsid w:val="00340B6B"/>
    <w:rsid w:val="00340B86"/>
    <w:rsid w:val="00340CAA"/>
    <w:rsid w:val="00340CF4"/>
    <w:rsid w:val="00341018"/>
    <w:rsid w:val="0034103B"/>
    <w:rsid w:val="00341163"/>
    <w:rsid w:val="003411DC"/>
    <w:rsid w:val="003411FE"/>
    <w:rsid w:val="003412FD"/>
    <w:rsid w:val="003413B6"/>
    <w:rsid w:val="00341409"/>
    <w:rsid w:val="0034140E"/>
    <w:rsid w:val="003415E5"/>
    <w:rsid w:val="00341971"/>
    <w:rsid w:val="0034198C"/>
    <w:rsid w:val="003419DA"/>
    <w:rsid w:val="00341A03"/>
    <w:rsid w:val="00341B38"/>
    <w:rsid w:val="00341BFF"/>
    <w:rsid w:val="00341C1B"/>
    <w:rsid w:val="00341C93"/>
    <w:rsid w:val="00341D39"/>
    <w:rsid w:val="003421BE"/>
    <w:rsid w:val="00342227"/>
    <w:rsid w:val="0034222B"/>
    <w:rsid w:val="003424A8"/>
    <w:rsid w:val="00342973"/>
    <w:rsid w:val="00342A4B"/>
    <w:rsid w:val="00342AAF"/>
    <w:rsid w:val="0034301C"/>
    <w:rsid w:val="003431B0"/>
    <w:rsid w:val="003432CE"/>
    <w:rsid w:val="0034332B"/>
    <w:rsid w:val="00343334"/>
    <w:rsid w:val="00343410"/>
    <w:rsid w:val="00343588"/>
    <w:rsid w:val="00343685"/>
    <w:rsid w:val="00343888"/>
    <w:rsid w:val="003439A9"/>
    <w:rsid w:val="00343C2E"/>
    <w:rsid w:val="00343CF1"/>
    <w:rsid w:val="00343FA4"/>
    <w:rsid w:val="00344063"/>
    <w:rsid w:val="00344176"/>
    <w:rsid w:val="003441F7"/>
    <w:rsid w:val="003443AC"/>
    <w:rsid w:val="003445BC"/>
    <w:rsid w:val="00344654"/>
    <w:rsid w:val="00344765"/>
    <w:rsid w:val="0034488F"/>
    <w:rsid w:val="00344A9F"/>
    <w:rsid w:val="00344AD5"/>
    <w:rsid w:val="00344BEA"/>
    <w:rsid w:val="00344EDE"/>
    <w:rsid w:val="00345076"/>
    <w:rsid w:val="00345141"/>
    <w:rsid w:val="00345276"/>
    <w:rsid w:val="003452A8"/>
    <w:rsid w:val="0034545D"/>
    <w:rsid w:val="003455B3"/>
    <w:rsid w:val="003455B4"/>
    <w:rsid w:val="003455FA"/>
    <w:rsid w:val="00345604"/>
    <w:rsid w:val="003457EB"/>
    <w:rsid w:val="00345998"/>
    <w:rsid w:val="0034599C"/>
    <w:rsid w:val="003459DF"/>
    <w:rsid w:val="00345A47"/>
    <w:rsid w:val="00345B68"/>
    <w:rsid w:val="00345C4F"/>
    <w:rsid w:val="00345CDC"/>
    <w:rsid w:val="00345D2C"/>
    <w:rsid w:val="00345D4F"/>
    <w:rsid w:val="00345D9E"/>
    <w:rsid w:val="00345F1A"/>
    <w:rsid w:val="00345F30"/>
    <w:rsid w:val="00345FDA"/>
    <w:rsid w:val="003465ED"/>
    <w:rsid w:val="0034660B"/>
    <w:rsid w:val="00346632"/>
    <w:rsid w:val="0034673C"/>
    <w:rsid w:val="00346C85"/>
    <w:rsid w:val="00346D31"/>
    <w:rsid w:val="00346DF7"/>
    <w:rsid w:val="00346EF5"/>
    <w:rsid w:val="00346F25"/>
    <w:rsid w:val="00347257"/>
    <w:rsid w:val="0034746D"/>
    <w:rsid w:val="003475DA"/>
    <w:rsid w:val="00347709"/>
    <w:rsid w:val="00347942"/>
    <w:rsid w:val="00347A51"/>
    <w:rsid w:val="00347A6A"/>
    <w:rsid w:val="00347BAF"/>
    <w:rsid w:val="00347BF5"/>
    <w:rsid w:val="00347C5F"/>
    <w:rsid w:val="00347C89"/>
    <w:rsid w:val="00347E1F"/>
    <w:rsid w:val="00347EC1"/>
    <w:rsid w:val="00347F03"/>
    <w:rsid w:val="00350269"/>
    <w:rsid w:val="003502D3"/>
    <w:rsid w:val="003504EC"/>
    <w:rsid w:val="003505AA"/>
    <w:rsid w:val="0035073F"/>
    <w:rsid w:val="003507CE"/>
    <w:rsid w:val="003507F5"/>
    <w:rsid w:val="0035096C"/>
    <w:rsid w:val="00350986"/>
    <w:rsid w:val="00350EAC"/>
    <w:rsid w:val="00350FBE"/>
    <w:rsid w:val="003510EA"/>
    <w:rsid w:val="00351133"/>
    <w:rsid w:val="00351148"/>
    <w:rsid w:val="00351149"/>
    <w:rsid w:val="003512A7"/>
    <w:rsid w:val="003512CC"/>
    <w:rsid w:val="00351551"/>
    <w:rsid w:val="00351C2F"/>
    <w:rsid w:val="00351D0B"/>
    <w:rsid w:val="00351E08"/>
    <w:rsid w:val="00351EDD"/>
    <w:rsid w:val="003520E0"/>
    <w:rsid w:val="00352160"/>
    <w:rsid w:val="00352241"/>
    <w:rsid w:val="003522A5"/>
    <w:rsid w:val="0035257F"/>
    <w:rsid w:val="003527F6"/>
    <w:rsid w:val="003528D1"/>
    <w:rsid w:val="00352A5B"/>
    <w:rsid w:val="00352BFB"/>
    <w:rsid w:val="00352C53"/>
    <w:rsid w:val="00352D85"/>
    <w:rsid w:val="0035305D"/>
    <w:rsid w:val="003531D3"/>
    <w:rsid w:val="0035333E"/>
    <w:rsid w:val="003533F1"/>
    <w:rsid w:val="003534C6"/>
    <w:rsid w:val="00353689"/>
    <w:rsid w:val="00353825"/>
    <w:rsid w:val="00353A1A"/>
    <w:rsid w:val="00353D13"/>
    <w:rsid w:val="00353D6A"/>
    <w:rsid w:val="00353E37"/>
    <w:rsid w:val="00353E8D"/>
    <w:rsid w:val="003540B5"/>
    <w:rsid w:val="00354205"/>
    <w:rsid w:val="003542BA"/>
    <w:rsid w:val="003544EC"/>
    <w:rsid w:val="00354729"/>
    <w:rsid w:val="0035486D"/>
    <w:rsid w:val="00354961"/>
    <w:rsid w:val="003549CD"/>
    <w:rsid w:val="00354A96"/>
    <w:rsid w:val="00354A98"/>
    <w:rsid w:val="00354CD1"/>
    <w:rsid w:val="00354D85"/>
    <w:rsid w:val="00354FB6"/>
    <w:rsid w:val="003553C0"/>
    <w:rsid w:val="003553DB"/>
    <w:rsid w:val="00355491"/>
    <w:rsid w:val="00355547"/>
    <w:rsid w:val="00355614"/>
    <w:rsid w:val="00355887"/>
    <w:rsid w:val="00355888"/>
    <w:rsid w:val="00355EC7"/>
    <w:rsid w:val="00355F2A"/>
    <w:rsid w:val="00355FF3"/>
    <w:rsid w:val="00356592"/>
    <w:rsid w:val="003565FF"/>
    <w:rsid w:val="0035662E"/>
    <w:rsid w:val="003566A8"/>
    <w:rsid w:val="00356947"/>
    <w:rsid w:val="00356A9D"/>
    <w:rsid w:val="00356AAE"/>
    <w:rsid w:val="00356B7F"/>
    <w:rsid w:val="00356EF5"/>
    <w:rsid w:val="003570BD"/>
    <w:rsid w:val="00357133"/>
    <w:rsid w:val="00357197"/>
    <w:rsid w:val="003571E4"/>
    <w:rsid w:val="0035754B"/>
    <w:rsid w:val="00357580"/>
    <w:rsid w:val="0035765F"/>
    <w:rsid w:val="003577BA"/>
    <w:rsid w:val="00357C35"/>
    <w:rsid w:val="00357C54"/>
    <w:rsid w:val="00357C60"/>
    <w:rsid w:val="00357DDD"/>
    <w:rsid w:val="00357E66"/>
    <w:rsid w:val="00357EEC"/>
    <w:rsid w:val="00357F02"/>
    <w:rsid w:val="00360015"/>
    <w:rsid w:val="00360098"/>
    <w:rsid w:val="003601AE"/>
    <w:rsid w:val="00360241"/>
    <w:rsid w:val="003604EB"/>
    <w:rsid w:val="003604F7"/>
    <w:rsid w:val="00360776"/>
    <w:rsid w:val="00360B9D"/>
    <w:rsid w:val="00360BF7"/>
    <w:rsid w:val="00360CFF"/>
    <w:rsid w:val="00361641"/>
    <w:rsid w:val="00361743"/>
    <w:rsid w:val="0036174F"/>
    <w:rsid w:val="00361909"/>
    <w:rsid w:val="00361951"/>
    <w:rsid w:val="00361B48"/>
    <w:rsid w:val="00361CE4"/>
    <w:rsid w:val="00361FD3"/>
    <w:rsid w:val="00361FDF"/>
    <w:rsid w:val="00361FFB"/>
    <w:rsid w:val="0036200D"/>
    <w:rsid w:val="0036203A"/>
    <w:rsid w:val="0036215C"/>
    <w:rsid w:val="003623E8"/>
    <w:rsid w:val="00362491"/>
    <w:rsid w:val="003624FE"/>
    <w:rsid w:val="00362535"/>
    <w:rsid w:val="00362680"/>
    <w:rsid w:val="0036277E"/>
    <w:rsid w:val="003628FA"/>
    <w:rsid w:val="00362A12"/>
    <w:rsid w:val="00362A38"/>
    <w:rsid w:val="00362B5B"/>
    <w:rsid w:val="00362C74"/>
    <w:rsid w:val="00362D06"/>
    <w:rsid w:val="00362D5B"/>
    <w:rsid w:val="00362E9C"/>
    <w:rsid w:val="0036313D"/>
    <w:rsid w:val="00363554"/>
    <w:rsid w:val="00363935"/>
    <w:rsid w:val="00363A94"/>
    <w:rsid w:val="00363ADA"/>
    <w:rsid w:val="00363BD4"/>
    <w:rsid w:val="00363EC6"/>
    <w:rsid w:val="00363F48"/>
    <w:rsid w:val="00364013"/>
    <w:rsid w:val="00364087"/>
    <w:rsid w:val="0036421B"/>
    <w:rsid w:val="00364284"/>
    <w:rsid w:val="003642AD"/>
    <w:rsid w:val="00364637"/>
    <w:rsid w:val="003647A4"/>
    <w:rsid w:val="0036492B"/>
    <w:rsid w:val="00364ABE"/>
    <w:rsid w:val="00364B87"/>
    <w:rsid w:val="00364CF6"/>
    <w:rsid w:val="00364E4E"/>
    <w:rsid w:val="00364F40"/>
    <w:rsid w:val="00364FB4"/>
    <w:rsid w:val="0036514A"/>
    <w:rsid w:val="00365369"/>
    <w:rsid w:val="0036546B"/>
    <w:rsid w:val="003655BB"/>
    <w:rsid w:val="0036570F"/>
    <w:rsid w:val="00365828"/>
    <w:rsid w:val="00365873"/>
    <w:rsid w:val="003659C2"/>
    <w:rsid w:val="00365BC1"/>
    <w:rsid w:val="00365F0A"/>
    <w:rsid w:val="00366190"/>
    <w:rsid w:val="003661C0"/>
    <w:rsid w:val="003662C1"/>
    <w:rsid w:val="003663BF"/>
    <w:rsid w:val="0036643C"/>
    <w:rsid w:val="0036646B"/>
    <w:rsid w:val="003666B9"/>
    <w:rsid w:val="003668F7"/>
    <w:rsid w:val="00366B2E"/>
    <w:rsid w:val="00366BF2"/>
    <w:rsid w:val="00366CCC"/>
    <w:rsid w:val="00366E0E"/>
    <w:rsid w:val="00366F07"/>
    <w:rsid w:val="003670B8"/>
    <w:rsid w:val="00367168"/>
    <w:rsid w:val="003672AD"/>
    <w:rsid w:val="003673BC"/>
    <w:rsid w:val="0036769C"/>
    <w:rsid w:val="003676EA"/>
    <w:rsid w:val="00367754"/>
    <w:rsid w:val="00367954"/>
    <w:rsid w:val="003679CA"/>
    <w:rsid w:val="00367A07"/>
    <w:rsid w:val="00367D99"/>
    <w:rsid w:val="00367EBC"/>
    <w:rsid w:val="00367EC6"/>
    <w:rsid w:val="00367F36"/>
    <w:rsid w:val="00367FEE"/>
    <w:rsid w:val="0037000D"/>
    <w:rsid w:val="00370155"/>
    <w:rsid w:val="00370334"/>
    <w:rsid w:val="00370478"/>
    <w:rsid w:val="003705B9"/>
    <w:rsid w:val="0037076E"/>
    <w:rsid w:val="00370890"/>
    <w:rsid w:val="0037091F"/>
    <w:rsid w:val="003709E8"/>
    <w:rsid w:val="00370BD7"/>
    <w:rsid w:val="00370FC9"/>
    <w:rsid w:val="00370FDF"/>
    <w:rsid w:val="0037107D"/>
    <w:rsid w:val="003710F3"/>
    <w:rsid w:val="00371322"/>
    <w:rsid w:val="003713B4"/>
    <w:rsid w:val="00371427"/>
    <w:rsid w:val="00371669"/>
    <w:rsid w:val="0037197C"/>
    <w:rsid w:val="00371999"/>
    <w:rsid w:val="00372203"/>
    <w:rsid w:val="0037221E"/>
    <w:rsid w:val="0037223F"/>
    <w:rsid w:val="003726CD"/>
    <w:rsid w:val="00372843"/>
    <w:rsid w:val="0037294E"/>
    <w:rsid w:val="00372BF7"/>
    <w:rsid w:val="00372C6A"/>
    <w:rsid w:val="00372C6F"/>
    <w:rsid w:val="00372CC8"/>
    <w:rsid w:val="00372E74"/>
    <w:rsid w:val="00373072"/>
    <w:rsid w:val="0037323A"/>
    <w:rsid w:val="0037338E"/>
    <w:rsid w:val="0037341D"/>
    <w:rsid w:val="003734A7"/>
    <w:rsid w:val="00373728"/>
    <w:rsid w:val="0037372C"/>
    <w:rsid w:val="00373924"/>
    <w:rsid w:val="003739AC"/>
    <w:rsid w:val="00373D28"/>
    <w:rsid w:val="00373D41"/>
    <w:rsid w:val="00373D48"/>
    <w:rsid w:val="00373F0C"/>
    <w:rsid w:val="00374370"/>
    <w:rsid w:val="00374792"/>
    <w:rsid w:val="00374825"/>
    <w:rsid w:val="0037496A"/>
    <w:rsid w:val="003749C8"/>
    <w:rsid w:val="00374A1A"/>
    <w:rsid w:val="00374B24"/>
    <w:rsid w:val="00374BD0"/>
    <w:rsid w:val="00374CDC"/>
    <w:rsid w:val="00374D8D"/>
    <w:rsid w:val="003752B4"/>
    <w:rsid w:val="00375523"/>
    <w:rsid w:val="003758D0"/>
    <w:rsid w:val="00375B96"/>
    <w:rsid w:val="00375DEB"/>
    <w:rsid w:val="00375F16"/>
    <w:rsid w:val="00375F46"/>
    <w:rsid w:val="003761BA"/>
    <w:rsid w:val="00376200"/>
    <w:rsid w:val="00376249"/>
    <w:rsid w:val="00376408"/>
    <w:rsid w:val="003764A0"/>
    <w:rsid w:val="00376573"/>
    <w:rsid w:val="00376703"/>
    <w:rsid w:val="00376759"/>
    <w:rsid w:val="0037681A"/>
    <w:rsid w:val="0037693E"/>
    <w:rsid w:val="00376F16"/>
    <w:rsid w:val="00377193"/>
    <w:rsid w:val="00377284"/>
    <w:rsid w:val="003773F5"/>
    <w:rsid w:val="00377405"/>
    <w:rsid w:val="0037768D"/>
    <w:rsid w:val="003776B4"/>
    <w:rsid w:val="003779AE"/>
    <w:rsid w:val="00377AC5"/>
    <w:rsid w:val="00377C06"/>
    <w:rsid w:val="00377CD8"/>
    <w:rsid w:val="00377E67"/>
    <w:rsid w:val="00377FBB"/>
    <w:rsid w:val="003803BE"/>
    <w:rsid w:val="00380868"/>
    <w:rsid w:val="00380B5D"/>
    <w:rsid w:val="00380CA6"/>
    <w:rsid w:val="0038104F"/>
    <w:rsid w:val="003810D0"/>
    <w:rsid w:val="003811D4"/>
    <w:rsid w:val="003813A5"/>
    <w:rsid w:val="003816A0"/>
    <w:rsid w:val="00381C9F"/>
    <w:rsid w:val="00381E4C"/>
    <w:rsid w:val="00381E6E"/>
    <w:rsid w:val="003821D3"/>
    <w:rsid w:val="00382321"/>
    <w:rsid w:val="003827B4"/>
    <w:rsid w:val="0038292D"/>
    <w:rsid w:val="00382C09"/>
    <w:rsid w:val="00382EDA"/>
    <w:rsid w:val="00383148"/>
    <w:rsid w:val="003832CD"/>
    <w:rsid w:val="00383754"/>
    <w:rsid w:val="00383788"/>
    <w:rsid w:val="00383903"/>
    <w:rsid w:val="00384071"/>
    <w:rsid w:val="00384215"/>
    <w:rsid w:val="003842BD"/>
    <w:rsid w:val="003842F6"/>
    <w:rsid w:val="00384446"/>
    <w:rsid w:val="003844BE"/>
    <w:rsid w:val="003845BC"/>
    <w:rsid w:val="00384617"/>
    <w:rsid w:val="003846D1"/>
    <w:rsid w:val="003846FA"/>
    <w:rsid w:val="003847BC"/>
    <w:rsid w:val="00384895"/>
    <w:rsid w:val="003848C6"/>
    <w:rsid w:val="00384C65"/>
    <w:rsid w:val="00384CEF"/>
    <w:rsid w:val="00384E5D"/>
    <w:rsid w:val="00385474"/>
    <w:rsid w:val="003858AB"/>
    <w:rsid w:val="003859C7"/>
    <w:rsid w:val="00385C2B"/>
    <w:rsid w:val="00385C75"/>
    <w:rsid w:val="00385DA0"/>
    <w:rsid w:val="00385E36"/>
    <w:rsid w:val="00385FFD"/>
    <w:rsid w:val="003863F7"/>
    <w:rsid w:val="003863FE"/>
    <w:rsid w:val="00386538"/>
    <w:rsid w:val="00386599"/>
    <w:rsid w:val="0038683B"/>
    <w:rsid w:val="0038695A"/>
    <w:rsid w:val="003869C8"/>
    <w:rsid w:val="00386ACC"/>
    <w:rsid w:val="00386F16"/>
    <w:rsid w:val="00386F4B"/>
    <w:rsid w:val="00387082"/>
    <w:rsid w:val="00387122"/>
    <w:rsid w:val="0038717F"/>
    <w:rsid w:val="00387180"/>
    <w:rsid w:val="00387348"/>
    <w:rsid w:val="00387389"/>
    <w:rsid w:val="003873BE"/>
    <w:rsid w:val="00387467"/>
    <w:rsid w:val="00387678"/>
    <w:rsid w:val="00387762"/>
    <w:rsid w:val="0038779A"/>
    <w:rsid w:val="00387C28"/>
    <w:rsid w:val="00387C6F"/>
    <w:rsid w:val="00387F9B"/>
    <w:rsid w:val="00390003"/>
    <w:rsid w:val="0039019E"/>
    <w:rsid w:val="003902E8"/>
    <w:rsid w:val="00390860"/>
    <w:rsid w:val="0039095B"/>
    <w:rsid w:val="00390A5F"/>
    <w:rsid w:val="00390B3F"/>
    <w:rsid w:val="00390C71"/>
    <w:rsid w:val="00390CF2"/>
    <w:rsid w:val="00390E48"/>
    <w:rsid w:val="00391709"/>
    <w:rsid w:val="0039171A"/>
    <w:rsid w:val="003917E6"/>
    <w:rsid w:val="003917F9"/>
    <w:rsid w:val="0039183C"/>
    <w:rsid w:val="003918BB"/>
    <w:rsid w:val="00391A60"/>
    <w:rsid w:val="00391BD2"/>
    <w:rsid w:val="00391E3D"/>
    <w:rsid w:val="003920A7"/>
    <w:rsid w:val="003921F9"/>
    <w:rsid w:val="0039229E"/>
    <w:rsid w:val="003922C3"/>
    <w:rsid w:val="003923BB"/>
    <w:rsid w:val="00392800"/>
    <w:rsid w:val="0039283A"/>
    <w:rsid w:val="003928E9"/>
    <w:rsid w:val="00392946"/>
    <w:rsid w:val="00392BFD"/>
    <w:rsid w:val="00392C08"/>
    <w:rsid w:val="00392C12"/>
    <w:rsid w:val="00392EE5"/>
    <w:rsid w:val="0039313C"/>
    <w:rsid w:val="0039324C"/>
    <w:rsid w:val="003933D2"/>
    <w:rsid w:val="00393421"/>
    <w:rsid w:val="003934D5"/>
    <w:rsid w:val="00393532"/>
    <w:rsid w:val="0039370D"/>
    <w:rsid w:val="0039374A"/>
    <w:rsid w:val="00393B14"/>
    <w:rsid w:val="00393BA3"/>
    <w:rsid w:val="00393D7C"/>
    <w:rsid w:val="00393F3A"/>
    <w:rsid w:val="00393FB2"/>
    <w:rsid w:val="00394106"/>
    <w:rsid w:val="00394148"/>
    <w:rsid w:val="003942D1"/>
    <w:rsid w:val="0039464E"/>
    <w:rsid w:val="003946CF"/>
    <w:rsid w:val="00394723"/>
    <w:rsid w:val="00394794"/>
    <w:rsid w:val="003947C3"/>
    <w:rsid w:val="00394837"/>
    <w:rsid w:val="00394B2E"/>
    <w:rsid w:val="00394C3A"/>
    <w:rsid w:val="00395276"/>
    <w:rsid w:val="003952DD"/>
    <w:rsid w:val="00395326"/>
    <w:rsid w:val="00395415"/>
    <w:rsid w:val="003956D1"/>
    <w:rsid w:val="00395718"/>
    <w:rsid w:val="0039573E"/>
    <w:rsid w:val="0039579F"/>
    <w:rsid w:val="00395904"/>
    <w:rsid w:val="00395993"/>
    <w:rsid w:val="00395A6C"/>
    <w:rsid w:val="00395BC9"/>
    <w:rsid w:val="00395BCE"/>
    <w:rsid w:val="00395C21"/>
    <w:rsid w:val="00395CED"/>
    <w:rsid w:val="00395EBC"/>
    <w:rsid w:val="00395ED5"/>
    <w:rsid w:val="0039601F"/>
    <w:rsid w:val="00396104"/>
    <w:rsid w:val="00396279"/>
    <w:rsid w:val="003962CC"/>
    <w:rsid w:val="00396305"/>
    <w:rsid w:val="0039641B"/>
    <w:rsid w:val="003964CA"/>
    <w:rsid w:val="00396690"/>
    <w:rsid w:val="003968B5"/>
    <w:rsid w:val="00396A3E"/>
    <w:rsid w:val="00396D37"/>
    <w:rsid w:val="00396DAF"/>
    <w:rsid w:val="0039716A"/>
    <w:rsid w:val="003971CD"/>
    <w:rsid w:val="003971D5"/>
    <w:rsid w:val="003972C6"/>
    <w:rsid w:val="00397362"/>
    <w:rsid w:val="003973DB"/>
    <w:rsid w:val="003978E1"/>
    <w:rsid w:val="00397944"/>
    <w:rsid w:val="00397C6B"/>
    <w:rsid w:val="00397D3A"/>
    <w:rsid w:val="00397DC8"/>
    <w:rsid w:val="003A00FA"/>
    <w:rsid w:val="003A027A"/>
    <w:rsid w:val="003A02F1"/>
    <w:rsid w:val="003A05BC"/>
    <w:rsid w:val="003A064D"/>
    <w:rsid w:val="003A0711"/>
    <w:rsid w:val="003A074F"/>
    <w:rsid w:val="003A0A8D"/>
    <w:rsid w:val="003A0B47"/>
    <w:rsid w:val="003A0C77"/>
    <w:rsid w:val="003A0FB2"/>
    <w:rsid w:val="003A105A"/>
    <w:rsid w:val="003A1219"/>
    <w:rsid w:val="003A1358"/>
    <w:rsid w:val="003A14A4"/>
    <w:rsid w:val="003A1504"/>
    <w:rsid w:val="003A183A"/>
    <w:rsid w:val="003A1959"/>
    <w:rsid w:val="003A1A76"/>
    <w:rsid w:val="003A1AEF"/>
    <w:rsid w:val="003A1C8C"/>
    <w:rsid w:val="003A1D5F"/>
    <w:rsid w:val="003A1DD3"/>
    <w:rsid w:val="003A1DEE"/>
    <w:rsid w:val="003A21CE"/>
    <w:rsid w:val="003A23AD"/>
    <w:rsid w:val="003A271D"/>
    <w:rsid w:val="003A2895"/>
    <w:rsid w:val="003A29E2"/>
    <w:rsid w:val="003A2AFE"/>
    <w:rsid w:val="003A2EF0"/>
    <w:rsid w:val="003A2F50"/>
    <w:rsid w:val="003A2FAC"/>
    <w:rsid w:val="003A30B4"/>
    <w:rsid w:val="003A3118"/>
    <w:rsid w:val="003A31D1"/>
    <w:rsid w:val="003A3252"/>
    <w:rsid w:val="003A3549"/>
    <w:rsid w:val="003A374A"/>
    <w:rsid w:val="003A3845"/>
    <w:rsid w:val="003A39CB"/>
    <w:rsid w:val="003A3AB0"/>
    <w:rsid w:val="003A3DED"/>
    <w:rsid w:val="003A4104"/>
    <w:rsid w:val="003A41DF"/>
    <w:rsid w:val="003A4243"/>
    <w:rsid w:val="003A4533"/>
    <w:rsid w:val="003A4567"/>
    <w:rsid w:val="003A485B"/>
    <w:rsid w:val="003A4C61"/>
    <w:rsid w:val="003A4CBC"/>
    <w:rsid w:val="003A4E13"/>
    <w:rsid w:val="003A4EDD"/>
    <w:rsid w:val="003A4F10"/>
    <w:rsid w:val="003A4FE2"/>
    <w:rsid w:val="003A509F"/>
    <w:rsid w:val="003A52E1"/>
    <w:rsid w:val="003A53F5"/>
    <w:rsid w:val="003A5685"/>
    <w:rsid w:val="003A568A"/>
    <w:rsid w:val="003A57EA"/>
    <w:rsid w:val="003A589D"/>
    <w:rsid w:val="003A59DC"/>
    <w:rsid w:val="003A5A12"/>
    <w:rsid w:val="003A5B15"/>
    <w:rsid w:val="003A5C13"/>
    <w:rsid w:val="003A5C6F"/>
    <w:rsid w:val="003A5D09"/>
    <w:rsid w:val="003A5D0A"/>
    <w:rsid w:val="003A5DD3"/>
    <w:rsid w:val="003A5F32"/>
    <w:rsid w:val="003A61C5"/>
    <w:rsid w:val="003A6259"/>
    <w:rsid w:val="003A645D"/>
    <w:rsid w:val="003A64F4"/>
    <w:rsid w:val="003A6568"/>
    <w:rsid w:val="003A6779"/>
    <w:rsid w:val="003A6796"/>
    <w:rsid w:val="003A68AB"/>
    <w:rsid w:val="003A695A"/>
    <w:rsid w:val="003A6970"/>
    <w:rsid w:val="003A69BB"/>
    <w:rsid w:val="003A6AD8"/>
    <w:rsid w:val="003A6F87"/>
    <w:rsid w:val="003A72E9"/>
    <w:rsid w:val="003A7394"/>
    <w:rsid w:val="003A7617"/>
    <w:rsid w:val="003A7704"/>
    <w:rsid w:val="003A7764"/>
    <w:rsid w:val="003A77B6"/>
    <w:rsid w:val="003A788B"/>
    <w:rsid w:val="003A7928"/>
    <w:rsid w:val="003A79B7"/>
    <w:rsid w:val="003A7A74"/>
    <w:rsid w:val="003A7B12"/>
    <w:rsid w:val="003B0251"/>
    <w:rsid w:val="003B030B"/>
    <w:rsid w:val="003B0348"/>
    <w:rsid w:val="003B04D9"/>
    <w:rsid w:val="003B053C"/>
    <w:rsid w:val="003B05E9"/>
    <w:rsid w:val="003B06DE"/>
    <w:rsid w:val="003B0789"/>
    <w:rsid w:val="003B0981"/>
    <w:rsid w:val="003B09E4"/>
    <w:rsid w:val="003B0A09"/>
    <w:rsid w:val="003B0A72"/>
    <w:rsid w:val="003B0B22"/>
    <w:rsid w:val="003B0C9E"/>
    <w:rsid w:val="003B0D94"/>
    <w:rsid w:val="003B0DD5"/>
    <w:rsid w:val="003B0F74"/>
    <w:rsid w:val="003B1282"/>
    <w:rsid w:val="003B13AE"/>
    <w:rsid w:val="003B1403"/>
    <w:rsid w:val="003B1463"/>
    <w:rsid w:val="003B1512"/>
    <w:rsid w:val="003B1587"/>
    <w:rsid w:val="003B1674"/>
    <w:rsid w:val="003B1831"/>
    <w:rsid w:val="003B183F"/>
    <w:rsid w:val="003B1871"/>
    <w:rsid w:val="003B195F"/>
    <w:rsid w:val="003B19B7"/>
    <w:rsid w:val="003B1A99"/>
    <w:rsid w:val="003B1AE0"/>
    <w:rsid w:val="003B1B1E"/>
    <w:rsid w:val="003B1D35"/>
    <w:rsid w:val="003B1DAD"/>
    <w:rsid w:val="003B1F89"/>
    <w:rsid w:val="003B234F"/>
    <w:rsid w:val="003B23FB"/>
    <w:rsid w:val="003B2432"/>
    <w:rsid w:val="003B24A7"/>
    <w:rsid w:val="003B2524"/>
    <w:rsid w:val="003B257A"/>
    <w:rsid w:val="003B2653"/>
    <w:rsid w:val="003B2713"/>
    <w:rsid w:val="003B2807"/>
    <w:rsid w:val="003B295C"/>
    <w:rsid w:val="003B2984"/>
    <w:rsid w:val="003B2C71"/>
    <w:rsid w:val="003B2C8F"/>
    <w:rsid w:val="003B2D03"/>
    <w:rsid w:val="003B2D06"/>
    <w:rsid w:val="003B2DEB"/>
    <w:rsid w:val="003B2E7E"/>
    <w:rsid w:val="003B2EA0"/>
    <w:rsid w:val="003B2FA6"/>
    <w:rsid w:val="003B3141"/>
    <w:rsid w:val="003B31E4"/>
    <w:rsid w:val="003B328A"/>
    <w:rsid w:val="003B33C8"/>
    <w:rsid w:val="003B346B"/>
    <w:rsid w:val="003B34A9"/>
    <w:rsid w:val="003B35A0"/>
    <w:rsid w:val="003B3856"/>
    <w:rsid w:val="003B3901"/>
    <w:rsid w:val="003B396D"/>
    <w:rsid w:val="003B3991"/>
    <w:rsid w:val="003B3A8D"/>
    <w:rsid w:val="003B3FBF"/>
    <w:rsid w:val="003B3FD1"/>
    <w:rsid w:val="003B4196"/>
    <w:rsid w:val="003B4524"/>
    <w:rsid w:val="003B45CB"/>
    <w:rsid w:val="003B45F0"/>
    <w:rsid w:val="003B46AD"/>
    <w:rsid w:val="003B48B0"/>
    <w:rsid w:val="003B4956"/>
    <w:rsid w:val="003B4AC5"/>
    <w:rsid w:val="003B4B27"/>
    <w:rsid w:val="003B4C79"/>
    <w:rsid w:val="003B4CEE"/>
    <w:rsid w:val="003B50AF"/>
    <w:rsid w:val="003B523C"/>
    <w:rsid w:val="003B526A"/>
    <w:rsid w:val="003B54C4"/>
    <w:rsid w:val="003B54E8"/>
    <w:rsid w:val="003B561E"/>
    <w:rsid w:val="003B5A04"/>
    <w:rsid w:val="003B5D7F"/>
    <w:rsid w:val="003B5FD8"/>
    <w:rsid w:val="003B60B2"/>
    <w:rsid w:val="003B62BF"/>
    <w:rsid w:val="003B631E"/>
    <w:rsid w:val="003B6532"/>
    <w:rsid w:val="003B670C"/>
    <w:rsid w:val="003B675D"/>
    <w:rsid w:val="003B6916"/>
    <w:rsid w:val="003B695A"/>
    <w:rsid w:val="003B6A72"/>
    <w:rsid w:val="003B6B81"/>
    <w:rsid w:val="003B6E11"/>
    <w:rsid w:val="003B6E24"/>
    <w:rsid w:val="003B6E60"/>
    <w:rsid w:val="003B6EDE"/>
    <w:rsid w:val="003B6F36"/>
    <w:rsid w:val="003B7159"/>
    <w:rsid w:val="003B71D1"/>
    <w:rsid w:val="003B72E5"/>
    <w:rsid w:val="003B743C"/>
    <w:rsid w:val="003B7725"/>
    <w:rsid w:val="003B7965"/>
    <w:rsid w:val="003B7EF0"/>
    <w:rsid w:val="003C0265"/>
    <w:rsid w:val="003C0342"/>
    <w:rsid w:val="003C0719"/>
    <w:rsid w:val="003C0836"/>
    <w:rsid w:val="003C091B"/>
    <w:rsid w:val="003C091D"/>
    <w:rsid w:val="003C0973"/>
    <w:rsid w:val="003C0C9E"/>
    <w:rsid w:val="003C0CAA"/>
    <w:rsid w:val="003C0D88"/>
    <w:rsid w:val="003C1328"/>
    <w:rsid w:val="003C134A"/>
    <w:rsid w:val="003C14C7"/>
    <w:rsid w:val="003C16B7"/>
    <w:rsid w:val="003C1816"/>
    <w:rsid w:val="003C18BF"/>
    <w:rsid w:val="003C1A5F"/>
    <w:rsid w:val="003C1A8E"/>
    <w:rsid w:val="003C1B01"/>
    <w:rsid w:val="003C1B77"/>
    <w:rsid w:val="003C1E24"/>
    <w:rsid w:val="003C1F10"/>
    <w:rsid w:val="003C2289"/>
    <w:rsid w:val="003C2442"/>
    <w:rsid w:val="003C2623"/>
    <w:rsid w:val="003C2683"/>
    <w:rsid w:val="003C27C2"/>
    <w:rsid w:val="003C297E"/>
    <w:rsid w:val="003C2A05"/>
    <w:rsid w:val="003C2B18"/>
    <w:rsid w:val="003C2B79"/>
    <w:rsid w:val="003C2BD9"/>
    <w:rsid w:val="003C2C38"/>
    <w:rsid w:val="003C2D39"/>
    <w:rsid w:val="003C2EDA"/>
    <w:rsid w:val="003C2F1B"/>
    <w:rsid w:val="003C30C2"/>
    <w:rsid w:val="003C3661"/>
    <w:rsid w:val="003C368D"/>
    <w:rsid w:val="003C3790"/>
    <w:rsid w:val="003C37E7"/>
    <w:rsid w:val="003C3A58"/>
    <w:rsid w:val="003C3D12"/>
    <w:rsid w:val="003C3D9F"/>
    <w:rsid w:val="003C440B"/>
    <w:rsid w:val="003C4494"/>
    <w:rsid w:val="003C4505"/>
    <w:rsid w:val="003C456B"/>
    <w:rsid w:val="003C469F"/>
    <w:rsid w:val="003C4777"/>
    <w:rsid w:val="003C4996"/>
    <w:rsid w:val="003C49D4"/>
    <w:rsid w:val="003C49DD"/>
    <w:rsid w:val="003C4A59"/>
    <w:rsid w:val="003C4D4D"/>
    <w:rsid w:val="003C4DFA"/>
    <w:rsid w:val="003C4E36"/>
    <w:rsid w:val="003C4FC5"/>
    <w:rsid w:val="003C5218"/>
    <w:rsid w:val="003C52BD"/>
    <w:rsid w:val="003C52F0"/>
    <w:rsid w:val="003C537B"/>
    <w:rsid w:val="003C53A3"/>
    <w:rsid w:val="003C54EE"/>
    <w:rsid w:val="003C59FA"/>
    <w:rsid w:val="003C5DFC"/>
    <w:rsid w:val="003C5F12"/>
    <w:rsid w:val="003C5FC7"/>
    <w:rsid w:val="003C6147"/>
    <w:rsid w:val="003C62C2"/>
    <w:rsid w:val="003C63FA"/>
    <w:rsid w:val="003C6594"/>
    <w:rsid w:val="003C672E"/>
    <w:rsid w:val="003C681D"/>
    <w:rsid w:val="003C6AB4"/>
    <w:rsid w:val="003C6C69"/>
    <w:rsid w:val="003C6CC4"/>
    <w:rsid w:val="003C6CF7"/>
    <w:rsid w:val="003C6D3C"/>
    <w:rsid w:val="003C6E75"/>
    <w:rsid w:val="003C6F4F"/>
    <w:rsid w:val="003C70A2"/>
    <w:rsid w:val="003C7123"/>
    <w:rsid w:val="003C71DB"/>
    <w:rsid w:val="003C737A"/>
    <w:rsid w:val="003C768F"/>
    <w:rsid w:val="003C7AAD"/>
    <w:rsid w:val="003C7B04"/>
    <w:rsid w:val="003C7B38"/>
    <w:rsid w:val="003C7C48"/>
    <w:rsid w:val="003C7CF6"/>
    <w:rsid w:val="003C7E74"/>
    <w:rsid w:val="003C7F27"/>
    <w:rsid w:val="003D0025"/>
    <w:rsid w:val="003D0164"/>
    <w:rsid w:val="003D0448"/>
    <w:rsid w:val="003D0582"/>
    <w:rsid w:val="003D05AA"/>
    <w:rsid w:val="003D065F"/>
    <w:rsid w:val="003D074D"/>
    <w:rsid w:val="003D0963"/>
    <w:rsid w:val="003D0A07"/>
    <w:rsid w:val="003D0B18"/>
    <w:rsid w:val="003D0B7B"/>
    <w:rsid w:val="003D0DEF"/>
    <w:rsid w:val="003D127A"/>
    <w:rsid w:val="003D13FC"/>
    <w:rsid w:val="003D14C0"/>
    <w:rsid w:val="003D168B"/>
    <w:rsid w:val="003D16B9"/>
    <w:rsid w:val="003D186E"/>
    <w:rsid w:val="003D18E6"/>
    <w:rsid w:val="003D1AB6"/>
    <w:rsid w:val="003D1B31"/>
    <w:rsid w:val="003D1DB1"/>
    <w:rsid w:val="003D1EB8"/>
    <w:rsid w:val="003D1F0B"/>
    <w:rsid w:val="003D1F4E"/>
    <w:rsid w:val="003D2085"/>
    <w:rsid w:val="003D20DE"/>
    <w:rsid w:val="003D2130"/>
    <w:rsid w:val="003D2417"/>
    <w:rsid w:val="003D2487"/>
    <w:rsid w:val="003D24BD"/>
    <w:rsid w:val="003D2557"/>
    <w:rsid w:val="003D27FC"/>
    <w:rsid w:val="003D288E"/>
    <w:rsid w:val="003D2AB1"/>
    <w:rsid w:val="003D2B44"/>
    <w:rsid w:val="003D2B77"/>
    <w:rsid w:val="003D2D86"/>
    <w:rsid w:val="003D2E3A"/>
    <w:rsid w:val="003D2FB5"/>
    <w:rsid w:val="003D2FE1"/>
    <w:rsid w:val="003D3078"/>
    <w:rsid w:val="003D30EE"/>
    <w:rsid w:val="003D3164"/>
    <w:rsid w:val="003D3270"/>
    <w:rsid w:val="003D3455"/>
    <w:rsid w:val="003D3568"/>
    <w:rsid w:val="003D35DA"/>
    <w:rsid w:val="003D362B"/>
    <w:rsid w:val="003D37D1"/>
    <w:rsid w:val="003D386A"/>
    <w:rsid w:val="003D3A40"/>
    <w:rsid w:val="003D3D34"/>
    <w:rsid w:val="003D405D"/>
    <w:rsid w:val="003D420A"/>
    <w:rsid w:val="003D435C"/>
    <w:rsid w:val="003D4601"/>
    <w:rsid w:val="003D46C7"/>
    <w:rsid w:val="003D47E0"/>
    <w:rsid w:val="003D4920"/>
    <w:rsid w:val="003D4945"/>
    <w:rsid w:val="003D4BF6"/>
    <w:rsid w:val="003D4DC6"/>
    <w:rsid w:val="003D4EA3"/>
    <w:rsid w:val="003D4F1B"/>
    <w:rsid w:val="003D4F7F"/>
    <w:rsid w:val="003D50BC"/>
    <w:rsid w:val="003D545F"/>
    <w:rsid w:val="003D547D"/>
    <w:rsid w:val="003D5571"/>
    <w:rsid w:val="003D55D2"/>
    <w:rsid w:val="003D5847"/>
    <w:rsid w:val="003D58F5"/>
    <w:rsid w:val="003D5937"/>
    <w:rsid w:val="003D59C0"/>
    <w:rsid w:val="003D59CA"/>
    <w:rsid w:val="003D5B0B"/>
    <w:rsid w:val="003D5F02"/>
    <w:rsid w:val="003D610B"/>
    <w:rsid w:val="003D61B1"/>
    <w:rsid w:val="003D61C8"/>
    <w:rsid w:val="003D6451"/>
    <w:rsid w:val="003D6754"/>
    <w:rsid w:val="003D67CA"/>
    <w:rsid w:val="003D69D6"/>
    <w:rsid w:val="003D6A35"/>
    <w:rsid w:val="003D6AF5"/>
    <w:rsid w:val="003D6AFA"/>
    <w:rsid w:val="003D6B03"/>
    <w:rsid w:val="003D6C00"/>
    <w:rsid w:val="003D6D2C"/>
    <w:rsid w:val="003D6DA9"/>
    <w:rsid w:val="003D6E16"/>
    <w:rsid w:val="003D6F30"/>
    <w:rsid w:val="003D7115"/>
    <w:rsid w:val="003D7173"/>
    <w:rsid w:val="003D75E1"/>
    <w:rsid w:val="003D7635"/>
    <w:rsid w:val="003D7636"/>
    <w:rsid w:val="003D76CF"/>
    <w:rsid w:val="003D7782"/>
    <w:rsid w:val="003D7AED"/>
    <w:rsid w:val="003D7D69"/>
    <w:rsid w:val="003D7E21"/>
    <w:rsid w:val="003D7E9D"/>
    <w:rsid w:val="003E009D"/>
    <w:rsid w:val="003E01EA"/>
    <w:rsid w:val="003E04FA"/>
    <w:rsid w:val="003E0684"/>
    <w:rsid w:val="003E080B"/>
    <w:rsid w:val="003E0956"/>
    <w:rsid w:val="003E09AF"/>
    <w:rsid w:val="003E09E7"/>
    <w:rsid w:val="003E0A48"/>
    <w:rsid w:val="003E0A71"/>
    <w:rsid w:val="003E0B4A"/>
    <w:rsid w:val="003E0B5B"/>
    <w:rsid w:val="003E0BA7"/>
    <w:rsid w:val="003E0BEF"/>
    <w:rsid w:val="003E0F46"/>
    <w:rsid w:val="003E0FBC"/>
    <w:rsid w:val="003E1377"/>
    <w:rsid w:val="003E1404"/>
    <w:rsid w:val="003E14DF"/>
    <w:rsid w:val="003E1569"/>
    <w:rsid w:val="003E1586"/>
    <w:rsid w:val="003E159B"/>
    <w:rsid w:val="003E1604"/>
    <w:rsid w:val="003E168C"/>
    <w:rsid w:val="003E16F7"/>
    <w:rsid w:val="003E1836"/>
    <w:rsid w:val="003E198F"/>
    <w:rsid w:val="003E1A78"/>
    <w:rsid w:val="003E1AAE"/>
    <w:rsid w:val="003E1C94"/>
    <w:rsid w:val="003E1CF2"/>
    <w:rsid w:val="003E1FB2"/>
    <w:rsid w:val="003E2063"/>
    <w:rsid w:val="003E206B"/>
    <w:rsid w:val="003E2181"/>
    <w:rsid w:val="003E237C"/>
    <w:rsid w:val="003E26F3"/>
    <w:rsid w:val="003E2C83"/>
    <w:rsid w:val="003E2FC4"/>
    <w:rsid w:val="003E30AA"/>
    <w:rsid w:val="003E310B"/>
    <w:rsid w:val="003E34AA"/>
    <w:rsid w:val="003E3838"/>
    <w:rsid w:val="003E3918"/>
    <w:rsid w:val="003E3AC0"/>
    <w:rsid w:val="003E3C1A"/>
    <w:rsid w:val="003E3C80"/>
    <w:rsid w:val="003E3D32"/>
    <w:rsid w:val="003E3D34"/>
    <w:rsid w:val="003E3D77"/>
    <w:rsid w:val="003E3D7A"/>
    <w:rsid w:val="003E40F8"/>
    <w:rsid w:val="003E430A"/>
    <w:rsid w:val="003E4411"/>
    <w:rsid w:val="003E4539"/>
    <w:rsid w:val="003E4680"/>
    <w:rsid w:val="003E471D"/>
    <w:rsid w:val="003E47CC"/>
    <w:rsid w:val="003E49BC"/>
    <w:rsid w:val="003E4A18"/>
    <w:rsid w:val="003E4A21"/>
    <w:rsid w:val="003E4C05"/>
    <w:rsid w:val="003E4CDF"/>
    <w:rsid w:val="003E4F2F"/>
    <w:rsid w:val="003E4F41"/>
    <w:rsid w:val="003E515D"/>
    <w:rsid w:val="003E517D"/>
    <w:rsid w:val="003E5301"/>
    <w:rsid w:val="003E562A"/>
    <w:rsid w:val="003E5C1D"/>
    <w:rsid w:val="003E5C68"/>
    <w:rsid w:val="003E5CDF"/>
    <w:rsid w:val="003E5E09"/>
    <w:rsid w:val="003E62F1"/>
    <w:rsid w:val="003E65CB"/>
    <w:rsid w:val="003E67C1"/>
    <w:rsid w:val="003E683D"/>
    <w:rsid w:val="003E69F8"/>
    <w:rsid w:val="003E6B6F"/>
    <w:rsid w:val="003E6BC2"/>
    <w:rsid w:val="003E6DF5"/>
    <w:rsid w:val="003E6E42"/>
    <w:rsid w:val="003E6E5F"/>
    <w:rsid w:val="003E715B"/>
    <w:rsid w:val="003E73F1"/>
    <w:rsid w:val="003E748E"/>
    <w:rsid w:val="003E76FE"/>
    <w:rsid w:val="003E770C"/>
    <w:rsid w:val="003E77D3"/>
    <w:rsid w:val="003E77F5"/>
    <w:rsid w:val="003E7860"/>
    <w:rsid w:val="003E79C1"/>
    <w:rsid w:val="003E79C6"/>
    <w:rsid w:val="003E7BA5"/>
    <w:rsid w:val="003E7E15"/>
    <w:rsid w:val="003E7E26"/>
    <w:rsid w:val="003E7FED"/>
    <w:rsid w:val="003F01FD"/>
    <w:rsid w:val="003F0538"/>
    <w:rsid w:val="003F060D"/>
    <w:rsid w:val="003F0761"/>
    <w:rsid w:val="003F081C"/>
    <w:rsid w:val="003F0908"/>
    <w:rsid w:val="003F097F"/>
    <w:rsid w:val="003F0A00"/>
    <w:rsid w:val="003F0E40"/>
    <w:rsid w:val="003F0F5E"/>
    <w:rsid w:val="003F0FA9"/>
    <w:rsid w:val="003F119D"/>
    <w:rsid w:val="003F11AC"/>
    <w:rsid w:val="003F11F6"/>
    <w:rsid w:val="003F1399"/>
    <w:rsid w:val="003F13D7"/>
    <w:rsid w:val="003F1415"/>
    <w:rsid w:val="003F160C"/>
    <w:rsid w:val="003F1895"/>
    <w:rsid w:val="003F1B1E"/>
    <w:rsid w:val="003F1DC3"/>
    <w:rsid w:val="003F1F01"/>
    <w:rsid w:val="003F1F16"/>
    <w:rsid w:val="003F1FC6"/>
    <w:rsid w:val="003F2130"/>
    <w:rsid w:val="003F2134"/>
    <w:rsid w:val="003F2291"/>
    <w:rsid w:val="003F29CD"/>
    <w:rsid w:val="003F2DE3"/>
    <w:rsid w:val="003F2E3F"/>
    <w:rsid w:val="003F2E40"/>
    <w:rsid w:val="003F3086"/>
    <w:rsid w:val="003F317F"/>
    <w:rsid w:val="003F3223"/>
    <w:rsid w:val="003F339B"/>
    <w:rsid w:val="003F340B"/>
    <w:rsid w:val="003F346B"/>
    <w:rsid w:val="003F3834"/>
    <w:rsid w:val="003F3A1A"/>
    <w:rsid w:val="003F3A41"/>
    <w:rsid w:val="003F3AFB"/>
    <w:rsid w:val="003F3B87"/>
    <w:rsid w:val="003F3C76"/>
    <w:rsid w:val="003F3DEC"/>
    <w:rsid w:val="003F4033"/>
    <w:rsid w:val="003F42CB"/>
    <w:rsid w:val="003F42EF"/>
    <w:rsid w:val="003F43B3"/>
    <w:rsid w:val="003F4419"/>
    <w:rsid w:val="003F44DA"/>
    <w:rsid w:val="003F4538"/>
    <w:rsid w:val="003F4B9A"/>
    <w:rsid w:val="003F4EA2"/>
    <w:rsid w:val="003F4ECA"/>
    <w:rsid w:val="003F501B"/>
    <w:rsid w:val="003F51BA"/>
    <w:rsid w:val="003F52C3"/>
    <w:rsid w:val="003F56C1"/>
    <w:rsid w:val="003F5AD0"/>
    <w:rsid w:val="003F5C08"/>
    <w:rsid w:val="003F5D43"/>
    <w:rsid w:val="003F5E96"/>
    <w:rsid w:val="003F5F7B"/>
    <w:rsid w:val="003F5FF1"/>
    <w:rsid w:val="003F6023"/>
    <w:rsid w:val="003F603D"/>
    <w:rsid w:val="003F6042"/>
    <w:rsid w:val="003F6079"/>
    <w:rsid w:val="003F60AC"/>
    <w:rsid w:val="003F60DE"/>
    <w:rsid w:val="003F6180"/>
    <w:rsid w:val="003F620F"/>
    <w:rsid w:val="003F62AF"/>
    <w:rsid w:val="003F6387"/>
    <w:rsid w:val="003F6735"/>
    <w:rsid w:val="003F67F3"/>
    <w:rsid w:val="003F69B7"/>
    <w:rsid w:val="003F6AE2"/>
    <w:rsid w:val="003F6BD9"/>
    <w:rsid w:val="003F6C03"/>
    <w:rsid w:val="003F6C58"/>
    <w:rsid w:val="003F6CA2"/>
    <w:rsid w:val="003F6CCA"/>
    <w:rsid w:val="003F6F8B"/>
    <w:rsid w:val="003F704D"/>
    <w:rsid w:val="003F7240"/>
    <w:rsid w:val="003F7333"/>
    <w:rsid w:val="003F737E"/>
    <w:rsid w:val="003F74F9"/>
    <w:rsid w:val="003F7584"/>
    <w:rsid w:val="003F7917"/>
    <w:rsid w:val="003F796A"/>
    <w:rsid w:val="003F79BE"/>
    <w:rsid w:val="003F7A83"/>
    <w:rsid w:val="003F7E53"/>
    <w:rsid w:val="00400070"/>
    <w:rsid w:val="004000CA"/>
    <w:rsid w:val="00400283"/>
    <w:rsid w:val="004003BD"/>
    <w:rsid w:val="00400A8F"/>
    <w:rsid w:val="00400B56"/>
    <w:rsid w:val="00400C09"/>
    <w:rsid w:val="00400CC0"/>
    <w:rsid w:val="00400EE4"/>
    <w:rsid w:val="00401353"/>
    <w:rsid w:val="00401463"/>
    <w:rsid w:val="004014EB"/>
    <w:rsid w:val="004016C8"/>
    <w:rsid w:val="0040185D"/>
    <w:rsid w:val="0040187F"/>
    <w:rsid w:val="00401FD9"/>
    <w:rsid w:val="00402119"/>
    <w:rsid w:val="0040227C"/>
    <w:rsid w:val="004022CD"/>
    <w:rsid w:val="00402371"/>
    <w:rsid w:val="004027F9"/>
    <w:rsid w:val="00402894"/>
    <w:rsid w:val="00402AD6"/>
    <w:rsid w:val="00402DAC"/>
    <w:rsid w:val="00402E13"/>
    <w:rsid w:val="00402E46"/>
    <w:rsid w:val="00402E89"/>
    <w:rsid w:val="004030E4"/>
    <w:rsid w:val="004033F9"/>
    <w:rsid w:val="00403603"/>
    <w:rsid w:val="004036F9"/>
    <w:rsid w:val="0040396E"/>
    <w:rsid w:val="004039B2"/>
    <w:rsid w:val="00403F32"/>
    <w:rsid w:val="00404018"/>
    <w:rsid w:val="00404098"/>
    <w:rsid w:val="004041CB"/>
    <w:rsid w:val="00404205"/>
    <w:rsid w:val="0040454A"/>
    <w:rsid w:val="004047D1"/>
    <w:rsid w:val="004049E6"/>
    <w:rsid w:val="00404A7E"/>
    <w:rsid w:val="00404A8A"/>
    <w:rsid w:val="00404C6A"/>
    <w:rsid w:val="00404EE3"/>
    <w:rsid w:val="00404F81"/>
    <w:rsid w:val="00405024"/>
    <w:rsid w:val="004051F2"/>
    <w:rsid w:val="00405222"/>
    <w:rsid w:val="004054BD"/>
    <w:rsid w:val="0040559F"/>
    <w:rsid w:val="004055F9"/>
    <w:rsid w:val="0040568A"/>
    <w:rsid w:val="004056D6"/>
    <w:rsid w:val="00405A01"/>
    <w:rsid w:val="00405A7A"/>
    <w:rsid w:val="00405CF8"/>
    <w:rsid w:val="00405D9F"/>
    <w:rsid w:val="00405E4F"/>
    <w:rsid w:val="00405F0A"/>
    <w:rsid w:val="004061A3"/>
    <w:rsid w:val="004061C9"/>
    <w:rsid w:val="00406211"/>
    <w:rsid w:val="00406295"/>
    <w:rsid w:val="004063FE"/>
    <w:rsid w:val="004064A0"/>
    <w:rsid w:val="00406590"/>
    <w:rsid w:val="00406747"/>
    <w:rsid w:val="0040674E"/>
    <w:rsid w:val="0040687E"/>
    <w:rsid w:val="00406A45"/>
    <w:rsid w:val="00406B15"/>
    <w:rsid w:val="00406B5B"/>
    <w:rsid w:val="00406B8E"/>
    <w:rsid w:val="00406C01"/>
    <w:rsid w:val="00406FAC"/>
    <w:rsid w:val="00406FE6"/>
    <w:rsid w:val="00407096"/>
    <w:rsid w:val="0040711D"/>
    <w:rsid w:val="0040725E"/>
    <w:rsid w:val="00407296"/>
    <w:rsid w:val="004073A8"/>
    <w:rsid w:val="0040788F"/>
    <w:rsid w:val="004078C7"/>
    <w:rsid w:val="00407997"/>
    <w:rsid w:val="00407CE3"/>
    <w:rsid w:val="00410087"/>
    <w:rsid w:val="004100A4"/>
    <w:rsid w:val="0041010A"/>
    <w:rsid w:val="00410136"/>
    <w:rsid w:val="004102A6"/>
    <w:rsid w:val="00410711"/>
    <w:rsid w:val="00410782"/>
    <w:rsid w:val="004107BE"/>
    <w:rsid w:val="0041082E"/>
    <w:rsid w:val="004108EA"/>
    <w:rsid w:val="00410924"/>
    <w:rsid w:val="0041092A"/>
    <w:rsid w:val="00410A2F"/>
    <w:rsid w:val="00410B4F"/>
    <w:rsid w:val="00410BF5"/>
    <w:rsid w:val="00410EF4"/>
    <w:rsid w:val="00410FAF"/>
    <w:rsid w:val="00410FC7"/>
    <w:rsid w:val="00410FDD"/>
    <w:rsid w:val="00411045"/>
    <w:rsid w:val="004110FC"/>
    <w:rsid w:val="004113A7"/>
    <w:rsid w:val="0041156F"/>
    <w:rsid w:val="00411731"/>
    <w:rsid w:val="0041179B"/>
    <w:rsid w:val="00411C2B"/>
    <w:rsid w:val="00411C61"/>
    <w:rsid w:val="00411CB3"/>
    <w:rsid w:val="00411D36"/>
    <w:rsid w:val="00411DE0"/>
    <w:rsid w:val="00411FE3"/>
    <w:rsid w:val="00412006"/>
    <w:rsid w:val="004121FE"/>
    <w:rsid w:val="004122C0"/>
    <w:rsid w:val="00412480"/>
    <w:rsid w:val="00412671"/>
    <w:rsid w:val="00412686"/>
    <w:rsid w:val="004126E9"/>
    <w:rsid w:val="004126F2"/>
    <w:rsid w:val="00412813"/>
    <w:rsid w:val="00412930"/>
    <w:rsid w:val="00412A7A"/>
    <w:rsid w:val="00412BD2"/>
    <w:rsid w:val="00412BDD"/>
    <w:rsid w:val="00412FCB"/>
    <w:rsid w:val="0041347D"/>
    <w:rsid w:val="00413565"/>
    <w:rsid w:val="004135A2"/>
    <w:rsid w:val="004136E9"/>
    <w:rsid w:val="00413781"/>
    <w:rsid w:val="00413921"/>
    <w:rsid w:val="00413B0E"/>
    <w:rsid w:val="00413B34"/>
    <w:rsid w:val="00413C30"/>
    <w:rsid w:val="00413D0F"/>
    <w:rsid w:val="00413DE0"/>
    <w:rsid w:val="00413FEB"/>
    <w:rsid w:val="004141CB"/>
    <w:rsid w:val="0041439F"/>
    <w:rsid w:val="004143F5"/>
    <w:rsid w:val="00414892"/>
    <w:rsid w:val="004149A5"/>
    <w:rsid w:val="00414A8F"/>
    <w:rsid w:val="00414B2D"/>
    <w:rsid w:val="00414B96"/>
    <w:rsid w:val="00414BD4"/>
    <w:rsid w:val="00414CFB"/>
    <w:rsid w:val="00414D26"/>
    <w:rsid w:val="00414E15"/>
    <w:rsid w:val="00414E81"/>
    <w:rsid w:val="00414F75"/>
    <w:rsid w:val="00414F92"/>
    <w:rsid w:val="0041500F"/>
    <w:rsid w:val="00415239"/>
    <w:rsid w:val="00415367"/>
    <w:rsid w:val="00415561"/>
    <w:rsid w:val="00415648"/>
    <w:rsid w:val="00415711"/>
    <w:rsid w:val="00415807"/>
    <w:rsid w:val="00415815"/>
    <w:rsid w:val="0041589C"/>
    <w:rsid w:val="004158FE"/>
    <w:rsid w:val="00415BAA"/>
    <w:rsid w:val="00415BE2"/>
    <w:rsid w:val="00415C62"/>
    <w:rsid w:val="00415DA4"/>
    <w:rsid w:val="004160A2"/>
    <w:rsid w:val="0041621A"/>
    <w:rsid w:val="0041622C"/>
    <w:rsid w:val="004162E8"/>
    <w:rsid w:val="004169C3"/>
    <w:rsid w:val="004169F0"/>
    <w:rsid w:val="00416FA1"/>
    <w:rsid w:val="00417043"/>
    <w:rsid w:val="00417317"/>
    <w:rsid w:val="004173F0"/>
    <w:rsid w:val="0041740C"/>
    <w:rsid w:val="00417423"/>
    <w:rsid w:val="00417426"/>
    <w:rsid w:val="00417604"/>
    <w:rsid w:val="004176FA"/>
    <w:rsid w:val="004179D4"/>
    <w:rsid w:val="00417A99"/>
    <w:rsid w:val="00417AB4"/>
    <w:rsid w:val="00417C37"/>
    <w:rsid w:val="00417C60"/>
    <w:rsid w:val="00417EC7"/>
    <w:rsid w:val="00417F78"/>
    <w:rsid w:val="00417FF4"/>
    <w:rsid w:val="00420128"/>
    <w:rsid w:val="0042014D"/>
    <w:rsid w:val="00420262"/>
    <w:rsid w:val="00420351"/>
    <w:rsid w:val="004204F8"/>
    <w:rsid w:val="004208A5"/>
    <w:rsid w:val="00420907"/>
    <w:rsid w:val="00420B2C"/>
    <w:rsid w:val="00420BA2"/>
    <w:rsid w:val="00420BDC"/>
    <w:rsid w:val="00420F2E"/>
    <w:rsid w:val="00421187"/>
    <w:rsid w:val="004213B7"/>
    <w:rsid w:val="00421456"/>
    <w:rsid w:val="00421663"/>
    <w:rsid w:val="004217DC"/>
    <w:rsid w:val="004218A9"/>
    <w:rsid w:val="004219C8"/>
    <w:rsid w:val="00421A37"/>
    <w:rsid w:val="00421BC4"/>
    <w:rsid w:val="00421CB8"/>
    <w:rsid w:val="00421CC0"/>
    <w:rsid w:val="00421DB1"/>
    <w:rsid w:val="00421DE9"/>
    <w:rsid w:val="00422010"/>
    <w:rsid w:val="004220A4"/>
    <w:rsid w:val="00422517"/>
    <w:rsid w:val="00422772"/>
    <w:rsid w:val="0042277F"/>
    <w:rsid w:val="004227CB"/>
    <w:rsid w:val="00422886"/>
    <w:rsid w:val="0042288F"/>
    <w:rsid w:val="00422951"/>
    <w:rsid w:val="00422C50"/>
    <w:rsid w:val="00422C8E"/>
    <w:rsid w:val="00422EEB"/>
    <w:rsid w:val="00423261"/>
    <w:rsid w:val="00423520"/>
    <w:rsid w:val="00423559"/>
    <w:rsid w:val="0042358D"/>
    <w:rsid w:val="0042373E"/>
    <w:rsid w:val="0042387E"/>
    <w:rsid w:val="0042397B"/>
    <w:rsid w:val="00423BA3"/>
    <w:rsid w:val="00423E83"/>
    <w:rsid w:val="00424032"/>
    <w:rsid w:val="0042408A"/>
    <w:rsid w:val="004241F4"/>
    <w:rsid w:val="004241F6"/>
    <w:rsid w:val="0042423F"/>
    <w:rsid w:val="004244A4"/>
    <w:rsid w:val="00424578"/>
    <w:rsid w:val="004248A9"/>
    <w:rsid w:val="00424954"/>
    <w:rsid w:val="004249AE"/>
    <w:rsid w:val="00424C36"/>
    <w:rsid w:val="00424C79"/>
    <w:rsid w:val="00424C97"/>
    <w:rsid w:val="00424E24"/>
    <w:rsid w:val="00424E7C"/>
    <w:rsid w:val="00424F3C"/>
    <w:rsid w:val="00424F5E"/>
    <w:rsid w:val="004253E8"/>
    <w:rsid w:val="004254FE"/>
    <w:rsid w:val="00425532"/>
    <w:rsid w:val="0042557B"/>
    <w:rsid w:val="00425581"/>
    <w:rsid w:val="00425727"/>
    <w:rsid w:val="0042574C"/>
    <w:rsid w:val="00425753"/>
    <w:rsid w:val="0042579B"/>
    <w:rsid w:val="004259D5"/>
    <w:rsid w:val="00425AC7"/>
    <w:rsid w:val="00425C96"/>
    <w:rsid w:val="00425DAA"/>
    <w:rsid w:val="00425DB5"/>
    <w:rsid w:val="00425DC4"/>
    <w:rsid w:val="0042604A"/>
    <w:rsid w:val="00426256"/>
    <w:rsid w:val="00426354"/>
    <w:rsid w:val="004263CC"/>
    <w:rsid w:val="0042645E"/>
    <w:rsid w:val="00426597"/>
    <w:rsid w:val="0042669D"/>
    <w:rsid w:val="00426748"/>
    <w:rsid w:val="004268A5"/>
    <w:rsid w:val="00426979"/>
    <w:rsid w:val="00426A5A"/>
    <w:rsid w:val="00426ACD"/>
    <w:rsid w:val="00426B27"/>
    <w:rsid w:val="00426B78"/>
    <w:rsid w:val="00426B9E"/>
    <w:rsid w:val="0042701C"/>
    <w:rsid w:val="00427468"/>
    <w:rsid w:val="00427590"/>
    <w:rsid w:val="004276CB"/>
    <w:rsid w:val="00427707"/>
    <w:rsid w:val="00427754"/>
    <w:rsid w:val="004277DD"/>
    <w:rsid w:val="0042794C"/>
    <w:rsid w:val="00427AB7"/>
    <w:rsid w:val="00427B21"/>
    <w:rsid w:val="00427B80"/>
    <w:rsid w:val="00427C15"/>
    <w:rsid w:val="00427D80"/>
    <w:rsid w:val="00427E62"/>
    <w:rsid w:val="004300F7"/>
    <w:rsid w:val="00430222"/>
    <w:rsid w:val="00430382"/>
    <w:rsid w:val="004303EC"/>
    <w:rsid w:val="00430549"/>
    <w:rsid w:val="004305F4"/>
    <w:rsid w:val="0043066A"/>
    <w:rsid w:val="00430772"/>
    <w:rsid w:val="00430884"/>
    <w:rsid w:val="004308CC"/>
    <w:rsid w:val="00430AB8"/>
    <w:rsid w:val="00430B5E"/>
    <w:rsid w:val="00430BAC"/>
    <w:rsid w:val="00430FA6"/>
    <w:rsid w:val="0043100F"/>
    <w:rsid w:val="0043104F"/>
    <w:rsid w:val="00431317"/>
    <w:rsid w:val="00431454"/>
    <w:rsid w:val="0043159E"/>
    <w:rsid w:val="004316ED"/>
    <w:rsid w:val="00431948"/>
    <w:rsid w:val="00431CF1"/>
    <w:rsid w:val="00431D0C"/>
    <w:rsid w:val="00431D62"/>
    <w:rsid w:val="00432168"/>
    <w:rsid w:val="00432341"/>
    <w:rsid w:val="0043235F"/>
    <w:rsid w:val="00432454"/>
    <w:rsid w:val="00432510"/>
    <w:rsid w:val="004325DB"/>
    <w:rsid w:val="00432899"/>
    <w:rsid w:val="00432B02"/>
    <w:rsid w:val="00432B82"/>
    <w:rsid w:val="00432C22"/>
    <w:rsid w:val="00432E7A"/>
    <w:rsid w:val="0043302F"/>
    <w:rsid w:val="00433121"/>
    <w:rsid w:val="00433280"/>
    <w:rsid w:val="00433683"/>
    <w:rsid w:val="00433A1B"/>
    <w:rsid w:val="00433C03"/>
    <w:rsid w:val="00433D84"/>
    <w:rsid w:val="00433E6B"/>
    <w:rsid w:val="00433EA8"/>
    <w:rsid w:val="0043421B"/>
    <w:rsid w:val="004342F5"/>
    <w:rsid w:val="0043449A"/>
    <w:rsid w:val="00434585"/>
    <w:rsid w:val="0043458E"/>
    <w:rsid w:val="004345FC"/>
    <w:rsid w:val="004346E1"/>
    <w:rsid w:val="004347AA"/>
    <w:rsid w:val="004348DC"/>
    <w:rsid w:val="004348F9"/>
    <w:rsid w:val="0043490F"/>
    <w:rsid w:val="00434921"/>
    <w:rsid w:val="00434BAD"/>
    <w:rsid w:val="00434C48"/>
    <w:rsid w:val="00434D0A"/>
    <w:rsid w:val="00434FDA"/>
    <w:rsid w:val="004350A8"/>
    <w:rsid w:val="00435515"/>
    <w:rsid w:val="0043560A"/>
    <w:rsid w:val="0043567F"/>
    <w:rsid w:val="00435762"/>
    <w:rsid w:val="0043596E"/>
    <w:rsid w:val="004359F8"/>
    <w:rsid w:val="00435A0E"/>
    <w:rsid w:val="00435B14"/>
    <w:rsid w:val="00435F77"/>
    <w:rsid w:val="00435FBA"/>
    <w:rsid w:val="004361D2"/>
    <w:rsid w:val="0043649F"/>
    <w:rsid w:val="0043658A"/>
    <w:rsid w:val="0043658D"/>
    <w:rsid w:val="00436754"/>
    <w:rsid w:val="00436837"/>
    <w:rsid w:val="004368DB"/>
    <w:rsid w:val="00436947"/>
    <w:rsid w:val="00436D4A"/>
    <w:rsid w:val="00436D77"/>
    <w:rsid w:val="00436F62"/>
    <w:rsid w:val="00436F93"/>
    <w:rsid w:val="00436FD1"/>
    <w:rsid w:val="004370E8"/>
    <w:rsid w:val="00437490"/>
    <w:rsid w:val="004375AA"/>
    <w:rsid w:val="00437770"/>
    <w:rsid w:val="004377AE"/>
    <w:rsid w:val="00437850"/>
    <w:rsid w:val="004378A2"/>
    <w:rsid w:val="004378C3"/>
    <w:rsid w:val="00437B2B"/>
    <w:rsid w:val="00437C92"/>
    <w:rsid w:val="00437DB2"/>
    <w:rsid w:val="00437F1B"/>
    <w:rsid w:val="004401E5"/>
    <w:rsid w:val="004402E0"/>
    <w:rsid w:val="00440637"/>
    <w:rsid w:val="0044091E"/>
    <w:rsid w:val="00440988"/>
    <w:rsid w:val="00440A2D"/>
    <w:rsid w:val="00440B1F"/>
    <w:rsid w:val="00440B23"/>
    <w:rsid w:val="00440DCA"/>
    <w:rsid w:val="00440EC1"/>
    <w:rsid w:val="00441138"/>
    <w:rsid w:val="004413ED"/>
    <w:rsid w:val="00441441"/>
    <w:rsid w:val="004414A7"/>
    <w:rsid w:val="00441636"/>
    <w:rsid w:val="0044167C"/>
    <w:rsid w:val="00441699"/>
    <w:rsid w:val="004416F1"/>
    <w:rsid w:val="00441746"/>
    <w:rsid w:val="0044177B"/>
    <w:rsid w:val="0044184A"/>
    <w:rsid w:val="0044197D"/>
    <w:rsid w:val="00441B13"/>
    <w:rsid w:val="00441BA3"/>
    <w:rsid w:val="00441BD6"/>
    <w:rsid w:val="00441BE0"/>
    <w:rsid w:val="00441C3F"/>
    <w:rsid w:val="00441CEF"/>
    <w:rsid w:val="00441D88"/>
    <w:rsid w:val="00441E46"/>
    <w:rsid w:val="00441ED0"/>
    <w:rsid w:val="00441ED8"/>
    <w:rsid w:val="00441EDA"/>
    <w:rsid w:val="00441F40"/>
    <w:rsid w:val="00441F68"/>
    <w:rsid w:val="004420F9"/>
    <w:rsid w:val="00442198"/>
    <w:rsid w:val="0044235A"/>
    <w:rsid w:val="0044235C"/>
    <w:rsid w:val="004423CF"/>
    <w:rsid w:val="0044272B"/>
    <w:rsid w:val="00442758"/>
    <w:rsid w:val="00442790"/>
    <w:rsid w:val="00442923"/>
    <w:rsid w:val="00442927"/>
    <w:rsid w:val="00442B9B"/>
    <w:rsid w:val="00442BC2"/>
    <w:rsid w:val="00442C6F"/>
    <w:rsid w:val="00442C70"/>
    <w:rsid w:val="00442C88"/>
    <w:rsid w:val="00442D5A"/>
    <w:rsid w:val="00442E6C"/>
    <w:rsid w:val="00442EE9"/>
    <w:rsid w:val="004432CF"/>
    <w:rsid w:val="0044349E"/>
    <w:rsid w:val="0044353F"/>
    <w:rsid w:val="004438B5"/>
    <w:rsid w:val="004438BA"/>
    <w:rsid w:val="00443C2E"/>
    <w:rsid w:val="00443D9C"/>
    <w:rsid w:val="00443EA8"/>
    <w:rsid w:val="004444FC"/>
    <w:rsid w:val="0044465C"/>
    <w:rsid w:val="00444664"/>
    <w:rsid w:val="0044466F"/>
    <w:rsid w:val="004447BD"/>
    <w:rsid w:val="004449E8"/>
    <w:rsid w:val="00444B71"/>
    <w:rsid w:val="00444BBB"/>
    <w:rsid w:val="00444C50"/>
    <w:rsid w:val="00444D23"/>
    <w:rsid w:val="00444DDB"/>
    <w:rsid w:val="0044506E"/>
    <w:rsid w:val="00445295"/>
    <w:rsid w:val="004453F9"/>
    <w:rsid w:val="004454AB"/>
    <w:rsid w:val="0044569E"/>
    <w:rsid w:val="004456C7"/>
    <w:rsid w:val="00445AF4"/>
    <w:rsid w:val="00445C92"/>
    <w:rsid w:val="00446294"/>
    <w:rsid w:val="00446316"/>
    <w:rsid w:val="0044647C"/>
    <w:rsid w:val="00446499"/>
    <w:rsid w:val="00446A7F"/>
    <w:rsid w:val="00446AE4"/>
    <w:rsid w:val="00446B8E"/>
    <w:rsid w:val="00446BC8"/>
    <w:rsid w:val="00446C09"/>
    <w:rsid w:val="00446C2B"/>
    <w:rsid w:val="00446CE7"/>
    <w:rsid w:val="00446DE7"/>
    <w:rsid w:val="00446DF4"/>
    <w:rsid w:val="00446E19"/>
    <w:rsid w:val="00447043"/>
    <w:rsid w:val="00447611"/>
    <w:rsid w:val="00447772"/>
    <w:rsid w:val="00447833"/>
    <w:rsid w:val="004478AD"/>
    <w:rsid w:val="0044793C"/>
    <w:rsid w:val="004479D6"/>
    <w:rsid w:val="00447A00"/>
    <w:rsid w:val="00447B83"/>
    <w:rsid w:val="00447BE5"/>
    <w:rsid w:val="00447BEC"/>
    <w:rsid w:val="00447C78"/>
    <w:rsid w:val="00447D01"/>
    <w:rsid w:val="0045020E"/>
    <w:rsid w:val="0045029C"/>
    <w:rsid w:val="0045036A"/>
    <w:rsid w:val="00450695"/>
    <w:rsid w:val="00450763"/>
    <w:rsid w:val="00450810"/>
    <w:rsid w:val="00450890"/>
    <w:rsid w:val="00450A84"/>
    <w:rsid w:val="00450AB5"/>
    <w:rsid w:val="00450C1F"/>
    <w:rsid w:val="00450D82"/>
    <w:rsid w:val="00450D92"/>
    <w:rsid w:val="00450DEF"/>
    <w:rsid w:val="00450E50"/>
    <w:rsid w:val="00450EE8"/>
    <w:rsid w:val="00450FA2"/>
    <w:rsid w:val="00451104"/>
    <w:rsid w:val="0045112E"/>
    <w:rsid w:val="004511AF"/>
    <w:rsid w:val="00451323"/>
    <w:rsid w:val="00451618"/>
    <w:rsid w:val="0045185C"/>
    <w:rsid w:val="0045187B"/>
    <w:rsid w:val="00451EAF"/>
    <w:rsid w:val="00451EDF"/>
    <w:rsid w:val="00451F9B"/>
    <w:rsid w:val="00451FAE"/>
    <w:rsid w:val="00452278"/>
    <w:rsid w:val="0045245E"/>
    <w:rsid w:val="004525A8"/>
    <w:rsid w:val="0045278D"/>
    <w:rsid w:val="00452790"/>
    <w:rsid w:val="004527B5"/>
    <w:rsid w:val="004527D3"/>
    <w:rsid w:val="00452A10"/>
    <w:rsid w:val="00452A4A"/>
    <w:rsid w:val="00452AA3"/>
    <w:rsid w:val="00452B2C"/>
    <w:rsid w:val="00452CD1"/>
    <w:rsid w:val="00452CE9"/>
    <w:rsid w:val="00452E13"/>
    <w:rsid w:val="00452E36"/>
    <w:rsid w:val="00452EB2"/>
    <w:rsid w:val="00452F0C"/>
    <w:rsid w:val="00453171"/>
    <w:rsid w:val="004533C5"/>
    <w:rsid w:val="00453415"/>
    <w:rsid w:val="0045351C"/>
    <w:rsid w:val="00453994"/>
    <w:rsid w:val="004539C5"/>
    <w:rsid w:val="00453DD2"/>
    <w:rsid w:val="00453E4C"/>
    <w:rsid w:val="00453FC2"/>
    <w:rsid w:val="004540C1"/>
    <w:rsid w:val="004545C0"/>
    <w:rsid w:val="00454606"/>
    <w:rsid w:val="004546AF"/>
    <w:rsid w:val="0045475E"/>
    <w:rsid w:val="00454903"/>
    <w:rsid w:val="00454969"/>
    <w:rsid w:val="00454C1B"/>
    <w:rsid w:val="004551C9"/>
    <w:rsid w:val="004551DB"/>
    <w:rsid w:val="0045529C"/>
    <w:rsid w:val="0045531D"/>
    <w:rsid w:val="00455379"/>
    <w:rsid w:val="0045537F"/>
    <w:rsid w:val="004556E2"/>
    <w:rsid w:val="00455748"/>
    <w:rsid w:val="004559B6"/>
    <w:rsid w:val="00455AC1"/>
    <w:rsid w:val="00455B2F"/>
    <w:rsid w:val="00455D0C"/>
    <w:rsid w:val="00455D33"/>
    <w:rsid w:val="00456041"/>
    <w:rsid w:val="004560DE"/>
    <w:rsid w:val="004560F4"/>
    <w:rsid w:val="004561CA"/>
    <w:rsid w:val="0045642B"/>
    <w:rsid w:val="00456453"/>
    <w:rsid w:val="004566B0"/>
    <w:rsid w:val="0045688A"/>
    <w:rsid w:val="0045697D"/>
    <w:rsid w:val="00456A28"/>
    <w:rsid w:val="00456AD7"/>
    <w:rsid w:val="00456B0D"/>
    <w:rsid w:val="00456B89"/>
    <w:rsid w:val="00456CD6"/>
    <w:rsid w:val="00456CD8"/>
    <w:rsid w:val="00456D7E"/>
    <w:rsid w:val="00456E9B"/>
    <w:rsid w:val="004570F6"/>
    <w:rsid w:val="004572A8"/>
    <w:rsid w:val="00457313"/>
    <w:rsid w:val="004573F1"/>
    <w:rsid w:val="004573FD"/>
    <w:rsid w:val="00457400"/>
    <w:rsid w:val="0045744A"/>
    <w:rsid w:val="004574EA"/>
    <w:rsid w:val="0045755F"/>
    <w:rsid w:val="00457735"/>
    <w:rsid w:val="004578FC"/>
    <w:rsid w:val="00457999"/>
    <w:rsid w:val="00457B71"/>
    <w:rsid w:val="00457C7E"/>
    <w:rsid w:val="00457D06"/>
    <w:rsid w:val="00457F4C"/>
    <w:rsid w:val="00460074"/>
    <w:rsid w:val="004600DE"/>
    <w:rsid w:val="00460160"/>
    <w:rsid w:val="00460432"/>
    <w:rsid w:val="00460501"/>
    <w:rsid w:val="00460A05"/>
    <w:rsid w:val="00460C90"/>
    <w:rsid w:val="00460D1C"/>
    <w:rsid w:val="00460E8B"/>
    <w:rsid w:val="00460F16"/>
    <w:rsid w:val="00461069"/>
    <w:rsid w:val="0046112C"/>
    <w:rsid w:val="00461256"/>
    <w:rsid w:val="00461279"/>
    <w:rsid w:val="00461382"/>
    <w:rsid w:val="004618B1"/>
    <w:rsid w:val="004618C3"/>
    <w:rsid w:val="00461A01"/>
    <w:rsid w:val="00461A84"/>
    <w:rsid w:val="00461B87"/>
    <w:rsid w:val="00461C14"/>
    <w:rsid w:val="00461C74"/>
    <w:rsid w:val="00461FB7"/>
    <w:rsid w:val="00461FBD"/>
    <w:rsid w:val="004621F4"/>
    <w:rsid w:val="004622A0"/>
    <w:rsid w:val="0046230F"/>
    <w:rsid w:val="004625B2"/>
    <w:rsid w:val="004625FE"/>
    <w:rsid w:val="0046275E"/>
    <w:rsid w:val="00462ACC"/>
    <w:rsid w:val="00462CF5"/>
    <w:rsid w:val="00462D39"/>
    <w:rsid w:val="00462DEA"/>
    <w:rsid w:val="00462ECB"/>
    <w:rsid w:val="00463263"/>
    <w:rsid w:val="004635F7"/>
    <w:rsid w:val="004637FE"/>
    <w:rsid w:val="004639F5"/>
    <w:rsid w:val="00463A8B"/>
    <w:rsid w:val="00463CC2"/>
    <w:rsid w:val="00463CF3"/>
    <w:rsid w:val="00463F7D"/>
    <w:rsid w:val="00464183"/>
    <w:rsid w:val="004642CF"/>
    <w:rsid w:val="0046449A"/>
    <w:rsid w:val="00464771"/>
    <w:rsid w:val="004648CA"/>
    <w:rsid w:val="0046490C"/>
    <w:rsid w:val="00464BA7"/>
    <w:rsid w:val="00464D1F"/>
    <w:rsid w:val="00464D64"/>
    <w:rsid w:val="00464E32"/>
    <w:rsid w:val="00464F6F"/>
    <w:rsid w:val="00465006"/>
    <w:rsid w:val="00465130"/>
    <w:rsid w:val="0046566B"/>
    <w:rsid w:val="004657D8"/>
    <w:rsid w:val="00465965"/>
    <w:rsid w:val="00465AC1"/>
    <w:rsid w:val="00465AF0"/>
    <w:rsid w:val="00465B69"/>
    <w:rsid w:val="00465BEA"/>
    <w:rsid w:val="00465F97"/>
    <w:rsid w:val="00466216"/>
    <w:rsid w:val="00466363"/>
    <w:rsid w:val="00466417"/>
    <w:rsid w:val="00466576"/>
    <w:rsid w:val="004665ED"/>
    <w:rsid w:val="00466680"/>
    <w:rsid w:val="00466796"/>
    <w:rsid w:val="00466A5F"/>
    <w:rsid w:val="00466B4C"/>
    <w:rsid w:val="0046712F"/>
    <w:rsid w:val="004672B2"/>
    <w:rsid w:val="0046757B"/>
    <w:rsid w:val="004676F9"/>
    <w:rsid w:val="00467720"/>
    <w:rsid w:val="004677CD"/>
    <w:rsid w:val="0046788D"/>
    <w:rsid w:val="00467A34"/>
    <w:rsid w:val="00467AEB"/>
    <w:rsid w:val="00467B8F"/>
    <w:rsid w:val="00467CEA"/>
    <w:rsid w:val="00470069"/>
    <w:rsid w:val="004700CB"/>
    <w:rsid w:val="0047027E"/>
    <w:rsid w:val="0047033B"/>
    <w:rsid w:val="004703C2"/>
    <w:rsid w:val="004704C3"/>
    <w:rsid w:val="004709E9"/>
    <w:rsid w:val="00470B26"/>
    <w:rsid w:val="00470C41"/>
    <w:rsid w:val="00470D6B"/>
    <w:rsid w:val="00470DD3"/>
    <w:rsid w:val="00471083"/>
    <w:rsid w:val="004710FA"/>
    <w:rsid w:val="004715F4"/>
    <w:rsid w:val="00471897"/>
    <w:rsid w:val="004718BF"/>
    <w:rsid w:val="00471A2D"/>
    <w:rsid w:val="00471D02"/>
    <w:rsid w:val="00471EA1"/>
    <w:rsid w:val="00471EA3"/>
    <w:rsid w:val="00471EE1"/>
    <w:rsid w:val="00471F69"/>
    <w:rsid w:val="004722A6"/>
    <w:rsid w:val="004722DB"/>
    <w:rsid w:val="00472406"/>
    <w:rsid w:val="00472490"/>
    <w:rsid w:val="00472528"/>
    <w:rsid w:val="0047264B"/>
    <w:rsid w:val="004726DF"/>
    <w:rsid w:val="004728B6"/>
    <w:rsid w:val="00472D75"/>
    <w:rsid w:val="00472E09"/>
    <w:rsid w:val="00472E67"/>
    <w:rsid w:val="00472E9B"/>
    <w:rsid w:val="00472F14"/>
    <w:rsid w:val="00472FC9"/>
    <w:rsid w:val="0047335D"/>
    <w:rsid w:val="0047345E"/>
    <w:rsid w:val="0047348C"/>
    <w:rsid w:val="0047374A"/>
    <w:rsid w:val="00473763"/>
    <w:rsid w:val="00473815"/>
    <w:rsid w:val="00473897"/>
    <w:rsid w:val="00473A4D"/>
    <w:rsid w:val="00473A53"/>
    <w:rsid w:val="00473D0C"/>
    <w:rsid w:val="00473DD7"/>
    <w:rsid w:val="0047416A"/>
    <w:rsid w:val="00474222"/>
    <w:rsid w:val="0047431A"/>
    <w:rsid w:val="0047433C"/>
    <w:rsid w:val="00474576"/>
    <w:rsid w:val="0047477D"/>
    <w:rsid w:val="00474792"/>
    <w:rsid w:val="004749B5"/>
    <w:rsid w:val="00474A36"/>
    <w:rsid w:val="00474B4D"/>
    <w:rsid w:val="00474D4A"/>
    <w:rsid w:val="00474F10"/>
    <w:rsid w:val="0047509C"/>
    <w:rsid w:val="00475155"/>
    <w:rsid w:val="0047562E"/>
    <w:rsid w:val="004756CA"/>
    <w:rsid w:val="00475802"/>
    <w:rsid w:val="004759F1"/>
    <w:rsid w:val="004759F2"/>
    <w:rsid w:val="00475B0B"/>
    <w:rsid w:val="00475DD9"/>
    <w:rsid w:val="004761F2"/>
    <w:rsid w:val="00476229"/>
    <w:rsid w:val="004762A7"/>
    <w:rsid w:val="0047635A"/>
    <w:rsid w:val="004763D0"/>
    <w:rsid w:val="0047658A"/>
    <w:rsid w:val="004765FC"/>
    <w:rsid w:val="004766DB"/>
    <w:rsid w:val="00476879"/>
    <w:rsid w:val="0047697B"/>
    <w:rsid w:val="00476A0E"/>
    <w:rsid w:val="00476A5F"/>
    <w:rsid w:val="00476BE6"/>
    <w:rsid w:val="00476EDE"/>
    <w:rsid w:val="00477021"/>
    <w:rsid w:val="00477023"/>
    <w:rsid w:val="00477053"/>
    <w:rsid w:val="00477226"/>
    <w:rsid w:val="0047725E"/>
    <w:rsid w:val="00477531"/>
    <w:rsid w:val="004776AF"/>
    <w:rsid w:val="0047786A"/>
    <w:rsid w:val="00477921"/>
    <w:rsid w:val="00477C1E"/>
    <w:rsid w:val="00477D0E"/>
    <w:rsid w:val="00477D5F"/>
    <w:rsid w:val="00477DCF"/>
    <w:rsid w:val="0048053C"/>
    <w:rsid w:val="00480544"/>
    <w:rsid w:val="00480616"/>
    <w:rsid w:val="004806F9"/>
    <w:rsid w:val="00480947"/>
    <w:rsid w:val="00480A34"/>
    <w:rsid w:val="00480B4B"/>
    <w:rsid w:val="00480B85"/>
    <w:rsid w:val="00480D51"/>
    <w:rsid w:val="00480E5F"/>
    <w:rsid w:val="00480F1F"/>
    <w:rsid w:val="00481062"/>
    <w:rsid w:val="0048108E"/>
    <w:rsid w:val="00481098"/>
    <w:rsid w:val="0048121C"/>
    <w:rsid w:val="00481234"/>
    <w:rsid w:val="00481579"/>
    <w:rsid w:val="0048172C"/>
    <w:rsid w:val="0048197A"/>
    <w:rsid w:val="00481A34"/>
    <w:rsid w:val="00481CBF"/>
    <w:rsid w:val="0048240B"/>
    <w:rsid w:val="00482710"/>
    <w:rsid w:val="00482776"/>
    <w:rsid w:val="004827C6"/>
    <w:rsid w:val="004827FD"/>
    <w:rsid w:val="00482996"/>
    <w:rsid w:val="00482A3F"/>
    <w:rsid w:val="00482A71"/>
    <w:rsid w:val="00482C6C"/>
    <w:rsid w:val="00482C79"/>
    <w:rsid w:val="00482E67"/>
    <w:rsid w:val="00483041"/>
    <w:rsid w:val="004830CB"/>
    <w:rsid w:val="004830F5"/>
    <w:rsid w:val="004832AA"/>
    <w:rsid w:val="004832F1"/>
    <w:rsid w:val="004835C4"/>
    <w:rsid w:val="004837AD"/>
    <w:rsid w:val="00483966"/>
    <w:rsid w:val="004839E3"/>
    <w:rsid w:val="00483A3F"/>
    <w:rsid w:val="0048401B"/>
    <w:rsid w:val="00484076"/>
    <w:rsid w:val="004840B4"/>
    <w:rsid w:val="0048411D"/>
    <w:rsid w:val="00484447"/>
    <w:rsid w:val="004844A0"/>
    <w:rsid w:val="0048461F"/>
    <w:rsid w:val="004847AA"/>
    <w:rsid w:val="00484874"/>
    <w:rsid w:val="00484A60"/>
    <w:rsid w:val="00484AAA"/>
    <w:rsid w:val="00484BF8"/>
    <w:rsid w:val="00484C90"/>
    <w:rsid w:val="00484CAF"/>
    <w:rsid w:val="00484FAD"/>
    <w:rsid w:val="00485039"/>
    <w:rsid w:val="00485673"/>
    <w:rsid w:val="0048580A"/>
    <w:rsid w:val="004858EC"/>
    <w:rsid w:val="00485C39"/>
    <w:rsid w:val="00485C48"/>
    <w:rsid w:val="00485EA3"/>
    <w:rsid w:val="00485EA7"/>
    <w:rsid w:val="00485F6F"/>
    <w:rsid w:val="004861D6"/>
    <w:rsid w:val="0048639B"/>
    <w:rsid w:val="00486406"/>
    <w:rsid w:val="004864CB"/>
    <w:rsid w:val="004864F2"/>
    <w:rsid w:val="00486569"/>
    <w:rsid w:val="004865B8"/>
    <w:rsid w:val="004867DB"/>
    <w:rsid w:val="004867F0"/>
    <w:rsid w:val="004868E4"/>
    <w:rsid w:val="004869DF"/>
    <w:rsid w:val="00486CF8"/>
    <w:rsid w:val="004870ED"/>
    <w:rsid w:val="00487164"/>
    <w:rsid w:val="00487200"/>
    <w:rsid w:val="004872D2"/>
    <w:rsid w:val="00487357"/>
    <w:rsid w:val="0048744F"/>
    <w:rsid w:val="00487469"/>
    <w:rsid w:val="00487562"/>
    <w:rsid w:val="00487638"/>
    <w:rsid w:val="004878DA"/>
    <w:rsid w:val="00487A33"/>
    <w:rsid w:val="00487C1A"/>
    <w:rsid w:val="00487C4D"/>
    <w:rsid w:val="00487D68"/>
    <w:rsid w:val="00487E2D"/>
    <w:rsid w:val="00487E8C"/>
    <w:rsid w:val="0049030A"/>
    <w:rsid w:val="00490381"/>
    <w:rsid w:val="00490580"/>
    <w:rsid w:val="00490804"/>
    <w:rsid w:val="00490886"/>
    <w:rsid w:val="00490A3A"/>
    <w:rsid w:val="00490AB0"/>
    <w:rsid w:val="00490BE9"/>
    <w:rsid w:val="00490D0F"/>
    <w:rsid w:val="00490E00"/>
    <w:rsid w:val="00490F34"/>
    <w:rsid w:val="00490F63"/>
    <w:rsid w:val="00490F8C"/>
    <w:rsid w:val="00491010"/>
    <w:rsid w:val="0049105E"/>
    <w:rsid w:val="0049118E"/>
    <w:rsid w:val="004912B4"/>
    <w:rsid w:val="00491410"/>
    <w:rsid w:val="0049152F"/>
    <w:rsid w:val="00491582"/>
    <w:rsid w:val="0049158C"/>
    <w:rsid w:val="004915D6"/>
    <w:rsid w:val="0049176D"/>
    <w:rsid w:val="00491DA2"/>
    <w:rsid w:val="00491E15"/>
    <w:rsid w:val="00491E57"/>
    <w:rsid w:val="00492015"/>
    <w:rsid w:val="0049215D"/>
    <w:rsid w:val="0049239A"/>
    <w:rsid w:val="00492460"/>
    <w:rsid w:val="00492501"/>
    <w:rsid w:val="004925BA"/>
    <w:rsid w:val="004925C2"/>
    <w:rsid w:val="00492710"/>
    <w:rsid w:val="00492AD7"/>
    <w:rsid w:val="00492AEA"/>
    <w:rsid w:val="00492B4C"/>
    <w:rsid w:val="00492F01"/>
    <w:rsid w:val="004933FE"/>
    <w:rsid w:val="00493413"/>
    <w:rsid w:val="00493596"/>
    <w:rsid w:val="00493624"/>
    <w:rsid w:val="00493717"/>
    <w:rsid w:val="00493869"/>
    <w:rsid w:val="0049391B"/>
    <w:rsid w:val="00493A29"/>
    <w:rsid w:val="00493AF8"/>
    <w:rsid w:val="00493B44"/>
    <w:rsid w:val="00493BCB"/>
    <w:rsid w:val="00493C15"/>
    <w:rsid w:val="00493D4F"/>
    <w:rsid w:val="00493D81"/>
    <w:rsid w:val="00493E2C"/>
    <w:rsid w:val="00493F49"/>
    <w:rsid w:val="004942A3"/>
    <w:rsid w:val="0049442E"/>
    <w:rsid w:val="004944E1"/>
    <w:rsid w:val="00494531"/>
    <w:rsid w:val="00494761"/>
    <w:rsid w:val="00494789"/>
    <w:rsid w:val="00494A10"/>
    <w:rsid w:val="00494A36"/>
    <w:rsid w:val="00494B2B"/>
    <w:rsid w:val="00494D4B"/>
    <w:rsid w:val="00494D6B"/>
    <w:rsid w:val="00495024"/>
    <w:rsid w:val="00495157"/>
    <w:rsid w:val="00495471"/>
    <w:rsid w:val="00495506"/>
    <w:rsid w:val="0049555A"/>
    <w:rsid w:val="00495623"/>
    <w:rsid w:val="004956E7"/>
    <w:rsid w:val="00495743"/>
    <w:rsid w:val="0049575E"/>
    <w:rsid w:val="0049578E"/>
    <w:rsid w:val="0049592E"/>
    <w:rsid w:val="00495C58"/>
    <w:rsid w:val="00495E7F"/>
    <w:rsid w:val="00495F49"/>
    <w:rsid w:val="0049617D"/>
    <w:rsid w:val="00496180"/>
    <w:rsid w:val="004963DD"/>
    <w:rsid w:val="00496681"/>
    <w:rsid w:val="00496713"/>
    <w:rsid w:val="00496779"/>
    <w:rsid w:val="004967D3"/>
    <w:rsid w:val="004968D2"/>
    <w:rsid w:val="0049699C"/>
    <w:rsid w:val="00496A55"/>
    <w:rsid w:val="00496D5A"/>
    <w:rsid w:val="00497126"/>
    <w:rsid w:val="00497313"/>
    <w:rsid w:val="00497448"/>
    <w:rsid w:val="00497587"/>
    <w:rsid w:val="00497778"/>
    <w:rsid w:val="004979BF"/>
    <w:rsid w:val="00497B01"/>
    <w:rsid w:val="00497B31"/>
    <w:rsid w:val="00497D2F"/>
    <w:rsid w:val="004A0266"/>
    <w:rsid w:val="004A058D"/>
    <w:rsid w:val="004A078C"/>
    <w:rsid w:val="004A0827"/>
    <w:rsid w:val="004A085A"/>
    <w:rsid w:val="004A09D4"/>
    <w:rsid w:val="004A0A14"/>
    <w:rsid w:val="004A0C52"/>
    <w:rsid w:val="004A0E96"/>
    <w:rsid w:val="004A0FC7"/>
    <w:rsid w:val="004A1091"/>
    <w:rsid w:val="004A140E"/>
    <w:rsid w:val="004A1413"/>
    <w:rsid w:val="004A15EB"/>
    <w:rsid w:val="004A16B4"/>
    <w:rsid w:val="004A17FD"/>
    <w:rsid w:val="004A1BAD"/>
    <w:rsid w:val="004A1C99"/>
    <w:rsid w:val="004A1CBE"/>
    <w:rsid w:val="004A1D27"/>
    <w:rsid w:val="004A1D50"/>
    <w:rsid w:val="004A1D54"/>
    <w:rsid w:val="004A1DEF"/>
    <w:rsid w:val="004A1E2D"/>
    <w:rsid w:val="004A21AD"/>
    <w:rsid w:val="004A2290"/>
    <w:rsid w:val="004A22BA"/>
    <w:rsid w:val="004A242A"/>
    <w:rsid w:val="004A290B"/>
    <w:rsid w:val="004A2B37"/>
    <w:rsid w:val="004A2C43"/>
    <w:rsid w:val="004A2C77"/>
    <w:rsid w:val="004A2C81"/>
    <w:rsid w:val="004A2D73"/>
    <w:rsid w:val="004A2EE8"/>
    <w:rsid w:val="004A2F7D"/>
    <w:rsid w:val="004A31B1"/>
    <w:rsid w:val="004A3424"/>
    <w:rsid w:val="004A34D0"/>
    <w:rsid w:val="004A3E3F"/>
    <w:rsid w:val="004A3F99"/>
    <w:rsid w:val="004A40F6"/>
    <w:rsid w:val="004A41DF"/>
    <w:rsid w:val="004A4229"/>
    <w:rsid w:val="004A42EA"/>
    <w:rsid w:val="004A4722"/>
    <w:rsid w:val="004A4841"/>
    <w:rsid w:val="004A4A0D"/>
    <w:rsid w:val="004A4C66"/>
    <w:rsid w:val="004A4D9C"/>
    <w:rsid w:val="004A4EE0"/>
    <w:rsid w:val="004A4F2F"/>
    <w:rsid w:val="004A533D"/>
    <w:rsid w:val="004A5348"/>
    <w:rsid w:val="004A545E"/>
    <w:rsid w:val="004A56D7"/>
    <w:rsid w:val="004A56E7"/>
    <w:rsid w:val="004A5825"/>
    <w:rsid w:val="004A5B87"/>
    <w:rsid w:val="004A5EC1"/>
    <w:rsid w:val="004A5FFF"/>
    <w:rsid w:val="004A60B8"/>
    <w:rsid w:val="004A61FB"/>
    <w:rsid w:val="004A6368"/>
    <w:rsid w:val="004A6429"/>
    <w:rsid w:val="004A6440"/>
    <w:rsid w:val="004A6487"/>
    <w:rsid w:val="004A65DB"/>
    <w:rsid w:val="004A6771"/>
    <w:rsid w:val="004A6794"/>
    <w:rsid w:val="004A694D"/>
    <w:rsid w:val="004A6C51"/>
    <w:rsid w:val="004A702E"/>
    <w:rsid w:val="004A719D"/>
    <w:rsid w:val="004A7295"/>
    <w:rsid w:val="004A7515"/>
    <w:rsid w:val="004A7580"/>
    <w:rsid w:val="004A75B3"/>
    <w:rsid w:val="004A78AC"/>
    <w:rsid w:val="004A7B53"/>
    <w:rsid w:val="004A7BC4"/>
    <w:rsid w:val="004A7C3B"/>
    <w:rsid w:val="004A7C7E"/>
    <w:rsid w:val="004A7DE0"/>
    <w:rsid w:val="004B008F"/>
    <w:rsid w:val="004B028D"/>
    <w:rsid w:val="004B0538"/>
    <w:rsid w:val="004B08CA"/>
    <w:rsid w:val="004B09E6"/>
    <w:rsid w:val="004B0A06"/>
    <w:rsid w:val="004B0A39"/>
    <w:rsid w:val="004B0E8F"/>
    <w:rsid w:val="004B0EEF"/>
    <w:rsid w:val="004B0F67"/>
    <w:rsid w:val="004B0F93"/>
    <w:rsid w:val="004B10DD"/>
    <w:rsid w:val="004B10FB"/>
    <w:rsid w:val="004B113F"/>
    <w:rsid w:val="004B11B9"/>
    <w:rsid w:val="004B1432"/>
    <w:rsid w:val="004B1531"/>
    <w:rsid w:val="004B153A"/>
    <w:rsid w:val="004B1620"/>
    <w:rsid w:val="004B171A"/>
    <w:rsid w:val="004B1897"/>
    <w:rsid w:val="004B1B25"/>
    <w:rsid w:val="004B1C34"/>
    <w:rsid w:val="004B1CD8"/>
    <w:rsid w:val="004B1EAB"/>
    <w:rsid w:val="004B24CF"/>
    <w:rsid w:val="004B257B"/>
    <w:rsid w:val="004B2627"/>
    <w:rsid w:val="004B2920"/>
    <w:rsid w:val="004B2924"/>
    <w:rsid w:val="004B2AB2"/>
    <w:rsid w:val="004B2AC4"/>
    <w:rsid w:val="004B2ADF"/>
    <w:rsid w:val="004B2CD5"/>
    <w:rsid w:val="004B2DAB"/>
    <w:rsid w:val="004B2F92"/>
    <w:rsid w:val="004B3092"/>
    <w:rsid w:val="004B309F"/>
    <w:rsid w:val="004B30C3"/>
    <w:rsid w:val="004B3169"/>
    <w:rsid w:val="004B31AB"/>
    <w:rsid w:val="004B322A"/>
    <w:rsid w:val="004B338B"/>
    <w:rsid w:val="004B3482"/>
    <w:rsid w:val="004B34F3"/>
    <w:rsid w:val="004B3605"/>
    <w:rsid w:val="004B361F"/>
    <w:rsid w:val="004B3866"/>
    <w:rsid w:val="004B38FE"/>
    <w:rsid w:val="004B3C6A"/>
    <w:rsid w:val="004B3DB2"/>
    <w:rsid w:val="004B4032"/>
    <w:rsid w:val="004B40B0"/>
    <w:rsid w:val="004B41D2"/>
    <w:rsid w:val="004B4229"/>
    <w:rsid w:val="004B42EE"/>
    <w:rsid w:val="004B440F"/>
    <w:rsid w:val="004B4494"/>
    <w:rsid w:val="004B4635"/>
    <w:rsid w:val="004B4643"/>
    <w:rsid w:val="004B470B"/>
    <w:rsid w:val="004B485B"/>
    <w:rsid w:val="004B4985"/>
    <w:rsid w:val="004B49A3"/>
    <w:rsid w:val="004B49AE"/>
    <w:rsid w:val="004B49E6"/>
    <w:rsid w:val="004B4C6A"/>
    <w:rsid w:val="004B5148"/>
    <w:rsid w:val="004B5381"/>
    <w:rsid w:val="004B53B4"/>
    <w:rsid w:val="004B5697"/>
    <w:rsid w:val="004B5B0E"/>
    <w:rsid w:val="004B5BA8"/>
    <w:rsid w:val="004B5C13"/>
    <w:rsid w:val="004B5C17"/>
    <w:rsid w:val="004B5E1C"/>
    <w:rsid w:val="004B5E9A"/>
    <w:rsid w:val="004B6084"/>
    <w:rsid w:val="004B635E"/>
    <w:rsid w:val="004B643F"/>
    <w:rsid w:val="004B6717"/>
    <w:rsid w:val="004B6775"/>
    <w:rsid w:val="004B682B"/>
    <w:rsid w:val="004B6910"/>
    <w:rsid w:val="004B6921"/>
    <w:rsid w:val="004B6962"/>
    <w:rsid w:val="004B6A9A"/>
    <w:rsid w:val="004B6D32"/>
    <w:rsid w:val="004B6E49"/>
    <w:rsid w:val="004B6ED9"/>
    <w:rsid w:val="004B6FDC"/>
    <w:rsid w:val="004B7012"/>
    <w:rsid w:val="004B724B"/>
    <w:rsid w:val="004B72C6"/>
    <w:rsid w:val="004B7468"/>
    <w:rsid w:val="004B75D4"/>
    <w:rsid w:val="004B774D"/>
    <w:rsid w:val="004B77B0"/>
    <w:rsid w:val="004B77D3"/>
    <w:rsid w:val="004B7CB0"/>
    <w:rsid w:val="004B7DA1"/>
    <w:rsid w:val="004B7DB6"/>
    <w:rsid w:val="004B7E25"/>
    <w:rsid w:val="004B7E86"/>
    <w:rsid w:val="004C0011"/>
    <w:rsid w:val="004C0012"/>
    <w:rsid w:val="004C0227"/>
    <w:rsid w:val="004C044E"/>
    <w:rsid w:val="004C04BD"/>
    <w:rsid w:val="004C0596"/>
    <w:rsid w:val="004C05E3"/>
    <w:rsid w:val="004C0619"/>
    <w:rsid w:val="004C0712"/>
    <w:rsid w:val="004C08A2"/>
    <w:rsid w:val="004C0CBA"/>
    <w:rsid w:val="004C0D1E"/>
    <w:rsid w:val="004C0E76"/>
    <w:rsid w:val="004C0E86"/>
    <w:rsid w:val="004C0EB2"/>
    <w:rsid w:val="004C0F8D"/>
    <w:rsid w:val="004C1140"/>
    <w:rsid w:val="004C1397"/>
    <w:rsid w:val="004C1434"/>
    <w:rsid w:val="004C1575"/>
    <w:rsid w:val="004C17EB"/>
    <w:rsid w:val="004C1A9C"/>
    <w:rsid w:val="004C1CAD"/>
    <w:rsid w:val="004C1D72"/>
    <w:rsid w:val="004C1DCE"/>
    <w:rsid w:val="004C2059"/>
    <w:rsid w:val="004C20A4"/>
    <w:rsid w:val="004C2103"/>
    <w:rsid w:val="004C22C4"/>
    <w:rsid w:val="004C25A2"/>
    <w:rsid w:val="004C2659"/>
    <w:rsid w:val="004C271B"/>
    <w:rsid w:val="004C28BA"/>
    <w:rsid w:val="004C2A1D"/>
    <w:rsid w:val="004C2AAA"/>
    <w:rsid w:val="004C2ABD"/>
    <w:rsid w:val="004C2F3D"/>
    <w:rsid w:val="004C30C2"/>
    <w:rsid w:val="004C30E5"/>
    <w:rsid w:val="004C31BB"/>
    <w:rsid w:val="004C3366"/>
    <w:rsid w:val="004C3465"/>
    <w:rsid w:val="004C347B"/>
    <w:rsid w:val="004C350E"/>
    <w:rsid w:val="004C3532"/>
    <w:rsid w:val="004C361A"/>
    <w:rsid w:val="004C3672"/>
    <w:rsid w:val="004C369D"/>
    <w:rsid w:val="004C37E2"/>
    <w:rsid w:val="004C3A3E"/>
    <w:rsid w:val="004C3AB3"/>
    <w:rsid w:val="004C3B13"/>
    <w:rsid w:val="004C3BA5"/>
    <w:rsid w:val="004C3CCB"/>
    <w:rsid w:val="004C3E6D"/>
    <w:rsid w:val="004C3F93"/>
    <w:rsid w:val="004C4011"/>
    <w:rsid w:val="004C421C"/>
    <w:rsid w:val="004C4357"/>
    <w:rsid w:val="004C436E"/>
    <w:rsid w:val="004C457D"/>
    <w:rsid w:val="004C4A18"/>
    <w:rsid w:val="004C4C20"/>
    <w:rsid w:val="004C4DBE"/>
    <w:rsid w:val="004C4FC8"/>
    <w:rsid w:val="004C4FD7"/>
    <w:rsid w:val="004C4FEE"/>
    <w:rsid w:val="004C52CF"/>
    <w:rsid w:val="004C55F5"/>
    <w:rsid w:val="004C56A5"/>
    <w:rsid w:val="004C56FC"/>
    <w:rsid w:val="004C5AB7"/>
    <w:rsid w:val="004C5ACA"/>
    <w:rsid w:val="004C5B40"/>
    <w:rsid w:val="004C5B58"/>
    <w:rsid w:val="004C5B5F"/>
    <w:rsid w:val="004C61DD"/>
    <w:rsid w:val="004C623E"/>
    <w:rsid w:val="004C635C"/>
    <w:rsid w:val="004C63BF"/>
    <w:rsid w:val="004C6489"/>
    <w:rsid w:val="004C6639"/>
    <w:rsid w:val="004C66EE"/>
    <w:rsid w:val="004C68A5"/>
    <w:rsid w:val="004C68C0"/>
    <w:rsid w:val="004C6AEF"/>
    <w:rsid w:val="004C6D62"/>
    <w:rsid w:val="004C6EA6"/>
    <w:rsid w:val="004C7094"/>
    <w:rsid w:val="004C70B2"/>
    <w:rsid w:val="004C70EF"/>
    <w:rsid w:val="004C7148"/>
    <w:rsid w:val="004C7285"/>
    <w:rsid w:val="004C7461"/>
    <w:rsid w:val="004C7676"/>
    <w:rsid w:val="004C786A"/>
    <w:rsid w:val="004C78AB"/>
    <w:rsid w:val="004C799B"/>
    <w:rsid w:val="004C7A43"/>
    <w:rsid w:val="004C7BA7"/>
    <w:rsid w:val="004C7C4F"/>
    <w:rsid w:val="004C7D03"/>
    <w:rsid w:val="004C7D69"/>
    <w:rsid w:val="004C7D6E"/>
    <w:rsid w:val="004C7ECB"/>
    <w:rsid w:val="004D017D"/>
    <w:rsid w:val="004D032C"/>
    <w:rsid w:val="004D03C7"/>
    <w:rsid w:val="004D040A"/>
    <w:rsid w:val="004D04B9"/>
    <w:rsid w:val="004D0525"/>
    <w:rsid w:val="004D060D"/>
    <w:rsid w:val="004D0754"/>
    <w:rsid w:val="004D086D"/>
    <w:rsid w:val="004D092B"/>
    <w:rsid w:val="004D0A71"/>
    <w:rsid w:val="004D0D7F"/>
    <w:rsid w:val="004D0D80"/>
    <w:rsid w:val="004D0E8D"/>
    <w:rsid w:val="004D12AD"/>
    <w:rsid w:val="004D141A"/>
    <w:rsid w:val="004D142B"/>
    <w:rsid w:val="004D14A8"/>
    <w:rsid w:val="004D1505"/>
    <w:rsid w:val="004D17B3"/>
    <w:rsid w:val="004D1925"/>
    <w:rsid w:val="004D1982"/>
    <w:rsid w:val="004D1DC4"/>
    <w:rsid w:val="004D1FD8"/>
    <w:rsid w:val="004D209E"/>
    <w:rsid w:val="004D2144"/>
    <w:rsid w:val="004D23AF"/>
    <w:rsid w:val="004D257D"/>
    <w:rsid w:val="004D268E"/>
    <w:rsid w:val="004D26F0"/>
    <w:rsid w:val="004D2740"/>
    <w:rsid w:val="004D2857"/>
    <w:rsid w:val="004D28DB"/>
    <w:rsid w:val="004D2906"/>
    <w:rsid w:val="004D2B25"/>
    <w:rsid w:val="004D2C44"/>
    <w:rsid w:val="004D2C63"/>
    <w:rsid w:val="004D2C72"/>
    <w:rsid w:val="004D2D03"/>
    <w:rsid w:val="004D2DA8"/>
    <w:rsid w:val="004D2E03"/>
    <w:rsid w:val="004D2E9C"/>
    <w:rsid w:val="004D319F"/>
    <w:rsid w:val="004D322C"/>
    <w:rsid w:val="004D341A"/>
    <w:rsid w:val="004D34CF"/>
    <w:rsid w:val="004D3531"/>
    <w:rsid w:val="004D357C"/>
    <w:rsid w:val="004D362C"/>
    <w:rsid w:val="004D36F1"/>
    <w:rsid w:val="004D3799"/>
    <w:rsid w:val="004D3827"/>
    <w:rsid w:val="004D3978"/>
    <w:rsid w:val="004D3AD5"/>
    <w:rsid w:val="004D3AFB"/>
    <w:rsid w:val="004D3C67"/>
    <w:rsid w:val="004D4058"/>
    <w:rsid w:val="004D41CF"/>
    <w:rsid w:val="004D4257"/>
    <w:rsid w:val="004D4300"/>
    <w:rsid w:val="004D4404"/>
    <w:rsid w:val="004D447B"/>
    <w:rsid w:val="004D4524"/>
    <w:rsid w:val="004D46D5"/>
    <w:rsid w:val="004D4899"/>
    <w:rsid w:val="004D4B08"/>
    <w:rsid w:val="004D4B2D"/>
    <w:rsid w:val="004D4C8C"/>
    <w:rsid w:val="004D4CB6"/>
    <w:rsid w:val="004D4E43"/>
    <w:rsid w:val="004D4E67"/>
    <w:rsid w:val="004D5080"/>
    <w:rsid w:val="004D510C"/>
    <w:rsid w:val="004D53AA"/>
    <w:rsid w:val="004D5526"/>
    <w:rsid w:val="004D56B6"/>
    <w:rsid w:val="004D5755"/>
    <w:rsid w:val="004D5828"/>
    <w:rsid w:val="004D5895"/>
    <w:rsid w:val="004D58B4"/>
    <w:rsid w:val="004D58D3"/>
    <w:rsid w:val="004D5A57"/>
    <w:rsid w:val="004D5AF0"/>
    <w:rsid w:val="004D6049"/>
    <w:rsid w:val="004D60EC"/>
    <w:rsid w:val="004D61E9"/>
    <w:rsid w:val="004D6228"/>
    <w:rsid w:val="004D625A"/>
    <w:rsid w:val="004D62D0"/>
    <w:rsid w:val="004D6B71"/>
    <w:rsid w:val="004D703A"/>
    <w:rsid w:val="004D71C9"/>
    <w:rsid w:val="004D72C3"/>
    <w:rsid w:val="004D7305"/>
    <w:rsid w:val="004D747F"/>
    <w:rsid w:val="004D768F"/>
    <w:rsid w:val="004D76EA"/>
    <w:rsid w:val="004D7CE5"/>
    <w:rsid w:val="004D7D14"/>
    <w:rsid w:val="004D7F76"/>
    <w:rsid w:val="004D7FFE"/>
    <w:rsid w:val="004E0080"/>
    <w:rsid w:val="004E010A"/>
    <w:rsid w:val="004E015D"/>
    <w:rsid w:val="004E02CB"/>
    <w:rsid w:val="004E05C6"/>
    <w:rsid w:val="004E0609"/>
    <w:rsid w:val="004E0886"/>
    <w:rsid w:val="004E08EA"/>
    <w:rsid w:val="004E0999"/>
    <w:rsid w:val="004E0B71"/>
    <w:rsid w:val="004E0CEE"/>
    <w:rsid w:val="004E10F3"/>
    <w:rsid w:val="004E1375"/>
    <w:rsid w:val="004E14C3"/>
    <w:rsid w:val="004E1527"/>
    <w:rsid w:val="004E1529"/>
    <w:rsid w:val="004E185E"/>
    <w:rsid w:val="004E1891"/>
    <w:rsid w:val="004E1AAE"/>
    <w:rsid w:val="004E1C00"/>
    <w:rsid w:val="004E1C22"/>
    <w:rsid w:val="004E1E15"/>
    <w:rsid w:val="004E20D3"/>
    <w:rsid w:val="004E2470"/>
    <w:rsid w:val="004E27C5"/>
    <w:rsid w:val="004E298A"/>
    <w:rsid w:val="004E29B0"/>
    <w:rsid w:val="004E29E4"/>
    <w:rsid w:val="004E2A18"/>
    <w:rsid w:val="004E2B5A"/>
    <w:rsid w:val="004E2C5A"/>
    <w:rsid w:val="004E2C61"/>
    <w:rsid w:val="004E2EB0"/>
    <w:rsid w:val="004E2EF3"/>
    <w:rsid w:val="004E2F5D"/>
    <w:rsid w:val="004E30BB"/>
    <w:rsid w:val="004E30BE"/>
    <w:rsid w:val="004E30ED"/>
    <w:rsid w:val="004E317A"/>
    <w:rsid w:val="004E3197"/>
    <w:rsid w:val="004E3370"/>
    <w:rsid w:val="004E3777"/>
    <w:rsid w:val="004E37A7"/>
    <w:rsid w:val="004E3868"/>
    <w:rsid w:val="004E3A34"/>
    <w:rsid w:val="004E3B66"/>
    <w:rsid w:val="004E3BC8"/>
    <w:rsid w:val="004E3C2B"/>
    <w:rsid w:val="004E3CEB"/>
    <w:rsid w:val="004E41EE"/>
    <w:rsid w:val="004E4470"/>
    <w:rsid w:val="004E4651"/>
    <w:rsid w:val="004E468F"/>
    <w:rsid w:val="004E484C"/>
    <w:rsid w:val="004E48D2"/>
    <w:rsid w:val="004E48FC"/>
    <w:rsid w:val="004E4950"/>
    <w:rsid w:val="004E49AA"/>
    <w:rsid w:val="004E49C0"/>
    <w:rsid w:val="004E4C1D"/>
    <w:rsid w:val="004E4C70"/>
    <w:rsid w:val="004E4CE8"/>
    <w:rsid w:val="004E4D67"/>
    <w:rsid w:val="004E4EC8"/>
    <w:rsid w:val="004E50A2"/>
    <w:rsid w:val="004E522A"/>
    <w:rsid w:val="004E5510"/>
    <w:rsid w:val="004E56FE"/>
    <w:rsid w:val="004E572C"/>
    <w:rsid w:val="004E576C"/>
    <w:rsid w:val="004E59CB"/>
    <w:rsid w:val="004E5A42"/>
    <w:rsid w:val="004E5E17"/>
    <w:rsid w:val="004E5E84"/>
    <w:rsid w:val="004E5FC4"/>
    <w:rsid w:val="004E620F"/>
    <w:rsid w:val="004E636A"/>
    <w:rsid w:val="004E652C"/>
    <w:rsid w:val="004E6583"/>
    <w:rsid w:val="004E66EF"/>
    <w:rsid w:val="004E6A25"/>
    <w:rsid w:val="004E6BC3"/>
    <w:rsid w:val="004E6BE7"/>
    <w:rsid w:val="004E6C2B"/>
    <w:rsid w:val="004E6F82"/>
    <w:rsid w:val="004E734B"/>
    <w:rsid w:val="004E746D"/>
    <w:rsid w:val="004E7603"/>
    <w:rsid w:val="004E78C0"/>
    <w:rsid w:val="004E7A59"/>
    <w:rsid w:val="004E7A98"/>
    <w:rsid w:val="004E7B68"/>
    <w:rsid w:val="004E7B96"/>
    <w:rsid w:val="004E7C7E"/>
    <w:rsid w:val="004E7CB3"/>
    <w:rsid w:val="004E7E6A"/>
    <w:rsid w:val="004F03C7"/>
    <w:rsid w:val="004F0415"/>
    <w:rsid w:val="004F0500"/>
    <w:rsid w:val="004F050D"/>
    <w:rsid w:val="004F056B"/>
    <w:rsid w:val="004F0775"/>
    <w:rsid w:val="004F08EC"/>
    <w:rsid w:val="004F093A"/>
    <w:rsid w:val="004F0986"/>
    <w:rsid w:val="004F09EC"/>
    <w:rsid w:val="004F0ACC"/>
    <w:rsid w:val="004F0B91"/>
    <w:rsid w:val="004F0CAB"/>
    <w:rsid w:val="004F0DEB"/>
    <w:rsid w:val="004F0E0D"/>
    <w:rsid w:val="004F11B5"/>
    <w:rsid w:val="004F11F1"/>
    <w:rsid w:val="004F1251"/>
    <w:rsid w:val="004F1272"/>
    <w:rsid w:val="004F1323"/>
    <w:rsid w:val="004F1906"/>
    <w:rsid w:val="004F1C99"/>
    <w:rsid w:val="004F1F9F"/>
    <w:rsid w:val="004F2007"/>
    <w:rsid w:val="004F216F"/>
    <w:rsid w:val="004F2267"/>
    <w:rsid w:val="004F2375"/>
    <w:rsid w:val="004F24AB"/>
    <w:rsid w:val="004F2593"/>
    <w:rsid w:val="004F277D"/>
    <w:rsid w:val="004F279C"/>
    <w:rsid w:val="004F27BF"/>
    <w:rsid w:val="004F28C4"/>
    <w:rsid w:val="004F2963"/>
    <w:rsid w:val="004F29F4"/>
    <w:rsid w:val="004F2A22"/>
    <w:rsid w:val="004F2A58"/>
    <w:rsid w:val="004F2CF4"/>
    <w:rsid w:val="004F3059"/>
    <w:rsid w:val="004F3653"/>
    <w:rsid w:val="004F36A8"/>
    <w:rsid w:val="004F387E"/>
    <w:rsid w:val="004F3A1E"/>
    <w:rsid w:val="004F3B79"/>
    <w:rsid w:val="004F3C19"/>
    <w:rsid w:val="004F3C6B"/>
    <w:rsid w:val="004F3D2E"/>
    <w:rsid w:val="004F3E26"/>
    <w:rsid w:val="004F40B2"/>
    <w:rsid w:val="004F412C"/>
    <w:rsid w:val="004F4245"/>
    <w:rsid w:val="004F42C8"/>
    <w:rsid w:val="004F4364"/>
    <w:rsid w:val="004F484F"/>
    <w:rsid w:val="004F49C3"/>
    <w:rsid w:val="004F4B40"/>
    <w:rsid w:val="004F4CBD"/>
    <w:rsid w:val="004F4E02"/>
    <w:rsid w:val="004F4F8F"/>
    <w:rsid w:val="004F5275"/>
    <w:rsid w:val="004F53AE"/>
    <w:rsid w:val="004F5421"/>
    <w:rsid w:val="004F545C"/>
    <w:rsid w:val="004F5642"/>
    <w:rsid w:val="004F5A59"/>
    <w:rsid w:val="004F5B69"/>
    <w:rsid w:val="004F5B81"/>
    <w:rsid w:val="004F5BE2"/>
    <w:rsid w:val="004F5BE8"/>
    <w:rsid w:val="004F6038"/>
    <w:rsid w:val="004F6040"/>
    <w:rsid w:val="004F6100"/>
    <w:rsid w:val="004F61E8"/>
    <w:rsid w:val="004F6559"/>
    <w:rsid w:val="004F657D"/>
    <w:rsid w:val="004F6594"/>
    <w:rsid w:val="004F6859"/>
    <w:rsid w:val="004F6904"/>
    <w:rsid w:val="004F6A4B"/>
    <w:rsid w:val="004F6B36"/>
    <w:rsid w:val="004F6E8F"/>
    <w:rsid w:val="004F7145"/>
    <w:rsid w:val="004F7173"/>
    <w:rsid w:val="004F737C"/>
    <w:rsid w:val="004F7384"/>
    <w:rsid w:val="004F7390"/>
    <w:rsid w:val="004F75A2"/>
    <w:rsid w:val="004F7798"/>
    <w:rsid w:val="004F798E"/>
    <w:rsid w:val="004F7A55"/>
    <w:rsid w:val="004F7BBC"/>
    <w:rsid w:val="004F7DDF"/>
    <w:rsid w:val="004F7E87"/>
    <w:rsid w:val="004F7F29"/>
    <w:rsid w:val="004F7F30"/>
    <w:rsid w:val="004F7F31"/>
    <w:rsid w:val="004F7F69"/>
    <w:rsid w:val="00500122"/>
    <w:rsid w:val="00500132"/>
    <w:rsid w:val="00500404"/>
    <w:rsid w:val="00500502"/>
    <w:rsid w:val="00500747"/>
    <w:rsid w:val="005008B9"/>
    <w:rsid w:val="005008E8"/>
    <w:rsid w:val="00500937"/>
    <w:rsid w:val="005009ED"/>
    <w:rsid w:val="00500B61"/>
    <w:rsid w:val="00500C7D"/>
    <w:rsid w:val="00500E6A"/>
    <w:rsid w:val="00500EE6"/>
    <w:rsid w:val="00500F2B"/>
    <w:rsid w:val="00501121"/>
    <w:rsid w:val="00501156"/>
    <w:rsid w:val="005013F2"/>
    <w:rsid w:val="005015F1"/>
    <w:rsid w:val="00501653"/>
    <w:rsid w:val="0050168A"/>
    <w:rsid w:val="005016DB"/>
    <w:rsid w:val="00501982"/>
    <w:rsid w:val="005019BE"/>
    <w:rsid w:val="005019DE"/>
    <w:rsid w:val="00501AE7"/>
    <w:rsid w:val="00501B5B"/>
    <w:rsid w:val="00501F2D"/>
    <w:rsid w:val="00502012"/>
    <w:rsid w:val="0050202F"/>
    <w:rsid w:val="00502070"/>
    <w:rsid w:val="005020D9"/>
    <w:rsid w:val="005020EF"/>
    <w:rsid w:val="00502233"/>
    <w:rsid w:val="005022D7"/>
    <w:rsid w:val="0050233B"/>
    <w:rsid w:val="0050236D"/>
    <w:rsid w:val="00502411"/>
    <w:rsid w:val="005024B4"/>
    <w:rsid w:val="0050250D"/>
    <w:rsid w:val="00502623"/>
    <w:rsid w:val="00502948"/>
    <w:rsid w:val="005029A9"/>
    <w:rsid w:val="00502CF7"/>
    <w:rsid w:val="00502D34"/>
    <w:rsid w:val="00502DE2"/>
    <w:rsid w:val="00503062"/>
    <w:rsid w:val="005031F6"/>
    <w:rsid w:val="005033E9"/>
    <w:rsid w:val="0050368D"/>
    <w:rsid w:val="0050386A"/>
    <w:rsid w:val="00503A8B"/>
    <w:rsid w:val="00503ACE"/>
    <w:rsid w:val="00503B14"/>
    <w:rsid w:val="00503C46"/>
    <w:rsid w:val="00503D5D"/>
    <w:rsid w:val="00503D5E"/>
    <w:rsid w:val="00503FA9"/>
    <w:rsid w:val="00504131"/>
    <w:rsid w:val="00504432"/>
    <w:rsid w:val="005044EF"/>
    <w:rsid w:val="0050464F"/>
    <w:rsid w:val="00504959"/>
    <w:rsid w:val="0050495D"/>
    <w:rsid w:val="00504B80"/>
    <w:rsid w:val="00504C83"/>
    <w:rsid w:val="00504E23"/>
    <w:rsid w:val="005051A8"/>
    <w:rsid w:val="00505299"/>
    <w:rsid w:val="005052BA"/>
    <w:rsid w:val="005052D0"/>
    <w:rsid w:val="00505432"/>
    <w:rsid w:val="0050548B"/>
    <w:rsid w:val="005057A9"/>
    <w:rsid w:val="005057C7"/>
    <w:rsid w:val="00505CB3"/>
    <w:rsid w:val="00505E42"/>
    <w:rsid w:val="005060A7"/>
    <w:rsid w:val="0050657C"/>
    <w:rsid w:val="00506707"/>
    <w:rsid w:val="0050680A"/>
    <w:rsid w:val="0050691C"/>
    <w:rsid w:val="00506972"/>
    <w:rsid w:val="00506AEB"/>
    <w:rsid w:val="00506BBB"/>
    <w:rsid w:val="00506BDA"/>
    <w:rsid w:val="00506D63"/>
    <w:rsid w:val="00506D90"/>
    <w:rsid w:val="00506E9E"/>
    <w:rsid w:val="00506ED7"/>
    <w:rsid w:val="00506F7F"/>
    <w:rsid w:val="005071BA"/>
    <w:rsid w:val="0050738D"/>
    <w:rsid w:val="00507405"/>
    <w:rsid w:val="0050743D"/>
    <w:rsid w:val="00507842"/>
    <w:rsid w:val="0050788E"/>
    <w:rsid w:val="00507AA0"/>
    <w:rsid w:val="00507AC9"/>
    <w:rsid w:val="00507AF1"/>
    <w:rsid w:val="00507D9E"/>
    <w:rsid w:val="00507DDC"/>
    <w:rsid w:val="005101CB"/>
    <w:rsid w:val="005103F3"/>
    <w:rsid w:val="0051048E"/>
    <w:rsid w:val="0051057F"/>
    <w:rsid w:val="005105B0"/>
    <w:rsid w:val="005105B9"/>
    <w:rsid w:val="00510836"/>
    <w:rsid w:val="00510A43"/>
    <w:rsid w:val="00510BA5"/>
    <w:rsid w:val="00510BF9"/>
    <w:rsid w:val="00510F1F"/>
    <w:rsid w:val="00510FD1"/>
    <w:rsid w:val="0051100E"/>
    <w:rsid w:val="005110A7"/>
    <w:rsid w:val="005110F0"/>
    <w:rsid w:val="00511293"/>
    <w:rsid w:val="005112C9"/>
    <w:rsid w:val="0051134C"/>
    <w:rsid w:val="00511460"/>
    <w:rsid w:val="00511530"/>
    <w:rsid w:val="005115B6"/>
    <w:rsid w:val="0051191E"/>
    <w:rsid w:val="00511A12"/>
    <w:rsid w:val="00511AB3"/>
    <w:rsid w:val="00511AC4"/>
    <w:rsid w:val="00511B01"/>
    <w:rsid w:val="00511CC1"/>
    <w:rsid w:val="00512014"/>
    <w:rsid w:val="005121D6"/>
    <w:rsid w:val="0051240F"/>
    <w:rsid w:val="00512461"/>
    <w:rsid w:val="0051248D"/>
    <w:rsid w:val="005126FE"/>
    <w:rsid w:val="005127A3"/>
    <w:rsid w:val="00512C69"/>
    <w:rsid w:val="00512D22"/>
    <w:rsid w:val="00512DE1"/>
    <w:rsid w:val="00512E7E"/>
    <w:rsid w:val="00512E83"/>
    <w:rsid w:val="00512F69"/>
    <w:rsid w:val="00513683"/>
    <w:rsid w:val="005139B7"/>
    <w:rsid w:val="005139DE"/>
    <w:rsid w:val="005139EF"/>
    <w:rsid w:val="00513A81"/>
    <w:rsid w:val="00513AEB"/>
    <w:rsid w:val="00513C65"/>
    <w:rsid w:val="00513D79"/>
    <w:rsid w:val="00513F8B"/>
    <w:rsid w:val="005141FA"/>
    <w:rsid w:val="0051435A"/>
    <w:rsid w:val="0051439C"/>
    <w:rsid w:val="005144CF"/>
    <w:rsid w:val="00514534"/>
    <w:rsid w:val="0051459F"/>
    <w:rsid w:val="0051465B"/>
    <w:rsid w:val="005146D4"/>
    <w:rsid w:val="00514B92"/>
    <w:rsid w:val="00514CB7"/>
    <w:rsid w:val="00514DAE"/>
    <w:rsid w:val="00514EAB"/>
    <w:rsid w:val="005150DB"/>
    <w:rsid w:val="0051531F"/>
    <w:rsid w:val="00515340"/>
    <w:rsid w:val="00515575"/>
    <w:rsid w:val="005155F9"/>
    <w:rsid w:val="00515651"/>
    <w:rsid w:val="00515791"/>
    <w:rsid w:val="005157F3"/>
    <w:rsid w:val="005158E9"/>
    <w:rsid w:val="00515BF1"/>
    <w:rsid w:val="00515BF8"/>
    <w:rsid w:val="00515EAA"/>
    <w:rsid w:val="00516165"/>
    <w:rsid w:val="00516434"/>
    <w:rsid w:val="005164A5"/>
    <w:rsid w:val="005164B5"/>
    <w:rsid w:val="005168C5"/>
    <w:rsid w:val="0051693E"/>
    <w:rsid w:val="00516A80"/>
    <w:rsid w:val="00516A9E"/>
    <w:rsid w:val="00516BFC"/>
    <w:rsid w:val="00516C2B"/>
    <w:rsid w:val="00516E6C"/>
    <w:rsid w:val="00516EC8"/>
    <w:rsid w:val="00516F1E"/>
    <w:rsid w:val="00517031"/>
    <w:rsid w:val="00517304"/>
    <w:rsid w:val="005173B6"/>
    <w:rsid w:val="00517477"/>
    <w:rsid w:val="00517499"/>
    <w:rsid w:val="0051757F"/>
    <w:rsid w:val="005175C5"/>
    <w:rsid w:val="00517848"/>
    <w:rsid w:val="005178DB"/>
    <w:rsid w:val="005179CF"/>
    <w:rsid w:val="005179DB"/>
    <w:rsid w:val="00517A4C"/>
    <w:rsid w:val="00517B8A"/>
    <w:rsid w:val="00517C8A"/>
    <w:rsid w:val="00517CAD"/>
    <w:rsid w:val="00517FB1"/>
    <w:rsid w:val="0052011F"/>
    <w:rsid w:val="00520288"/>
    <w:rsid w:val="0052038A"/>
    <w:rsid w:val="0052059A"/>
    <w:rsid w:val="005208C0"/>
    <w:rsid w:val="00520904"/>
    <w:rsid w:val="00520955"/>
    <w:rsid w:val="00520A93"/>
    <w:rsid w:val="00520CEA"/>
    <w:rsid w:val="00520D3A"/>
    <w:rsid w:val="00520E75"/>
    <w:rsid w:val="005210B2"/>
    <w:rsid w:val="0052113B"/>
    <w:rsid w:val="0052117B"/>
    <w:rsid w:val="005214A8"/>
    <w:rsid w:val="00521C11"/>
    <w:rsid w:val="00521E47"/>
    <w:rsid w:val="00521E58"/>
    <w:rsid w:val="00521F02"/>
    <w:rsid w:val="0052215E"/>
    <w:rsid w:val="0052221C"/>
    <w:rsid w:val="00522301"/>
    <w:rsid w:val="005223C4"/>
    <w:rsid w:val="00522757"/>
    <w:rsid w:val="0052286B"/>
    <w:rsid w:val="00522923"/>
    <w:rsid w:val="00522949"/>
    <w:rsid w:val="00522A2E"/>
    <w:rsid w:val="00522B87"/>
    <w:rsid w:val="00522EB9"/>
    <w:rsid w:val="00522F3D"/>
    <w:rsid w:val="005230AA"/>
    <w:rsid w:val="0052339B"/>
    <w:rsid w:val="005236C2"/>
    <w:rsid w:val="005236FF"/>
    <w:rsid w:val="00523992"/>
    <w:rsid w:val="005239E4"/>
    <w:rsid w:val="00523C62"/>
    <w:rsid w:val="00523E05"/>
    <w:rsid w:val="00523ED8"/>
    <w:rsid w:val="0052403C"/>
    <w:rsid w:val="0052424C"/>
    <w:rsid w:val="0052428D"/>
    <w:rsid w:val="00524383"/>
    <w:rsid w:val="005243D1"/>
    <w:rsid w:val="005245D5"/>
    <w:rsid w:val="0052474D"/>
    <w:rsid w:val="00524768"/>
    <w:rsid w:val="00524794"/>
    <w:rsid w:val="0052496F"/>
    <w:rsid w:val="005249E9"/>
    <w:rsid w:val="00524C2E"/>
    <w:rsid w:val="00524E9D"/>
    <w:rsid w:val="005251FA"/>
    <w:rsid w:val="00525370"/>
    <w:rsid w:val="005253AD"/>
    <w:rsid w:val="005253B3"/>
    <w:rsid w:val="00525849"/>
    <w:rsid w:val="005259E2"/>
    <w:rsid w:val="00525D45"/>
    <w:rsid w:val="00525D58"/>
    <w:rsid w:val="00525DEC"/>
    <w:rsid w:val="00525E00"/>
    <w:rsid w:val="00525E22"/>
    <w:rsid w:val="00525E55"/>
    <w:rsid w:val="00525EA9"/>
    <w:rsid w:val="00525FD0"/>
    <w:rsid w:val="0052600F"/>
    <w:rsid w:val="00526033"/>
    <w:rsid w:val="00526A64"/>
    <w:rsid w:val="00526BAC"/>
    <w:rsid w:val="00526C72"/>
    <w:rsid w:val="00526CF7"/>
    <w:rsid w:val="00527244"/>
    <w:rsid w:val="00527325"/>
    <w:rsid w:val="005277CA"/>
    <w:rsid w:val="005279CA"/>
    <w:rsid w:val="00527A92"/>
    <w:rsid w:val="00527B69"/>
    <w:rsid w:val="00527BEF"/>
    <w:rsid w:val="00527C60"/>
    <w:rsid w:val="00527C77"/>
    <w:rsid w:val="00527DE7"/>
    <w:rsid w:val="00527DF4"/>
    <w:rsid w:val="00527F5E"/>
    <w:rsid w:val="00530039"/>
    <w:rsid w:val="005301EA"/>
    <w:rsid w:val="0053029C"/>
    <w:rsid w:val="005302BF"/>
    <w:rsid w:val="0053033C"/>
    <w:rsid w:val="00530558"/>
    <w:rsid w:val="0053062D"/>
    <w:rsid w:val="005307E1"/>
    <w:rsid w:val="005308C4"/>
    <w:rsid w:val="005308D5"/>
    <w:rsid w:val="00530A03"/>
    <w:rsid w:val="00530A44"/>
    <w:rsid w:val="00530C07"/>
    <w:rsid w:val="00530D0C"/>
    <w:rsid w:val="00530E81"/>
    <w:rsid w:val="00530E9C"/>
    <w:rsid w:val="0053128F"/>
    <w:rsid w:val="00531361"/>
    <w:rsid w:val="0053136A"/>
    <w:rsid w:val="0053138E"/>
    <w:rsid w:val="00531815"/>
    <w:rsid w:val="00531840"/>
    <w:rsid w:val="005318B4"/>
    <w:rsid w:val="005318D5"/>
    <w:rsid w:val="005318FA"/>
    <w:rsid w:val="00531968"/>
    <w:rsid w:val="00531A3B"/>
    <w:rsid w:val="00531B0E"/>
    <w:rsid w:val="00531BAE"/>
    <w:rsid w:val="00531BB6"/>
    <w:rsid w:val="00531D07"/>
    <w:rsid w:val="00531ECF"/>
    <w:rsid w:val="00531F1E"/>
    <w:rsid w:val="00532020"/>
    <w:rsid w:val="00532110"/>
    <w:rsid w:val="00532219"/>
    <w:rsid w:val="005324BC"/>
    <w:rsid w:val="005324C8"/>
    <w:rsid w:val="005327EF"/>
    <w:rsid w:val="005328E5"/>
    <w:rsid w:val="0053292E"/>
    <w:rsid w:val="00532A38"/>
    <w:rsid w:val="00532B08"/>
    <w:rsid w:val="00532BCC"/>
    <w:rsid w:val="00532BEC"/>
    <w:rsid w:val="00532D26"/>
    <w:rsid w:val="00532E32"/>
    <w:rsid w:val="00533062"/>
    <w:rsid w:val="00533196"/>
    <w:rsid w:val="005335F8"/>
    <w:rsid w:val="005336BC"/>
    <w:rsid w:val="005337DD"/>
    <w:rsid w:val="00533AB9"/>
    <w:rsid w:val="00533AC7"/>
    <w:rsid w:val="00533C9A"/>
    <w:rsid w:val="00533DA5"/>
    <w:rsid w:val="00533EBB"/>
    <w:rsid w:val="0053405F"/>
    <w:rsid w:val="00534325"/>
    <w:rsid w:val="00534401"/>
    <w:rsid w:val="00534691"/>
    <w:rsid w:val="00534B39"/>
    <w:rsid w:val="00534E9E"/>
    <w:rsid w:val="00534EDC"/>
    <w:rsid w:val="00534F86"/>
    <w:rsid w:val="00535153"/>
    <w:rsid w:val="005356F0"/>
    <w:rsid w:val="00535719"/>
    <w:rsid w:val="005357B9"/>
    <w:rsid w:val="0053585F"/>
    <w:rsid w:val="005358EE"/>
    <w:rsid w:val="0053598E"/>
    <w:rsid w:val="00535BA1"/>
    <w:rsid w:val="00535C0E"/>
    <w:rsid w:val="00535D2F"/>
    <w:rsid w:val="0053605A"/>
    <w:rsid w:val="0053612C"/>
    <w:rsid w:val="00536141"/>
    <w:rsid w:val="005361FE"/>
    <w:rsid w:val="00536225"/>
    <w:rsid w:val="00536245"/>
    <w:rsid w:val="00536337"/>
    <w:rsid w:val="00536647"/>
    <w:rsid w:val="0053670F"/>
    <w:rsid w:val="0053675A"/>
    <w:rsid w:val="00536803"/>
    <w:rsid w:val="00536968"/>
    <w:rsid w:val="005369D2"/>
    <w:rsid w:val="00536C41"/>
    <w:rsid w:val="00536CF1"/>
    <w:rsid w:val="00536D2C"/>
    <w:rsid w:val="00536D3D"/>
    <w:rsid w:val="00536EE1"/>
    <w:rsid w:val="00536EF4"/>
    <w:rsid w:val="005370E7"/>
    <w:rsid w:val="00537116"/>
    <w:rsid w:val="0053711F"/>
    <w:rsid w:val="005371FF"/>
    <w:rsid w:val="005374AE"/>
    <w:rsid w:val="005374F4"/>
    <w:rsid w:val="005376DC"/>
    <w:rsid w:val="00537788"/>
    <w:rsid w:val="00537913"/>
    <w:rsid w:val="00537976"/>
    <w:rsid w:val="00537A38"/>
    <w:rsid w:val="00537B89"/>
    <w:rsid w:val="00537E54"/>
    <w:rsid w:val="00537F9A"/>
    <w:rsid w:val="0054010A"/>
    <w:rsid w:val="005401F1"/>
    <w:rsid w:val="00540297"/>
    <w:rsid w:val="005402B1"/>
    <w:rsid w:val="005402D7"/>
    <w:rsid w:val="00540401"/>
    <w:rsid w:val="005404D1"/>
    <w:rsid w:val="005407D1"/>
    <w:rsid w:val="0054082E"/>
    <w:rsid w:val="005408CA"/>
    <w:rsid w:val="00540A4B"/>
    <w:rsid w:val="00540A74"/>
    <w:rsid w:val="00540ADE"/>
    <w:rsid w:val="00540C12"/>
    <w:rsid w:val="00540D70"/>
    <w:rsid w:val="00540D7F"/>
    <w:rsid w:val="0054101C"/>
    <w:rsid w:val="0054111E"/>
    <w:rsid w:val="00541189"/>
    <w:rsid w:val="005414A5"/>
    <w:rsid w:val="005417F7"/>
    <w:rsid w:val="0054181B"/>
    <w:rsid w:val="00541842"/>
    <w:rsid w:val="005418A1"/>
    <w:rsid w:val="00541BF1"/>
    <w:rsid w:val="00541DE7"/>
    <w:rsid w:val="00541F64"/>
    <w:rsid w:val="00541FB8"/>
    <w:rsid w:val="00542029"/>
    <w:rsid w:val="0054219E"/>
    <w:rsid w:val="00542234"/>
    <w:rsid w:val="00542236"/>
    <w:rsid w:val="0054239D"/>
    <w:rsid w:val="0054247D"/>
    <w:rsid w:val="0054248B"/>
    <w:rsid w:val="00542723"/>
    <w:rsid w:val="005427E6"/>
    <w:rsid w:val="00542E40"/>
    <w:rsid w:val="00542F3C"/>
    <w:rsid w:val="00543454"/>
    <w:rsid w:val="005437ED"/>
    <w:rsid w:val="005439BC"/>
    <w:rsid w:val="005439F4"/>
    <w:rsid w:val="00543A5A"/>
    <w:rsid w:val="00543A6B"/>
    <w:rsid w:val="00543ABC"/>
    <w:rsid w:val="00543B22"/>
    <w:rsid w:val="00543B95"/>
    <w:rsid w:val="00543BDC"/>
    <w:rsid w:val="00543DD7"/>
    <w:rsid w:val="00543EF1"/>
    <w:rsid w:val="00543FCF"/>
    <w:rsid w:val="005440B3"/>
    <w:rsid w:val="00544210"/>
    <w:rsid w:val="00544271"/>
    <w:rsid w:val="005444C1"/>
    <w:rsid w:val="005445F0"/>
    <w:rsid w:val="00544BCA"/>
    <w:rsid w:val="00544D33"/>
    <w:rsid w:val="00544E7B"/>
    <w:rsid w:val="00544F01"/>
    <w:rsid w:val="00544F03"/>
    <w:rsid w:val="00544F56"/>
    <w:rsid w:val="00544F86"/>
    <w:rsid w:val="0054502D"/>
    <w:rsid w:val="0054503E"/>
    <w:rsid w:val="005450CC"/>
    <w:rsid w:val="005451C4"/>
    <w:rsid w:val="00545254"/>
    <w:rsid w:val="005452E8"/>
    <w:rsid w:val="00545768"/>
    <w:rsid w:val="005458A5"/>
    <w:rsid w:val="00545930"/>
    <w:rsid w:val="00545AB6"/>
    <w:rsid w:val="00545B0A"/>
    <w:rsid w:val="00545B7B"/>
    <w:rsid w:val="00545CAC"/>
    <w:rsid w:val="00545CAE"/>
    <w:rsid w:val="00545D22"/>
    <w:rsid w:val="00545E10"/>
    <w:rsid w:val="00545F76"/>
    <w:rsid w:val="00546108"/>
    <w:rsid w:val="005463DC"/>
    <w:rsid w:val="005463FD"/>
    <w:rsid w:val="00546428"/>
    <w:rsid w:val="00546541"/>
    <w:rsid w:val="005465FA"/>
    <w:rsid w:val="005466A5"/>
    <w:rsid w:val="00546926"/>
    <w:rsid w:val="00546948"/>
    <w:rsid w:val="00546965"/>
    <w:rsid w:val="005469FF"/>
    <w:rsid w:val="00546ABF"/>
    <w:rsid w:val="00546D96"/>
    <w:rsid w:val="00546EB1"/>
    <w:rsid w:val="00547041"/>
    <w:rsid w:val="00547285"/>
    <w:rsid w:val="00547380"/>
    <w:rsid w:val="00547399"/>
    <w:rsid w:val="005474C5"/>
    <w:rsid w:val="005474CD"/>
    <w:rsid w:val="005475BB"/>
    <w:rsid w:val="00547880"/>
    <w:rsid w:val="00547B32"/>
    <w:rsid w:val="00550157"/>
    <w:rsid w:val="00550279"/>
    <w:rsid w:val="00550297"/>
    <w:rsid w:val="00550338"/>
    <w:rsid w:val="00550475"/>
    <w:rsid w:val="00550630"/>
    <w:rsid w:val="005507FF"/>
    <w:rsid w:val="00550849"/>
    <w:rsid w:val="005508D9"/>
    <w:rsid w:val="0055099B"/>
    <w:rsid w:val="00550A6F"/>
    <w:rsid w:val="00550C2B"/>
    <w:rsid w:val="00550C61"/>
    <w:rsid w:val="00550D96"/>
    <w:rsid w:val="00550F67"/>
    <w:rsid w:val="00551072"/>
    <w:rsid w:val="00551352"/>
    <w:rsid w:val="00551707"/>
    <w:rsid w:val="0055181E"/>
    <w:rsid w:val="00551D97"/>
    <w:rsid w:val="00551ED3"/>
    <w:rsid w:val="00551EE0"/>
    <w:rsid w:val="00551F44"/>
    <w:rsid w:val="00551F5A"/>
    <w:rsid w:val="00551FAE"/>
    <w:rsid w:val="00552111"/>
    <w:rsid w:val="00552374"/>
    <w:rsid w:val="00552955"/>
    <w:rsid w:val="00552A31"/>
    <w:rsid w:val="00552A35"/>
    <w:rsid w:val="00552AE6"/>
    <w:rsid w:val="00552B03"/>
    <w:rsid w:val="00552D88"/>
    <w:rsid w:val="00552DCF"/>
    <w:rsid w:val="00552E45"/>
    <w:rsid w:val="00552F0D"/>
    <w:rsid w:val="00553029"/>
    <w:rsid w:val="00553464"/>
    <w:rsid w:val="00553479"/>
    <w:rsid w:val="00553590"/>
    <w:rsid w:val="005536A3"/>
    <w:rsid w:val="00553795"/>
    <w:rsid w:val="0055389B"/>
    <w:rsid w:val="005538C8"/>
    <w:rsid w:val="005538D5"/>
    <w:rsid w:val="005538F7"/>
    <w:rsid w:val="00553990"/>
    <w:rsid w:val="005539D9"/>
    <w:rsid w:val="00553B06"/>
    <w:rsid w:val="005541A3"/>
    <w:rsid w:val="00554657"/>
    <w:rsid w:val="005548DB"/>
    <w:rsid w:val="005548E5"/>
    <w:rsid w:val="00554A71"/>
    <w:rsid w:val="00554B15"/>
    <w:rsid w:val="00554D43"/>
    <w:rsid w:val="005554E5"/>
    <w:rsid w:val="005557A6"/>
    <w:rsid w:val="005557D0"/>
    <w:rsid w:val="00555888"/>
    <w:rsid w:val="00555B26"/>
    <w:rsid w:val="00556099"/>
    <w:rsid w:val="0055628A"/>
    <w:rsid w:val="0055641F"/>
    <w:rsid w:val="00556481"/>
    <w:rsid w:val="0055687A"/>
    <w:rsid w:val="0055691F"/>
    <w:rsid w:val="00556987"/>
    <w:rsid w:val="00556A2C"/>
    <w:rsid w:val="00556B35"/>
    <w:rsid w:val="00556B58"/>
    <w:rsid w:val="005570AD"/>
    <w:rsid w:val="00557105"/>
    <w:rsid w:val="00557107"/>
    <w:rsid w:val="0055740D"/>
    <w:rsid w:val="00557557"/>
    <w:rsid w:val="00557686"/>
    <w:rsid w:val="00557689"/>
    <w:rsid w:val="00557873"/>
    <w:rsid w:val="005578A5"/>
    <w:rsid w:val="00557B8E"/>
    <w:rsid w:val="00557C1D"/>
    <w:rsid w:val="00557E30"/>
    <w:rsid w:val="00557E3A"/>
    <w:rsid w:val="00557FF7"/>
    <w:rsid w:val="0056008B"/>
    <w:rsid w:val="0056009E"/>
    <w:rsid w:val="00560117"/>
    <w:rsid w:val="005601B8"/>
    <w:rsid w:val="005601CA"/>
    <w:rsid w:val="00560664"/>
    <w:rsid w:val="005608D4"/>
    <w:rsid w:val="005609F6"/>
    <w:rsid w:val="00560A37"/>
    <w:rsid w:val="00560ABD"/>
    <w:rsid w:val="00560AFD"/>
    <w:rsid w:val="00560B62"/>
    <w:rsid w:val="00560D36"/>
    <w:rsid w:val="00560F0C"/>
    <w:rsid w:val="00560FF4"/>
    <w:rsid w:val="005610AA"/>
    <w:rsid w:val="005611DD"/>
    <w:rsid w:val="00561240"/>
    <w:rsid w:val="005612F2"/>
    <w:rsid w:val="00561402"/>
    <w:rsid w:val="005614D2"/>
    <w:rsid w:val="0056164B"/>
    <w:rsid w:val="005618CD"/>
    <w:rsid w:val="00561913"/>
    <w:rsid w:val="00561B2A"/>
    <w:rsid w:val="00561C10"/>
    <w:rsid w:val="00561DE8"/>
    <w:rsid w:val="00561EB2"/>
    <w:rsid w:val="00561F37"/>
    <w:rsid w:val="0056200E"/>
    <w:rsid w:val="00562125"/>
    <w:rsid w:val="005621BE"/>
    <w:rsid w:val="005621CD"/>
    <w:rsid w:val="005623A0"/>
    <w:rsid w:val="00562559"/>
    <w:rsid w:val="0056263A"/>
    <w:rsid w:val="00562645"/>
    <w:rsid w:val="00562770"/>
    <w:rsid w:val="005629EE"/>
    <w:rsid w:val="00562EBA"/>
    <w:rsid w:val="00562FA0"/>
    <w:rsid w:val="00562FFD"/>
    <w:rsid w:val="0056335D"/>
    <w:rsid w:val="005637C6"/>
    <w:rsid w:val="00563908"/>
    <w:rsid w:val="00563B3F"/>
    <w:rsid w:val="00563C88"/>
    <w:rsid w:val="00563E2A"/>
    <w:rsid w:val="00563EAA"/>
    <w:rsid w:val="00563ECD"/>
    <w:rsid w:val="00564342"/>
    <w:rsid w:val="005643EA"/>
    <w:rsid w:val="0056459F"/>
    <w:rsid w:val="005645DB"/>
    <w:rsid w:val="005646C6"/>
    <w:rsid w:val="00564724"/>
    <w:rsid w:val="0056476D"/>
    <w:rsid w:val="0056497E"/>
    <w:rsid w:val="005649AF"/>
    <w:rsid w:val="00564B37"/>
    <w:rsid w:val="00564C16"/>
    <w:rsid w:val="00564D1E"/>
    <w:rsid w:val="00564DD8"/>
    <w:rsid w:val="00564E01"/>
    <w:rsid w:val="00564F66"/>
    <w:rsid w:val="00564FAA"/>
    <w:rsid w:val="0056506A"/>
    <w:rsid w:val="00565087"/>
    <w:rsid w:val="0056557E"/>
    <w:rsid w:val="005656BB"/>
    <w:rsid w:val="00565701"/>
    <w:rsid w:val="00565851"/>
    <w:rsid w:val="00565EFF"/>
    <w:rsid w:val="00566014"/>
    <w:rsid w:val="00566072"/>
    <w:rsid w:val="005661AD"/>
    <w:rsid w:val="005661ED"/>
    <w:rsid w:val="005662F1"/>
    <w:rsid w:val="005663E7"/>
    <w:rsid w:val="00566407"/>
    <w:rsid w:val="00566519"/>
    <w:rsid w:val="0056652C"/>
    <w:rsid w:val="005665C8"/>
    <w:rsid w:val="00566877"/>
    <w:rsid w:val="00566A95"/>
    <w:rsid w:val="00566EE1"/>
    <w:rsid w:val="00567076"/>
    <w:rsid w:val="005671F4"/>
    <w:rsid w:val="005674D0"/>
    <w:rsid w:val="00567534"/>
    <w:rsid w:val="0056762C"/>
    <w:rsid w:val="0056770F"/>
    <w:rsid w:val="005677F1"/>
    <w:rsid w:val="00567824"/>
    <w:rsid w:val="0056797B"/>
    <w:rsid w:val="00567AB7"/>
    <w:rsid w:val="00567AC4"/>
    <w:rsid w:val="00567B9F"/>
    <w:rsid w:val="00567CEE"/>
    <w:rsid w:val="00567D4B"/>
    <w:rsid w:val="00567E36"/>
    <w:rsid w:val="00567F40"/>
    <w:rsid w:val="005700B5"/>
    <w:rsid w:val="0057011D"/>
    <w:rsid w:val="0057013C"/>
    <w:rsid w:val="005701A1"/>
    <w:rsid w:val="005702B6"/>
    <w:rsid w:val="005704BF"/>
    <w:rsid w:val="005704D5"/>
    <w:rsid w:val="00570772"/>
    <w:rsid w:val="00570A23"/>
    <w:rsid w:val="00570A38"/>
    <w:rsid w:val="00570AD6"/>
    <w:rsid w:val="00570B5F"/>
    <w:rsid w:val="005710B6"/>
    <w:rsid w:val="00571154"/>
    <w:rsid w:val="005713EE"/>
    <w:rsid w:val="005716A8"/>
    <w:rsid w:val="005717E5"/>
    <w:rsid w:val="00571913"/>
    <w:rsid w:val="00571BCC"/>
    <w:rsid w:val="00571CBD"/>
    <w:rsid w:val="00571CEB"/>
    <w:rsid w:val="00571E2F"/>
    <w:rsid w:val="00571EA0"/>
    <w:rsid w:val="005720AB"/>
    <w:rsid w:val="00572128"/>
    <w:rsid w:val="0057227A"/>
    <w:rsid w:val="00572503"/>
    <w:rsid w:val="005725B8"/>
    <w:rsid w:val="0057275B"/>
    <w:rsid w:val="00572820"/>
    <w:rsid w:val="005728F2"/>
    <w:rsid w:val="00572D46"/>
    <w:rsid w:val="00572D4D"/>
    <w:rsid w:val="00572DA6"/>
    <w:rsid w:val="00572E58"/>
    <w:rsid w:val="00572FE4"/>
    <w:rsid w:val="00573005"/>
    <w:rsid w:val="0057311F"/>
    <w:rsid w:val="0057323B"/>
    <w:rsid w:val="005733E5"/>
    <w:rsid w:val="00573627"/>
    <w:rsid w:val="005736F7"/>
    <w:rsid w:val="005737FB"/>
    <w:rsid w:val="00573A6A"/>
    <w:rsid w:val="00573B8D"/>
    <w:rsid w:val="00573CE2"/>
    <w:rsid w:val="00573D25"/>
    <w:rsid w:val="00573FF6"/>
    <w:rsid w:val="0057408C"/>
    <w:rsid w:val="00574107"/>
    <w:rsid w:val="0057424D"/>
    <w:rsid w:val="005743BF"/>
    <w:rsid w:val="0057442A"/>
    <w:rsid w:val="0057448E"/>
    <w:rsid w:val="005744CD"/>
    <w:rsid w:val="005749E7"/>
    <w:rsid w:val="00574B0F"/>
    <w:rsid w:val="00574CC5"/>
    <w:rsid w:val="00574DCE"/>
    <w:rsid w:val="00574E9D"/>
    <w:rsid w:val="0057509D"/>
    <w:rsid w:val="00575102"/>
    <w:rsid w:val="005751D7"/>
    <w:rsid w:val="005751E7"/>
    <w:rsid w:val="005752B6"/>
    <w:rsid w:val="0057533C"/>
    <w:rsid w:val="00575365"/>
    <w:rsid w:val="005753AB"/>
    <w:rsid w:val="0057553D"/>
    <w:rsid w:val="00575897"/>
    <w:rsid w:val="00575C7A"/>
    <w:rsid w:val="00575C88"/>
    <w:rsid w:val="00575CA8"/>
    <w:rsid w:val="00575FAF"/>
    <w:rsid w:val="00576092"/>
    <w:rsid w:val="00576180"/>
    <w:rsid w:val="0057626E"/>
    <w:rsid w:val="0057659D"/>
    <w:rsid w:val="005766E5"/>
    <w:rsid w:val="005767DB"/>
    <w:rsid w:val="00576948"/>
    <w:rsid w:val="00576D92"/>
    <w:rsid w:val="00576DD5"/>
    <w:rsid w:val="005770E1"/>
    <w:rsid w:val="00577202"/>
    <w:rsid w:val="005772E4"/>
    <w:rsid w:val="005773FF"/>
    <w:rsid w:val="005774DE"/>
    <w:rsid w:val="005775F6"/>
    <w:rsid w:val="00577762"/>
    <w:rsid w:val="005777D9"/>
    <w:rsid w:val="00577914"/>
    <w:rsid w:val="00577973"/>
    <w:rsid w:val="00577A68"/>
    <w:rsid w:val="00577AEE"/>
    <w:rsid w:val="00577C00"/>
    <w:rsid w:val="00577DA5"/>
    <w:rsid w:val="00577DC0"/>
    <w:rsid w:val="00577F2A"/>
    <w:rsid w:val="00580140"/>
    <w:rsid w:val="0058028D"/>
    <w:rsid w:val="0058047A"/>
    <w:rsid w:val="005805CF"/>
    <w:rsid w:val="00580A52"/>
    <w:rsid w:val="00580C88"/>
    <w:rsid w:val="00580CF2"/>
    <w:rsid w:val="00580EA4"/>
    <w:rsid w:val="00580EC4"/>
    <w:rsid w:val="005810B5"/>
    <w:rsid w:val="005811D0"/>
    <w:rsid w:val="005812F5"/>
    <w:rsid w:val="0058172B"/>
    <w:rsid w:val="005817C2"/>
    <w:rsid w:val="005817D0"/>
    <w:rsid w:val="00581A29"/>
    <w:rsid w:val="00581A71"/>
    <w:rsid w:val="00581C88"/>
    <w:rsid w:val="00581D67"/>
    <w:rsid w:val="00581D72"/>
    <w:rsid w:val="00581D77"/>
    <w:rsid w:val="00581D8D"/>
    <w:rsid w:val="00581DB6"/>
    <w:rsid w:val="00581E9C"/>
    <w:rsid w:val="00581F9E"/>
    <w:rsid w:val="00582017"/>
    <w:rsid w:val="005823AC"/>
    <w:rsid w:val="005823CC"/>
    <w:rsid w:val="00582405"/>
    <w:rsid w:val="00582473"/>
    <w:rsid w:val="005827AD"/>
    <w:rsid w:val="00582806"/>
    <w:rsid w:val="005828E8"/>
    <w:rsid w:val="005828F3"/>
    <w:rsid w:val="0058293B"/>
    <w:rsid w:val="00582ACA"/>
    <w:rsid w:val="00582D2C"/>
    <w:rsid w:val="00582D3C"/>
    <w:rsid w:val="00582E49"/>
    <w:rsid w:val="00582E84"/>
    <w:rsid w:val="00582EB5"/>
    <w:rsid w:val="00582EB6"/>
    <w:rsid w:val="00582F2A"/>
    <w:rsid w:val="00583111"/>
    <w:rsid w:val="0058316E"/>
    <w:rsid w:val="005833ED"/>
    <w:rsid w:val="00583542"/>
    <w:rsid w:val="005839AB"/>
    <w:rsid w:val="00583A5C"/>
    <w:rsid w:val="00583B1E"/>
    <w:rsid w:val="00583BB1"/>
    <w:rsid w:val="00583C32"/>
    <w:rsid w:val="00583C4F"/>
    <w:rsid w:val="00583EE3"/>
    <w:rsid w:val="005841EB"/>
    <w:rsid w:val="0058428E"/>
    <w:rsid w:val="005842D3"/>
    <w:rsid w:val="005843EB"/>
    <w:rsid w:val="005845A1"/>
    <w:rsid w:val="00584720"/>
    <w:rsid w:val="0058490E"/>
    <w:rsid w:val="00584996"/>
    <w:rsid w:val="00584B56"/>
    <w:rsid w:val="00584C11"/>
    <w:rsid w:val="00584CAF"/>
    <w:rsid w:val="00584D7C"/>
    <w:rsid w:val="005850C5"/>
    <w:rsid w:val="00585144"/>
    <w:rsid w:val="00585317"/>
    <w:rsid w:val="00585571"/>
    <w:rsid w:val="0058572A"/>
    <w:rsid w:val="00585751"/>
    <w:rsid w:val="00585874"/>
    <w:rsid w:val="005859E7"/>
    <w:rsid w:val="00585A93"/>
    <w:rsid w:val="00585B38"/>
    <w:rsid w:val="00585DDA"/>
    <w:rsid w:val="00585E10"/>
    <w:rsid w:val="00585FAE"/>
    <w:rsid w:val="00585FC3"/>
    <w:rsid w:val="0058605C"/>
    <w:rsid w:val="0058608A"/>
    <w:rsid w:val="005860A2"/>
    <w:rsid w:val="005861AA"/>
    <w:rsid w:val="0058620C"/>
    <w:rsid w:val="00586341"/>
    <w:rsid w:val="0058641B"/>
    <w:rsid w:val="00586456"/>
    <w:rsid w:val="00586540"/>
    <w:rsid w:val="0058666E"/>
    <w:rsid w:val="0058673E"/>
    <w:rsid w:val="005867BC"/>
    <w:rsid w:val="005867F0"/>
    <w:rsid w:val="005869CF"/>
    <w:rsid w:val="00586AC2"/>
    <w:rsid w:val="00586C1D"/>
    <w:rsid w:val="00586C3D"/>
    <w:rsid w:val="00586C5D"/>
    <w:rsid w:val="00586E9E"/>
    <w:rsid w:val="00586F65"/>
    <w:rsid w:val="005872AC"/>
    <w:rsid w:val="005872EC"/>
    <w:rsid w:val="0058732B"/>
    <w:rsid w:val="00587429"/>
    <w:rsid w:val="0058742F"/>
    <w:rsid w:val="00587599"/>
    <w:rsid w:val="005875D6"/>
    <w:rsid w:val="00587603"/>
    <w:rsid w:val="00587632"/>
    <w:rsid w:val="0058778F"/>
    <w:rsid w:val="005878EB"/>
    <w:rsid w:val="00587900"/>
    <w:rsid w:val="00587942"/>
    <w:rsid w:val="005879E4"/>
    <w:rsid w:val="00587AAE"/>
    <w:rsid w:val="00587B36"/>
    <w:rsid w:val="00587E4E"/>
    <w:rsid w:val="00587E68"/>
    <w:rsid w:val="0059026D"/>
    <w:rsid w:val="0059043F"/>
    <w:rsid w:val="0059064C"/>
    <w:rsid w:val="00590BCB"/>
    <w:rsid w:val="00590CAC"/>
    <w:rsid w:val="00590D27"/>
    <w:rsid w:val="00590EC4"/>
    <w:rsid w:val="00591360"/>
    <w:rsid w:val="005914A7"/>
    <w:rsid w:val="00591752"/>
    <w:rsid w:val="00591793"/>
    <w:rsid w:val="005917E2"/>
    <w:rsid w:val="00591845"/>
    <w:rsid w:val="005918F5"/>
    <w:rsid w:val="005919EB"/>
    <w:rsid w:val="00591A16"/>
    <w:rsid w:val="00591A1C"/>
    <w:rsid w:val="00591B51"/>
    <w:rsid w:val="00591BA1"/>
    <w:rsid w:val="00591CD7"/>
    <w:rsid w:val="00591DC7"/>
    <w:rsid w:val="00591DFB"/>
    <w:rsid w:val="00591EDD"/>
    <w:rsid w:val="00592232"/>
    <w:rsid w:val="005922D3"/>
    <w:rsid w:val="005924E0"/>
    <w:rsid w:val="00592933"/>
    <w:rsid w:val="00592A4C"/>
    <w:rsid w:val="00592A70"/>
    <w:rsid w:val="00592BCE"/>
    <w:rsid w:val="00592FCC"/>
    <w:rsid w:val="00593071"/>
    <w:rsid w:val="00593242"/>
    <w:rsid w:val="00593636"/>
    <w:rsid w:val="0059379D"/>
    <w:rsid w:val="0059380F"/>
    <w:rsid w:val="00593837"/>
    <w:rsid w:val="00593874"/>
    <w:rsid w:val="005938C4"/>
    <w:rsid w:val="005938EE"/>
    <w:rsid w:val="00593AEF"/>
    <w:rsid w:val="00593B30"/>
    <w:rsid w:val="00593B80"/>
    <w:rsid w:val="00593CA8"/>
    <w:rsid w:val="00593D54"/>
    <w:rsid w:val="00593DAB"/>
    <w:rsid w:val="00593F86"/>
    <w:rsid w:val="00593F9E"/>
    <w:rsid w:val="00593FD7"/>
    <w:rsid w:val="0059403F"/>
    <w:rsid w:val="00594270"/>
    <w:rsid w:val="005947EA"/>
    <w:rsid w:val="00594D55"/>
    <w:rsid w:val="00594DF8"/>
    <w:rsid w:val="00595096"/>
    <w:rsid w:val="00595189"/>
    <w:rsid w:val="00595285"/>
    <w:rsid w:val="00595433"/>
    <w:rsid w:val="00595542"/>
    <w:rsid w:val="00595625"/>
    <w:rsid w:val="0059566C"/>
    <w:rsid w:val="00595844"/>
    <w:rsid w:val="005958E6"/>
    <w:rsid w:val="00595915"/>
    <w:rsid w:val="00595926"/>
    <w:rsid w:val="00595BE1"/>
    <w:rsid w:val="00595E10"/>
    <w:rsid w:val="005963D6"/>
    <w:rsid w:val="00596424"/>
    <w:rsid w:val="0059649C"/>
    <w:rsid w:val="005965F1"/>
    <w:rsid w:val="005966C5"/>
    <w:rsid w:val="005967F6"/>
    <w:rsid w:val="0059694E"/>
    <w:rsid w:val="005969B4"/>
    <w:rsid w:val="00596A45"/>
    <w:rsid w:val="00596A46"/>
    <w:rsid w:val="00596A8B"/>
    <w:rsid w:val="00596A9F"/>
    <w:rsid w:val="00596C87"/>
    <w:rsid w:val="00596F1C"/>
    <w:rsid w:val="0059720E"/>
    <w:rsid w:val="00597461"/>
    <w:rsid w:val="00597496"/>
    <w:rsid w:val="005974F5"/>
    <w:rsid w:val="00597516"/>
    <w:rsid w:val="00597523"/>
    <w:rsid w:val="005976AF"/>
    <w:rsid w:val="0059781D"/>
    <w:rsid w:val="0059782F"/>
    <w:rsid w:val="00597C47"/>
    <w:rsid w:val="00597DA7"/>
    <w:rsid w:val="00597F24"/>
    <w:rsid w:val="005A00B0"/>
    <w:rsid w:val="005A035A"/>
    <w:rsid w:val="005A03C7"/>
    <w:rsid w:val="005A044D"/>
    <w:rsid w:val="005A04A5"/>
    <w:rsid w:val="005A04A8"/>
    <w:rsid w:val="005A058C"/>
    <w:rsid w:val="005A063D"/>
    <w:rsid w:val="005A0706"/>
    <w:rsid w:val="005A0824"/>
    <w:rsid w:val="005A0993"/>
    <w:rsid w:val="005A09CB"/>
    <w:rsid w:val="005A09D8"/>
    <w:rsid w:val="005A0BFF"/>
    <w:rsid w:val="005A0CF6"/>
    <w:rsid w:val="005A0D68"/>
    <w:rsid w:val="005A0D92"/>
    <w:rsid w:val="005A1258"/>
    <w:rsid w:val="005A1336"/>
    <w:rsid w:val="005A1411"/>
    <w:rsid w:val="005A14DF"/>
    <w:rsid w:val="005A177C"/>
    <w:rsid w:val="005A1860"/>
    <w:rsid w:val="005A198B"/>
    <w:rsid w:val="005A1ACC"/>
    <w:rsid w:val="005A1BBF"/>
    <w:rsid w:val="005A1CAA"/>
    <w:rsid w:val="005A1CDC"/>
    <w:rsid w:val="005A1CE9"/>
    <w:rsid w:val="005A1DA1"/>
    <w:rsid w:val="005A1DAD"/>
    <w:rsid w:val="005A1E3C"/>
    <w:rsid w:val="005A207C"/>
    <w:rsid w:val="005A2194"/>
    <w:rsid w:val="005A2228"/>
    <w:rsid w:val="005A264C"/>
    <w:rsid w:val="005A2657"/>
    <w:rsid w:val="005A265E"/>
    <w:rsid w:val="005A2684"/>
    <w:rsid w:val="005A2AD7"/>
    <w:rsid w:val="005A2B7D"/>
    <w:rsid w:val="005A2BE9"/>
    <w:rsid w:val="005A2CDB"/>
    <w:rsid w:val="005A2F4E"/>
    <w:rsid w:val="005A30FD"/>
    <w:rsid w:val="005A30FF"/>
    <w:rsid w:val="005A3172"/>
    <w:rsid w:val="005A31BE"/>
    <w:rsid w:val="005A3338"/>
    <w:rsid w:val="005A337B"/>
    <w:rsid w:val="005A35B0"/>
    <w:rsid w:val="005A3660"/>
    <w:rsid w:val="005A390F"/>
    <w:rsid w:val="005A391E"/>
    <w:rsid w:val="005A3B30"/>
    <w:rsid w:val="005A3BBC"/>
    <w:rsid w:val="005A3DA5"/>
    <w:rsid w:val="005A3E27"/>
    <w:rsid w:val="005A3E40"/>
    <w:rsid w:val="005A42B0"/>
    <w:rsid w:val="005A4536"/>
    <w:rsid w:val="005A4728"/>
    <w:rsid w:val="005A47AC"/>
    <w:rsid w:val="005A4A86"/>
    <w:rsid w:val="005A4B4A"/>
    <w:rsid w:val="005A4CCC"/>
    <w:rsid w:val="005A4D01"/>
    <w:rsid w:val="005A4D2B"/>
    <w:rsid w:val="005A4EE2"/>
    <w:rsid w:val="005A4F20"/>
    <w:rsid w:val="005A4F85"/>
    <w:rsid w:val="005A4FA0"/>
    <w:rsid w:val="005A51E5"/>
    <w:rsid w:val="005A5497"/>
    <w:rsid w:val="005A54A1"/>
    <w:rsid w:val="005A558A"/>
    <w:rsid w:val="005A5783"/>
    <w:rsid w:val="005A5A1D"/>
    <w:rsid w:val="005A5A79"/>
    <w:rsid w:val="005A621D"/>
    <w:rsid w:val="005A63E7"/>
    <w:rsid w:val="005A640C"/>
    <w:rsid w:val="005A646D"/>
    <w:rsid w:val="005A6575"/>
    <w:rsid w:val="005A6737"/>
    <w:rsid w:val="005A6853"/>
    <w:rsid w:val="005A6E76"/>
    <w:rsid w:val="005A6EB8"/>
    <w:rsid w:val="005A6F3D"/>
    <w:rsid w:val="005A6F8B"/>
    <w:rsid w:val="005A6FAA"/>
    <w:rsid w:val="005A6FC4"/>
    <w:rsid w:val="005A7232"/>
    <w:rsid w:val="005A737A"/>
    <w:rsid w:val="005A7392"/>
    <w:rsid w:val="005A743A"/>
    <w:rsid w:val="005A7829"/>
    <w:rsid w:val="005A784E"/>
    <w:rsid w:val="005A78B3"/>
    <w:rsid w:val="005A7958"/>
    <w:rsid w:val="005A7970"/>
    <w:rsid w:val="005A7D81"/>
    <w:rsid w:val="005B0079"/>
    <w:rsid w:val="005B01D8"/>
    <w:rsid w:val="005B020B"/>
    <w:rsid w:val="005B0343"/>
    <w:rsid w:val="005B03A5"/>
    <w:rsid w:val="005B041C"/>
    <w:rsid w:val="005B04EB"/>
    <w:rsid w:val="005B05C9"/>
    <w:rsid w:val="005B05ED"/>
    <w:rsid w:val="005B06B8"/>
    <w:rsid w:val="005B08D2"/>
    <w:rsid w:val="005B091D"/>
    <w:rsid w:val="005B0B4A"/>
    <w:rsid w:val="005B0B59"/>
    <w:rsid w:val="005B0CD2"/>
    <w:rsid w:val="005B0CEE"/>
    <w:rsid w:val="005B0E79"/>
    <w:rsid w:val="005B132A"/>
    <w:rsid w:val="005B18DB"/>
    <w:rsid w:val="005B193A"/>
    <w:rsid w:val="005B1A27"/>
    <w:rsid w:val="005B1A3C"/>
    <w:rsid w:val="005B1A9B"/>
    <w:rsid w:val="005B1B16"/>
    <w:rsid w:val="005B1C85"/>
    <w:rsid w:val="005B1D49"/>
    <w:rsid w:val="005B1FB3"/>
    <w:rsid w:val="005B2115"/>
    <w:rsid w:val="005B21C5"/>
    <w:rsid w:val="005B2471"/>
    <w:rsid w:val="005B2573"/>
    <w:rsid w:val="005B25BB"/>
    <w:rsid w:val="005B2761"/>
    <w:rsid w:val="005B28D3"/>
    <w:rsid w:val="005B296A"/>
    <w:rsid w:val="005B2DE2"/>
    <w:rsid w:val="005B2E12"/>
    <w:rsid w:val="005B2F62"/>
    <w:rsid w:val="005B3067"/>
    <w:rsid w:val="005B3217"/>
    <w:rsid w:val="005B3611"/>
    <w:rsid w:val="005B36F8"/>
    <w:rsid w:val="005B37CD"/>
    <w:rsid w:val="005B3989"/>
    <w:rsid w:val="005B39DD"/>
    <w:rsid w:val="005B3A38"/>
    <w:rsid w:val="005B3A6E"/>
    <w:rsid w:val="005B3ACA"/>
    <w:rsid w:val="005B3C8A"/>
    <w:rsid w:val="005B3E0A"/>
    <w:rsid w:val="005B3E7F"/>
    <w:rsid w:val="005B3EE6"/>
    <w:rsid w:val="005B400D"/>
    <w:rsid w:val="005B44F0"/>
    <w:rsid w:val="005B473D"/>
    <w:rsid w:val="005B4749"/>
    <w:rsid w:val="005B47AB"/>
    <w:rsid w:val="005B48B5"/>
    <w:rsid w:val="005B4A3C"/>
    <w:rsid w:val="005B4B4C"/>
    <w:rsid w:val="005B4C82"/>
    <w:rsid w:val="005B4DEA"/>
    <w:rsid w:val="005B4E64"/>
    <w:rsid w:val="005B4EC3"/>
    <w:rsid w:val="005B514A"/>
    <w:rsid w:val="005B522D"/>
    <w:rsid w:val="005B535F"/>
    <w:rsid w:val="005B581F"/>
    <w:rsid w:val="005B5C80"/>
    <w:rsid w:val="005B5D85"/>
    <w:rsid w:val="005B5E2F"/>
    <w:rsid w:val="005B5FC5"/>
    <w:rsid w:val="005B6078"/>
    <w:rsid w:val="005B60AB"/>
    <w:rsid w:val="005B622D"/>
    <w:rsid w:val="005B631A"/>
    <w:rsid w:val="005B639A"/>
    <w:rsid w:val="005B66A8"/>
    <w:rsid w:val="005B6721"/>
    <w:rsid w:val="005B6762"/>
    <w:rsid w:val="005B6879"/>
    <w:rsid w:val="005B6A0C"/>
    <w:rsid w:val="005B6B4E"/>
    <w:rsid w:val="005B6D0F"/>
    <w:rsid w:val="005B6D3A"/>
    <w:rsid w:val="005B6D41"/>
    <w:rsid w:val="005B6E05"/>
    <w:rsid w:val="005B6E0B"/>
    <w:rsid w:val="005B6E52"/>
    <w:rsid w:val="005B6E99"/>
    <w:rsid w:val="005B6F1E"/>
    <w:rsid w:val="005B718B"/>
    <w:rsid w:val="005B7216"/>
    <w:rsid w:val="005B7252"/>
    <w:rsid w:val="005B72D9"/>
    <w:rsid w:val="005B7399"/>
    <w:rsid w:val="005B7446"/>
    <w:rsid w:val="005B762A"/>
    <w:rsid w:val="005B7779"/>
    <w:rsid w:val="005B7BEF"/>
    <w:rsid w:val="005B7E65"/>
    <w:rsid w:val="005C02C4"/>
    <w:rsid w:val="005C032B"/>
    <w:rsid w:val="005C0399"/>
    <w:rsid w:val="005C03AC"/>
    <w:rsid w:val="005C04DC"/>
    <w:rsid w:val="005C04F5"/>
    <w:rsid w:val="005C06FA"/>
    <w:rsid w:val="005C0855"/>
    <w:rsid w:val="005C0980"/>
    <w:rsid w:val="005C0B49"/>
    <w:rsid w:val="005C0D38"/>
    <w:rsid w:val="005C0E28"/>
    <w:rsid w:val="005C0F50"/>
    <w:rsid w:val="005C10BF"/>
    <w:rsid w:val="005C10E3"/>
    <w:rsid w:val="005C11C0"/>
    <w:rsid w:val="005C1431"/>
    <w:rsid w:val="005C14C8"/>
    <w:rsid w:val="005C14D6"/>
    <w:rsid w:val="005C166D"/>
    <w:rsid w:val="005C1690"/>
    <w:rsid w:val="005C1746"/>
    <w:rsid w:val="005C1937"/>
    <w:rsid w:val="005C19A3"/>
    <w:rsid w:val="005C1B13"/>
    <w:rsid w:val="005C1B9F"/>
    <w:rsid w:val="005C1BB5"/>
    <w:rsid w:val="005C1F64"/>
    <w:rsid w:val="005C1FBC"/>
    <w:rsid w:val="005C2167"/>
    <w:rsid w:val="005C2368"/>
    <w:rsid w:val="005C2429"/>
    <w:rsid w:val="005C24CD"/>
    <w:rsid w:val="005C251E"/>
    <w:rsid w:val="005C2980"/>
    <w:rsid w:val="005C2A33"/>
    <w:rsid w:val="005C2B81"/>
    <w:rsid w:val="005C2B95"/>
    <w:rsid w:val="005C2DB1"/>
    <w:rsid w:val="005C2E31"/>
    <w:rsid w:val="005C2E65"/>
    <w:rsid w:val="005C3065"/>
    <w:rsid w:val="005C3181"/>
    <w:rsid w:val="005C3447"/>
    <w:rsid w:val="005C34E9"/>
    <w:rsid w:val="005C35AE"/>
    <w:rsid w:val="005C3635"/>
    <w:rsid w:val="005C3734"/>
    <w:rsid w:val="005C38C4"/>
    <w:rsid w:val="005C390C"/>
    <w:rsid w:val="005C3934"/>
    <w:rsid w:val="005C3B9E"/>
    <w:rsid w:val="005C3BCE"/>
    <w:rsid w:val="005C3D84"/>
    <w:rsid w:val="005C3DE2"/>
    <w:rsid w:val="005C3EA8"/>
    <w:rsid w:val="005C409D"/>
    <w:rsid w:val="005C42DF"/>
    <w:rsid w:val="005C466F"/>
    <w:rsid w:val="005C4A62"/>
    <w:rsid w:val="005C4C36"/>
    <w:rsid w:val="005C4DC9"/>
    <w:rsid w:val="005C508E"/>
    <w:rsid w:val="005C52AC"/>
    <w:rsid w:val="005C544C"/>
    <w:rsid w:val="005C5549"/>
    <w:rsid w:val="005C5683"/>
    <w:rsid w:val="005C56EA"/>
    <w:rsid w:val="005C571C"/>
    <w:rsid w:val="005C581A"/>
    <w:rsid w:val="005C58FB"/>
    <w:rsid w:val="005C5996"/>
    <w:rsid w:val="005C59A4"/>
    <w:rsid w:val="005C5B40"/>
    <w:rsid w:val="005C5C04"/>
    <w:rsid w:val="005C5E38"/>
    <w:rsid w:val="005C6106"/>
    <w:rsid w:val="005C648F"/>
    <w:rsid w:val="005C64EB"/>
    <w:rsid w:val="005C66B9"/>
    <w:rsid w:val="005C6731"/>
    <w:rsid w:val="005C6768"/>
    <w:rsid w:val="005C67FE"/>
    <w:rsid w:val="005C6B6C"/>
    <w:rsid w:val="005C6C82"/>
    <w:rsid w:val="005C6C84"/>
    <w:rsid w:val="005C6E10"/>
    <w:rsid w:val="005C6E20"/>
    <w:rsid w:val="005C6E88"/>
    <w:rsid w:val="005C700A"/>
    <w:rsid w:val="005C7360"/>
    <w:rsid w:val="005C75A9"/>
    <w:rsid w:val="005C7666"/>
    <w:rsid w:val="005C796F"/>
    <w:rsid w:val="005C7B50"/>
    <w:rsid w:val="005C7BD7"/>
    <w:rsid w:val="005C7C43"/>
    <w:rsid w:val="005C7E7D"/>
    <w:rsid w:val="005C7F47"/>
    <w:rsid w:val="005C7F6C"/>
    <w:rsid w:val="005D0061"/>
    <w:rsid w:val="005D0160"/>
    <w:rsid w:val="005D029B"/>
    <w:rsid w:val="005D0507"/>
    <w:rsid w:val="005D0635"/>
    <w:rsid w:val="005D06B4"/>
    <w:rsid w:val="005D0719"/>
    <w:rsid w:val="005D0986"/>
    <w:rsid w:val="005D0A38"/>
    <w:rsid w:val="005D0ADD"/>
    <w:rsid w:val="005D0B50"/>
    <w:rsid w:val="005D0C74"/>
    <w:rsid w:val="005D0DF6"/>
    <w:rsid w:val="005D0E72"/>
    <w:rsid w:val="005D0EA3"/>
    <w:rsid w:val="005D0F8B"/>
    <w:rsid w:val="005D129F"/>
    <w:rsid w:val="005D13B8"/>
    <w:rsid w:val="005D1668"/>
    <w:rsid w:val="005D16B0"/>
    <w:rsid w:val="005D16F6"/>
    <w:rsid w:val="005D17EE"/>
    <w:rsid w:val="005D1856"/>
    <w:rsid w:val="005D185F"/>
    <w:rsid w:val="005D19FA"/>
    <w:rsid w:val="005D1B41"/>
    <w:rsid w:val="005D1E7A"/>
    <w:rsid w:val="005D1EC6"/>
    <w:rsid w:val="005D202F"/>
    <w:rsid w:val="005D20D3"/>
    <w:rsid w:val="005D211C"/>
    <w:rsid w:val="005D239F"/>
    <w:rsid w:val="005D2518"/>
    <w:rsid w:val="005D25F1"/>
    <w:rsid w:val="005D267B"/>
    <w:rsid w:val="005D29F3"/>
    <w:rsid w:val="005D2A0C"/>
    <w:rsid w:val="005D2AA7"/>
    <w:rsid w:val="005D2AE0"/>
    <w:rsid w:val="005D2B1F"/>
    <w:rsid w:val="005D2B4A"/>
    <w:rsid w:val="005D2C8B"/>
    <w:rsid w:val="005D2FAB"/>
    <w:rsid w:val="005D3136"/>
    <w:rsid w:val="005D33B2"/>
    <w:rsid w:val="005D3513"/>
    <w:rsid w:val="005D353C"/>
    <w:rsid w:val="005D37BB"/>
    <w:rsid w:val="005D39D8"/>
    <w:rsid w:val="005D39EE"/>
    <w:rsid w:val="005D3A80"/>
    <w:rsid w:val="005D3B2F"/>
    <w:rsid w:val="005D3C9C"/>
    <w:rsid w:val="005D3D9C"/>
    <w:rsid w:val="005D3EB2"/>
    <w:rsid w:val="005D4014"/>
    <w:rsid w:val="005D40DE"/>
    <w:rsid w:val="005D41F8"/>
    <w:rsid w:val="005D42C4"/>
    <w:rsid w:val="005D42ED"/>
    <w:rsid w:val="005D4588"/>
    <w:rsid w:val="005D45D4"/>
    <w:rsid w:val="005D4764"/>
    <w:rsid w:val="005D484E"/>
    <w:rsid w:val="005D4853"/>
    <w:rsid w:val="005D4D07"/>
    <w:rsid w:val="005D4D45"/>
    <w:rsid w:val="005D506E"/>
    <w:rsid w:val="005D5099"/>
    <w:rsid w:val="005D509C"/>
    <w:rsid w:val="005D5195"/>
    <w:rsid w:val="005D5240"/>
    <w:rsid w:val="005D5356"/>
    <w:rsid w:val="005D5398"/>
    <w:rsid w:val="005D572A"/>
    <w:rsid w:val="005D5BC8"/>
    <w:rsid w:val="005D5C8E"/>
    <w:rsid w:val="005D5D17"/>
    <w:rsid w:val="005D5DD8"/>
    <w:rsid w:val="005D5E94"/>
    <w:rsid w:val="005D6010"/>
    <w:rsid w:val="005D6267"/>
    <w:rsid w:val="005D63F5"/>
    <w:rsid w:val="005D64B5"/>
    <w:rsid w:val="005D66F2"/>
    <w:rsid w:val="005D6770"/>
    <w:rsid w:val="005D67B1"/>
    <w:rsid w:val="005D68F9"/>
    <w:rsid w:val="005D698F"/>
    <w:rsid w:val="005D6B45"/>
    <w:rsid w:val="005D6CD5"/>
    <w:rsid w:val="005D6DCA"/>
    <w:rsid w:val="005D6F5B"/>
    <w:rsid w:val="005D6F97"/>
    <w:rsid w:val="005D6F9E"/>
    <w:rsid w:val="005D709E"/>
    <w:rsid w:val="005D70C3"/>
    <w:rsid w:val="005D719B"/>
    <w:rsid w:val="005D7445"/>
    <w:rsid w:val="005D759A"/>
    <w:rsid w:val="005D787A"/>
    <w:rsid w:val="005D78AF"/>
    <w:rsid w:val="005D78D1"/>
    <w:rsid w:val="005D7A8A"/>
    <w:rsid w:val="005D7B28"/>
    <w:rsid w:val="005E013E"/>
    <w:rsid w:val="005E02CE"/>
    <w:rsid w:val="005E0333"/>
    <w:rsid w:val="005E03AE"/>
    <w:rsid w:val="005E043A"/>
    <w:rsid w:val="005E04F0"/>
    <w:rsid w:val="005E0538"/>
    <w:rsid w:val="005E054B"/>
    <w:rsid w:val="005E07EB"/>
    <w:rsid w:val="005E0930"/>
    <w:rsid w:val="005E0959"/>
    <w:rsid w:val="005E0973"/>
    <w:rsid w:val="005E09EC"/>
    <w:rsid w:val="005E0A85"/>
    <w:rsid w:val="005E0B4F"/>
    <w:rsid w:val="005E0B8C"/>
    <w:rsid w:val="005E0BC4"/>
    <w:rsid w:val="005E0CF0"/>
    <w:rsid w:val="005E0D1A"/>
    <w:rsid w:val="005E0DA1"/>
    <w:rsid w:val="005E10C0"/>
    <w:rsid w:val="005E10DE"/>
    <w:rsid w:val="005E111F"/>
    <w:rsid w:val="005E1369"/>
    <w:rsid w:val="005E1413"/>
    <w:rsid w:val="005E144A"/>
    <w:rsid w:val="005E15DB"/>
    <w:rsid w:val="005E1821"/>
    <w:rsid w:val="005E18B1"/>
    <w:rsid w:val="005E1925"/>
    <w:rsid w:val="005E198B"/>
    <w:rsid w:val="005E1AAF"/>
    <w:rsid w:val="005E1ADE"/>
    <w:rsid w:val="005E1B3F"/>
    <w:rsid w:val="005E1EF6"/>
    <w:rsid w:val="005E1F76"/>
    <w:rsid w:val="005E1F84"/>
    <w:rsid w:val="005E20AD"/>
    <w:rsid w:val="005E22BB"/>
    <w:rsid w:val="005E2314"/>
    <w:rsid w:val="005E233E"/>
    <w:rsid w:val="005E2347"/>
    <w:rsid w:val="005E23E8"/>
    <w:rsid w:val="005E2622"/>
    <w:rsid w:val="005E2647"/>
    <w:rsid w:val="005E2771"/>
    <w:rsid w:val="005E291F"/>
    <w:rsid w:val="005E2D43"/>
    <w:rsid w:val="005E2FC9"/>
    <w:rsid w:val="005E3081"/>
    <w:rsid w:val="005E30AC"/>
    <w:rsid w:val="005E30E8"/>
    <w:rsid w:val="005E364B"/>
    <w:rsid w:val="005E36A2"/>
    <w:rsid w:val="005E3936"/>
    <w:rsid w:val="005E3944"/>
    <w:rsid w:val="005E3AB7"/>
    <w:rsid w:val="005E3AE0"/>
    <w:rsid w:val="005E3B15"/>
    <w:rsid w:val="005E3B70"/>
    <w:rsid w:val="005E3EC1"/>
    <w:rsid w:val="005E405D"/>
    <w:rsid w:val="005E4153"/>
    <w:rsid w:val="005E45E9"/>
    <w:rsid w:val="005E46DF"/>
    <w:rsid w:val="005E475E"/>
    <w:rsid w:val="005E4A91"/>
    <w:rsid w:val="005E4AB5"/>
    <w:rsid w:val="005E4CBA"/>
    <w:rsid w:val="005E4CBF"/>
    <w:rsid w:val="005E4CE2"/>
    <w:rsid w:val="005E4DDE"/>
    <w:rsid w:val="005E4F7C"/>
    <w:rsid w:val="005E5074"/>
    <w:rsid w:val="005E5222"/>
    <w:rsid w:val="005E5383"/>
    <w:rsid w:val="005E53E1"/>
    <w:rsid w:val="005E564C"/>
    <w:rsid w:val="005E56A2"/>
    <w:rsid w:val="005E56AE"/>
    <w:rsid w:val="005E5716"/>
    <w:rsid w:val="005E5BCB"/>
    <w:rsid w:val="005E5D38"/>
    <w:rsid w:val="005E5E08"/>
    <w:rsid w:val="005E6151"/>
    <w:rsid w:val="005E6184"/>
    <w:rsid w:val="005E61C2"/>
    <w:rsid w:val="005E628A"/>
    <w:rsid w:val="005E665F"/>
    <w:rsid w:val="005E6740"/>
    <w:rsid w:val="005E6744"/>
    <w:rsid w:val="005E67FD"/>
    <w:rsid w:val="005E6818"/>
    <w:rsid w:val="005E6844"/>
    <w:rsid w:val="005E6907"/>
    <w:rsid w:val="005E69ED"/>
    <w:rsid w:val="005E6D64"/>
    <w:rsid w:val="005E74C3"/>
    <w:rsid w:val="005E7507"/>
    <w:rsid w:val="005E76AE"/>
    <w:rsid w:val="005E76F4"/>
    <w:rsid w:val="005E79FC"/>
    <w:rsid w:val="005E7C8A"/>
    <w:rsid w:val="005E7FDE"/>
    <w:rsid w:val="005F00DD"/>
    <w:rsid w:val="005F01B5"/>
    <w:rsid w:val="005F0424"/>
    <w:rsid w:val="005F047A"/>
    <w:rsid w:val="005F0640"/>
    <w:rsid w:val="005F0645"/>
    <w:rsid w:val="005F078D"/>
    <w:rsid w:val="005F0808"/>
    <w:rsid w:val="005F0810"/>
    <w:rsid w:val="005F0912"/>
    <w:rsid w:val="005F0A0C"/>
    <w:rsid w:val="005F0B5D"/>
    <w:rsid w:val="005F0D07"/>
    <w:rsid w:val="005F0D6D"/>
    <w:rsid w:val="005F1080"/>
    <w:rsid w:val="005F108F"/>
    <w:rsid w:val="005F1186"/>
    <w:rsid w:val="005F11B8"/>
    <w:rsid w:val="005F11F3"/>
    <w:rsid w:val="005F1232"/>
    <w:rsid w:val="005F12ED"/>
    <w:rsid w:val="005F13D1"/>
    <w:rsid w:val="005F1414"/>
    <w:rsid w:val="005F14C0"/>
    <w:rsid w:val="005F1630"/>
    <w:rsid w:val="005F1861"/>
    <w:rsid w:val="005F18DB"/>
    <w:rsid w:val="005F1BE1"/>
    <w:rsid w:val="005F1C32"/>
    <w:rsid w:val="005F1E08"/>
    <w:rsid w:val="005F2207"/>
    <w:rsid w:val="005F2415"/>
    <w:rsid w:val="005F2499"/>
    <w:rsid w:val="005F2642"/>
    <w:rsid w:val="005F26A2"/>
    <w:rsid w:val="005F2CA4"/>
    <w:rsid w:val="005F2D29"/>
    <w:rsid w:val="005F2F8B"/>
    <w:rsid w:val="005F30FF"/>
    <w:rsid w:val="005F3242"/>
    <w:rsid w:val="005F34E7"/>
    <w:rsid w:val="005F3670"/>
    <w:rsid w:val="005F37A8"/>
    <w:rsid w:val="005F3984"/>
    <w:rsid w:val="005F39E7"/>
    <w:rsid w:val="005F3A38"/>
    <w:rsid w:val="005F3B51"/>
    <w:rsid w:val="005F410A"/>
    <w:rsid w:val="005F4254"/>
    <w:rsid w:val="005F4336"/>
    <w:rsid w:val="005F4362"/>
    <w:rsid w:val="005F43AD"/>
    <w:rsid w:val="005F43B9"/>
    <w:rsid w:val="005F4687"/>
    <w:rsid w:val="005F47B7"/>
    <w:rsid w:val="005F4819"/>
    <w:rsid w:val="005F484F"/>
    <w:rsid w:val="005F48A5"/>
    <w:rsid w:val="005F48EF"/>
    <w:rsid w:val="005F4950"/>
    <w:rsid w:val="005F497E"/>
    <w:rsid w:val="005F49AB"/>
    <w:rsid w:val="005F4AFD"/>
    <w:rsid w:val="005F4BA9"/>
    <w:rsid w:val="005F4DDA"/>
    <w:rsid w:val="005F4E8A"/>
    <w:rsid w:val="005F4F09"/>
    <w:rsid w:val="005F4FD7"/>
    <w:rsid w:val="005F50F9"/>
    <w:rsid w:val="005F5230"/>
    <w:rsid w:val="005F53A1"/>
    <w:rsid w:val="005F53B1"/>
    <w:rsid w:val="005F53F1"/>
    <w:rsid w:val="005F54BC"/>
    <w:rsid w:val="005F5530"/>
    <w:rsid w:val="005F565A"/>
    <w:rsid w:val="005F5A65"/>
    <w:rsid w:val="005F5BCB"/>
    <w:rsid w:val="005F5D50"/>
    <w:rsid w:val="005F5F44"/>
    <w:rsid w:val="005F5FD3"/>
    <w:rsid w:val="005F6165"/>
    <w:rsid w:val="005F649A"/>
    <w:rsid w:val="005F65F1"/>
    <w:rsid w:val="005F689D"/>
    <w:rsid w:val="005F6A19"/>
    <w:rsid w:val="005F6A1A"/>
    <w:rsid w:val="005F6A78"/>
    <w:rsid w:val="005F6F18"/>
    <w:rsid w:val="005F7068"/>
    <w:rsid w:val="005F7240"/>
    <w:rsid w:val="005F72A9"/>
    <w:rsid w:val="005F754F"/>
    <w:rsid w:val="005F7558"/>
    <w:rsid w:val="005F7669"/>
    <w:rsid w:val="005F780D"/>
    <w:rsid w:val="005F79A6"/>
    <w:rsid w:val="005F7D77"/>
    <w:rsid w:val="005F7E16"/>
    <w:rsid w:val="0060032B"/>
    <w:rsid w:val="00600598"/>
    <w:rsid w:val="00600679"/>
    <w:rsid w:val="0060069E"/>
    <w:rsid w:val="0060072A"/>
    <w:rsid w:val="00600827"/>
    <w:rsid w:val="0060085F"/>
    <w:rsid w:val="006008BA"/>
    <w:rsid w:val="0060093C"/>
    <w:rsid w:val="00600941"/>
    <w:rsid w:val="00600AF9"/>
    <w:rsid w:val="00600B1C"/>
    <w:rsid w:val="00600D3A"/>
    <w:rsid w:val="00600EE7"/>
    <w:rsid w:val="00600F5E"/>
    <w:rsid w:val="006010B1"/>
    <w:rsid w:val="0060122D"/>
    <w:rsid w:val="006013B1"/>
    <w:rsid w:val="006013C3"/>
    <w:rsid w:val="00601424"/>
    <w:rsid w:val="00601586"/>
    <w:rsid w:val="00601696"/>
    <w:rsid w:val="0060186C"/>
    <w:rsid w:val="00601BCE"/>
    <w:rsid w:val="00601CB8"/>
    <w:rsid w:val="00601E74"/>
    <w:rsid w:val="00602258"/>
    <w:rsid w:val="006024E6"/>
    <w:rsid w:val="006027D0"/>
    <w:rsid w:val="00602B31"/>
    <w:rsid w:val="00602B4D"/>
    <w:rsid w:val="00602E02"/>
    <w:rsid w:val="00602E93"/>
    <w:rsid w:val="00603062"/>
    <w:rsid w:val="0060354A"/>
    <w:rsid w:val="00603658"/>
    <w:rsid w:val="0060381F"/>
    <w:rsid w:val="00603ACA"/>
    <w:rsid w:val="00603AE8"/>
    <w:rsid w:val="00603B7E"/>
    <w:rsid w:val="00603BBF"/>
    <w:rsid w:val="00603BC1"/>
    <w:rsid w:val="00603C0D"/>
    <w:rsid w:val="00603CCB"/>
    <w:rsid w:val="00603CDF"/>
    <w:rsid w:val="00603F53"/>
    <w:rsid w:val="00603FA9"/>
    <w:rsid w:val="00604015"/>
    <w:rsid w:val="006041C8"/>
    <w:rsid w:val="006041F7"/>
    <w:rsid w:val="00604534"/>
    <w:rsid w:val="0060462B"/>
    <w:rsid w:val="00604710"/>
    <w:rsid w:val="0060474D"/>
    <w:rsid w:val="0060481F"/>
    <w:rsid w:val="0060499D"/>
    <w:rsid w:val="00604B17"/>
    <w:rsid w:val="00604E36"/>
    <w:rsid w:val="00605133"/>
    <w:rsid w:val="00605178"/>
    <w:rsid w:val="00605299"/>
    <w:rsid w:val="006052BE"/>
    <w:rsid w:val="006052E2"/>
    <w:rsid w:val="00605307"/>
    <w:rsid w:val="0060532D"/>
    <w:rsid w:val="00605487"/>
    <w:rsid w:val="00605500"/>
    <w:rsid w:val="006055BC"/>
    <w:rsid w:val="006055BD"/>
    <w:rsid w:val="006057A7"/>
    <w:rsid w:val="006057EB"/>
    <w:rsid w:val="00605893"/>
    <w:rsid w:val="00605B77"/>
    <w:rsid w:val="00605CC5"/>
    <w:rsid w:val="00605D3D"/>
    <w:rsid w:val="00605D7F"/>
    <w:rsid w:val="00605F58"/>
    <w:rsid w:val="006060A2"/>
    <w:rsid w:val="006060AC"/>
    <w:rsid w:val="006060B5"/>
    <w:rsid w:val="00606133"/>
    <w:rsid w:val="00606145"/>
    <w:rsid w:val="006063E4"/>
    <w:rsid w:val="006064F6"/>
    <w:rsid w:val="00606940"/>
    <w:rsid w:val="00606B4C"/>
    <w:rsid w:val="00606E35"/>
    <w:rsid w:val="00606E43"/>
    <w:rsid w:val="00606F98"/>
    <w:rsid w:val="006071CE"/>
    <w:rsid w:val="006074D2"/>
    <w:rsid w:val="00607528"/>
    <w:rsid w:val="0060757E"/>
    <w:rsid w:val="0060762E"/>
    <w:rsid w:val="00607685"/>
    <w:rsid w:val="006076B6"/>
    <w:rsid w:val="00607823"/>
    <w:rsid w:val="0060787D"/>
    <w:rsid w:val="006078C2"/>
    <w:rsid w:val="0060790B"/>
    <w:rsid w:val="00607943"/>
    <w:rsid w:val="00607A00"/>
    <w:rsid w:val="00607A07"/>
    <w:rsid w:val="00607B32"/>
    <w:rsid w:val="00607C90"/>
    <w:rsid w:val="00607D77"/>
    <w:rsid w:val="00607E18"/>
    <w:rsid w:val="00607ED2"/>
    <w:rsid w:val="0061014D"/>
    <w:rsid w:val="006104C7"/>
    <w:rsid w:val="006104C9"/>
    <w:rsid w:val="006105EC"/>
    <w:rsid w:val="00610794"/>
    <w:rsid w:val="0061088C"/>
    <w:rsid w:val="006108AD"/>
    <w:rsid w:val="006108BE"/>
    <w:rsid w:val="0061098D"/>
    <w:rsid w:val="00610B3D"/>
    <w:rsid w:val="00610C8C"/>
    <w:rsid w:val="00610C9F"/>
    <w:rsid w:val="00610CCB"/>
    <w:rsid w:val="00610E26"/>
    <w:rsid w:val="00611101"/>
    <w:rsid w:val="0061116F"/>
    <w:rsid w:val="00611357"/>
    <w:rsid w:val="006113E5"/>
    <w:rsid w:val="00611434"/>
    <w:rsid w:val="00611634"/>
    <w:rsid w:val="0061163C"/>
    <w:rsid w:val="0061183B"/>
    <w:rsid w:val="006118AA"/>
    <w:rsid w:val="006118BA"/>
    <w:rsid w:val="00611B1C"/>
    <w:rsid w:val="00611D77"/>
    <w:rsid w:val="00611D9B"/>
    <w:rsid w:val="00611E15"/>
    <w:rsid w:val="00611EB5"/>
    <w:rsid w:val="0061218C"/>
    <w:rsid w:val="0061230C"/>
    <w:rsid w:val="0061245B"/>
    <w:rsid w:val="006124D8"/>
    <w:rsid w:val="006128BA"/>
    <w:rsid w:val="006129EE"/>
    <w:rsid w:val="00612ADF"/>
    <w:rsid w:val="00612B4B"/>
    <w:rsid w:val="00612F68"/>
    <w:rsid w:val="00613161"/>
    <w:rsid w:val="0061335C"/>
    <w:rsid w:val="006135C2"/>
    <w:rsid w:val="00613766"/>
    <w:rsid w:val="006139D4"/>
    <w:rsid w:val="006139EE"/>
    <w:rsid w:val="00613ABE"/>
    <w:rsid w:val="00613AF5"/>
    <w:rsid w:val="00613CFB"/>
    <w:rsid w:val="00613EE0"/>
    <w:rsid w:val="00613FA1"/>
    <w:rsid w:val="006141E5"/>
    <w:rsid w:val="006142AB"/>
    <w:rsid w:val="006142B6"/>
    <w:rsid w:val="006142EB"/>
    <w:rsid w:val="00614396"/>
    <w:rsid w:val="0061442F"/>
    <w:rsid w:val="0061456A"/>
    <w:rsid w:val="00614813"/>
    <w:rsid w:val="006149E1"/>
    <w:rsid w:val="00614A98"/>
    <w:rsid w:val="00614A9A"/>
    <w:rsid w:val="00614B29"/>
    <w:rsid w:val="00614D98"/>
    <w:rsid w:val="00614E44"/>
    <w:rsid w:val="00614ED0"/>
    <w:rsid w:val="0061521E"/>
    <w:rsid w:val="006152D0"/>
    <w:rsid w:val="00615434"/>
    <w:rsid w:val="0061595E"/>
    <w:rsid w:val="006159CD"/>
    <w:rsid w:val="00615BD6"/>
    <w:rsid w:val="00615D29"/>
    <w:rsid w:val="00616188"/>
    <w:rsid w:val="006162ED"/>
    <w:rsid w:val="00616470"/>
    <w:rsid w:val="006165A7"/>
    <w:rsid w:val="006166CD"/>
    <w:rsid w:val="006167DD"/>
    <w:rsid w:val="0061694B"/>
    <w:rsid w:val="0061698A"/>
    <w:rsid w:val="00616B49"/>
    <w:rsid w:val="00616C5D"/>
    <w:rsid w:val="00616F65"/>
    <w:rsid w:val="00616F68"/>
    <w:rsid w:val="006171FB"/>
    <w:rsid w:val="00617444"/>
    <w:rsid w:val="0061746E"/>
    <w:rsid w:val="006175D7"/>
    <w:rsid w:val="00617633"/>
    <w:rsid w:val="00617682"/>
    <w:rsid w:val="0061768D"/>
    <w:rsid w:val="00617698"/>
    <w:rsid w:val="006178B9"/>
    <w:rsid w:val="00617A64"/>
    <w:rsid w:val="00617B8A"/>
    <w:rsid w:val="00617DB2"/>
    <w:rsid w:val="00617E7F"/>
    <w:rsid w:val="006207F9"/>
    <w:rsid w:val="00620882"/>
    <w:rsid w:val="00620C70"/>
    <w:rsid w:val="00620CBE"/>
    <w:rsid w:val="00620D14"/>
    <w:rsid w:val="00620DC6"/>
    <w:rsid w:val="00620DEE"/>
    <w:rsid w:val="00620F4C"/>
    <w:rsid w:val="00620F9E"/>
    <w:rsid w:val="0062105E"/>
    <w:rsid w:val="00621142"/>
    <w:rsid w:val="006215A9"/>
    <w:rsid w:val="0062194B"/>
    <w:rsid w:val="006219A7"/>
    <w:rsid w:val="00621C74"/>
    <w:rsid w:val="00621C86"/>
    <w:rsid w:val="00621CB1"/>
    <w:rsid w:val="00621D1C"/>
    <w:rsid w:val="00621E84"/>
    <w:rsid w:val="00622119"/>
    <w:rsid w:val="00622141"/>
    <w:rsid w:val="00622467"/>
    <w:rsid w:val="006225C5"/>
    <w:rsid w:val="0062286E"/>
    <w:rsid w:val="006228EF"/>
    <w:rsid w:val="00622947"/>
    <w:rsid w:val="006229FC"/>
    <w:rsid w:val="00622A01"/>
    <w:rsid w:val="00622C8E"/>
    <w:rsid w:val="00622CDD"/>
    <w:rsid w:val="00622D22"/>
    <w:rsid w:val="00622D57"/>
    <w:rsid w:val="00622EFB"/>
    <w:rsid w:val="00622F33"/>
    <w:rsid w:val="00622FFC"/>
    <w:rsid w:val="00623026"/>
    <w:rsid w:val="00623051"/>
    <w:rsid w:val="006230B2"/>
    <w:rsid w:val="006230D9"/>
    <w:rsid w:val="006233A3"/>
    <w:rsid w:val="0062347B"/>
    <w:rsid w:val="006234CA"/>
    <w:rsid w:val="0062363D"/>
    <w:rsid w:val="00623AE5"/>
    <w:rsid w:val="00623D6A"/>
    <w:rsid w:val="00623DB3"/>
    <w:rsid w:val="00623EBC"/>
    <w:rsid w:val="00623EEC"/>
    <w:rsid w:val="0062402F"/>
    <w:rsid w:val="0062406F"/>
    <w:rsid w:val="006241F1"/>
    <w:rsid w:val="006242A2"/>
    <w:rsid w:val="00624359"/>
    <w:rsid w:val="006243E0"/>
    <w:rsid w:val="00624563"/>
    <w:rsid w:val="006247EB"/>
    <w:rsid w:val="006248F6"/>
    <w:rsid w:val="00624908"/>
    <w:rsid w:val="0062497A"/>
    <w:rsid w:val="00624C0F"/>
    <w:rsid w:val="00624C68"/>
    <w:rsid w:val="00624C96"/>
    <w:rsid w:val="00624DEE"/>
    <w:rsid w:val="00624E74"/>
    <w:rsid w:val="00625161"/>
    <w:rsid w:val="006251FC"/>
    <w:rsid w:val="006252B8"/>
    <w:rsid w:val="00625628"/>
    <w:rsid w:val="0062576C"/>
    <w:rsid w:val="00625E00"/>
    <w:rsid w:val="00625E8F"/>
    <w:rsid w:val="00625F15"/>
    <w:rsid w:val="00626024"/>
    <w:rsid w:val="006265FA"/>
    <w:rsid w:val="0062661C"/>
    <w:rsid w:val="0062687D"/>
    <w:rsid w:val="006268E5"/>
    <w:rsid w:val="00626A1D"/>
    <w:rsid w:val="00626D7A"/>
    <w:rsid w:val="00626DEC"/>
    <w:rsid w:val="00626E5F"/>
    <w:rsid w:val="00627279"/>
    <w:rsid w:val="006273B9"/>
    <w:rsid w:val="006275DB"/>
    <w:rsid w:val="006275E1"/>
    <w:rsid w:val="00627723"/>
    <w:rsid w:val="00627797"/>
    <w:rsid w:val="0062780B"/>
    <w:rsid w:val="0062783B"/>
    <w:rsid w:val="00627856"/>
    <w:rsid w:val="0062796E"/>
    <w:rsid w:val="00627C75"/>
    <w:rsid w:val="00627CE4"/>
    <w:rsid w:val="00627D3C"/>
    <w:rsid w:val="00627F03"/>
    <w:rsid w:val="00627F45"/>
    <w:rsid w:val="00627F68"/>
    <w:rsid w:val="00630011"/>
    <w:rsid w:val="00630015"/>
    <w:rsid w:val="006300AA"/>
    <w:rsid w:val="006300C4"/>
    <w:rsid w:val="006300D3"/>
    <w:rsid w:val="00630169"/>
    <w:rsid w:val="006301B4"/>
    <w:rsid w:val="006304E0"/>
    <w:rsid w:val="006306F9"/>
    <w:rsid w:val="0063093B"/>
    <w:rsid w:val="0063096E"/>
    <w:rsid w:val="00630A11"/>
    <w:rsid w:val="00630BF8"/>
    <w:rsid w:val="00630C2E"/>
    <w:rsid w:val="00630D59"/>
    <w:rsid w:val="00630D82"/>
    <w:rsid w:val="00630DAF"/>
    <w:rsid w:val="00630DC6"/>
    <w:rsid w:val="00630FAF"/>
    <w:rsid w:val="006311E5"/>
    <w:rsid w:val="00631295"/>
    <w:rsid w:val="00631358"/>
    <w:rsid w:val="006313CE"/>
    <w:rsid w:val="0063164C"/>
    <w:rsid w:val="006316C1"/>
    <w:rsid w:val="00631745"/>
    <w:rsid w:val="006317B9"/>
    <w:rsid w:val="0063198F"/>
    <w:rsid w:val="006319D4"/>
    <w:rsid w:val="00631ACA"/>
    <w:rsid w:val="00631B45"/>
    <w:rsid w:val="00631E56"/>
    <w:rsid w:val="00632096"/>
    <w:rsid w:val="006321E3"/>
    <w:rsid w:val="006321FB"/>
    <w:rsid w:val="0063220B"/>
    <w:rsid w:val="00632215"/>
    <w:rsid w:val="006325AF"/>
    <w:rsid w:val="0063276E"/>
    <w:rsid w:val="0063283F"/>
    <w:rsid w:val="006328F3"/>
    <w:rsid w:val="00632958"/>
    <w:rsid w:val="00632B0F"/>
    <w:rsid w:val="00632B37"/>
    <w:rsid w:val="00632C1E"/>
    <w:rsid w:val="00632F3F"/>
    <w:rsid w:val="006330DB"/>
    <w:rsid w:val="0063310D"/>
    <w:rsid w:val="00633123"/>
    <w:rsid w:val="00633241"/>
    <w:rsid w:val="0063330D"/>
    <w:rsid w:val="00633332"/>
    <w:rsid w:val="00633342"/>
    <w:rsid w:val="0063341D"/>
    <w:rsid w:val="006334BC"/>
    <w:rsid w:val="006335C6"/>
    <w:rsid w:val="0063365D"/>
    <w:rsid w:val="0063365E"/>
    <w:rsid w:val="006337B3"/>
    <w:rsid w:val="00633855"/>
    <w:rsid w:val="006338B5"/>
    <w:rsid w:val="00633AD5"/>
    <w:rsid w:val="00633D0D"/>
    <w:rsid w:val="00633FFA"/>
    <w:rsid w:val="00634206"/>
    <w:rsid w:val="00634954"/>
    <w:rsid w:val="00634A59"/>
    <w:rsid w:val="00634AC1"/>
    <w:rsid w:val="00634D31"/>
    <w:rsid w:val="00634D5A"/>
    <w:rsid w:val="00634DB0"/>
    <w:rsid w:val="00634E6E"/>
    <w:rsid w:val="00635209"/>
    <w:rsid w:val="00635287"/>
    <w:rsid w:val="006352C4"/>
    <w:rsid w:val="00635317"/>
    <w:rsid w:val="00635850"/>
    <w:rsid w:val="006359AC"/>
    <w:rsid w:val="006359BE"/>
    <w:rsid w:val="006359D1"/>
    <w:rsid w:val="00635C0E"/>
    <w:rsid w:val="00635E66"/>
    <w:rsid w:val="00635E9E"/>
    <w:rsid w:val="00635F2F"/>
    <w:rsid w:val="00636014"/>
    <w:rsid w:val="00636175"/>
    <w:rsid w:val="0063672D"/>
    <w:rsid w:val="006367F8"/>
    <w:rsid w:val="0063695D"/>
    <w:rsid w:val="00636C31"/>
    <w:rsid w:val="00636E45"/>
    <w:rsid w:val="006371D6"/>
    <w:rsid w:val="00637332"/>
    <w:rsid w:val="0063750B"/>
    <w:rsid w:val="0063778D"/>
    <w:rsid w:val="006379E0"/>
    <w:rsid w:val="00637E47"/>
    <w:rsid w:val="00637E8C"/>
    <w:rsid w:val="00640162"/>
    <w:rsid w:val="0064027A"/>
    <w:rsid w:val="00640349"/>
    <w:rsid w:val="006403A7"/>
    <w:rsid w:val="006403AD"/>
    <w:rsid w:val="006403F7"/>
    <w:rsid w:val="00640732"/>
    <w:rsid w:val="006408D4"/>
    <w:rsid w:val="00640B53"/>
    <w:rsid w:val="00641189"/>
    <w:rsid w:val="0064158B"/>
    <w:rsid w:val="00641800"/>
    <w:rsid w:val="006419FF"/>
    <w:rsid w:val="00641AF9"/>
    <w:rsid w:val="006421FC"/>
    <w:rsid w:val="006423A9"/>
    <w:rsid w:val="006424E0"/>
    <w:rsid w:val="006428DD"/>
    <w:rsid w:val="00642A42"/>
    <w:rsid w:val="00642B97"/>
    <w:rsid w:val="00642E13"/>
    <w:rsid w:val="00642E95"/>
    <w:rsid w:val="00642F70"/>
    <w:rsid w:val="00642FFB"/>
    <w:rsid w:val="0064307F"/>
    <w:rsid w:val="0064316E"/>
    <w:rsid w:val="00643280"/>
    <w:rsid w:val="0064335C"/>
    <w:rsid w:val="006433B5"/>
    <w:rsid w:val="006433C7"/>
    <w:rsid w:val="00643597"/>
    <w:rsid w:val="006436B5"/>
    <w:rsid w:val="0064385B"/>
    <w:rsid w:val="00643924"/>
    <w:rsid w:val="00643B25"/>
    <w:rsid w:val="00643CD6"/>
    <w:rsid w:val="00643D20"/>
    <w:rsid w:val="00643E6B"/>
    <w:rsid w:val="00643F62"/>
    <w:rsid w:val="00643F82"/>
    <w:rsid w:val="00643FCC"/>
    <w:rsid w:val="00644163"/>
    <w:rsid w:val="0064418E"/>
    <w:rsid w:val="0064440E"/>
    <w:rsid w:val="006444EF"/>
    <w:rsid w:val="00644683"/>
    <w:rsid w:val="00644C9A"/>
    <w:rsid w:val="00644CCA"/>
    <w:rsid w:val="00644F51"/>
    <w:rsid w:val="006452E4"/>
    <w:rsid w:val="00645370"/>
    <w:rsid w:val="006453D7"/>
    <w:rsid w:val="0064554A"/>
    <w:rsid w:val="006459C2"/>
    <w:rsid w:val="00645AB3"/>
    <w:rsid w:val="00645C50"/>
    <w:rsid w:val="00645C69"/>
    <w:rsid w:val="00645DA0"/>
    <w:rsid w:val="00645EC3"/>
    <w:rsid w:val="00645FB6"/>
    <w:rsid w:val="006460A8"/>
    <w:rsid w:val="006460C0"/>
    <w:rsid w:val="00646278"/>
    <w:rsid w:val="00646282"/>
    <w:rsid w:val="0064633E"/>
    <w:rsid w:val="006463AF"/>
    <w:rsid w:val="0064659C"/>
    <w:rsid w:val="0064677E"/>
    <w:rsid w:val="00646853"/>
    <w:rsid w:val="00646AF0"/>
    <w:rsid w:val="00646BC9"/>
    <w:rsid w:val="00646BCC"/>
    <w:rsid w:val="00646C90"/>
    <w:rsid w:val="00646CD0"/>
    <w:rsid w:val="00646D27"/>
    <w:rsid w:val="00646DB1"/>
    <w:rsid w:val="00646F6F"/>
    <w:rsid w:val="0064731E"/>
    <w:rsid w:val="0064751A"/>
    <w:rsid w:val="00647987"/>
    <w:rsid w:val="006479E0"/>
    <w:rsid w:val="006479FF"/>
    <w:rsid w:val="00647A14"/>
    <w:rsid w:val="00647A8D"/>
    <w:rsid w:val="00647B76"/>
    <w:rsid w:val="00647FFD"/>
    <w:rsid w:val="00650071"/>
    <w:rsid w:val="00650144"/>
    <w:rsid w:val="006501E2"/>
    <w:rsid w:val="00650200"/>
    <w:rsid w:val="006502FE"/>
    <w:rsid w:val="006504A8"/>
    <w:rsid w:val="006504AE"/>
    <w:rsid w:val="00650ABC"/>
    <w:rsid w:val="00650AD0"/>
    <w:rsid w:val="00650D52"/>
    <w:rsid w:val="00650F2E"/>
    <w:rsid w:val="00651154"/>
    <w:rsid w:val="0065122A"/>
    <w:rsid w:val="00651877"/>
    <w:rsid w:val="00651B1C"/>
    <w:rsid w:val="00651BA3"/>
    <w:rsid w:val="0065210E"/>
    <w:rsid w:val="00652118"/>
    <w:rsid w:val="00652228"/>
    <w:rsid w:val="00652383"/>
    <w:rsid w:val="006523A3"/>
    <w:rsid w:val="00652468"/>
    <w:rsid w:val="00652553"/>
    <w:rsid w:val="006525E0"/>
    <w:rsid w:val="00652608"/>
    <w:rsid w:val="00652640"/>
    <w:rsid w:val="0065283D"/>
    <w:rsid w:val="006528A7"/>
    <w:rsid w:val="00652A4F"/>
    <w:rsid w:val="00652AF6"/>
    <w:rsid w:val="00652D35"/>
    <w:rsid w:val="00652D73"/>
    <w:rsid w:val="00652DFE"/>
    <w:rsid w:val="00652EB4"/>
    <w:rsid w:val="006531C7"/>
    <w:rsid w:val="006532DE"/>
    <w:rsid w:val="006532FB"/>
    <w:rsid w:val="00653357"/>
    <w:rsid w:val="00653625"/>
    <w:rsid w:val="006536AA"/>
    <w:rsid w:val="0065391E"/>
    <w:rsid w:val="00653EBC"/>
    <w:rsid w:val="006541F5"/>
    <w:rsid w:val="006542EA"/>
    <w:rsid w:val="006542FE"/>
    <w:rsid w:val="00654495"/>
    <w:rsid w:val="006545E7"/>
    <w:rsid w:val="006547E2"/>
    <w:rsid w:val="00654860"/>
    <w:rsid w:val="00654927"/>
    <w:rsid w:val="00654954"/>
    <w:rsid w:val="00654A63"/>
    <w:rsid w:val="00654B78"/>
    <w:rsid w:val="00654CBA"/>
    <w:rsid w:val="0065502B"/>
    <w:rsid w:val="006550DB"/>
    <w:rsid w:val="0065512B"/>
    <w:rsid w:val="0065513B"/>
    <w:rsid w:val="0065522C"/>
    <w:rsid w:val="006552DB"/>
    <w:rsid w:val="00655370"/>
    <w:rsid w:val="00655971"/>
    <w:rsid w:val="006559F8"/>
    <w:rsid w:val="00655AD5"/>
    <w:rsid w:val="00655EE5"/>
    <w:rsid w:val="00655FDA"/>
    <w:rsid w:val="006562B3"/>
    <w:rsid w:val="00656412"/>
    <w:rsid w:val="00656436"/>
    <w:rsid w:val="0065663E"/>
    <w:rsid w:val="00656686"/>
    <w:rsid w:val="00656725"/>
    <w:rsid w:val="00656798"/>
    <w:rsid w:val="006567E4"/>
    <w:rsid w:val="00656AEF"/>
    <w:rsid w:val="00656D48"/>
    <w:rsid w:val="00656E13"/>
    <w:rsid w:val="006570C2"/>
    <w:rsid w:val="0065715C"/>
    <w:rsid w:val="00657195"/>
    <w:rsid w:val="00657196"/>
    <w:rsid w:val="0065735D"/>
    <w:rsid w:val="00657535"/>
    <w:rsid w:val="00657583"/>
    <w:rsid w:val="006575EA"/>
    <w:rsid w:val="00657705"/>
    <w:rsid w:val="00657914"/>
    <w:rsid w:val="00657963"/>
    <w:rsid w:val="006579C5"/>
    <w:rsid w:val="00657C56"/>
    <w:rsid w:val="00657CC5"/>
    <w:rsid w:val="00657DEF"/>
    <w:rsid w:val="00657DF9"/>
    <w:rsid w:val="006600E0"/>
    <w:rsid w:val="00660166"/>
    <w:rsid w:val="00660241"/>
    <w:rsid w:val="00660399"/>
    <w:rsid w:val="00660472"/>
    <w:rsid w:val="006605C7"/>
    <w:rsid w:val="006605FE"/>
    <w:rsid w:val="006606B8"/>
    <w:rsid w:val="00660910"/>
    <w:rsid w:val="0066093D"/>
    <w:rsid w:val="00660C14"/>
    <w:rsid w:val="00660DB3"/>
    <w:rsid w:val="00660FAD"/>
    <w:rsid w:val="00660FB3"/>
    <w:rsid w:val="006610B4"/>
    <w:rsid w:val="00661253"/>
    <w:rsid w:val="00661328"/>
    <w:rsid w:val="0066135A"/>
    <w:rsid w:val="006616D4"/>
    <w:rsid w:val="0066178F"/>
    <w:rsid w:val="006617C5"/>
    <w:rsid w:val="00661950"/>
    <w:rsid w:val="00661A39"/>
    <w:rsid w:val="00661A52"/>
    <w:rsid w:val="00661ACE"/>
    <w:rsid w:val="00661E64"/>
    <w:rsid w:val="00661FD9"/>
    <w:rsid w:val="00662345"/>
    <w:rsid w:val="006623A9"/>
    <w:rsid w:val="0066254D"/>
    <w:rsid w:val="0066263D"/>
    <w:rsid w:val="006626E9"/>
    <w:rsid w:val="006628CB"/>
    <w:rsid w:val="0066299F"/>
    <w:rsid w:val="00662D18"/>
    <w:rsid w:val="00662D73"/>
    <w:rsid w:val="00662DAC"/>
    <w:rsid w:val="00662E10"/>
    <w:rsid w:val="00662F00"/>
    <w:rsid w:val="00662F03"/>
    <w:rsid w:val="00663045"/>
    <w:rsid w:val="00663156"/>
    <w:rsid w:val="006632DB"/>
    <w:rsid w:val="006636DD"/>
    <w:rsid w:val="006638BA"/>
    <w:rsid w:val="006639B3"/>
    <w:rsid w:val="00663C08"/>
    <w:rsid w:val="00663C88"/>
    <w:rsid w:val="00663C95"/>
    <w:rsid w:val="00663CEA"/>
    <w:rsid w:val="00663D90"/>
    <w:rsid w:val="006640F0"/>
    <w:rsid w:val="006643AA"/>
    <w:rsid w:val="0066464E"/>
    <w:rsid w:val="0066485E"/>
    <w:rsid w:val="006648C7"/>
    <w:rsid w:val="006648FF"/>
    <w:rsid w:val="00664A56"/>
    <w:rsid w:val="00664B06"/>
    <w:rsid w:val="00664BF2"/>
    <w:rsid w:val="00664C05"/>
    <w:rsid w:val="00664CB1"/>
    <w:rsid w:val="00664FD4"/>
    <w:rsid w:val="00665109"/>
    <w:rsid w:val="00665739"/>
    <w:rsid w:val="006658BF"/>
    <w:rsid w:val="00665DAB"/>
    <w:rsid w:val="00665E29"/>
    <w:rsid w:val="00665E7D"/>
    <w:rsid w:val="00666212"/>
    <w:rsid w:val="00666367"/>
    <w:rsid w:val="0066654F"/>
    <w:rsid w:val="00666817"/>
    <w:rsid w:val="00666AD3"/>
    <w:rsid w:val="00666B65"/>
    <w:rsid w:val="00666E0E"/>
    <w:rsid w:val="00666E9B"/>
    <w:rsid w:val="00666EF9"/>
    <w:rsid w:val="00666FC3"/>
    <w:rsid w:val="00666FD5"/>
    <w:rsid w:val="006679A7"/>
    <w:rsid w:val="00667B5D"/>
    <w:rsid w:val="00667CD2"/>
    <w:rsid w:val="00667D17"/>
    <w:rsid w:val="00667F2C"/>
    <w:rsid w:val="0067014F"/>
    <w:rsid w:val="006701CD"/>
    <w:rsid w:val="0067026F"/>
    <w:rsid w:val="006704EC"/>
    <w:rsid w:val="0067054A"/>
    <w:rsid w:val="00670688"/>
    <w:rsid w:val="00670698"/>
    <w:rsid w:val="006707FA"/>
    <w:rsid w:val="00670863"/>
    <w:rsid w:val="00670992"/>
    <w:rsid w:val="00670A8B"/>
    <w:rsid w:val="00670ABA"/>
    <w:rsid w:val="00670D72"/>
    <w:rsid w:val="00670E45"/>
    <w:rsid w:val="00670F7B"/>
    <w:rsid w:val="00671167"/>
    <w:rsid w:val="006711F4"/>
    <w:rsid w:val="006712ED"/>
    <w:rsid w:val="006712F3"/>
    <w:rsid w:val="0067141F"/>
    <w:rsid w:val="006714A9"/>
    <w:rsid w:val="006714E8"/>
    <w:rsid w:val="00671644"/>
    <w:rsid w:val="006716C3"/>
    <w:rsid w:val="00671940"/>
    <w:rsid w:val="00671AD9"/>
    <w:rsid w:val="00671C79"/>
    <w:rsid w:val="00671D83"/>
    <w:rsid w:val="00671DF8"/>
    <w:rsid w:val="00671E58"/>
    <w:rsid w:val="00671F37"/>
    <w:rsid w:val="0067206C"/>
    <w:rsid w:val="006720B8"/>
    <w:rsid w:val="006725B9"/>
    <w:rsid w:val="00672711"/>
    <w:rsid w:val="0067271B"/>
    <w:rsid w:val="006727AD"/>
    <w:rsid w:val="00672DB0"/>
    <w:rsid w:val="00672EB4"/>
    <w:rsid w:val="00672ECC"/>
    <w:rsid w:val="00673080"/>
    <w:rsid w:val="006732AC"/>
    <w:rsid w:val="006733B8"/>
    <w:rsid w:val="00673666"/>
    <w:rsid w:val="00673918"/>
    <w:rsid w:val="006739B7"/>
    <w:rsid w:val="00673B86"/>
    <w:rsid w:val="00673BCC"/>
    <w:rsid w:val="00673C27"/>
    <w:rsid w:val="00673CD0"/>
    <w:rsid w:val="00673D13"/>
    <w:rsid w:val="00673E43"/>
    <w:rsid w:val="00673E53"/>
    <w:rsid w:val="00673E5E"/>
    <w:rsid w:val="00673E82"/>
    <w:rsid w:val="00673E89"/>
    <w:rsid w:val="006741BA"/>
    <w:rsid w:val="00674238"/>
    <w:rsid w:val="0067435B"/>
    <w:rsid w:val="006746B2"/>
    <w:rsid w:val="00674790"/>
    <w:rsid w:val="00674804"/>
    <w:rsid w:val="00674B15"/>
    <w:rsid w:val="00674BD8"/>
    <w:rsid w:val="00674C1F"/>
    <w:rsid w:val="00674D6B"/>
    <w:rsid w:val="00675047"/>
    <w:rsid w:val="00675135"/>
    <w:rsid w:val="0067514B"/>
    <w:rsid w:val="00675389"/>
    <w:rsid w:val="006758A4"/>
    <w:rsid w:val="00675C9B"/>
    <w:rsid w:val="00675CE2"/>
    <w:rsid w:val="00675E69"/>
    <w:rsid w:val="00675F6B"/>
    <w:rsid w:val="00675F8B"/>
    <w:rsid w:val="00675FBA"/>
    <w:rsid w:val="00675FD5"/>
    <w:rsid w:val="006760AD"/>
    <w:rsid w:val="0067656E"/>
    <w:rsid w:val="0067669D"/>
    <w:rsid w:val="00676789"/>
    <w:rsid w:val="0067680C"/>
    <w:rsid w:val="006768D6"/>
    <w:rsid w:val="00676982"/>
    <w:rsid w:val="006769A2"/>
    <w:rsid w:val="006769DC"/>
    <w:rsid w:val="00676BA9"/>
    <w:rsid w:val="00676DC4"/>
    <w:rsid w:val="00676E04"/>
    <w:rsid w:val="00676F1F"/>
    <w:rsid w:val="006770D7"/>
    <w:rsid w:val="0067715C"/>
    <w:rsid w:val="006771F9"/>
    <w:rsid w:val="00677225"/>
    <w:rsid w:val="00677234"/>
    <w:rsid w:val="00677241"/>
    <w:rsid w:val="006775F6"/>
    <w:rsid w:val="006776A5"/>
    <w:rsid w:val="00677719"/>
    <w:rsid w:val="00677868"/>
    <w:rsid w:val="00677888"/>
    <w:rsid w:val="006778A7"/>
    <w:rsid w:val="006778E5"/>
    <w:rsid w:val="00677A6E"/>
    <w:rsid w:val="00677B83"/>
    <w:rsid w:val="00677BC0"/>
    <w:rsid w:val="00677F92"/>
    <w:rsid w:val="00677FD0"/>
    <w:rsid w:val="006801FD"/>
    <w:rsid w:val="00680231"/>
    <w:rsid w:val="00680366"/>
    <w:rsid w:val="00680439"/>
    <w:rsid w:val="00680693"/>
    <w:rsid w:val="0068079D"/>
    <w:rsid w:val="00680A35"/>
    <w:rsid w:val="00680B4D"/>
    <w:rsid w:val="00680DCB"/>
    <w:rsid w:val="00680F71"/>
    <w:rsid w:val="00680FD3"/>
    <w:rsid w:val="00681079"/>
    <w:rsid w:val="0068125C"/>
    <w:rsid w:val="0068133F"/>
    <w:rsid w:val="00681493"/>
    <w:rsid w:val="00681845"/>
    <w:rsid w:val="00681881"/>
    <w:rsid w:val="00681A3E"/>
    <w:rsid w:val="00681B55"/>
    <w:rsid w:val="00681B71"/>
    <w:rsid w:val="00681C1F"/>
    <w:rsid w:val="00681C3E"/>
    <w:rsid w:val="00681D05"/>
    <w:rsid w:val="00681EEA"/>
    <w:rsid w:val="00681F35"/>
    <w:rsid w:val="00682249"/>
    <w:rsid w:val="00682263"/>
    <w:rsid w:val="006823C1"/>
    <w:rsid w:val="006827B9"/>
    <w:rsid w:val="006827C3"/>
    <w:rsid w:val="00682903"/>
    <w:rsid w:val="00682990"/>
    <w:rsid w:val="00682A65"/>
    <w:rsid w:val="00682AD3"/>
    <w:rsid w:val="00682D62"/>
    <w:rsid w:val="00682E15"/>
    <w:rsid w:val="006830A8"/>
    <w:rsid w:val="00683124"/>
    <w:rsid w:val="00683264"/>
    <w:rsid w:val="0068328B"/>
    <w:rsid w:val="006837EC"/>
    <w:rsid w:val="006838C8"/>
    <w:rsid w:val="00683C1D"/>
    <w:rsid w:val="00683CDE"/>
    <w:rsid w:val="00683DC8"/>
    <w:rsid w:val="00683E2C"/>
    <w:rsid w:val="00683FCE"/>
    <w:rsid w:val="00684177"/>
    <w:rsid w:val="006841C0"/>
    <w:rsid w:val="0068423C"/>
    <w:rsid w:val="00684248"/>
    <w:rsid w:val="0068469D"/>
    <w:rsid w:val="0068480B"/>
    <w:rsid w:val="00684934"/>
    <w:rsid w:val="00684B32"/>
    <w:rsid w:val="00684C5E"/>
    <w:rsid w:val="00684D7B"/>
    <w:rsid w:val="00684E8C"/>
    <w:rsid w:val="00684FC7"/>
    <w:rsid w:val="006850D7"/>
    <w:rsid w:val="006850EA"/>
    <w:rsid w:val="0068524F"/>
    <w:rsid w:val="006852C1"/>
    <w:rsid w:val="006855E0"/>
    <w:rsid w:val="00685646"/>
    <w:rsid w:val="00685935"/>
    <w:rsid w:val="00685967"/>
    <w:rsid w:val="00685A21"/>
    <w:rsid w:val="00685A26"/>
    <w:rsid w:val="00685A62"/>
    <w:rsid w:val="00685A98"/>
    <w:rsid w:val="00685BBC"/>
    <w:rsid w:val="00685D20"/>
    <w:rsid w:val="00685D86"/>
    <w:rsid w:val="00685F01"/>
    <w:rsid w:val="006862D1"/>
    <w:rsid w:val="006863B2"/>
    <w:rsid w:val="00686421"/>
    <w:rsid w:val="006864BA"/>
    <w:rsid w:val="0068654D"/>
    <w:rsid w:val="006868F3"/>
    <w:rsid w:val="00686B79"/>
    <w:rsid w:val="00686BD4"/>
    <w:rsid w:val="00686D00"/>
    <w:rsid w:val="00686D0C"/>
    <w:rsid w:val="0068700F"/>
    <w:rsid w:val="0068705E"/>
    <w:rsid w:val="0068722B"/>
    <w:rsid w:val="0068728E"/>
    <w:rsid w:val="0068732F"/>
    <w:rsid w:val="006873E7"/>
    <w:rsid w:val="006875A2"/>
    <w:rsid w:val="006876FE"/>
    <w:rsid w:val="00687795"/>
    <w:rsid w:val="0068779C"/>
    <w:rsid w:val="006878DA"/>
    <w:rsid w:val="00687B25"/>
    <w:rsid w:val="00687D04"/>
    <w:rsid w:val="00687EBF"/>
    <w:rsid w:val="00687FB6"/>
    <w:rsid w:val="0069001D"/>
    <w:rsid w:val="006902F5"/>
    <w:rsid w:val="006905E2"/>
    <w:rsid w:val="00690648"/>
    <w:rsid w:val="00690930"/>
    <w:rsid w:val="00690A3F"/>
    <w:rsid w:val="00690AF3"/>
    <w:rsid w:val="00690B73"/>
    <w:rsid w:val="00690CB2"/>
    <w:rsid w:val="00690CDA"/>
    <w:rsid w:val="00690CEB"/>
    <w:rsid w:val="00690E58"/>
    <w:rsid w:val="00690F8D"/>
    <w:rsid w:val="00690FAE"/>
    <w:rsid w:val="00690FF9"/>
    <w:rsid w:val="006912DB"/>
    <w:rsid w:val="0069149F"/>
    <w:rsid w:val="0069157C"/>
    <w:rsid w:val="006915C2"/>
    <w:rsid w:val="00691721"/>
    <w:rsid w:val="00691781"/>
    <w:rsid w:val="006917A2"/>
    <w:rsid w:val="0069185D"/>
    <w:rsid w:val="00691AE3"/>
    <w:rsid w:val="00691B28"/>
    <w:rsid w:val="00691C1C"/>
    <w:rsid w:val="00691DBE"/>
    <w:rsid w:val="00692112"/>
    <w:rsid w:val="006922B5"/>
    <w:rsid w:val="00692527"/>
    <w:rsid w:val="006926D2"/>
    <w:rsid w:val="00692DE3"/>
    <w:rsid w:val="00692E5F"/>
    <w:rsid w:val="006931E4"/>
    <w:rsid w:val="0069326C"/>
    <w:rsid w:val="0069339F"/>
    <w:rsid w:val="00693448"/>
    <w:rsid w:val="0069349C"/>
    <w:rsid w:val="0069388F"/>
    <w:rsid w:val="0069394C"/>
    <w:rsid w:val="00693A06"/>
    <w:rsid w:val="00693B87"/>
    <w:rsid w:val="00693D18"/>
    <w:rsid w:val="00693E15"/>
    <w:rsid w:val="00693F97"/>
    <w:rsid w:val="006940DB"/>
    <w:rsid w:val="006940E6"/>
    <w:rsid w:val="0069423C"/>
    <w:rsid w:val="006943B8"/>
    <w:rsid w:val="00694426"/>
    <w:rsid w:val="0069462F"/>
    <w:rsid w:val="006947AF"/>
    <w:rsid w:val="0069496A"/>
    <w:rsid w:val="006949E4"/>
    <w:rsid w:val="006949FA"/>
    <w:rsid w:val="00694ACA"/>
    <w:rsid w:val="00694B02"/>
    <w:rsid w:val="00694B60"/>
    <w:rsid w:val="00694C10"/>
    <w:rsid w:val="00694E31"/>
    <w:rsid w:val="00694EC0"/>
    <w:rsid w:val="00694F44"/>
    <w:rsid w:val="00694F7F"/>
    <w:rsid w:val="00695102"/>
    <w:rsid w:val="00695153"/>
    <w:rsid w:val="00695509"/>
    <w:rsid w:val="0069569F"/>
    <w:rsid w:val="006957EB"/>
    <w:rsid w:val="0069593F"/>
    <w:rsid w:val="00695D37"/>
    <w:rsid w:val="006960EF"/>
    <w:rsid w:val="00696197"/>
    <w:rsid w:val="00696199"/>
    <w:rsid w:val="00696215"/>
    <w:rsid w:val="00696291"/>
    <w:rsid w:val="006962AB"/>
    <w:rsid w:val="006964F3"/>
    <w:rsid w:val="0069697F"/>
    <w:rsid w:val="00696AA4"/>
    <w:rsid w:val="00696B25"/>
    <w:rsid w:val="00696CF4"/>
    <w:rsid w:val="00696D3D"/>
    <w:rsid w:val="00697295"/>
    <w:rsid w:val="006972D2"/>
    <w:rsid w:val="006973F9"/>
    <w:rsid w:val="00697413"/>
    <w:rsid w:val="00697529"/>
    <w:rsid w:val="00697887"/>
    <w:rsid w:val="0069797A"/>
    <w:rsid w:val="00697BB9"/>
    <w:rsid w:val="00697C95"/>
    <w:rsid w:val="00697D5E"/>
    <w:rsid w:val="00697D99"/>
    <w:rsid w:val="006A00E8"/>
    <w:rsid w:val="006A010D"/>
    <w:rsid w:val="006A03B4"/>
    <w:rsid w:val="006A04C7"/>
    <w:rsid w:val="006A04EB"/>
    <w:rsid w:val="006A0568"/>
    <w:rsid w:val="006A0652"/>
    <w:rsid w:val="006A07BD"/>
    <w:rsid w:val="006A0877"/>
    <w:rsid w:val="006A0926"/>
    <w:rsid w:val="006A09CE"/>
    <w:rsid w:val="006A0A3E"/>
    <w:rsid w:val="006A0CDD"/>
    <w:rsid w:val="006A1021"/>
    <w:rsid w:val="006A1150"/>
    <w:rsid w:val="006A129B"/>
    <w:rsid w:val="006A1328"/>
    <w:rsid w:val="006A1394"/>
    <w:rsid w:val="006A139F"/>
    <w:rsid w:val="006A16C4"/>
    <w:rsid w:val="006A16EB"/>
    <w:rsid w:val="006A1747"/>
    <w:rsid w:val="006A1907"/>
    <w:rsid w:val="006A1A81"/>
    <w:rsid w:val="006A1D01"/>
    <w:rsid w:val="006A1D77"/>
    <w:rsid w:val="006A1E3E"/>
    <w:rsid w:val="006A1F63"/>
    <w:rsid w:val="006A1FA6"/>
    <w:rsid w:val="006A203F"/>
    <w:rsid w:val="006A2211"/>
    <w:rsid w:val="006A24CB"/>
    <w:rsid w:val="006A2513"/>
    <w:rsid w:val="006A2779"/>
    <w:rsid w:val="006A2AEC"/>
    <w:rsid w:val="006A2B69"/>
    <w:rsid w:val="006A2C23"/>
    <w:rsid w:val="006A2D3A"/>
    <w:rsid w:val="006A2E41"/>
    <w:rsid w:val="006A2E51"/>
    <w:rsid w:val="006A321A"/>
    <w:rsid w:val="006A32E5"/>
    <w:rsid w:val="006A346E"/>
    <w:rsid w:val="006A352E"/>
    <w:rsid w:val="006A3740"/>
    <w:rsid w:val="006A38E0"/>
    <w:rsid w:val="006A3BBA"/>
    <w:rsid w:val="006A3E19"/>
    <w:rsid w:val="006A4124"/>
    <w:rsid w:val="006A41F8"/>
    <w:rsid w:val="006A446D"/>
    <w:rsid w:val="006A45A5"/>
    <w:rsid w:val="006A45F1"/>
    <w:rsid w:val="006A4969"/>
    <w:rsid w:val="006A4973"/>
    <w:rsid w:val="006A498D"/>
    <w:rsid w:val="006A4A12"/>
    <w:rsid w:val="006A4A3E"/>
    <w:rsid w:val="006A4A80"/>
    <w:rsid w:val="006A4B41"/>
    <w:rsid w:val="006A4B4D"/>
    <w:rsid w:val="006A4C67"/>
    <w:rsid w:val="006A4C7F"/>
    <w:rsid w:val="006A4CBA"/>
    <w:rsid w:val="006A4DBA"/>
    <w:rsid w:val="006A4E5D"/>
    <w:rsid w:val="006A4E83"/>
    <w:rsid w:val="006A504C"/>
    <w:rsid w:val="006A5154"/>
    <w:rsid w:val="006A523B"/>
    <w:rsid w:val="006A540A"/>
    <w:rsid w:val="006A5445"/>
    <w:rsid w:val="006A55BA"/>
    <w:rsid w:val="006A5637"/>
    <w:rsid w:val="006A576C"/>
    <w:rsid w:val="006A586D"/>
    <w:rsid w:val="006A59C1"/>
    <w:rsid w:val="006A5B87"/>
    <w:rsid w:val="006A5BE2"/>
    <w:rsid w:val="006A5C95"/>
    <w:rsid w:val="006A5D13"/>
    <w:rsid w:val="006A5D64"/>
    <w:rsid w:val="006A5DDD"/>
    <w:rsid w:val="006A5E80"/>
    <w:rsid w:val="006A5F3B"/>
    <w:rsid w:val="006A6158"/>
    <w:rsid w:val="006A6341"/>
    <w:rsid w:val="006A635E"/>
    <w:rsid w:val="006A6394"/>
    <w:rsid w:val="006A67F4"/>
    <w:rsid w:val="006A6A9D"/>
    <w:rsid w:val="006A6B88"/>
    <w:rsid w:val="006A6E3C"/>
    <w:rsid w:val="006A6EB5"/>
    <w:rsid w:val="006A702B"/>
    <w:rsid w:val="006A714D"/>
    <w:rsid w:val="006A73F3"/>
    <w:rsid w:val="006A7419"/>
    <w:rsid w:val="006A76A9"/>
    <w:rsid w:val="006A783D"/>
    <w:rsid w:val="006A78CC"/>
    <w:rsid w:val="006A7B6D"/>
    <w:rsid w:val="006A7B8B"/>
    <w:rsid w:val="006A7C93"/>
    <w:rsid w:val="006A7CEE"/>
    <w:rsid w:val="006A7D75"/>
    <w:rsid w:val="006A7E79"/>
    <w:rsid w:val="006B01CB"/>
    <w:rsid w:val="006B0212"/>
    <w:rsid w:val="006B0271"/>
    <w:rsid w:val="006B04C7"/>
    <w:rsid w:val="006B065A"/>
    <w:rsid w:val="006B0885"/>
    <w:rsid w:val="006B0981"/>
    <w:rsid w:val="006B0ABA"/>
    <w:rsid w:val="006B110D"/>
    <w:rsid w:val="006B117A"/>
    <w:rsid w:val="006B1341"/>
    <w:rsid w:val="006B13BD"/>
    <w:rsid w:val="006B166B"/>
    <w:rsid w:val="006B18B4"/>
    <w:rsid w:val="006B191C"/>
    <w:rsid w:val="006B193C"/>
    <w:rsid w:val="006B1A26"/>
    <w:rsid w:val="006B1ABB"/>
    <w:rsid w:val="006B1ABF"/>
    <w:rsid w:val="006B1C92"/>
    <w:rsid w:val="006B1CDD"/>
    <w:rsid w:val="006B1F20"/>
    <w:rsid w:val="006B1FF3"/>
    <w:rsid w:val="006B21CD"/>
    <w:rsid w:val="006B21CF"/>
    <w:rsid w:val="006B2341"/>
    <w:rsid w:val="006B25C0"/>
    <w:rsid w:val="006B2663"/>
    <w:rsid w:val="006B2690"/>
    <w:rsid w:val="006B27E1"/>
    <w:rsid w:val="006B29EF"/>
    <w:rsid w:val="006B2A54"/>
    <w:rsid w:val="006B2B12"/>
    <w:rsid w:val="006B2C2D"/>
    <w:rsid w:val="006B3033"/>
    <w:rsid w:val="006B3042"/>
    <w:rsid w:val="006B310E"/>
    <w:rsid w:val="006B3174"/>
    <w:rsid w:val="006B3184"/>
    <w:rsid w:val="006B328F"/>
    <w:rsid w:val="006B338B"/>
    <w:rsid w:val="006B34D8"/>
    <w:rsid w:val="006B3718"/>
    <w:rsid w:val="006B3817"/>
    <w:rsid w:val="006B3B7C"/>
    <w:rsid w:val="006B3BE0"/>
    <w:rsid w:val="006B3C0F"/>
    <w:rsid w:val="006B3D91"/>
    <w:rsid w:val="006B3EFB"/>
    <w:rsid w:val="006B3F96"/>
    <w:rsid w:val="006B4024"/>
    <w:rsid w:val="006B4037"/>
    <w:rsid w:val="006B42BF"/>
    <w:rsid w:val="006B4369"/>
    <w:rsid w:val="006B4480"/>
    <w:rsid w:val="006B48A9"/>
    <w:rsid w:val="006B4CF8"/>
    <w:rsid w:val="006B4D0D"/>
    <w:rsid w:val="006B4ECC"/>
    <w:rsid w:val="006B506D"/>
    <w:rsid w:val="006B5140"/>
    <w:rsid w:val="006B51CC"/>
    <w:rsid w:val="006B5286"/>
    <w:rsid w:val="006B529F"/>
    <w:rsid w:val="006B5930"/>
    <w:rsid w:val="006B5AC4"/>
    <w:rsid w:val="006B5B1A"/>
    <w:rsid w:val="006B5B80"/>
    <w:rsid w:val="006B5D8A"/>
    <w:rsid w:val="006B5DFB"/>
    <w:rsid w:val="006B5F0A"/>
    <w:rsid w:val="006B616A"/>
    <w:rsid w:val="006B62AB"/>
    <w:rsid w:val="006B65BF"/>
    <w:rsid w:val="006B65C8"/>
    <w:rsid w:val="006B6A98"/>
    <w:rsid w:val="006B6C1E"/>
    <w:rsid w:val="006B6DA1"/>
    <w:rsid w:val="006B6E87"/>
    <w:rsid w:val="006B6F44"/>
    <w:rsid w:val="006B6FC4"/>
    <w:rsid w:val="006B711E"/>
    <w:rsid w:val="006B7179"/>
    <w:rsid w:val="006B7247"/>
    <w:rsid w:val="006B7450"/>
    <w:rsid w:val="006B7772"/>
    <w:rsid w:val="006B7931"/>
    <w:rsid w:val="006B7933"/>
    <w:rsid w:val="006B7BB3"/>
    <w:rsid w:val="006B7BCB"/>
    <w:rsid w:val="006B7C6C"/>
    <w:rsid w:val="006B7E1F"/>
    <w:rsid w:val="006B7E80"/>
    <w:rsid w:val="006B7ECC"/>
    <w:rsid w:val="006B7ED4"/>
    <w:rsid w:val="006C00D3"/>
    <w:rsid w:val="006C00F7"/>
    <w:rsid w:val="006C032E"/>
    <w:rsid w:val="006C03E5"/>
    <w:rsid w:val="006C0655"/>
    <w:rsid w:val="006C06EE"/>
    <w:rsid w:val="006C0907"/>
    <w:rsid w:val="006C0ADB"/>
    <w:rsid w:val="006C116C"/>
    <w:rsid w:val="006C12B6"/>
    <w:rsid w:val="006C13B0"/>
    <w:rsid w:val="006C14C5"/>
    <w:rsid w:val="006C16A3"/>
    <w:rsid w:val="006C17D3"/>
    <w:rsid w:val="006C1817"/>
    <w:rsid w:val="006C1B60"/>
    <w:rsid w:val="006C1D1E"/>
    <w:rsid w:val="006C1DE4"/>
    <w:rsid w:val="006C1EE2"/>
    <w:rsid w:val="006C1EE5"/>
    <w:rsid w:val="006C1FED"/>
    <w:rsid w:val="006C20E5"/>
    <w:rsid w:val="006C2227"/>
    <w:rsid w:val="006C2236"/>
    <w:rsid w:val="006C2381"/>
    <w:rsid w:val="006C2390"/>
    <w:rsid w:val="006C241E"/>
    <w:rsid w:val="006C25F5"/>
    <w:rsid w:val="006C2745"/>
    <w:rsid w:val="006C2D07"/>
    <w:rsid w:val="006C2D4F"/>
    <w:rsid w:val="006C2FBF"/>
    <w:rsid w:val="006C3175"/>
    <w:rsid w:val="006C3195"/>
    <w:rsid w:val="006C357A"/>
    <w:rsid w:val="006C36C6"/>
    <w:rsid w:val="006C37C2"/>
    <w:rsid w:val="006C3C35"/>
    <w:rsid w:val="006C3C6F"/>
    <w:rsid w:val="006C3D2B"/>
    <w:rsid w:val="006C3D58"/>
    <w:rsid w:val="006C3D6A"/>
    <w:rsid w:val="006C3F97"/>
    <w:rsid w:val="006C3FD2"/>
    <w:rsid w:val="006C3FD7"/>
    <w:rsid w:val="006C4014"/>
    <w:rsid w:val="006C402B"/>
    <w:rsid w:val="006C4122"/>
    <w:rsid w:val="006C4315"/>
    <w:rsid w:val="006C43AA"/>
    <w:rsid w:val="006C43BD"/>
    <w:rsid w:val="006C4416"/>
    <w:rsid w:val="006C445F"/>
    <w:rsid w:val="006C4772"/>
    <w:rsid w:val="006C4822"/>
    <w:rsid w:val="006C4846"/>
    <w:rsid w:val="006C4AAB"/>
    <w:rsid w:val="006C4C74"/>
    <w:rsid w:val="006C4D42"/>
    <w:rsid w:val="006C4D4A"/>
    <w:rsid w:val="006C4DB4"/>
    <w:rsid w:val="006C4E4A"/>
    <w:rsid w:val="006C514B"/>
    <w:rsid w:val="006C5182"/>
    <w:rsid w:val="006C5255"/>
    <w:rsid w:val="006C53C0"/>
    <w:rsid w:val="006C57C2"/>
    <w:rsid w:val="006C593A"/>
    <w:rsid w:val="006C5BA5"/>
    <w:rsid w:val="006C5BF4"/>
    <w:rsid w:val="006C5F27"/>
    <w:rsid w:val="006C5F77"/>
    <w:rsid w:val="006C6096"/>
    <w:rsid w:val="006C60D2"/>
    <w:rsid w:val="006C60F6"/>
    <w:rsid w:val="006C615D"/>
    <w:rsid w:val="006C621B"/>
    <w:rsid w:val="006C6C4E"/>
    <w:rsid w:val="006C6CF0"/>
    <w:rsid w:val="006C6D95"/>
    <w:rsid w:val="006C6DCA"/>
    <w:rsid w:val="006C6FB3"/>
    <w:rsid w:val="006C700E"/>
    <w:rsid w:val="006C758D"/>
    <w:rsid w:val="006C7734"/>
    <w:rsid w:val="006C778E"/>
    <w:rsid w:val="006C7923"/>
    <w:rsid w:val="006C79E2"/>
    <w:rsid w:val="006C7A37"/>
    <w:rsid w:val="006C7B94"/>
    <w:rsid w:val="006C7D33"/>
    <w:rsid w:val="006C7DF6"/>
    <w:rsid w:val="006D036C"/>
    <w:rsid w:val="006D0491"/>
    <w:rsid w:val="006D07C4"/>
    <w:rsid w:val="006D07D5"/>
    <w:rsid w:val="006D0A81"/>
    <w:rsid w:val="006D0D7C"/>
    <w:rsid w:val="006D0F78"/>
    <w:rsid w:val="006D1188"/>
    <w:rsid w:val="006D1444"/>
    <w:rsid w:val="006D148C"/>
    <w:rsid w:val="006D184C"/>
    <w:rsid w:val="006D1903"/>
    <w:rsid w:val="006D19E7"/>
    <w:rsid w:val="006D1C81"/>
    <w:rsid w:val="006D1E63"/>
    <w:rsid w:val="006D1FF6"/>
    <w:rsid w:val="006D2084"/>
    <w:rsid w:val="006D2200"/>
    <w:rsid w:val="006D2229"/>
    <w:rsid w:val="006D22BC"/>
    <w:rsid w:val="006D2351"/>
    <w:rsid w:val="006D2701"/>
    <w:rsid w:val="006D2798"/>
    <w:rsid w:val="006D2809"/>
    <w:rsid w:val="006D2910"/>
    <w:rsid w:val="006D29E1"/>
    <w:rsid w:val="006D2A77"/>
    <w:rsid w:val="006D2CDC"/>
    <w:rsid w:val="006D2DEA"/>
    <w:rsid w:val="006D332E"/>
    <w:rsid w:val="006D338C"/>
    <w:rsid w:val="006D34B6"/>
    <w:rsid w:val="006D3691"/>
    <w:rsid w:val="006D3952"/>
    <w:rsid w:val="006D39EF"/>
    <w:rsid w:val="006D3A2D"/>
    <w:rsid w:val="006D3AEE"/>
    <w:rsid w:val="006D3CD7"/>
    <w:rsid w:val="006D3D72"/>
    <w:rsid w:val="006D3E38"/>
    <w:rsid w:val="006D4825"/>
    <w:rsid w:val="006D48A7"/>
    <w:rsid w:val="006D4A16"/>
    <w:rsid w:val="006D4A9F"/>
    <w:rsid w:val="006D4BDC"/>
    <w:rsid w:val="006D4CBF"/>
    <w:rsid w:val="006D4CF3"/>
    <w:rsid w:val="006D4F09"/>
    <w:rsid w:val="006D4F2C"/>
    <w:rsid w:val="006D4FAD"/>
    <w:rsid w:val="006D4FEB"/>
    <w:rsid w:val="006D500D"/>
    <w:rsid w:val="006D5019"/>
    <w:rsid w:val="006D5136"/>
    <w:rsid w:val="006D51A3"/>
    <w:rsid w:val="006D51D3"/>
    <w:rsid w:val="006D52B0"/>
    <w:rsid w:val="006D548B"/>
    <w:rsid w:val="006D54BC"/>
    <w:rsid w:val="006D5568"/>
    <w:rsid w:val="006D55A9"/>
    <w:rsid w:val="006D55EF"/>
    <w:rsid w:val="006D5677"/>
    <w:rsid w:val="006D591B"/>
    <w:rsid w:val="006D5AC2"/>
    <w:rsid w:val="006D5BA1"/>
    <w:rsid w:val="006D5D61"/>
    <w:rsid w:val="006D63F3"/>
    <w:rsid w:val="006D6622"/>
    <w:rsid w:val="006D67C4"/>
    <w:rsid w:val="006D69AD"/>
    <w:rsid w:val="006D6B25"/>
    <w:rsid w:val="006D6B77"/>
    <w:rsid w:val="006D6C77"/>
    <w:rsid w:val="006D6E17"/>
    <w:rsid w:val="006D70E8"/>
    <w:rsid w:val="006D7163"/>
    <w:rsid w:val="006D71DB"/>
    <w:rsid w:val="006D720D"/>
    <w:rsid w:val="006D7296"/>
    <w:rsid w:val="006D731F"/>
    <w:rsid w:val="006D7693"/>
    <w:rsid w:val="006D769E"/>
    <w:rsid w:val="006D77E6"/>
    <w:rsid w:val="006D7AC0"/>
    <w:rsid w:val="006D7B10"/>
    <w:rsid w:val="006D7C87"/>
    <w:rsid w:val="006D7D64"/>
    <w:rsid w:val="006D7DA2"/>
    <w:rsid w:val="006D7DBE"/>
    <w:rsid w:val="006D7DD8"/>
    <w:rsid w:val="006D7E26"/>
    <w:rsid w:val="006D7E4A"/>
    <w:rsid w:val="006E00B5"/>
    <w:rsid w:val="006E0162"/>
    <w:rsid w:val="006E0277"/>
    <w:rsid w:val="006E0738"/>
    <w:rsid w:val="006E076B"/>
    <w:rsid w:val="006E086A"/>
    <w:rsid w:val="006E0990"/>
    <w:rsid w:val="006E0A9D"/>
    <w:rsid w:val="006E0DED"/>
    <w:rsid w:val="006E0F61"/>
    <w:rsid w:val="006E10DC"/>
    <w:rsid w:val="006E128C"/>
    <w:rsid w:val="006E13F5"/>
    <w:rsid w:val="006E1457"/>
    <w:rsid w:val="006E145C"/>
    <w:rsid w:val="006E18E7"/>
    <w:rsid w:val="006E1C45"/>
    <w:rsid w:val="006E1C7C"/>
    <w:rsid w:val="006E1E2A"/>
    <w:rsid w:val="006E1F63"/>
    <w:rsid w:val="006E2231"/>
    <w:rsid w:val="006E235F"/>
    <w:rsid w:val="006E2363"/>
    <w:rsid w:val="006E25C9"/>
    <w:rsid w:val="006E26FA"/>
    <w:rsid w:val="006E2732"/>
    <w:rsid w:val="006E2747"/>
    <w:rsid w:val="006E27A7"/>
    <w:rsid w:val="006E27D0"/>
    <w:rsid w:val="006E2928"/>
    <w:rsid w:val="006E29A7"/>
    <w:rsid w:val="006E2A17"/>
    <w:rsid w:val="006E2AB0"/>
    <w:rsid w:val="006E2AC3"/>
    <w:rsid w:val="006E2BB1"/>
    <w:rsid w:val="006E2C57"/>
    <w:rsid w:val="006E30F9"/>
    <w:rsid w:val="006E3228"/>
    <w:rsid w:val="006E34A3"/>
    <w:rsid w:val="006E3533"/>
    <w:rsid w:val="006E37FE"/>
    <w:rsid w:val="006E380E"/>
    <w:rsid w:val="006E3A26"/>
    <w:rsid w:val="006E3AAB"/>
    <w:rsid w:val="006E3CD6"/>
    <w:rsid w:val="006E3CFD"/>
    <w:rsid w:val="006E3D29"/>
    <w:rsid w:val="006E3F90"/>
    <w:rsid w:val="006E3FD9"/>
    <w:rsid w:val="006E4036"/>
    <w:rsid w:val="006E4154"/>
    <w:rsid w:val="006E43B7"/>
    <w:rsid w:val="006E4659"/>
    <w:rsid w:val="006E499C"/>
    <w:rsid w:val="006E49A0"/>
    <w:rsid w:val="006E4A4F"/>
    <w:rsid w:val="006E4A9F"/>
    <w:rsid w:val="006E4E22"/>
    <w:rsid w:val="006E5031"/>
    <w:rsid w:val="006E5199"/>
    <w:rsid w:val="006E5298"/>
    <w:rsid w:val="006E52BC"/>
    <w:rsid w:val="006E52CE"/>
    <w:rsid w:val="006E53BD"/>
    <w:rsid w:val="006E5471"/>
    <w:rsid w:val="006E54C5"/>
    <w:rsid w:val="006E55CC"/>
    <w:rsid w:val="006E5826"/>
    <w:rsid w:val="006E5829"/>
    <w:rsid w:val="006E58BE"/>
    <w:rsid w:val="006E5A3C"/>
    <w:rsid w:val="006E5DFA"/>
    <w:rsid w:val="006E5FA4"/>
    <w:rsid w:val="006E5FEC"/>
    <w:rsid w:val="006E627D"/>
    <w:rsid w:val="006E6460"/>
    <w:rsid w:val="006E66BF"/>
    <w:rsid w:val="006E66E2"/>
    <w:rsid w:val="006E6825"/>
    <w:rsid w:val="006E6B49"/>
    <w:rsid w:val="006E6CE2"/>
    <w:rsid w:val="006E6D7A"/>
    <w:rsid w:val="006E6E0D"/>
    <w:rsid w:val="006E6F32"/>
    <w:rsid w:val="006E6F45"/>
    <w:rsid w:val="006E70D9"/>
    <w:rsid w:val="006E7115"/>
    <w:rsid w:val="006E7177"/>
    <w:rsid w:val="006E7207"/>
    <w:rsid w:val="006E76F0"/>
    <w:rsid w:val="006E7911"/>
    <w:rsid w:val="006E79E9"/>
    <w:rsid w:val="006E7DD5"/>
    <w:rsid w:val="006E7EB3"/>
    <w:rsid w:val="006F020D"/>
    <w:rsid w:val="006F045A"/>
    <w:rsid w:val="006F05D6"/>
    <w:rsid w:val="006F065C"/>
    <w:rsid w:val="006F066D"/>
    <w:rsid w:val="006F08C9"/>
    <w:rsid w:val="006F092C"/>
    <w:rsid w:val="006F0CE3"/>
    <w:rsid w:val="006F0D6B"/>
    <w:rsid w:val="006F0D8F"/>
    <w:rsid w:val="006F0E51"/>
    <w:rsid w:val="006F0EA8"/>
    <w:rsid w:val="006F0EEE"/>
    <w:rsid w:val="006F1000"/>
    <w:rsid w:val="006F1156"/>
    <w:rsid w:val="006F11FB"/>
    <w:rsid w:val="006F127A"/>
    <w:rsid w:val="006F12BE"/>
    <w:rsid w:val="006F1347"/>
    <w:rsid w:val="006F1351"/>
    <w:rsid w:val="006F13F2"/>
    <w:rsid w:val="006F16A4"/>
    <w:rsid w:val="006F16FA"/>
    <w:rsid w:val="006F1759"/>
    <w:rsid w:val="006F196D"/>
    <w:rsid w:val="006F19D9"/>
    <w:rsid w:val="006F1C60"/>
    <w:rsid w:val="006F1E40"/>
    <w:rsid w:val="006F1EC7"/>
    <w:rsid w:val="006F20B7"/>
    <w:rsid w:val="006F2178"/>
    <w:rsid w:val="006F2185"/>
    <w:rsid w:val="006F21AA"/>
    <w:rsid w:val="006F2371"/>
    <w:rsid w:val="006F2615"/>
    <w:rsid w:val="006F2815"/>
    <w:rsid w:val="006F2911"/>
    <w:rsid w:val="006F2A44"/>
    <w:rsid w:val="006F2A67"/>
    <w:rsid w:val="006F2C0A"/>
    <w:rsid w:val="006F2F08"/>
    <w:rsid w:val="006F2F53"/>
    <w:rsid w:val="006F30EE"/>
    <w:rsid w:val="006F3164"/>
    <w:rsid w:val="006F3388"/>
    <w:rsid w:val="006F33D8"/>
    <w:rsid w:val="006F34C8"/>
    <w:rsid w:val="006F3652"/>
    <w:rsid w:val="006F3991"/>
    <w:rsid w:val="006F3AA2"/>
    <w:rsid w:val="006F3D94"/>
    <w:rsid w:val="006F3F18"/>
    <w:rsid w:val="006F3FB3"/>
    <w:rsid w:val="006F3FC5"/>
    <w:rsid w:val="006F3FF0"/>
    <w:rsid w:val="006F408B"/>
    <w:rsid w:val="006F4294"/>
    <w:rsid w:val="006F4381"/>
    <w:rsid w:val="006F4481"/>
    <w:rsid w:val="006F481E"/>
    <w:rsid w:val="006F483F"/>
    <w:rsid w:val="006F4883"/>
    <w:rsid w:val="006F4AB3"/>
    <w:rsid w:val="006F4AD8"/>
    <w:rsid w:val="006F4B24"/>
    <w:rsid w:val="006F4F24"/>
    <w:rsid w:val="006F4FFF"/>
    <w:rsid w:val="006F50F0"/>
    <w:rsid w:val="006F543C"/>
    <w:rsid w:val="006F5490"/>
    <w:rsid w:val="006F5550"/>
    <w:rsid w:val="006F555E"/>
    <w:rsid w:val="006F5667"/>
    <w:rsid w:val="006F570C"/>
    <w:rsid w:val="006F5765"/>
    <w:rsid w:val="006F57AF"/>
    <w:rsid w:val="006F581A"/>
    <w:rsid w:val="006F5860"/>
    <w:rsid w:val="006F58BA"/>
    <w:rsid w:val="006F5A15"/>
    <w:rsid w:val="006F5A3D"/>
    <w:rsid w:val="006F5D22"/>
    <w:rsid w:val="006F5E04"/>
    <w:rsid w:val="006F5E85"/>
    <w:rsid w:val="006F63F0"/>
    <w:rsid w:val="006F65D0"/>
    <w:rsid w:val="006F674A"/>
    <w:rsid w:val="006F679A"/>
    <w:rsid w:val="006F6869"/>
    <w:rsid w:val="006F6A10"/>
    <w:rsid w:val="006F6BDD"/>
    <w:rsid w:val="006F6DD8"/>
    <w:rsid w:val="006F6E63"/>
    <w:rsid w:val="006F6FB6"/>
    <w:rsid w:val="006F70B4"/>
    <w:rsid w:val="006F70B8"/>
    <w:rsid w:val="006F737D"/>
    <w:rsid w:val="006F763F"/>
    <w:rsid w:val="006F770D"/>
    <w:rsid w:val="006F7A2A"/>
    <w:rsid w:val="006F7C4F"/>
    <w:rsid w:val="006F7DB0"/>
    <w:rsid w:val="006F7DFE"/>
    <w:rsid w:val="0070019F"/>
    <w:rsid w:val="00700487"/>
    <w:rsid w:val="00700828"/>
    <w:rsid w:val="0070093E"/>
    <w:rsid w:val="00700C69"/>
    <w:rsid w:val="00700DA5"/>
    <w:rsid w:val="00700E87"/>
    <w:rsid w:val="00700EF8"/>
    <w:rsid w:val="00700F7B"/>
    <w:rsid w:val="00700FD1"/>
    <w:rsid w:val="00701502"/>
    <w:rsid w:val="00701520"/>
    <w:rsid w:val="00701536"/>
    <w:rsid w:val="00701592"/>
    <w:rsid w:val="00701824"/>
    <w:rsid w:val="00701844"/>
    <w:rsid w:val="0070196C"/>
    <w:rsid w:val="00701AD7"/>
    <w:rsid w:val="00701BCA"/>
    <w:rsid w:val="00701BDD"/>
    <w:rsid w:val="00702295"/>
    <w:rsid w:val="0070232C"/>
    <w:rsid w:val="00702395"/>
    <w:rsid w:val="007023B7"/>
    <w:rsid w:val="00702722"/>
    <w:rsid w:val="00702885"/>
    <w:rsid w:val="00702898"/>
    <w:rsid w:val="00702DF2"/>
    <w:rsid w:val="00702E81"/>
    <w:rsid w:val="00702EDC"/>
    <w:rsid w:val="00702EE1"/>
    <w:rsid w:val="0070306D"/>
    <w:rsid w:val="007033FC"/>
    <w:rsid w:val="0070342D"/>
    <w:rsid w:val="00703466"/>
    <w:rsid w:val="00703526"/>
    <w:rsid w:val="007037CC"/>
    <w:rsid w:val="007037DE"/>
    <w:rsid w:val="00703921"/>
    <w:rsid w:val="0070392F"/>
    <w:rsid w:val="00703AD3"/>
    <w:rsid w:val="00703B1F"/>
    <w:rsid w:val="00703BB2"/>
    <w:rsid w:val="00703C83"/>
    <w:rsid w:val="00703E93"/>
    <w:rsid w:val="00703E9A"/>
    <w:rsid w:val="00703FCF"/>
    <w:rsid w:val="0070400A"/>
    <w:rsid w:val="0070403D"/>
    <w:rsid w:val="00704184"/>
    <w:rsid w:val="007042A0"/>
    <w:rsid w:val="00704378"/>
    <w:rsid w:val="00704540"/>
    <w:rsid w:val="007045D2"/>
    <w:rsid w:val="007048DA"/>
    <w:rsid w:val="00704A1F"/>
    <w:rsid w:val="00704A74"/>
    <w:rsid w:val="00704B4B"/>
    <w:rsid w:val="00704B5C"/>
    <w:rsid w:val="00704DC5"/>
    <w:rsid w:val="00704E0C"/>
    <w:rsid w:val="00704E15"/>
    <w:rsid w:val="00704E88"/>
    <w:rsid w:val="00704F84"/>
    <w:rsid w:val="0070536E"/>
    <w:rsid w:val="00705457"/>
    <w:rsid w:val="007054A1"/>
    <w:rsid w:val="007054E1"/>
    <w:rsid w:val="0070553F"/>
    <w:rsid w:val="007057C8"/>
    <w:rsid w:val="00705918"/>
    <w:rsid w:val="0070598E"/>
    <w:rsid w:val="007059C6"/>
    <w:rsid w:val="00705B1A"/>
    <w:rsid w:val="00705B37"/>
    <w:rsid w:val="00705C22"/>
    <w:rsid w:val="00705C65"/>
    <w:rsid w:val="00705CCA"/>
    <w:rsid w:val="00705CCD"/>
    <w:rsid w:val="00705F05"/>
    <w:rsid w:val="00706036"/>
    <w:rsid w:val="007060CF"/>
    <w:rsid w:val="007060EF"/>
    <w:rsid w:val="007061DF"/>
    <w:rsid w:val="00706205"/>
    <w:rsid w:val="00706372"/>
    <w:rsid w:val="0070648E"/>
    <w:rsid w:val="0070664E"/>
    <w:rsid w:val="00706758"/>
    <w:rsid w:val="007069E0"/>
    <w:rsid w:val="00706D62"/>
    <w:rsid w:val="00706F93"/>
    <w:rsid w:val="00706FD5"/>
    <w:rsid w:val="00706FD7"/>
    <w:rsid w:val="007070F6"/>
    <w:rsid w:val="00707140"/>
    <w:rsid w:val="0070715C"/>
    <w:rsid w:val="0070726D"/>
    <w:rsid w:val="007072B3"/>
    <w:rsid w:val="00707324"/>
    <w:rsid w:val="00707367"/>
    <w:rsid w:val="007075DF"/>
    <w:rsid w:val="0070767B"/>
    <w:rsid w:val="0070772E"/>
    <w:rsid w:val="0070776C"/>
    <w:rsid w:val="00707A15"/>
    <w:rsid w:val="00707A3F"/>
    <w:rsid w:val="00707C94"/>
    <w:rsid w:val="00707D66"/>
    <w:rsid w:val="00707E6F"/>
    <w:rsid w:val="00707EE8"/>
    <w:rsid w:val="00710247"/>
    <w:rsid w:val="007103C0"/>
    <w:rsid w:val="00710456"/>
    <w:rsid w:val="00710514"/>
    <w:rsid w:val="00710597"/>
    <w:rsid w:val="007107BA"/>
    <w:rsid w:val="00710805"/>
    <w:rsid w:val="00710846"/>
    <w:rsid w:val="007108D8"/>
    <w:rsid w:val="007109E1"/>
    <w:rsid w:val="00710A68"/>
    <w:rsid w:val="00710AA2"/>
    <w:rsid w:val="00710EBC"/>
    <w:rsid w:val="00710FD2"/>
    <w:rsid w:val="007110D8"/>
    <w:rsid w:val="007110E2"/>
    <w:rsid w:val="0071110B"/>
    <w:rsid w:val="00711133"/>
    <w:rsid w:val="007112FD"/>
    <w:rsid w:val="00711325"/>
    <w:rsid w:val="0071136F"/>
    <w:rsid w:val="007114B2"/>
    <w:rsid w:val="00711845"/>
    <w:rsid w:val="00711C4D"/>
    <w:rsid w:val="00711E37"/>
    <w:rsid w:val="00711EE1"/>
    <w:rsid w:val="00712049"/>
    <w:rsid w:val="00712357"/>
    <w:rsid w:val="00712488"/>
    <w:rsid w:val="0071248C"/>
    <w:rsid w:val="00712708"/>
    <w:rsid w:val="007127D4"/>
    <w:rsid w:val="00712856"/>
    <w:rsid w:val="007128BE"/>
    <w:rsid w:val="007128DF"/>
    <w:rsid w:val="00712B9A"/>
    <w:rsid w:val="00712BF4"/>
    <w:rsid w:val="00712C07"/>
    <w:rsid w:val="00712DBD"/>
    <w:rsid w:val="00712E70"/>
    <w:rsid w:val="00712EFF"/>
    <w:rsid w:val="007130CA"/>
    <w:rsid w:val="0071328E"/>
    <w:rsid w:val="00713352"/>
    <w:rsid w:val="00713365"/>
    <w:rsid w:val="007134E9"/>
    <w:rsid w:val="007135E9"/>
    <w:rsid w:val="00713975"/>
    <w:rsid w:val="00713998"/>
    <w:rsid w:val="00713A06"/>
    <w:rsid w:val="00713A9C"/>
    <w:rsid w:val="00713B5B"/>
    <w:rsid w:val="00713B88"/>
    <w:rsid w:val="00713BA5"/>
    <w:rsid w:val="00713BEF"/>
    <w:rsid w:val="00713D17"/>
    <w:rsid w:val="00713F2E"/>
    <w:rsid w:val="0071405F"/>
    <w:rsid w:val="0071418B"/>
    <w:rsid w:val="007141B3"/>
    <w:rsid w:val="007141BB"/>
    <w:rsid w:val="00714265"/>
    <w:rsid w:val="0071435F"/>
    <w:rsid w:val="0071443F"/>
    <w:rsid w:val="007149F7"/>
    <w:rsid w:val="00714A93"/>
    <w:rsid w:val="00714AB5"/>
    <w:rsid w:val="00714B21"/>
    <w:rsid w:val="00714B68"/>
    <w:rsid w:val="00714DB8"/>
    <w:rsid w:val="00714EB9"/>
    <w:rsid w:val="00715035"/>
    <w:rsid w:val="007150D5"/>
    <w:rsid w:val="0071553E"/>
    <w:rsid w:val="00715878"/>
    <w:rsid w:val="00715AB9"/>
    <w:rsid w:val="00715BEE"/>
    <w:rsid w:val="00715BF2"/>
    <w:rsid w:val="00715BF8"/>
    <w:rsid w:val="00715C1B"/>
    <w:rsid w:val="00715F46"/>
    <w:rsid w:val="00715F70"/>
    <w:rsid w:val="0071608B"/>
    <w:rsid w:val="0071655B"/>
    <w:rsid w:val="00716698"/>
    <w:rsid w:val="007166AA"/>
    <w:rsid w:val="00716861"/>
    <w:rsid w:val="00716A26"/>
    <w:rsid w:val="00716AEE"/>
    <w:rsid w:val="00716B9F"/>
    <w:rsid w:val="00716BBA"/>
    <w:rsid w:val="00716DB6"/>
    <w:rsid w:val="007170C6"/>
    <w:rsid w:val="007172F8"/>
    <w:rsid w:val="00717441"/>
    <w:rsid w:val="007174E0"/>
    <w:rsid w:val="007174F6"/>
    <w:rsid w:val="007175C8"/>
    <w:rsid w:val="00717645"/>
    <w:rsid w:val="007176EA"/>
    <w:rsid w:val="00717714"/>
    <w:rsid w:val="007177AA"/>
    <w:rsid w:val="00717911"/>
    <w:rsid w:val="007179B3"/>
    <w:rsid w:val="00717A51"/>
    <w:rsid w:val="00717E07"/>
    <w:rsid w:val="0072000C"/>
    <w:rsid w:val="0072006F"/>
    <w:rsid w:val="007201E9"/>
    <w:rsid w:val="00720234"/>
    <w:rsid w:val="007202A8"/>
    <w:rsid w:val="00720526"/>
    <w:rsid w:val="007206BE"/>
    <w:rsid w:val="00720A2B"/>
    <w:rsid w:val="00720ADB"/>
    <w:rsid w:val="00720D0D"/>
    <w:rsid w:val="00720ED3"/>
    <w:rsid w:val="00720EFB"/>
    <w:rsid w:val="00720F33"/>
    <w:rsid w:val="00720FA5"/>
    <w:rsid w:val="00720FFA"/>
    <w:rsid w:val="00721403"/>
    <w:rsid w:val="007215AE"/>
    <w:rsid w:val="007216ED"/>
    <w:rsid w:val="0072172A"/>
    <w:rsid w:val="007217A4"/>
    <w:rsid w:val="007217C1"/>
    <w:rsid w:val="00721ACE"/>
    <w:rsid w:val="00721AF1"/>
    <w:rsid w:val="00721C36"/>
    <w:rsid w:val="00721D50"/>
    <w:rsid w:val="00721E95"/>
    <w:rsid w:val="00721EA8"/>
    <w:rsid w:val="00722038"/>
    <w:rsid w:val="007220F2"/>
    <w:rsid w:val="00722389"/>
    <w:rsid w:val="007226CD"/>
    <w:rsid w:val="00722752"/>
    <w:rsid w:val="007227AA"/>
    <w:rsid w:val="00722916"/>
    <w:rsid w:val="007229B9"/>
    <w:rsid w:val="00722A88"/>
    <w:rsid w:val="00722AF9"/>
    <w:rsid w:val="00722BB7"/>
    <w:rsid w:val="00722C9D"/>
    <w:rsid w:val="00722EE1"/>
    <w:rsid w:val="00723251"/>
    <w:rsid w:val="00723450"/>
    <w:rsid w:val="00723666"/>
    <w:rsid w:val="0072388D"/>
    <w:rsid w:val="0072388E"/>
    <w:rsid w:val="00723DEC"/>
    <w:rsid w:val="00723DEE"/>
    <w:rsid w:val="00723E5C"/>
    <w:rsid w:val="00723F29"/>
    <w:rsid w:val="00724301"/>
    <w:rsid w:val="00724750"/>
    <w:rsid w:val="0072477D"/>
    <w:rsid w:val="00724878"/>
    <w:rsid w:val="00724A0A"/>
    <w:rsid w:val="00724C3E"/>
    <w:rsid w:val="00724CD5"/>
    <w:rsid w:val="00724E76"/>
    <w:rsid w:val="00724EFB"/>
    <w:rsid w:val="00724F8A"/>
    <w:rsid w:val="0072501C"/>
    <w:rsid w:val="007250C1"/>
    <w:rsid w:val="007252A2"/>
    <w:rsid w:val="007253E4"/>
    <w:rsid w:val="0072547D"/>
    <w:rsid w:val="007254A1"/>
    <w:rsid w:val="007255EB"/>
    <w:rsid w:val="00725C52"/>
    <w:rsid w:val="00725CCA"/>
    <w:rsid w:val="007260A4"/>
    <w:rsid w:val="00726267"/>
    <w:rsid w:val="0072635A"/>
    <w:rsid w:val="00726592"/>
    <w:rsid w:val="007265F8"/>
    <w:rsid w:val="007266CD"/>
    <w:rsid w:val="00726734"/>
    <w:rsid w:val="007269A0"/>
    <w:rsid w:val="00726A58"/>
    <w:rsid w:val="00726B76"/>
    <w:rsid w:val="00726BFD"/>
    <w:rsid w:val="00726D01"/>
    <w:rsid w:val="00727012"/>
    <w:rsid w:val="00727115"/>
    <w:rsid w:val="00727175"/>
    <w:rsid w:val="007271D1"/>
    <w:rsid w:val="00727694"/>
    <w:rsid w:val="00727918"/>
    <w:rsid w:val="00727AAA"/>
    <w:rsid w:val="00727C71"/>
    <w:rsid w:val="00727D0B"/>
    <w:rsid w:val="00727D1E"/>
    <w:rsid w:val="00727D58"/>
    <w:rsid w:val="00727F8E"/>
    <w:rsid w:val="00730360"/>
    <w:rsid w:val="0073093E"/>
    <w:rsid w:val="00730999"/>
    <w:rsid w:val="00730CBB"/>
    <w:rsid w:val="00730E22"/>
    <w:rsid w:val="00730E48"/>
    <w:rsid w:val="00730E9A"/>
    <w:rsid w:val="00730EF9"/>
    <w:rsid w:val="00731030"/>
    <w:rsid w:val="00731082"/>
    <w:rsid w:val="007310DA"/>
    <w:rsid w:val="007310E1"/>
    <w:rsid w:val="007311ED"/>
    <w:rsid w:val="00731241"/>
    <w:rsid w:val="00731592"/>
    <w:rsid w:val="00731AB3"/>
    <w:rsid w:val="00731B60"/>
    <w:rsid w:val="00731F78"/>
    <w:rsid w:val="0073201E"/>
    <w:rsid w:val="00732465"/>
    <w:rsid w:val="0073260A"/>
    <w:rsid w:val="0073263B"/>
    <w:rsid w:val="00732C65"/>
    <w:rsid w:val="00732C88"/>
    <w:rsid w:val="00732D3F"/>
    <w:rsid w:val="0073303D"/>
    <w:rsid w:val="00733044"/>
    <w:rsid w:val="007332AE"/>
    <w:rsid w:val="007333CB"/>
    <w:rsid w:val="00733419"/>
    <w:rsid w:val="0073341C"/>
    <w:rsid w:val="007335BC"/>
    <w:rsid w:val="007336C7"/>
    <w:rsid w:val="0073392E"/>
    <w:rsid w:val="00733A30"/>
    <w:rsid w:val="00733C81"/>
    <w:rsid w:val="00733CAC"/>
    <w:rsid w:val="00733CDE"/>
    <w:rsid w:val="00733D23"/>
    <w:rsid w:val="00733D7B"/>
    <w:rsid w:val="00733EBF"/>
    <w:rsid w:val="00733F1C"/>
    <w:rsid w:val="00734055"/>
    <w:rsid w:val="00734353"/>
    <w:rsid w:val="00734462"/>
    <w:rsid w:val="007344E6"/>
    <w:rsid w:val="00734545"/>
    <w:rsid w:val="00734624"/>
    <w:rsid w:val="007346DD"/>
    <w:rsid w:val="007349D7"/>
    <w:rsid w:val="00734E10"/>
    <w:rsid w:val="00734FBF"/>
    <w:rsid w:val="00734FE5"/>
    <w:rsid w:val="00734FE6"/>
    <w:rsid w:val="00734FFC"/>
    <w:rsid w:val="0073501F"/>
    <w:rsid w:val="00735031"/>
    <w:rsid w:val="007352E4"/>
    <w:rsid w:val="007352FE"/>
    <w:rsid w:val="00735305"/>
    <w:rsid w:val="0073554D"/>
    <w:rsid w:val="0073571D"/>
    <w:rsid w:val="007358BE"/>
    <w:rsid w:val="00735905"/>
    <w:rsid w:val="00735A21"/>
    <w:rsid w:val="00735C12"/>
    <w:rsid w:val="00735E2A"/>
    <w:rsid w:val="00735F89"/>
    <w:rsid w:val="00736703"/>
    <w:rsid w:val="007367E8"/>
    <w:rsid w:val="00736931"/>
    <w:rsid w:val="00736C18"/>
    <w:rsid w:val="00736D5B"/>
    <w:rsid w:val="00736E49"/>
    <w:rsid w:val="00736EDB"/>
    <w:rsid w:val="007374F6"/>
    <w:rsid w:val="00737618"/>
    <w:rsid w:val="0073764B"/>
    <w:rsid w:val="007376BE"/>
    <w:rsid w:val="00737763"/>
    <w:rsid w:val="0073777A"/>
    <w:rsid w:val="007378D5"/>
    <w:rsid w:val="00737971"/>
    <w:rsid w:val="0073798C"/>
    <w:rsid w:val="00737AE9"/>
    <w:rsid w:val="00737BE7"/>
    <w:rsid w:val="00737FF4"/>
    <w:rsid w:val="007402B6"/>
    <w:rsid w:val="00740339"/>
    <w:rsid w:val="00740392"/>
    <w:rsid w:val="00740487"/>
    <w:rsid w:val="00740603"/>
    <w:rsid w:val="0074060D"/>
    <w:rsid w:val="00740688"/>
    <w:rsid w:val="00740A9B"/>
    <w:rsid w:val="00740C5F"/>
    <w:rsid w:val="00740D85"/>
    <w:rsid w:val="00740F5E"/>
    <w:rsid w:val="00741024"/>
    <w:rsid w:val="00741216"/>
    <w:rsid w:val="007412BF"/>
    <w:rsid w:val="007412F6"/>
    <w:rsid w:val="007415D0"/>
    <w:rsid w:val="00741632"/>
    <w:rsid w:val="00741712"/>
    <w:rsid w:val="007417A4"/>
    <w:rsid w:val="00741B88"/>
    <w:rsid w:val="00741E42"/>
    <w:rsid w:val="00741EBB"/>
    <w:rsid w:val="00741EDB"/>
    <w:rsid w:val="00741FF0"/>
    <w:rsid w:val="007420C1"/>
    <w:rsid w:val="00742261"/>
    <w:rsid w:val="007427CF"/>
    <w:rsid w:val="007427D8"/>
    <w:rsid w:val="007427E2"/>
    <w:rsid w:val="00742818"/>
    <w:rsid w:val="00742841"/>
    <w:rsid w:val="00742882"/>
    <w:rsid w:val="007428E3"/>
    <w:rsid w:val="00742905"/>
    <w:rsid w:val="0074290D"/>
    <w:rsid w:val="00742A34"/>
    <w:rsid w:val="00742AB2"/>
    <w:rsid w:val="00742BC7"/>
    <w:rsid w:val="00742C73"/>
    <w:rsid w:val="00742CE9"/>
    <w:rsid w:val="00742DE5"/>
    <w:rsid w:val="00742FC9"/>
    <w:rsid w:val="00743130"/>
    <w:rsid w:val="00743165"/>
    <w:rsid w:val="007431D8"/>
    <w:rsid w:val="007431EB"/>
    <w:rsid w:val="0074325A"/>
    <w:rsid w:val="00743505"/>
    <w:rsid w:val="00743759"/>
    <w:rsid w:val="00743858"/>
    <w:rsid w:val="007438AE"/>
    <w:rsid w:val="007438C1"/>
    <w:rsid w:val="007439BD"/>
    <w:rsid w:val="00743D66"/>
    <w:rsid w:val="00744099"/>
    <w:rsid w:val="0074415C"/>
    <w:rsid w:val="007441DD"/>
    <w:rsid w:val="0074444B"/>
    <w:rsid w:val="00744559"/>
    <w:rsid w:val="007445E2"/>
    <w:rsid w:val="0074461D"/>
    <w:rsid w:val="00744695"/>
    <w:rsid w:val="00744697"/>
    <w:rsid w:val="00744826"/>
    <w:rsid w:val="007449DB"/>
    <w:rsid w:val="00744B18"/>
    <w:rsid w:val="00744DB0"/>
    <w:rsid w:val="00744F35"/>
    <w:rsid w:val="00744F55"/>
    <w:rsid w:val="00744FBF"/>
    <w:rsid w:val="00745060"/>
    <w:rsid w:val="007453DC"/>
    <w:rsid w:val="00745499"/>
    <w:rsid w:val="007457B2"/>
    <w:rsid w:val="00745A09"/>
    <w:rsid w:val="00745BF3"/>
    <w:rsid w:val="00745C5C"/>
    <w:rsid w:val="00745E1D"/>
    <w:rsid w:val="00745E25"/>
    <w:rsid w:val="00745F1F"/>
    <w:rsid w:val="00746048"/>
    <w:rsid w:val="007460F0"/>
    <w:rsid w:val="0074632E"/>
    <w:rsid w:val="007465BC"/>
    <w:rsid w:val="0074675D"/>
    <w:rsid w:val="00746842"/>
    <w:rsid w:val="00746998"/>
    <w:rsid w:val="007469C8"/>
    <w:rsid w:val="00746AF9"/>
    <w:rsid w:val="00746CCE"/>
    <w:rsid w:val="00746FB6"/>
    <w:rsid w:val="007470A0"/>
    <w:rsid w:val="00747112"/>
    <w:rsid w:val="00747114"/>
    <w:rsid w:val="00747162"/>
    <w:rsid w:val="00747273"/>
    <w:rsid w:val="007473DC"/>
    <w:rsid w:val="00747434"/>
    <w:rsid w:val="007475B9"/>
    <w:rsid w:val="007475BB"/>
    <w:rsid w:val="0074773A"/>
    <w:rsid w:val="00747765"/>
    <w:rsid w:val="00747777"/>
    <w:rsid w:val="0074779E"/>
    <w:rsid w:val="007479D3"/>
    <w:rsid w:val="00747C18"/>
    <w:rsid w:val="00747DF4"/>
    <w:rsid w:val="00747DF5"/>
    <w:rsid w:val="00747F42"/>
    <w:rsid w:val="00747F9A"/>
    <w:rsid w:val="00750142"/>
    <w:rsid w:val="0075026F"/>
    <w:rsid w:val="007502BF"/>
    <w:rsid w:val="00750435"/>
    <w:rsid w:val="00750BB4"/>
    <w:rsid w:val="00750DA3"/>
    <w:rsid w:val="00751183"/>
    <w:rsid w:val="00751207"/>
    <w:rsid w:val="007512E0"/>
    <w:rsid w:val="007513C6"/>
    <w:rsid w:val="0075140E"/>
    <w:rsid w:val="00751463"/>
    <w:rsid w:val="00751A3B"/>
    <w:rsid w:val="00751E5C"/>
    <w:rsid w:val="00751EB7"/>
    <w:rsid w:val="00751EF7"/>
    <w:rsid w:val="00751F5A"/>
    <w:rsid w:val="007520EA"/>
    <w:rsid w:val="0075213E"/>
    <w:rsid w:val="00752153"/>
    <w:rsid w:val="0075217C"/>
    <w:rsid w:val="007522D0"/>
    <w:rsid w:val="0075248F"/>
    <w:rsid w:val="007525EB"/>
    <w:rsid w:val="0075267B"/>
    <w:rsid w:val="007528FB"/>
    <w:rsid w:val="00752970"/>
    <w:rsid w:val="00752988"/>
    <w:rsid w:val="00752B44"/>
    <w:rsid w:val="00752B55"/>
    <w:rsid w:val="00752D6C"/>
    <w:rsid w:val="00752F01"/>
    <w:rsid w:val="007530D0"/>
    <w:rsid w:val="007530D4"/>
    <w:rsid w:val="007531B8"/>
    <w:rsid w:val="00753271"/>
    <w:rsid w:val="0075329F"/>
    <w:rsid w:val="007533CD"/>
    <w:rsid w:val="0075350D"/>
    <w:rsid w:val="00753540"/>
    <w:rsid w:val="007535FE"/>
    <w:rsid w:val="00753718"/>
    <w:rsid w:val="0075371F"/>
    <w:rsid w:val="007537C0"/>
    <w:rsid w:val="0075386A"/>
    <w:rsid w:val="00753934"/>
    <w:rsid w:val="0075395E"/>
    <w:rsid w:val="007539E1"/>
    <w:rsid w:val="00753A67"/>
    <w:rsid w:val="00753B83"/>
    <w:rsid w:val="007543FD"/>
    <w:rsid w:val="00754539"/>
    <w:rsid w:val="007546EC"/>
    <w:rsid w:val="00754772"/>
    <w:rsid w:val="0075487E"/>
    <w:rsid w:val="00754971"/>
    <w:rsid w:val="00754AB8"/>
    <w:rsid w:val="00754C94"/>
    <w:rsid w:val="00754DEB"/>
    <w:rsid w:val="00754E6F"/>
    <w:rsid w:val="00754FD4"/>
    <w:rsid w:val="0075505E"/>
    <w:rsid w:val="007550E6"/>
    <w:rsid w:val="007550F1"/>
    <w:rsid w:val="007552A0"/>
    <w:rsid w:val="007553C8"/>
    <w:rsid w:val="00755551"/>
    <w:rsid w:val="007555CE"/>
    <w:rsid w:val="0075561E"/>
    <w:rsid w:val="0075574D"/>
    <w:rsid w:val="00755756"/>
    <w:rsid w:val="00755806"/>
    <w:rsid w:val="00755C1E"/>
    <w:rsid w:val="00755CDA"/>
    <w:rsid w:val="00756042"/>
    <w:rsid w:val="0075607C"/>
    <w:rsid w:val="007560D5"/>
    <w:rsid w:val="007560D8"/>
    <w:rsid w:val="00756285"/>
    <w:rsid w:val="00756345"/>
    <w:rsid w:val="0075638A"/>
    <w:rsid w:val="00756835"/>
    <w:rsid w:val="007568D7"/>
    <w:rsid w:val="00756A29"/>
    <w:rsid w:val="00756AC2"/>
    <w:rsid w:val="00756C08"/>
    <w:rsid w:val="00756D8B"/>
    <w:rsid w:val="00756E01"/>
    <w:rsid w:val="00756FCA"/>
    <w:rsid w:val="0075714B"/>
    <w:rsid w:val="00757242"/>
    <w:rsid w:val="00757269"/>
    <w:rsid w:val="00757317"/>
    <w:rsid w:val="0075745A"/>
    <w:rsid w:val="0075770B"/>
    <w:rsid w:val="0075783B"/>
    <w:rsid w:val="007578A6"/>
    <w:rsid w:val="00757B1A"/>
    <w:rsid w:val="00757B52"/>
    <w:rsid w:val="00757C7F"/>
    <w:rsid w:val="00760029"/>
    <w:rsid w:val="00760076"/>
    <w:rsid w:val="0076007F"/>
    <w:rsid w:val="00760394"/>
    <w:rsid w:val="007604E8"/>
    <w:rsid w:val="0076051E"/>
    <w:rsid w:val="00760560"/>
    <w:rsid w:val="00760830"/>
    <w:rsid w:val="007609DB"/>
    <w:rsid w:val="00760B6A"/>
    <w:rsid w:val="00760B96"/>
    <w:rsid w:val="00760B97"/>
    <w:rsid w:val="00760BAE"/>
    <w:rsid w:val="00760BE2"/>
    <w:rsid w:val="00760CB4"/>
    <w:rsid w:val="00760D66"/>
    <w:rsid w:val="00760EFF"/>
    <w:rsid w:val="00760F3E"/>
    <w:rsid w:val="00760FAC"/>
    <w:rsid w:val="0076100B"/>
    <w:rsid w:val="007611B0"/>
    <w:rsid w:val="00761549"/>
    <w:rsid w:val="0076177B"/>
    <w:rsid w:val="0076192E"/>
    <w:rsid w:val="0076194E"/>
    <w:rsid w:val="00761A91"/>
    <w:rsid w:val="00761AAF"/>
    <w:rsid w:val="00761AF1"/>
    <w:rsid w:val="00761B99"/>
    <w:rsid w:val="00761D4A"/>
    <w:rsid w:val="007622D5"/>
    <w:rsid w:val="0076251A"/>
    <w:rsid w:val="007625FA"/>
    <w:rsid w:val="007628EA"/>
    <w:rsid w:val="00762A59"/>
    <w:rsid w:val="00762C65"/>
    <w:rsid w:val="00762EA1"/>
    <w:rsid w:val="00762F72"/>
    <w:rsid w:val="00762FC2"/>
    <w:rsid w:val="007630A8"/>
    <w:rsid w:val="0076363A"/>
    <w:rsid w:val="007637E9"/>
    <w:rsid w:val="00763843"/>
    <w:rsid w:val="00763869"/>
    <w:rsid w:val="00763958"/>
    <w:rsid w:val="00763969"/>
    <w:rsid w:val="007639AF"/>
    <w:rsid w:val="00763A75"/>
    <w:rsid w:val="00763B18"/>
    <w:rsid w:val="00763C05"/>
    <w:rsid w:val="00763D9D"/>
    <w:rsid w:val="00763DF4"/>
    <w:rsid w:val="00763E3E"/>
    <w:rsid w:val="00763EFD"/>
    <w:rsid w:val="00763F50"/>
    <w:rsid w:val="007643BB"/>
    <w:rsid w:val="00764600"/>
    <w:rsid w:val="00764713"/>
    <w:rsid w:val="0076475F"/>
    <w:rsid w:val="007647C3"/>
    <w:rsid w:val="00764810"/>
    <w:rsid w:val="00764843"/>
    <w:rsid w:val="007649A3"/>
    <w:rsid w:val="00764A70"/>
    <w:rsid w:val="00764B08"/>
    <w:rsid w:val="00764BC0"/>
    <w:rsid w:val="00764BC8"/>
    <w:rsid w:val="00764CA0"/>
    <w:rsid w:val="00764D3D"/>
    <w:rsid w:val="00765151"/>
    <w:rsid w:val="007651C4"/>
    <w:rsid w:val="0076523F"/>
    <w:rsid w:val="007654AC"/>
    <w:rsid w:val="007657AB"/>
    <w:rsid w:val="007657CB"/>
    <w:rsid w:val="00765867"/>
    <w:rsid w:val="00765A8E"/>
    <w:rsid w:val="00765C52"/>
    <w:rsid w:val="00765C87"/>
    <w:rsid w:val="00765CFD"/>
    <w:rsid w:val="00765D5C"/>
    <w:rsid w:val="00765F9C"/>
    <w:rsid w:val="0076633D"/>
    <w:rsid w:val="0076639C"/>
    <w:rsid w:val="0076639F"/>
    <w:rsid w:val="007663F7"/>
    <w:rsid w:val="00766435"/>
    <w:rsid w:val="007665FA"/>
    <w:rsid w:val="00766801"/>
    <w:rsid w:val="00766960"/>
    <w:rsid w:val="00766A56"/>
    <w:rsid w:val="00766D61"/>
    <w:rsid w:val="00766FCB"/>
    <w:rsid w:val="00767442"/>
    <w:rsid w:val="0076764D"/>
    <w:rsid w:val="00767943"/>
    <w:rsid w:val="00767A27"/>
    <w:rsid w:val="00767AF1"/>
    <w:rsid w:val="00770293"/>
    <w:rsid w:val="007703A0"/>
    <w:rsid w:val="00770800"/>
    <w:rsid w:val="00770A61"/>
    <w:rsid w:val="00770A75"/>
    <w:rsid w:val="00770A8C"/>
    <w:rsid w:val="00770ADF"/>
    <w:rsid w:val="00770AEA"/>
    <w:rsid w:val="00770BC9"/>
    <w:rsid w:val="00770D1A"/>
    <w:rsid w:val="00770E2E"/>
    <w:rsid w:val="00770ED5"/>
    <w:rsid w:val="00771011"/>
    <w:rsid w:val="00771123"/>
    <w:rsid w:val="007714B4"/>
    <w:rsid w:val="007714C2"/>
    <w:rsid w:val="00771524"/>
    <w:rsid w:val="0077155C"/>
    <w:rsid w:val="00771599"/>
    <w:rsid w:val="0077197A"/>
    <w:rsid w:val="00771AAD"/>
    <w:rsid w:val="00771FDD"/>
    <w:rsid w:val="00772196"/>
    <w:rsid w:val="00772433"/>
    <w:rsid w:val="007724F9"/>
    <w:rsid w:val="00772600"/>
    <w:rsid w:val="00772620"/>
    <w:rsid w:val="00772848"/>
    <w:rsid w:val="0077293F"/>
    <w:rsid w:val="00772BD8"/>
    <w:rsid w:val="00772E23"/>
    <w:rsid w:val="00772E51"/>
    <w:rsid w:val="007730A2"/>
    <w:rsid w:val="0077325D"/>
    <w:rsid w:val="007732B1"/>
    <w:rsid w:val="00773550"/>
    <w:rsid w:val="0077368B"/>
    <w:rsid w:val="00773889"/>
    <w:rsid w:val="0077389F"/>
    <w:rsid w:val="007738BC"/>
    <w:rsid w:val="007738CF"/>
    <w:rsid w:val="007738DD"/>
    <w:rsid w:val="00773AD7"/>
    <w:rsid w:val="00773DAF"/>
    <w:rsid w:val="00773F31"/>
    <w:rsid w:val="007740DD"/>
    <w:rsid w:val="00774114"/>
    <w:rsid w:val="007741BD"/>
    <w:rsid w:val="007742DE"/>
    <w:rsid w:val="007743C6"/>
    <w:rsid w:val="007743C9"/>
    <w:rsid w:val="0077455B"/>
    <w:rsid w:val="0077460C"/>
    <w:rsid w:val="0077466A"/>
    <w:rsid w:val="00774812"/>
    <w:rsid w:val="00774863"/>
    <w:rsid w:val="007749A3"/>
    <w:rsid w:val="007749E0"/>
    <w:rsid w:val="007749E5"/>
    <w:rsid w:val="00774BA6"/>
    <w:rsid w:val="00774C97"/>
    <w:rsid w:val="00774D32"/>
    <w:rsid w:val="00774D95"/>
    <w:rsid w:val="00774DE5"/>
    <w:rsid w:val="00774EEE"/>
    <w:rsid w:val="00775054"/>
    <w:rsid w:val="007750BB"/>
    <w:rsid w:val="007750CF"/>
    <w:rsid w:val="00775264"/>
    <w:rsid w:val="00775573"/>
    <w:rsid w:val="00775625"/>
    <w:rsid w:val="007759F9"/>
    <w:rsid w:val="00775A9A"/>
    <w:rsid w:val="00775B52"/>
    <w:rsid w:val="00775C3C"/>
    <w:rsid w:val="007764C2"/>
    <w:rsid w:val="00776912"/>
    <w:rsid w:val="00776932"/>
    <w:rsid w:val="00776A67"/>
    <w:rsid w:val="00776ACF"/>
    <w:rsid w:val="00776F0E"/>
    <w:rsid w:val="00776FE3"/>
    <w:rsid w:val="007770EB"/>
    <w:rsid w:val="007773C1"/>
    <w:rsid w:val="00777440"/>
    <w:rsid w:val="00777443"/>
    <w:rsid w:val="007774A7"/>
    <w:rsid w:val="00777590"/>
    <w:rsid w:val="00777874"/>
    <w:rsid w:val="007779B7"/>
    <w:rsid w:val="00777A10"/>
    <w:rsid w:val="00777D24"/>
    <w:rsid w:val="00777EF2"/>
    <w:rsid w:val="00777F62"/>
    <w:rsid w:val="00780059"/>
    <w:rsid w:val="00780214"/>
    <w:rsid w:val="00780382"/>
    <w:rsid w:val="007804B2"/>
    <w:rsid w:val="007806D0"/>
    <w:rsid w:val="007806D8"/>
    <w:rsid w:val="007806E1"/>
    <w:rsid w:val="00780753"/>
    <w:rsid w:val="007807F6"/>
    <w:rsid w:val="0078080A"/>
    <w:rsid w:val="0078086B"/>
    <w:rsid w:val="0078087B"/>
    <w:rsid w:val="00780892"/>
    <w:rsid w:val="0078099A"/>
    <w:rsid w:val="0078099E"/>
    <w:rsid w:val="00780B13"/>
    <w:rsid w:val="00780B44"/>
    <w:rsid w:val="00780B60"/>
    <w:rsid w:val="00780B95"/>
    <w:rsid w:val="00780BC0"/>
    <w:rsid w:val="00780BF8"/>
    <w:rsid w:val="00780DD2"/>
    <w:rsid w:val="00781043"/>
    <w:rsid w:val="00781185"/>
    <w:rsid w:val="007814D5"/>
    <w:rsid w:val="0078161F"/>
    <w:rsid w:val="00781653"/>
    <w:rsid w:val="0078170D"/>
    <w:rsid w:val="00781913"/>
    <w:rsid w:val="00781EDD"/>
    <w:rsid w:val="00781FD2"/>
    <w:rsid w:val="0078212C"/>
    <w:rsid w:val="0078225B"/>
    <w:rsid w:val="00782267"/>
    <w:rsid w:val="0078230F"/>
    <w:rsid w:val="0078259B"/>
    <w:rsid w:val="007828A1"/>
    <w:rsid w:val="0078296D"/>
    <w:rsid w:val="00782B2E"/>
    <w:rsid w:val="00782B99"/>
    <w:rsid w:val="00782C84"/>
    <w:rsid w:val="00782DB8"/>
    <w:rsid w:val="00782E17"/>
    <w:rsid w:val="00782E7F"/>
    <w:rsid w:val="00782ED7"/>
    <w:rsid w:val="00782F3F"/>
    <w:rsid w:val="00782F44"/>
    <w:rsid w:val="007831B3"/>
    <w:rsid w:val="00783232"/>
    <w:rsid w:val="00783393"/>
    <w:rsid w:val="007833A1"/>
    <w:rsid w:val="00783412"/>
    <w:rsid w:val="00783564"/>
    <w:rsid w:val="00783823"/>
    <w:rsid w:val="00783B40"/>
    <w:rsid w:val="00783C52"/>
    <w:rsid w:val="00783F98"/>
    <w:rsid w:val="007841D0"/>
    <w:rsid w:val="007842DF"/>
    <w:rsid w:val="00784426"/>
    <w:rsid w:val="007845E4"/>
    <w:rsid w:val="00784904"/>
    <w:rsid w:val="007849B0"/>
    <w:rsid w:val="00784A4D"/>
    <w:rsid w:val="00784D28"/>
    <w:rsid w:val="00784E40"/>
    <w:rsid w:val="00784E93"/>
    <w:rsid w:val="0078534C"/>
    <w:rsid w:val="00785360"/>
    <w:rsid w:val="007855F1"/>
    <w:rsid w:val="007859A5"/>
    <w:rsid w:val="00785A73"/>
    <w:rsid w:val="00785C6A"/>
    <w:rsid w:val="00785D71"/>
    <w:rsid w:val="00785E34"/>
    <w:rsid w:val="0078617D"/>
    <w:rsid w:val="00786205"/>
    <w:rsid w:val="0078627C"/>
    <w:rsid w:val="007862A2"/>
    <w:rsid w:val="00786480"/>
    <w:rsid w:val="00786516"/>
    <w:rsid w:val="00786740"/>
    <w:rsid w:val="007867A6"/>
    <w:rsid w:val="007868FD"/>
    <w:rsid w:val="0078699E"/>
    <w:rsid w:val="007869F6"/>
    <w:rsid w:val="00786AE0"/>
    <w:rsid w:val="00786C1B"/>
    <w:rsid w:val="00786EEB"/>
    <w:rsid w:val="0078711A"/>
    <w:rsid w:val="00787225"/>
    <w:rsid w:val="00787490"/>
    <w:rsid w:val="0078758F"/>
    <w:rsid w:val="00787682"/>
    <w:rsid w:val="007878F7"/>
    <w:rsid w:val="007879D0"/>
    <w:rsid w:val="00787B3F"/>
    <w:rsid w:val="00787EAF"/>
    <w:rsid w:val="00787FE5"/>
    <w:rsid w:val="0079002B"/>
    <w:rsid w:val="0079039B"/>
    <w:rsid w:val="007904FE"/>
    <w:rsid w:val="007905CB"/>
    <w:rsid w:val="00790788"/>
    <w:rsid w:val="0079079D"/>
    <w:rsid w:val="00790AE0"/>
    <w:rsid w:val="00790B21"/>
    <w:rsid w:val="00790DD4"/>
    <w:rsid w:val="00790F4A"/>
    <w:rsid w:val="0079101D"/>
    <w:rsid w:val="00791073"/>
    <w:rsid w:val="007910AA"/>
    <w:rsid w:val="00791483"/>
    <w:rsid w:val="007916FB"/>
    <w:rsid w:val="00791842"/>
    <w:rsid w:val="007918B9"/>
    <w:rsid w:val="007919BD"/>
    <w:rsid w:val="00791BB4"/>
    <w:rsid w:val="00791BBE"/>
    <w:rsid w:val="00791BD7"/>
    <w:rsid w:val="00791C5A"/>
    <w:rsid w:val="00791D4D"/>
    <w:rsid w:val="00791F47"/>
    <w:rsid w:val="00792048"/>
    <w:rsid w:val="00792209"/>
    <w:rsid w:val="007922B8"/>
    <w:rsid w:val="007924B5"/>
    <w:rsid w:val="00792673"/>
    <w:rsid w:val="0079295B"/>
    <w:rsid w:val="007929A2"/>
    <w:rsid w:val="00792AA2"/>
    <w:rsid w:val="00792B83"/>
    <w:rsid w:val="00792CB3"/>
    <w:rsid w:val="00792DA0"/>
    <w:rsid w:val="00792F91"/>
    <w:rsid w:val="00793014"/>
    <w:rsid w:val="00793053"/>
    <w:rsid w:val="00793187"/>
    <w:rsid w:val="0079345E"/>
    <w:rsid w:val="00793520"/>
    <w:rsid w:val="007935EC"/>
    <w:rsid w:val="0079371F"/>
    <w:rsid w:val="00793935"/>
    <w:rsid w:val="00793DD8"/>
    <w:rsid w:val="00793E98"/>
    <w:rsid w:val="00793EED"/>
    <w:rsid w:val="00793FDE"/>
    <w:rsid w:val="00794193"/>
    <w:rsid w:val="007941AB"/>
    <w:rsid w:val="007942E0"/>
    <w:rsid w:val="0079440C"/>
    <w:rsid w:val="00794541"/>
    <w:rsid w:val="007949A6"/>
    <w:rsid w:val="00794A3B"/>
    <w:rsid w:val="00794DA3"/>
    <w:rsid w:val="007950FC"/>
    <w:rsid w:val="007951A8"/>
    <w:rsid w:val="0079561A"/>
    <w:rsid w:val="0079566C"/>
    <w:rsid w:val="0079573D"/>
    <w:rsid w:val="00795941"/>
    <w:rsid w:val="0079599C"/>
    <w:rsid w:val="007959B9"/>
    <w:rsid w:val="00795BA3"/>
    <w:rsid w:val="00795F7B"/>
    <w:rsid w:val="00795F9D"/>
    <w:rsid w:val="007962F5"/>
    <w:rsid w:val="007963F7"/>
    <w:rsid w:val="0079645F"/>
    <w:rsid w:val="007965CE"/>
    <w:rsid w:val="007965E3"/>
    <w:rsid w:val="0079669D"/>
    <w:rsid w:val="00796AFC"/>
    <w:rsid w:val="00796C49"/>
    <w:rsid w:val="00796CB4"/>
    <w:rsid w:val="00796D39"/>
    <w:rsid w:val="00796EAA"/>
    <w:rsid w:val="00796EF9"/>
    <w:rsid w:val="00797140"/>
    <w:rsid w:val="00797301"/>
    <w:rsid w:val="00797397"/>
    <w:rsid w:val="00797454"/>
    <w:rsid w:val="00797635"/>
    <w:rsid w:val="00797646"/>
    <w:rsid w:val="0079767A"/>
    <w:rsid w:val="007976D5"/>
    <w:rsid w:val="00797987"/>
    <w:rsid w:val="007979E5"/>
    <w:rsid w:val="00797B6D"/>
    <w:rsid w:val="00797C6A"/>
    <w:rsid w:val="00797DE8"/>
    <w:rsid w:val="00797F6B"/>
    <w:rsid w:val="00797F95"/>
    <w:rsid w:val="00797FA6"/>
    <w:rsid w:val="007A0011"/>
    <w:rsid w:val="007A00F5"/>
    <w:rsid w:val="007A035A"/>
    <w:rsid w:val="007A0389"/>
    <w:rsid w:val="007A04E9"/>
    <w:rsid w:val="007A06CE"/>
    <w:rsid w:val="007A0793"/>
    <w:rsid w:val="007A0888"/>
    <w:rsid w:val="007A08E8"/>
    <w:rsid w:val="007A08F5"/>
    <w:rsid w:val="007A0AC1"/>
    <w:rsid w:val="007A0BC1"/>
    <w:rsid w:val="007A0CD6"/>
    <w:rsid w:val="007A0D11"/>
    <w:rsid w:val="007A0E23"/>
    <w:rsid w:val="007A0FB5"/>
    <w:rsid w:val="007A1122"/>
    <w:rsid w:val="007A11F9"/>
    <w:rsid w:val="007A13C7"/>
    <w:rsid w:val="007A1454"/>
    <w:rsid w:val="007A15FD"/>
    <w:rsid w:val="007A1628"/>
    <w:rsid w:val="007A1717"/>
    <w:rsid w:val="007A1A31"/>
    <w:rsid w:val="007A1A3D"/>
    <w:rsid w:val="007A1C25"/>
    <w:rsid w:val="007A1C51"/>
    <w:rsid w:val="007A1C53"/>
    <w:rsid w:val="007A1DF2"/>
    <w:rsid w:val="007A1E2E"/>
    <w:rsid w:val="007A2208"/>
    <w:rsid w:val="007A2265"/>
    <w:rsid w:val="007A236E"/>
    <w:rsid w:val="007A23FE"/>
    <w:rsid w:val="007A2D99"/>
    <w:rsid w:val="007A2DA6"/>
    <w:rsid w:val="007A2F27"/>
    <w:rsid w:val="007A303A"/>
    <w:rsid w:val="007A30BB"/>
    <w:rsid w:val="007A30E1"/>
    <w:rsid w:val="007A319F"/>
    <w:rsid w:val="007A31AA"/>
    <w:rsid w:val="007A3243"/>
    <w:rsid w:val="007A3434"/>
    <w:rsid w:val="007A344C"/>
    <w:rsid w:val="007A368D"/>
    <w:rsid w:val="007A36A4"/>
    <w:rsid w:val="007A377E"/>
    <w:rsid w:val="007A379B"/>
    <w:rsid w:val="007A38A5"/>
    <w:rsid w:val="007A38CB"/>
    <w:rsid w:val="007A3972"/>
    <w:rsid w:val="007A3A43"/>
    <w:rsid w:val="007A4016"/>
    <w:rsid w:val="007A429D"/>
    <w:rsid w:val="007A44B0"/>
    <w:rsid w:val="007A45FD"/>
    <w:rsid w:val="007A465F"/>
    <w:rsid w:val="007A4709"/>
    <w:rsid w:val="007A474B"/>
    <w:rsid w:val="007A47B3"/>
    <w:rsid w:val="007A49E1"/>
    <w:rsid w:val="007A4D9C"/>
    <w:rsid w:val="007A4DA4"/>
    <w:rsid w:val="007A4F20"/>
    <w:rsid w:val="007A535C"/>
    <w:rsid w:val="007A5535"/>
    <w:rsid w:val="007A5982"/>
    <w:rsid w:val="007A5BF8"/>
    <w:rsid w:val="007A5F6B"/>
    <w:rsid w:val="007A6000"/>
    <w:rsid w:val="007A6095"/>
    <w:rsid w:val="007A6176"/>
    <w:rsid w:val="007A62D0"/>
    <w:rsid w:val="007A638E"/>
    <w:rsid w:val="007A63A7"/>
    <w:rsid w:val="007A63EB"/>
    <w:rsid w:val="007A6496"/>
    <w:rsid w:val="007A65AA"/>
    <w:rsid w:val="007A67E3"/>
    <w:rsid w:val="007A6AE1"/>
    <w:rsid w:val="007A6C01"/>
    <w:rsid w:val="007A6C93"/>
    <w:rsid w:val="007A6DDA"/>
    <w:rsid w:val="007A6DE3"/>
    <w:rsid w:val="007A70A8"/>
    <w:rsid w:val="007A70FB"/>
    <w:rsid w:val="007A71E9"/>
    <w:rsid w:val="007A72BC"/>
    <w:rsid w:val="007A732F"/>
    <w:rsid w:val="007A7452"/>
    <w:rsid w:val="007A74A1"/>
    <w:rsid w:val="007A75C9"/>
    <w:rsid w:val="007A77B8"/>
    <w:rsid w:val="007A7823"/>
    <w:rsid w:val="007A7A0B"/>
    <w:rsid w:val="007A7A6B"/>
    <w:rsid w:val="007A7B3B"/>
    <w:rsid w:val="007A7B55"/>
    <w:rsid w:val="007A7C04"/>
    <w:rsid w:val="007A7C3F"/>
    <w:rsid w:val="007A7C9C"/>
    <w:rsid w:val="007A7CFF"/>
    <w:rsid w:val="007A7D93"/>
    <w:rsid w:val="007A7E96"/>
    <w:rsid w:val="007B0026"/>
    <w:rsid w:val="007B00C9"/>
    <w:rsid w:val="007B00FC"/>
    <w:rsid w:val="007B01CD"/>
    <w:rsid w:val="007B0389"/>
    <w:rsid w:val="007B03FC"/>
    <w:rsid w:val="007B040D"/>
    <w:rsid w:val="007B04B6"/>
    <w:rsid w:val="007B07A8"/>
    <w:rsid w:val="007B0916"/>
    <w:rsid w:val="007B0A4D"/>
    <w:rsid w:val="007B0ACE"/>
    <w:rsid w:val="007B0C08"/>
    <w:rsid w:val="007B0C2B"/>
    <w:rsid w:val="007B1152"/>
    <w:rsid w:val="007B117D"/>
    <w:rsid w:val="007B11B5"/>
    <w:rsid w:val="007B11E6"/>
    <w:rsid w:val="007B130B"/>
    <w:rsid w:val="007B1360"/>
    <w:rsid w:val="007B138B"/>
    <w:rsid w:val="007B1496"/>
    <w:rsid w:val="007B1501"/>
    <w:rsid w:val="007B1551"/>
    <w:rsid w:val="007B15AE"/>
    <w:rsid w:val="007B1880"/>
    <w:rsid w:val="007B18FB"/>
    <w:rsid w:val="007B1973"/>
    <w:rsid w:val="007B1ABB"/>
    <w:rsid w:val="007B1C87"/>
    <w:rsid w:val="007B1E5A"/>
    <w:rsid w:val="007B20EA"/>
    <w:rsid w:val="007B2101"/>
    <w:rsid w:val="007B2299"/>
    <w:rsid w:val="007B2326"/>
    <w:rsid w:val="007B253F"/>
    <w:rsid w:val="007B25DF"/>
    <w:rsid w:val="007B26E3"/>
    <w:rsid w:val="007B27D4"/>
    <w:rsid w:val="007B2B18"/>
    <w:rsid w:val="007B2BCF"/>
    <w:rsid w:val="007B2F9E"/>
    <w:rsid w:val="007B30CF"/>
    <w:rsid w:val="007B325F"/>
    <w:rsid w:val="007B34F1"/>
    <w:rsid w:val="007B3501"/>
    <w:rsid w:val="007B3640"/>
    <w:rsid w:val="007B36FB"/>
    <w:rsid w:val="007B3704"/>
    <w:rsid w:val="007B38F6"/>
    <w:rsid w:val="007B3B60"/>
    <w:rsid w:val="007B3BDB"/>
    <w:rsid w:val="007B3C1E"/>
    <w:rsid w:val="007B3C49"/>
    <w:rsid w:val="007B3C5E"/>
    <w:rsid w:val="007B3DB4"/>
    <w:rsid w:val="007B3E72"/>
    <w:rsid w:val="007B3F04"/>
    <w:rsid w:val="007B3F58"/>
    <w:rsid w:val="007B4070"/>
    <w:rsid w:val="007B41A6"/>
    <w:rsid w:val="007B4457"/>
    <w:rsid w:val="007B460E"/>
    <w:rsid w:val="007B4623"/>
    <w:rsid w:val="007B46FD"/>
    <w:rsid w:val="007B48D9"/>
    <w:rsid w:val="007B4947"/>
    <w:rsid w:val="007B4AA2"/>
    <w:rsid w:val="007B4B10"/>
    <w:rsid w:val="007B4C98"/>
    <w:rsid w:val="007B4D6D"/>
    <w:rsid w:val="007B4EEB"/>
    <w:rsid w:val="007B4FE5"/>
    <w:rsid w:val="007B5448"/>
    <w:rsid w:val="007B5477"/>
    <w:rsid w:val="007B555A"/>
    <w:rsid w:val="007B580C"/>
    <w:rsid w:val="007B5949"/>
    <w:rsid w:val="007B5978"/>
    <w:rsid w:val="007B5A36"/>
    <w:rsid w:val="007B5B0E"/>
    <w:rsid w:val="007B5B12"/>
    <w:rsid w:val="007B5B46"/>
    <w:rsid w:val="007B5C41"/>
    <w:rsid w:val="007B5DDA"/>
    <w:rsid w:val="007B5ECB"/>
    <w:rsid w:val="007B6015"/>
    <w:rsid w:val="007B6165"/>
    <w:rsid w:val="007B63F5"/>
    <w:rsid w:val="007B6583"/>
    <w:rsid w:val="007B65C0"/>
    <w:rsid w:val="007B65E7"/>
    <w:rsid w:val="007B6709"/>
    <w:rsid w:val="007B67FA"/>
    <w:rsid w:val="007B690C"/>
    <w:rsid w:val="007B69FD"/>
    <w:rsid w:val="007B6A8C"/>
    <w:rsid w:val="007B6B18"/>
    <w:rsid w:val="007B71D2"/>
    <w:rsid w:val="007B71FB"/>
    <w:rsid w:val="007B7321"/>
    <w:rsid w:val="007B73BB"/>
    <w:rsid w:val="007B7577"/>
    <w:rsid w:val="007B75DF"/>
    <w:rsid w:val="007B7627"/>
    <w:rsid w:val="007B767C"/>
    <w:rsid w:val="007B7BAF"/>
    <w:rsid w:val="007B7D7C"/>
    <w:rsid w:val="007B7DAE"/>
    <w:rsid w:val="007B7DD7"/>
    <w:rsid w:val="007C023C"/>
    <w:rsid w:val="007C044D"/>
    <w:rsid w:val="007C04B6"/>
    <w:rsid w:val="007C0500"/>
    <w:rsid w:val="007C06CB"/>
    <w:rsid w:val="007C0A95"/>
    <w:rsid w:val="007C0B59"/>
    <w:rsid w:val="007C0BB2"/>
    <w:rsid w:val="007C0C4C"/>
    <w:rsid w:val="007C0E17"/>
    <w:rsid w:val="007C1034"/>
    <w:rsid w:val="007C10AA"/>
    <w:rsid w:val="007C111D"/>
    <w:rsid w:val="007C122C"/>
    <w:rsid w:val="007C135C"/>
    <w:rsid w:val="007C13C4"/>
    <w:rsid w:val="007C1445"/>
    <w:rsid w:val="007C163A"/>
    <w:rsid w:val="007C1863"/>
    <w:rsid w:val="007C1B89"/>
    <w:rsid w:val="007C1C7A"/>
    <w:rsid w:val="007C1E60"/>
    <w:rsid w:val="007C1E81"/>
    <w:rsid w:val="007C1EE2"/>
    <w:rsid w:val="007C1F88"/>
    <w:rsid w:val="007C2038"/>
    <w:rsid w:val="007C2114"/>
    <w:rsid w:val="007C2155"/>
    <w:rsid w:val="007C2246"/>
    <w:rsid w:val="007C22FD"/>
    <w:rsid w:val="007C23AC"/>
    <w:rsid w:val="007C2467"/>
    <w:rsid w:val="007C24B4"/>
    <w:rsid w:val="007C2540"/>
    <w:rsid w:val="007C25A4"/>
    <w:rsid w:val="007C2642"/>
    <w:rsid w:val="007C2721"/>
    <w:rsid w:val="007C2909"/>
    <w:rsid w:val="007C29B0"/>
    <w:rsid w:val="007C29CC"/>
    <w:rsid w:val="007C2C6F"/>
    <w:rsid w:val="007C2CC7"/>
    <w:rsid w:val="007C2E5F"/>
    <w:rsid w:val="007C2FF5"/>
    <w:rsid w:val="007C301E"/>
    <w:rsid w:val="007C30D7"/>
    <w:rsid w:val="007C31CB"/>
    <w:rsid w:val="007C31EC"/>
    <w:rsid w:val="007C31FA"/>
    <w:rsid w:val="007C32E9"/>
    <w:rsid w:val="007C333C"/>
    <w:rsid w:val="007C33AC"/>
    <w:rsid w:val="007C33BC"/>
    <w:rsid w:val="007C34CB"/>
    <w:rsid w:val="007C35ED"/>
    <w:rsid w:val="007C360C"/>
    <w:rsid w:val="007C361E"/>
    <w:rsid w:val="007C367D"/>
    <w:rsid w:val="007C36D0"/>
    <w:rsid w:val="007C384E"/>
    <w:rsid w:val="007C3921"/>
    <w:rsid w:val="007C394D"/>
    <w:rsid w:val="007C3A64"/>
    <w:rsid w:val="007C3AE5"/>
    <w:rsid w:val="007C3C56"/>
    <w:rsid w:val="007C3DA4"/>
    <w:rsid w:val="007C410F"/>
    <w:rsid w:val="007C4136"/>
    <w:rsid w:val="007C41CB"/>
    <w:rsid w:val="007C42C2"/>
    <w:rsid w:val="007C42F6"/>
    <w:rsid w:val="007C4327"/>
    <w:rsid w:val="007C442C"/>
    <w:rsid w:val="007C4509"/>
    <w:rsid w:val="007C46B7"/>
    <w:rsid w:val="007C46F9"/>
    <w:rsid w:val="007C46FE"/>
    <w:rsid w:val="007C4B6D"/>
    <w:rsid w:val="007C4B83"/>
    <w:rsid w:val="007C4CCA"/>
    <w:rsid w:val="007C4DCD"/>
    <w:rsid w:val="007C4E28"/>
    <w:rsid w:val="007C4EC4"/>
    <w:rsid w:val="007C4F60"/>
    <w:rsid w:val="007C5238"/>
    <w:rsid w:val="007C524F"/>
    <w:rsid w:val="007C5667"/>
    <w:rsid w:val="007C56B8"/>
    <w:rsid w:val="007C5AC4"/>
    <w:rsid w:val="007C5B21"/>
    <w:rsid w:val="007C5BF8"/>
    <w:rsid w:val="007C5FF4"/>
    <w:rsid w:val="007C60AD"/>
    <w:rsid w:val="007C65E6"/>
    <w:rsid w:val="007C66D5"/>
    <w:rsid w:val="007C6757"/>
    <w:rsid w:val="007C69F6"/>
    <w:rsid w:val="007C6A94"/>
    <w:rsid w:val="007C6AFF"/>
    <w:rsid w:val="007C6B65"/>
    <w:rsid w:val="007C6C88"/>
    <w:rsid w:val="007C6CCD"/>
    <w:rsid w:val="007C6F1F"/>
    <w:rsid w:val="007C7313"/>
    <w:rsid w:val="007C743F"/>
    <w:rsid w:val="007C745D"/>
    <w:rsid w:val="007C7596"/>
    <w:rsid w:val="007C7684"/>
    <w:rsid w:val="007C794C"/>
    <w:rsid w:val="007C7B74"/>
    <w:rsid w:val="007C7BE4"/>
    <w:rsid w:val="007C7C7C"/>
    <w:rsid w:val="007C7D0B"/>
    <w:rsid w:val="007C7DAF"/>
    <w:rsid w:val="007D02A2"/>
    <w:rsid w:val="007D0341"/>
    <w:rsid w:val="007D05B2"/>
    <w:rsid w:val="007D05E1"/>
    <w:rsid w:val="007D05E5"/>
    <w:rsid w:val="007D060B"/>
    <w:rsid w:val="007D0677"/>
    <w:rsid w:val="007D0867"/>
    <w:rsid w:val="007D086E"/>
    <w:rsid w:val="007D0959"/>
    <w:rsid w:val="007D09D2"/>
    <w:rsid w:val="007D0B23"/>
    <w:rsid w:val="007D0C71"/>
    <w:rsid w:val="007D0C89"/>
    <w:rsid w:val="007D0F8A"/>
    <w:rsid w:val="007D120D"/>
    <w:rsid w:val="007D12D7"/>
    <w:rsid w:val="007D13CB"/>
    <w:rsid w:val="007D1503"/>
    <w:rsid w:val="007D1586"/>
    <w:rsid w:val="007D16EE"/>
    <w:rsid w:val="007D1746"/>
    <w:rsid w:val="007D1796"/>
    <w:rsid w:val="007D1804"/>
    <w:rsid w:val="007D189C"/>
    <w:rsid w:val="007D18AD"/>
    <w:rsid w:val="007D193F"/>
    <w:rsid w:val="007D1B76"/>
    <w:rsid w:val="007D1CFF"/>
    <w:rsid w:val="007D2049"/>
    <w:rsid w:val="007D20BA"/>
    <w:rsid w:val="007D2118"/>
    <w:rsid w:val="007D226D"/>
    <w:rsid w:val="007D232D"/>
    <w:rsid w:val="007D24A6"/>
    <w:rsid w:val="007D24F0"/>
    <w:rsid w:val="007D26A6"/>
    <w:rsid w:val="007D28BC"/>
    <w:rsid w:val="007D2AB1"/>
    <w:rsid w:val="007D2AD1"/>
    <w:rsid w:val="007D2C0D"/>
    <w:rsid w:val="007D2C9B"/>
    <w:rsid w:val="007D30A8"/>
    <w:rsid w:val="007D30FB"/>
    <w:rsid w:val="007D313B"/>
    <w:rsid w:val="007D31B6"/>
    <w:rsid w:val="007D327A"/>
    <w:rsid w:val="007D32E9"/>
    <w:rsid w:val="007D3536"/>
    <w:rsid w:val="007D3876"/>
    <w:rsid w:val="007D3A05"/>
    <w:rsid w:val="007D3AE7"/>
    <w:rsid w:val="007D3B49"/>
    <w:rsid w:val="007D3DB4"/>
    <w:rsid w:val="007D3F95"/>
    <w:rsid w:val="007D4072"/>
    <w:rsid w:val="007D40DC"/>
    <w:rsid w:val="007D40E1"/>
    <w:rsid w:val="007D4215"/>
    <w:rsid w:val="007D42D2"/>
    <w:rsid w:val="007D42EB"/>
    <w:rsid w:val="007D4367"/>
    <w:rsid w:val="007D455C"/>
    <w:rsid w:val="007D4594"/>
    <w:rsid w:val="007D4622"/>
    <w:rsid w:val="007D46E1"/>
    <w:rsid w:val="007D4714"/>
    <w:rsid w:val="007D4731"/>
    <w:rsid w:val="007D478E"/>
    <w:rsid w:val="007D4A74"/>
    <w:rsid w:val="007D4C99"/>
    <w:rsid w:val="007D4CC3"/>
    <w:rsid w:val="007D4CD2"/>
    <w:rsid w:val="007D4FC8"/>
    <w:rsid w:val="007D5249"/>
    <w:rsid w:val="007D5496"/>
    <w:rsid w:val="007D5509"/>
    <w:rsid w:val="007D5740"/>
    <w:rsid w:val="007D5805"/>
    <w:rsid w:val="007D5813"/>
    <w:rsid w:val="007D58CD"/>
    <w:rsid w:val="007D5A33"/>
    <w:rsid w:val="007D5B43"/>
    <w:rsid w:val="007D5C84"/>
    <w:rsid w:val="007D5E0D"/>
    <w:rsid w:val="007D5EAA"/>
    <w:rsid w:val="007D603F"/>
    <w:rsid w:val="007D60AB"/>
    <w:rsid w:val="007D6177"/>
    <w:rsid w:val="007D61CC"/>
    <w:rsid w:val="007D61D8"/>
    <w:rsid w:val="007D61E9"/>
    <w:rsid w:val="007D62EB"/>
    <w:rsid w:val="007D6348"/>
    <w:rsid w:val="007D65F5"/>
    <w:rsid w:val="007D665A"/>
    <w:rsid w:val="007D66B3"/>
    <w:rsid w:val="007D66E3"/>
    <w:rsid w:val="007D69B1"/>
    <w:rsid w:val="007D69DE"/>
    <w:rsid w:val="007D6DC2"/>
    <w:rsid w:val="007D6EBD"/>
    <w:rsid w:val="007D7025"/>
    <w:rsid w:val="007D70EF"/>
    <w:rsid w:val="007D7364"/>
    <w:rsid w:val="007D74CB"/>
    <w:rsid w:val="007D7511"/>
    <w:rsid w:val="007D7618"/>
    <w:rsid w:val="007D77A3"/>
    <w:rsid w:val="007D79D2"/>
    <w:rsid w:val="007D7D02"/>
    <w:rsid w:val="007D7D86"/>
    <w:rsid w:val="007D7D8E"/>
    <w:rsid w:val="007D7F14"/>
    <w:rsid w:val="007E023E"/>
    <w:rsid w:val="007E0473"/>
    <w:rsid w:val="007E0474"/>
    <w:rsid w:val="007E061D"/>
    <w:rsid w:val="007E06E6"/>
    <w:rsid w:val="007E072E"/>
    <w:rsid w:val="007E0753"/>
    <w:rsid w:val="007E0AD8"/>
    <w:rsid w:val="007E0BE2"/>
    <w:rsid w:val="007E0CD7"/>
    <w:rsid w:val="007E0CDD"/>
    <w:rsid w:val="007E0DDB"/>
    <w:rsid w:val="007E0EBF"/>
    <w:rsid w:val="007E0F2E"/>
    <w:rsid w:val="007E0F68"/>
    <w:rsid w:val="007E1140"/>
    <w:rsid w:val="007E1161"/>
    <w:rsid w:val="007E11E5"/>
    <w:rsid w:val="007E121D"/>
    <w:rsid w:val="007E12A4"/>
    <w:rsid w:val="007E176C"/>
    <w:rsid w:val="007E17A3"/>
    <w:rsid w:val="007E1877"/>
    <w:rsid w:val="007E1AFF"/>
    <w:rsid w:val="007E1BAF"/>
    <w:rsid w:val="007E1F60"/>
    <w:rsid w:val="007E1F6B"/>
    <w:rsid w:val="007E1FFF"/>
    <w:rsid w:val="007E218C"/>
    <w:rsid w:val="007E2430"/>
    <w:rsid w:val="007E24E9"/>
    <w:rsid w:val="007E2710"/>
    <w:rsid w:val="007E27F6"/>
    <w:rsid w:val="007E284A"/>
    <w:rsid w:val="007E29B1"/>
    <w:rsid w:val="007E2B6C"/>
    <w:rsid w:val="007E2BD2"/>
    <w:rsid w:val="007E2C4B"/>
    <w:rsid w:val="007E2D83"/>
    <w:rsid w:val="007E2EED"/>
    <w:rsid w:val="007E2F49"/>
    <w:rsid w:val="007E303E"/>
    <w:rsid w:val="007E321D"/>
    <w:rsid w:val="007E32CA"/>
    <w:rsid w:val="007E33D7"/>
    <w:rsid w:val="007E3530"/>
    <w:rsid w:val="007E39F9"/>
    <w:rsid w:val="007E3B0A"/>
    <w:rsid w:val="007E3B1E"/>
    <w:rsid w:val="007E3B69"/>
    <w:rsid w:val="007E3B9E"/>
    <w:rsid w:val="007E3C7A"/>
    <w:rsid w:val="007E3D88"/>
    <w:rsid w:val="007E3DF0"/>
    <w:rsid w:val="007E3F50"/>
    <w:rsid w:val="007E3FBF"/>
    <w:rsid w:val="007E40EE"/>
    <w:rsid w:val="007E42B6"/>
    <w:rsid w:val="007E42C3"/>
    <w:rsid w:val="007E4456"/>
    <w:rsid w:val="007E456E"/>
    <w:rsid w:val="007E45D7"/>
    <w:rsid w:val="007E4647"/>
    <w:rsid w:val="007E4802"/>
    <w:rsid w:val="007E4A75"/>
    <w:rsid w:val="007E4DCC"/>
    <w:rsid w:val="007E4E03"/>
    <w:rsid w:val="007E4EC4"/>
    <w:rsid w:val="007E50F1"/>
    <w:rsid w:val="007E525C"/>
    <w:rsid w:val="007E53BC"/>
    <w:rsid w:val="007E5424"/>
    <w:rsid w:val="007E54D9"/>
    <w:rsid w:val="007E56B0"/>
    <w:rsid w:val="007E58BB"/>
    <w:rsid w:val="007E59FA"/>
    <w:rsid w:val="007E5AED"/>
    <w:rsid w:val="007E5B0F"/>
    <w:rsid w:val="007E5BAB"/>
    <w:rsid w:val="007E5BAF"/>
    <w:rsid w:val="007E5BBF"/>
    <w:rsid w:val="007E5CAB"/>
    <w:rsid w:val="007E5D3F"/>
    <w:rsid w:val="007E5DF5"/>
    <w:rsid w:val="007E6344"/>
    <w:rsid w:val="007E6473"/>
    <w:rsid w:val="007E6490"/>
    <w:rsid w:val="007E64DE"/>
    <w:rsid w:val="007E6895"/>
    <w:rsid w:val="007E6ADB"/>
    <w:rsid w:val="007E6C7D"/>
    <w:rsid w:val="007E6D19"/>
    <w:rsid w:val="007E70D0"/>
    <w:rsid w:val="007E736D"/>
    <w:rsid w:val="007E7386"/>
    <w:rsid w:val="007E73CE"/>
    <w:rsid w:val="007E7431"/>
    <w:rsid w:val="007E7581"/>
    <w:rsid w:val="007E75CD"/>
    <w:rsid w:val="007E7630"/>
    <w:rsid w:val="007E774E"/>
    <w:rsid w:val="007E7829"/>
    <w:rsid w:val="007E78EC"/>
    <w:rsid w:val="007E792C"/>
    <w:rsid w:val="007E79E3"/>
    <w:rsid w:val="007F0052"/>
    <w:rsid w:val="007F0237"/>
    <w:rsid w:val="007F02EC"/>
    <w:rsid w:val="007F038C"/>
    <w:rsid w:val="007F0563"/>
    <w:rsid w:val="007F0A4F"/>
    <w:rsid w:val="007F0CB4"/>
    <w:rsid w:val="007F0D0E"/>
    <w:rsid w:val="007F0F09"/>
    <w:rsid w:val="007F10AC"/>
    <w:rsid w:val="007F10F3"/>
    <w:rsid w:val="007F114C"/>
    <w:rsid w:val="007F120C"/>
    <w:rsid w:val="007F12EA"/>
    <w:rsid w:val="007F1660"/>
    <w:rsid w:val="007F17FB"/>
    <w:rsid w:val="007F18BC"/>
    <w:rsid w:val="007F198D"/>
    <w:rsid w:val="007F1B71"/>
    <w:rsid w:val="007F22EB"/>
    <w:rsid w:val="007F2331"/>
    <w:rsid w:val="007F25D1"/>
    <w:rsid w:val="007F25EB"/>
    <w:rsid w:val="007F262B"/>
    <w:rsid w:val="007F26C5"/>
    <w:rsid w:val="007F2798"/>
    <w:rsid w:val="007F2837"/>
    <w:rsid w:val="007F2B72"/>
    <w:rsid w:val="007F2BCB"/>
    <w:rsid w:val="007F2BDE"/>
    <w:rsid w:val="007F3106"/>
    <w:rsid w:val="007F31AD"/>
    <w:rsid w:val="007F32EF"/>
    <w:rsid w:val="007F3347"/>
    <w:rsid w:val="007F3416"/>
    <w:rsid w:val="007F3725"/>
    <w:rsid w:val="007F37D6"/>
    <w:rsid w:val="007F387A"/>
    <w:rsid w:val="007F3BA2"/>
    <w:rsid w:val="007F3C0D"/>
    <w:rsid w:val="007F3C12"/>
    <w:rsid w:val="007F3EF1"/>
    <w:rsid w:val="007F41CF"/>
    <w:rsid w:val="007F443E"/>
    <w:rsid w:val="007F4505"/>
    <w:rsid w:val="007F455E"/>
    <w:rsid w:val="007F45FC"/>
    <w:rsid w:val="007F4614"/>
    <w:rsid w:val="007F464F"/>
    <w:rsid w:val="007F4793"/>
    <w:rsid w:val="007F4816"/>
    <w:rsid w:val="007F48B0"/>
    <w:rsid w:val="007F48D3"/>
    <w:rsid w:val="007F48E9"/>
    <w:rsid w:val="007F4AA7"/>
    <w:rsid w:val="007F4C22"/>
    <w:rsid w:val="007F4C53"/>
    <w:rsid w:val="007F4CA4"/>
    <w:rsid w:val="007F4F71"/>
    <w:rsid w:val="007F538B"/>
    <w:rsid w:val="007F59C1"/>
    <w:rsid w:val="007F5A80"/>
    <w:rsid w:val="007F5A8E"/>
    <w:rsid w:val="007F5AF3"/>
    <w:rsid w:val="007F5B59"/>
    <w:rsid w:val="007F5B89"/>
    <w:rsid w:val="007F5BBA"/>
    <w:rsid w:val="007F5C7C"/>
    <w:rsid w:val="007F5CC5"/>
    <w:rsid w:val="007F62C0"/>
    <w:rsid w:val="007F647C"/>
    <w:rsid w:val="007F657D"/>
    <w:rsid w:val="007F6633"/>
    <w:rsid w:val="007F672F"/>
    <w:rsid w:val="007F67DF"/>
    <w:rsid w:val="007F682E"/>
    <w:rsid w:val="007F6B34"/>
    <w:rsid w:val="007F6BCD"/>
    <w:rsid w:val="007F6C73"/>
    <w:rsid w:val="007F6D24"/>
    <w:rsid w:val="007F6D78"/>
    <w:rsid w:val="007F6F03"/>
    <w:rsid w:val="007F7298"/>
    <w:rsid w:val="007F738A"/>
    <w:rsid w:val="007F73B2"/>
    <w:rsid w:val="007F7423"/>
    <w:rsid w:val="007F775A"/>
    <w:rsid w:val="007F77A6"/>
    <w:rsid w:val="007F78A0"/>
    <w:rsid w:val="007F7915"/>
    <w:rsid w:val="007F79F8"/>
    <w:rsid w:val="007F7C4D"/>
    <w:rsid w:val="00800116"/>
    <w:rsid w:val="0080020C"/>
    <w:rsid w:val="008002DF"/>
    <w:rsid w:val="0080047A"/>
    <w:rsid w:val="008009A8"/>
    <w:rsid w:val="00800A01"/>
    <w:rsid w:val="00800B09"/>
    <w:rsid w:val="0080118E"/>
    <w:rsid w:val="008012D0"/>
    <w:rsid w:val="008012E3"/>
    <w:rsid w:val="008015A4"/>
    <w:rsid w:val="0080173D"/>
    <w:rsid w:val="008017AC"/>
    <w:rsid w:val="00801B77"/>
    <w:rsid w:val="00801BAA"/>
    <w:rsid w:val="00801C9D"/>
    <w:rsid w:val="00801CBC"/>
    <w:rsid w:val="00801D0E"/>
    <w:rsid w:val="00801DC6"/>
    <w:rsid w:val="00802018"/>
    <w:rsid w:val="00802066"/>
    <w:rsid w:val="0080225E"/>
    <w:rsid w:val="008022F4"/>
    <w:rsid w:val="00802649"/>
    <w:rsid w:val="0080273E"/>
    <w:rsid w:val="0080292E"/>
    <w:rsid w:val="00802947"/>
    <w:rsid w:val="00802A5B"/>
    <w:rsid w:val="00802AEC"/>
    <w:rsid w:val="00802B3F"/>
    <w:rsid w:val="00802B92"/>
    <w:rsid w:val="00802C4B"/>
    <w:rsid w:val="00802C94"/>
    <w:rsid w:val="00802D62"/>
    <w:rsid w:val="00802EB4"/>
    <w:rsid w:val="0080308A"/>
    <w:rsid w:val="00803131"/>
    <w:rsid w:val="00803132"/>
    <w:rsid w:val="00803190"/>
    <w:rsid w:val="008032EB"/>
    <w:rsid w:val="0080349F"/>
    <w:rsid w:val="00803676"/>
    <w:rsid w:val="008036BE"/>
    <w:rsid w:val="008036BF"/>
    <w:rsid w:val="008036DD"/>
    <w:rsid w:val="0080381F"/>
    <w:rsid w:val="008038BD"/>
    <w:rsid w:val="00803A6A"/>
    <w:rsid w:val="00803D98"/>
    <w:rsid w:val="00803DB4"/>
    <w:rsid w:val="00804066"/>
    <w:rsid w:val="008040D0"/>
    <w:rsid w:val="00804197"/>
    <w:rsid w:val="00804292"/>
    <w:rsid w:val="008042F6"/>
    <w:rsid w:val="008043EE"/>
    <w:rsid w:val="00804620"/>
    <w:rsid w:val="0080462E"/>
    <w:rsid w:val="0080475F"/>
    <w:rsid w:val="008047D8"/>
    <w:rsid w:val="008047FE"/>
    <w:rsid w:val="00804838"/>
    <w:rsid w:val="00804866"/>
    <w:rsid w:val="008048B3"/>
    <w:rsid w:val="00804909"/>
    <w:rsid w:val="00804AB3"/>
    <w:rsid w:val="00804AB6"/>
    <w:rsid w:val="00804C59"/>
    <w:rsid w:val="00804C9D"/>
    <w:rsid w:val="00804CBF"/>
    <w:rsid w:val="00804D5A"/>
    <w:rsid w:val="00805139"/>
    <w:rsid w:val="00805249"/>
    <w:rsid w:val="0080524A"/>
    <w:rsid w:val="008052EF"/>
    <w:rsid w:val="008053BF"/>
    <w:rsid w:val="00805630"/>
    <w:rsid w:val="008056B6"/>
    <w:rsid w:val="008057E8"/>
    <w:rsid w:val="00805A80"/>
    <w:rsid w:val="00805ACA"/>
    <w:rsid w:val="00805B27"/>
    <w:rsid w:val="00805BFA"/>
    <w:rsid w:val="00805C9C"/>
    <w:rsid w:val="00805F76"/>
    <w:rsid w:val="00805FBF"/>
    <w:rsid w:val="00805FE8"/>
    <w:rsid w:val="008062D8"/>
    <w:rsid w:val="008062F3"/>
    <w:rsid w:val="008064FB"/>
    <w:rsid w:val="00806606"/>
    <w:rsid w:val="00806686"/>
    <w:rsid w:val="008067CB"/>
    <w:rsid w:val="008068A4"/>
    <w:rsid w:val="008069F3"/>
    <w:rsid w:val="00806A00"/>
    <w:rsid w:val="00806B12"/>
    <w:rsid w:val="00806CD9"/>
    <w:rsid w:val="00806E93"/>
    <w:rsid w:val="008070F9"/>
    <w:rsid w:val="0080731F"/>
    <w:rsid w:val="00807355"/>
    <w:rsid w:val="008074EF"/>
    <w:rsid w:val="0080766D"/>
    <w:rsid w:val="00807E77"/>
    <w:rsid w:val="00807FEE"/>
    <w:rsid w:val="00810299"/>
    <w:rsid w:val="00810927"/>
    <w:rsid w:val="00810A34"/>
    <w:rsid w:val="00810C86"/>
    <w:rsid w:val="00810FFA"/>
    <w:rsid w:val="0081119E"/>
    <w:rsid w:val="008112B5"/>
    <w:rsid w:val="008113E0"/>
    <w:rsid w:val="008113FC"/>
    <w:rsid w:val="00811628"/>
    <w:rsid w:val="0081169D"/>
    <w:rsid w:val="00811746"/>
    <w:rsid w:val="00811937"/>
    <w:rsid w:val="0081197F"/>
    <w:rsid w:val="00811A2D"/>
    <w:rsid w:val="00811A5E"/>
    <w:rsid w:val="00811D42"/>
    <w:rsid w:val="00812061"/>
    <w:rsid w:val="008120B4"/>
    <w:rsid w:val="00812500"/>
    <w:rsid w:val="00812570"/>
    <w:rsid w:val="00812B22"/>
    <w:rsid w:val="00812BC5"/>
    <w:rsid w:val="00812EB7"/>
    <w:rsid w:val="00813155"/>
    <w:rsid w:val="00813340"/>
    <w:rsid w:val="008133E4"/>
    <w:rsid w:val="0081349C"/>
    <w:rsid w:val="008134D4"/>
    <w:rsid w:val="0081375D"/>
    <w:rsid w:val="00813880"/>
    <w:rsid w:val="008138C8"/>
    <w:rsid w:val="00813B22"/>
    <w:rsid w:val="00813C87"/>
    <w:rsid w:val="00813CFC"/>
    <w:rsid w:val="00813E89"/>
    <w:rsid w:val="00813FB2"/>
    <w:rsid w:val="00813FB3"/>
    <w:rsid w:val="00813FF8"/>
    <w:rsid w:val="00814010"/>
    <w:rsid w:val="0081403A"/>
    <w:rsid w:val="00814077"/>
    <w:rsid w:val="008140CA"/>
    <w:rsid w:val="00814155"/>
    <w:rsid w:val="00814284"/>
    <w:rsid w:val="0081435D"/>
    <w:rsid w:val="0081450E"/>
    <w:rsid w:val="008148D4"/>
    <w:rsid w:val="00814952"/>
    <w:rsid w:val="008149F3"/>
    <w:rsid w:val="00814C18"/>
    <w:rsid w:val="00814DA7"/>
    <w:rsid w:val="00814DBB"/>
    <w:rsid w:val="00814E73"/>
    <w:rsid w:val="0081502A"/>
    <w:rsid w:val="00815044"/>
    <w:rsid w:val="0081509A"/>
    <w:rsid w:val="008150A5"/>
    <w:rsid w:val="008150A7"/>
    <w:rsid w:val="00815159"/>
    <w:rsid w:val="008151B0"/>
    <w:rsid w:val="008152D0"/>
    <w:rsid w:val="00815788"/>
    <w:rsid w:val="0081579D"/>
    <w:rsid w:val="008158DE"/>
    <w:rsid w:val="008158F4"/>
    <w:rsid w:val="008159B4"/>
    <w:rsid w:val="00815AC3"/>
    <w:rsid w:val="00815BAB"/>
    <w:rsid w:val="00815C9C"/>
    <w:rsid w:val="00815D20"/>
    <w:rsid w:val="00815D65"/>
    <w:rsid w:val="00815DDE"/>
    <w:rsid w:val="00815E6A"/>
    <w:rsid w:val="00815F00"/>
    <w:rsid w:val="00815F4A"/>
    <w:rsid w:val="00815F8F"/>
    <w:rsid w:val="008161D5"/>
    <w:rsid w:val="0081659B"/>
    <w:rsid w:val="008166D1"/>
    <w:rsid w:val="00816759"/>
    <w:rsid w:val="00816800"/>
    <w:rsid w:val="0081695E"/>
    <w:rsid w:val="00816B3D"/>
    <w:rsid w:val="00816CA9"/>
    <w:rsid w:val="00816F16"/>
    <w:rsid w:val="008170B6"/>
    <w:rsid w:val="0081714D"/>
    <w:rsid w:val="00817653"/>
    <w:rsid w:val="008176BF"/>
    <w:rsid w:val="00817739"/>
    <w:rsid w:val="00817839"/>
    <w:rsid w:val="00817917"/>
    <w:rsid w:val="0081791C"/>
    <w:rsid w:val="00817AB2"/>
    <w:rsid w:val="00817AB4"/>
    <w:rsid w:val="00817D5F"/>
    <w:rsid w:val="00817E29"/>
    <w:rsid w:val="00817E44"/>
    <w:rsid w:val="00817ECC"/>
    <w:rsid w:val="00817F84"/>
    <w:rsid w:val="00820072"/>
    <w:rsid w:val="008203B9"/>
    <w:rsid w:val="0082040A"/>
    <w:rsid w:val="00820514"/>
    <w:rsid w:val="008208EF"/>
    <w:rsid w:val="00820BE9"/>
    <w:rsid w:val="00820CE5"/>
    <w:rsid w:val="00820D98"/>
    <w:rsid w:val="00820EEB"/>
    <w:rsid w:val="00821076"/>
    <w:rsid w:val="008210E4"/>
    <w:rsid w:val="00821144"/>
    <w:rsid w:val="00821160"/>
    <w:rsid w:val="008211A9"/>
    <w:rsid w:val="0082123F"/>
    <w:rsid w:val="00821335"/>
    <w:rsid w:val="00821349"/>
    <w:rsid w:val="008214E1"/>
    <w:rsid w:val="00821596"/>
    <w:rsid w:val="008215F4"/>
    <w:rsid w:val="00821603"/>
    <w:rsid w:val="00821780"/>
    <w:rsid w:val="008219AA"/>
    <w:rsid w:val="00821E7B"/>
    <w:rsid w:val="00821EB4"/>
    <w:rsid w:val="00821F98"/>
    <w:rsid w:val="00822018"/>
    <w:rsid w:val="008221BA"/>
    <w:rsid w:val="00822318"/>
    <w:rsid w:val="00822398"/>
    <w:rsid w:val="0082247D"/>
    <w:rsid w:val="0082265D"/>
    <w:rsid w:val="00822A4C"/>
    <w:rsid w:val="00822B10"/>
    <w:rsid w:val="00822CEE"/>
    <w:rsid w:val="00822E80"/>
    <w:rsid w:val="00822FE7"/>
    <w:rsid w:val="00822FFA"/>
    <w:rsid w:val="0082323A"/>
    <w:rsid w:val="008233AF"/>
    <w:rsid w:val="00823609"/>
    <w:rsid w:val="00823630"/>
    <w:rsid w:val="0082396F"/>
    <w:rsid w:val="008239B3"/>
    <w:rsid w:val="00823A80"/>
    <w:rsid w:val="00823CB4"/>
    <w:rsid w:val="00823D4F"/>
    <w:rsid w:val="00823D6C"/>
    <w:rsid w:val="008240AA"/>
    <w:rsid w:val="008242F3"/>
    <w:rsid w:val="00824331"/>
    <w:rsid w:val="00824339"/>
    <w:rsid w:val="00824495"/>
    <w:rsid w:val="00824723"/>
    <w:rsid w:val="0082483B"/>
    <w:rsid w:val="00824D47"/>
    <w:rsid w:val="00824E02"/>
    <w:rsid w:val="008254D5"/>
    <w:rsid w:val="008254EA"/>
    <w:rsid w:val="00825598"/>
    <w:rsid w:val="00825613"/>
    <w:rsid w:val="00825643"/>
    <w:rsid w:val="0082567E"/>
    <w:rsid w:val="008256AF"/>
    <w:rsid w:val="00825899"/>
    <w:rsid w:val="008258D8"/>
    <w:rsid w:val="00825A21"/>
    <w:rsid w:val="00825A84"/>
    <w:rsid w:val="00825C3C"/>
    <w:rsid w:val="00825C68"/>
    <w:rsid w:val="00825CC4"/>
    <w:rsid w:val="00825D1D"/>
    <w:rsid w:val="00825ECE"/>
    <w:rsid w:val="00825F30"/>
    <w:rsid w:val="008261D2"/>
    <w:rsid w:val="00826211"/>
    <w:rsid w:val="00826507"/>
    <w:rsid w:val="00826596"/>
    <w:rsid w:val="0082667E"/>
    <w:rsid w:val="0082670C"/>
    <w:rsid w:val="008268D4"/>
    <w:rsid w:val="008268F7"/>
    <w:rsid w:val="00826923"/>
    <w:rsid w:val="00826B15"/>
    <w:rsid w:val="00826B96"/>
    <w:rsid w:val="00826D8A"/>
    <w:rsid w:val="00826ED6"/>
    <w:rsid w:val="00826EF8"/>
    <w:rsid w:val="0082709A"/>
    <w:rsid w:val="00827378"/>
    <w:rsid w:val="008273B9"/>
    <w:rsid w:val="008274B2"/>
    <w:rsid w:val="00827572"/>
    <w:rsid w:val="0082766A"/>
    <w:rsid w:val="00827999"/>
    <w:rsid w:val="00827B20"/>
    <w:rsid w:val="00827C54"/>
    <w:rsid w:val="00827CC8"/>
    <w:rsid w:val="00827D3B"/>
    <w:rsid w:val="00827EEB"/>
    <w:rsid w:val="008300E1"/>
    <w:rsid w:val="0083034B"/>
    <w:rsid w:val="00830408"/>
    <w:rsid w:val="0083054E"/>
    <w:rsid w:val="00830661"/>
    <w:rsid w:val="008306E7"/>
    <w:rsid w:val="008307BD"/>
    <w:rsid w:val="00830849"/>
    <w:rsid w:val="008308FD"/>
    <w:rsid w:val="00830AF2"/>
    <w:rsid w:val="00830C4F"/>
    <w:rsid w:val="00830D0A"/>
    <w:rsid w:val="00830F40"/>
    <w:rsid w:val="00830F68"/>
    <w:rsid w:val="0083101F"/>
    <w:rsid w:val="008310A8"/>
    <w:rsid w:val="008311BF"/>
    <w:rsid w:val="00831244"/>
    <w:rsid w:val="008312ED"/>
    <w:rsid w:val="008314A2"/>
    <w:rsid w:val="00831658"/>
    <w:rsid w:val="0083169B"/>
    <w:rsid w:val="00831766"/>
    <w:rsid w:val="00831978"/>
    <w:rsid w:val="00831A15"/>
    <w:rsid w:val="00831A92"/>
    <w:rsid w:val="00831A9D"/>
    <w:rsid w:val="00831C52"/>
    <w:rsid w:val="00831D9F"/>
    <w:rsid w:val="00832058"/>
    <w:rsid w:val="008321CB"/>
    <w:rsid w:val="0083220E"/>
    <w:rsid w:val="008323AE"/>
    <w:rsid w:val="00832696"/>
    <w:rsid w:val="00832A13"/>
    <w:rsid w:val="00832AB8"/>
    <w:rsid w:val="00832B32"/>
    <w:rsid w:val="00832B50"/>
    <w:rsid w:val="00832BC7"/>
    <w:rsid w:val="00832C14"/>
    <w:rsid w:val="00832D27"/>
    <w:rsid w:val="00832D84"/>
    <w:rsid w:val="00832F31"/>
    <w:rsid w:val="008333CE"/>
    <w:rsid w:val="00833423"/>
    <w:rsid w:val="008334D7"/>
    <w:rsid w:val="008335E2"/>
    <w:rsid w:val="008336B2"/>
    <w:rsid w:val="00833840"/>
    <w:rsid w:val="00833911"/>
    <w:rsid w:val="00833AE1"/>
    <w:rsid w:val="00833BD7"/>
    <w:rsid w:val="00833D82"/>
    <w:rsid w:val="00833F9D"/>
    <w:rsid w:val="0083415D"/>
    <w:rsid w:val="00834683"/>
    <w:rsid w:val="008346F1"/>
    <w:rsid w:val="00834A72"/>
    <w:rsid w:val="00834B76"/>
    <w:rsid w:val="00834BB8"/>
    <w:rsid w:val="00834C4C"/>
    <w:rsid w:val="00834C58"/>
    <w:rsid w:val="00834C85"/>
    <w:rsid w:val="00834D3A"/>
    <w:rsid w:val="008351A5"/>
    <w:rsid w:val="008354DC"/>
    <w:rsid w:val="00835593"/>
    <w:rsid w:val="008355B5"/>
    <w:rsid w:val="00835967"/>
    <w:rsid w:val="00835988"/>
    <w:rsid w:val="00835A06"/>
    <w:rsid w:val="00835DE5"/>
    <w:rsid w:val="00835F6E"/>
    <w:rsid w:val="008361F6"/>
    <w:rsid w:val="00836258"/>
    <w:rsid w:val="00836356"/>
    <w:rsid w:val="008363A5"/>
    <w:rsid w:val="008368C8"/>
    <w:rsid w:val="00836A7A"/>
    <w:rsid w:val="00836E08"/>
    <w:rsid w:val="00836E12"/>
    <w:rsid w:val="0083700D"/>
    <w:rsid w:val="00837213"/>
    <w:rsid w:val="00837282"/>
    <w:rsid w:val="008373CE"/>
    <w:rsid w:val="008374EE"/>
    <w:rsid w:val="008376B9"/>
    <w:rsid w:val="00837786"/>
    <w:rsid w:val="008377DD"/>
    <w:rsid w:val="0083781C"/>
    <w:rsid w:val="008379C2"/>
    <w:rsid w:val="008379D3"/>
    <w:rsid w:val="008379F2"/>
    <w:rsid w:val="00837AB9"/>
    <w:rsid w:val="00837AE6"/>
    <w:rsid w:val="00837B12"/>
    <w:rsid w:val="00837B92"/>
    <w:rsid w:val="00837C64"/>
    <w:rsid w:val="00837CC2"/>
    <w:rsid w:val="00837CFC"/>
    <w:rsid w:val="00837D93"/>
    <w:rsid w:val="00837F74"/>
    <w:rsid w:val="0084000F"/>
    <w:rsid w:val="008401B8"/>
    <w:rsid w:val="00840459"/>
    <w:rsid w:val="008404DF"/>
    <w:rsid w:val="0084054B"/>
    <w:rsid w:val="008405BD"/>
    <w:rsid w:val="0084070B"/>
    <w:rsid w:val="0084075F"/>
    <w:rsid w:val="0084079A"/>
    <w:rsid w:val="00840832"/>
    <w:rsid w:val="00840D8F"/>
    <w:rsid w:val="00840ED9"/>
    <w:rsid w:val="00841775"/>
    <w:rsid w:val="00841821"/>
    <w:rsid w:val="00841851"/>
    <w:rsid w:val="008419D2"/>
    <w:rsid w:val="00841A88"/>
    <w:rsid w:val="00841C54"/>
    <w:rsid w:val="00841F7F"/>
    <w:rsid w:val="00842077"/>
    <w:rsid w:val="00842227"/>
    <w:rsid w:val="00842315"/>
    <w:rsid w:val="0084250E"/>
    <w:rsid w:val="008426E7"/>
    <w:rsid w:val="008427C8"/>
    <w:rsid w:val="00842AA9"/>
    <w:rsid w:val="00842B9B"/>
    <w:rsid w:val="00842BA2"/>
    <w:rsid w:val="00842C3C"/>
    <w:rsid w:val="00842E0A"/>
    <w:rsid w:val="00843252"/>
    <w:rsid w:val="00843274"/>
    <w:rsid w:val="00843331"/>
    <w:rsid w:val="0084337C"/>
    <w:rsid w:val="008433A6"/>
    <w:rsid w:val="008436FA"/>
    <w:rsid w:val="00843728"/>
    <w:rsid w:val="008437EF"/>
    <w:rsid w:val="00843A2F"/>
    <w:rsid w:val="00843CDD"/>
    <w:rsid w:val="008440C7"/>
    <w:rsid w:val="00844281"/>
    <w:rsid w:val="0084445E"/>
    <w:rsid w:val="00844519"/>
    <w:rsid w:val="00844524"/>
    <w:rsid w:val="00844582"/>
    <w:rsid w:val="0084478D"/>
    <w:rsid w:val="008449B1"/>
    <w:rsid w:val="00844BA5"/>
    <w:rsid w:val="00844CE6"/>
    <w:rsid w:val="00844D35"/>
    <w:rsid w:val="00844FD8"/>
    <w:rsid w:val="00845596"/>
    <w:rsid w:val="008456DF"/>
    <w:rsid w:val="00845700"/>
    <w:rsid w:val="00845813"/>
    <w:rsid w:val="00845918"/>
    <w:rsid w:val="00845A32"/>
    <w:rsid w:val="00845DEA"/>
    <w:rsid w:val="00845EBF"/>
    <w:rsid w:val="00845EF0"/>
    <w:rsid w:val="00845F12"/>
    <w:rsid w:val="008460F2"/>
    <w:rsid w:val="008461F5"/>
    <w:rsid w:val="00846215"/>
    <w:rsid w:val="008463D1"/>
    <w:rsid w:val="00846400"/>
    <w:rsid w:val="00846515"/>
    <w:rsid w:val="008465F8"/>
    <w:rsid w:val="00846674"/>
    <w:rsid w:val="008466E5"/>
    <w:rsid w:val="00846838"/>
    <w:rsid w:val="0084693B"/>
    <w:rsid w:val="00846A3B"/>
    <w:rsid w:val="00846A65"/>
    <w:rsid w:val="00846BBB"/>
    <w:rsid w:val="00846DF1"/>
    <w:rsid w:val="00847036"/>
    <w:rsid w:val="00847334"/>
    <w:rsid w:val="00847626"/>
    <w:rsid w:val="0084766F"/>
    <w:rsid w:val="0084777A"/>
    <w:rsid w:val="0084779B"/>
    <w:rsid w:val="00847867"/>
    <w:rsid w:val="008479B4"/>
    <w:rsid w:val="00847BC7"/>
    <w:rsid w:val="00847C9C"/>
    <w:rsid w:val="00847E1B"/>
    <w:rsid w:val="00847EBA"/>
    <w:rsid w:val="00847FCB"/>
    <w:rsid w:val="00847FFA"/>
    <w:rsid w:val="00850023"/>
    <w:rsid w:val="00850495"/>
    <w:rsid w:val="008506B2"/>
    <w:rsid w:val="0085090B"/>
    <w:rsid w:val="0085093D"/>
    <w:rsid w:val="0085097B"/>
    <w:rsid w:val="00850C15"/>
    <w:rsid w:val="00850C17"/>
    <w:rsid w:val="00850FD6"/>
    <w:rsid w:val="00851057"/>
    <w:rsid w:val="00851061"/>
    <w:rsid w:val="00851111"/>
    <w:rsid w:val="00851151"/>
    <w:rsid w:val="0085118D"/>
    <w:rsid w:val="00851303"/>
    <w:rsid w:val="00851306"/>
    <w:rsid w:val="00851312"/>
    <w:rsid w:val="00851384"/>
    <w:rsid w:val="008514D3"/>
    <w:rsid w:val="008515D8"/>
    <w:rsid w:val="00851B85"/>
    <w:rsid w:val="00851DC4"/>
    <w:rsid w:val="00852075"/>
    <w:rsid w:val="0085214D"/>
    <w:rsid w:val="008521A6"/>
    <w:rsid w:val="00852207"/>
    <w:rsid w:val="00852352"/>
    <w:rsid w:val="0085284D"/>
    <w:rsid w:val="008528CF"/>
    <w:rsid w:val="008529DD"/>
    <w:rsid w:val="00852B2E"/>
    <w:rsid w:val="00852B86"/>
    <w:rsid w:val="00852BA7"/>
    <w:rsid w:val="00852CA1"/>
    <w:rsid w:val="00852CB8"/>
    <w:rsid w:val="00852E91"/>
    <w:rsid w:val="00852FAF"/>
    <w:rsid w:val="0085328F"/>
    <w:rsid w:val="008532AE"/>
    <w:rsid w:val="00853313"/>
    <w:rsid w:val="0085358D"/>
    <w:rsid w:val="008537D7"/>
    <w:rsid w:val="00853801"/>
    <w:rsid w:val="00853827"/>
    <w:rsid w:val="00853893"/>
    <w:rsid w:val="00853CCE"/>
    <w:rsid w:val="00853DA4"/>
    <w:rsid w:val="00853DC9"/>
    <w:rsid w:val="00853E0F"/>
    <w:rsid w:val="008540BF"/>
    <w:rsid w:val="0085413E"/>
    <w:rsid w:val="008542C1"/>
    <w:rsid w:val="00854461"/>
    <w:rsid w:val="008544D4"/>
    <w:rsid w:val="00854678"/>
    <w:rsid w:val="008547EC"/>
    <w:rsid w:val="0085482D"/>
    <w:rsid w:val="00854A26"/>
    <w:rsid w:val="00854B6D"/>
    <w:rsid w:val="00854BB9"/>
    <w:rsid w:val="00854EC4"/>
    <w:rsid w:val="00854F02"/>
    <w:rsid w:val="00854F78"/>
    <w:rsid w:val="008550DD"/>
    <w:rsid w:val="00855294"/>
    <w:rsid w:val="008552FF"/>
    <w:rsid w:val="00855331"/>
    <w:rsid w:val="0085542E"/>
    <w:rsid w:val="00855431"/>
    <w:rsid w:val="00855A49"/>
    <w:rsid w:val="00855B7B"/>
    <w:rsid w:val="00855CC1"/>
    <w:rsid w:val="00855DBC"/>
    <w:rsid w:val="008560F9"/>
    <w:rsid w:val="0085635C"/>
    <w:rsid w:val="0085636A"/>
    <w:rsid w:val="00856526"/>
    <w:rsid w:val="0085654E"/>
    <w:rsid w:val="0085666D"/>
    <w:rsid w:val="00856865"/>
    <w:rsid w:val="00856877"/>
    <w:rsid w:val="008568EA"/>
    <w:rsid w:val="00856913"/>
    <w:rsid w:val="00856A91"/>
    <w:rsid w:val="00856B42"/>
    <w:rsid w:val="00856C5A"/>
    <w:rsid w:val="00856C6C"/>
    <w:rsid w:val="00856D17"/>
    <w:rsid w:val="00857100"/>
    <w:rsid w:val="00857202"/>
    <w:rsid w:val="00857261"/>
    <w:rsid w:val="008575D6"/>
    <w:rsid w:val="008576A6"/>
    <w:rsid w:val="0085790A"/>
    <w:rsid w:val="0085794E"/>
    <w:rsid w:val="008579CA"/>
    <w:rsid w:val="00857D2B"/>
    <w:rsid w:val="00857F65"/>
    <w:rsid w:val="008601BF"/>
    <w:rsid w:val="00860487"/>
    <w:rsid w:val="008604F9"/>
    <w:rsid w:val="00860620"/>
    <w:rsid w:val="0086099E"/>
    <w:rsid w:val="00860BC8"/>
    <w:rsid w:val="00860CE4"/>
    <w:rsid w:val="00860D21"/>
    <w:rsid w:val="00860DDF"/>
    <w:rsid w:val="00860DEE"/>
    <w:rsid w:val="00860ED9"/>
    <w:rsid w:val="00860FD8"/>
    <w:rsid w:val="00860FE0"/>
    <w:rsid w:val="00861128"/>
    <w:rsid w:val="00861297"/>
    <w:rsid w:val="0086132A"/>
    <w:rsid w:val="008614D8"/>
    <w:rsid w:val="00861606"/>
    <w:rsid w:val="008619BA"/>
    <w:rsid w:val="00861C56"/>
    <w:rsid w:val="00861CFF"/>
    <w:rsid w:val="00861EEE"/>
    <w:rsid w:val="00861EF3"/>
    <w:rsid w:val="008621C9"/>
    <w:rsid w:val="00862253"/>
    <w:rsid w:val="00862552"/>
    <w:rsid w:val="00862583"/>
    <w:rsid w:val="00862600"/>
    <w:rsid w:val="00862736"/>
    <w:rsid w:val="00862787"/>
    <w:rsid w:val="00862901"/>
    <w:rsid w:val="00862FEA"/>
    <w:rsid w:val="0086304D"/>
    <w:rsid w:val="00863073"/>
    <w:rsid w:val="00863732"/>
    <w:rsid w:val="008637E1"/>
    <w:rsid w:val="00863815"/>
    <w:rsid w:val="00863957"/>
    <w:rsid w:val="00863996"/>
    <w:rsid w:val="00863A76"/>
    <w:rsid w:val="00863AE0"/>
    <w:rsid w:val="00863B98"/>
    <w:rsid w:val="00863C3F"/>
    <w:rsid w:val="00863FC5"/>
    <w:rsid w:val="0086404E"/>
    <w:rsid w:val="008643AA"/>
    <w:rsid w:val="008644F7"/>
    <w:rsid w:val="00864610"/>
    <w:rsid w:val="0086464E"/>
    <w:rsid w:val="00864660"/>
    <w:rsid w:val="008646EF"/>
    <w:rsid w:val="0086472D"/>
    <w:rsid w:val="008649AD"/>
    <w:rsid w:val="00864B71"/>
    <w:rsid w:val="00864BD1"/>
    <w:rsid w:val="0086513C"/>
    <w:rsid w:val="008651E5"/>
    <w:rsid w:val="00865213"/>
    <w:rsid w:val="008652AF"/>
    <w:rsid w:val="00865483"/>
    <w:rsid w:val="0086563F"/>
    <w:rsid w:val="008657B9"/>
    <w:rsid w:val="008658E7"/>
    <w:rsid w:val="00865A43"/>
    <w:rsid w:val="00865B6E"/>
    <w:rsid w:val="00865B84"/>
    <w:rsid w:val="00865BE0"/>
    <w:rsid w:val="00865E19"/>
    <w:rsid w:val="00865F00"/>
    <w:rsid w:val="00866141"/>
    <w:rsid w:val="00866202"/>
    <w:rsid w:val="008662A4"/>
    <w:rsid w:val="0086652B"/>
    <w:rsid w:val="00866713"/>
    <w:rsid w:val="0086689B"/>
    <w:rsid w:val="00866A2C"/>
    <w:rsid w:val="00866A75"/>
    <w:rsid w:val="00866CA7"/>
    <w:rsid w:val="00866EC0"/>
    <w:rsid w:val="00866F1E"/>
    <w:rsid w:val="00867368"/>
    <w:rsid w:val="00867373"/>
    <w:rsid w:val="00867453"/>
    <w:rsid w:val="008674E4"/>
    <w:rsid w:val="00867529"/>
    <w:rsid w:val="00867582"/>
    <w:rsid w:val="00867671"/>
    <w:rsid w:val="00867681"/>
    <w:rsid w:val="0086785F"/>
    <w:rsid w:val="008679F8"/>
    <w:rsid w:val="00867B33"/>
    <w:rsid w:val="00867E0B"/>
    <w:rsid w:val="00867F5A"/>
    <w:rsid w:val="0087000D"/>
    <w:rsid w:val="00870344"/>
    <w:rsid w:val="00870504"/>
    <w:rsid w:val="00870508"/>
    <w:rsid w:val="008705F9"/>
    <w:rsid w:val="00870618"/>
    <w:rsid w:val="008707C2"/>
    <w:rsid w:val="00870817"/>
    <w:rsid w:val="0087091B"/>
    <w:rsid w:val="008709D6"/>
    <w:rsid w:val="00870AC5"/>
    <w:rsid w:val="00870E31"/>
    <w:rsid w:val="00870FD5"/>
    <w:rsid w:val="00871039"/>
    <w:rsid w:val="008710D1"/>
    <w:rsid w:val="008710F1"/>
    <w:rsid w:val="0087110D"/>
    <w:rsid w:val="0087113B"/>
    <w:rsid w:val="008711C8"/>
    <w:rsid w:val="00871392"/>
    <w:rsid w:val="008716B1"/>
    <w:rsid w:val="008717CF"/>
    <w:rsid w:val="00871909"/>
    <w:rsid w:val="00871AB0"/>
    <w:rsid w:val="00871B4E"/>
    <w:rsid w:val="00871B71"/>
    <w:rsid w:val="00871B9E"/>
    <w:rsid w:val="00871CE2"/>
    <w:rsid w:val="00871E1A"/>
    <w:rsid w:val="00871E52"/>
    <w:rsid w:val="00872047"/>
    <w:rsid w:val="008720E4"/>
    <w:rsid w:val="00872172"/>
    <w:rsid w:val="00872351"/>
    <w:rsid w:val="008723A8"/>
    <w:rsid w:val="008724AB"/>
    <w:rsid w:val="00872748"/>
    <w:rsid w:val="00872782"/>
    <w:rsid w:val="00872785"/>
    <w:rsid w:val="008727EE"/>
    <w:rsid w:val="0087291C"/>
    <w:rsid w:val="0087294F"/>
    <w:rsid w:val="008729BE"/>
    <w:rsid w:val="008729FF"/>
    <w:rsid w:val="00872A1F"/>
    <w:rsid w:val="00872BDD"/>
    <w:rsid w:val="00872E62"/>
    <w:rsid w:val="0087338D"/>
    <w:rsid w:val="008733C7"/>
    <w:rsid w:val="00873432"/>
    <w:rsid w:val="008737F5"/>
    <w:rsid w:val="00873AF4"/>
    <w:rsid w:val="00873B4C"/>
    <w:rsid w:val="00873D7D"/>
    <w:rsid w:val="00873D86"/>
    <w:rsid w:val="008740B4"/>
    <w:rsid w:val="00874207"/>
    <w:rsid w:val="008742A1"/>
    <w:rsid w:val="0087456A"/>
    <w:rsid w:val="0087456B"/>
    <w:rsid w:val="0087468B"/>
    <w:rsid w:val="00874A03"/>
    <w:rsid w:val="00874B2B"/>
    <w:rsid w:val="00874C0A"/>
    <w:rsid w:val="00874C51"/>
    <w:rsid w:val="00874C92"/>
    <w:rsid w:val="00874DF5"/>
    <w:rsid w:val="00874E28"/>
    <w:rsid w:val="00874E59"/>
    <w:rsid w:val="00874E6B"/>
    <w:rsid w:val="00874F39"/>
    <w:rsid w:val="00874FDD"/>
    <w:rsid w:val="008750F1"/>
    <w:rsid w:val="00875438"/>
    <w:rsid w:val="008754BA"/>
    <w:rsid w:val="00875560"/>
    <w:rsid w:val="00875590"/>
    <w:rsid w:val="00875676"/>
    <w:rsid w:val="00875707"/>
    <w:rsid w:val="00875995"/>
    <w:rsid w:val="00875BCB"/>
    <w:rsid w:val="00875BF6"/>
    <w:rsid w:val="00875C8C"/>
    <w:rsid w:val="00875EB5"/>
    <w:rsid w:val="00875F05"/>
    <w:rsid w:val="00875F81"/>
    <w:rsid w:val="00876017"/>
    <w:rsid w:val="0087605C"/>
    <w:rsid w:val="0087613B"/>
    <w:rsid w:val="008764FF"/>
    <w:rsid w:val="00876635"/>
    <w:rsid w:val="0087665F"/>
    <w:rsid w:val="00876780"/>
    <w:rsid w:val="008767FA"/>
    <w:rsid w:val="008767FF"/>
    <w:rsid w:val="0087681D"/>
    <w:rsid w:val="0087696D"/>
    <w:rsid w:val="00876A6F"/>
    <w:rsid w:val="00876B8B"/>
    <w:rsid w:val="00876C7F"/>
    <w:rsid w:val="00877026"/>
    <w:rsid w:val="008770E5"/>
    <w:rsid w:val="0087728C"/>
    <w:rsid w:val="008776A0"/>
    <w:rsid w:val="008776BB"/>
    <w:rsid w:val="00877850"/>
    <w:rsid w:val="0087789E"/>
    <w:rsid w:val="008779C1"/>
    <w:rsid w:val="008779D4"/>
    <w:rsid w:val="00877A91"/>
    <w:rsid w:val="00877B18"/>
    <w:rsid w:val="00877B6D"/>
    <w:rsid w:val="00877CEB"/>
    <w:rsid w:val="00877F0D"/>
    <w:rsid w:val="00877F8A"/>
    <w:rsid w:val="00880190"/>
    <w:rsid w:val="0088031A"/>
    <w:rsid w:val="00880493"/>
    <w:rsid w:val="00880531"/>
    <w:rsid w:val="0088067A"/>
    <w:rsid w:val="0088085F"/>
    <w:rsid w:val="00880CBC"/>
    <w:rsid w:val="00880F8B"/>
    <w:rsid w:val="008810E2"/>
    <w:rsid w:val="0088119D"/>
    <w:rsid w:val="00881353"/>
    <w:rsid w:val="0088153F"/>
    <w:rsid w:val="008816D5"/>
    <w:rsid w:val="00881789"/>
    <w:rsid w:val="0088180C"/>
    <w:rsid w:val="0088188D"/>
    <w:rsid w:val="008818B1"/>
    <w:rsid w:val="00881950"/>
    <w:rsid w:val="00881D4F"/>
    <w:rsid w:val="00881FE3"/>
    <w:rsid w:val="00882647"/>
    <w:rsid w:val="00882AEF"/>
    <w:rsid w:val="00882B61"/>
    <w:rsid w:val="00882BA8"/>
    <w:rsid w:val="00882C14"/>
    <w:rsid w:val="00882C2A"/>
    <w:rsid w:val="00882C3B"/>
    <w:rsid w:val="00882D59"/>
    <w:rsid w:val="00882DD0"/>
    <w:rsid w:val="00882E03"/>
    <w:rsid w:val="00883116"/>
    <w:rsid w:val="008831F2"/>
    <w:rsid w:val="0088329D"/>
    <w:rsid w:val="008832F3"/>
    <w:rsid w:val="00883345"/>
    <w:rsid w:val="008833D1"/>
    <w:rsid w:val="008836A3"/>
    <w:rsid w:val="00883829"/>
    <w:rsid w:val="008838C1"/>
    <w:rsid w:val="008839FB"/>
    <w:rsid w:val="00883BB0"/>
    <w:rsid w:val="00883DB5"/>
    <w:rsid w:val="00883F16"/>
    <w:rsid w:val="00884038"/>
    <w:rsid w:val="008840EA"/>
    <w:rsid w:val="0088412A"/>
    <w:rsid w:val="00884360"/>
    <w:rsid w:val="008845B1"/>
    <w:rsid w:val="00884616"/>
    <w:rsid w:val="00884633"/>
    <w:rsid w:val="0088463B"/>
    <w:rsid w:val="008846A9"/>
    <w:rsid w:val="00884763"/>
    <w:rsid w:val="00884872"/>
    <w:rsid w:val="00884AFA"/>
    <w:rsid w:val="00884BD9"/>
    <w:rsid w:val="00884C9F"/>
    <w:rsid w:val="00884F07"/>
    <w:rsid w:val="00884F82"/>
    <w:rsid w:val="00885066"/>
    <w:rsid w:val="0088515F"/>
    <w:rsid w:val="00885188"/>
    <w:rsid w:val="00885332"/>
    <w:rsid w:val="00885578"/>
    <w:rsid w:val="00885771"/>
    <w:rsid w:val="008857FC"/>
    <w:rsid w:val="008858CB"/>
    <w:rsid w:val="0088592E"/>
    <w:rsid w:val="008859E4"/>
    <w:rsid w:val="00885CAF"/>
    <w:rsid w:val="00886099"/>
    <w:rsid w:val="0088618B"/>
    <w:rsid w:val="00886366"/>
    <w:rsid w:val="00886707"/>
    <w:rsid w:val="00886916"/>
    <w:rsid w:val="00886994"/>
    <w:rsid w:val="00886B02"/>
    <w:rsid w:val="00886B91"/>
    <w:rsid w:val="00886C41"/>
    <w:rsid w:val="00886C85"/>
    <w:rsid w:val="008870A5"/>
    <w:rsid w:val="008870B3"/>
    <w:rsid w:val="008871F9"/>
    <w:rsid w:val="00887612"/>
    <w:rsid w:val="008879F8"/>
    <w:rsid w:val="00887C07"/>
    <w:rsid w:val="00887FEB"/>
    <w:rsid w:val="00887FF1"/>
    <w:rsid w:val="008901DB"/>
    <w:rsid w:val="00890231"/>
    <w:rsid w:val="0089024E"/>
    <w:rsid w:val="008902A0"/>
    <w:rsid w:val="00890403"/>
    <w:rsid w:val="008904D8"/>
    <w:rsid w:val="008904DA"/>
    <w:rsid w:val="008904F2"/>
    <w:rsid w:val="008907C3"/>
    <w:rsid w:val="008908B7"/>
    <w:rsid w:val="00890AE8"/>
    <w:rsid w:val="00890C4E"/>
    <w:rsid w:val="00890CC7"/>
    <w:rsid w:val="00890F30"/>
    <w:rsid w:val="008910EF"/>
    <w:rsid w:val="008914D4"/>
    <w:rsid w:val="008916C9"/>
    <w:rsid w:val="00891976"/>
    <w:rsid w:val="00891B84"/>
    <w:rsid w:val="00891BA9"/>
    <w:rsid w:val="00891CD5"/>
    <w:rsid w:val="00891D30"/>
    <w:rsid w:val="00891DC7"/>
    <w:rsid w:val="00891E23"/>
    <w:rsid w:val="00891E75"/>
    <w:rsid w:val="00891EC1"/>
    <w:rsid w:val="00891FAB"/>
    <w:rsid w:val="00892144"/>
    <w:rsid w:val="00892339"/>
    <w:rsid w:val="0089249C"/>
    <w:rsid w:val="00892587"/>
    <w:rsid w:val="0089270F"/>
    <w:rsid w:val="008928EC"/>
    <w:rsid w:val="00892B7B"/>
    <w:rsid w:val="00892BA9"/>
    <w:rsid w:val="00892CCA"/>
    <w:rsid w:val="00892D99"/>
    <w:rsid w:val="00892EC3"/>
    <w:rsid w:val="00893155"/>
    <w:rsid w:val="008935FD"/>
    <w:rsid w:val="00893680"/>
    <w:rsid w:val="008936F8"/>
    <w:rsid w:val="008938DC"/>
    <w:rsid w:val="008939CF"/>
    <w:rsid w:val="00893AA8"/>
    <w:rsid w:val="00893ACC"/>
    <w:rsid w:val="00893C0E"/>
    <w:rsid w:val="00893DF2"/>
    <w:rsid w:val="00893FFF"/>
    <w:rsid w:val="0089437A"/>
    <w:rsid w:val="008943AB"/>
    <w:rsid w:val="00894A54"/>
    <w:rsid w:val="00894A84"/>
    <w:rsid w:val="00894B89"/>
    <w:rsid w:val="00894C01"/>
    <w:rsid w:val="00894E18"/>
    <w:rsid w:val="00895177"/>
    <w:rsid w:val="008951A9"/>
    <w:rsid w:val="008952C6"/>
    <w:rsid w:val="008952E5"/>
    <w:rsid w:val="008953D6"/>
    <w:rsid w:val="00895972"/>
    <w:rsid w:val="0089598F"/>
    <w:rsid w:val="00895A5D"/>
    <w:rsid w:val="00895D3B"/>
    <w:rsid w:val="00895E29"/>
    <w:rsid w:val="00895F92"/>
    <w:rsid w:val="00896027"/>
    <w:rsid w:val="008962DA"/>
    <w:rsid w:val="00896757"/>
    <w:rsid w:val="008967AB"/>
    <w:rsid w:val="00896802"/>
    <w:rsid w:val="00896819"/>
    <w:rsid w:val="00896968"/>
    <w:rsid w:val="008969B9"/>
    <w:rsid w:val="00896AE6"/>
    <w:rsid w:val="00896C22"/>
    <w:rsid w:val="00896CA7"/>
    <w:rsid w:val="00896CE8"/>
    <w:rsid w:val="00896E40"/>
    <w:rsid w:val="00896E7B"/>
    <w:rsid w:val="00896F51"/>
    <w:rsid w:val="0089716C"/>
    <w:rsid w:val="0089717E"/>
    <w:rsid w:val="008971F8"/>
    <w:rsid w:val="0089721D"/>
    <w:rsid w:val="00897447"/>
    <w:rsid w:val="008974C4"/>
    <w:rsid w:val="0089757A"/>
    <w:rsid w:val="00897777"/>
    <w:rsid w:val="0089787F"/>
    <w:rsid w:val="008979AA"/>
    <w:rsid w:val="00897AB0"/>
    <w:rsid w:val="00897AE6"/>
    <w:rsid w:val="00897C5E"/>
    <w:rsid w:val="00897C92"/>
    <w:rsid w:val="00897C98"/>
    <w:rsid w:val="00897D74"/>
    <w:rsid w:val="00897FF4"/>
    <w:rsid w:val="008A000F"/>
    <w:rsid w:val="008A002A"/>
    <w:rsid w:val="008A05F5"/>
    <w:rsid w:val="008A06CF"/>
    <w:rsid w:val="008A07FC"/>
    <w:rsid w:val="008A08BD"/>
    <w:rsid w:val="008A0A0C"/>
    <w:rsid w:val="008A0B83"/>
    <w:rsid w:val="008A0D0F"/>
    <w:rsid w:val="008A0DE3"/>
    <w:rsid w:val="008A0E42"/>
    <w:rsid w:val="008A0E6E"/>
    <w:rsid w:val="008A11BF"/>
    <w:rsid w:val="008A12D1"/>
    <w:rsid w:val="008A1499"/>
    <w:rsid w:val="008A15CA"/>
    <w:rsid w:val="008A163D"/>
    <w:rsid w:val="008A16FB"/>
    <w:rsid w:val="008A189D"/>
    <w:rsid w:val="008A1A96"/>
    <w:rsid w:val="008A1B22"/>
    <w:rsid w:val="008A1BF4"/>
    <w:rsid w:val="008A1D0F"/>
    <w:rsid w:val="008A1DD5"/>
    <w:rsid w:val="008A1DEA"/>
    <w:rsid w:val="008A1E2D"/>
    <w:rsid w:val="008A1EB3"/>
    <w:rsid w:val="008A1F1C"/>
    <w:rsid w:val="008A2201"/>
    <w:rsid w:val="008A2213"/>
    <w:rsid w:val="008A22F2"/>
    <w:rsid w:val="008A2682"/>
    <w:rsid w:val="008A2748"/>
    <w:rsid w:val="008A2783"/>
    <w:rsid w:val="008A2822"/>
    <w:rsid w:val="008A29B3"/>
    <w:rsid w:val="008A2CBB"/>
    <w:rsid w:val="008A2D81"/>
    <w:rsid w:val="008A300F"/>
    <w:rsid w:val="008A3137"/>
    <w:rsid w:val="008A321D"/>
    <w:rsid w:val="008A34C9"/>
    <w:rsid w:val="008A3784"/>
    <w:rsid w:val="008A3840"/>
    <w:rsid w:val="008A3991"/>
    <w:rsid w:val="008A3A92"/>
    <w:rsid w:val="008A3B71"/>
    <w:rsid w:val="008A3CFD"/>
    <w:rsid w:val="008A3E06"/>
    <w:rsid w:val="008A3FBB"/>
    <w:rsid w:val="008A40D5"/>
    <w:rsid w:val="008A4148"/>
    <w:rsid w:val="008A4240"/>
    <w:rsid w:val="008A4326"/>
    <w:rsid w:val="008A4361"/>
    <w:rsid w:val="008A4371"/>
    <w:rsid w:val="008A4486"/>
    <w:rsid w:val="008A44AF"/>
    <w:rsid w:val="008A44DF"/>
    <w:rsid w:val="008A44E5"/>
    <w:rsid w:val="008A47EC"/>
    <w:rsid w:val="008A4B21"/>
    <w:rsid w:val="008A4C7C"/>
    <w:rsid w:val="008A4C91"/>
    <w:rsid w:val="008A4CD9"/>
    <w:rsid w:val="008A4D6C"/>
    <w:rsid w:val="008A4DC5"/>
    <w:rsid w:val="008A515C"/>
    <w:rsid w:val="008A516E"/>
    <w:rsid w:val="008A51DE"/>
    <w:rsid w:val="008A54D9"/>
    <w:rsid w:val="008A5559"/>
    <w:rsid w:val="008A569E"/>
    <w:rsid w:val="008A58A4"/>
    <w:rsid w:val="008A58C9"/>
    <w:rsid w:val="008A58F2"/>
    <w:rsid w:val="008A5B35"/>
    <w:rsid w:val="008A5CFB"/>
    <w:rsid w:val="008A5D95"/>
    <w:rsid w:val="008A5E0A"/>
    <w:rsid w:val="008A61CE"/>
    <w:rsid w:val="008A62E0"/>
    <w:rsid w:val="008A6470"/>
    <w:rsid w:val="008A6483"/>
    <w:rsid w:val="008A64DC"/>
    <w:rsid w:val="008A659B"/>
    <w:rsid w:val="008A6672"/>
    <w:rsid w:val="008A6A5F"/>
    <w:rsid w:val="008A6D6E"/>
    <w:rsid w:val="008A6D80"/>
    <w:rsid w:val="008A6E82"/>
    <w:rsid w:val="008A6EB5"/>
    <w:rsid w:val="008A6F6D"/>
    <w:rsid w:val="008A714F"/>
    <w:rsid w:val="008A71CC"/>
    <w:rsid w:val="008A73AA"/>
    <w:rsid w:val="008A748D"/>
    <w:rsid w:val="008A7643"/>
    <w:rsid w:val="008A77A8"/>
    <w:rsid w:val="008A7BD1"/>
    <w:rsid w:val="008A7E37"/>
    <w:rsid w:val="008B02C6"/>
    <w:rsid w:val="008B02EB"/>
    <w:rsid w:val="008B05A0"/>
    <w:rsid w:val="008B0794"/>
    <w:rsid w:val="008B080D"/>
    <w:rsid w:val="008B0936"/>
    <w:rsid w:val="008B0A9D"/>
    <w:rsid w:val="008B0B0D"/>
    <w:rsid w:val="008B0B0F"/>
    <w:rsid w:val="008B0B22"/>
    <w:rsid w:val="008B0CD3"/>
    <w:rsid w:val="008B0F06"/>
    <w:rsid w:val="008B0FBF"/>
    <w:rsid w:val="008B1035"/>
    <w:rsid w:val="008B10F7"/>
    <w:rsid w:val="008B14BC"/>
    <w:rsid w:val="008B1868"/>
    <w:rsid w:val="008B18F9"/>
    <w:rsid w:val="008B197B"/>
    <w:rsid w:val="008B1BB0"/>
    <w:rsid w:val="008B1CC7"/>
    <w:rsid w:val="008B1F41"/>
    <w:rsid w:val="008B2012"/>
    <w:rsid w:val="008B2051"/>
    <w:rsid w:val="008B223B"/>
    <w:rsid w:val="008B2240"/>
    <w:rsid w:val="008B2497"/>
    <w:rsid w:val="008B2554"/>
    <w:rsid w:val="008B256A"/>
    <w:rsid w:val="008B260F"/>
    <w:rsid w:val="008B2663"/>
    <w:rsid w:val="008B26C1"/>
    <w:rsid w:val="008B26DB"/>
    <w:rsid w:val="008B2812"/>
    <w:rsid w:val="008B28E3"/>
    <w:rsid w:val="008B2A9D"/>
    <w:rsid w:val="008B2C48"/>
    <w:rsid w:val="008B2DB4"/>
    <w:rsid w:val="008B2EE8"/>
    <w:rsid w:val="008B2FE8"/>
    <w:rsid w:val="008B3142"/>
    <w:rsid w:val="008B3219"/>
    <w:rsid w:val="008B34E8"/>
    <w:rsid w:val="008B381E"/>
    <w:rsid w:val="008B3B8B"/>
    <w:rsid w:val="008B3C9A"/>
    <w:rsid w:val="008B3CAB"/>
    <w:rsid w:val="008B3DA4"/>
    <w:rsid w:val="008B3EEE"/>
    <w:rsid w:val="008B417B"/>
    <w:rsid w:val="008B420B"/>
    <w:rsid w:val="008B4231"/>
    <w:rsid w:val="008B42DD"/>
    <w:rsid w:val="008B437B"/>
    <w:rsid w:val="008B44AC"/>
    <w:rsid w:val="008B4543"/>
    <w:rsid w:val="008B491F"/>
    <w:rsid w:val="008B4CC1"/>
    <w:rsid w:val="008B4D90"/>
    <w:rsid w:val="008B4EC6"/>
    <w:rsid w:val="008B4F90"/>
    <w:rsid w:val="008B506A"/>
    <w:rsid w:val="008B5159"/>
    <w:rsid w:val="008B5212"/>
    <w:rsid w:val="008B52BE"/>
    <w:rsid w:val="008B544A"/>
    <w:rsid w:val="008B5499"/>
    <w:rsid w:val="008B55E2"/>
    <w:rsid w:val="008B561B"/>
    <w:rsid w:val="008B5751"/>
    <w:rsid w:val="008B5B3E"/>
    <w:rsid w:val="008B5C5B"/>
    <w:rsid w:val="008B5EC9"/>
    <w:rsid w:val="008B5F5E"/>
    <w:rsid w:val="008B61F9"/>
    <w:rsid w:val="008B62EF"/>
    <w:rsid w:val="008B633B"/>
    <w:rsid w:val="008B6370"/>
    <w:rsid w:val="008B6485"/>
    <w:rsid w:val="008B65B7"/>
    <w:rsid w:val="008B6619"/>
    <w:rsid w:val="008B663B"/>
    <w:rsid w:val="008B6740"/>
    <w:rsid w:val="008B6B9D"/>
    <w:rsid w:val="008B6CA5"/>
    <w:rsid w:val="008B6E6F"/>
    <w:rsid w:val="008B6FFA"/>
    <w:rsid w:val="008B7024"/>
    <w:rsid w:val="008B71F7"/>
    <w:rsid w:val="008B7203"/>
    <w:rsid w:val="008B7359"/>
    <w:rsid w:val="008B752F"/>
    <w:rsid w:val="008B7586"/>
    <w:rsid w:val="008B7B1F"/>
    <w:rsid w:val="008B7B39"/>
    <w:rsid w:val="008B7BBB"/>
    <w:rsid w:val="008B7C3D"/>
    <w:rsid w:val="008B7C6D"/>
    <w:rsid w:val="008B7E82"/>
    <w:rsid w:val="008B7FAC"/>
    <w:rsid w:val="008C013D"/>
    <w:rsid w:val="008C02E8"/>
    <w:rsid w:val="008C03AC"/>
    <w:rsid w:val="008C06B6"/>
    <w:rsid w:val="008C0C24"/>
    <w:rsid w:val="008C0EC9"/>
    <w:rsid w:val="008C0ECC"/>
    <w:rsid w:val="008C0F28"/>
    <w:rsid w:val="008C0F6A"/>
    <w:rsid w:val="008C0FE0"/>
    <w:rsid w:val="008C1117"/>
    <w:rsid w:val="008C1339"/>
    <w:rsid w:val="008C1389"/>
    <w:rsid w:val="008C14A3"/>
    <w:rsid w:val="008C166C"/>
    <w:rsid w:val="008C1974"/>
    <w:rsid w:val="008C1AE5"/>
    <w:rsid w:val="008C1BCD"/>
    <w:rsid w:val="008C1D3C"/>
    <w:rsid w:val="008C1EE8"/>
    <w:rsid w:val="008C1F29"/>
    <w:rsid w:val="008C227F"/>
    <w:rsid w:val="008C230A"/>
    <w:rsid w:val="008C24C3"/>
    <w:rsid w:val="008C27FD"/>
    <w:rsid w:val="008C29C5"/>
    <w:rsid w:val="008C2A13"/>
    <w:rsid w:val="008C305D"/>
    <w:rsid w:val="008C30DA"/>
    <w:rsid w:val="008C30EB"/>
    <w:rsid w:val="008C3185"/>
    <w:rsid w:val="008C3307"/>
    <w:rsid w:val="008C3704"/>
    <w:rsid w:val="008C3B6E"/>
    <w:rsid w:val="008C3C09"/>
    <w:rsid w:val="008C3F6B"/>
    <w:rsid w:val="008C4021"/>
    <w:rsid w:val="008C4073"/>
    <w:rsid w:val="008C414F"/>
    <w:rsid w:val="008C4535"/>
    <w:rsid w:val="008C45D8"/>
    <w:rsid w:val="008C4662"/>
    <w:rsid w:val="008C4703"/>
    <w:rsid w:val="008C47D9"/>
    <w:rsid w:val="008C4850"/>
    <w:rsid w:val="008C4930"/>
    <w:rsid w:val="008C4B11"/>
    <w:rsid w:val="008C4B52"/>
    <w:rsid w:val="008C4B7C"/>
    <w:rsid w:val="008C4C51"/>
    <w:rsid w:val="008C4CF4"/>
    <w:rsid w:val="008C4CFE"/>
    <w:rsid w:val="008C4FF4"/>
    <w:rsid w:val="008C5010"/>
    <w:rsid w:val="008C5108"/>
    <w:rsid w:val="008C5290"/>
    <w:rsid w:val="008C52E2"/>
    <w:rsid w:val="008C55B1"/>
    <w:rsid w:val="008C56F5"/>
    <w:rsid w:val="008C590A"/>
    <w:rsid w:val="008C5DDB"/>
    <w:rsid w:val="008C60E9"/>
    <w:rsid w:val="008C6195"/>
    <w:rsid w:val="008C6707"/>
    <w:rsid w:val="008C671D"/>
    <w:rsid w:val="008C6B44"/>
    <w:rsid w:val="008C6BFC"/>
    <w:rsid w:val="008C6D49"/>
    <w:rsid w:val="008C6DF5"/>
    <w:rsid w:val="008C6FA3"/>
    <w:rsid w:val="008C70D7"/>
    <w:rsid w:val="008C729B"/>
    <w:rsid w:val="008C72BD"/>
    <w:rsid w:val="008C72C0"/>
    <w:rsid w:val="008C7496"/>
    <w:rsid w:val="008C7524"/>
    <w:rsid w:val="008C752C"/>
    <w:rsid w:val="008C7866"/>
    <w:rsid w:val="008C7926"/>
    <w:rsid w:val="008C7C58"/>
    <w:rsid w:val="008C7F91"/>
    <w:rsid w:val="008D0466"/>
    <w:rsid w:val="008D0541"/>
    <w:rsid w:val="008D0560"/>
    <w:rsid w:val="008D0628"/>
    <w:rsid w:val="008D06A6"/>
    <w:rsid w:val="008D0781"/>
    <w:rsid w:val="008D0865"/>
    <w:rsid w:val="008D092A"/>
    <w:rsid w:val="008D094D"/>
    <w:rsid w:val="008D0B4A"/>
    <w:rsid w:val="008D0CDB"/>
    <w:rsid w:val="008D0D00"/>
    <w:rsid w:val="008D0DA4"/>
    <w:rsid w:val="008D0F54"/>
    <w:rsid w:val="008D1170"/>
    <w:rsid w:val="008D1277"/>
    <w:rsid w:val="008D142E"/>
    <w:rsid w:val="008D1515"/>
    <w:rsid w:val="008D15D7"/>
    <w:rsid w:val="008D15E7"/>
    <w:rsid w:val="008D16A4"/>
    <w:rsid w:val="008D1B63"/>
    <w:rsid w:val="008D1D54"/>
    <w:rsid w:val="008D1F17"/>
    <w:rsid w:val="008D1F63"/>
    <w:rsid w:val="008D1F8C"/>
    <w:rsid w:val="008D211B"/>
    <w:rsid w:val="008D2413"/>
    <w:rsid w:val="008D24C6"/>
    <w:rsid w:val="008D2630"/>
    <w:rsid w:val="008D273C"/>
    <w:rsid w:val="008D2753"/>
    <w:rsid w:val="008D279F"/>
    <w:rsid w:val="008D27B3"/>
    <w:rsid w:val="008D27CF"/>
    <w:rsid w:val="008D284D"/>
    <w:rsid w:val="008D28A7"/>
    <w:rsid w:val="008D2AB5"/>
    <w:rsid w:val="008D2D47"/>
    <w:rsid w:val="008D2FA5"/>
    <w:rsid w:val="008D2FFC"/>
    <w:rsid w:val="008D3154"/>
    <w:rsid w:val="008D32D3"/>
    <w:rsid w:val="008D335E"/>
    <w:rsid w:val="008D350A"/>
    <w:rsid w:val="008D384F"/>
    <w:rsid w:val="008D3880"/>
    <w:rsid w:val="008D3989"/>
    <w:rsid w:val="008D3CB5"/>
    <w:rsid w:val="008D3CFF"/>
    <w:rsid w:val="008D3D12"/>
    <w:rsid w:val="008D3E49"/>
    <w:rsid w:val="008D3F64"/>
    <w:rsid w:val="008D3F81"/>
    <w:rsid w:val="008D4275"/>
    <w:rsid w:val="008D42CF"/>
    <w:rsid w:val="008D4545"/>
    <w:rsid w:val="008D46AF"/>
    <w:rsid w:val="008D49D2"/>
    <w:rsid w:val="008D4C11"/>
    <w:rsid w:val="008D4DBE"/>
    <w:rsid w:val="008D4EA5"/>
    <w:rsid w:val="008D5058"/>
    <w:rsid w:val="008D52E6"/>
    <w:rsid w:val="008D5343"/>
    <w:rsid w:val="008D5443"/>
    <w:rsid w:val="008D549E"/>
    <w:rsid w:val="008D553E"/>
    <w:rsid w:val="008D554F"/>
    <w:rsid w:val="008D569D"/>
    <w:rsid w:val="008D57B2"/>
    <w:rsid w:val="008D5892"/>
    <w:rsid w:val="008D5A90"/>
    <w:rsid w:val="008D5B29"/>
    <w:rsid w:val="008D5C80"/>
    <w:rsid w:val="008D5DD7"/>
    <w:rsid w:val="008D5F78"/>
    <w:rsid w:val="008D609B"/>
    <w:rsid w:val="008D630F"/>
    <w:rsid w:val="008D6375"/>
    <w:rsid w:val="008D646D"/>
    <w:rsid w:val="008D65C6"/>
    <w:rsid w:val="008D6757"/>
    <w:rsid w:val="008D6776"/>
    <w:rsid w:val="008D6962"/>
    <w:rsid w:val="008D6ACD"/>
    <w:rsid w:val="008D6CEE"/>
    <w:rsid w:val="008D6D3F"/>
    <w:rsid w:val="008D6DF3"/>
    <w:rsid w:val="008D6ECD"/>
    <w:rsid w:val="008D71E7"/>
    <w:rsid w:val="008D73BA"/>
    <w:rsid w:val="008D73F3"/>
    <w:rsid w:val="008D78F8"/>
    <w:rsid w:val="008D7A1F"/>
    <w:rsid w:val="008D7A26"/>
    <w:rsid w:val="008D7E37"/>
    <w:rsid w:val="008D7E5D"/>
    <w:rsid w:val="008D7F4A"/>
    <w:rsid w:val="008E00D5"/>
    <w:rsid w:val="008E014A"/>
    <w:rsid w:val="008E026F"/>
    <w:rsid w:val="008E0422"/>
    <w:rsid w:val="008E04B0"/>
    <w:rsid w:val="008E07F2"/>
    <w:rsid w:val="008E09F1"/>
    <w:rsid w:val="008E0A22"/>
    <w:rsid w:val="008E0A8A"/>
    <w:rsid w:val="008E0BEA"/>
    <w:rsid w:val="008E0D21"/>
    <w:rsid w:val="008E0E6F"/>
    <w:rsid w:val="008E0EB9"/>
    <w:rsid w:val="008E0EFB"/>
    <w:rsid w:val="008E0F9A"/>
    <w:rsid w:val="008E0F9D"/>
    <w:rsid w:val="008E0FAE"/>
    <w:rsid w:val="008E1175"/>
    <w:rsid w:val="008E13EC"/>
    <w:rsid w:val="008E141B"/>
    <w:rsid w:val="008E1538"/>
    <w:rsid w:val="008E18E0"/>
    <w:rsid w:val="008E1A56"/>
    <w:rsid w:val="008E1F67"/>
    <w:rsid w:val="008E1FA8"/>
    <w:rsid w:val="008E20B9"/>
    <w:rsid w:val="008E24E4"/>
    <w:rsid w:val="008E2520"/>
    <w:rsid w:val="008E271D"/>
    <w:rsid w:val="008E27EA"/>
    <w:rsid w:val="008E2B90"/>
    <w:rsid w:val="008E2CA3"/>
    <w:rsid w:val="008E2E50"/>
    <w:rsid w:val="008E30FC"/>
    <w:rsid w:val="008E329C"/>
    <w:rsid w:val="008E32F1"/>
    <w:rsid w:val="008E335C"/>
    <w:rsid w:val="008E34B4"/>
    <w:rsid w:val="008E35A4"/>
    <w:rsid w:val="008E360D"/>
    <w:rsid w:val="008E390B"/>
    <w:rsid w:val="008E3977"/>
    <w:rsid w:val="008E3BE9"/>
    <w:rsid w:val="008E3BF1"/>
    <w:rsid w:val="008E40F0"/>
    <w:rsid w:val="008E41E4"/>
    <w:rsid w:val="008E4279"/>
    <w:rsid w:val="008E42B3"/>
    <w:rsid w:val="008E42DC"/>
    <w:rsid w:val="008E434E"/>
    <w:rsid w:val="008E4392"/>
    <w:rsid w:val="008E453D"/>
    <w:rsid w:val="008E453F"/>
    <w:rsid w:val="008E46FE"/>
    <w:rsid w:val="008E4741"/>
    <w:rsid w:val="008E47DA"/>
    <w:rsid w:val="008E49D0"/>
    <w:rsid w:val="008E49EC"/>
    <w:rsid w:val="008E4C1E"/>
    <w:rsid w:val="008E4C42"/>
    <w:rsid w:val="008E4C53"/>
    <w:rsid w:val="008E4E83"/>
    <w:rsid w:val="008E5000"/>
    <w:rsid w:val="008E51A5"/>
    <w:rsid w:val="008E5487"/>
    <w:rsid w:val="008E549C"/>
    <w:rsid w:val="008E54DB"/>
    <w:rsid w:val="008E55E4"/>
    <w:rsid w:val="008E5630"/>
    <w:rsid w:val="008E56E6"/>
    <w:rsid w:val="008E5724"/>
    <w:rsid w:val="008E57B6"/>
    <w:rsid w:val="008E57E0"/>
    <w:rsid w:val="008E5834"/>
    <w:rsid w:val="008E5A43"/>
    <w:rsid w:val="008E5AB6"/>
    <w:rsid w:val="008E5B4A"/>
    <w:rsid w:val="008E5CA8"/>
    <w:rsid w:val="008E5FB8"/>
    <w:rsid w:val="008E5FE0"/>
    <w:rsid w:val="008E6321"/>
    <w:rsid w:val="008E63CA"/>
    <w:rsid w:val="008E64AF"/>
    <w:rsid w:val="008E64DB"/>
    <w:rsid w:val="008E6544"/>
    <w:rsid w:val="008E6545"/>
    <w:rsid w:val="008E6582"/>
    <w:rsid w:val="008E6828"/>
    <w:rsid w:val="008E6878"/>
    <w:rsid w:val="008E6A2A"/>
    <w:rsid w:val="008E6C3A"/>
    <w:rsid w:val="008E6EED"/>
    <w:rsid w:val="008E6FAD"/>
    <w:rsid w:val="008E714E"/>
    <w:rsid w:val="008E719D"/>
    <w:rsid w:val="008E76D7"/>
    <w:rsid w:val="008E7A28"/>
    <w:rsid w:val="008E7BC6"/>
    <w:rsid w:val="008E7C27"/>
    <w:rsid w:val="008E7C2B"/>
    <w:rsid w:val="008E7DEC"/>
    <w:rsid w:val="008F01A2"/>
    <w:rsid w:val="008F025B"/>
    <w:rsid w:val="008F02D9"/>
    <w:rsid w:val="008F03E8"/>
    <w:rsid w:val="008F042B"/>
    <w:rsid w:val="008F07C0"/>
    <w:rsid w:val="008F082E"/>
    <w:rsid w:val="008F087A"/>
    <w:rsid w:val="008F08C7"/>
    <w:rsid w:val="008F0A25"/>
    <w:rsid w:val="008F0B01"/>
    <w:rsid w:val="008F0C33"/>
    <w:rsid w:val="008F0DA3"/>
    <w:rsid w:val="008F1015"/>
    <w:rsid w:val="008F11E3"/>
    <w:rsid w:val="008F1264"/>
    <w:rsid w:val="008F14B7"/>
    <w:rsid w:val="008F153B"/>
    <w:rsid w:val="008F178B"/>
    <w:rsid w:val="008F1902"/>
    <w:rsid w:val="008F1A41"/>
    <w:rsid w:val="008F1CBA"/>
    <w:rsid w:val="008F1D20"/>
    <w:rsid w:val="008F1D34"/>
    <w:rsid w:val="008F1D55"/>
    <w:rsid w:val="008F1E17"/>
    <w:rsid w:val="008F1E5A"/>
    <w:rsid w:val="008F1E6E"/>
    <w:rsid w:val="008F1E7B"/>
    <w:rsid w:val="008F2079"/>
    <w:rsid w:val="008F228A"/>
    <w:rsid w:val="008F2526"/>
    <w:rsid w:val="008F25CE"/>
    <w:rsid w:val="008F2621"/>
    <w:rsid w:val="008F2980"/>
    <w:rsid w:val="008F2D01"/>
    <w:rsid w:val="008F2D0A"/>
    <w:rsid w:val="008F2EDB"/>
    <w:rsid w:val="008F2F48"/>
    <w:rsid w:val="008F3066"/>
    <w:rsid w:val="008F30DA"/>
    <w:rsid w:val="008F327F"/>
    <w:rsid w:val="008F336E"/>
    <w:rsid w:val="008F34D4"/>
    <w:rsid w:val="008F358B"/>
    <w:rsid w:val="008F36AA"/>
    <w:rsid w:val="008F38EB"/>
    <w:rsid w:val="008F3928"/>
    <w:rsid w:val="008F3F7E"/>
    <w:rsid w:val="008F4097"/>
    <w:rsid w:val="008F41C5"/>
    <w:rsid w:val="008F41CB"/>
    <w:rsid w:val="008F43EE"/>
    <w:rsid w:val="008F448B"/>
    <w:rsid w:val="008F4686"/>
    <w:rsid w:val="008F4735"/>
    <w:rsid w:val="008F4802"/>
    <w:rsid w:val="008F4A18"/>
    <w:rsid w:val="008F4A36"/>
    <w:rsid w:val="008F4B3C"/>
    <w:rsid w:val="008F4C69"/>
    <w:rsid w:val="008F4CEB"/>
    <w:rsid w:val="008F4D10"/>
    <w:rsid w:val="008F4E88"/>
    <w:rsid w:val="008F4EE1"/>
    <w:rsid w:val="008F4F99"/>
    <w:rsid w:val="008F50EB"/>
    <w:rsid w:val="008F51CE"/>
    <w:rsid w:val="008F51D4"/>
    <w:rsid w:val="008F538F"/>
    <w:rsid w:val="008F57A1"/>
    <w:rsid w:val="008F5938"/>
    <w:rsid w:val="008F5AAF"/>
    <w:rsid w:val="008F5C1C"/>
    <w:rsid w:val="008F5D52"/>
    <w:rsid w:val="008F613F"/>
    <w:rsid w:val="008F62BF"/>
    <w:rsid w:val="008F6595"/>
    <w:rsid w:val="008F65AD"/>
    <w:rsid w:val="008F693C"/>
    <w:rsid w:val="008F6967"/>
    <w:rsid w:val="008F6CEC"/>
    <w:rsid w:val="008F7366"/>
    <w:rsid w:val="008F7437"/>
    <w:rsid w:val="008F7496"/>
    <w:rsid w:val="008F74CF"/>
    <w:rsid w:val="008F76BC"/>
    <w:rsid w:val="008F789D"/>
    <w:rsid w:val="008F7B44"/>
    <w:rsid w:val="008F7D74"/>
    <w:rsid w:val="0090000E"/>
    <w:rsid w:val="009000E6"/>
    <w:rsid w:val="0090012E"/>
    <w:rsid w:val="00900134"/>
    <w:rsid w:val="00900269"/>
    <w:rsid w:val="00900276"/>
    <w:rsid w:val="009002A4"/>
    <w:rsid w:val="009007E9"/>
    <w:rsid w:val="00900C3F"/>
    <w:rsid w:val="00900CBA"/>
    <w:rsid w:val="00900D5E"/>
    <w:rsid w:val="00900DED"/>
    <w:rsid w:val="00900E07"/>
    <w:rsid w:val="00900E26"/>
    <w:rsid w:val="00900EF8"/>
    <w:rsid w:val="0090107D"/>
    <w:rsid w:val="009013A4"/>
    <w:rsid w:val="00901582"/>
    <w:rsid w:val="0090178E"/>
    <w:rsid w:val="009017B8"/>
    <w:rsid w:val="00901808"/>
    <w:rsid w:val="009019DD"/>
    <w:rsid w:val="00901A46"/>
    <w:rsid w:val="00901B32"/>
    <w:rsid w:val="00901B64"/>
    <w:rsid w:val="00901CCE"/>
    <w:rsid w:val="00901CDE"/>
    <w:rsid w:val="00901D62"/>
    <w:rsid w:val="0090206E"/>
    <w:rsid w:val="0090212A"/>
    <w:rsid w:val="00902289"/>
    <w:rsid w:val="0090239E"/>
    <w:rsid w:val="009023F9"/>
    <w:rsid w:val="00902484"/>
    <w:rsid w:val="009024BB"/>
    <w:rsid w:val="009027AE"/>
    <w:rsid w:val="009028A7"/>
    <w:rsid w:val="00902961"/>
    <w:rsid w:val="0090296B"/>
    <w:rsid w:val="009029F6"/>
    <w:rsid w:val="00902BAB"/>
    <w:rsid w:val="00902C40"/>
    <w:rsid w:val="00902D70"/>
    <w:rsid w:val="00902F5D"/>
    <w:rsid w:val="0090310C"/>
    <w:rsid w:val="00903690"/>
    <w:rsid w:val="009036EA"/>
    <w:rsid w:val="009038F5"/>
    <w:rsid w:val="0090397E"/>
    <w:rsid w:val="009039F9"/>
    <w:rsid w:val="00903BCA"/>
    <w:rsid w:val="00903F66"/>
    <w:rsid w:val="00903FEC"/>
    <w:rsid w:val="009041D3"/>
    <w:rsid w:val="009042EC"/>
    <w:rsid w:val="009042EE"/>
    <w:rsid w:val="009047DD"/>
    <w:rsid w:val="0090488C"/>
    <w:rsid w:val="009048FF"/>
    <w:rsid w:val="00904A16"/>
    <w:rsid w:val="00904A93"/>
    <w:rsid w:val="00904B9E"/>
    <w:rsid w:val="00904C55"/>
    <w:rsid w:val="00904DD7"/>
    <w:rsid w:val="00905132"/>
    <w:rsid w:val="009057B5"/>
    <w:rsid w:val="00905844"/>
    <w:rsid w:val="009058AA"/>
    <w:rsid w:val="00905A70"/>
    <w:rsid w:val="00905C6D"/>
    <w:rsid w:val="00905CF8"/>
    <w:rsid w:val="00905D77"/>
    <w:rsid w:val="00905DDF"/>
    <w:rsid w:val="00905EBE"/>
    <w:rsid w:val="00905F90"/>
    <w:rsid w:val="00905FC5"/>
    <w:rsid w:val="0090601B"/>
    <w:rsid w:val="00906020"/>
    <w:rsid w:val="009060AB"/>
    <w:rsid w:val="00906221"/>
    <w:rsid w:val="009063EB"/>
    <w:rsid w:val="0090669F"/>
    <w:rsid w:val="009066CF"/>
    <w:rsid w:val="00906736"/>
    <w:rsid w:val="009069A9"/>
    <w:rsid w:val="00906A00"/>
    <w:rsid w:val="00906AA8"/>
    <w:rsid w:val="00906B0A"/>
    <w:rsid w:val="00906C47"/>
    <w:rsid w:val="00906CBC"/>
    <w:rsid w:val="00906D9A"/>
    <w:rsid w:val="00906DD5"/>
    <w:rsid w:val="00906E85"/>
    <w:rsid w:val="00906F16"/>
    <w:rsid w:val="00906F2A"/>
    <w:rsid w:val="0090700C"/>
    <w:rsid w:val="00907244"/>
    <w:rsid w:val="0090738B"/>
    <w:rsid w:val="00907410"/>
    <w:rsid w:val="0090753D"/>
    <w:rsid w:val="00907773"/>
    <w:rsid w:val="009077C2"/>
    <w:rsid w:val="00907840"/>
    <w:rsid w:val="009078F5"/>
    <w:rsid w:val="009079E3"/>
    <w:rsid w:val="00907A66"/>
    <w:rsid w:val="00907B34"/>
    <w:rsid w:val="00907B94"/>
    <w:rsid w:val="00907BDA"/>
    <w:rsid w:val="00907C52"/>
    <w:rsid w:val="00907C55"/>
    <w:rsid w:val="00907D33"/>
    <w:rsid w:val="00907D51"/>
    <w:rsid w:val="00907D82"/>
    <w:rsid w:val="00907E3E"/>
    <w:rsid w:val="00907F5B"/>
    <w:rsid w:val="00907FEE"/>
    <w:rsid w:val="009104D5"/>
    <w:rsid w:val="009104DC"/>
    <w:rsid w:val="009109E4"/>
    <w:rsid w:val="00910A33"/>
    <w:rsid w:val="00910A76"/>
    <w:rsid w:val="00910BD0"/>
    <w:rsid w:val="009110E4"/>
    <w:rsid w:val="009112B3"/>
    <w:rsid w:val="009112E3"/>
    <w:rsid w:val="009113AB"/>
    <w:rsid w:val="009116EB"/>
    <w:rsid w:val="00911777"/>
    <w:rsid w:val="0091177D"/>
    <w:rsid w:val="009118ED"/>
    <w:rsid w:val="009119E7"/>
    <w:rsid w:val="00911A02"/>
    <w:rsid w:val="00911A41"/>
    <w:rsid w:val="00911B94"/>
    <w:rsid w:val="00911BF3"/>
    <w:rsid w:val="00911EE8"/>
    <w:rsid w:val="0091206C"/>
    <w:rsid w:val="00912083"/>
    <w:rsid w:val="00912170"/>
    <w:rsid w:val="009122D9"/>
    <w:rsid w:val="009126A6"/>
    <w:rsid w:val="00912871"/>
    <w:rsid w:val="00912B10"/>
    <w:rsid w:val="00912C88"/>
    <w:rsid w:val="00912F2F"/>
    <w:rsid w:val="00912F44"/>
    <w:rsid w:val="0091318B"/>
    <w:rsid w:val="009133F6"/>
    <w:rsid w:val="00913594"/>
    <w:rsid w:val="00913958"/>
    <w:rsid w:val="00913A8B"/>
    <w:rsid w:val="00913C4D"/>
    <w:rsid w:val="00913D1E"/>
    <w:rsid w:val="00914087"/>
    <w:rsid w:val="009142EC"/>
    <w:rsid w:val="00914411"/>
    <w:rsid w:val="00914517"/>
    <w:rsid w:val="0091474C"/>
    <w:rsid w:val="00914786"/>
    <w:rsid w:val="00914941"/>
    <w:rsid w:val="00914BF6"/>
    <w:rsid w:val="00914C98"/>
    <w:rsid w:val="00914DC6"/>
    <w:rsid w:val="00914E4D"/>
    <w:rsid w:val="00914EED"/>
    <w:rsid w:val="00915168"/>
    <w:rsid w:val="0091519F"/>
    <w:rsid w:val="0091527A"/>
    <w:rsid w:val="009155EB"/>
    <w:rsid w:val="00915656"/>
    <w:rsid w:val="00915766"/>
    <w:rsid w:val="0091584D"/>
    <w:rsid w:val="009158AF"/>
    <w:rsid w:val="00915973"/>
    <w:rsid w:val="009159BA"/>
    <w:rsid w:val="009159CE"/>
    <w:rsid w:val="00915B0F"/>
    <w:rsid w:val="00915B21"/>
    <w:rsid w:val="00915C25"/>
    <w:rsid w:val="00915D34"/>
    <w:rsid w:val="00915D9E"/>
    <w:rsid w:val="00915E52"/>
    <w:rsid w:val="00915EB7"/>
    <w:rsid w:val="00915F53"/>
    <w:rsid w:val="0091622A"/>
    <w:rsid w:val="0091625A"/>
    <w:rsid w:val="009162C8"/>
    <w:rsid w:val="009162FC"/>
    <w:rsid w:val="009163F2"/>
    <w:rsid w:val="009166FC"/>
    <w:rsid w:val="0091671D"/>
    <w:rsid w:val="009169AF"/>
    <w:rsid w:val="009169FF"/>
    <w:rsid w:val="00916A9D"/>
    <w:rsid w:val="00916B0A"/>
    <w:rsid w:val="00916B61"/>
    <w:rsid w:val="00916CAA"/>
    <w:rsid w:val="00916DFC"/>
    <w:rsid w:val="00916E11"/>
    <w:rsid w:val="00917034"/>
    <w:rsid w:val="00917074"/>
    <w:rsid w:val="0091722A"/>
    <w:rsid w:val="0091722E"/>
    <w:rsid w:val="0091745E"/>
    <w:rsid w:val="009174DF"/>
    <w:rsid w:val="00917528"/>
    <w:rsid w:val="00917610"/>
    <w:rsid w:val="00917639"/>
    <w:rsid w:val="0091780D"/>
    <w:rsid w:val="00917981"/>
    <w:rsid w:val="00917A35"/>
    <w:rsid w:val="00917AD2"/>
    <w:rsid w:val="00917B72"/>
    <w:rsid w:val="00917C1D"/>
    <w:rsid w:val="00917C24"/>
    <w:rsid w:val="00917C48"/>
    <w:rsid w:val="00917CB4"/>
    <w:rsid w:val="00917E85"/>
    <w:rsid w:val="00917EA2"/>
    <w:rsid w:val="00917EF0"/>
    <w:rsid w:val="00920263"/>
    <w:rsid w:val="00920277"/>
    <w:rsid w:val="009202E2"/>
    <w:rsid w:val="0092039F"/>
    <w:rsid w:val="0092042E"/>
    <w:rsid w:val="00920728"/>
    <w:rsid w:val="009207E2"/>
    <w:rsid w:val="009207F3"/>
    <w:rsid w:val="009210F2"/>
    <w:rsid w:val="009215AD"/>
    <w:rsid w:val="00921676"/>
    <w:rsid w:val="009218D1"/>
    <w:rsid w:val="009218E5"/>
    <w:rsid w:val="00921C4A"/>
    <w:rsid w:val="00921C5B"/>
    <w:rsid w:val="00921DAA"/>
    <w:rsid w:val="00921E18"/>
    <w:rsid w:val="00921E22"/>
    <w:rsid w:val="00921F86"/>
    <w:rsid w:val="00921FA2"/>
    <w:rsid w:val="00921FB0"/>
    <w:rsid w:val="00921FB8"/>
    <w:rsid w:val="0092206A"/>
    <w:rsid w:val="0092221B"/>
    <w:rsid w:val="00922551"/>
    <w:rsid w:val="00922673"/>
    <w:rsid w:val="0092270F"/>
    <w:rsid w:val="00922796"/>
    <w:rsid w:val="0092292C"/>
    <w:rsid w:val="009229D2"/>
    <w:rsid w:val="00923177"/>
    <w:rsid w:val="0092324B"/>
    <w:rsid w:val="009232DE"/>
    <w:rsid w:val="0092337A"/>
    <w:rsid w:val="00923392"/>
    <w:rsid w:val="009234FE"/>
    <w:rsid w:val="009236FC"/>
    <w:rsid w:val="009239A1"/>
    <w:rsid w:val="00923D2D"/>
    <w:rsid w:val="00923EAD"/>
    <w:rsid w:val="00923F34"/>
    <w:rsid w:val="009240BE"/>
    <w:rsid w:val="009243A6"/>
    <w:rsid w:val="009243B4"/>
    <w:rsid w:val="009244B2"/>
    <w:rsid w:val="00924690"/>
    <w:rsid w:val="0092496F"/>
    <w:rsid w:val="00924A4E"/>
    <w:rsid w:val="00924D1B"/>
    <w:rsid w:val="00924D59"/>
    <w:rsid w:val="00924FB7"/>
    <w:rsid w:val="00925485"/>
    <w:rsid w:val="00925487"/>
    <w:rsid w:val="009254E2"/>
    <w:rsid w:val="009256C2"/>
    <w:rsid w:val="00925A23"/>
    <w:rsid w:val="00925AFE"/>
    <w:rsid w:val="00925D22"/>
    <w:rsid w:val="00925E64"/>
    <w:rsid w:val="00925F3F"/>
    <w:rsid w:val="00925FA1"/>
    <w:rsid w:val="00925FFD"/>
    <w:rsid w:val="00926063"/>
    <w:rsid w:val="00926155"/>
    <w:rsid w:val="00926161"/>
    <w:rsid w:val="00926265"/>
    <w:rsid w:val="0092628F"/>
    <w:rsid w:val="0092636F"/>
    <w:rsid w:val="009264E3"/>
    <w:rsid w:val="009265A6"/>
    <w:rsid w:val="0092663C"/>
    <w:rsid w:val="0092668A"/>
    <w:rsid w:val="009267B1"/>
    <w:rsid w:val="0092696E"/>
    <w:rsid w:val="009269FF"/>
    <w:rsid w:val="00926A39"/>
    <w:rsid w:val="00926A5E"/>
    <w:rsid w:val="00926BD1"/>
    <w:rsid w:val="00926C94"/>
    <w:rsid w:val="00926E13"/>
    <w:rsid w:val="00926E81"/>
    <w:rsid w:val="009271AB"/>
    <w:rsid w:val="009271F3"/>
    <w:rsid w:val="00927259"/>
    <w:rsid w:val="00927808"/>
    <w:rsid w:val="009278DD"/>
    <w:rsid w:val="00927AB0"/>
    <w:rsid w:val="00927BE7"/>
    <w:rsid w:val="00927C12"/>
    <w:rsid w:val="00927DFB"/>
    <w:rsid w:val="00927FEB"/>
    <w:rsid w:val="0093030C"/>
    <w:rsid w:val="0093030F"/>
    <w:rsid w:val="0093041C"/>
    <w:rsid w:val="0093046A"/>
    <w:rsid w:val="00930521"/>
    <w:rsid w:val="009305F8"/>
    <w:rsid w:val="00930826"/>
    <w:rsid w:val="00930857"/>
    <w:rsid w:val="0093091D"/>
    <w:rsid w:val="00930B9C"/>
    <w:rsid w:val="00930BD7"/>
    <w:rsid w:val="00930E1E"/>
    <w:rsid w:val="00930E66"/>
    <w:rsid w:val="00930F0B"/>
    <w:rsid w:val="0093122A"/>
    <w:rsid w:val="009313C1"/>
    <w:rsid w:val="009314E8"/>
    <w:rsid w:val="00931514"/>
    <w:rsid w:val="009315B8"/>
    <w:rsid w:val="009315DE"/>
    <w:rsid w:val="009316A7"/>
    <w:rsid w:val="009319C6"/>
    <w:rsid w:val="00931A23"/>
    <w:rsid w:val="00931A40"/>
    <w:rsid w:val="00931A6E"/>
    <w:rsid w:val="00931AB4"/>
    <w:rsid w:val="00931B5E"/>
    <w:rsid w:val="00931C0E"/>
    <w:rsid w:val="00931D49"/>
    <w:rsid w:val="00931DB1"/>
    <w:rsid w:val="00931E68"/>
    <w:rsid w:val="00931F2A"/>
    <w:rsid w:val="00931F63"/>
    <w:rsid w:val="00932297"/>
    <w:rsid w:val="00932387"/>
    <w:rsid w:val="009326E7"/>
    <w:rsid w:val="009327D8"/>
    <w:rsid w:val="009328E5"/>
    <w:rsid w:val="009329F7"/>
    <w:rsid w:val="00932B32"/>
    <w:rsid w:val="00932CF0"/>
    <w:rsid w:val="00932CFE"/>
    <w:rsid w:val="00932E47"/>
    <w:rsid w:val="00932E57"/>
    <w:rsid w:val="00932F74"/>
    <w:rsid w:val="0093300D"/>
    <w:rsid w:val="009330EE"/>
    <w:rsid w:val="0093354B"/>
    <w:rsid w:val="00933557"/>
    <w:rsid w:val="0093356B"/>
    <w:rsid w:val="0093376F"/>
    <w:rsid w:val="00933961"/>
    <w:rsid w:val="009339A5"/>
    <w:rsid w:val="009339AA"/>
    <w:rsid w:val="00933A6D"/>
    <w:rsid w:val="00933C01"/>
    <w:rsid w:val="00933C19"/>
    <w:rsid w:val="00933C38"/>
    <w:rsid w:val="00933DA3"/>
    <w:rsid w:val="00933DA7"/>
    <w:rsid w:val="009340C5"/>
    <w:rsid w:val="009340CC"/>
    <w:rsid w:val="009342F5"/>
    <w:rsid w:val="009344CB"/>
    <w:rsid w:val="0093461D"/>
    <w:rsid w:val="0093465A"/>
    <w:rsid w:val="009347E1"/>
    <w:rsid w:val="009348C8"/>
    <w:rsid w:val="00934D7C"/>
    <w:rsid w:val="00934D9D"/>
    <w:rsid w:val="00934DCB"/>
    <w:rsid w:val="00934FD1"/>
    <w:rsid w:val="009350E7"/>
    <w:rsid w:val="009351A1"/>
    <w:rsid w:val="00935412"/>
    <w:rsid w:val="0093548B"/>
    <w:rsid w:val="00935652"/>
    <w:rsid w:val="009356AC"/>
    <w:rsid w:val="0093588A"/>
    <w:rsid w:val="009358A6"/>
    <w:rsid w:val="00935AA4"/>
    <w:rsid w:val="00935BCB"/>
    <w:rsid w:val="00935E70"/>
    <w:rsid w:val="00936080"/>
    <w:rsid w:val="009360BA"/>
    <w:rsid w:val="0093627A"/>
    <w:rsid w:val="009362A0"/>
    <w:rsid w:val="00936314"/>
    <w:rsid w:val="009363AF"/>
    <w:rsid w:val="009363BB"/>
    <w:rsid w:val="009368AF"/>
    <w:rsid w:val="009368BF"/>
    <w:rsid w:val="00936A6E"/>
    <w:rsid w:val="00936CE4"/>
    <w:rsid w:val="00936D26"/>
    <w:rsid w:val="00936F3F"/>
    <w:rsid w:val="00936FAC"/>
    <w:rsid w:val="009373A8"/>
    <w:rsid w:val="00937616"/>
    <w:rsid w:val="00937CA7"/>
    <w:rsid w:val="00937E13"/>
    <w:rsid w:val="00937F14"/>
    <w:rsid w:val="00937FA2"/>
    <w:rsid w:val="0094012B"/>
    <w:rsid w:val="0094022D"/>
    <w:rsid w:val="00940489"/>
    <w:rsid w:val="0094054B"/>
    <w:rsid w:val="00940601"/>
    <w:rsid w:val="009407E3"/>
    <w:rsid w:val="009407F8"/>
    <w:rsid w:val="00940972"/>
    <w:rsid w:val="00940C83"/>
    <w:rsid w:val="00940D90"/>
    <w:rsid w:val="00940D9F"/>
    <w:rsid w:val="00940FBE"/>
    <w:rsid w:val="00941242"/>
    <w:rsid w:val="00941478"/>
    <w:rsid w:val="009416BC"/>
    <w:rsid w:val="009419F8"/>
    <w:rsid w:val="00941B02"/>
    <w:rsid w:val="00941BC3"/>
    <w:rsid w:val="00941DEE"/>
    <w:rsid w:val="00941EB5"/>
    <w:rsid w:val="00941EF6"/>
    <w:rsid w:val="00941F62"/>
    <w:rsid w:val="009420CA"/>
    <w:rsid w:val="0094228D"/>
    <w:rsid w:val="00942364"/>
    <w:rsid w:val="00942395"/>
    <w:rsid w:val="009424C9"/>
    <w:rsid w:val="00942592"/>
    <w:rsid w:val="0094285F"/>
    <w:rsid w:val="0094291F"/>
    <w:rsid w:val="00942B41"/>
    <w:rsid w:val="00942BF2"/>
    <w:rsid w:val="00942FE2"/>
    <w:rsid w:val="0094329D"/>
    <w:rsid w:val="009432FD"/>
    <w:rsid w:val="009434F2"/>
    <w:rsid w:val="009435BA"/>
    <w:rsid w:val="009435FE"/>
    <w:rsid w:val="00943646"/>
    <w:rsid w:val="0094367C"/>
    <w:rsid w:val="009436CE"/>
    <w:rsid w:val="00943870"/>
    <w:rsid w:val="00943B3D"/>
    <w:rsid w:val="00943D03"/>
    <w:rsid w:val="00943E63"/>
    <w:rsid w:val="00943FB4"/>
    <w:rsid w:val="00944278"/>
    <w:rsid w:val="009443CF"/>
    <w:rsid w:val="00944C51"/>
    <w:rsid w:val="00945264"/>
    <w:rsid w:val="00945316"/>
    <w:rsid w:val="00945325"/>
    <w:rsid w:val="0094553F"/>
    <w:rsid w:val="009457CE"/>
    <w:rsid w:val="0094586F"/>
    <w:rsid w:val="009458E4"/>
    <w:rsid w:val="00945949"/>
    <w:rsid w:val="009459A5"/>
    <w:rsid w:val="00945A3B"/>
    <w:rsid w:val="00945D01"/>
    <w:rsid w:val="00945D75"/>
    <w:rsid w:val="00945EAC"/>
    <w:rsid w:val="00945FE1"/>
    <w:rsid w:val="00946002"/>
    <w:rsid w:val="009464E7"/>
    <w:rsid w:val="00946501"/>
    <w:rsid w:val="0094696B"/>
    <w:rsid w:val="00946B42"/>
    <w:rsid w:val="00946C52"/>
    <w:rsid w:val="00947085"/>
    <w:rsid w:val="009473B2"/>
    <w:rsid w:val="00947431"/>
    <w:rsid w:val="0094755F"/>
    <w:rsid w:val="009475ED"/>
    <w:rsid w:val="0094764B"/>
    <w:rsid w:val="00947866"/>
    <w:rsid w:val="009479E8"/>
    <w:rsid w:val="00947B66"/>
    <w:rsid w:val="00947CDA"/>
    <w:rsid w:val="00947EE9"/>
    <w:rsid w:val="0095013E"/>
    <w:rsid w:val="009501ED"/>
    <w:rsid w:val="009503DA"/>
    <w:rsid w:val="009505DF"/>
    <w:rsid w:val="00950A30"/>
    <w:rsid w:val="00950A7A"/>
    <w:rsid w:val="0095103B"/>
    <w:rsid w:val="0095129C"/>
    <w:rsid w:val="00951316"/>
    <w:rsid w:val="00951386"/>
    <w:rsid w:val="009514C7"/>
    <w:rsid w:val="0095151B"/>
    <w:rsid w:val="0095173C"/>
    <w:rsid w:val="0095176C"/>
    <w:rsid w:val="00951932"/>
    <w:rsid w:val="00951B00"/>
    <w:rsid w:val="00951B70"/>
    <w:rsid w:val="00951DC3"/>
    <w:rsid w:val="00951E28"/>
    <w:rsid w:val="00951F75"/>
    <w:rsid w:val="009520A1"/>
    <w:rsid w:val="009520C4"/>
    <w:rsid w:val="0095256B"/>
    <w:rsid w:val="00952CBF"/>
    <w:rsid w:val="00952D10"/>
    <w:rsid w:val="00952F2F"/>
    <w:rsid w:val="00952F5C"/>
    <w:rsid w:val="0095340D"/>
    <w:rsid w:val="0095341A"/>
    <w:rsid w:val="0095377D"/>
    <w:rsid w:val="00953994"/>
    <w:rsid w:val="00953A58"/>
    <w:rsid w:val="00953AAC"/>
    <w:rsid w:val="00953B4D"/>
    <w:rsid w:val="00953F6B"/>
    <w:rsid w:val="00954433"/>
    <w:rsid w:val="00954439"/>
    <w:rsid w:val="00954474"/>
    <w:rsid w:val="00954496"/>
    <w:rsid w:val="009546E9"/>
    <w:rsid w:val="00954CE4"/>
    <w:rsid w:val="00955023"/>
    <w:rsid w:val="0095532F"/>
    <w:rsid w:val="0095539D"/>
    <w:rsid w:val="009553D8"/>
    <w:rsid w:val="009555AB"/>
    <w:rsid w:val="0095591A"/>
    <w:rsid w:val="00955AA8"/>
    <w:rsid w:val="00955E5A"/>
    <w:rsid w:val="00955EB9"/>
    <w:rsid w:val="0095612B"/>
    <w:rsid w:val="009561F2"/>
    <w:rsid w:val="009564BF"/>
    <w:rsid w:val="009566AF"/>
    <w:rsid w:val="00956A80"/>
    <w:rsid w:val="00956AB8"/>
    <w:rsid w:val="00956B78"/>
    <w:rsid w:val="00956C84"/>
    <w:rsid w:val="00956D0F"/>
    <w:rsid w:val="00956DD6"/>
    <w:rsid w:val="00956E27"/>
    <w:rsid w:val="00956E53"/>
    <w:rsid w:val="009570CF"/>
    <w:rsid w:val="009570E0"/>
    <w:rsid w:val="00957131"/>
    <w:rsid w:val="009571B7"/>
    <w:rsid w:val="0095724B"/>
    <w:rsid w:val="0095726C"/>
    <w:rsid w:val="009572E8"/>
    <w:rsid w:val="009574EB"/>
    <w:rsid w:val="00957501"/>
    <w:rsid w:val="00957749"/>
    <w:rsid w:val="009577FF"/>
    <w:rsid w:val="00957CC0"/>
    <w:rsid w:val="00957ED8"/>
    <w:rsid w:val="00957F18"/>
    <w:rsid w:val="00960129"/>
    <w:rsid w:val="00960314"/>
    <w:rsid w:val="00960335"/>
    <w:rsid w:val="00960438"/>
    <w:rsid w:val="00960581"/>
    <w:rsid w:val="009606E5"/>
    <w:rsid w:val="009606EF"/>
    <w:rsid w:val="0096089E"/>
    <w:rsid w:val="00960907"/>
    <w:rsid w:val="00960908"/>
    <w:rsid w:val="009609B8"/>
    <w:rsid w:val="00960B55"/>
    <w:rsid w:val="00960B71"/>
    <w:rsid w:val="0096109F"/>
    <w:rsid w:val="00961334"/>
    <w:rsid w:val="00961392"/>
    <w:rsid w:val="009615D0"/>
    <w:rsid w:val="0096163F"/>
    <w:rsid w:val="009616D2"/>
    <w:rsid w:val="009617D8"/>
    <w:rsid w:val="0096181B"/>
    <w:rsid w:val="00961934"/>
    <w:rsid w:val="00961C5F"/>
    <w:rsid w:val="00961C6C"/>
    <w:rsid w:val="00961D02"/>
    <w:rsid w:val="00961DA9"/>
    <w:rsid w:val="00961F24"/>
    <w:rsid w:val="00962153"/>
    <w:rsid w:val="00962415"/>
    <w:rsid w:val="00962564"/>
    <w:rsid w:val="009625B2"/>
    <w:rsid w:val="009626DA"/>
    <w:rsid w:val="00962831"/>
    <w:rsid w:val="009628D4"/>
    <w:rsid w:val="00962A0C"/>
    <w:rsid w:val="00962A3A"/>
    <w:rsid w:val="00962BCC"/>
    <w:rsid w:val="00962CFE"/>
    <w:rsid w:val="00962D13"/>
    <w:rsid w:val="00962E3F"/>
    <w:rsid w:val="00962EA5"/>
    <w:rsid w:val="00962EF6"/>
    <w:rsid w:val="0096310B"/>
    <w:rsid w:val="009631DF"/>
    <w:rsid w:val="009632EB"/>
    <w:rsid w:val="009632F9"/>
    <w:rsid w:val="009632FB"/>
    <w:rsid w:val="0096330D"/>
    <w:rsid w:val="009633A1"/>
    <w:rsid w:val="009633BB"/>
    <w:rsid w:val="009634D7"/>
    <w:rsid w:val="009635AA"/>
    <w:rsid w:val="009636FA"/>
    <w:rsid w:val="00963981"/>
    <w:rsid w:val="00963A72"/>
    <w:rsid w:val="00963A93"/>
    <w:rsid w:val="00963C4F"/>
    <w:rsid w:val="00963D17"/>
    <w:rsid w:val="00963E93"/>
    <w:rsid w:val="00963F16"/>
    <w:rsid w:val="00963F1B"/>
    <w:rsid w:val="00963F68"/>
    <w:rsid w:val="00963FBD"/>
    <w:rsid w:val="009641E1"/>
    <w:rsid w:val="009641E8"/>
    <w:rsid w:val="00964317"/>
    <w:rsid w:val="0096437A"/>
    <w:rsid w:val="009643AB"/>
    <w:rsid w:val="009643AC"/>
    <w:rsid w:val="009643B4"/>
    <w:rsid w:val="00964594"/>
    <w:rsid w:val="00964725"/>
    <w:rsid w:val="00964871"/>
    <w:rsid w:val="00964BC7"/>
    <w:rsid w:val="00964D6A"/>
    <w:rsid w:val="00964D6D"/>
    <w:rsid w:val="009653D1"/>
    <w:rsid w:val="009654B7"/>
    <w:rsid w:val="00965A23"/>
    <w:rsid w:val="00965A85"/>
    <w:rsid w:val="00965BC8"/>
    <w:rsid w:val="00965FD2"/>
    <w:rsid w:val="00966135"/>
    <w:rsid w:val="0096647F"/>
    <w:rsid w:val="00966480"/>
    <w:rsid w:val="00966522"/>
    <w:rsid w:val="0096656C"/>
    <w:rsid w:val="009666E2"/>
    <w:rsid w:val="00966849"/>
    <w:rsid w:val="009668B4"/>
    <w:rsid w:val="00966974"/>
    <w:rsid w:val="00966AFC"/>
    <w:rsid w:val="00966B50"/>
    <w:rsid w:val="00966DC0"/>
    <w:rsid w:val="00966DEB"/>
    <w:rsid w:val="0096706F"/>
    <w:rsid w:val="009671BF"/>
    <w:rsid w:val="00967397"/>
    <w:rsid w:val="00967564"/>
    <w:rsid w:val="0096762D"/>
    <w:rsid w:val="00967775"/>
    <w:rsid w:val="0096780E"/>
    <w:rsid w:val="009678D5"/>
    <w:rsid w:val="00967A7B"/>
    <w:rsid w:val="00967B29"/>
    <w:rsid w:val="00967D77"/>
    <w:rsid w:val="00967DA2"/>
    <w:rsid w:val="00967DD6"/>
    <w:rsid w:val="00967DF2"/>
    <w:rsid w:val="00967E4F"/>
    <w:rsid w:val="0097019F"/>
    <w:rsid w:val="009701C5"/>
    <w:rsid w:val="00970262"/>
    <w:rsid w:val="00970420"/>
    <w:rsid w:val="0097047F"/>
    <w:rsid w:val="009704AE"/>
    <w:rsid w:val="009704CE"/>
    <w:rsid w:val="009706F2"/>
    <w:rsid w:val="0097073C"/>
    <w:rsid w:val="00970974"/>
    <w:rsid w:val="00970A32"/>
    <w:rsid w:val="00970B36"/>
    <w:rsid w:val="00970B48"/>
    <w:rsid w:val="00970C7A"/>
    <w:rsid w:val="00970D67"/>
    <w:rsid w:val="00970DEF"/>
    <w:rsid w:val="00970FA3"/>
    <w:rsid w:val="00970FDA"/>
    <w:rsid w:val="00971131"/>
    <w:rsid w:val="009712EA"/>
    <w:rsid w:val="00971658"/>
    <w:rsid w:val="00971A02"/>
    <w:rsid w:val="00971F4E"/>
    <w:rsid w:val="009720FE"/>
    <w:rsid w:val="00972233"/>
    <w:rsid w:val="009723A0"/>
    <w:rsid w:val="009723DE"/>
    <w:rsid w:val="00972482"/>
    <w:rsid w:val="009724A0"/>
    <w:rsid w:val="0097262E"/>
    <w:rsid w:val="00972936"/>
    <w:rsid w:val="0097298C"/>
    <w:rsid w:val="00972A7E"/>
    <w:rsid w:val="00972B50"/>
    <w:rsid w:val="00972B60"/>
    <w:rsid w:val="00972BD9"/>
    <w:rsid w:val="00972C02"/>
    <w:rsid w:val="00972FDA"/>
    <w:rsid w:val="00973047"/>
    <w:rsid w:val="009734BF"/>
    <w:rsid w:val="009735ED"/>
    <w:rsid w:val="009737D1"/>
    <w:rsid w:val="0097386A"/>
    <w:rsid w:val="0097386F"/>
    <w:rsid w:val="00973964"/>
    <w:rsid w:val="00973B1D"/>
    <w:rsid w:val="00973B77"/>
    <w:rsid w:val="00973C9E"/>
    <w:rsid w:val="00973CDB"/>
    <w:rsid w:val="00973D74"/>
    <w:rsid w:val="00973E5D"/>
    <w:rsid w:val="00973EF9"/>
    <w:rsid w:val="00973F5B"/>
    <w:rsid w:val="00974024"/>
    <w:rsid w:val="0097403C"/>
    <w:rsid w:val="00974052"/>
    <w:rsid w:val="009740C2"/>
    <w:rsid w:val="009740F9"/>
    <w:rsid w:val="0097414A"/>
    <w:rsid w:val="00974211"/>
    <w:rsid w:val="009743FC"/>
    <w:rsid w:val="00974452"/>
    <w:rsid w:val="00974765"/>
    <w:rsid w:val="009749B1"/>
    <w:rsid w:val="00974A51"/>
    <w:rsid w:val="00974C0B"/>
    <w:rsid w:val="00974CAB"/>
    <w:rsid w:val="009750AC"/>
    <w:rsid w:val="00975135"/>
    <w:rsid w:val="0097537E"/>
    <w:rsid w:val="009755B2"/>
    <w:rsid w:val="009757A3"/>
    <w:rsid w:val="00975C85"/>
    <w:rsid w:val="00975CBB"/>
    <w:rsid w:val="00975D36"/>
    <w:rsid w:val="00975D82"/>
    <w:rsid w:val="00975E22"/>
    <w:rsid w:val="00975E7D"/>
    <w:rsid w:val="00975ED0"/>
    <w:rsid w:val="00975F29"/>
    <w:rsid w:val="009761F1"/>
    <w:rsid w:val="00976270"/>
    <w:rsid w:val="0097627F"/>
    <w:rsid w:val="009762B2"/>
    <w:rsid w:val="009762DB"/>
    <w:rsid w:val="0097634E"/>
    <w:rsid w:val="0097676B"/>
    <w:rsid w:val="009768D1"/>
    <w:rsid w:val="00976982"/>
    <w:rsid w:val="009769B1"/>
    <w:rsid w:val="00976B80"/>
    <w:rsid w:val="00976BED"/>
    <w:rsid w:val="00976E02"/>
    <w:rsid w:val="00976F84"/>
    <w:rsid w:val="00977014"/>
    <w:rsid w:val="00977287"/>
    <w:rsid w:val="0097755D"/>
    <w:rsid w:val="009775EC"/>
    <w:rsid w:val="009776B9"/>
    <w:rsid w:val="009776F4"/>
    <w:rsid w:val="009776FB"/>
    <w:rsid w:val="00977795"/>
    <w:rsid w:val="0097798C"/>
    <w:rsid w:val="00977A19"/>
    <w:rsid w:val="00977F8C"/>
    <w:rsid w:val="0098008D"/>
    <w:rsid w:val="009800CB"/>
    <w:rsid w:val="00980360"/>
    <w:rsid w:val="0098040D"/>
    <w:rsid w:val="009806A4"/>
    <w:rsid w:val="00980710"/>
    <w:rsid w:val="0098073E"/>
    <w:rsid w:val="00980946"/>
    <w:rsid w:val="00980A24"/>
    <w:rsid w:val="00980E45"/>
    <w:rsid w:val="00980EE3"/>
    <w:rsid w:val="009810A7"/>
    <w:rsid w:val="009811DD"/>
    <w:rsid w:val="009811E1"/>
    <w:rsid w:val="0098176A"/>
    <w:rsid w:val="009817A9"/>
    <w:rsid w:val="009819E5"/>
    <w:rsid w:val="00981B15"/>
    <w:rsid w:val="00981CE7"/>
    <w:rsid w:val="00981D76"/>
    <w:rsid w:val="00981D82"/>
    <w:rsid w:val="00981E98"/>
    <w:rsid w:val="00981F72"/>
    <w:rsid w:val="00982318"/>
    <w:rsid w:val="009825ED"/>
    <w:rsid w:val="00982608"/>
    <w:rsid w:val="00982935"/>
    <w:rsid w:val="009829E8"/>
    <w:rsid w:val="00982A2B"/>
    <w:rsid w:val="00982B70"/>
    <w:rsid w:val="00982D4A"/>
    <w:rsid w:val="00982DA6"/>
    <w:rsid w:val="00982E2E"/>
    <w:rsid w:val="00982EA7"/>
    <w:rsid w:val="0098322E"/>
    <w:rsid w:val="0098337F"/>
    <w:rsid w:val="009833D7"/>
    <w:rsid w:val="0098373C"/>
    <w:rsid w:val="009837B6"/>
    <w:rsid w:val="009837E9"/>
    <w:rsid w:val="00983887"/>
    <w:rsid w:val="009839D6"/>
    <w:rsid w:val="00983A15"/>
    <w:rsid w:val="00983B4B"/>
    <w:rsid w:val="00983F56"/>
    <w:rsid w:val="0098418B"/>
    <w:rsid w:val="0098420A"/>
    <w:rsid w:val="00984551"/>
    <w:rsid w:val="009847C7"/>
    <w:rsid w:val="00984C2C"/>
    <w:rsid w:val="00984C3A"/>
    <w:rsid w:val="00984C59"/>
    <w:rsid w:val="00984C6F"/>
    <w:rsid w:val="00984DF7"/>
    <w:rsid w:val="00984DF9"/>
    <w:rsid w:val="00984E53"/>
    <w:rsid w:val="00984EEC"/>
    <w:rsid w:val="00984F6F"/>
    <w:rsid w:val="009850CD"/>
    <w:rsid w:val="0098535F"/>
    <w:rsid w:val="0098536C"/>
    <w:rsid w:val="009855D2"/>
    <w:rsid w:val="00985795"/>
    <w:rsid w:val="00985890"/>
    <w:rsid w:val="009858AE"/>
    <w:rsid w:val="00985C5B"/>
    <w:rsid w:val="00985F26"/>
    <w:rsid w:val="00985F54"/>
    <w:rsid w:val="00985FF5"/>
    <w:rsid w:val="0098625C"/>
    <w:rsid w:val="009862AA"/>
    <w:rsid w:val="00986458"/>
    <w:rsid w:val="009864FA"/>
    <w:rsid w:val="0098685E"/>
    <w:rsid w:val="009868C5"/>
    <w:rsid w:val="00986979"/>
    <w:rsid w:val="0098697C"/>
    <w:rsid w:val="00986A1E"/>
    <w:rsid w:val="00986BC3"/>
    <w:rsid w:val="00986C36"/>
    <w:rsid w:val="00986C41"/>
    <w:rsid w:val="00986C7B"/>
    <w:rsid w:val="00986E69"/>
    <w:rsid w:val="00986F17"/>
    <w:rsid w:val="00986F92"/>
    <w:rsid w:val="00986FCC"/>
    <w:rsid w:val="00987551"/>
    <w:rsid w:val="009876A3"/>
    <w:rsid w:val="009877D2"/>
    <w:rsid w:val="0098781E"/>
    <w:rsid w:val="00987820"/>
    <w:rsid w:val="009878C5"/>
    <w:rsid w:val="00987AF5"/>
    <w:rsid w:val="00987B39"/>
    <w:rsid w:val="00987E5B"/>
    <w:rsid w:val="00987E6F"/>
    <w:rsid w:val="00987E72"/>
    <w:rsid w:val="00987F2E"/>
    <w:rsid w:val="0099042B"/>
    <w:rsid w:val="009904C2"/>
    <w:rsid w:val="00990650"/>
    <w:rsid w:val="00990775"/>
    <w:rsid w:val="00990783"/>
    <w:rsid w:val="00990793"/>
    <w:rsid w:val="0099082C"/>
    <w:rsid w:val="00990BAF"/>
    <w:rsid w:val="00990ED7"/>
    <w:rsid w:val="00991374"/>
    <w:rsid w:val="00991400"/>
    <w:rsid w:val="009915CB"/>
    <w:rsid w:val="0099180F"/>
    <w:rsid w:val="00991926"/>
    <w:rsid w:val="00991A25"/>
    <w:rsid w:val="00991BF3"/>
    <w:rsid w:val="00991D64"/>
    <w:rsid w:val="00991FC0"/>
    <w:rsid w:val="00991FE0"/>
    <w:rsid w:val="009920D8"/>
    <w:rsid w:val="00992450"/>
    <w:rsid w:val="00992503"/>
    <w:rsid w:val="00992615"/>
    <w:rsid w:val="00992869"/>
    <w:rsid w:val="00992980"/>
    <w:rsid w:val="00992A63"/>
    <w:rsid w:val="00992E53"/>
    <w:rsid w:val="00992F6C"/>
    <w:rsid w:val="0099316E"/>
    <w:rsid w:val="0099319A"/>
    <w:rsid w:val="009933D3"/>
    <w:rsid w:val="0099342B"/>
    <w:rsid w:val="009934F4"/>
    <w:rsid w:val="009937A4"/>
    <w:rsid w:val="009938AD"/>
    <w:rsid w:val="009938CC"/>
    <w:rsid w:val="00993D14"/>
    <w:rsid w:val="00993E5D"/>
    <w:rsid w:val="00993EE6"/>
    <w:rsid w:val="00994071"/>
    <w:rsid w:val="009940E9"/>
    <w:rsid w:val="009943F5"/>
    <w:rsid w:val="0099445B"/>
    <w:rsid w:val="009945FD"/>
    <w:rsid w:val="0099460D"/>
    <w:rsid w:val="009947EE"/>
    <w:rsid w:val="00994897"/>
    <w:rsid w:val="0099496C"/>
    <w:rsid w:val="00994A17"/>
    <w:rsid w:val="00994B46"/>
    <w:rsid w:val="00994D56"/>
    <w:rsid w:val="00994DE9"/>
    <w:rsid w:val="00994E19"/>
    <w:rsid w:val="00994E59"/>
    <w:rsid w:val="00994F5F"/>
    <w:rsid w:val="009952BA"/>
    <w:rsid w:val="009957F1"/>
    <w:rsid w:val="009957FF"/>
    <w:rsid w:val="00995BD6"/>
    <w:rsid w:val="00995C16"/>
    <w:rsid w:val="00995DD6"/>
    <w:rsid w:val="00995E7E"/>
    <w:rsid w:val="00995F04"/>
    <w:rsid w:val="00995FF5"/>
    <w:rsid w:val="00995FFF"/>
    <w:rsid w:val="009960F0"/>
    <w:rsid w:val="0099613C"/>
    <w:rsid w:val="0099624D"/>
    <w:rsid w:val="00996254"/>
    <w:rsid w:val="0099631A"/>
    <w:rsid w:val="009963CB"/>
    <w:rsid w:val="00996528"/>
    <w:rsid w:val="0099652C"/>
    <w:rsid w:val="00996811"/>
    <w:rsid w:val="00996823"/>
    <w:rsid w:val="0099688D"/>
    <w:rsid w:val="0099693C"/>
    <w:rsid w:val="00996959"/>
    <w:rsid w:val="00996A46"/>
    <w:rsid w:val="00996A87"/>
    <w:rsid w:val="00996B3A"/>
    <w:rsid w:val="00996F33"/>
    <w:rsid w:val="009973D2"/>
    <w:rsid w:val="00997784"/>
    <w:rsid w:val="009978E3"/>
    <w:rsid w:val="00997906"/>
    <w:rsid w:val="00997B68"/>
    <w:rsid w:val="00997BFE"/>
    <w:rsid w:val="00997D68"/>
    <w:rsid w:val="00997E36"/>
    <w:rsid w:val="00997E8D"/>
    <w:rsid w:val="009A034C"/>
    <w:rsid w:val="009A03B4"/>
    <w:rsid w:val="009A0848"/>
    <w:rsid w:val="009A0A66"/>
    <w:rsid w:val="009A0B36"/>
    <w:rsid w:val="009A0BB9"/>
    <w:rsid w:val="009A0D20"/>
    <w:rsid w:val="009A0D97"/>
    <w:rsid w:val="009A0F3F"/>
    <w:rsid w:val="009A109F"/>
    <w:rsid w:val="009A10FB"/>
    <w:rsid w:val="009A1231"/>
    <w:rsid w:val="009A131A"/>
    <w:rsid w:val="009A1478"/>
    <w:rsid w:val="009A1933"/>
    <w:rsid w:val="009A1A6A"/>
    <w:rsid w:val="009A1A94"/>
    <w:rsid w:val="009A1AEB"/>
    <w:rsid w:val="009A1CE1"/>
    <w:rsid w:val="009A1D76"/>
    <w:rsid w:val="009A1DCA"/>
    <w:rsid w:val="009A2013"/>
    <w:rsid w:val="009A2218"/>
    <w:rsid w:val="009A223D"/>
    <w:rsid w:val="009A2694"/>
    <w:rsid w:val="009A273E"/>
    <w:rsid w:val="009A29DD"/>
    <w:rsid w:val="009A29F5"/>
    <w:rsid w:val="009A2A01"/>
    <w:rsid w:val="009A2A4A"/>
    <w:rsid w:val="009A2A4E"/>
    <w:rsid w:val="009A2DDE"/>
    <w:rsid w:val="009A2E07"/>
    <w:rsid w:val="009A2FAB"/>
    <w:rsid w:val="009A2FFB"/>
    <w:rsid w:val="009A3085"/>
    <w:rsid w:val="009A30F1"/>
    <w:rsid w:val="009A31CF"/>
    <w:rsid w:val="009A3292"/>
    <w:rsid w:val="009A374C"/>
    <w:rsid w:val="009A37A8"/>
    <w:rsid w:val="009A37CE"/>
    <w:rsid w:val="009A37EC"/>
    <w:rsid w:val="009A393D"/>
    <w:rsid w:val="009A3E24"/>
    <w:rsid w:val="009A3E68"/>
    <w:rsid w:val="009A4087"/>
    <w:rsid w:val="009A4094"/>
    <w:rsid w:val="009A4185"/>
    <w:rsid w:val="009A4286"/>
    <w:rsid w:val="009A43B4"/>
    <w:rsid w:val="009A4558"/>
    <w:rsid w:val="009A486C"/>
    <w:rsid w:val="009A4A98"/>
    <w:rsid w:val="009A4BDE"/>
    <w:rsid w:val="009A4E04"/>
    <w:rsid w:val="009A4E27"/>
    <w:rsid w:val="009A50BF"/>
    <w:rsid w:val="009A50EE"/>
    <w:rsid w:val="009A53DB"/>
    <w:rsid w:val="009A5693"/>
    <w:rsid w:val="009A587C"/>
    <w:rsid w:val="009A59BD"/>
    <w:rsid w:val="009A5BBB"/>
    <w:rsid w:val="009A5CAD"/>
    <w:rsid w:val="009A5CFC"/>
    <w:rsid w:val="009A5E81"/>
    <w:rsid w:val="009A5ED3"/>
    <w:rsid w:val="009A5F0E"/>
    <w:rsid w:val="009A5F92"/>
    <w:rsid w:val="009A6472"/>
    <w:rsid w:val="009A647A"/>
    <w:rsid w:val="009A65DB"/>
    <w:rsid w:val="009A67EA"/>
    <w:rsid w:val="009A687E"/>
    <w:rsid w:val="009A69BF"/>
    <w:rsid w:val="009A69CF"/>
    <w:rsid w:val="009A69FF"/>
    <w:rsid w:val="009A6C19"/>
    <w:rsid w:val="009A6D10"/>
    <w:rsid w:val="009A6EA2"/>
    <w:rsid w:val="009A711B"/>
    <w:rsid w:val="009A7433"/>
    <w:rsid w:val="009A7512"/>
    <w:rsid w:val="009A7865"/>
    <w:rsid w:val="009A7949"/>
    <w:rsid w:val="009A7CAA"/>
    <w:rsid w:val="009A7DDA"/>
    <w:rsid w:val="009B0052"/>
    <w:rsid w:val="009B01DF"/>
    <w:rsid w:val="009B025C"/>
    <w:rsid w:val="009B028C"/>
    <w:rsid w:val="009B0328"/>
    <w:rsid w:val="009B046F"/>
    <w:rsid w:val="009B0488"/>
    <w:rsid w:val="009B0ABE"/>
    <w:rsid w:val="009B0B15"/>
    <w:rsid w:val="009B0DF8"/>
    <w:rsid w:val="009B1184"/>
    <w:rsid w:val="009B11BF"/>
    <w:rsid w:val="009B1484"/>
    <w:rsid w:val="009B15BA"/>
    <w:rsid w:val="009B1672"/>
    <w:rsid w:val="009B1A13"/>
    <w:rsid w:val="009B1A75"/>
    <w:rsid w:val="009B1DC4"/>
    <w:rsid w:val="009B1EC6"/>
    <w:rsid w:val="009B20DA"/>
    <w:rsid w:val="009B20EC"/>
    <w:rsid w:val="009B219B"/>
    <w:rsid w:val="009B222F"/>
    <w:rsid w:val="009B235C"/>
    <w:rsid w:val="009B2499"/>
    <w:rsid w:val="009B25AF"/>
    <w:rsid w:val="009B25B2"/>
    <w:rsid w:val="009B2673"/>
    <w:rsid w:val="009B2675"/>
    <w:rsid w:val="009B26EE"/>
    <w:rsid w:val="009B28C0"/>
    <w:rsid w:val="009B28D0"/>
    <w:rsid w:val="009B29FD"/>
    <w:rsid w:val="009B2A35"/>
    <w:rsid w:val="009B3006"/>
    <w:rsid w:val="009B30CA"/>
    <w:rsid w:val="009B30CB"/>
    <w:rsid w:val="009B312A"/>
    <w:rsid w:val="009B3214"/>
    <w:rsid w:val="009B3268"/>
    <w:rsid w:val="009B3324"/>
    <w:rsid w:val="009B336C"/>
    <w:rsid w:val="009B37BE"/>
    <w:rsid w:val="009B38D7"/>
    <w:rsid w:val="009B3A2F"/>
    <w:rsid w:val="009B3A71"/>
    <w:rsid w:val="009B4173"/>
    <w:rsid w:val="009B41FA"/>
    <w:rsid w:val="009B4241"/>
    <w:rsid w:val="009B4722"/>
    <w:rsid w:val="009B4A61"/>
    <w:rsid w:val="009B4B7B"/>
    <w:rsid w:val="009B4D52"/>
    <w:rsid w:val="009B4D9A"/>
    <w:rsid w:val="009B4F07"/>
    <w:rsid w:val="009B519D"/>
    <w:rsid w:val="009B546A"/>
    <w:rsid w:val="009B54D4"/>
    <w:rsid w:val="009B566D"/>
    <w:rsid w:val="009B56E8"/>
    <w:rsid w:val="009B57CF"/>
    <w:rsid w:val="009B580E"/>
    <w:rsid w:val="009B58E3"/>
    <w:rsid w:val="009B590A"/>
    <w:rsid w:val="009B59A0"/>
    <w:rsid w:val="009B5A0E"/>
    <w:rsid w:val="009B5A98"/>
    <w:rsid w:val="009B5A9A"/>
    <w:rsid w:val="009B5AD5"/>
    <w:rsid w:val="009B5BEC"/>
    <w:rsid w:val="009B5C87"/>
    <w:rsid w:val="009B62F2"/>
    <w:rsid w:val="009B6334"/>
    <w:rsid w:val="009B641A"/>
    <w:rsid w:val="009B656C"/>
    <w:rsid w:val="009B656F"/>
    <w:rsid w:val="009B6A09"/>
    <w:rsid w:val="009B6B1B"/>
    <w:rsid w:val="009B6B36"/>
    <w:rsid w:val="009B6C20"/>
    <w:rsid w:val="009B6F27"/>
    <w:rsid w:val="009B6F2C"/>
    <w:rsid w:val="009B713E"/>
    <w:rsid w:val="009B71C2"/>
    <w:rsid w:val="009B7396"/>
    <w:rsid w:val="009B7461"/>
    <w:rsid w:val="009B7507"/>
    <w:rsid w:val="009B7653"/>
    <w:rsid w:val="009B79D6"/>
    <w:rsid w:val="009B7C75"/>
    <w:rsid w:val="009B7EFE"/>
    <w:rsid w:val="009C0083"/>
    <w:rsid w:val="009C00EA"/>
    <w:rsid w:val="009C00F2"/>
    <w:rsid w:val="009C0134"/>
    <w:rsid w:val="009C02F6"/>
    <w:rsid w:val="009C07EB"/>
    <w:rsid w:val="009C0801"/>
    <w:rsid w:val="009C0941"/>
    <w:rsid w:val="009C0AD9"/>
    <w:rsid w:val="009C0B97"/>
    <w:rsid w:val="009C0C27"/>
    <w:rsid w:val="009C0CF2"/>
    <w:rsid w:val="009C108F"/>
    <w:rsid w:val="009C1093"/>
    <w:rsid w:val="009C11A6"/>
    <w:rsid w:val="009C12D7"/>
    <w:rsid w:val="009C1316"/>
    <w:rsid w:val="009C1774"/>
    <w:rsid w:val="009C1832"/>
    <w:rsid w:val="009C195B"/>
    <w:rsid w:val="009C19EE"/>
    <w:rsid w:val="009C1C19"/>
    <w:rsid w:val="009C1DF6"/>
    <w:rsid w:val="009C2120"/>
    <w:rsid w:val="009C2263"/>
    <w:rsid w:val="009C24FA"/>
    <w:rsid w:val="009C25B2"/>
    <w:rsid w:val="009C27B5"/>
    <w:rsid w:val="009C2980"/>
    <w:rsid w:val="009C2B36"/>
    <w:rsid w:val="009C2B91"/>
    <w:rsid w:val="009C2D64"/>
    <w:rsid w:val="009C2EAF"/>
    <w:rsid w:val="009C2F27"/>
    <w:rsid w:val="009C3042"/>
    <w:rsid w:val="009C30C2"/>
    <w:rsid w:val="009C3107"/>
    <w:rsid w:val="009C3555"/>
    <w:rsid w:val="009C36F2"/>
    <w:rsid w:val="009C386A"/>
    <w:rsid w:val="009C3AB2"/>
    <w:rsid w:val="009C3C61"/>
    <w:rsid w:val="009C3CEE"/>
    <w:rsid w:val="009C3DFF"/>
    <w:rsid w:val="009C3E58"/>
    <w:rsid w:val="009C3EC7"/>
    <w:rsid w:val="009C3F73"/>
    <w:rsid w:val="009C41A6"/>
    <w:rsid w:val="009C430F"/>
    <w:rsid w:val="009C4322"/>
    <w:rsid w:val="009C43B6"/>
    <w:rsid w:val="009C4511"/>
    <w:rsid w:val="009C47CB"/>
    <w:rsid w:val="009C4867"/>
    <w:rsid w:val="009C48A0"/>
    <w:rsid w:val="009C49A5"/>
    <w:rsid w:val="009C4A6F"/>
    <w:rsid w:val="009C4AD9"/>
    <w:rsid w:val="009C4AEA"/>
    <w:rsid w:val="009C4B6C"/>
    <w:rsid w:val="009C4B75"/>
    <w:rsid w:val="009C4BDA"/>
    <w:rsid w:val="009C4BF6"/>
    <w:rsid w:val="009C4CAC"/>
    <w:rsid w:val="009C4D34"/>
    <w:rsid w:val="009C4EBC"/>
    <w:rsid w:val="009C4F08"/>
    <w:rsid w:val="009C55B6"/>
    <w:rsid w:val="009C5719"/>
    <w:rsid w:val="009C5994"/>
    <w:rsid w:val="009C5A1A"/>
    <w:rsid w:val="009C5CEA"/>
    <w:rsid w:val="009C5D52"/>
    <w:rsid w:val="009C5F74"/>
    <w:rsid w:val="009C5FF2"/>
    <w:rsid w:val="009C60F9"/>
    <w:rsid w:val="009C611D"/>
    <w:rsid w:val="009C6186"/>
    <w:rsid w:val="009C61DE"/>
    <w:rsid w:val="009C6255"/>
    <w:rsid w:val="009C627C"/>
    <w:rsid w:val="009C6389"/>
    <w:rsid w:val="009C63F4"/>
    <w:rsid w:val="009C6666"/>
    <w:rsid w:val="009C66E0"/>
    <w:rsid w:val="009C6979"/>
    <w:rsid w:val="009C6AAA"/>
    <w:rsid w:val="009C6CA9"/>
    <w:rsid w:val="009C6F4D"/>
    <w:rsid w:val="009C6F80"/>
    <w:rsid w:val="009C6FA9"/>
    <w:rsid w:val="009C70AE"/>
    <w:rsid w:val="009C712F"/>
    <w:rsid w:val="009C71BF"/>
    <w:rsid w:val="009C7232"/>
    <w:rsid w:val="009C7563"/>
    <w:rsid w:val="009C760E"/>
    <w:rsid w:val="009C76CB"/>
    <w:rsid w:val="009C7793"/>
    <w:rsid w:val="009C7817"/>
    <w:rsid w:val="009C78CF"/>
    <w:rsid w:val="009C7AE3"/>
    <w:rsid w:val="009C7C43"/>
    <w:rsid w:val="009C7E46"/>
    <w:rsid w:val="009C7EC5"/>
    <w:rsid w:val="009C7FB5"/>
    <w:rsid w:val="009D00FD"/>
    <w:rsid w:val="009D0542"/>
    <w:rsid w:val="009D068B"/>
    <w:rsid w:val="009D08F3"/>
    <w:rsid w:val="009D099F"/>
    <w:rsid w:val="009D0BE5"/>
    <w:rsid w:val="009D0DC3"/>
    <w:rsid w:val="009D0ECF"/>
    <w:rsid w:val="009D110D"/>
    <w:rsid w:val="009D1218"/>
    <w:rsid w:val="009D13D7"/>
    <w:rsid w:val="009D1503"/>
    <w:rsid w:val="009D18EF"/>
    <w:rsid w:val="009D1BE2"/>
    <w:rsid w:val="009D1D0A"/>
    <w:rsid w:val="009D1DA1"/>
    <w:rsid w:val="009D1DCB"/>
    <w:rsid w:val="009D1DE2"/>
    <w:rsid w:val="009D203C"/>
    <w:rsid w:val="009D2076"/>
    <w:rsid w:val="009D2499"/>
    <w:rsid w:val="009D269B"/>
    <w:rsid w:val="009D26EF"/>
    <w:rsid w:val="009D2A25"/>
    <w:rsid w:val="009D2B20"/>
    <w:rsid w:val="009D2C51"/>
    <w:rsid w:val="009D2E74"/>
    <w:rsid w:val="009D2F16"/>
    <w:rsid w:val="009D2FF6"/>
    <w:rsid w:val="009D32D9"/>
    <w:rsid w:val="009D33C1"/>
    <w:rsid w:val="009D345A"/>
    <w:rsid w:val="009D3461"/>
    <w:rsid w:val="009D35AC"/>
    <w:rsid w:val="009D367A"/>
    <w:rsid w:val="009D36F7"/>
    <w:rsid w:val="009D37F7"/>
    <w:rsid w:val="009D396B"/>
    <w:rsid w:val="009D39A0"/>
    <w:rsid w:val="009D3E59"/>
    <w:rsid w:val="009D40C8"/>
    <w:rsid w:val="009D40D9"/>
    <w:rsid w:val="009D4157"/>
    <w:rsid w:val="009D41A7"/>
    <w:rsid w:val="009D431F"/>
    <w:rsid w:val="009D43F1"/>
    <w:rsid w:val="009D4406"/>
    <w:rsid w:val="009D453E"/>
    <w:rsid w:val="009D490A"/>
    <w:rsid w:val="009D4971"/>
    <w:rsid w:val="009D4C4A"/>
    <w:rsid w:val="009D4C5B"/>
    <w:rsid w:val="009D4D6C"/>
    <w:rsid w:val="009D4F0D"/>
    <w:rsid w:val="009D5133"/>
    <w:rsid w:val="009D5361"/>
    <w:rsid w:val="009D54EF"/>
    <w:rsid w:val="009D5570"/>
    <w:rsid w:val="009D57B5"/>
    <w:rsid w:val="009D57F0"/>
    <w:rsid w:val="009D590A"/>
    <w:rsid w:val="009D5960"/>
    <w:rsid w:val="009D5AB9"/>
    <w:rsid w:val="009D5C25"/>
    <w:rsid w:val="009D600A"/>
    <w:rsid w:val="009D6055"/>
    <w:rsid w:val="009D605A"/>
    <w:rsid w:val="009D60D6"/>
    <w:rsid w:val="009D60DD"/>
    <w:rsid w:val="009D6308"/>
    <w:rsid w:val="009D6725"/>
    <w:rsid w:val="009D6764"/>
    <w:rsid w:val="009D679F"/>
    <w:rsid w:val="009D68DC"/>
    <w:rsid w:val="009D69A7"/>
    <w:rsid w:val="009D6C51"/>
    <w:rsid w:val="009D6C9F"/>
    <w:rsid w:val="009D6DA0"/>
    <w:rsid w:val="009D6E6C"/>
    <w:rsid w:val="009D7252"/>
    <w:rsid w:val="009D73B4"/>
    <w:rsid w:val="009D74DC"/>
    <w:rsid w:val="009D75F1"/>
    <w:rsid w:val="009D7974"/>
    <w:rsid w:val="009D7B36"/>
    <w:rsid w:val="009D7C14"/>
    <w:rsid w:val="009D7CD6"/>
    <w:rsid w:val="009D7D70"/>
    <w:rsid w:val="009D7D93"/>
    <w:rsid w:val="009D7DC1"/>
    <w:rsid w:val="009D7E39"/>
    <w:rsid w:val="009D7F1A"/>
    <w:rsid w:val="009E0037"/>
    <w:rsid w:val="009E0099"/>
    <w:rsid w:val="009E0115"/>
    <w:rsid w:val="009E0168"/>
    <w:rsid w:val="009E01B3"/>
    <w:rsid w:val="009E03E2"/>
    <w:rsid w:val="009E045E"/>
    <w:rsid w:val="009E0464"/>
    <w:rsid w:val="009E057B"/>
    <w:rsid w:val="009E067E"/>
    <w:rsid w:val="009E06C2"/>
    <w:rsid w:val="009E0BE1"/>
    <w:rsid w:val="009E0D2A"/>
    <w:rsid w:val="009E0DA5"/>
    <w:rsid w:val="009E0EF4"/>
    <w:rsid w:val="009E0EF5"/>
    <w:rsid w:val="009E0FC9"/>
    <w:rsid w:val="009E11C2"/>
    <w:rsid w:val="009E1543"/>
    <w:rsid w:val="009E1A5B"/>
    <w:rsid w:val="009E1AF5"/>
    <w:rsid w:val="009E1C6C"/>
    <w:rsid w:val="009E1EF5"/>
    <w:rsid w:val="009E2013"/>
    <w:rsid w:val="009E205F"/>
    <w:rsid w:val="009E2119"/>
    <w:rsid w:val="009E2361"/>
    <w:rsid w:val="009E270B"/>
    <w:rsid w:val="009E27BC"/>
    <w:rsid w:val="009E298A"/>
    <w:rsid w:val="009E29D2"/>
    <w:rsid w:val="009E2A09"/>
    <w:rsid w:val="009E2AA8"/>
    <w:rsid w:val="009E2B4B"/>
    <w:rsid w:val="009E2CE1"/>
    <w:rsid w:val="009E2DD8"/>
    <w:rsid w:val="009E2E0C"/>
    <w:rsid w:val="009E2E56"/>
    <w:rsid w:val="009E2F9A"/>
    <w:rsid w:val="009E2FFF"/>
    <w:rsid w:val="009E300B"/>
    <w:rsid w:val="009E3276"/>
    <w:rsid w:val="009E3367"/>
    <w:rsid w:val="009E34EC"/>
    <w:rsid w:val="009E3519"/>
    <w:rsid w:val="009E365B"/>
    <w:rsid w:val="009E3768"/>
    <w:rsid w:val="009E37F0"/>
    <w:rsid w:val="009E3929"/>
    <w:rsid w:val="009E3A02"/>
    <w:rsid w:val="009E3A4C"/>
    <w:rsid w:val="009E3B4E"/>
    <w:rsid w:val="009E3BEB"/>
    <w:rsid w:val="009E3CF6"/>
    <w:rsid w:val="009E3CFE"/>
    <w:rsid w:val="009E3EF1"/>
    <w:rsid w:val="009E4050"/>
    <w:rsid w:val="009E4095"/>
    <w:rsid w:val="009E40D6"/>
    <w:rsid w:val="009E4164"/>
    <w:rsid w:val="009E4325"/>
    <w:rsid w:val="009E4494"/>
    <w:rsid w:val="009E455C"/>
    <w:rsid w:val="009E45AB"/>
    <w:rsid w:val="009E4D41"/>
    <w:rsid w:val="009E4FF3"/>
    <w:rsid w:val="009E513F"/>
    <w:rsid w:val="009E5206"/>
    <w:rsid w:val="009E5214"/>
    <w:rsid w:val="009E5242"/>
    <w:rsid w:val="009E5332"/>
    <w:rsid w:val="009E574B"/>
    <w:rsid w:val="009E581B"/>
    <w:rsid w:val="009E581F"/>
    <w:rsid w:val="009E5904"/>
    <w:rsid w:val="009E59DE"/>
    <w:rsid w:val="009E59E9"/>
    <w:rsid w:val="009E5C5B"/>
    <w:rsid w:val="009E5CEB"/>
    <w:rsid w:val="009E5D21"/>
    <w:rsid w:val="009E5D2D"/>
    <w:rsid w:val="009E5E00"/>
    <w:rsid w:val="009E5E3B"/>
    <w:rsid w:val="009E5F26"/>
    <w:rsid w:val="009E5F3E"/>
    <w:rsid w:val="009E602E"/>
    <w:rsid w:val="009E6216"/>
    <w:rsid w:val="009E636C"/>
    <w:rsid w:val="009E63EB"/>
    <w:rsid w:val="009E6709"/>
    <w:rsid w:val="009E6B10"/>
    <w:rsid w:val="009E6C45"/>
    <w:rsid w:val="009E6D2D"/>
    <w:rsid w:val="009E6FA7"/>
    <w:rsid w:val="009E7107"/>
    <w:rsid w:val="009E71D0"/>
    <w:rsid w:val="009E73C7"/>
    <w:rsid w:val="009E7441"/>
    <w:rsid w:val="009E7832"/>
    <w:rsid w:val="009E7837"/>
    <w:rsid w:val="009E788A"/>
    <w:rsid w:val="009E7929"/>
    <w:rsid w:val="009E7A08"/>
    <w:rsid w:val="009E7A86"/>
    <w:rsid w:val="009E7AF1"/>
    <w:rsid w:val="009E7C8B"/>
    <w:rsid w:val="009E7D1B"/>
    <w:rsid w:val="009F00A7"/>
    <w:rsid w:val="009F023D"/>
    <w:rsid w:val="009F039E"/>
    <w:rsid w:val="009F055E"/>
    <w:rsid w:val="009F0599"/>
    <w:rsid w:val="009F0601"/>
    <w:rsid w:val="009F0683"/>
    <w:rsid w:val="009F09B7"/>
    <w:rsid w:val="009F0AA9"/>
    <w:rsid w:val="009F0AC6"/>
    <w:rsid w:val="009F0B5E"/>
    <w:rsid w:val="009F0C6F"/>
    <w:rsid w:val="009F0DD0"/>
    <w:rsid w:val="009F0DFB"/>
    <w:rsid w:val="009F0F2B"/>
    <w:rsid w:val="009F0FC6"/>
    <w:rsid w:val="009F10FC"/>
    <w:rsid w:val="009F1240"/>
    <w:rsid w:val="009F140C"/>
    <w:rsid w:val="009F143F"/>
    <w:rsid w:val="009F1467"/>
    <w:rsid w:val="009F14D0"/>
    <w:rsid w:val="009F1671"/>
    <w:rsid w:val="009F1742"/>
    <w:rsid w:val="009F1A2A"/>
    <w:rsid w:val="009F1AB2"/>
    <w:rsid w:val="009F1CC8"/>
    <w:rsid w:val="009F1DB3"/>
    <w:rsid w:val="009F1E7B"/>
    <w:rsid w:val="009F1E9F"/>
    <w:rsid w:val="009F1F86"/>
    <w:rsid w:val="009F1FEA"/>
    <w:rsid w:val="009F227B"/>
    <w:rsid w:val="009F22BA"/>
    <w:rsid w:val="009F2366"/>
    <w:rsid w:val="009F24EE"/>
    <w:rsid w:val="009F25BD"/>
    <w:rsid w:val="009F295F"/>
    <w:rsid w:val="009F2B7F"/>
    <w:rsid w:val="009F2E2E"/>
    <w:rsid w:val="009F2EE3"/>
    <w:rsid w:val="009F2F65"/>
    <w:rsid w:val="009F343B"/>
    <w:rsid w:val="009F3456"/>
    <w:rsid w:val="009F35DA"/>
    <w:rsid w:val="009F39A9"/>
    <w:rsid w:val="009F3B22"/>
    <w:rsid w:val="009F3B24"/>
    <w:rsid w:val="009F4009"/>
    <w:rsid w:val="009F4493"/>
    <w:rsid w:val="009F45AB"/>
    <w:rsid w:val="009F4696"/>
    <w:rsid w:val="009F476A"/>
    <w:rsid w:val="009F4817"/>
    <w:rsid w:val="009F4877"/>
    <w:rsid w:val="009F4A6F"/>
    <w:rsid w:val="009F4D90"/>
    <w:rsid w:val="009F5152"/>
    <w:rsid w:val="009F51B2"/>
    <w:rsid w:val="009F5270"/>
    <w:rsid w:val="009F5529"/>
    <w:rsid w:val="009F5535"/>
    <w:rsid w:val="009F567A"/>
    <w:rsid w:val="009F57F0"/>
    <w:rsid w:val="009F5838"/>
    <w:rsid w:val="009F5874"/>
    <w:rsid w:val="009F5A89"/>
    <w:rsid w:val="009F5C86"/>
    <w:rsid w:val="009F641A"/>
    <w:rsid w:val="009F652D"/>
    <w:rsid w:val="009F6543"/>
    <w:rsid w:val="009F66BA"/>
    <w:rsid w:val="009F671A"/>
    <w:rsid w:val="009F6787"/>
    <w:rsid w:val="009F67AF"/>
    <w:rsid w:val="009F6900"/>
    <w:rsid w:val="009F69A3"/>
    <w:rsid w:val="009F6A72"/>
    <w:rsid w:val="009F6B7F"/>
    <w:rsid w:val="009F6C79"/>
    <w:rsid w:val="009F6DFA"/>
    <w:rsid w:val="009F6E57"/>
    <w:rsid w:val="009F6EF6"/>
    <w:rsid w:val="009F6F8F"/>
    <w:rsid w:val="009F70CD"/>
    <w:rsid w:val="009F721E"/>
    <w:rsid w:val="009F7457"/>
    <w:rsid w:val="009F780D"/>
    <w:rsid w:val="009F78EE"/>
    <w:rsid w:val="009F78F8"/>
    <w:rsid w:val="009F79BD"/>
    <w:rsid w:val="009F7E0C"/>
    <w:rsid w:val="009F7ED8"/>
    <w:rsid w:val="00A0002A"/>
    <w:rsid w:val="00A001D5"/>
    <w:rsid w:val="00A00420"/>
    <w:rsid w:val="00A00453"/>
    <w:rsid w:val="00A005F3"/>
    <w:rsid w:val="00A00A1E"/>
    <w:rsid w:val="00A00B92"/>
    <w:rsid w:val="00A00DC6"/>
    <w:rsid w:val="00A00E12"/>
    <w:rsid w:val="00A00E9E"/>
    <w:rsid w:val="00A01252"/>
    <w:rsid w:val="00A0127B"/>
    <w:rsid w:val="00A0131E"/>
    <w:rsid w:val="00A01865"/>
    <w:rsid w:val="00A01DA8"/>
    <w:rsid w:val="00A0200A"/>
    <w:rsid w:val="00A022FA"/>
    <w:rsid w:val="00A02439"/>
    <w:rsid w:val="00A025AD"/>
    <w:rsid w:val="00A02821"/>
    <w:rsid w:val="00A028D3"/>
    <w:rsid w:val="00A028F3"/>
    <w:rsid w:val="00A0293C"/>
    <w:rsid w:val="00A0297F"/>
    <w:rsid w:val="00A02A8F"/>
    <w:rsid w:val="00A02BFC"/>
    <w:rsid w:val="00A02CE0"/>
    <w:rsid w:val="00A02E32"/>
    <w:rsid w:val="00A02F09"/>
    <w:rsid w:val="00A0329A"/>
    <w:rsid w:val="00A033A0"/>
    <w:rsid w:val="00A03556"/>
    <w:rsid w:val="00A035A2"/>
    <w:rsid w:val="00A03616"/>
    <w:rsid w:val="00A0387C"/>
    <w:rsid w:val="00A039A0"/>
    <w:rsid w:val="00A03C0F"/>
    <w:rsid w:val="00A03CF9"/>
    <w:rsid w:val="00A03D67"/>
    <w:rsid w:val="00A03E63"/>
    <w:rsid w:val="00A04103"/>
    <w:rsid w:val="00A047C2"/>
    <w:rsid w:val="00A04804"/>
    <w:rsid w:val="00A048B3"/>
    <w:rsid w:val="00A04B20"/>
    <w:rsid w:val="00A04B6A"/>
    <w:rsid w:val="00A04DB3"/>
    <w:rsid w:val="00A04E9F"/>
    <w:rsid w:val="00A04F64"/>
    <w:rsid w:val="00A050AD"/>
    <w:rsid w:val="00A052FF"/>
    <w:rsid w:val="00A0539D"/>
    <w:rsid w:val="00A053C9"/>
    <w:rsid w:val="00A05661"/>
    <w:rsid w:val="00A05728"/>
    <w:rsid w:val="00A05769"/>
    <w:rsid w:val="00A05CD0"/>
    <w:rsid w:val="00A06100"/>
    <w:rsid w:val="00A06103"/>
    <w:rsid w:val="00A061DA"/>
    <w:rsid w:val="00A06425"/>
    <w:rsid w:val="00A064BA"/>
    <w:rsid w:val="00A0665D"/>
    <w:rsid w:val="00A0680C"/>
    <w:rsid w:val="00A06959"/>
    <w:rsid w:val="00A06B1C"/>
    <w:rsid w:val="00A06B56"/>
    <w:rsid w:val="00A06BF3"/>
    <w:rsid w:val="00A06C15"/>
    <w:rsid w:val="00A06C9A"/>
    <w:rsid w:val="00A06D09"/>
    <w:rsid w:val="00A06DC8"/>
    <w:rsid w:val="00A06DDD"/>
    <w:rsid w:val="00A06EB5"/>
    <w:rsid w:val="00A06EEC"/>
    <w:rsid w:val="00A07118"/>
    <w:rsid w:val="00A071BC"/>
    <w:rsid w:val="00A073BD"/>
    <w:rsid w:val="00A073E4"/>
    <w:rsid w:val="00A0756D"/>
    <w:rsid w:val="00A0767F"/>
    <w:rsid w:val="00A0776E"/>
    <w:rsid w:val="00A078FF"/>
    <w:rsid w:val="00A07961"/>
    <w:rsid w:val="00A07A60"/>
    <w:rsid w:val="00A07A8B"/>
    <w:rsid w:val="00A07B19"/>
    <w:rsid w:val="00A07C12"/>
    <w:rsid w:val="00A07D8D"/>
    <w:rsid w:val="00A07F44"/>
    <w:rsid w:val="00A10165"/>
    <w:rsid w:val="00A101E7"/>
    <w:rsid w:val="00A1025F"/>
    <w:rsid w:val="00A10333"/>
    <w:rsid w:val="00A10721"/>
    <w:rsid w:val="00A109DA"/>
    <w:rsid w:val="00A10A99"/>
    <w:rsid w:val="00A10AE4"/>
    <w:rsid w:val="00A10B4D"/>
    <w:rsid w:val="00A10C3D"/>
    <w:rsid w:val="00A10C5E"/>
    <w:rsid w:val="00A10E5F"/>
    <w:rsid w:val="00A110C4"/>
    <w:rsid w:val="00A111AF"/>
    <w:rsid w:val="00A111FD"/>
    <w:rsid w:val="00A11283"/>
    <w:rsid w:val="00A112F8"/>
    <w:rsid w:val="00A11387"/>
    <w:rsid w:val="00A1150D"/>
    <w:rsid w:val="00A1159C"/>
    <w:rsid w:val="00A1172D"/>
    <w:rsid w:val="00A1191D"/>
    <w:rsid w:val="00A1197F"/>
    <w:rsid w:val="00A11D20"/>
    <w:rsid w:val="00A11DC3"/>
    <w:rsid w:val="00A11F9C"/>
    <w:rsid w:val="00A12011"/>
    <w:rsid w:val="00A12052"/>
    <w:rsid w:val="00A122A0"/>
    <w:rsid w:val="00A12450"/>
    <w:rsid w:val="00A12470"/>
    <w:rsid w:val="00A125A9"/>
    <w:rsid w:val="00A126D9"/>
    <w:rsid w:val="00A128CA"/>
    <w:rsid w:val="00A12A43"/>
    <w:rsid w:val="00A12A65"/>
    <w:rsid w:val="00A12A94"/>
    <w:rsid w:val="00A12F32"/>
    <w:rsid w:val="00A1307B"/>
    <w:rsid w:val="00A13091"/>
    <w:rsid w:val="00A130DF"/>
    <w:rsid w:val="00A13114"/>
    <w:rsid w:val="00A132E8"/>
    <w:rsid w:val="00A1343B"/>
    <w:rsid w:val="00A135F3"/>
    <w:rsid w:val="00A1362A"/>
    <w:rsid w:val="00A13743"/>
    <w:rsid w:val="00A137DA"/>
    <w:rsid w:val="00A138ED"/>
    <w:rsid w:val="00A13A36"/>
    <w:rsid w:val="00A13B2B"/>
    <w:rsid w:val="00A13B43"/>
    <w:rsid w:val="00A13CB5"/>
    <w:rsid w:val="00A13D95"/>
    <w:rsid w:val="00A13E37"/>
    <w:rsid w:val="00A140A6"/>
    <w:rsid w:val="00A140BC"/>
    <w:rsid w:val="00A141AA"/>
    <w:rsid w:val="00A14271"/>
    <w:rsid w:val="00A14420"/>
    <w:rsid w:val="00A1488E"/>
    <w:rsid w:val="00A148D6"/>
    <w:rsid w:val="00A14C95"/>
    <w:rsid w:val="00A14CBB"/>
    <w:rsid w:val="00A1510D"/>
    <w:rsid w:val="00A1540C"/>
    <w:rsid w:val="00A15459"/>
    <w:rsid w:val="00A15499"/>
    <w:rsid w:val="00A154A5"/>
    <w:rsid w:val="00A15877"/>
    <w:rsid w:val="00A15ED1"/>
    <w:rsid w:val="00A1611C"/>
    <w:rsid w:val="00A16153"/>
    <w:rsid w:val="00A1623C"/>
    <w:rsid w:val="00A16240"/>
    <w:rsid w:val="00A16311"/>
    <w:rsid w:val="00A1647C"/>
    <w:rsid w:val="00A1665B"/>
    <w:rsid w:val="00A16912"/>
    <w:rsid w:val="00A16A89"/>
    <w:rsid w:val="00A16B09"/>
    <w:rsid w:val="00A16B1B"/>
    <w:rsid w:val="00A16BFC"/>
    <w:rsid w:val="00A16C0F"/>
    <w:rsid w:val="00A16F2F"/>
    <w:rsid w:val="00A16F5B"/>
    <w:rsid w:val="00A16F8E"/>
    <w:rsid w:val="00A17030"/>
    <w:rsid w:val="00A17294"/>
    <w:rsid w:val="00A1750B"/>
    <w:rsid w:val="00A17649"/>
    <w:rsid w:val="00A17694"/>
    <w:rsid w:val="00A1789F"/>
    <w:rsid w:val="00A178D5"/>
    <w:rsid w:val="00A17948"/>
    <w:rsid w:val="00A17973"/>
    <w:rsid w:val="00A17B99"/>
    <w:rsid w:val="00A17C92"/>
    <w:rsid w:val="00A20307"/>
    <w:rsid w:val="00A20533"/>
    <w:rsid w:val="00A20802"/>
    <w:rsid w:val="00A2081C"/>
    <w:rsid w:val="00A20E4F"/>
    <w:rsid w:val="00A20E7A"/>
    <w:rsid w:val="00A210F3"/>
    <w:rsid w:val="00A212E0"/>
    <w:rsid w:val="00A21303"/>
    <w:rsid w:val="00A21528"/>
    <w:rsid w:val="00A215F2"/>
    <w:rsid w:val="00A2180C"/>
    <w:rsid w:val="00A21950"/>
    <w:rsid w:val="00A21A05"/>
    <w:rsid w:val="00A21B16"/>
    <w:rsid w:val="00A21CFC"/>
    <w:rsid w:val="00A21E3D"/>
    <w:rsid w:val="00A21E5C"/>
    <w:rsid w:val="00A21E5E"/>
    <w:rsid w:val="00A21F92"/>
    <w:rsid w:val="00A22240"/>
    <w:rsid w:val="00A222D2"/>
    <w:rsid w:val="00A2241C"/>
    <w:rsid w:val="00A22433"/>
    <w:rsid w:val="00A22610"/>
    <w:rsid w:val="00A22712"/>
    <w:rsid w:val="00A22790"/>
    <w:rsid w:val="00A2281C"/>
    <w:rsid w:val="00A22872"/>
    <w:rsid w:val="00A22B9A"/>
    <w:rsid w:val="00A22C5D"/>
    <w:rsid w:val="00A22EAF"/>
    <w:rsid w:val="00A22FCC"/>
    <w:rsid w:val="00A232EA"/>
    <w:rsid w:val="00A2340B"/>
    <w:rsid w:val="00A23658"/>
    <w:rsid w:val="00A23C2C"/>
    <w:rsid w:val="00A23DB9"/>
    <w:rsid w:val="00A23E20"/>
    <w:rsid w:val="00A23FA1"/>
    <w:rsid w:val="00A24182"/>
    <w:rsid w:val="00A24330"/>
    <w:rsid w:val="00A243CD"/>
    <w:rsid w:val="00A24427"/>
    <w:rsid w:val="00A245FF"/>
    <w:rsid w:val="00A2460B"/>
    <w:rsid w:val="00A2469E"/>
    <w:rsid w:val="00A24A1B"/>
    <w:rsid w:val="00A24BE5"/>
    <w:rsid w:val="00A24C78"/>
    <w:rsid w:val="00A24D61"/>
    <w:rsid w:val="00A251BD"/>
    <w:rsid w:val="00A254BD"/>
    <w:rsid w:val="00A2557F"/>
    <w:rsid w:val="00A259DD"/>
    <w:rsid w:val="00A25B80"/>
    <w:rsid w:val="00A25CDF"/>
    <w:rsid w:val="00A25D4F"/>
    <w:rsid w:val="00A25FBC"/>
    <w:rsid w:val="00A25FCA"/>
    <w:rsid w:val="00A260BE"/>
    <w:rsid w:val="00A26153"/>
    <w:rsid w:val="00A2638D"/>
    <w:rsid w:val="00A263E6"/>
    <w:rsid w:val="00A265BA"/>
    <w:rsid w:val="00A268DF"/>
    <w:rsid w:val="00A269E5"/>
    <w:rsid w:val="00A26B7B"/>
    <w:rsid w:val="00A26BD3"/>
    <w:rsid w:val="00A26C1F"/>
    <w:rsid w:val="00A26F7F"/>
    <w:rsid w:val="00A270A6"/>
    <w:rsid w:val="00A2716B"/>
    <w:rsid w:val="00A27263"/>
    <w:rsid w:val="00A2737B"/>
    <w:rsid w:val="00A273D5"/>
    <w:rsid w:val="00A273F3"/>
    <w:rsid w:val="00A27542"/>
    <w:rsid w:val="00A2759D"/>
    <w:rsid w:val="00A2782B"/>
    <w:rsid w:val="00A278A0"/>
    <w:rsid w:val="00A27998"/>
    <w:rsid w:val="00A279D6"/>
    <w:rsid w:val="00A279DA"/>
    <w:rsid w:val="00A27C6D"/>
    <w:rsid w:val="00A27D0A"/>
    <w:rsid w:val="00A27DFD"/>
    <w:rsid w:val="00A27EAC"/>
    <w:rsid w:val="00A27EB2"/>
    <w:rsid w:val="00A27F70"/>
    <w:rsid w:val="00A27F8B"/>
    <w:rsid w:val="00A3005A"/>
    <w:rsid w:val="00A30181"/>
    <w:rsid w:val="00A301D7"/>
    <w:rsid w:val="00A30405"/>
    <w:rsid w:val="00A307BA"/>
    <w:rsid w:val="00A3080B"/>
    <w:rsid w:val="00A30839"/>
    <w:rsid w:val="00A30845"/>
    <w:rsid w:val="00A30917"/>
    <w:rsid w:val="00A309F3"/>
    <w:rsid w:val="00A30AD4"/>
    <w:rsid w:val="00A30AF6"/>
    <w:rsid w:val="00A30B70"/>
    <w:rsid w:val="00A30BBF"/>
    <w:rsid w:val="00A30BD5"/>
    <w:rsid w:val="00A30CAE"/>
    <w:rsid w:val="00A30F16"/>
    <w:rsid w:val="00A30F81"/>
    <w:rsid w:val="00A316AB"/>
    <w:rsid w:val="00A317B1"/>
    <w:rsid w:val="00A3199F"/>
    <w:rsid w:val="00A31B56"/>
    <w:rsid w:val="00A31B5B"/>
    <w:rsid w:val="00A31C0A"/>
    <w:rsid w:val="00A31C74"/>
    <w:rsid w:val="00A31E75"/>
    <w:rsid w:val="00A31EE8"/>
    <w:rsid w:val="00A32004"/>
    <w:rsid w:val="00A322E7"/>
    <w:rsid w:val="00A322EA"/>
    <w:rsid w:val="00A3246C"/>
    <w:rsid w:val="00A325B4"/>
    <w:rsid w:val="00A326D1"/>
    <w:rsid w:val="00A328C9"/>
    <w:rsid w:val="00A3297B"/>
    <w:rsid w:val="00A329F4"/>
    <w:rsid w:val="00A32C1F"/>
    <w:rsid w:val="00A32DF7"/>
    <w:rsid w:val="00A32FD2"/>
    <w:rsid w:val="00A33140"/>
    <w:rsid w:val="00A331DF"/>
    <w:rsid w:val="00A334BE"/>
    <w:rsid w:val="00A33611"/>
    <w:rsid w:val="00A33687"/>
    <w:rsid w:val="00A336B6"/>
    <w:rsid w:val="00A33755"/>
    <w:rsid w:val="00A337C6"/>
    <w:rsid w:val="00A33941"/>
    <w:rsid w:val="00A339B9"/>
    <w:rsid w:val="00A339D5"/>
    <w:rsid w:val="00A339E7"/>
    <w:rsid w:val="00A33A6B"/>
    <w:rsid w:val="00A33AD6"/>
    <w:rsid w:val="00A33AE2"/>
    <w:rsid w:val="00A33C9D"/>
    <w:rsid w:val="00A340BA"/>
    <w:rsid w:val="00A34155"/>
    <w:rsid w:val="00A3420A"/>
    <w:rsid w:val="00A344D9"/>
    <w:rsid w:val="00A344E7"/>
    <w:rsid w:val="00A344FE"/>
    <w:rsid w:val="00A34582"/>
    <w:rsid w:val="00A3464F"/>
    <w:rsid w:val="00A34802"/>
    <w:rsid w:val="00A349D1"/>
    <w:rsid w:val="00A349F5"/>
    <w:rsid w:val="00A34A30"/>
    <w:rsid w:val="00A34D70"/>
    <w:rsid w:val="00A3519C"/>
    <w:rsid w:val="00A35262"/>
    <w:rsid w:val="00A35348"/>
    <w:rsid w:val="00A353BD"/>
    <w:rsid w:val="00A35406"/>
    <w:rsid w:val="00A355FA"/>
    <w:rsid w:val="00A35833"/>
    <w:rsid w:val="00A358B7"/>
    <w:rsid w:val="00A35AA9"/>
    <w:rsid w:val="00A35E20"/>
    <w:rsid w:val="00A35ED7"/>
    <w:rsid w:val="00A35FFD"/>
    <w:rsid w:val="00A36015"/>
    <w:rsid w:val="00A36192"/>
    <w:rsid w:val="00A36298"/>
    <w:rsid w:val="00A3639D"/>
    <w:rsid w:val="00A363FF"/>
    <w:rsid w:val="00A36520"/>
    <w:rsid w:val="00A366EC"/>
    <w:rsid w:val="00A36842"/>
    <w:rsid w:val="00A36886"/>
    <w:rsid w:val="00A36C89"/>
    <w:rsid w:val="00A36CD2"/>
    <w:rsid w:val="00A36D97"/>
    <w:rsid w:val="00A36F5F"/>
    <w:rsid w:val="00A370F7"/>
    <w:rsid w:val="00A371F5"/>
    <w:rsid w:val="00A37227"/>
    <w:rsid w:val="00A372A2"/>
    <w:rsid w:val="00A37560"/>
    <w:rsid w:val="00A37667"/>
    <w:rsid w:val="00A379B9"/>
    <w:rsid w:val="00A37BC4"/>
    <w:rsid w:val="00A37BFD"/>
    <w:rsid w:val="00A37CF1"/>
    <w:rsid w:val="00A37DEF"/>
    <w:rsid w:val="00A37E68"/>
    <w:rsid w:val="00A37E9A"/>
    <w:rsid w:val="00A37E9C"/>
    <w:rsid w:val="00A40050"/>
    <w:rsid w:val="00A40173"/>
    <w:rsid w:val="00A40234"/>
    <w:rsid w:val="00A403F5"/>
    <w:rsid w:val="00A4042A"/>
    <w:rsid w:val="00A40506"/>
    <w:rsid w:val="00A405C0"/>
    <w:rsid w:val="00A40A45"/>
    <w:rsid w:val="00A40A8C"/>
    <w:rsid w:val="00A40C27"/>
    <w:rsid w:val="00A40D91"/>
    <w:rsid w:val="00A40E60"/>
    <w:rsid w:val="00A40EB1"/>
    <w:rsid w:val="00A410D1"/>
    <w:rsid w:val="00A4111E"/>
    <w:rsid w:val="00A41150"/>
    <w:rsid w:val="00A4117D"/>
    <w:rsid w:val="00A4133B"/>
    <w:rsid w:val="00A417E4"/>
    <w:rsid w:val="00A4182B"/>
    <w:rsid w:val="00A41878"/>
    <w:rsid w:val="00A418AB"/>
    <w:rsid w:val="00A418D9"/>
    <w:rsid w:val="00A4195C"/>
    <w:rsid w:val="00A41A60"/>
    <w:rsid w:val="00A41A7F"/>
    <w:rsid w:val="00A41AB1"/>
    <w:rsid w:val="00A41CC2"/>
    <w:rsid w:val="00A41F55"/>
    <w:rsid w:val="00A42499"/>
    <w:rsid w:val="00A424AF"/>
    <w:rsid w:val="00A425DA"/>
    <w:rsid w:val="00A426E1"/>
    <w:rsid w:val="00A42D68"/>
    <w:rsid w:val="00A42E6C"/>
    <w:rsid w:val="00A43143"/>
    <w:rsid w:val="00A43326"/>
    <w:rsid w:val="00A4335E"/>
    <w:rsid w:val="00A43505"/>
    <w:rsid w:val="00A43624"/>
    <w:rsid w:val="00A43793"/>
    <w:rsid w:val="00A43961"/>
    <w:rsid w:val="00A439B0"/>
    <w:rsid w:val="00A43F99"/>
    <w:rsid w:val="00A44123"/>
    <w:rsid w:val="00A441C7"/>
    <w:rsid w:val="00A442F3"/>
    <w:rsid w:val="00A44383"/>
    <w:rsid w:val="00A4441C"/>
    <w:rsid w:val="00A44441"/>
    <w:rsid w:val="00A4463C"/>
    <w:rsid w:val="00A44B63"/>
    <w:rsid w:val="00A44E87"/>
    <w:rsid w:val="00A44ED5"/>
    <w:rsid w:val="00A4503A"/>
    <w:rsid w:val="00A4528F"/>
    <w:rsid w:val="00A4547D"/>
    <w:rsid w:val="00A45586"/>
    <w:rsid w:val="00A4571B"/>
    <w:rsid w:val="00A45978"/>
    <w:rsid w:val="00A45BD0"/>
    <w:rsid w:val="00A45CA2"/>
    <w:rsid w:val="00A4607E"/>
    <w:rsid w:val="00A46299"/>
    <w:rsid w:val="00A46426"/>
    <w:rsid w:val="00A46527"/>
    <w:rsid w:val="00A4662E"/>
    <w:rsid w:val="00A466DC"/>
    <w:rsid w:val="00A46804"/>
    <w:rsid w:val="00A46B95"/>
    <w:rsid w:val="00A46D01"/>
    <w:rsid w:val="00A46D85"/>
    <w:rsid w:val="00A46DE2"/>
    <w:rsid w:val="00A46EAE"/>
    <w:rsid w:val="00A4705F"/>
    <w:rsid w:val="00A473DE"/>
    <w:rsid w:val="00A47449"/>
    <w:rsid w:val="00A474C2"/>
    <w:rsid w:val="00A474C5"/>
    <w:rsid w:val="00A4762D"/>
    <w:rsid w:val="00A47638"/>
    <w:rsid w:val="00A479C0"/>
    <w:rsid w:val="00A47B2A"/>
    <w:rsid w:val="00A47D6F"/>
    <w:rsid w:val="00A50294"/>
    <w:rsid w:val="00A502A7"/>
    <w:rsid w:val="00A5058E"/>
    <w:rsid w:val="00A5071A"/>
    <w:rsid w:val="00A507A5"/>
    <w:rsid w:val="00A507D5"/>
    <w:rsid w:val="00A50848"/>
    <w:rsid w:val="00A50A85"/>
    <w:rsid w:val="00A50BDA"/>
    <w:rsid w:val="00A50D20"/>
    <w:rsid w:val="00A50D35"/>
    <w:rsid w:val="00A50D6A"/>
    <w:rsid w:val="00A50DE4"/>
    <w:rsid w:val="00A51151"/>
    <w:rsid w:val="00A516A9"/>
    <w:rsid w:val="00A516AE"/>
    <w:rsid w:val="00A5177B"/>
    <w:rsid w:val="00A518E9"/>
    <w:rsid w:val="00A51988"/>
    <w:rsid w:val="00A519E9"/>
    <w:rsid w:val="00A51C32"/>
    <w:rsid w:val="00A51CD2"/>
    <w:rsid w:val="00A51D76"/>
    <w:rsid w:val="00A51EE6"/>
    <w:rsid w:val="00A51F47"/>
    <w:rsid w:val="00A51F48"/>
    <w:rsid w:val="00A5214B"/>
    <w:rsid w:val="00A5219D"/>
    <w:rsid w:val="00A524F6"/>
    <w:rsid w:val="00A5275A"/>
    <w:rsid w:val="00A52897"/>
    <w:rsid w:val="00A5298F"/>
    <w:rsid w:val="00A52A73"/>
    <w:rsid w:val="00A530B9"/>
    <w:rsid w:val="00A530C4"/>
    <w:rsid w:val="00A5349F"/>
    <w:rsid w:val="00A535ED"/>
    <w:rsid w:val="00A538EA"/>
    <w:rsid w:val="00A53A4B"/>
    <w:rsid w:val="00A53A70"/>
    <w:rsid w:val="00A53BEE"/>
    <w:rsid w:val="00A54100"/>
    <w:rsid w:val="00A5420F"/>
    <w:rsid w:val="00A54304"/>
    <w:rsid w:val="00A54337"/>
    <w:rsid w:val="00A543A1"/>
    <w:rsid w:val="00A545BC"/>
    <w:rsid w:val="00A546FB"/>
    <w:rsid w:val="00A548A2"/>
    <w:rsid w:val="00A5494B"/>
    <w:rsid w:val="00A54996"/>
    <w:rsid w:val="00A54BAC"/>
    <w:rsid w:val="00A54C25"/>
    <w:rsid w:val="00A54F40"/>
    <w:rsid w:val="00A551DF"/>
    <w:rsid w:val="00A5545B"/>
    <w:rsid w:val="00A5565D"/>
    <w:rsid w:val="00A55717"/>
    <w:rsid w:val="00A55731"/>
    <w:rsid w:val="00A55890"/>
    <w:rsid w:val="00A5593D"/>
    <w:rsid w:val="00A55ABD"/>
    <w:rsid w:val="00A55ADC"/>
    <w:rsid w:val="00A55B8D"/>
    <w:rsid w:val="00A55B8E"/>
    <w:rsid w:val="00A55C4C"/>
    <w:rsid w:val="00A55CBF"/>
    <w:rsid w:val="00A55E41"/>
    <w:rsid w:val="00A55F79"/>
    <w:rsid w:val="00A561EB"/>
    <w:rsid w:val="00A562A7"/>
    <w:rsid w:val="00A56463"/>
    <w:rsid w:val="00A565C3"/>
    <w:rsid w:val="00A56842"/>
    <w:rsid w:val="00A568BE"/>
    <w:rsid w:val="00A56914"/>
    <w:rsid w:val="00A56B0C"/>
    <w:rsid w:val="00A56C05"/>
    <w:rsid w:val="00A56C50"/>
    <w:rsid w:val="00A56C56"/>
    <w:rsid w:val="00A56CD1"/>
    <w:rsid w:val="00A56ED9"/>
    <w:rsid w:val="00A57307"/>
    <w:rsid w:val="00A57499"/>
    <w:rsid w:val="00A5759D"/>
    <w:rsid w:val="00A57A2D"/>
    <w:rsid w:val="00A6029A"/>
    <w:rsid w:val="00A60426"/>
    <w:rsid w:val="00A6049F"/>
    <w:rsid w:val="00A607F5"/>
    <w:rsid w:val="00A608E0"/>
    <w:rsid w:val="00A60C2E"/>
    <w:rsid w:val="00A60CA9"/>
    <w:rsid w:val="00A60CBA"/>
    <w:rsid w:val="00A60CC7"/>
    <w:rsid w:val="00A60D77"/>
    <w:rsid w:val="00A60EE5"/>
    <w:rsid w:val="00A60EF3"/>
    <w:rsid w:val="00A61072"/>
    <w:rsid w:val="00A61292"/>
    <w:rsid w:val="00A61334"/>
    <w:rsid w:val="00A61342"/>
    <w:rsid w:val="00A6139F"/>
    <w:rsid w:val="00A61430"/>
    <w:rsid w:val="00A6168F"/>
    <w:rsid w:val="00A617A2"/>
    <w:rsid w:val="00A61830"/>
    <w:rsid w:val="00A618BD"/>
    <w:rsid w:val="00A6196F"/>
    <w:rsid w:val="00A6197A"/>
    <w:rsid w:val="00A61A29"/>
    <w:rsid w:val="00A61A96"/>
    <w:rsid w:val="00A61BEC"/>
    <w:rsid w:val="00A61C12"/>
    <w:rsid w:val="00A61E1A"/>
    <w:rsid w:val="00A62093"/>
    <w:rsid w:val="00A620E5"/>
    <w:rsid w:val="00A6219A"/>
    <w:rsid w:val="00A6220F"/>
    <w:rsid w:val="00A622A0"/>
    <w:rsid w:val="00A62339"/>
    <w:rsid w:val="00A623A1"/>
    <w:rsid w:val="00A6266A"/>
    <w:rsid w:val="00A6270F"/>
    <w:rsid w:val="00A62913"/>
    <w:rsid w:val="00A62C4D"/>
    <w:rsid w:val="00A62D6E"/>
    <w:rsid w:val="00A62D8D"/>
    <w:rsid w:val="00A62EC1"/>
    <w:rsid w:val="00A62F0E"/>
    <w:rsid w:val="00A63302"/>
    <w:rsid w:val="00A633D2"/>
    <w:rsid w:val="00A6348D"/>
    <w:rsid w:val="00A634A3"/>
    <w:rsid w:val="00A63598"/>
    <w:rsid w:val="00A635C9"/>
    <w:rsid w:val="00A6360A"/>
    <w:rsid w:val="00A6369E"/>
    <w:rsid w:val="00A63784"/>
    <w:rsid w:val="00A63967"/>
    <w:rsid w:val="00A63A32"/>
    <w:rsid w:val="00A63D0C"/>
    <w:rsid w:val="00A63EA9"/>
    <w:rsid w:val="00A63F04"/>
    <w:rsid w:val="00A6470C"/>
    <w:rsid w:val="00A6492F"/>
    <w:rsid w:val="00A649C1"/>
    <w:rsid w:val="00A64B0F"/>
    <w:rsid w:val="00A64BF8"/>
    <w:rsid w:val="00A64DCB"/>
    <w:rsid w:val="00A64E33"/>
    <w:rsid w:val="00A64FB3"/>
    <w:rsid w:val="00A6519D"/>
    <w:rsid w:val="00A653D5"/>
    <w:rsid w:val="00A653DB"/>
    <w:rsid w:val="00A65504"/>
    <w:rsid w:val="00A6558F"/>
    <w:rsid w:val="00A65608"/>
    <w:rsid w:val="00A656C9"/>
    <w:rsid w:val="00A6573F"/>
    <w:rsid w:val="00A657D8"/>
    <w:rsid w:val="00A65D8B"/>
    <w:rsid w:val="00A65DAA"/>
    <w:rsid w:val="00A65EC9"/>
    <w:rsid w:val="00A66025"/>
    <w:rsid w:val="00A66062"/>
    <w:rsid w:val="00A6608E"/>
    <w:rsid w:val="00A6611D"/>
    <w:rsid w:val="00A66170"/>
    <w:rsid w:val="00A662FB"/>
    <w:rsid w:val="00A664C5"/>
    <w:rsid w:val="00A664FD"/>
    <w:rsid w:val="00A66526"/>
    <w:rsid w:val="00A66667"/>
    <w:rsid w:val="00A66779"/>
    <w:rsid w:val="00A669B7"/>
    <w:rsid w:val="00A66A41"/>
    <w:rsid w:val="00A66B6D"/>
    <w:rsid w:val="00A66E76"/>
    <w:rsid w:val="00A66E8C"/>
    <w:rsid w:val="00A66F35"/>
    <w:rsid w:val="00A6704E"/>
    <w:rsid w:val="00A67355"/>
    <w:rsid w:val="00A674D6"/>
    <w:rsid w:val="00A677EC"/>
    <w:rsid w:val="00A67904"/>
    <w:rsid w:val="00A67AEC"/>
    <w:rsid w:val="00A67D2B"/>
    <w:rsid w:val="00A67E5A"/>
    <w:rsid w:val="00A67E9A"/>
    <w:rsid w:val="00A7000B"/>
    <w:rsid w:val="00A70095"/>
    <w:rsid w:val="00A702A3"/>
    <w:rsid w:val="00A70330"/>
    <w:rsid w:val="00A70377"/>
    <w:rsid w:val="00A70403"/>
    <w:rsid w:val="00A705DA"/>
    <w:rsid w:val="00A706C4"/>
    <w:rsid w:val="00A70707"/>
    <w:rsid w:val="00A707E7"/>
    <w:rsid w:val="00A7081A"/>
    <w:rsid w:val="00A70994"/>
    <w:rsid w:val="00A70A9C"/>
    <w:rsid w:val="00A70B8B"/>
    <w:rsid w:val="00A70BC8"/>
    <w:rsid w:val="00A70C6D"/>
    <w:rsid w:val="00A70D00"/>
    <w:rsid w:val="00A70D6B"/>
    <w:rsid w:val="00A70DAA"/>
    <w:rsid w:val="00A70E31"/>
    <w:rsid w:val="00A711ED"/>
    <w:rsid w:val="00A713FB"/>
    <w:rsid w:val="00A71550"/>
    <w:rsid w:val="00A716B6"/>
    <w:rsid w:val="00A71708"/>
    <w:rsid w:val="00A71792"/>
    <w:rsid w:val="00A717C8"/>
    <w:rsid w:val="00A71BB0"/>
    <w:rsid w:val="00A71F61"/>
    <w:rsid w:val="00A7225D"/>
    <w:rsid w:val="00A7233A"/>
    <w:rsid w:val="00A72360"/>
    <w:rsid w:val="00A72607"/>
    <w:rsid w:val="00A7295D"/>
    <w:rsid w:val="00A7297C"/>
    <w:rsid w:val="00A729A0"/>
    <w:rsid w:val="00A729D4"/>
    <w:rsid w:val="00A72A6A"/>
    <w:rsid w:val="00A72BC0"/>
    <w:rsid w:val="00A72C10"/>
    <w:rsid w:val="00A72C6E"/>
    <w:rsid w:val="00A72CE2"/>
    <w:rsid w:val="00A72D8A"/>
    <w:rsid w:val="00A72DEA"/>
    <w:rsid w:val="00A72E5E"/>
    <w:rsid w:val="00A72FB6"/>
    <w:rsid w:val="00A730B9"/>
    <w:rsid w:val="00A730BC"/>
    <w:rsid w:val="00A731E4"/>
    <w:rsid w:val="00A73263"/>
    <w:rsid w:val="00A73309"/>
    <w:rsid w:val="00A7331A"/>
    <w:rsid w:val="00A734B5"/>
    <w:rsid w:val="00A7350C"/>
    <w:rsid w:val="00A73570"/>
    <w:rsid w:val="00A735BD"/>
    <w:rsid w:val="00A736B5"/>
    <w:rsid w:val="00A7385C"/>
    <w:rsid w:val="00A73950"/>
    <w:rsid w:val="00A73CB0"/>
    <w:rsid w:val="00A73EB3"/>
    <w:rsid w:val="00A73ECD"/>
    <w:rsid w:val="00A73F1C"/>
    <w:rsid w:val="00A73FFC"/>
    <w:rsid w:val="00A740E0"/>
    <w:rsid w:val="00A743BC"/>
    <w:rsid w:val="00A744C3"/>
    <w:rsid w:val="00A74638"/>
    <w:rsid w:val="00A7467C"/>
    <w:rsid w:val="00A747ED"/>
    <w:rsid w:val="00A74884"/>
    <w:rsid w:val="00A74953"/>
    <w:rsid w:val="00A74A34"/>
    <w:rsid w:val="00A74BCB"/>
    <w:rsid w:val="00A74C1E"/>
    <w:rsid w:val="00A74C26"/>
    <w:rsid w:val="00A74C86"/>
    <w:rsid w:val="00A74CDF"/>
    <w:rsid w:val="00A74D70"/>
    <w:rsid w:val="00A74DED"/>
    <w:rsid w:val="00A752DC"/>
    <w:rsid w:val="00A7571C"/>
    <w:rsid w:val="00A7573E"/>
    <w:rsid w:val="00A758B0"/>
    <w:rsid w:val="00A7596C"/>
    <w:rsid w:val="00A75A3E"/>
    <w:rsid w:val="00A75D0E"/>
    <w:rsid w:val="00A75E4F"/>
    <w:rsid w:val="00A76103"/>
    <w:rsid w:val="00A76125"/>
    <w:rsid w:val="00A76142"/>
    <w:rsid w:val="00A76308"/>
    <w:rsid w:val="00A76629"/>
    <w:rsid w:val="00A76808"/>
    <w:rsid w:val="00A7684E"/>
    <w:rsid w:val="00A76968"/>
    <w:rsid w:val="00A76A8E"/>
    <w:rsid w:val="00A76BBA"/>
    <w:rsid w:val="00A76CA2"/>
    <w:rsid w:val="00A76F98"/>
    <w:rsid w:val="00A7709E"/>
    <w:rsid w:val="00A773E9"/>
    <w:rsid w:val="00A77650"/>
    <w:rsid w:val="00A7766F"/>
    <w:rsid w:val="00A77795"/>
    <w:rsid w:val="00A777C0"/>
    <w:rsid w:val="00A77942"/>
    <w:rsid w:val="00A77A5E"/>
    <w:rsid w:val="00A77A6F"/>
    <w:rsid w:val="00A77A7F"/>
    <w:rsid w:val="00A77B20"/>
    <w:rsid w:val="00A77D16"/>
    <w:rsid w:val="00A77DAA"/>
    <w:rsid w:val="00A80128"/>
    <w:rsid w:val="00A80229"/>
    <w:rsid w:val="00A803E8"/>
    <w:rsid w:val="00A805F6"/>
    <w:rsid w:val="00A80620"/>
    <w:rsid w:val="00A80899"/>
    <w:rsid w:val="00A80927"/>
    <w:rsid w:val="00A80AB1"/>
    <w:rsid w:val="00A80D69"/>
    <w:rsid w:val="00A80EEF"/>
    <w:rsid w:val="00A81252"/>
    <w:rsid w:val="00A81500"/>
    <w:rsid w:val="00A8172D"/>
    <w:rsid w:val="00A8183D"/>
    <w:rsid w:val="00A81A28"/>
    <w:rsid w:val="00A81AD5"/>
    <w:rsid w:val="00A81CBF"/>
    <w:rsid w:val="00A8221F"/>
    <w:rsid w:val="00A82285"/>
    <w:rsid w:val="00A822E7"/>
    <w:rsid w:val="00A8230A"/>
    <w:rsid w:val="00A8246F"/>
    <w:rsid w:val="00A8259A"/>
    <w:rsid w:val="00A825FB"/>
    <w:rsid w:val="00A8260E"/>
    <w:rsid w:val="00A82D75"/>
    <w:rsid w:val="00A8317A"/>
    <w:rsid w:val="00A831E7"/>
    <w:rsid w:val="00A83290"/>
    <w:rsid w:val="00A83492"/>
    <w:rsid w:val="00A834D4"/>
    <w:rsid w:val="00A834ED"/>
    <w:rsid w:val="00A83554"/>
    <w:rsid w:val="00A8357D"/>
    <w:rsid w:val="00A8360A"/>
    <w:rsid w:val="00A83778"/>
    <w:rsid w:val="00A837AC"/>
    <w:rsid w:val="00A8399C"/>
    <w:rsid w:val="00A83CE8"/>
    <w:rsid w:val="00A83DA9"/>
    <w:rsid w:val="00A84150"/>
    <w:rsid w:val="00A841DC"/>
    <w:rsid w:val="00A8420D"/>
    <w:rsid w:val="00A8424E"/>
    <w:rsid w:val="00A84562"/>
    <w:rsid w:val="00A845B1"/>
    <w:rsid w:val="00A8488F"/>
    <w:rsid w:val="00A84A2B"/>
    <w:rsid w:val="00A84B84"/>
    <w:rsid w:val="00A84E18"/>
    <w:rsid w:val="00A84FA1"/>
    <w:rsid w:val="00A8517C"/>
    <w:rsid w:val="00A852D5"/>
    <w:rsid w:val="00A854DB"/>
    <w:rsid w:val="00A8569F"/>
    <w:rsid w:val="00A857E4"/>
    <w:rsid w:val="00A85872"/>
    <w:rsid w:val="00A85AE9"/>
    <w:rsid w:val="00A85C8A"/>
    <w:rsid w:val="00A85CC6"/>
    <w:rsid w:val="00A85CDE"/>
    <w:rsid w:val="00A85E88"/>
    <w:rsid w:val="00A85F19"/>
    <w:rsid w:val="00A8607D"/>
    <w:rsid w:val="00A860A9"/>
    <w:rsid w:val="00A860E6"/>
    <w:rsid w:val="00A86279"/>
    <w:rsid w:val="00A862AF"/>
    <w:rsid w:val="00A864D6"/>
    <w:rsid w:val="00A865E3"/>
    <w:rsid w:val="00A86777"/>
    <w:rsid w:val="00A86960"/>
    <w:rsid w:val="00A86B20"/>
    <w:rsid w:val="00A86D57"/>
    <w:rsid w:val="00A86F31"/>
    <w:rsid w:val="00A87168"/>
    <w:rsid w:val="00A87187"/>
    <w:rsid w:val="00A87208"/>
    <w:rsid w:val="00A872AF"/>
    <w:rsid w:val="00A87616"/>
    <w:rsid w:val="00A87776"/>
    <w:rsid w:val="00A87BDB"/>
    <w:rsid w:val="00A87E7D"/>
    <w:rsid w:val="00A87F30"/>
    <w:rsid w:val="00A90030"/>
    <w:rsid w:val="00A9009C"/>
    <w:rsid w:val="00A901E1"/>
    <w:rsid w:val="00A90232"/>
    <w:rsid w:val="00A903F8"/>
    <w:rsid w:val="00A9056A"/>
    <w:rsid w:val="00A9078E"/>
    <w:rsid w:val="00A90803"/>
    <w:rsid w:val="00A90866"/>
    <w:rsid w:val="00A908D7"/>
    <w:rsid w:val="00A9097F"/>
    <w:rsid w:val="00A90A95"/>
    <w:rsid w:val="00A90BC5"/>
    <w:rsid w:val="00A90C35"/>
    <w:rsid w:val="00A90DD5"/>
    <w:rsid w:val="00A90F82"/>
    <w:rsid w:val="00A9124D"/>
    <w:rsid w:val="00A91561"/>
    <w:rsid w:val="00A916B3"/>
    <w:rsid w:val="00A9190B"/>
    <w:rsid w:val="00A9194E"/>
    <w:rsid w:val="00A91A32"/>
    <w:rsid w:val="00A91A7F"/>
    <w:rsid w:val="00A91C1F"/>
    <w:rsid w:val="00A91D0F"/>
    <w:rsid w:val="00A91E40"/>
    <w:rsid w:val="00A91F07"/>
    <w:rsid w:val="00A91FD4"/>
    <w:rsid w:val="00A91FDF"/>
    <w:rsid w:val="00A922E5"/>
    <w:rsid w:val="00A923D1"/>
    <w:rsid w:val="00A92540"/>
    <w:rsid w:val="00A92609"/>
    <w:rsid w:val="00A92713"/>
    <w:rsid w:val="00A927CB"/>
    <w:rsid w:val="00A92A57"/>
    <w:rsid w:val="00A92B43"/>
    <w:rsid w:val="00A92CF3"/>
    <w:rsid w:val="00A92D70"/>
    <w:rsid w:val="00A9390F"/>
    <w:rsid w:val="00A93B57"/>
    <w:rsid w:val="00A93CE0"/>
    <w:rsid w:val="00A93D11"/>
    <w:rsid w:val="00A93EB0"/>
    <w:rsid w:val="00A93FF6"/>
    <w:rsid w:val="00A94112"/>
    <w:rsid w:val="00A94215"/>
    <w:rsid w:val="00A942B5"/>
    <w:rsid w:val="00A94369"/>
    <w:rsid w:val="00A944D0"/>
    <w:rsid w:val="00A946BB"/>
    <w:rsid w:val="00A94745"/>
    <w:rsid w:val="00A94B0F"/>
    <w:rsid w:val="00A94B81"/>
    <w:rsid w:val="00A94FAB"/>
    <w:rsid w:val="00A95156"/>
    <w:rsid w:val="00A95203"/>
    <w:rsid w:val="00A95248"/>
    <w:rsid w:val="00A954D8"/>
    <w:rsid w:val="00A956C3"/>
    <w:rsid w:val="00A9576E"/>
    <w:rsid w:val="00A9581D"/>
    <w:rsid w:val="00A9592F"/>
    <w:rsid w:val="00A959E0"/>
    <w:rsid w:val="00A95A7E"/>
    <w:rsid w:val="00A95A91"/>
    <w:rsid w:val="00A95B1C"/>
    <w:rsid w:val="00A95D66"/>
    <w:rsid w:val="00A95D9E"/>
    <w:rsid w:val="00A95E0D"/>
    <w:rsid w:val="00A95E4E"/>
    <w:rsid w:val="00A95FC8"/>
    <w:rsid w:val="00A95FD5"/>
    <w:rsid w:val="00A9600C"/>
    <w:rsid w:val="00A96415"/>
    <w:rsid w:val="00A966E1"/>
    <w:rsid w:val="00A969BF"/>
    <w:rsid w:val="00A96CE9"/>
    <w:rsid w:val="00A96ECD"/>
    <w:rsid w:val="00A96EF8"/>
    <w:rsid w:val="00A96F9C"/>
    <w:rsid w:val="00A9709E"/>
    <w:rsid w:val="00A9710D"/>
    <w:rsid w:val="00A9712E"/>
    <w:rsid w:val="00A971B6"/>
    <w:rsid w:val="00A9752D"/>
    <w:rsid w:val="00A97AEC"/>
    <w:rsid w:val="00A97C09"/>
    <w:rsid w:val="00A97D34"/>
    <w:rsid w:val="00AA014D"/>
    <w:rsid w:val="00AA019E"/>
    <w:rsid w:val="00AA01B7"/>
    <w:rsid w:val="00AA02B6"/>
    <w:rsid w:val="00AA0420"/>
    <w:rsid w:val="00AA04AF"/>
    <w:rsid w:val="00AA0781"/>
    <w:rsid w:val="00AA0FFD"/>
    <w:rsid w:val="00AA110B"/>
    <w:rsid w:val="00AA1282"/>
    <w:rsid w:val="00AA13A9"/>
    <w:rsid w:val="00AA13B1"/>
    <w:rsid w:val="00AA13CF"/>
    <w:rsid w:val="00AA14BE"/>
    <w:rsid w:val="00AA1515"/>
    <w:rsid w:val="00AA1772"/>
    <w:rsid w:val="00AA17B5"/>
    <w:rsid w:val="00AA19D4"/>
    <w:rsid w:val="00AA1A41"/>
    <w:rsid w:val="00AA1CC4"/>
    <w:rsid w:val="00AA1E9A"/>
    <w:rsid w:val="00AA214C"/>
    <w:rsid w:val="00AA2369"/>
    <w:rsid w:val="00AA2416"/>
    <w:rsid w:val="00AA243E"/>
    <w:rsid w:val="00AA2628"/>
    <w:rsid w:val="00AA271F"/>
    <w:rsid w:val="00AA2740"/>
    <w:rsid w:val="00AA2BD4"/>
    <w:rsid w:val="00AA2C14"/>
    <w:rsid w:val="00AA2CF7"/>
    <w:rsid w:val="00AA2D0D"/>
    <w:rsid w:val="00AA2D14"/>
    <w:rsid w:val="00AA2FEE"/>
    <w:rsid w:val="00AA30D4"/>
    <w:rsid w:val="00AA3121"/>
    <w:rsid w:val="00AA3422"/>
    <w:rsid w:val="00AA3432"/>
    <w:rsid w:val="00AA35B4"/>
    <w:rsid w:val="00AA36B2"/>
    <w:rsid w:val="00AA37B1"/>
    <w:rsid w:val="00AA380E"/>
    <w:rsid w:val="00AA3BC3"/>
    <w:rsid w:val="00AA3CD8"/>
    <w:rsid w:val="00AA3D25"/>
    <w:rsid w:val="00AA3FE3"/>
    <w:rsid w:val="00AA3FF1"/>
    <w:rsid w:val="00AA4117"/>
    <w:rsid w:val="00AA4297"/>
    <w:rsid w:val="00AA4598"/>
    <w:rsid w:val="00AA45A4"/>
    <w:rsid w:val="00AA4778"/>
    <w:rsid w:val="00AA47D8"/>
    <w:rsid w:val="00AA494F"/>
    <w:rsid w:val="00AA4A43"/>
    <w:rsid w:val="00AA4B55"/>
    <w:rsid w:val="00AA4DC3"/>
    <w:rsid w:val="00AA513D"/>
    <w:rsid w:val="00AA5238"/>
    <w:rsid w:val="00AA5249"/>
    <w:rsid w:val="00AA5356"/>
    <w:rsid w:val="00AA54D6"/>
    <w:rsid w:val="00AA5534"/>
    <w:rsid w:val="00AA5644"/>
    <w:rsid w:val="00AA583E"/>
    <w:rsid w:val="00AA5865"/>
    <w:rsid w:val="00AA590E"/>
    <w:rsid w:val="00AA599A"/>
    <w:rsid w:val="00AA5A8E"/>
    <w:rsid w:val="00AA5DFA"/>
    <w:rsid w:val="00AA5E2F"/>
    <w:rsid w:val="00AA60C9"/>
    <w:rsid w:val="00AA66A4"/>
    <w:rsid w:val="00AA687B"/>
    <w:rsid w:val="00AA6918"/>
    <w:rsid w:val="00AA69B2"/>
    <w:rsid w:val="00AA6AF1"/>
    <w:rsid w:val="00AA6AFC"/>
    <w:rsid w:val="00AA6BEC"/>
    <w:rsid w:val="00AA6FED"/>
    <w:rsid w:val="00AA7040"/>
    <w:rsid w:val="00AA7070"/>
    <w:rsid w:val="00AA73E1"/>
    <w:rsid w:val="00AA7425"/>
    <w:rsid w:val="00AA755E"/>
    <w:rsid w:val="00AA77A2"/>
    <w:rsid w:val="00AA78B4"/>
    <w:rsid w:val="00AA7B44"/>
    <w:rsid w:val="00AA7C82"/>
    <w:rsid w:val="00AA7CB6"/>
    <w:rsid w:val="00AA7CFA"/>
    <w:rsid w:val="00AA7E6B"/>
    <w:rsid w:val="00AA7F44"/>
    <w:rsid w:val="00AA7FB8"/>
    <w:rsid w:val="00AB0108"/>
    <w:rsid w:val="00AB0565"/>
    <w:rsid w:val="00AB091A"/>
    <w:rsid w:val="00AB095D"/>
    <w:rsid w:val="00AB0A8F"/>
    <w:rsid w:val="00AB0AD5"/>
    <w:rsid w:val="00AB0D6E"/>
    <w:rsid w:val="00AB169F"/>
    <w:rsid w:val="00AB1780"/>
    <w:rsid w:val="00AB1A62"/>
    <w:rsid w:val="00AB1A66"/>
    <w:rsid w:val="00AB1AE8"/>
    <w:rsid w:val="00AB1BBF"/>
    <w:rsid w:val="00AB1E89"/>
    <w:rsid w:val="00AB1F6E"/>
    <w:rsid w:val="00AB2155"/>
    <w:rsid w:val="00AB2175"/>
    <w:rsid w:val="00AB2297"/>
    <w:rsid w:val="00AB24BE"/>
    <w:rsid w:val="00AB252B"/>
    <w:rsid w:val="00AB2648"/>
    <w:rsid w:val="00AB297D"/>
    <w:rsid w:val="00AB2B40"/>
    <w:rsid w:val="00AB2B5B"/>
    <w:rsid w:val="00AB2E7F"/>
    <w:rsid w:val="00AB2EA4"/>
    <w:rsid w:val="00AB2F6C"/>
    <w:rsid w:val="00AB2F94"/>
    <w:rsid w:val="00AB2FEE"/>
    <w:rsid w:val="00AB3091"/>
    <w:rsid w:val="00AB3149"/>
    <w:rsid w:val="00AB31F9"/>
    <w:rsid w:val="00AB330C"/>
    <w:rsid w:val="00AB33B3"/>
    <w:rsid w:val="00AB33F0"/>
    <w:rsid w:val="00AB36A2"/>
    <w:rsid w:val="00AB37E1"/>
    <w:rsid w:val="00AB38BA"/>
    <w:rsid w:val="00AB3BF1"/>
    <w:rsid w:val="00AB4212"/>
    <w:rsid w:val="00AB42A3"/>
    <w:rsid w:val="00AB46B5"/>
    <w:rsid w:val="00AB46D7"/>
    <w:rsid w:val="00AB46DB"/>
    <w:rsid w:val="00AB4711"/>
    <w:rsid w:val="00AB4A22"/>
    <w:rsid w:val="00AB4B43"/>
    <w:rsid w:val="00AB4BBA"/>
    <w:rsid w:val="00AB4CF9"/>
    <w:rsid w:val="00AB5123"/>
    <w:rsid w:val="00AB51B1"/>
    <w:rsid w:val="00AB521D"/>
    <w:rsid w:val="00AB52A8"/>
    <w:rsid w:val="00AB5353"/>
    <w:rsid w:val="00AB5398"/>
    <w:rsid w:val="00AB53CC"/>
    <w:rsid w:val="00AB53CE"/>
    <w:rsid w:val="00AB5403"/>
    <w:rsid w:val="00AB54F4"/>
    <w:rsid w:val="00AB5539"/>
    <w:rsid w:val="00AB557F"/>
    <w:rsid w:val="00AB5667"/>
    <w:rsid w:val="00AB56F1"/>
    <w:rsid w:val="00AB59EF"/>
    <w:rsid w:val="00AB5A5E"/>
    <w:rsid w:val="00AB5D39"/>
    <w:rsid w:val="00AB5D52"/>
    <w:rsid w:val="00AB5DAC"/>
    <w:rsid w:val="00AB5E99"/>
    <w:rsid w:val="00AB5ED0"/>
    <w:rsid w:val="00AB5EFE"/>
    <w:rsid w:val="00AB5FA2"/>
    <w:rsid w:val="00AB5FDE"/>
    <w:rsid w:val="00AB6392"/>
    <w:rsid w:val="00AB63DC"/>
    <w:rsid w:val="00AB643C"/>
    <w:rsid w:val="00AB6470"/>
    <w:rsid w:val="00AB655B"/>
    <w:rsid w:val="00AB6573"/>
    <w:rsid w:val="00AB658E"/>
    <w:rsid w:val="00AB6738"/>
    <w:rsid w:val="00AB6813"/>
    <w:rsid w:val="00AB6B38"/>
    <w:rsid w:val="00AB6B72"/>
    <w:rsid w:val="00AB6CA6"/>
    <w:rsid w:val="00AB6CC4"/>
    <w:rsid w:val="00AB6DA6"/>
    <w:rsid w:val="00AB6E9F"/>
    <w:rsid w:val="00AB6EBD"/>
    <w:rsid w:val="00AB6EE8"/>
    <w:rsid w:val="00AB7217"/>
    <w:rsid w:val="00AB738A"/>
    <w:rsid w:val="00AB757C"/>
    <w:rsid w:val="00AB75B5"/>
    <w:rsid w:val="00AB76AE"/>
    <w:rsid w:val="00AB796B"/>
    <w:rsid w:val="00AB79B7"/>
    <w:rsid w:val="00AB7B2C"/>
    <w:rsid w:val="00AB7B5D"/>
    <w:rsid w:val="00AB7C0A"/>
    <w:rsid w:val="00AB7D42"/>
    <w:rsid w:val="00AB7E2C"/>
    <w:rsid w:val="00AB7E5F"/>
    <w:rsid w:val="00AB7F89"/>
    <w:rsid w:val="00AC00EB"/>
    <w:rsid w:val="00AC0113"/>
    <w:rsid w:val="00AC023B"/>
    <w:rsid w:val="00AC030D"/>
    <w:rsid w:val="00AC03DE"/>
    <w:rsid w:val="00AC0652"/>
    <w:rsid w:val="00AC0799"/>
    <w:rsid w:val="00AC0AEF"/>
    <w:rsid w:val="00AC0AFF"/>
    <w:rsid w:val="00AC0D18"/>
    <w:rsid w:val="00AC0EEC"/>
    <w:rsid w:val="00AC106C"/>
    <w:rsid w:val="00AC10DA"/>
    <w:rsid w:val="00AC1168"/>
    <w:rsid w:val="00AC1205"/>
    <w:rsid w:val="00AC1310"/>
    <w:rsid w:val="00AC138C"/>
    <w:rsid w:val="00AC1749"/>
    <w:rsid w:val="00AC1AD0"/>
    <w:rsid w:val="00AC1C7D"/>
    <w:rsid w:val="00AC1CBD"/>
    <w:rsid w:val="00AC1CFF"/>
    <w:rsid w:val="00AC1DC3"/>
    <w:rsid w:val="00AC1E10"/>
    <w:rsid w:val="00AC1E99"/>
    <w:rsid w:val="00AC2369"/>
    <w:rsid w:val="00AC2448"/>
    <w:rsid w:val="00AC25FA"/>
    <w:rsid w:val="00AC2858"/>
    <w:rsid w:val="00AC2998"/>
    <w:rsid w:val="00AC29B1"/>
    <w:rsid w:val="00AC2B1E"/>
    <w:rsid w:val="00AC2B8E"/>
    <w:rsid w:val="00AC2EE2"/>
    <w:rsid w:val="00AC2FEB"/>
    <w:rsid w:val="00AC3042"/>
    <w:rsid w:val="00AC32E3"/>
    <w:rsid w:val="00AC33AA"/>
    <w:rsid w:val="00AC344C"/>
    <w:rsid w:val="00AC3574"/>
    <w:rsid w:val="00AC3896"/>
    <w:rsid w:val="00AC3910"/>
    <w:rsid w:val="00AC3AB1"/>
    <w:rsid w:val="00AC3C99"/>
    <w:rsid w:val="00AC4057"/>
    <w:rsid w:val="00AC4139"/>
    <w:rsid w:val="00AC4289"/>
    <w:rsid w:val="00AC43DC"/>
    <w:rsid w:val="00AC4550"/>
    <w:rsid w:val="00AC45DA"/>
    <w:rsid w:val="00AC47A3"/>
    <w:rsid w:val="00AC4835"/>
    <w:rsid w:val="00AC489B"/>
    <w:rsid w:val="00AC498C"/>
    <w:rsid w:val="00AC49E9"/>
    <w:rsid w:val="00AC4A65"/>
    <w:rsid w:val="00AC4BD1"/>
    <w:rsid w:val="00AC4C23"/>
    <w:rsid w:val="00AC4C2C"/>
    <w:rsid w:val="00AC4D6B"/>
    <w:rsid w:val="00AC4DFC"/>
    <w:rsid w:val="00AC4F3E"/>
    <w:rsid w:val="00AC4F47"/>
    <w:rsid w:val="00AC50D8"/>
    <w:rsid w:val="00AC518B"/>
    <w:rsid w:val="00AC5243"/>
    <w:rsid w:val="00AC530B"/>
    <w:rsid w:val="00AC547C"/>
    <w:rsid w:val="00AC5505"/>
    <w:rsid w:val="00AC554B"/>
    <w:rsid w:val="00AC5792"/>
    <w:rsid w:val="00AC5797"/>
    <w:rsid w:val="00AC5C6B"/>
    <w:rsid w:val="00AC5CE2"/>
    <w:rsid w:val="00AC5E33"/>
    <w:rsid w:val="00AC6087"/>
    <w:rsid w:val="00AC6114"/>
    <w:rsid w:val="00AC63C6"/>
    <w:rsid w:val="00AC64E5"/>
    <w:rsid w:val="00AC69DF"/>
    <w:rsid w:val="00AC6AF1"/>
    <w:rsid w:val="00AC702E"/>
    <w:rsid w:val="00AC71BB"/>
    <w:rsid w:val="00AC71EC"/>
    <w:rsid w:val="00AC75FA"/>
    <w:rsid w:val="00AC7619"/>
    <w:rsid w:val="00AC79FA"/>
    <w:rsid w:val="00AC7ABB"/>
    <w:rsid w:val="00AC7C63"/>
    <w:rsid w:val="00AC7E87"/>
    <w:rsid w:val="00AC7EF7"/>
    <w:rsid w:val="00AD01A4"/>
    <w:rsid w:val="00AD01CB"/>
    <w:rsid w:val="00AD031A"/>
    <w:rsid w:val="00AD04D1"/>
    <w:rsid w:val="00AD059A"/>
    <w:rsid w:val="00AD06FC"/>
    <w:rsid w:val="00AD081E"/>
    <w:rsid w:val="00AD08C5"/>
    <w:rsid w:val="00AD08EA"/>
    <w:rsid w:val="00AD090D"/>
    <w:rsid w:val="00AD0985"/>
    <w:rsid w:val="00AD098E"/>
    <w:rsid w:val="00AD0E4B"/>
    <w:rsid w:val="00AD10BB"/>
    <w:rsid w:val="00AD1317"/>
    <w:rsid w:val="00AD16A3"/>
    <w:rsid w:val="00AD16B7"/>
    <w:rsid w:val="00AD18EE"/>
    <w:rsid w:val="00AD2249"/>
    <w:rsid w:val="00AD267C"/>
    <w:rsid w:val="00AD2779"/>
    <w:rsid w:val="00AD27D5"/>
    <w:rsid w:val="00AD290B"/>
    <w:rsid w:val="00AD290D"/>
    <w:rsid w:val="00AD2DD1"/>
    <w:rsid w:val="00AD2F57"/>
    <w:rsid w:val="00AD313D"/>
    <w:rsid w:val="00AD3143"/>
    <w:rsid w:val="00AD3265"/>
    <w:rsid w:val="00AD34A9"/>
    <w:rsid w:val="00AD3529"/>
    <w:rsid w:val="00AD357E"/>
    <w:rsid w:val="00AD35D9"/>
    <w:rsid w:val="00AD363C"/>
    <w:rsid w:val="00AD380D"/>
    <w:rsid w:val="00AD3909"/>
    <w:rsid w:val="00AD3945"/>
    <w:rsid w:val="00AD3986"/>
    <w:rsid w:val="00AD3D9E"/>
    <w:rsid w:val="00AD3FB5"/>
    <w:rsid w:val="00AD401F"/>
    <w:rsid w:val="00AD4024"/>
    <w:rsid w:val="00AD4183"/>
    <w:rsid w:val="00AD42D9"/>
    <w:rsid w:val="00AD4451"/>
    <w:rsid w:val="00AD4547"/>
    <w:rsid w:val="00AD4593"/>
    <w:rsid w:val="00AD4AD8"/>
    <w:rsid w:val="00AD4C3F"/>
    <w:rsid w:val="00AD4DFA"/>
    <w:rsid w:val="00AD4FDF"/>
    <w:rsid w:val="00AD5031"/>
    <w:rsid w:val="00AD5523"/>
    <w:rsid w:val="00AD5545"/>
    <w:rsid w:val="00AD5721"/>
    <w:rsid w:val="00AD5B1E"/>
    <w:rsid w:val="00AD608F"/>
    <w:rsid w:val="00AD619A"/>
    <w:rsid w:val="00AD623B"/>
    <w:rsid w:val="00AD627B"/>
    <w:rsid w:val="00AD628E"/>
    <w:rsid w:val="00AD6352"/>
    <w:rsid w:val="00AD6432"/>
    <w:rsid w:val="00AD64A5"/>
    <w:rsid w:val="00AD65C7"/>
    <w:rsid w:val="00AD66F6"/>
    <w:rsid w:val="00AD679B"/>
    <w:rsid w:val="00AD67F5"/>
    <w:rsid w:val="00AD6835"/>
    <w:rsid w:val="00AD6994"/>
    <w:rsid w:val="00AD69C8"/>
    <w:rsid w:val="00AD69F7"/>
    <w:rsid w:val="00AD6AA7"/>
    <w:rsid w:val="00AD6DE4"/>
    <w:rsid w:val="00AD6F07"/>
    <w:rsid w:val="00AD6F47"/>
    <w:rsid w:val="00AD732A"/>
    <w:rsid w:val="00AD7C63"/>
    <w:rsid w:val="00AD7CE4"/>
    <w:rsid w:val="00AD7D66"/>
    <w:rsid w:val="00AE00FB"/>
    <w:rsid w:val="00AE02DD"/>
    <w:rsid w:val="00AE081E"/>
    <w:rsid w:val="00AE0860"/>
    <w:rsid w:val="00AE08C2"/>
    <w:rsid w:val="00AE096A"/>
    <w:rsid w:val="00AE0985"/>
    <w:rsid w:val="00AE0C13"/>
    <w:rsid w:val="00AE0C19"/>
    <w:rsid w:val="00AE0DBB"/>
    <w:rsid w:val="00AE0E16"/>
    <w:rsid w:val="00AE0EE4"/>
    <w:rsid w:val="00AE0FAF"/>
    <w:rsid w:val="00AE0FC9"/>
    <w:rsid w:val="00AE101A"/>
    <w:rsid w:val="00AE1130"/>
    <w:rsid w:val="00AE1231"/>
    <w:rsid w:val="00AE13EE"/>
    <w:rsid w:val="00AE1437"/>
    <w:rsid w:val="00AE14DF"/>
    <w:rsid w:val="00AE1601"/>
    <w:rsid w:val="00AE16C3"/>
    <w:rsid w:val="00AE1760"/>
    <w:rsid w:val="00AE179A"/>
    <w:rsid w:val="00AE17E5"/>
    <w:rsid w:val="00AE180E"/>
    <w:rsid w:val="00AE18CD"/>
    <w:rsid w:val="00AE1948"/>
    <w:rsid w:val="00AE1DBF"/>
    <w:rsid w:val="00AE1E64"/>
    <w:rsid w:val="00AE2109"/>
    <w:rsid w:val="00AE25E2"/>
    <w:rsid w:val="00AE25F1"/>
    <w:rsid w:val="00AE2721"/>
    <w:rsid w:val="00AE2778"/>
    <w:rsid w:val="00AE27BF"/>
    <w:rsid w:val="00AE2A60"/>
    <w:rsid w:val="00AE2AD9"/>
    <w:rsid w:val="00AE2B06"/>
    <w:rsid w:val="00AE2B44"/>
    <w:rsid w:val="00AE2D5D"/>
    <w:rsid w:val="00AE2EF9"/>
    <w:rsid w:val="00AE314E"/>
    <w:rsid w:val="00AE3158"/>
    <w:rsid w:val="00AE3181"/>
    <w:rsid w:val="00AE3247"/>
    <w:rsid w:val="00AE339D"/>
    <w:rsid w:val="00AE359B"/>
    <w:rsid w:val="00AE35FF"/>
    <w:rsid w:val="00AE364F"/>
    <w:rsid w:val="00AE36AF"/>
    <w:rsid w:val="00AE3796"/>
    <w:rsid w:val="00AE3884"/>
    <w:rsid w:val="00AE395A"/>
    <w:rsid w:val="00AE39F1"/>
    <w:rsid w:val="00AE3F0D"/>
    <w:rsid w:val="00AE3F7C"/>
    <w:rsid w:val="00AE4148"/>
    <w:rsid w:val="00AE430E"/>
    <w:rsid w:val="00AE43FB"/>
    <w:rsid w:val="00AE4513"/>
    <w:rsid w:val="00AE46D6"/>
    <w:rsid w:val="00AE4843"/>
    <w:rsid w:val="00AE49AB"/>
    <w:rsid w:val="00AE4AD7"/>
    <w:rsid w:val="00AE4EE3"/>
    <w:rsid w:val="00AE4F8A"/>
    <w:rsid w:val="00AE5004"/>
    <w:rsid w:val="00AE50B0"/>
    <w:rsid w:val="00AE549B"/>
    <w:rsid w:val="00AE5538"/>
    <w:rsid w:val="00AE5946"/>
    <w:rsid w:val="00AE59BD"/>
    <w:rsid w:val="00AE59F9"/>
    <w:rsid w:val="00AE5A74"/>
    <w:rsid w:val="00AE5C5F"/>
    <w:rsid w:val="00AE5C7F"/>
    <w:rsid w:val="00AE5CAA"/>
    <w:rsid w:val="00AE5CF4"/>
    <w:rsid w:val="00AE5EC5"/>
    <w:rsid w:val="00AE6031"/>
    <w:rsid w:val="00AE6472"/>
    <w:rsid w:val="00AE6507"/>
    <w:rsid w:val="00AE682F"/>
    <w:rsid w:val="00AE68EA"/>
    <w:rsid w:val="00AE6A05"/>
    <w:rsid w:val="00AE6D1F"/>
    <w:rsid w:val="00AE6D40"/>
    <w:rsid w:val="00AE6F0E"/>
    <w:rsid w:val="00AE7049"/>
    <w:rsid w:val="00AE729C"/>
    <w:rsid w:val="00AE72DC"/>
    <w:rsid w:val="00AE72E8"/>
    <w:rsid w:val="00AE7304"/>
    <w:rsid w:val="00AE7393"/>
    <w:rsid w:val="00AE760D"/>
    <w:rsid w:val="00AE77E4"/>
    <w:rsid w:val="00AE790A"/>
    <w:rsid w:val="00AE7916"/>
    <w:rsid w:val="00AE79D2"/>
    <w:rsid w:val="00AE7ADB"/>
    <w:rsid w:val="00AE7DC2"/>
    <w:rsid w:val="00AF00D9"/>
    <w:rsid w:val="00AF01C5"/>
    <w:rsid w:val="00AF01D1"/>
    <w:rsid w:val="00AF0547"/>
    <w:rsid w:val="00AF05C1"/>
    <w:rsid w:val="00AF0722"/>
    <w:rsid w:val="00AF07B4"/>
    <w:rsid w:val="00AF07E7"/>
    <w:rsid w:val="00AF0A40"/>
    <w:rsid w:val="00AF0A8D"/>
    <w:rsid w:val="00AF0B01"/>
    <w:rsid w:val="00AF0BB3"/>
    <w:rsid w:val="00AF0BC7"/>
    <w:rsid w:val="00AF1186"/>
    <w:rsid w:val="00AF128B"/>
    <w:rsid w:val="00AF15A9"/>
    <w:rsid w:val="00AF1632"/>
    <w:rsid w:val="00AF1776"/>
    <w:rsid w:val="00AF196C"/>
    <w:rsid w:val="00AF1AA1"/>
    <w:rsid w:val="00AF1D60"/>
    <w:rsid w:val="00AF1E95"/>
    <w:rsid w:val="00AF1EF4"/>
    <w:rsid w:val="00AF1FD9"/>
    <w:rsid w:val="00AF2232"/>
    <w:rsid w:val="00AF23FD"/>
    <w:rsid w:val="00AF2515"/>
    <w:rsid w:val="00AF2663"/>
    <w:rsid w:val="00AF269D"/>
    <w:rsid w:val="00AF2756"/>
    <w:rsid w:val="00AF2776"/>
    <w:rsid w:val="00AF31EB"/>
    <w:rsid w:val="00AF322D"/>
    <w:rsid w:val="00AF33BD"/>
    <w:rsid w:val="00AF35A5"/>
    <w:rsid w:val="00AF35E3"/>
    <w:rsid w:val="00AF3665"/>
    <w:rsid w:val="00AF3667"/>
    <w:rsid w:val="00AF3B18"/>
    <w:rsid w:val="00AF3BA6"/>
    <w:rsid w:val="00AF3C55"/>
    <w:rsid w:val="00AF3D8A"/>
    <w:rsid w:val="00AF3F9A"/>
    <w:rsid w:val="00AF4072"/>
    <w:rsid w:val="00AF40CF"/>
    <w:rsid w:val="00AF40F8"/>
    <w:rsid w:val="00AF4601"/>
    <w:rsid w:val="00AF4663"/>
    <w:rsid w:val="00AF4A44"/>
    <w:rsid w:val="00AF4AA8"/>
    <w:rsid w:val="00AF4DD5"/>
    <w:rsid w:val="00AF4F3A"/>
    <w:rsid w:val="00AF501B"/>
    <w:rsid w:val="00AF5086"/>
    <w:rsid w:val="00AF5098"/>
    <w:rsid w:val="00AF52C9"/>
    <w:rsid w:val="00AF53C7"/>
    <w:rsid w:val="00AF5499"/>
    <w:rsid w:val="00AF550B"/>
    <w:rsid w:val="00AF5620"/>
    <w:rsid w:val="00AF56F5"/>
    <w:rsid w:val="00AF5718"/>
    <w:rsid w:val="00AF575E"/>
    <w:rsid w:val="00AF583B"/>
    <w:rsid w:val="00AF5859"/>
    <w:rsid w:val="00AF591D"/>
    <w:rsid w:val="00AF5ABC"/>
    <w:rsid w:val="00AF5AFC"/>
    <w:rsid w:val="00AF5CE1"/>
    <w:rsid w:val="00AF63E6"/>
    <w:rsid w:val="00AF64D3"/>
    <w:rsid w:val="00AF65AF"/>
    <w:rsid w:val="00AF6641"/>
    <w:rsid w:val="00AF667A"/>
    <w:rsid w:val="00AF67C2"/>
    <w:rsid w:val="00AF6815"/>
    <w:rsid w:val="00AF686B"/>
    <w:rsid w:val="00AF68AC"/>
    <w:rsid w:val="00AF6983"/>
    <w:rsid w:val="00AF6AA2"/>
    <w:rsid w:val="00AF6BA1"/>
    <w:rsid w:val="00AF6BC8"/>
    <w:rsid w:val="00AF6D4A"/>
    <w:rsid w:val="00AF6DC8"/>
    <w:rsid w:val="00AF6E0B"/>
    <w:rsid w:val="00AF6E75"/>
    <w:rsid w:val="00AF6F39"/>
    <w:rsid w:val="00AF70E2"/>
    <w:rsid w:val="00AF7143"/>
    <w:rsid w:val="00AF72F1"/>
    <w:rsid w:val="00AF72FB"/>
    <w:rsid w:val="00AF7599"/>
    <w:rsid w:val="00AF7669"/>
    <w:rsid w:val="00AF77B5"/>
    <w:rsid w:val="00AF7867"/>
    <w:rsid w:val="00AF7A9C"/>
    <w:rsid w:val="00AF7CFB"/>
    <w:rsid w:val="00AF7E02"/>
    <w:rsid w:val="00AF7E04"/>
    <w:rsid w:val="00AF7E6E"/>
    <w:rsid w:val="00AF7EA7"/>
    <w:rsid w:val="00AF7EB8"/>
    <w:rsid w:val="00B00035"/>
    <w:rsid w:val="00B00038"/>
    <w:rsid w:val="00B0006A"/>
    <w:rsid w:val="00B0006D"/>
    <w:rsid w:val="00B000DE"/>
    <w:rsid w:val="00B003B3"/>
    <w:rsid w:val="00B0047C"/>
    <w:rsid w:val="00B005FB"/>
    <w:rsid w:val="00B00C20"/>
    <w:rsid w:val="00B00C7C"/>
    <w:rsid w:val="00B00E0B"/>
    <w:rsid w:val="00B0103B"/>
    <w:rsid w:val="00B011E8"/>
    <w:rsid w:val="00B012DC"/>
    <w:rsid w:val="00B01444"/>
    <w:rsid w:val="00B01473"/>
    <w:rsid w:val="00B014AE"/>
    <w:rsid w:val="00B014BF"/>
    <w:rsid w:val="00B01775"/>
    <w:rsid w:val="00B018C3"/>
    <w:rsid w:val="00B019CC"/>
    <w:rsid w:val="00B019F4"/>
    <w:rsid w:val="00B01A79"/>
    <w:rsid w:val="00B01AAD"/>
    <w:rsid w:val="00B01B40"/>
    <w:rsid w:val="00B01BE7"/>
    <w:rsid w:val="00B01C4C"/>
    <w:rsid w:val="00B01D11"/>
    <w:rsid w:val="00B01D63"/>
    <w:rsid w:val="00B01DCB"/>
    <w:rsid w:val="00B01EAE"/>
    <w:rsid w:val="00B01EDC"/>
    <w:rsid w:val="00B01F85"/>
    <w:rsid w:val="00B02181"/>
    <w:rsid w:val="00B021EF"/>
    <w:rsid w:val="00B0235F"/>
    <w:rsid w:val="00B0253E"/>
    <w:rsid w:val="00B02608"/>
    <w:rsid w:val="00B02877"/>
    <w:rsid w:val="00B02A65"/>
    <w:rsid w:val="00B03112"/>
    <w:rsid w:val="00B034C7"/>
    <w:rsid w:val="00B034D1"/>
    <w:rsid w:val="00B0351E"/>
    <w:rsid w:val="00B0368D"/>
    <w:rsid w:val="00B03823"/>
    <w:rsid w:val="00B03969"/>
    <w:rsid w:val="00B03A7D"/>
    <w:rsid w:val="00B03B6B"/>
    <w:rsid w:val="00B03BBD"/>
    <w:rsid w:val="00B03BC2"/>
    <w:rsid w:val="00B03E51"/>
    <w:rsid w:val="00B03EA5"/>
    <w:rsid w:val="00B03EBB"/>
    <w:rsid w:val="00B03ED7"/>
    <w:rsid w:val="00B03F66"/>
    <w:rsid w:val="00B03FBB"/>
    <w:rsid w:val="00B044C3"/>
    <w:rsid w:val="00B0450F"/>
    <w:rsid w:val="00B0458D"/>
    <w:rsid w:val="00B04667"/>
    <w:rsid w:val="00B04918"/>
    <w:rsid w:val="00B04A47"/>
    <w:rsid w:val="00B04B70"/>
    <w:rsid w:val="00B050BA"/>
    <w:rsid w:val="00B051DC"/>
    <w:rsid w:val="00B052BC"/>
    <w:rsid w:val="00B0536F"/>
    <w:rsid w:val="00B054AD"/>
    <w:rsid w:val="00B05621"/>
    <w:rsid w:val="00B05832"/>
    <w:rsid w:val="00B05983"/>
    <w:rsid w:val="00B059C3"/>
    <w:rsid w:val="00B05B1A"/>
    <w:rsid w:val="00B05C8D"/>
    <w:rsid w:val="00B05D70"/>
    <w:rsid w:val="00B05DB5"/>
    <w:rsid w:val="00B05DF8"/>
    <w:rsid w:val="00B05F0A"/>
    <w:rsid w:val="00B05F1A"/>
    <w:rsid w:val="00B05F6A"/>
    <w:rsid w:val="00B05FC0"/>
    <w:rsid w:val="00B06061"/>
    <w:rsid w:val="00B06229"/>
    <w:rsid w:val="00B062B9"/>
    <w:rsid w:val="00B0636F"/>
    <w:rsid w:val="00B0645D"/>
    <w:rsid w:val="00B06568"/>
    <w:rsid w:val="00B06826"/>
    <w:rsid w:val="00B06934"/>
    <w:rsid w:val="00B06972"/>
    <w:rsid w:val="00B06B5C"/>
    <w:rsid w:val="00B06EB2"/>
    <w:rsid w:val="00B07012"/>
    <w:rsid w:val="00B0728A"/>
    <w:rsid w:val="00B07350"/>
    <w:rsid w:val="00B075A6"/>
    <w:rsid w:val="00B0789E"/>
    <w:rsid w:val="00B079F9"/>
    <w:rsid w:val="00B07C5D"/>
    <w:rsid w:val="00B07DF9"/>
    <w:rsid w:val="00B07EEC"/>
    <w:rsid w:val="00B07F57"/>
    <w:rsid w:val="00B07F5B"/>
    <w:rsid w:val="00B100F5"/>
    <w:rsid w:val="00B101E0"/>
    <w:rsid w:val="00B10424"/>
    <w:rsid w:val="00B10447"/>
    <w:rsid w:val="00B10482"/>
    <w:rsid w:val="00B105C1"/>
    <w:rsid w:val="00B10920"/>
    <w:rsid w:val="00B10963"/>
    <w:rsid w:val="00B109F8"/>
    <w:rsid w:val="00B10A20"/>
    <w:rsid w:val="00B10A44"/>
    <w:rsid w:val="00B10C05"/>
    <w:rsid w:val="00B10E87"/>
    <w:rsid w:val="00B11050"/>
    <w:rsid w:val="00B11106"/>
    <w:rsid w:val="00B112B9"/>
    <w:rsid w:val="00B1146A"/>
    <w:rsid w:val="00B11640"/>
    <w:rsid w:val="00B116AB"/>
    <w:rsid w:val="00B1189C"/>
    <w:rsid w:val="00B119CD"/>
    <w:rsid w:val="00B11B78"/>
    <w:rsid w:val="00B11E01"/>
    <w:rsid w:val="00B11E26"/>
    <w:rsid w:val="00B1203A"/>
    <w:rsid w:val="00B122A5"/>
    <w:rsid w:val="00B1242D"/>
    <w:rsid w:val="00B125A1"/>
    <w:rsid w:val="00B12657"/>
    <w:rsid w:val="00B12724"/>
    <w:rsid w:val="00B12A3B"/>
    <w:rsid w:val="00B12B6F"/>
    <w:rsid w:val="00B12C4F"/>
    <w:rsid w:val="00B12D96"/>
    <w:rsid w:val="00B12E11"/>
    <w:rsid w:val="00B12E64"/>
    <w:rsid w:val="00B13088"/>
    <w:rsid w:val="00B130FE"/>
    <w:rsid w:val="00B13186"/>
    <w:rsid w:val="00B132EF"/>
    <w:rsid w:val="00B13372"/>
    <w:rsid w:val="00B133EF"/>
    <w:rsid w:val="00B138BE"/>
    <w:rsid w:val="00B138C8"/>
    <w:rsid w:val="00B13E30"/>
    <w:rsid w:val="00B13E34"/>
    <w:rsid w:val="00B13ED8"/>
    <w:rsid w:val="00B13F88"/>
    <w:rsid w:val="00B140DF"/>
    <w:rsid w:val="00B14538"/>
    <w:rsid w:val="00B145E6"/>
    <w:rsid w:val="00B14600"/>
    <w:rsid w:val="00B14732"/>
    <w:rsid w:val="00B148CD"/>
    <w:rsid w:val="00B14A50"/>
    <w:rsid w:val="00B14B34"/>
    <w:rsid w:val="00B14BD3"/>
    <w:rsid w:val="00B14CC6"/>
    <w:rsid w:val="00B14CEB"/>
    <w:rsid w:val="00B14DFE"/>
    <w:rsid w:val="00B14EC8"/>
    <w:rsid w:val="00B15292"/>
    <w:rsid w:val="00B1579D"/>
    <w:rsid w:val="00B158F1"/>
    <w:rsid w:val="00B15ADD"/>
    <w:rsid w:val="00B15B4A"/>
    <w:rsid w:val="00B15B7F"/>
    <w:rsid w:val="00B15D1C"/>
    <w:rsid w:val="00B15E31"/>
    <w:rsid w:val="00B15E96"/>
    <w:rsid w:val="00B15FBB"/>
    <w:rsid w:val="00B1611B"/>
    <w:rsid w:val="00B162D3"/>
    <w:rsid w:val="00B16338"/>
    <w:rsid w:val="00B16585"/>
    <w:rsid w:val="00B16738"/>
    <w:rsid w:val="00B167A1"/>
    <w:rsid w:val="00B1680D"/>
    <w:rsid w:val="00B16926"/>
    <w:rsid w:val="00B16CEA"/>
    <w:rsid w:val="00B16DA8"/>
    <w:rsid w:val="00B16DD2"/>
    <w:rsid w:val="00B16E72"/>
    <w:rsid w:val="00B16F2B"/>
    <w:rsid w:val="00B1704B"/>
    <w:rsid w:val="00B1736C"/>
    <w:rsid w:val="00B1743F"/>
    <w:rsid w:val="00B1751E"/>
    <w:rsid w:val="00B1769A"/>
    <w:rsid w:val="00B177C2"/>
    <w:rsid w:val="00B17897"/>
    <w:rsid w:val="00B1792E"/>
    <w:rsid w:val="00B179F1"/>
    <w:rsid w:val="00B17D01"/>
    <w:rsid w:val="00B17EB9"/>
    <w:rsid w:val="00B17FF3"/>
    <w:rsid w:val="00B2029B"/>
    <w:rsid w:val="00B203F9"/>
    <w:rsid w:val="00B20537"/>
    <w:rsid w:val="00B20D67"/>
    <w:rsid w:val="00B20F21"/>
    <w:rsid w:val="00B20FB1"/>
    <w:rsid w:val="00B20FD8"/>
    <w:rsid w:val="00B2108E"/>
    <w:rsid w:val="00B21318"/>
    <w:rsid w:val="00B214A3"/>
    <w:rsid w:val="00B21623"/>
    <w:rsid w:val="00B21687"/>
    <w:rsid w:val="00B217FA"/>
    <w:rsid w:val="00B21C8D"/>
    <w:rsid w:val="00B21D4E"/>
    <w:rsid w:val="00B21E32"/>
    <w:rsid w:val="00B21E64"/>
    <w:rsid w:val="00B21EE9"/>
    <w:rsid w:val="00B2208A"/>
    <w:rsid w:val="00B22465"/>
    <w:rsid w:val="00B225DA"/>
    <w:rsid w:val="00B22698"/>
    <w:rsid w:val="00B22802"/>
    <w:rsid w:val="00B229F1"/>
    <w:rsid w:val="00B22B3F"/>
    <w:rsid w:val="00B22D1A"/>
    <w:rsid w:val="00B22DFD"/>
    <w:rsid w:val="00B22ED3"/>
    <w:rsid w:val="00B23070"/>
    <w:rsid w:val="00B230D2"/>
    <w:rsid w:val="00B231E0"/>
    <w:rsid w:val="00B2338D"/>
    <w:rsid w:val="00B2340C"/>
    <w:rsid w:val="00B23649"/>
    <w:rsid w:val="00B237D4"/>
    <w:rsid w:val="00B23A26"/>
    <w:rsid w:val="00B23AF0"/>
    <w:rsid w:val="00B23D18"/>
    <w:rsid w:val="00B23EB7"/>
    <w:rsid w:val="00B23FCE"/>
    <w:rsid w:val="00B240C8"/>
    <w:rsid w:val="00B241B5"/>
    <w:rsid w:val="00B242B8"/>
    <w:rsid w:val="00B2447F"/>
    <w:rsid w:val="00B2462C"/>
    <w:rsid w:val="00B2474C"/>
    <w:rsid w:val="00B24927"/>
    <w:rsid w:val="00B24A23"/>
    <w:rsid w:val="00B24AEF"/>
    <w:rsid w:val="00B24BBF"/>
    <w:rsid w:val="00B2524A"/>
    <w:rsid w:val="00B25267"/>
    <w:rsid w:val="00B252C1"/>
    <w:rsid w:val="00B25686"/>
    <w:rsid w:val="00B25A16"/>
    <w:rsid w:val="00B25A1A"/>
    <w:rsid w:val="00B25A27"/>
    <w:rsid w:val="00B25AAC"/>
    <w:rsid w:val="00B25AED"/>
    <w:rsid w:val="00B25B0E"/>
    <w:rsid w:val="00B25BB8"/>
    <w:rsid w:val="00B25D86"/>
    <w:rsid w:val="00B25FCD"/>
    <w:rsid w:val="00B261D1"/>
    <w:rsid w:val="00B2622C"/>
    <w:rsid w:val="00B26715"/>
    <w:rsid w:val="00B26B1B"/>
    <w:rsid w:val="00B26B28"/>
    <w:rsid w:val="00B26B9E"/>
    <w:rsid w:val="00B26C75"/>
    <w:rsid w:val="00B26CE6"/>
    <w:rsid w:val="00B26D2C"/>
    <w:rsid w:val="00B26F24"/>
    <w:rsid w:val="00B26FF7"/>
    <w:rsid w:val="00B2713F"/>
    <w:rsid w:val="00B27147"/>
    <w:rsid w:val="00B27203"/>
    <w:rsid w:val="00B27234"/>
    <w:rsid w:val="00B274BF"/>
    <w:rsid w:val="00B2755C"/>
    <w:rsid w:val="00B276A7"/>
    <w:rsid w:val="00B27892"/>
    <w:rsid w:val="00B279C1"/>
    <w:rsid w:val="00B27ABE"/>
    <w:rsid w:val="00B27C40"/>
    <w:rsid w:val="00B27D15"/>
    <w:rsid w:val="00B27DD7"/>
    <w:rsid w:val="00B27F02"/>
    <w:rsid w:val="00B27F56"/>
    <w:rsid w:val="00B30236"/>
    <w:rsid w:val="00B30268"/>
    <w:rsid w:val="00B3026B"/>
    <w:rsid w:val="00B302E6"/>
    <w:rsid w:val="00B3046C"/>
    <w:rsid w:val="00B305AA"/>
    <w:rsid w:val="00B3069B"/>
    <w:rsid w:val="00B306A5"/>
    <w:rsid w:val="00B30846"/>
    <w:rsid w:val="00B3084B"/>
    <w:rsid w:val="00B30AFE"/>
    <w:rsid w:val="00B30B1C"/>
    <w:rsid w:val="00B30C05"/>
    <w:rsid w:val="00B30CD1"/>
    <w:rsid w:val="00B30D79"/>
    <w:rsid w:val="00B30E5D"/>
    <w:rsid w:val="00B310F4"/>
    <w:rsid w:val="00B31142"/>
    <w:rsid w:val="00B31165"/>
    <w:rsid w:val="00B3128C"/>
    <w:rsid w:val="00B31610"/>
    <w:rsid w:val="00B31656"/>
    <w:rsid w:val="00B3178A"/>
    <w:rsid w:val="00B3179B"/>
    <w:rsid w:val="00B318FA"/>
    <w:rsid w:val="00B31993"/>
    <w:rsid w:val="00B31C76"/>
    <w:rsid w:val="00B31DB9"/>
    <w:rsid w:val="00B31EBB"/>
    <w:rsid w:val="00B31F11"/>
    <w:rsid w:val="00B32091"/>
    <w:rsid w:val="00B320D1"/>
    <w:rsid w:val="00B3251A"/>
    <w:rsid w:val="00B32799"/>
    <w:rsid w:val="00B32885"/>
    <w:rsid w:val="00B3295D"/>
    <w:rsid w:val="00B32BB8"/>
    <w:rsid w:val="00B32C6E"/>
    <w:rsid w:val="00B32DA5"/>
    <w:rsid w:val="00B32F3D"/>
    <w:rsid w:val="00B33393"/>
    <w:rsid w:val="00B33447"/>
    <w:rsid w:val="00B33610"/>
    <w:rsid w:val="00B3368B"/>
    <w:rsid w:val="00B3386B"/>
    <w:rsid w:val="00B3388D"/>
    <w:rsid w:val="00B3390D"/>
    <w:rsid w:val="00B33967"/>
    <w:rsid w:val="00B33A02"/>
    <w:rsid w:val="00B33AAA"/>
    <w:rsid w:val="00B33E9E"/>
    <w:rsid w:val="00B33EC5"/>
    <w:rsid w:val="00B34294"/>
    <w:rsid w:val="00B34300"/>
    <w:rsid w:val="00B34336"/>
    <w:rsid w:val="00B344AA"/>
    <w:rsid w:val="00B34627"/>
    <w:rsid w:val="00B347F0"/>
    <w:rsid w:val="00B348B8"/>
    <w:rsid w:val="00B34CB1"/>
    <w:rsid w:val="00B35171"/>
    <w:rsid w:val="00B3519D"/>
    <w:rsid w:val="00B35237"/>
    <w:rsid w:val="00B353B2"/>
    <w:rsid w:val="00B354AB"/>
    <w:rsid w:val="00B354DB"/>
    <w:rsid w:val="00B35590"/>
    <w:rsid w:val="00B355AB"/>
    <w:rsid w:val="00B356F5"/>
    <w:rsid w:val="00B357AF"/>
    <w:rsid w:val="00B359B4"/>
    <w:rsid w:val="00B35BBA"/>
    <w:rsid w:val="00B35C50"/>
    <w:rsid w:val="00B35C93"/>
    <w:rsid w:val="00B35E2E"/>
    <w:rsid w:val="00B35F57"/>
    <w:rsid w:val="00B35FCA"/>
    <w:rsid w:val="00B36147"/>
    <w:rsid w:val="00B36255"/>
    <w:rsid w:val="00B36281"/>
    <w:rsid w:val="00B364C1"/>
    <w:rsid w:val="00B366E5"/>
    <w:rsid w:val="00B3679A"/>
    <w:rsid w:val="00B3694C"/>
    <w:rsid w:val="00B3699D"/>
    <w:rsid w:val="00B36BAC"/>
    <w:rsid w:val="00B36BBF"/>
    <w:rsid w:val="00B36D0C"/>
    <w:rsid w:val="00B36E7D"/>
    <w:rsid w:val="00B36EFF"/>
    <w:rsid w:val="00B36FDA"/>
    <w:rsid w:val="00B37159"/>
    <w:rsid w:val="00B371C3"/>
    <w:rsid w:val="00B37992"/>
    <w:rsid w:val="00B37C7F"/>
    <w:rsid w:val="00B40047"/>
    <w:rsid w:val="00B4028D"/>
    <w:rsid w:val="00B40376"/>
    <w:rsid w:val="00B405EF"/>
    <w:rsid w:val="00B4063E"/>
    <w:rsid w:val="00B406E0"/>
    <w:rsid w:val="00B408BC"/>
    <w:rsid w:val="00B40904"/>
    <w:rsid w:val="00B40ADA"/>
    <w:rsid w:val="00B40B24"/>
    <w:rsid w:val="00B40BFD"/>
    <w:rsid w:val="00B40D8F"/>
    <w:rsid w:val="00B40E8B"/>
    <w:rsid w:val="00B410CF"/>
    <w:rsid w:val="00B41314"/>
    <w:rsid w:val="00B41425"/>
    <w:rsid w:val="00B414E1"/>
    <w:rsid w:val="00B4156D"/>
    <w:rsid w:val="00B417A5"/>
    <w:rsid w:val="00B417EA"/>
    <w:rsid w:val="00B41A09"/>
    <w:rsid w:val="00B41CE1"/>
    <w:rsid w:val="00B42059"/>
    <w:rsid w:val="00B4212C"/>
    <w:rsid w:val="00B42146"/>
    <w:rsid w:val="00B422C2"/>
    <w:rsid w:val="00B42470"/>
    <w:rsid w:val="00B4249E"/>
    <w:rsid w:val="00B42B45"/>
    <w:rsid w:val="00B42B8F"/>
    <w:rsid w:val="00B42BD0"/>
    <w:rsid w:val="00B43267"/>
    <w:rsid w:val="00B433DE"/>
    <w:rsid w:val="00B43498"/>
    <w:rsid w:val="00B4361C"/>
    <w:rsid w:val="00B4367C"/>
    <w:rsid w:val="00B43731"/>
    <w:rsid w:val="00B437F0"/>
    <w:rsid w:val="00B438B2"/>
    <w:rsid w:val="00B43BC5"/>
    <w:rsid w:val="00B43CA1"/>
    <w:rsid w:val="00B43E36"/>
    <w:rsid w:val="00B43F57"/>
    <w:rsid w:val="00B43FA3"/>
    <w:rsid w:val="00B44291"/>
    <w:rsid w:val="00B443B1"/>
    <w:rsid w:val="00B44545"/>
    <w:rsid w:val="00B44573"/>
    <w:rsid w:val="00B445D5"/>
    <w:rsid w:val="00B447CB"/>
    <w:rsid w:val="00B44E62"/>
    <w:rsid w:val="00B44E8E"/>
    <w:rsid w:val="00B4506C"/>
    <w:rsid w:val="00B45251"/>
    <w:rsid w:val="00B4538F"/>
    <w:rsid w:val="00B453B8"/>
    <w:rsid w:val="00B456D0"/>
    <w:rsid w:val="00B45724"/>
    <w:rsid w:val="00B45B62"/>
    <w:rsid w:val="00B45C36"/>
    <w:rsid w:val="00B45C59"/>
    <w:rsid w:val="00B45CFB"/>
    <w:rsid w:val="00B45CFD"/>
    <w:rsid w:val="00B45D32"/>
    <w:rsid w:val="00B45D47"/>
    <w:rsid w:val="00B45DB5"/>
    <w:rsid w:val="00B45E25"/>
    <w:rsid w:val="00B45FE9"/>
    <w:rsid w:val="00B46163"/>
    <w:rsid w:val="00B463AA"/>
    <w:rsid w:val="00B46495"/>
    <w:rsid w:val="00B46513"/>
    <w:rsid w:val="00B465E0"/>
    <w:rsid w:val="00B46783"/>
    <w:rsid w:val="00B46817"/>
    <w:rsid w:val="00B46826"/>
    <w:rsid w:val="00B46986"/>
    <w:rsid w:val="00B46A66"/>
    <w:rsid w:val="00B46BE3"/>
    <w:rsid w:val="00B46C2B"/>
    <w:rsid w:val="00B47049"/>
    <w:rsid w:val="00B47595"/>
    <w:rsid w:val="00B47670"/>
    <w:rsid w:val="00B47678"/>
    <w:rsid w:val="00B479C4"/>
    <w:rsid w:val="00B47F17"/>
    <w:rsid w:val="00B500C8"/>
    <w:rsid w:val="00B506AC"/>
    <w:rsid w:val="00B509D8"/>
    <w:rsid w:val="00B50A81"/>
    <w:rsid w:val="00B50B76"/>
    <w:rsid w:val="00B50C63"/>
    <w:rsid w:val="00B50CCA"/>
    <w:rsid w:val="00B50EB1"/>
    <w:rsid w:val="00B50FD1"/>
    <w:rsid w:val="00B511DB"/>
    <w:rsid w:val="00B51254"/>
    <w:rsid w:val="00B512DE"/>
    <w:rsid w:val="00B51441"/>
    <w:rsid w:val="00B5171B"/>
    <w:rsid w:val="00B51756"/>
    <w:rsid w:val="00B5193B"/>
    <w:rsid w:val="00B51975"/>
    <w:rsid w:val="00B51989"/>
    <w:rsid w:val="00B519EE"/>
    <w:rsid w:val="00B51B21"/>
    <w:rsid w:val="00B51BAC"/>
    <w:rsid w:val="00B51E71"/>
    <w:rsid w:val="00B5214E"/>
    <w:rsid w:val="00B52465"/>
    <w:rsid w:val="00B52890"/>
    <w:rsid w:val="00B528DB"/>
    <w:rsid w:val="00B52E47"/>
    <w:rsid w:val="00B52EB3"/>
    <w:rsid w:val="00B53032"/>
    <w:rsid w:val="00B53208"/>
    <w:rsid w:val="00B534B6"/>
    <w:rsid w:val="00B535BE"/>
    <w:rsid w:val="00B53627"/>
    <w:rsid w:val="00B5370E"/>
    <w:rsid w:val="00B53722"/>
    <w:rsid w:val="00B537F0"/>
    <w:rsid w:val="00B53939"/>
    <w:rsid w:val="00B53992"/>
    <w:rsid w:val="00B53AAD"/>
    <w:rsid w:val="00B53BA4"/>
    <w:rsid w:val="00B53CBF"/>
    <w:rsid w:val="00B53E88"/>
    <w:rsid w:val="00B53F55"/>
    <w:rsid w:val="00B53F68"/>
    <w:rsid w:val="00B5402B"/>
    <w:rsid w:val="00B54304"/>
    <w:rsid w:val="00B5437E"/>
    <w:rsid w:val="00B54512"/>
    <w:rsid w:val="00B54610"/>
    <w:rsid w:val="00B5473B"/>
    <w:rsid w:val="00B547C4"/>
    <w:rsid w:val="00B54C7E"/>
    <w:rsid w:val="00B54C84"/>
    <w:rsid w:val="00B54D4C"/>
    <w:rsid w:val="00B54D54"/>
    <w:rsid w:val="00B54EEE"/>
    <w:rsid w:val="00B54F0E"/>
    <w:rsid w:val="00B555B0"/>
    <w:rsid w:val="00B555F2"/>
    <w:rsid w:val="00B5567D"/>
    <w:rsid w:val="00B55692"/>
    <w:rsid w:val="00B557F9"/>
    <w:rsid w:val="00B55817"/>
    <w:rsid w:val="00B55878"/>
    <w:rsid w:val="00B55951"/>
    <w:rsid w:val="00B55D52"/>
    <w:rsid w:val="00B55E52"/>
    <w:rsid w:val="00B55E56"/>
    <w:rsid w:val="00B55EE4"/>
    <w:rsid w:val="00B560CC"/>
    <w:rsid w:val="00B5611E"/>
    <w:rsid w:val="00B5619F"/>
    <w:rsid w:val="00B561A8"/>
    <w:rsid w:val="00B56291"/>
    <w:rsid w:val="00B56349"/>
    <w:rsid w:val="00B563D5"/>
    <w:rsid w:val="00B56524"/>
    <w:rsid w:val="00B565FD"/>
    <w:rsid w:val="00B5685C"/>
    <w:rsid w:val="00B568A2"/>
    <w:rsid w:val="00B56B42"/>
    <w:rsid w:val="00B56B4F"/>
    <w:rsid w:val="00B56E49"/>
    <w:rsid w:val="00B56E92"/>
    <w:rsid w:val="00B56F9E"/>
    <w:rsid w:val="00B57252"/>
    <w:rsid w:val="00B572D0"/>
    <w:rsid w:val="00B5730A"/>
    <w:rsid w:val="00B576DD"/>
    <w:rsid w:val="00B57D38"/>
    <w:rsid w:val="00B57DF7"/>
    <w:rsid w:val="00B57E5B"/>
    <w:rsid w:val="00B57F16"/>
    <w:rsid w:val="00B57FB0"/>
    <w:rsid w:val="00B606E2"/>
    <w:rsid w:val="00B607A0"/>
    <w:rsid w:val="00B607EC"/>
    <w:rsid w:val="00B608FA"/>
    <w:rsid w:val="00B609D7"/>
    <w:rsid w:val="00B609EF"/>
    <w:rsid w:val="00B60A82"/>
    <w:rsid w:val="00B60B69"/>
    <w:rsid w:val="00B60C76"/>
    <w:rsid w:val="00B61029"/>
    <w:rsid w:val="00B61276"/>
    <w:rsid w:val="00B61414"/>
    <w:rsid w:val="00B61665"/>
    <w:rsid w:val="00B619A2"/>
    <w:rsid w:val="00B61ADF"/>
    <w:rsid w:val="00B61BB7"/>
    <w:rsid w:val="00B61E35"/>
    <w:rsid w:val="00B6227D"/>
    <w:rsid w:val="00B622F5"/>
    <w:rsid w:val="00B62332"/>
    <w:rsid w:val="00B623D4"/>
    <w:rsid w:val="00B62475"/>
    <w:rsid w:val="00B6277B"/>
    <w:rsid w:val="00B627C3"/>
    <w:rsid w:val="00B62C68"/>
    <w:rsid w:val="00B62C86"/>
    <w:rsid w:val="00B62DE3"/>
    <w:rsid w:val="00B62DFE"/>
    <w:rsid w:val="00B62F0F"/>
    <w:rsid w:val="00B6300A"/>
    <w:rsid w:val="00B63014"/>
    <w:rsid w:val="00B63188"/>
    <w:rsid w:val="00B6363E"/>
    <w:rsid w:val="00B6367A"/>
    <w:rsid w:val="00B6384F"/>
    <w:rsid w:val="00B638EC"/>
    <w:rsid w:val="00B639DC"/>
    <w:rsid w:val="00B63A57"/>
    <w:rsid w:val="00B63A5E"/>
    <w:rsid w:val="00B63B1C"/>
    <w:rsid w:val="00B63CA7"/>
    <w:rsid w:val="00B63D56"/>
    <w:rsid w:val="00B63D81"/>
    <w:rsid w:val="00B63D82"/>
    <w:rsid w:val="00B64004"/>
    <w:rsid w:val="00B64009"/>
    <w:rsid w:val="00B64459"/>
    <w:rsid w:val="00B64489"/>
    <w:rsid w:val="00B644FA"/>
    <w:rsid w:val="00B6451A"/>
    <w:rsid w:val="00B646AA"/>
    <w:rsid w:val="00B647FF"/>
    <w:rsid w:val="00B64A99"/>
    <w:rsid w:val="00B64BA2"/>
    <w:rsid w:val="00B64C08"/>
    <w:rsid w:val="00B64CD0"/>
    <w:rsid w:val="00B64D25"/>
    <w:rsid w:val="00B64D2F"/>
    <w:rsid w:val="00B64E51"/>
    <w:rsid w:val="00B64E53"/>
    <w:rsid w:val="00B65099"/>
    <w:rsid w:val="00B6514A"/>
    <w:rsid w:val="00B6544D"/>
    <w:rsid w:val="00B657A8"/>
    <w:rsid w:val="00B65854"/>
    <w:rsid w:val="00B658EC"/>
    <w:rsid w:val="00B65911"/>
    <w:rsid w:val="00B65965"/>
    <w:rsid w:val="00B659F2"/>
    <w:rsid w:val="00B65BA3"/>
    <w:rsid w:val="00B65DA0"/>
    <w:rsid w:val="00B65DE5"/>
    <w:rsid w:val="00B662DC"/>
    <w:rsid w:val="00B662E0"/>
    <w:rsid w:val="00B6648F"/>
    <w:rsid w:val="00B6649B"/>
    <w:rsid w:val="00B666FF"/>
    <w:rsid w:val="00B669B4"/>
    <w:rsid w:val="00B66A5A"/>
    <w:rsid w:val="00B66B8C"/>
    <w:rsid w:val="00B66C3F"/>
    <w:rsid w:val="00B66E4F"/>
    <w:rsid w:val="00B66ED7"/>
    <w:rsid w:val="00B66F1B"/>
    <w:rsid w:val="00B66F6C"/>
    <w:rsid w:val="00B66FEC"/>
    <w:rsid w:val="00B6703C"/>
    <w:rsid w:val="00B67160"/>
    <w:rsid w:val="00B671AD"/>
    <w:rsid w:val="00B6728F"/>
    <w:rsid w:val="00B6775D"/>
    <w:rsid w:val="00B677A6"/>
    <w:rsid w:val="00B677CA"/>
    <w:rsid w:val="00B677D5"/>
    <w:rsid w:val="00B67825"/>
    <w:rsid w:val="00B67858"/>
    <w:rsid w:val="00B67AAA"/>
    <w:rsid w:val="00B67BCF"/>
    <w:rsid w:val="00B67E45"/>
    <w:rsid w:val="00B67E90"/>
    <w:rsid w:val="00B701DE"/>
    <w:rsid w:val="00B702DD"/>
    <w:rsid w:val="00B70455"/>
    <w:rsid w:val="00B70680"/>
    <w:rsid w:val="00B706A5"/>
    <w:rsid w:val="00B70767"/>
    <w:rsid w:val="00B707F3"/>
    <w:rsid w:val="00B70949"/>
    <w:rsid w:val="00B70A56"/>
    <w:rsid w:val="00B70AE5"/>
    <w:rsid w:val="00B70EAA"/>
    <w:rsid w:val="00B71177"/>
    <w:rsid w:val="00B717EE"/>
    <w:rsid w:val="00B71800"/>
    <w:rsid w:val="00B71837"/>
    <w:rsid w:val="00B71945"/>
    <w:rsid w:val="00B719FB"/>
    <w:rsid w:val="00B719FF"/>
    <w:rsid w:val="00B71AF6"/>
    <w:rsid w:val="00B71D26"/>
    <w:rsid w:val="00B71D4C"/>
    <w:rsid w:val="00B72286"/>
    <w:rsid w:val="00B7234E"/>
    <w:rsid w:val="00B724EA"/>
    <w:rsid w:val="00B726E4"/>
    <w:rsid w:val="00B726E6"/>
    <w:rsid w:val="00B728B1"/>
    <w:rsid w:val="00B72999"/>
    <w:rsid w:val="00B729C5"/>
    <w:rsid w:val="00B729CA"/>
    <w:rsid w:val="00B72AD9"/>
    <w:rsid w:val="00B72BD5"/>
    <w:rsid w:val="00B72C91"/>
    <w:rsid w:val="00B72E2B"/>
    <w:rsid w:val="00B7316E"/>
    <w:rsid w:val="00B7322C"/>
    <w:rsid w:val="00B734A0"/>
    <w:rsid w:val="00B735B2"/>
    <w:rsid w:val="00B73603"/>
    <w:rsid w:val="00B7371F"/>
    <w:rsid w:val="00B737D8"/>
    <w:rsid w:val="00B7398A"/>
    <w:rsid w:val="00B73BA0"/>
    <w:rsid w:val="00B73F70"/>
    <w:rsid w:val="00B74097"/>
    <w:rsid w:val="00B7432B"/>
    <w:rsid w:val="00B743EA"/>
    <w:rsid w:val="00B7445D"/>
    <w:rsid w:val="00B746FB"/>
    <w:rsid w:val="00B747CE"/>
    <w:rsid w:val="00B748B2"/>
    <w:rsid w:val="00B74936"/>
    <w:rsid w:val="00B74984"/>
    <w:rsid w:val="00B74B8B"/>
    <w:rsid w:val="00B74BC2"/>
    <w:rsid w:val="00B74C25"/>
    <w:rsid w:val="00B7520D"/>
    <w:rsid w:val="00B7524C"/>
    <w:rsid w:val="00B75299"/>
    <w:rsid w:val="00B75346"/>
    <w:rsid w:val="00B753B4"/>
    <w:rsid w:val="00B753B6"/>
    <w:rsid w:val="00B754B8"/>
    <w:rsid w:val="00B754E6"/>
    <w:rsid w:val="00B755ED"/>
    <w:rsid w:val="00B758E2"/>
    <w:rsid w:val="00B75994"/>
    <w:rsid w:val="00B75A07"/>
    <w:rsid w:val="00B75A70"/>
    <w:rsid w:val="00B75AEF"/>
    <w:rsid w:val="00B75AF8"/>
    <w:rsid w:val="00B75B91"/>
    <w:rsid w:val="00B75BC1"/>
    <w:rsid w:val="00B75C16"/>
    <w:rsid w:val="00B75C2C"/>
    <w:rsid w:val="00B75D28"/>
    <w:rsid w:val="00B75D7C"/>
    <w:rsid w:val="00B75E34"/>
    <w:rsid w:val="00B762F8"/>
    <w:rsid w:val="00B765D9"/>
    <w:rsid w:val="00B766AC"/>
    <w:rsid w:val="00B76841"/>
    <w:rsid w:val="00B76AAC"/>
    <w:rsid w:val="00B76B6C"/>
    <w:rsid w:val="00B76CE8"/>
    <w:rsid w:val="00B76DF4"/>
    <w:rsid w:val="00B76F77"/>
    <w:rsid w:val="00B772A7"/>
    <w:rsid w:val="00B772B4"/>
    <w:rsid w:val="00B772E5"/>
    <w:rsid w:val="00B77337"/>
    <w:rsid w:val="00B773A5"/>
    <w:rsid w:val="00B77411"/>
    <w:rsid w:val="00B77605"/>
    <w:rsid w:val="00B777B8"/>
    <w:rsid w:val="00B777FF"/>
    <w:rsid w:val="00B77954"/>
    <w:rsid w:val="00B77AA7"/>
    <w:rsid w:val="00B77AD1"/>
    <w:rsid w:val="00B77C58"/>
    <w:rsid w:val="00B80269"/>
    <w:rsid w:val="00B8038B"/>
    <w:rsid w:val="00B803E3"/>
    <w:rsid w:val="00B804A6"/>
    <w:rsid w:val="00B8057C"/>
    <w:rsid w:val="00B8067C"/>
    <w:rsid w:val="00B80701"/>
    <w:rsid w:val="00B80852"/>
    <w:rsid w:val="00B8087E"/>
    <w:rsid w:val="00B80A8F"/>
    <w:rsid w:val="00B81032"/>
    <w:rsid w:val="00B81062"/>
    <w:rsid w:val="00B8128E"/>
    <w:rsid w:val="00B8131F"/>
    <w:rsid w:val="00B81388"/>
    <w:rsid w:val="00B813CB"/>
    <w:rsid w:val="00B81422"/>
    <w:rsid w:val="00B8158A"/>
    <w:rsid w:val="00B815FE"/>
    <w:rsid w:val="00B81676"/>
    <w:rsid w:val="00B8173B"/>
    <w:rsid w:val="00B81B3D"/>
    <w:rsid w:val="00B81BD8"/>
    <w:rsid w:val="00B81C42"/>
    <w:rsid w:val="00B81D0C"/>
    <w:rsid w:val="00B81F5F"/>
    <w:rsid w:val="00B820AA"/>
    <w:rsid w:val="00B8224E"/>
    <w:rsid w:val="00B82313"/>
    <w:rsid w:val="00B823C8"/>
    <w:rsid w:val="00B82500"/>
    <w:rsid w:val="00B82519"/>
    <w:rsid w:val="00B8263B"/>
    <w:rsid w:val="00B8270E"/>
    <w:rsid w:val="00B8297A"/>
    <w:rsid w:val="00B829CD"/>
    <w:rsid w:val="00B82C8A"/>
    <w:rsid w:val="00B82D6D"/>
    <w:rsid w:val="00B82EEB"/>
    <w:rsid w:val="00B82F64"/>
    <w:rsid w:val="00B82FDA"/>
    <w:rsid w:val="00B831C4"/>
    <w:rsid w:val="00B83265"/>
    <w:rsid w:val="00B832F7"/>
    <w:rsid w:val="00B8332D"/>
    <w:rsid w:val="00B8342A"/>
    <w:rsid w:val="00B8347B"/>
    <w:rsid w:val="00B834DF"/>
    <w:rsid w:val="00B8350C"/>
    <w:rsid w:val="00B83598"/>
    <w:rsid w:val="00B83631"/>
    <w:rsid w:val="00B836A3"/>
    <w:rsid w:val="00B83712"/>
    <w:rsid w:val="00B83903"/>
    <w:rsid w:val="00B83928"/>
    <w:rsid w:val="00B83936"/>
    <w:rsid w:val="00B83B26"/>
    <w:rsid w:val="00B83B2F"/>
    <w:rsid w:val="00B83BC6"/>
    <w:rsid w:val="00B83CAF"/>
    <w:rsid w:val="00B83D2D"/>
    <w:rsid w:val="00B83D65"/>
    <w:rsid w:val="00B84090"/>
    <w:rsid w:val="00B8418D"/>
    <w:rsid w:val="00B8441F"/>
    <w:rsid w:val="00B846D5"/>
    <w:rsid w:val="00B84A45"/>
    <w:rsid w:val="00B84AA4"/>
    <w:rsid w:val="00B84AE5"/>
    <w:rsid w:val="00B84C1C"/>
    <w:rsid w:val="00B84C24"/>
    <w:rsid w:val="00B84C61"/>
    <w:rsid w:val="00B84DDE"/>
    <w:rsid w:val="00B84E07"/>
    <w:rsid w:val="00B84F5B"/>
    <w:rsid w:val="00B85378"/>
    <w:rsid w:val="00B8540A"/>
    <w:rsid w:val="00B85425"/>
    <w:rsid w:val="00B85426"/>
    <w:rsid w:val="00B854E1"/>
    <w:rsid w:val="00B85537"/>
    <w:rsid w:val="00B8560C"/>
    <w:rsid w:val="00B8563F"/>
    <w:rsid w:val="00B85779"/>
    <w:rsid w:val="00B8578F"/>
    <w:rsid w:val="00B85799"/>
    <w:rsid w:val="00B857D1"/>
    <w:rsid w:val="00B8594F"/>
    <w:rsid w:val="00B85B0E"/>
    <w:rsid w:val="00B85B1C"/>
    <w:rsid w:val="00B85BCF"/>
    <w:rsid w:val="00B85C91"/>
    <w:rsid w:val="00B85CF5"/>
    <w:rsid w:val="00B85CF9"/>
    <w:rsid w:val="00B85ED3"/>
    <w:rsid w:val="00B85F15"/>
    <w:rsid w:val="00B85F47"/>
    <w:rsid w:val="00B86416"/>
    <w:rsid w:val="00B86426"/>
    <w:rsid w:val="00B86439"/>
    <w:rsid w:val="00B8650C"/>
    <w:rsid w:val="00B8673A"/>
    <w:rsid w:val="00B867C0"/>
    <w:rsid w:val="00B8682C"/>
    <w:rsid w:val="00B8689C"/>
    <w:rsid w:val="00B86A94"/>
    <w:rsid w:val="00B86AB1"/>
    <w:rsid w:val="00B86CA2"/>
    <w:rsid w:val="00B86DF6"/>
    <w:rsid w:val="00B86E48"/>
    <w:rsid w:val="00B86FE2"/>
    <w:rsid w:val="00B871D4"/>
    <w:rsid w:val="00B8737D"/>
    <w:rsid w:val="00B87672"/>
    <w:rsid w:val="00B876F9"/>
    <w:rsid w:val="00B87793"/>
    <w:rsid w:val="00B87847"/>
    <w:rsid w:val="00B878F4"/>
    <w:rsid w:val="00B87976"/>
    <w:rsid w:val="00B87A25"/>
    <w:rsid w:val="00B87AA9"/>
    <w:rsid w:val="00B87AB4"/>
    <w:rsid w:val="00B87DE3"/>
    <w:rsid w:val="00B87EAB"/>
    <w:rsid w:val="00B907B1"/>
    <w:rsid w:val="00B9099F"/>
    <w:rsid w:val="00B90A59"/>
    <w:rsid w:val="00B90AA7"/>
    <w:rsid w:val="00B90B16"/>
    <w:rsid w:val="00B90D11"/>
    <w:rsid w:val="00B90F25"/>
    <w:rsid w:val="00B90FA0"/>
    <w:rsid w:val="00B91019"/>
    <w:rsid w:val="00B91194"/>
    <w:rsid w:val="00B915EB"/>
    <w:rsid w:val="00B91616"/>
    <w:rsid w:val="00B9171B"/>
    <w:rsid w:val="00B917A6"/>
    <w:rsid w:val="00B9180D"/>
    <w:rsid w:val="00B919C4"/>
    <w:rsid w:val="00B91C41"/>
    <w:rsid w:val="00B91C5A"/>
    <w:rsid w:val="00B91DB2"/>
    <w:rsid w:val="00B91F35"/>
    <w:rsid w:val="00B91F45"/>
    <w:rsid w:val="00B92057"/>
    <w:rsid w:val="00B920E5"/>
    <w:rsid w:val="00B9211B"/>
    <w:rsid w:val="00B9211C"/>
    <w:rsid w:val="00B92151"/>
    <w:rsid w:val="00B924E9"/>
    <w:rsid w:val="00B9285A"/>
    <w:rsid w:val="00B92A4A"/>
    <w:rsid w:val="00B92AF2"/>
    <w:rsid w:val="00B92B96"/>
    <w:rsid w:val="00B92CB6"/>
    <w:rsid w:val="00B92E7D"/>
    <w:rsid w:val="00B9362D"/>
    <w:rsid w:val="00B93680"/>
    <w:rsid w:val="00B9394D"/>
    <w:rsid w:val="00B939C6"/>
    <w:rsid w:val="00B939FB"/>
    <w:rsid w:val="00B93B03"/>
    <w:rsid w:val="00B93B56"/>
    <w:rsid w:val="00B93BB4"/>
    <w:rsid w:val="00B93C87"/>
    <w:rsid w:val="00B93F75"/>
    <w:rsid w:val="00B93F85"/>
    <w:rsid w:val="00B940DA"/>
    <w:rsid w:val="00B94181"/>
    <w:rsid w:val="00B941D8"/>
    <w:rsid w:val="00B941FF"/>
    <w:rsid w:val="00B9426A"/>
    <w:rsid w:val="00B9428C"/>
    <w:rsid w:val="00B9437B"/>
    <w:rsid w:val="00B94451"/>
    <w:rsid w:val="00B9453E"/>
    <w:rsid w:val="00B9454A"/>
    <w:rsid w:val="00B94603"/>
    <w:rsid w:val="00B94786"/>
    <w:rsid w:val="00B94A9C"/>
    <w:rsid w:val="00B94DD8"/>
    <w:rsid w:val="00B94E1B"/>
    <w:rsid w:val="00B95015"/>
    <w:rsid w:val="00B950CE"/>
    <w:rsid w:val="00B95284"/>
    <w:rsid w:val="00B953ED"/>
    <w:rsid w:val="00B95461"/>
    <w:rsid w:val="00B95611"/>
    <w:rsid w:val="00B9571D"/>
    <w:rsid w:val="00B957CF"/>
    <w:rsid w:val="00B957EA"/>
    <w:rsid w:val="00B959A4"/>
    <w:rsid w:val="00B95BD5"/>
    <w:rsid w:val="00B95C34"/>
    <w:rsid w:val="00B95F8D"/>
    <w:rsid w:val="00B95FA7"/>
    <w:rsid w:val="00B96018"/>
    <w:rsid w:val="00B96086"/>
    <w:rsid w:val="00B96281"/>
    <w:rsid w:val="00B965AB"/>
    <w:rsid w:val="00B966B2"/>
    <w:rsid w:val="00B966E1"/>
    <w:rsid w:val="00B96731"/>
    <w:rsid w:val="00B96765"/>
    <w:rsid w:val="00B968AC"/>
    <w:rsid w:val="00B969AA"/>
    <w:rsid w:val="00B969AF"/>
    <w:rsid w:val="00B96DF1"/>
    <w:rsid w:val="00B96E6F"/>
    <w:rsid w:val="00B96FB5"/>
    <w:rsid w:val="00B9720A"/>
    <w:rsid w:val="00B9729F"/>
    <w:rsid w:val="00B972EA"/>
    <w:rsid w:val="00B97326"/>
    <w:rsid w:val="00B9777F"/>
    <w:rsid w:val="00B9781D"/>
    <w:rsid w:val="00B978FA"/>
    <w:rsid w:val="00B97AA1"/>
    <w:rsid w:val="00B97BA8"/>
    <w:rsid w:val="00B97BFD"/>
    <w:rsid w:val="00B97C8B"/>
    <w:rsid w:val="00B97DB5"/>
    <w:rsid w:val="00B97DC7"/>
    <w:rsid w:val="00B97F1A"/>
    <w:rsid w:val="00BA002F"/>
    <w:rsid w:val="00BA017D"/>
    <w:rsid w:val="00BA022A"/>
    <w:rsid w:val="00BA025E"/>
    <w:rsid w:val="00BA02A5"/>
    <w:rsid w:val="00BA03A7"/>
    <w:rsid w:val="00BA03AD"/>
    <w:rsid w:val="00BA04E0"/>
    <w:rsid w:val="00BA0502"/>
    <w:rsid w:val="00BA05E3"/>
    <w:rsid w:val="00BA0697"/>
    <w:rsid w:val="00BA07D8"/>
    <w:rsid w:val="00BA087A"/>
    <w:rsid w:val="00BA08F1"/>
    <w:rsid w:val="00BA0960"/>
    <w:rsid w:val="00BA0F64"/>
    <w:rsid w:val="00BA101F"/>
    <w:rsid w:val="00BA1067"/>
    <w:rsid w:val="00BA115F"/>
    <w:rsid w:val="00BA127C"/>
    <w:rsid w:val="00BA14C4"/>
    <w:rsid w:val="00BA1688"/>
    <w:rsid w:val="00BA169C"/>
    <w:rsid w:val="00BA1969"/>
    <w:rsid w:val="00BA1ACE"/>
    <w:rsid w:val="00BA1D5C"/>
    <w:rsid w:val="00BA1F09"/>
    <w:rsid w:val="00BA2260"/>
    <w:rsid w:val="00BA267E"/>
    <w:rsid w:val="00BA26A6"/>
    <w:rsid w:val="00BA28EA"/>
    <w:rsid w:val="00BA2CC3"/>
    <w:rsid w:val="00BA2D56"/>
    <w:rsid w:val="00BA2FA3"/>
    <w:rsid w:val="00BA3230"/>
    <w:rsid w:val="00BA325B"/>
    <w:rsid w:val="00BA3463"/>
    <w:rsid w:val="00BA34CA"/>
    <w:rsid w:val="00BA363F"/>
    <w:rsid w:val="00BA364B"/>
    <w:rsid w:val="00BA384A"/>
    <w:rsid w:val="00BA38B7"/>
    <w:rsid w:val="00BA3A8E"/>
    <w:rsid w:val="00BA3C61"/>
    <w:rsid w:val="00BA3F93"/>
    <w:rsid w:val="00BA4001"/>
    <w:rsid w:val="00BA40FB"/>
    <w:rsid w:val="00BA43F4"/>
    <w:rsid w:val="00BA448A"/>
    <w:rsid w:val="00BA44D2"/>
    <w:rsid w:val="00BA47E6"/>
    <w:rsid w:val="00BA4989"/>
    <w:rsid w:val="00BA4A5C"/>
    <w:rsid w:val="00BA4C0F"/>
    <w:rsid w:val="00BA4C27"/>
    <w:rsid w:val="00BA4CC9"/>
    <w:rsid w:val="00BA5020"/>
    <w:rsid w:val="00BA5177"/>
    <w:rsid w:val="00BA5178"/>
    <w:rsid w:val="00BA566D"/>
    <w:rsid w:val="00BA5684"/>
    <w:rsid w:val="00BA5904"/>
    <w:rsid w:val="00BA5DA5"/>
    <w:rsid w:val="00BA5E47"/>
    <w:rsid w:val="00BA6064"/>
    <w:rsid w:val="00BA644A"/>
    <w:rsid w:val="00BA65A0"/>
    <w:rsid w:val="00BA6612"/>
    <w:rsid w:val="00BA66CF"/>
    <w:rsid w:val="00BA66D6"/>
    <w:rsid w:val="00BA6879"/>
    <w:rsid w:val="00BA69DD"/>
    <w:rsid w:val="00BA6A4B"/>
    <w:rsid w:val="00BA6AA2"/>
    <w:rsid w:val="00BA6CBD"/>
    <w:rsid w:val="00BA6CE2"/>
    <w:rsid w:val="00BA6E80"/>
    <w:rsid w:val="00BA6F86"/>
    <w:rsid w:val="00BA752C"/>
    <w:rsid w:val="00BA76A8"/>
    <w:rsid w:val="00BA79D3"/>
    <w:rsid w:val="00BA7A65"/>
    <w:rsid w:val="00BA7BEB"/>
    <w:rsid w:val="00BA7C51"/>
    <w:rsid w:val="00BA7CED"/>
    <w:rsid w:val="00BA7FB4"/>
    <w:rsid w:val="00BB024F"/>
    <w:rsid w:val="00BB0276"/>
    <w:rsid w:val="00BB0575"/>
    <w:rsid w:val="00BB0724"/>
    <w:rsid w:val="00BB0729"/>
    <w:rsid w:val="00BB0819"/>
    <w:rsid w:val="00BB0A25"/>
    <w:rsid w:val="00BB0AA6"/>
    <w:rsid w:val="00BB0BCE"/>
    <w:rsid w:val="00BB0D10"/>
    <w:rsid w:val="00BB0D75"/>
    <w:rsid w:val="00BB0E7D"/>
    <w:rsid w:val="00BB1026"/>
    <w:rsid w:val="00BB10B4"/>
    <w:rsid w:val="00BB11AB"/>
    <w:rsid w:val="00BB12DA"/>
    <w:rsid w:val="00BB133D"/>
    <w:rsid w:val="00BB1374"/>
    <w:rsid w:val="00BB1614"/>
    <w:rsid w:val="00BB1633"/>
    <w:rsid w:val="00BB18A9"/>
    <w:rsid w:val="00BB18AB"/>
    <w:rsid w:val="00BB1A54"/>
    <w:rsid w:val="00BB1BFE"/>
    <w:rsid w:val="00BB1CF9"/>
    <w:rsid w:val="00BB20BB"/>
    <w:rsid w:val="00BB2208"/>
    <w:rsid w:val="00BB254E"/>
    <w:rsid w:val="00BB26B3"/>
    <w:rsid w:val="00BB28A5"/>
    <w:rsid w:val="00BB28C2"/>
    <w:rsid w:val="00BB2909"/>
    <w:rsid w:val="00BB2B7E"/>
    <w:rsid w:val="00BB2BB1"/>
    <w:rsid w:val="00BB2BC8"/>
    <w:rsid w:val="00BB2C09"/>
    <w:rsid w:val="00BB2C2D"/>
    <w:rsid w:val="00BB2CB1"/>
    <w:rsid w:val="00BB2EB5"/>
    <w:rsid w:val="00BB2EF2"/>
    <w:rsid w:val="00BB2F99"/>
    <w:rsid w:val="00BB2F9A"/>
    <w:rsid w:val="00BB2FCA"/>
    <w:rsid w:val="00BB3032"/>
    <w:rsid w:val="00BB3177"/>
    <w:rsid w:val="00BB31B1"/>
    <w:rsid w:val="00BB323C"/>
    <w:rsid w:val="00BB342F"/>
    <w:rsid w:val="00BB39E9"/>
    <w:rsid w:val="00BB3B4F"/>
    <w:rsid w:val="00BB3B81"/>
    <w:rsid w:val="00BB3EF4"/>
    <w:rsid w:val="00BB3F89"/>
    <w:rsid w:val="00BB406D"/>
    <w:rsid w:val="00BB4086"/>
    <w:rsid w:val="00BB4294"/>
    <w:rsid w:val="00BB4380"/>
    <w:rsid w:val="00BB4546"/>
    <w:rsid w:val="00BB473C"/>
    <w:rsid w:val="00BB4743"/>
    <w:rsid w:val="00BB4957"/>
    <w:rsid w:val="00BB4986"/>
    <w:rsid w:val="00BB4BC0"/>
    <w:rsid w:val="00BB4DD2"/>
    <w:rsid w:val="00BB4E87"/>
    <w:rsid w:val="00BB4F4F"/>
    <w:rsid w:val="00BB4F51"/>
    <w:rsid w:val="00BB4FDB"/>
    <w:rsid w:val="00BB50F4"/>
    <w:rsid w:val="00BB5268"/>
    <w:rsid w:val="00BB53FF"/>
    <w:rsid w:val="00BB545B"/>
    <w:rsid w:val="00BB556B"/>
    <w:rsid w:val="00BB556F"/>
    <w:rsid w:val="00BB55F2"/>
    <w:rsid w:val="00BB57DD"/>
    <w:rsid w:val="00BB5814"/>
    <w:rsid w:val="00BB5936"/>
    <w:rsid w:val="00BB5938"/>
    <w:rsid w:val="00BB59FE"/>
    <w:rsid w:val="00BB5ADE"/>
    <w:rsid w:val="00BB5BD3"/>
    <w:rsid w:val="00BB5BE3"/>
    <w:rsid w:val="00BB5BEE"/>
    <w:rsid w:val="00BB5C07"/>
    <w:rsid w:val="00BB5CAC"/>
    <w:rsid w:val="00BB5D6E"/>
    <w:rsid w:val="00BB5F9E"/>
    <w:rsid w:val="00BB6026"/>
    <w:rsid w:val="00BB6109"/>
    <w:rsid w:val="00BB618B"/>
    <w:rsid w:val="00BB625D"/>
    <w:rsid w:val="00BB6295"/>
    <w:rsid w:val="00BB62DE"/>
    <w:rsid w:val="00BB6311"/>
    <w:rsid w:val="00BB686E"/>
    <w:rsid w:val="00BB6901"/>
    <w:rsid w:val="00BB6916"/>
    <w:rsid w:val="00BB6B70"/>
    <w:rsid w:val="00BB6B8A"/>
    <w:rsid w:val="00BB6C6A"/>
    <w:rsid w:val="00BB6C84"/>
    <w:rsid w:val="00BB7173"/>
    <w:rsid w:val="00BB7185"/>
    <w:rsid w:val="00BB7389"/>
    <w:rsid w:val="00BB77CE"/>
    <w:rsid w:val="00BB7865"/>
    <w:rsid w:val="00BB78F3"/>
    <w:rsid w:val="00BB7933"/>
    <w:rsid w:val="00BB7968"/>
    <w:rsid w:val="00BB7A4B"/>
    <w:rsid w:val="00BB7B6D"/>
    <w:rsid w:val="00BC03F7"/>
    <w:rsid w:val="00BC06EF"/>
    <w:rsid w:val="00BC073F"/>
    <w:rsid w:val="00BC08AB"/>
    <w:rsid w:val="00BC0997"/>
    <w:rsid w:val="00BC0A54"/>
    <w:rsid w:val="00BC0A79"/>
    <w:rsid w:val="00BC100B"/>
    <w:rsid w:val="00BC10AB"/>
    <w:rsid w:val="00BC12BE"/>
    <w:rsid w:val="00BC1302"/>
    <w:rsid w:val="00BC13DE"/>
    <w:rsid w:val="00BC140B"/>
    <w:rsid w:val="00BC14AB"/>
    <w:rsid w:val="00BC1610"/>
    <w:rsid w:val="00BC1617"/>
    <w:rsid w:val="00BC163E"/>
    <w:rsid w:val="00BC1A88"/>
    <w:rsid w:val="00BC1B26"/>
    <w:rsid w:val="00BC1E79"/>
    <w:rsid w:val="00BC1FE4"/>
    <w:rsid w:val="00BC24F3"/>
    <w:rsid w:val="00BC259D"/>
    <w:rsid w:val="00BC2601"/>
    <w:rsid w:val="00BC2B8D"/>
    <w:rsid w:val="00BC2C81"/>
    <w:rsid w:val="00BC2EBC"/>
    <w:rsid w:val="00BC300F"/>
    <w:rsid w:val="00BC31EE"/>
    <w:rsid w:val="00BC3204"/>
    <w:rsid w:val="00BC32C5"/>
    <w:rsid w:val="00BC34DC"/>
    <w:rsid w:val="00BC368C"/>
    <w:rsid w:val="00BC3821"/>
    <w:rsid w:val="00BC3849"/>
    <w:rsid w:val="00BC385B"/>
    <w:rsid w:val="00BC38BA"/>
    <w:rsid w:val="00BC4136"/>
    <w:rsid w:val="00BC4162"/>
    <w:rsid w:val="00BC43ED"/>
    <w:rsid w:val="00BC4562"/>
    <w:rsid w:val="00BC45A2"/>
    <w:rsid w:val="00BC464D"/>
    <w:rsid w:val="00BC46AA"/>
    <w:rsid w:val="00BC47A9"/>
    <w:rsid w:val="00BC4873"/>
    <w:rsid w:val="00BC487D"/>
    <w:rsid w:val="00BC49D4"/>
    <w:rsid w:val="00BC4AAE"/>
    <w:rsid w:val="00BC4B86"/>
    <w:rsid w:val="00BC4BD7"/>
    <w:rsid w:val="00BC4D70"/>
    <w:rsid w:val="00BC4DEC"/>
    <w:rsid w:val="00BC5465"/>
    <w:rsid w:val="00BC557D"/>
    <w:rsid w:val="00BC5630"/>
    <w:rsid w:val="00BC5654"/>
    <w:rsid w:val="00BC5709"/>
    <w:rsid w:val="00BC5828"/>
    <w:rsid w:val="00BC5873"/>
    <w:rsid w:val="00BC58A0"/>
    <w:rsid w:val="00BC58FE"/>
    <w:rsid w:val="00BC5933"/>
    <w:rsid w:val="00BC5958"/>
    <w:rsid w:val="00BC5C0C"/>
    <w:rsid w:val="00BC5C7C"/>
    <w:rsid w:val="00BC5FF2"/>
    <w:rsid w:val="00BC619E"/>
    <w:rsid w:val="00BC620E"/>
    <w:rsid w:val="00BC6699"/>
    <w:rsid w:val="00BC69A1"/>
    <w:rsid w:val="00BC6AFD"/>
    <w:rsid w:val="00BC6C4E"/>
    <w:rsid w:val="00BC713A"/>
    <w:rsid w:val="00BC713E"/>
    <w:rsid w:val="00BC7573"/>
    <w:rsid w:val="00BC763B"/>
    <w:rsid w:val="00BC77CF"/>
    <w:rsid w:val="00BC7AB4"/>
    <w:rsid w:val="00BC7B1B"/>
    <w:rsid w:val="00BC7BF2"/>
    <w:rsid w:val="00BC7C65"/>
    <w:rsid w:val="00BC7C72"/>
    <w:rsid w:val="00BC7E0A"/>
    <w:rsid w:val="00BD0028"/>
    <w:rsid w:val="00BD007A"/>
    <w:rsid w:val="00BD0228"/>
    <w:rsid w:val="00BD023A"/>
    <w:rsid w:val="00BD02BC"/>
    <w:rsid w:val="00BD02EE"/>
    <w:rsid w:val="00BD04ED"/>
    <w:rsid w:val="00BD05AF"/>
    <w:rsid w:val="00BD0767"/>
    <w:rsid w:val="00BD0909"/>
    <w:rsid w:val="00BD0A3B"/>
    <w:rsid w:val="00BD0A67"/>
    <w:rsid w:val="00BD0B24"/>
    <w:rsid w:val="00BD0E73"/>
    <w:rsid w:val="00BD10FB"/>
    <w:rsid w:val="00BD112C"/>
    <w:rsid w:val="00BD11B5"/>
    <w:rsid w:val="00BD1543"/>
    <w:rsid w:val="00BD1608"/>
    <w:rsid w:val="00BD18BA"/>
    <w:rsid w:val="00BD1922"/>
    <w:rsid w:val="00BD1991"/>
    <w:rsid w:val="00BD1B34"/>
    <w:rsid w:val="00BD1B3B"/>
    <w:rsid w:val="00BD1B6A"/>
    <w:rsid w:val="00BD1F7B"/>
    <w:rsid w:val="00BD206A"/>
    <w:rsid w:val="00BD2136"/>
    <w:rsid w:val="00BD2230"/>
    <w:rsid w:val="00BD2651"/>
    <w:rsid w:val="00BD283C"/>
    <w:rsid w:val="00BD291F"/>
    <w:rsid w:val="00BD2DB3"/>
    <w:rsid w:val="00BD2DFD"/>
    <w:rsid w:val="00BD2F03"/>
    <w:rsid w:val="00BD3164"/>
    <w:rsid w:val="00BD32D6"/>
    <w:rsid w:val="00BD3431"/>
    <w:rsid w:val="00BD3468"/>
    <w:rsid w:val="00BD3603"/>
    <w:rsid w:val="00BD36E4"/>
    <w:rsid w:val="00BD37D0"/>
    <w:rsid w:val="00BD37F4"/>
    <w:rsid w:val="00BD3817"/>
    <w:rsid w:val="00BD398F"/>
    <w:rsid w:val="00BD3AFD"/>
    <w:rsid w:val="00BD3B34"/>
    <w:rsid w:val="00BD3B88"/>
    <w:rsid w:val="00BD3C37"/>
    <w:rsid w:val="00BD3D2B"/>
    <w:rsid w:val="00BD3DF0"/>
    <w:rsid w:val="00BD3E07"/>
    <w:rsid w:val="00BD40B4"/>
    <w:rsid w:val="00BD41C1"/>
    <w:rsid w:val="00BD421C"/>
    <w:rsid w:val="00BD44EF"/>
    <w:rsid w:val="00BD47B8"/>
    <w:rsid w:val="00BD4894"/>
    <w:rsid w:val="00BD4A87"/>
    <w:rsid w:val="00BD500B"/>
    <w:rsid w:val="00BD5169"/>
    <w:rsid w:val="00BD51FC"/>
    <w:rsid w:val="00BD52F7"/>
    <w:rsid w:val="00BD55D2"/>
    <w:rsid w:val="00BD5667"/>
    <w:rsid w:val="00BD573C"/>
    <w:rsid w:val="00BD5A12"/>
    <w:rsid w:val="00BD5A22"/>
    <w:rsid w:val="00BD5CFC"/>
    <w:rsid w:val="00BD5E32"/>
    <w:rsid w:val="00BD600F"/>
    <w:rsid w:val="00BD607F"/>
    <w:rsid w:val="00BD6452"/>
    <w:rsid w:val="00BD646E"/>
    <w:rsid w:val="00BD6592"/>
    <w:rsid w:val="00BD67E8"/>
    <w:rsid w:val="00BD6812"/>
    <w:rsid w:val="00BD6A31"/>
    <w:rsid w:val="00BD6AE6"/>
    <w:rsid w:val="00BD6EE9"/>
    <w:rsid w:val="00BD6FBA"/>
    <w:rsid w:val="00BD71FB"/>
    <w:rsid w:val="00BD726D"/>
    <w:rsid w:val="00BD7342"/>
    <w:rsid w:val="00BD734F"/>
    <w:rsid w:val="00BD74BD"/>
    <w:rsid w:val="00BD7549"/>
    <w:rsid w:val="00BD75D2"/>
    <w:rsid w:val="00BD7BF2"/>
    <w:rsid w:val="00BD7C4F"/>
    <w:rsid w:val="00BD7D33"/>
    <w:rsid w:val="00BD7DAC"/>
    <w:rsid w:val="00BD7FB1"/>
    <w:rsid w:val="00BE004C"/>
    <w:rsid w:val="00BE0056"/>
    <w:rsid w:val="00BE00EF"/>
    <w:rsid w:val="00BE01B9"/>
    <w:rsid w:val="00BE0212"/>
    <w:rsid w:val="00BE04A4"/>
    <w:rsid w:val="00BE0556"/>
    <w:rsid w:val="00BE05CB"/>
    <w:rsid w:val="00BE062F"/>
    <w:rsid w:val="00BE0661"/>
    <w:rsid w:val="00BE084E"/>
    <w:rsid w:val="00BE0898"/>
    <w:rsid w:val="00BE08BD"/>
    <w:rsid w:val="00BE0AF6"/>
    <w:rsid w:val="00BE0B5B"/>
    <w:rsid w:val="00BE0E07"/>
    <w:rsid w:val="00BE0E1B"/>
    <w:rsid w:val="00BE0EC7"/>
    <w:rsid w:val="00BE0EDF"/>
    <w:rsid w:val="00BE0F35"/>
    <w:rsid w:val="00BE0F42"/>
    <w:rsid w:val="00BE0F67"/>
    <w:rsid w:val="00BE1377"/>
    <w:rsid w:val="00BE1688"/>
    <w:rsid w:val="00BE16AE"/>
    <w:rsid w:val="00BE175D"/>
    <w:rsid w:val="00BE1977"/>
    <w:rsid w:val="00BE1A62"/>
    <w:rsid w:val="00BE1C0C"/>
    <w:rsid w:val="00BE1C52"/>
    <w:rsid w:val="00BE1C72"/>
    <w:rsid w:val="00BE1DCE"/>
    <w:rsid w:val="00BE2003"/>
    <w:rsid w:val="00BE2194"/>
    <w:rsid w:val="00BE23C5"/>
    <w:rsid w:val="00BE2805"/>
    <w:rsid w:val="00BE2852"/>
    <w:rsid w:val="00BE28A2"/>
    <w:rsid w:val="00BE28C0"/>
    <w:rsid w:val="00BE2911"/>
    <w:rsid w:val="00BE2C0C"/>
    <w:rsid w:val="00BE2DE2"/>
    <w:rsid w:val="00BE2DEE"/>
    <w:rsid w:val="00BE2F2F"/>
    <w:rsid w:val="00BE3087"/>
    <w:rsid w:val="00BE31EF"/>
    <w:rsid w:val="00BE3398"/>
    <w:rsid w:val="00BE351B"/>
    <w:rsid w:val="00BE3522"/>
    <w:rsid w:val="00BE3760"/>
    <w:rsid w:val="00BE3882"/>
    <w:rsid w:val="00BE38A2"/>
    <w:rsid w:val="00BE3A61"/>
    <w:rsid w:val="00BE3C6A"/>
    <w:rsid w:val="00BE3CC2"/>
    <w:rsid w:val="00BE3E39"/>
    <w:rsid w:val="00BE3FF3"/>
    <w:rsid w:val="00BE406B"/>
    <w:rsid w:val="00BE4076"/>
    <w:rsid w:val="00BE40CB"/>
    <w:rsid w:val="00BE415B"/>
    <w:rsid w:val="00BE43E4"/>
    <w:rsid w:val="00BE4501"/>
    <w:rsid w:val="00BE4D29"/>
    <w:rsid w:val="00BE4D9F"/>
    <w:rsid w:val="00BE4E69"/>
    <w:rsid w:val="00BE4E9A"/>
    <w:rsid w:val="00BE4FEB"/>
    <w:rsid w:val="00BE5094"/>
    <w:rsid w:val="00BE509F"/>
    <w:rsid w:val="00BE52C2"/>
    <w:rsid w:val="00BE5516"/>
    <w:rsid w:val="00BE5790"/>
    <w:rsid w:val="00BE585D"/>
    <w:rsid w:val="00BE58EA"/>
    <w:rsid w:val="00BE5973"/>
    <w:rsid w:val="00BE5AD1"/>
    <w:rsid w:val="00BE5B82"/>
    <w:rsid w:val="00BE5C67"/>
    <w:rsid w:val="00BE5C92"/>
    <w:rsid w:val="00BE5E14"/>
    <w:rsid w:val="00BE6123"/>
    <w:rsid w:val="00BE62CC"/>
    <w:rsid w:val="00BE6302"/>
    <w:rsid w:val="00BE6377"/>
    <w:rsid w:val="00BE63C4"/>
    <w:rsid w:val="00BE6539"/>
    <w:rsid w:val="00BE6631"/>
    <w:rsid w:val="00BE6686"/>
    <w:rsid w:val="00BE6835"/>
    <w:rsid w:val="00BE688D"/>
    <w:rsid w:val="00BE6923"/>
    <w:rsid w:val="00BE6A7C"/>
    <w:rsid w:val="00BE6CEB"/>
    <w:rsid w:val="00BE6ED2"/>
    <w:rsid w:val="00BE74B3"/>
    <w:rsid w:val="00BE768A"/>
    <w:rsid w:val="00BE79B9"/>
    <w:rsid w:val="00BE79EC"/>
    <w:rsid w:val="00BE7DB7"/>
    <w:rsid w:val="00BE7E5E"/>
    <w:rsid w:val="00BE7ED4"/>
    <w:rsid w:val="00BF029C"/>
    <w:rsid w:val="00BF02CA"/>
    <w:rsid w:val="00BF04C8"/>
    <w:rsid w:val="00BF05B0"/>
    <w:rsid w:val="00BF07C2"/>
    <w:rsid w:val="00BF0876"/>
    <w:rsid w:val="00BF093E"/>
    <w:rsid w:val="00BF09E0"/>
    <w:rsid w:val="00BF0C03"/>
    <w:rsid w:val="00BF0C30"/>
    <w:rsid w:val="00BF0F15"/>
    <w:rsid w:val="00BF105A"/>
    <w:rsid w:val="00BF10AE"/>
    <w:rsid w:val="00BF119D"/>
    <w:rsid w:val="00BF1235"/>
    <w:rsid w:val="00BF1494"/>
    <w:rsid w:val="00BF14ED"/>
    <w:rsid w:val="00BF16B4"/>
    <w:rsid w:val="00BF175C"/>
    <w:rsid w:val="00BF17EC"/>
    <w:rsid w:val="00BF1835"/>
    <w:rsid w:val="00BF197B"/>
    <w:rsid w:val="00BF1B64"/>
    <w:rsid w:val="00BF1C2E"/>
    <w:rsid w:val="00BF1D6A"/>
    <w:rsid w:val="00BF2097"/>
    <w:rsid w:val="00BF20F1"/>
    <w:rsid w:val="00BF27B7"/>
    <w:rsid w:val="00BF2833"/>
    <w:rsid w:val="00BF2835"/>
    <w:rsid w:val="00BF2A32"/>
    <w:rsid w:val="00BF2CDA"/>
    <w:rsid w:val="00BF308A"/>
    <w:rsid w:val="00BF3249"/>
    <w:rsid w:val="00BF35BD"/>
    <w:rsid w:val="00BF38D5"/>
    <w:rsid w:val="00BF38ED"/>
    <w:rsid w:val="00BF3999"/>
    <w:rsid w:val="00BF3B71"/>
    <w:rsid w:val="00BF3C08"/>
    <w:rsid w:val="00BF3D1B"/>
    <w:rsid w:val="00BF3E18"/>
    <w:rsid w:val="00BF3E93"/>
    <w:rsid w:val="00BF3F27"/>
    <w:rsid w:val="00BF3F86"/>
    <w:rsid w:val="00BF41C8"/>
    <w:rsid w:val="00BF45A6"/>
    <w:rsid w:val="00BF45B0"/>
    <w:rsid w:val="00BF45BF"/>
    <w:rsid w:val="00BF45CC"/>
    <w:rsid w:val="00BF46A1"/>
    <w:rsid w:val="00BF4DE9"/>
    <w:rsid w:val="00BF4E43"/>
    <w:rsid w:val="00BF4E4D"/>
    <w:rsid w:val="00BF4ED8"/>
    <w:rsid w:val="00BF4FA8"/>
    <w:rsid w:val="00BF4FDE"/>
    <w:rsid w:val="00BF51D2"/>
    <w:rsid w:val="00BF536A"/>
    <w:rsid w:val="00BF5543"/>
    <w:rsid w:val="00BF5572"/>
    <w:rsid w:val="00BF5653"/>
    <w:rsid w:val="00BF5656"/>
    <w:rsid w:val="00BF5816"/>
    <w:rsid w:val="00BF5840"/>
    <w:rsid w:val="00BF58B2"/>
    <w:rsid w:val="00BF5D7F"/>
    <w:rsid w:val="00BF5E53"/>
    <w:rsid w:val="00BF5E5A"/>
    <w:rsid w:val="00BF5F29"/>
    <w:rsid w:val="00BF608C"/>
    <w:rsid w:val="00BF6109"/>
    <w:rsid w:val="00BF6156"/>
    <w:rsid w:val="00BF61B7"/>
    <w:rsid w:val="00BF6232"/>
    <w:rsid w:val="00BF63A3"/>
    <w:rsid w:val="00BF6719"/>
    <w:rsid w:val="00BF6845"/>
    <w:rsid w:val="00BF6BC9"/>
    <w:rsid w:val="00BF6E51"/>
    <w:rsid w:val="00BF6EC0"/>
    <w:rsid w:val="00BF71B0"/>
    <w:rsid w:val="00BF740D"/>
    <w:rsid w:val="00BF7559"/>
    <w:rsid w:val="00BF7671"/>
    <w:rsid w:val="00BF77B4"/>
    <w:rsid w:val="00BF7A24"/>
    <w:rsid w:val="00BF7CBF"/>
    <w:rsid w:val="00BF7FE1"/>
    <w:rsid w:val="00C00037"/>
    <w:rsid w:val="00C000D5"/>
    <w:rsid w:val="00C003BE"/>
    <w:rsid w:val="00C00425"/>
    <w:rsid w:val="00C00439"/>
    <w:rsid w:val="00C00504"/>
    <w:rsid w:val="00C00544"/>
    <w:rsid w:val="00C00735"/>
    <w:rsid w:val="00C007B9"/>
    <w:rsid w:val="00C008C9"/>
    <w:rsid w:val="00C00BA0"/>
    <w:rsid w:val="00C00D83"/>
    <w:rsid w:val="00C00FD3"/>
    <w:rsid w:val="00C01100"/>
    <w:rsid w:val="00C011F0"/>
    <w:rsid w:val="00C012C8"/>
    <w:rsid w:val="00C01503"/>
    <w:rsid w:val="00C0172D"/>
    <w:rsid w:val="00C01766"/>
    <w:rsid w:val="00C018C4"/>
    <w:rsid w:val="00C019E1"/>
    <w:rsid w:val="00C01A32"/>
    <w:rsid w:val="00C01A5C"/>
    <w:rsid w:val="00C01A99"/>
    <w:rsid w:val="00C01F75"/>
    <w:rsid w:val="00C0200E"/>
    <w:rsid w:val="00C021A9"/>
    <w:rsid w:val="00C02253"/>
    <w:rsid w:val="00C02497"/>
    <w:rsid w:val="00C0254F"/>
    <w:rsid w:val="00C025A2"/>
    <w:rsid w:val="00C02696"/>
    <w:rsid w:val="00C02A5A"/>
    <w:rsid w:val="00C02B92"/>
    <w:rsid w:val="00C02BC6"/>
    <w:rsid w:val="00C02C07"/>
    <w:rsid w:val="00C02D01"/>
    <w:rsid w:val="00C02E3E"/>
    <w:rsid w:val="00C02ED3"/>
    <w:rsid w:val="00C0342F"/>
    <w:rsid w:val="00C0350F"/>
    <w:rsid w:val="00C03793"/>
    <w:rsid w:val="00C037CC"/>
    <w:rsid w:val="00C039B0"/>
    <w:rsid w:val="00C03C79"/>
    <w:rsid w:val="00C03CBD"/>
    <w:rsid w:val="00C03F13"/>
    <w:rsid w:val="00C04029"/>
    <w:rsid w:val="00C041E8"/>
    <w:rsid w:val="00C04281"/>
    <w:rsid w:val="00C04371"/>
    <w:rsid w:val="00C043D5"/>
    <w:rsid w:val="00C04405"/>
    <w:rsid w:val="00C045E6"/>
    <w:rsid w:val="00C045ED"/>
    <w:rsid w:val="00C04634"/>
    <w:rsid w:val="00C0484A"/>
    <w:rsid w:val="00C0489B"/>
    <w:rsid w:val="00C048B5"/>
    <w:rsid w:val="00C048D4"/>
    <w:rsid w:val="00C049D2"/>
    <w:rsid w:val="00C04A16"/>
    <w:rsid w:val="00C04AFF"/>
    <w:rsid w:val="00C04CFB"/>
    <w:rsid w:val="00C04D69"/>
    <w:rsid w:val="00C04F85"/>
    <w:rsid w:val="00C04FF6"/>
    <w:rsid w:val="00C0509D"/>
    <w:rsid w:val="00C05177"/>
    <w:rsid w:val="00C0518F"/>
    <w:rsid w:val="00C0556B"/>
    <w:rsid w:val="00C0581E"/>
    <w:rsid w:val="00C058DC"/>
    <w:rsid w:val="00C05907"/>
    <w:rsid w:val="00C05AE6"/>
    <w:rsid w:val="00C05B1D"/>
    <w:rsid w:val="00C05B30"/>
    <w:rsid w:val="00C05C71"/>
    <w:rsid w:val="00C05DDE"/>
    <w:rsid w:val="00C05EEF"/>
    <w:rsid w:val="00C06002"/>
    <w:rsid w:val="00C06147"/>
    <w:rsid w:val="00C061C5"/>
    <w:rsid w:val="00C0627E"/>
    <w:rsid w:val="00C062F7"/>
    <w:rsid w:val="00C06611"/>
    <w:rsid w:val="00C06686"/>
    <w:rsid w:val="00C06695"/>
    <w:rsid w:val="00C0689E"/>
    <w:rsid w:val="00C06A06"/>
    <w:rsid w:val="00C06A89"/>
    <w:rsid w:val="00C06AED"/>
    <w:rsid w:val="00C06B18"/>
    <w:rsid w:val="00C06B43"/>
    <w:rsid w:val="00C06D95"/>
    <w:rsid w:val="00C06DF8"/>
    <w:rsid w:val="00C06F4F"/>
    <w:rsid w:val="00C06F5F"/>
    <w:rsid w:val="00C07146"/>
    <w:rsid w:val="00C074FE"/>
    <w:rsid w:val="00C0753D"/>
    <w:rsid w:val="00C07546"/>
    <w:rsid w:val="00C075EC"/>
    <w:rsid w:val="00C075ED"/>
    <w:rsid w:val="00C0765C"/>
    <w:rsid w:val="00C0769E"/>
    <w:rsid w:val="00C076B6"/>
    <w:rsid w:val="00C076BA"/>
    <w:rsid w:val="00C076C3"/>
    <w:rsid w:val="00C076D5"/>
    <w:rsid w:val="00C0774D"/>
    <w:rsid w:val="00C0775B"/>
    <w:rsid w:val="00C07961"/>
    <w:rsid w:val="00C07A3B"/>
    <w:rsid w:val="00C07AE0"/>
    <w:rsid w:val="00C07DC1"/>
    <w:rsid w:val="00C07F21"/>
    <w:rsid w:val="00C07FE8"/>
    <w:rsid w:val="00C102D6"/>
    <w:rsid w:val="00C1033F"/>
    <w:rsid w:val="00C10353"/>
    <w:rsid w:val="00C1040E"/>
    <w:rsid w:val="00C1084E"/>
    <w:rsid w:val="00C10B4B"/>
    <w:rsid w:val="00C10CAC"/>
    <w:rsid w:val="00C10EDD"/>
    <w:rsid w:val="00C10FF0"/>
    <w:rsid w:val="00C110D5"/>
    <w:rsid w:val="00C11173"/>
    <w:rsid w:val="00C11196"/>
    <w:rsid w:val="00C111DB"/>
    <w:rsid w:val="00C11474"/>
    <w:rsid w:val="00C11618"/>
    <w:rsid w:val="00C1165D"/>
    <w:rsid w:val="00C117F5"/>
    <w:rsid w:val="00C1192E"/>
    <w:rsid w:val="00C119CF"/>
    <w:rsid w:val="00C119E9"/>
    <w:rsid w:val="00C11B07"/>
    <w:rsid w:val="00C11BCA"/>
    <w:rsid w:val="00C120DF"/>
    <w:rsid w:val="00C12142"/>
    <w:rsid w:val="00C12172"/>
    <w:rsid w:val="00C1231D"/>
    <w:rsid w:val="00C1239A"/>
    <w:rsid w:val="00C12573"/>
    <w:rsid w:val="00C126DC"/>
    <w:rsid w:val="00C12787"/>
    <w:rsid w:val="00C127E8"/>
    <w:rsid w:val="00C12879"/>
    <w:rsid w:val="00C128C2"/>
    <w:rsid w:val="00C12A46"/>
    <w:rsid w:val="00C12C6A"/>
    <w:rsid w:val="00C12CA6"/>
    <w:rsid w:val="00C12CCB"/>
    <w:rsid w:val="00C12D04"/>
    <w:rsid w:val="00C12F5C"/>
    <w:rsid w:val="00C12F62"/>
    <w:rsid w:val="00C130AD"/>
    <w:rsid w:val="00C1328D"/>
    <w:rsid w:val="00C13490"/>
    <w:rsid w:val="00C13599"/>
    <w:rsid w:val="00C135C1"/>
    <w:rsid w:val="00C135E5"/>
    <w:rsid w:val="00C136CB"/>
    <w:rsid w:val="00C1371A"/>
    <w:rsid w:val="00C138EF"/>
    <w:rsid w:val="00C13921"/>
    <w:rsid w:val="00C13972"/>
    <w:rsid w:val="00C13A21"/>
    <w:rsid w:val="00C14152"/>
    <w:rsid w:val="00C1437C"/>
    <w:rsid w:val="00C14402"/>
    <w:rsid w:val="00C144E1"/>
    <w:rsid w:val="00C14531"/>
    <w:rsid w:val="00C1457B"/>
    <w:rsid w:val="00C1469F"/>
    <w:rsid w:val="00C146ED"/>
    <w:rsid w:val="00C14761"/>
    <w:rsid w:val="00C14ADF"/>
    <w:rsid w:val="00C14B20"/>
    <w:rsid w:val="00C14C50"/>
    <w:rsid w:val="00C14CAE"/>
    <w:rsid w:val="00C14CE2"/>
    <w:rsid w:val="00C14E2D"/>
    <w:rsid w:val="00C14FB6"/>
    <w:rsid w:val="00C15048"/>
    <w:rsid w:val="00C1514A"/>
    <w:rsid w:val="00C15478"/>
    <w:rsid w:val="00C1558A"/>
    <w:rsid w:val="00C156D9"/>
    <w:rsid w:val="00C15717"/>
    <w:rsid w:val="00C1573B"/>
    <w:rsid w:val="00C1574D"/>
    <w:rsid w:val="00C15804"/>
    <w:rsid w:val="00C15819"/>
    <w:rsid w:val="00C15828"/>
    <w:rsid w:val="00C15866"/>
    <w:rsid w:val="00C15928"/>
    <w:rsid w:val="00C15A67"/>
    <w:rsid w:val="00C15A87"/>
    <w:rsid w:val="00C15AE8"/>
    <w:rsid w:val="00C15CBA"/>
    <w:rsid w:val="00C15EFF"/>
    <w:rsid w:val="00C160C3"/>
    <w:rsid w:val="00C1617C"/>
    <w:rsid w:val="00C1619B"/>
    <w:rsid w:val="00C16256"/>
    <w:rsid w:val="00C162A7"/>
    <w:rsid w:val="00C16355"/>
    <w:rsid w:val="00C16375"/>
    <w:rsid w:val="00C163E4"/>
    <w:rsid w:val="00C16919"/>
    <w:rsid w:val="00C16A7D"/>
    <w:rsid w:val="00C16D73"/>
    <w:rsid w:val="00C16DFE"/>
    <w:rsid w:val="00C16E4A"/>
    <w:rsid w:val="00C1710B"/>
    <w:rsid w:val="00C171B4"/>
    <w:rsid w:val="00C171DA"/>
    <w:rsid w:val="00C17265"/>
    <w:rsid w:val="00C172D5"/>
    <w:rsid w:val="00C173B4"/>
    <w:rsid w:val="00C173E5"/>
    <w:rsid w:val="00C17B24"/>
    <w:rsid w:val="00C17C79"/>
    <w:rsid w:val="00C17D54"/>
    <w:rsid w:val="00C20054"/>
    <w:rsid w:val="00C2009F"/>
    <w:rsid w:val="00C2035A"/>
    <w:rsid w:val="00C203A0"/>
    <w:rsid w:val="00C20448"/>
    <w:rsid w:val="00C20961"/>
    <w:rsid w:val="00C209CF"/>
    <w:rsid w:val="00C20B6C"/>
    <w:rsid w:val="00C20BAD"/>
    <w:rsid w:val="00C20C7C"/>
    <w:rsid w:val="00C20D2A"/>
    <w:rsid w:val="00C20D9B"/>
    <w:rsid w:val="00C20F3B"/>
    <w:rsid w:val="00C20F3F"/>
    <w:rsid w:val="00C2117F"/>
    <w:rsid w:val="00C211E5"/>
    <w:rsid w:val="00C21410"/>
    <w:rsid w:val="00C2154C"/>
    <w:rsid w:val="00C215D8"/>
    <w:rsid w:val="00C217FC"/>
    <w:rsid w:val="00C218B5"/>
    <w:rsid w:val="00C21B20"/>
    <w:rsid w:val="00C21C15"/>
    <w:rsid w:val="00C21CA0"/>
    <w:rsid w:val="00C21CA1"/>
    <w:rsid w:val="00C21CBE"/>
    <w:rsid w:val="00C21D1A"/>
    <w:rsid w:val="00C21D33"/>
    <w:rsid w:val="00C21DE9"/>
    <w:rsid w:val="00C21E08"/>
    <w:rsid w:val="00C21F6F"/>
    <w:rsid w:val="00C21FA4"/>
    <w:rsid w:val="00C220C8"/>
    <w:rsid w:val="00C2220A"/>
    <w:rsid w:val="00C22269"/>
    <w:rsid w:val="00C22274"/>
    <w:rsid w:val="00C2234F"/>
    <w:rsid w:val="00C22478"/>
    <w:rsid w:val="00C224AD"/>
    <w:rsid w:val="00C224B2"/>
    <w:rsid w:val="00C224B6"/>
    <w:rsid w:val="00C224F3"/>
    <w:rsid w:val="00C226DC"/>
    <w:rsid w:val="00C22BB9"/>
    <w:rsid w:val="00C22BF5"/>
    <w:rsid w:val="00C22D02"/>
    <w:rsid w:val="00C22D07"/>
    <w:rsid w:val="00C22E90"/>
    <w:rsid w:val="00C23037"/>
    <w:rsid w:val="00C23124"/>
    <w:rsid w:val="00C2322C"/>
    <w:rsid w:val="00C23492"/>
    <w:rsid w:val="00C238A4"/>
    <w:rsid w:val="00C2390D"/>
    <w:rsid w:val="00C23937"/>
    <w:rsid w:val="00C239FF"/>
    <w:rsid w:val="00C23B4B"/>
    <w:rsid w:val="00C23BE5"/>
    <w:rsid w:val="00C23CEC"/>
    <w:rsid w:val="00C23D32"/>
    <w:rsid w:val="00C23D6C"/>
    <w:rsid w:val="00C23DEA"/>
    <w:rsid w:val="00C23E46"/>
    <w:rsid w:val="00C23EE7"/>
    <w:rsid w:val="00C2433A"/>
    <w:rsid w:val="00C2433E"/>
    <w:rsid w:val="00C24430"/>
    <w:rsid w:val="00C2457D"/>
    <w:rsid w:val="00C24631"/>
    <w:rsid w:val="00C2465F"/>
    <w:rsid w:val="00C2480E"/>
    <w:rsid w:val="00C24969"/>
    <w:rsid w:val="00C24B1F"/>
    <w:rsid w:val="00C24BCE"/>
    <w:rsid w:val="00C24C13"/>
    <w:rsid w:val="00C24E8E"/>
    <w:rsid w:val="00C24FD6"/>
    <w:rsid w:val="00C25015"/>
    <w:rsid w:val="00C252E3"/>
    <w:rsid w:val="00C25478"/>
    <w:rsid w:val="00C25485"/>
    <w:rsid w:val="00C255F3"/>
    <w:rsid w:val="00C2565A"/>
    <w:rsid w:val="00C25803"/>
    <w:rsid w:val="00C258AB"/>
    <w:rsid w:val="00C25A7E"/>
    <w:rsid w:val="00C25A8A"/>
    <w:rsid w:val="00C25ADE"/>
    <w:rsid w:val="00C25C93"/>
    <w:rsid w:val="00C25E74"/>
    <w:rsid w:val="00C25F9C"/>
    <w:rsid w:val="00C26126"/>
    <w:rsid w:val="00C2656C"/>
    <w:rsid w:val="00C26626"/>
    <w:rsid w:val="00C26641"/>
    <w:rsid w:val="00C26672"/>
    <w:rsid w:val="00C26739"/>
    <w:rsid w:val="00C267F3"/>
    <w:rsid w:val="00C26937"/>
    <w:rsid w:val="00C269B4"/>
    <w:rsid w:val="00C26AD7"/>
    <w:rsid w:val="00C27021"/>
    <w:rsid w:val="00C2705A"/>
    <w:rsid w:val="00C27068"/>
    <w:rsid w:val="00C270CD"/>
    <w:rsid w:val="00C27197"/>
    <w:rsid w:val="00C272F6"/>
    <w:rsid w:val="00C27354"/>
    <w:rsid w:val="00C273E9"/>
    <w:rsid w:val="00C27457"/>
    <w:rsid w:val="00C274A8"/>
    <w:rsid w:val="00C2762E"/>
    <w:rsid w:val="00C276BC"/>
    <w:rsid w:val="00C27704"/>
    <w:rsid w:val="00C277E7"/>
    <w:rsid w:val="00C2784C"/>
    <w:rsid w:val="00C27961"/>
    <w:rsid w:val="00C27B6C"/>
    <w:rsid w:val="00C27C54"/>
    <w:rsid w:val="00C27E6A"/>
    <w:rsid w:val="00C30148"/>
    <w:rsid w:val="00C30228"/>
    <w:rsid w:val="00C30520"/>
    <w:rsid w:val="00C307EA"/>
    <w:rsid w:val="00C30A3A"/>
    <w:rsid w:val="00C30BB1"/>
    <w:rsid w:val="00C30D1F"/>
    <w:rsid w:val="00C30DE4"/>
    <w:rsid w:val="00C30E61"/>
    <w:rsid w:val="00C30E7E"/>
    <w:rsid w:val="00C30FD2"/>
    <w:rsid w:val="00C3148D"/>
    <w:rsid w:val="00C31973"/>
    <w:rsid w:val="00C319BD"/>
    <w:rsid w:val="00C31A83"/>
    <w:rsid w:val="00C32015"/>
    <w:rsid w:val="00C321B1"/>
    <w:rsid w:val="00C32344"/>
    <w:rsid w:val="00C325D0"/>
    <w:rsid w:val="00C325F3"/>
    <w:rsid w:val="00C32605"/>
    <w:rsid w:val="00C3271E"/>
    <w:rsid w:val="00C32885"/>
    <w:rsid w:val="00C32A17"/>
    <w:rsid w:val="00C32D8E"/>
    <w:rsid w:val="00C32F04"/>
    <w:rsid w:val="00C33002"/>
    <w:rsid w:val="00C33030"/>
    <w:rsid w:val="00C330B2"/>
    <w:rsid w:val="00C333FE"/>
    <w:rsid w:val="00C3354D"/>
    <w:rsid w:val="00C33687"/>
    <w:rsid w:val="00C337AE"/>
    <w:rsid w:val="00C33820"/>
    <w:rsid w:val="00C33970"/>
    <w:rsid w:val="00C33AB3"/>
    <w:rsid w:val="00C33B10"/>
    <w:rsid w:val="00C33B6D"/>
    <w:rsid w:val="00C33E2A"/>
    <w:rsid w:val="00C3444B"/>
    <w:rsid w:val="00C345E7"/>
    <w:rsid w:val="00C34626"/>
    <w:rsid w:val="00C348E9"/>
    <w:rsid w:val="00C34AE9"/>
    <w:rsid w:val="00C34B4D"/>
    <w:rsid w:val="00C34BBA"/>
    <w:rsid w:val="00C34C4D"/>
    <w:rsid w:val="00C34E00"/>
    <w:rsid w:val="00C34F1D"/>
    <w:rsid w:val="00C34F27"/>
    <w:rsid w:val="00C34FCE"/>
    <w:rsid w:val="00C3507F"/>
    <w:rsid w:val="00C354F7"/>
    <w:rsid w:val="00C3573E"/>
    <w:rsid w:val="00C35911"/>
    <w:rsid w:val="00C35C75"/>
    <w:rsid w:val="00C35D3C"/>
    <w:rsid w:val="00C35ED5"/>
    <w:rsid w:val="00C36101"/>
    <w:rsid w:val="00C361CE"/>
    <w:rsid w:val="00C36281"/>
    <w:rsid w:val="00C3645C"/>
    <w:rsid w:val="00C365BE"/>
    <w:rsid w:val="00C36619"/>
    <w:rsid w:val="00C3665D"/>
    <w:rsid w:val="00C36927"/>
    <w:rsid w:val="00C369B9"/>
    <w:rsid w:val="00C36AF1"/>
    <w:rsid w:val="00C36B6B"/>
    <w:rsid w:val="00C36D6B"/>
    <w:rsid w:val="00C36D71"/>
    <w:rsid w:val="00C36D80"/>
    <w:rsid w:val="00C36D82"/>
    <w:rsid w:val="00C37215"/>
    <w:rsid w:val="00C3722F"/>
    <w:rsid w:val="00C37367"/>
    <w:rsid w:val="00C3779E"/>
    <w:rsid w:val="00C378CD"/>
    <w:rsid w:val="00C37A50"/>
    <w:rsid w:val="00C37B47"/>
    <w:rsid w:val="00C37BC9"/>
    <w:rsid w:val="00C400AB"/>
    <w:rsid w:val="00C4028B"/>
    <w:rsid w:val="00C403CE"/>
    <w:rsid w:val="00C4043B"/>
    <w:rsid w:val="00C405F7"/>
    <w:rsid w:val="00C4076E"/>
    <w:rsid w:val="00C4077A"/>
    <w:rsid w:val="00C40921"/>
    <w:rsid w:val="00C40B16"/>
    <w:rsid w:val="00C40CE7"/>
    <w:rsid w:val="00C40D0D"/>
    <w:rsid w:val="00C40E12"/>
    <w:rsid w:val="00C40E6D"/>
    <w:rsid w:val="00C4112B"/>
    <w:rsid w:val="00C41189"/>
    <w:rsid w:val="00C411A9"/>
    <w:rsid w:val="00C41411"/>
    <w:rsid w:val="00C414B7"/>
    <w:rsid w:val="00C415BD"/>
    <w:rsid w:val="00C41658"/>
    <w:rsid w:val="00C41940"/>
    <w:rsid w:val="00C41AB3"/>
    <w:rsid w:val="00C41B4F"/>
    <w:rsid w:val="00C41BAE"/>
    <w:rsid w:val="00C41DF1"/>
    <w:rsid w:val="00C4204D"/>
    <w:rsid w:val="00C421C5"/>
    <w:rsid w:val="00C4227D"/>
    <w:rsid w:val="00C423A0"/>
    <w:rsid w:val="00C42492"/>
    <w:rsid w:val="00C42526"/>
    <w:rsid w:val="00C425F9"/>
    <w:rsid w:val="00C42744"/>
    <w:rsid w:val="00C428F2"/>
    <w:rsid w:val="00C429B3"/>
    <w:rsid w:val="00C42C1C"/>
    <w:rsid w:val="00C42C65"/>
    <w:rsid w:val="00C42FDF"/>
    <w:rsid w:val="00C432F5"/>
    <w:rsid w:val="00C433A8"/>
    <w:rsid w:val="00C433FB"/>
    <w:rsid w:val="00C43466"/>
    <w:rsid w:val="00C4359A"/>
    <w:rsid w:val="00C4369C"/>
    <w:rsid w:val="00C437ED"/>
    <w:rsid w:val="00C43B0B"/>
    <w:rsid w:val="00C43BA6"/>
    <w:rsid w:val="00C43BEA"/>
    <w:rsid w:val="00C43C14"/>
    <w:rsid w:val="00C43E67"/>
    <w:rsid w:val="00C43ECB"/>
    <w:rsid w:val="00C4427C"/>
    <w:rsid w:val="00C442AD"/>
    <w:rsid w:val="00C442D4"/>
    <w:rsid w:val="00C443AD"/>
    <w:rsid w:val="00C44B46"/>
    <w:rsid w:val="00C44B5D"/>
    <w:rsid w:val="00C44BE3"/>
    <w:rsid w:val="00C44D7C"/>
    <w:rsid w:val="00C44EAF"/>
    <w:rsid w:val="00C45162"/>
    <w:rsid w:val="00C45351"/>
    <w:rsid w:val="00C45357"/>
    <w:rsid w:val="00C45626"/>
    <w:rsid w:val="00C45972"/>
    <w:rsid w:val="00C45A76"/>
    <w:rsid w:val="00C45C9A"/>
    <w:rsid w:val="00C45D8B"/>
    <w:rsid w:val="00C45E35"/>
    <w:rsid w:val="00C45E4F"/>
    <w:rsid w:val="00C45ED5"/>
    <w:rsid w:val="00C45F27"/>
    <w:rsid w:val="00C46002"/>
    <w:rsid w:val="00C46078"/>
    <w:rsid w:val="00C460E0"/>
    <w:rsid w:val="00C46162"/>
    <w:rsid w:val="00C46176"/>
    <w:rsid w:val="00C461A1"/>
    <w:rsid w:val="00C46204"/>
    <w:rsid w:val="00C46286"/>
    <w:rsid w:val="00C46357"/>
    <w:rsid w:val="00C4654C"/>
    <w:rsid w:val="00C46683"/>
    <w:rsid w:val="00C46718"/>
    <w:rsid w:val="00C46B5B"/>
    <w:rsid w:val="00C46BB8"/>
    <w:rsid w:val="00C46C36"/>
    <w:rsid w:val="00C46DC1"/>
    <w:rsid w:val="00C46DD5"/>
    <w:rsid w:val="00C4727C"/>
    <w:rsid w:val="00C4727D"/>
    <w:rsid w:val="00C473CB"/>
    <w:rsid w:val="00C473FD"/>
    <w:rsid w:val="00C476BC"/>
    <w:rsid w:val="00C4785C"/>
    <w:rsid w:val="00C4788E"/>
    <w:rsid w:val="00C47923"/>
    <w:rsid w:val="00C47BAD"/>
    <w:rsid w:val="00C47D74"/>
    <w:rsid w:val="00C47E4F"/>
    <w:rsid w:val="00C47E8A"/>
    <w:rsid w:val="00C5009B"/>
    <w:rsid w:val="00C50195"/>
    <w:rsid w:val="00C5053F"/>
    <w:rsid w:val="00C50733"/>
    <w:rsid w:val="00C509F0"/>
    <w:rsid w:val="00C50A18"/>
    <w:rsid w:val="00C50C1C"/>
    <w:rsid w:val="00C50CF1"/>
    <w:rsid w:val="00C50DA3"/>
    <w:rsid w:val="00C50DFB"/>
    <w:rsid w:val="00C50EB3"/>
    <w:rsid w:val="00C50F39"/>
    <w:rsid w:val="00C511F6"/>
    <w:rsid w:val="00C5125F"/>
    <w:rsid w:val="00C51270"/>
    <w:rsid w:val="00C512F3"/>
    <w:rsid w:val="00C514BC"/>
    <w:rsid w:val="00C51523"/>
    <w:rsid w:val="00C5158F"/>
    <w:rsid w:val="00C5168E"/>
    <w:rsid w:val="00C51690"/>
    <w:rsid w:val="00C518B4"/>
    <w:rsid w:val="00C51958"/>
    <w:rsid w:val="00C51A4E"/>
    <w:rsid w:val="00C51A50"/>
    <w:rsid w:val="00C51AF3"/>
    <w:rsid w:val="00C51C09"/>
    <w:rsid w:val="00C51C30"/>
    <w:rsid w:val="00C51E3B"/>
    <w:rsid w:val="00C51FE0"/>
    <w:rsid w:val="00C5208D"/>
    <w:rsid w:val="00C5210F"/>
    <w:rsid w:val="00C52155"/>
    <w:rsid w:val="00C52191"/>
    <w:rsid w:val="00C522E2"/>
    <w:rsid w:val="00C523D0"/>
    <w:rsid w:val="00C525BE"/>
    <w:rsid w:val="00C525F8"/>
    <w:rsid w:val="00C52616"/>
    <w:rsid w:val="00C52905"/>
    <w:rsid w:val="00C52979"/>
    <w:rsid w:val="00C529D7"/>
    <w:rsid w:val="00C52DBB"/>
    <w:rsid w:val="00C52E86"/>
    <w:rsid w:val="00C52EEF"/>
    <w:rsid w:val="00C52F4A"/>
    <w:rsid w:val="00C53005"/>
    <w:rsid w:val="00C53202"/>
    <w:rsid w:val="00C53350"/>
    <w:rsid w:val="00C53375"/>
    <w:rsid w:val="00C533A5"/>
    <w:rsid w:val="00C533DE"/>
    <w:rsid w:val="00C5365E"/>
    <w:rsid w:val="00C53666"/>
    <w:rsid w:val="00C536FD"/>
    <w:rsid w:val="00C53715"/>
    <w:rsid w:val="00C539AE"/>
    <w:rsid w:val="00C53B37"/>
    <w:rsid w:val="00C540C3"/>
    <w:rsid w:val="00C5422F"/>
    <w:rsid w:val="00C54437"/>
    <w:rsid w:val="00C54445"/>
    <w:rsid w:val="00C54546"/>
    <w:rsid w:val="00C5478B"/>
    <w:rsid w:val="00C547BC"/>
    <w:rsid w:val="00C547F9"/>
    <w:rsid w:val="00C549DA"/>
    <w:rsid w:val="00C54A79"/>
    <w:rsid w:val="00C54B65"/>
    <w:rsid w:val="00C54C06"/>
    <w:rsid w:val="00C54E42"/>
    <w:rsid w:val="00C54F82"/>
    <w:rsid w:val="00C55053"/>
    <w:rsid w:val="00C550C6"/>
    <w:rsid w:val="00C551A7"/>
    <w:rsid w:val="00C552B5"/>
    <w:rsid w:val="00C554F2"/>
    <w:rsid w:val="00C558C9"/>
    <w:rsid w:val="00C55A50"/>
    <w:rsid w:val="00C55E75"/>
    <w:rsid w:val="00C55F18"/>
    <w:rsid w:val="00C55FF9"/>
    <w:rsid w:val="00C5603A"/>
    <w:rsid w:val="00C560EA"/>
    <w:rsid w:val="00C56677"/>
    <w:rsid w:val="00C567C8"/>
    <w:rsid w:val="00C56B57"/>
    <w:rsid w:val="00C56C0A"/>
    <w:rsid w:val="00C56DB7"/>
    <w:rsid w:val="00C56F3E"/>
    <w:rsid w:val="00C57198"/>
    <w:rsid w:val="00C5745B"/>
    <w:rsid w:val="00C574B4"/>
    <w:rsid w:val="00C57686"/>
    <w:rsid w:val="00C5774B"/>
    <w:rsid w:val="00C5779B"/>
    <w:rsid w:val="00C57C12"/>
    <w:rsid w:val="00C57C27"/>
    <w:rsid w:val="00C57D1C"/>
    <w:rsid w:val="00C57DE2"/>
    <w:rsid w:val="00C57F5C"/>
    <w:rsid w:val="00C600CC"/>
    <w:rsid w:val="00C600D0"/>
    <w:rsid w:val="00C60692"/>
    <w:rsid w:val="00C6081D"/>
    <w:rsid w:val="00C6096E"/>
    <w:rsid w:val="00C60AB6"/>
    <w:rsid w:val="00C60B3E"/>
    <w:rsid w:val="00C60C84"/>
    <w:rsid w:val="00C60D5B"/>
    <w:rsid w:val="00C60D64"/>
    <w:rsid w:val="00C60D92"/>
    <w:rsid w:val="00C60DBF"/>
    <w:rsid w:val="00C60F13"/>
    <w:rsid w:val="00C60F1B"/>
    <w:rsid w:val="00C60F60"/>
    <w:rsid w:val="00C612BD"/>
    <w:rsid w:val="00C6130B"/>
    <w:rsid w:val="00C6136C"/>
    <w:rsid w:val="00C6136D"/>
    <w:rsid w:val="00C616E8"/>
    <w:rsid w:val="00C61745"/>
    <w:rsid w:val="00C61B8D"/>
    <w:rsid w:val="00C61CE7"/>
    <w:rsid w:val="00C61FB4"/>
    <w:rsid w:val="00C621C3"/>
    <w:rsid w:val="00C62270"/>
    <w:rsid w:val="00C622AD"/>
    <w:rsid w:val="00C622E0"/>
    <w:rsid w:val="00C62395"/>
    <w:rsid w:val="00C62620"/>
    <w:rsid w:val="00C62660"/>
    <w:rsid w:val="00C62735"/>
    <w:rsid w:val="00C62BA9"/>
    <w:rsid w:val="00C62FDC"/>
    <w:rsid w:val="00C63031"/>
    <w:rsid w:val="00C63205"/>
    <w:rsid w:val="00C6327B"/>
    <w:rsid w:val="00C632A6"/>
    <w:rsid w:val="00C63601"/>
    <w:rsid w:val="00C63AD6"/>
    <w:rsid w:val="00C63EB2"/>
    <w:rsid w:val="00C63EE6"/>
    <w:rsid w:val="00C63F51"/>
    <w:rsid w:val="00C63FFA"/>
    <w:rsid w:val="00C64110"/>
    <w:rsid w:val="00C64219"/>
    <w:rsid w:val="00C64295"/>
    <w:rsid w:val="00C64466"/>
    <w:rsid w:val="00C648E6"/>
    <w:rsid w:val="00C648EE"/>
    <w:rsid w:val="00C64960"/>
    <w:rsid w:val="00C649C6"/>
    <w:rsid w:val="00C64BBA"/>
    <w:rsid w:val="00C64C42"/>
    <w:rsid w:val="00C64D5B"/>
    <w:rsid w:val="00C64E46"/>
    <w:rsid w:val="00C6519C"/>
    <w:rsid w:val="00C6521F"/>
    <w:rsid w:val="00C6552E"/>
    <w:rsid w:val="00C656EF"/>
    <w:rsid w:val="00C65783"/>
    <w:rsid w:val="00C65911"/>
    <w:rsid w:val="00C6594B"/>
    <w:rsid w:val="00C6599B"/>
    <w:rsid w:val="00C65F6B"/>
    <w:rsid w:val="00C65F76"/>
    <w:rsid w:val="00C6609A"/>
    <w:rsid w:val="00C66206"/>
    <w:rsid w:val="00C66338"/>
    <w:rsid w:val="00C6658F"/>
    <w:rsid w:val="00C66856"/>
    <w:rsid w:val="00C66868"/>
    <w:rsid w:val="00C668D0"/>
    <w:rsid w:val="00C66D68"/>
    <w:rsid w:val="00C66D93"/>
    <w:rsid w:val="00C66E32"/>
    <w:rsid w:val="00C67041"/>
    <w:rsid w:val="00C67162"/>
    <w:rsid w:val="00C67441"/>
    <w:rsid w:val="00C67731"/>
    <w:rsid w:val="00C67832"/>
    <w:rsid w:val="00C678A1"/>
    <w:rsid w:val="00C679E5"/>
    <w:rsid w:val="00C67A36"/>
    <w:rsid w:val="00C67A51"/>
    <w:rsid w:val="00C67C55"/>
    <w:rsid w:val="00C67D59"/>
    <w:rsid w:val="00C703AA"/>
    <w:rsid w:val="00C706F7"/>
    <w:rsid w:val="00C70738"/>
    <w:rsid w:val="00C70D70"/>
    <w:rsid w:val="00C70FDC"/>
    <w:rsid w:val="00C710AB"/>
    <w:rsid w:val="00C712A6"/>
    <w:rsid w:val="00C7142F"/>
    <w:rsid w:val="00C71451"/>
    <w:rsid w:val="00C7157B"/>
    <w:rsid w:val="00C715EA"/>
    <w:rsid w:val="00C71A09"/>
    <w:rsid w:val="00C71D2A"/>
    <w:rsid w:val="00C71E22"/>
    <w:rsid w:val="00C72005"/>
    <w:rsid w:val="00C72039"/>
    <w:rsid w:val="00C72071"/>
    <w:rsid w:val="00C7210C"/>
    <w:rsid w:val="00C7210F"/>
    <w:rsid w:val="00C721AF"/>
    <w:rsid w:val="00C722A2"/>
    <w:rsid w:val="00C722AE"/>
    <w:rsid w:val="00C722E9"/>
    <w:rsid w:val="00C72426"/>
    <w:rsid w:val="00C726B5"/>
    <w:rsid w:val="00C727F3"/>
    <w:rsid w:val="00C72829"/>
    <w:rsid w:val="00C728DB"/>
    <w:rsid w:val="00C729C2"/>
    <w:rsid w:val="00C72A26"/>
    <w:rsid w:val="00C72A72"/>
    <w:rsid w:val="00C72AB6"/>
    <w:rsid w:val="00C72AD1"/>
    <w:rsid w:val="00C72B6C"/>
    <w:rsid w:val="00C72BD3"/>
    <w:rsid w:val="00C72C96"/>
    <w:rsid w:val="00C72CFB"/>
    <w:rsid w:val="00C72F22"/>
    <w:rsid w:val="00C730A6"/>
    <w:rsid w:val="00C7326E"/>
    <w:rsid w:val="00C732E1"/>
    <w:rsid w:val="00C735C5"/>
    <w:rsid w:val="00C739B0"/>
    <w:rsid w:val="00C73B65"/>
    <w:rsid w:val="00C73CF3"/>
    <w:rsid w:val="00C73D8D"/>
    <w:rsid w:val="00C73E3C"/>
    <w:rsid w:val="00C7409C"/>
    <w:rsid w:val="00C74144"/>
    <w:rsid w:val="00C7415B"/>
    <w:rsid w:val="00C7436C"/>
    <w:rsid w:val="00C7458A"/>
    <w:rsid w:val="00C745C9"/>
    <w:rsid w:val="00C7464B"/>
    <w:rsid w:val="00C7469A"/>
    <w:rsid w:val="00C746B1"/>
    <w:rsid w:val="00C7475A"/>
    <w:rsid w:val="00C748C4"/>
    <w:rsid w:val="00C74AA3"/>
    <w:rsid w:val="00C74C8F"/>
    <w:rsid w:val="00C74DAE"/>
    <w:rsid w:val="00C74E20"/>
    <w:rsid w:val="00C750FE"/>
    <w:rsid w:val="00C7510F"/>
    <w:rsid w:val="00C752E0"/>
    <w:rsid w:val="00C752F4"/>
    <w:rsid w:val="00C75390"/>
    <w:rsid w:val="00C753E4"/>
    <w:rsid w:val="00C754F5"/>
    <w:rsid w:val="00C754F7"/>
    <w:rsid w:val="00C757CE"/>
    <w:rsid w:val="00C758BC"/>
    <w:rsid w:val="00C75C04"/>
    <w:rsid w:val="00C75D51"/>
    <w:rsid w:val="00C75E35"/>
    <w:rsid w:val="00C75F62"/>
    <w:rsid w:val="00C763E5"/>
    <w:rsid w:val="00C76419"/>
    <w:rsid w:val="00C7643C"/>
    <w:rsid w:val="00C764AF"/>
    <w:rsid w:val="00C7654A"/>
    <w:rsid w:val="00C765D0"/>
    <w:rsid w:val="00C765E9"/>
    <w:rsid w:val="00C76603"/>
    <w:rsid w:val="00C766C9"/>
    <w:rsid w:val="00C7674A"/>
    <w:rsid w:val="00C76B29"/>
    <w:rsid w:val="00C76BEA"/>
    <w:rsid w:val="00C76FE8"/>
    <w:rsid w:val="00C77247"/>
    <w:rsid w:val="00C77251"/>
    <w:rsid w:val="00C773DC"/>
    <w:rsid w:val="00C7754F"/>
    <w:rsid w:val="00C77939"/>
    <w:rsid w:val="00C77BDE"/>
    <w:rsid w:val="00C77C07"/>
    <w:rsid w:val="00C77D5A"/>
    <w:rsid w:val="00C8001E"/>
    <w:rsid w:val="00C80032"/>
    <w:rsid w:val="00C801AC"/>
    <w:rsid w:val="00C802A7"/>
    <w:rsid w:val="00C80432"/>
    <w:rsid w:val="00C8043D"/>
    <w:rsid w:val="00C8085D"/>
    <w:rsid w:val="00C80892"/>
    <w:rsid w:val="00C80A5A"/>
    <w:rsid w:val="00C80C30"/>
    <w:rsid w:val="00C80C39"/>
    <w:rsid w:val="00C80E66"/>
    <w:rsid w:val="00C80E7D"/>
    <w:rsid w:val="00C81027"/>
    <w:rsid w:val="00C810B9"/>
    <w:rsid w:val="00C81442"/>
    <w:rsid w:val="00C81475"/>
    <w:rsid w:val="00C814C2"/>
    <w:rsid w:val="00C815B6"/>
    <w:rsid w:val="00C81682"/>
    <w:rsid w:val="00C81850"/>
    <w:rsid w:val="00C81A31"/>
    <w:rsid w:val="00C81B0E"/>
    <w:rsid w:val="00C81BB6"/>
    <w:rsid w:val="00C81D49"/>
    <w:rsid w:val="00C81D6D"/>
    <w:rsid w:val="00C81DD2"/>
    <w:rsid w:val="00C81F3D"/>
    <w:rsid w:val="00C81F4E"/>
    <w:rsid w:val="00C81F85"/>
    <w:rsid w:val="00C81F99"/>
    <w:rsid w:val="00C81FA6"/>
    <w:rsid w:val="00C820C2"/>
    <w:rsid w:val="00C820CB"/>
    <w:rsid w:val="00C82175"/>
    <w:rsid w:val="00C822E4"/>
    <w:rsid w:val="00C8234D"/>
    <w:rsid w:val="00C82440"/>
    <w:rsid w:val="00C824B8"/>
    <w:rsid w:val="00C8256B"/>
    <w:rsid w:val="00C825EE"/>
    <w:rsid w:val="00C82621"/>
    <w:rsid w:val="00C8262E"/>
    <w:rsid w:val="00C826BC"/>
    <w:rsid w:val="00C82776"/>
    <w:rsid w:val="00C827C6"/>
    <w:rsid w:val="00C82A6F"/>
    <w:rsid w:val="00C82B8D"/>
    <w:rsid w:val="00C82B91"/>
    <w:rsid w:val="00C82CB4"/>
    <w:rsid w:val="00C82DF8"/>
    <w:rsid w:val="00C83074"/>
    <w:rsid w:val="00C8313F"/>
    <w:rsid w:val="00C833BC"/>
    <w:rsid w:val="00C83429"/>
    <w:rsid w:val="00C8377E"/>
    <w:rsid w:val="00C8379B"/>
    <w:rsid w:val="00C8380B"/>
    <w:rsid w:val="00C83906"/>
    <w:rsid w:val="00C83A37"/>
    <w:rsid w:val="00C83A78"/>
    <w:rsid w:val="00C83A8E"/>
    <w:rsid w:val="00C83B57"/>
    <w:rsid w:val="00C83BA4"/>
    <w:rsid w:val="00C841A9"/>
    <w:rsid w:val="00C84299"/>
    <w:rsid w:val="00C843DF"/>
    <w:rsid w:val="00C84567"/>
    <w:rsid w:val="00C84871"/>
    <w:rsid w:val="00C8488D"/>
    <w:rsid w:val="00C848F8"/>
    <w:rsid w:val="00C84ACB"/>
    <w:rsid w:val="00C84B55"/>
    <w:rsid w:val="00C84DDA"/>
    <w:rsid w:val="00C853B6"/>
    <w:rsid w:val="00C853B8"/>
    <w:rsid w:val="00C8548A"/>
    <w:rsid w:val="00C85664"/>
    <w:rsid w:val="00C857D3"/>
    <w:rsid w:val="00C85B7C"/>
    <w:rsid w:val="00C85B9D"/>
    <w:rsid w:val="00C85C9A"/>
    <w:rsid w:val="00C85CB1"/>
    <w:rsid w:val="00C85CEB"/>
    <w:rsid w:val="00C8616A"/>
    <w:rsid w:val="00C86337"/>
    <w:rsid w:val="00C86391"/>
    <w:rsid w:val="00C863BC"/>
    <w:rsid w:val="00C86583"/>
    <w:rsid w:val="00C86A7A"/>
    <w:rsid w:val="00C86AA9"/>
    <w:rsid w:val="00C86B4D"/>
    <w:rsid w:val="00C86D64"/>
    <w:rsid w:val="00C8721A"/>
    <w:rsid w:val="00C87458"/>
    <w:rsid w:val="00C87648"/>
    <w:rsid w:val="00C87875"/>
    <w:rsid w:val="00C8797A"/>
    <w:rsid w:val="00C87987"/>
    <w:rsid w:val="00C87D69"/>
    <w:rsid w:val="00C87D8C"/>
    <w:rsid w:val="00C87E40"/>
    <w:rsid w:val="00C87FFD"/>
    <w:rsid w:val="00C90056"/>
    <w:rsid w:val="00C9007C"/>
    <w:rsid w:val="00C90122"/>
    <w:rsid w:val="00C90630"/>
    <w:rsid w:val="00C90678"/>
    <w:rsid w:val="00C908C7"/>
    <w:rsid w:val="00C90A92"/>
    <w:rsid w:val="00C90BBF"/>
    <w:rsid w:val="00C90EE4"/>
    <w:rsid w:val="00C90F3F"/>
    <w:rsid w:val="00C91365"/>
    <w:rsid w:val="00C915B1"/>
    <w:rsid w:val="00C917D7"/>
    <w:rsid w:val="00C919EA"/>
    <w:rsid w:val="00C91ACD"/>
    <w:rsid w:val="00C91FDA"/>
    <w:rsid w:val="00C9203C"/>
    <w:rsid w:val="00C9246C"/>
    <w:rsid w:val="00C924E7"/>
    <w:rsid w:val="00C9272D"/>
    <w:rsid w:val="00C928CD"/>
    <w:rsid w:val="00C92C32"/>
    <w:rsid w:val="00C92C5C"/>
    <w:rsid w:val="00C92CD6"/>
    <w:rsid w:val="00C92D52"/>
    <w:rsid w:val="00C92E0C"/>
    <w:rsid w:val="00C92E57"/>
    <w:rsid w:val="00C92E7D"/>
    <w:rsid w:val="00C92EA7"/>
    <w:rsid w:val="00C92ED5"/>
    <w:rsid w:val="00C934D1"/>
    <w:rsid w:val="00C935CA"/>
    <w:rsid w:val="00C935F5"/>
    <w:rsid w:val="00C93784"/>
    <w:rsid w:val="00C93851"/>
    <w:rsid w:val="00C93885"/>
    <w:rsid w:val="00C938A6"/>
    <w:rsid w:val="00C939A7"/>
    <w:rsid w:val="00C939FB"/>
    <w:rsid w:val="00C93B1C"/>
    <w:rsid w:val="00C93C95"/>
    <w:rsid w:val="00C93D64"/>
    <w:rsid w:val="00C93DFE"/>
    <w:rsid w:val="00C93EDC"/>
    <w:rsid w:val="00C93EE8"/>
    <w:rsid w:val="00C941DD"/>
    <w:rsid w:val="00C94447"/>
    <w:rsid w:val="00C9446A"/>
    <w:rsid w:val="00C945D2"/>
    <w:rsid w:val="00C94AC6"/>
    <w:rsid w:val="00C94C3C"/>
    <w:rsid w:val="00C94CF7"/>
    <w:rsid w:val="00C94F9C"/>
    <w:rsid w:val="00C951C0"/>
    <w:rsid w:val="00C9533A"/>
    <w:rsid w:val="00C95451"/>
    <w:rsid w:val="00C957AE"/>
    <w:rsid w:val="00C9596B"/>
    <w:rsid w:val="00C95BF1"/>
    <w:rsid w:val="00C95C63"/>
    <w:rsid w:val="00C95DE9"/>
    <w:rsid w:val="00C95F04"/>
    <w:rsid w:val="00C95FDB"/>
    <w:rsid w:val="00C9604C"/>
    <w:rsid w:val="00C961B7"/>
    <w:rsid w:val="00C962A2"/>
    <w:rsid w:val="00C9657C"/>
    <w:rsid w:val="00C965CD"/>
    <w:rsid w:val="00C9694A"/>
    <w:rsid w:val="00C96A06"/>
    <w:rsid w:val="00C96B83"/>
    <w:rsid w:val="00C96C70"/>
    <w:rsid w:val="00C96E89"/>
    <w:rsid w:val="00C96F40"/>
    <w:rsid w:val="00C97076"/>
    <w:rsid w:val="00C970B2"/>
    <w:rsid w:val="00C973B1"/>
    <w:rsid w:val="00C975E5"/>
    <w:rsid w:val="00C976E4"/>
    <w:rsid w:val="00C97726"/>
    <w:rsid w:val="00C978B1"/>
    <w:rsid w:val="00C97968"/>
    <w:rsid w:val="00C979A8"/>
    <w:rsid w:val="00C979CA"/>
    <w:rsid w:val="00C97A26"/>
    <w:rsid w:val="00C97AD1"/>
    <w:rsid w:val="00C97B38"/>
    <w:rsid w:val="00C97BE9"/>
    <w:rsid w:val="00C97DDF"/>
    <w:rsid w:val="00C97F08"/>
    <w:rsid w:val="00C97F53"/>
    <w:rsid w:val="00CA02CA"/>
    <w:rsid w:val="00CA0323"/>
    <w:rsid w:val="00CA03C8"/>
    <w:rsid w:val="00CA04F4"/>
    <w:rsid w:val="00CA088F"/>
    <w:rsid w:val="00CA0924"/>
    <w:rsid w:val="00CA095F"/>
    <w:rsid w:val="00CA0AC0"/>
    <w:rsid w:val="00CA0B04"/>
    <w:rsid w:val="00CA0BAE"/>
    <w:rsid w:val="00CA1105"/>
    <w:rsid w:val="00CA11B7"/>
    <w:rsid w:val="00CA1210"/>
    <w:rsid w:val="00CA15A8"/>
    <w:rsid w:val="00CA1615"/>
    <w:rsid w:val="00CA1628"/>
    <w:rsid w:val="00CA1730"/>
    <w:rsid w:val="00CA1A3A"/>
    <w:rsid w:val="00CA1D1E"/>
    <w:rsid w:val="00CA1E20"/>
    <w:rsid w:val="00CA1EC6"/>
    <w:rsid w:val="00CA1EFC"/>
    <w:rsid w:val="00CA1F21"/>
    <w:rsid w:val="00CA216C"/>
    <w:rsid w:val="00CA219E"/>
    <w:rsid w:val="00CA2316"/>
    <w:rsid w:val="00CA235A"/>
    <w:rsid w:val="00CA2511"/>
    <w:rsid w:val="00CA254D"/>
    <w:rsid w:val="00CA263B"/>
    <w:rsid w:val="00CA2780"/>
    <w:rsid w:val="00CA2B29"/>
    <w:rsid w:val="00CA2C10"/>
    <w:rsid w:val="00CA2C36"/>
    <w:rsid w:val="00CA2D18"/>
    <w:rsid w:val="00CA2D27"/>
    <w:rsid w:val="00CA2D37"/>
    <w:rsid w:val="00CA2D9F"/>
    <w:rsid w:val="00CA2F6E"/>
    <w:rsid w:val="00CA3007"/>
    <w:rsid w:val="00CA3338"/>
    <w:rsid w:val="00CA33EE"/>
    <w:rsid w:val="00CA35A1"/>
    <w:rsid w:val="00CA379D"/>
    <w:rsid w:val="00CA37BB"/>
    <w:rsid w:val="00CA3905"/>
    <w:rsid w:val="00CA3B42"/>
    <w:rsid w:val="00CA3B51"/>
    <w:rsid w:val="00CA3B70"/>
    <w:rsid w:val="00CA3BA4"/>
    <w:rsid w:val="00CA3C3D"/>
    <w:rsid w:val="00CA3C81"/>
    <w:rsid w:val="00CA3E37"/>
    <w:rsid w:val="00CA42FB"/>
    <w:rsid w:val="00CA434B"/>
    <w:rsid w:val="00CA45EC"/>
    <w:rsid w:val="00CA46AC"/>
    <w:rsid w:val="00CA492E"/>
    <w:rsid w:val="00CA497B"/>
    <w:rsid w:val="00CA4AB7"/>
    <w:rsid w:val="00CA4DFE"/>
    <w:rsid w:val="00CA4F1A"/>
    <w:rsid w:val="00CA4FC2"/>
    <w:rsid w:val="00CA4FE2"/>
    <w:rsid w:val="00CA509F"/>
    <w:rsid w:val="00CA52FD"/>
    <w:rsid w:val="00CA531F"/>
    <w:rsid w:val="00CA53A3"/>
    <w:rsid w:val="00CA54A1"/>
    <w:rsid w:val="00CA5762"/>
    <w:rsid w:val="00CA580E"/>
    <w:rsid w:val="00CA5AEA"/>
    <w:rsid w:val="00CA5B44"/>
    <w:rsid w:val="00CA5BE8"/>
    <w:rsid w:val="00CA5E21"/>
    <w:rsid w:val="00CA5E40"/>
    <w:rsid w:val="00CA5E42"/>
    <w:rsid w:val="00CA5F26"/>
    <w:rsid w:val="00CA608C"/>
    <w:rsid w:val="00CA6229"/>
    <w:rsid w:val="00CA65A7"/>
    <w:rsid w:val="00CA6709"/>
    <w:rsid w:val="00CA6771"/>
    <w:rsid w:val="00CA6791"/>
    <w:rsid w:val="00CA67EB"/>
    <w:rsid w:val="00CA69C5"/>
    <w:rsid w:val="00CA6ABE"/>
    <w:rsid w:val="00CA6BF5"/>
    <w:rsid w:val="00CA6C8B"/>
    <w:rsid w:val="00CA6CF3"/>
    <w:rsid w:val="00CA6D6B"/>
    <w:rsid w:val="00CA6FF2"/>
    <w:rsid w:val="00CA701C"/>
    <w:rsid w:val="00CA713C"/>
    <w:rsid w:val="00CA7163"/>
    <w:rsid w:val="00CA71CC"/>
    <w:rsid w:val="00CA724E"/>
    <w:rsid w:val="00CA726D"/>
    <w:rsid w:val="00CA73E4"/>
    <w:rsid w:val="00CA75EE"/>
    <w:rsid w:val="00CA76B6"/>
    <w:rsid w:val="00CA7833"/>
    <w:rsid w:val="00CA78BA"/>
    <w:rsid w:val="00CA7994"/>
    <w:rsid w:val="00CA7D73"/>
    <w:rsid w:val="00CA7DFB"/>
    <w:rsid w:val="00CB0482"/>
    <w:rsid w:val="00CB0A84"/>
    <w:rsid w:val="00CB0AB0"/>
    <w:rsid w:val="00CB0AB8"/>
    <w:rsid w:val="00CB0AFF"/>
    <w:rsid w:val="00CB0C64"/>
    <w:rsid w:val="00CB0CDC"/>
    <w:rsid w:val="00CB1003"/>
    <w:rsid w:val="00CB103C"/>
    <w:rsid w:val="00CB11F8"/>
    <w:rsid w:val="00CB14F6"/>
    <w:rsid w:val="00CB1656"/>
    <w:rsid w:val="00CB1932"/>
    <w:rsid w:val="00CB1B1C"/>
    <w:rsid w:val="00CB1BBD"/>
    <w:rsid w:val="00CB1C62"/>
    <w:rsid w:val="00CB1E16"/>
    <w:rsid w:val="00CB2062"/>
    <w:rsid w:val="00CB2133"/>
    <w:rsid w:val="00CB2279"/>
    <w:rsid w:val="00CB233B"/>
    <w:rsid w:val="00CB2360"/>
    <w:rsid w:val="00CB24AB"/>
    <w:rsid w:val="00CB2528"/>
    <w:rsid w:val="00CB264E"/>
    <w:rsid w:val="00CB271D"/>
    <w:rsid w:val="00CB2980"/>
    <w:rsid w:val="00CB2A17"/>
    <w:rsid w:val="00CB2CDD"/>
    <w:rsid w:val="00CB2DB5"/>
    <w:rsid w:val="00CB2F6E"/>
    <w:rsid w:val="00CB31E8"/>
    <w:rsid w:val="00CB32A1"/>
    <w:rsid w:val="00CB35BE"/>
    <w:rsid w:val="00CB3650"/>
    <w:rsid w:val="00CB369E"/>
    <w:rsid w:val="00CB3876"/>
    <w:rsid w:val="00CB3A7E"/>
    <w:rsid w:val="00CB3ACC"/>
    <w:rsid w:val="00CB3B96"/>
    <w:rsid w:val="00CB3CB7"/>
    <w:rsid w:val="00CB3E47"/>
    <w:rsid w:val="00CB3ED8"/>
    <w:rsid w:val="00CB400C"/>
    <w:rsid w:val="00CB4243"/>
    <w:rsid w:val="00CB424B"/>
    <w:rsid w:val="00CB425D"/>
    <w:rsid w:val="00CB4328"/>
    <w:rsid w:val="00CB469E"/>
    <w:rsid w:val="00CB4751"/>
    <w:rsid w:val="00CB4921"/>
    <w:rsid w:val="00CB4957"/>
    <w:rsid w:val="00CB49A4"/>
    <w:rsid w:val="00CB49BD"/>
    <w:rsid w:val="00CB4A21"/>
    <w:rsid w:val="00CB4DEA"/>
    <w:rsid w:val="00CB4E19"/>
    <w:rsid w:val="00CB4F2C"/>
    <w:rsid w:val="00CB500F"/>
    <w:rsid w:val="00CB5015"/>
    <w:rsid w:val="00CB5144"/>
    <w:rsid w:val="00CB5149"/>
    <w:rsid w:val="00CB51FA"/>
    <w:rsid w:val="00CB5213"/>
    <w:rsid w:val="00CB5327"/>
    <w:rsid w:val="00CB572F"/>
    <w:rsid w:val="00CB5A49"/>
    <w:rsid w:val="00CB5CF5"/>
    <w:rsid w:val="00CB5DA8"/>
    <w:rsid w:val="00CB5E92"/>
    <w:rsid w:val="00CB5F82"/>
    <w:rsid w:val="00CB60EE"/>
    <w:rsid w:val="00CB61A9"/>
    <w:rsid w:val="00CB62C7"/>
    <w:rsid w:val="00CB6648"/>
    <w:rsid w:val="00CB6663"/>
    <w:rsid w:val="00CB68C8"/>
    <w:rsid w:val="00CB6A38"/>
    <w:rsid w:val="00CB6A5B"/>
    <w:rsid w:val="00CB6BEF"/>
    <w:rsid w:val="00CB6E60"/>
    <w:rsid w:val="00CB6E6E"/>
    <w:rsid w:val="00CB6F17"/>
    <w:rsid w:val="00CB6F98"/>
    <w:rsid w:val="00CB708B"/>
    <w:rsid w:val="00CB72AF"/>
    <w:rsid w:val="00CB7357"/>
    <w:rsid w:val="00CB7595"/>
    <w:rsid w:val="00CB77E6"/>
    <w:rsid w:val="00CB78BA"/>
    <w:rsid w:val="00CB78C7"/>
    <w:rsid w:val="00CB78EE"/>
    <w:rsid w:val="00CB7C00"/>
    <w:rsid w:val="00CB7C36"/>
    <w:rsid w:val="00CB7D94"/>
    <w:rsid w:val="00CB7F05"/>
    <w:rsid w:val="00CC005A"/>
    <w:rsid w:val="00CC00BF"/>
    <w:rsid w:val="00CC00F7"/>
    <w:rsid w:val="00CC0155"/>
    <w:rsid w:val="00CC0347"/>
    <w:rsid w:val="00CC05C2"/>
    <w:rsid w:val="00CC05DA"/>
    <w:rsid w:val="00CC05F6"/>
    <w:rsid w:val="00CC0697"/>
    <w:rsid w:val="00CC070A"/>
    <w:rsid w:val="00CC08E0"/>
    <w:rsid w:val="00CC0960"/>
    <w:rsid w:val="00CC0A5B"/>
    <w:rsid w:val="00CC0AAD"/>
    <w:rsid w:val="00CC0BB8"/>
    <w:rsid w:val="00CC0D6E"/>
    <w:rsid w:val="00CC0F5C"/>
    <w:rsid w:val="00CC1521"/>
    <w:rsid w:val="00CC15D4"/>
    <w:rsid w:val="00CC17B5"/>
    <w:rsid w:val="00CC1862"/>
    <w:rsid w:val="00CC1A1B"/>
    <w:rsid w:val="00CC1B0D"/>
    <w:rsid w:val="00CC1BCD"/>
    <w:rsid w:val="00CC1CF2"/>
    <w:rsid w:val="00CC1F0A"/>
    <w:rsid w:val="00CC2011"/>
    <w:rsid w:val="00CC2114"/>
    <w:rsid w:val="00CC21E3"/>
    <w:rsid w:val="00CC2498"/>
    <w:rsid w:val="00CC256F"/>
    <w:rsid w:val="00CC25EA"/>
    <w:rsid w:val="00CC2B5F"/>
    <w:rsid w:val="00CC2B7E"/>
    <w:rsid w:val="00CC2BEE"/>
    <w:rsid w:val="00CC2F0E"/>
    <w:rsid w:val="00CC30D6"/>
    <w:rsid w:val="00CC3262"/>
    <w:rsid w:val="00CC348D"/>
    <w:rsid w:val="00CC34C6"/>
    <w:rsid w:val="00CC36BB"/>
    <w:rsid w:val="00CC3772"/>
    <w:rsid w:val="00CC3A74"/>
    <w:rsid w:val="00CC3B59"/>
    <w:rsid w:val="00CC3B64"/>
    <w:rsid w:val="00CC3B76"/>
    <w:rsid w:val="00CC3BA4"/>
    <w:rsid w:val="00CC3E38"/>
    <w:rsid w:val="00CC3F97"/>
    <w:rsid w:val="00CC3FC7"/>
    <w:rsid w:val="00CC3FEB"/>
    <w:rsid w:val="00CC3FFC"/>
    <w:rsid w:val="00CC4020"/>
    <w:rsid w:val="00CC4082"/>
    <w:rsid w:val="00CC4444"/>
    <w:rsid w:val="00CC460A"/>
    <w:rsid w:val="00CC470B"/>
    <w:rsid w:val="00CC47EA"/>
    <w:rsid w:val="00CC4B49"/>
    <w:rsid w:val="00CC4D4B"/>
    <w:rsid w:val="00CC4F70"/>
    <w:rsid w:val="00CC51E6"/>
    <w:rsid w:val="00CC5329"/>
    <w:rsid w:val="00CC5399"/>
    <w:rsid w:val="00CC5959"/>
    <w:rsid w:val="00CC5B43"/>
    <w:rsid w:val="00CC5CBB"/>
    <w:rsid w:val="00CC5E65"/>
    <w:rsid w:val="00CC5E8B"/>
    <w:rsid w:val="00CC5EAB"/>
    <w:rsid w:val="00CC601E"/>
    <w:rsid w:val="00CC6061"/>
    <w:rsid w:val="00CC60F8"/>
    <w:rsid w:val="00CC636F"/>
    <w:rsid w:val="00CC6504"/>
    <w:rsid w:val="00CC65D9"/>
    <w:rsid w:val="00CC66AE"/>
    <w:rsid w:val="00CC6819"/>
    <w:rsid w:val="00CC6981"/>
    <w:rsid w:val="00CC6ACA"/>
    <w:rsid w:val="00CC6C8B"/>
    <w:rsid w:val="00CC6CB5"/>
    <w:rsid w:val="00CC6D6F"/>
    <w:rsid w:val="00CC6DF4"/>
    <w:rsid w:val="00CC6EEA"/>
    <w:rsid w:val="00CC7038"/>
    <w:rsid w:val="00CC705D"/>
    <w:rsid w:val="00CC72EC"/>
    <w:rsid w:val="00CC742F"/>
    <w:rsid w:val="00CC750F"/>
    <w:rsid w:val="00CC769A"/>
    <w:rsid w:val="00CC76D9"/>
    <w:rsid w:val="00CC7935"/>
    <w:rsid w:val="00CC7D59"/>
    <w:rsid w:val="00CC7E84"/>
    <w:rsid w:val="00CC7F7E"/>
    <w:rsid w:val="00CD006C"/>
    <w:rsid w:val="00CD0173"/>
    <w:rsid w:val="00CD0208"/>
    <w:rsid w:val="00CD026B"/>
    <w:rsid w:val="00CD0299"/>
    <w:rsid w:val="00CD0543"/>
    <w:rsid w:val="00CD0718"/>
    <w:rsid w:val="00CD072F"/>
    <w:rsid w:val="00CD07DB"/>
    <w:rsid w:val="00CD0873"/>
    <w:rsid w:val="00CD0AF5"/>
    <w:rsid w:val="00CD0BE2"/>
    <w:rsid w:val="00CD0BE7"/>
    <w:rsid w:val="00CD0BEA"/>
    <w:rsid w:val="00CD0C86"/>
    <w:rsid w:val="00CD0CF7"/>
    <w:rsid w:val="00CD0D61"/>
    <w:rsid w:val="00CD0D8F"/>
    <w:rsid w:val="00CD0DAF"/>
    <w:rsid w:val="00CD0E5A"/>
    <w:rsid w:val="00CD0F99"/>
    <w:rsid w:val="00CD10CD"/>
    <w:rsid w:val="00CD1375"/>
    <w:rsid w:val="00CD15FA"/>
    <w:rsid w:val="00CD16C2"/>
    <w:rsid w:val="00CD185F"/>
    <w:rsid w:val="00CD1995"/>
    <w:rsid w:val="00CD1A29"/>
    <w:rsid w:val="00CD1A70"/>
    <w:rsid w:val="00CD1AF1"/>
    <w:rsid w:val="00CD1FAB"/>
    <w:rsid w:val="00CD2062"/>
    <w:rsid w:val="00CD2824"/>
    <w:rsid w:val="00CD2977"/>
    <w:rsid w:val="00CD2A6D"/>
    <w:rsid w:val="00CD2B3A"/>
    <w:rsid w:val="00CD2D9A"/>
    <w:rsid w:val="00CD3032"/>
    <w:rsid w:val="00CD3101"/>
    <w:rsid w:val="00CD31A7"/>
    <w:rsid w:val="00CD31ED"/>
    <w:rsid w:val="00CD32A2"/>
    <w:rsid w:val="00CD3327"/>
    <w:rsid w:val="00CD33C8"/>
    <w:rsid w:val="00CD33F2"/>
    <w:rsid w:val="00CD3527"/>
    <w:rsid w:val="00CD3552"/>
    <w:rsid w:val="00CD3722"/>
    <w:rsid w:val="00CD37B0"/>
    <w:rsid w:val="00CD387D"/>
    <w:rsid w:val="00CD3888"/>
    <w:rsid w:val="00CD38B7"/>
    <w:rsid w:val="00CD38EB"/>
    <w:rsid w:val="00CD4139"/>
    <w:rsid w:val="00CD42FD"/>
    <w:rsid w:val="00CD44BB"/>
    <w:rsid w:val="00CD4604"/>
    <w:rsid w:val="00CD4932"/>
    <w:rsid w:val="00CD4C75"/>
    <w:rsid w:val="00CD4CFA"/>
    <w:rsid w:val="00CD5077"/>
    <w:rsid w:val="00CD510B"/>
    <w:rsid w:val="00CD537A"/>
    <w:rsid w:val="00CD54B8"/>
    <w:rsid w:val="00CD5665"/>
    <w:rsid w:val="00CD57AA"/>
    <w:rsid w:val="00CD58E3"/>
    <w:rsid w:val="00CD599C"/>
    <w:rsid w:val="00CD59B1"/>
    <w:rsid w:val="00CD5AF0"/>
    <w:rsid w:val="00CD5B45"/>
    <w:rsid w:val="00CD5DE2"/>
    <w:rsid w:val="00CD5F40"/>
    <w:rsid w:val="00CD5F86"/>
    <w:rsid w:val="00CD6059"/>
    <w:rsid w:val="00CD6065"/>
    <w:rsid w:val="00CD60E3"/>
    <w:rsid w:val="00CD62B4"/>
    <w:rsid w:val="00CD636D"/>
    <w:rsid w:val="00CD6608"/>
    <w:rsid w:val="00CD6711"/>
    <w:rsid w:val="00CD679A"/>
    <w:rsid w:val="00CD67DD"/>
    <w:rsid w:val="00CD6861"/>
    <w:rsid w:val="00CD68CC"/>
    <w:rsid w:val="00CD6925"/>
    <w:rsid w:val="00CD6BAD"/>
    <w:rsid w:val="00CD6BF2"/>
    <w:rsid w:val="00CD6CD1"/>
    <w:rsid w:val="00CD6D7A"/>
    <w:rsid w:val="00CD6E19"/>
    <w:rsid w:val="00CD6EDC"/>
    <w:rsid w:val="00CD6EED"/>
    <w:rsid w:val="00CD6F9D"/>
    <w:rsid w:val="00CD6FE3"/>
    <w:rsid w:val="00CD70B2"/>
    <w:rsid w:val="00CD70F7"/>
    <w:rsid w:val="00CD720C"/>
    <w:rsid w:val="00CD72BE"/>
    <w:rsid w:val="00CD753D"/>
    <w:rsid w:val="00CD7593"/>
    <w:rsid w:val="00CD7907"/>
    <w:rsid w:val="00CD79BB"/>
    <w:rsid w:val="00CD7A24"/>
    <w:rsid w:val="00CD7B7B"/>
    <w:rsid w:val="00CD7B95"/>
    <w:rsid w:val="00CD7BA0"/>
    <w:rsid w:val="00CE0025"/>
    <w:rsid w:val="00CE00A3"/>
    <w:rsid w:val="00CE024A"/>
    <w:rsid w:val="00CE031A"/>
    <w:rsid w:val="00CE0338"/>
    <w:rsid w:val="00CE0746"/>
    <w:rsid w:val="00CE0748"/>
    <w:rsid w:val="00CE09CD"/>
    <w:rsid w:val="00CE0ABA"/>
    <w:rsid w:val="00CE0B64"/>
    <w:rsid w:val="00CE0BDC"/>
    <w:rsid w:val="00CE0D21"/>
    <w:rsid w:val="00CE1361"/>
    <w:rsid w:val="00CE14B0"/>
    <w:rsid w:val="00CE15BC"/>
    <w:rsid w:val="00CE15DE"/>
    <w:rsid w:val="00CE1697"/>
    <w:rsid w:val="00CE16F6"/>
    <w:rsid w:val="00CE1A7C"/>
    <w:rsid w:val="00CE1FE7"/>
    <w:rsid w:val="00CE20A1"/>
    <w:rsid w:val="00CE216B"/>
    <w:rsid w:val="00CE23F2"/>
    <w:rsid w:val="00CE24F7"/>
    <w:rsid w:val="00CE2757"/>
    <w:rsid w:val="00CE29B5"/>
    <w:rsid w:val="00CE2BBD"/>
    <w:rsid w:val="00CE2C8A"/>
    <w:rsid w:val="00CE2D4F"/>
    <w:rsid w:val="00CE2FB1"/>
    <w:rsid w:val="00CE308A"/>
    <w:rsid w:val="00CE3244"/>
    <w:rsid w:val="00CE3277"/>
    <w:rsid w:val="00CE32BE"/>
    <w:rsid w:val="00CE3428"/>
    <w:rsid w:val="00CE3581"/>
    <w:rsid w:val="00CE36DA"/>
    <w:rsid w:val="00CE3A86"/>
    <w:rsid w:val="00CE3C1D"/>
    <w:rsid w:val="00CE3C9D"/>
    <w:rsid w:val="00CE3D41"/>
    <w:rsid w:val="00CE3FE7"/>
    <w:rsid w:val="00CE4007"/>
    <w:rsid w:val="00CE44E2"/>
    <w:rsid w:val="00CE44E4"/>
    <w:rsid w:val="00CE4A76"/>
    <w:rsid w:val="00CE4B4F"/>
    <w:rsid w:val="00CE4DF2"/>
    <w:rsid w:val="00CE4FA7"/>
    <w:rsid w:val="00CE4FAF"/>
    <w:rsid w:val="00CE5047"/>
    <w:rsid w:val="00CE5895"/>
    <w:rsid w:val="00CE5957"/>
    <w:rsid w:val="00CE5959"/>
    <w:rsid w:val="00CE5D3B"/>
    <w:rsid w:val="00CE5D90"/>
    <w:rsid w:val="00CE5EB2"/>
    <w:rsid w:val="00CE5ED1"/>
    <w:rsid w:val="00CE6027"/>
    <w:rsid w:val="00CE60F1"/>
    <w:rsid w:val="00CE6227"/>
    <w:rsid w:val="00CE627F"/>
    <w:rsid w:val="00CE65FF"/>
    <w:rsid w:val="00CE667F"/>
    <w:rsid w:val="00CE6764"/>
    <w:rsid w:val="00CE677C"/>
    <w:rsid w:val="00CE6C97"/>
    <w:rsid w:val="00CE6CE1"/>
    <w:rsid w:val="00CE6E5E"/>
    <w:rsid w:val="00CE6E9B"/>
    <w:rsid w:val="00CE72C3"/>
    <w:rsid w:val="00CE72DA"/>
    <w:rsid w:val="00CE7377"/>
    <w:rsid w:val="00CE7550"/>
    <w:rsid w:val="00CE7830"/>
    <w:rsid w:val="00CE7841"/>
    <w:rsid w:val="00CE78C5"/>
    <w:rsid w:val="00CE7965"/>
    <w:rsid w:val="00CE7E1A"/>
    <w:rsid w:val="00CF017F"/>
    <w:rsid w:val="00CF024C"/>
    <w:rsid w:val="00CF0625"/>
    <w:rsid w:val="00CF0699"/>
    <w:rsid w:val="00CF07A8"/>
    <w:rsid w:val="00CF0990"/>
    <w:rsid w:val="00CF09C5"/>
    <w:rsid w:val="00CF0B72"/>
    <w:rsid w:val="00CF0C51"/>
    <w:rsid w:val="00CF0E71"/>
    <w:rsid w:val="00CF0EAF"/>
    <w:rsid w:val="00CF151B"/>
    <w:rsid w:val="00CF155D"/>
    <w:rsid w:val="00CF19DC"/>
    <w:rsid w:val="00CF1A6B"/>
    <w:rsid w:val="00CF1A78"/>
    <w:rsid w:val="00CF1C4A"/>
    <w:rsid w:val="00CF1EA2"/>
    <w:rsid w:val="00CF1F37"/>
    <w:rsid w:val="00CF1FAE"/>
    <w:rsid w:val="00CF20FE"/>
    <w:rsid w:val="00CF21D7"/>
    <w:rsid w:val="00CF2286"/>
    <w:rsid w:val="00CF22C0"/>
    <w:rsid w:val="00CF22E4"/>
    <w:rsid w:val="00CF22F4"/>
    <w:rsid w:val="00CF2438"/>
    <w:rsid w:val="00CF24F5"/>
    <w:rsid w:val="00CF2529"/>
    <w:rsid w:val="00CF252C"/>
    <w:rsid w:val="00CF25FE"/>
    <w:rsid w:val="00CF278B"/>
    <w:rsid w:val="00CF2991"/>
    <w:rsid w:val="00CF2A1B"/>
    <w:rsid w:val="00CF2B4D"/>
    <w:rsid w:val="00CF2C19"/>
    <w:rsid w:val="00CF2C77"/>
    <w:rsid w:val="00CF2DC3"/>
    <w:rsid w:val="00CF2EFA"/>
    <w:rsid w:val="00CF3073"/>
    <w:rsid w:val="00CF31CA"/>
    <w:rsid w:val="00CF3455"/>
    <w:rsid w:val="00CF3613"/>
    <w:rsid w:val="00CF37BF"/>
    <w:rsid w:val="00CF38D8"/>
    <w:rsid w:val="00CF3910"/>
    <w:rsid w:val="00CF3969"/>
    <w:rsid w:val="00CF3A86"/>
    <w:rsid w:val="00CF3B74"/>
    <w:rsid w:val="00CF3C9B"/>
    <w:rsid w:val="00CF3CE9"/>
    <w:rsid w:val="00CF3E03"/>
    <w:rsid w:val="00CF3F34"/>
    <w:rsid w:val="00CF3FD3"/>
    <w:rsid w:val="00CF40C7"/>
    <w:rsid w:val="00CF43A7"/>
    <w:rsid w:val="00CF4776"/>
    <w:rsid w:val="00CF4AD9"/>
    <w:rsid w:val="00CF4FCE"/>
    <w:rsid w:val="00CF4FFC"/>
    <w:rsid w:val="00CF50A6"/>
    <w:rsid w:val="00CF5274"/>
    <w:rsid w:val="00CF5317"/>
    <w:rsid w:val="00CF552B"/>
    <w:rsid w:val="00CF55CB"/>
    <w:rsid w:val="00CF5682"/>
    <w:rsid w:val="00CF57B1"/>
    <w:rsid w:val="00CF580D"/>
    <w:rsid w:val="00CF581F"/>
    <w:rsid w:val="00CF5835"/>
    <w:rsid w:val="00CF5841"/>
    <w:rsid w:val="00CF588F"/>
    <w:rsid w:val="00CF5B4A"/>
    <w:rsid w:val="00CF5C13"/>
    <w:rsid w:val="00CF5E76"/>
    <w:rsid w:val="00CF5FF8"/>
    <w:rsid w:val="00CF60BE"/>
    <w:rsid w:val="00CF622D"/>
    <w:rsid w:val="00CF627C"/>
    <w:rsid w:val="00CF6324"/>
    <w:rsid w:val="00CF6436"/>
    <w:rsid w:val="00CF64D3"/>
    <w:rsid w:val="00CF66C6"/>
    <w:rsid w:val="00CF6791"/>
    <w:rsid w:val="00CF6C4E"/>
    <w:rsid w:val="00CF6C6A"/>
    <w:rsid w:val="00CF6F75"/>
    <w:rsid w:val="00CF732E"/>
    <w:rsid w:val="00CF74C0"/>
    <w:rsid w:val="00CF7657"/>
    <w:rsid w:val="00CF7664"/>
    <w:rsid w:val="00CF7702"/>
    <w:rsid w:val="00CF7983"/>
    <w:rsid w:val="00CF7A64"/>
    <w:rsid w:val="00CF7B5C"/>
    <w:rsid w:val="00CF7D3B"/>
    <w:rsid w:val="00CF7DC0"/>
    <w:rsid w:val="00D003EE"/>
    <w:rsid w:val="00D0041A"/>
    <w:rsid w:val="00D004D6"/>
    <w:rsid w:val="00D00541"/>
    <w:rsid w:val="00D007DA"/>
    <w:rsid w:val="00D00895"/>
    <w:rsid w:val="00D00D2A"/>
    <w:rsid w:val="00D00D30"/>
    <w:rsid w:val="00D00DEA"/>
    <w:rsid w:val="00D00E7B"/>
    <w:rsid w:val="00D00FBA"/>
    <w:rsid w:val="00D01031"/>
    <w:rsid w:val="00D011EC"/>
    <w:rsid w:val="00D0127E"/>
    <w:rsid w:val="00D0129D"/>
    <w:rsid w:val="00D0139F"/>
    <w:rsid w:val="00D0141C"/>
    <w:rsid w:val="00D01561"/>
    <w:rsid w:val="00D01825"/>
    <w:rsid w:val="00D01939"/>
    <w:rsid w:val="00D01ABD"/>
    <w:rsid w:val="00D01B15"/>
    <w:rsid w:val="00D01DB6"/>
    <w:rsid w:val="00D01F64"/>
    <w:rsid w:val="00D01FF7"/>
    <w:rsid w:val="00D02003"/>
    <w:rsid w:val="00D02174"/>
    <w:rsid w:val="00D02301"/>
    <w:rsid w:val="00D02455"/>
    <w:rsid w:val="00D025D7"/>
    <w:rsid w:val="00D027BD"/>
    <w:rsid w:val="00D028FA"/>
    <w:rsid w:val="00D02984"/>
    <w:rsid w:val="00D029DA"/>
    <w:rsid w:val="00D02D20"/>
    <w:rsid w:val="00D02E12"/>
    <w:rsid w:val="00D02FBB"/>
    <w:rsid w:val="00D02FF3"/>
    <w:rsid w:val="00D03029"/>
    <w:rsid w:val="00D0302E"/>
    <w:rsid w:val="00D03459"/>
    <w:rsid w:val="00D036D6"/>
    <w:rsid w:val="00D03832"/>
    <w:rsid w:val="00D03951"/>
    <w:rsid w:val="00D03A4A"/>
    <w:rsid w:val="00D03ACE"/>
    <w:rsid w:val="00D03D08"/>
    <w:rsid w:val="00D03E04"/>
    <w:rsid w:val="00D04115"/>
    <w:rsid w:val="00D0411F"/>
    <w:rsid w:val="00D04484"/>
    <w:rsid w:val="00D045BD"/>
    <w:rsid w:val="00D0461B"/>
    <w:rsid w:val="00D04914"/>
    <w:rsid w:val="00D04CE5"/>
    <w:rsid w:val="00D04D34"/>
    <w:rsid w:val="00D050AD"/>
    <w:rsid w:val="00D0513F"/>
    <w:rsid w:val="00D0514B"/>
    <w:rsid w:val="00D052CF"/>
    <w:rsid w:val="00D054BE"/>
    <w:rsid w:val="00D05865"/>
    <w:rsid w:val="00D0587B"/>
    <w:rsid w:val="00D058C1"/>
    <w:rsid w:val="00D058E8"/>
    <w:rsid w:val="00D05B92"/>
    <w:rsid w:val="00D05BC9"/>
    <w:rsid w:val="00D05C25"/>
    <w:rsid w:val="00D05D5E"/>
    <w:rsid w:val="00D05E22"/>
    <w:rsid w:val="00D05E44"/>
    <w:rsid w:val="00D0600A"/>
    <w:rsid w:val="00D06039"/>
    <w:rsid w:val="00D0608F"/>
    <w:rsid w:val="00D06138"/>
    <w:rsid w:val="00D061AF"/>
    <w:rsid w:val="00D0629A"/>
    <w:rsid w:val="00D062B7"/>
    <w:rsid w:val="00D066CB"/>
    <w:rsid w:val="00D066E9"/>
    <w:rsid w:val="00D06738"/>
    <w:rsid w:val="00D06745"/>
    <w:rsid w:val="00D0681E"/>
    <w:rsid w:val="00D06974"/>
    <w:rsid w:val="00D069A2"/>
    <w:rsid w:val="00D06B91"/>
    <w:rsid w:val="00D06C47"/>
    <w:rsid w:val="00D06CC3"/>
    <w:rsid w:val="00D06DAA"/>
    <w:rsid w:val="00D06E3F"/>
    <w:rsid w:val="00D06E5C"/>
    <w:rsid w:val="00D06FCD"/>
    <w:rsid w:val="00D072B8"/>
    <w:rsid w:val="00D07608"/>
    <w:rsid w:val="00D0774D"/>
    <w:rsid w:val="00D078EC"/>
    <w:rsid w:val="00D07AD6"/>
    <w:rsid w:val="00D07C9E"/>
    <w:rsid w:val="00D07D76"/>
    <w:rsid w:val="00D07E82"/>
    <w:rsid w:val="00D07EF9"/>
    <w:rsid w:val="00D07F16"/>
    <w:rsid w:val="00D10008"/>
    <w:rsid w:val="00D100BC"/>
    <w:rsid w:val="00D101EB"/>
    <w:rsid w:val="00D10264"/>
    <w:rsid w:val="00D104AD"/>
    <w:rsid w:val="00D10673"/>
    <w:rsid w:val="00D1081A"/>
    <w:rsid w:val="00D10A40"/>
    <w:rsid w:val="00D10AA7"/>
    <w:rsid w:val="00D10CB8"/>
    <w:rsid w:val="00D10DB1"/>
    <w:rsid w:val="00D10EF6"/>
    <w:rsid w:val="00D10F49"/>
    <w:rsid w:val="00D110CF"/>
    <w:rsid w:val="00D110FD"/>
    <w:rsid w:val="00D1111A"/>
    <w:rsid w:val="00D11175"/>
    <w:rsid w:val="00D11192"/>
    <w:rsid w:val="00D111B9"/>
    <w:rsid w:val="00D113E7"/>
    <w:rsid w:val="00D116C3"/>
    <w:rsid w:val="00D116D2"/>
    <w:rsid w:val="00D117F1"/>
    <w:rsid w:val="00D11860"/>
    <w:rsid w:val="00D11B4B"/>
    <w:rsid w:val="00D12240"/>
    <w:rsid w:val="00D12289"/>
    <w:rsid w:val="00D122A0"/>
    <w:rsid w:val="00D123F6"/>
    <w:rsid w:val="00D1256C"/>
    <w:rsid w:val="00D126A0"/>
    <w:rsid w:val="00D12808"/>
    <w:rsid w:val="00D12A30"/>
    <w:rsid w:val="00D12A88"/>
    <w:rsid w:val="00D12D28"/>
    <w:rsid w:val="00D1300F"/>
    <w:rsid w:val="00D13073"/>
    <w:rsid w:val="00D134A8"/>
    <w:rsid w:val="00D13640"/>
    <w:rsid w:val="00D1391A"/>
    <w:rsid w:val="00D13998"/>
    <w:rsid w:val="00D13AA5"/>
    <w:rsid w:val="00D13B35"/>
    <w:rsid w:val="00D13CD8"/>
    <w:rsid w:val="00D13D0E"/>
    <w:rsid w:val="00D13EA8"/>
    <w:rsid w:val="00D13EF1"/>
    <w:rsid w:val="00D13F11"/>
    <w:rsid w:val="00D1406D"/>
    <w:rsid w:val="00D1431A"/>
    <w:rsid w:val="00D143B5"/>
    <w:rsid w:val="00D1495F"/>
    <w:rsid w:val="00D149B6"/>
    <w:rsid w:val="00D14B34"/>
    <w:rsid w:val="00D14F6D"/>
    <w:rsid w:val="00D151EE"/>
    <w:rsid w:val="00D1520F"/>
    <w:rsid w:val="00D1525D"/>
    <w:rsid w:val="00D152B2"/>
    <w:rsid w:val="00D152C3"/>
    <w:rsid w:val="00D1564C"/>
    <w:rsid w:val="00D156DE"/>
    <w:rsid w:val="00D1586A"/>
    <w:rsid w:val="00D158BA"/>
    <w:rsid w:val="00D15B15"/>
    <w:rsid w:val="00D15B63"/>
    <w:rsid w:val="00D15BB8"/>
    <w:rsid w:val="00D15DA1"/>
    <w:rsid w:val="00D15F97"/>
    <w:rsid w:val="00D160D1"/>
    <w:rsid w:val="00D16222"/>
    <w:rsid w:val="00D16289"/>
    <w:rsid w:val="00D163C8"/>
    <w:rsid w:val="00D1641F"/>
    <w:rsid w:val="00D166DC"/>
    <w:rsid w:val="00D16731"/>
    <w:rsid w:val="00D168FD"/>
    <w:rsid w:val="00D16AE4"/>
    <w:rsid w:val="00D16B2C"/>
    <w:rsid w:val="00D16B38"/>
    <w:rsid w:val="00D16CC6"/>
    <w:rsid w:val="00D16D5E"/>
    <w:rsid w:val="00D16D88"/>
    <w:rsid w:val="00D16EA3"/>
    <w:rsid w:val="00D16EB4"/>
    <w:rsid w:val="00D17003"/>
    <w:rsid w:val="00D17091"/>
    <w:rsid w:val="00D17394"/>
    <w:rsid w:val="00D173DD"/>
    <w:rsid w:val="00D176EE"/>
    <w:rsid w:val="00D17705"/>
    <w:rsid w:val="00D177EA"/>
    <w:rsid w:val="00D178AD"/>
    <w:rsid w:val="00D17996"/>
    <w:rsid w:val="00D179D8"/>
    <w:rsid w:val="00D17F9F"/>
    <w:rsid w:val="00D17FA2"/>
    <w:rsid w:val="00D201DD"/>
    <w:rsid w:val="00D201DF"/>
    <w:rsid w:val="00D20548"/>
    <w:rsid w:val="00D20613"/>
    <w:rsid w:val="00D207DC"/>
    <w:rsid w:val="00D2098B"/>
    <w:rsid w:val="00D209E3"/>
    <w:rsid w:val="00D20ABE"/>
    <w:rsid w:val="00D20CC2"/>
    <w:rsid w:val="00D20F1A"/>
    <w:rsid w:val="00D20F26"/>
    <w:rsid w:val="00D20FA8"/>
    <w:rsid w:val="00D21009"/>
    <w:rsid w:val="00D21120"/>
    <w:rsid w:val="00D211DE"/>
    <w:rsid w:val="00D21302"/>
    <w:rsid w:val="00D21669"/>
    <w:rsid w:val="00D21783"/>
    <w:rsid w:val="00D218D3"/>
    <w:rsid w:val="00D21A02"/>
    <w:rsid w:val="00D21DC9"/>
    <w:rsid w:val="00D220B2"/>
    <w:rsid w:val="00D222F0"/>
    <w:rsid w:val="00D2237E"/>
    <w:rsid w:val="00D2249C"/>
    <w:rsid w:val="00D22628"/>
    <w:rsid w:val="00D22798"/>
    <w:rsid w:val="00D22822"/>
    <w:rsid w:val="00D22E28"/>
    <w:rsid w:val="00D23290"/>
    <w:rsid w:val="00D232FF"/>
    <w:rsid w:val="00D2345F"/>
    <w:rsid w:val="00D235BC"/>
    <w:rsid w:val="00D236D5"/>
    <w:rsid w:val="00D23C7C"/>
    <w:rsid w:val="00D23CBD"/>
    <w:rsid w:val="00D23F78"/>
    <w:rsid w:val="00D2402B"/>
    <w:rsid w:val="00D2403F"/>
    <w:rsid w:val="00D240D9"/>
    <w:rsid w:val="00D242CC"/>
    <w:rsid w:val="00D244EE"/>
    <w:rsid w:val="00D244F3"/>
    <w:rsid w:val="00D245B1"/>
    <w:rsid w:val="00D24B83"/>
    <w:rsid w:val="00D24ED7"/>
    <w:rsid w:val="00D24F06"/>
    <w:rsid w:val="00D25052"/>
    <w:rsid w:val="00D250D1"/>
    <w:rsid w:val="00D250E2"/>
    <w:rsid w:val="00D251CC"/>
    <w:rsid w:val="00D25335"/>
    <w:rsid w:val="00D2536E"/>
    <w:rsid w:val="00D2542A"/>
    <w:rsid w:val="00D25634"/>
    <w:rsid w:val="00D257EE"/>
    <w:rsid w:val="00D25807"/>
    <w:rsid w:val="00D25820"/>
    <w:rsid w:val="00D258F8"/>
    <w:rsid w:val="00D2592E"/>
    <w:rsid w:val="00D25B19"/>
    <w:rsid w:val="00D25D88"/>
    <w:rsid w:val="00D25DC2"/>
    <w:rsid w:val="00D25DE6"/>
    <w:rsid w:val="00D25DFC"/>
    <w:rsid w:val="00D25E50"/>
    <w:rsid w:val="00D25F53"/>
    <w:rsid w:val="00D25F7B"/>
    <w:rsid w:val="00D25FE0"/>
    <w:rsid w:val="00D261F4"/>
    <w:rsid w:val="00D261FC"/>
    <w:rsid w:val="00D262B8"/>
    <w:rsid w:val="00D266A2"/>
    <w:rsid w:val="00D26836"/>
    <w:rsid w:val="00D26868"/>
    <w:rsid w:val="00D26A3F"/>
    <w:rsid w:val="00D26A7A"/>
    <w:rsid w:val="00D26BA9"/>
    <w:rsid w:val="00D26BBF"/>
    <w:rsid w:val="00D26BD4"/>
    <w:rsid w:val="00D26D33"/>
    <w:rsid w:val="00D26D3F"/>
    <w:rsid w:val="00D26D70"/>
    <w:rsid w:val="00D26E01"/>
    <w:rsid w:val="00D26E2F"/>
    <w:rsid w:val="00D26EA3"/>
    <w:rsid w:val="00D26F5E"/>
    <w:rsid w:val="00D270DD"/>
    <w:rsid w:val="00D271D3"/>
    <w:rsid w:val="00D2722F"/>
    <w:rsid w:val="00D27244"/>
    <w:rsid w:val="00D27273"/>
    <w:rsid w:val="00D27460"/>
    <w:rsid w:val="00D274F5"/>
    <w:rsid w:val="00D2779E"/>
    <w:rsid w:val="00D2782A"/>
    <w:rsid w:val="00D27ACE"/>
    <w:rsid w:val="00D27F54"/>
    <w:rsid w:val="00D27F5E"/>
    <w:rsid w:val="00D3008A"/>
    <w:rsid w:val="00D3012A"/>
    <w:rsid w:val="00D3032C"/>
    <w:rsid w:val="00D30399"/>
    <w:rsid w:val="00D30525"/>
    <w:rsid w:val="00D30735"/>
    <w:rsid w:val="00D3080A"/>
    <w:rsid w:val="00D30ACA"/>
    <w:rsid w:val="00D30B0C"/>
    <w:rsid w:val="00D30F32"/>
    <w:rsid w:val="00D31312"/>
    <w:rsid w:val="00D31341"/>
    <w:rsid w:val="00D313CF"/>
    <w:rsid w:val="00D314F9"/>
    <w:rsid w:val="00D317BA"/>
    <w:rsid w:val="00D31844"/>
    <w:rsid w:val="00D31918"/>
    <w:rsid w:val="00D319B5"/>
    <w:rsid w:val="00D31B82"/>
    <w:rsid w:val="00D31C1E"/>
    <w:rsid w:val="00D31C3A"/>
    <w:rsid w:val="00D31E1F"/>
    <w:rsid w:val="00D31EF7"/>
    <w:rsid w:val="00D31F17"/>
    <w:rsid w:val="00D31FDD"/>
    <w:rsid w:val="00D320B9"/>
    <w:rsid w:val="00D321F0"/>
    <w:rsid w:val="00D32259"/>
    <w:rsid w:val="00D3231E"/>
    <w:rsid w:val="00D32380"/>
    <w:rsid w:val="00D32448"/>
    <w:rsid w:val="00D324E8"/>
    <w:rsid w:val="00D32882"/>
    <w:rsid w:val="00D328EA"/>
    <w:rsid w:val="00D32942"/>
    <w:rsid w:val="00D32B17"/>
    <w:rsid w:val="00D32B44"/>
    <w:rsid w:val="00D32C1B"/>
    <w:rsid w:val="00D32CCF"/>
    <w:rsid w:val="00D32D74"/>
    <w:rsid w:val="00D32DBF"/>
    <w:rsid w:val="00D33296"/>
    <w:rsid w:val="00D3333E"/>
    <w:rsid w:val="00D33366"/>
    <w:rsid w:val="00D333A3"/>
    <w:rsid w:val="00D3364F"/>
    <w:rsid w:val="00D336EE"/>
    <w:rsid w:val="00D33707"/>
    <w:rsid w:val="00D33721"/>
    <w:rsid w:val="00D3374F"/>
    <w:rsid w:val="00D337D1"/>
    <w:rsid w:val="00D33B16"/>
    <w:rsid w:val="00D33DAD"/>
    <w:rsid w:val="00D340EF"/>
    <w:rsid w:val="00D340FD"/>
    <w:rsid w:val="00D3414C"/>
    <w:rsid w:val="00D3426D"/>
    <w:rsid w:val="00D3435E"/>
    <w:rsid w:val="00D3458B"/>
    <w:rsid w:val="00D345F6"/>
    <w:rsid w:val="00D345FA"/>
    <w:rsid w:val="00D34614"/>
    <w:rsid w:val="00D34732"/>
    <w:rsid w:val="00D347C7"/>
    <w:rsid w:val="00D34959"/>
    <w:rsid w:val="00D34AA3"/>
    <w:rsid w:val="00D34ACE"/>
    <w:rsid w:val="00D34B2A"/>
    <w:rsid w:val="00D34C1C"/>
    <w:rsid w:val="00D34DB2"/>
    <w:rsid w:val="00D34E5A"/>
    <w:rsid w:val="00D34EA3"/>
    <w:rsid w:val="00D3531B"/>
    <w:rsid w:val="00D353A5"/>
    <w:rsid w:val="00D35500"/>
    <w:rsid w:val="00D35579"/>
    <w:rsid w:val="00D35760"/>
    <w:rsid w:val="00D357E5"/>
    <w:rsid w:val="00D359DF"/>
    <w:rsid w:val="00D35A27"/>
    <w:rsid w:val="00D35AC1"/>
    <w:rsid w:val="00D35CE1"/>
    <w:rsid w:val="00D35CEC"/>
    <w:rsid w:val="00D35E69"/>
    <w:rsid w:val="00D36097"/>
    <w:rsid w:val="00D362E2"/>
    <w:rsid w:val="00D3645F"/>
    <w:rsid w:val="00D36577"/>
    <w:rsid w:val="00D369AD"/>
    <w:rsid w:val="00D369EF"/>
    <w:rsid w:val="00D36A00"/>
    <w:rsid w:val="00D36A2C"/>
    <w:rsid w:val="00D36B12"/>
    <w:rsid w:val="00D36BB3"/>
    <w:rsid w:val="00D36CDA"/>
    <w:rsid w:val="00D36D14"/>
    <w:rsid w:val="00D36D17"/>
    <w:rsid w:val="00D36F8C"/>
    <w:rsid w:val="00D37343"/>
    <w:rsid w:val="00D374EC"/>
    <w:rsid w:val="00D37697"/>
    <w:rsid w:val="00D37764"/>
    <w:rsid w:val="00D377AF"/>
    <w:rsid w:val="00D377FD"/>
    <w:rsid w:val="00D37C1B"/>
    <w:rsid w:val="00D37C55"/>
    <w:rsid w:val="00D37DB8"/>
    <w:rsid w:val="00D37DD1"/>
    <w:rsid w:val="00D37F06"/>
    <w:rsid w:val="00D37FED"/>
    <w:rsid w:val="00D40070"/>
    <w:rsid w:val="00D40127"/>
    <w:rsid w:val="00D401AC"/>
    <w:rsid w:val="00D40689"/>
    <w:rsid w:val="00D4070A"/>
    <w:rsid w:val="00D40A1E"/>
    <w:rsid w:val="00D40E84"/>
    <w:rsid w:val="00D40F96"/>
    <w:rsid w:val="00D41056"/>
    <w:rsid w:val="00D41C7A"/>
    <w:rsid w:val="00D41D94"/>
    <w:rsid w:val="00D41E98"/>
    <w:rsid w:val="00D42238"/>
    <w:rsid w:val="00D422B8"/>
    <w:rsid w:val="00D42351"/>
    <w:rsid w:val="00D42A7D"/>
    <w:rsid w:val="00D42B2A"/>
    <w:rsid w:val="00D43230"/>
    <w:rsid w:val="00D433E1"/>
    <w:rsid w:val="00D434CC"/>
    <w:rsid w:val="00D4360B"/>
    <w:rsid w:val="00D43634"/>
    <w:rsid w:val="00D43661"/>
    <w:rsid w:val="00D43684"/>
    <w:rsid w:val="00D4376D"/>
    <w:rsid w:val="00D437D2"/>
    <w:rsid w:val="00D43B62"/>
    <w:rsid w:val="00D43B93"/>
    <w:rsid w:val="00D43C34"/>
    <w:rsid w:val="00D43CAC"/>
    <w:rsid w:val="00D43DB8"/>
    <w:rsid w:val="00D43DC3"/>
    <w:rsid w:val="00D43E04"/>
    <w:rsid w:val="00D43E7F"/>
    <w:rsid w:val="00D43E92"/>
    <w:rsid w:val="00D43F89"/>
    <w:rsid w:val="00D4403C"/>
    <w:rsid w:val="00D44110"/>
    <w:rsid w:val="00D44202"/>
    <w:rsid w:val="00D442BC"/>
    <w:rsid w:val="00D44599"/>
    <w:rsid w:val="00D44601"/>
    <w:rsid w:val="00D44989"/>
    <w:rsid w:val="00D44993"/>
    <w:rsid w:val="00D44A10"/>
    <w:rsid w:val="00D44A50"/>
    <w:rsid w:val="00D44A86"/>
    <w:rsid w:val="00D44DA3"/>
    <w:rsid w:val="00D44DDB"/>
    <w:rsid w:val="00D44E29"/>
    <w:rsid w:val="00D44EF1"/>
    <w:rsid w:val="00D44F72"/>
    <w:rsid w:val="00D45112"/>
    <w:rsid w:val="00D452FE"/>
    <w:rsid w:val="00D453F5"/>
    <w:rsid w:val="00D454B6"/>
    <w:rsid w:val="00D456BD"/>
    <w:rsid w:val="00D45739"/>
    <w:rsid w:val="00D45A30"/>
    <w:rsid w:val="00D45A65"/>
    <w:rsid w:val="00D45AEF"/>
    <w:rsid w:val="00D45BE8"/>
    <w:rsid w:val="00D45C85"/>
    <w:rsid w:val="00D45CFC"/>
    <w:rsid w:val="00D45FF6"/>
    <w:rsid w:val="00D46160"/>
    <w:rsid w:val="00D46565"/>
    <w:rsid w:val="00D4658F"/>
    <w:rsid w:val="00D465C6"/>
    <w:rsid w:val="00D46639"/>
    <w:rsid w:val="00D46A54"/>
    <w:rsid w:val="00D46B4F"/>
    <w:rsid w:val="00D46B6F"/>
    <w:rsid w:val="00D46CD6"/>
    <w:rsid w:val="00D46E07"/>
    <w:rsid w:val="00D46E5E"/>
    <w:rsid w:val="00D46E65"/>
    <w:rsid w:val="00D470A7"/>
    <w:rsid w:val="00D47165"/>
    <w:rsid w:val="00D47279"/>
    <w:rsid w:val="00D47345"/>
    <w:rsid w:val="00D47419"/>
    <w:rsid w:val="00D475D5"/>
    <w:rsid w:val="00D4764D"/>
    <w:rsid w:val="00D47795"/>
    <w:rsid w:val="00D47C2A"/>
    <w:rsid w:val="00D5030B"/>
    <w:rsid w:val="00D504D4"/>
    <w:rsid w:val="00D5064A"/>
    <w:rsid w:val="00D506A8"/>
    <w:rsid w:val="00D506B6"/>
    <w:rsid w:val="00D508F7"/>
    <w:rsid w:val="00D50911"/>
    <w:rsid w:val="00D50A54"/>
    <w:rsid w:val="00D50ACC"/>
    <w:rsid w:val="00D50C4B"/>
    <w:rsid w:val="00D50DC1"/>
    <w:rsid w:val="00D51499"/>
    <w:rsid w:val="00D5169C"/>
    <w:rsid w:val="00D516B8"/>
    <w:rsid w:val="00D51750"/>
    <w:rsid w:val="00D51C00"/>
    <w:rsid w:val="00D51D49"/>
    <w:rsid w:val="00D51F06"/>
    <w:rsid w:val="00D51F7C"/>
    <w:rsid w:val="00D52087"/>
    <w:rsid w:val="00D52092"/>
    <w:rsid w:val="00D520CD"/>
    <w:rsid w:val="00D52189"/>
    <w:rsid w:val="00D522AF"/>
    <w:rsid w:val="00D52308"/>
    <w:rsid w:val="00D527EB"/>
    <w:rsid w:val="00D529A0"/>
    <w:rsid w:val="00D52BCB"/>
    <w:rsid w:val="00D52C6A"/>
    <w:rsid w:val="00D52C82"/>
    <w:rsid w:val="00D52D7B"/>
    <w:rsid w:val="00D52E29"/>
    <w:rsid w:val="00D52E49"/>
    <w:rsid w:val="00D52FCD"/>
    <w:rsid w:val="00D530E8"/>
    <w:rsid w:val="00D530F8"/>
    <w:rsid w:val="00D53278"/>
    <w:rsid w:val="00D53335"/>
    <w:rsid w:val="00D534EB"/>
    <w:rsid w:val="00D5387A"/>
    <w:rsid w:val="00D5399E"/>
    <w:rsid w:val="00D53C68"/>
    <w:rsid w:val="00D53D52"/>
    <w:rsid w:val="00D53DCA"/>
    <w:rsid w:val="00D53FD4"/>
    <w:rsid w:val="00D5420A"/>
    <w:rsid w:val="00D54285"/>
    <w:rsid w:val="00D54298"/>
    <w:rsid w:val="00D54407"/>
    <w:rsid w:val="00D54586"/>
    <w:rsid w:val="00D54587"/>
    <w:rsid w:val="00D545F6"/>
    <w:rsid w:val="00D5467C"/>
    <w:rsid w:val="00D546D7"/>
    <w:rsid w:val="00D5483C"/>
    <w:rsid w:val="00D549BB"/>
    <w:rsid w:val="00D54EA5"/>
    <w:rsid w:val="00D54EC5"/>
    <w:rsid w:val="00D5528E"/>
    <w:rsid w:val="00D55346"/>
    <w:rsid w:val="00D55474"/>
    <w:rsid w:val="00D554E0"/>
    <w:rsid w:val="00D557E9"/>
    <w:rsid w:val="00D559DF"/>
    <w:rsid w:val="00D55AAE"/>
    <w:rsid w:val="00D55B75"/>
    <w:rsid w:val="00D55C49"/>
    <w:rsid w:val="00D55E28"/>
    <w:rsid w:val="00D55FBB"/>
    <w:rsid w:val="00D55FD9"/>
    <w:rsid w:val="00D5670F"/>
    <w:rsid w:val="00D567A6"/>
    <w:rsid w:val="00D5696D"/>
    <w:rsid w:val="00D56AB7"/>
    <w:rsid w:val="00D56AE7"/>
    <w:rsid w:val="00D56E1E"/>
    <w:rsid w:val="00D5719B"/>
    <w:rsid w:val="00D5723F"/>
    <w:rsid w:val="00D573A6"/>
    <w:rsid w:val="00D574A4"/>
    <w:rsid w:val="00D5752C"/>
    <w:rsid w:val="00D575D8"/>
    <w:rsid w:val="00D5760F"/>
    <w:rsid w:val="00D579A6"/>
    <w:rsid w:val="00D57B3B"/>
    <w:rsid w:val="00D57BD3"/>
    <w:rsid w:val="00D57CBE"/>
    <w:rsid w:val="00D57D85"/>
    <w:rsid w:val="00D57E5D"/>
    <w:rsid w:val="00D57F1D"/>
    <w:rsid w:val="00D60150"/>
    <w:rsid w:val="00D60173"/>
    <w:rsid w:val="00D60239"/>
    <w:rsid w:val="00D603FD"/>
    <w:rsid w:val="00D604A9"/>
    <w:rsid w:val="00D60839"/>
    <w:rsid w:val="00D608F9"/>
    <w:rsid w:val="00D60931"/>
    <w:rsid w:val="00D60AF7"/>
    <w:rsid w:val="00D60F96"/>
    <w:rsid w:val="00D61058"/>
    <w:rsid w:val="00D610C3"/>
    <w:rsid w:val="00D6113D"/>
    <w:rsid w:val="00D611A7"/>
    <w:rsid w:val="00D6120A"/>
    <w:rsid w:val="00D6140F"/>
    <w:rsid w:val="00D61606"/>
    <w:rsid w:val="00D61680"/>
    <w:rsid w:val="00D61793"/>
    <w:rsid w:val="00D61966"/>
    <w:rsid w:val="00D61991"/>
    <w:rsid w:val="00D61A33"/>
    <w:rsid w:val="00D61A61"/>
    <w:rsid w:val="00D61A75"/>
    <w:rsid w:val="00D61AA4"/>
    <w:rsid w:val="00D61E7A"/>
    <w:rsid w:val="00D61F11"/>
    <w:rsid w:val="00D620D3"/>
    <w:rsid w:val="00D620E6"/>
    <w:rsid w:val="00D62CCB"/>
    <w:rsid w:val="00D62CE2"/>
    <w:rsid w:val="00D62DC2"/>
    <w:rsid w:val="00D62EF6"/>
    <w:rsid w:val="00D63041"/>
    <w:rsid w:val="00D63111"/>
    <w:rsid w:val="00D631B0"/>
    <w:rsid w:val="00D63283"/>
    <w:rsid w:val="00D6347A"/>
    <w:rsid w:val="00D6354B"/>
    <w:rsid w:val="00D63AAE"/>
    <w:rsid w:val="00D63AB2"/>
    <w:rsid w:val="00D63FD8"/>
    <w:rsid w:val="00D64139"/>
    <w:rsid w:val="00D64305"/>
    <w:rsid w:val="00D643AC"/>
    <w:rsid w:val="00D643B6"/>
    <w:rsid w:val="00D643BF"/>
    <w:rsid w:val="00D645FE"/>
    <w:rsid w:val="00D64749"/>
    <w:rsid w:val="00D64784"/>
    <w:rsid w:val="00D648B3"/>
    <w:rsid w:val="00D64ACE"/>
    <w:rsid w:val="00D64E6C"/>
    <w:rsid w:val="00D64EC1"/>
    <w:rsid w:val="00D65149"/>
    <w:rsid w:val="00D65201"/>
    <w:rsid w:val="00D655EF"/>
    <w:rsid w:val="00D657B9"/>
    <w:rsid w:val="00D65985"/>
    <w:rsid w:val="00D65B8A"/>
    <w:rsid w:val="00D65D95"/>
    <w:rsid w:val="00D65F2B"/>
    <w:rsid w:val="00D65FC2"/>
    <w:rsid w:val="00D661B4"/>
    <w:rsid w:val="00D661E5"/>
    <w:rsid w:val="00D6634E"/>
    <w:rsid w:val="00D6639A"/>
    <w:rsid w:val="00D663BB"/>
    <w:rsid w:val="00D66487"/>
    <w:rsid w:val="00D66566"/>
    <w:rsid w:val="00D6674F"/>
    <w:rsid w:val="00D6675C"/>
    <w:rsid w:val="00D668C8"/>
    <w:rsid w:val="00D6697F"/>
    <w:rsid w:val="00D66B12"/>
    <w:rsid w:val="00D66F24"/>
    <w:rsid w:val="00D67733"/>
    <w:rsid w:val="00D6774B"/>
    <w:rsid w:val="00D67869"/>
    <w:rsid w:val="00D678C0"/>
    <w:rsid w:val="00D67B2C"/>
    <w:rsid w:val="00D67EA0"/>
    <w:rsid w:val="00D702A2"/>
    <w:rsid w:val="00D702E0"/>
    <w:rsid w:val="00D70303"/>
    <w:rsid w:val="00D7052E"/>
    <w:rsid w:val="00D70A70"/>
    <w:rsid w:val="00D70AAB"/>
    <w:rsid w:val="00D70E4C"/>
    <w:rsid w:val="00D70E84"/>
    <w:rsid w:val="00D71037"/>
    <w:rsid w:val="00D71179"/>
    <w:rsid w:val="00D71720"/>
    <w:rsid w:val="00D7186D"/>
    <w:rsid w:val="00D7192E"/>
    <w:rsid w:val="00D71C28"/>
    <w:rsid w:val="00D71C51"/>
    <w:rsid w:val="00D71CE7"/>
    <w:rsid w:val="00D71F48"/>
    <w:rsid w:val="00D720E5"/>
    <w:rsid w:val="00D72193"/>
    <w:rsid w:val="00D7222B"/>
    <w:rsid w:val="00D7234F"/>
    <w:rsid w:val="00D723D4"/>
    <w:rsid w:val="00D726DF"/>
    <w:rsid w:val="00D7271D"/>
    <w:rsid w:val="00D72982"/>
    <w:rsid w:val="00D72AF3"/>
    <w:rsid w:val="00D72B7E"/>
    <w:rsid w:val="00D72C3D"/>
    <w:rsid w:val="00D73042"/>
    <w:rsid w:val="00D731FE"/>
    <w:rsid w:val="00D732A8"/>
    <w:rsid w:val="00D739F9"/>
    <w:rsid w:val="00D73AC6"/>
    <w:rsid w:val="00D73ACC"/>
    <w:rsid w:val="00D73CC7"/>
    <w:rsid w:val="00D73E97"/>
    <w:rsid w:val="00D73EB3"/>
    <w:rsid w:val="00D73F12"/>
    <w:rsid w:val="00D74254"/>
    <w:rsid w:val="00D74436"/>
    <w:rsid w:val="00D74502"/>
    <w:rsid w:val="00D7478D"/>
    <w:rsid w:val="00D747A1"/>
    <w:rsid w:val="00D74A1F"/>
    <w:rsid w:val="00D74BEC"/>
    <w:rsid w:val="00D74CF6"/>
    <w:rsid w:val="00D74D4A"/>
    <w:rsid w:val="00D74FDE"/>
    <w:rsid w:val="00D75435"/>
    <w:rsid w:val="00D75577"/>
    <w:rsid w:val="00D75586"/>
    <w:rsid w:val="00D75700"/>
    <w:rsid w:val="00D757E0"/>
    <w:rsid w:val="00D758C1"/>
    <w:rsid w:val="00D75980"/>
    <w:rsid w:val="00D75996"/>
    <w:rsid w:val="00D759D4"/>
    <w:rsid w:val="00D75B08"/>
    <w:rsid w:val="00D75C1F"/>
    <w:rsid w:val="00D75F5E"/>
    <w:rsid w:val="00D7620B"/>
    <w:rsid w:val="00D762E3"/>
    <w:rsid w:val="00D76390"/>
    <w:rsid w:val="00D763A3"/>
    <w:rsid w:val="00D76411"/>
    <w:rsid w:val="00D766DB"/>
    <w:rsid w:val="00D76704"/>
    <w:rsid w:val="00D7687A"/>
    <w:rsid w:val="00D76924"/>
    <w:rsid w:val="00D76A8C"/>
    <w:rsid w:val="00D76E97"/>
    <w:rsid w:val="00D7703A"/>
    <w:rsid w:val="00D77268"/>
    <w:rsid w:val="00D77321"/>
    <w:rsid w:val="00D77323"/>
    <w:rsid w:val="00D77401"/>
    <w:rsid w:val="00D77441"/>
    <w:rsid w:val="00D774D1"/>
    <w:rsid w:val="00D77796"/>
    <w:rsid w:val="00D77872"/>
    <w:rsid w:val="00D779C3"/>
    <w:rsid w:val="00D77C1D"/>
    <w:rsid w:val="00D77E1C"/>
    <w:rsid w:val="00D80001"/>
    <w:rsid w:val="00D800A6"/>
    <w:rsid w:val="00D800B7"/>
    <w:rsid w:val="00D8021F"/>
    <w:rsid w:val="00D80469"/>
    <w:rsid w:val="00D80534"/>
    <w:rsid w:val="00D80848"/>
    <w:rsid w:val="00D80A90"/>
    <w:rsid w:val="00D80D15"/>
    <w:rsid w:val="00D80E09"/>
    <w:rsid w:val="00D80E28"/>
    <w:rsid w:val="00D80F63"/>
    <w:rsid w:val="00D813A6"/>
    <w:rsid w:val="00D816E4"/>
    <w:rsid w:val="00D81723"/>
    <w:rsid w:val="00D81977"/>
    <w:rsid w:val="00D81A55"/>
    <w:rsid w:val="00D81A93"/>
    <w:rsid w:val="00D81C14"/>
    <w:rsid w:val="00D81C2B"/>
    <w:rsid w:val="00D81E12"/>
    <w:rsid w:val="00D81E49"/>
    <w:rsid w:val="00D822BC"/>
    <w:rsid w:val="00D82354"/>
    <w:rsid w:val="00D82386"/>
    <w:rsid w:val="00D824EF"/>
    <w:rsid w:val="00D82510"/>
    <w:rsid w:val="00D8251A"/>
    <w:rsid w:val="00D8255A"/>
    <w:rsid w:val="00D82B41"/>
    <w:rsid w:val="00D82CEC"/>
    <w:rsid w:val="00D82D08"/>
    <w:rsid w:val="00D82DB3"/>
    <w:rsid w:val="00D82E0B"/>
    <w:rsid w:val="00D82FF2"/>
    <w:rsid w:val="00D8304C"/>
    <w:rsid w:val="00D830C2"/>
    <w:rsid w:val="00D830DA"/>
    <w:rsid w:val="00D83461"/>
    <w:rsid w:val="00D8386B"/>
    <w:rsid w:val="00D83930"/>
    <w:rsid w:val="00D83ABF"/>
    <w:rsid w:val="00D83B9A"/>
    <w:rsid w:val="00D83D83"/>
    <w:rsid w:val="00D83DE5"/>
    <w:rsid w:val="00D83F23"/>
    <w:rsid w:val="00D84013"/>
    <w:rsid w:val="00D8407F"/>
    <w:rsid w:val="00D840BD"/>
    <w:rsid w:val="00D84212"/>
    <w:rsid w:val="00D8439D"/>
    <w:rsid w:val="00D844A7"/>
    <w:rsid w:val="00D8453E"/>
    <w:rsid w:val="00D84834"/>
    <w:rsid w:val="00D84CDB"/>
    <w:rsid w:val="00D84CFC"/>
    <w:rsid w:val="00D84D3B"/>
    <w:rsid w:val="00D84E78"/>
    <w:rsid w:val="00D84F4A"/>
    <w:rsid w:val="00D852E0"/>
    <w:rsid w:val="00D85454"/>
    <w:rsid w:val="00D8549B"/>
    <w:rsid w:val="00D8558F"/>
    <w:rsid w:val="00D8571E"/>
    <w:rsid w:val="00D859AD"/>
    <w:rsid w:val="00D859E4"/>
    <w:rsid w:val="00D859FC"/>
    <w:rsid w:val="00D85A07"/>
    <w:rsid w:val="00D85C3A"/>
    <w:rsid w:val="00D85D57"/>
    <w:rsid w:val="00D85D70"/>
    <w:rsid w:val="00D85EEE"/>
    <w:rsid w:val="00D85FE2"/>
    <w:rsid w:val="00D86067"/>
    <w:rsid w:val="00D862CC"/>
    <w:rsid w:val="00D864D8"/>
    <w:rsid w:val="00D86588"/>
    <w:rsid w:val="00D866D8"/>
    <w:rsid w:val="00D867C6"/>
    <w:rsid w:val="00D86C05"/>
    <w:rsid w:val="00D870EA"/>
    <w:rsid w:val="00D87102"/>
    <w:rsid w:val="00D87216"/>
    <w:rsid w:val="00D87240"/>
    <w:rsid w:val="00D87325"/>
    <w:rsid w:val="00D87741"/>
    <w:rsid w:val="00D8779E"/>
    <w:rsid w:val="00D87852"/>
    <w:rsid w:val="00D87CC9"/>
    <w:rsid w:val="00D90029"/>
    <w:rsid w:val="00D9009C"/>
    <w:rsid w:val="00D9012D"/>
    <w:rsid w:val="00D9059A"/>
    <w:rsid w:val="00D9066D"/>
    <w:rsid w:val="00D906C3"/>
    <w:rsid w:val="00D906F8"/>
    <w:rsid w:val="00D9070A"/>
    <w:rsid w:val="00D9097E"/>
    <w:rsid w:val="00D90A80"/>
    <w:rsid w:val="00D90FB5"/>
    <w:rsid w:val="00D91014"/>
    <w:rsid w:val="00D9108D"/>
    <w:rsid w:val="00D91670"/>
    <w:rsid w:val="00D91986"/>
    <w:rsid w:val="00D91A21"/>
    <w:rsid w:val="00D91CA5"/>
    <w:rsid w:val="00D92011"/>
    <w:rsid w:val="00D92055"/>
    <w:rsid w:val="00D92132"/>
    <w:rsid w:val="00D923C3"/>
    <w:rsid w:val="00D9246C"/>
    <w:rsid w:val="00D9284C"/>
    <w:rsid w:val="00D92860"/>
    <w:rsid w:val="00D92AC9"/>
    <w:rsid w:val="00D92B35"/>
    <w:rsid w:val="00D92BDD"/>
    <w:rsid w:val="00D92C5C"/>
    <w:rsid w:val="00D92D65"/>
    <w:rsid w:val="00D92EDF"/>
    <w:rsid w:val="00D92F43"/>
    <w:rsid w:val="00D92F88"/>
    <w:rsid w:val="00D9301E"/>
    <w:rsid w:val="00D932B5"/>
    <w:rsid w:val="00D933DE"/>
    <w:rsid w:val="00D935C6"/>
    <w:rsid w:val="00D935DC"/>
    <w:rsid w:val="00D9373D"/>
    <w:rsid w:val="00D93880"/>
    <w:rsid w:val="00D938FE"/>
    <w:rsid w:val="00D93993"/>
    <w:rsid w:val="00D93AE0"/>
    <w:rsid w:val="00D93E06"/>
    <w:rsid w:val="00D93FBC"/>
    <w:rsid w:val="00D940F4"/>
    <w:rsid w:val="00D94382"/>
    <w:rsid w:val="00D945AB"/>
    <w:rsid w:val="00D946A2"/>
    <w:rsid w:val="00D947B9"/>
    <w:rsid w:val="00D948A4"/>
    <w:rsid w:val="00D9492E"/>
    <w:rsid w:val="00D94972"/>
    <w:rsid w:val="00D94B9E"/>
    <w:rsid w:val="00D94DA4"/>
    <w:rsid w:val="00D94DB1"/>
    <w:rsid w:val="00D94EBC"/>
    <w:rsid w:val="00D950EA"/>
    <w:rsid w:val="00D9549B"/>
    <w:rsid w:val="00D954DF"/>
    <w:rsid w:val="00D9552A"/>
    <w:rsid w:val="00D95AA4"/>
    <w:rsid w:val="00D95AE3"/>
    <w:rsid w:val="00D95C43"/>
    <w:rsid w:val="00D95CED"/>
    <w:rsid w:val="00D95D15"/>
    <w:rsid w:val="00D95D88"/>
    <w:rsid w:val="00D95FFC"/>
    <w:rsid w:val="00D96152"/>
    <w:rsid w:val="00D96463"/>
    <w:rsid w:val="00D9657E"/>
    <w:rsid w:val="00D965C0"/>
    <w:rsid w:val="00D967ED"/>
    <w:rsid w:val="00D969B4"/>
    <w:rsid w:val="00D96A19"/>
    <w:rsid w:val="00D96E35"/>
    <w:rsid w:val="00D96FB9"/>
    <w:rsid w:val="00D97048"/>
    <w:rsid w:val="00D9716E"/>
    <w:rsid w:val="00D97242"/>
    <w:rsid w:val="00D973EA"/>
    <w:rsid w:val="00D9769B"/>
    <w:rsid w:val="00D97869"/>
    <w:rsid w:val="00D97904"/>
    <w:rsid w:val="00D97C32"/>
    <w:rsid w:val="00D97E8D"/>
    <w:rsid w:val="00D97FD7"/>
    <w:rsid w:val="00DA00D4"/>
    <w:rsid w:val="00DA0292"/>
    <w:rsid w:val="00DA0347"/>
    <w:rsid w:val="00DA0398"/>
    <w:rsid w:val="00DA03A2"/>
    <w:rsid w:val="00DA0519"/>
    <w:rsid w:val="00DA06C5"/>
    <w:rsid w:val="00DA074D"/>
    <w:rsid w:val="00DA09B8"/>
    <w:rsid w:val="00DA0BF6"/>
    <w:rsid w:val="00DA0ED6"/>
    <w:rsid w:val="00DA0FEB"/>
    <w:rsid w:val="00DA11BE"/>
    <w:rsid w:val="00DA11F2"/>
    <w:rsid w:val="00DA1222"/>
    <w:rsid w:val="00DA1278"/>
    <w:rsid w:val="00DA14BD"/>
    <w:rsid w:val="00DA1806"/>
    <w:rsid w:val="00DA180E"/>
    <w:rsid w:val="00DA189D"/>
    <w:rsid w:val="00DA1A6D"/>
    <w:rsid w:val="00DA1B82"/>
    <w:rsid w:val="00DA1C48"/>
    <w:rsid w:val="00DA1E61"/>
    <w:rsid w:val="00DA20C2"/>
    <w:rsid w:val="00DA20C5"/>
    <w:rsid w:val="00DA2229"/>
    <w:rsid w:val="00DA2572"/>
    <w:rsid w:val="00DA2614"/>
    <w:rsid w:val="00DA27CD"/>
    <w:rsid w:val="00DA28AC"/>
    <w:rsid w:val="00DA29DC"/>
    <w:rsid w:val="00DA2AD3"/>
    <w:rsid w:val="00DA2ADB"/>
    <w:rsid w:val="00DA2B42"/>
    <w:rsid w:val="00DA2DD3"/>
    <w:rsid w:val="00DA2EC4"/>
    <w:rsid w:val="00DA2FE8"/>
    <w:rsid w:val="00DA3106"/>
    <w:rsid w:val="00DA3154"/>
    <w:rsid w:val="00DA33A1"/>
    <w:rsid w:val="00DA375F"/>
    <w:rsid w:val="00DA3776"/>
    <w:rsid w:val="00DA38D9"/>
    <w:rsid w:val="00DA3B65"/>
    <w:rsid w:val="00DA3CC7"/>
    <w:rsid w:val="00DA3DB0"/>
    <w:rsid w:val="00DA3DB3"/>
    <w:rsid w:val="00DA3F70"/>
    <w:rsid w:val="00DA4015"/>
    <w:rsid w:val="00DA4190"/>
    <w:rsid w:val="00DA4203"/>
    <w:rsid w:val="00DA425A"/>
    <w:rsid w:val="00DA427D"/>
    <w:rsid w:val="00DA4389"/>
    <w:rsid w:val="00DA47B2"/>
    <w:rsid w:val="00DA480B"/>
    <w:rsid w:val="00DA4907"/>
    <w:rsid w:val="00DA4B13"/>
    <w:rsid w:val="00DA4CFD"/>
    <w:rsid w:val="00DA4D12"/>
    <w:rsid w:val="00DA4E9E"/>
    <w:rsid w:val="00DA4F12"/>
    <w:rsid w:val="00DA4F25"/>
    <w:rsid w:val="00DA5045"/>
    <w:rsid w:val="00DA54BF"/>
    <w:rsid w:val="00DA54DD"/>
    <w:rsid w:val="00DA57AD"/>
    <w:rsid w:val="00DA5871"/>
    <w:rsid w:val="00DA5B7E"/>
    <w:rsid w:val="00DA5B9E"/>
    <w:rsid w:val="00DA61C3"/>
    <w:rsid w:val="00DA61CF"/>
    <w:rsid w:val="00DA62C8"/>
    <w:rsid w:val="00DA6314"/>
    <w:rsid w:val="00DA6559"/>
    <w:rsid w:val="00DA65D7"/>
    <w:rsid w:val="00DA679D"/>
    <w:rsid w:val="00DA6821"/>
    <w:rsid w:val="00DA695B"/>
    <w:rsid w:val="00DA6AE2"/>
    <w:rsid w:val="00DA6B84"/>
    <w:rsid w:val="00DA700C"/>
    <w:rsid w:val="00DA72BC"/>
    <w:rsid w:val="00DA73B3"/>
    <w:rsid w:val="00DA7446"/>
    <w:rsid w:val="00DA747D"/>
    <w:rsid w:val="00DA74C2"/>
    <w:rsid w:val="00DA7834"/>
    <w:rsid w:val="00DA7B6C"/>
    <w:rsid w:val="00DA7B72"/>
    <w:rsid w:val="00DA7BDC"/>
    <w:rsid w:val="00DA7D03"/>
    <w:rsid w:val="00DA7E5A"/>
    <w:rsid w:val="00DA7F84"/>
    <w:rsid w:val="00DB0377"/>
    <w:rsid w:val="00DB03F2"/>
    <w:rsid w:val="00DB0471"/>
    <w:rsid w:val="00DB05D1"/>
    <w:rsid w:val="00DB05D3"/>
    <w:rsid w:val="00DB083D"/>
    <w:rsid w:val="00DB08DC"/>
    <w:rsid w:val="00DB08F6"/>
    <w:rsid w:val="00DB0A3B"/>
    <w:rsid w:val="00DB0BD1"/>
    <w:rsid w:val="00DB11B2"/>
    <w:rsid w:val="00DB1437"/>
    <w:rsid w:val="00DB16A0"/>
    <w:rsid w:val="00DB17E9"/>
    <w:rsid w:val="00DB1900"/>
    <w:rsid w:val="00DB1A32"/>
    <w:rsid w:val="00DB1CDE"/>
    <w:rsid w:val="00DB1D9F"/>
    <w:rsid w:val="00DB1DA0"/>
    <w:rsid w:val="00DB1F71"/>
    <w:rsid w:val="00DB1F92"/>
    <w:rsid w:val="00DB2104"/>
    <w:rsid w:val="00DB21D5"/>
    <w:rsid w:val="00DB2662"/>
    <w:rsid w:val="00DB268D"/>
    <w:rsid w:val="00DB26DB"/>
    <w:rsid w:val="00DB27C5"/>
    <w:rsid w:val="00DB2A1B"/>
    <w:rsid w:val="00DB2B2E"/>
    <w:rsid w:val="00DB2BB6"/>
    <w:rsid w:val="00DB2D49"/>
    <w:rsid w:val="00DB2E8D"/>
    <w:rsid w:val="00DB2F36"/>
    <w:rsid w:val="00DB3083"/>
    <w:rsid w:val="00DB30F7"/>
    <w:rsid w:val="00DB312B"/>
    <w:rsid w:val="00DB315F"/>
    <w:rsid w:val="00DB318C"/>
    <w:rsid w:val="00DB3197"/>
    <w:rsid w:val="00DB34C9"/>
    <w:rsid w:val="00DB3586"/>
    <w:rsid w:val="00DB366E"/>
    <w:rsid w:val="00DB370D"/>
    <w:rsid w:val="00DB379C"/>
    <w:rsid w:val="00DB37A5"/>
    <w:rsid w:val="00DB3B27"/>
    <w:rsid w:val="00DB3B45"/>
    <w:rsid w:val="00DB3B77"/>
    <w:rsid w:val="00DB3C66"/>
    <w:rsid w:val="00DB3DEC"/>
    <w:rsid w:val="00DB3E9A"/>
    <w:rsid w:val="00DB40F3"/>
    <w:rsid w:val="00DB413B"/>
    <w:rsid w:val="00DB4156"/>
    <w:rsid w:val="00DB418D"/>
    <w:rsid w:val="00DB41E4"/>
    <w:rsid w:val="00DB421E"/>
    <w:rsid w:val="00DB4267"/>
    <w:rsid w:val="00DB44D2"/>
    <w:rsid w:val="00DB44DD"/>
    <w:rsid w:val="00DB46ED"/>
    <w:rsid w:val="00DB473D"/>
    <w:rsid w:val="00DB47D8"/>
    <w:rsid w:val="00DB49DB"/>
    <w:rsid w:val="00DB4A0C"/>
    <w:rsid w:val="00DB4A2D"/>
    <w:rsid w:val="00DB4AB0"/>
    <w:rsid w:val="00DB4B3B"/>
    <w:rsid w:val="00DB4D4A"/>
    <w:rsid w:val="00DB4F98"/>
    <w:rsid w:val="00DB4FCE"/>
    <w:rsid w:val="00DB506B"/>
    <w:rsid w:val="00DB51C5"/>
    <w:rsid w:val="00DB520D"/>
    <w:rsid w:val="00DB529B"/>
    <w:rsid w:val="00DB54E5"/>
    <w:rsid w:val="00DB5815"/>
    <w:rsid w:val="00DB5992"/>
    <w:rsid w:val="00DB59E0"/>
    <w:rsid w:val="00DB5A38"/>
    <w:rsid w:val="00DB5AA3"/>
    <w:rsid w:val="00DB5B56"/>
    <w:rsid w:val="00DB5DF3"/>
    <w:rsid w:val="00DB5EDF"/>
    <w:rsid w:val="00DB5F59"/>
    <w:rsid w:val="00DB601B"/>
    <w:rsid w:val="00DB6184"/>
    <w:rsid w:val="00DB6698"/>
    <w:rsid w:val="00DB66EB"/>
    <w:rsid w:val="00DB67A6"/>
    <w:rsid w:val="00DB67E7"/>
    <w:rsid w:val="00DB68F1"/>
    <w:rsid w:val="00DB699F"/>
    <w:rsid w:val="00DB6A8F"/>
    <w:rsid w:val="00DB6C5E"/>
    <w:rsid w:val="00DB6DBE"/>
    <w:rsid w:val="00DB6DEF"/>
    <w:rsid w:val="00DB722A"/>
    <w:rsid w:val="00DB7272"/>
    <w:rsid w:val="00DB744C"/>
    <w:rsid w:val="00DB7A19"/>
    <w:rsid w:val="00DB7AF8"/>
    <w:rsid w:val="00DB7B4C"/>
    <w:rsid w:val="00DB7BF2"/>
    <w:rsid w:val="00DB7CB9"/>
    <w:rsid w:val="00DB7D70"/>
    <w:rsid w:val="00DB7EAE"/>
    <w:rsid w:val="00DB7FD8"/>
    <w:rsid w:val="00DB7FDA"/>
    <w:rsid w:val="00DC0230"/>
    <w:rsid w:val="00DC0848"/>
    <w:rsid w:val="00DC0CEE"/>
    <w:rsid w:val="00DC0E56"/>
    <w:rsid w:val="00DC1013"/>
    <w:rsid w:val="00DC1302"/>
    <w:rsid w:val="00DC167F"/>
    <w:rsid w:val="00DC170E"/>
    <w:rsid w:val="00DC190F"/>
    <w:rsid w:val="00DC1930"/>
    <w:rsid w:val="00DC1D5B"/>
    <w:rsid w:val="00DC1D86"/>
    <w:rsid w:val="00DC1DAE"/>
    <w:rsid w:val="00DC1DB0"/>
    <w:rsid w:val="00DC1E80"/>
    <w:rsid w:val="00DC2121"/>
    <w:rsid w:val="00DC216D"/>
    <w:rsid w:val="00DC222B"/>
    <w:rsid w:val="00DC2336"/>
    <w:rsid w:val="00DC2381"/>
    <w:rsid w:val="00DC2413"/>
    <w:rsid w:val="00DC26F6"/>
    <w:rsid w:val="00DC2988"/>
    <w:rsid w:val="00DC3120"/>
    <w:rsid w:val="00DC3155"/>
    <w:rsid w:val="00DC3183"/>
    <w:rsid w:val="00DC3277"/>
    <w:rsid w:val="00DC3295"/>
    <w:rsid w:val="00DC32CF"/>
    <w:rsid w:val="00DC341E"/>
    <w:rsid w:val="00DC359B"/>
    <w:rsid w:val="00DC3622"/>
    <w:rsid w:val="00DC36FB"/>
    <w:rsid w:val="00DC370A"/>
    <w:rsid w:val="00DC3717"/>
    <w:rsid w:val="00DC3A4E"/>
    <w:rsid w:val="00DC40CE"/>
    <w:rsid w:val="00DC42E2"/>
    <w:rsid w:val="00DC4309"/>
    <w:rsid w:val="00DC4429"/>
    <w:rsid w:val="00DC4441"/>
    <w:rsid w:val="00DC4657"/>
    <w:rsid w:val="00DC48AD"/>
    <w:rsid w:val="00DC48FF"/>
    <w:rsid w:val="00DC4963"/>
    <w:rsid w:val="00DC4978"/>
    <w:rsid w:val="00DC4BC7"/>
    <w:rsid w:val="00DC4C90"/>
    <w:rsid w:val="00DC4CF2"/>
    <w:rsid w:val="00DC4D66"/>
    <w:rsid w:val="00DC4D92"/>
    <w:rsid w:val="00DC4DAC"/>
    <w:rsid w:val="00DC4E5A"/>
    <w:rsid w:val="00DC5007"/>
    <w:rsid w:val="00DC50B8"/>
    <w:rsid w:val="00DC520A"/>
    <w:rsid w:val="00DC5AF8"/>
    <w:rsid w:val="00DC5C25"/>
    <w:rsid w:val="00DC5FE1"/>
    <w:rsid w:val="00DC60C4"/>
    <w:rsid w:val="00DC6339"/>
    <w:rsid w:val="00DC633F"/>
    <w:rsid w:val="00DC65EB"/>
    <w:rsid w:val="00DC66E8"/>
    <w:rsid w:val="00DC67CF"/>
    <w:rsid w:val="00DC6A2D"/>
    <w:rsid w:val="00DC6A7F"/>
    <w:rsid w:val="00DC6E92"/>
    <w:rsid w:val="00DC6F82"/>
    <w:rsid w:val="00DC6FCE"/>
    <w:rsid w:val="00DC6FF1"/>
    <w:rsid w:val="00DC7068"/>
    <w:rsid w:val="00DC7094"/>
    <w:rsid w:val="00DC7184"/>
    <w:rsid w:val="00DC73F2"/>
    <w:rsid w:val="00DC749B"/>
    <w:rsid w:val="00DC767F"/>
    <w:rsid w:val="00DC76BD"/>
    <w:rsid w:val="00DC77A4"/>
    <w:rsid w:val="00DC7A69"/>
    <w:rsid w:val="00DC7ADD"/>
    <w:rsid w:val="00DC7BBD"/>
    <w:rsid w:val="00DC7CE3"/>
    <w:rsid w:val="00DC7D9B"/>
    <w:rsid w:val="00DC7E43"/>
    <w:rsid w:val="00DC7FD9"/>
    <w:rsid w:val="00DD0059"/>
    <w:rsid w:val="00DD0205"/>
    <w:rsid w:val="00DD02C5"/>
    <w:rsid w:val="00DD02FC"/>
    <w:rsid w:val="00DD0364"/>
    <w:rsid w:val="00DD040A"/>
    <w:rsid w:val="00DD0553"/>
    <w:rsid w:val="00DD081E"/>
    <w:rsid w:val="00DD0962"/>
    <w:rsid w:val="00DD09AD"/>
    <w:rsid w:val="00DD0A42"/>
    <w:rsid w:val="00DD0AF4"/>
    <w:rsid w:val="00DD0B34"/>
    <w:rsid w:val="00DD0D00"/>
    <w:rsid w:val="00DD0D9D"/>
    <w:rsid w:val="00DD0EFF"/>
    <w:rsid w:val="00DD0F61"/>
    <w:rsid w:val="00DD11E8"/>
    <w:rsid w:val="00DD11FA"/>
    <w:rsid w:val="00DD14D3"/>
    <w:rsid w:val="00DD164D"/>
    <w:rsid w:val="00DD16CE"/>
    <w:rsid w:val="00DD1A37"/>
    <w:rsid w:val="00DD1AED"/>
    <w:rsid w:val="00DD1C6D"/>
    <w:rsid w:val="00DD1D2F"/>
    <w:rsid w:val="00DD1D45"/>
    <w:rsid w:val="00DD1F6F"/>
    <w:rsid w:val="00DD2026"/>
    <w:rsid w:val="00DD2082"/>
    <w:rsid w:val="00DD209E"/>
    <w:rsid w:val="00DD218B"/>
    <w:rsid w:val="00DD21EA"/>
    <w:rsid w:val="00DD229F"/>
    <w:rsid w:val="00DD23C9"/>
    <w:rsid w:val="00DD245F"/>
    <w:rsid w:val="00DD2708"/>
    <w:rsid w:val="00DD271A"/>
    <w:rsid w:val="00DD281E"/>
    <w:rsid w:val="00DD2885"/>
    <w:rsid w:val="00DD28EB"/>
    <w:rsid w:val="00DD295B"/>
    <w:rsid w:val="00DD2A3F"/>
    <w:rsid w:val="00DD2B01"/>
    <w:rsid w:val="00DD2CD0"/>
    <w:rsid w:val="00DD2D11"/>
    <w:rsid w:val="00DD30BF"/>
    <w:rsid w:val="00DD316B"/>
    <w:rsid w:val="00DD3398"/>
    <w:rsid w:val="00DD3453"/>
    <w:rsid w:val="00DD3498"/>
    <w:rsid w:val="00DD34FD"/>
    <w:rsid w:val="00DD350B"/>
    <w:rsid w:val="00DD36AA"/>
    <w:rsid w:val="00DD3798"/>
    <w:rsid w:val="00DD3852"/>
    <w:rsid w:val="00DD3A83"/>
    <w:rsid w:val="00DD3BC8"/>
    <w:rsid w:val="00DD3E01"/>
    <w:rsid w:val="00DD47E2"/>
    <w:rsid w:val="00DD489F"/>
    <w:rsid w:val="00DD4969"/>
    <w:rsid w:val="00DD49BA"/>
    <w:rsid w:val="00DD49BD"/>
    <w:rsid w:val="00DD49E3"/>
    <w:rsid w:val="00DD4A17"/>
    <w:rsid w:val="00DD4A59"/>
    <w:rsid w:val="00DD4C01"/>
    <w:rsid w:val="00DD4C6C"/>
    <w:rsid w:val="00DD4CB6"/>
    <w:rsid w:val="00DD4F05"/>
    <w:rsid w:val="00DD4F5F"/>
    <w:rsid w:val="00DD4F81"/>
    <w:rsid w:val="00DD53E0"/>
    <w:rsid w:val="00DD5568"/>
    <w:rsid w:val="00DD592D"/>
    <w:rsid w:val="00DD59E2"/>
    <w:rsid w:val="00DD5A71"/>
    <w:rsid w:val="00DD5C96"/>
    <w:rsid w:val="00DD5D5F"/>
    <w:rsid w:val="00DD5EF8"/>
    <w:rsid w:val="00DD5F2A"/>
    <w:rsid w:val="00DD6211"/>
    <w:rsid w:val="00DD6317"/>
    <w:rsid w:val="00DD6338"/>
    <w:rsid w:val="00DD639F"/>
    <w:rsid w:val="00DD63B2"/>
    <w:rsid w:val="00DD64C6"/>
    <w:rsid w:val="00DD6597"/>
    <w:rsid w:val="00DD66FD"/>
    <w:rsid w:val="00DD6787"/>
    <w:rsid w:val="00DD6790"/>
    <w:rsid w:val="00DD6965"/>
    <w:rsid w:val="00DD6A50"/>
    <w:rsid w:val="00DD6B6B"/>
    <w:rsid w:val="00DD6C67"/>
    <w:rsid w:val="00DD6CE9"/>
    <w:rsid w:val="00DD6DD2"/>
    <w:rsid w:val="00DD7093"/>
    <w:rsid w:val="00DD7172"/>
    <w:rsid w:val="00DD71FC"/>
    <w:rsid w:val="00DD72C0"/>
    <w:rsid w:val="00DD72D9"/>
    <w:rsid w:val="00DD7309"/>
    <w:rsid w:val="00DD730F"/>
    <w:rsid w:val="00DD737B"/>
    <w:rsid w:val="00DD7478"/>
    <w:rsid w:val="00DD74FA"/>
    <w:rsid w:val="00DD7685"/>
    <w:rsid w:val="00DD7731"/>
    <w:rsid w:val="00DD7757"/>
    <w:rsid w:val="00DD7763"/>
    <w:rsid w:val="00DD7772"/>
    <w:rsid w:val="00DD787A"/>
    <w:rsid w:val="00DD78C6"/>
    <w:rsid w:val="00DD7CD5"/>
    <w:rsid w:val="00DD7CF3"/>
    <w:rsid w:val="00DD7D6A"/>
    <w:rsid w:val="00DD7FEF"/>
    <w:rsid w:val="00DE0003"/>
    <w:rsid w:val="00DE0026"/>
    <w:rsid w:val="00DE01B7"/>
    <w:rsid w:val="00DE0302"/>
    <w:rsid w:val="00DE06BF"/>
    <w:rsid w:val="00DE06F4"/>
    <w:rsid w:val="00DE071F"/>
    <w:rsid w:val="00DE072E"/>
    <w:rsid w:val="00DE0871"/>
    <w:rsid w:val="00DE0D96"/>
    <w:rsid w:val="00DE10FE"/>
    <w:rsid w:val="00DE1262"/>
    <w:rsid w:val="00DE13EE"/>
    <w:rsid w:val="00DE15DE"/>
    <w:rsid w:val="00DE1814"/>
    <w:rsid w:val="00DE18A8"/>
    <w:rsid w:val="00DE1999"/>
    <w:rsid w:val="00DE1A93"/>
    <w:rsid w:val="00DE1C40"/>
    <w:rsid w:val="00DE1D10"/>
    <w:rsid w:val="00DE1D19"/>
    <w:rsid w:val="00DE1DC2"/>
    <w:rsid w:val="00DE2232"/>
    <w:rsid w:val="00DE229B"/>
    <w:rsid w:val="00DE2469"/>
    <w:rsid w:val="00DE255F"/>
    <w:rsid w:val="00DE2592"/>
    <w:rsid w:val="00DE2632"/>
    <w:rsid w:val="00DE2731"/>
    <w:rsid w:val="00DE2753"/>
    <w:rsid w:val="00DE27D9"/>
    <w:rsid w:val="00DE28E5"/>
    <w:rsid w:val="00DE3011"/>
    <w:rsid w:val="00DE3053"/>
    <w:rsid w:val="00DE3298"/>
    <w:rsid w:val="00DE32BC"/>
    <w:rsid w:val="00DE3436"/>
    <w:rsid w:val="00DE368C"/>
    <w:rsid w:val="00DE36B0"/>
    <w:rsid w:val="00DE374E"/>
    <w:rsid w:val="00DE375F"/>
    <w:rsid w:val="00DE3A10"/>
    <w:rsid w:val="00DE3A2E"/>
    <w:rsid w:val="00DE3A34"/>
    <w:rsid w:val="00DE3B3D"/>
    <w:rsid w:val="00DE3B5C"/>
    <w:rsid w:val="00DE3B73"/>
    <w:rsid w:val="00DE3C04"/>
    <w:rsid w:val="00DE3D61"/>
    <w:rsid w:val="00DE3D70"/>
    <w:rsid w:val="00DE3EAE"/>
    <w:rsid w:val="00DE40C8"/>
    <w:rsid w:val="00DE4144"/>
    <w:rsid w:val="00DE416D"/>
    <w:rsid w:val="00DE4200"/>
    <w:rsid w:val="00DE4219"/>
    <w:rsid w:val="00DE42D0"/>
    <w:rsid w:val="00DE42FA"/>
    <w:rsid w:val="00DE461E"/>
    <w:rsid w:val="00DE470B"/>
    <w:rsid w:val="00DE48A8"/>
    <w:rsid w:val="00DE4A43"/>
    <w:rsid w:val="00DE4A83"/>
    <w:rsid w:val="00DE4B3F"/>
    <w:rsid w:val="00DE4CF3"/>
    <w:rsid w:val="00DE4D39"/>
    <w:rsid w:val="00DE503E"/>
    <w:rsid w:val="00DE53C9"/>
    <w:rsid w:val="00DE56E0"/>
    <w:rsid w:val="00DE59C3"/>
    <w:rsid w:val="00DE5A82"/>
    <w:rsid w:val="00DE5A9C"/>
    <w:rsid w:val="00DE5DC7"/>
    <w:rsid w:val="00DE5DFA"/>
    <w:rsid w:val="00DE60C3"/>
    <w:rsid w:val="00DE617A"/>
    <w:rsid w:val="00DE630A"/>
    <w:rsid w:val="00DE6612"/>
    <w:rsid w:val="00DE66D0"/>
    <w:rsid w:val="00DE66FF"/>
    <w:rsid w:val="00DE6854"/>
    <w:rsid w:val="00DE69AA"/>
    <w:rsid w:val="00DE6A2A"/>
    <w:rsid w:val="00DE6A7B"/>
    <w:rsid w:val="00DE6BF0"/>
    <w:rsid w:val="00DE6DA7"/>
    <w:rsid w:val="00DE6DD9"/>
    <w:rsid w:val="00DE6DE4"/>
    <w:rsid w:val="00DE6E97"/>
    <w:rsid w:val="00DE6F4A"/>
    <w:rsid w:val="00DE7019"/>
    <w:rsid w:val="00DE70AE"/>
    <w:rsid w:val="00DE7150"/>
    <w:rsid w:val="00DE71E4"/>
    <w:rsid w:val="00DE74AD"/>
    <w:rsid w:val="00DE75F7"/>
    <w:rsid w:val="00DE77C5"/>
    <w:rsid w:val="00DE7826"/>
    <w:rsid w:val="00DE7DE1"/>
    <w:rsid w:val="00DE7F5F"/>
    <w:rsid w:val="00DF01B8"/>
    <w:rsid w:val="00DF055B"/>
    <w:rsid w:val="00DF0643"/>
    <w:rsid w:val="00DF068B"/>
    <w:rsid w:val="00DF072E"/>
    <w:rsid w:val="00DF079E"/>
    <w:rsid w:val="00DF08CB"/>
    <w:rsid w:val="00DF0C15"/>
    <w:rsid w:val="00DF0C2F"/>
    <w:rsid w:val="00DF1055"/>
    <w:rsid w:val="00DF11B8"/>
    <w:rsid w:val="00DF1216"/>
    <w:rsid w:val="00DF123E"/>
    <w:rsid w:val="00DF1536"/>
    <w:rsid w:val="00DF17AA"/>
    <w:rsid w:val="00DF1824"/>
    <w:rsid w:val="00DF182A"/>
    <w:rsid w:val="00DF18B7"/>
    <w:rsid w:val="00DF192D"/>
    <w:rsid w:val="00DF19D3"/>
    <w:rsid w:val="00DF1B2A"/>
    <w:rsid w:val="00DF1B2C"/>
    <w:rsid w:val="00DF24F5"/>
    <w:rsid w:val="00DF2659"/>
    <w:rsid w:val="00DF27EA"/>
    <w:rsid w:val="00DF2857"/>
    <w:rsid w:val="00DF28DB"/>
    <w:rsid w:val="00DF29BD"/>
    <w:rsid w:val="00DF2ACA"/>
    <w:rsid w:val="00DF2BA1"/>
    <w:rsid w:val="00DF2BD2"/>
    <w:rsid w:val="00DF2C11"/>
    <w:rsid w:val="00DF2E2E"/>
    <w:rsid w:val="00DF2E8C"/>
    <w:rsid w:val="00DF2F29"/>
    <w:rsid w:val="00DF3047"/>
    <w:rsid w:val="00DF30D0"/>
    <w:rsid w:val="00DF32E6"/>
    <w:rsid w:val="00DF35FF"/>
    <w:rsid w:val="00DF3877"/>
    <w:rsid w:val="00DF3DE4"/>
    <w:rsid w:val="00DF3DE8"/>
    <w:rsid w:val="00DF3EF8"/>
    <w:rsid w:val="00DF415F"/>
    <w:rsid w:val="00DF41DD"/>
    <w:rsid w:val="00DF43EB"/>
    <w:rsid w:val="00DF441A"/>
    <w:rsid w:val="00DF45FE"/>
    <w:rsid w:val="00DF461C"/>
    <w:rsid w:val="00DF49B0"/>
    <w:rsid w:val="00DF4AB0"/>
    <w:rsid w:val="00DF4B0A"/>
    <w:rsid w:val="00DF4B14"/>
    <w:rsid w:val="00DF4B48"/>
    <w:rsid w:val="00DF4CFB"/>
    <w:rsid w:val="00DF4D11"/>
    <w:rsid w:val="00DF5146"/>
    <w:rsid w:val="00DF5172"/>
    <w:rsid w:val="00DF5244"/>
    <w:rsid w:val="00DF54AC"/>
    <w:rsid w:val="00DF54FB"/>
    <w:rsid w:val="00DF5639"/>
    <w:rsid w:val="00DF565C"/>
    <w:rsid w:val="00DF5787"/>
    <w:rsid w:val="00DF5825"/>
    <w:rsid w:val="00DF582B"/>
    <w:rsid w:val="00DF5837"/>
    <w:rsid w:val="00DF594A"/>
    <w:rsid w:val="00DF5982"/>
    <w:rsid w:val="00DF5A12"/>
    <w:rsid w:val="00DF5B1D"/>
    <w:rsid w:val="00DF5B43"/>
    <w:rsid w:val="00DF5CAE"/>
    <w:rsid w:val="00DF5D43"/>
    <w:rsid w:val="00DF5EBB"/>
    <w:rsid w:val="00DF6067"/>
    <w:rsid w:val="00DF6074"/>
    <w:rsid w:val="00DF63FB"/>
    <w:rsid w:val="00DF6508"/>
    <w:rsid w:val="00DF656A"/>
    <w:rsid w:val="00DF656E"/>
    <w:rsid w:val="00DF657D"/>
    <w:rsid w:val="00DF6627"/>
    <w:rsid w:val="00DF665C"/>
    <w:rsid w:val="00DF68B3"/>
    <w:rsid w:val="00DF6958"/>
    <w:rsid w:val="00DF69A6"/>
    <w:rsid w:val="00DF6A9E"/>
    <w:rsid w:val="00DF6EA1"/>
    <w:rsid w:val="00DF6EE8"/>
    <w:rsid w:val="00DF7050"/>
    <w:rsid w:val="00DF71C5"/>
    <w:rsid w:val="00DF722A"/>
    <w:rsid w:val="00DF737F"/>
    <w:rsid w:val="00DF73D4"/>
    <w:rsid w:val="00DF768C"/>
    <w:rsid w:val="00DF76A1"/>
    <w:rsid w:val="00DF789F"/>
    <w:rsid w:val="00DF79E5"/>
    <w:rsid w:val="00DF7B64"/>
    <w:rsid w:val="00DF7C3F"/>
    <w:rsid w:val="00DF7CF0"/>
    <w:rsid w:val="00DF7D66"/>
    <w:rsid w:val="00DF7F59"/>
    <w:rsid w:val="00DF7F89"/>
    <w:rsid w:val="00E0018D"/>
    <w:rsid w:val="00E001A6"/>
    <w:rsid w:val="00E00224"/>
    <w:rsid w:val="00E0043B"/>
    <w:rsid w:val="00E004FA"/>
    <w:rsid w:val="00E0057E"/>
    <w:rsid w:val="00E00860"/>
    <w:rsid w:val="00E0091A"/>
    <w:rsid w:val="00E00A22"/>
    <w:rsid w:val="00E00AB6"/>
    <w:rsid w:val="00E00AC8"/>
    <w:rsid w:val="00E01097"/>
    <w:rsid w:val="00E011F9"/>
    <w:rsid w:val="00E01290"/>
    <w:rsid w:val="00E013FC"/>
    <w:rsid w:val="00E014C2"/>
    <w:rsid w:val="00E01630"/>
    <w:rsid w:val="00E01734"/>
    <w:rsid w:val="00E01764"/>
    <w:rsid w:val="00E017EA"/>
    <w:rsid w:val="00E01A23"/>
    <w:rsid w:val="00E01AAF"/>
    <w:rsid w:val="00E01E82"/>
    <w:rsid w:val="00E0203F"/>
    <w:rsid w:val="00E0230C"/>
    <w:rsid w:val="00E0234E"/>
    <w:rsid w:val="00E023BA"/>
    <w:rsid w:val="00E02432"/>
    <w:rsid w:val="00E02715"/>
    <w:rsid w:val="00E0284A"/>
    <w:rsid w:val="00E02960"/>
    <w:rsid w:val="00E02A93"/>
    <w:rsid w:val="00E02D49"/>
    <w:rsid w:val="00E02DA0"/>
    <w:rsid w:val="00E02ECB"/>
    <w:rsid w:val="00E031C4"/>
    <w:rsid w:val="00E031DE"/>
    <w:rsid w:val="00E0326B"/>
    <w:rsid w:val="00E032EC"/>
    <w:rsid w:val="00E0375E"/>
    <w:rsid w:val="00E03AB3"/>
    <w:rsid w:val="00E03C37"/>
    <w:rsid w:val="00E03CAE"/>
    <w:rsid w:val="00E03D0D"/>
    <w:rsid w:val="00E0401D"/>
    <w:rsid w:val="00E042AF"/>
    <w:rsid w:val="00E04656"/>
    <w:rsid w:val="00E047BB"/>
    <w:rsid w:val="00E048F3"/>
    <w:rsid w:val="00E04A09"/>
    <w:rsid w:val="00E04B70"/>
    <w:rsid w:val="00E04BD1"/>
    <w:rsid w:val="00E04D27"/>
    <w:rsid w:val="00E04EED"/>
    <w:rsid w:val="00E04F19"/>
    <w:rsid w:val="00E055D3"/>
    <w:rsid w:val="00E05693"/>
    <w:rsid w:val="00E057EC"/>
    <w:rsid w:val="00E058FC"/>
    <w:rsid w:val="00E05909"/>
    <w:rsid w:val="00E05ADC"/>
    <w:rsid w:val="00E06197"/>
    <w:rsid w:val="00E064EF"/>
    <w:rsid w:val="00E06565"/>
    <w:rsid w:val="00E065F6"/>
    <w:rsid w:val="00E06963"/>
    <w:rsid w:val="00E06B7F"/>
    <w:rsid w:val="00E06BAC"/>
    <w:rsid w:val="00E06C51"/>
    <w:rsid w:val="00E06D73"/>
    <w:rsid w:val="00E0709E"/>
    <w:rsid w:val="00E070E0"/>
    <w:rsid w:val="00E0722D"/>
    <w:rsid w:val="00E074CA"/>
    <w:rsid w:val="00E0756E"/>
    <w:rsid w:val="00E07824"/>
    <w:rsid w:val="00E07906"/>
    <w:rsid w:val="00E0796F"/>
    <w:rsid w:val="00E07A9A"/>
    <w:rsid w:val="00E07C14"/>
    <w:rsid w:val="00E07CAA"/>
    <w:rsid w:val="00E07CE3"/>
    <w:rsid w:val="00E07DD8"/>
    <w:rsid w:val="00E07EEF"/>
    <w:rsid w:val="00E07FD9"/>
    <w:rsid w:val="00E10044"/>
    <w:rsid w:val="00E100E7"/>
    <w:rsid w:val="00E10356"/>
    <w:rsid w:val="00E1042C"/>
    <w:rsid w:val="00E105B0"/>
    <w:rsid w:val="00E10907"/>
    <w:rsid w:val="00E1094C"/>
    <w:rsid w:val="00E10969"/>
    <w:rsid w:val="00E10A9D"/>
    <w:rsid w:val="00E10CB8"/>
    <w:rsid w:val="00E10F53"/>
    <w:rsid w:val="00E113AC"/>
    <w:rsid w:val="00E117AD"/>
    <w:rsid w:val="00E11C40"/>
    <w:rsid w:val="00E11EC1"/>
    <w:rsid w:val="00E1201D"/>
    <w:rsid w:val="00E120B0"/>
    <w:rsid w:val="00E12474"/>
    <w:rsid w:val="00E12767"/>
    <w:rsid w:val="00E127A0"/>
    <w:rsid w:val="00E12B63"/>
    <w:rsid w:val="00E12B85"/>
    <w:rsid w:val="00E12BC9"/>
    <w:rsid w:val="00E12C65"/>
    <w:rsid w:val="00E12CBA"/>
    <w:rsid w:val="00E12D63"/>
    <w:rsid w:val="00E12E8B"/>
    <w:rsid w:val="00E1316A"/>
    <w:rsid w:val="00E1323D"/>
    <w:rsid w:val="00E1332E"/>
    <w:rsid w:val="00E134FB"/>
    <w:rsid w:val="00E13546"/>
    <w:rsid w:val="00E136EA"/>
    <w:rsid w:val="00E13704"/>
    <w:rsid w:val="00E137D7"/>
    <w:rsid w:val="00E13881"/>
    <w:rsid w:val="00E13EE0"/>
    <w:rsid w:val="00E13F14"/>
    <w:rsid w:val="00E13F8B"/>
    <w:rsid w:val="00E13F9E"/>
    <w:rsid w:val="00E13FDB"/>
    <w:rsid w:val="00E14070"/>
    <w:rsid w:val="00E141C4"/>
    <w:rsid w:val="00E142F6"/>
    <w:rsid w:val="00E1439D"/>
    <w:rsid w:val="00E143CC"/>
    <w:rsid w:val="00E144A1"/>
    <w:rsid w:val="00E14754"/>
    <w:rsid w:val="00E149B0"/>
    <w:rsid w:val="00E14CEF"/>
    <w:rsid w:val="00E14D85"/>
    <w:rsid w:val="00E14E7B"/>
    <w:rsid w:val="00E15082"/>
    <w:rsid w:val="00E15249"/>
    <w:rsid w:val="00E1535A"/>
    <w:rsid w:val="00E1535E"/>
    <w:rsid w:val="00E153C3"/>
    <w:rsid w:val="00E1543E"/>
    <w:rsid w:val="00E155AA"/>
    <w:rsid w:val="00E15620"/>
    <w:rsid w:val="00E156BE"/>
    <w:rsid w:val="00E157A7"/>
    <w:rsid w:val="00E15892"/>
    <w:rsid w:val="00E15934"/>
    <w:rsid w:val="00E15974"/>
    <w:rsid w:val="00E15C04"/>
    <w:rsid w:val="00E15D57"/>
    <w:rsid w:val="00E160AE"/>
    <w:rsid w:val="00E160E1"/>
    <w:rsid w:val="00E16423"/>
    <w:rsid w:val="00E164D0"/>
    <w:rsid w:val="00E16654"/>
    <w:rsid w:val="00E168D8"/>
    <w:rsid w:val="00E169E9"/>
    <w:rsid w:val="00E16EE3"/>
    <w:rsid w:val="00E16EEC"/>
    <w:rsid w:val="00E172B6"/>
    <w:rsid w:val="00E17514"/>
    <w:rsid w:val="00E175D4"/>
    <w:rsid w:val="00E1763D"/>
    <w:rsid w:val="00E176C2"/>
    <w:rsid w:val="00E17B26"/>
    <w:rsid w:val="00E17B6C"/>
    <w:rsid w:val="00E17C29"/>
    <w:rsid w:val="00E17C6C"/>
    <w:rsid w:val="00E17E61"/>
    <w:rsid w:val="00E17E6A"/>
    <w:rsid w:val="00E17E99"/>
    <w:rsid w:val="00E20086"/>
    <w:rsid w:val="00E20119"/>
    <w:rsid w:val="00E20343"/>
    <w:rsid w:val="00E20390"/>
    <w:rsid w:val="00E20435"/>
    <w:rsid w:val="00E20568"/>
    <w:rsid w:val="00E20572"/>
    <w:rsid w:val="00E206F5"/>
    <w:rsid w:val="00E20729"/>
    <w:rsid w:val="00E207EA"/>
    <w:rsid w:val="00E20868"/>
    <w:rsid w:val="00E20870"/>
    <w:rsid w:val="00E2094B"/>
    <w:rsid w:val="00E20B81"/>
    <w:rsid w:val="00E20C36"/>
    <w:rsid w:val="00E20D9D"/>
    <w:rsid w:val="00E20EB6"/>
    <w:rsid w:val="00E20ECE"/>
    <w:rsid w:val="00E20EF9"/>
    <w:rsid w:val="00E21101"/>
    <w:rsid w:val="00E215FB"/>
    <w:rsid w:val="00E216A7"/>
    <w:rsid w:val="00E2192A"/>
    <w:rsid w:val="00E21940"/>
    <w:rsid w:val="00E219D3"/>
    <w:rsid w:val="00E21DAF"/>
    <w:rsid w:val="00E22074"/>
    <w:rsid w:val="00E222FA"/>
    <w:rsid w:val="00E2237B"/>
    <w:rsid w:val="00E223E8"/>
    <w:rsid w:val="00E225DA"/>
    <w:rsid w:val="00E22668"/>
    <w:rsid w:val="00E22677"/>
    <w:rsid w:val="00E226FA"/>
    <w:rsid w:val="00E22749"/>
    <w:rsid w:val="00E22772"/>
    <w:rsid w:val="00E2277B"/>
    <w:rsid w:val="00E228BC"/>
    <w:rsid w:val="00E228D8"/>
    <w:rsid w:val="00E22DE4"/>
    <w:rsid w:val="00E22F17"/>
    <w:rsid w:val="00E22F37"/>
    <w:rsid w:val="00E23387"/>
    <w:rsid w:val="00E235EF"/>
    <w:rsid w:val="00E23627"/>
    <w:rsid w:val="00E236E2"/>
    <w:rsid w:val="00E2378C"/>
    <w:rsid w:val="00E2384E"/>
    <w:rsid w:val="00E23A4E"/>
    <w:rsid w:val="00E23F66"/>
    <w:rsid w:val="00E24082"/>
    <w:rsid w:val="00E24100"/>
    <w:rsid w:val="00E2432B"/>
    <w:rsid w:val="00E24348"/>
    <w:rsid w:val="00E243A0"/>
    <w:rsid w:val="00E2448C"/>
    <w:rsid w:val="00E24680"/>
    <w:rsid w:val="00E247CB"/>
    <w:rsid w:val="00E247FD"/>
    <w:rsid w:val="00E24803"/>
    <w:rsid w:val="00E24831"/>
    <w:rsid w:val="00E2499E"/>
    <w:rsid w:val="00E249BB"/>
    <w:rsid w:val="00E24A82"/>
    <w:rsid w:val="00E24AC4"/>
    <w:rsid w:val="00E24AF9"/>
    <w:rsid w:val="00E24B99"/>
    <w:rsid w:val="00E24C1C"/>
    <w:rsid w:val="00E24C1E"/>
    <w:rsid w:val="00E24E8E"/>
    <w:rsid w:val="00E24FF0"/>
    <w:rsid w:val="00E250D8"/>
    <w:rsid w:val="00E2538E"/>
    <w:rsid w:val="00E25562"/>
    <w:rsid w:val="00E2561B"/>
    <w:rsid w:val="00E25630"/>
    <w:rsid w:val="00E256AF"/>
    <w:rsid w:val="00E2587F"/>
    <w:rsid w:val="00E25C71"/>
    <w:rsid w:val="00E25CB4"/>
    <w:rsid w:val="00E25CC3"/>
    <w:rsid w:val="00E25D45"/>
    <w:rsid w:val="00E25ED8"/>
    <w:rsid w:val="00E25F37"/>
    <w:rsid w:val="00E25FD2"/>
    <w:rsid w:val="00E26103"/>
    <w:rsid w:val="00E26173"/>
    <w:rsid w:val="00E2621E"/>
    <w:rsid w:val="00E26303"/>
    <w:rsid w:val="00E266A6"/>
    <w:rsid w:val="00E26738"/>
    <w:rsid w:val="00E26754"/>
    <w:rsid w:val="00E2686F"/>
    <w:rsid w:val="00E26BD2"/>
    <w:rsid w:val="00E26D41"/>
    <w:rsid w:val="00E271E2"/>
    <w:rsid w:val="00E272B3"/>
    <w:rsid w:val="00E272EC"/>
    <w:rsid w:val="00E2767E"/>
    <w:rsid w:val="00E27924"/>
    <w:rsid w:val="00E2795B"/>
    <w:rsid w:val="00E27D98"/>
    <w:rsid w:val="00E27FD2"/>
    <w:rsid w:val="00E30168"/>
    <w:rsid w:val="00E3023C"/>
    <w:rsid w:val="00E302AF"/>
    <w:rsid w:val="00E303E5"/>
    <w:rsid w:val="00E30535"/>
    <w:rsid w:val="00E306B8"/>
    <w:rsid w:val="00E308FE"/>
    <w:rsid w:val="00E309D7"/>
    <w:rsid w:val="00E30A14"/>
    <w:rsid w:val="00E30B28"/>
    <w:rsid w:val="00E30B9C"/>
    <w:rsid w:val="00E30BB0"/>
    <w:rsid w:val="00E30CAE"/>
    <w:rsid w:val="00E30E2F"/>
    <w:rsid w:val="00E30FEB"/>
    <w:rsid w:val="00E310DD"/>
    <w:rsid w:val="00E31142"/>
    <w:rsid w:val="00E3121F"/>
    <w:rsid w:val="00E31289"/>
    <w:rsid w:val="00E31630"/>
    <w:rsid w:val="00E317EB"/>
    <w:rsid w:val="00E318D6"/>
    <w:rsid w:val="00E31975"/>
    <w:rsid w:val="00E319E3"/>
    <w:rsid w:val="00E31A83"/>
    <w:rsid w:val="00E31B82"/>
    <w:rsid w:val="00E31C7D"/>
    <w:rsid w:val="00E31D9F"/>
    <w:rsid w:val="00E32078"/>
    <w:rsid w:val="00E322CB"/>
    <w:rsid w:val="00E324F7"/>
    <w:rsid w:val="00E32516"/>
    <w:rsid w:val="00E3277A"/>
    <w:rsid w:val="00E327DC"/>
    <w:rsid w:val="00E32837"/>
    <w:rsid w:val="00E33023"/>
    <w:rsid w:val="00E3312E"/>
    <w:rsid w:val="00E332D2"/>
    <w:rsid w:val="00E3342B"/>
    <w:rsid w:val="00E33456"/>
    <w:rsid w:val="00E336A9"/>
    <w:rsid w:val="00E3379B"/>
    <w:rsid w:val="00E33B20"/>
    <w:rsid w:val="00E33B3B"/>
    <w:rsid w:val="00E33B9F"/>
    <w:rsid w:val="00E33CB1"/>
    <w:rsid w:val="00E33D42"/>
    <w:rsid w:val="00E33E66"/>
    <w:rsid w:val="00E33EC0"/>
    <w:rsid w:val="00E33F94"/>
    <w:rsid w:val="00E33FCD"/>
    <w:rsid w:val="00E340DD"/>
    <w:rsid w:val="00E3426C"/>
    <w:rsid w:val="00E343BD"/>
    <w:rsid w:val="00E344B8"/>
    <w:rsid w:val="00E34640"/>
    <w:rsid w:val="00E3476E"/>
    <w:rsid w:val="00E347FC"/>
    <w:rsid w:val="00E34867"/>
    <w:rsid w:val="00E348A2"/>
    <w:rsid w:val="00E3498B"/>
    <w:rsid w:val="00E34A31"/>
    <w:rsid w:val="00E34E8E"/>
    <w:rsid w:val="00E3509D"/>
    <w:rsid w:val="00E3517B"/>
    <w:rsid w:val="00E3549C"/>
    <w:rsid w:val="00E354A8"/>
    <w:rsid w:val="00E35518"/>
    <w:rsid w:val="00E3566F"/>
    <w:rsid w:val="00E3569F"/>
    <w:rsid w:val="00E359B2"/>
    <w:rsid w:val="00E35ABF"/>
    <w:rsid w:val="00E35CC9"/>
    <w:rsid w:val="00E35F56"/>
    <w:rsid w:val="00E35F68"/>
    <w:rsid w:val="00E35F99"/>
    <w:rsid w:val="00E366E8"/>
    <w:rsid w:val="00E367A8"/>
    <w:rsid w:val="00E36805"/>
    <w:rsid w:val="00E36B25"/>
    <w:rsid w:val="00E36B6E"/>
    <w:rsid w:val="00E36BC8"/>
    <w:rsid w:val="00E36EAA"/>
    <w:rsid w:val="00E36F05"/>
    <w:rsid w:val="00E36F2B"/>
    <w:rsid w:val="00E374DB"/>
    <w:rsid w:val="00E377AB"/>
    <w:rsid w:val="00E37B44"/>
    <w:rsid w:val="00E37B7B"/>
    <w:rsid w:val="00E37BBA"/>
    <w:rsid w:val="00E37D56"/>
    <w:rsid w:val="00E37D9A"/>
    <w:rsid w:val="00E37E16"/>
    <w:rsid w:val="00E37EA5"/>
    <w:rsid w:val="00E400C6"/>
    <w:rsid w:val="00E401E7"/>
    <w:rsid w:val="00E40322"/>
    <w:rsid w:val="00E40396"/>
    <w:rsid w:val="00E403B5"/>
    <w:rsid w:val="00E40530"/>
    <w:rsid w:val="00E40A27"/>
    <w:rsid w:val="00E40D20"/>
    <w:rsid w:val="00E40EFA"/>
    <w:rsid w:val="00E4117E"/>
    <w:rsid w:val="00E411B3"/>
    <w:rsid w:val="00E411D0"/>
    <w:rsid w:val="00E4170F"/>
    <w:rsid w:val="00E419EF"/>
    <w:rsid w:val="00E41AEF"/>
    <w:rsid w:val="00E41BA7"/>
    <w:rsid w:val="00E41C46"/>
    <w:rsid w:val="00E41CDA"/>
    <w:rsid w:val="00E41E21"/>
    <w:rsid w:val="00E41F65"/>
    <w:rsid w:val="00E41F75"/>
    <w:rsid w:val="00E41F82"/>
    <w:rsid w:val="00E420E0"/>
    <w:rsid w:val="00E4235E"/>
    <w:rsid w:val="00E42537"/>
    <w:rsid w:val="00E425D0"/>
    <w:rsid w:val="00E42869"/>
    <w:rsid w:val="00E428D6"/>
    <w:rsid w:val="00E42933"/>
    <w:rsid w:val="00E42CB8"/>
    <w:rsid w:val="00E42CFF"/>
    <w:rsid w:val="00E42F48"/>
    <w:rsid w:val="00E42F6C"/>
    <w:rsid w:val="00E42F87"/>
    <w:rsid w:val="00E431C8"/>
    <w:rsid w:val="00E43340"/>
    <w:rsid w:val="00E43698"/>
    <w:rsid w:val="00E43722"/>
    <w:rsid w:val="00E43734"/>
    <w:rsid w:val="00E4388E"/>
    <w:rsid w:val="00E43920"/>
    <w:rsid w:val="00E43A88"/>
    <w:rsid w:val="00E43E79"/>
    <w:rsid w:val="00E43F9C"/>
    <w:rsid w:val="00E44356"/>
    <w:rsid w:val="00E44910"/>
    <w:rsid w:val="00E449A0"/>
    <w:rsid w:val="00E44B64"/>
    <w:rsid w:val="00E44B79"/>
    <w:rsid w:val="00E44C8C"/>
    <w:rsid w:val="00E44CEB"/>
    <w:rsid w:val="00E44D26"/>
    <w:rsid w:val="00E44D3F"/>
    <w:rsid w:val="00E44F28"/>
    <w:rsid w:val="00E4501F"/>
    <w:rsid w:val="00E45181"/>
    <w:rsid w:val="00E45372"/>
    <w:rsid w:val="00E4544C"/>
    <w:rsid w:val="00E45778"/>
    <w:rsid w:val="00E457AB"/>
    <w:rsid w:val="00E45B26"/>
    <w:rsid w:val="00E45D14"/>
    <w:rsid w:val="00E45D34"/>
    <w:rsid w:val="00E45D77"/>
    <w:rsid w:val="00E45E90"/>
    <w:rsid w:val="00E45E9A"/>
    <w:rsid w:val="00E46168"/>
    <w:rsid w:val="00E462D8"/>
    <w:rsid w:val="00E463A5"/>
    <w:rsid w:val="00E467C7"/>
    <w:rsid w:val="00E468A4"/>
    <w:rsid w:val="00E46B42"/>
    <w:rsid w:val="00E46D4D"/>
    <w:rsid w:val="00E46E3F"/>
    <w:rsid w:val="00E46E72"/>
    <w:rsid w:val="00E473BE"/>
    <w:rsid w:val="00E473F7"/>
    <w:rsid w:val="00E4755B"/>
    <w:rsid w:val="00E4766A"/>
    <w:rsid w:val="00E47757"/>
    <w:rsid w:val="00E47794"/>
    <w:rsid w:val="00E477C4"/>
    <w:rsid w:val="00E47875"/>
    <w:rsid w:val="00E479A2"/>
    <w:rsid w:val="00E47A05"/>
    <w:rsid w:val="00E47B71"/>
    <w:rsid w:val="00E47B79"/>
    <w:rsid w:val="00E47D28"/>
    <w:rsid w:val="00E47D6D"/>
    <w:rsid w:val="00E47EF5"/>
    <w:rsid w:val="00E47F83"/>
    <w:rsid w:val="00E501DC"/>
    <w:rsid w:val="00E5037E"/>
    <w:rsid w:val="00E503B0"/>
    <w:rsid w:val="00E505EC"/>
    <w:rsid w:val="00E505FB"/>
    <w:rsid w:val="00E5086C"/>
    <w:rsid w:val="00E508DE"/>
    <w:rsid w:val="00E50AF1"/>
    <w:rsid w:val="00E50B76"/>
    <w:rsid w:val="00E50B7D"/>
    <w:rsid w:val="00E50C40"/>
    <w:rsid w:val="00E50C72"/>
    <w:rsid w:val="00E50E54"/>
    <w:rsid w:val="00E50F13"/>
    <w:rsid w:val="00E50FA7"/>
    <w:rsid w:val="00E50FB6"/>
    <w:rsid w:val="00E5125C"/>
    <w:rsid w:val="00E512DE"/>
    <w:rsid w:val="00E51338"/>
    <w:rsid w:val="00E513C4"/>
    <w:rsid w:val="00E51608"/>
    <w:rsid w:val="00E516A9"/>
    <w:rsid w:val="00E5173E"/>
    <w:rsid w:val="00E51822"/>
    <w:rsid w:val="00E51898"/>
    <w:rsid w:val="00E518A6"/>
    <w:rsid w:val="00E51A20"/>
    <w:rsid w:val="00E51A6B"/>
    <w:rsid w:val="00E51B8C"/>
    <w:rsid w:val="00E51E09"/>
    <w:rsid w:val="00E51E1D"/>
    <w:rsid w:val="00E51F61"/>
    <w:rsid w:val="00E51FAB"/>
    <w:rsid w:val="00E52088"/>
    <w:rsid w:val="00E52259"/>
    <w:rsid w:val="00E523A0"/>
    <w:rsid w:val="00E525C4"/>
    <w:rsid w:val="00E52634"/>
    <w:rsid w:val="00E52733"/>
    <w:rsid w:val="00E528A4"/>
    <w:rsid w:val="00E529C9"/>
    <w:rsid w:val="00E52CE7"/>
    <w:rsid w:val="00E52D38"/>
    <w:rsid w:val="00E52D5A"/>
    <w:rsid w:val="00E52DB3"/>
    <w:rsid w:val="00E52EAB"/>
    <w:rsid w:val="00E5306A"/>
    <w:rsid w:val="00E5313D"/>
    <w:rsid w:val="00E53235"/>
    <w:rsid w:val="00E532C6"/>
    <w:rsid w:val="00E53529"/>
    <w:rsid w:val="00E53609"/>
    <w:rsid w:val="00E53704"/>
    <w:rsid w:val="00E53AD2"/>
    <w:rsid w:val="00E53CA0"/>
    <w:rsid w:val="00E53D7F"/>
    <w:rsid w:val="00E53D85"/>
    <w:rsid w:val="00E53F1A"/>
    <w:rsid w:val="00E5402F"/>
    <w:rsid w:val="00E54140"/>
    <w:rsid w:val="00E54355"/>
    <w:rsid w:val="00E54365"/>
    <w:rsid w:val="00E5436D"/>
    <w:rsid w:val="00E5439E"/>
    <w:rsid w:val="00E54770"/>
    <w:rsid w:val="00E547EE"/>
    <w:rsid w:val="00E548D3"/>
    <w:rsid w:val="00E54A4C"/>
    <w:rsid w:val="00E551F3"/>
    <w:rsid w:val="00E554DE"/>
    <w:rsid w:val="00E554FC"/>
    <w:rsid w:val="00E5550B"/>
    <w:rsid w:val="00E55803"/>
    <w:rsid w:val="00E558F9"/>
    <w:rsid w:val="00E55974"/>
    <w:rsid w:val="00E559B0"/>
    <w:rsid w:val="00E55E64"/>
    <w:rsid w:val="00E55F56"/>
    <w:rsid w:val="00E55FE5"/>
    <w:rsid w:val="00E56051"/>
    <w:rsid w:val="00E561A1"/>
    <w:rsid w:val="00E56249"/>
    <w:rsid w:val="00E5630B"/>
    <w:rsid w:val="00E56384"/>
    <w:rsid w:val="00E5638A"/>
    <w:rsid w:val="00E56441"/>
    <w:rsid w:val="00E56489"/>
    <w:rsid w:val="00E564C4"/>
    <w:rsid w:val="00E5669C"/>
    <w:rsid w:val="00E56768"/>
    <w:rsid w:val="00E56865"/>
    <w:rsid w:val="00E569EB"/>
    <w:rsid w:val="00E569FF"/>
    <w:rsid w:val="00E56BF2"/>
    <w:rsid w:val="00E56C10"/>
    <w:rsid w:val="00E56F56"/>
    <w:rsid w:val="00E56F76"/>
    <w:rsid w:val="00E570B3"/>
    <w:rsid w:val="00E570BE"/>
    <w:rsid w:val="00E571E3"/>
    <w:rsid w:val="00E5744D"/>
    <w:rsid w:val="00E575C2"/>
    <w:rsid w:val="00E576D8"/>
    <w:rsid w:val="00E576F3"/>
    <w:rsid w:val="00E5771F"/>
    <w:rsid w:val="00E57770"/>
    <w:rsid w:val="00E57AEB"/>
    <w:rsid w:val="00E57B7B"/>
    <w:rsid w:val="00E57B97"/>
    <w:rsid w:val="00E57D00"/>
    <w:rsid w:val="00E57D94"/>
    <w:rsid w:val="00E57EA4"/>
    <w:rsid w:val="00E57FF7"/>
    <w:rsid w:val="00E600E2"/>
    <w:rsid w:val="00E600E9"/>
    <w:rsid w:val="00E6023F"/>
    <w:rsid w:val="00E604D9"/>
    <w:rsid w:val="00E6050B"/>
    <w:rsid w:val="00E605A8"/>
    <w:rsid w:val="00E606E6"/>
    <w:rsid w:val="00E60768"/>
    <w:rsid w:val="00E6077E"/>
    <w:rsid w:val="00E607B9"/>
    <w:rsid w:val="00E60908"/>
    <w:rsid w:val="00E60AB5"/>
    <w:rsid w:val="00E60AE6"/>
    <w:rsid w:val="00E60B41"/>
    <w:rsid w:val="00E60BE1"/>
    <w:rsid w:val="00E60C8A"/>
    <w:rsid w:val="00E6115D"/>
    <w:rsid w:val="00E611B7"/>
    <w:rsid w:val="00E6129F"/>
    <w:rsid w:val="00E6132E"/>
    <w:rsid w:val="00E614F6"/>
    <w:rsid w:val="00E6154F"/>
    <w:rsid w:val="00E615DC"/>
    <w:rsid w:val="00E6160E"/>
    <w:rsid w:val="00E61611"/>
    <w:rsid w:val="00E6198A"/>
    <w:rsid w:val="00E61A50"/>
    <w:rsid w:val="00E61C05"/>
    <w:rsid w:val="00E61C15"/>
    <w:rsid w:val="00E61D34"/>
    <w:rsid w:val="00E61F36"/>
    <w:rsid w:val="00E62094"/>
    <w:rsid w:val="00E620C6"/>
    <w:rsid w:val="00E621DF"/>
    <w:rsid w:val="00E622F8"/>
    <w:rsid w:val="00E62514"/>
    <w:rsid w:val="00E62841"/>
    <w:rsid w:val="00E629E6"/>
    <w:rsid w:val="00E62CFA"/>
    <w:rsid w:val="00E62E8B"/>
    <w:rsid w:val="00E62F2C"/>
    <w:rsid w:val="00E6306A"/>
    <w:rsid w:val="00E63070"/>
    <w:rsid w:val="00E6316B"/>
    <w:rsid w:val="00E631D7"/>
    <w:rsid w:val="00E63315"/>
    <w:rsid w:val="00E633E4"/>
    <w:rsid w:val="00E635B3"/>
    <w:rsid w:val="00E636AB"/>
    <w:rsid w:val="00E636EC"/>
    <w:rsid w:val="00E637A9"/>
    <w:rsid w:val="00E638AA"/>
    <w:rsid w:val="00E63977"/>
    <w:rsid w:val="00E63A37"/>
    <w:rsid w:val="00E63E7D"/>
    <w:rsid w:val="00E63FB8"/>
    <w:rsid w:val="00E6408F"/>
    <w:rsid w:val="00E640E8"/>
    <w:rsid w:val="00E64215"/>
    <w:rsid w:val="00E64258"/>
    <w:rsid w:val="00E64319"/>
    <w:rsid w:val="00E64343"/>
    <w:rsid w:val="00E6437F"/>
    <w:rsid w:val="00E64404"/>
    <w:rsid w:val="00E64471"/>
    <w:rsid w:val="00E64492"/>
    <w:rsid w:val="00E645A0"/>
    <w:rsid w:val="00E6474C"/>
    <w:rsid w:val="00E64B42"/>
    <w:rsid w:val="00E64C29"/>
    <w:rsid w:val="00E64C3D"/>
    <w:rsid w:val="00E64CC7"/>
    <w:rsid w:val="00E64D42"/>
    <w:rsid w:val="00E64E73"/>
    <w:rsid w:val="00E650AF"/>
    <w:rsid w:val="00E650FC"/>
    <w:rsid w:val="00E6518E"/>
    <w:rsid w:val="00E6526B"/>
    <w:rsid w:val="00E655A1"/>
    <w:rsid w:val="00E655F3"/>
    <w:rsid w:val="00E657CA"/>
    <w:rsid w:val="00E659CC"/>
    <w:rsid w:val="00E65A36"/>
    <w:rsid w:val="00E65A5C"/>
    <w:rsid w:val="00E65AD4"/>
    <w:rsid w:val="00E65D15"/>
    <w:rsid w:val="00E65DC1"/>
    <w:rsid w:val="00E65F8B"/>
    <w:rsid w:val="00E660F8"/>
    <w:rsid w:val="00E6610F"/>
    <w:rsid w:val="00E661FC"/>
    <w:rsid w:val="00E664F4"/>
    <w:rsid w:val="00E66658"/>
    <w:rsid w:val="00E6665B"/>
    <w:rsid w:val="00E666F0"/>
    <w:rsid w:val="00E66720"/>
    <w:rsid w:val="00E66735"/>
    <w:rsid w:val="00E66819"/>
    <w:rsid w:val="00E668A7"/>
    <w:rsid w:val="00E668C1"/>
    <w:rsid w:val="00E669BB"/>
    <w:rsid w:val="00E66A87"/>
    <w:rsid w:val="00E66EBC"/>
    <w:rsid w:val="00E66FE3"/>
    <w:rsid w:val="00E67016"/>
    <w:rsid w:val="00E6718C"/>
    <w:rsid w:val="00E676B6"/>
    <w:rsid w:val="00E676DD"/>
    <w:rsid w:val="00E67AF9"/>
    <w:rsid w:val="00E67B11"/>
    <w:rsid w:val="00E67EDC"/>
    <w:rsid w:val="00E67EED"/>
    <w:rsid w:val="00E70093"/>
    <w:rsid w:val="00E70377"/>
    <w:rsid w:val="00E70442"/>
    <w:rsid w:val="00E706D3"/>
    <w:rsid w:val="00E70983"/>
    <w:rsid w:val="00E70A62"/>
    <w:rsid w:val="00E70E20"/>
    <w:rsid w:val="00E711BD"/>
    <w:rsid w:val="00E71323"/>
    <w:rsid w:val="00E71348"/>
    <w:rsid w:val="00E71352"/>
    <w:rsid w:val="00E713D8"/>
    <w:rsid w:val="00E7154E"/>
    <w:rsid w:val="00E71597"/>
    <w:rsid w:val="00E716F0"/>
    <w:rsid w:val="00E71907"/>
    <w:rsid w:val="00E71929"/>
    <w:rsid w:val="00E71A7F"/>
    <w:rsid w:val="00E71DE4"/>
    <w:rsid w:val="00E71EA8"/>
    <w:rsid w:val="00E71EC8"/>
    <w:rsid w:val="00E71FAA"/>
    <w:rsid w:val="00E71FE6"/>
    <w:rsid w:val="00E72087"/>
    <w:rsid w:val="00E7210A"/>
    <w:rsid w:val="00E72132"/>
    <w:rsid w:val="00E72338"/>
    <w:rsid w:val="00E72373"/>
    <w:rsid w:val="00E724B4"/>
    <w:rsid w:val="00E727A9"/>
    <w:rsid w:val="00E727BA"/>
    <w:rsid w:val="00E7281E"/>
    <w:rsid w:val="00E729B4"/>
    <w:rsid w:val="00E72A26"/>
    <w:rsid w:val="00E72A69"/>
    <w:rsid w:val="00E72AB8"/>
    <w:rsid w:val="00E72B46"/>
    <w:rsid w:val="00E72B87"/>
    <w:rsid w:val="00E72C47"/>
    <w:rsid w:val="00E73004"/>
    <w:rsid w:val="00E7302F"/>
    <w:rsid w:val="00E7307E"/>
    <w:rsid w:val="00E7329D"/>
    <w:rsid w:val="00E7351C"/>
    <w:rsid w:val="00E735CB"/>
    <w:rsid w:val="00E73633"/>
    <w:rsid w:val="00E738E4"/>
    <w:rsid w:val="00E73A44"/>
    <w:rsid w:val="00E73A92"/>
    <w:rsid w:val="00E73B29"/>
    <w:rsid w:val="00E73B97"/>
    <w:rsid w:val="00E73B98"/>
    <w:rsid w:val="00E73D04"/>
    <w:rsid w:val="00E73D98"/>
    <w:rsid w:val="00E73E39"/>
    <w:rsid w:val="00E73E51"/>
    <w:rsid w:val="00E73F63"/>
    <w:rsid w:val="00E740B3"/>
    <w:rsid w:val="00E744EE"/>
    <w:rsid w:val="00E74579"/>
    <w:rsid w:val="00E745EB"/>
    <w:rsid w:val="00E748F4"/>
    <w:rsid w:val="00E74E0C"/>
    <w:rsid w:val="00E75080"/>
    <w:rsid w:val="00E75176"/>
    <w:rsid w:val="00E75198"/>
    <w:rsid w:val="00E752A5"/>
    <w:rsid w:val="00E752D3"/>
    <w:rsid w:val="00E75506"/>
    <w:rsid w:val="00E75586"/>
    <w:rsid w:val="00E75A34"/>
    <w:rsid w:val="00E75A60"/>
    <w:rsid w:val="00E75A74"/>
    <w:rsid w:val="00E75C14"/>
    <w:rsid w:val="00E75CBC"/>
    <w:rsid w:val="00E75EEC"/>
    <w:rsid w:val="00E75FAC"/>
    <w:rsid w:val="00E7663D"/>
    <w:rsid w:val="00E766B6"/>
    <w:rsid w:val="00E766F1"/>
    <w:rsid w:val="00E76868"/>
    <w:rsid w:val="00E76A6F"/>
    <w:rsid w:val="00E76DF3"/>
    <w:rsid w:val="00E76E1C"/>
    <w:rsid w:val="00E77061"/>
    <w:rsid w:val="00E770AA"/>
    <w:rsid w:val="00E77234"/>
    <w:rsid w:val="00E7764E"/>
    <w:rsid w:val="00E7767A"/>
    <w:rsid w:val="00E776AB"/>
    <w:rsid w:val="00E776CF"/>
    <w:rsid w:val="00E776FE"/>
    <w:rsid w:val="00E7774F"/>
    <w:rsid w:val="00E777CC"/>
    <w:rsid w:val="00E777E1"/>
    <w:rsid w:val="00E7787B"/>
    <w:rsid w:val="00E77A0E"/>
    <w:rsid w:val="00E77A3E"/>
    <w:rsid w:val="00E77BF1"/>
    <w:rsid w:val="00E77FFD"/>
    <w:rsid w:val="00E80534"/>
    <w:rsid w:val="00E8057D"/>
    <w:rsid w:val="00E80636"/>
    <w:rsid w:val="00E806BB"/>
    <w:rsid w:val="00E8078C"/>
    <w:rsid w:val="00E80968"/>
    <w:rsid w:val="00E809E0"/>
    <w:rsid w:val="00E809E4"/>
    <w:rsid w:val="00E80A17"/>
    <w:rsid w:val="00E80A3A"/>
    <w:rsid w:val="00E80ABD"/>
    <w:rsid w:val="00E80AC1"/>
    <w:rsid w:val="00E80C55"/>
    <w:rsid w:val="00E80C64"/>
    <w:rsid w:val="00E80CB2"/>
    <w:rsid w:val="00E81133"/>
    <w:rsid w:val="00E815AA"/>
    <w:rsid w:val="00E817A2"/>
    <w:rsid w:val="00E81B56"/>
    <w:rsid w:val="00E81F7B"/>
    <w:rsid w:val="00E81F98"/>
    <w:rsid w:val="00E82290"/>
    <w:rsid w:val="00E82350"/>
    <w:rsid w:val="00E825CD"/>
    <w:rsid w:val="00E828C8"/>
    <w:rsid w:val="00E828CF"/>
    <w:rsid w:val="00E82B0F"/>
    <w:rsid w:val="00E82BBF"/>
    <w:rsid w:val="00E82E00"/>
    <w:rsid w:val="00E82EDC"/>
    <w:rsid w:val="00E83089"/>
    <w:rsid w:val="00E83148"/>
    <w:rsid w:val="00E8329B"/>
    <w:rsid w:val="00E8344F"/>
    <w:rsid w:val="00E83617"/>
    <w:rsid w:val="00E8367F"/>
    <w:rsid w:val="00E836B7"/>
    <w:rsid w:val="00E836BC"/>
    <w:rsid w:val="00E83889"/>
    <w:rsid w:val="00E83EAB"/>
    <w:rsid w:val="00E83F5A"/>
    <w:rsid w:val="00E84256"/>
    <w:rsid w:val="00E842B1"/>
    <w:rsid w:val="00E842B9"/>
    <w:rsid w:val="00E842D9"/>
    <w:rsid w:val="00E8431F"/>
    <w:rsid w:val="00E843A8"/>
    <w:rsid w:val="00E8484C"/>
    <w:rsid w:val="00E84A64"/>
    <w:rsid w:val="00E84A87"/>
    <w:rsid w:val="00E84B72"/>
    <w:rsid w:val="00E84CC5"/>
    <w:rsid w:val="00E84D08"/>
    <w:rsid w:val="00E850B9"/>
    <w:rsid w:val="00E85197"/>
    <w:rsid w:val="00E854EF"/>
    <w:rsid w:val="00E857D3"/>
    <w:rsid w:val="00E8581E"/>
    <w:rsid w:val="00E85C9C"/>
    <w:rsid w:val="00E85E05"/>
    <w:rsid w:val="00E85E86"/>
    <w:rsid w:val="00E85FD1"/>
    <w:rsid w:val="00E8623E"/>
    <w:rsid w:val="00E862A0"/>
    <w:rsid w:val="00E8630A"/>
    <w:rsid w:val="00E8631D"/>
    <w:rsid w:val="00E86487"/>
    <w:rsid w:val="00E86821"/>
    <w:rsid w:val="00E8691E"/>
    <w:rsid w:val="00E86AE6"/>
    <w:rsid w:val="00E86B8E"/>
    <w:rsid w:val="00E86EDE"/>
    <w:rsid w:val="00E86FD2"/>
    <w:rsid w:val="00E870D0"/>
    <w:rsid w:val="00E870DD"/>
    <w:rsid w:val="00E87478"/>
    <w:rsid w:val="00E87488"/>
    <w:rsid w:val="00E874A8"/>
    <w:rsid w:val="00E8751F"/>
    <w:rsid w:val="00E87629"/>
    <w:rsid w:val="00E87645"/>
    <w:rsid w:val="00E8764F"/>
    <w:rsid w:val="00E87758"/>
    <w:rsid w:val="00E87843"/>
    <w:rsid w:val="00E878B4"/>
    <w:rsid w:val="00E8794B"/>
    <w:rsid w:val="00E87AA8"/>
    <w:rsid w:val="00E87AF8"/>
    <w:rsid w:val="00E87B33"/>
    <w:rsid w:val="00E87BDA"/>
    <w:rsid w:val="00E87CF3"/>
    <w:rsid w:val="00E87D5F"/>
    <w:rsid w:val="00E87DCB"/>
    <w:rsid w:val="00E9004E"/>
    <w:rsid w:val="00E900F4"/>
    <w:rsid w:val="00E90102"/>
    <w:rsid w:val="00E901E2"/>
    <w:rsid w:val="00E9039C"/>
    <w:rsid w:val="00E90403"/>
    <w:rsid w:val="00E90567"/>
    <w:rsid w:val="00E905CC"/>
    <w:rsid w:val="00E9070A"/>
    <w:rsid w:val="00E90712"/>
    <w:rsid w:val="00E90809"/>
    <w:rsid w:val="00E9088F"/>
    <w:rsid w:val="00E90A02"/>
    <w:rsid w:val="00E90B6F"/>
    <w:rsid w:val="00E90D90"/>
    <w:rsid w:val="00E90F11"/>
    <w:rsid w:val="00E91142"/>
    <w:rsid w:val="00E9123B"/>
    <w:rsid w:val="00E9126E"/>
    <w:rsid w:val="00E9128D"/>
    <w:rsid w:val="00E9137D"/>
    <w:rsid w:val="00E91789"/>
    <w:rsid w:val="00E91993"/>
    <w:rsid w:val="00E91ABF"/>
    <w:rsid w:val="00E91C01"/>
    <w:rsid w:val="00E91EBA"/>
    <w:rsid w:val="00E91F96"/>
    <w:rsid w:val="00E9205A"/>
    <w:rsid w:val="00E920E9"/>
    <w:rsid w:val="00E92102"/>
    <w:rsid w:val="00E92559"/>
    <w:rsid w:val="00E92700"/>
    <w:rsid w:val="00E9273C"/>
    <w:rsid w:val="00E92743"/>
    <w:rsid w:val="00E92A48"/>
    <w:rsid w:val="00E92BF4"/>
    <w:rsid w:val="00E92F90"/>
    <w:rsid w:val="00E931EA"/>
    <w:rsid w:val="00E932BD"/>
    <w:rsid w:val="00E93417"/>
    <w:rsid w:val="00E934BB"/>
    <w:rsid w:val="00E934F5"/>
    <w:rsid w:val="00E93577"/>
    <w:rsid w:val="00E93596"/>
    <w:rsid w:val="00E938DE"/>
    <w:rsid w:val="00E93D13"/>
    <w:rsid w:val="00E93DE0"/>
    <w:rsid w:val="00E93FD7"/>
    <w:rsid w:val="00E9405A"/>
    <w:rsid w:val="00E9423C"/>
    <w:rsid w:val="00E9423E"/>
    <w:rsid w:val="00E943BA"/>
    <w:rsid w:val="00E943F7"/>
    <w:rsid w:val="00E9450F"/>
    <w:rsid w:val="00E94C1E"/>
    <w:rsid w:val="00E94DB7"/>
    <w:rsid w:val="00E94DE2"/>
    <w:rsid w:val="00E94EAB"/>
    <w:rsid w:val="00E94FA6"/>
    <w:rsid w:val="00E95128"/>
    <w:rsid w:val="00E95361"/>
    <w:rsid w:val="00E9556C"/>
    <w:rsid w:val="00E9563B"/>
    <w:rsid w:val="00E95763"/>
    <w:rsid w:val="00E95926"/>
    <w:rsid w:val="00E95983"/>
    <w:rsid w:val="00E95AC9"/>
    <w:rsid w:val="00E95E6B"/>
    <w:rsid w:val="00E95F02"/>
    <w:rsid w:val="00E9622E"/>
    <w:rsid w:val="00E96464"/>
    <w:rsid w:val="00E964BE"/>
    <w:rsid w:val="00E9650F"/>
    <w:rsid w:val="00E967B1"/>
    <w:rsid w:val="00E968F4"/>
    <w:rsid w:val="00E97040"/>
    <w:rsid w:val="00E97044"/>
    <w:rsid w:val="00E971C8"/>
    <w:rsid w:val="00E973AC"/>
    <w:rsid w:val="00E974EB"/>
    <w:rsid w:val="00E9773B"/>
    <w:rsid w:val="00E977E3"/>
    <w:rsid w:val="00E97A67"/>
    <w:rsid w:val="00E97ADD"/>
    <w:rsid w:val="00E97DFB"/>
    <w:rsid w:val="00EA01B5"/>
    <w:rsid w:val="00EA01F1"/>
    <w:rsid w:val="00EA03DC"/>
    <w:rsid w:val="00EA05AD"/>
    <w:rsid w:val="00EA089A"/>
    <w:rsid w:val="00EA08EF"/>
    <w:rsid w:val="00EA0C47"/>
    <w:rsid w:val="00EA0DAA"/>
    <w:rsid w:val="00EA0E18"/>
    <w:rsid w:val="00EA11B9"/>
    <w:rsid w:val="00EA14EE"/>
    <w:rsid w:val="00EA1542"/>
    <w:rsid w:val="00EA15EB"/>
    <w:rsid w:val="00EA15EC"/>
    <w:rsid w:val="00EA16A2"/>
    <w:rsid w:val="00EA16D6"/>
    <w:rsid w:val="00EA18F2"/>
    <w:rsid w:val="00EA191C"/>
    <w:rsid w:val="00EA1E00"/>
    <w:rsid w:val="00EA1FD6"/>
    <w:rsid w:val="00EA1FF3"/>
    <w:rsid w:val="00EA22A1"/>
    <w:rsid w:val="00EA232B"/>
    <w:rsid w:val="00EA2491"/>
    <w:rsid w:val="00EA24A3"/>
    <w:rsid w:val="00EA25AC"/>
    <w:rsid w:val="00EA29B4"/>
    <w:rsid w:val="00EA2B22"/>
    <w:rsid w:val="00EA2BD0"/>
    <w:rsid w:val="00EA2C15"/>
    <w:rsid w:val="00EA2D66"/>
    <w:rsid w:val="00EA2ED9"/>
    <w:rsid w:val="00EA320B"/>
    <w:rsid w:val="00EA33B4"/>
    <w:rsid w:val="00EA3476"/>
    <w:rsid w:val="00EA3752"/>
    <w:rsid w:val="00EA37B9"/>
    <w:rsid w:val="00EA3AD4"/>
    <w:rsid w:val="00EA3B9C"/>
    <w:rsid w:val="00EA3BBD"/>
    <w:rsid w:val="00EA3CD5"/>
    <w:rsid w:val="00EA3F7A"/>
    <w:rsid w:val="00EA3FA4"/>
    <w:rsid w:val="00EA3FC3"/>
    <w:rsid w:val="00EA4350"/>
    <w:rsid w:val="00EA44B5"/>
    <w:rsid w:val="00EA4589"/>
    <w:rsid w:val="00EA45F6"/>
    <w:rsid w:val="00EA4776"/>
    <w:rsid w:val="00EA478B"/>
    <w:rsid w:val="00EA4936"/>
    <w:rsid w:val="00EA4B3F"/>
    <w:rsid w:val="00EA4BB0"/>
    <w:rsid w:val="00EA4C50"/>
    <w:rsid w:val="00EA4F26"/>
    <w:rsid w:val="00EA4F96"/>
    <w:rsid w:val="00EA53BD"/>
    <w:rsid w:val="00EA541A"/>
    <w:rsid w:val="00EA58A7"/>
    <w:rsid w:val="00EA5A35"/>
    <w:rsid w:val="00EA5A42"/>
    <w:rsid w:val="00EA5B04"/>
    <w:rsid w:val="00EA5B3E"/>
    <w:rsid w:val="00EA5C2A"/>
    <w:rsid w:val="00EA5C34"/>
    <w:rsid w:val="00EA5D87"/>
    <w:rsid w:val="00EA604D"/>
    <w:rsid w:val="00EA62D3"/>
    <w:rsid w:val="00EA663A"/>
    <w:rsid w:val="00EA6652"/>
    <w:rsid w:val="00EA6663"/>
    <w:rsid w:val="00EA66B6"/>
    <w:rsid w:val="00EA689C"/>
    <w:rsid w:val="00EA6B01"/>
    <w:rsid w:val="00EA6C46"/>
    <w:rsid w:val="00EA6CAC"/>
    <w:rsid w:val="00EA6E63"/>
    <w:rsid w:val="00EA6F29"/>
    <w:rsid w:val="00EA7036"/>
    <w:rsid w:val="00EA718A"/>
    <w:rsid w:val="00EA71C7"/>
    <w:rsid w:val="00EA7231"/>
    <w:rsid w:val="00EA73D8"/>
    <w:rsid w:val="00EA7530"/>
    <w:rsid w:val="00EA7583"/>
    <w:rsid w:val="00EA7673"/>
    <w:rsid w:val="00EA767B"/>
    <w:rsid w:val="00EA784C"/>
    <w:rsid w:val="00EA78A8"/>
    <w:rsid w:val="00EA7A00"/>
    <w:rsid w:val="00EA7D2A"/>
    <w:rsid w:val="00EA7D82"/>
    <w:rsid w:val="00EA7EDD"/>
    <w:rsid w:val="00EA7EFD"/>
    <w:rsid w:val="00EB0059"/>
    <w:rsid w:val="00EB0106"/>
    <w:rsid w:val="00EB01CD"/>
    <w:rsid w:val="00EB0239"/>
    <w:rsid w:val="00EB025B"/>
    <w:rsid w:val="00EB026D"/>
    <w:rsid w:val="00EB02C8"/>
    <w:rsid w:val="00EB05D9"/>
    <w:rsid w:val="00EB06FC"/>
    <w:rsid w:val="00EB07F6"/>
    <w:rsid w:val="00EB0B96"/>
    <w:rsid w:val="00EB0BB6"/>
    <w:rsid w:val="00EB0CE0"/>
    <w:rsid w:val="00EB0FA2"/>
    <w:rsid w:val="00EB0FEF"/>
    <w:rsid w:val="00EB1032"/>
    <w:rsid w:val="00EB10A9"/>
    <w:rsid w:val="00EB10AC"/>
    <w:rsid w:val="00EB10B3"/>
    <w:rsid w:val="00EB1271"/>
    <w:rsid w:val="00EB12F6"/>
    <w:rsid w:val="00EB132D"/>
    <w:rsid w:val="00EB17DC"/>
    <w:rsid w:val="00EB192B"/>
    <w:rsid w:val="00EB1B58"/>
    <w:rsid w:val="00EB1C8C"/>
    <w:rsid w:val="00EB1FD4"/>
    <w:rsid w:val="00EB2219"/>
    <w:rsid w:val="00EB25D2"/>
    <w:rsid w:val="00EB27E2"/>
    <w:rsid w:val="00EB2904"/>
    <w:rsid w:val="00EB297E"/>
    <w:rsid w:val="00EB29FC"/>
    <w:rsid w:val="00EB2A5B"/>
    <w:rsid w:val="00EB2A9B"/>
    <w:rsid w:val="00EB2C94"/>
    <w:rsid w:val="00EB2E9A"/>
    <w:rsid w:val="00EB31FD"/>
    <w:rsid w:val="00EB33C3"/>
    <w:rsid w:val="00EB37C2"/>
    <w:rsid w:val="00EB37E3"/>
    <w:rsid w:val="00EB37F2"/>
    <w:rsid w:val="00EB3891"/>
    <w:rsid w:val="00EB3A77"/>
    <w:rsid w:val="00EB3B3D"/>
    <w:rsid w:val="00EB3D66"/>
    <w:rsid w:val="00EB406C"/>
    <w:rsid w:val="00EB4193"/>
    <w:rsid w:val="00EB41C6"/>
    <w:rsid w:val="00EB434F"/>
    <w:rsid w:val="00EB4631"/>
    <w:rsid w:val="00EB4A8A"/>
    <w:rsid w:val="00EB4C40"/>
    <w:rsid w:val="00EB4C7B"/>
    <w:rsid w:val="00EB4D74"/>
    <w:rsid w:val="00EB506B"/>
    <w:rsid w:val="00EB51B9"/>
    <w:rsid w:val="00EB5309"/>
    <w:rsid w:val="00EB540D"/>
    <w:rsid w:val="00EB5461"/>
    <w:rsid w:val="00EB577F"/>
    <w:rsid w:val="00EB5858"/>
    <w:rsid w:val="00EB5B13"/>
    <w:rsid w:val="00EB5BC7"/>
    <w:rsid w:val="00EB5E50"/>
    <w:rsid w:val="00EB5E6B"/>
    <w:rsid w:val="00EB5FD4"/>
    <w:rsid w:val="00EB616C"/>
    <w:rsid w:val="00EB61A7"/>
    <w:rsid w:val="00EB6417"/>
    <w:rsid w:val="00EB64A7"/>
    <w:rsid w:val="00EB65AC"/>
    <w:rsid w:val="00EB6A4D"/>
    <w:rsid w:val="00EB6ABA"/>
    <w:rsid w:val="00EB6B32"/>
    <w:rsid w:val="00EB6B61"/>
    <w:rsid w:val="00EB6D2D"/>
    <w:rsid w:val="00EB6E71"/>
    <w:rsid w:val="00EB6EA7"/>
    <w:rsid w:val="00EB6F91"/>
    <w:rsid w:val="00EB701C"/>
    <w:rsid w:val="00EB7079"/>
    <w:rsid w:val="00EB7282"/>
    <w:rsid w:val="00EB747E"/>
    <w:rsid w:val="00EB7A9D"/>
    <w:rsid w:val="00EB7B1C"/>
    <w:rsid w:val="00EB7B84"/>
    <w:rsid w:val="00EB7C0D"/>
    <w:rsid w:val="00EB7C4F"/>
    <w:rsid w:val="00EB7D1F"/>
    <w:rsid w:val="00EB7D81"/>
    <w:rsid w:val="00EB7DFA"/>
    <w:rsid w:val="00EC0162"/>
    <w:rsid w:val="00EC02AC"/>
    <w:rsid w:val="00EC04D7"/>
    <w:rsid w:val="00EC07A1"/>
    <w:rsid w:val="00EC07B0"/>
    <w:rsid w:val="00EC0861"/>
    <w:rsid w:val="00EC0A6B"/>
    <w:rsid w:val="00EC0F28"/>
    <w:rsid w:val="00EC0F95"/>
    <w:rsid w:val="00EC1070"/>
    <w:rsid w:val="00EC1082"/>
    <w:rsid w:val="00EC1485"/>
    <w:rsid w:val="00EC1675"/>
    <w:rsid w:val="00EC17EC"/>
    <w:rsid w:val="00EC18CB"/>
    <w:rsid w:val="00EC196D"/>
    <w:rsid w:val="00EC1AC2"/>
    <w:rsid w:val="00EC1B49"/>
    <w:rsid w:val="00EC1C51"/>
    <w:rsid w:val="00EC1D02"/>
    <w:rsid w:val="00EC1E6E"/>
    <w:rsid w:val="00EC207A"/>
    <w:rsid w:val="00EC20F0"/>
    <w:rsid w:val="00EC2320"/>
    <w:rsid w:val="00EC2325"/>
    <w:rsid w:val="00EC233D"/>
    <w:rsid w:val="00EC23E5"/>
    <w:rsid w:val="00EC2422"/>
    <w:rsid w:val="00EC2B0A"/>
    <w:rsid w:val="00EC2B91"/>
    <w:rsid w:val="00EC2C00"/>
    <w:rsid w:val="00EC2C8A"/>
    <w:rsid w:val="00EC2D38"/>
    <w:rsid w:val="00EC2E26"/>
    <w:rsid w:val="00EC2E2D"/>
    <w:rsid w:val="00EC2E6A"/>
    <w:rsid w:val="00EC3121"/>
    <w:rsid w:val="00EC3486"/>
    <w:rsid w:val="00EC34E2"/>
    <w:rsid w:val="00EC3508"/>
    <w:rsid w:val="00EC3588"/>
    <w:rsid w:val="00EC368E"/>
    <w:rsid w:val="00EC36D2"/>
    <w:rsid w:val="00EC3843"/>
    <w:rsid w:val="00EC3A1C"/>
    <w:rsid w:val="00EC3A48"/>
    <w:rsid w:val="00EC3AB2"/>
    <w:rsid w:val="00EC3B06"/>
    <w:rsid w:val="00EC3D71"/>
    <w:rsid w:val="00EC3F00"/>
    <w:rsid w:val="00EC3F7E"/>
    <w:rsid w:val="00EC4135"/>
    <w:rsid w:val="00EC4314"/>
    <w:rsid w:val="00EC4338"/>
    <w:rsid w:val="00EC43AD"/>
    <w:rsid w:val="00EC4726"/>
    <w:rsid w:val="00EC4891"/>
    <w:rsid w:val="00EC4966"/>
    <w:rsid w:val="00EC4A7D"/>
    <w:rsid w:val="00EC4B32"/>
    <w:rsid w:val="00EC4B5F"/>
    <w:rsid w:val="00EC4CDA"/>
    <w:rsid w:val="00EC4DAA"/>
    <w:rsid w:val="00EC4ED9"/>
    <w:rsid w:val="00EC4FEC"/>
    <w:rsid w:val="00EC508A"/>
    <w:rsid w:val="00EC5117"/>
    <w:rsid w:val="00EC56F4"/>
    <w:rsid w:val="00EC58C6"/>
    <w:rsid w:val="00EC5997"/>
    <w:rsid w:val="00EC59AD"/>
    <w:rsid w:val="00EC59D0"/>
    <w:rsid w:val="00EC59DC"/>
    <w:rsid w:val="00EC5B19"/>
    <w:rsid w:val="00EC5BFB"/>
    <w:rsid w:val="00EC5D21"/>
    <w:rsid w:val="00EC5E20"/>
    <w:rsid w:val="00EC60D6"/>
    <w:rsid w:val="00EC64B9"/>
    <w:rsid w:val="00EC6605"/>
    <w:rsid w:val="00EC6745"/>
    <w:rsid w:val="00EC6751"/>
    <w:rsid w:val="00EC69A0"/>
    <w:rsid w:val="00EC6BA4"/>
    <w:rsid w:val="00EC6EB9"/>
    <w:rsid w:val="00EC6F35"/>
    <w:rsid w:val="00EC6F47"/>
    <w:rsid w:val="00EC70B1"/>
    <w:rsid w:val="00EC71EA"/>
    <w:rsid w:val="00EC732A"/>
    <w:rsid w:val="00EC7351"/>
    <w:rsid w:val="00EC769B"/>
    <w:rsid w:val="00EC76CE"/>
    <w:rsid w:val="00EC7987"/>
    <w:rsid w:val="00EC7B28"/>
    <w:rsid w:val="00EC7B3A"/>
    <w:rsid w:val="00EC7D42"/>
    <w:rsid w:val="00EC7D97"/>
    <w:rsid w:val="00EC7E37"/>
    <w:rsid w:val="00EC7F1B"/>
    <w:rsid w:val="00ED008F"/>
    <w:rsid w:val="00ED02A8"/>
    <w:rsid w:val="00ED0325"/>
    <w:rsid w:val="00ED04CD"/>
    <w:rsid w:val="00ED060F"/>
    <w:rsid w:val="00ED0632"/>
    <w:rsid w:val="00ED0664"/>
    <w:rsid w:val="00ED0727"/>
    <w:rsid w:val="00ED089E"/>
    <w:rsid w:val="00ED09E9"/>
    <w:rsid w:val="00ED0A2B"/>
    <w:rsid w:val="00ED0B4F"/>
    <w:rsid w:val="00ED0B5B"/>
    <w:rsid w:val="00ED0C77"/>
    <w:rsid w:val="00ED0E79"/>
    <w:rsid w:val="00ED0EC7"/>
    <w:rsid w:val="00ED1022"/>
    <w:rsid w:val="00ED1085"/>
    <w:rsid w:val="00ED1205"/>
    <w:rsid w:val="00ED1715"/>
    <w:rsid w:val="00ED1731"/>
    <w:rsid w:val="00ED1D27"/>
    <w:rsid w:val="00ED1DD1"/>
    <w:rsid w:val="00ED1E2C"/>
    <w:rsid w:val="00ED1F64"/>
    <w:rsid w:val="00ED1FFB"/>
    <w:rsid w:val="00ED220D"/>
    <w:rsid w:val="00ED2281"/>
    <w:rsid w:val="00ED22D5"/>
    <w:rsid w:val="00ED234A"/>
    <w:rsid w:val="00ED23AF"/>
    <w:rsid w:val="00ED2697"/>
    <w:rsid w:val="00ED278B"/>
    <w:rsid w:val="00ED28C7"/>
    <w:rsid w:val="00ED2EA9"/>
    <w:rsid w:val="00ED2FC4"/>
    <w:rsid w:val="00ED3051"/>
    <w:rsid w:val="00ED3106"/>
    <w:rsid w:val="00ED31AC"/>
    <w:rsid w:val="00ED3225"/>
    <w:rsid w:val="00ED3317"/>
    <w:rsid w:val="00ED3345"/>
    <w:rsid w:val="00ED3599"/>
    <w:rsid w:val="00ED3625"/>
    <w:rsid w:val="00ED37EF"/>
    <w:rsid w:val="00ED3AF0"/>
    <w:rsid w:val="00ED3BF6"/>
    <w:rsid w:val="00ED3C47"/>
    <w:rsid w:val="00ED3CAA"/>
    <w:rsid w:val="00ED3F6D"/>
    <w:rsid w:val="00ED3FDD"/>
    <w:rsid w:val="00ED4073"/>
    <w:rsid w:val="00ED409A"/>
    <w:rsid w:val="00ED423C"/>
    <w:rsid w:val="00ED4263"/>
    <w:rsid w:val="00ED43B8"/>
    <w:rsid w:val="00ED460A"/>
    <w:rsid w:val="00ED46E4"/>
    <w:rsid w:val="00ED4AF8"/>
    <w:rsid w:val="00ED4B0E"/>
    <w:rsid w:val="00ED4B3F"/>
    <w:rsid w:val="00ED4D55"/>
    <w:rsid w:val="00ED5294"/>
    <w:rsid w:val="00ED52F3"/>
    <w:rsid w:val="00ED53C4"/>
    <w:rsid w:val="00ED544D"/>
    <w:rsid w:val="00ED5650"/>
    <w:rsid w:val="00ED5733"/>
    <w:rsid w:val="00ED57B1"/>
    <w:rsid w:val="00ED5930"/>
    <w:rsid w:val="00ED5969"/>
    <w:rsid w:val="00ED59FE"/>
    <w:rsid w:val="00ED5A52"/>
    <w:rsid w:val="00ED5BBA"/>
    <w:rsid w:val="00ED5BC9"/>
    <w:rsid w:val="00ED5C02"/>
    <w:rsid w:val="00ED5CA9"/>
    <w:rsid w:val="00ED5CC7"/>
    <w:rsid w:val="00ED5EF7"/>
    <w:rsid w:val="00ED5F47"/>
    <w:rsid w:val="00ED5FB3"/>
    <w:rsid w:val="00ED6060"/>
    <w:rsid w:val="00ED6271"/>
    <w:rsid w:val="00ED65BF"/>
    <w:rsid w:val="00ED68B4"/>
    <w:rsid w:val="00ED6933"/>
    <w:rsid w:val="00ED699E"/>
    <w:rsid w:val="00ED6AF6"/>
    <w:rsid w:val="00ED6B68"/>
    <w:rsid w:val="00ED6BF0"/>
    <w:rsid w:val="00ED6CA9"/>
    <w:rsid w:val="00ED6E16"/>
    <w:rsid w:val="00ED6E4B"/>
    <w:rsid w:val="00ED6F52"/>
    <w:rsid w:val="00ED712A"/>
    <w:rsid w:val="00ED72A5"/>
    <w:rsid w:val="00ED7338"/>
    <w:rsid w:val="00ED738E"/>
    <w:rsid w:val="00ED7429"/>
    <w:rsid w:val="00ED74EC"/>
    <w:rsid w:val="00ED7864"/>
    <w:rsid w:val="00ED78D4"/>
    <w:rsid w:val="00ED79F8"/>
    <w:rsid w:val="00ED7A65"/>
    <w:rsid w:val="00ED7AE6"/>
    <w:rsid w:val="00ED7B85"/>
    <w:rsid w:val="00ED7C5B"/>
    <w:rsid w:val="00ED7C6E"/>
    <w:rsid w:val="00ED7C83"/>
    <w:rsid w:val="00ED7D13"/>
    <w:rsid w:val="00ED7DCE"/>
    <w:rsid w:val="00EE0074"/>
    <w:rsid w:val="00EE01C8"/>
    <w:rsid w:val="00EE0223"/>
    <w:rsid w:val="00EE05D0"/>
    <w:rsid w:val="00EE0671"/>
    <w:rsid w:val="00EE0746"/>
    <w:rsid w:val="00EE0805"/>
    <w:rsid w:val="00EE0834"/>
    <w:rsid w:val="00EE0867"/>
    <w:rsid w:val="00EE09E7"/>
    <w:rsid w:val="00EE0A2A"/>
    <w:rsid w:val="00EE0A8C"/>
    <w:rsid w:val="00EE0FC5"/>
    <w:rsid w:val="00EE1177"/>
    <w:rsid w:val="00EE11C2"/>
    <w:rsid w:val="00EE1204"/>
    <w:rsid w:val="00EE1530"/>
    <w:rsid w:val="00EE16EA"/>
    <w:rsid w:val="00EE1786"/>
    <w:rsid w:val="00EE17C7"/>
    <w:rsid w:val="00EE18E7"/>
    <w:rsid w:val="00EE1A90"/>
    <w:rsid w:val="00EE1AF7"/>
    <w:rsid w:val="00EE1BC5"/>
    <w:rsid w:val="00EE1DF0"/>
    <w:rsid w:val="00EE23FC"/>
    <w:rsid w:val="00EE2540"/>
    <w:rsid w:val="00EE26B5"/>
    <w:rsid w:val="00EE2726"/>
    <w:rsid w:val="00EE28BF"/>
    <w:rsid w:val="00EE2A99"/>
    <w:rsid w:val="00EE2DE2"/>
    <w:rsid w:val="00EE32B7"/>
    <w:rsid w:val="00EE336C"/>
    <w:rsid w:val="00EE3429"/>
    <w:rsid w:val="00EE3452"/>
    <w:rsid w:val="00EE3479"/>
    <w:rsid w:val="00EE34D8"/>
    <w:rsid w:val="00EE3776"/>
    <w:rsid w:val="00EE3788"/>
    <w:rsid w:val="00EE37A1"/>
    <w:rsid w:val="00EE37F0"/>
    <w:rsid w:val="00EE3AFA"/>
    <w:rsid w:val="00EE3B72"/>
    <w:rsid w:val="00EE3BA5"/>
    <w:rsid w:val="00EE3EEE"/>
    <w:rsid w:val="00EE3F81"/>
    <w:rsid w:val="00EE4561"/>
    <w:rsid w:val="00EE4637"/>
    <w:rsid w:val="00EE47C3"/>
    <w:rsid w:val="00EE48DA"/>
    <w:rsid w:val="00EE4AAD"/>
    <w:rsid w:val="00EE4AE9"/>
    <w:rsid w:val="00EE4BAE"/>
    <w:rsid w:val="00EE4BEC"/>
    <w:rsid w:val="00EE4D96"/>
    <w:rsid w:val="00EE4F7C"/>
    <w:rsid w:val="00EE506A"/>
    <w:rsid w:val="00EE50A7"/>
    <w:rsid w:val="00EE52E4"/>
    <w:rsid w:val="00EE554F"/>
    <w:rsid w:val="00EE5673"/>
    <w:rsid w:val="00EE5791"/>
    <w:rsid w:val="00EE57E9"/>
    <w:rsid w:val="00EE5827"/>
    <w:rsid w:val="00EE5AD4"/>
    <w:rsid w:val="00EE5BDD"/>
    <w:rsid w:val="00EE5D4A"/>
    <w:rsid w:val="00EE5D72"/>
    <w:rsid w:val="00EE5F98"/>
    <w:rsid w:val="00EE5FDC"/>
    <w:rsid w:val="00EE617A"/>
    <w:rsid w:val="00EE6285"/>
    <w:rsid w:val="00EE6316"/>
    <w:rsid w:val="00EE6466"/>
    <w:rsid w:val="00EE6473"/>
    <w:rsid w:val="00EE65D7"/>
    <w:rsid w:val="00EE683E"/>
    <w:rsid w:val="00EE696F"/>
    <w:rsid w:val="00EE6ACD"/>
    <w:rsid w:val="00EE6C64"/>
    <w:rsid w:val="00EE6DBD"/>
    <w:rsid w:val="00EE6F28"/>
    <w:rsid w:val="00EE6F65"/>
    <w:rsid w:val="00EE6F9D"/>
    <w:rsid w:val="00EE723C"/>
    <w:rsid w:val="00EE747F"/>
    <w:rsid w:val="00EE7508"/>
    <w:rsid w:val="00EE79AB"/>
    <w:rsid w:val="00EE7A5B"/>
    <w:rsid w:val="00EE7AF6"/>
    <w:rsid w:val="00EE7D41"/>
    <w:rsid w:val="00EE7F67"/>
    <w:rsid w:val="00EF02D3"/>
    <w:rsid w:val="00EF035A"/>
    <w:rsid w:val="00EF0405"/>
    <w:rsid w:val="00EF0492"/>
    <w:rsid w:val="00EF051B"/>
    <w:rsid w:val="00EF05DE"/>
    <w:rsid w:val="00EF0746"/>
    <w:rsid w:val="00EF08D8"/>
    <w:rsid w:val="00EF092C"/>
    <w:rsid w:val="00EF094D"/>
    <w:rsid w:val="00EF098D"/>
    <w:rsid w:val="00EF0A65"/>
    <w:rsid w:val="00EF0C05"/>
    <w:rsid w:val="00EF0F35"/>
    <w:rsid w:val="00EF100C"/>
    <w:rsid w:val="00EF10CF"/>
    <w:rsid w:val="00EF1350"/>
    <w:rsid w:val="00EF13E2"/>
    <w:rsid w:val="00EF14ED"/>
    <w:rsid w:val="00EF159F"/>
    <w:rsid w:val="00EF161D"/>
    <w:rsid w:val="00EF1704"/>
    <w:rsid w:val="00EF171A"/>
    <w:rsid w:val="00EF182F"/>
    <w:rsid w:val="00EF1C18"/>
    <w:rsid w:val="00EF1E3C"/>
    <w:rsid w:val="00EF214D"/>
    <w:rsid w:val="00EF2216"/>
    <w:rsid w:val="00EF2562"/>
    <w:rsid w:val="00EF2832"/>
    <w:rsid w:val="00EF293E"/>
    <w:rsid w:val="00EF29AB"/>
    <w:rsid w:val="00EF2B1A"/>
    <w:rsid w:val="00EF2BD0"/>
    <w:rsid w:val="00EF2D42"/>
    <w:rsid w:val="00EF2DED"/>
    <w:rsid w:val="00EF2EC7"/>
    <w:rsid w:val="00EF307F"/>
    <w:rsid w:val="00EF33D4"/>
    <w:rsid w:val="00EF3B07"/>
    <w:rsid w:val="00EF3BA1"/>
    <w:rsid w:val="00EF3BF6"/>
    <w:rsid w:val="00EF3D3D"/>
    <w:rsid w:val="00EF3E3F"/>
    <w:rsid w:val="00EF43C1"/>
    <w:rsid w:val="00EF4476"/>
    <w:rsid w:val="00EF44FA"/>
    <w:rsid w:val="00EF4539"/>
    <w:rsid w:val="00EF454C"/>
    <w:rsid w:val="00EF49A8"/>
    <w:rsid w:val="00EF4A20"/>
    <w:rsid w:val="00EF4C22"/>
    <w:rsid w:val="00EF5046"/>
    <w:rsid w:val="00EF512B"/>
    <w:rsid w:val="00EF5134"/>
    <w:rsid w:val="00EF5350"/>
    <w:rsid w:val="00EF5537"/>
    <w:rsid w:val="00EF55CE"/>
    <w:rsid w:val="00EF588D"/>
    <w:rsid w:val="00EF59D5"/>
    <w:rsid w:val="00EF5A58"/>
    <w:rsid w:val="00EF5AA8"/>
    <w:rsid w:val="00EF5ADA"/>
    <w:rsid w:val="00EF5B45"/>
    <w:rsid w:val="00EF5B68"/>
    <w:rsid w:val="00EF5BDA"/>
    <w:rsid w:val="00EF5CB8"/>
    <w:rsid w:val="00EF5D97"/>
    <w:rsid w:val="00EF5E2F"/>
    <w:rsid w:val="00EF5E3E"/>
    <w:rsid w:val="00EF5EDE"/>
    <w:rsid w:val="00EF612F"/>
    <w:rsid w:val="00EF6312"/>
    <w:rsid w:val="00EF636D"/>
    <w:rsid w:val="00EF63C5"/>
    <w:rsid w:val="00EF6478"/>
    <w:rsid w:val="00EF6617"/>
    <w:rsid w:val="00EF663E"/>
    <w:rsid w:val="00EF6733"/>
    <w:rsid w:val="00EF69B9"/>
    <w:rsid w:val="00EF6A5B"/>
    <w:rsid w:val="00EF6ABE"/>
    <w:rsid w:val="00EF6AE7"/>
    <w:rsid w:val="00EF6C8F"/>
    <w:rsid w:val="00EF6EFE"/>
    <w:rsid w:val="00EF701E"/>
    <w:rsid w:val="00EF710B"/>
    <w:rsid w:val="00EF7115"/>
    <w:rsid w:val="00EF719E"/>
    <w:rsid w:val="00EF71C6"/>
    <w:rsid w:val="00EF724D"/>
    <w:rsid w:val="00EF7657"/>
    <w:rsid w:val="00EF78DB"/>
    <w:rsid w:val="00EF798E"/>
    <w:rsid w:val="00EF7C02"/>
    <w:rsid w:val="00EF7C28"/>
    <w:rsid w:val="00EF7CB6"/>
    <w:rsid w:val="00EF7E44"/>
    <w:rsid w:val="00EF7E86"/>
    <w:rsid w:val="00EF7F44"/>
    <w:rsid w:val="00F00051"/>
    <w:rsid w:val="00F00092"/>
    <w:rsid w:val="00F002C1"/>
    <w:rsid w:val="00F00301"/>
    <w:rsid w:val="00F0057C"/>
    <w:rsid w:val="00F00766"/>
    <w:rsid w:val="00F00778"/>
    <w:rsid w:val="00F00791"/>
    <w:rsid w:val="00F00CA6"/>
    <w:rsid w:val="00F00FC1"/>
    <w:rsid w:val="00F0118B"/>
    <w:rsid w:val="00F01415"/>
    <w:rsid w:val="00F01504"/>
    <w:rsid w:val="00F0152B"/>
    <w:rsid w:val="00F015B6"/>
    <w:rsid w:val="00F016EF"/>
    <w:rsid w:val="00F01893"/>
    <w:rsid w:val="00F01BF5"/>
    <w:rsid w:val="00F01D11"/>
    <w:rsid w:val="00F01FD0"/>
    <w:rsid w:val="00F02003"/>
    <w:rsid w:val="00F02239"/>
    <w:rsid w:val="00F0255D"/>
    <w:rsid w:val="00F025A5"/>
    <w:rsid w:val="00F0269C"/>
    <w:rsid w:val="00F02AD1"/>
    <w:rsid w:val="00F02D42"/>
    <w:rsid w:val="00F0342A"/>
    <w:rsid w:val="00F0345A"/>
    <w:rsid w:val="00F034C4"/>
    <w:rsid w:val="00F03576"/>
    <w:rsid w:val="00F0366F"/>
    <w:rsid w:val="00F0375D"/>
    <w:rsid w:val="00F03DE2"/>
    <w:rsid w:val="00F03F86"/>
    <w:rsid w:val="00F0427E"/>
    <w:rsid w:val="00F0471F"/>
    <w:rsid w:val="00F0486D"/>
    <w:rsid w:val="00F04A6B"/>
    <w:rsid w:val="00F04A6C"/>
    <w:rsid w:val="00F04BEA"/>
    <w:rsid w:val="00F04D3A"/>
    <w:rsid w:val="00F04FBE"/>
    <w:rsid w:val="00F05180"/>
    <w:rsid w:val="00F0521F"/>
    <w:rsid w:val="00F0544B"/>
    <w:rsid w:val="00F05537"/>
    <w:rsid w:val="00F055E5"/>
    <w:rsid w:val="00F05643"/>
    <w:rsid w:val="00F05702"/>
    <w:rsid w:val="00F0592F"/>
    <w:rsid w:val="00F05934"/>
    <w:rsid w:val="00F05C10"/>
    <w:rsid w:val="00F05CC9"/>
    <w:rsid w:val="00F05EBF"/>
    <w:rsid w:val="00F05FDB"/>
    <w:rsid w:val="00F060B2"/>
    <w:rsid w:val="00F060E6"/>
    <w:rsid w:val="00F06295"/>
    <w:rsid w:val="00F062C6"/>
    <w:rsid w:val="00F067EB"/>
    <w:rsid w:val="00F06820"/>
    <w:rsid w:val="00F068D0"/>
    <w:rsid w:val="00F06B31"/>
    <w:rsid w:val="00F06C33"/>
    <w:rsid w:val="00F06CA6"/>
    <w:rsid w:val="00F06D84"/>
    <w:rsid w:val="00F06DA3"/>
    <w:rsid w:val="00F06DFB"/>
    <w:rsid w:val="00F06EFA"/>
    <w:rsid w:val="00F06F56"/>
    <w:rsid w:val="00F07229"/>
    <w:rsid w:val="00F07531"/>
    <w:rsid w:val="00F076A9"/>
    <w:rsid w:val="00F078B1"/>
    <w:rsid w:val="00F07BFF"/>
    <w:rsid w:val="00F07C95"/>
    <w:rsid w:val="00F07D0B"/>
    <w:rsid w:val="00F07D60"/>
    <w:rsid w:val="00F07FBF"/>
    <w:rsid w:val="00F102DA"/>
    <w:rsid w:val="00F105BE"/>
    <w:rsid w:val="00F10777"/>
    <w:rsid w:val="00F10EC5"/>
    <w:rsid w:val="00F10F84"/>
    <w:rsid w:val="00F10FF9"/>
    <w:rsid w:val="00F11071"/>
    <w:rsid w:val="00F11106"/>
    <w:rsid w:val="00F1111C"/>
    <w:rsid w:val="00F11159"/>
    <w:rsid w:val="00F112E2"/>
    <w:rsid w:val="00F11358"/>
    <w:rsid w:val="00F11470"/>
    <w:rsid w:val="00F11531"/>
    <w:rsid w:val="00F1164D"/>
    <w:rsid w:val="00F11814"/>
    <w:rsid w:val="00F11960"/>
    <w:rsid w:val="00F11A2E"/>
    <w:rsid w:val="00F11AF2"/>
    <w:rsid w:val="00F11CF6"/>
    <w:rsid w:val="00F11D4E"/>
    <w:rsid w:val="00F11E95"/>
    <w:rsid w:val="00F11EB3"/>
    <w:rsid w:val="00F11F68"/>
    <w:rsid w:val="00F1240A"/>
    <w:rsid w:val="00F12556"/>
    <w:rsid w:val="00F12698"/>
    <w:rsid w:val="00F12719"/>
    <w:rsid w:val="00F127C1"/>
    <w:rsid w:val="00F127CC"/>
    <w:rsid w:val="00F127D5"/>
    <w:rsid w:val="00F12C80"/>
    <w:rsid w:val="00F12D1B"/>
    <w:rsid w:val="00F135B3"/>
    <w:rsid w:val="00F1379C"/>
    <w:rsid w:val="00F13838"/>
    <w:rsid w:val="00F1390A"/>
    <w:rsid w:val="00F13B4E"/>
    <w:rsid w:val="00F13C7B"/>
    <w:rsid w:val="00F13E04"/>
    <w:rsid w:val="00F13EB0"/>
    <w:rsid w:val="00F14325"/>
    <w:rsid w:val="00F1440B"/>
    <w:rsid w:val="00F1473C"/>
    <w:rsid w:val="00F14794"/>
    <w:rsid w:val="00F14BC1"/>
    <w:rsid w:val="00F14F4F"/>
    <w:rsid w:val="00F15032"/>
    <w:rsid w:val="00F1510A"/>
    <w:rsid w:val="00F1512C"/>
    <w:rsid w:val="00F15521"/>
    <w:rsid w:val="00F15688"/>
    <w:rsid w:val="00F156F4"/>
    <w:rsid w:val="00F1575B"/>
    <w:rsid w:val="00F157FC"/>
    <w:rsid w:val="00F1581B"/>
    <w:rsid w:val="00F15A80"/>
    <w:rsid w:val="00F15DDF"/>
    <w:rsid w:val="00F15FE4"/>
    <w:rsid w:val="00F16353"/>
    <w:rsid w:val="00F16751"/>
    <w:rsid w:val="00F167BD"/>
    <w:rsid w:val="00F1699F"/>
    <w:rsid w:val="00F16B21"/>
    <w:rsid w:val="00F16C04"/>
    <w:rsid w:val="00F16D12"/>
    <w:rsid w:val="00F16DF3"/>
    <w:rsid w:val="00F1726D"/>
    <w:rsid w:val="00F17417"/>
    <w:rsid w:val="00F174C0"/>
    <w:rsid w:val="00F1751E"/>
    <w:rsid w:val="00F175D2"/>
    <w:rsid w:val="00F178DC"/>
    <w:rsid w:val="00F179EF"/>
    <w:rsid w:val="00F17A5A"/>
    <w:rsid w:val="00F17DC9"/>
    <w:rsid w:val="00F200CD"/>
    <w:rsid w:val="00F20227"/>
    <w:rsid w:val="00F202F2"/>
    <w:rsid w:val="00F20320"/>
    <w:rsid w:val="00F20327"/>
    <w:rsid w:val="00F203EC"/>
    <w:rsid w:val="00F20529"/>
    <w:rsid w:val="00F20534"/>
    <w:rsid w:val="00F20616"/>
    <w:rsid w:val="00F206B4"/>
    <w:rsid w:val="00F207C3"/>
    <w:rsid w:val="00F207C7"/>
    <w:rsid w:val="00F20904"/>
    <w:rsid w:val="00F20911"/>
    <w:rsid w:val="00F20936"/>
    <w:rsid w:val="00F2099B"/>
    <w:rsid w:val="00F20A66"/>
    <w:rsid w:val="00F20C15"/>
    <w:rsid w:val="00F20D40"/>
    <w:rsid w:val="00F20DF5"/>
    <w:rsid w:val="00F20E96"/>
    <w:rsid w:val="00F20EC9"/>
    <w:rsid w:val="00F21124"/>
    <w:rsid w:val="00F2124D"/>
    <w:rsid w:val="00F214F4"/>
    <w:rsid w:val="00F217F5"/>
    <w:rsid w:val="00F21838"/>
    <w:rsid w:val="00F2199C"/>
    <w:rsid w:val="00F21C77"/>
    <w:rsid w:val="00F21D7F"/>
    <w:rsid w:val="00F21E42"/>
    <w:rsid w:val="00F21F79"/>
    <w:rsid w:val="00F220C9"/>
    <w:rsid w:val="00F220CA"/>
    <w:rsid w:val="00F2214D"/>
    <w:rsid w:val="00F221A5"/>
    <w:rsid w:val="00F222AD"/>
    <w:rsid w:val="00F223B1"/>
    <w:rsid w:val="00F22416"/>
    <w:rsid w:val="00F224F3"/>
    <w:rsid w:val="00F224F8"/>
    <w:rsid w:val="00F22649"/>
    <w:rsid w:val="00F227C2"/>
    <w:rsid w:val="00F227EA"/>
    <w:rsid w:val="00F2289D"/>
    <w:rsid w:val="00F228E4"/>
    <w:rsid w:val="00F22BF6"/>
    <w:rsid w:val="00F22DBE"/>
    <w:rsid w:val="00F22DF0"/>
    <w:rsid w:val="00F22E9E"/>
    <w:rsid w:val="00F232BA"/>
    <w:rsid w:val="00F23396"/>
    <w:rsid w:val="00F233C8"/>
    <w:rsid w:val="00F23468"/>
    <w:rsid w:val="00F23577"/>
    <w:rsid w:val="00F23660"/>
    <w:rsid w:val="00F23698"/>
    <w:rsid w:val="00F237B6"/>
    <w:rsid w:val="00F237BD"/>
    <w:rsid w:val="00F23827"/>
    <w:rsid w:val="00F23BDF"/>
    <w:rsid w:val="00F23CAA"/>
    <w:rsid w:val="00F23DDB"/>
    <w:rsid w:val="00F23F01"/>
    <w:rsid w:val="00F23FF4"/>
    <w:rsid w:val="00F24069"/>
    <w:rsid w:val="00F24205"/>
    <w:rsid w:val="00F24377"/>
    <w:rsid w:val="00F245B8"/>
    <w:rsid w:val="00F24619"/>
    <w:rsid w:val="00F24735"/>
    <w:rsid w:val="00F248C7"/>
    <w:rsid w:val="00F2498C"/>
    <w:rsid w:val="00F24E31"/>
    <w:rsid w:val="00F250DA"/>
    <w:rsid w:val="00F25146"/>
    <w:rsid w:val="00F252B7"/>
    <w:rsid w:val="00F25517"/>
    <w:rsid w:val="00F2556B"/>
    <w:rsid w:val="00F2573C"/>
    <w:rsid w:val="00F2599D"/>
    <w:rsid w:val="00F25C17"/>
    <w:rsid w:val="00F25DEA"/>
    <w:rsid w:val="00F25E8E"/>
    <w:rsid w:val="00F25F8F"/>
    <w:rsid w:val="00F26035"/>
    <w:rsid w:val="00F260C9"/>
    <w:rsid w:val="00F26127"/>
    <w:rsid w:val="00F262E8"/>
    <w:rsid w:val="00F26545"/>
    <w:rsid w:val="00F265EA"/>
    <w:rsid w:val="00F26652"/>
    <w:rsid w:val="00F2669E"/>
    <w:rsid w:val="00F2674E"/>
    <w:rsid w:val="00F2675E"/>
    <w:rsid w:val="00F26B38"/>
    <w:rsid w:val="00F26D7B"/>
    <w:rsid w:val="00F26DA2"/>
    <w:rsid w:val="00F2727C"/>
    <w:rsid w:val="00F272DF"/>
    <w:rsid w:val="00F2733E"/>
    <w:rsid w:val="00F273D7"/>
    <w:rsid w:val="00F2746A"/>
    <w:rsid w:val="00F27556"/>
    <w:rsid w:val="00F27980"/>
    <w:rsid w:val="00F27CF8"/>
    <w:rsid w:val="00F27D85"/>
    <w:rsid w:val="00F27E57"/>
    <w:rsid w:val="00F3040F"/>
    <w:rsid w:val="00F305F5"/>
    <w:rsid w:val="00F30662"/>
    <w:rsid w:val="00F3078C"/>
    <w:rsid w:val="00F307C9"/>
    <w:rsid w:val="00F30900"/>
    <w:rsid w:val="00F30B4C"/>
    <w:rsid w:val="00F30C54"/>
    <w:rsid w:val="00F30F41"/>
    <w:rsid w:val="00F30F56"/>
    <w:rsid w:val="00F310D0"/>
    <w:rsid w:val="00F31265"/>
    <w:rsid w:val="00F312BD"/>
    <w:rsid w:val="00F312EA"/>
    <w:rsid w:val="00F31349"/>
    <w:rsid w:val="00F31543"/>
    <w:rsid w:val="00F315BA"/>
    <w:rsid w:val="00F3174B"/>
    <w:rsid w:val="00F31964"/>
    <w:rsid w:val="00F31B52"/>
    <w:rsid w:val="00F31CFE"/>
    <w:rsid w:val="00F32064"/>
    <w:rsid w:val="00F32075"/>
    <w:rsid w:val="00F323A4"/>
    <w:rsid w:val="00F323CD"/>
    <w:rsid w:val="00F323EC"/>
    <w:rsid w:val="00F32549"/>
    <w:rsid w:val="00F32AC9"/>
    <w:rsid w:val="00F32D0E"/>
    <w:rsid w:val="00F32E0A"/>
    <w:rsid w:val="00F32F80"/>
    <w:rsid w:val="00F330F9"/>
    <w:rsid w:val="00F3316D"/>
    <w:rsid w:val="00F332AA"/>
    <w:rsid w:val="00F33301"/>
    <w:rsid w:val="00F333E1"/>
    <w:rsid w:val="00F33471"/>
    <w:rsid w:val="00F336D4"/>
    <w:rsid w:val="00F33876"/>
    <w:rsid w:val="00F3421A"/>
    <w:rsid w:val="00F34252"/>
    <w:rsid w:val="00F3429D"/>
    <w:rsid w:val="00F34450"/>
    <w:rsid w:val="00F346C2"/>
    <w:rsid w:val="00F348D1"/>
    <w:rsid w:val="00F3492B"/>
    <w:rsid w:val="00F34D1D"/>
    <w:rsid w:val="00F3525E"/>
    <w:rsid w:val="00F3527C"/>
    <w:rsid w:val="00F353D3"/>
    <w:rsid w:val="00F35506"/>
    <w:rsid w:val="00F355E6"/>
    <w:rsid w:val="00F356F0"/>
    <w:rsid w:val="00F358C6"/>
    <w:rsid w:val="00F35953"/>
    <w:rsid w:val="00F35A37"/>
    <w:rsid w:val="00F35C66"/>
    <w:rsid w:val="00F35CC1"/>
    <w:rsid w:val="00F35D37"/>
    <w:rsid w:val="00F35E16"/>
    <w:rsid w:val="00F36054"/>
    <w:rsid w:val="00F36190"/>
    <w:rsid w:val="00F3620E"/>
    <w:rsid w:val="00F362A7"/>
    <w:rsid w:val="00F3634E"/>
    <w:rsid w:val="00F3635A"/>
    <w:rsid w:val="00F363F7"/>
    <w:rsid w:val="00F36465"/>
    <w:rsid w:val="00F3650D"/>
    <w:rsid w:val="00F36607"/>
    <w:rsid w:val="00F36650"/>
    <w:rsid w:val="00F3667C"/>
    <w:rsid w:val="00F36718"/>
    <w:rsid w:val="00F36C02"/>
    <w:rsid w:val="00F36DA9"/>
    <w:rsid w:val="00F37140"/>
    <w:rsid w:val="00F37147"/>
    <w:rsid w:val="00F3716D"/>
    <w:rsid w:val="00F3721E"/>
    <w:rsid w:val="00F37329"/>
    <w:rsid w:val="00F377AA"/>
    <w:rsid w:val="00F37C94"/>
    <w:rsid w:val="00F37DE6"/>
    <w:rsid w:val="00F37E1B"/>
    <w:rsid w:val="00F37F4D"/>
    <w:rsid w:val="00F40280"/>
    <w:rsid w:val="00F40302"/>
    <w:rsid w:val="00F40323"/>
    <w:rsid w:val="00F404C0"/>
    <w:rsid w:val="00F404E3"/>
    <w:rsid w:val="00F404FD"/>
    <w:rsid w:val="00F40530"/>
    <w:rsid w:val="00F405BF"/>
    <w:rsid w:val="00F405C2"/>
    <w:rsid w:val="00F40608"/>
    <w:rsid w:val="00F40661"/>
    <w:rsid w:val="00F40C8F"/>
    <w:rsid w:val="00F40E41"/>
    <w:rsid w:val="00F412BE"/>
    <w:rsid w:val="00F41800"/>
    <w:rsid w:val="00F41989"/>
    <w:rsid w:val="00F41BDF"/>
    <w:rsid w:val="00F42341"/>
    <w:rsid w:val="00F42412"/>
    <w:rsid w:val="00F424E8"/>
    <w:rsid w:val="00F4263D"/>
    <w:rsid w:val="00F427A0"/>
    <w:rsid w:val="00F42B0B"/>
    <w:rsid w:val="00F42BB0"/>
    <w:rsid w:val="00F42BBF"/>
    <w:rsid w:val="00F42BE5"/>
    <w:rsid w:val="00F42D0C"/>
    <w:rsid w:val="00F42D98"/>
    <w:rsid w:val="00F42DE1"/>
    <w:rsid w:val="00F43076"/>
    <w:rsid w:val="00F43311"/>
    <w:rsid w:val="00F43387"/>
    <w:rsid w:val="00F43397"/>
    <w:rsid w:val="00F434E6"/>
    <w:rsid w:val="00F4363F"/>
    <w:rsid w:val="00F439CA"/>
    <w:rsid w:val="00F43A02"/>
    <w:rsid w:val="00F43A3A"/>
    <w:rsid w:val="00F43CA4"/>
    <w:rsid w:val="00F441FD"/>
    <w:rsid w:val="00F444C3"/>
    <w:rsid w:val="00F444D2"/>
    <w:rsid w:val="00F4459C"/>
    <w:rsid w:val="00F44667"/>
    <w:rsid w:val="00F446B3"/>
    <w:rsid w:val="00F44935"/>
    <w:rsid w:val="00F44A5B"/>
    <w:rsid w:val="00F44C3D"/>
    <w:rsid w:val="00F44C99"/>
    <w:rsid w:val="00F44D31"/>
    <w:rsid w:val="00F44D35"/>
    <w:rsid w:val="00F44ECD"/>
    <w:rsid w:val="00F44FD3"/>
    <w:rsid w:val="00F4503D"/>
    <w:rsid w:val="00F4516F"/>
    <w:rsid w:val="00F451B5"/>
    <w:rsid w:val="00F45397"/>
    <w:rsid w:val="00F4547E"/>
    <w:rsid w:val="00F4555F"/>
    <w:rsid w:val="00F4568E"/>
    <w:rsid w:val="00F45A81"/>
    <w:rsid w:val="00F45B4A"/>
    <w:rsid w:val="00F45B8E"/>
    <w:rsid w:val="00F46012"/>
    <w:rsid w:val="00F46088"/>
    <w:rsid w:val="00F460A4"/>
    <w:rsid w:val="00F460A8"/>
    <w:rsid w:val="00F46173"/>
    <w:rsid w:val="00F461A7"/>
    <w:rsid w:val="00F464FC"/>
    <w:rsid w:val="00F46565"/>
    <w:rsid w:val="00F46763"/>
    <w:rsid w:val="00F467F3"/>
    <w:rsid w:val="00F469FE"/>
    <w:rsid w:val="00F46A5D"/>
    <w:rsid w:val="00F46A96"/>
    <w:rsid w:val="00F46B7D"/>
    <w:rsid w:val="00F46F09"/>
    <w:rsid w:val="00F46F87"/>
    <w:rsid w:val="00F47060"/>
    <w:rsid w:val="00F4708C"/>
    <w:rsid w:val="00F4720E"/>
    <w:rsid w:val="00F47409"/>
    <w:rsid w:val="00F4750B"/>
    <w:rsid w:val="00F475C3"/>
    <w:rsid w:val="00F476B3"/>
    <w:rsid w:val="00F4775F"/>
    <w:rsid w:val="00F478D5"/>
    <w:rsid w:val="00F4796C"/>
    <w:rsid w:val="00F47ADF"/>
    <w:rsid w:val="00F47BC9"/>
    <w:rsid w:val="00F47D14"/>
    <w:rsid w:val="00F47DAA"/>
    <w:rsid w:val="00F47E85"/>
    <w:rsid w:val="00F47F15"/>
    <w:rsid w:val="00F50103"/>
    <w:rsid w:val="00F50134"/>
    <w:rsid w:val="00F5016A"/>
    <w:rsid w:val="00F5021E"/>
    <w:rsid w:val="00F5024A"/>
    <w:rsid w:val="00F502F7"/>
    <w:rsid w:val="00F50314"/>
    <w:rsid w:val="00F505AA"/>
    <w:rsid w:val="00F5063E"/>
    <w:rsid w:val="00F50658"/>
    <w:rsid w:val="00F50810"/>
    <w:rsid w:val="00F508F6"/>
    <w:rsid w:val="00F50945"/>
    <w:rsid w:val="00F509BE"/>
    <w:rsid w:val="00F50E3F"/>
    <w:rsid w:val="00F50F86"/>
    <w:rsid w:val="00F50F95"/>
    <w:rsid w:val="00F5119E"/>
    <w:rsid w:val="00F51227"/>
    <w:rsid w:val="00F5135D"/>
    <w:rsid w:val="00F513B2"/>
    <w:rsid w:val="00F5148B"/>
    <w:rsid w:val="00F51492"/>
    <w:rsid w:val="00F51960"/>
    <w:rsid w:val="00F51A19"/>
    <w:rsid w:val="00F51A67"/>
    <w:rsid w:val="00F51A79"/>
    <w:rsid w:val="00F51CB1"/>
    <w:rsid w:val="00F51D3E"/>
    <w:rsid w:val="00F51DCB"/>
    <w:rsid w:val="00F51EA0"/>
    <w:rsid w:val="00F51F07"/>
    <w:rsid w:val="00F521F5"/>
    <w:rsid w:val="00F52232"/>
    <w:rsid w:val="00F5240C"/>
    <w:rsid w:val="00F5242F"/>
    <w:rsid w:val="00F52627"/>
    <w:rsid w:val="00F527A0"/>
    <w:rsid w:val="00F527F8"/>
    <w:rsid w:val="00F5282E"/>
    <w:rsid w:val="00F52842"/>
    <w:rsid w:val="00F52A35"/>
    <w:rsid w:val="00F52A76"/>
    <w:rsid w:val="00F52A7C"/>
    <w:rsid w:val="00F52AA2"/>
    <w:rsid w:val="00F52AEA"/>
    <w:rsid w:val="00F52F97"/>
    <w:rsid w:val="00F53024"/>
    <w:rsid w:val="00F530C6"/>
    <w:rsid w:val="00F530D1"/>
    <w:rsid w:val="00F531FF"/>
    <w:rsid w:val="00F532BE"/>
    <w:rsid w:val="00F53352"/>
    <w:rsid w:val="00F533E2"/>
    <w:rsid w:val="00F53454"/>
    <w:rsid w:val="00F5349B"/>
    <w:rsid w:val="00F534E8"/>
    <w:rsid w:val="00F53511"/>
    <w:rsid w:val="00F5389C"/>
    <w:rsid w:val="00F5393F"/>
    <w:rsid w:val="00F53B53"/>
    <w:rsid w:val="00F53BC0"/>
    <w:rsid w:val="00F53C05"/>
    <w:rsid w:val="00F53CC2"/>
    <w:rsid w:val="00F53D04"/>
    <w:rsid w:val="00F53DEE"/>
    <w:rsid w:val="00F53E92"/>
    <w:rsid w:val="00F53F1C"/>
    <w:rsid w:val="00F54020"/>
    <w:rsid w:val="00F540F6"/>
    <w:rsid w:val="00F5427D"/>
    <w:rsid w:val="00F542E4"/>
    <w:rsid w:val="00F546B8"/>
    <w:rsid w:val="00F547C1"/>
    <w:rsid w:val="00F54A5E"/>
    <w:rsid w:val="00F54D77"/>
    <w:rsid w:val="00F54E20"/>
    <w:rsid w:val="00F54F20"/>
    <w:rsid w:val="00F55440"/>
    <w:rsid w:val="00F556FD"/>
    <w:rsid w:val="00F557D5"/>
    <w:rsid w:val="00F557F2"/>
    <w:rsid w:val="00F55937"/>
    <w:rsid w:val="00F55C2A"/>
    <w:rsid w:val="00F55C5E"/>
    <w:rsid w:val="00F55CBF"/>
    <w:rsid w:val="00F55DBF"/>
    <w:rsid w:val="00F55FB9"/>
    <w:rsid w:val="00F55FDF"/>
    <w:rsid w:val="00F56152"/>
    <w:rsid w:val="00F56303"/>
    <w:rsid w:val="00F56555"/>
    <w:rsid w:val="00F5658F"/>
    <w:rsid w:val="00F565FE"/>
    <w:rsid w:val="00F5689C"/>
    <w:rsid w:val="00F56E15"/>
    <w:rsid w:val="00F56E2B"/>
    <w:rsid w:val="00F572E4"/>
    <w:rsid w:val="00F57500"/>
    <w:rsid w:val="00F576EF"/>
    <w:rsid w:val="00F57DD5"/>
    <w:rsid w:val="00F57E32"/>
    <w:rsid w:val="00F57F5C"/>
    <w:rsid w:val="00F57F5F"/>
    <w:rsid w:val="00F60037"/>
    <w:rsid w:val="00F6022A"/>
    <w:rsid w:val="00F60269"/>
    <w:rsid w:val="00F60765"/>
    <w:rsid w:val="00F608B2"/>
    <w:rsid w:val="00F6094B"/>
    <w:rsid w:val="00F609FE"/>
    <w:rsid w:val="00F60A13"/>
    <w:rsid w:val="00F60A32"/>
    <w:rsid w:val="00F60C8F"/>
    <w:rsid w:val="00F60D3F"/>
    <w:rsid w:val="00F60EF4"/>
    <w:rsid w:val="00F60F46"/>
    <w:rsid w:val="00F60FE3"/>
    <w:rsid w:val="00F6107C"/>
    <w:rsid w:val="00F6118A"/>
    <w:rsid w:val="00F6123C"/>
    <w:rsid w:val="00F613FA"/>
    <w:rsid w:val="00F6142B"/>
    <w:rsid w:val="00F616C5"/>
    <w:rsid w:val="00F61911"/>
    <w:rsid w:val="00F61995"/>
    <w:rsid w:val="00F61A8C"/>
    <w:rsid w:val="00F61AEA"/>
    <w:rsid w:val="00F61D5A"/>
    <w:rsid w:val="00F61F9C"/>
    <w:rsid w:val="00F61FAB"/>
    <w:rsid w:val="00F61FD2"/>
    <w:rsid w:val="00F620C3"/>
    <w:rsid w:val="00F6268A"/>
    <w:rsid w:val="00F62693"/>
    <w:rsid w:val="00F62700"/>
    <w:rsid w:val="00F627D8"/>
    <w:rsid w:val="00F62D0E"/>
    <w:rsid w:val="00F6308A"/>
    <w:rsid w:val="00F63124"/>
    <w:rsid w:val="00F6320F"/>
    <w:rsid w:val="00F633AA"/>
    <w:rsid w:val="00F6344E"/>
    <w:rsid w:val="00F63598"/>
    <w:rsid w:val="00F63702"/>
    <w:rsid w:val="00F6385E"/>
    <w:rsid w:val="00F6393A"/>
    <w:rsid w:val="00F63B5E"/>
    <w:rsid w:val="00F63BF9"/>
    <w:rsid w:val="00F6412F"/>
    <w:rsid w:val="00F642FA"/>
    <w:rsid w:val="00F64354"/>
    <w:rsid w:val="00F64487"/>
    <w:rsid w:val="00F646A7"/>
    <w:rsid w:val="00F646DF"/>
    <w:rsid w:val="00F6477C"/>
    <w:rsid w:val="00F6487E"/>
    <w:rsid w:val="00F64895"/>
    <w:rsid w:val="00F64A9E"/>
    <w:rsid w:val="00F64B7D"/>
    <w:rsid w:val="00F64C15"/>
    <w:rsid w:val="00F64D6A"/>
    <w:rsid w:val="00F64E2E"/>
    <w:rsid w:val="00F64EEE"/>
    <w:rsid w:val="00F651F6"/>
    <w:rsid w:val="00F65284"/>
    <w:rsid w:val="00F652A7"/>
    <w:rsid w:val="00F65364"/>
    <w:rsid w:val="00F65376"/>
    <w:rsid w:val="00F65589"/>
    <w:rsid w:val="00F65613"/>
    <w:rsid w:val="00F65627"/>
    <w:rsid w:val="00F6593D"/>
    <w:rsid w:val="00F65945"/>
    <w:rsid w:val="00F65A74"/>
    <w:rsid w:val="00F65CA1"/>
    <w:rsid w:val="00F660F0"/>
    <w:rsid w:val="00F66114"/>
    <w:rsid w:val="00F662CC"/>
    <w:rsid w:val="00F663AA"/>
    <w:rsid w:val="00F66484"/>
    <w:rsid w:val="00F664F8"/>
    <w:rsid w:val="00F666C0"/>
    <w:rsid w:val="00F6693C"/>
    <w:rsid w:val="00F669D7"/>
    <w:rsid w:val="00F66A92"/>
    <w:rsid w:val="00F66BB9"/>
    <w:rsid w:val="00F66D67"/>
    <w:rsid w:val="00F66D7F"/>
    <w:rsid w:val="00F66DB2"/>
    <w:rsid w:val="00F66DE7"/>
    <w:rsid w:val="00F66EA0"/>
    <w:rsid w:val="00F66F54"/>
    <w:rsid w:val="00F66FEF"/>
    <w:rsid w:val="00F6732A"/>
    <w:rsid w:val="00F6735A"/>
    <w:rsid w:val="00F678BF"/>
    <w:rsid w:val="00F678EC"/>
    <w:rsid w:val="00F67A37"/>
    <w:rsid w:val="00F67A4A"/>
    <w:rsid w:val="00F67D4B"/>
    <w:rsid w:val="00F67EFB"/>
    <w:rsid w:val="00F67F93"/>
    <w:rsid w:val="00F705B7"/>
    <w:rsid w:val="00F705F9"/>
    <w:rsid w:val="00F70754"/>
    <w:rsid w:val="00F7076D"/>
    <w:rsid w:val="00F7081D"/>
    <w:rsid w:val="00F708AA"/>
    <w:rsid w:val="00F708B2"/>
    <w:rsid w:val="00F709A4"/>
    <w:rsid w:val="00F70D28"/>
    <w:rsid w:val="00F70DAA"/>
    <w:rsid w:val="00F71003"/>
    <w:rsid w:val="00F71005"/>
    <w:rsid w:val="00F7102D"/>
    <w:rsid w:val="00F7115A"/>
    <w:rsid w:val="00F711D6"/>
    <w:rsid w:val="00F713F7"/>
    <w:rsid w:val="00F7164D"/>
    <w:rsid w:val="00F71756"/>
    <w:rsid w:val="00F717D5"/>
    <w:rsid w:val="00F7187E"/>
    <w:rsid w:val="00F718B1"/>
    <w:rsid w:val="00F71D16"/>
    <w:rsid w:val="00F71D48"/>
    <w:rsid w:val="00F71DA4"/>
    <w:rsid w:val="00F71E33"/>
    <w:rsid w:val="00F71F76"/>
    <w:rsid w:val="00F71F95"/>
    <w:rsid w:val="00F72055"/>
    <w:rsid w:val="00F72099"/>
    <w:rsid w:val="00F72584"/>
    <w:rsid w:val="00F726C7"/>
    <w:rsid w:val="00F72823"/>
    <w:rsid w:val="00F72824"/>
    <w:rsid w:val="00F729D4"/>
    <w:rsid w:val="00F72ACD"/>
    <w:rsid w:val="00F72B38"/>
    <w:rsid w:val="00F72BCB"/>
    <w:rsid w:val="00F72C5F"/>
    <w:rsid w:val="00F72C74"/>
    <w:rsid w:val="00F72C7D"/>
    <w:rsid w:val="00F730C1"/>
    <w:rsid w:val="00F730CB"/>
    <w:rsid w:val="00F730EA"/>
    <w:rsid w:val="00F731CB"/>
    <w:rsid w:val="00F732B7"/>
    <w:rsid w:val="00F735AD"/>
    <w:rsid w:val="00F735B0"/>
    <w:rsid w:val="00F73A8E"/>
    <w:rsid w:val="00F73C08"/>
    <w:rsid w:val="00F73C29"/>
    <w:rsid w:val="00F73CDE"/>
    <w:rsid w:val="00F73DA1"/>
    <w:rsid w:val="00F73E00"/>
    <w:rsid w:val="00F73E05"/>
    <w:rsid w:val="00F73E8D"/>
    <w:rsid w:val="00F740DA"/>
    <w:rsid w:val="00F74193"/>
    <w:rsid w:val="00F74241"/>
    <w:rsid w:val="00F743F0"/>
    <w:rsid w:val="00F74474"/>
    <w:rsid w:val="00F744FF"/>
    <w:rsid w:val="00F7462D"/>
    <w:rsid w:val="00F746D5"/>
    <w:rsid w:val="00F74708"/>
    <w:rsid w:val="00F747B8"/>
    <w:rsid w:val="00F74864"/>
    <w:rsid w:val="00F74A43"/>
    <w:rsid w:val="00F74B4E"/>
    <w:rsid w:val="00F74CC1"/>
    <w:rsid w:val="00F74DDE"/>
    <w:rsid w:val="00F750D5"/>
    <w:rsid w:val="00F751F9"/>
    <w:rsid w:val="00F7531C"/>
    <w:rsid w:val="00F753FC"/>
    <w:rsid w:val="00F7540E"/>
    <w:rsid w:val="00F75410"/>
    <w:rsid w:val="00F75466"/>
    <w:rsid w:val="00F756C9"/>
    <w:rsid w:val="00F75741"/>
    <w:rsid w:val="00F7587F"/>
    <w:rsid w:val="00F758F5"/>
    <w:rsid w:val="00F758FF"/>
    <w:rsid w:val="00F759C1"/>
    <w:rsid w:val="00F759C2"/>
    <w:rsid w:val="00F75A33"/>
    <w:rsid w:val="00F75A8B"/>
    <w:rsid w:val="00F75C58"/>
    <w:rsid w:val="00F75C74"/>
    <w:rsid w:val="00F75DF1"/>
    <w:rsid w:val="00F75ECD"/>
    <w:rsid w:val="00F75F33"/>
    <w:rsid w:val="00F75FEB"/>
    <w:rsid w:val="00F760DC"/>
    <w:rsid w:val="00F760E4"/>
    <w:rsid w:val="00F76247"/>
    <w:rsid w:val="00F76487"/>
    <w:rsid w:val="00F76706"/>
    <w:rsid w:val="00F7683F"/>
    <w:rsid w:val="00F769B9"/>
    <w:rsid w:val="00F76A40"/>
    <w:rsid w:val="00F76C4E"/>
    <w:rsid w:val="00F76C56"/>
    <w:rsid w:val="00F76C5B"/>
    <w:rsid w:val="00F76E5F"/>
    <w:rsid w:val="00F76EAA"/>
    <w:rsid w:val="00F77082"/>
    <w:rsid w:val="00F77241"/>
    <w:rsid w:val="00F7734B"/>
    <w:rsid w:val="00F77472"/>
    <w:rsid w:val="00F774D9"/>
    <w:rsid w:val="00F77521"/>
    <w:rsid w:val="00F7795C"/>
    <w:rsid w:val="00F77E19"/>
    <w:rsid w:val="00F77E5E"/>
    <w:rsid w:val="00F77EDA"/>
    <w:rsid w:val="00F77F68"/>
    <w:rsid w:val="00F8028E"/>
    <w:rsid w:val="00F804BD"/>
    <w:rsid w:val="00F8050B"/>
    <w:rsid w:val="00F806F4"/>
    <w:rsid w:val="00F807C5"/>
    <w:rsid w:val="00F80968"/>
    <w:rsid w:val="00F80BB9"/>
    <w:rsid w:val="00F80C17"/>
    <w:rsid w:val="00F80D8A"/>
    <w:rsid w:val="00F80DA4"/>
    <w:rsid w:val="00F813DD"/>
    <w:rsid w:val="00F8169F"/>
    <w:rsid w:val="00F816D9"/>
    <w:rsid w:val="00F81743"/>
    <w:rsid w:val="00F81813"/>
    <w:rsid w:val="00F81B32"/>
    <w:rsid w:val="00F81B6A"/>
    <w:rsid w:val="00F81C4A"/>
    <w:rsid w:val="00F81D3B"/>
    <w:rsid w:val="00F81D8F"/>
    <w:rsid w:val="00F81F26"/>
    <w:rsid w:val="00F8202D"/>
    <w:rsid w:val="00F824C4"/>
    <w:rsid w:val="00F82513"/>
    <w:rsid w:val="00F8264E"/>
    <w:rsid w:val="00F8274B"/>
    <w:rsid w:val="00F82795"/>
    <w:rsid w:val="00F82899"/>
    <w:rsid w:val="00F82BFF"/>
    <w:rsid w:val="00F82C20"/>
    <w:rsid w:val="00F82CA8"/>
    <w:rsid w:val="00F82CD6"/>
    <w:rsid w:val="00F82DF0"/>
    <w:rsid w:val="00F82E3E"/>
    <w:rsid w:val="00F82E6D"/>
    <w:rsid w:val="00F831B1"/>
    <w:rsid w:val="00F831B7"/>
    <w:rsid w:val="00F831DB"/>
    <w:rsid w:val="00F833E8"/>
    <w:rsid w:val="00F83488"/>
    <w:rsid w:val="00F8354D"/>
    <w:rsid w:val="00F836E3"/>
    <w:rsid w:val="00F838E9"/>
    <w:rsid w:val="00F839B3"/>
    <w:rsid w:val="00F83A55"/>
    <w:rsid w:val="00F83A62"/>
    <w:rsid w:val="00F83B54"/>
    <w:rsid w:val="00F83BB1"/>
    <w:rsid w:val="00F83CF7"/>
    <w:rsid w:val="00F83D5D"/>
    <w:rsid w:val="00F83F0B"/>
    <w:rsid w:val="00F83F69"/>
    <w:rsid w:val="00F84173"/>
    <w:rsid w:val="00F841D0"/>
    <w:rsid w:val="00F841FD"/>
    <w:rsid w:val="00F84453"/>
    <w:rsid w:val="00F84528"/>
    <w:rsid w:val="00F84A74"/>
    <w:rsid w:val="00F84CFA"/>
    <w:rsid w:val="00F84F4D"/>
    <w:rsid w:val="00F84F76"/>
    <w:rsid w:val="00F84FA2"/>
    <w:rsid w:val="00F85364"/>
    <w:rsid w:val="00F854FE"/>
    <w:rsid w:val="00F85712"/>
    <w:rsid w:val="00F8583D"/>
    <w:rsid w:val="00F858F7"/>
    <w:rsid w:val="00F85ABC"/>
    <w:rsid w:val="00F85B5E"/>
    <w:rsid w:val="00F85BD0"/>
    <w:rsid w:val="00F85C13"/>
    <w:rsid w:val="00F85F14"/>
    <w:rsid w:val="00F85F2C"/>
    <w:rsid w:val="00F86089"/>
    <w:rsid w:val="00F86139"/>
    <w:rsid w:val="00F86360"/>
    <w:rsid w:val="00F863C2"/>
    <w:rsid w:val="00F867C0"/>
    <w:rsid w:val="00F8692B"/>
    <w:rsid w:val="00F86A23"/>
    <w:rsid w:val="00F86AF4"/>
    <w:rsid w:val="00F86E54"/>
    <w:rsid w:val="00F86E5A"/>
    <w:rsid w:val="00F86F44"/>
    <w:rsid w:val="00F871A6"/>
    <w:rsid w:val="00F877A6"/>
    <w:rsid w:val="00F877E0"/>
    <w:rsid w:val="00F87920"/>
    <w:rsid w:val="00F87955"/>
    <w:rsid w:val="00F8799D"/>
    <w:rsid w:val="00F87A94"/>
    <w:rsid w:val="00F87AD4"/>
    <w:rsid w:val="00F87D76"/>
    <w:rsid w:val="00F87E44"/>
    <w:rsid w:val="00F87E8A"/>
    <w:rsid w:val="00F90119"/>
    <w:rsid w:val="00F90161"/>
    <w:rsid w:val="00F901D6"/>
    <w:rsid w:val="00F9063A"/>
    <w:rsid w:val="00F9069D"/>
    <w:rsid w:val="00F906A2"/>
    <w:rsid w:val="00F90751"/>
    <w:rsid w:val="00F9095E"/>
    <w:rsid w:val="00F909BE"/>
    <w:rsid w:val="00F90C06"/>
    <w:rsid w:val="00F90CDF"/>
    <w:rsid w:val="00F90DF9"/>
    <w:rsid w:val="00F910A5"/>
    <w:rsid w:val="00F911BF"/>
    <w:rsid w:val="00F915A4"/>
    <w:rsid w:val="00F91647"/>
    <w:rsid w:val="00F918C3"/>
    <w:rsid w:val="00F91946"/>
    <w:rsid w:val="00F91AC3"/>
    <w:rsid w:val="00F91B97"/>
    <w:rsid w:val="00F91BBF"/>
    <w:rsid w:val="00F91D8D"/>
    <w:rsid w:val="00F91E6E"/>
    <w:rsid w:val="00F91F1E"/>
    <w:rsid w:val="00F91FBF"/>
    <w:rsid w:val="00F920D6"/>
    <w:rsid w:val="00F921A2"/>
    <w:rsid w:val="00F921F1"/>
    <w:rsid w:val="00F92306"/>
    <w:rsid w:val="00F923EE"/>
    <w:rsid w:val="00F92606"/>
    <w:rsid w:val="00F9263A"/>
    <w:rsid w:val="00F92DA7"/>
    <w:rsid w:val="00F92E68"/>
    <w:rsid w:val="00F93021"/>
    <w:rsid w:val="00F9319D"/>
    <w:rsid w:val="00F9333E"/>
    <w:rsid w:val="00F9343D"/>
    <w:rsid w:val="00F9358D"/>
    <w:rsid w:val="00F93800"/>
    <w:rsid w:val="00F938A0"/>
    <w:rsid w:val="00F9398E"/>
    <w:rsid w:val="00F93AEC"/>
    <w:rsid w:val="00F93B78"/>
    <w:rsid w:val="00F93C83"/>
    <w:rsid w:val="00F93E30"/>
    <w:rsid w:val="00F93EC0"/>
    <w:rsid w:val="00F93F0B"/>
    <w:rsid w:val="00F942C2"/>
    <w:rsid w:val="00F94425"/>
    <w:rsid w:val="00F946B0"/>
    <w:rsid w:val="00F9487E"/>
    <w:rsid w:val="00F94884"/>
    <w:rsid w:val="00F94973"/>
    <w:rsid w:val="00F949C3"/>
    <w:rsid w:val="00F94B1A"/>
    <w:rsid w:val="00F94B6C"/>
    <w:rsid w:val="00F94D28"/>
    <w:rsid w:val="00F94F43"/>
    <w:rsid w:val="00F94F99"/>
    <w:rsid w:val="00F95077"/>
    <w:rsid w:val="00F950B6"/>
    <w:rsid w:val="00F95345"/>
    <w:rsid w:val="00F95759"/>
    <w:rsid w:val="00F957A1"/>
    <w:rsid w:val="00F9583C"/>
    <w:rsid w:val="00F95874"/>
    <w:rsid w:val="00F95A1D"/>
    <w:rsid w:val="00F95C3C"/>
    <w:rsid w:val="00F95E4D"/>
    <w:rsid w:val="00F95EE0"/>
    <w:rsid w:val="00F95F0A"/>
    <w:rsid w:val="00F95FDF"/>
    <w:rsid w:val="00F9612E"/>
    <w:rsid w:val="00F96213"/>
    <w:rsid w:val="00F964A9"/>
    <w:rsid w:val="00F964E5"/>
    <w:rsid w:val="00F9664B"/>
    <w:rsid w:val="00F966ED"/>
    <w:rsid w:val="00F96710"/>
    <w:rsid w:val="00F969E1"/>
    <w:rsid w:val="00F969F1"/>
    <w:rsid w:val="00F96A51"/>
    <w:rsid w:val="00F96ADF"/>
    <w:rsid w:val="00F96C83"/>
    <w:rsid w:val="00F96DE3"/>
    <w:rsid w:val="00F96E46"/>
    <w:rsid w:val="00F96E6A"/>
    <w:rsid w:val="00F96EC3"/>
    <w:rsid w:val="00F970D9"/>
    <w:rsid w:val="00F97195"/>
    <w:rsid w:val="00F971B7"/>
    <w:rsid w:val="00F972B1"/>
    <w:rsid w:val="00F972ED"/>
    <w:rsid w:val="00F973BC"/>
    <w:rsid w:val="00F973F2"/>
    <w:rsid w:val="00F975CE"/>
    <w:rsid w:val="00F9794B"/>
    <w:rsid w:val="00F9795C"/>
    <w:rsid w:val="00F979C4"/>
    <w:rsid w:val="00F97AD3"/>
    <w:rsid w:val="00F97B5D"/>
    <w:rsid w:val="00F97E0D"/>
    <w:rsid w:val="00F97E98"/>
    <w:rsid w:val="00F97E9D"/>
    <w:rsid w:val="00F97FD5"/>
    <w:rsid w:val="00FA0027"/>
    <w:rsid w:val="00FA009C"/>
    <w:rsid w:val="00FA00E6"/>
    <w:rsid w:val="00FA02B2"/>
    <w:rsid w:val="00FA0390"/>
    <w:rsid w:val="00FA043C"/>
    <w:rsid w:val="00FA0455"/>
    <w:rsid w:val="00FA0715"/>
    <w:rsid w:val="00FA0974"/>
    <w:rsid w:val="00FA0ABB"/>
    <w:rsid w:val="00FA0BED"/>
    <w:rsid w:val="00FA0C0D"/>
    <w:rsid w:val="00FA0FF8"/>
    <w:rsid w:val="00FA10E9"/>
    <w:rsid w:val="00FA123E"/>
    <w:rsid w:val="00FA1501"/>
    <w:rsid w:val="00FA15A5"/>
    <w:rsid w:val="00FA17CF"/>
    <w:rsid w:val="00FA1834"/>
    <w:rsid w:val="00FA1B43"/>
    <w:rsid w:val="00FA1BD7"/>
    <w:rsid w:val="00FA2029"/>
    <w:rsid w:val="00FA2081"/>
    <w:rsid w:val="00FA24E4"/>
    <w:rsid w:val="00FA2656"/>
    <w:rsid w:val="00FA2839"/>
    <w:rsid w:val="00FA28AB"/>
    <w:rsid w:val="00FA2A7B"/>
    <w:rsid w:val="00FA2AFB"/>
    <w:rsid w:val="00FA2B20"/>
    <w:rsid w:val="00FA2B69"/>
    <w:rsid w:val="00FA2BAE"/>
    <w:rsid w:val="00FA2C1C"/>
    <w:rsid w:val="00FA2D6D"/>
    <w:rsid w:val="00FA2E7F"/>
    <w:rsid w:val="00FA3125"/>
    <w:rsid w:val="00FA342F"/>
    <w:rsid w:val="00FA3777"/>
    <w:rsid w:val="00FA380F"/>
    <w:rsid w:val="00FA3820"/>
    <w:rsid w:val="00FA39D2"/>
    <w:rsid w:val="00FA3AFB"/>
    <w:rsid w:val="00FA3E9C"/>
    <w:rsid w:val="00FA42C3"/>
    <w:rsid w:val="00FA4A4E"/>
    <w:rsid w:val="00FA4DAD"/>
    <w:rsid w:val="00FA4F96"/>
    <w:rsid w:val="00FA50A6"/>
    <w:rsid w:val="00FA5209"/>
    <w:rsid w:val="00FA53D0"/>
    <w:rsid w:val="00FA55F7"/>
    <w:rsid w:val="00FA5957"/>
    <w:rsid w:val="00FA59CA"/>
    <w:rsid w:val="00FA5AF9"/>
    <w:rsid w:val="00FA5AFE"/>
    <w:rsid w:val="00FA5C40"/>
    <w:rsid w:val="00FA5D00"/>
    <w:rsid w:val="00FA6327"/>
    <w:rsid w:val="00FA63B6"/>
    <w:rsid w:val="00FA642F"/>
    <w:rsid w:val="00FA647C"/>
    <w:rsid w:val="00FA6774"/>
    <w:rsid w:val="00FA6806"/>
    <w:rsid w:val="00FA680D"/>
    <w:rsid w:val="00FA6AD6"/>
    <w:rsid w:val="00FA6AF9"/>
    <w:rsid w:val="00FA6CCE"/>
    <w:rsid w:val="00FA6CF3"/>
    <w:rsid w:val="00FA70A1"/>
    <w:rsid w:val="00FA76E8"/>
    <w:rsid w:val="00FA7730"/>
    <w:rsid w:val="00FA77A5"/>
    <w:rsid w:val="00FA77F6"/>
    <w:rsid w:val="00FA7812"/>
    <w:rsid w:val="00FA7890"/>
    <w:rsid w:val="00FA796F"/>
    <w:rsid w:val="00FA7F19"/>
    <w:rsid w:val="00FA7FE5"/>
    <w:rsid w:val="00FB0072"/>
    <w:rsid w:val="00FB00FF"/>
    <w:rsid w:val="00FB012C"/>
    <w:rsid w:val="00FB013B"/>
    <w:rsid w:val="00FB019B"/>
    <w:rsid w:val="00FB020B"/>
    <w:rsid w:val="00FB026C"/>
    <w:rsid w:val="00FB02D3"/>
    <w:rsid w:val="00FB03C2"/>
    <w:rsid w:val="00FB03DC"/>
    <w:rsid w:val="00FB0869"/>
    <w:rsid w:val="00FB08F6"/>
    <w:rsid w:val="00FB0CF8"/>
    <w:rsid w:val="00FB109D"/>
    <w:rsid w:val="00FB12D8"/>
    <w:rsid w:val="00FB1667"/>
    <w:rsid w:val="00FB17B4"/>
    <w:rsid w:val="00FB181B"/>
    <w:rsid w:val="00FB1851"/>
    <w:rsid w:val="00FB19D2"/>
    <w:rsid w:val="00FB1E41"/>
    <w:rsid w:val="00FB1E44"/>
    <w:rsid w:val="00FB1E8B"/>
    <w:rsid w:val="00FB22B3"/>
    <w:rsid w:val="00FB241B"/>
    <w:rsid w:val="00FB25A8"/>
    <w:rsid w:val="00FB273F"/>
    <w:rsid w:val="00FB2780"/>
    <w:rsid w:val="00FB27B7"/>
    <w:rsid w:val="00FB2907"/>
    <w:rsid w:val="00FB291C"/>
    <w:rsid w:val="00FB2A72"/>
    <w:rsid w:val="00FB2B84"/>
    <w:rsid w:val="00FB302D"/>
    <w:rsid w:val="00FB3369"/>
    <w:rsid w:val="00FB3424"/>
    <w:rsid w:val="00FB3450"/>
    <w:rsid w:val="00FB3482"/>
    <w:rsid w:val="00FB3565"/>
    <w:rsid w:val="00FB386A"/>
    <w:rsid w:val="00FB3981"/>
    <w:rsid w:val="00FB3BE9"/>
    <w:rsid w:val="00FB3CFE"/>
    <w:rsid w:val="00FB3D52"/>
    <w:rsid w:val="00FB3D58"/>
    <w:rsid w:val="00FB3E61"/>
    <w:rsid w:val="00FB3F0B"/>
    <w:rsid w:val="00FB40DF"/>
    <w:rsid w:val="00FB414A"/>
    <w:rsid w:val="00FB4169"/>
    <w:rsid w:val="00FB41AD"/>
    <w:rsid w:val="00FB4297"/>
    <w:rsid w:val="00FB4782"/>
    <w:rsid w:val="00FB480C"/>
    <w:rsid w:val="00FB494E"/>
    <w:rsid w:val="00FB49CB"/>
    <w:rsid w:val="00FB4C82"/>
    <w:rsid w:val="00FB4D32"/>
    <w:rsid w:val="00FB4D3F"/>
    <w:rsid w:val="00FB4DCA"/>
    <w:rsid w:val="00FB4DD5"/>
    <w:rsid w:val="00FB4F44"/>
    <w:rsid w:val="00FB4FF7"/>
    <w:rsid w:val="00FB5104"/>
    <w:rsid w:val="00FB514B"/>
    <w:rsid w:val="00FB527B"/>
    <w:rsid w:val="00FB53F8"/>
    <w:rsid w:val="00FB5436"/>
    <w:rsid w:val="00FB5652"/>
    <w:rsid w:val="00FB5787"/>
    <w:rsid w:val="00FB590C"/>
    <w:rsid w:val="00FB5973"/>
    <w:rsid w:val="00FB5ADC"/>
    <w:rsid w:val="00FB5B4A"/>
    <w:rsid w:val="00FB5C53"/>
    <w:rsid w:val="00FB5D0D"/>
    <w:rsid w:val="00FB5E75"/>
    <w:rsid w:val="00FB5ED8"/>
    <w:rsid w:val="00FB5FEB"/>
    <w:rsid w:val="00FB6152"/>
    <w:rsid w:val="00FB62AD"/>
    <w:rsid w:val="00FB6325"/>
    <w:rsid w:val="00FB636B"/>
    <w:rsid w:val="00FB676E"/>
    <w:rsid w:val="00FB6797"/>
    <w:rsid w:val="00FB69B3"/>
    <w:rsid w:val="00FB6C7C"/>
    <w:rsid w:val="00FB6EAC"/>
    <w:rsid w:val="00FB7226"/>
    <w:rsid w:val="00FB72C5"/>
    <w:rsid w:val="00FB7468"/>
    <w:rsid w:val="00FB7698"/>
    <w:rsid w:val="00FB7B58"/>
    <w:rsid w:val="00FB7BF1"/>
    <w:rsid w:val="00FB7DA0"/>
    <w:rsid w:val="00FB7E9B"/>
    <w:rsid w:val="00FC0068"/>
    <w:rsid w:val="00FC0092"/>
    <w:rsid w:val="00FC00A4"/>
    <w:rsid w:val="00FC0151"/>
    <w:rsid w:val="00FC01B8"/>
    <w:rsid w:val="00FC0436"/>
    <w:rsid w:val="00FC048A"/>
    <w:rsid w:val="00FC0646"/>
    <w:rsid w:val="00FC0939"/>
    <w:rsid w:val="00FC0C25"/>
    <w:rsid w:val="00FC0C78"/>
    <w:rsid w:val="00FC0E75"/>
    <w:rsid w:val="00FC0EFD"/>
    <w:rsid w:val="00FC10E6"/>
    <w:rsid w:val="00FC119A"/>
    <w:rsid w:val="00FC126E"/>
    <w:rsid w:val="00FC12BF"/>
    <w:rsid w:val="00FC155E"/>
    <w:rsid w:val="00FC17CC"/>
    <w:rsid w:val="00FC18A3"/>
    <w:rsid w:val="00FC193A"/>
    <w:rsid w:val="00FC1D3C"/>
    <w:rsid w:val="00FC1D77"/>
    <w:rsid w:val="00FC1E47"/>
    <w:rsid w:val="00FC2221"/>
    <w:rsid w:val="00FC23D3"/>
    <w:rsid w:val="00FC2596"/>
    <w:rsid w:val="00FC25C6"/>
    <w:rsid w:val="00FC25F7"/>
    <w:rsid w:val="00FC26AB"/>
    <w:rsid w:val="00FC288B"/>
    <w:rsid w:val="00FC29E5"/>
    <w:rsid w:val="00FC2B19"/>
    <w:rsid w:val="00FC2C09"/>
    <w:rsid w:val="00FC2D08"/>
    <w:rsid w:val="00FC2E32"/>
    <w:rsid w:val="00FC2F0A"/>
    <w:rsid w:val="00FC2F1A"/>
    <w:rsid w:val="00FC2FB0"/>
    <w:rsid w:val="00FC303A"/>
    <w:rsid w:val="00FC3048"/>
    <w:rsid w:val="00FC3123"/>
    <w:rsid w:val="00FC322B"/>
    <w:rsid w:val="00FC3266"/>
    <w:rsid w:val="00FC32C5"/>
    <w:rsid w:val="00FC32CE"/>
    <w:rsid w:val="00FC339F"/>
    <w:rsid w:val="00FC33FF"/>
    <w:rsid w:val="00FC3520"/>
    <w:rsid w:val="00FC365D"/>
    <w:rsid w:val="00FC3791"/>
    <w:rsid w:val="00FC37AB"/>
    <w:rsid w:val="00FC37C0"/>
    <w:rsid w:val="00FC3964"/>
    <w:rsid w:val="00FC3C2D"/>
    <w:rsid w:val="00FC4087"/>
    <w:rsid w:val="00FC4175"/>
    <w:rsid w:val="00FC443C"/>
    <w:rsid w:val="00FC445D"/>
    <w:rsid w:val="00FC4516"/>
    <w:rsid w:val="00FC4987"/>
    <w:rsid w:val="00FC4A73"/>
    <w:rsid w:val="00FC4AAA"/>
    <w:rsid w:val="00FC4ACB"/>
    <w:rsid w:val="00FC4D2B"/>
    <w:rsid w:val="00FC4D2D"/>
    <w:rsid w:val="00FC4D5B"/>
    <w:rsid w:val="00FC4EBB"/>
    <w:rsid w:val="00FC4F59"/>
    <w:rsid w:val="00FC51C8"/>
    <w:rsid w:val="00FC5363"/>
    <w:rsid w:val="00FC54FD"/>
    <w:rsid w:val="00FC561E"/>
    <w:rsid w:val="00FC5753"/>
    <w:rsid w:val="00FC5769"/>
    <w:rsid w:val="00FC5812"/>
    <w:rsid w:val="00FC5B7B"/>
    <w:rsid w:val="00FC5B90"/>
    <w:rsid w:val="00FC5C6F"/>
    <w:rsid w:val="00FC5E39"/>
    <w:rsid w:val="00FC6274"/>
    <w:rsid w:val="00FC63B8"/>
    <w:rsid w:val="00FC6445"/>
    <w:rsid w:val="00FC64FD"/>
    <w:rsid w:val="00FC6713"/>
    <w:rsid w:val="00FC6751"/>
    <w:rsid w:val="00FC67A3"/>
    <w:rsid w:val="00FC6C29"/>
    <w:rsid w:val="00FC6E78"/>
    <w:rsid w:val="00FC6FCD"/>
    <w:rsid w:val="00FC7117"/>
    <w:rsid w:val="00FC7147"/>
    <w:rsid w:val="00FC7194"/>
    <w:rsid w:val="00FC71C9"/>
    <w:rsid w:val="00FC7266"/>
    <w:rsid w:val="00FC7390"/>
    <w:rsid w:val="00FC74B6"/>
    <w:rsid w:val="00FC758D"/>
    <w:rsid w:val="00FC7623"/>
    <w:rsid w:val="00FC76B4"/>
    <w:rsid w:val="00FC77A9"/>
    <w:rsid w:val="00FC7880"/>
    <w:rsid w:val="00FC790F"/>
    <w:rsid w:val="00FC7AEB"/>
    <w:rsid w:val="00FC7DAF"/>
    <w:rsid w:val="00FC7F3A"/>
    <w:rsid w:val="00FD006A"/>
    <w:rsid w:val="00FD00ED"/>
    <w:rsid w:val="00FD0252"/>
    <w:rsid w:val="00FD0617"/>
    <w:rsid w:val="00FD06E4"/>
    <w:rsid w:val="00FD0A1B"/>
    <w:rsid w:val="00FD0A2D"/>
    <w:rsid w:val="00FD1206"/>
    <w:rsid w:val="00FD1217"/>
    <w:rsid w:val="00FD1402"/>
    <w:rsid w:val="00FD14EA"/>
    <w:rsid w:val="00FD1531"/>
    <w:rsid w:val="00FD1571"/>
    <w:rsid w:val="00FD1692"/>
    <w:rsid w:val="00FD16F5"/>
    <w:rsid w:val="00FD18B3"/>
    <w:rsid w:val="00FD1964"/>
    <w:rsid w:val="00FD19A8"/>
    <w:rsid w:val="00FD1A84"/>
    <w:rsid w:val="00FD1BF2"/>
    <w:rsid w:val="00FD1CDB"/>
    <w:rsid w:val="00FD1D0F"/>
    <w:rsid w:val="00FD21E6"/>
    <w:rsid w:val="00FD249F"/>
    <w:rsid w:val="00FD24A5"/>
    <w:rsid w:val="00FD29ED"/>
    <w:rsid w:val="00FD2BAF"/>
    <w:rsid w:val="00FD2C40"/>
    <w:rsid w:val="00FD2DB1"/>
    <w:rsid w:val="00FD3161"/>
    <w:rsid w:val="00FD3309"/>
    <w:rsid w:val="00FD33D8"/>
    <w:rsid w:val="00FD35C6"/>
    <w:rsid w:val="00FD37D4"/>
    <w:rsid w:val="00FD382C"/>
    <w:rsid w:val="00FD3858"/>
    <w:rsid w:val="00FD38B1"/>
    <w:rsid w:val="00FD3930"/>
    <w:rsid w:val="00FD39C5"/>
    <w:rsid w:val="00FD3BE6"/>
    <w:rsid w:val="00FD3D42"/>
    <w:rsid w:val="00FD3EEC"/>
    <w:rsid w:val="00FD3F82"/>
    <w:rsid w:val="00FD4184"/>
    <w:rsid w:val="00FD43F0"/>
    <w:rsid w:val="00FD4BC0"/>
    <w:rsid w:val="00FD4E5D"/>
    <w:rsid w:val="00FD4EAD"/>
    <w:rsid w:val="00FD5189"/>
    <w:rsid w:val="00FD5428"/>
    <w:rsid w:val="00FD543E"/>
    <w:rsid w:val="00FD5502"/>
    <w:rsid w:val="00FD569A"/>
    <w:rsid w:val="00FD5743"/>
    <w:rsid w:val="00FD586E"/>
    <w:rsid w:val="00FD58AB"/>
    <w:rsid w:val="00FD5AA5"/>
    <w:rsid w:val="00FD5AB7"/>
    <w:rsid w:val="00FD5BB8"/>
    <w:rsid w:val="00FD5D7D"/>
    <w:rsid w:val="00FD5DFB"/>
    <w:rsid w:val="00FD5E0A"/>
    <w:rsid w:val="00FD5E95"/>
    <w:rsid w:val="00FD6115"/>
    <w:rsid w:val="00FD627E"/>
    <w:rsid w:val="00FD65ED"/>
    <w:rsid w:val="00FD687A"/>
    <w:rsid w:val="00FD6A19"/>
    <w:rsid w:val="00FD6BF5"/>
    <w:rsid w:val="00FD6C7F"/>
    <w:rsid w:val="00FD7005"/>
    <w:rsid w:val="00FD70A1"/>
    <w:rsid w:val="00FD72EF"/>
    <w:rsid w:val="00FD73FB"/>
    <w:rsid w:val="00FD7431"/>
    <w:rsid w:val="00FD752A"/>
    <w:rsid w:val="00FD7838"/>
    <w:rsid w:val="00FD791F"/>
    <w:rsid w:val="00FD7AAC"/>
    <w:rsid w:val="00FD7B75"/>
    <w:rsid w:val="00FD7C1C"/>
    <w:rsid w:val="00FD7EBE"/>
    <w:rsid w:val="00FD7F06"/>
    <w:rsid w:val="00FD7F1C"/>
    <w:rsid w:val="00FD7F97"/>
    <w:rsid w:val="00FD7F9E"/>
    <w:rsid w:val="00FD7FB8"/>
    <w:rsid w:val="00FE006C"/>
    <w:rsid w:val="00FE00B6"/>
    <w:rsid w:val="00FE00E5"/>
    <w:rsid w:val="00FE0182"/>
    <w:rsid w:val="00FE01DE"/>
    <w:rsid w:val="00FE0262"/>
    <w:rsid w:val="00FE0391"/>
    <w:rsid w:val="00FE03A4"/>
    <w:rsid w:val="00FE0495"/>
    <w:rsid w:val="00FE04A1"/>
    <w:rsid w:val="00FE0605"/>
    <w:rsid w:val="00FE0632"/>
    <w:rsid w:val="00FE0657"/>
    <w:rsid w:val="00FE0760"/>
    <w:rsid w:val="00FE07F1"/>
    <w:rsid w:val="00FE0A2C"/>
    <w:rsid w:val="00FE0AC4"/>
    <w:rsid w:val="00FE0B5D"/>
    <w:rsid w:val="00FE0C42"/>
    <w:rsid w:val="00FE0DA6"/>
    <w:rsid w:val="00FE0FA4"/>
    <w:rsid w:val="00FE121B"/>
    <w:rsid w:val="00FE131E"/>
    <w:rsid w:val="00FE13CA"/>
    <w:rsid w:val="00FE1625"/>
    <w:rsid w:val="00FE163D"/>
    <w:rsid w:val="00FE1693"/>
    <w:rsid w:val="00FE18E6"/>
    <w:rsid w:val="00FE19E2"/>
    <w:rsid w:val="00FE1A6F"/>
    <w:rsid w:val="00FE1E41"/>
    <w:rsid w:val="00FE2077"/>
    <w:rsid w:val="00FE229E"/>
    <w:rsid w:val="00FE2932"/>
    <w:rsid w:val="00FE29F0"/>
    <w:rsid w:val="00FE2B16"/>
    <w:rsid w:val="00FE2BF5"/>
    <w:rsid w:val="00FE2CAF"/>
    <w:rsid w:val="00FE2E6A"/>
    <w:rsid w:val="00FE2F6D"/>
    <w:rsid w:val="00FE2F8D"/>
    <w:rsid w:val="00FE31DA"/>
    <w:rsid w:val="00FE3333"/>
    <w:rsid w:val="00FE34B7"/>
    <w:rsid w:val="00FE35BC"/>
    <w:rsid w:val="00FE3602"/>
    <w:rsid w:val="00FE3674"/>
    <w:rsid w:val="00FE3733"/>
    <w:rsid w:val="00FE37CF"/>
    <w:rsid w:val="00FE3812"/>
    <w:rsid w:val="00FE3926"/>
    <w:rsid w:val="00FE3979"/>
    <w:rsid w:val="00FE3A6C"/>
    <w:rsid w:val="00FE401A"/>
    <w:rsid w:val="00FE407A"/>
    <w:rsid w:val="00FE40F9"/>
    <w:rsid w:val="00FE42E2"/>
    <w:rsid w:val="00FE455B"/>
    <w:rsid w:val="00FE484F"/>
    <w:rsid w:val="00FE49DC"/>
    <w:rsid w:val="00FE4A37"/>
    <w:rsid w:val="00FE4A80"/>
    <w:rsid w:val="00FE4F34"/>
    <w:rsid w:val="00FE4F90"/>
    <w:rsid w:val="00FE5011"/>
    <w:rsid w:val="00FE5022"/>
    <w:rsid w:val="00FE55D0"/>
    <w:rsid w:val="00FE5CEF"/>
    <w:rsid w:val="00FE5EF7"/>
    <w:rsid w:val="00FE6085"/>
    <w:rsid w:val="00FE6194"/>
    <w:rsid w:val="00FE6352"/>
    <w:rsid w:val="00FE6479"/>
    <w:rsid w:val="00FE64C7"/>
    <w:rsid w:val="00FE6555"/>
    <w:rsid w:val="00FE65F9"/>
    <w:rsid w:val="00FE66D9"/>
    <w:rsid w:val="00FE6708"/>
    <w:rsid w:val="00FE6897"/>
    <w:rsid w:val="00FE699F"/>
    <w:rsid w:val="00FE69CD"/>
    <w:rsid w:val="00FE6A0C"/>
    <w:rsid w:val="00FE6A71"/>
    <w:rsid w:val="00FE6DB6"/>
    <w:rsid w:val="00FE6E01"/>
    <w:rsid w:val="00FE7135"/>
    <w:rsid w:val="00FE71AF"/>
    <w:rsid w:val="00FE7329"/>
    <w:rsid w:val="00FE7376"/>
    <w:rsid w:val="00FE73BC"/>
    <w:rsid w:val="00FE7432"/>
    <w:rsid w:val="00FE75B1"/>
    <w:rsid w:val="00FE7622"/>
    <w:rsid w:val="00FE7625"/>
    <w:rsid w:val="00FE7644"/>
    <w:rsid w:val="00FE767A"/>
    <w:rsid w:val="00FE7681"/>
    <w:rsid w:val="00FE76D9"/>
    <w:rsid w:val="00FE76DB"/>
    <w:rsid w:val="00FE77CE"/>
    <w:rsid w:val="00FE784E"/>
    <w:rsid w:val="00FE7931"/>
    <w:rsid w:val="00FE7990"/>
    <w:rsid w:val="00FE7AA3"/>
    <w:rsid w:val="00FE7AD2"/>
    <w:rsid w:val="00FE7B6F"/>
    <w:rsid w:val="00FE7CCA"/>
    <w:rsid w:val="00FE7E79"/>
    <w:rsid w:val="00FE7EF1"/>
    <w:rsid w:val="00FE7F8E"/>
    <w:rsid w:val="00FE7FA5"/>
    <w:rsid w:val="00FF02D9"/>
    <w:rsid w:val="00FF03F9"/>
    <w:rsid w:val="00FF04DA"/>
    <w:rsid w:val="00FF070B"/>
    <w:rsid w:val="00FF07EF"/>
    <w:rsid w:val="00FF086B"/>
    <w:rsid w:val="00FF0C99"/>
    <w:rsid w:val="00FF0D8F"/>
    <w:rsid w:val="00FF0E3A"/>
    <w:rsid w:val="00FF0F69"/>
    <w:rsid w:val="00FF0F72"/>
    <w:rsid w:val="00FF1038"/>
    <w:rsid w:val="00FF140A"/>
    <w:rsid w:val="00FF157E"/>
    <w:rsid w:val="00FF178C"/>
    <w:rsid w:val="00FF19ED"/>
    <w:rsid w:val="00FF1B7B"/>
    <w:rsid w:val="00FF1E28"/>
    <w:rsid w:val="00FF1E87"/>
    <w:rsid w:val="00FF2248"/>
    <w:rsid w:val="00FF237B"/>
    <w:rsid w:val="00FF2620"/>
    <w:rsid w:val="00FF27B7"/>
    <w:rsid w:val="00FF2898"/>
    <w:rsid w:val="00FF29E6"/>
    <w:rsid w:val="00FF2E04"/>
    <w:rsid w:val="00FF2FA8"/>
    <w:rsid w:val="00FF30D0"/>
    <w:rsid w:val="00FF317A"/>
    <w:rsid w:val="00FF3583"/>
    <w:rsid w:val="00FF3773"/>
    <w:rsid w:val="00FF37F9"/>
    <w:rsid w:val="00FF3881"/>
    <w:rsid w:val="00FF38A6"/>
    <w:rsid w:val="00FF3907"/>
    <w:rsid w:val="00FF393D"/>
    <w:rsid w:val="00FF3B0F"/>
    <w:rsid w:val="00FF3B1F"/>
    <w:rsid w:val="00FF3ED5"/>
    <w:rsid w:val="00FF3F78"/>
    <w:rsid w:val="00FF40C4"/>
    <w:rsid w:val="00FF424A"/>
    <w:rsid w:val="00FF4381"/>
    <w:rsid w:val="00FF4935"/>
    <w:rsid w:val="00FF4980"/>
    <w:rsid w:val="00FF4C7E"/>
    <w:rsid w:val="00FF4CB3"/>
    <w:rsid w:val="00FF4CD5"/>
    <w:rsid w:val="00FF4D60"/>
    <w:rsid w:val="00FF4FA6"/>
    <w:rsid w:val="00FF50E6"/>
    <w:rsid w:val="00FF53B6"/>
    <w:rsid w:val="00FF54B4"/>
    <w:rsid w:val="00FF5526"/>
    <w:rsid w:val="00FF5F49"/>
    <w:rsid w:val="00FF60CC"/>
    <w:rsid w:val="00FF61E6"/>
    <w:rsid w:val="00FF636C"/>
    <w:rsid w:val="00FF65DB"/>
    <w:rsid w:val="00FF6BF0"/>
    <w:rsid w:val="00FF6DE3"/>
    <w:rsid w:val="00FF6E01"/>
    <w:rsid w:val="00FF714F"/>
    <w:rsid w:val="00FF7370"/>
    <w:rsid w:val="00FF7495"/>
    <w:rsid w:val="00FF7559"/>
    <w:rsid w:val="00FF760F"/>
    <w:rsid w:val="00FF77EA"/>
    <w:rsid w:val="00FF7B11"/>
    <w:rsid w:val="00FF7B86"/>
    <w:rsid w:val="00FF7F8D"/>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5CE6C1C0-0502-4115-B202-47E1161AD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1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72"/>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unhideWhenUsed/>
    <w:rsid w:val="004F484F"/>
    <w:pPr>
      <w:spacing w:line="240" w:lineRule="auto"/>
    </w:pPr>
    <w:rPr>
      <w:sz w:val="20"/>
      <w:szCs w:val="25"/>
    </w:rPr>
  </w:style>
  <w:style w:type="character" w:customStyle="1" w:styleId="CommentTextChar">
    <w:name w:val="Comment Text Char"/>
    <w:basedOn w:val="DefaultParagraphFont"/>
    <w:link w:val="CommentText"/>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เนื้อเรื่อง"/>
    <w:basedOn w:val="Normal"/>
    <w:rsid w:val="0068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urier New"/>
      <w:sz w:val="28"/>
      <w:szCs w:val="28"/>
    </w:rPr>
  </w:style>
  <w:style w:type="character" w:customStyle="1" w:styleId="BodyTextIndentChar">
    <w:name w:val="Body Text Indent Char"/>
    <w:basedOn w:val="DefaultParagraphFont"/>
    <w:link w:val="BodyTextIndent"/>
    <w:rsid w:val="00E90712"/>
    <w:rPr>
      <w:rFonts w:ascii="Arial" w:hAnsi="Arial"/>
      <w:sz w:val="18"/>
      <w:szCs w:val="18"/>
    </w:rPr>
  </w:style>
  <w:style w:type="paragraph" w:styleId="Revision">
    <w:name w:val="Revision"/>
    <w:hidden/>
    <w:uiPriority w:val="99"/>
    <w:semiHidden/>
    <w:rsid w:val="000F221D"/>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9771">
      <w:bodyDiv w:val="1"/>
      <w:marLeft w:val="0"/>
      <w:marRight w:val="0"/>
      <w:marTop w:val="0"/>
      <w:marBottom w:val="0"/>
      <w:divBdr>
        <w:top w:val="none" w:sz="0" w:space="0" w:color="auto"/>
        <w:left w:val="none" w:sz="0" w:space="0" w:color="auto"/>
        <w:bottom w:val="none" w:sz="0" w:space="0" w:color="auto"/>
        <w:right w:val="none" w:sz="0" w:space="0" w:color="auto"/>
      </w:divBdr>
    </w:div>
    <w:div w:id="57098362">
      <w:bodyDiv w:val="1"/>
      <w:marLeft w:val="0"/>
      <w:marRight w:val="0"/>
      <w:marTop w:val="0"/>
      <w:marBottom w:val="0"/>
      <w:divBdr>
        <w:top w:val="none" w:sz="0" w:space="0" w:color="auto"/>
        <w:left w:val="none" w:sz="0" w:space="0" w:color="auto"/>
        <w:bottom w:val="none" w:sz="0" w:space="0" w:color="auto"/>
        <w:right w:val="none" w:sz="0" w:space="0" w:color="auto"/>
      </w:divBdr>
    </w:div>
    <w:div w:id="57821962">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62799408">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89933876">
      <w:bodyDiv w:val="1"/>
      <w:marLeft w:val="0"/>
      <w:marRight w:val="0"/>
      <w:marTop w:val="0"/>
      <w:marBottom w:val="0"/>
      <w:divBdr>
        <w:top w:val="none" w:sz="0" w:space="0" w:color="auto"/>
        <w:left w:val="none" w:sz="0" w:space="0" w:color="auto"/>
        <w:bottom w:val="none" w:sz="0" w:space="0" w:color="auto"/>
        <w:right w:val="none" w:sz="0" w:space="0" w:color="auto"/>
      </w:divBdr>
    </w:div>
    <w:div w:id="93476831">
      <w:bodyDiv w:val="1"/>
      <w:marLeft w:val="0"/>
      <w:marRight w:val="0"/>
      <w:marTop w:val="0"/>
      <w:marBottom w:val="0"/>
      <w:divBdr>
        <w:top w:val="none" w:sz="0" w:space="0" w:color="auto"/>
        <w:left w:val="none" w:sz="0" w:space="0" w:color="auto"/>
        <w:bottom w:val="none" w:sz="0" w:space="0" w:color="auto"/>
        <w:right w:val="none" w:sz="0" w:space="0" w:color="auto"/>
      </w:divBdr>
    </w:div>
    <w:div w:id="113717974">
      <w:bodyDiv w:val="1"/>
      <w:marLeft w:val="0"/>
      <w:marRight w:val="0"/>
      <w:marTop w:val="0"/>
      <w:marBottom w:val="0"/>
      <w:divBdr>
        <w:top w:val="none" w:sz="0" w:space="0" w:color="auto"/>
        <w:left w:val="none" w:sz="0" w:space="0" w:color="auto"/>
        <w:bottom w:val="none" w:sz="0" w:space="0" w:color="auto"/>
        <w:right w:val="none" w:sz="0" w:space="0" w:color="auto"/>
      </w:divBdr>
    </w:div>
    <w:div w:id="114956811">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19036584">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23876750">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32548604">
      <w:bodyDiv w:val="1"/>
      <w:marLeft w:val="0"/>
      <w:marRight w:val="0"/>
      <w:marTop w:val="0"/>
      <w:marBottom w:val="0"/>
      <w:divBdr>
        <w:top w:val="none" w:sz="0" w:space="0" w:color="auto"/>
        <w:left w:val="none" w:sz="0" w:space="0" w:color="auto"/>
        <w:bottom w:val="none" w:sz="0" w:space="0" w:color="auto"/>
        <w:right w:val="none" w:sz="0" w:space="0" w:color="auto"/>
      </w:divBdr>
    </w:div>
    <w:div w:id="235096079">
      <w:bodyDiv w:val="1"/>
      <w:marLeft w:val="0"/>
      <w:marRight w:val="0"/>
      <w:marTop w:val="0"/>
      <w:marBottom w:val="0"/>
      <w:divBdr>
        <w:top w:val="none" w:sz="0" w:space="0" w:color="auto"/>
        <w:left w:val="none" w:sz="0" w:space="0" w:color="auto"/>
        <w:bottom w:val="none" w:sz="0" w:space="0" w:color="auto"/>
        <w:right w:val="none" w:sz="0" w:space="0" w:color="auto"/>
      </w:divBdr>
    </w:div>
    <w:div w:id="26654971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78151064">
      <w:bodyDiv w:val="1"/>
      <w:marLeft w:val="0"/>
      <w:marRight w:val="0"/>
      <w:marTop w:val="0"/>
      <w:marBottom w:val="0"/>
      <w:divBdr>
        <w:top w:val="none" w:sz="0" w:space="0" w:color="auto"/>
        <w:left w:val="none" w:sz="0" w:space="0" w:color="auto"/>
        <w:bottom w:val="none" w:sz="0" w:space="0" w:color="auto"/>
        <w:right w:val="none" w:sz="0" w:space="0" w:color="auto"/>
      </w:divBdr>
    </w:div>
    <w:div w:id="278341599">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2102796">
      <w:bodyDiv w:val="1"/>
      <w:marLeft w:val="0"/>
      <w:marRight w:val="0"/>
      <w:marTop w:val="0"/>
      <w:marBottom w:val="0"/>
      <w:divBdr>
        <w:top w:val="none" w:sz="0" w:space="0" w:color="auto"/>
        <w:left w:val="none" w:sz="0" w:space="0" w:color="auto"/>
        <w:bottom w:val="none" w:sz="0" w:space="0" w:color="auto"/>
        <w:right w:val="none" w:sz="0" w:space="0" w:color="auto"/>
      </w:divBdr>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11325720">
      <w:bodyDiv w:val="1"/>
      <w:marLeft w:val="0"/>
      <w:marRight w:val="0"/>
      <w:marTop w:val="0"/>
      <w:marBottom w:val="0"/>
      <w:divBdr>
        <w:top w:val="none" w:sz="0" w:space="0" w:color="auto"/>
        <w:left w:val="none" w:sz="0" w:space="0" w:color="auto"/>
        <w:bottom w:val="none" w:sz="0" w:space="0" w:color="auto"/>
        <w:right w:val="none" w:sz="0" w:space="0" w:color="auto"/>
      </w:divBdr>
    </w:div>
    <w:div w:id="314721485">
      <w:bodyDiv w:val="1"/>
      <w:marLeft w:val="0"/>
      <w:marRight w:val="0"/>
      <w:marTop w:val="0"/>
      <w:marBottom w:val="0"/>
      <w:divBdr>
        <w:top w:val="none" w:sz="0" w:space="0" w:color="auto"/>
        <w:left w:val="none" w:sz="0" w:space="0" w:color="auto"/>
        <w:bottom w:val="none" w:sz="0" w:space="0" w:color="auto"/>
        <w:right w:val="none" w:sz="0" w:space="0" w:color="auto"/>
      </w:divBdr>
    </w:div>
    <w:div w:id="321663656">
      <w:bodyDiv w:val="1"/>
      <w:marLeft w:val="0"/>
      <w:marRight w:val="0"/>
      <w:marTop w:val="0"/>
      <w:marBottom w:val="0"/>
      <w:divBdr>
        <w:top w:val="none" w:sz="0" w:space="0" w:color="auto"/>
        <w:left w:val="none" w:sz="0" w:space="0" w:color="auto"/>
        <w:bottom w:val="none" w:sz="0" w:space="0" w:color="auto"/>
        <w:right w:val="none" w:sz="0" w:space="0" w:color="auto"/>
      </w:divBdr>
    </w:div>
    <w:div w:id="326594680">
      <w:bodyDiv w:val="1"/>
      <w:marLeft w:val="0"/>
      <w:marRight w:val="0"/>
      <w:marTop w:val="0"/>
      <w:marBottom w:val="0"/>
      <w:divBdr>
        <w:top w:val="none" w:sz="0" w:space="0" w:color="auto"/>
        <w:left w:val="none" w:sz="0" w:space="0" w:color="auto"/>
        <w:bottom w:val="none" w:sz="0" w:space="0" w:color="auto"/>
        <w:right w:val="none" w:sz="0" w:space="0" w:color="auto"/>
      </w:divBdr>
    </w:div>
    <w:div w:id="328099294">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80323602">
      <w:bodyDiv w:val="1"/>
      <w:marLeft w:val="0"/>
      <w:marRight w:val="0"/>
      <w:marTop w:val="0"/>
      <w:marBottom w:val="0"/>
      <w:divBdr>
        <w:top w:val="none" w:sz="0" w:space="0" w:color="auto"/>
        <w:left w:val="none" w:sz="0" w:space="0" w:color="auto"/>
        <w:bottom w:val="none" w:sz="0" w:space="0" w:color="auto"/>
        <w:right w:val="none" w:sz="0" w:space="0" w:color="auto"/>
      </w:divBdr>
    </w:div>
    <w:div w:id="384182004">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2383886">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455487018">
      <w:bodyDiv w:val="1"/>
      <w:marLeft w:val="0"/>
      <w:marRight w:val="0"/>
      <w:marTop w:val="0"/>
      <w:marBottom w:val="0"/>
      <w:divBdr>
        <w:top w:val="none" w:sz="0" w:space="0" w:color="auto"/>
        <w:left w:val="none" w:sz="0" w:space="0" w:color="auto"/>
        <w:bottom w:val="none" w:sz="0" w:space="0" w:color="auto"/>
        <w:right w:val="none" w:sz="0" w:space="0" w:color="auto"/>
      </w:divBdr>
    </w:div>
    <w:div w:id="464857853">
      <w:bodyDiv w:val="1"/>
      <w:marLeft w:val="0"/>
      <w:marRight w:val="0"/>
      <w:marTop w:val="0"/>
      <w:marBottom w:val="0"/>
      <w:divBdr>
        <w:top w:val="none" w:sz="0" w:space="0" w:color="auto"/>
        <w:left w:val="none" w:sz="0" w:space="0" w:color="auto"/>
        <w:bottom w:val="none" w:sz="0" w:space="0" w:color="auto"/>
        <w:right w:val="none" w:sz="0" w:space="0" w:color="auto"/>
      </w:divBdr>
    </w:div>
    <w:div w:id="480075277">
      <w:bodyDiv w:val="1"/>
      <w:marLeft w:val="0"/>
      <w:marRight w:val="0"/>
      <w:marTop w:val="0"/>
      <w:marBottom w:val="0"/>
      <w:divBdr>
        <w:top w:val="none" w:sz="0" w:space="0" w:color="auto"/>
        <w:left w:val="none" w:sz="0" w:space="0" w:color="auto"/>
        <w:bottom w:val="none" w:sz="0" w:space="0" w:color="auto"/>
        <w:right w:val="none" w:sz="0" w:space="0" w:color="auto"/>
      </w:divBdr>
    </w:div>
    <w:div w:id="494416316">
      <w:bodyDiv w:val="1"/>
      <w:marLeft w:val="0"/>
      <w:marRight w:val="0"/>
      <w:marTop w:val="0"/>
      <w:marBottom w:val="0"/>
      <w:divBdr>
        <w:top w:val="none" w:sz="0" w:space="0" w:color="auto"/>
        <w:left w:val="none" w:sz="0" w:space="0" w:color="auto"/>
        <w:bottom w:val="none" w:sz="0" w:space="0" w:color="auto"/>
        <w:right w:val="none" w:sz="0" w:space="0" w:color="auto"/>
      </w:divBdr>
    </w:div>
    <w:div w:id="495264091">
      <w:bodyDiv w:val="1"/>
      <w:marLeft w:val="0"/>
      <w:marRight w:val="0"/>
      <w:marTop w:val="0"/>
      <w:marBottom w:val="0"/>
      <w:divBdr>
        <w:top w:val="none" w:sz="0" w:space="0" w:color="auto"/>
        <w:left w:val="none" w:sz="0" w:space="0" w:color="auto"/>
        <w:bottom w:val="none" w:sz="0" w:space="0" w:color="auto"/>
        <w:right w:val="none" w:sz="0" w:space="0" w:color="auto"/>
      </w:divBdr>
    </w:div>
    <w:div w:id="508180007">
      <w:bodyDiv w:val="1"/>
      <w:marLeft w:val="0"/>
      <w:marRight w:val="0"/>
      <w:marTop w:val="0"/>
      <w:marBottom w:val="0"/>
      <w:divBdr>
        <w:top w:val="none" w:sz="0" w:space="0" w:color="auto"/>
        <w:left w:val="none" w:sz="0" w:space="0" w:color="auto"/>
        <w:bottom w:val="none" w:sz="0" w:space="0" w:color="auto"/>
        <w:right w:val="none" w:sz="0" w:space="0" w:color="auto"/>
      </w:divBdr>
    </w:div>
    <w:div w:id="512838244">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22405978">
      <w:bodyDiv w:val="1"/>
      <w:marLeft w:val="0"/>
      <w:marRight w:val="0"/>
      <w:marTop w:val="0"/>
      <w:marBottom w:val="0"/>
      <w:divBdr>
        <w:top w:val="none" w:sz="0" w:space="0" w:color="auto"/>
        <w:left w:val="none" w:sz="0" w:space="0" w:color="auto"/>
        <w:bottom w:val="none" w:sz="0" w:space="0" w:color="auto"/>
        <w:right w:val="none" w:sz="0" w:space="0" w:color="auto"/>
      </w:divBdr>
    </w:div>
    <w:div w:id="527330811">
      <w:bodyDiv w:val="1"/>
      <w:marLeft w:val="0"/>
      <w:marRight w:val="0"/>
      <w:marTop w:val="0"/>
      <w:marBottom w:val="0"/>
      <w:divBdr>
        <w:top w:val="none" w:sz="0" w:space="0" w:color="auto"/>
        <w:left w:val="none" w:sz="0" w:space="0" w:color="auto"/>
        <w:bottom w:val="none" w:sz="0" w:space="0" w:color="auto"/>
        <w:right w:val="none" w:sz="0" w:space="0" w:color="auto"/>
      </w:divBdr>
    </w:div>
    <w:div w:id="54198307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593785955">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3386547">
      <w:bodyDiv w:val="1"/>
      <w:marLeft w:val="0"/>
      <w:marRight w:val="0"/>
      <w:marTop w:val="0"/>
      <w:marBottom w:val="0"/>
      <w:divBdr>
        <w:top w:val="none" w:sz="0" w:space="0" w:color="auto"/>
        <w:left w:val="none" w:sz="0" w:space="0" w:color="auto"/>
        <w:bottom w:val="none" w:sz="0" w:space="0" w:color="auto"/>
        <w:right w:val="none" w:sz="0" w:space="0" w:color="auto"/>
      </w:divBdr>
    </w:div>
    <w:div w:id="625354299">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42856965">
      <w:bodyDiv w:val="1"/>
      <w:marLeft w:val="0"/>
      <w:marRight w:val="0"/>
      <w:marTop w:val="0"/>
      <w:marBottom w:val="0"/>
      <w:divBdr>
        <w:top w:val="none" w:sz="0" w:space="0" w:color="auto"/>
        <w:left w:val="none" w:sz="0" w:space="0" w:color="auto"/>
        <w:bottom w:val="none" w:sz="0" w:space="0" w:color="auto"/>
        <w:right w:val="none" w:sz="0" w:space="0" w:color="auto"/>
      </w:divBdr>
    </w:div>
    <w:div w:id="661474614">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2204967">
      <w:bodyDiv w:val="1"/>
      <w:marLeft w:val="0"/>
      <w:marRight w:val="0"/>
      <w:marTop w:val="0"/>
      <w:marBottom w:val="0"/>
      <w:divBdr>
        <w:top w:val="none" w:sz="0" w:space="0" w:color="auto"/>
        <w:left w:val="none" w:sz="0" w:space="0" w:color="auto"/>
        <w:bottom w:val="none" w:sz="0" w:space="0" w:color="auto"/>
        <w:right w:val="none" w:sz="0" w:space="0" w:color="auto"/>
      </w:divBdr>
    </w:div>
    <w:div w:id="662321495">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77077100">
      <w:bodyDiv w:val="1"/>
      <w:marLeft w:val="0"/>
      <w:marRight w:val="0"/>
      <w:marTop w:val="0"/>
      <w:marBottom w:val="0"/>
      <w:divBdr>
        <w:top w:val="none" w:sz="0" w:space="0" w:color="auto"/>
        <w:left w:val="none" w:sz="0" w:space="0" w:color="auto"/>
        <w:bottom w:val="none" w:sz="0" w:space="0" w:color="auto"/>
        <w:right w:val="none" w:sz="0" w:space="0" w:color="auto"/>
      </w:divBdr>
    </w:div>
    <w:div w:id="678628315">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23874803">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58409971">
      <w:bodyDiv w:val="1"/>
      <w:marLeft w:val="0"/>
      <w:marRight w:val="0"/>
      <w:marTop w:val="0"/>
      <w:marBottom w:val="0"/>
      <w:divBdr>
        <w:top w:val="none" w:sz="0" w:space="0" w:color="auto"/>
        <w:left w:val="none" w:sz="0" w:space="0" w:color="auto"/>
        <w:bottom w:val="none" w:sz="0" w:space="0" w:color="auto"/>
        <w:right w:val="none" w:sz="0" w:space="0" w:color="auto"/>
      </w:divBdr>
    </w:div>
    <w:div w:id="766341147">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779378815">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14882932">
      <w:bodyDiv w:val="1"/>
      <w:marLeft w:val="0"/>
      <w:marRight w:val="0"/>
      <w:marTop w:val="0"/>
      <w:marBottom w:val="0"/>
      <w:divBdr>
        <w:top w:val="none" w:sz="0" w:space="0" w:color="auto"/>
        <w:left w:val="none" w:sz="0" w:space="0" w:color="auto"/>
        <w:bottom w:val="none" w:sz="0" w:space="0" w:color="auto"/>
        <w:right w:val="none" w:sz="0" w:space="0" w:color="auto"/>
      </w:divBdr>
    </w:div>
    <w:div w:id="824932423">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897665832">
      <w:bodyDiv w:val="1"/>
      <w:marLeft w:val="0"/>
      <w:marRight w:val="0"/>
      <w:marTop w:val="0"/>
      <w:marBottom w:val="0"/>
      <w:divBdr>
        <w:top w:val="none" w:sz="0" w:space="0" w:color="auto"/>
        <w:left w:val="none" w:sz="0" w:space="0" w:color="auto"/>
        <w:bottom w:val="none" w:sz="0" w:space="0" w:color="auto"/>
        <w:right w:val="none" w:sz="0" w:space="0" w:color="auto"/>
      </w:divBdr>
    </w:div>
    <w:div w:id="904294298">
      <w:bodyDiv w:val="1"/>
      <w:marLeft w:val="0"/>
      <w:marRight w:val="0"/>
      <w:marTop w:val="0"/>
      <w:marBottom w:val="0"/>
      <w:divBdr>
        <w:top w:val="none" w:sz="0" w:space="0" w:color="auto"/>
        <w:left w:val="none" w:sz="0" w:space="0" w:color="auto"/>
        <w:bottom w:val="none" w:sz="0" w:space="0" w:color="auto"/>
        <w:right w:val="none" w:sz="0" w:space="0" w:color="auto"/>
      </w:divBdr>
    </w:div>
    <w:div w:id="912395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36132640">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64043138">
      <w:bodyDiv w:val="1"/>
      <w:marLeft w:val="0"/>
      <w:marRight w:val="0"/>
      <w:marTop w:val="0"/>
      <w:marBottom w:val="0"/>
      <w:divBdr>
        <w:top w:val="none" w:sz="0" w:space="0" w:color="auto"/>
        <w:left w:val="none" w:sz="0" w:space="0" w:color="auto"/>
        <w:bottom w:val="none" w:sz="0" w:space="0" w:color="auto"/>
        <w:right w:val="none" w:sz="0" w:space="0" w:color="auto"/>
      </w:divBdr>
    </w:div>
    <w:div w:id="966083011">
      <w:bodyDiv w:val="1"/>
      <w:marLeft w:val="0"/>
      <w:marRight w:val="0"/>
      <w:marTop w:val="0"/>
      <w:marBottom w:val="0"/>
      <w:divBdr>
        <w:top w:val="none" w:sz="0" w:space="0" w:color="auto"/>
        <w:left w:val="none" w:sz="0" w:space="0" w:color="auto"/>
        <w:bottom w:val="none" w:sz="0" w:space="0" w:color="auto"/>
        <w:right w:val="none" w:sz="0" w:space="0" w:color="auto"/>
      </w:divBdr>
    </w:div>
    <w:div w:id="976178890">
      <w:bodyDiv w:val="1"/>
      <w:marLeft w:val="0"/>
      <w:marRight w:val="0"/>
      <w:marTop w:val="0"/>
      <w:marBottom w:val="0"/>
      <w:divBdr>
        <w:top w:val="none" w:sz="0" w:space="0" w:color="auto"/>
        <w:left w:val="none" w:sz="0" w:space="0" w:color="auto"/>
        <w:bottom w:val="none" w:sz="0" w:space="0" w:color="auto"/>
        <w:right w:val="none" w:sz="0" w:space="0" w:color="auto"/>
      </w:divBdr>
    </w:div>
    <w:div w:id="988245537">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48072180">
      <w:bodyDiv w:val="1"/>
      <w:marLeft w:val="0"/>
      <w:marRight w:val="0"/>
      <w:marTop w:val="0"/>
      <w:marBottom w:val="0"/>
      <w:divBdr>
        <w:top w:val="none" w:sz="0" w:space="0" w:color="auto"/>
        <w:left w:val="none" w:sz="0" w:space="0" w:color="auto"/>
        <w:bottom w:val="none" w:sz="0" w:space="0" w:color="auto"/>
        <w:right w:val="none" w:sz="0" w:space="0" w:color="auto"/>
      </w:divBdr>
    </w:div>
    <w:div w:id="1048920645">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77510129">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23617890">
      <w:bodyDiv w:val="1"/>
      <w:marLeft w:val="0"/>
      <w:marRight w:val="0"/>
      <w:marTop w:val="0"/>
      <w:marBottom w:val="0"/>
      <w:divBdr>
        <w:top w:val="none" w:sz="0" w:space="0" w:color="auto"/>
        <w:left w:val="none" w:sz="0" w:space="0" w:color="auto"/>
        <w:bottom w:val="none" w:sz="0" w:space="0" w:color="auto"/>
        <w:right w:val="none" w:sz="0" w:space="0" w:color="auto"/>
      </w:divBdr>
    </w:div>
    <w:div w:id="1147286953">
      <w:bodyDiv w:val="1"/>
      <w:marLeft w:val="0"/>
      <w:marRight w:val="0"/>
      <w:marTop w:val="0"/>
      <w:marBottom w:val="0"/>
      <w:divBdr>
        <w:top w:val="none" w:sz="0" w:space="0" w:color="auto"/>
        <w:left w:val="none" w:sz="0" w:space="0" w:color="auto"/>
        <w:bottom w:val="none" w:sz="0" w:space="0" w:color="auto"/>
        <w:right w:val="none" w:sz="0" w:space="0" w:color="auto"/>
      </w:divBdr>
    </w:div>
    <w:div w:id="1151404856">
      <w:bodyDiv w:val="1"/>
      <w:marLeft w:val="0"/>
      <w:marRight w:val="0"/>
      <w:marTop w:val="0"/>
      <w:marBottom w:val="0"/>
      <w:divBdr>
        <w:top w:val="none" w:sz="0" w:space="0" w:color="auto"/>
        <w:left w:val="none" w:sz="0" w:space="0" w:color="auto"/>
        <w:bottom w:val="none" w:sz="0" w:space="0" w:color="auto"/>
        <w:right w:val="none" w:sz="0" w:space="0" w:color="auto"/>
      </w:divBdr>
    </w:div>
    <w:div w:id="1157262564">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189950656">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4572248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269773848">
      <w:bodyDiv w:val="1"/>
      <w:marLeft w:val="0"/>
      <w:marRight w:val="0"/>
      <w:marTop w:val="0"/>
      <w:marBottom w:val="0"/>
      <w:divBdr>
        <w:top w:val="none" w:sz="0" w:space="0" w:color="auto"/>
        <w:left w:val="none" w:sz="0" w:space="0" w:color="auto"/>
        <w:bottom w:val="none" w:sz="0" w:space="0" w:color="auto"/>
        <w:right w:val="none" w:sz="0" w:space="0" w:color="auto"/>
      </w:divBdr>
    </w:div>
    <w:div w:id="1270090599">
      <w:bodyDiv w:val="1"/>
      <w:marLeft w:val="0"/>
      <w:marRight w:val="0"/>
      <w:marTop w:val="0"/>
      <w:marBottom w:val="0"/>
      <w:divBdr>
        <w:top w:val="none" w:sz="0" w:space="0" w:color="auto"/>
        <w:left w:val="none" w:sz="0" w:space="0" w:color="auto"/>
        <w:bottom w:val="none" w:sz="0" w:space="0" w:color="auto"/>
        <w:right w:val="none" w:sz="0" w:space="0" w:color="auto"/>
      </w:divBdr>
    </w:div>
    <w:div w:id="1282227480">
      <w:bodyDiv w:val="1"/>
      <w:marLeft w:val="0"/>
      <w:marRight w:val="0"/>
      <w:marTop w:val="0"/>
      <w:marBottom w:val="0"/>
      <w:divBdr>
        <w:top w:val="none" w:sz="0" w:space="0" w:color="auto"/>
        <w:left w:val="none" w:sz="0" w:space="0" w:color="auto"/>
        <w:bottom w:val="none" w:sz="0" w:space="0" w:color="auto"/>
        <w:right w:val="none" w:sz="0" w:space="0" w:color="auto"/>
      </w:divBdr>
    </w:div>
    <w:div w:id="1315530200">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4742304">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2946807">
      <w:bodyDiv w:val="1"/>
      <w:marLeft w:val="0"/>
      <w:marRight w:val="0"/>
      <w:marTop w:val="0"/>
      <w:marBottom w:val="0"/>
      <w:divBdr>
        <w:top w:val="none" w:sz="0" w:space="0" w:color="auto"/>
        <w:left w:val="none" w:sz="0" w:space="0" w:color="auto"/>
        <w:bottom w:val="none" w:sz="0" w:space="0" w:color="auto"/>
        <w:right w:val="none" w:sz="0" w:space="0" w:color="auto"/>
      </w:divBdr>
    </w:div>
    <w:div w:id="1388140950">
      <w:bodyDiv w:val="1"/>
      <w:marLeft w:val="0"/>
      <w:marRight w:val="0"/>
      <w:marTop w:val="0"/>
      <w:marBottom w:val="0"/>
      <w:divBdr>
        <w:top w:val="none" w:sz="0" w:space="0" w:color="auto"/>
        <w:left w:val="none" w:sz="0" w:space="0" w:color="auto"/>
        <w:bottom w:val="none" w:sz="0" w:space="0" w:color="auto"/>
        <w:right w:val="none" w:sz="0" w:space="0" w:color="auto"/>
      </w:divBdr>
    </w:div>
    <w:div w:id="1388651068">
      <w:bodyDiv w:val="1"/>
      <w:marLeft w:val="0"/>
      <w:marRight w:val="0"/>
      <w:marTop w:val="0"/>
      <w:marBottom w:val="0"/>
      <w:divBdr>
        <w:top w:val="none" w:sz="0" w:space="0" w:color="auto"/>
        <w:left w:val="none" w:sz="0" w:space="0" w:color="auto"/>
        <w:bottom w:val="none" w:sz="0" w:space="0" w:color="auto"/>
        <w:right w:val="none" w:sz="0" w:space="0" w:color="auto"/>
      </w:divBdr>
    </w:div>
    <w:div w:id="1418477759">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467696721">
      <w:bodyDiv w:val="1"/>
      <w:marLeft w:val="0"/>
      <w:marRight w:val="0"/>
      <w:marTop w:val="0"/>
      <w:marBottom w:val="0"/>
      <w:divBdr>
        <w:top w:val="none" w:sz="0" w:space="0" w:color="auto"/>
        <w:left w:val="none" w:sz="0" w:space="0" w:color="auto"/>
        <w:bottom w:val="none" w:sz="0" w:space="0" w:color="auto"/>
        <w:right w:val="none" w:sz="0" w:space="0" w:color="auto"/>
      </w:divBdr>
    </w:div>
    <w:div w:id="1485662594">
      <w:bodyDiv w:val="1"/>
      <w:marLeft w:val="0"/>
      <w:marRight w:val="0"/>
      <w:marTop w:val="0"/>
      <w:marBottom w:val="0"/>
      <w:divBdr>
        <w:top w:val="none" w:sz="0" w:space="0" w:color="auto"/>
        <w:left w:val="none" w:sz="0" w:space="0" w:color="auto"/>
        <w:bottom w:val="none" w:sz="0" w:space="0" w:color="auto"/>
        <w:right w:val="none" w:sz="0" w:space="0" w:color="auto"/>
      </w:divBdr>
    </w:div>
    <w:div w:id="1487628710">
      <w:bodyDiv w:val="1"/>
      <w:marLeft w:val="0"/>
      <w:marRight w:val="0"/>
      <w:marTop w:val="0"/>
      <w:marBottom w:val="0"/>
      <w:divBdr>
        <w:top w:val="none" w:sz="0" w:space="0" w:color="auto"/>
        <w:left w:val="none" w:sz="0" w:space="0" w:color="auto"/>
        <w:bottom w:val="none" w:sz="0" w:space="0" w:color="auto"/>
        <w:right w:val="none" w:sz="0" w:space="0" w:color="auto"/>
      </w:divBdr>
    </w:div>
    <w:div w:id="1504123221">
      <w:bodyDiv w:val="1"/>
      <w:marLeft w:val="0"/>
      <w:marRight w:val="0"/>
      <w:marTop w:val="0"/>
      <w:marBottom w:val="0"/>
      <w:divBdr>
        <w:top w:val="none" w:sz="0" w:space="0" w:color="auto"/>
        <w:left w:val="none" w:sz="0" w:space="0" w:color="auto"/>
        <w:bottom w:val="none" w:sz="0" w:space="0" w:color="auto"/>
        <w:right w:val="none" w:sz="0" w:space="0" w:color="auto"/>
      </w:divBdr>
    </w:div>
    <w:div w:id="1520387182">
      <w:bodyDiv w:val="1"/>
      <w:marLeft w:val="0"/>
      <w:marRight w:val="0"/>
      <w:marTop w:val="0"/>
      <w:marBottom w:val="0"/>
      <w:divBdr>
        <w:top w:val="none" w:sz="0" w:space="0" w:color="auto"/>
        <w:left w:val="none" w:sz="0" w:space="0" w:color="auto"/>
        <w:bottom w:val="none" w:sz="0" w:space="0" w:color="auto"/>
        <w:right w:val="none" w:sz="0" w:space="0" w:color="auto"/>
      </w:divBdr>
    </w:div>
    <w:div w:id="1523279108">
      <w:bodyDiv w:val="1"/>
      <w:marLeft w:val="0"/>
      <w:marRight w:val="0"/>
      <w:marTop w:val="0"/>
      <w:marBottom w:val="0"/>
      <w:divBdr>
        <w:top w:val="none" w:sz="0" w:space="0" w:color="auto"/>
        <w:left w:val="none" w:sz="0" w:space="0" w:color="auto"/>
        <w:bottom w:val="none" w:sz="0" w:space="0" w:color="auto"/>
        <w:right w:val="none" w:sz="0" w:space="0" w:color="auto"/>
      </w:divBdr>
    </w:div>
    <w:div w:id="1529947581">
      <w:bodyDiv w:val="1"/>
      <w:marLeft w:val="0"/>
      <w:marRight w:val="0"/>
      <w:marTop w:val="0"/>
      <w:marBottom w:val="0"/>
      <w:divBdr>
        <w:top w:val="none" w:sz="0" w:space="0" w:color="auto"/>
        <w:left w:val="none" w:sz="0" w:space="0" w:color="auto"/>
        <w:bottom w:val="none" w:sz="0" w:space="0" w:color="auto"/>
        <w:right w:val="none" w:sz="0" w:space="0" w:color="auto"/>
      </w:divBdr>
    </w:div>
    <w:div w:id="1542285950">
      <w:bodyDiv w:val="1"/>
      <w:marLeft w:val="0"/>
      <w:marRight w:val="0"/>
      <w:marTop w:val="0"/>
      <w:marBottom w:val="0"/>
      <w:divBdr>
        <w:top w:val="none" w:sz="0" w:space="0" w:color="auto"/>
        <w:left w:val="none" w:sz="0" w:space="0" w:color="auto"/>
        <w:bottom w:val="none" w:sz="0" w:space="0" w:color="auto"/>
        <w:right w:val="none" w:sz="0" w:space="0" w:color="auto"/>
      </w:divBdr>
    </w:div>
    <w:div w:id="1565679229">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7076732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597715148">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61694764">
      <w:bodyDiv w:val="1"/>
      <w:marLeft w:val="0"/>
      <w:marRight w:val="0"/>
      <w:marTop w:val="0"/>
      <w:marBottom w:val="0"/>
      <w:divBdr>
        <w:top w:val="none" w:sz="0" w:space="0" w:color="auto"/>
        <w:left w:val="none" w:sz="0" w:space="0" w:color="auto"/>
        <w:bottom w:val="none" w:sz="0" w:space="0" w:color="auto"/>
        <w:right w:val="none" w:sz="0" w:space="0" w:color="auto"/>
      </w:divBdr>
    </w:div>
    <w:div w:id="1667436030">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58092462">
      <w:bodyDiv w:val="1"/>
      <w:marLeft w:val="0"/>
      <w:marRight w:val="0"/>
      <w:marTop w:val="0"/>
      <w:marBottom w:val="0"/>
      <w:divBdr>
        <w:top w:val="none" w:sz="0" w:space="0" w:color="auto"/>
        <w:left w:val="none" w:sz="0" w:space="0" w:color="auto"/>
        <w:bottom w:val="none" w:sz="0" w:space="0" w:color="auto"/>
        <w:right w:val="none" w:sz="0" w:space="0" w:color="auto"/>
      </w:divBdr>
    </w:div>
    <w:div w:id="1763910495">
      <w:bodyDiv w:val="1"/>
      <w:marLeft w:val="0"/>
      <w:marRight w:val="0"/>
      <w:marTop w:val="0"/>
      <w:marBottom w:val="0"/>
      <w:divBdr>
        <w:top w:val="none" w:sz="0" w:space="0" w:color="auto"/>
        <w:left w:val="none" w:sz="0" w:space="0" w:color="auto"/>
        <w:bottom w:val="none" w:sz="0" w:space="0" w:color="auto"/>
        <w:right w:val="none" w:sz="0" w:space="0" w:color="auto"/>
      </w:divBdr>
    </w:div>
    <w:div w:id="1779635712">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17989792">
      <w:bodyDiv w:val="1"/>
      <w:marLeft w:val="0"/>
      <w:marRight w:val="0"/>
      <w:marTop w:val="0"/>
      <w:marBottom w:val="0"/>
      <w:divBdr>
        <w:top w:val="none" w:sz="0" w:space="0" w:color="auto"/>
        <w:left w:val="none" w:sz="0" w:space="0" w:color="auto"/>
        <w:bottom w:val="none" w:sz="0" w:space="0" w:color="auto"/>
        <w:right w:val="none" w:sz="0" w:space="0" w:color="auto"/>
      </w:divBdr>
    </w:div>
    <w:div w:id="1842086632">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00944850">
      <w:bodyDiv w:val="1"/>
      <w:marLeft w:val="0"/>
      <w:marRight w:val="0"/>
      <w:marTop w:val="0"/>
      <w:marBottom w:val="0"/>
      <w:divBdr>
        <w:top w:val="none" w:sz="0" w:space="0" w:color="auto"/>
        <w:left w:val="none" w:sz="0" w:space="0" w:color="auto"/>
        <w:bottom w:val="none" w:sz="0" w:space="0" w:color="auto"/>
        <w:right w:val="none" w:sz="0" w:space="0" w:color="auto"/>
      </w:divBdr>
    </w:div>
    <w:div w:id="1911574889">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1974169239">
      <w:bodyDiv w:val="1"/>
      <w:marLeft w:val="0"/>
      <w:marRight w:val="0"/>
      <w:marTop w:val="0"/>
      <w:marBottom w:val="0"/>
      <w:divBdr>
        <w:top w:val="none" w:sz="0" w:space="0" w:color="auto"/>
        <w:left w:val="none" w:sz="0" w:space="0" w:color="auto"/>
        <w:bottom w:val="none" w:sz="0" w:space="0" w:color="auto"/>
        <w:right w:val="none" w:sz="0" w:space="0" w:color="auto"/>
      </w:divBdr>
    </w:div>
    <w:div w:id="1983579360">
      <w:bodyDiv w:val="1"/>
      <w:marLeft w:val="0"/>
      <w:marRight w:val="0"/>
      <w:marTop w:val="0"/>
      <w:marBottom w:val="0"/>
      <w:divBdr>
        <w:top w:val="none" w:sz="0" w:space="0" w:color="auto"/>
        <w:left w:val="none" w:sz="0" w:space="0" w:color="auto"/>
        <w:bottom w:val="none" w:sz="0" w:space="0" w:color="auto"/>
        <w:right w:val="none" w:sz="0" w:space="0" w:color="auto"/>
      </w:divBdr>
    </w:div>
    <w:div w:id="2021665168">
      <w:bodyDiv w:val="1"/>
      <w:marLeft w:val="0"/>
      <w:marRight w:val="0"/>
      <w:marTop w:val="0"/>
      <w:marBottom w:val="0"/>
      <w:divBdr>
        <w:top w:val="none" w:sz="0" w:space="0" w:color="auto"/>
        <w:left w:val="none" w:sz="0" w:space="0" w:color="auto"/>
        <w:bottom w:val="none" w:sz="0" w:space="0" w:color="auto"/>
        <w:right w:val="none" w:sz="0" w:space="0" w:color="auto"/>
      </w:divBdr>
    </w:div>
    <w:div w:id="204651796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 w:id="213097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e4123097ff7b0058289d9448e4270230">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87d024305040042d4cfeb4b80b03b61a"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940E7F04-90F7-4B66-AC9F-1A236E63E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9990</TotalTime>
  <Pages>30</Pages>
  <Words>7251</Words>
  <Characters>41332</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48487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Chahweewan Srikhun</cp:lastModifiedBy>
  <cp:revision>885</cp:revision>
  <cp:lastPrinted>2026-08-13T06:36:00Z</cp:lastPrinted>
  <dcterms:created xsi:type="dcterms:W3CDTF">2023-07-17T17:03:00Z</dcterms:created>
  <dcterms:modified xsi:type="dcterms:W3CDTF">2026-08-14T07:56:00Z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0x0101008D0BEC8EDC1FC84FBC44B37B5D754150</vt:lpwstr>
  </property>
  <property fmtid="{D5CDD505-2E9C-101B-9397-08002B2CF9AE}" pid="3" name="GrammarlyDocumentId">
    <vt:lpwstr>2d0a64a6d5ffbf918114942684c9aa66a4294854f011c706701e5cf60820b968</vt:lpwstr>
  </property>
  <property fmtid="{D5CDD505-2E9C-101B-9397-08002B2CF9AE}" pid="4" name="MediaServiceImageTags">
    <vt:lpwstr/>
  </property>
</Properties>
</file>