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9E7C0" w14:textId="77777777" w:rsidR="005E0E2E" w:rsidRDefault="005E0E2E" w:rsidP="004C2111">
      <w:pPr>
        <w:pStyle w:val="Reference"/>
        <w:rPr>
          <w:rFonts w:cstheme="minorBidi"/>
          <w:cs/>
          <w:lang w:val="en-US" w:bidi="th-TH"/>
        </w:rPr>
      </w:pPr>
    </w:p>
    <w:p w14:paraId="2E3D73B0" w14:textId="11C6C17F" w:rsidR="00DB308D" w:rsidRPr="00C319FA" w:rsidRDefault="00C319FA" w:rsidP="004C2111">
      <w:pPr>
        <w:pStyle w:val="Reference"/>
        <w:rPr>
          <w:rFonts w:cstheme="minorBidi"/>
          <w:lang w:val="en-US" w:bidi="th-TH"/>
        </w:rPr>
      </w:pPr>
      <w:r>
        <w:rPr>
          <w:rFonts w:cstheme="minorBidi" w:hint="cs"/>
          <w:cs/>
          <w:lang w:val="en-US" w:bidi="th-TH"/>
        </w:rPr>
        <w:t xml:space="preserve"> </w:t>
      </w:r>
    </w:p>
    <w:p w14:paraId="619F3F99" w14:textId="77777777" w:rsidR="00DD1E47" w:rsidRDefault="00DD1E47" w:rsidP="006771E8">
      <w:pPr>
        <w:pStyle w:val="BodyText"/>
      </w:pPr>
    </w:p>
    <w:p w14:paraId="0F6A8908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03351627" w14:textId="57900364" w:rsidR="00D15EA5" w:rsidRDefault="001310E3" w:rsidP="001310E3">
      <w:pPr>
        <w:pStyle w:val="BodyText"/>
        <w:tabs>
          <w:tab w:val="left" w:pos="2340"/>
        </w:tabs>
      </w:pPr>
      <w:r>
        <w:tab/>
      </w:r>
    </w:p>
    <w:p w14:paraId="51957F2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3B1029A9" w14:textId="27E0AA46" w:rsidR="00B60058" w:rsidRDefault="00B60058" w:rsidP="009D697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0F1196A" w14:textId="77777777" w:rsidR="003C06D5" w:rsidRDefault="003C06D5" w:rsidP="009151CF">
      <w:pPr>
        <w:tabs>
          <w:tab w:val="left" w:pos="8364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C26F8C4" w14:textId="356E1EBB" w:rsidR="009D6979" w:rsidRPr="00C64439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</w:pPr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="00E159FB"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F47DE8"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และ</w:t>
      </w:r>
      <w:r w:rsidR="00E159FB"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</w:t>
      </w:r>
      <w:r w:rsidR="00F47DE8"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บริษัท </w:t>
      </w:r>
      <w:proofErr w:type="spellStart"/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ไมด้า</w:t>
      </w:r>
      <w:proofErr w:type="spellEnd"/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แอสเซ</w:t>
      </w:r>
      <w:proofErr w:type="spellStart"/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็ท</w:t>
      </w:r>
      <w:proofErr w:type="spellEnd"/>
      <w:r w:rsidRPr="00C23913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จำกัด </w:t>
      </w:r>
      <w:r w:rsidRPr="00C23913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(</w:t>
      </w:r>
      <w:r w:rsidRPr="00C23913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มหาชน</w:t>
      </w:r>
      <w:r w:rsidRPr="00C23913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)</w:t>
      </w:r>
    </w:p>
    <w:p w14:paraId="06192E48" w14:textId="6E9FB400" w:rsidR="00D267AC" w:rsidRPr="009E5BD5" w:rsidRDefault="00D267AC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61B7DD2" w14:textId="0485164F" w:rsidR="00501B7B" w:rsidRPr="00C64439" w:rsidRDefault="008A6BE2" w:rsidP="009151C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8A6BE2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ข้าพเจ้าได้สอบทานข้อมูลทางการเงินรวมและเฉพาะบริษัทระหว่างกาล</w:t>
      </w:r>
      <w:r w:rsidR="00016A3E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5D41B1" w:rsidRPr="005D41B1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5D41B1" w:rsidRPr="005D41B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</w:t>
      </w:r>
      <w:proofErr w:type="spellEnd"/>
      <w:r w:rsidR="00501B7B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แอสเซ</w:t>
      </w:r>
      <w:proofErr w:type="spellStart"/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็ท</w:t>
      </w:r>
      <w:proofErr w:type="spellEnd"/>
      <w:r w:rsidR="00501B7B" w:rsidRPr="00B038ED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 (</w:t>
      </w:r>
      <w:r w:rsidR="00501B7B"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มหาชน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)</w:t>
      </w:r>
      <w:r w:rsidR="000E0B35">
        <w:rPr>
          <w:rFonts w:ascii="Browallia New" w:hAnsi="Browallia New" w:cs="Browallia New"/>
          <w:sz w:val="28"/>
          <w:szCs w:val="28"/>
          <w:lang w:bidi="th-TH"/>
        </w:rPr>
        <w:t xml:space="preserve"> (</w:t>
      </w:r>
      <w:r w:rsidR="000E0B35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="000E0B3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 w:rsidR="000E0B35">
        <w:rPr>
          <w:rFonts w:ascii="Browallia New" w:hAnsi="Browallia New" w:cs="Browallia New"/>
          <w:sz w:val="28"/>
          <w:szCs w:val="28"/>
          <w:lang w:val="en-US" w:bidi="th-TH"/>
        </w:rPr>
        <w:t>”)</w:t>
      </w:r>
      <w:r w:rsidR="00BF438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01B7B"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และบริษัท</w:t>
      </w:r>
      <w:r w:rsidR="00B157D0">
        <w:rPr>
          <w:rFonts w:ascii="Browallia New" w:hAnsi="Browallia New" w:cs="Browallia New" w:hint="cs"/>
          <w:sz w:val="28"/>
          <w:szCs w:val="28"/>
          <w:cs/>
          <w:lang w:bidi="th-TH"/>
        </w:rPr>
        <w:t>ย่อย</w:t>
      </w:r>
      <w:r w:rsidR="003E6E9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3E6E95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CB6172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="00B157D0" w:rsidRPr="00022495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="009D67BF" w:rsidRPr="00022495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CB6172">
        <w:rPr>
          <w:rFonts w:ascii="Browallia New" w:hAnsi="Browallia New" w:cs="Browallia New"/>
          <w:sz w:val="28"/>
          <w:szCs w:val="28"/>
          <w:lang w:bidi="th-TH"/>
        </w:rPr>
        <w:t>”</w:t>
      </w:r>
      <w:r w:rsidR="00C35247">
        <w:rPr>
          <w:rFonts w:ascii="Browallia New" w:hAnsi="Browallia New" w:cs="Browallia New"/>
          <w:sz w:val="28"/>
          <w:szCs w:val="28"/>
          <w:lang w:bidi="th-TH"/>
        </w:rPr>
        <w:t>)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87F2E" w:rsidRPr="00C87F2E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="00C87F2E" w:rsidRPr="00C87F2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87F2E" w:rsidRPr="00C87F2E">
        <w:rPr>
          <w:rFonts w:ascii="Browallia New" w:hAnsi="Browallia New" w:cs="Browallia New" w:hint="cs"/>
          <w:sz w:val="28"/>
          <w:szCs w:val="28"/>
          <w:cs/>
          <w:lang w:bidi="th-TH"/>
        </w:rPr>
        <w:t>งบฐานะการเงินรวมและเฉพาะบริษัท</w:t>
      </w:r>
      <w:r w:rsidR="00C87F2E" w:rsidRPr="00C87F2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04B56">
        <w:rPr>
          <w:rFonts w:ascii="Browallia New" w:hAnsi="Browallia New" w:cs="Browallia New"/>
          <w:sz w:val="28"/>
          <w:szCs w:val="28"/>
          <w:lang w:bidi="th-TH"/>
        </w:rPr>
        <w:br/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="00055594" w:rsidRPr="0005559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055594" w:rsidRPr="0005559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B5A49">
        <w:rPr>
          <w:rFonts w:ascii="Browallia New" w:hAnsi="Browallia New" w:cs="Browallia New"/>
          <w:sz w:val="28"/>
          <w:szCs w:val="28"/>
          <w:lang w:bidi="th-TH"/>
        </w:rPr>
        <w:t>3</w:t>
      </w:r>
      <w:r w:rsidR="008D2CA5">
        <w:rPr>
          <w:rFonts w:ascii="Browallia New" w:hAnsi="Browallia New" w:cs="Browallia New"/>
          <w:sz w:val="28"/>
          <w:szCs w:val="28"/>
          <w:lang w:bidi="th-TH"/>
        </w:rPr>
        <w:t>0</w:t>
      </w:r>
      <w:r w:rsidR="008D2CA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มิถุนายน</w:t>
      </w:r>
      <w:r w:rsidR="003B5A49">
        <w:rPr>
          <w:rFonts w:ascii="Browallia New" w:hAnsi="Browallia New" w:cs="Browallia New"/>
          <w:sz w:val="28"/>
          <w:szCs w:val="28"/>
          <w:lang w:val="en-US" w:bidi="th-TH"/>
        </w:rPr>
        <w:t xml:space="preserve"> 2569</w:t>
      </w:r>
      <w:r w:rsidR="00055594" w:rsidRPr="0005559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="008D2CA5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</w:t>
      </w:r>
      <w:r w:rsidR="003B2CE3">
        <w:rPr>
          <w:rFonts w:ascii="Browallia New" w:hAnsi="Browallia New" w:cs="Browallia New" w:hint="cs"/>
          <w:sz w:val="28"/>
          <w:szCs w:val="28"/>
          <w:cs/>
          <w:lang w:bidi="th-TH"/>
        </w:rPr>
        <w:t>งวด</w:t>
      </w:r>
      <w:r w:rsidR="008D2CA5">
        <w:rPr>
          <w:rFonts w:ascii="Browallia New" w:hAnsi="Browallia New" w:cs="Browallia New" w:hint="cs"/>
          <w:sz w:val="28"/>
          <w:szCs w:val="28"/>
          <w:cs/>
          <w:lang w:bidi="th-TH"/>
        </w:rPr>
        <w:t>สามเดือนและหกเดือนสิ้นสุด</w:t>
      </w:r>
      <w:r w:rsidR="004D7DA8">
        <w:rPr>
          <w:rFonts w:ascii="Browallia New" w:hAnsi="Browallia New" w:cs="Browallia New" w:hint="cs"/>
          <w:sz w:val="28"/>
          <w:szCs w:val="28"/>
          <w:cs/>
          <w:lang w:bidi="th-TH"/>
        </w:rPr>
        <w:t>วันเดียวกัน</w:t>
      </w:r>
      <w:r w:rsidR="0014776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งบการเปลี่ยนแปลงส่วนของ</w:t>
      </w:r>
      <w:r w:rsidR="00E47D46">
        <w:rPr>
          <w:rFonts w:ascii="Browallia New" w:hAnsi="Browallia New" w:cs="Browallia New" w:hint="cs"/>
          <w:sz w:val="28"/>
          <w:szCs w:val="28"/>
          <w:cs/>
          <w:lang w:bidi="th-TH"/>
        </w:rPr>
        <w:t>เจ้าของ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รวมและเฉพาะบริษัท</w:t>
      </w:r>
      <w:r w:rsidR="00055594" w:rsidRPr="0005559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626EF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งบกระแสเงินสดรวมและเฉพาะบริษัท</w:t>
      </w:r>
      <w:r w:rsidR="0007146D" w:rsidRPr="0007146D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</w:t>
      </w:r>
      <w:r w:rsidR="003B2CE3">
        <w:rPr>
          <w:rFonts w:ascii="Browallia New" w:hAnsi="Browallia New" w:cs="Browallia New" w:hint="cs"/>
          <w:sz w:val="28"/>
          <w:szCs w:val="28"/>
          <w:cs/>
          <w:lang w:bidi="th-TH"/>
        </w:rPr>
        <w:t>งวด</w:t>
      </w:r>
      <w:r w:rsidR="008D2CA5">
        <w:rPr>
          <w:rFonts w:ascii="Browallia New" w:hAnsi="Browallia New" w:cs="Browallia New" w:hint="cs"/>
          <w:sz w:val="28"/>
          <w:szCs w:val="28"/>
          <w:cs/>
          <w:lang w:bidi="th-TH"/>
        </w:rPr>
        <w:t>หก</w:t>
      </w:r>
      <w:r w:rsidR="0007146D" w:rsidRPr="0007146D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="0007146D" w:rsidRPr="0007146D">
        <w:rPr>
          <w:rFonts w:ascii="Browallia New" w:hAnsi="Browallia New" w:cs="Browallia New"/>
          <w:sz w:val="28"/>
          <w:szCs w:val="28"/>
          <w:cs/>
          <w:lang w:bidi="th-TH"/>
        </w:rPr>
        <w:t>สิ้นสุดวันเดียวกัน</w:t>
      </w:r>
      <w:r w:rsidR="0007146D" w:rsidRPr="0007146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15392" w:rsidRPr="00C64BA2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และหมายเหตุประกอบ</w:t>
      </w:r>
      <w:r w:rsidR="00CB6172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ข้อมูลทาง</w:t>
      </w:r>
      <w:r w:rsidR="00C15392" w:rsidRPr="00C64BA2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การเงินระหว่างกาลแบบย่อ</w:t>
      </w:r>
      <w:r w:rsidR="00C15392" w:rsidRPr="00CB7C5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ซึ่งผู้บ</w:t>
      </w:r>
      <w:r w:rsidR="00C15392"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ของบริษัทเป็นผู้รับผิดชอบในการจัดทำและนำเสนอ</w:t>
      </w:r>
      <w:r w:rsidR="00C15392" w:rsidRPr="00A828B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ข้อมูลทางการเงิน</w:t>
      </w:r>
      <w:r w:rsidR="007E18D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รวมและเฉพาะบริษัท</w:t>
      </w:r>
      <w:r w:rsidR="00C15392" w:rsidRPr="00A828B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ระหว่างกาลนี้ตามมาตรฐานการบัญชี</w:t>
      </w:r>
      <w:r w:rsidR="00C15392" w:rsidRPr="00A828B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8A0E38" w:rsidRPr="00A828B3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ฉบับที่ </w:t>
      </w:r>
      <w:r w:rsidR="008A0E38" w:rsidRPr="00A828B3">
        <w:rPr>
          <w:rFonts w:ascii="BrowalliaUPC" w:hAnsi="BrowalliaUPC" w:cs="BrowalliaUPC" w:hint="cs"/>
          <w:spacing w:val="-4"/>
          <w:sz w:val="28"/>
          <w:szCs w:val="28"/>
          <w:lang w:val="en-US" w:bidi="th-TH"/>
        </w:rPr>
        <w:t>34</w:t>
      </w:r>
      <w:r w:rsidR="008A0E38" w:rsidRPr="00A828B3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เรื่อง การรายงานทางการเงินระหว่างกาล</w:t>
      </w:r>
      <w:r w:rsidR="002B229B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</w:t>
      </w:r>
      <w:r w:rsidR="008A0E38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</w:t>
      </w:r>
      <w:r w:rsidR="007277EE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รวมและเฉพาะบริษัท</w:t>
      </w:r>
      <w:r w:rsidR="008A0E38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ระหว่างกาลดังกล่าวจากผลการสอบทานของข้าพเจ้า</w:t>
      </w:r>
    </w:p>
    <w:p w14:paraId="574CF65D" w14:textId="77777777" w:rsidR="00CD4D4E" w:rsidRPr="009E5BD5" w:rsidRDefault="00CD4D4E" w:rsidP="00B65C3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50A7AD" w14:textId="77777777" w:rsidR="0009543C" w:rsidRPr="00C23913" w:rsidRDefault="0009543C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E9F5ECB" w14:textId="77777777" w:rsidR="0009543C" w:rsidRPr="009E5BD5" w:rsidRDefault="0009543C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A5E916E" w14:textId="513138F4" w:rsidR="00724F9F" w:rsidRPr="009E5BD5" w:rsidRDefault="00A30D4C" w:rsidP="00724F9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27C06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E27C06"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E27C06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E27C06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</w:t>
      </w:r>
      <w:r w:rsidRPr="00E27C06">
        <w:rPr>
          <w:rFonts w:ascii="Browallia New" w:hAnsi="Browallia New" w:cs="Browallia New"/>
          <w:sz w:val="28"/>
          <w:szCs w:val="28"/>
          <w:lang w:bidi="th-TH"/>
        </w:rPr>
        <w:br/>
      </w:r>
      <w:r w:rsidRPr="00E27C06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ระหว่างกาลโดยผู้สอบบัญชีรับอนุญาตของ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E27C06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E27C0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27C06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E27C0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27C06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E27C0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27C06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E27C0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27C06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E27C0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27C06">
        <w:rPr>
          <w:rFonts w:ascii="Browallia New" w:hAnsi="Browallia New" w:cs="Browallia New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3346FF6" w14:textId="77777777" w:rsidR="00F87BBB" w:rsidRDefault="00F87BB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08627B57" w14:textId="266170E3" w:rsidR="00E32427" w:rsidRPr="00C23913" w:rsidRDefault="00E32427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4F7D6BFA" w14:textId="77777777" w:rsidR="00E32427" w:rsidRPr="00E6314D" w:rsidRDefault="00E32427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</w:p>
    <w:p w14:paraId="53483470" w14:textId="330AB1AF" w:rsidR="009D6979" w:rsidRDefault="00DD1587" w:rsidP="00F512A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บริษัทระหว่างกาลดังกล่าวไม่ได้จัดทำขึ้นตามมาตรฐานการบัญชี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</w:t>
      </w:r>
      <w:r w:rsidR="00493F2A">
        <w:rPr>
          <w:rFonts w:ascii="BrowalliaUPC" w:hAnsi="BrowalliaUPC" w:cs="BrowalliaUPC" w:hint="cs"/>
          <w:sz w:val="28"/>
          <w:szCs w:val="28"/>
          <w:cs/>
          <w:lang w:bidi="th-TH"/>
        </w:rPr>
        <w:t>่</w:t>
      </w:r>
      <w:r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35B844AA" w14:textId="60300BAD" w:rsidR="00155D3D" w:rsidRDefault="00155D3D" w:rsidP="00155D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369EE09" w14:textId="77777777" w:rsidR="00A67365" w:rsidRPr="001C349B" w:rsidRDefault="00A67365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CDD5AF0" w14:textId="77777777" w:rsidR="00094302" w:rsidRPr="009E5BD5" w:rsidRDefault="00094302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867809" w14:textId="549BB05B" w:rsidR="00BC2C1E" w:rsidRPr="00FF7DDF" w:rsidRDefault="00F5249B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5249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เกษณี</w:t>
      </w:r>
      <w:r w:rsidRPr="00F5249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F5249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สระทองพูล</w:t>
      </w:r>
    </w:p>
    <w:p w14:paraId="22B7D41A" w14:textId="77777777" w:rsidR="00BC2C1E" w:rsidRPr="00FF7DDF" w:rsidRDefault="00BC2C1E" w:rsidP="009E5BD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150B354" w14:textId="28893717" w:rsidR="00BC2C1E" w:rsidRPr="00FF7DDF" w:rsidRDefault="00BC2C1E" w:rsidP="009E5BD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</w:t>
      </w:r>
      <w:r w:rsidRPr="00F5249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ขที่ </w:t>
      </w:r>
      <w:r w:rsidR="00790890" w:rsidRPr="00F5249B">
        <w:rPr>
          <w:rFonts w:ascii="Browallia New" w:hAnsi="Browallia New" w:cs="Browallia New"/>
          <w:sz w:val="28"/>
          <w:szCs w:val="28"/>
          <w:lang w:bidi="th-TH"/>
        </w:rPr>
        <w:t>9</w:t>
      </w:r>
      <w:r w:rsidR="00F5249B" w:rsidRPr="00F5249B">
        <w:rPr>
          <w:rFonts w:ascii="Browallia New" w:hAnsi="Browallia New" w:cs="Browallia New"/>
          <w:sz w:val="28"/>
          <w:szCs w:val="28"/>
          <w:lang w:bidi="th-TH"/>
        </w:rPr>
        <w:t>262</w:t>
      </w:r>
    </w:p>
    <w:p w14:paraId="133296EC" w14:textId="77777777" w:rsidR="009D6979" w:rsidRPr="00FF7DDF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6FE07CA7" w14:textId="77777777" w:rsidR="000A3CA8" w:rsidRPr="00FF7DDF" w:rsidRDefault="000A3CA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9AA9274" w14:textId="646B9046" w:rsidR="009D6979" w:rsidRPr="00FA4C75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A4C75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3780FD2F" w14:textId="23A7994A" w:rsidR="009D6979" w:rsidRPr="009E5BD5" w:rsidRDefault="00317436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17436"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="008D2CA5" w:rsidRPr="0031743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สิงหาคม</w:t>
      </w:r>
      <w:r w:rsidR="00D07546" w:rsidRPr="00317436">
        <w:rPr>
          <w:rFonts w:ascii="Browallia New" w:hAnsi="Browallia New" w:cs="Browallia New"/>
          <w:sz w:val="28"/>
          <w:szCs w:val="28"/>
          <w:lang w:val="en-US" w:bidi="th-TH"/>
        </w:rPr>
        <w:t xml:space="preserve"> 2569</w:t>
      </w:r>
    </w:p>
    <w:p w14:paraId="72D56F99" w14:textId="77777777" w:rsidR="00D15EA5" w:rsidRDefault="00D15EA5" w:rsidP="00D15EA5">
      <w:pPr>
        <w:pStyle w:val="BodyText"/>
      </w:pPr>
    </w:p>
    <w:p w14:paraId="5A65F1E8" w14:textId="77777777" w:rsidR="00D15EA5" w:rsidRDefault="00D15EA5" w:rsidP="00D15EA5">
      <w:pPr>
        <w:pStyle w:val="BodyText"/>
      </w:pPr>
    </w:p>
    <w:p w14:paraId="045D1332" w14:textId="77777777" w:rsidR="00D15EA5" w:rsidRDefault="00D15EA5" w:rsidP="00D15EA5">
      <w:pPr>
        <w:pStyle w:val="BodyText"/>
      </w:pPr>
    </w:p>
    <w:p w14:paraId="36AB589A" w14:textId="77777777" w:rsidR="00D15EA5" w:rsidRDefault="00D15EA5" w:rsidP="00D15EA5">
      <w:pPr>
        <w:pStyle w:val="BodyText"/>
      </w:pPr>
    </w:p>
    <w:p w14:paraId="055B8712" w14:textId="77777777" w:rsidR="00CA7BC0" w:rsidRDefault="00CA7BC0" w:rsidP="00CA7BC0"/>
    <w:p w14:paraId="37BC2A5C" w14:textId="48B1EA6E" w:rsidR="00CA7BC0" w:rsidRPr="00CA7BC0" w:rsidRDefault="00CA7BC0" w:rsidP="00CA7BC0">
      <w:pPr>
        <w:tabs>
          <w:tab w:val="left" w:pos="2837"/>
        </w:tabs>
      </w:pPr>
      <w:r>
        <w:tab/>
      </w:r>
    </w:p>
    <w:sectPr w:rsidR="00CA7BC0" w:rsidRPr="00CA7BC0" w:rsidSect="00BF4382">
      <w:headerReference w:type="even" r:id="rId11"/>
      <w:headerReference w:type="default" r:id="rId12"/>
      <w:headerReference w:type="first" r:id="rId13"/>
      <w:pgSz w:w="11907" w:h="16840" w:code="9"/>
      <w:pgMar w:top="1985" w:right="850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333EA" w14:textId="77777777" w:rsidR="00AB3630" w:rsidRDefault="00AB3630">
      <w:r>
        <w:separator/>
      </w:r>
    </w:p>
  </w:endnote>
  <w:endnote w:type="continuationSeparator" w:id="0">
    <w:p w14:paraId="02E66076" w14:textId="77777777" w:rsidR="00AB3630" w:rsidRDefault="00AB3630">
      <w:r>
        <w:continuationSeparator/>
      </w:r>
    </w:p>
  </w:endnote>
  <w:endnote w:type="continuationNotice" w:id="1">
    <w:p w14:paraId="72BBE3CA" w14:textId="77777777" w:rsidR="00AB3630" w:rsidRDefault="00AB363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DD551" w14:textId="77777777" w:rsidR="00AB3630" w:rsidRDefault="00AB3630">
      <w:bookmarkStart w:id="0" w:name="_Hlk482348182"/>
      <w:bookmarkEnd w:id="0"/>
      <w:r>
        <w:separator/>
      </w:r>
    </w:p>
  </w:footnote>
  <w:footnote w:type="continuationSeparator" w:id="0">
    <w:p w14:paraId="55BE51C2" w14:textId="77777777" w:rsidR="00AB3630" w:rsidRDefault="00AB3630">
      <w:r>
        <w:continuationSeparator/>
      </w:r>
    </w:p>
  </w:footnote>
  <w:footnote w:type="continuationNotice" w:id="1">
    <w:p w14:paraId="77B2B1C8" w14:textId="77777777" w:rsidR="00AB3630" w:rsidRDefault="00AB363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61468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3172B" w14:textId="58522C48" w:rsidR="00B63D0E" w:rsidRDefault="00B63D0E" w:rsidP="00D96128">
    <w:pPr>
      <w:pStyle w:val="Header"/>
      <w:jc w:val="right"/>
    </w:pPr>
  </w:p>
  <w:p w14:paraId="5EC007B5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7811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C1170E4" w14:textId="181EA2E0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BB640F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โดย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</w:t>
    </w:r>
    <w:r w:rsidR="000B4D9E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5C7EEE8E" w14:textId="5D9CFA6A" w:rsidR="00D460E7" w:rsidRDefault="00D460E7" w:rsidP="00D15EA5">
    <w:pPr>
      <w:pStyle w:val="Header"/>
    </w:pPr>
    <w:bookmarkStart w:id="1" w:name="Footer3_tbl"/>
    <w:bookmarkEnd w:id="1"/>
  </w:p>
  <w:p w14:paraId="2582DABD" w14:textId="033900D6" w:rsidR="00D460E7" w:rsidRPr="00910D1E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1B64442"/>
    <w:multiLevelType w:val="hybridMultilevel"/>
    <w:tmpl w:val="F912CA9A"/>
    <w:lvl w:ilvl="0" w:tplc="F5BAAB66">
      <w:start w:val="1"/>
      <w:numFmt w:val="decimal"/>
      <w:lvlText w:val="%1)"/>
      <w:lvlJc w:val="left"/>
      <w:pPr>
        <w:ind w:left="720" w:hanging="360"/>
      </w:pPr>
      <w:rPr>
        <w:rFonts w:ascii="BrowalliaUPC" w:hAnsi="BrowalliaUPC" w:cs="Browalli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 w16cid:durableId="76220275">
    <w:abstractNumId w:val="3"/>
  </w:num>
  <w:num w:numId="2" w16cid:durableId="214706833">
    <w:abstractNumId w:val="2"/>
  </w:num>
  <w:num w:numId="3" w16cid:durableId="734546226">
    <w:abstractNumId w:val="1"/>
  </w:num>
  <w:num w:numId="4" w16cid:durableId="691951606">
    <w:abstractNumId w:val="0"/>
  </w:num>
  <w:num w:numId="5" w16cid:durableId="7028617">
    <w:abstractNumId w:val="6"/>
  </w:num>
  <w:num w:numId="6" w16cid:durableId="1050105299">
    <w:abstractNumId w:val="5"/>
  </w:num>
  <w:num w:numId="7" w16cid:durableId="1957641517">
    <w:abstractNumId w:val="11"/>
  </w:num>
  <w:num w:numId="8" w16cid:durableId="97215596">
    <w:abstractNumId w:val="17"/>
  </w:num>
  <w:num w:numId="9" w16cid:durableId="889875775">
    <w:abstractNumId w:val="5"/>
  </w:num>
  <w:num w:numId="10" w16cid:durableId="1604680812">
    <w:abstractNumId w:val="16"/>
  </w:num>
  <w:num w:numId="11" w16cid:durableId="2069454267">
    <w:abstractNumId w:val="14"/>
  </w:num>
  <w:num w:numId="12" w16cid:durableId="616522933">
    <w:abstractNumId w:val="4"/>
  </w:num>
  <w:num w:numId="13" w16cid:durableId="1968662065">
    <w:abstractNumId w:val="8"/>
  </w:num>
  <w:num w:numId="14" w16cid:durableId="1831941972">
    <w:abstractNumId w:val="7"/>
  </w:num>
  <w:num w:numId="15" w16cid:durableId="732197656">
    <w:abstractNumId w:val="8"/>
  </w:num>
  <w:num w:numId="16" w16cid:durableId="1370296396">
    <w:abstractNumId w:val="9"/>
  </w:num>
  <w:num w:numId="17" w16cid:durableId="2096512796">
    <w:abstractNumId w:val="12"/>
  </w:num>
  <w:num w:numId="18" w16cid:durableId="374232905">
    <w:abstractNumId w:val="16"/>
  </w:num>
  <w:num w:numId="19" w16cid:durableId="1410494932">
    <w:abstractNumId w:val="14"/>
  </w:num>
  <w:num w:numId="20" w16cid:durableId="2096973352">
    <w:abstractNumId w:val="4"/>
  </w:num>
  <w:num w:numId="21" w16cid:durableId="1917206318">
    <w:abstractNumId w:val="8"/>
  </w:num>
  <w:num w:numId="22" w16cid:durableId="1638222269">
    <w:abstractNumId w:val="7"/>
  </w:num>
  <w:num w:numId="23" w16cid:durableId="27679300">
    <w:abstractNumId w:val="7"/>
  </w:num>
  <w:num w:numId="24" w16cid:durableId="1371761504">
    <w:abstractNumId w:val="7"/>
  </w:num>
  <w:num w:numId="25" w16cid:durableId="683097189">
    <w:abstractNumId w:val="8"/>
  </w:num>
  <w:num w:numId="26" w16cid:durableId="758142812">
    <w:abstractNumId w:val="8"/>
  </w:num>
  <w:num w:numId="27" w16cid:durableId="221404636">
    <w:abstractNumId w:val="8"/>
  </w:num>
  <w:num w:numId="28" w16cid:durableId="66265617">
    <w:abstractNumId w:val="15"/>
  </w:num>
  <w:num w:numId="29" w16cid:durableId="876239392">
    <w:abstractNumId w:val="15"/>
  </w:num>
  <w:num w:numId="30" w16cid:durableId="2003435687">
    <w:abstractNumId w:val="15"/>
  </w:num>
  <w:num w:numId="31" w16cid:durableId="352926679">
    <w:abstractNumId w:val="13"/>
  </w:num>
  <w:num w:numId="32" w16cid:durableId="1539465267">
    <w:abstractNumId w:val="13"/>
  </w:num>
  <w:num w:numId="33" w16cid:durableId="659887484">
    <w:abstractNumId w:val="13"/>
  </w:num>
  <w:num w:numId="34" w16cid:durableId="2080710570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56"/>
    <w:rsid w:val="00004B8D"/>
    <w:rsid w:val="000162B0"/>
    <w:rsid w:val="00016A3E"/>
    <w:rsid w:val="00022495"/>
    <w:rsid w:val="0003023B"/>
    <w:rsid w:val="00031D17"/>
    <w:rsid w:val="000326DD"/>
    <w:rsid w:val="00041689"/>
    <w:rsid w:val="00043F3A"/>
    <w:rsid w:val="00044ACE"/>
    <w:rsid w:val="0004550E"/>
    <w:rsid w:val="00052614"/>
    <w:rsid w:val="00055594"/>
    <w:rsid w:val="000626EF"/>
    <w:rsid w:val="00066E77"/>
    <w:rsid w:val="0007146D"/>
    <w:rsid w:val="000723F7"/>
    <w:rsid w:val="00074485"/>
    <w:rsid w:val="000828F1"/>
    <w:rsid w:val="00082F59"/>
    <w:rsid w:val="0008652C"/>
    <w:rsid w:val="00086AB6"/>
    <w:rsid w:val="00094302"/>
    <w:rsid w:val="00094333"/>
    <w:rsid w:val="0009543C"/>
    <w:rsid w:val="00096B43"/>
    <w:rsid w:val="00097FAB"/>
    <w:rsid w:val="000A3CA8"/>
    <w:rsid w:val="000B23BB"/>
    <w:rsid w:val="000B4D9E"/>
    <w:rsid w:val="000B65E3"/>
    <w:rsid w:val="000B7090"/>
    <w:rsid w:val="000C5C1F"/>
    <w:rsid w:val="000D3EFB"/>
    <w:rsid w:val="000D6419"/>
    <w:rsid w:val="000E0B35"/>
    <w:rsid w:val="000E2F32"/>
    <w:rsid w:val="000E52CE"/>
    <w:rsid w:val="000F1AED"/>
    <w:rsid w:val="000F2A77"/>
    <w:rsid w:val="000F3AAB"/>
    <w:rsid w:val="000F6E25"/>
    <w:rsid w:val="001011DF"/>
    <w:rsid w:val="00101638"/>
    <w:rsid w:val="00102B03"/>
    <w:rsid w:val="0010334B"/>
    <w:rsid w:val="00111421"/>
    <w:rsid w:val="00112B69"/>
    <w:rsid w:val="00122BF6"/>
    <w:rsid w:val="001310E3"/>
    <w:rsid w:val="001316D3"/>
    <w:rsid w:val="0013443F"/>
    <w:rsid w:val="00136C3A"/>
    <w:rsid w:val="0014776B"/>
    <w:rsid w:val="001523CB"/>
    <w:rsid w:val="001533F4"/>
    <w:rsid w:val="001535FD"/>
    <w:rsid w:val="001554CD"/>
    <w:rsid w:val="00155A91"/>
    <w:rsid w:val="00155D3D"/>
    <w:rsid w:val="001613E2"/>
    <w:rsid w:val="0016459D"/>
    <w:rsid w:val="00167017"/>
    <w:rsid w:val="00171CF0"/>
    <w:rsid w:val="0019210D"/>
    <w:rsid w:val="00193D90"/>
    <w:rsid w:val="001975F9"/>
    <w:rsid w:val="00197606"/>
    <w:rsid w:val="001A0853"/>
    <w:rsid w:val="001A3BFB"/>
    <w:rsid w:val="001A3C20"/>
    <w:rsid w:val="001B198C"/>
    <w:rsid w:val="001B3FBA"/>
    <w:rsid w:val="001B7388"/>
    <w:rsid w:val="001C1615"/>
    <w:rsid w:val="001C349B"/>
    <w:rsid w:val="001C4ABD"/>
    <w:rsid w:val="001D1C30"/>
    <w:rsid w:val="001D2302"/>
    <w:rsid w:val="001D3777"/>
    <w:rsid w:val="001D3E1F"/>
    <w:rsid w:val="001D5152"/>
    <w:rsid w:val="001D7BB3"/>
    <w:rsid w:val="001D7CAC"/>
    <w:rsid w:val="001E0765"/>
    <w:rsid w:val="001E12A6"/>
    <w:rsid w:val="001E498F"/>
    <w:rsid w:val="00202CEC"/>
    <w:rsid w:val="0020521B"/>
    <w:rsid w:val="0020540F"/>
    <w:rsid w:val="00206C49"/>
    <w:rsid w:val="00213E17"/>
    <w:rsid w:val="00213F7A"/>
    <w:rsid w:val="00215982"/>
    <w:rsid w:val="00224702"/>
    <w:rsid w:val="0022518C"/>
    <w:rsid w:val="00227C24"/>
    <w:rsid w:val="00230070"/>
    <w:rsid w:val="0023603D"/>
    <w:rsid w:val="00237A7E"/>
    <w:rsid w:val="00241F16"/>
    <w:rsid w:val="00246677"/>
    <w:rsid w:val="00247969"/>
    <w:rsid w:val="002479DC"/>
    <w:rsid w:val="0026182A"/>
    <w:rsid w:val="002630D0"/>
    <w:rsid w:val="0027506A"/>
    <w:rsid w:val="00276402"/>
    <w:rsid w:val="00277EBE"/>
    <w:rsid w:val="00280CBF"/>
    <w:rsid w:val="002838FB"/>
    <w:rsid w:val="00285249"/>
    <w:rsid w:val="002A252E"/>
    <w:rsid w:val="002A588F"/>
    <w:rsid w:val="002A6B22"/>
    <w:rsid w:val="002A78D6"/>
    <w:rsid w:val="002B01DB"/>
    <w:rsid w:val="002B229B"/>
    <w:rsid w:val="002B5A4A"/>
    <w:rsid w:val="002C2726"/>
    <w:rsid w:val="002C623D"/>
    <w:rsid w:val="002D0339"/>
    <w:rsid w:val="002D4196"/>
    <w:rsid w:val="002D5A0F"/>
    <w:rsid w:val="002D6E25"/>
    <w:rsid w:val="002E02F4"/>
    <w:rsid w:val="002E15E1"/>
    <w:rsid w:val="002E7E6B"/>
    <w:rsid w:val="002E7F1E"/>
    <w:rsid w:val="002F2174"/>
    <w:rsid w:val="002F2DEB"/>
    <w:rsid w:val="002F3903"/>
    <w:rsid w:val="002F4A52"/>
    <w:rsid w:val="002F75C5"/>
    <w:rsid w:val="002F7D90"/>
    <w:rsid w:val="0030026A"/>
    <w:rsid w:val="00303ACE"/>
    <w:rsid w:val="00305173"/>
    <w:rsid w:val="00315C33"/>
    <w:rsid w:val="00317436"/>
    <w:rsid w:val="00321A76"/>
    <w:rsid w:val="00322329"/>
    <w:rsid w:val="0032267B"/>
    <w:rsid w:val="00324483"/>
    <w:rsid w:val="00333247"/>
    <w:rsid w:val="00335E5B"/>
    <w:rsid w:val="00343941"/>
    <w:rsid w:val="00344E67"/>
    <w:rsid w:val="003461EA"/>
    <w:rsid w:val="00354F5D"/>
    <w:rsid w:val="003640EB"/>
    <w:rsid w:val="00365ECE"/>
    <w:rsid w:val="003744DA"/>
    <w:rsid w:val="00376BCA"/>
    <w:rsid w:val="00380529"/>
    <w:rsid w:val="00384904"/>
    <w:rsid w:val="00396C44"/>
    <w:rsid w:val="003A02DC"/>
    <w:rsid w:val="003A14E2"/>
    <w:rsid w:val="003A2E06"/>
    <w:rsid w:val="003A556D"/>
    <w:rsid w:val="003B2CE3"/>
    <w:rsid w:val="003B4CCD"/>
    <w:rsid w:val="003B4DED"/>
    <w:rsid w:val="003B4FBC"/>
    <w:rsid w:val="003B5A49"/>
    <w:rsid w:val="003B72CB"/>
    <w:rsid w:val="003C06D5"/>
    <w:rsid w:val="003C12C5"/>
    <w:rsid w:val="003C27EF"/>
    <w:rsid w:val="003C32E9"/>
    <w:rsid w:val="003C3898"/>
    <w:rsid w:val="003C4744"/>
    <w:rsid w:val="003C688C"/>
    <w:rsid w:val="003C7C5D"/>
    <w:rsid w:val="003D237E"/>
    <w:rsid w:val="003D2399"/>
    <w:rsid w:val="003D2605"/>
    <w:rsid w:val="003D64D6"/>
    <w:rsid w:val="003E034A"/>
    <w:rsid w:val="003E143E"/>
    <w:rsid w:val="003E3E21"/>
    <w:rsid w:val="003E6E95"/>
    <w:rsid w:val="003F4EAD"/>
    <w:rsid w:val="004001B4"/>
    <w:rsid w:val="004031B6"/>
    <w:rsid w:val="0040759D"/>
    <w:rsid w:val="00407937"/>
    <w:rsid w:val="004156DA"/>
    <w:rsid w:val="00416281"/>
    <w:rsid w:val="00422353"/>
    <w:rsid w:val="00426915"/>
    <w:rsid w:val="0042775C"/>
    <w:rsid w:val="00427FD8"/>
    <w:rsid w:val="00432B33"/>
    <w:rsid w:val="00433F63"/>
    <w:rsid w:val="00435788"/>
    <w:rsid w:val="004359E6"/>
    <w:rsid w:val="004402BA"/>
    <w:rsid w:val="00441A41"/>
    <w:rsid w:val="00443CE3"/>
    <w:rsid w:val="00444323"/>
    <w:rsid w:val="0045120A"/>
    <w:rsid w:val="00452E7B"/>
    <w:rsid w:val="004546FA"/>
    <w:rsid w:val="0045570C"/>
    <w:rsid w:val="0045650C"/>
    <w:rsid w:val="00466D19"/>
    <w:rsid w:val="004704D8"/>
    <w:rsid w:val="0047051D"/>
    <w:rsid w:val="00472393"/>
    <w:rsid w:val="00473DB3"/>
    <w:rsid w:val="00481FE7"/>
    <w:rsid w:val="0048532C"/>
    <w:rsid w:val="0049103F"/>
    <w:rsid w:val="0049238C"/>
    <w:rsid w:val="00493DD7"/>
    <w:rsid w:val="00493F2A"/>
    <w:rsid w:val="004A0DFE"/>
    <w:rsid w:val="004A3C62"/>
    <w:rsid w:val="004A4A58"/>
    <w:rsid w:val="004A67F5"/>
    <w:rsid w:val="004B57BE"/>
    <w:rsid w:val="004C0971"/>
    <w:rsid w:val="004C0C25"/>
    <w:rsid w:val="004C2111"/>
    <w:rsid w:val="004C732E"/>
    <w:rsid w:val="004D1401"/>
    <w:rsid w:val="004D20AE"/>
    <w:rsid w:val="004D3578"/>
    <w:rsid w:val="004D7DA8"/>
    <w:rsid w:val="004E19C0"/>
    <w:rsid w:val="004E51C5"/>
    <w:rsid w:val="004F1A16"/>
    <w:rsid w:val="004F207F"/>
    <w:rsid w:val="004F5D91"/>
    <w:rsid w:val="00501B7B"/>
    <w:rsid w:val="005060B1"/>
    <w:rsid w:val="005070FA"/>
    <w:rsid w:val="005107D5"/>
    <w:rsid w:val="0052186A"/>
    <w:rsid w:val="00525099"/>
    <w:rsid w:val="00527AA2"/>
    <w:rsid w:val="00527BF9"/>
    <w:rsid w:val="005321DA"/>
    <w:rsid w:val="005372F5"/>
    <w:rsid w:val="00537F7B"/>
    <w:rsid w:val="00541C88"/>
    <w:rsid w:val="0054449E"/>
    <w:rsid w:val="00547541"/>
    <w:rsid w:val="005509CA"/>
    <w:rsid w:val="00550BB1"/>
    <w:rsid w:val="00551365"/>
    <w:rsid w:val="00552CFF"/>
    <w:rsid w:val="00560578"/>
    <w:rsid w:val="005615F1"/>
    <w:rsid w:val="0056257F"/>
    <w:rsid w:val="005627FF"/>
    <w:rsid w:val="00566592"/>
    <w:rsid w:val="00571829"/>
    <w:rsid w:val="00577D61"/>
    <w:rsid w:val="005822AC"/>
    <w:rsid w:val="005826AE"/>
    <w:rsid w:val="00582A52"/>
    <w:rsid w:val="005A1CF8"/>
    <w:rsid w:val="005A66A1"/>
    <w:rsid w:val="005A67BE"/>
    <w:rsid w:val="005A735E"/>
    <w:rsid w:val="005B1F83"/>
    <w:rsid w:val="005B405A"/>
    <w:rsid w:val="005B52C9"/>
    <w:rsid w:val="005C2C49"/>
    <w:rsid w:val="005C2CCB"/>
    <w:rsid w:val="005C3F23"/>
    <w:rsid w:val="005C6479"/>
    <w:rsid w:val="005C69FD"/>
    <w:rsid w:val="005D022C"/>
    <w:rsid w:val="005D41B1"/>
    <w:rsid w:val="005D5566"/>
    <w:rsid w:val="005D7025"/>
    <w:rsid w:val="005E0E2E"/>
    <w:rsid w:val="005E2D67"/>
    <w:rsid w:val="005E5578"/>
    <w:rsid w:val="005F4D62"/>
    <w:rsid w:val="005F56F4"/>
    <w:rsid w:val="00602C61"/>
    <w:rsid w:val="00606461"/>
    <w:rsid w:val="00607532"/>
    <w:rsid w:val="00610ED7"/>
    <w:rsid w:val="00611E04"/>
    <w:rsid w:val="00615083"/>
    <w:rsid w:val="00620CE3"/>
    <w:rsid w:val="00621086"/>
    <w:rsid w:val="006313E8"/>
    <w:rsid w:val="00631452"/>
    <w:rsid w:val="006365A1"/>
    <w:rsid w:val="00636AA2"/>
    <w:rsid w:val="006449F9"/>
    <w:rsid w:val="00647D78"/>
    <w:rsid w:val="00650004"/>
    <w:rsid w:val="00652573"/>
    <w:rsid w:val="006655B0"/>
    <w:rsid w:val="00666615"/>
    <w:rsid w:val="00666764"/>
    <w:rsid w:val="0066694B"/>
    <w:rsid w:val="00667DB6"/>
    <w:rsid w:val="00670E61"/>
    <w:rsid w:val="00672A75"/>
    <w:rsid w:val="006770A6"/>
    <w:rsid w:val="006771E8"/>
    <w:rsid w:val="00677C01"/>
    <w:rsid w:val="00683CC7"/>
    <w:rsid w:val="00692A77"/>
    <w:rsid w:val="00692CA5"/>
    <w:rsid w:val="006932D7"/>
    <w:rsid w:val="006A0023"/>
    <w:rsid w:val="006A245E"/>
    <w:rsid w:val="006A69C1"/>
    <w:rsid w:val="006B06A2"/>
    <w:rsid w:val="006B1D62"/>
    <w:rsid w:val="006B521F"/>
    <w:rsid w:val="006B5EC8"/>
    <w:rsid w:val="006C0ED9"/>
    <w:rsid w:val="006C3D37"/>
    <w:rsid w:val="006C6376"/>
    <w:rsid w:val="006D23DD"/>
    <w:rsid w:val="006D4CBD"/>
    <w:rsid w:val="006D6FF5"/>
    <w:rsid w:val="006E023D"/>
    <w:rsid w:val="006E0EC0"/>
    <w:rsid w:val="006E5343"/>
    <w:rsid w:val="006F1B19"/>
    <w:rsid w:val="006F29ED"/>
    <w:rsid w:val="006F2C15"/>
    <w:rsid w:val="006F35C7"/>
    <w:rsid w:val="006F4F77"/>
    <w:rsid w:val="0070147C"/>
    <w:rsid w:val="007049E1"/>
    <w:rsid w:val="00704DB6"/>
    <w:rsid w:val="00714471"/>
    <w:rsid w:val="00714FD6"/>
    <w:rsid w:val="0071553C"/>
    <w:rsid w:val="007158D1"/>
    <w:rsid w:val="007200A6"/>
    <w:rsid w:val="00721231"/>
    <w:rsid w:val="00724F9F"/>
    <w:rsid w:val="007265F7"/>
    <w:rsid w:val="007277EE"/>
    <w:rsid w:val="007308C4"/>
    <w:rsid w:val="00731894"/>
    <w:rsid w:val="007343B4"/>
    <w:rsid w:val="00745F5C"/>
    <w:rsid w:val="00746331"/>
    <w:rsid w:val="00746796"/>
    <w:rsid w:val="00746D91"/>
    <w:rsid w:val="00753822"/>
    <w:rsid w:val="00754E4B"/>
    <w:rsid w:val="0075598A"/>
    <w:rsid w:val="00761813"/>
    <w:rsid w:val="00770628"/>
    <w:rsid w:val="00771345"/>
    <w:rsid w:val="00771B85"/>
    <w:rsid w:val="00775DA6"/>
    <w:rsid w:val="00776D9A"/>
    <w:rsid w:val="0078170A"/>
    <w:rsid w:val="00783AEE"/>
    <w:rsid w:val="00790890"/>
    <w:rsid w:val="00790956"/>
    <w:rsid w:val="007947FB"/>
    <w:rsid w:val="0079502D"/>
    <w:rsid w:val="00795625"/>
    <w:rsid w:val="007A0755"/>
    <w:rsid w:val="007A31D9"/>
    <w:rsid w:val="007A74F9"/>
    <w:rsid w:val="007B18BD"/>
    <w:rsid w:val="007B19A3"/>
    <w:rsid w:val="007B75F9"/>
    <w:rsid w:val="007B7D71"/>
    <w:rsid w:val="007D2132"/>
    <w:rsid w:val="007D41A1"/>
    <w:rsid w:val="007D5FBA"/>
    <w:rsid w:val="007D6D4B"/>
    <w:rsid w:val="007D75AF"/>
    <w:rsid w:val="007E18DC"/>
    <w:rsid w:val="007E32B2"/>
    <w:rsid w:val="007E3330"/>
    <w:rsid w:val="007E3938"/>
    <w:rsid w:val="007E4C7A"/>
    <w:rsid w:val="007F4D09"/>
    <w:rsid w:val="008033D0"/>
    <w:rsid w:val="00803FB6"/>
    <w:rsid w:val="008059EF"/>
    <w:rsid w:val="008128F7"/>
    <w:rsid w:val="00812938"/>
    <w:rsid w:val="008229B3"/>
    <w:rsid w:val="0082513A"/>
    <w:rsid w:val="00827B71"/>
    <w:rsid w:val="0083047F"/>
    <w:rsid w:val="00830DAC"/>
    <w:rsid w:val="0083134C"/>
    <w:rsid w:val="00832F51"/>
    <w:rsid w:val="008334B4"/>
    <w:rsid w:val="008340E5"/>
    <w:rsid w:val="0084145B"/>
    <w:rsid w:val="00843100"/>
    <w:rsid w:val="00847054"/>
    <w:rsid w:val="00850F25"/>
    <w:rsid w:val="008534AA"/>
    <w:rsid w:val="00853B63"/>
    <w:rsid w:val="00855B1A"/>
    <w:rsid w:val="00863283"/>
    <w:rsid w:val="00863849"/>
    <w:rsid w:val="00864966"/>
    <w:rsid w:val="008653F2"/>
    <w:rsid w:val="0087186E"/>
    <w:rsid w:val="008719C2"/>
    <w:rsid w:val="00873028"/>
    <w:rsid w:val="00874599"/>
    <w:rsid w:val="00876B4D"/>
    <w:rsid w:val="00884FF7"/>
    <w:rsid w:val="008875DF"/>
    <w:rsid w:val="00894ACE"/>
    <w:rsid w:val="008A07BF"/>
    <w:rsid w:val="008A0C99"/>
    <w:rsid w:val="008A0E38"/>
    <w:rsid w:val="008A6BE2"/>
    <w:rsid w:val="008B19D9"/>
    <w:rsid w:val="008B1FD3"/>
    <w:rsid w:val="008B204B"/>
    <w:rsid w:val="008B36CA"/>
    <w:rsid w:val="008C49AE"/>
    <w:rsid w:val="008C59F7"/>
    <w:rsid w:val="008D2CA5"/>
    <w:rsid w:val="008E3529"/>
    <w:rsid w:val="008E6390"/>
    <w:rsid w:val="008E7687"/>
    <w:rsid w:val="008F0E3C"/>
    <w:rsid w:val="008F11FA"/>
    <w:rsid w:val="008F168F"/>
    <w:rsid w:val="008F33AE"/>
    <w:rsid w:val="008F4ACA"/>
    <w:rsid w:val="00901173"/>
    <w:rsid w:val="00901392"/>
    <w:rsid w:val="00902EF2"/>
    <w:rsid w:val="00910D1E"/>
    <w:rsid w:val="0091116A"/>
    <w:rsid w:val="00912F98"/>
    <w:rsid w:val="009151CF"/>
    <w:rsid w:val="00917FBB"/>
    <w:rsid w:val="009219CA"/>
    <w:rsid w:val="009223D3"/>
    <w:rsid w:val="00924B7E"/>
    <w:rsid w:val="009301EE"/>
    <w:rsid w:val="00931D7A"/>
    <w:rsid w:val="00935D8D"/>
    <w:rsid w:val="0093764D"/>
    <w:rsid w:val="00942FE8"/>
    <w:rsid w:val="009443F3"/>
    <w:rsid w:val="00944A0D"/>
    <w:rsid w:val="009567CE"/>
    <w:rsid w:val="0095713C"/>
    <w:rsid w:val="00957E70"/>
    <w:rsid w:val="00965CE3"/>
    <w:rsid w:val="00967109"/>
    <w:rsid w:val="00970DAB"/>
    <w:rsid w:val="0097321D"/>
    <w:rsid w:val="009741CA"/>
    <w:rsid w:val="00976422"/>
    <w:rsid w:val="00990911"/>
    <w:rsid w:val="00992531"/>
    <w:rsid w:val="009944CF"/>
    <w:rsid w:val="00995CD5"/>
    <w:rsid w:val="009A1787"/>
    <w:rsid w:val="009A38B1"/>
    <w:rsid w:val="009A4524"/>
    <w:rsid w:val="009A4F5A"/>
    <w:rsid w:val="009B1EA8"/>
    <w:rsid w:val="009B1F44"/>
    <w:rsid w:val="009B31BF"/>
    <w:rsid w:val="009B4573"/>
    <w:rsid w:val="009B6EDF"/>
    <w:rsid w:val="009B74D0"/>
    <w:rsid w:val="009B78FC"/>
    <w:rsid w:val="009B7A93"/>
    <w:rsid w:val="009C002A"/>
    <w:rsid w:val="009C445F"/>
    <w:rsid w:val="009D0D79"/>
    <w:rsid w:val="009D20D7"/>
    <w:rsid w:val="009D2C14"/>
    <w:rsid w:val="009D31BD"/>
    <w:rsid w:val="009D67BF"/>
    <w:rsid w:val="009D6979"/>
    <w:rsid w:val="009D6AB4"/>
    <w:rsid w:val="009D7E45"/>
    <w:rsid w:val="009E278C"/>
    <w:rsid w:val="009E5BD5"/>
    <w:rsid w:val="009F38BB"/>
    <w:rsid w:val="009F4768"/>
    <w:rsid w:val="009F6EDC"/>
    <w:rsid w:val="00A015D2"/>
    <w:rsid w:val="00A035CE"/>
    <w:rsid w:val="00A0511D"/>
    <w:rsid w:val="00A0537F"/>
    <w:rsid w:val="00A05963"/>
    <w:rsid w:val="00A0602E"/>
    <w:rsid w:val="00A06C1F"/>
    <w:rsid w:val="00A07FFA"/>
    <w:rsid w:val="00A109A7"/>
    <w:rsid w:val="00A10FAF"/>
    <w:rsid w:val="00A11B0E"/>
    <w:rsid w:val="00A11B8B"/>
    <w:rsid w:val="00A11FB4"/>
    <w:rsid w:val="00A1550B"/>
    <w:rsid w:val="00A2382E"/>
    <w:rsid w:val="00A30D4C"/>
    <w:rsid w:val="00A340B9"/>
    <w:rsid w:val="00A35782"/>
    <w:rsid w:val="00A362F9"/>
    <w:rsid w:val="00A37083"/>
    <w:rsid w:val="00A43EE6"/>
    <w:rsid w:val="00A44851"/>
    <w:rsid w:val="00A44A6D"/>
    <w:rsid w:val="00A5016F"/>
    <w:rsid w:val="00A527A4"/>
    <w:rsid w:val="00A60F49"/>
    <w:rsid w:val="00A61E15"/>
    <w:rsid w:val="00A66F91"/>
    <w:rsid w:val="00A670F5"/>
    <w:rsid w:val="00A67365"/>
    <w:rsid w:val="00A70229"/>
    <w:rsid w:val="00A7360E"/>
    <w:rsid w:val="00A80FF1"/>
    <w:rsid w:val="00A828B3"/>
    <w:rsid w:val="00A86C0B"/>
    <w:rsid w:val="00A918D1"/>
    <w:rsid w:val="00A93A9A"/>
    <w:rsid w:val="00A95245"/>
    <w:rsid w:val="00AA5C16"/>
    <w:rsid w:val="00AB35EB"/>
    <w:rsid w:val="00AB3630"/>
    <w:rsid w:val="00AB7EB9"/>
    <w:rsid w:val="00AC1A20"/>
    <w:rsid w:val="00AC31D4"/>
    <w:rsid w:val="00AC4ACB"/>
    <w:rsid w:val="00AC6098"/>
    <w:rsid w:val="00AD3CCA"/>
    <w:rsid w:val="00AE2BF6"/>
    <w:rsid w:val="00AE3370"/>
    <w:rsid w:val="00AE64CA"/>
    <w:rsid w:val="00AF30DE"/>
    <w:rsid w:val="00AF7092"/>
    <w:rsid w:val="00AF7CD8"/>
    <w:rsid w:val="00B038ED"/>
    <w:rsid w:val="00B04661"/>
    <w:rsid w:val="00B066A6"/>
    <w:rsid w:val="00B069A9"/>
    <w:rsid w:val="00B1324D"/>
    <w:rsid w:val="00B157D0"/>
    <w:rsid w:val="00B157E2"/>
    <w:rsid w:val="00B17409"/>
    <w:rsid w:val="00B22E94"/>
    <w:rsid w:val="00B24A45"/>
    <w:rsid w:val="00B25B92"/>
    <w:rsid w:val="00B26948"/>
    <w:rsid w:val="00B33954"/>
    <w:rsid w:val="00B34D51"/>
    <w:rsid w:val="00B36A0E"/>
    <w:rsid w:val="00B36BA1"/>
    <w:rsid w:val="00B40A2F"/>
    <w:rsid w:val="00B40D67"/>
    <w:rsid w:val="00B41D87"/>
    <w:rsid w:val="00B43C45"/>
    <w:rsid w:val="00B448A5"/>
    <w:rsid w:val="00B55EE8"/>
    <w:rsid w:val="00B56E6C"/>
    <w:rsid w:val="00B60058"/>
    <w:rsid w:val="00B63D0E"/>
    <w:rsid w:val="00B65033"/>
    <w:rsid w:val="00B65C33"/>
    <w:rsid w:val="00B72017"/>
    <w:rsid w:val="00B7480F"/>
    <w:rsid w:val="00B83039"/>
    <w:rsid w:val="00B83D2E"/>
    <w:rsid w:val="00B85DBC"/>
    <w:rsid w:val="00B94B7E"/>
    <w:rsid w:val="00BA2A3D"/>
    <w:rsid w:val="00BA47D7"/>
    <w:rsid w:val="00BA5744"/>
    <w:rsid w:val="00BA5B00"/>
    <w:rsid w:val="00BB0B54"/>
    <w:rsid w:val="00BB1A07"/>
    <w:rsid w:val="00BB4BCC"/>
    <w:rsid w:val="00BB640F"/>
    <w:rsid w:val="00BB6DAD"/>
    <w:rsid w:val="00BB7346"/>
    <w:rsid w:val="00BB7CDE"/>
    <w:rsid w:val="00BC1366"/>
    <w:rsid w:val="00BC1555"/>
    <w:rsid w:val="00BC2C1E"/>
    <w:rsid w:val="00BC60A9"/>
    <w:rsid w:val="00BC6655"/>
    <w:rsid w:val="00BC7AF9"/>
    <w:rsid w:val="00BD196D"/>
    <w:rsid w:val="00BD4DA6"/>
    <w:rsid w:val="00BE0C8A"/>
    <w:rsid w:val="00BE16D5"/>
    <w:rsid w:val="00BE2B49"/>
    <w:rsid w:val="00BE334D"/>
    <w:rsid w:val="00BE4988"/>
    <w:rsid w:val="00BE6D69"/>
    <w:rsid w:val="00BF0E0A"/>
    <w:rsid w:val="00BF1C24"/>
    <w:rsid w:val="00BF4382"/>
    <w:rsid w:val="00BF451D"/>
    <w:rsid w:val="00BF5E73"/>
    <w:rsid w:val="00C06939"/>
    <w:rsid w:val="00C07413"/>
    <w:rsid w:val="00C15392"/>
    <w:rsid w:val="00C17F8D"/>
    <w:rsid w:val="00C21E3B"/>
    <w:rsid w:val="00C23913"/>
    <w:rsid w:val="00C319FA"/>
    <w:rsid w:val="00C35247"/>
    <w:rsid w:val="00C35B1A"/>
    <w:rsid w:val="00C40371"/>
    <w:rsid w:val="00C41C7D"/>
    <w:rsid w:val="00C460A9"/>
    <w:rsid w:val="00C5589D"/>
    <w:rsid w:val="00C568E2"/>
    <w:rsid w:val="00C57789"/>
    <w:rsid w:val="00C6100D"/>
    <w:rsid w:val="00C63023"/>
    <w:rsid w:val="00C63743"/>
    <w:rsid w:val="00C64439"/>
    <w:rsid w:val="00C64BA2"/>
    <w:rsid w:val="00C70D72"/>
    <w:rsid w:val="00C76C6C"/>
    <w:rsid w:val="00C80111"/>
    <w:rsid w:val="00C8058C"/>
    <w:rsid w:val="00C80EC5"/>
    <w:rsid w:val="00C817AC"/>
    <w:rsid w:val="00C83B2C"/>
    <w:rsid w:val="00C85B7B"/>
    <w:rsid w:val="00C86BB9"/>
    <w:rsid w:val="00C87266"/>
    <w:rsid w:val="00C8772C"/>
    <w:rsid w:val="00C87F2E"/>
    <w:rsid w:val="00C9389F"/>
    <w:rsid w:val="00C943C6"/>
    <w:rsid w:val="00C963CB"/>
    <w:rsid w:val="00C96715"/>
    <w:rsid w:val="00C96AB1"/>
    <w:rsid w:val="00CA43FD"/>
    <w:rsid w:val="00CA7BC0"/>
    <w:rsid w:val="00CB12F2"/>
    <w:rsid w:val="00CB18EB"/>
    <w:rsid w:val="00CB441E"/>
    <w:rsid w:val="00CB6172"/>
    <w:rsid w:val="00CB6312"/>
    <w:rsid w:val="00CC72E9"/>
    <w:rsid w:val="00CC7D75"/>
    <w:rsid w:val="00CD25C2"/>
    <w:rsid w:val="00CD2F09"/>
    <w:rsid w:val="00CD4D4E"/>
    <w:rsid w:val="00CD5601"/>
    <w:rsid w:val="00CD5FDB"/>
    <w:rsid w:val="00CE0841"/>
    <w:rsid w:val="00CE1160"/>
    <w:rsid w:val="00CE24E5"/>
    <w:rsid w:val="00CE41DB"/>
    <w:rsid w:val="00CE4D96"/>
    <w:rsid w:val="00CF7DA3"/>
    <w:rsid w:val="00D07546"/>
    <w:rsid w:val="00D078C4"/>
    <w:rsid w:val="00D1177C"/>
    <w:rsid w:val="00D15EA5"/>
    <w:rsid w:val="00D165E0"/>
    <w:rsid w:val="00D20354"/>
    <w:rsid w:val="00D2100B"/>
    <w:rsid w:val="00D24CCA"/>
    <w:rsid w:val="00D267AC"/>
    <w:rsid w:val="00D3089E"/>
    <w:rsid w:val="00D31D7A"/>
    <w:rsid w:val="00D33E60"/>
    <w:rsid w:val="00D34557"/>
    <w:rsid w:val="00D41725"/>
    <w:rsid w:val="00D460E7"/>
    <w:rsid w:val="00D56D9E"/>
    <w:rsid w:val="00D63ABC"/>
    <w:rsid w:val="00D65085"/>
    <w:rsid w:val="00D675F1"/>
    <w:rsid w:val="00D73B96"/>
    <w:rsid w:val="00D73DEC"/>
    <w:rsid w:val="00D80807"/>
    <w:rsid w:val="00D86917"/>
    <w:rsid w:val="00D92F9A"/>
    <w:rsid w:val="00D9427D"/>
    <w:rsid w:val="00D95F8E"/>
    <w:rsid w:val="00D96128"/>
    <w:rsid w:val="00D96290"/>
    <w:rsid w:val="00DA36EE"/>
    <w:rsid w:val="00DA452E"/>
    <w:rsid w:val="00DA5128"/>
    <w:rsid w:val="00DA712A"/>
    <w:rsid w:val="00DB3075"/>
    <w:rsid w:val="00DB308D"/>
    <w:rsid w:val="00DB5F40"/>
    <w:rsid w:val="00DC0B37"/>
    <w:rsid w:val="00DC67AC"/>
    <w:rsid w:val="00DC6B14"/>
    <w:rsid w:val="00DC6DE5"/>
    <w:rsid w:val="00DD1587"/>
    <w:rsid w:val="00DD1E47"/>
    <w:rsid w:val="00DD61A9"/>
    <w:rsid w:val="00DD6EF1"/>
    <w:rsid w:val="00DE4958"/>
    <w:rsid w:val="00DE4E18"/>
    <w:rsid w:val="00DF03EB"/>
    <w:rsid w:val="00DF2F8D"/>
    <w:rsid w:val="00E04361"/>
    <w:rsid w:val="00E049F5"/>
    <w:rsid w:val="00E064FD"/>
    <w:rsid w:val="00E10203"/>
    <w:rsid w:val="00E1053A"/>
    <w:rsid w:val="00E159FB"/>
    <w:rsid w:val="00E21B6C"/>
    <w:rsid w:val="00E25575"/>
    <w:rsid w:val="00E25D7C"/>
    <w:rsid w:val="00E26AF3"/>
    <w:rsid w:val="00E276E0"/>
    <w:rsid w:val="00E314EA"/>
    <w:rsid w:val="00E32427"/>
    <w:rsid w:val="00E33FDA"/>
    <w:rsid w:val="00E406D5"/>
    <w:rsid w:val="00E427C0"/>
    <w:rsid w:val="00E44586"/>
    <w:rsid w:val="00E47D46"/>
    <w:rsid w:val="00E520F7"/>
    <w:rsid w:val="00E56701"/>
    <w:rsid w:val="00E61265"/>
    <w:rsid w:val="00E62754"/>
    <w:rsid w:val="00E6309B"/>
    <w:rsid w:val="00E6314D"/>
    <w:rsid w:val="00E64D2D"/>
    <w:rsid w:val="00E768E3"/>
    <w:rsid w:val="00E8653D"/>
    <w:rsid w:val="00E86B53"/>
    <w:rsid w:val="00E9110B"/>
    <w:rsid w:val="00EA2B6F"/>
    <w:rsid w:val="00EA4AD4"/>
    <w:rsid w:val="00EB3478"/>
    <w:rsid w:val="00EB4B39"/>
    <w:rsid w:val="00EB5124"/>
    <w:rsid w:val="00EB52C2"/>
    <w:rsid w:val="00EB6FE3"/>
    <w:rsid w:val="00EC55DA"/>
    <w:rsid w:val="00EC59F8"/>
    <w:rsid w:val="00EC64D6"/>
    <w:rsid w:val="00ED103B"/>
    <w:rsid w:val="00ED5738"/>
    <w:rsid w:val="00EE0F65"/>
    <w:rsid w:val="00EE6C01"/>
    <w:rsid w:val="00EF749B"/>
    <w:rsid w:val="00F037D6"/>
    <w:rsid w:val="00F07FC3"/>
    <w:rsid w:val="00F137E0"/>
    <w:rsid w:val="00F150BD"/>
    <w:rsid w:val="00F203A9"/>
    <w:rsid w:val="00F20BC1"/>
    <w:rsid w:val="00F20E8D"/>
    <w:rsid w:val="00F246A1"/>
    <w:rsid w:val="00F25B74"/>
    <w:rsid w:val="00F270A9"/>
    <w:rsid w:val="00F27434"/>
    <w:rsid w:val="00F33C7C"/>
    <w:rsid w:val="00F37917"/>
    <w:rsid w:val="00F417D6"/>
    <w:rsid w:val="00F46697"/>
    <w:rsid w:val="00F47DE8"/>
    <w:rsid w:val="00F512A7"/>
    <w:rsid w:val="00F5249B"/>
    <w:rsid w:val="00F55047"/>
    <w:rsid w:val="00F5513E"/>
    <w:rsid w:val="00F63F3F"/>
    <w:rsid w:val="00F66FA5"/>
    <w:rsid w:val="00F67C5D"/>
    <w:rsid w:val="00F71678"/>
    <w:rsid w:val="00F730E3"/>
    <w:rsid w:val="00F755E9"/>
    <w:rsid w:val="00F87BBB"/>
    <w:rsid w:val="00F909CD"/>
    <w:rsid w:val="00F974D1"/>
    <w:rsid w:val="00FA16E0"/>
    <w:rsid w:val="00FA4C75"/>
    <w:rsid w:val="00FB545A"/>
    <w:rsid w:val="00FC0D63"/>
    <w:rsid w:val="00FC4397"/>
    <w:rsid w:val="00FC7C84"/>
    <w:rsid w:val="00FD05AD"/>
    <w:rsid w:val="00FD0666"/>
    <w:rsid w:val="00FD0C91"/>
    <w:rsid w:val="00FD356D"/>
    <w:rsid w:val="00FD51E8"/>
    <w:rsid w:val="00FD7295"/>
    <w:rsid w:val="00FE153F"/>
    <w:rsid w:val="00FE2187"/>
    <w:rsid w:val="00FE320C"/>
    <w:rsid w:val="00FF7DDF"/>
    <w:rsid w:val="5A169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58742B4"/>
  <w15:docId w15:val="{7E3FFC7E-7359-4B81-B82C-7807A59B0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0153bd8d-61e3-4d9a-b03f-287c4fda417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454EF41EFBA64397BD8D5FFE15EBC5" ma:contentTypeVersion="16" ma:contentTypeDescription="Create a new document." ma:contentTypeScope="" ma:versionID="9ce986334c85d25efa1f8d310ae52897">
  <xsd:schema xmlns:xsd="http://www.w3.org/2001/XMLSchema" xmlns:xs="http://www.w3.org/2001/XMLSchema" xmlns:p="http://schemas.microsoft.com/office/2006/metadata/properties" xmlns:ns2="0153bd8d-61e3-4d9a-b03f-287c4fda417d" xmlns:ns3="d685628e-7c0a-498b-8a01-f41cb0ae94ad" xmlns:ns4="9c46a28d-acc8-4027-86ce-a8901ee39950" targetNamespace="http://schemas.microsoft.com/office/2006/metadata/properties" ma:root="true" ma:fieldsID="b8b544ff7d710f82654a7f9cb0e67618" ns2:_="" ns3:_="" ns4:_="">
    <xsd:import namespace="0153bd8d-61e3-4d9a-b03f-287c4fda417d"/>
    <xsd:import namespace="d685628e-7c0a-498b-8a01-f41cb0ae94ad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3bd8d-61e3-4d9a-b03f-287c4fda4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0153bd8d-61e3-4d9a-b03f-287c4fda417d"/>
  </ds:schemaRefs>
</ds:datastoreItem>
</file>

<file path=customXml/itemProps2.xml><?xml version="1.0" encoding="utf-8"?>
<ds:datastoreItem xmlns:ds="http://schemas.openxmlformats.org/officeDocument/2006/customXml" ds:itemID="{795F1AA0-73AE-4453-AC69-3AF66EF766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BB6C00-89AC-4054-82BC-0690009155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53bd8d-61e3-4d9a-b03f-287c4fda417d"/>
    <ds:schemaRef ds:uri="d685628e-7c0a-498b-8a01-f41cb0ae94ad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335</TotalTime>
  <Pages>2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277</cp:revision>
  <cp:lastPrinted>2025-11-10T15:56:00Z</cp:lastPrinted>
  <dcterms:created xsi:type="dcterms:W3CDTF">2019-03-08T04:51:00Z</dcterms:created>
  <dcterms:modified xsi:type="dcterms:W3CDTF">2026-08-14T09:12:00Z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0x0101007B454EF41EFBA64397BD8D5FFE15EBC5</vt:lpwstr>
  </property>
  <property fmtid="{D5CDD505-2E9C-101B-9397-08002B2CF9AE}" pid="4" name="MediaServiceImageTags">
    <vt:lpwstr/>
  </property>
</Properties>
</file>