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7AB72" w14:textId="40242BB2" w:rsidR="009742A9" w:rsidRPr="00235043" w:rsidRDefault="009742A9" w:rsidP="0089688D">
      <w:pPr>
        <w:numPr>
          <w:ilvl w:val="0"/>
          <w:numId w:val="16"/>
        </w:numPr>
        <w:tabs>
          <w:tab w:val="clear" w:pos="227"/>
          <w:tab w:val="clear" w:pos="454"/>
          <w:tab w:val="clear" w:pos="680"/>
          <w:tab w:val="clear" w:pos="907"/>
          <w:tab w:val="clear" w:pos="1635"/>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ลักษณะการดำเนินธุรกิจ</w:t>
      </w:r>
    </w:p>
    <w:p w14:paraId="69F91BAA" w14:textId="77777777" w:rsidR="009742A9" w:rsidRPr="00BB636F"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rPr>
      </w:pPr>
    </w:p>
    <w:p w14:paraId="14A72E24" w14:textId="4DE9A412" w:rsidR="009742A9" w:rsidRPr="00235043" w:rsidRDefault="009742A9" w:rsidP="0042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t xml:space="preserve">บริษัท </w:t>
      </w:r>
      <w:proofErr w:type="spellStart"/>
      <w:r w:rsidRPr="00235043">
        <w:rPr>
          <w:rFonts w:ascii="Browallia New" w:hAnsi="Browallia New" w:cs="Browallia New"/>
          <w:sz w:val="28"/>
          <w:szCs w:val="28"/>
          <w:cs/>
        </w:rPr>
        <w:t>ไมด้า</w:t>
      </w:r>
      <w:proofErr w:type="spellEnd"/>
      <w:r w:rsidRPr="00235043">
        <w:rPr>
          <w:rFonts w:ascii="Browallia New" w:hAnsi="Browallia New" w:cs="Browallia New"/>
          <w:sz w:val="28"/>
          <w:szCs w:val="28"/>
          <w:cs/>
        </w:rPr>
        <w:t xml:space="preserve"> แอสเซ</w:t>
      </w:r>
      <w:proofErr w:type="spellStart"/>
      <w:r w:rsidRPr="00235043">
        <w:rPr>
          <w:rFonts w:ascii="Browallia New" w:hAnsi="Browallia New" w:cs="Browallia New"/>
          <w:sz w:val="28"/>
          <w:szCs w:val="28"/>
          <w:cs/>
        </w:rPr>
        <w:t>็ท</w:t>
      </w:r>
      <w:proofErr w:type="spellEnd"/>
      <w:r w:rsidRPr="00235043">
        <w:rPr>
          <w:rFonts w:ascii="Browallia New" w:hAnsi="Browallia New" w:cs="Browallia New"/>
          <w:sz w:val="28"/>
          <w:szCs w:val="28"/>
          <w:cs/>
        </w:rPr>
        <w:t xml:space="preserve"> จำกัด (มหาชน)</w:t>
      </w:r>
      <w:r w:rsidRPr="00235043">
        <w:rPr>
          <w:rFonts w:ascii="Browallia New" w:hAnsi="Browallia New" w:cs="Browallia New"/>
          <w:sz w:val="28"/>
          <w:szCs w:val="28"/>
        </w:rPr>
        <w:t xml:space="preserve"> </w:t>
      </w:r>
      <w:r w:rsidRPr="00235043">
        <w:rPr>
          <w:rFonts w:ascii="Browallia New" w:hAnsi="Browallia New" w:cs="Browallia New"/>
          <w:sz w:val="28"/>
          <w:szCs w:val="28"/>
          <w:cs/>
        </w:rPr>
        <w:t>(</w:t>
      </w:r>
      <w:r w:rsidRPr="00235043">
        <w:rPr>
          <w:rFonts w:ascii="Browallia New" w:hAnsi="Browallia New" w:cs="Browallia New"/>
          <w:sz w:val="28"/>
          <w:szCs w:val="28"/>
        </w:rPr>
        <w:t>“</w:t>
      </w:r>
      <w:r w:rsidRPr="00235043">
        <w:rPr>
          <w:rFonts w:ascii="Browallia New" w:hAnsi="Browallia New" w:cs="Browallia New"/>
          <w:sz w:val="28"/>
          <w:szCs w:val="28"/>
          <w:cs/>
        </w:rPr>
        <w:t>บริษัท</w:t>
      </w:r>
      <w:r w:rsidRPr="00235043">
        <w:rPr>
          <w:rFonts w:ascii="Browallia New" w:hAnsi="Browallia New" w:cs="Browallia New"/>
          <w:sz w:val="28"/>
          <w:szCs w:val="28"/>
        </w:rPr>
        <w:t>”</w:t>
      </w:r>
      <w:r w:rsidRPr="00235043">
        <w:rPr>
          <w:rFonts w:ascii="Browallia New" w:hAnsi="Browallia New" w:cs="Browallia New"/>
          <w:sz w:val="28"/>
          <w:szCs w:val="28"/>
          <w:cs/>
        </w:rPr>
        <w:t>) ดำเนินกิจการในประเทศไทยโดยทำธุรกิจในการขาย</w:t>
      </w:r>
      <w:r w:rsidR="00FC2365" w:rsidRPr="00235043">
        <w:rPr>
          <w:rFonts w:ascii="Browallia New" w:hAnsi="Browallia New" w:cs="Browallia New"/>
          <w:sz w:val="28"/>
          <w:szCs w:val="28"/>
        </w:rPr>
        <w:t xml:space="preserve"> </w:t>
      </w:r>
      <w:r w:rsidRPr="00235043">
        <w:rPr>
          <w:rFonts w:ascii="Browallia New" w:hAnsi="Browallia New" w:cs="Browallia New"/>
          <w:sz w:val="28"/>
          <w:szCs w:val="28"/>
          <w:cs/>
        </w:rPr>
        <w:t>และให้บริการเช่าซื้อเครื่องใช้ไฟฟ้า</w:t>
      </w:r>
      <w:r w:rsidR="005C073A" w:rsidRPr="00235043">
        <w:rPr>
          <w:rFonts w:ascii="Browallia New" w:hAnsi="Browallia New" w:cs="Browallia New"/>
          <w:sz w:val="28"/>
          <w:szCs w:val="28"/>
          <w:cs/>
        </w:rPr>
        <w:t>ภายในบ้าน</w:t>
      </w:r>
      <w:r w:rsidR="00B91CA8" w:rsidRPr="00235043">
        <w:rPr>
          <w:rFonts w:ascii="Browallia New" w:hAnsi="Browallia New" w:cs="Browallia New"/>
          <w:sz w:val="28"/>
          <w:szCs w:val="28"/>
        </w:rPr>
        <w:t xml:space="preserve"> </w:t>
      </w:r>
      <w:r w:rsidR="00821767" w:rsidRPr="00235043">
        <w:rPr>
          <w:rFonts w:ascii="Browallia New" w:hAnsi="Browallia New" w:cs="Browallia New"/>
          <w:sz w:val="28"/>
          <w:szCs w:val="28"/>
          <w:cs/>
        </w:rPr>
        <w:t xml:space="preserve">ธุรกิจโรงแรม </w:t>
      </w:r>
      <w:r w:rsidR="0091640C" w:rsidRPr="00235043">
        <w:rPr>
          <w:rFonts w:ascii="Browallia New" w:hAnsi="Browallia New" w:cs="Browallia New"/>
          <w:sz w:val="28"/>
          <w:szCs w:val="28"/>
          <w:cs/>
        </w:rPr>
        <w:t xml:space="preserve">ซึ่งบริษัทมีสาขาในกรุงเทพมหานครและต่างจังหวัดรวม </w:t>
      </w:r>
      <w:r w:rsidR="00F37135">
        <w:rPr>
          <w:rFonts w:ascii="Browallia New" w:hAnsi="Browallia New" w:cs="Browallia New"/>
          <w:sz w:val="28"/>
          <w:szCs w:val="28"/>
        </w:rPr>
        <w:t>49</w:t>
      </w:r>
      <w:r w:rsidR="0091640C" w:rsidRPr="00235043">
        <w:rPr>
          <w:rFonts w:ascii="Browallia New" w:hAnsi="Browallia New" w:cs="Browallia New"/>
          <w:sz w:val="28"/>
          <w:szCs w:val="28"/>
          <w:cs/>
        </w:rPr>
        <w:t xml:space="preserve"> สาขา</w:t>
      </w:r>
      <w:r w:rsidRPr="00235043">
        <w:rPr>
          <w:rFonts w:ascii="Browallia New" w:hAnsi="Browallia New" w:cs="Browallia New"/>
          <w:sz w:val="28"/>
          <w:szCs w:val="28"/>
          <w:cs/>
        </w:rPr>
        <w:t xml:space="preserve"> </w:t>
      </w:r>
      <w:r w:rsidR="00EF59BE" w:rsidRPr="00235043">
        <w:rPr>
          <w:rFonts w:ascii="Browallia New" w:hAnsi="Browallia New" w:cs="Browallia New"/>
          <w:sz w:val="28"/>
          <w:szCs w:val="28"/>
          <w:cs/>
        </w:rPr>
        <w:t>และธุรกิจพัฒนาอสังหาริมทรัพย์เพื่อขาย</w:t>
      </w:r>
      <w:r w:rsidR="00EF59BE" w:rsidRPr="00235043">
        <w:rPr>
          <w:rFonts w:ascii="Browallia New" w:hAnsi="Browallia New" w:cs="Browallia New"/>
          <w:sz w:val="28"/>
          <w:szCs w:val="28"/>
        </w:rPr>
        <w:t xml:space="preserve"> </w:t>
      </w:r>
      <w:r w:rsidR="00046E6A" w:rsidRPr="00235043">
        <w:rPr>
          <w:rFonts w:ascii="Browallia New" w:hAnsi="Browallia New" w:cs="Browallia New"/>
          <w:sz w:val="28"/>
          <w:szCs w:val="28"/>
          <w:cs/>
        </w:rPr>
        <w:t>ณ วันที่</w:t>
      </w:r>
      <w:r w:rsidR="00046E6A" w:rsidRPr="00235043">
        <w:rPr>
          <w:rFonts w:ascii="Browallia New" w:hAnsi="Browallia New" w:cs="Browallia New"/>
          <w:sz w:val="28"/>
          <w:szCs w:val="28"/>
        </w:rPr>
        <w:t xml:space="preserve"> </w:t>
      </w:r>
      <w:r w:rsidR="00EC438B">
        <w:rPr>
          <w:rFonts w:ascii="Browallia New" w:hAnsi="Browallia New" w:cs="Browallia New"/>
          <w:sz w:val="28"/>
          <w:szCs w:val="28"/>
        </w:rPr>
        <w:t>30</w:t>
      </w:r>
      <w:r w:rsidR="00EC438B">
        <w:rPr>
          <w:rFonts w:ascii="Browallia New" w:hAnsi="Browallia New" w:cs="Browallia New" w:hint="cs"/>
          <w:sz w:val="28"/>
          <w:szCs w:val="28"/>
          <w:cs/>
        </w:rPr>
        <w:t xml:space="preserve"> มิถุนายน</w:t>
      </w:r>
      <w:r w:rsidR="00142A16">
        <w:rPr>
          <w:rFonts w:ascii="Browallia New" w:hAnsi="Browallia New" w:cs="Browallia New" w:hint="cs"/>
          <w:sz w:val="28"/>
          <w:szCs w:val="28"/>
          <w:cs/>
        </w:rPr>
        <w:t xml:space="preserve"> </w:t>
      </w:r>
      <w:r w:rsidR="00142A16">
        <w:rPr>
          <w:rFonts w:ascii="Browallia New" w:hAnsi="Browallia New" w:cs="Browallia New"/>
          <w:sz w:val="28"/>
          <w:szCs w:val="28"/>
        </w:rPr>
        <w:t>2569</w:t>
      </w:r>
      <w:r w:rsidR="00046E6A" w:rsidRPr="00235043">
        <w:rPr>
          <w:rFonts w:ascii="Browallia New" w:hAnsi="Browallia New" w:cs="Browallia New"/>
          <w:sz w:val="28"/>
          <w:szCs w:val="28"/>
          <w:cs/>
        </w:rPr>
        <w:t xml:space="preserve"> </w:t>
      </w:r>
      <w:r w:rsidRPr="00235043">
        <w:rPr>
          <w:rFonts w:ascii="Browallia New" w:hAnsi="Browallia New" w:cs="Browallia New"/>
          <w:sz w:val="28"/>
          <w:szCs w:val="28"/>
          <w:cs/>
        </w:rPr>
        <w:t xml:space="preserve">บริษัทมีบริษัทย่อยดำเนินธุรกิจประเภทต่างๆ </w:t>
      </w:r>
      <w:r w:rsidR="00EB3DE9">
        <w:rPr>
          <w:rFonts w:ascii="Browallia New" w:hAnsi="Browallia New" w:cs="Browallia New"/>
          <w:sz w:val="28"/>
          <w:szCs w:val="28"/>
          <w:cs/>
        </w:rPr>
        <w:br/>
      </w:r>
      <w:r w:rsidRPr="00235043">
        <w:rPr>
          <w:rFonts w:ascii="Browallia New" w:hAnsi="Browallia New" w:cs="Browallia New"/>
          <w:sz w:val="28"/>
          <w:szCs w:val="28"/>
          <w:cs/>
        </w:rPr>
        <w:t xml:space="preserve">เช่น </w:t>
      </w:r>
      <w:r w:rsidR="00084B49" w:rsidRPr="00235043">
        <w:rPr>
          <w:rFonts w:ascii="Browallia New" w:hAnsi="Browallia New" w:cs="Browallia New"/>
          <w:sz w:val="28"/>
          <w:szCs w:val="28"/>
          <w:cs/>
        </w:rPr>
        <w:t>บริการให้สินเชื่อเช่าซื้อ</w:t>
      </w:r>
      <w:r w:rsidRPr="00235043">
        <w:rPr>
          <w:rFonts w:ascii="Browallia New" w:hAnsi="Browallia New" w:cs="Browallia New"/>
          <w:sz w:val="28"/>
          <w:szCs w:val="28"/>
          <w:cs/>
        </w:rPr>
        <w:t xml:space="preserve">รถยนต์ที่ผ่านการใช้งานแล้ว </w:t>
      </w:r>
      <w:r w:rsidR="00C320BC" w:rsidRPr="00235043">
        <w:rPr>
          <w:rFonts w:ascii="Browallia New" w:hAnsi="Browallia New" w:cs="Browallia New"/>
          <w:sz w:val="28"/>
          <w:szCs w:val="28"/>
          <w:cs/>
        </w:rPr>
        <w:t>ธุรกิจพัฒนาอสังหาริมทรัพย์ ธุรกิจบริการ</w:t>
      </w:r>
      <w:r w:rsidR="006E0659" w:rsidRPr="00235043">
        <w:rPr>
          <w:rFonts w:ascii="Browallia New" w:hAnsi="Browallia New" w:cs="Browallia New"/>
          <w:sz w:val="28"/>
          <w:szCs w:val="28"/>
          <w:cs/>
        </w:rPr>
        <w:t>บริหารโรงแรมและบริหารคอนโดมิเนียมเพื่อให้เช่า ธุรกิจให้เช่าสนามกอล์ฟ ธุรกิจตัวแทนขายอสังหาริมทรัพย์ ธุรกิจบริการจัดทำโฆษณาประชาสัมพันธ์</w:t>
      </w:r>
      <w:r w:rsidR="006B7C5C" w:rsidRPr="00235043">
        <w:rPr>
          <w:rFonts w:ascii="Browallia New" w:hAnsi="Browallia New" w:cs="Browallia New"/>
          <w:sz w:val="28"/>
          <w:szCs w:val="28"/>
          <w:cs/>
        </w:rPr>
        <w:t xml:space="preserve"> </w:t>
      </w:r>
      <w:r w:rsidR="008871B3" w:rsidRPr="00235043">
        <w:rPr>
          <w:rFonts w:ascii="Browallia New" w:hAnsi="Browallia New" w:cs="Browallia New"/>
          <w:sz w:val="28"/>
          <w:szCs w:val="28"/>
          <w:cs/>
        </w:rPr>
        <w:t>ให้</w:t>
      </w:r>
      <w:r w:rsidR="00BA173A" w:rsidRPr="00235043">
        <w:rPr>
          <w:rFonts w:ascii="Browallia New" w:hAnsi="Browallia New" w:cs="Browallia New"/>
          <w:sz w:val="28"/>
          <w:szCs w:val="28"/>
          <w:cs/>
        </w:rPr>
        <w:t xml:space="preserve">บริการสินเชื่ออื่นๆ </w:t>
      </w:r>
      <w:r w:rsidR="006E0659" w:rsidRPr="00235043">
        <w:rPr>
          <w:rFonts w:ascii="Browallia New" w:hAnsi="Browallia New" w:cs="Browallia New"/>
          <w:sz w:val="28"/>
          <w:szCs w:val="28"/>
          <w:cs/>
        </w:rPr>
        <w:t xml:space="preserve">การบริหารสินทรัพย์ด้อยคุณภาพ </w:t>
      </w:r>
      <w:r w:rsidR="00E16A2F" w:rsidRPr="00235043">
        <w:rPr>
          <w:rFonts w:ascii="Browallia New" w:hAnsi="Browallia New" w:cs="Browallia New"/>
          <w:sz w:val="28"/>
          <w:szCs w:val="28"/>
          <w:cs/>
        </w:rPr>
        <w:t xml:space="preserve">การบริหารโรงรับจำนำ </w:t>
      </w:r>
      <w:r w:rsidR="00B02049" w:rsidRPr="00235043">
        <w:rPr>
          <w:rFonts w:ascii="Browallia New" w:hAnsi="Browallia New" w:cs="Browallia New"/>
          <w:sz w:val="28"/>
          <w:szCs w:val="28"/>
          <w:cs/>
        </w:rPr>
        <w:t>ธุรกิจ</w:t>
      </w:r>
      <w:r w:rsidR="00B65916" w:rsidRPr="00235043">
        <w:rPr>
          <w:rFonts w:ascii="Browallia New" w:hAnsi="Browallia New" w:cs="Browallia New"/>
          <w:sz w:val="28"/>
          <w:szCs w:val="28"/>
          <w:cs/>
        </w:rPr>
        <w:t>ผลิตภัณ</w:t>
      </w:r>
      <w:r w:rsidR="003A5C6F" w:rsidRPr="00235043">
        <w:rPr>
          <w:rFonts w:ascii="Browallia New" w:hAnsi="Browallia New" w:cs="Browallia New"/>
          <w:sz w:val="28"/>
          <w:szCs w:val="28"/>
          <w:cs/>
        </w:rPr>
        <w:t>ฑ</w:t>
      </w:r>
      <w:r w:rsidR="003A67A4" w:rsidRPr="00235043">
        <w:rPr>
          <w:rFonts w:ascii="Browallia New" w:hAnsi="Browallia New" w:cs="Browallia New"/>
          <w:sz w:val="28"/>
          <w:szCs w:val="28"/>
          <w:cs/>
        </w:rPr>
        <w:t>์</w:t>
      </w:r>
      <w:r w:rsidR="00F627E7" w:rsidRPr="00235043">
        <w:rPr>
          <w:rFonts w:ascii="Browallia New" w:hAnsi="Browallia New" w:cs="Browallia New"/>
          <w:sz w:val="28"/>
          <w:szCs w:val="28"/>
          <w:cs/>
        </w:rPr>
        <w:t>อาหารเสริมจาก</w:t>
      </w:r>
      <w:r w:rsidR="003A67A4" w:rsidRPr="00235043">
        <w:rPr>
          <w:rFonts w:ascii="Browallia New" w:hAnsi="Browallia New" w:cs="Browallia New"/>
          <w:sz w:val="28"/>
          <w:szCs w:val="28"/>
          <w:cs/>
        </w:rPr>
        <w:t>สมุนไพร</w:t>
      </w:r>
      <w:r w:rsidR="00001F4D" w:rsidRPr="00235043">
        <w:rPr>
          <w:rFonts w:ascii="Browallia New" w:hAnsi="Browallia New" w:cs="Browallia New"/>
          <w:sz w:val="28"/>
          <w:szCs w:val="28"/>
          <w:cs/>
        </w:rPr>
        <w:t xml:space="preserve"> </w:t>
      </w:r>
      <w:r w:rsidR="006E0659" w:rsidRPr="00235043">
        <w:rPr>
          <w:rFonts w:ascii="Browallia New" w:hAnsi="Browallia New" w:cs="Browallia New"/>
          <w:sz w:val="28"/>
          <w:szCs w:val="28"/>
          <w:cs/>
        </w:rPr>
        <w:t>ธุรกิจให้บริการรักษาความปลอดภัย</w:t>
      </w:r>
      <w:r w:rsidR="00F24429" w:rsidRPr="00235043">
        <w:rPr>
          <w:rFonts w:ascii="Browallia New" w:hAnsi="Browallia New" w:cs="Browallia New"/>
          <w:sz w:val="28"/>
          <w:szCs w:val="28"/>
        </w:rPr>
        <w:t xml:space="preserve"> </w:t>
      </w:r>
      <w:r w:rsidR="00BE7EFB" w:rsidRPr="00235043">
        <w:rPr>
          <w:rFonts w:ascii="Browallia New" w:hAnsi="Browallia New" w:cs="Browallia New"/>
          <w:sz w:val="28"/>
          <w:szCs w:val="28"/>
          <w:cs/>
        </w:rPr>
        <w:t xml:space="preserve">บริการรับจ้างจัดงานอีเว้น </w:t>
      </w:r>
      <w:r w:rsidR="00B43F04" w:rsidRPr="00235043">
        <w:rPr>
          <w:rFonts w:ascii="Browallia New" w:hAnsi="Browallia New" w:cs="Browallia New"/>
          <w:sz w:val="28"/>
          <w:szCs w:val="28"/>
          <w:cs/>
        </w:rPr>
        <w:t>ผลิตเบียร์และเครื่องดื่มทุกประเภท</w:t>
      </w:r>
      <w:r w:rsidR="001605D9" w:rsidRPr="00235043">
        <w:rPr>
          <w:rFonts w:ascii="Browallia New" w:hAnsi="Browallia New" w:cs="Browallia New"/>
          <w:sz w:val="28"/>
          <w:szCs w:val="28"/>
        </w:rPr>
        <w:t xml:space="preserve"> </w:t>
      </w:r>
      <w:r w:rsidR="00BB3DAD" w:rsidRPr="00235043">
        <w:rPr>
          <w:rFonts w:ascii="Browallia New" w:hAnsi="Browallia New" w:cs="Browallia New"/>
          <w:sz w:val="28"/>
          <w:szCs w:val="28"/>
          <w:cs/>
        </w:rPr>
        <w:t>และผลิตรายการโทรทัศน์และวิทยุ</w:t>
      </w:r>
      <w:r w:rsidR="000542EF" w:rsidRPr="00235043">
        <w:rPr>
          <w:rFonts w:ascii="Browallia New" w:hAnsi="Browallia New" w:cs="Browallia New"/>
          <w:sz w:val="28"/>
          <w:szCs w:val="28"/>
        </w:rPr>
        <w:t xml:space="preserve"> </w:t>
      </w:r>
      <w:r w:rsidR="0008261F" w:rsidRPr="00235043">
        <w:rPr>
          <w:rFonts w:ascii="Browallia New" w:hAnsi="Browallia New" w:cs="Browallia New"/>
          <w:sz w:val="28"/>
          <w:szCs w:val="28"/>
          <w:cs/>
        </w:rPr>
        <w:t>บริษัทและบริษัทย่อยรวมเรียกว่า “กลุ่มบริษัท”</w:t>
      </w:r>
    </w:p>
    <w:p w14:paraId="3B0327F8" w14:textId="77777777" w:rsidR="009742A9" w:rsidRPr="00780796"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2"/>
          <w:szCs w:val="22"/>
          <w:lang w:val="en-GB"/>
        </w:rPr>
      </w:pPr>
    </w:p>
    <w:p w14:paraId="7C7BAFE3" w14:textId="402A7443" w:rsidR="009742A9" w:rsidRPr="00235043" w:rsidRDefault="009742A9" w:rsidP="00584F58">
      <w:pPr>
        <w:numPr>
          <w:ilvl w:val="0"/>
          <w:numId w:val="16"/>
        </w:numPr>
        <w:tabs>
          <w:tab w:val="clear" w:pos="227"/>
          <w:tab w:val="clear" w:pos="454"/>
          <w:tab w:val="clear" w:pos="680"/>
          <w:tab w:val="clear" w:pos="907"/>
          <w:tab w:val="clear" w:pos="1635"/>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cs/>
          <w:lang w:val="en-GB"/>
        </w:rPr>
      </w:pPr>
      <w:r w:rsidRPr="00235043">
        <w:rPr>
          <w:rFonts w:ascii="Browallia New" w:hAnsi="Browallia New" w:cs="Browallia New"/>
          <w:b/>
          <w:bCs/>
          <w:sz w:val="28"/>
          <w:szCs w:val="28"/>
          <w:cs/>
          <w:lang w:val="en-GB"/>
        </w:rPr>
        <w:t>เกณฑ์ในการจัดทำ</w:t>
      </w:r>
      <w:r w:rsidR="00725B37" w:rsidRPr="00235043">
        <w:rPr>
          <w:rFonts w:ascii="Browallia New" w:hAnsi="Browallia New" w:cs="Browallia New"/>
          <w:b/>
          <w:bCs/>
          <w:sz w:val="28"/>
          <w:szCs w:val="28"/>
          <w:cs/>
          <w:lang w:val="en-GB"/>
        </w:rPr>
        <w:t>ข้อมูลทางการเงิน</w:t>
      </w:r>
    </w:p>
    <w:p w14:paraId="706CEA91" w14:textId="77777777" w:rsidR="009742A9" w:rsidRPr="00235043"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621E1BF3" w14:textId="77777777" w:rsidR="009742A9" w:rsidRPr="00235043"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776EEC43" w14:textId="77777777" w:rsidR="009742A9" w:rsidRPr="00780796" w:rsidRDefault="009742A9"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29BB9ADC" w14:textId="5DFDA5FA" w:rsidR="00226749" w:rsidRDefault="003943D0" w:rsidP="0039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943D0">
        <w:rPr>
          <w:rFonts w:ascii="Browallia New" w:hAnsi="Browallia New" w:cs="Browallia New"/>
          <w:sz w:val="28"/>
          <w:szCs w:val="28"/>
          <w:cs/>
        </w:rPr>
        <w:t xml:space="preserve">ข้อมูลทางการเงินรวมและเฉพาะบริษัทระหว่างกาลได้จัดทำขึ้นตามมาตรฐานการบัญชี ฉบับที่ </w:t>
      </w:r>
      <w:r w:rsidR="00972861">
        <w:rPr>
          <w:rFonts w:ascii="Browallia New" w:hAnsi="Browallia New" w:cs="Browallia New"/>
          <w:sz w:val="28"/>
          <w:szCs w:val="28"/>
        </w:rPr>
        <w:t>34</w:t>
      </w:r>
      <w:r w:rsidRPr="003943D0">
        <w:rPr>
          <w:rFonts w:ascii="Browallia New" w:hAnsi="Browallia New" w:cs="Browallia New"/>
          <w:sz w:val="28"/>
          <w:szCs w:val="28"/>
          <w:cs/>
        </w:rPr>
        <w:t xml:space="preserve"> 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B9C046B" w14:textId="77777777" w:rsidR="003943D0" w:rsidRPr="00780796" w:rsidRDefault="003943D0" w:rsidP="0039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cs/>
        </w:rPr>
      </w:pPr>
    </w:p>
    <w:p w14:paraId="7C080AC9" w14:textId="43B2B97A" w:rsidR="00226749" w:rsidRDefault="00D15BF1" w:rsidP="00D1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15BF1">
        <w:rPr>
          <w:rFonts w:ascii="Browallia New" w:hAnsi="Browallia New" w:cs="Browallia New"/>
          <w:sz w:val="28"/>
          <w:szCs w:val="28"/>
          <w:cs/>
        </w:rPr>
        <w:t xml:space="preserve">ข้อมูลทางการเงินระหว่างกาลนี้ควรอ่านควบคู่กับงบการเงินของรอบปีบัญชี </w:t>
      </w:r>
      <w:r w:rsidR="000B4FE8">
        <w:rPr>
          <w:rFonts w:ascii="Browallia New" w:hAnsi="Browallia New" w:cs="Browallia New"/>
          <w:sz w:val="28"/>
          <w:szCs w:val="28"/>
        </w:rPr>
        <w:t>31</w:t>
      </w:r>
      <w:r w:rsidRPr="00D15BF1">
        <w:rPr>
          <w:rFonts w:ascii="Browallia New" w:hAnsi="Browallia New" w:cs="Browallia New"/>
          <w:sz w:val="28"/>
          <w:szCs w:val="28"/>
          <w:cs/>
        </w:rPr>
        <w:t xml:space="preserve"> ธันวาคม </w:t>
      </w:r>
      <w:r w:rsidR="000B4FE8">
        <w:rPr>
          <w:rFonts w:ascii="Browallia New" w:hAnsi="Browallia New" w:cs="Browallia New"/>
          <w:sz w:val="28"/>
          <w:szCs w:val="28"/>
        </w:rPr>
        <w:t>2568</w:t>
      </w:r>
    </w:p>
    <w:p w14:paraId="5284770E" w14:textId="77777777" w:rsidR="00D15BF1" w:rsidRPr="00BB636F" w:rsidRDefault="00D15BF1"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4"/>
          <w:szCs w:val="24"/>
        </w:rPr>
      </w:pPr>
    </w:p>
    <w:p w14:paraId="79D01850" w14:textId="1A209E60" w:rsidR="00CB30BC" w:rsidRDefault="00695F91" w:rsidP="00695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95F91">
        <w:rPr>
          <w:rFonts w:ascii="Browallia New" w:hAnsi="Browallia New" w:cs="Browallia New"/>
          <w:sz w:val="28"/>
          <w:szCs w:val="28"/>
          <w:cs/>
        </w:rPr>
        <w:t>ข้อมูลทางการเงินรวมและเฉพาะบริษัท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5CFA784F" w14:textId="77777777" w:rsidR="00695F91" w:rsidRPr="00BB636F" w:rsidRDefault="00695F91"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4"/>
          <w:szCs w:val="24"/>
          <w:cs/>
        </w:rPr>
      </w:pPr>
    </w:p>
    <w:p w14:paraId="037ADD6A" w14:textId="64714553" w:rsidR="007C0074" w:rsidRPr="00BB636F" w:rsidRDefault="00DA5E0F" w:rsidP="00DA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r w:rsidRPr="00BB636F">
        <w:rPr>
          <w:rFonts w:ascii="Browallia New" w:hAnsi="Browallia New" w:cs="Browallia New"/>
          <w:spacing w:val="-4"/>
          <w:sz w:val="28"/>
          <w:szCs w:val="28"/>
          <w:cs/>
        </w:rPr>
        <w:t xml:space="preserve">ข้อมูลทางการเงินระหว่างกาลฉบับนี้ได้รับการอนุมัติจากคณะกรรมการผู้มีอำนาจของบริษัทเมื่อวันที่ </w:t>
      </w:r>
      <w:r w:rsidR="00D643B1" w:rsidRPr="00BB636F">
        <w:rPr>
          <w:rFonts w:ascii="Browallia New" w:hAnsi="Browallia New" w:cs="Browallia New"/>
          <w:spacing w:val="-4"/>
          <w:sz w:val="28"/>
          <w:szCs w:val="28"/>
        </w:rPr>
        <w:t>14</w:t>
      </w:r>
      <w:r w:rsidR="00EC438B" w:rsidRPr="00BB636F">
        <w:rPr>
          <w:rFonts w:ascii="Browallia New" w:hAnsi="Browallia New" w:cs="Browallia New" w:hint="cs"/>
          <w:spacing w:val="-4"/>
          <w:sz w:val="28"/>
          <w:szCs w:val="28"/>
          <w:cs/>
        </w:rPr>
        <w:t xml:space="preserve"> สิงหาคม</w:t>
      </w:r>
      <w:r w:rsidRPr="00BB636F">
        <w:rPr>
          <w:rFonts w:ascii="Browallia New" w:hAnsi="Browallia New" w:cs="Browallia New"/>
          <w:spacing w:val="-4"/>
          <w:sz w:val="28"/>
          <w:szCs w:val="28"/>
        </w:rPr>
        <w:t xml:space="preserve"> </w:t>
      </w:r>
      <w:r w:rsidR="00D643B1" w:rsidRPr="00BB636F">
        <w:rPr>
          <w:rFonts w:ascii="Browallia New" w:hAnsi="Browallia New" w:cs="Browallia New"/>
          <w:spacing w:val="-4"/>
          <w:sz w:val="28"/>
          <w:szCs w:val="28"/>
        </w:rPr>
        <w:t>2569</w:t>
      </w:r>
    </w:p>
    <w:p w14:paraId="3C86DEC2" w14:textId="77777777" w:rsidR="00DA5E0F" w:rsidRDefault="00DA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FDE10DA" w14:textId="34CB5C5F" w:rsidR="007146AD" w:rsidRPr="00235043" w:rsidRDefault="007146AD" w:rsidP="00BA7894">
      <w:pPr>
        <w:numPr>
          <w:ilvl w:val="0"/>
          <w:numId w:val="16"/>
        </w:numPr>
        <w:tabs>
          <w:tab w:val="clear" w:pos="227"/>
          <w:tab w:val="clear" w:pos="454"/>
          <w:tab w:val="clear" w:pos="680"/>
          <w:tab w:val="clear" w:pos="907"/>
          <w:tab w:val="clear" w:pos="1635"/>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eastAsia="Arial Unicode MS" w:hAnsi="Browallia New" w:cs="Browallia New"/>
          <w:b/>
          <w:bCs/>
          <w:sz w:val="28"/>
          <w:szCs w:val="28"/>
          <w:lang w:val="en-GB"/>
        </w:rPr>
      </w:pPr>
      <w:r w:rsidRPr="00235043">
        <w:rPr>
          <w:rFonts w:ascii="Browallia New" w:eastAsia="Arial Unicode MS" w:hAnsi="Browallia New" w:cs="Browallia New"/>
          <w:b/>
          <w:bCs/>
          <w:sz w:val="28"/>
          <w:szCs w:val="28"/>
          <w:cs/>
          <w:lang w:val="en-GB"/>
        </w:rPr>
        <w:t>นโยบายการบัญชี</w:t>
      </w:r>
    </w:p>
    <w:p w14:paraId="0330764D" w14:textId="77777777" w:rsidR="007146AD" w:rsidRPr="00BB636F" w:rsidRDefault="007146AD" w:rsidP="007146AD">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4"/>
          <w:szCs w:val="24"/>
          <w:cs/>
          <w:lang w:eastAsia="th-TH"/>
        </w:rPr>
      </w:pPr>
    </w:p>
    <w:p w14:paraId="2E07520B" w14:textId="4F687B8A" w:rsidR="003773F0" w:rsidRDefault="004441EC" w:rsidP="00985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r w:rsidRPr="004441EC">
        <w:rPr>
          <w:rFonts w:ascii="Browallia New" w:eastAsia="Arial Unicode MS" w:hAnsi="Browallia New" w:cs="Browalli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Pr>
          <w:rFonts w:ascii="Browallia New" w:eastAsia="Arial Unicode MS" w:hAnsi="Browallia New" w:cs="Browallia New"/>
          <w:sz w:val="28"/>
          <w:szCs w:val="28"/>
        </w:rPr>
        <w:t>31</w:t>
      </w:r>
      <w:r w:rsidRPr="004441EC">
        <w:rPr>
          <w:rFonts w:ascii="Browallia New" w:eastAsia="Arial Unicode MS" w:hAnsi="Browallia New" w:cs="Browallia New"/>
          <w:sz w:val="28"/>
          <w:szCs w:val="28"/>
          <w:cs/>
        </w:rPr>
        <w:t xml:space="preserve"> ธันวาคม </w:t>
      </w:r>
      <w:r>
        <w:rPr>
          <w:rFonts w:ascii="Browallia New" w:eastAsia="Arial Unicode MS" w:hAnsi="Browallia New" w:cs="Browallia New"/>
          <w:sz w:val="28"/>
          <w:szCs w:val="28"/>
        </w:rPr>
        <w:t>2568</w:t>
      </w:r>
      <w:r w:rsidRPr="004441EC">
        <w:rPr>
          <w:rFonts w:ascii="Browallia New" w:eastAsia="Arial Unicode MS" w:hAnsi="Browallia New" w:cs="Browallia New"/>
          <w:sz w:val="28"/>
          <w:szCs w:val="28"/>
          <w:cs/>
        </w:rPr>
        <w:t xml:space="preserve"> ยกเว้นการนำมาตรฐานการรายงานทางการเงินฉบับใหม่และฉบับปรับปรุงซึ่งมีผลบังคับใช้สำหรับรอบระยะเวลาบัญชีที่เริ่ม ณ หรือหลังวันที่ </w:t>
      </w:r>
      <w:r>
        <w:rPr>
          <w:rFonts w:ascii="Browallia New" w:eastAsia="Arial Unicode MS" w:hAnsi="Browallia New" w:cs="Browallia New"/>
          <w:sz w:val="28"/>
          <w:szCs w:val="28"/>
        </w:rPr>
        <w:t>1</w:t>
      </w:r>
      <w:r w:rsidRPr="004441EC">
        <w:rPr>
          <w:rFonts w:ascii="Browallia New" w:eastAsia="Arial Unicode MS" w:hAnsi="Browallia New" w:cs="Browallia New"/>
          <w:sz w:val="28"/>
          <w:szCs w:val="28"/>
          <w:cs/>
        </w:rPr>
        <w:t xml:space="preserve"> มกราคม </w:t>
      </w:r>
      <w:r>
        <w:rPr>
          <w:rFonts w:ascii="Browallia New" w:eastAsia="Arial Unicode MS" w:hAnsi="Browallia New" w:cs="Browallia New"/>
          <w:sz w:val="28"/>
          <w:szCs w:val="28"/>
        </w:rPr>
        <w:t>2569</w:t>
      </w:r>
      <w:r w:rsidRPr="004441EC">
        <w:rPr>
          <w:rFonts w:ascii="Browallia New" w:eastAsia="Arial Unicode MS" w:hAnsi="Browallia New" w:cs="Browallia New"/>
          <w:sz w:val="28"/>
          <w:szCs w:val="28"/>
          <w:cs/>
        </w:rPr>
        <w:t xml:space="preserve"> ซึ่งการถือปฏิบัติดังกล่าวไม่มีผลกระทบที่มีนัยสำคัญต่อกลุ่มบริษัท</w:t>
      </w:r>
    </w:p>
    <w:p w14:paraId="4955D31B" w14:textId="7E19DED3" w:rsidR="002C6FEE" w:rsidRDefault="002C6FEE" w:rsidP="00A2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4"/>
          <w:szCs w:val="24"/>
          <w:lang w:eastAsia="th-TH"/>
        </w:rPr>
      </w:pPr>
    </w:p>
    <w:p w14:paraId="2D2CA577" w14:textId="485003D9" w:rsidR="00261453" w:rsidRDefault="003B175F" w:rsidP="00653ACD">
      <w:pPr>
        <w:numPr>
          <w:ilvl w:val="0"/>
          <w:numId w:val="16"/>
        </w:numPr>
        <w:tabs>
          <w:tab w:val="clear" w:pos="227"/>
          <w:tab w:val="clear" w:pos="454"/>
          <w:tab w:val="clear" w:pos="680"/>
          <w:tab w:val="clear" w:pos="907"/>
          <w:tab w:val="clear" w:pos="1635"/>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Pr>
          <w:rFonts w:ascii="Browallia New" w:hAnsi="Browallia New" w:cs="Browallia New" w:hint="cs"/>
          <w:b/>
          <w:bCs/>
          <w:sz w:val="28"/>
          <w:szCs w:val="28"/>
          <w:cs/>
          <w:lang w:val="en-GB"/>
        </w:rPr>
        <w:t>ม</w:t>
      </w:r>
      <w:r w:rsidRPr="003B175F">
        <w:rPr>
          <w:rFonts w:ascii="Browallia New" w:hAnsi="Browallia New" w:cs="Browallia New"/>
          <w:b/>
          <w:bCs/>
          <w:sz w:val="28"/>
          <w:szCs w:val="28"/>
          <w:cs/>
          <w:lang w:val="en-GB"/>
        </w:rPr>
        <w:t>าตรฐานการรายงานทางการเงินฉบับปรับปรุง</w:t>
      </w:r>
    </w:p>
    <w:p w14:paraId="781A488E" w14:textId="77777777" w:rsidR="00236E93" w:rsidRPr="00BB636F" w:rsidRDefault="00236E93" w:rsidP="00236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rPr>
          <w:rFonts w:ascii="Browallia New" w:hAnsi="Browallia New" w:cs="Browallia New"/>
          <w:b/>
          <w:bCs/>
          <w:sz w:val="24"/>
          <w:szCs w:val="24"/>
          <w:lang w:val="en-GB"/>
        </w:rPr>
      </w:pPr>
    </w:p>
    <w:p w14:paraId="48333BF7" w14:textId="77777777" w:rsidR="00BB636F" w:rsidRDefault="00B54CC0" w:rsidP="00F7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r w:rsidRPr="00B54CC0">
        <w:rPr>
          <w:rFonts w:ascii="Browallia New" w:eastAsia="Arial Unicode MS" w:hAnsi="Browallia New" w:cs="Browallia New"/>
          <w:sz w:val="28"/>
          <w:szCs w:val="28"/>
          <w:cs/>
        </w:rPr>
        <w:t xml:space="preserve">มาตรฐานการรายงานทางการเงินฉบับปรับปรุงที่มีผลบังคับใช้สำหรับรอบระยะเวลาบัญชีที่เริ่ม ณ หรือหลังวันที่                  </w:t>
      </w:r>
      <w:r w:rsidR="00977B9B">
        <w:rPr>
          <w:rFonts w:ascii="Browallia New" w:eastAsia="Arial Unicode MS" w:hAnsi="Browallia New" w:cs="Browallia New"/>
          <w:sz w:val="28"/>
          <w:szCs w:val="28"/>
        </w:rPr>
        <w:t>1</w:t>
      </w:r>
      <w:r w:rsidRPr="00B54CC0">
        <w:rPr>
          <w:rFonts w:ascii="Browallia New" w:eastAsia="Arial Unicode MS" w:hAnsi="Browallia New" w:cs="Browallia New"/>
          <w:sz w:val="28"/>
          <w:szCs w:val="28"/>
          <w:cs/>
        </w:rPr>
        <w:t xml:space="preserve"> มกราคม </w:t>
      </w:r>
      <w:r w:rsidR="00977B9B">
        <w:rPr>
          <w:rFonts w:ascii="Browallia New" w:eastAsia="Arial Unicode MS" w:hAnsi="Browallia New" w:cs="Browallia New"/>
          <w:sz w:val="28"/>
          <w:szCs w:val="28"/>
        </w:rPr>
        <w:t>2570</w:t>
      </w:r>
      <w:r w:rsidRPr="00B54CC0">
        <w:rPr>
          <w:rFonts w:ascii="Browallia New" w:eastAsia="Arial Unicode MS" w:hAnsi="Browallia New" w:cs="Browallia New"/>
          <w:sz w:val="28"/>
          <w:szCs w:val="28"/>
          <w:cs/>
        </w:rPr>
        <w:t xml:space="preserve"> 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5B8C7FE1" w14:textId="7C439836" w:rsidR="008659BC" w:rsidRDefault="00B05A24" w:rsidP="00F7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r w:rsidRPr="00B05A24">
        <w:rPr>
          <w:rFonts w:ascii="Browallia New" w:eastAsia="Arial Unicode MS" w:hAnsi="Browallia New" w:cs="Browallia New"/>
          <w:sz w:val="28"/>
          <w:szCs w:val="28"/>
          <w:cs/>
        </w:rPr>
        <w:t> </w:t>
      </w:r>
    </w:p>
    <w:p w14:paraId="383105AC" w14:textId="2EB72AC7" w:rsidR="00956183" w:rsidRPr="00BB636F" w:rsidRDefault="00956183" w:rsidP="00653ACD">
      <w:pPr>
        <w:numPr>
          <w:ilvl w:val="0"/>
          <w:numId w:val="16"/>
        </w:numPr>
        <w:tabs>
          <w:tab w:val="clear" w:pos="227"/>
          <w:tab w:val="clear" w:pos="454"/>
          <w:tab w:val="clear" w:pos="680"/>
          <w:tab w:val="clear" w:pos="907"/>
          <w:tab w:val="clear" w:pos="1635"/>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B636F">
        <w:rPr>
          <w:rFonts w:ascii="Browallia New" w:hAnsi="Browallia New" w:cs="Browallia New"/>
          <w:b/>
          <w:bCs/>
          <w:sz w:val="28"/>
          <w:szCs w:val="28"/>
          <w:cs/>
          <w:lang w:val="en-GB"/>
        </w:rPr>
        <w:lastRenderedPageBreak/>
        <w:t>การประมาณการและการใช้ดุลยพินิจ</w:t>
      </w:r>
    </w:p>
    <w:p w14:paraId="4BB35FA4" w14:textId="77777777" w:rsidR="00956183" w:rsidRPr="00BB636F"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3B68ED58" w14:textId="50ABE575" w:rsidR="00956183" w:rsidRPr="00BB636F"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B636F">
        <w:rPr>
          <w:rFonts w:ascii="Browallia New" w:hAnsi="Browallia New" w:cs="Browallia New"/>
          <w:sz w:val="28"/>
          <w:szCs w:val="28"/>
          <w:cs/>
        </w:rPr>
        <w:t>ในการจัดทำ</w:t>
      </w:r>
      <w:r w:rsidR="00283717" w:rsidRPr="00BB636F">
        <w:rPr>
          <w:rFonts w:ascii="Browallia New" w:hAnsi="Browallia New" w:cs="Browallia New"/>
          <w:sz w:val="28"/>
          <w:szCs w:val="28"/>
          <w:cs/>
        </w:rPr>
        <w:t>ข้อมูลทาง</w:t>
      </w:r>
      <w:r w:rsidRPr="00BB636F">
        <w:rPr>
          <w:rFonts w:ascii="Browallia New" w:hAnsi="Browallia New" w:cs="Browallia New"/>
          <w:sz w:val="28"/>
          <w:szCs w:val="28"/>
          <w:cs/>
        </w:rPr>
        <w:t>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C5191E" w:rsidRPr="00BB636F">
        <w:rPr>
          <w:rFonts w:ascii="Browallia New" w:hAnsi="Browallia New" w:cs="Browallia New"/>
          <w:sz w:val="28"/>
          <w:szCs w:val="28"/>
        </w:rPr>
        <w:t xml:space="preserve"> </w:t>
      </w:r>
      <w:r w:rsidR="00A46780" w:rsidRPr="00BB636F">
        <w:rPr>
          <w:rFonts w:ascii="Browallia New" w:hAnsi="Browallia New" w:cs="Browallia New"/>
          <w:sz w:val="28"/>
          <w:szCs w:val="28"/>
        </w:rPr>
        <w:t xml:space="preserve">    </w:t>
      </w:r>
      <w:r w:rsidR="00E86A32" w:rsidRPr="00BB636F">
        <w:rPr>
          <w:rFonts w:ascii="Browallia New" w:hAnsi="Browallia New" w:cs="Browallia New"/>
          <w:sz w:val="28"/>
          <w:szCs w:val="28"/>
        </w:rPr>
        <w:t xml:space="preserve">  </w:t>
      </w:r>
      <w:r w:rsidRPr="00BB636F">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BB636F"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C1A9311" w14:textId="5DACCC95" w:rsidR="002D6FC7" w:rsidRPr="00BB636F"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B636F">
        <w:rPr>
          <w:rFonts w:ascii="Browallia New" w:hAnsi="Browallia New" w:cs="Browallia New"/>
          <w:sz w:val="28"/>
          <w:szCs w:val="28"/>
          <w:cs/>
        </w:rPr>
        <w:t>การใช้ดุลยพินิจ การประมาณการ และข้อสมมติฐาน รวมถึงแหล่งข้อมูลสำคัญที่นำมาใช้ในการจัดทำ</w:t>
      </w:r>
      <w:r w:rsidR="006C1313" w:rsidRPr="00BB636F">
        <w:rPr>
          <w:rFonts w:ascii="Browallia New" w:hAnsi="Browallia New" w:cs="Browallia New"/>
          <w:sz w:val="28"/>
          <w:szCs w:val="28"/>
          <w:cs/>
        </w:rPr>
        <w:t>ข้อมูลทาง</w:t>
      </w:r>
      <w:r w:rsidRPr="00BB636F">
        <w:rPr>
          <w:rFonts w:ascii="Browallia New" w:hAnsi="Browallia New" w:cs="Browallia New"/>
          <w:sz w:val="28"/>
          <w:szCs w:val="28"/>
          <w:cs/>
        </w:rPr>
        <w:t xml:space="preserve">การเงินระหว่างกาล ถือตามเกณฑ์เช่นเดียวกับที่ใช้ในการจัดทำงบการเงินประจำปีสิ้นสุดวันที่ </w:t>
      </w:r>
      <w:r w:rsidRPr="00BB636F">
        <w:rPr>
          <w:rFonts w:ascii="Browallia New" w:hAnsi="Browallia New" w:cs="Browallia New"/>
          <w:sz w:val="28"/>
          <w:szCs w:val="28"/>
        </w:rPr>
        <w:t xml:space="preserve">31 </w:t>
      </w:r>
      <w:r w:rsidRPr="00BB636F">
        <w:rPr>
          <w:rFonts w:ascii="Browallia New" w:hAnsi="Browallia New" w:cs="Browallia New"/>
          <w:sz w:val="28"/>
          <w:szCs w:val="28"/>
          <w:cs/>
        </w:rPr>
        <w:t xml:space="preserve">ธันวาคม </w:t>
      </w:r>
      <w:r w:rsidR="004F10CA" w:rsidRPr="00BB636F">
        <w:rPr>
          <w:rFonts w:ascii="Browallia New" w:hAnsi="Browallia New" w:cs="Browallia New"/>
          <w:sz w:val="28"/>
          <w:szCs w:val="28"/>
        </w:rPr>
        <w:t>256</w:t>
      </w:r>
      <w:r w:rsidR="003773F0" w:rsidRPr="00BB636F">
        <w:rPr>
          <w:rFonts w:ascii="Browallia New" w:hAnsi="Browallia New" w:cs="Browallia New"/>
          <w:sz w:val="28"/>
          <w:szCs w:val="28"/>
        </w:rPr>
        <w:t>8</w:t>
      </w:r>
    </w:p>
    <w:p w14:paraId="443599F8" w14:textId="40AD7597" w:rsidR="007C0074" w:rsidRPr="00BB636F" w:rsidRDefault="007C0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7D59A30" w14:textId="7C5B74BA" w:rsidR="00C85F0F" w:rsidRPr="00BB636F" w:rsidRDefault="006971B8" w:rsidP="008D44BC">
      <w:pPr>
        <w:numPr>
          <w:ilvl w:val="0"/>
          <w:numId w:val="16"/>
        </w:numPr>
        <w:tabs>
          <w:tab w:val="clear" w:pos="227"/>
          <w:tab w:val="clear" w:pos="454"/>
          <w:tab w:val="clear" w:pos="680"/>
          <w:tab w:val="clear" w:pos="907"/>
          <w:tab w:val="clear" w:pos="1635"/>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B636F">
        <w:rPr>
          <w:rFonts w:ascii="Browallia New" w:hAnsi="Browallia New" w:cs="Browallia New"/>
          <w:b/>
          <w:bCs/>
          <w:sz w:val="28"/>
          <w:szCs w:val="28"/>
          <w:cs/>
          <w:lang w:val="en-GB"/>
        </w:rPr>
        <w:t>รายการบัญชีกับ</w:t>
      </w:r>
      <w:r w:rsidR="00EA5F59" w:rsidRPr="00BB636F">
        <w:rPr>
          <w:rFonts w:ascii="Browallia New" w:hAnsi="Browallia New" w:cs="Browallia New"/>
          <w:b/>
          <w:bCs/>
          <w:sz w:val="28"/>
          <w:szCs w:val="28"/>
          <w:cs/>
          <w:lang w:val="en-GB"/>
        </w:rPr>
        <w:t>บุคคลและบริษัทที่เกี่ยวข้องกัน</w:t>
      </w:r>
    </w:p>
    <w:p w14:paraId="0EDCE776" w14:textId="77777777" w:rsidR="00C85F0F" w:rsidRPr="00BB636F" w:rsidRDefault="00C85F0F" w:rsidP="00C8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p w14:paraId="7D3AFA48" w14:textId="1FB0D213" w:rsidR="00555F87" w:rsidRPr="00BB636F" w:rsidRDefault="00EF43E7"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B636F">
        <w:rPr>
          <w:rFonts w:ascii="Browallia New" w:hAnsi="Browallia New" w:cs="Browallia New" w:hint="cs"/>
          <w:sz w:val="28"/>
          <w:szCs w:val="28"/>
          <w:cs/>
          <w:lang w:val="en-GB"/>
        </w:rPr>
        <w:t>ข้อมูลทาง</w:t>
      </w:r>
      <w:r w:rsidR="006971B8" w:rsidRPr="00BB636F">
        <w:rPr>
          <w:rFonts w:ascii="Browallia New" w:hAnsi="Browallia New" w:cs="Browallia New"/>
          <w:sz w:val="28"/>
          <w:szCs w:val="28"/>
          <w:cs/>
        </w:rPr>
        <w:t>การเงิน</w:t>
      </w:r>
      <w:r w:rsidR="002009A8" w:rsidRPr="00BB636F">
        <w:rPr>
          <w:rFonts w:ascii="Browallia New" w:hAnsi="Browallia New" w:cs="Browallia New"/>
          <w:sz w:val="28"/>
          <w:szCs w:val="28"/>
          <w:cs/>
        </w:rPr>
        <w:t>ระหว่างกา</w:t>
      </w:r>
      <w:r w:rsidR="00236925" w:rsidRPr="00BB636F">
        <w:rPr>
          <w:rFonts w:ascii="Browallia New" w:hAnsi="Browallia New" w:cs="Browallia New"/>
          <w:sz w:val="28"/>
          <w:szCs w:val="28"/>
          <w:cs/>
        </w:rPr>
        <w:t>ล</w:t>
      </w:r>
      <w:r w:rsidR="006971B8" w:rsidRPr="00BB636F">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5B24C20C" w14:textId="77777777" w:rsidR="00811BD1" w:rsidRPr="00BB636F" w:rsidRDefault="00811BD1" w:rsidP="00236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30C0A2BF" w14:textId="288E9E1C" w:rsidR="006971B8" w:rsidRPr="00BB636F" w:rsidRDefault="006971B8"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B636F">
        <w:rPr>
          <w:rFonts w:ascii="Browallia New" w:hAnsi="Browallia New" w:cs="Browallia New"/>
          <w:sz w:val="28"/>
          <w:szCs w:val="28"/>
          <w:cs/>
        </w:rPr>
        <w:t>นโยบายการกำหนดราคาสำหรับแต่ละรายการมีดังต่อไปนี้</w:t>
      </w:r>
    </w:p>
    <w:p w14:paraId="0E2501C7" w14:textId="69CEBE97" w:rsidR="00F53C74" w:rsidRPr="00BB636F" w:rsidRDefault="00F53C74">
      <w:pPr>
        <w:rPr>
          <w:rFonts w:ascii="Browallia New" w:hAnsi="Browallia New" w:cs="Browallia New"/>
          <w:sz w:val="28"/>
          <w:szCs w:val="28"/>
        </w:rPr>
      </w:pPr>
    </w:p>
    <w:tbl>
      <w:tblPr>
        <w:tblW w:w="8788" w:type="dxa"/>
        <w:tblInd w:w="426" w:type="dxa"/>
        <w:tblBorders>
          <w:bottom w:val="single" w:sz="4" w:space="0" w:color="auto"/>
        </w:tblBorders>
        <w:tblLook w:val="00A0" w:firstRow="1" w:lastRow="0" w:firstColumn="1" w:lastColumn="0" w:noHBand="0" w:noVBand="0"/>
      </w:tblPr>
      <w:tblGrid>
        <w:gridCol w:w="3685"/>
        <w:gridCol w:w="236"/>
        <w:gridCol w:w="4867"/>
      </w:tblGrid>
      <w:tr w:rsidR="006971B8" w:rsidRPr="00235043" w14:paraId="6A36B392" w14:textId="77777777" w:rsidTr="009E7F65">
        <w:trPr>
          <w:cantSplit/>
          <w:tblHeader/>
        </w:trPr>
        <w:tc>
          <w:tcPr>
            <w:tcW w:w="3685" w:type="dxa"/>
            <w:tcBorders>
              <w:bottom w:val="single" w:sz="4" w:space="0" w:color="auto"/>
            </w:tcBorders>
          </w:tcPr>
          <w:p w14:paraId="7CE1B627" w14:textId="43AAE521"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235043">
              <w:rPr>
                <w:rFonts w:ascii="Browallia New" w:hAnsi="Browallia New" w:cs="Browallia New"/>
                <w:sz w:val="28"/>
                <w:szCs w:val="28"/>
                <w:cs/>
              </w:rPr>
              <w:t>รายการ</w:t>
            </w:r>
          </w:p>
        </w:tc>
        <w:tc>
          <w:tcPr>
            <w:tcW w:w="236" w:type="dxa"/>
            <w:tcBorders>
              <w:bottom w:val="nil"/>
            </w:tcBorders>
          </w:tcPr>
          <w:p w14:paraId="7A1601E8"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867" w:type="dxa"/>
            <w:tcBorders>
              <w:bottom w:val="single" w:sz="4" w:space="0" w:color="auto"/>
            </w:tcBorders>
          </w:tcPr>
          <w:p w14:paraId="39541858"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235043">
              <w:rPr>
                <w:rFonts w:ascii="Browallia New" w:hAnsi="Browallia New" w:cs="Browallia New"/>
                <w:sz w:val="28"/>
                <w:szCs w:val="28"/>
                <w:cs/>
              </w:rPr>
              <w:t>นโยบายการกำหนดราคา</w:t>
            </w:r>
          </w:p>
        </w:tc>
      </w:tr>
      <w:tr w:rsidR="006971B8" w:rsidRPr="00235043" w14:paraId="7D02F9BB" w14:textId="77777777" w:rsidTr="009E7F65">
        <w:trPr>
          <w:cantSplit/>
          <w:trHeight w:val="244"/>
          <w:tblHeader/>
        </w:trPr>
        <w:tc>
          <w:tcPr>
            <w:tcW w:w="3685" w:type="dxa"/>
            <w:tcBorders>
              <w:top w:val="nil"/>
              <w:bottom w:val="nil"/>
            </w:tcBorders>
            <w:vAlign w:val="bottom"/>
          </w:tcPr>
          <w:p w14:paraId="4F93CC71"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12"/>
                <w:szCs w:val="12"/>
                <w:cs/>
              </w:rPr>
            </w:pPr>
          </w:p>
        </w:tc>
        <w:tc>
          <w:tcPr>
            <w:tcW w:w="236" w:type="dxa"/>
            <w:tcBorders>
              <w:top w:val="nil"/>
              <w:bottom w:val="nil"/>
            </w:tcBorders>
          </w:tcPr>
          <w:p w14:paraId="7416F42C"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12"/>
                <w:szCs w:val="12"/>
                <w:cs/>
              </w:rPr>
            </w:pPr>
          </w:p>
        </w:tc>
        <w:tc>
          <w:tcPr>
            <w:tcW w:w="4867" w:type="dxa"/>
            <w:tcBorders>
              <w:top w:val="nil"/>
              <w:bottom w:val="nil"/>
            </w:tcBorders>
          </w:tcPr>
          <w:p w14:paraId="2FA2361E"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12"/>
                <w:szCs w:val="12"/>
                <w:cs/>
              </w:rPr>
            </w:pPr>
          </w:p>
        </w:tc>
      </w:tr>
      <w:tr w:rsidR="006971B8" w:rsidRPr="00235043" w14:paraId="34D72469" w14:textId="77777777" w:rsidTr="009E7F65">
        <w:trPr>
          <w:cantSplit/>
        </w:trPr>
        <w:tc>
          <w:tcPr>
            <w:tcW w:w="3685" w:type="dxa"/>
            <w:tcBorders>
              <w:top w:val="nil"/>
              <w:bottom w:val="nil"/>
            </w:tcBorders>
            <w:vAlign w:val="bottom"/>
          </w:tcPr>
          <w:p w14:paraId="76337D28" w14:textId="7E5FB3AD" w:rsidR="006971B8" w:rsidRPr="00235043" w:rsidRDefault="006971B8" w:rsidP="00FC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79"/>
              <w:rPr>
                <w:rFonts w:ascii="Browallia New" w:hAnsi="Browallia New" w:cs="Browallia New"/>
                <w:b/>
                <w:bCs/>
                <w:sz w:val="28"/>
                <w:szCs w:val="28"/>
                <w:cs/>
              </w:rPr>
            </w:pPr>
            <w:r w:rsidRPr="00235043">
              <w:rPr>
                <w:rFonts w:ascii="Browallia New" w:hAnsi="Browallia New" w:cs="Browallia New"/>
                <w:b/>
                <w:bCs/>
                <w:sz w:val="28"/>
                <w:szCs w:val="28"/>
                <w:cs/>
              </w:rPr>
              <w:t>รายการกับบริษัทย่อย</w:t>
            </w:r>
          </w:p>
        </w:tc>
        <w:tc>
          <w:tcPr>
            <w:tcW w:w="236" w:type="dxa"/>
            <w:tcBorders>
              <w:top w:val="nil"/>
              <w:bottom w:val="nil"/>
            </w:tcBorders>
          </w:tcPr>
          <w:p w14:paraId="30555C0C"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867" w:type="dxa"/>
            <w:tcBorders>
              <w:top w:val="nil"/>
              <w:bottom w:val="nil"/>
            </w:tcBorders>
          </w:tcPr>
          <w:p w14:paraId="55B8FD38"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C55337" w:rsidRPr="00235043" w14:paraId="5664CF4B" w14:textId="77777777" w:rsidTr="009E7F65">
        <w:trPr>
          <w:cantSplit/>
        </w:trPr>
        <w:tc>
          <w:tcPr>
            <w:tcW w:w="3685" w:type="dxa"/>
            <w:tcBorders>
              <w:top w:val="nil"/>
            </w:tcBorders>
            <w:vAlign w:val="bottom"/>
          </w:tcPr>
          <w:p w14:paraId="66D67C1A" w14:textId="2E40780D" w:rsidR="00C55337" w:rsidRPr="00235043" w:rsidRDefault="00FE0B5D" w:rsidP="001B4041">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รายได้จากการขายสินค้า</w:t>
            </w:r>
          </w:p>
        </w:tc>
        <w:tc>
          <w:tcPr>
            <w:tcW w:w="236" w:type="dxa"/>
            <w:tcBorders>
              <w:top w:val="nil"/>
            </w:tcBorders>
          </w:tcPr>
          <w:p w14:paraId="4D63DDB7" w14:textId="77777777" w:rsidR="00C55337" w:rsidRPr="00235043" w:rsidRDefault="00C55337"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0B3DA161" w14:textId="52DBD09B" w:rsidR="00C55337" w:rsidRPr="00235043" w:rsidRDefault="00FE0B5D" w:rsidP="001B4041">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lang w:val="en-GB"/>
              </w:rPr>
              <w:t>ตามราคาที่ตกลงกัน</w:t>
            </w:r>
          </w:p>
        </w:tc>
      </w:tr>
      <w:tr w:rsidR="007708C0" w:rsidRPr="00235043" w14:paraId="6E5B46AD" w14:textId="77777777" w:rsidTr="009E7F65">
        <w:trPr>
          <w:cantSplit/>
        </w:trPr>
        <w:tc>
          <w:tcPr>
            <w:tcW w:w="3685" w:type="dxa"/>
            <w:tcBorders>
              <w:top w:val="nil"/>
            </w:tcBorders>
            <w:vAlign w:val="bottom"/>
          </w:tcPr>
          <w:p w14:paraId="34DAD7A0" w14:textId="2BAD9559" w:rsidR="007708C0" w:rsidRPr="00235043" w:rsidRDefault="007708C0" w:rsidP="007708C0">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รายได้จากการให้เช่า</w:t>
            </w:r>
          </w:p>
        </w:tc>
        <w:tc>
          <w:tcPr>
            <w:tcW w:w="236" w:type="dxa"/>
            <w:tcBorders>
              <w:top w:val="nil"/>
            </w:tcBorders>
          </w:tcPr>
          <w:p w14:paraId="4A8EE4C6" w14:textId="77777777" w:rsidR="007708C0" w:rsidRPr="00235043" w:rsidRDefault="007708C0" w:rsidP="007708C0">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66EB5CFD" w14:textId="3D475033" w:rsidR="007708C0" w:rsidRPr="00235043" w:rsidRDefault="007708C0" w:rsidP="007708C0">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rPr>
              <w:t>ราคาตามสัญญา</w:t>
            </w:r>
          </w:p>
        </w:tc>
      </w:tr>
      <w:tr w:rsidR="00883AB5" w:rsidRPr="00235043" w14:paraId="56BE4367" w14:textId="77777777" w:rsidTr="009E7F65">
        <w:trPr>
          <w:cantSplit/>
        </w:trPr>
        <w:tc>
          <w:tcPr>
            <w:tcW w:w="3685" w:type="dxa"/>
            <w:tcBorders>
              <w:top w:val="nil"/>
            </w:tcBorders>
            <w:vAlign w:val="bottom"/>
          </w:tcPr>
          <w:p w14:paraId="4EFC52BE" w14:textId="39DCCC1A" w:rsidR="00883AB5" w:rsidRPr="00235043" w:rsidRDefault="00A145F3" w:rsidP="001B4041">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รายได้จากกิจการโรงแรม</w:t>
            </w:r>
          </w:p>
        </w:tc>
        <w:tc>
          <w:tcPr>
            <w:tcW w:w="236" w:type="dxa"/>
            <w:tcBorders>
              <w:top w:val="nil"/>
            </w:tcBorders>
          </w:tcPr>
          <w:p w14:paraId="40FF300B" w14:textId="77777777" w:rsidR="00883AB5" w:rsidRPr="00235043" w:rsidRDefault="00883AB5"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18E2FADA" w14:textId="2A1FC4FB" w:rsidR="00883AB5" w:rsidRPr="00235043" w:rsidRDefault="00E137C7" w:rsidP="001B4041">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rPr>
              <w:t>ราคาตามสัญญา</w:t>
            </w:r>
          </w:p>
        </w:tc>
      </w:tr>
      <w:tr w:rsidR="009C0F69" w:rsidRPr="00235043" w14:paraId="4F7F7707" w14:textId="77777777" w:rsidTr="009E7F65">
        <w:trPr>
          <w:cantSplit/>
        </w:trPr>
        <w:tc>
          <w:tcPr>
            <w:tcW w:w="3685" w:type="dxa"/>
            <w:tcBorders>
              <w:top w:val="nil"/>
            </w:tcBorders>
            <w:vAlign w:val="bottom"/>
          </w:tcPr>
          <w:p w14:paraId="16AE3158" w14:textId="435E48FC" w:rsidR="009C0F69" w:rsidRPr="00235043" w:rsidRDefault="009C0F69" w:rsidP="001B4041">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รายได้ค่าบริการ</w:t>
            </w:r>
          </w:p>
        </w:tc>
        <w:tc>
          <w:tcPr>
            <w:tcW w:w="236" w:type="dxa"/>
            <w:tcBorders>
              <w:top w:val="nil"/>
            </w:tcBorders>
          </w:tcPr>
          <w:p w14:paraId="33A7BDB5" w14:textId="77777777" w:rsidR="009C0F69" w:rsidRPr="00235043" w:rsidRDefault="009C0F69"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4525A032" w14:textId="653DCE55" w:rsidR="009C0F69" w:rsidRPr="00235043" w:rsidRDefault="009C0F69" w:rsidP="001B4041">
            <w:pPr>
              <w:spacing w:line="240" w:lineRule="auto"/>
              <w:ind w:left="175" w:right="-109" w:hanging="175"/>
              <w:rPr>
                <w:rFonts w:ascii="Browallia New" w:hAnsi="Browallia New" w:cs="Browallia New"/>
                <w:sz w:val="28"/>
                <w:szCs w:val="28"/>
                <w:cs/>
                <w:lang w:val="en-GB"/>
              </w:rPr>
            </w:pPr>
            <w:r w:rsidRPr="00235043">
              <w:rPr>
                <w:rFonts w:ascii="Browallia New" w:hAnsi="Browallia New" w:cs="Browallia New"/>
                <w:sz w:val="28"/>
                <w:szCs w:val="28"/>
                <w:cs/>
              </w:rPr>
              <w:t>ราคาตามสัญญา</w:t>
            </w:r>
          </w:p>
        </w:tc>
      </w:tr>
      <w:tr w:rsidR="006971B8" w:rsidRPr="00235043" w14:paraId="44E0146B" w14:textId="77777777" w:rsidTr="009E7F65">
        <w:trPr>
          <w:cantSplit/>
        </w:trPr>
        <w:tc>
          <w:tcPr>
            <w:tcW w:w="3685" w:type="dxa"/>
            <w:tcBorders>
              <w:top w:val="nil"/>
            </w:tcBorders>
            <w:vAlign w:val="bottom"/>
          </w:tcPr>
          <w:p w14:paraId="3C9CAC88" w14:textId="77777777" w:rsidR="006971B8" w:rsidRPr="00235043" w:rsidRDefault="006971B8" w:rsidP="001B4041">
            <w:pPr>
              <w:tabs>
                <w:tab w:val="clear" w:pos="227"/>
              </w:tabs>
              <w:spacing w:line="240" w:lineRule="auto"/>
              <w:ind w:left="175"/>
              <w:rPr>
                <w:rFonts w:ascii="Browallia New" w:hAnsi="Browallia New" w:cs="Browallia New"/>
                <w:sz w:val="28"/>
                <w:szCs w:val="28"/>
              </w:rPr>
            </w:pPr>
            <w:r w:rsidRPr="00235043">
              <w:rPr>
                <w:rFonts w:ascii="Browallia New" w:hAnsi="Browallia New" w:cs="Browallia New"/>
                <w:sz w:val="28"/>
                <w:szCs w:val="28"/>
                <w:cs/>
              </w:rPr>
              <w:t>ดอกเบี้ยรับ</w:t>
            </w:r>
          </w:p>
        </w:tc>
        <w:tc>
          <w:tcPr>
            <w:tcW w:w="236" w:type="dxa"/>
            <w:tcBorders>
              <w:top w:val="nil"/>
            </w:tcBorders>
          </w:tcPr>
          <w:p w14:paraId="6193B5D2" w14:textId="77777777" w:rsidR="006971B8" w:rsidRPr="00235043" w:rsidRDefault="006971B8"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7AB32003" w14:textId="4752AB49" w:rsidR="006971B8" w:rsidRPr="00235043" w:rsidRDefault="00F00AE2" w:rsidP="001B4041">
            <w:pPr>
              <w:spacing w:line="240" w:lineRule="auto"/>
              <w:ind w:left="175" w:right="-109" w:hanging="175"/>
              <w:rPr>
                <w:rFonts w:ascii="Browallia New" w:hAnsi="Browallia New" w:cs="Browallia New"/>
                <w:sz w:val="28"/>
                <w:szCs w:val="28"/>
              </w:rPr>
            </w:pPr>
            <w:r w:rsidRPr="00235043">
              <w:rPr>
                <w:rFonts w:ascii="Browallia New" w:hAnsi="Browallia New" w:cs="Browallia New"/>
                <w:sz w:val="28"/>
                <w:szCs w:val="28"/>
                <w:cs/>
              </w:rPr>
              <w:t>อัตราที่ตกลงร่วมกันในสัญญา</w:t>
            </w:r>
          </w:p>
        </w:tc>
      </w:tr>
      <w:tr w:rsidR="00AE5651" w:rsidRPr="00235043" w14:paraId="0B6FB19D" w14:textId="77777777" w:rsidTr="009E7F65">
        <w:trPr>
          <w:cantSplit/>
        </w:trPr>
        <w:tc>
          <w:tcPr>
            <w:tcW w:w="3685" w:type="dxa"/>
            <w:tcBorders>
              <w:top w:val="nil"/>
            </w:tcBorders>
            <w:vAlign w:val="bottom"/>
          </w:tcPr>
          <w:p w14:paraId="12E81B22" w14:textId="5E1347FA" w:rsidR="00AE5651" w:rsidRPr="00235043" w:rsidRDefault="00AE5651" w:rsidP="001B4041">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235043" w:rsidRDefault="00AE5651"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6E53444A" w14:textId="00DF33C7" w:rsidR="00AE5651" w:rsidRPr="00235043" w:rsidRDefault="00AE5651" w:rsidP="001B4041">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rPr>
              <w:t>ตาม</w:t>
            </w:r>
            <w:r w:rsidR="00EE48A5">
              <w:rPr>
                <w:rFonts w:ascii="Browallia New" w:hAnsi="Browallia New" w:cs="Browallia New" w:hint="cs"/>
                <w:sz w:val="28"/>
                <w:szCs w:val="28"/>
                <w:cs/>
              </w:rPr>
              <w:t>ที่อนุมัติในที่ประชุม</w:t>
            </w:r>
          </w:p>
        </w:tc>
      </w:tr>
      <w:tr w:rsidR="00021A28" w:rsidRPr="00235043" w14:paraId="3E1A81E7" w14:textId="77777777" w:rsidTr="009E7F65">
        <w:trPr>
          <w:cantSplit/>
        </w:trPr>
        <w:tc>
          <w:tcPr>
            <w:tcW w:w="3685" w:type="dxa"/>
            <w:tcBorders>
              <w:bottom w:val="nil"/>
            </w:tcBorders>
          </w:tcPr>
          <w:p w14:paraId="13F23532" w14:textId="7F56F4D1" w:rsidR="00021A28" w:rsidRPr="00235043" w:rsidRDefault="00021A28" w:rsidP="00021A28">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รายได้อื่น</w:t>
            </w:r>
          </w:p>
        </w:tc>
        <w:tc>
          <w:tcPr>
            <w:tcW w:w="236" w:type="dxa"/>
            <w:tcBorders>
              <w:bottom w:val="nil"/>
            </w:tcBorders>
          </w:tcPr>
          <w:p w14:paraId="4DEF6FB8" w14:textId="77777777" w:rsidR="00021A28" w:rsidRPr="00235043" w:rsidRDefault="00021A28" w:rsidP="00021A28">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759DB44A" w14:textId="45FAF468" w:rsidR="00021A28" w:rsidRPr="00235043" w:rsidRDefault="00021A28" w:rsidP="00021A28">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lang w:val="en-GB"/>
              </w:rPr>
              <w:t>ตามราคาที่ตกลงกัน</w:t>
            </w:r>
          </w:p>
        </w:tc>
      </w:tr>
      <w:tr w:rsidR="00021150" w:rsidRPr="00235043" w14:paraId="33D53FCE" w14:textId="77777777" w:rsidTr="009E7F65">
        <w:trPr>
          <w:cantSplit/>
        </w:trPr>
        <w:tc>
          <w:tcPr>
            <w:tcW w:w="3685" w:type="dxa"/>
            <w:tcBorders>
              <w:bottom w:val="nil"/>
            </w:tcBorders>
          </w:tcPr>
          <w:p w14:paraId="3927F28D" w14:textId="02867355" w:rsidR="00021150" w:rsidRPr="00235043" w:rsidRDefault="00021150" w:rsidP="00021150">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ค่าใช้จ่ายอื่น</w:t>
            </w:r>
          </w:p>
        </w:tc>
        <w:tc>
          <w:tcPr>
            <w:tcW w:w="236" w:type="dxa"/>
            <w:tcBorders>
              <w:bottom w:val="nil"/>
            </w:tcBorders>
          </w:tcPr>
          <w:p w14:paraId="4C90D3AE" w14:textId="77777777" w:rsidR="00021150" w:rsidRPr="00235043" w:rsidRDefault="00021150" w:rsidP="00021150">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6B15867C" w14:textId="7B0344EA" w:rsidR="00021150" w:rsidRPr="00235043" w:rsidRDefault="00021150" w:rsidP="00021150">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lang w:val="en-GB"/>
              </w:rPr>
              <w:t>ตามราคาที่ตกลงกัน</w:t>
            </w:r>
          </w:p>
        </w:tc>
      </w:tr>
      <w:tr w:rsidR="00021A28" w:rsidRPr="00235043" w14:paraId="29EAEE45" w14:textId="77777777" w:rsidTr="009E7F65">
        <w:trPr>
          <w:cantSplit/>
        </w:trPr>
        <w:tc>
          <w:tcPr>
            <w:tcW w:w="3685" w:type="dxa"/>
            <w:tcBorders>
              <w:bottom w:val="nil"/>
            </w:tcBorders>
            <w:vAlign w:val="bottom"/>
          </w:tcPr>
          <w:p w14:paraId="1694586C" w14:textId="49E7D311" w:rsidR="00021A28" w:rsidRPr="00235043" w:rsidRDefault="004C4283" w:rsidP="00021A28">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ดอกเบี้ยจ่าย</w:t>
            </w:r>
          </w:p>
        </w:tc>
        <w:tc>
          <w:tcPr>
            <w:tcW w:w="236" w:type="dxa"/>
            <w:tcBorders>
              <w:bottom w:val="nil"/>
            </w:tcBorders>
          </w:tcPr>
          <w:p w14:paraId="5410D384" w14:textId="77777777" w:rsidR="00021A28" w:rsidRPr="00235043" w:rsidRDefault="00021A28" w:rsidP="00021A28">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248F5635" w14:textId="1F20B19D" w:rsidR="00021A28" w:rsidRPr="00235043" w:rsidRDefault="00021A28" w:rsidP="00021A28">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rPr>
              <w:t>อัตราที่ตกลงร่วมกันในสัญญา</w:t>
            </w:r>
          </w:p>
        </w:tc>
      </w:tr>
      <w:tr w:rsidR="00F256BA" w:rsidRPr="00235043" w14:paraId="23FBBA47" w14:textId="77777777" w:rsidTr="009E7F65">
        <w:trPr>
          <w:cantSplit/>
        </w:trPr>
        <w:tc>
          <w:tcPr>
            <w:tcW w:w="8788" w:type="dxa"/>
            <w:gridSpan w:val="3"/>
          </w:tcPr>
          <w:p w14:paraId="7E4E7C19" w14:textId="387CE045" w:rsidR="00F256BA" w:rsidRPr="00235043" w:rsidRDefault="00F256BA" w:rsidP="00FC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79"/>
              <w:rPr>
                <w:rFonts w:ascii="Browallia New" w:hAnsi="Browallia New" w:cs="Browallia New"/>
                <w:sz w:val="28"/>
                <w:szCs w:val="28"/>
                <w:cs/>
                <w:lang w:val="en-GB"/>
              </w:rPr>
            </w:pPr>
            <w:r w:rsidRPr="00235043">
              <w:rPr>
                <w:rFonts w:ascii="Browallia New" w:hAnsi="Browallia New" w:cs="Browallia New"/>
                <w:b/>
                <w:bCs/>
                <w:sz w:val="28"/>
                <w:szCs w:val="28"/>
                <w:cs/>
              </w:rPr>
              <w:t>รายการกับบุคคลและบริษัทที่เกี่ยวข้องกัน</w:t>
            </w:r>
          </w:p>
        </w:tc>
      </w:tr>
      <w:tr w:rsidR="002D7E47" w:rsidRPr="00235043" w14:paraId="7D850678" w14:textId="77777777" w:rsidTr="009E7F65">
        <w:trPr>
          <w:cantSplit/>
        </w:trPr>
        <w:tc>
          <w:tcPr>
            <w:tcW w:w="3685" w:type="dxa"/>
            <w:vAlign w:val="bottom"/>
          </w:tcPr>
          <w:p w14:paraId="5F3F3092" w14:textId="77A95F8C" w:rsidR="002D7E47" w:rsidRPr="00235043" w:rsidRDefault="002D7E47" w:rsidP="00F256BA">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ดอกเบี้ยจ่าย</w:t>
            </w:r>
          </w:p>
        </w:tc>
        <w:tc>
          <w:tcPr>
            <w:tcW w:w="236" w:type="dxa"/>
          </w:tcPr>
          <w:p w14:paraId="16374914" w14:textId="77777777" w:rsidR="002D7E47" w:rsidRPr="00235043"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61FB374A" w14:textId="604C8EA1" w:rsidR="002D7E47" w:rsidRPr="00235043" w:rsidRDefault="002D7E47" w:rsidP="00F256BA">
            <w:pPr>
              <w:spacing w:line="240" w:lineRule="auto"/>
              <w:ind w:left="175" w:right="-109" w:hanging="175"/>
              <w:rPr>
                <w:rFonts w:ascii="Browallia New" w:hAnsi="Browallia New" w:cs="Browallia New"/>
                <w:sz w:val="28"/>
                <w:szCs w:val="28"/>
                <w:cs/>
                <w:lang w:val="en-GB"/>
              </w:rPr>
            </w:pPr>
            <w:r w:rsidRPr="00235043">
              <w:rPr>
                <w:rFonts w:ascii="Browallia New" w:hAnsi="Browallia New" w:cs="Browallia New"/>
                <w:sz w:val="28"/>
                <w:szCs w:val="28"/>
                <w:cs/>
              </w:rPr>
              <w:t>อัตราที่ตกลงร่วมกันในสัญญา</w:t>
            </w:r>
          </w:p>
        </w:tc>
      </w:tr>
      <w:tr w:rsidR="002D7E47" w:rsidRPr="00235043" w14:paraId="77E0B762" w14:textId="77777777" w:rsidTr="009E7F65">
        <w:trPr>
          <w:cantSplit/>
        </w:trPr>
        <w:tc>
          <w:tcPr>
            <w:tcW w:w="3685" w:type="dxa"/>
            <w:vAlign w:val="bottom"/>
          </w:tcPr>
          <w:p w14:paraId="75AA73FA" w14:textId="3103ED55" w:rsidR="002D7E47" w:rsidRPr="00235043" w:rsidRDefault="002D7E47" w:rsidP="00F256BA">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ค่าตอบแทนผู้บริหารคนสำคัญ</w:t>
            </w:r>
          </w:p>
        </w:tc>
        <w:tc>
          <w:tcPr>
            <w:tcW w:w="236" w:type="dxa"/>
          </w:tcPr>
          <w:p w14:paraId="273031BC" w14:textId="77777777" w:rsidR="002D7E47" w:rsidRPr="00235043"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7EF0D322" w14:textId="7EB4A167" w:rsidR="002D7E47" w:rsidRPr="00235043" w:rsidRDefault="002D7E47" w:rsidP="00F256BA">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rPr>
              <w:t>ตามที่อนุมัติในที่ประชุมผู้ถือหุ้นสามัญประจำปี</w:t>
            </w:r>
          </w:p>
        </w:tc>
      </w:tr>
      <w:tr w:rsidR="002D7E47" w:rsidRPr="00235043" w14:paraId="43E8CE56" w14:textId="77777777" w:rsidTr="00E363D4">
        <w:trPr>
          <w:cantSplit/>
          <w:trHeight w:val="343"/>
        </w:trPr>
        <w:tc>
          <w:tcPr>
            <w:tcW w:w="3685" w:type="dxa"/>
          </w:tcPr>
          <w:p w14:paraId="1196335D" w14:textId="72A0F037" w:rsidR="002D7E47" w:rsidRPr="00235043" w:rsidRDefault="002D7E47" w:rsidP="00F256BA">
            <w:pPr>
              <w:tabs>
                <w:tab w:val="clear" w:pos="227"/>
              </w:tabs>
              <w:spacing w:line="240" w:lineRule="auto"/>
              <w:ind w:left="175"/>
              <w:rPr>
                <w:rFonts w:ascii="Browallia New" w:hAnsi="Browallia New" w:cs="Browallia New"/>
                <w:sz w:val="28"/>
                <w:szCs w:val="28"/>
                <w:cs/>
              </w:rPr>
            </w:pPr>
          </w:p>
        </w:tc>
        <w:tc>
          <w:tcPr>
            <w:tcW w:w="236" w:type="dxa"/>
          </w:tcPr>
          <w:p w14:paraId="4A3D404A" w14:textId="77777777" w:rsidR="002D7E47" w:rsidRPr="00235043"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2AD837FE" w14:textId="232C5B4E" w:rsidR="002D7E47" w:rsidRPr="00235043" w:rsidRDefault="002D7E47" w:rsidP="00F256BA">
            <w:pPr>
              <w:spacing w:line="240" w:lineRule="auto"/>
              <w:ind w:left="175" w:right="-109" w:hanging="175"/>
              <w:rPr>
                <w:rFonts w:ascii="Browallia New" w:hAnsi="Browallia New" w:cs="Browallia New"/>
                <w:sz w:val="28"/>
                <w:szCs w:val="28"/>
              </w:rPr>
            </w:pPr>
          </w:p>
        </w:tc>
      </w:tr>
      <w:tr w:rsidR="002D7E47" w:rsidRPr="00235043" w14:paraId="6701F893" w14:textId="77777777" w:rsidTr="00D842AF">
        <w:trPr>
          <w:cantSplit/>
          <w:trHeight w:val="297"/>
        </w:trPr>
        <w:tc>
          <w:tcPr>
            <w:tcW w:w="8788" w:type="dxa"/>
            <w:gridSpan w:val="3"/>
            <w:tcBorders>
              <w:bottom w:val="nil"/>
            </w:tcBorders>
          </w:tcPr>
          <w:p w14:paraId="0BF23C5A" w14:textId="29B48A9D" w:rsidR="002D7E47" w:rsidRPr="00235043" w:rsidRDefault="00E402C1" w:rsidP="005F2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79"/>
              <w:rPr>
                <w:rFonts w:ascii="Browallia New" w:hAnsi="Browallia New" w:cs="Browallia New"/>
                <w:sz w:val="16"/>
                <w:szCs w:val="16"/>
                <w:cs/>
                <w:lang w:val="en-GB"/>
              </w:rPr>
            </w:pPr>
            <w:r w:rsidRPr="00235043">
              <w:rPr>
                <w:rFonts w:ascii="Browallia New" w:hAnsi="Browallia New" w:cs="Browallia New"/>
                <w:b/>
                <w:bCs/>
                <w:sz w:val="28"/>
                <w:szCs w:val="28"/>
                <w:cs/>
              </w:rPr>
              <w:t>รายการกับกรรมการของบริษัทและบริษัทย่อย</w:t>
            </w:r>
          </w:p>
        </w:tc>
      </w:tr>
      <w:tr w:rsidR="009E7F65" w:rsidRPr="00235043" w14:paraId="278DCB81" w14:textId="77777777" w:rsidTr="00D842AF">
        <w:trPr>
          <w:cantSplit/>
        </w:trPr>
        <w:tc>
          <w:tcPr>
            <w:tcW w:w="3685" w:type="dxa"/>
            <w:tcBorders>
              <w:bottom w:val="nil"/>
            </w:tcBorders>
            <w:vAlign w:val="bottom"/>
          </w:tcPr>
          <w:p w14:paraId="06594ACF" w14:textId="55068175" w:rsidR="009E7F65" w:rsidRPr="00235043" w:rsidRDefault="009E7F65">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ดอกเบี้ยจ่าย</w:t>
            </w:r>
          </w:p>
        </w:tc>
        <w:tc>
          <w:tcPr>
            <w:tcW w:w="236" w:type="dxa"/>
            <w:tcBorders>
              <w:bottom w:val="nil"/>
            </w:tcBorders>
          </w:tcPr>
          <w:p w14:paraId="2A9796B5" w14:textId="77777777" w:rsidR="009E7F65" w:rsidRPr="00235043" w:rsidRDefault="009E7F65">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147D5760" w14:textId="369DAC73" w:rsidR="009E7F65" w:rsidRPr="00235043" w:rsidRDefault="009E7F65">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rPr>
              <w:t>อัตราที่ตกลงร่วมกันในสัญญา</w:t>
            </w:r>
          </w:p>
        </w:tc>
      </w:tr>
    </w:tbl>
    <w:p w14:paraId="1D5AA439" w14:textId="77777777" w:rsidR="00EB3DE9" w:rsidRPr="00235043" w:rsidRDefault="00EB3DE9" w:rsidP="00236E93">
      <w:pPr>
        <w:pStyle w:val="BodyText2"/>
        <w:tabs>
          <w:tab w:val="clear" w:pos="540"/>
        </w:tabs>
        <w:spacing w:line="240" w:lineRule="auto"/>
        <w:ind w:right="47"/>
        <w:jc w:val="thaiDistribute"/>
        <w:rPr>
          <w:rFonts w:ascii="Browallia New" w:hAnsi="Browallia New" w:cs="Browallia New"/>
          <w:sz w:val="28"/>
          <w:szCs w:val="28"/>
          <w:lang w:val="en-US"/>
        </w:rPr>
      </w:pPr>
    </w:p>
    <w:p w14:paraId="2C443C23" w14:textId="77777777" w:rsidR="002530C0" w:rsidRDefault="0025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5BF50633" w14:textId="03D70F74" w:rsidR="002530C0" w:rsidRDefault="00AA3715" w:rsidP="0025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lastRenderedPageBreak/>
        <w:t xml:space="preserve">รายการบัญชีกับบุคคลและบริษัทที่เกี่ยวข้องกันที่มีสาระสำคัญ </w:t>
      </w:r>
      <w:r w:rsidR="00D645C3" w:rsidRPr="00235043">
        <w:rPr>
          <w:rFonts w:ascii="Browallia New" w:hAnsi="Browallia New" w:cs="Browallia New"/>
          <w:sz w:val="28"/>
          <w:szCs w:val="28"/>
          <w:cs/>
        </w:rPr>
        <w:t>สำหรับงวด</w:t>
      </w:r>
      <w:r w:rsidR="007D4A99">
        <w:rPr>
          <w:rFonts w:ascii="Browallia New" w:hAnsi="Browallia New" w:cs="Browallia New" w:hint="cs"/>
          <w:sz w:val="28"/>
          <w:szCs w:val="28"/>
          <w:cs/>
        </w:rPr>
        <w:t>หกเดือน</w:t>
      </w:r>
      <w:r w:rsidR="00D645C3" w:rsidRPr="00235043">
        <w:rPr>
          <w:rFonts w:ascii="Browallia New" w:hAnsi="Browallia New" w:cs="Browallia New"/>
          <w:sz w:val="28"/>
          <w:szCs w:val="28"/>
          <w:cs/>
        </w:rPr>
        <w:t>สิ้นสุดวันที่</w:t>
      </w:r>
      <w:r w:rsidR="00BB636F">
        <w:rPr>
          <w:rFonts w:ascii="Browallia New" w:hAnsi="Browallia New" w:cs="Browallia New"/>
          <w:sz w:val="28"/>
          <w:szCs w:val="28"/>
        </w:rPr>
        <w:t xml:space="preserve"> </w:t>
      </w:r>
      <w:r w:rsidR="007D4A99">
        <w:rPr>
          <w:rFonts w:ascii="Browallia New" w:hAnsi="Browallia New" w:cs="Browallia New"/>
          <w:sz w:val="28"/>
          <w:szCs w:val="28"/>
        </w:rPr>
        <w:t>30</w:t>
      </w:r>
      <w:r w:rsidR="007D4A99">
        <w:rPr>
          <w:rFonts w:ascii="Browallia New" w:hAnsi="Browallia New" w:cs="Browallia New" w:hint="cs"/>
          <w:sz w:val="28"/>
          <w:szCs w:val="28"/>
          <w:cs/>
        </w:rPr>
        <w:t xml:space="preserve"> มิถุนายน</w:t>
      </w:r>
      <w:r w:rsidR="00E363D4">
        <w:rPr>
          <w:rFonts w:ascii="Browallia New" w:hAnsi="Browallia New" w:cs="Browallia New" w:hint="cs"/>
          <w:sz w:val="28"/>
          <w:szCs w:val="28"/>
          <w:cs/>
        </w:rPr>
        <w:t xml:space="preserve"> </w:t>
      </w:r>
      <w:r w:rsidR="00E363D4">
        <w:rPr>
          <w:rFonts w:ascii="Browallia New" w:hAnsi="Browallia New" w:cs="Browallia New"/>
          <w:sz w:val="28"/>
          <w:szCs w:val="28"/>
        </w:rPr>
        <w:t>2569</w:t>
      </w:r>
      <w:r w:rsidR="008C5095" w:rsidRPr="00235043">
        <w:rPr>
          <w:rFonts w:ascii="Browallia New" w:hAnsi="Browallia New" w:cs="Browallia New"/>
          <w:sz w:val="28"/>
          <w:szCs w:val="28"/>
          <w:cs/>
        </w:rPr>
        <w:t xml:space="preserve"> </w:t>
      </w:r>
      <w:r w:rsidR="005324AC" w:rsidRPr="00235043">
        <w:rPr>
          <w:rFonts w:ascii="Browallia New" w:hAnsi="Browallia New" w:cs="Browallia New"/>
          <w:sz w:val="28"/>
          <w:szCs w:val="28"/>
          <w:cs/>
        </w:rPr>
        <w:t>และ</w:t>
      </w:r>
      <w:r w:rsidRPr="00235043">
        <w:rPr>
          <w:rFonts w:ascii="Browallia New" w:hAnsi="Browallia New" w:cs="Browallia New"/>
          <w:sz w:val="28"/>
          <w:szCs w:val="28"/>
          <w:cs/>
        </w:rPr>
        <w:t xml:space="preserve"> </w:t>
      </w:r>
      <w:r w:rsidRPr="00235043">
        <w:rPr>
          <w:rFonts w:ascii="Browallia New" w:hAnsi="Browallia New" w:cs="Browallia New"/>
          <w:sz w:val="28"/>
          <w:szCs w:val="28"/>
        </w:rPr>
        <w:t>256</w:t>
      </w:r>
      <w:r w:rsidR="00E363D4">
        <w:rPr>
          <w:rFonts w:ascii="Browallia New" w:hAnsi="Browallia New" w:cs="Browallia New"/>
          <w:sz w:val="28"/>
          <w:szCs w:val="28"/>
        </w:rPr>
        <w:t>8</w:t>
      </w:r>
      <w:r w:rsidRPr="00235043">
        <w:rPr>
          <w:rFonts w:ascii="Browallia New" w:hAnsi="Browallia New" w:cs="Browallia New"/>
          <w:sz w:val="28"/>
          <w:szCs w:val="28"/>
          <w:cs/>
        </w:rPr>
        <w:t xml:space="preserve"> มีดังนี้</w:t>
      </w:r>
    </w:p>
    <w:p w14:paraId="6443C7EB" w14:textId="77777777" w:rsidR="00BB636F" w:rsidRPr="002530C0" w:rsidRDefault="00BB636F" w:rsidP="0025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F87D564" w14:textId="77777777" w:rsidR="00243DBB" w:rsidRPr="008317F8" w:rsidRDefault="00243DBB" w:rsidP="00FE605F">
      <w:pPr>
        <w:pStyle w:val="BodyText2"/>
        <w:tabs>
          <w:tab w:val="clear" w:pos="540"/>
        </w:tabs>
        <w:spacing w:line="240" w:lineRule="auto"/>
        <w:ind w:right="47"/>
        <w:jc w:val="thaiDistribute"/>
        <w:rPr>
          <w:rFonts w:ascii="Browallia New" w:hAnsi="Browallia New" w:cs="Browallia New"/>
          <w:sz w:val="12"/>
          <w:szCs w:val="12"/>
          <w:lang w:val="en-US"/>
        </w:rPr>
      </w:pPr>
    </w:p>
    <w:tbl>
      <w:tblPr>
        <w:tblW w:w="9148" w:type="dxa"/>
        <w:tblInd w:w="350" w:type="dxa"/>
        <w:tblLayout w:type="fixed"/>
        <w:tblLook w:val="0000" w:firstRow="0" w:lastRow="0" w:firstColumn="0" w:lastColumn="0" w:noHBand="0" w:noVBand="0"/>
      </w:tblPr>
      <w:tblGrid>
        <w:gridCol w:w="3903"/>
        <w:gridCol w:w="1134"/>
        <w:gridCol w:w="239"/>
        <w:gridCol w:w="1178"/>
        <w:gridCol w:w="238"/>
        <w:gridCol w:w="1162"/>
        <w:gridCol w:w="236"/>
        <w:gridCol w:w="1058"/>
      </w:tblGrid>
      <w:tr w:rsidR="004867E1" w:rsidRPr="00235043" w14:paraId="2C81A14B" w14:textId="77777777" w:rsidTr="00102F20">
        <w:trPr>
          <w:trHeight w:val="169"/>
          <w:tblHeader/>
        </w:trPr>
        <w:tc>
          <w:tcPr>
            <w:tcW w:w="3903" w:type="dxa"/>
            <w:tcBorders>
              <w:top w:val="nil"/>
              <w:left w:val="nil"/>
              <w:bottom w:val="nil"/>
              <w:right w:val="nil"/>
            </w:tcBorders>
          </w:tcPr>
          <w:p w14:paraId="44556F7C" w14:textId="77777777" w:rsidR="004867E1" w:rsidRPr="00235043" w:rsidRDefault="004867E1" w:rsidP="00CA6B7D">
            <w:pPr>
              <w:tabs>
                <w:tab w:val="clear" w:pos="3742"/>
              </w:tabs>
              <w:spacing w:line="240" w:lineRule="auto"/>
              <w:ind w:left="175" w:right="175" w:hanging="175"/>
              <w:jc w:val="center"/>
              <w:rPr>
                <w:rFonts w:ascii="Browallia New" w:hAnsi="Browallia New" w:cs="Browallia New"/>
                <w:sz w:val="28"/>
                <w:szCs w:val="28"/>
              </w:rPr>
            </w:pPr>
            <w:r w:rsidRPr="00235043">
              <w:rPr>
                <w:rFonts w:ascii="Browallia New" w:hAnsi="Browallia New" w:cs="Browallia New"/>
                <w:b/>
                <w:bCs/>
                <w:sz w:val="28"/>
                <w:szCs w:val="28"/>
              </w:rPr>
              <w:tab/>
            </w:r>
            <w:r w:rsidRPr="00235043">
              <w:rPr>
                <w:rFonts w:ascii="Browallia New" w:hAnsi="Browallia New" w:cs="Browallia New"/>
                <w:b/>
                <w:bCs/>
                <w:sz w:val="28"/>
                <w:szCs w:val="28"/>
              </w:rPr>
              <w:tab/>
            </w:r>
          </w:p>
        </w:tc>
        <w:tc>
          <w:tcPr>
            <w:tcW w:w="5245" w:type="dxa"/>
            <w:gridSpan w:val="7"/>
            <w:tcBorders>
              <w:top w:val="nil"/>
              <w:left w:val="nil"/>
              <w:right w:val="nil"/>
            </w:tcBorders>
          </w:tcPr>
          <w:p w14:paraId="1CA2CC3A" w14:textId="77777777" w:rsidR="004867E1" w:rsidRPr="00235043" w:rsidRDefault="004867E1" w:rsidP="00CA6B7D">
            <w:pPr>
              <w:tabs>
                <w:tab w:val="clear" w:pos="907"/>
                <w:tab w:val="clear" w:pos="4678"/>
                <w:tab w:val="left" w:pos="900"/>
              </w:tabs>
              <w:ind w:left="-18"/>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cs/>
                <w:lang w:val="en-GB"/>
              </w:rPr>
              <w:t>: ล้านบาท)</w:t>
            </w:r>
          </w:p>
        </w:tc>
      </w:tr>
      <w:tr w:rsidR="004867E1" w:rsidRPr="00235043" w14:paraId="2D5EFCBB" w14:textId="77777777" w:rsidTr="00102F20">
        <w:trPr>
          <w:trHeight w:val="169"/>
          <w:tblHeader/>
        </w:trPr>
        <w:tc>
          <w:tcPr>
            <w:tcW w:w="3903" w:type="dxa"/>
            <w:tcBorders>
              <w:top w:val="nil"/>
              <w:left w:val="nil"/>
              <w:bottom w:val="nil"/>
              <w:right w:val="nil"/>
            </w:tcBorders>
          </w:tcPr>
          <w:p w14:paraId="04157405" w14:textId="77777777" w:rsidR="004867E1" w:rsidRPr="00235043" w:rsidRDefault="004867E1" w:rsidP="00CA6B7D">
            <w:pPr>
              <w:tabs>
                <w:tab w:val="clear" w:pos="3742"/>
              </w:tabs>
              <w:spacing w:line="240" w:lineRule="auto"/>
              <w:ind w:left="175" w:right="175" w:hanging="175"/>
              <w:jc w:val="center"/>
              <w:rPr>
                <w:rFonts w:ascii="Browallia New" w:hAnsi="Browallia New" w:cs="Browallia New"/>
                <w:sz w:val="28"/>
                <w:szCs w:val="28"/>
              </w:rPr>
            </w:pPr>
          </w:p>
        </w:tc>
        <w:tc>
          <w:tcPr>
            <w:tcW w:w="2551" w:type="dxa"/>
            <w:gridSpan w:val="3"/>
            <w:tcBorders>
              <w:left w:val="nil"/>
              <w:bottom w:val="single" w:sz="4" w:space="0" w:color="auto"/>
              <w:right w:val="nil"/>
            </w:tcBorders>
          </w:tcPr>
          <w:p w14:paraId="46109904" w14:textId="77777777" w:rsidR="004867E1" w:rsidRPr="00235043" w:rsidRDefault="004867E1" w:rsidP="00CA6B7D">
            <w:pPr>
              <w:spacing w:line="240" w:lineRule="auto"/>
              <w:ind w:left="-108" w:right="-108"/>
              <w:jc w:val="center"/>
              <w:rPr>
                <w:rFonts w:ascii="Browallia New" w:hAnsi="Browallia New" w:cs="Browallia New"/>
                <w:sz w:val="28"/>
                <w:szCs w:val="28"/>
              </w:rPr>
            </w:pPr>
            <w:r w:rsidRPr="00235043">
              <w:rPr>
                <w:rFonts w:ascii="Browallia New" w:hAnsi="Browallia New" w:cs="Browallia New"/>
                <w:sz w:val="28"/>
                <w:szCs w:val="28"/>
                <w:cs/>
              </w:rPr>
              <w:t>ข้อมูลทางการเงินรวม</w:t>
            </w:r>
          </w:p>
        </w:tc>
        <w:tc>
          <w:tcPr>
            <w:tcW w:w="238" w:type="dxa"/>
            <w:tcBorders>
              <w:left w:val="nil"/>
              <w:right w:val="nil"/>
            </w:tcBorders>
          </w:tcPr>
          <w:p w14:paraId="05CB06F3" w14:textId="77777777" w:rsidR="004867E1" w:rsidRPr="00235043" w:rsidRDefault="004867E1" w:rsidP="00CA6B7D">
            <w:pPr>
              <w:spacing w:line="240" w:lineRule="auto"/>
              <w:ind w:left="-108" w:right="-108"/>
              <w:jc w:val="center"/>
              <w:rPr>
                <w:rFonts w:ascii="Browallia New" w:hAnsi="Browallia New" w:cs="Browallia New"/>
                <w:sz w:val="28"/>
                <w:szCs w:val="28"/>
              </w:rPr>
            </w:pPr>
          </w:p>
        </w:tc>
        <w:tc>
          <w:tcPr>
            <w:tcW w:w="2456" w:type="dxa"/>
            <w:gridSpan w:val="3"/>
            <w:tcBorders>
              <w:left w:val="nil"/>
              <w:bottom w:val="single" w:sz="4" w:space="0" w:color="auto"/>
              <w:right w:val="nil"/>
            </w:tcBorders>
          </w:tcPr>
          <w:p w14:paraId="58D6393F" w14:textId="77777777" w:rsidR="004867E1" w:rsidRPr="00235043" w:rsidRDefault="004867E1" w:rsidP="00CA6B7D">
            <w:pPr>
              <w:spacing w:line="240" w:lineRule="auto"/>
              <w:ind w:left="-108" w:right="-108"/>
              <w:jc w:val="center"/>
              <w:rPr>
                <w:rFonts w:ascii="Browallia New" w:hAnsi="Browallia New" w:cs="Browallia New"/>
                <w:sz w:val="28"/>
                <w:szCs w:val="28"/>
              </w:rPr>
            </w:pPr>
            <w:r w:rsidRPr="00235043">
              <w:rPr>
                <w:rFonts w:ascii="Browallia New" w:hAnsi="Browallia New" w:cs="Browallia New"/>
                <w:sz w:val="28"/>
                <w:szCs w:val="28"/>
                <w:cs/>
              </w:rPr>
              <w:t>ข้อมูลทางการเงินเฉพาะบริษัท</w:t>
            </w:r>
          </w:p>
        </w:tc>
      </w:tr>
      <w:tr w:rsidR="004867E1" w:rsidRPr="00235043" w14:paraId="6B33021F" w14:textId="77777777" w:rsidTr="00102F20">
        <w:trPr>
          <w:trHeight w:val="346"/>
          <w:tblHeader/>
        </w:trPr>
        <w:tc>
          <w:tcPr>
            <w:tcW w:w="3903" w:type="dxa"/>
            <w:tcBorders>
              <w:top w:val="nil"/>
              <w:left w:val="nil"/>
              <w:bottom w:val="nil"/>
              <w:right w:val="nil"/>
            </w:tcBorders>
          </w:tcPr>
          <w:p w14:paraId="3012596B" w14:textId="77777777" w:rsidR="004867E1" w:rsidRPr="00235043" w:rsidRDefault="004867E1" w:rsidP="00CA6B7D">
            <w:pPr>
              <w:tabs>
                <w:tab w:val="clear" w:pos="3742"/>
              </w:tabs>
              <w:spacing w:line="240" w:lineRule="auto"/>
              <w:ind w:left="175" w:right="175" w:hanging="175"/>
              <w:jc w:val="center"/>
              <w:rPr>
                <w:rFonts w:ascii="Browallia New" w:hAnsi="Browallia New" w:cs="Browallia New"/>
                <w:sz w:val="28"/>
                <w:szCs w:val="28"/>
              </w:rPr>
            </w:pPr>
          </w:p>
        </w:tc>
        <w:tc>
          <w:tcPr>
            <w:tcW w:w="5245" w:type="dxa"/>
            <w:gridSpan w:val="7"/>
            <w:tcBorders>
              <w:left w:val="nil"/>
              <w:bottom w:val="single" w:sz="4" w:space="0" w:color="auto"/>
              <w:right w:val="nil"/>
            </w:tcBorders>
          </w:tcPr>
          <w:p w14:paraId="4AFD1C49" w14:textId="5E21C5E7" w:rsidR="004867E1" w:rsidRPr="00235043" w:rsidRDefault="004867E1" w:rsidP="00CA6B7D">
            <w:pPr>
              <w:spacing w:line="240" w:lineRule="auto"/>
              <w:ind w:right="-10"/>
              <w:jc w:val="center"/>
              <w:rPr>
                <w:rFonts w:ascii="Browallia New" w:hAnsi="Browallia New" w:cs="Browallia New"/>
                <w:sz w:val="28"/>
                <w:szCs w:val="28"/>
                <w:lang w:val="en-GB"/>
              </w:rPr>
            </w:pPr>
            <w:r w:rsidRPr="00235043">
              <w:rPr>
                <w:rFonts w:ascii="Browallia New" w:hAnsi="Browallia New" w:cs="Browallia New"/>
                <w:sz w:val="28"/>
                <w:szCs w:val="28"/>
                <w:cs/>
              </w:rPr>
              <w:t>สำหรับงวด</w:t>
            </w:r>
            <w:r>
              <w:rPr>
                <w:rFonts w:ascii="Browallia New" w:hAnsi="Browallia New" w:cs="Browallia New" w:hint="cs"/>
                <w:sz w:val="28"/>
                <w:szCs w:val="28"/>
                <w:cs/>
              </w:rPr>
              <w:t>หก</w:t>
            </w:r>
            <w:r w:rsidRPr="00235043">
              <w:rPr>
                <w:rFonts w:ascii="Browallia New" w:hAnsi="Browallia New" w:cs="Browallia New"/>
                <w:sz w:val="28"/>
                <w:szCs w:val="28"/>
                <w:cs/>
              </w:rPr>
              <w:t xml:space="preserve">เดือนสิ้นสุดวันที่ </w:t>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r>
      <w:tr w:rsidR="004867E1" w:rsidRPr="00235043" w14:paraId="68175328" w14:textId="77777777" w:rsidTr="00102F20">
        <w:trPr>
          <w:trHeight w:val="346"/>
          <w:tblHeader/>
        </w:trPr>
        <w:tc>
          <w:tcPr>
            <w:tcW w:w="3903" w:type="dxa"/>
            <w:tcBorders>
              <w:top w:val="nil"/>
              <w:left w:val="nil"/>
              <w:bottom w:val="nil"/>
              <w:right w:val="nil"/>
            </w:tcBorders>
          </w:tcPr>
          <w:p w14:paraId="1EE544CB" w14:textId="77777777" w:rsidR="004867E1" w:rsidRPr="00235043" w:rsidRDefault="004867E1" w:rsidP="00CA6B7D">
            <w:pPr>
              <w:tabs>
                <w:tab w:val="clear" w:pos="3742"/>
              </w:tabs>
              <w:spacing w:line="240" w:lineRule="auto"/>
              <w:ind w:left="175" w:right="175" w:hanging="175"/>
              <w:jc w:val="center"/>
              <w:rPr>
                <w:rFonts w:ascii="Browallia New" w:hAnsi="Browallia New" w:cs="Browallia New"/>
                <w:sz w:val="28"/>
                <w:szCs w:val="28"/>
              </w:rPr>
            </w:pPr>
          </w:p>
        </w:tc>
        <w:tc>
          <w:tcPr>
            <w:tcW w:w="1134" w:type="dxa"/>
            <w:tcBorders>
              <w:top w:val="single" w:sz="4" w:space="0" w:color="auto"/>
              <w:left w:val="nil"/>
              <w:bottom w:val="single" w:sz="4" w:space="0" w:color="auto"/>
              <w:right w:val="nil"/>
            </w:tcBorders>
          </w:tcPr>
          <w:p w14:paraId="5C8CD804" w14:textId="77777777" w:rsidR="004867E1" w:rsidRPr="00235043" w:rsidRDefault="004867E1" w:rsidP="00CA6B7D">
            <w:pPr>
              <w:spacing w:line="240" w:lineRule="auto"/>
              <w:ind w:right="-10"/>
              <w:jc w:val="center"/>
              <w:rPr>
                <w:rFonts w:ascii="Browallia New" w:hAnsi="Browallia New" w:cs="Browallia New"/>
                <w:sz w:val="28"/>
                <w:szCs w:val="28"/>
              </w:rPr>
            </w:pPr>
            <w:r w:rsidRPr="00235043">
              <w:rPr>
                <w:rFonts w:ascii="Browallia New" w:hAnsi="Browallia New" w:cs="Browallia New"/>
                <w:sz w:val="28"/>
                <w:szCs w:val="28"/>
              </w:rPr>
              <w:t>256</w:t>
            </w:r>
            <w:r>
              <w:rPr>
                <w:rFonts w:ascii="Browallia New" w:hAnsi="Browallia New" w:cs="Browallia New"/>
                <w:sz w:val="28"/>
                <w:szCs w:val="28"/>
              </w:rPr>
              <w:t>9</w:t>
            </w:r>
          </w:p>
        </w:tc>
        <w:tc>
          <w:tcPr>
            <w:tcW w:w="239" w:type="dxa"/>
            <w:tcBorders>
              <w:top w:val="single" w:sz="4" w:space="0" w:color="auto"/>
              <w:left w:val="nil"/>
              <w:right w:val="nil"/>
            </w:tcBorders>
          </w:tcPr>
          <w:p w14:paraId="2247FB1B" w14:textId="77777777" w:rsidR="004867E1" w:rsidRPr="00235043" w:rsidRDefault="004867E1" w:rsidP="00CA6B7D">
            <w:pPr>
              <w:spacing w:line="240" w:lineRule="auto"/>
              <w:ind w:right="-10"/>
              <w:jc w:val="center"/>
              <w:rPr>
                <w:rFonts w:ascii="Browallia New" w:hAnsi="Browallia New" w:cs="Browallia New"/>
                <w:sz w:val="28"/>
                <w:szCs w:val="28"/>
              </w:rPr>
            </w:pPr>
          </w:p>
        </w:tc>
        <w:tc>
          <w:tcPr>
            <w:tcW w:w="1178" w:type="dxa"/>
            <w:tcBorders>
              <w:top w:val="single" w:sz="4" w:space="0" w:color="auto"/>
              <w:left w:val="nil"/>
              <w:bottom w:val="single" w:sz="4" w:space="0" w:color="auto"/>
              <w:right w:val="nil"/>
            </w:tcBorders>
          </w:tcPr>
          <w:p w14:paraId="3E78F2A1" w14:textId="77777777" w:rsidR="004867E1" w:rsidRPr="00235043" w:rsidRDefault="004867E1" w:rsidP="00CA6B7D">
            <w:pPr>
              <w:spacing w:line="240" w:lineRule="auto"/>
              <w:ind w:right="-10"/>
              <w:jc w:val="center"/>
              <w:rPr>
                <w:rFonts w:ascii="Browallia New" w:hAnsi="Browallia New" w:cs="Browallia New"/>
                <w:sz w:val="28"/>
                <w:szCs w:val="28"/>
              </w:rPr>
            </w:pPr>
            <w:r w:rsidRPr="00235043">
              <w:rPr>
                <w:rFonts w:ascii="Browallia New" w:hAnsi="Browallia New" w:cs="Browallia New"/>
                <w:sz w:val="28"/>
                <w:szCs w:val="28"/>
              </w:rPr>
              <w:t>256</w:t>
            </w:r>
            <w:r>
              <w:rPr>
                <w:rFonts w:ascii="Browallia New" w:hAnsi="Browallia New" w:cs="Browallia New"/>
                <w:sz w:val="28"/>
                <w:szCs w:val="28"/>
              </w:rPr>
              <w:t>8</w:t>
            </w:r>
          </w:p>
        </w:tc>
        <w:tc>
          <w:tcPr>
            <w:tcW w:w="238" w:type="dxa"/>
            <w:tcBorders>
              <w:top w:val="single" w:sz="4" w:space="0" w:color="auto"/>
              <w:left w:val="nil"/>
              <w:right w:val="nil"/>
            </w:tcBorders>
          </w:tcPr>
          <w:p w14:paraId="4100F0B1" w14:textId="77777777" w:rsidR="004867E1" w:rsidRPr="00235043" w:rsidRDefault="004867E1" w:rsidP="00CA6B7D">
            <w:pPr>
              <w:spacing w:line="240" w:lineRule="auto"/>
              <w:ind w:right="-10"/>
              <w:jc w:val="center"/>
              <w:rPr>
                <w:rFonts w:ascii="Browallia New" w:hAnsi="Browallia New" w:cs="Browallia New"/>
                <w:sz w:val="28"/>
                <w:szCs w:val="28"/>
              </w:rPr>
            </w:pPr>
          </w:p>
        </w:tc>
        <w:tc>
          <w:tcPr>
            <w:tcW w:w="1162" w:type="dxa"/>
            <w:tcBorders>
              <w:top w:val="single" w:sz="4" w:space="0" w:color="auto"/>
              <w:left w:val="nil"/>
              <w:bottom w:val="single" w:sz="4" w:space="0" w:color="auto"/>
              <w:right w:val="nil"/>
            </w:tcBorders>
          </w:tcPr>
          <w:p w14:paraId="5C1E86D9" w14:textId="77777777" w:rsidR="004867E1" w:rsidRPr="00235043" w:rsidRDefault="004867E1" w:rsidP="00CA6B7D">
            <w:pPr>
              <w:spacing w:line="240" w:lineRule="auto"/>
              <w:ind w:right="-10"/>
              <w:jc w:val="center"/>
              <w:rPr>
                <w:rFonts w:ascii="Browallia New" w:hAnsi="Browallia New" w:cs="Browallia New"/>
                <w:sz w:val="28"/>
                <w:szCs w:val="28"/>
              </w:rPr>
            </w:pPr>
            <w:r w:rsidRPr="00235043">
              <w:rPr>
                <w:rFonts w:ascii="Browallia New" w:hAnsi="Browallia New" w:cs="Browallia New"/>
                <w:sz w:val="28"/>
                <w:szCs w:val="28"/>
              </w:rPr>
              <w:t>256</w:t>
            </w:r>
            <w:r>
              <w:rPr>
                <w:rFonts w:ascii="Browallia New" w:hAnsi="Browallia New" w:cs="Browallia New"/>
                <w:sz w:val="28"/>
                <w:szCs w:val="28"/>
              </w:rPr>
              <w:t>9</w:t>
            </w:r>
          </w:p>
        </w:tc>
        <w:tc>
          <w:tcPr>
            <w:tcW w:w="236" w:type="dxa"/>
            <w:tcBorders>
              <w:top w:val="single" w:sz="4" w:space="0" w:color="auto"/>
              <w:left w:val="nil"/>
              <w:right w:val="nil"/>
            </w:tcBorders>
          </w:tcPr>
          <w:p w14:paraId="1A2816CA" w14:textId="77777777" w:rsidR="004867E1" w:rsidRPr="00235043" w:rsidRDefault="004867E1" w:rsidP="00CA6B7D">
            <w:pPr>
              <w:spacing w:line="240" w:lineRule="auto"/>
              <w:ind w:right="-10"/>
              <w:jc w:val="center"/>
              <w:rPr>
                <w:rFonts w:ascii="Browallia New" w:hAnsi="Browallia New" w:cs="Browallia New"/>
                <w:sz w:val="28"/>
                <w:szCs w:val="28"/>
              </w:rPr>
            </w:pPr>
          </w:p>
        </w:tc>
        <w:tc>
          <w:tcPr>
            <w:tcW w:w="1058" w:type="dxa"/>
            <w:tcBorders>
              <w:top w:val="single" w:sz="4" w:space="0" w:color="auto"/>
              <w:left w:val="nil"/>
              <w:bottom w:val="single" w:sz="4" w:space="0" w:color="auto"/>
              <w:right w:val="nil"/>
            </w:tcBorders>
          </w:tcPr>
          <w:p w14:paraId="0EFF02B3" w14:textId="77777777" w:rsidR="004867E1" w:rsidRPr="00235043" w:rsidRDefault="004867E1" w:rsidP="00CA6B7D">
            <w:pPr>
              <w:spacing w:line="240" w:lineRule="auto"/>
              <w:ind w:right="-10"/>
              <w:jc w:val="center"/>
              <w:rPr>
                <w:rFonts w:ascii="Browallia New" w:hAnsi="Browallia New" w:cs="Browallia New"/>
                <w:sz w:val="28"/>
                <w:szCs w:val="28"/>
              </w:rPr>
            </w:pPr>
            <w:r w:rsidRPr="00235043">
              <w:rPr>
                <w:rFonts w:ascii="Browallia New" w:hAnsi="Browallia New" w:cs="Browallia New"/>
                <w:sz w:val="28"/>
                <w:szCs w:val="28"/>
              </w:rPr>
              <w:t>256</w:t>
            </w:r>
            <w:r>
              <w:rPr>
                <w:rFonts w:ascii="Browallia New" w:hAnsi="Browallia New" w:cs="Browallia New"/>
                <w:sz w:val="28"/>
                <w:szCs w:val="28"/>
              </w:rPr>
              <w:t>8</w:t>
            </w:r>
          </w:p>
        </w:tc>
      </w:tr>
      <w:tr w:rsidR="004867E1" w:rsidRPr="00235043" w14:paraId="0FDA4E0B" w14:textId="77777777" w:rsidTr="00102F20">
        <w:trPr>
          <w:trHeight w:val="312"/>
          <w:tblHeader/>
        </w:trPr>
        <w:tc>
          <w:tcPr>
            <w:tcW w:w="3903" w:type="dxa"/>
            <w:tcBorders>
              <w:top w:val="nil"/>
              <w:left w:val="nil"/>
              <w:bottom w:val="nil"/>
              <w:right w:val="nil"/>
            </w:tcBorders>
          </w:tcPr>
          <w:p w14:paraId="61DE2655" w14:textId="77777777" w:rsidR="004867E1" w:rsidRPr="00235043" w:rsidRDefault="004867E1" w:rsidP="00CA6B7D">
            <w:pPr>
              <w:tabs>
                <w:tab w:val="clear" w:pos="3742"/>
              </w:tabs>
              <w:spacing w:line="240" w:lineRule="auto"/>
              <w:ind w:left="175" w:right="175" w:hanging="175"/>
              <w:jc w:val="center"/>
              <w:rPr>
                <w:rFonts w:ascii="Browallia New" w:hAnsi="Browallia New" w:cs="Browallia New"/>
                <w:sz w:val="16"/>
                <w:szCs w:val="16"/>
              </w:rPr>
            </w:pPr>
          </w:p>
        </w:tc>
        <w:tc>
          <w:tcPr>
            <w:tcW w:w="1134" w:type="dxa"/>
            <w:tcBorders>
              <w:top w:val="single" w:sz="4" w:space="0" w:color="auto"/>
              <w:left w:val="nil"/>
              <w:right w:val="nil"/>
            </w:tcBorders>
          </w:tcPr>
          <w:p w14:paraId="22716DF0" w14:textId="77777777" w:rsidR="004867E1" w:rsidRPr="00235043" w:rsidRDefault="004867E1" w:rsidP="00CA6B7D">
            <w:pPr>
              <w:spacing w:line="240" w:lineRule="auto"/>
              <w:ind w:right="-10"/>
              <w:jc w:val="center"/>
              <w:rPr>
                <w:rFonts w:ascii="Browallia New" w:hAnsi="Browallia New" w:cs="Browallia New"/>
                <w:sz w:val="16"/>
                <w:szCs w:val="16"/>
              </w:rPr>
            </w:pPr>
          </w:p>
        </w:tc>
        <w:tc>
          <w:tcPr>
            <w:tcW w:w="239" w:type="dxa"/>
            <w:tcBorders>
              <w:left w:val="nil"/>
              <w:right w:val="nil"/>
            </w:tcBorders>
          </w:tcPr>
          <w:p w14:paraId="7493489B" w14:textId="77777777" w:rsidR="004867E1" w:rsidRPr="00235043" w:rsidRDefault="004867E1" w:rsidP="00CA6B7D">
            <w:pPr>
              <w:spacing w:line="240" w:lineRule="auto"/>
              <w:ind w:right="-10"/>
              <w:jc w:val="center"/>
              <w:rPr>
                <w:rFonts w:ascii="Browallia New" w:hAnsi="Browallia New" w:cs="Browallia New"/>
                <w:sz w:val="16"/>
                <w:szCs w:val="16"/>
              </w:rPr>
            </w:pPr>
          </w:p>
        </w:tc>
        <w:tc>
          <w:tcPr>
            <w:tcW w:w="1178" w:type="dxa"/>
            <w:tcBorders>
              <w:top w:val="single" w:sz="4" w:space="0" w:color="auto"/>
              <w:left w:val="nil"/>
              <w:right w:val="nil"/>
            </w:tcBorders>
          </w:tcPr>
          <w:p w14:paraId="515559E5" w14:textId="77777777" w:rsidR="004867E1" w:rsidRPr="00235043" w:rsidRDefault="004867E1" w:rsidP="00CA6B7D">
            <w:pPr>
              <w:spacing w:line="240" w:lineRule="auto"/>
              <w:ind w:right="-10"/>
              <w:jc w:val="center"/>
              <w:rPr>
                <w:rFonts w:ascii="Browallia New" w:hAnsi="Browallia New" w:cs="Browallia New"/>
                <w:sz w:val="16"/>
                <w:szCs w:val="16"/>
              </w:rPr>
            </w:pPr>
          </w:p>
        </w:tc>
        <w:tc>
          <w:tcPr>
            <w:tcW w:w="238" w:type="dxa"/>
            <w:tcBorders>
              <w:left w:val="nil"/>
              <w:right w:val="nil"/>
            </w:tcBorders>
          </w:tcPr>
          <w:p w14:paraId="52667C22" w14:textId="77777777" w:rsidR="004867E1" w:rsidRPr="00235043" w:rsidRDefault="004867E1" w:rsidP="00CA6B7D">
            <w:pPr>
              <w:spacing w:line="240" w:lineRule="auto"/>
              <w:ind w:right="-10"/>
              <w:jc w:val="center"/>
              <w:rPr>
                <w:rFonts w:ascii="Browallia New" w:hAnsi="Browallia New" w:cs="Browallia New"/>
                <w:sz w:val="16"/>
                <w:szCs w:val="16"/>
              </w:rPr>
            </w:pPr>
          </w:p>
        </w:tc>
        <w:tc>
          <w:tcPr>
            <w:tcW w:w="1162" w:type="dxa"/>
            <w:tcBorders>
              <w:top w:val="single" w:sz="4" w:space="0" w:color="auto"/>
              <w:left w:val="nil"/>
              <w:right w:val="nil"/>
            </w:tcBorders>
          </w:tcPr>
          <w:p w14:paraId="40B50B4E" w14:textId="77777777" w:rsidR="004867E1" w:rsidRPr="00235043" w:rsidRDefault="004867E1" w:rsidP="00CA6B7D">
            <w:pPr>
              <w:spacing w:line="240" w:lineRule="auto"/>
              <w:ind w:right="-10"/>
              <w:jc w:val="center"/>
              <w:rPr>
                <w:rFonts w:ascii="Browallia New" w:hAnsi="Browallia New" w:cs="Browallia New"/>
                <w:sz w:val="16"/>
                <w:szCs w:val="16"/>
              </w:rPr>
            </w:pPr>
          </w:p>
        </w:tc>
        <w:tc>
          <w:tcPr>
            <w:tcW w:w="236" w:type="dxa"/>
            <w:tcBorders>
              <w:left w:val="nil"/>
              <w:right w:val="nil"/>
            </w:tcBorders>
          </w:tcPr>
          <w:p w14:paraId="7C7F78D6" w14:textId="77777777" w:rsidR="004867E1" w:rsidRPr="00235043" w:rsidRDefault="004867E1" w:rsidP="00CA6B7D">
            <w:pPr>
              <w:spacing w:line="240" w:lineRule="auto"/>
              <w:ind w:right="-10"/>
              <w:jc w:val="center"/>
              <w:rPr>
                <w:rFonts w:ascii="Browallia New" w:hAnsi="Browallia New" w:cs="Browallia New"/>
                <w:sz w:val="16"/>
                <w:szCs w:val="16"/>
              </w:rPr>
            </w:pPr>
          </w:p>
        </w:tc>
        <w:tc>
          <w:tcPr>
            <w:tcW w:w="1058" w:type="dxa"/>
            <w:tcBorders>
              <w:top w:val="single" w:sz="4" w:space="0" w:color="auto"/>
              <w:left w:val="nil"/>
              <w:right w:val="nil"/>
            </w:tcBorders>
          </w:tcPr>
          <w:p w14:paraId="414BB136" w14:textId="77777777" w:rsidR="004867E1" w:rsidRPr="00235043" w:rsidRDefault="004867E1" w:rsidP="00CA6B7D">
            <w:pPr>
              <w:spacing w:line="240" w:lineRule="auto"/>
              <w:ind w:right="-10"/>
              <w:jc w:val="center"/>
              <w:rPr>
                <w:rFonts w:ascii="Browallia New" w:hAnsi="Browallia New" w:cs="Browallia New"/>
                <w:sz w:val="16"/>
                <w:szCs w:val="16"/>
              </w:rPr>
            </w:pPr>
          </w:p>
        </w:tc>
      </w:tr>
      <w:tr w:rsidR="003E02E8" w:rsidRPr="00235043" w14:paraId="3E0C4B30" w14:textId="77777777" w:rsidTr="00102F20">
        <w:trPr>
          <w:trHeight w:val="231"/>
        </w:trPr>
        <w:tc>
          <w:tcPr>
            <w:tcW w:w="3903" w:type="dxa"/>
            <w:tcBorders>
              <w:top w:val="nil"/>
              <w:left w:val="nil"/>
              <w:bottom w:val="nil"/>
              <w:right w:val="nil"/>
            </w:tcBorders>
          </w:tcPr>
          <w:p w14:paraId="61B5D5AF" w14:textId="291DF794" w:rsidR="003E02E8" w:rsidRPr="00235043" w:rsidRDefault="003E02E8" w:rsidP="00FA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79"/>
              <w:rPr>
                <w:rFonts w:ascii="Browallia New" w:hAnsi="Browallia New" w:cs="Browallia New"/>
                <w:b/>
                <w:bCs/>
                <w:sz w:val="28"/>
                <w:szCs w:val="28"/>
                <w:cs/>
              </w:rPr>
            </w:pPr>
            <w:r w:rsidRPr="00235043">
              <w:rPr>
                <w:rFonts w:ascii="Browallia New" w:hAnsi="Browallia New" w:cs="Browallia New"/>
                <w:b/>
                <w:bCs/>
                <w:sz w:val="28"/>
                <w:szCs w:val="28"/>
                <w:cs/>
              </w:rPr>
              <w:t>รายการกับบริษัทย่อย</w:t>
            </w:r>
          </w:p>
        </w:tc>
        <w:tc>
          <w:tcPr>
            <w:tcW w:w="1134" w:type="dxa"/>
            <w:tcBorders>
              <w:top w:val="nil"/>
              <w:left w:val="nil"/>
              <w:bottom w:val="nil"/>
              <w:right w:val="nil"/>
            </w:tcBorders>
          </w:tcPr>
          <w:p w14:paraId="17D38CB1" w14:textId="7DAFBEDB" w:rsidR="003E02E8" w:rsidRPr="00235043" w:rsidRDefault="003E02E8" w:rsidP="001F0604">
            <w:pPr>
              <w:spacing w:line="240" w:lineRule="auto"/>
              <w:ind w:right="-11"/>
              <w:jc w:val="right"/>
              <w:rPr>
                <w:rFonts w:ascii="Browallia New" w:hAnsi="Browallia New" w:cs="Browallia New"/>
                <w:sz w:val="28"/>
                <w:szCs w:val="28"/>
                <w:cs/>
              </w:rPr>
            </w:pPr>
          </w:p>
        </w:tc>
        <w:tc>
          <w:tcPr>
            <w:tcW w:w="239" w:type="dxa"/>
            <w:tcBorders>
              <w:top w:val="nil"/>
              <w:left w:val="nil"/>
              <w:bottom w:val="nil"/>
              <w:right w:val="nil"/>
            </w:tcBorders>
          </w:tcPr>
          <w:p w14:paraId="29C92E48" w14:textId="77777777" w:rsidR="003E02E8" w:rsidRPr="00235043" w:rsidRDefault="003E02E8" w:rsidP="001F0604">
            <w:pPr>
              <w:tabs>
                <w:tab w:val="decimal" w:pos="522"/>
              </w:tabs>
              <w:spacing w:line="240" w:lineRule="auto"/>
              <w:ind w:right="-10"/>
              <w:jc w:val="right"/>
              <w:rPr>
                <w:rFonts w:ascii="Browallia New" w:hAnsi="Browallia New" w:cs="Browallia New"/>
                <w:sz w:val="28"/>
                <w:szCs w:val="28"/>
              </w:rPr>
            </w:pPr>
          </w:p>
        </w:tc>
        <w:tc>
          <w:tcPr>
            <w:tcW w:w="1178" w:type="dxa"/>
            <w:tcBorders>
              <w:top w:val="nil"/>
              <w:left w:val="nil"/>
              <w:bottom w:val="nil"/>
              <w:right w:val="nil"/>
            </w:tcBorders>
          </w:tcPr>
          <w:p w14:paraId="26013AAD" w14:textId="5A39CC72" w:rsidR="003E02E8" w:rsidRPr="00235043" w:rsidRDefault="003E02E8" w:rsidP="001F0604">
            <w:pPr>
              <w:tabs>
                <w:tab w:val="decimal" w:pos="522"/>
              </w:tabs>
              <w:spacing w:line="240" w:lineRule="auto"/>
              <w:ind w:right="-10"/>
              <w:jc w:val="right"/>
              <w:rPr>
                <w:rFonts w:ascii="Browallia New" w:hAnsi="Browallia New" w:cs="Browallia New"/>
                <w:sz w:val="28"/>
                <w:szCs w:val="28"/>
              </w:rPr>
            </w:pPr>
          </w:p>
        </w:tc>
        <w:tc>
          <w:tcPr>
            <w:tcW w:w="238" w:type="dxa"/>
            <w:tcBorders>
              <w:top w:val="nil"/>
              <w:left w:val="nil"/>
              <w:bottom w:val="nil"/>
              <w:right w:val="nil"/>
            </w:tcBorders>
          </w:tcPr>
          <w:p w14:paraId="1834D35F" w14:textId="77777777" w:rsidR="003E02E8" w:rsidRPr="00235043" w:rsidRDefault="003E02E8" w:rsidP="001F0604">
            <w:pPr>
              <w:tabs>
                <w:tab w:val="decimal" w:pos="522"/>
              </w:tabs>
              <w:spacing w:line="240" w:lineRule="auto"/>
              <w:ind w:right="-10"/>
              <w:jc w:val="right"/>
              <w:rPr>
                <w:rFonts w:ascii="Browallia New" w:hAnsi="Browallia New" w:cs="Browallia New"/>
                <w:sz w:val="28"/>
                <w:szCs w:val="28"/>
              </w:rPr>
            </w:pPr>
          </w:p>
        </w:tc>
        <w:tc>
          <w:tcPr>
            <w:tcW w:w="1162" w:type="dxa"/>
            <w:tcBorders>
              <w:top w:val="nil"/>
              <w:left w:val="nil"/>
              <w:bottom w:val="nil"/>
              <w:right w:val="nil"/>
            </w:tcBorders>
          </w:tcPr>
          <w:p w14:paraId="3D9D92CB" w14:textId="76651909" w:rsidR="003E02E8" w:rsidRPr="00235043" w:rsidRDefault="003E02E8" w:rsidP="001F0604">
            <w:pPr>
              <w:tabs>
                <w:tab w:val="decimal" w:pos="522"/>
              </w:tabs>
              <w:spacing w:line="240" w:lineRule="auto"/>
              <w:ind w:right="-10"/>
              <w:jc w:val="right"/>
              <w:rPr>
                <w:rFonts w:ascii="Browallia New" w:hAnsi="Browallia New" w:cs="Browallia New"/>
                <w:sz w:val="28"/>
                <w:szCs w:val="28"/>
              </w:rPr>
            </w:pPr>
          </w:p>
        </w:tc>
        <w:tc>
          <w:tcPr>
            <w:tcW w:w="236" w:type="dxa"/>
            <w:tcBorders>
              <w:top w:val="nil"/>
              <w:left w:val="nil"/>
              <w:bottom w:val="nil"/>
              <w:right w:val="nil"/>
            </w:tcBorders>
          </w:tcPr>
          <w:p w14:paraId="611540D3" w14:textId="77777777" w:rsidR="003E02E8" w:rsidRPr="00235043" w:rsidRDefault="003E02E8" w:rsidP="001F0604">
            <w:pPr>
              <w:tabs>
                <w:tab w:val="decimal" w:pos="522"/>
              </w:tabs>
              <w:spacing w:line="240" w:lineRule="auto"/>
              <w:ind w:right="-10"/>
              <w:jc w:val="right"/>
              <w:rPr>
                <w:rFonts w:ascii="Browallia New" w:hAnsi="Browallia New" w:cs="Browallia New"/>
                <w:sz w:val="28"/>
                <w:szCs w:val="28"/>
              </w:rPr>
            </w:pPr>
          </w:p>
        </w:tc>
        <w:tc>
          <w:tcPr>
            <w:tcW w:w="1058" w:type="dxa"/>
            <w:tcBorders>
              <w:top w:val="nil"/>
              <w:left w:val="nil"/>
              <w:bottom w:val="nil"/>
              <w:right w:val="nil"/>
            </w:tcBorders>
            <w:vAlign w:val="bottom"/>
          </w:tcPr>
          <w:p w14:paraId="0764B8A5" w14:textId="1F7E767E" w:rsidR="003E02E8" w:rsidRPr="00235043" w:rsidRDefault="003E02E8" w:rsidP="001F0604">
            <w:pPr>
              <w:tabs>
                <w:tab w:val="decimal" w:pos="492"/>
              </w:tabs>
              <w:spacing w:line="240" w:lineRule="auto"/>
              <w:ind w:right="-10"/>
              <w:jc w:val="right"/>
              <w:rPr>
                <w:rFonts w:ascii="Browallia New" w:hAnsi="Browallia New" w:cs="Browallia New"/>
                <w:sz w:val="28"/>
                <w:szCs w:val="28"/>
                <w:lang w:val="en-GB"/>
              </w:rPr>
            </w:pPr>
          </w:p>
        </w:tc>
      </w:tr>
      <w:tr w:rsidR="003E02E8" w:rsidRPr="00235043" w14:paraId="4086A931" w14:textId="77777777" w:rsidTr="00102F20">
        <w:trPr>
          <w:trHeight w:val="231"/>
        </w:trPr>
        <w:tc>
          <w:tcPr>
            <w:tcW w:w="3903" w:type="dxa"/>
            <w:tcBorders>
              <w:top w:val="nil"/>
              <w:left w:val="nil"/>
              <w:bottom w:val="nil"/>
              <w:right w:val="nil"/>
            </w:tcBorders>
          </w:tcPr>
          <w:p w14:paraId="52195900" w14:textId="51947BF1" w:rsidR="003E02E8" w:rsidRPr="001833B0" w:rsidRDefault="003E02E8" w:rsidP="001833B0">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รายได้จากการขายสินค้า</w:t>
            </w:r>
          </w:p>
        </w:tc>
        <w:tc>
          <w:tcPr>
            <w:tcW w:w="1134" w:type="dxa"/>
            <w:tcBorders>
              <w:top w:val="nil"/>
              <w:left w:val="nil"/>
              <w:bottom w:val="nil"/>
              <w:right w:val="nil"/>
            </w:tcBorders>
            <w:vAlign w:val="bottom"/>
          </w:tcPr>
          <w:p w14:paraId="31782600" w14:textId="4863A0EB" w:rsidR="003E02E8" w:rsidRPr="00355103" w:rsidRDefault="003E02E8" w:rsidP="00355103">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39" w:type="dxa"/>
            <w:tcBorders>
              <w:top w:val="nil"/>
              <w:left w:val="nil"/>
              <w:bottom w:val="nil"/>
              <w:right w:val="nil"/>
            </w:tcBorders>
          </w:tcPr>
          <w:p w14:paraId="69568F09" w14:textId="77777777" w:rsidR="003E02E8" w:rsidRPr="00355103" w:rsidRDefault="003E02E8" w:rsidP="00355103">
            <w:pPr>
              <w:tabs>
                <w:tab w:val="decimal" w:pos="522"/>
              </w:tabs>
              <w:spacing w:line="240" w:lineRule="auto"/>
              <w:ind w:right="-10"/>
              <w:jc w:val="right"/>
              <w:rPr>
                <w:rFonts w:ascii="Browallia New" w:hAnsi="Browallia New" w:cs="Browallia New"/>
                <w:sz w:val="28"/>
                <w:szCs w:val="28"/>
                <w:lang w:val="en-GB"/>
              </w:rPr>
            </w:pPr>
          </w:p>
        </w:tc>
        <w:tc>
          <w:tcPr>
            <w:tcW w:w="1178" w:type="dxa"/>
            <w:tcBorders>
              <w:top w:val="nil"/>
              <w:left w:val="nil"/>
              <w:bottom w:val="nil"/>
              <w:right w:val="nil"/>
            </w:tcBorders>
            <w:vAlign w:val="bottom"/>
          </w:tcPr>
          <w:p w14:paraId="38BA3F96" w14:textId="31214571" w:rsidR="003E02E8" w:rsidRPr="00355103" w:rsidRDefault="003E02E8" w:rsidP="00355103">
            <w:pPr>
              <w:tabs>
                <w:tab w:val="decimal" w:pos="522"/>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38" w:type="dxa"/>
            <w:tcBorders>
              <w:top w:val="nil"/>
              <w:left w:val="nil"/>
              <w:bottom w:val="nil"/>
              <w:right w:val="nil"/>
            </w:tcBorders>
          </w:tcPr>
          <w:p w14:paraId="5C2625DF" w14:textId="77777777" w:rsidR="003E02E8" w:rsidRPr="00235043" w:rsidRDefault="003E02E8" w:rsidP="001F0604">
            <w:pPr>
              <w:tabs>
                <w:tab w:val="decimal" w:pos="522"/>
              </w:tabs>
              <w:spacing w:line="240" w:lineRule="auto"/>
              <w:ind w:right="-10"/>
              <w:jc w:val="both"/>
              <w:rPr>
                <w:rFonts w:ascii="Browallia New" w:hAnsi="Browallia New" w:cs="Browallia New"/>
                <w:sz w:val="28"/>
                <w:szCs w:val="28"/>
              </w:rPr>
            </w:pPr>
          </w:p>
        </w:tc>
        <w:tc>
          <w:tcPr>
            <w:tcW w:w="1162" w:type="dxa"/>
            <w:tcBorders>
              <w:top w:val="nil"/>
              <w:left w:val="nil"/>
              <w:bottom w:val="nil"/>
              <w:right w:val="nil"/>
            </w:tcBorders>
          </w:tcPr>
          <w:p w14:paraId="3E87C7AF" w14:textId="6471D35F" w:rsidR="003E02E8" w:rsidRPr="003E02E8" w:rsidRDefault="003E02E8" w:rsidP="003E02E8">
            <w:pPr>
              <w:tabs>
                <w:tab w:val="decimal" w:pos="492"/>
              </w:tabs>
              <w:spacing w:line="240" w:lineRule="auto"/>
              <w:ind w:right="-10"/>
              <w:jc w:val="right"/>
              <w:rPr>
                <w:rFonts w:ascii="Browallia New" w:hAnsi="Browallia New" w:cs="Browallia New"/>
                <w:sz w:val="28"/>
                <w:szCs w:val="28"/>
                <w:lang w:val="en-GB"/>
              </w:rPr>
            </w:pPr>
            <w:r w:rsidRPr="003E02E8">
              <w:rPr>
                <w:rFonts w:ascii="Browallia New" w:hAnsi="Browallia New" w:cs="Browallia New"/>
                <w:sz w:val="28"/>
                <w:szCs w:val="28"/>
                <w:lang w:val="en-GB"/>
              </w:rPr>
              <w:t xml:space="preserve"> 1.59 </w:t>
            </w:r>
          </w:p>
        </w:tc>
        <w:tc>
          <w:tcPr>
            <w:tcW w:w="236" w:type="dxa"/>
            <w:tcBorders>
              <w:top w:val="nil"/>
              <w:left w:val="nil"/>
              <w:bottom w:val="nil"/>
              <w:right w:val="nil"/>
            </w:tcBorders>
          </w:tcPr>
          <w:p w14:paraId="7A045F16" w14:textId="77777777" w:rsidR="003E02E8" w:rsidRPr="00235043" w:rsidRDefault="003E02E8" w:rsidP="001F0604">
            <w:pPr>
              <w:tabs>
                <w:tab w:val="decimal" w:pos="522"/>
              </w:tabs>
              <w:spacing w:line="240" w:lineRule="auto"/>
              <w:ind w:right="-10"/>
              <w:jc w:val="both"/>
              <w:rPr>
                <w:rFonts w:ascii="Browallia New" w:hAnsi="Browallia New" w:cs="Browallia New"/>
                <w:sz w:val="28"/>
                <w:szCs w:val="28"/>
              </w:rPr>
            </w:pPr>
          </w:p>
        </w:tc>
        <w:tc>
          <w:tcPr>
            <w:tcW w:w="1058" w:type="dxa"/>
            <w:tcBorders>
              <w:top w:val="nil"/>
              <w:left w:val="nil"/>
              <w:bottom w:val="nil"/>
              <w:right w:val="nil"/>
            </w:tcBorders>
          </w:tcPr>
          <w:p w14:paraId="14C0B905" w14:textId="7DC6BCBF" w:rsidR="003E02E8" w:rsidRPr="00235043" w:rsidRDefault="003E02E8" w:rsidP="001F0604">
            <w:pPr>
              <w:tabs>
                <w:tab w:val="decimal" w:pos="492"/>
              </w:tabs>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 2.09 </w:t>
            </w:r>
          </w:p>
        </w:tc>
      </w:tr>
      <w:tr w:rsidR="003E02E8" w:rsidRPr="00235043" w14:paraId="37216EC4" w14:textId="77777777" w:rsidTr="00102F20">
        <w:trPr>
          <w:trHeight w:val="231"/>
        </w:trPr>
        <w:tc>
          <w:tcPr>
            <w:tcW w:w="3903" w:type="dxa"/>
            <w:tcBorders>
              <w:top w:val="nil"/>
              <w:left w:val="nil"/>
              <w:bottom w:val="nil"/>
              <w:right w:val="nil"/>
            </w:tcBorders>
          </w:tcPr>
          <w:p w14:paraId="44F0C547" w14:textId="669D5B8F" w:rsidR="003E02E8" w:rsidRPr="001833B0" w:rsidRDefault="003E02E8" w:rsidP="001833B0">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รายได้จากการให้เช่า</w:t>
            </w:r>
          </w:p>
        </w:tc>
        <w:tc>
          <w:tcPr>
            <w:tcW w:w="1134" w:type="dxa"/>
            <w:tcBorders>
              <w:top w:val="nil"/>
              <w:left w:val="nil"/>
              <w:bottom w:val="nil"/>
              <w:right w:val="nil"/>
            </w:tcBorders>
            <w:vAlign w:val="bottom"/>
          </w:tcPr>
          <w:p w14:paraId="63CD00FE" w14:textId="3DCE7C7A" w:rsidR="003E02E8" w:rsidRPr="00355103" w:rsidRDefault="003E02E8" w:rsidP="00355103">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39" w:type="dxa"/>
            <w:tcBorders>
              <w:top w:val="nil"/>
              <w:left w:val="nil"/>
              <w:bottom w:val="nil"/>
              <w:right w:val="nil"/>
            </w:tcBorders>
          </w:tcPr>
          <w:p w14:paraId="4AAC060F" w14:textId="77777777" w:rsidR="003E02E8" w:rsidRPr="00355103" w:rsidRDefault="003E02E8" w:rsidP="00355103">
            <w:pPr>
              <w:tabs>
                <w:tab w:val="decimal" w:pos="522"/>
              </w:tabs>
              <w:spacing w:line="240" w:lineRule="auto"/>
              <w:ind w:right="-10"/>
              <w:jc w:val="right"/>
              <w:rPr>
                <w:rFonts w:ascii="Browallia New" w:hAnsi="Browallia New" w:cs="Browallia New"/>
                <w:sz w:val="28"/>
                <w:szCs w:val="28"/>
                <w:lang w:val="en-GB"/>
              </w:rPr>
            </w:pPr>
          </w:p>
        </w:tc>
        <w:tc>
          <w:tcPr>
            <w:tcW w:w="1178" w:type="dxa"/>
            <w:tcBorders>
              <w:top w:val="nil"/>
              <w:left w:val="nil"/>
              <w:bottom w:val="nil"/>
              <w:right w:val="nil"/>
            </w:tcBorders>
            <w:vAlign w:val="bottom"/>
          </w:tcPr>
          <w:p w14:paraId="44715BF8" w14:textId="358A3401" w:rsidR="003E02E8" w:rsidRPr="00355103" w:rsidRDefault="003E02E8" w:rsidP="00355103">
            <w:pPr>
              <w:tabs>
                <w:tab w:val="decimal" w:pos="522"/>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38" w:type="dxa"/>
            <w:tcBorders>
              <w:top w:val="nil"/>
              <w:left w:val="nil"/>
              <w:bottom w:val="nil"/>
              <w:right w:val="nil"/>
            </w:tcBorders>
          </w:tcPr>
          <w:p w14:paraId="4BE20FDC" w14:textId="77777777" w:rsidR="003E02E8" w:rsidRPr="00235043" w:rsidRDefault="003E02E8" w:rsidP="001F0604">
            <w:pPr>
              <w:tabs>
                <w:tab w:val="decimal" w:pos="522"/>
              </w:tabs>
              <w:spacing w:line="240" w:lineRule="auto"/>
              <w:ind w:right="-10"/>
              <w:jc w:val="both"/>
              <w:rPr>
                <w:rFonts w:ascii="Browallia New" w:hAnsi="Browallia New" w:cs="Browallia New"/>
                <w:sz w:val="28"/>
                <w:szCs w:val="28"/>
              </w:rPr>
            </w:pPr>
          </w:p>
        </w:tc>
        <w:tc>
          <w:tcPr>
            <w:tcW w:w="1162" w:type="dxa"/>
            <w:tcBorders>
              <w:top w:val="nil"/>
              <w:left w:val="nil"/>
              <w:bottom w:val="nil"/>
              <w:right w:val="nil"/>
            </w:tcBorders>
          </w:tcPr>
          <w:p w14:paraId="3A8751CD" w14:textId="11F9E27B" w:rsidR="003E02E8" w:rsidRPr="003E02E8" w:rsidRDefault="003E02E8" w:rsidP="003E02E8">
            <w:pPr>
              <w:tabs>
                <w:tab w:val="decimal" w:pos="492"/>
              </w:tabs>
              <w:spacing w:line="240" w:lineRule="auto"/>
              <w:ind w:right="-10"/>
              <w:jc w:val="right"/>
              <w:rPr>
                <w:rFonts w:ascii="Browallia New" w:hAnsi="Browallia New" w:cs="Browallia New"/>
                <w:sz w:val="28"/>
                <w:szCs w:val="28"/>
                <w:lang w:val="en-GB"/>
              </w:rPr>
            </w:pPr>
            <w:r w:rsidRPr="003E02E8">
              <w:rPr>
                <w:rFonts w:ascii="Browallia New" w:hAnsi="Browallia New" w:cs="Browallia New"/>
                <w:sz w:val="28"/>
                <w:szCs w:val="28"/>
                <w:lang w:val="en-GB"/>
              </w:rPr>
              <w:t xml:space="preserve"> 1.98 </w:t>
            </w:r>
          </w:p>
        </w:tc>
        <w:tc>
          <w:tcPr>
            <w:tcW w:w="236" w:type="dxa"/>
            <w:tcBorders>
              <w:top w:val="nil"/>
              <w:left w:val="nil"/>
              <w:bottom w:val="nil"/>
              <w:right w:val="nil"/>
            </w:tcBorders>
          </w:tcPr>
          <w:p w14:paraId="7459E802" w14:textId="77777777" w:rsidR="003E02E8" w:rsidRPr="00235043" w:rsidRDefault="003E02E8" w:rsidP="001F0604">
            <w:pPr>
              <w:tabs>
                <w:tab w:val="decimal" w:pos="522"/>
              </w:tabs>
              <w:spacing w:line="240" w:lineRule="auto"/>
              <w:ind w:right="-10"/>
              <w:jc w:val="both"/>
              <w:rPr>
                <w:rFonts w:ascii="Browallia New" w:hAnsi="Browallia New" w:cs="Browallia New"/>
                <w:sz w:val="28"/>
                <w:szCs w:val="28"/>
              </w:rPr>
            </w:pPr>
          </w:p>
        </w:tc>
        <w:tc>
          <w:tcPr>
            <w:tcW w:w="1058" w:type="dxa"/>
            <w:tcBorders>
              <w:top w:val="nil"/>
              <w:left w:val="nil"/>
              <w:bottom w:val="nil"/>
              <w:right w:val="nil"/>
            </w:tcBorders>
          </w:tcPr>
          <w:p w14:paraId="382679F5" w14:textId="3A72538A" w:rsidR="003E02E8" w:rsidRPr="00235043" w:rsidRDefault="003E02E8" w:rsidP="001F0604">
            <w:pPr>
              <w:tabs>
                <w:tab w:val="decimal" w:pos="492"/>
              </w:tabs>
              <w:spacing w:line="240" w:lineRule="auto"/>
              <w:ind w:right="-10"/>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 1.98 </w:t>
            </w:r>
          </w:p>
        </w:tc>
      </w:tr>
      <w:tr w:rsidR="003E02E8" w:rsidRPr="00235043" w14:paraId="16CAECCC" w14:textId="77777777" w:rsidTr="00102F20">
        <w:trPr>
          <w:trHeight w:val="86"/>
        </w:trPr>
        <w:tc>
          <w:tcPr>
            <w:tcW w:w="3903" w:type="dxa"/>
            <w:tcBorders>
              <w:top w:val="nil"/>
              <w:left w:val="nil"/>
              <w:bottom w:val="nil"/>
              <w:right w:val="nil"/>
            </w:tcBorders>
          </w:tcPr>
          <w:p w14:paraId="18A328FA" w14:textId="25581BF4" w:rsidR="003E02E8" w:rsidRPr="00235043" w:rsidRDefault="003E02E8" w:rsidP="001F0604">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รายได้จากกิจการโรงแรม</w:t>
            </w:r>
          </w:p>
        </w:tc>
        <w:tc>
          <w:tcPr>
            <w:tcW w:w="1134" w:type="dxa"/>
            <w:tcBorders>
              <w:top w:val="nil"/>
              <w:left w:val="nil"/>
              <w:bottom w:val="nil"/>
              <w:right w:val="nil"/>
            </w:tcBorders>
            <w:vAlign w:val="bottom"/>
          </w:tcPr>
          <w:p w14:paraId="4667B525" w14:textId="5372664C" w:rsidR="003E02E8" w:rsidRPr="00235043" w:rsidRDefault="003E02E8" w:rsidP="001F0604">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lang w:val="en-GB"/>
              </w:rPr>
              <w:t>-</w:t>
            </w:r>
          </w:p>
        </w:tc>
        <w:tc>
          <w:tcPr>
            <w:tcW w:w="239" w:type="dxa"/>
            <w:tcBorders>
              <w:top w:val="nil"/>
              <w:left w:val="nil"/>
              <w:bottom w:val="nil"/>
              <w:right w:val="nil"/>
            </w:tcBorders>
          </w:tcPr>
          <w:p w14:paraId="139D1A5F" w14:textId="77777777" w:rsidR="003E02E8" w:rsidRPr="00235043" w:rsidRDefault="003E02E8" w:rsidP="001F0604">
            <w:pPr>
              <w:spacing w:line="240" w:lineRule="auto"/>
              <w:ind w:left="252"/>
              <w:jc w:val="right"/>
              <w:rPr>
                <w:rFonts w:ascii="Browallia New" w:hAnsi="Browallia New" w:cs="Browallia New"/>
                <w:sz w:val="28"/>
                <w:szCs w:val="28"/>
              </w:rPr>
            </w:pPr>
          </w:p>
        </w:tc>
        <w:tc>
          <w:tcPr>
            <w:tcW w:w="1178" w:type="dxa"/>
            <w:tcBorders>
              <w:top w:val="nil"/>
              <w:left w:val="nil"/>
              <w:bottom w:val="nil"/>
              <w:right w:val="nil"/>
            </w:tcBorders>
            <w:vAlign w:val="bottom"/>
          </w:tcPr>
          <w:p w14:paraId="0D095E65" w14:textId="20736871" w:rsidR="003E02E8" w:rsidRPr="00235043" w:rsidRDefault="003E02E8" w:rsidP="001F0604">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lang w:val="en-GB"/>
              </w:rPr>
              <w:t>-</w:t>
            </w:r>
          </w:p>
        </w:tc>
        <w:tc>
          <w:tcPr>
            <w:tcW w:w="238" w:type="dxa"/>
            <w:tcBorders>
              <w:top w:val="nil"/>
              <w:left w:val="nil"/>
              <w:bottom w:val="nil"/>
              <w:right w:val="nil"/>
            </w:tcBorders>
          </w:tcPr>
          <w:p w14:paraId="3B76FECA" w14:textId="77777777" w:rsidR="003E02E8" w:rsidRPr="00235043" w:rsidRDefault="003E02E8" w:rsidP="001F0604">
            <w:pPr>
              <w:spacing w:line="240" w:lineRule="auto"/>
              <w:ind w:left="252"/>
              <w:jc w:val="right"/>
              <w:rPr>
                <w:rFonts w:ascii="Browallia New" w:hAnsi="Browallia New" w:cs="Browallia New"/>
                <w:sz w:val="28"/>
                <w:szCs w:val="28"/>
              </w:rPr>
            </w:pPr>
          </w:p>
        </w:tc>
        <w:tc>
          <w:tcPr>
            <w:tcW w:w="1162" w:type="dxa"/>
            <w:tcBorders>
              <w:top w:val="nil"/>
              <w:left w:val="nil"/>
              <w:bottom w:val="nil"/>
              <w:right w:val="nil"/>
            </w:tcBorders>
          </w:tcPr>
          <w:p w14:paraId="5F196AC4" w14:textId="5A22F48D" w:rsidR="003E02E8" w:rsidRPr="003E02E8" w:rsidRDefault="004E44E7" w:rsidP="003E02E8">
            <w:pPr>
              <w:tabs>
                <w:tab w:val="decimal" w:pos="492"/>
              </w:tabs>
              <w:spacing w:line="240" w:lineRule="auto"/>
              <w:ind w:right="-10"/>
              <w:jc w:val="right"/>
              <w:rPr>
                <w:rFonts w:ascii="Browallia New" w:hAnsi="Browallia New" w:cs="Browallia New"/>
                <w:sz w:val="28"/>
                <w:szCs w:val="28"/>
                <w:lang w:val="en-GB"/>
              </w:rPr>
            </w:pPr>
            <w:r w:rsidRPr="003E02E8">
              <w:rPr>
                <w:rFonts w:ascii="Browallia New" w:hAnsi="Browallia New" w:cs="Browallia New"/>
                <w:sz w:val="28"/>
                <w:szCs w:val="28"/>
                <w:lang w:val="en-GB"/>
              </w:rPr>
              <w:t xml:space="preserve"> </w:t>
            </w:r>
            <w:r w:rsidR="00595D75" w:rsidRPr="00595D75">
              <w:rPr>
                <w:rFonts w:ascii="Browallia New" w:hAnsi="Browallia New" w:cs="Browallia New"/>
                <w:sz w:val="28"/>
                <w:szCs w:val="28"/>
                <w:lang w:val="en-GB"/>
              </w:rPr>
              <w:t xml:space="preserve"> 4.96</w:t>
            </w:r>
          </w:p>
        </w:tc>
        <w:tc>
          <w:tcPr>
            <w:tcW w:w="236" w:type="dxa"/>
            <w:tcBorders>
              <w:top w:val="nil"/>
              <w:left w:val="nil"/>
              <w:bottom w:val="nil"/>
              <w:right w:val="nil"/>
            </w:tcBorders>
          </w:tcPr>
          <w:p w14:paraId="6D21C3CE" w14:textId="77777777" w:rsidR="003E02E8" w:rsidRPr="00235043" w:rsidRDefault="003E02E8" w:rsidP="001F0604">
            <w:pPr>
              <w:spacing w:line="240" w:lineRule="auto"/>
              <w:ind w:left="252"/>
              <w:jc w:val="right"/>
              <w:rPr>
                <w:rFonts w:ascii="Browallia New" w:hAnsi="Browallia New" w:cs="Browallia New"/>
                <w:sz w:val="28"/>
                <w:szCs w:val="28"/>
              </w:rPr>
            </w:pPr>
          </w:p>
        </w:tc>
        <w:tc>
          <w:tcPr>
            <w:tcW w:w="1058" w:type="dxa"/>
            <w:tcBorders>
              <w:top w:val="nil"/>
              <w:left w:val="nil"/>
              <w:bottom w:val="nil"/>
              <w:right w:val="nil"/>
            </w:tcBorders>
          </w:tcPr>
          <w:p w14:paraId="4361B789" w14:textId="12855C92" w:rsidR="003E02E8" w:rsidRPr="00235043" w:rsidRDefault="003E02E8" w:rsidP="001F0604">
            <w:pPr>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lang w:val="en-GB"/>
              </w:rPr>
              <w:t xml:space="preserve"> 4.88 </w:t>
            </w:r>
          </w:p>
        </w:tc>
      </w:tr>
      <w:tr w:rsidR="003E02E8" w:rsidRPr="00235043" w14:paraId="053FC005" w14:textId="77777777" w:rsidTr="00102F20">
        <w:trPr>
          <w:trHeight w:val="319"/>
        </w:trPr>
        <w:tc>
          <w:tcPr>
            <w:tcW w:w="3903" w:type="dxa"/>
            <w:tcBorders>
              <w:top w:val="nil"/>
              <w:left w:val="nil"/>
              <w:bottom w:val="nil"/>
              <w:right w:val="nil"/>
            </w:tcBorders>
          </w:tcPr>
          <w:p w14:paraId="01EB026A" w14:textId="404BCB75" w:rsidR="003E02E8" w:rsidRPr="00235043" w:rsidRDefault="003E02E8" w:rsidP="001F0604">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รายได้ค่าบริการ</w:t>
            </w:r>
          </w:p>
        </w:tc>
        <w:tc>
          <w:tcPr>
            <w:tcW w:w="1134" w:type="dxa"/>
            <w:tcBorders>
              <w:top w:val="nil"/>
              <w:left w:val="nil"/>
              <w:bottom w:val="nil"/>
              <w:right w:val="nil"/>
            </w:tcBorders>
            <w:vAlign w:val="bottom"/>
          </w:tcPr>
          <w:p w14:paraId="2FC847BE" w14:textId="5AFD3691" w:rsidR="003E02E8" w:rsidRPr="00235043" w:rsidRDefault="003E02E8" w:rsidP="001F0604">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39" w:type="dxa"/>
            <w:tcBorders>
              <w:top w:val="nil"/>
              <w:left w:val="nil"/>
              <w:bottom w:val="nil"/>
              <w:right w:val="nil"/>
            </w:tcBorders>
          </w:tcPr>
          <w:p w14:paraId="31751673"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78" w:type="dxa"/>
            <w:tcBorders>
              <w:top w:val="nil"/>
              <w:left w:val="nil"/>
              <w:bottom w:val="nil"/>
              <w:right w:val="nil"/>
            </w:tcBorders>
            <w:vAlign w:val="bottom"/>
          </w:tcPr>
          <w:p w14:paraId="73EAFCC3" w14:textId="4389ACCF" w:rsidR="003E02E8" w:rsidRPr="00235043" w:rsidRDefault="003E02E8" w:rsidP="001F0604">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38" w:type="dxa"/>
            <w:tcBorders>
              <w:top w:val="nil"/>
              <w:left w:val="nil"/>
              <w:bottom w:val="nil"/>
              <w:right w:val="nil"/>
            </w:tcBorders>
          </w:tcPr>
          <w:p w14:paraId="18EFAD84"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62" w:type="dxa"/>
            <w:tcBorders>
              <w:top w:val="nil"/>
              <w:left w:val="nil"/>
              <w:bottom w:val="nil"/>
              <w:right w:val="nil"/>
            </w:tcBorders>
          </w:tcPr>
          <w:p w14:paraId="3DE0715A" w14:textId="79F619C7" w:rsidR="003E02E8" w:rsidRPr="003E02E8" w:rsidRDefault="003E02E8" w:rsidP="003E02E8">
            <w:pPr>
              <w:tabs>
                <w:tab w:val="decimal" w:pos="492"/>
              </w:tabs>
              <w:spacing w:line="240" w:lineRule="auto"/>
              <w:ind w:right="-10"/>
              <w:jc w:val="right"/>
              <w:rPr>
                <w:rFonts w:ascii="Browallia New" w:hAnsi="Browallia New" w:cs="Browallia New"/>
                <w:sz w:val="28"/>
                <w:szCs w:val="28"/>
                <w:lang w:val="en-GB"/>
              </w:rPr>
            </w:pPr>
            <w:r w:rsidRPr="003E02E8">
              <w:rPr>
                <w:rFonts w:ascii="Browallia New" w:hAnsi="Browallia New" w:cs="Browallia New"/>
                <w:sz w:val="28"/>
                <w:szCs w:val="28"/>
                <w:lang w:val="en-GB"/>
              </w:rPr>
              <w:t xml:space="preserve"> 3.11 </w:t>
            </w:r>
          </w:p>
        </w:tc>
        <w:tc>
          <w:tcPr>
            <w:tcW w:w="236" w:type="dxa"/>
            <w:tcBorders>
              <w:top w:val="nil"/>
              <w:left w:val="nil"/>
              <w:bottom w:val="nil"/>
              <w:right w:val="nil"/>
            </w:tcBorders>
          </w:tcPr>
          <w:p w14:paraId="66695FB6"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058" w:type="dxa"/>
            <w:tcBorders>
              <w:top w:val="nil"/>
              <w:left w:val="nil"/>
              <w:bottom w:val="nil"/>
              <w:right w:val="nil"/>
            </w:tcBorders>
          </w:tcPr>
          <w:p w14:paraId="7389B709" w14:textId="6F661AD9" w:rsidR="003E02E8" w:rsidRPr="00235043" w:rsidRDefault="003E02E8" w:rsidP="001F0604">
            <w:pPr>
              <w:spacing w:line="240" w:lineRule="auto"/>
              <w:ind w:right="-11"/>
              <w:jc w:val="right"/>
              <w:rPr>
                <w:rFonts w:ascii="Browallia New" w:hAnsi="Browallia New" w:cs="Browallia New"/>
                <w:sz w:val="28"/>
                <w:szCs w:val="28"/>
              </w:rPr>
            </w:pPr>
            <w:r w:rsidRPr="00A67DCC">
              <w:rPr>
                <w:rFonts w:ascii="Browallia New" w:hAnsi="Browallia New" w:cs="Browallia New"/>
                <w:sz w:val="28"/>
                <w:szCs w:val="28"/>
                <w:lang w:val="en-GB"/>
              </w:rPr>
              <w:t xml:space="preserve"> 3.79 </w:t>
            </w:r>
          </w:p>
        </w:tc>
      </w:tr>
      <w:tr w:rsidR="003E02E8" w:rsidRPr="00235043" w14:paraId="64B0AC8B" w14:textId="77777777" w:rsidTr="00102F20">
        <w:trPr>
          <w:trHeight w:val="319"/>
        </w:trPr>
        <w:tc>
          <w:tcPr>
            <w:tcW w:w="3903" w:type="dxa"/>
            <w:tcBorders>
              <w:top w:val="nil"/>
              <w:left w:val="nil"/>
              <w:bottom w:val="nil"/>
              <w:right w:val="nil"/>
            </w:tcBorders>
          </w:tcPr>
          <w:p w14:paraId="79B63B15" w14:textId="7913F8A3" w:rsidR="003E02E8" w:rsidRPr="00235043" w:rsidRDefault="003E02E8" w:rsidP="001F0604">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ดอกเบี้ยรับ</w:t>
            </w:r>
          </w:p>
        </w:tc>
        <w:tc>
          <w:tcPr>
            <w:tcW w:w="1134" w:type="dxa"/>
            <w:tcBorders>
              <w:top w:val="nil"/>
              <w:left w:val="nil"/>
              <w:bottom w:val="nil"/>
              <w:right w:val="nil"/>
            </w:tcBorders>
            <w:vAlign w:val="bottom"/>
          </w:tcPr>
          <w:p w14:paraId="5F058877" w14:textId="5A95639E" w:rsidR="003E02E8" w:rsidRPr="00235043" w:rsidRDefault="003E02E8" w:rsidP="001F0604">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39" w:type="dxa"/>
            <w:tcBorders>
              <w:top w:val="nil"/>
              <w:left w:val="nil"/>
              <w:bottom w:val="nil"/>
              <w:right w:val="nil"/>
            </w:tcBorders>
          </w:tcPr>
          <w:p w14:paraId="72513689"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78" w:type="dxa"/>
            <w:tcBorders>
              <w:top w:val="nil"/>
              <w:left w:val="nil"/>
              <w:bottom w:val="nil"/>
              <w:right w:val="nil"/>
            </w:tcBorders>
            <w:vAlign w:val="bottom"/>
          </w:tcPr>
          <w:p w14:paraId="30A628E5" w14:textId="2B114CF6" w:rsidR="003E02E8" w:rsidRPr="00235043" w:rsidRDefault="003E02E8" w:rsidP="001F0604">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38" w:type="dxa"/>
            <w:tcBorders>
              <w:top w:val="nil"/>
              <w:left w:val="nil"/>
              <w:bottom w:val="nil"/>
              <w:right w:val="nil"/>
            </w:tcBorders>
          </w:tcPr>
          <w:p w14:paraId="717BAE3B"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62" w:type="dxa"/>
            <w:tcBorders>
              <w:top w:val="nil"/>
              <w:left w:val="nil"/>
              <w:bottom w:val="nil"/>
              <w:right w:val="nil"/>
            </w:tcBorders>
          </w:tcPr>
          <w:p w14:paraId="30D813DB" w14:textId="24E5621D" w:rsidR="003E02E8" w:rsidRPr="003E02E8" w:rsidRDefault="003E02E8" w:rsidP="003E02E8">
            <w:pPr>
              <w:tabs>
                <w:tab w:val="decimal" w:pos="492"/>
              </w:tabs>
              <w:spacing w:line="240" w:lineRule="auto"/>
              <w:ind w:right="-10"/>
              <w:jc w:val="right"/>
              <w:rPr>
                <w:rFonts w:ascii="Browallia New" w:hAnsi="Browallia New" w:cs="Browallia New"/>
                <w:sz w:val="28"/>
                <w:szCs w:val="28"/>
                <w:lang w:val="en-GB"/>
              </w:rPr>
            </w:pPr>
            <w:r w:rsidRPr="003E02E8">
              <w:rPr>
                <w:rFonts w:ascii="Browallia New" w:hAnsi="Browallia New" w:cs="Browallia New"/>
                <w:sz w:val="28"/>
                <w:szCs w:val="28"/>
                <w:lang w:val="en-GB"/>
              </w:rPr>
              <w:t xml:space="preserve"> 37.77 </w:t>
            </w:r>
          </w:p>
        </w:tc>
        <w:tc>
          <w:tcPr>
            <w:tcW w:w="236" w:type="dxa"/>
            <w:tcBorders>
              <w:top w:val="nil"/>
              <w:left w:val="nil"/>
              <w:bottom w:val="nil"/>
              <w:right w:val="nil"/>
            </w:tcBorders>
          </w:tcPr>
          <w:p w14:paraId="6C7E8D4D"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058" w:type="dxa"/>
            <w:tcBorders>
              <w:top w:val="nil"/>
              <w:left w:val="nil"/>
              <w:bottom w:val="nil"/>
              <w:right w:val="nil"/>
            </w:tcBorders>
          </w:tcPr>
          <w:p w14:paraId="4DFFAD85" w14:textId="67EAADB7" w:rsidR="003E02E8" w:rsidRPr="00235043" w:rsidRDefault="003E02E8" w:rsidP="001F0604">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 44.30 </w:t>
            </w:r>
          </w:p>
        </w:tc>
      </w:tr>
      <w:tr w:rsidR="003E02E8" w:rsidRPr="00235043" w14:paraId="1873D89F" w14:textId="77777777" w:rsidTr="00102F20">
        <w:trPr>
          <w:trHeight w:val="319"/>
        </w:trPr>
        <w:tc>
          <w:tcPr>
            <w:tcW w:w="3903" w:type="dxa"/>
            <w:tcBorders>
              <w:top w:val="nil"/>
              <w:left w:val="nil"/>
              <w:bottom w:val="nil"/>
              <w:right w:val="nil"/>
            </w:tcBorders>
          </w:tcPr>
          <w:p w14:paraId="68D8398B" w14:textId="63B10991" w:rsidR="003E02E8" w:rsidRPr="00235043" w:rsidRDefault="003E02E8" w:rsidP="001F0604">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เงินปันผลรับ</w:t>
            </w:r>
          </w:p>
        </w:tc>
        <w:tc>
          <w:tcPr>
            <w:tcW w:w="1134" w:type="dxa"/>
            <w:tcBorders>
              <w:top w:val="nil"/>
              <w:left w:val="nil"/>
              <w:bottom w:val="nil"/>
              <w:right w:val="nil"/>
            </w:tcBorders>
            <w:vAlign w:val="bottom"/>
          </w:tcPr>
          <w:p w14:paraId="4A247CA9" w14:textId="499B0B22" w:rsidR="003E02E8" w:rsidRPr="00235043" w:rsidRDefault="003E02E8" w:rsidP="001F0604">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39" w:type="dxa"/>
            <w:tcBorders>
              <w:top w:val="nil"/>
              <w:left w:val="nil"/>
              <w:bottom w:val="nil"/>
              <w:right w:val="nil"/>
            </w:tcBorders>
          </w:tcPr>
          <w:p w14:paraId="74CF4033"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78" w:type="dxa"/>
            <w:tcBorders>
              <w:top w:val="nil"/>
              <w:left w:val="nil"/>
              <w:bottom w:val="nil"/>
              <w:right w:val="nil"/>
            </w:tcBorders>
            <w:vAlign w:val="bottom"/>
          </w:tcPr>
          <w:p w14:paraId="4DDED871" w14:textId="11E110A8" w:rsidR="003E02E8" w:rsidRPr="00235043" w:rsidRDefault="003E02E8" w:rsidP="001F0604">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38" w:type="dxa"/>
            <w:tcBorders>
              <w:top w:val="nil"/>
              <w:left w:val="nil"/>
              <w:bottom w:val="nil"/>
              <w:right w:val="nil"/>
            </w:tcBorders>
          </w:tcPr>
          <w:p w14:paraId="792240E3"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62" w:type="dxa"/>
            <w:tcBorders>
              <w:top w:val="nil"/>
              <w:left w:val="nil"/>
              <w:bottom w:val="nil"/>
              <w:right w:val="nil"/>
            </w:tcBorders>
          </w:tcPr>
          <w:p w14:paraId="32203C80" w14:textId="3A8B52AF" w:rsidR="003E02E8" w:rsidRPr="003E02E8" w:rsidRDefault="003E02E8" w:rsidP="003E02E8">
            <w:pPr>
              <w:tabs>
                <w:tab w:val="decimal" w:pos="492"/>
              </w:tabs>
              <w:spacing w:line="240" w:lineRule="auto"/>
              <w:ind w:right="-10"/>
              <w:jc w:val="right"/>
              <w:rPr>
                <w:rFonts w:ascii="Browallia New" w:hAnsi="Browallia New" w:cs="Browallia New"/>
                <w:sz w:val="28"/>
                <w:szCs w:val="28"/>
                <w:lang w:val="en-GB"/>
              </w:rPr>
            </w:pPr>
            <w:r w:rsidRPr="003E02E8">
              <w:rPr>
                <w:rFonts w:ascii="Browallia New" w:hAnsi="Browallia New" w:cs="Browallia New"/>
                <w:sz w:val="28"/>
                <w:szCs w:val="28"/>
                <w:lang w:val="en-GB"/>
              </w:rPr>
              <w:t xml:space="preserve"> 7.10 </w:t>
            </w:r>
          </w:p>
        </w:tc>
        <w:tc>
          <w:tcPr>
            <w:tcW w:w="236" w:type="dxa"/>
            <w:tcBorders>
              <w:top w:val="nil"/>
              <w:left w:val="nil"/>
              <w:bottom w:val="nil"/>
              <w:right w:val="nil"/>
            </w:tcBorders>
          </w:tcPr>
          <w:p w14:paraId="19BDD40B"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058" w:type="dxa"/>
            <w:tcBorders>
              <w:top w:val="nil"/>
              <w:left w:val="nil"/>
              <w:bottom w:val="nil"/>
              <w:right w:val="nil"/>
            </w:tcBorders>
          </w:tcPr>
          <w:p w14:paraId="227C5FCC" w14:textId="43311529" w:rsidR="003E02E8" w:rsidRPr="00235043" w:rsidRDefault="003E02E8" w:rsidP="001F0604">
            <w:pPr>
              <w:spacing w:line="240" w:lineRule="auto"/>
              <w:ind w:right="-11"/>
              <w:jc w:val="right"/>
              <w:rPr>
                <w:rFonts w:ascii="Browallia New" w:hAnsi="Browallia New" w:cs="Browallia New"/>
                <w:sz w:val="28"/>
                <w:szCs w:val="28"/>
                <w:cs/>
              </w:rPr>
            </w:pPr>
            <w:r w:rsidRPr="00A67DCC">
              <w:rPr>
                <w:rFonts w:ascii="Browallia New" w:hAnsi="Browallia New" w:cs="Browallia New"/>
                <w:sz w:val="28"/>
                <w:szCs w:val="28"/>
                <w:lang w:val="en-GB"/>
              </w:rPr>
              <w:t xml:space="preserve"> 3.60 </w:t>
            </w:r>
          </w:p>
        </w:tc>
      </w:tr>
      <w:tr w:rsidR="003E02E8" w:rsidRPr="00235043" w14:paraId="3AB5AD8C" w14:textId="77777777" w:rsidTr="00102F20">
        <w:trPr>
          <w:trHeight w:val="319"/>
        </w:trPr>
        <w:tc>
          <w:tcPr>
            <w:tcW w:w="3903" w:type="dxa"/>
            <w:tcBorders>
              <w:top w:val="nil"/>
              <w:left w:val="nil"/>
              <w:bottom w:val="nil"/>
              <w:right w:val="nil"/>
            </w:tcBorders>
          </w:tcPr>
          <w:p w14:paraId="2F4A187D" w14:textId="6CA27765" w:rsidR="003E02E8" w:rsidRPr="00235043" w:rsidRDefault="003E02E8" w:rsidP="001F0604">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รายได้อื่น</w:t>
            </w:r>
          </w:p>
        </w:tc>
        <w:tc>
          <w:tcPr>
            <w:tcW w:w="1134" w:type="dxa"/>
            <w:tcBorders>
              <w:top w:val="nil"/>
              <w:left w:val="nil"/>
              <w:bottom w:val="nil"/>
              <w:right w:val="nil"/>
            </w:tcBorders>
            <w:vAlign w:val="bottom"/>
          </w:tcPr>
          <w:p w14:paraId="489A4D40" w14:textId="2817695A" w:rsidR="003E02E8" w:rsidRPr="00235043" w:rsidDel="00EE5C2C" w:rsidRDefault="003E02E8" w:rsidP="001F0604">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39" w:type="dxa"/>
            <w:tcBorders>
              <w:top w:val="nil"/>
              <w:left w:val="nil"/>
              <w:bottom w:val="nil"/>
              <w:right w:val="nil"/>
            </w:tcBorders>
          </w:tcPr>
          <w:p w14:paraId="629261EC"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78" w:type="dxa"/>
            <w:tcBorders>
              <w:top w:val="nil"/>
              <w:left w:val="nil"/>
              <w:bottom w:val="nil"/>
              <w:right w:val="nil"/>
            </w:tcBorders>
            <w:vAlign w:val="bottom"/>
          </w:tcPr>
          <w:p w14:paraId="24C37420" w14:textId="767CA704" w:rsidR="003E02E8" w:rsidRPr="00235043" w:rsidRDefault="003E02E8" w:rsidP="001F0604">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38" w:type="dxa"/>
            <w:tcBorders>
              <w:top w:val="nil"/>
              <w:left w:val="nil"/>
              <w:bottom w:val="nil"/>
              <w:right w:val="nil"/>
            </w:tcBorders>
          </w:tcPr>
          <w:p w14:paraId="794ABDD9"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62" w:type="dxa"/>
            <w:tcBorders>
              <w:top w:val="nil"/>
              <w:left w:val="nil"/>
              <w:bottom w:val="nil"/>
              <w:right w:val="nil"/>
            </w:tcBorders>
          </w:tcPr>
          <w:p w14:paraId="43621FF3" w14:textId="141B25CC" w:rsidR="003E02E8" w:rsidRPr="003E02E8" w:rsidDel="00EE5C2C" w:rsidRDefault="003E02E8" w:rsidP="003E02E8">
            <w:pPr>
              <w:tabs>
                <w:tab w:val="decimal" w:pos="492"/>
              </w:tabs>
              <w:spacing w:line="240" w:lineRule="auto"/>
              <w:ind w:right="-10"/>
              <w:jc w:val="right"/>
              <w:rPr>
                <w:rFonts w:ascii="Browallia New" w:hAnsi="Browallia New" w:cs="Browallia New"/>
                <w:sz w:val="28"/>
                <w:szCs w:val="28"/>
                <w:cs/>
                <w:lang w:val="en-GB"/>
              </w:rPr>
            </w:pPr>
            <w:r w:rsidRPr="003E02E8">
              <w:rPr>
                <w:rFonts w:ascii="Browallia New" w:hAnsi="Browallia New" w:cs="Browallia New"/>
                <w:sz w:val="28"/>
                <w:szCs w:val="28"/>
                <w:lang w:val="en-GB"/>
              </w:rPr>
              <w:t xml:space="preserve"> </w:t>
            </w:r>
            <w:r w:rsidR="00753929">
              <w:rPr>
                <w:rFonts w:ascii="Browallia New" w:hAnsi="Browallia New" w:cs="Browallia New"/>
                <w:sz w:val="28"/>
                <w:szCs w:val="28"/>
                <w:lang w:val="en-GB"/>
              </w:rPr>
              <w:t>1.06</w:t>
            </w:r>
            <w:r w:rsidRPr="003E02E8">
              <w:rPr>
                <w:rFonts w:ascii="Browallia New" w:hAnsi="Browallia New" w:cs="Browallia New"/>
                <w:sz w:val="28"/>
                <w:szCs w:val="28"/>
                <w:lang w:val="en-GB"/>
              </w:rPr>
              <w:t xml:space="preserve"> </w:t>
            </w:r>
          </w:p>
        </w:tc>
        <w:tc>
          <w:tcPr>
            <w:tcW w:w="236" w:type="dxa"/>
            <w:tcBorders>
              <w:top w:val="nil"/>
              <w:left w:val="nil"/>
              <w:bottom w:val="nil"/>
              <w:right w:val="nil"/>
            </w:tcBorders>
          </w:tcPr>
          <w:p w14:paraId="26707955"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lang w:val="en-GB"/>
              </w:rPr>
            </w:pPr>
          </w:p>
        </w:tc>
        <w:tc>
          <w:tcPr>
            <w:tcW w:w="1058" w:type="dxa"/>
            <w:tcBorders>
              <w:top w:val="nil"/>
              <w:left w:val="nil"/>
              <w:bottom w:val="nil"/>
              <w:right w:val="nil"/>
            </w:tcBorders>
          </w:tcPr>
          <w:p w14:paraId="43EB735E" w14:textId="7F66CECE" w:rsidR="003E02E8" w:rsidRPr="00235043" w:rsidDel="00EE5C2C" w:rsidRDefault="003E02E8" w:rsidP="001F0604">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 0.97 </w:t>
            </w:r>
          </w:p>
        </w:tc>
      </w:tr>
      <w:tr w:rsidR="003E02E8" w:rsidRPr="00235043" w14:paraId="02D7818A" w14:textId="77777777" w:rsidTr="00102F20">
        <w:trPr>
          <w:trHeight w:val="319"/>
        </w:trPr>
        <w:tc>
          <w:tcPr>
            <w:tcW w:w="3903" w:type="dxa"/>
            <w:tcBorders>
              <w:top w:val="nil"/>
              <w:left w:val="nil"/>
              <w:bottom w:val="nil"/>
              <w:right w:val="nil"/>
            </w:tcBorders>
          </w:tcPr>
          <w:p w14:paraId="66CFA9E0" w14:textId="1B4B04CD" w:rsidR="003E02E8" w:rsidRPr="00235043" w:rsidRDefault="003E02E8" w:rsidP="001F0604">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ค่าใช้จ่ายอื่น</w:t>
            </w:r>
          </w:p>
        </w:tc>
        <w:tc>
          <w:tcPr>
            <w:tcW w:w="1134" w:type="dxa"/>
            <w:tcBorders>
              <w:top w:val="nil"/>
              <w:left w:val="nil"/>
              <w:bottom w:val="nil"/>
              <w:right w:val="nil"/>
            </w:tcBorders>
            <w:vAlign w:val="bottom"/>
          </w:tcPr>
          <w:p w14:paraId="47B4E44B" w14:textId="39B5C7CD" w:rsidR="003E02E8" w:rsidRPr="00235043" w:rsidRDefault="003E02E8" w:rsidP="001F0604">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39" w:type="dxa"/>
            <w:tcBorders>
              <w:top w:val="nil"/>
              <w:left w:val="nil"/>
              <w:bottom w:val="nil"/>
              <w:right w:val="nil"/>
            </w:tcBorders>
          </w:tcPr>
          <w:p w14:paraId="01A6FCFF"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78" w:type="dxa"/>
            <w:tcBorders>
              <w:top w:val="nil"/>
              <w:left w:val="nil"/>
              <w:bottom w:val="nil"/>
              <w:right w:val="nil"/>
            </w:tcBorders>
            <w:vAlign w:val="bottom"/>
          </w:tcPr>
          <w:p w14:paraId="7E447DC0" w14:textId="6CDB87A4" w:rsidR="003E02E8" w:rsidRPr="00235043" w:rsidRDefault="003E02E8" w:rsidP="001F0604">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38" w:type="dxa"/>
            <w:tcBorders>
              <w:top w:val="nil"/>
              <w:left w:val="nil"/>
              <w:bottom w:val="nil"/>
              <w:right w:val="nil"/>
            </w:tcBorders>
          </w:tcPr>
          <w:p w14:paraId="24993B05"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62" w:type="dxa"/>
            <w:tcBorders>
              <w:top w:val="nil"/>
              <w:left w:val="nil"/>
              <w:bottom w:val="nil"/>
              <w:right w:val="nil"/>
            </w:tcBorders>
          </w:tcPr>
          <w:p w14:paraId="2579EF08" w14:textId="4B13855F" w:rsidR="003E02E8" w:rsidRPr="003E02E8" w:rsidRDefault="003E02E8" w:rsidP="003E02E8">
            <w:pPr>
              <w:tabs>
                <w:tab w:val="decimal" w:pos="492"/>
              </w:tabs>
              <w:spacing w:line="240" w:lineRule="auto"/>
              <w:ind w:right="-10"/>
              <w:jc w:val="right"/>
              <w:rPr>
                <w:rFonts w:ascii="Browallia New" w:hAnsi="Browallia New" w:cs="Browallia New"/>
                <w:sz w:val="28"/>
                <w:szCs w:val="28"/>
                <w:lang w:val="en-GB"/>
              </w:rPr>
            </w:pPr>
            <w:r w:rsidRPr="003E02E8">
              <w:rPr>
                <w:rFonts w:ascii="Browallia New" w:hAnsi="Browallia New" w:cs="Browallia New"/>
                <w:sz w:val="28"/>
                <w:szCs w:val="28"/>
                <w:lang w:val="en-GB"/>
              </w:rPr>
              <w:t xml:space="preserve"> 0.68 </w:t>
            </w:r>
          </w:p>
        </w:tc>
        <w:tc>
          <w:tcPr>
            <w:tcW w:w="236" w:type="dxa"/>
            <w:tcBorders>
              <w:top w:val="nil"/>
              <w:left w:val="nil"/>
              <w:bottom w:val="nil"/>
              <w:right w:val="nil"/>
            </w:tcBorders>
          </w:tcPr>
          <w:p w14:paraId="51D3D2EF"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lang w:val="en-GB"/>
              </w:rPr>
            </w:pPr>
          </w:p>
        </w:tc>
        <w:tc>
          <w:tcPr>
            <w:tcW w:w="1058" w:type="dxa"/>
            <w:tcBorders>
              <w:top w:val="nil"/>
              <w:left w:val="nil"/>
              <w:bottom w:val="nil"/>
              <w:right w:val="nil"/>
            </w:tcBorders>
          </w:tcPr>
          <w:p w14:paraId="464FEA2C" w14:textId="1160465C" w:rsidR="003E02E8" w:rsidRPr="00235043" w:rsidRDefault="003E02E8" w:rsidP="001F0604">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 0.69 </w:t>
            </w:r>
          </w:p>
        </w:tc>
      </w:tr>
      <w:tr w:rsidR="003E02E8" w:rsidRPr="00235043" w14:paraId="24D7224E" w14:textId="77777777" w:rsidTr="00102F20">
        <w:trPr>
          <w:trHeight w:val="319"/>
        </w:trPr>
        <w:tc>
          <w:tcPr>
            <w:tcW w:w="3903" w:type="dxa"/>
            <w:tcBorders>
              <w:top w:val="nil"/>
              <w:left w:val="nil"/>
              <w:bottom w:val="nil"/>
              <w:right w:val="nil"/>
            </w:tcBorders>
          </w:tcPr>
          <w:p w14:paraId="20913FA9" w14:textId="559D9E2A" w:rsidR="003E02E8" w:rsidRPr="00235043" w:rsidRDefault="003E02E8" w:rsidP="001F0604">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7F43F688" w14:textId="41B62692" w:rsidR="003E02E8" w:rsidRPr="00235043" w:rsidRDefault="003E02E8" w:rsidP="001F0604">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rPr>
              <w:t>-</w:t>
            </w:r>
          </w:p>
        </w:tc>
        <w:tc>
          <w:tcPr>
            <w:tcW w:w="239" w:type="dxa"/>
            <w:tcBorders>
              <w:top w:val="nil"/>
              <w:left w:val="nil"/>
              <w:bottom w:val="nil"/>
              <w:right w:val="nil"/>
            </w:tcBorders>
          </w:tcPr>
          <w:p w14:paraId="6D55C2D4"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78" w:type="dxa"/>
            <w:tcBorders>
              <w:top w:val="nil"/>
              <w:left w:val="nil"/>
              <w:bottom w:val="nil"/>
              <w:right w:val="nil"/>
            </w:tcBorders>
            <w:vAlign w:val="bottom"/>
          </w:tcPr>
          <w:p w14:paraId="0E202FF0" w14:textId="0C8DB97D" w:rsidR="003E02E8" w:rsidRPr="00235043" w:rsidRDefault="003E02E8" w:rsidP="001F0604">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rPr>
              <w:t>-</w:t>
            </w:r>
          </w:p>
        </w:tc>
        <w:tc>
          <w:tcPr>
            <w:tcW w:w="238" w:type="dxa"/>
            <w:tcBorders>
              <w:top w:val="nil"/>
              <w:left w:val="nil"/>
              <w:bottom w:val="nil"/>
              <w:right w:val="nil"/>
            </w:tcBorders>
          </w:tcPr>
          <w:p w14:paraId="03DBB37A"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62" w:type="dxa"/>
            <w:tcBorders>
              <w:top w:val="nil"/>
              <w:left w:val="nil"/>
              <w:bottom w:val="nil"/>
              <w:right w:val="nil"/>
            </w:tcBorders>
          </w:tcPr>
          <w:p w14:paraId="1E810605" w14:textId="2472A582" w:rsidR="003E02E8" w:rsidRPr="003E02E8" w:rsidRDefault="003E02E8" w:rsidP="003E02E8">
            <w:pPr>
              <w:tabs>
                <w:tab w:val="decimal" w:pos="492"/>
              </w:tabs>
              <w:spacing w:line="240" w:lineRule="auto"/>
              <w:ind w:right="-10"/>
              <w:jc w:val="right"/>
              <w:rPr>
                <w:rFonts w:ascii="Browallia New" w:hAnsi="Browallia New" w:cs="Browallia New"/>
                <w:sz w:val="28"/>
                <w:szCs w:val="28"/>
                <w:lang w:val="en-GB"/>
              </w:rPr>
            </w:pPr>
            <w:r w:rsidRPr="003E02E8">
              <w:rPr>
                <w:rFonts w:ascii="Browallia New" w:hAnsi="Browallia New" w:cs="Browallia New"/>
                <w:sz w:val="28"/>
                <w:szCs w:val="28"/>
                <w:lang w:val="en-GB"/>
              </w:rPr>
              <w:t xml:space="preserve"> 5.37 </w:t>
            </w:r>
          </w:p>
        </w:tc>
        <w:tc>
          <w:tcPr>
            <w:tcW w:w="236" w:type="dxa"/>
            <w:tcBorders>
              <w:top w:val="nil"/>
              <w:left w:val="nil"/>
              <w:bottom w:val="nil"/>
              <w:right w:val="nil"/>
            </w:tcBorders>
          </w:tcPr>
          <w:p w14:paraId="56D0B838"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lang w:val="en-GB"/>
              </w:rPr>
            </w:pPr>
          </w:p>
        </w:tc>
        <w:tc>
          <w:tcPr>
            <w:tcW w:w="1058" w:type="dxa"/>
            <w:tcBorders>
              <w:top w:val="nil"/>
              <w:left w:val="nil"/>
              <w:bottom w:val="nil"/>
              <w:right w:val="nil"/>
            </w:tcBorders>
          </w:tcPr>
          <w:p w14:paraId="20382459" w14:textId="1D3E4300" w:rsidR="003E02E8" w:rsidRPr="00235043" w:rsidRDefault="003E02E8" w:rsidP="001F0604">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 xml:space="preserve"> 4.60 </w:t>
            </w:r>
          </w:p>
        </w:tc>
      </w:tr>
      <w:tr w:rsidR="003E02E8" w:rsidRPr="00235043" w14:paraId="0198776F" w14:textId="77777777" w:rsidTr="00102F20">
        <w:trPr>
          <w:trHeight w:val="319"/>
        </w:trPr>
        <w:tc>
          <w:tcPr>
            <w:tcW w:w="3903" w:type="dxa"/>
            <w:tcBorders>
              <w:top w:val="nil"/>
              <w:left w:val="nil"/>
              <w:bottom w:val="nil"/>
              <w:right w:val="nil"/>
            </w:tcBorders>
          </w:tcPr>
          <w:p w14:paraId="6C4BD81C" w14:textId="789D12CA" w:rsidR="003E02E8" w:rsidRPr="00235043" w:rsidRDefault="003E02E8" w:rsidP="001F0604">
            <w:pPr>
              <w:tabs>
                <w:tab w:val="clear" w:pos="3742"/>
              </w:tabs>
              <w:spacing w:line="240" w:lineRule="auto"/>
              <w:ind w:left="175" w:right="175"/>
              <w:rPr>
                <w:rFonts w:ascii="Browallia New" w:hAnsi="Browallia New" w:cs="Browallia New"/>
                <w:sz w:val="28"/>
                <w:szCs w:val="28"/>
                <w:highlight w:val="yellow"/>
                <w:cs/>
              </w:rPr>
            </w:pPr>
          </w:p>
        </w:tc>
        <w:tc>
          <w:tcPr>
            <w:tcW w:w="1134" w:type="dxa"/>
            <w:tcBorders>
              <w:top w:val="nil"/>
              <w:left w:val="nil"/>
              <w:bottom w:val="nil"/>
              <w:right w:val="nil"/>
            </w:tcBorders>
          </w:tcPr>
          <w:p w14:paraId="34AE98D8" w14:textId="3CE6CDA3" w:rsidR="003E02E8" w:rsidRPr="00235043" w:rsidRDefault="003E02E8" w:rsidP="001F0604">
            <w:pPr>
              <w:spacing w:line="240" w:lineRule="auto"/>
              <w:ind w:right="-10"/>
              <w:jc w:val="right"/>
              <w:rPr>
                <w:rFonts w:ascii="Browallia New" w:hAnsi="Browallia New" w:cs="Browallia New"/>
                <w:sz w:val="28"/>
                <w:szCs w:val="28"/>
                <w:lang w:val="en-GB"/>
              </w:rPr>
            </w:pPr>
          </w:p>
        </w:tc>
        <w:tc>
          <w:tcPr>
            <w:tcW w:w="239" w:type="dxa"/>
            <w:tcBorders>
              <w:top w:val="nil"/>
              <w:left w:val="nil"/>
              <w:bottom w:val="nil"/>
              <w:right w:val="nil"/>
            </w:tcBorders>
          </w:tcPr>
          <w:p w14:paraId="292A54E3"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78" w:type="dxa"/>
            <w:tcBorders>
              <w:top w:val="nil"/>
              <w:left w:val="nil"/>
              <w:bottom w:val="nil"/>
              <w:right w:val="nil"/>
            </w:tcBorders>
          </w:tcPr>
          <w:p w14:paraId="580747B4" w14:textId="7D6BC299" w:rsidR="003E02E8" w:rsidRPr="00235043" w:rsidRDefault="003E02E8" w:rsidP="001F0604">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p>
        </w:tc>
        <w:tc>
          <w:tcPr>
            <w:tcW w:w="238" w:type="dxa"/>
            <w:tcBorders>
              <w:top w:val="nil"/>
              <w:left w:val="nil"/>
              <w:bottom w:val="nil"/>
              <w:right w:val="nil"/>
            </w:tcBorders>
          </w:tcPr>
          <w:p w14:paraId="2A56A9EC"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62" w:type="dxa"/>
            <w:tcBorders>
              <w:top w:val="nil"/>
              <w:left w:val="nil"/>
              <w:bottom w:val="nil"/>
              <w:right w:val="nil"/>
            </w:tcBorders>
          </w:tcPr>
          <w:p w14:paraId="59C17AEE" w14:textId="2A15665D" w:rsidR="003E02E8" w:rsidRPr="00DB06E4" w:rsidRDefault="003E02E8" w:rsidP="001F0604">
            <w:pPr>
              <w:spacing w:line="240" w:lineRule="auto"/>
              <w:ind w:right="-11"/>
              <w:jc w:val="right"/>
              <w:rPr>
                <w:rFonts w:ascii="Browallia New" w:hAnsi="Browallia New" w:cs="Browallia New"/>
                <w:sz w:val="28"/>
                <w:szCs w:val="28"/>
                <w:highlight w:val="yellow"/>
                <w:lang w:val="en-GB"/>
              </w:rPr>
            </w:pPr>
          </w:p>
        </w:tc>
        <w:tc>
          <w:tcPr>
            <w:tcW w:w="236" w:type="dxa"/>
            <w:tcBorders>
              <w:top w:val="nil"/>
              <w:left w:val="nil"/>
              <w:bottom w:val="nil"/>
              <w:right w:val="nil"/>
            </w:tcBorders>
          </w:tcPr>
          <w:p w14:paraId="6E95DF24"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lang w:val="en-GB"/>
              </w:rPr>
            </w:pPr>
          </w:p>
        </w:tc>
        <w:tc>
          <w:tcPr>
            <w:tcW w:w="1058" w:type="dxa"/>
            <w:tcBorders>
              <w:top w:val="nil"/>
              <w:left w:val="nil"/>
              <w:bottom w:val="nil"/>
              <w:right w:val="nil"/>
            </w:tcBorders>
          </w:tcPr>
          <w:p w14:paraId="069E4A63" w14:textId="1204BE27" w:rsidR="003E02E8" w:rsidRPr="00235043" w:rsidRDefault="003E02E8" w:rsidP="001F0604">
            <w:pPr>
              <w:spacing w:line="240" w:lineRule="auto"/>
              <w:ind w:right="-11"/>
              <w:jc w:val="right"/>
              <w:rPr>
                <w:rFonts w:ascii="Browallia New" w:hAnsi="Browallia New" w:cs="Browallia New"/>
                <w:sz w:val="28"/>
                <w:szCs w:val="28"/>
                <w:lang w:val="en-GB"/>
              </w:rPr>
            </w:pPr>
          </w:p>
        </w:tc>
      </w:tr>
      <w:tr w:rsidR="003E02E8" w:rsidRPr="00235043" w14:paraId="49BA666B" w14:textId="77777777" w:rsidTr="00102F20">
        <w:trPr>
          <w:trHeight w:val="319"/>
        </w:trPr>
        <w:tc>
          <w:tcPr>
            <w:tcW w:w="3903" w:type="dxa"/>
            <w:tcBorders>
              <w:top w:val="nil"/>
              <w:left w:val="nil"/>
              <w:bottom w:val="nil"/>
              <w:right w:val="nil"/>
            </w:tcBorders>
            <w:vAlign w:val="bottom"/>
          </w:tcPr>
          <w:p w14:paraId="512A8B08" w14:textId="19AE56AD" w:rsidR="003E02E8" w:rsidRPr="00674BAE" w:rsidRDefault="003E02E8" w:rsidP="00FA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79"/>
              <w:rPr>
                <w:rFonts w:ascii="Browallia New" w:hAnsi="Browallia New" w:cs="Browallia New"/>
                <w:b/>
                <w:bCs/>
                <w:sz w:val="28"/>
                <w:szCs w:val="28"/>
                <w:cs/>
              </w:rPr>
            </w:pPr>
            <w:r w:rsidRPr="00235043">
              <w:rPr>
                <w:rFonts w:ascii="Browallia New" w:hAnsi="Browallia New" w:cs="Browallia New"/>
                <w:b/>
                <w:bCs/>
                <w:sz w:val="28"/>
                <w:szCs w:val="28"/>
                <w:cs/>
              </w:rPr>
              <w:t>รายการกับบุคคลและบริษัทที่เกี่ยวข้อง</w:t>
            </w:r>
          </w:p>
        </w:tc>
        <w:tc>
          <w:tcPr>
            <w:tcW w:w="1134" w:type="dxa"/>
            <w:tcBorders>
              <w:top w:val="nil"/>
              <w:left w:val="nil"/>
              <w:bottom w:val="nil"/>
              <w:right w:val="nil"/>
            </w:tcBorders>
            <w:vAlign w:val="bottom"/>
          </w:tcPr>
          <w:p w14:paraId="6824841A" w14:textId="503FECC9" w:rsidR="003E02E8" w:rsidRPr="00235043" w:rsidDel="00AA3715" w:rsidRDefault="003E02E8" w:rsidP="001F0604">
            <w:pPr>
              <w:spacing w:line="240" w:lineRule="auto"/>
              <w:ind w:right="-10"/>
              <w:jc w:val="right"/>
              <w:rPr>
                <w:rFonts w:ascii="Browallia New" w:hAnsi="Browallia New" w:cs="Browallia New"/>
                <w:sz w:val="28"/>
                <w:szCs w:val="28"/>
                <w:cs/>
                <w:lang w:val="en-GB"/>
              </w:rPr>
            </w:pPr>
          </w:p>
        </w:tc>
        <w:tc>
          <w:tcPr>
            <w:tcW w:w="239" w:type="dxa"/>
            <w:tcBorders>
              <w:top w:val="nil"/>
              <w:left w:val="nil"/>
              <w:bottom w:val="nil"/>
              <w:right w:val="nil"/>
            </w:tcBorders>
          </w:tcPr>
          <w:p w14:paraId="5BECC8B6"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78" w:type="dxa"/>
            <w:tcBorders>
              <w:top w:val="nil"/>
              <w:left w:val="nil"/>
              <w:bottom w:val="nil"/>
              <w:right w:val="nil"/>
            </w:tcBorders>
          </w:tcPr>
          <w:p w14:paraId="25DCE435" w14:textId="3F6BAEDD" w:rsidR="003E02E8" w:rsidRPr="00235043" w:rsidRDefault="003E02E8" w:rsidP="001F0604">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p>
        </w:tc>
        <w:tc>
          <w:tcPr>
            <w:tcW w:w="238" w:type="dxa"/>
            <w:tcBorders>
              <w:top w:val="nil"/>
              <w:left w:val="nil"/>
              <w:bottom w:val="nil"/>
              <w:right w:val="nil"/>
            </w:tcBorders>
          </w:tcPr>
          <w:p w14:paraId="262B82EC"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62" w:type="dxa"/>
            <w:tcBorders>
              <w:top w:val="nil"/>
              <w:left w:val="nil"/>
              <w:bottom w:val="nil"/>
              <w:right w:val="nil"/>
            </w:tcBorders>
            <w:vAlign w:val="bottom"/>
          </w:tcPr>
          <w:p w14:paraId="6E4A5E04" w14:textId="212037F1" w:rsidR="003E02E8" w:rsidRPr="00DB06E4" w:rsidDel="00AA3715" w:rsidRDefault="003E02E8" w:rsidP="001F0604">
            <w:pPr>
              <w:spacing w:line="240" w:lineRule="auto"/>
              <w:ind w:right="-11"/>
              <w:jc w:val="right"/>
              <w:rPr>
                <w:rFonts w:ascii="Browallia New" w:hAnsi="Browallia New" w:cs="Browallia New"/>
                <w:sz w:val="28"/>
                <w:szCs w:val="28"/>
                <w:highlight w:val="yellow"/>
                <w:cs/>
                <w:lang w:val="en-GB"/>
              </w:rPr>
            </w:pPr>
          </w:p>
        </w:tc>
        <w:tc>
          <w:tcPr>
            <w:tcW w:w="236" w:type="dxa"/>
          </w:tcPr>
          <w:p w14:paraId="3605A7D4"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lang w:val="en-GB"/>
              </w:rPr>
            </w:pPr>
          </w:p>
        </w:tc>
        <w:tc>
          <w:tcPr>
            <w:tcW w:w="1058" w:type="dxa"/>
          </w:tcPr>
          <w:p w14:paraId="12044AE8" w14:textId="6C0EE25A" w:rsidR="003E02E8" w:rsidRPr="00235043" w:rsidRDefault="003E02E8" w:rsidP="001F0604">
            <w:pPr>
              <w:spacing w:line="240" w:lineRule="auto"/>
              <w:ind w:right="-11"/>
              <w:jc w:val="right"/>
              <w:rPr>
                <w:rFonts w:ascii="Browallia New" w:hAnsi="Browallia New" w:cs="Browallia New"/>
                <w:sz w:val="28"/>
                <w:szCs w:val="28"/>
                <w:lang w:val="en-GB"/>
              </w:rPr>
            </w:pPr>
          </w:p>
        </w:tc>
      </w:tr>
      <w:tr w:rsidR="003E02E8" w:rsidRPr="00235043" w14:paraId="61A3A4F3" w14:textId="77777777" w:rsidTr="00102F20">
        <w:trPr>
          <w:trHeight w:val="319"/>
        </w:trPr>
        <w:tc>
          <w:tcPr>
            <w:tcW w:w="3903" w:type="dxa"/>
            <w:tcBorders>
              <w:top w:val="nil"/>
              <w:left w:val="nil"/>
              <w:bottom w:val="nil"/>
              <w:right w:val="nil"/>
            </w:tcBorders>
          </w:tcPr>
          <w:p w14:paraId="0EF8034C" w14:textId="120E93AE" w:rsidR="003E02E8" w:rsidRPr="00235043" w:rsidRDefault="003E02E8" w:rsidP="001F0604">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5BA327B7" w14:textId="54442CC9" w:rsidR="003E02E8" w:rsidRPr="00235043" w:rsidDel="00AA3715" w:rsidRDefault="003E02E8" w:rsidP="001F0604">
            <w:pPr>
              <w:spacing w:line="240" w:lineRule="auto"/>
              <w:ind w:right="-10"/>
              <w:jc w:val="right"/>
              <w:rPr>
                <w:rFonts w:ascii="Browallia New" w:hAnsi="Browallia New" w:cs="Browallia New"/>
                <w:sz w:val="28"/>
                <w:szCs w:val="28"/>
                <w:cs/>
                <w:lang w:val="en-GB"/>
              </w:rPr>
            </w:pPr>
            <w:r w:rsidRPr="00964B3D">
              <w:rPr>
                <w:rFonts w:ascii="Browallia New" w:hAnsi="Browallia New" w:cs="Browallia New"/>
                <w:sz w:val="28"/>
                <w:szCs w:val="28"/>
                <w:lang w:val="en-GB"/>
              </w:rPr>
              <w:t>46.46</w:t>
            </w:r>
          </w:p>
        </w:tc>
        <w:tc>
          <w:tcPr>
            <w:tcW w:w="239" w:type="dxa"/>
            <w:tcBorders>
              <w:top w:val="nil"/>
              <w:left w:val="nil"/>
              <w:bottom w:val="nil"/>
              <w:right w:val="nil"/>
            </w:tcBorders>
          </w:tcPr>
          <w:p w14:paraId="1D377EA9"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78" w:type="dxa"/>
            <w:tcBorders>
              <w:top w:val="nil"/>
              <w:left w:val="nil"/>
              <w:bottom w:val="nil"/>
              <w:right w:val="nil"/>
            </w:tcBorders>
            <w:vAlign w:val="bottom"/>
          </w:tcPr>
          <w:p w14:paraId="7502D170" w14:textId="56770C29" w:rsidR="003E02E8" w:rsidRPr="00235043" w:rsidRDefault="003E02E8" w:rsidP="001F0604">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rPr>
            </w:pPr>
            <w:r w:rsidRPr="00A67DCC">
              <w:rPr>
                <w:rFonts w:ascii="Browallia New" w:hAnsi="Browallia New" w:cs="Browallia New"/>
                <w:sz w:val="28"/>
                <w:szCs w:val="28"/>
                <w:lang w:val="en-GB"/>
              </w:rPr>
              <w:t>44.59</w:t>
            </w:r>
          </w:p>
        </w:tc>
        <w:tc>
          <w:tcPr>
            <w:tcW w:w="238" w:type="dxa"/>
            <w:tcBorders>
              <w:top w:val="nil"/>
              <w:left w:val="nil"/>
              <w:bottom w:val="nil"/>
              <w:right w:val="nil"/>
            </w:tcBorders>
          </w:tcPr>
          <w:p w14:paraId="0829B0CC"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62" w:type="dxa"/>
            <w:tcBorders>
              <w:top w:val="nil"/>
              <w:left w:val="nil"/>
              <w:bottom w:val="nil"/>
              <w:right w:val="nil"/>
            </w:tcBorders>
          </w:tcPr>
          <w:p w14:paraId="4270465F" w14:textId="301A6560" w:rsidR="003E02E8" w:rsidRPr="00235043" w:rsidDel="00AA3715" w:rsidRDefault="003E02E8" w:rsidP="001F0604">
            <w:pPr>
              <w:spacing w:line="240" w:lineRule="auto"/>
              <w:ind w:right="-11"/>
              <w:jc w:val="right"/>
              <w:rPr>
                <w:rFonts w:ascii="Browallia New" w:hAnsi="Browallia New" w:cs="Browallia New"/>
                <w:sz w:val="28"/>
                <w:szCs w:val="28"/>
              </w:rPr>
            </w:pPr>
            <w:r w:rsidRPr="007C5FFF">
              <w:rPr>
                <w:rFonts w:ascii="Browallia New" w:hAnsi="Browallia New" w:cs="Browallia New"/>
                <w:sz w:val="28"/>
                <w:szCs w:val="28"/>
              </w:rPr>
              <w:t>36.58</w:t>
            </w:r>
          </w:p>
        </w:tc>
        <w:tc>
          <w:tcPr>
            <w:tcW w:w="236" w:type="dxa"/>
            <w:tcBorders>
              <w:top w:val="nil"/>
              <w:left w:val="nil"/>
              <w:bottom w:val="nil"/>
              <w:right w:val="nil"/>
            </w:tcBorders>
          </w:tcPr>
          <w:p w14:paraId="68487031"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lang w:val="en-GB"/>
              </w:rPr>
            </w:pPr>
          </w:p>
        </w:tc>
        <w:tc>
          <w:tcPr>
            <w:tcW w:w="1058" w:type="dxa"/>
            <w:tcBorders>
              <w:top w:val="nil"/>
              <w:left w:val="nil"/>
              <w:bottom w:val="nil"/>
              <w:right w:val="nil"/>
            </w:tcBorders>
          </w:tcPr>
          <w:p w14:paraId="3E050528" w14:textId="7FAFDD9A" w:rsidR="003E02E8" w:rsidRPr="00235043" w:rsidRDefault="003E02E8" w:rsidP="001F0604">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rPr>
              <w:t>35.92</w:t>
            </w:r>
          </w:p>
        </w:tc>
      </w:tr>
      <w:tr w:rsidR="003E02E8" w:rsidRPr="00235043" w14:paraId="20C4F35E" w14:textId="18D552F6" w:rsidTr="00102F20">
        <w:trPr>
          <w:trHeight w:val="322"/>
        </w:trPr>
        <w:tc>
          <w:tcPr>
            <w:tcW w:w="5037" w:type="dxa"/>
            <w:gridSpan w:val="2"/>
            <w:tcBorders>
              <w:top w:val="nil"/>
              <w:left w:val="nil"/>
              <w:bottom w:val="nil"/>
              <w:right w:val="nil"/>
            </w:tcBorders>
          </w:tcPr>
          <w:p w14:paraId="5DFBDAD0" w14:textId="03145C74" w:rsidR="003E02E8" w:rsidRPr="00235043" w:rsidRDefault="003E02E8" w:rsidP="001F0604">
            <w:pPr>
              <w:spacing w:line="240" w:lineRule="auto"/>
              <w:ind w:right="-10"/>
              <w:rPr>
                <w:rFonts w:ascii="Browallia New" w:hAnsi="Browallia New" w:cs="Browallia New"/>
                <w:sz w:val="14"/>
                <w:szCs w:val="14"/>
                <w:lang w:val="en-GB"/>
              </w:rPr>
            </w:pPr>
          </w:p>
        </w:tc>
        <w:tc>
          <w:tcPr>
            <w:tcW w:w="239" w:type="dxa"/>
            <w:tcBorders>
              <w:top w:val="nil"/>
              <w:left w:val="nil"/>
              <w:bottom w:val="nil"/>
              <w:right w:val="nil"/>
            </w:tcBorders>
            <w:vAlign w:val="bottom"/>
          </w:tcPr>
          <w:p w14:paraId="220643EB" w14:textId="77777777" w:rsidR="003E02E8" w:rsidRPr="00235043" w:rsidRDefault="003E02E8" w:rsidP="001F0604">
            <w:pPr>
              <w:tabs>
                <w:tab w:val="decimal" w:pos="492"/>
              </w:tabs>
              <w:spacing w:line="240" w:lineRule="auto"/>
              <w:ind w:right="-10"/>
              <w:jc w:val="right"/>
              <w:rPr>
                <w:rFonts w:ascii="Browallia New" w:hAnsi="Browallia New" w:cs="Browallia New"/>
                <w:sz w:val="14"/>
                <w:szCs w:val="14"/>
              </w:rPr>
            </w:pPr>
          </w:p>
        </w:tc>
        <w:tc>
          <w:tcPr>
            <w:tcW w:w="1178" w:type="dxa"/>
            <w:tcBorders>
              <w:top w:val="nil"/>
              <w:left w:val="nil"/>
              <w:bottom w:val="nil"/>
              <w:right w:val="nil"/>
            </w:tcBorders>
          </w:tcPr>
          <w:p w14:paraId="6568467E" w14:textId="77777777" w:rsidR="003E02E8" w:rsidRPr="00235043" w:rsidRDefault="003E02E8" w:rsidP="001F0604">
            <w:pPr>
              <w:tabs>
                <w:tab w:val="clear" w:pos="227"/>
                <w:tab w:val="clear" w:pos="454"/>
                <w:tab w:val="clear" w:pos="680"/>
                <w:tab w:val="left" w:pos="132"/>
                <w:tab w:val="left" w:pos="213"/>
              </w:tabs>
              <w:spacing w:line="240" w:lineRule="auto"/>
              <w:ind w:right="-10"/>
              <w:jc w:val="right"/>
              <w:rPr>
                <w:rFonts w:ascii="Browallia New" w:hAnsi="Browallia New" w:cs="Browallia New"/>
                <w:sz w:val="14"/>
                <w:szCs w:val="14"/>
                <w:lang w:val="en-GB"/>
              </w:rPr>
            </w:pPr>
          </w:p>
        </w:tc>
        <w:tc>
          <w:tcPr>
            <w:tcW w:w="238" w:type="dxa"/>
            <w:tcBorders>
              <w:top w:val="nil"/>
              <w:left w:val="nil"/>
              <w:bottom w:val="nil"/>
              <w:right w:val="nil"/>
            </w:tcBorders>
            <w:vAlign w:val="bottom"/>
          </w:tcPr>
          <w:p w14:paraId="6C652B7C" w14:textId="77777777" w:rsidR="003E02E8" w:rsidRPr="00235043" w:rsidRDefault="003E02E8" w:rsidP="001F0604">
            <w:pPr>
              <w:tabs>
                <w:tab w:val="decimal" w:pos="492"/>
              </w:tabs>
              <w:spacing w:line="240" w:lineRule="auto"/>
              <w:ind w:right="-10"/>
              <w:jc w:val="right"/>
              <w:rPr>
                <w:rFonts w:ascii="Browallia New" w:hAnsi="Browallia New" w:cs="Browallia New"/>
                <w:sz w:val="14"/>
                <w:szCs w:val="14"/>
              </w:rPr>
            </w:pPr>
          </w:p>
        </w:tc>
        <w:tc>
          <w:tcPr>
            <w:tcW w:w="1162" w:type="dxa"/>
            <w:tcBorders>
              <w:top w:val="nil"/>
              <w:left w:val="nil"/>
              <w:bottom w:val="nil"/>
              <w:right w:val="nil"/>
            </w:tcBorders>
          </w:tcPr>
          <w:p w14:paraId="00421A7A" w14:textId="77777777" w:rsidR="003E02E8" w:rsidRPr="00235043" w:rsidDel="00AA3715" w:rsidRDefault="003E02E8" w:rsidP="001F0604">
            <w:pPr>
              <w:spacing w:line="240" w:lineRule="auto"/>
              <w:ind w:right="-11"/>
              <w:jc w:val="right"/>
              <w:rPr>
                <w:rFonts w:ascii="Browallia New" w:hAnsi="Browallia New" w:cs="Browallia New"/>
                <w:sz w:val="14"/>
                <w:szCs w:val="14"/>
                <w:cs/>
                <w:lang w:val="en-GB"/>
              </w:rPr>
            </w:pPr>
          </w:p>
        </w:tc>
        <w:tc>
          <w:tcPr>
            <w:tcW w:w="236" w:type="dxa"/>
            <w:tcBorders>
              <w:top w:val="nil"/>
              <w:left w:val="nil"/>
              <w:bottom w:val="nil"/>
              <w:right w:val="nil"/>
            </w:tcBorders>
          </w:tcPr>
          <w:p w14:paraId="02FE797D" w14:textId="77777777" w:rsidR="003E02E8" w:rsidRPr="00235043" w:rsidRDefault="003E02E8" w:rsidP="001F0604">
            <w:pPr>
              <w:tabs>
                <w:tab w:val="decimal" w:pos="492"/>
              </w:tabs>
              <w:spacing w:line="240" w:lineRule="auto"/>
              <w:ind w:right="-10"/>
              <w:jc w:val="right"/>
              <w:rPr>
                <w:rFonts w:ascii="Browallia New" w:hAnsi="Browallia New" w:cs="Browallia New"/>
                <w:sz w:val="14"/>
                <w:szCs w:val="14"/>
                <w:lang w:val="en-GB"/>
              </w:rPr>
            </w:pPr>
          </w:p>
        </w:tc>
        <w:tc>
          <w:tcPr>
            <w:tcW w:w="1058" w:type="dxa"/>
            <w:tcBorders>
              <w:top w:val="nil"/>
              <w:left w:val="nil"/>
              <w:bottom w:val="nil"/>
              <w:right w:val="nil"/>
            </w:tcBorders>
          </w:tcPr>
          <w:p w14:paraId="7787689B" w14:textId="77777777" w:rsidR="003E02E8" w:rsidRPr="00235043" w:rsidRDefault="003E02E8" w:rsidP="001F0604">
            <w:pPr>
              <w:spacing w:line="240" w:lineRule="auto"/>
              <w:ind w:right="-11"/>
              <w:jc w:val="right"/>
              <w:rPr>
                <w:rFonts w:ascii="Browallia New" w:hAnsi="Browallia New" w:cs="Browallia New"/>
                <w:sz w:val="14"/>
                <w:szCs w:val="14"/>
                <w:lang w:val="en-GB"/>
              </w:rPr>
            </w:pPr>
          </w:p>
        </w:tc>
      </w:tr>
      <w:tr w:rsidR="003E02E8" w:rsidRPr="00235043" w14:paraId="20F6C669" w14:textId="77777777" w:rsidTr="00102F20">
        <w:trPr>
          <w:trHeight w:val="319"/>
        </w:trPr>
        <w:tc>
          <w:tcPr>
            <w:tcW w:w="5037" w:type="dxa"/>
            <w:gridSpan w:val="2"/>
            <w:tcBorders>
              <w:top w:val="nil"/>
              <w:left w:val="nil"/>
              <w:bottom w:val="nil"/>
              <w:right w:val="nil"/>
            </w:tcBorders>
          </w:tcPr>
          <w:p w14:paraId="5D551512" w14:textId="561CC96F" w:rsidR="003E02E8" w:rsidRPr="00B16B4A" w:rsidRDefault="00B16B4A" w:rsidP="00FA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79"/>
              <w:rPr>
                <w:rFonts w:ascii="Browallia New" w:hAnsi="Browallia New" w:cs="Browallia New"/>
                <w:b/>
                <w:bCs/>
                <w:sz w:val="28"/>
                <w:szCs w:val="28"/>
              </w:rPr>
            </w:pPr>
            <w:r w:rsidRPr="00235043">
              <w:rPr>
                <w:rFonts w:ascii="Browallia New" w:hAnsi="Browallia New" w:cs="Browallia New"/>
                <w:b/>
                <w:bCs/>
                <w:sz w:val="28"/>
                <w:szCs w:val="28"/>
                <w:cs/>
              </w:rPr>
              <w:t>รายการกับกรรมการของบริษัทและบริษัทย่อย</w:t>
            </w:r>
          </w:p>
        </w:tc>
        <w:tc>
          <w:tcPr>
            <w:tcW w:w="239" w:type="dxa"/>
            <w:tcBorders>
              <w:top w:val="nil"/>
              <w:left w:val="nil"/>
              <w:bottom w:val="nil"/>
              <w:right w:val="nil"/>
            </w:tcBorders>
          </w:tcPr>
          <w:p w14:paraId="24163CD1" w14:textId="77777777" w:rsidR="003E02E8" w:rsidRPr="00235043" w:rsidRDefault="003E02E8" w:rsidP="001F0604">
            <w:pPr>
              <w:tabs>
                <w:tab w:val="decimal" w:pos="492"/>
              </w:tabs>
              <w:spacing w:line="240" w:lineRule="auto"/>
              <w:ind w:right="-11"/>
              <w:jc w:val="right"/>
              <w:rPr>
                <w:rFonts w:ascii="Browallia New" w:hAnsi="Browallia New" w:cs="Browallia New"/>
                <w:sz w:val="28"/>
                <w:szCs w:val="28"/>
                <w:lang w:val="en-GB"/>
              </w:rPr>
            </w:pPr>
          </w:p>
        </w:tc>
        <w:tc>
          <w:tcPr>
            <w:tcW w:w="1178" w:type="dxa"/>
            <w:tcBorders>
              <w:top w:val="nil"/>
              <w:left w:val="nil"/>
              <w:bottom w:val="nil"/>
              <w:right w:val="nil"/>
            </w:tcBorders>
          </w:tcPr>
          <w:p w14:paraId="0427D946" w14:textId="09E8A728" w:rsidR="003E02E8" w:rsidRPr="00235043" w:rsidRDefault="003E02E8" w:rsidP="001F0604">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38" w:type="dxa"/>
            <w:tcBorders>
              <w:top w:val="nil"/>
              <w:left w:val="nil"/>
              <w:bottom w:val="nil"/>
              <w:right w:val="nil"/>
            </w:tcBorders>
          </w:tcPr>
          <w:p w14:paraId="07C70084"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62" w:type="dxa"/>
            <w:tcBorders>
              <w:top w:val="nil"/>
              <w:left w:val="nil"/>
              <w:bottom w:val="nil"/>
              <w:right w:val="nil"/>
            </w:tcBorders>
            <w:vAlign w:val="bottom"/>
          </w:tcPr>
          <w:p w14:paraId="786B7043" w14:textId="3D616A92" w:rsidR="003E02E8" w:rsidRPr="00235043" w:rsidRDefault="003E02E8" w:rsidP="001F0604">
            <w:pPr>
              <w:spacing w:line="240" w:lineRule="auto"/>
              <w:ind w:right="-11"/>
              <w:jc w:val="right"/>
              <w:rPr>
                <w:rFonts w:ascii="Browallia New" w:hAnsi="Browallia New" w:cs="Browallia New"/>
                <w:sz w:val="28"/>
                <w:szCs w:val="28"/>
              </w:rPr>
            </w:pPr>
          </w:p>
        </w:tc>
        <w:tc>
          <w:tcPr>
            <w:tcW w:w="236" w:type="dxa"/>
          </w:tcPr>
          <w:p w14:paraId="4CBEAFE7"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lang w:val="en-GB"/>
              </w:rPr>
            </w:pPr>
          </w:p>
        </w:tc>
        <w:tc>
          <w:tcPr>
            <w:tcW w:w="1058" w:type="dxa"/>
          </w:tcPr>
          <w:p w14:paraId="4A6F0A9B" w14:textId="5D422FFD" w:rsidR="003E02E8" w:rsidRPr="00235043" w:rsidRDefault="003E02E8" w:rsidP="001F0604">
            <w:pPr>
              <w:spacing w:line="240" w:lineRule="auto"/>
              <w:ind w:right="-11"/>
              <w:jc w:val="right"/>
              <w:rPr>
                <w:rFonts w:ascii="Browallia New" w:hAnsi="Browallia New" w:cs="Browallia New"/>
                <w:sz w:val="28"/>
                <w:szCs w:val="28"/>
                <w:lang w:val="en-GB"/>
              </w:rPr>
            </w:pPr>
          </w:p>
        </w:tc>
      </w:tr>
      <w:tr w:rsidR="003E02E8" w:rsidRPr="00235043" w14:paraId="5D3542D2" w14:textId="77777777" w:rsidTr="00102F20">
        <w:trPr>
          <w:trHeight w:val="319"/>
        </w:trPr>
        <w:tc>
          <w:tcPr>
            <w:tcW w:w="3903" w:type="dxa"/>
            <w:tcBorders>
              <w:top w:val="nil"/>
              <w:left w:val="nil"/>
              <w:bottom w:val="nil"/>
              <w:right w:val="nil"/>
            </w:tcBorders>
          </w:tcPr>
          <w:p w14:paraId="3626656A" w14:textId="4F37EBA7" w:rsidR="003E02E8" w:rsidRPr="00235043" w:rsidRDefault="003E02E8" w:rsidP="001F0604">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7A0D60FB" w14:textId="2F585157" w:rsidR="003E02E8" w:rsidRPr="00235043" w:rsidRDefault="003E02E8" w:rsidP="001F0604">
            <w:pPr>
              <w:tabs>
                <w:tab w:val="clear" w:pos="454"/>
                <w:tab w:val="clear" w:pos="680"/>
                <w:tab w:val="left" w:pos="132"/>
              </w:tabs>
              <w:spacing w:line="240" w:lineRule="auto"/>
              <w:ind w:right="-11"/>
              <w:jc w:val="right"/>
              <w:rPr>
                <w:rFonts w:ascii="Browallia New" w:hAnsi="Browallia New" w:cs="Browallia New"/>
                <w:sz w:val="28"/>
                <w:szCs w:val="28"/>
                <w:lang w:val="en-GB"/>
              </w:rPr>
            </w:pPr>
            <w:r w:rsidRPr="00FD56D6">
              <w:rPr>
                <w:rFonts w:ascii="Browallia New" w:hAnsi="Browallia New" w:cs="Browallia New"/>
                <w:sz w:val="28"/>
                <w:szCs w:val="28"/>
                <w:lang w:val="en-GB"/>
              </w:rPr>
              <w:t>31.41</w:t>
            </w:r>
          </w:p>
        </w:tc>
        <w:tc>
          <w:tcPr>
            <w:tcW w:w="239" w:type="dxa"/>
            <w:tcBorders>
              <w:top w:val="nil"/>
              <w:left w:val="nil"/>
              <w:bottom w:val="nil"/>
              <w:right w:val="nil"/>
            </w:tcBorders>
          </w:tcPr>
          <w:p w14:paraId="6E4E7657" w14:textId="77777777" w:rsidR="003E02E8" w:rsidRPr="00235043" w:rsidRDefault="003E02E8" w:rsidP="001F0604">
            <w:pPr>
              <w:tabs>
                <w:tab w:val="decimal" w:pos="492"/>
              </w:tabs>
              <w:spacing w:line="240" w:lineRule="auto"/>
              <w:ind w:right="-11"/>
              <w:jc w:val="right"/>
              <w:rPr>
                <w:rFonts w:ascii="Browallia New" w:hAnsi="Browallia New" w:cs="Browallia New"/>
                <w:sz w:val="28"/>
                <w:szCs w:val="28"/>
                <w:lang w:val="en-GB"/>
              </w:rPr>
            </w:pPr>
          </w:p>
        </w:tc>
        <w:tc>
          <w:tcPr>
            <w:tcW w:w="1178" w:type="dxa"/>
            <w:tcBorders>
              <w:top w:val="nil"/>
              <w:left w:val="nil"/>
              <w:bottom w:val="nil"/>
              <w:right w:val="nil"/>
            </w:tcBorders>
            <w:vAlign w:val="bottom"/>
          </w:tcPr>
          <w:p w14:paraId="531EDCDE" w14:textId="6A35511E" w:rsidR="003E02E8" w:rsidRPr="00235043" w:rsidRDefault="003E02E8" w:rsidP="001F0604">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28.55</w:t>
            </w:r>
          </w:p>
        </w:tc>
        <w:tc>
          <w:tcPr>
            <w:tcW w:w="238" w:type="dxa"/>
            <w:tcBorders>
              <w:top w:val="nil"/>
              <w:left w:val="nil"/>
              <w:bottom w:val="nil"/>
              <w:right w:val="nil"/>
            </w:tcBorders>
          </w:tcPr>
          <w:p w14:paraId="620C14D3"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62" w:type="dxa"/>
            <w:tcBorders>
              <w:top w:val="nil"/>
              <w:left w:val="nil"/>
              <w:bottom w:val="nil"/>
              <w:right w:val="nil"/>
            </w:tcBorders>
          </w:tcPr>
          <w:p w14:paraId="0487DD3D" w14:textId="1A75D5ED" w:rsidR="003E02E8" w:rsidRPr="00235043" w:rsidRDefault="003E02E8" w:rsidP="001F0604">
            <w:pPr>
              <w:spacing w:line="240" w:lineRule="auto"/>
              <w:ind w:right="-11"/>
              <w:jc w:val="right"/>
              <w:rPr>
                <w:rFonts w:ascii="Browallia New" w:hAnsi="Browallia New" w:cs="Browallia New"/>
                <w:sz w:val="28"/>
                <w:szCs w:val="28"/>
              </w:rPr>
            </w:pPr>
            <w:r w:rsidRPr="0002366F">
              <w:rPr>
                <w:rFonts w:ascii="Browallia New" w:hAnsi="Browallia New" w:cs="Browallia New"/>
                <w:sz w:val="28"/>
                <w:szCs w:val="28"/>
                <w:lang w:val="en-GB"/>
              </w:rPr>
              <w:t>17.94</w:t>
            </w:r>
          </w:p>
        </w:tc>
        <w:tc>
          <w:tcPr>
            <w:tcW w:w="236" w:type="dxa"/>
            <w:tcBorders>
              <w:top w:val="nil"/>
              <w:left w:val="nil"/>
              <w:bottom w:val="nil"/>
              <w:right w:val="nil"/>
            </w:tcBorders>
          </w:tcPr>
          <w:p w14:paraId="6B3F26ED"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lang w:val="en-GB"/>
              </w:rPr>
            </w:pPr>
          </w:p>
        </w:tc>
        <w:tc>
          <w:tcPr>
            <w:tcW w:w="1058" w:type="dxa"/>
            <w:tcBorders>
              <w:top w:val="nil"/>
              <w:left w:val="nil"/>
              <w:bottom w:val="nil"/>
              <w:right w:val="nil"/>
            </w:tcBorders>
          </w:tcPr>
          <w:p w14:paraId="70C55405" w14:textId="359C9966" w:rsidR="003E02E8" w:rsidRPr="00235043" w:rsidRDefault="003E02E8" w:rsidP="001F0604">
            <w:pPr>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lang w:val="en-GB"/>
              </w:rPr>
              <w:t>14.97</w:t>
            </w:r>
          </w:p>
        </w:tc>
      </w:tr>
      <w:tr w:rsidR="003E02E8" w:rsidRPr="00235043" w14:paraId="03ED13CE" w14:textId="53B5AFA7" w:rsidTr="00102F20">
        <w:trPr>
          <w:trHeight w:val="331"/>
        </w:trPr>
        <w:tc>
          <w:tcPr>
            <w:tcW w:w="5037" w:type="dxa"/>
            <w:gridSpan w:val="2"/>
            <w:tcBorders>
              <w:top w:val="nil"/>
              <w:left w:val="nil"/>
              <w:bottom w:val="nil"/>
              <w:right w:val="nil"/>
            </w:tcBorders>
          </w:tcPr>
          <w:p w14:paraId="5F5147A1" w14:textId="02DF80B5" w:rsidR="003E02E8" w:rsidRPr="00235043" w:rsidRDefault="003E02E8" w:rsidP="001F0604">
            <w:pPr>
              <w:spacing w:line="240" w:lineRule="auto"/>
              <w:ind w:right="-10"/>
              <w:rPr>
                <w:rFonts w:ascii="Browallia New" w:hAnsi="Browallia New" w:cs="Browallia New"/>
                <w:sz w:val="16"/>
                <w:szCs w:val="16"/>
                <w:lang w:val="en-GB"/>
              </w:rPr>
            </w:pPr>
          </w:p>
        </w:tc>
        <w:tc>
          <w:tcPr>
            <w:tcW w:w="239" w:type="dxa"/>
            <w:tcBorders>
              <w:top w:val="nil"/>
              <w:left w:val="nil"/>
              <w:bottom w:val="nil"/>
              <w:right w:val="nil"/>
            </w:tcBorders>
            <w:vAlign w:val="bottom"/>
          </w:tcPr>
          <w:p w14:paraId="4C35E76B" w14:textId="77777777" w:rsidR="003E02E8" w:rsidRPr="00235043" w:rsidRDefault="003E02E8" w:rsidP="001F0604">
            <w:pPr>
              <w:tabs>
                <w:tab w:val="decimal" w:pos="492"/>
              </w:tabs>
              <w:spacing w:line="240" w:lineRule="auto"/>
              <w:ind w:right="-10"/>
              <w:jc w:val="right"/>
              <w:rPr>
                <w:rFonts w:ascii="Browallia New" w:hAnsi="Browallia New" w:cs="Browallia New"/>
                <w:sz w:val="16"/>
                <w:szCs w:val="16"/>
              </w:rPr>
            </w:pPr>
          </w:p>
        </w:tc>
        <w:tc>
          <w:tcPr>
            <w:tcW w:w="1178" w:type="dxa"/>
            <w:tcBorders>
              <w:top w:val="nil"/>
              <w:left w:val="nil"/>
              <w:bottom w:val="nil"/>
              <w:right w:val="nil"/>
            </w:tcBorders>
          </w:tcPr>
          <w:p w14:paraId="4AFBDE58" w14:textId="77777777" w:rsidR="003E02E8" w:rsidRPr="00235043" w:rsidRDefault="003E02E8" w:rsidP="001F0604">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38" w:type="dxa"/>
            <w:tcBorders>
              <w:top w:val="nil"/>
              <w:left w:val="nil"/>
              <w:bottom w:val="nil"/>
              <w:right w:val="nil"/>
            </w:tcBorders>
            <w:vAlign w:val="bottom"/>
          </w:tcPr>
          <w:p w14:paraId="3B8DB414" w14:textId="77777777" w:rsidR="003E02E8" w:rsidRPr="00235043" w:rsidRDefault="003E02E8" w:rsidP="001F0604">
            <w:pPr>
              <w:tabs>
                <w:tab w:val="decimal" w:pos="492"/>
              </w:tabs>
              <w:spacing w:line="240" w:lineRule="auto"/>
              <w:ind w:right="-10"/>
              <w:jc w:val="right"/>
              <w:rPr>
                <w:rFonts w:ascii="Browallia New" w:hAnsi="Browallia New" w:cs="Browallia New"/>
                <w:sz w:val="16"/>
                <w:szCs w:val="16"/>
              </w:rPr>
            </w:pPr>
          </w:p>
        </w:tc>
        <w:tc>
          <w:tcPr>
            <w:tcW w:w="1162" w:type="dxa"/>
            <w:tcBorders>
              <w:top w:val="nil"/>
              <w:left w:val="nil"/>
              <w:bottom w:val="nil"/>
              <w:right w:val="nil"/>
            </w:tcBorders>
          </w:tcPr>
          <w:p w14:paraId="46424280" w14:textId="77777777" w:rsidR="003E02E8" w:rsidRPr="00235043" w:rsidRDefault="003E02E8" w:rsidP="001F0604">
            <w:pPr>
              <w:spacing w:line="240" w:lineRule="auto"/>
              <w:ind w:right="-11"/>
              <w:jc w:val="right"/>
              <w:rPr>
                <w:rFonts w:ascii="Browallia New" w:hAnsi="Browallia New" w:cs="Browallia New"/>
                <w:sz w:val="16"/>
                <w:szCs w:val="16"/>
                <w:lang w:val="en-GB"/>
              </w:rPr>
            </w:pPr>
          </w:p>
        </w:tc>
        <w:tc>
          <w:tcPr>
            <w:tcW w:w="236" w:type="dxa"/>
            <w:tcBorders>
              <w:top w:val="nil"/>
              <w:left w:val="nil"/>
              <w:bottom w:val="nil"/>
              <w:right w:val="nil"/>
            </w:tcBorders>
          </w:tcPr>
          <w:p w14:paraId="76FDFD2A" w14:textId="77777777" w:rsidR="003E02E8" w:rsidRPr="00235043" w:rsidRDefault="003E02E8" w:rsidP="001F0604">
            <w:pPr>
              <w:tabs>
                <w:tab w:val="decimal" w:pos="492"/>
              </w:tabs>
              <w:spacing w:line="240" w:lineRule="auto"/>
              <w:ind w:right="-10"/>
              <w:jc w:val="right"/>
              <w:rPr>
                <w:rFonts w:ascii="Browallia New" w:hAnsi="Browallia New" w:cs="Browallia New"/>
                <w:sz w:val="16"/>
                <w:szCs w:val="16"/>
                <w:lang w:val="en-GB"/>
              </w:rPr>
            </w:pPr>
          </w:p>
        </w:tc>
        <w:tc>
          <w:tcPr>
            <w:tcW w:w="1058" w:type="dxa"/>
            <w:tcBorders>
              <w:top w:val="nil"/>
              <w:left w:val="nil"/>
              <w:bottom w:val="nil"/>
              <w:right w:val="nil"/>
            </w:tcBorders>
          </w:tcPr>
          <w:p w14:paraId="08E63E34" w14:textId="77777777" w:rsidR="003E02E8" w:rsidRPr="005852C6" w:rsidRDefault="003E02E8" w:rsidP="001F0604">
            <w:pPr>
              <w:spacing w:line="240" w:lineRule="auto"/>
              <w:ind w:right="-11"/>
              <w:jc w:val="right"/>
              <w:rPr>
                <w:rFonts w:ascii="Browallia New" w:hAnsi="Browallia New" w:cs="Browallia New"/>
                <w:sz w:val="16"/>
                <w:szCs w:val="16"/>
                <w:lang w:val="en-GB"/>
              </w:rPr>
            </w:pPr>
          </w:p>
        </w:tc>
      </w:tr>
      <w:tr w:rsidR="003E02E8" w:rsidRPr="00235043" w14:paraId="12D9D096" w14:textId="77777777" w:rsidTr="00102F20">
        <w:trPr>
          <w:trHeight w:val="319"/>
        </w:trPr>
        <w:tc>
          <w:tcPr>
            <w:tcW w:w="3903" w:type="dxa"/>
            <w:tcBorders>
              <w:top w:val="nil"/>
              <w:left w:val="nil"/>
              <w:bottom w:val="nil"/>
              <w:right w:val="nil"/>
            </w:tcBorders>
          </w:tcPr>
          <w:p w14:paraId="391D812E" w14:textId="22B2E8F1" w:rsidR="003E02E8" w:rsidRPr="00B16B4A" w:rsidRDefault="003E02E8" w:rsidP="00FA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79"/>
              <w:rPr>
                <w:rFonts w:ascii="Browallia New" w:hAnsi="Browallia New" w:cs="Browallia New"/>
                <w:b/>
                <w:bCs/>
                <w:sz w:val="28"/>
                <w:szCs w:val="28"/>
                <w:cs/>
              </w:rPr>
            </w:pPr>
            <w:r w:rsidRPr="00235043">
              <w:rPr>
                <w:rFonts w:ascii="Browallia New" w:hAnsi="Browallia New" w:cs="Browallia New"/>
                <w:b/>
                <w:bCs/>
                <w:sz w:val="28"/>
                <w:szCs w:val="28"/>
                <w:cs/>
              </w:rPr>
              <w:t>ค่าตอบแทนผู้บริหารสำคัญ</w:t>
            </w:r>
          </w:p>
        </w:tc>
        <w:tc>
          <w:tcPr>
            <w:tcW w:w="1134" w:type="dxa"/>
            <w:tcBorders>
              <w:top w:val="nil"/>
              <w:left w:val="nil"/>
              <w:bottom w:val="nil"/>
              <w:right w:val="nil"/>
            </w:tcBorders>
          </w:tcPr>
          <w:p w14:paraId="3BF19628" w14:textId="449F2132" w:rsidR="003E02E8" w:rsidRPr="00235043" w:rsidRDefault="003E02E8" w:rsidP="001F0604">
            <w:pPr>
              <w:spacing w:line="240" w:lineRule="auto"/>
              <w:ind w:right="-11"/>
              <w:jc w:val="right"/>
              <w:rPr>
                <w:rFonts w:ascii="Browallia New" w:hAnsi="Browallia New" w:cs="Browallia New"/>
                <w:sz w:val="28"/>
                <w:szCs w:val="28"/>
                <w:lang w:val="en-GB"/>
              </w:rPr>
            </w:pPr>
          </w:p>
        </w:tc>
        <w:tc>
          <w:tcPr>
            <w:tcW w:w="239" w:type="dxa"/>
            <w:tcBorders>
              <w:top w:val="nil"/>
              <w:left w:val="nil"/>
              <w:bottom w:val="nil"/>
              <w:right w:val="nil"/>
            </w:tcBorders>
          </w:tcPr>
          <w:p w14:paraId="3E1A4B35" w14:textId="77777777" w:rsidR="003E02E8" w:rsidRPr="00235043" w:rsidRDefault="003E02E8" w:rsidP="001F0604">
            <w:pPr>
              <w:tabs>
                <w:tab w:val="decimal" w:pos="492"/>
              </w:tabs>
              <w:spacing w:line="240" w:lineRule="auto"/>
              <w:ind w:right="-11"/>
              <w:jc w:val="right"/>
              <w:rPr>
                <w:rFonts w:ascii="Browallia New" w:hAnsi="Browallia New" w:cs="Browallia New"/>
                <w:sz w:val="28"/>
                <w:szCs w:val="28"/>
                <w:lang w:val="en-GB"/>
              </w:rPr>
            </w:pPr>
          </w:p>
        </w:tc>
        <w:tc>
          <w:tcPr>
            <w:tcW w:w="1178" w:type="dxa"/>
            <w:tcBorders>
              <w:top w:val="nil"/>
              <w:left w:val="nil"/>
              <w:bottom w:val="nil"/>
              <w:right w:val="nil"/>
            </w:tcBorders>
          </w:tcPr>
          <w:p w14:paraId="11C3FF75" w14:textId="27C9451F" w:rsidR="003E02E8" w:rsidRPr="00235043" w:rsidRDefault="003E02E8" w:rsidP="001F0604">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38" w:type="dxa"/>
            <w:tcBorders>
              <w:top w:val="nil"/>
              <w:left w:val="nil"/>
              <w:bottom w:val="nil"/>
              <w:right w:val="nil"/>
            </w:tcBorders>
          </w:tcPr>
          <w:p w14:paraId="272BDEC2"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62" w:type="dxa"/>
            <w:tcBorders>
              <w:top w:val="nil"/>
              <w:left w:val="nil"/>
              <w:bottom w:val="nil"/>
              <w:right w:val="nil"/>
            </w:tcBorders>
          </w:tcPr>
          <w:p w14:paraId="590D753E" w14:textId="6F6D7473" w:rsidR="003E02E8" w:rsidRPr="00235043" w:rsidRDefault="003E02E8" w:rsidP="001F0604">
            <w:pPr>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7457B146"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lang w:val="en-GB"/>
              </w:rPr>
            </w:pPr>
          </w:p>
        </w:tc>
        <w:tc>
          <w:tcPr>
            <w:tcW w:w="1058" w:type="dxa"/>
            <w:tcBorders>
              <w:top w:val="nil"/>
              <w:left w:val="nil"/>
              <w:bottom w:val="nil"/>
              <w:right w:val="nil"/>
            </w:tcBorders>
          </w:tcPr>
          <w:p w14:paraId="6338BDE4" w14:textId="551956D6" w:rsidR="003E02E8" w:rsidRPr="00235043" w:rsidRDefault="003E02E8" w:rsidP="001F0604">
            <w:pPr>
              <w:tabs>
                <w:tab w:val="clear" w:pos="454"/>
                <w:tab w:val="clear" w:pos="680"/>
                <w:tab w:val="left" w:pos="132"/>
              </w:tabs>
              <w:spacing w:line="240" w:lineRule="auto"/>
              <w:ind w:right="-10"/>
              <w:jc w:val="right"/>
              <w:rPr>
                <w:rFonts w:ascii="Browallia New" w:hAnsi="Browallia New" w:cs="Browallia New"/>
                <w:sz w:val="28"/>
                <w:szCs w:val="28"/>
                <w:cs/>
                <w:lang w:val="en-GB"/>
              </w:rPr>
            </w:pPr>
          </w:p>
        </w:tc>
      </w:tr>
      <w:tr w:rsidR="003E02E8" w:rsidRPr="00235043" w14:paraId="25330FAE" w14:textId="77777777" w:rsidTr="00102F20">
        <w:trPr>
          <w:trHeight w:val="319"/>
        </w:trPr>
        <w:tc>
          <w:tcPr>
            <w:tcW w:w="3903" w:type="dxa"/>
            <w:tcBorders>
              <w:top w:val="nil"/>
              <w:left w:val="nil"/>
              <w:bottom w:val="nil"/>
              <w:right w:val="nil"/>
            </w:tcBorders>
          </w:tcPr>
          <w:p w14:paraId="4923CE87" w14:textId="482541B5" w:rsidR="003E02E8" w:rsidRPr="00235043" w:rsidRDefault="003E02E8" w:rsidP="001F0604">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ผลประโยชน์ระยะสั้นของพนักงาน</w:t>
            </w:r>
          </w:p>
        </w:tc>
        <w:tc>
          <w:tcPr>
            <w:tcW w:w="1134" w:type="dxa"/>
            <w:tcBorders>
              <w:top w:val="nil"/>
              <w:left w:val="nil"/>
              <w:right w:val="nil"/>
            </w:tcBorders>
          </w:tcPr>
          <w:p w14:paraId="7DB6E82E" w14:textId="5856A128" w:rsidR="003E02E8" w:rsidRPr="00235043" w:rsidRDefault="003E02E8" w:rsidP="001F0604">
            <w:pPr>
              <w:spacing w:line="240" w:lineRule="auto"/>
              <w:ind w:right="-11"/>
              <w:jc w:val="right"/>
              <w:rPr>
                <w:rFonts w:ascii="Browallia New" w:hAnsi="Browallia New" w:cs="Browallia New"/>
                <w:sz w:val="28"/>
                <w:szCs w:val="28"/>
                <w:lang w:val="en-GB"/>
              </w:rPr>
            </w:pPr>
            <w:r w:rsidRPr="00EB5CC9">
              <w:rPr>
                <w:rFonts w:ascii="Browallia New" w:hAnsi="Browallia New" w:cs="Browallia New"/>
                <w:sz w:val="28"/>
                <w:szCs w:val="28"/>
              </w:rPr>
              <w:t xml:space="preserve"> 14.33 </w:t>
            </w:r>
          </w:p>
        </w:tc>
        <w:tc>
          <w:tcPr>
            <w:tcW w:w="239" w:type="dxa"/>
            <w:tcBorders>
              <w:top w:val="nil"/>
              <w:left w:val="nil"/>
              <w:right w:val="nil"/>
            </w:tcBorders>
          </w:tcPr>
          <w:p w14:paraId="6CF6366D" w14:textId="77777777" w:rsidR="003E02E8" w:rsidRPr="00235043" w:rsidRDefault="003E02E8" w:rsidP="001F0604">
            <w:pPr>
              <w:tabs>
                <w:tab w:val="decimal" w:pos="492"/>
              </w:tabs>
              <w:spacing w:line="240" w:lineRule="auto"/>
              <w:ind w:right="-11"/>
              <w:jc w:val="right"/>
              <w:rPr>
                <w:rFonts w:ascii="Browallia New" w:hAnsi="Browallia New" w:cs="Browallia New"/>
                <w:sz w:val="28"/>
                <w:szCs w:val="28"/>
                <w:lang w:val="en-GB"/>
              </w:rPr>
            </w:pPr>
          </w:p>
        </w:tc>
        <w:tc>
          <w:tcPr>
            <w:tcW w:w="1178" w:type="dxa"/>
            <w:tcBorders>
              <w:top w:val="nil"/>
              <w:left w:val="nil"/>
              <w:right w:val="nil"/>
            </w:tcBorders>
          </w:tcPr>
          <w:p w14:paraId="3C92EE68" w14:textId="0E7164A9" w:rsidR="003E02E8" w:rsidRPr="00235043" w:rsidRDefault="003E02E8" w:rsidP="001F0604">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rPr>
              <w:t>15.83</w:t>
            </w:r>
          </w:p>
        </w:tc>
        <w:tc>
          <w:tcPr>
            <w:tcW w:w="238" w:type="dxa"/>
            <w:tcBorders>
              <w:top w:val="nil"/>
              <w:left w:val="nil"/>
              <w:right w:val="nil"/>
            </w:tcBorders>
          </w:tcPr>
          <w:p w14:paraId="6BD0DA87"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62" w:type="dxa"/>
            <w:tcBorders>
              <w:top w:val="nil"/>
              <w:left w:val="nil"/>
              <w:right w:val="nil"/>
            </w:tcBorders>
          </w:tcPr>
          <w:p w14:paraId="465C6993" w14:textId="2F2F54CD" w:rsidR="003E02E8" w:rsidRPr="00235043" w:rsidRDefault="003E02E8" w:rsidP="001F0604">
            <w:pPr>
              <w:spacing w:line="240" w:lineRule="auto"/>
              <w:ind w:right="-11"/>
              <w:jc w:val="right"/>
              <w:rPr>
                <w:rFonts w:ascii="Browallia New" w:hAnsi="Browallia New" w:cs="Browallia New"/>
                <w:sz w:val="28"/>
                <w:szCs w:val="28"/>
                <w:lang w:val="en-GB"/>
              </w:rPr>
            </w:pPr>
            <w:r w:rsidRPr="004144D9">
              <w:rPr>
                <w:rFonts w:ascii="Browallia New" w:hAnsi="Browallia New" w:cs="Browallia New"/>
                <w:sz w:val="28"/>
                <w:szCs w:val="28"/>
              </w:rPr>
              <w:t xml:space="preserve"> 7.91 </w:t>
            </w:r>
          </w:p>
        </w:tc>
        <w:tc>
          <w:tcPr>
            <w:tcW w:w="236" w:type="dxa"/>
            <w:tcBorders>
              <w:top w:val="nil"/>
              <w:left w:val="nil"/>
              <w:right w:val="nil"/>
            </w:tcBorders>
          </w:tcPr>
          <w:p w14:paraId="624B020B"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lang w:val="en-GB"/>
              </w:rPr>
            </w:pPr>
          </w:p>
        </w:tc>
        <w:tc>
          <w:tcPr>
            <w:tcW w:w="1058" w:type="dxa"/>
            <w:tcBorders>
              <w:top w:val="nil"/>
              <w:left w:val="nil"/>
              <w:right w:val="nil"/>
            </w:tcBorders>
          </w:tcPr>
          <w:p w14:paraId="729A516F" w14:textId="45D51929" w:rsidR="003E02E8" w:rsidRPr="00235043" w:rsidRDefault="003E02E8" w:rsidP="001F0604">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A67DCC">
              <w:rPr>
                <w:rFonts w:ascii="Browallia New" w:hAnsi="Browallia New" w:cs="Browallia New"/>
                <w:sz w:val="28"/>
                <w:szCs w:val="28"/>
              </w:rPr>
              <w:t>8.53</w:t>
            </w:r>
          </w:p>
        </w:tc>
      </w:tr>
      <w:tr w:rsidR="003E02E8" w:rsidRPr="00235043" w14:paraId="6BB2E08B" w14:textId="77777777" w:rsidTr="00102F20">
        <w:trPr>
          <w:trHeight w:val="319"/>
        </w:trPr>
        <w:tc>
          <w:tcPr>
            <w:tcW w:w="3903" w:type="dxa"/>
            <w:tcBorders>
              <w:top w:val="nil"/>
              <w:left w:val="nil"/>
              <w:bottom w:val="nil"/>
              <w:right w:val="nil"/>
            </w:tcBorders>
          </w:tcPr>
          <w:p w14:paraId="32ED3F88" w14:textId="0FBFD989" w:rsidR="003E02E8" w:rsidRPr="00235043" w:rsidRDefault="003E02E8" w:rsidP="00B16B4A">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ผลประโยชน์หลังออกจากงาน</w:t>
            </w:r>
          </w:p>
        </w:tc>
        <w:tc>
          <w:tcPr>
            <w:tcW w:w="1134" w:type="dxa"/>
            <w:tcBorders>
              <w:top w:val="nil"/>
              <w:left w:val="nil"/>
              <w:right w:val="nil"/>
            </w:tcBorders>
          </w:tcPr>
          <w:p w14:paraId="52AB1C85" w14:textId="4E0912DE" w:rsidR="003E02E8" w:rsidRPr="00235043" w:rsidRDefault="003E02E8" w:rsidP="001F0604">
            <w:pPr>
              <w:spacing w:line="240" w:lineRule="auto"/>
              <w:ind w:right="-11"/>
              <w:jc w:val="right"/>
              <w:rPr>
                <w:rFonts w:ascii="Browallia New" w:hAnsi="Browallia New" w:cs="Browallia New"/>
                <w:sz w:val="28"/>
                <w:szCs w:val="28"/>
                <w:lang w:val="en-GB"/>
              </w:rPr>
            </w:pPr>
            <w:r w:rsidRPr="00EB5CC9">
              <w:rPr>
                <w:rFonts w:ascii="Browallia New" w:hAnsi="Browallia New" w:cs="Browallia New"/>
                <w:sz w:val="28"/>
                <w:szCs w:val="28"/>
              </w:rPr>
              <w:t>0.21</w:t>
            </w:r>
          </w:p>
        </w:tc>
        <w:tc>
          <w:tcPr>
            <w:tcW w:w="239" w:type="dxa"/>
            <w:tcBorders>
              <w:top w:val="nil"/>
              <w:left w:val="nil"/>
              <w:right w:val="nil"/>
            </w:tcBorders>
          </w:tcPr>
          <w:p w14:paraId="09720B89" w14:textId="77777777" w:rsidR="003E02E8" w:rsidRPr="00235043" w:rsidRDefault="003E02E8" w:rsidP="001F0604">
            <w:pPr>
              <w:tabs>
                <w:tab w:val="decimal" w:pos="492"/>
              </w:tabs>
              <w:spacing w:line="240" w:lineRule="auto"/>
              <w:ind w:right="-11"/>
              <w:jc w:val="right"/>
              <w:rPr>
                <w:rFonts w:ascii="Browallia New" w:hAnsi="Browallia New" w:cs="Browallia New"/>
                <w:sz w:val="28"/>
                <w:szCs w:val="28"/>
                <w:lang w:val="en-GB"/>
              </w:rPr>
            </w:pPr>
          </w:p>
        </w:tc>
        <w:tc>
          <w:tcPr>
            <w:tcW w:w="1178" w:type="dxa"/>
            <w:tcBorders>
              <w:top w:val="nil"/>
              <w:left w:val="nil"/>
              <w:right w:val="nil"/>
            </w:tcBorders>
          </w:tcPr>
          <w:p w14:paraId="77314BDA" w14:textId="4D25AE08" w:rsidR="003E02E8" w:rsidRPr="00235043" w:rsidRDefault="003E02E8" w:rsidP="001F0604">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A67DCC">
              <w:rPr>
                <w:rFonts w:ascii="Browallia New" w:hAnsi="Browallia New" w:cs="Browallia New"/>
                <w:sz w:val="28"/>
                <w:szCs w:val="28"/>
              </w:rPr>
              <w:t>0.31</w:t>
            </w:r>
          </w:p>
        </w:tc>
        <w:tc>
          <w:tcPr>
            <w:tcW w:w="238" w:type="dxa"/>
            <w:tcBorders>
              <w:top w:val="nil"/>
              <w:left w:val="nil"/>
              <w:right w:val="nil"/>
            </w:tcBorders>
          </w:tcPr>
          <w:p w14:paraId="3937D62B"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rPr>
            </w:pPr>
          </w:p>
        </w:tc>
        <w:tc>
          <w:tcPr>
            <w:tcW w:w="1162" w:type="dxa"/>
            <w:tcBorders>
              <w:top w:val="nil"/>
              <w:left w:val="nil"/>
              <w:right w:val="nil"/>
            </w:tcBorders>
          </w:tcPr>
          <w:p w14:paraId="2E1FFFB9" w14:textId="39924B83" w:rsidR="003E02E8" w:rsidRPr="00235043" w:rsidRDefault="003E02E8" w:rsidP="001F0604">
            <w:pPr>
              <w:spacing w:line="240" w:lineRule="auto"/>
              <w:ind w:right="-11"/>
              <w:jc w:val="right"/>
              <w:rPr>
                <w:rFonts w:ascii="Browallia New" w:hAnsi="Browallia New" w:cs="Browallia New"/>
                <w:sz w:val="28"/>
                <w:szCs w:val="28"/>
                <w:lang w:val="en-GB"/>
              </w:rPr>
            </w:pPr>
            <w:r w:rsidRPr="004144D9">
              <w:rPr>
                <w:rFonts w:ascii="Browallia New" w:hAnsi="Browallia New" w:cs="Browallia New"/>
                <w:sz w:val="28"/>
                <w:szCs w:val="28"/>
              </w:rPr>
              <w:t>0.07</w:t>
            </w:r>
          </w:p>
        </w:tc>
        <w:tc>
          <w:tcPr>
            <w:tcW w:w="236" w:type="dxa"/>
            <w:tcBorders>
              <w:top w:val="nil"/>
              <w:left w:val="nil"/>
              <w:right w:val="nil"/>
            </w:tcBorders>
          </w:tcPr>
          <w:p w14:paraId="1CA2165B" w14:textId="77777777" w:rsidR="003E02E8" w:rsidRPr="00235043" w:rsidRDefault="003E02E8" w:rsidP="001F0604">
            <w:pPr>
              <w:tabs>
                <w:tab w:val="decimal" w:pos="492"/>
              </w:tabs>
              <w:spacing w:line="240" w:lineRule="auto"/>
              <w:ind w:right="-10"/>
              <w:jc w:val="right"/>
              <w:rPr>
                <w:rFonts w:ascii="Browallia New" w:hAnsi="Browallia New" w:cs="Browallia New"/>
                <w:sz w:val="28"/>
                <w:szCs w:val="28"/>
                <w:lang w:val="en-GB"/>
              </w:rPr>
            </w:pPr>
          </w:p>
        </w:tc>
        <w:tc>
          <w:tcPr>
            <w:tcW w:w="1058" w:type="dxa"/>
            <w:tcBorders>
              <w:top w:val="nil"/>
              <w:left w:val="nil"/>
              <w:right w:val="nil"/>
            </w:tcBorders>
          </w:tcPr>
          <w:p w14:paraId="114052BD" w14:textId="3C67BBEE" w:rsidR="003E02E8" w:rsidRPr="00235043" w:rsidRDefault="003E02E8" w:rsidP="001F0604">
            <w:pPr>
              <w:tabs>
                <w:tab w:val="clear" w:pos="454"/>
                <w:tab w:val="clear" w:pos="680"/>
                <w:tab w:val="left" w:pos="132"/>
              </w:tabs>
              <w:spacing w:line="240" w:lineRule="auto"/>
              <w:ind w:right="-10"/>
              <w:jc w:val="right"/>
              <w:rPr>
                <w:rFonts w:ascii="Browallia New" w:hAnsi="Browallia New" w:cs="Browallia New"/>
                <w:sz w:val="28"/>
                <w:szCs w:val="28"/>
              </w:rPr>
            </w:pPr>
            <w:r w:rsidRPr="00A67DCC">
              <w:rPr>
                <w:rFonts w:ascii="Browallia New" w:hAnsi="Browallia New" w:cs="Browallia New"/>
                <w:sz w:val="28"/>
                <w:szCs w:val="28"/>
              </w:rPr>
              <w:t>0.12</w:t>
            </w:r>
          </w:p>
        </w:tc>
      </w:tr>
      <w:tr w:rsidR="003E02E8" w:rsidRPr="00235043" w14:paraId="4573F736" w14:textId="77777777" w:rsidTr="00102F20">
        <w:trPr>
          <w:trHeight w:val="349"/>
        </w:trPr>
        <w:tc>
          <w:tcPr>
            <w:tcW w:w="3903" w:type="dxa"/>
            <w:tcBorders>
              <w:top w:val="nil"/>
              <w:left w:val="nil"/>
              <w:bottom w:val="nil"/>
              <w:right w:val="nil"/>
            </w:tcBorders>
          </w:tcPr>
          <w:p w14:paraId="485D2410" w14:textId="337B690E" w:rsidR="003E02E8" w:rsidRPr="00B16B4A" w:rsidRDefault="003E02E8" w:rsidP="004C6A22">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รวม</w:t>
            </w:r>
          </w:p>
        </w:tc>
        <w:tc>
          <w:tcPr>
            <w:tcW w:w="1134" w:type="dxa"/>
            <w:tcBorders>
              <w:top w:val="single" w:sz="4" w:space="0" w:color="auto"/>
              <w:left w:val="nil"/>
              <w:bottom w:val="single" w:sz="12" w:space="0" w:color="auto"/>
              <w:right w:val="nil"/>
            </w:tcBorders>
          </w:tcPr>
          <w:p w14:paraId="383D657C" w14:textId="065977C2" w:rsidR="003E02E8" w:rsidRPr="00235043" w:rsidRDefault="003E02E8" w:rsidP="001F0604">
            <w:pPr>
              <w:tabs>
                <w:tab w:val="clear" w:pos="454"/>
                <w:tab w:val="clear" w:pos="680"/>
                <w:tab w:val="left" w:pos="132"/>
              </w:tabs>
              <w:spacing w:line="240" w:lineRule="auto"/>
              <w:ind w:right="-10"/>
              <w:jc w:val="right"/>
              <w:rPr>
                <w:rFonts w:ascii="Browallia New" w:hAnsi="Browallia New" w:cs="Browallia New"/>
                <w:sz w:val="28"/>
                <w:szCs w:val="28"/>
              </w:rPr>
            </w:pPr>
            <w:r w:rsidRPr="00EB5CC9">
              <w:rPr>
                <w:rFonts w:ascii="Browallia New" w:hAnsi="Browallia New" w:cs="Browallia New"/>
                <w:sz w:val="28"/>
                <w:szCs w:val="28"/>
              </w:rPr>
              <w:t xml:space="preserve"> 14.54 </w:t>
            </w:r>
          </w:p>
        </w:tc>
        <w:tc>
          <w:tcPr>
            <w:tcW w:w="239" w:type="dxa"/>
            <w:tcBorders>
              <w:top w:val="nil"/>
              <w:left w:val="nil"/>
              <w:bottom w:val="nil"/>
              <w:right w:val="nil"/>
            </w:tcBorders>
          </w:tcPr>
          <w:p w14:paraId="266B2090" w14:textId="77777777" w:rsidR="003E02E8" w:rsidRPr="00235043" w:rsidRDefault="003E02E8" w:rsidP="001F0604">
            <w:pPr>
              <w:tabs>
                <w:tab w:val="decimal" w:pos="492"/>
              </w:tabs>
              <w:spacing w:line="240" w:lineRule="auto"/>
              <w:ind w:right="-10"/>
              <w:jc w:val="right"/>
              <w:rPr>
                <w:rFonts w:ascii="Browallia New" w:hAnsi="Browallia New" w:cs="Browallia New"/>
                <w:sz w:val="16"/>
                <w:szCs w:val="16"/>
              </w:rPr>
            </w:pPr>
          </w:p>
        </w:tc>
        <w:tc>
          <w:tcPr>
            <w:tcW w:w="1178" w:type="dxa"/>
            <w:tcBorders>
              <w:top w:val="single" w:sz="4" w:space="0" w:color="auto"/>
              <w:left w:val="nil"/>
              <w:bottom w:val="single" w:sz="12" w:space="0" w:color="auto"/>
              <w:right w:val="nil"/>
            </w:tcBorders>
          </w:tcPr>
          <w:p w14:paraId="76CCF7F8" w14:textId="7D7EF047" w:rsidR="003E02E8" w:rsidRPr="00235043" w:rsidRDefault="003E02E8" w:rsidP="001F0604">
            <w:pPr>
              <w:tabs>
                <w:tab w:val="clear" w:pos="454"/>
                <w:tab w:val="clear" w:pos="680"/>
                <w:tab w:val="left" w:pos="132"/>
              </w:tabs>
              <w:spacing w:line="240" w:lineRule="auto"/>
              <w:ind w:right="-10"/>
              <w:jc w:val="right"/>
              <w:rPr>
                <w:rFonts w:ascii="Browallia New" w:hAnsi="Browallia New" w:cs="Browallia New"/>
                <w:sz w:val="16"/>
                <w:szCs w:val="16"/>
                <w:lang w:val="en-GB"/>
              </w:rPr>
            </w:pPr>
            <w:r w:rsidRPr="00A67DCC">
              <w:rPr>
                <w:rFonts w:ascii="Browallia New" w:hAnsi="Browallia New" w:cs="Browallia New"/>
                <w:sz w:val="28"/>
                <w:szCs w:val="28"/>
              </w:rPr>
              <w:t>16.14</w:t>
            </w:r>
          </w:p>
        </w:tc>
        <w:tc>
          <w:tcPr>
            <w:tcW w:w="238" w:type="dxa"/>
            <w:tcBorders>
              <w:top w:val="nil"/>
              <w:left w:val="nil"/>
              <w:bottom w:val="nil"/>
              <w:right w:val="nil"/>
            </w:tcBorders>
          </w:tcPr>
          <w:p w14:paraId="3051E61F" w14:textId="77777777" w:rsidR="003E02E8" w:rsidRPr="00235043" w:rsidRDefault="003E02E8" w:rsidP="001F0604">
            <w:pPr>
              <w:tabs>
                <w:tab w:val="decimal" w:pos="492"/>
              </w:tabs>
              <w:spacing w:line="240" w:lineRule="auto"/>
              <w:ind w:right="-10"/>
              <w:jc w:val="right"/>
              <w:rPr>
                <w:rFonts w:ascii="Browallia New" w:hAnsi="Browallia New" w:cs="Browallia New"/>
                <w:sz w:val="16"/>
                <w:szCs w:val="16"/>
              </w:rPr>
            </w:pPr>
          </w:p>
        </w:tc>
        <w:tc>
          <w:tcPr>
            <w:tcW w:w="1162" w:type="dxa"/>
            <w:tcBorders>
              <w:top w:val="single" w:sz="4" w:space="0" w:color="auto"/>
              <w:left w:val="nil"/>
              <w:bottom w:val="single" w:sz="12" w:space="0" w:color="auto"/>
              <w:right w:val="nil"/>
            </w:tcBorders>
          </w:tcPr>
          <w:p w14:paraId="50F60502" w14:textId="427A0A8B" w:rsidR="003E02E8" w:rsidRPr="00235043" w:rsidRDefault="003E02E8" w:rsidP="001F0604">
            <w:pPr>
              <w:spacing w:line="240" w:lineRule="auto"/>
              <w:ind w:right="-11"/>
              <w:jc w:val="right"/>
              <w:rPr>
                <w:rFonts w:ascii="Browallia New" w:hAnsi="Browallia New" w:cs="Browallia New"/>
                <w:sz w:val="28"/>
                <w:szCs w:val="28"/>
              </w:rPr>
            </w:pPr>
            <w:r w:rsidRPr="004144D9">
              <w:rPr>
                <w:rFonts w:ascii="Browallia New" w:hAnsi="Browallia New" w:cs="Browallia New"/>
                <w:sz w:val="28"/>
                <w:szCs w:val="28"/>
              </w:rPr>
              <w:t xml:space="preserve"> 7.98 </w:t>
            </w:r>
          </w:p>
        </w:tc>
        <w:tc>
          <w:tcPr>
            <w:tcW w:w="236" w:type="dxa"/>
            <w:tcBorders>
              <w:top w:val="nil"/>
              <w:left w:val="nil"/>
              <w:bottom w:val="nil"/>
              <w:right w:val="nil"/>
            </w:tcBorders>
          </w:tcPr>
          <w:p w14:paraId="092AFE17" w14:textId="77777777" w:rsidR="003E02E8" w:rsidRPr="00235043" w:rsidRDefault="003E02E8" w:rsidP="001F0604">
            <w:pPr>
              <w:tabs>
                <w:tab w:val="decimal" w:pos="492"/>
              </w:tabs>
              <w:spacing w:line="240" w:lineRule="auto"/>
              <w:ind w:right="-10"/>
              <w:jc w:val="right"/>
              <w:rPr>
                <w:rFonts w:ascii="Browallia New" w:hAnsi="Browallia New" w:cs="Browallia New"/>
                <w:sz w:val="16"/>
                <w:szCs w:val="16"/>
                <w:lang w:val="en-GB"/>
              </w:rPr>
            </w:pPr>
          </w:p>
        </w:tc>
        <w:tc>
          <w:tcPr>
            <w:tcW w:w="1058" w:type="dxa"/>
            <w:tcBorders>
              <w:top w:val="single" w:sz="4" w:space="0" w:color="auto"/>
              <w:left w:val="nil"/>
              <w:bottom w:val="single" w:sz="12" w:space="0" w:color="auto"/>
              <w:right w:val="nil"/>
            </w:tcBorders>
          </w:tcPr>
          <w:p w14:paraId="51625C18" w14:textId="35CE36E4" w:rsidR="003E02E8" w:rsidRPr="00235043" w:rsidRDefault="003E02E8" w:rsidP="001F0604">
            <w:pPr>
              <w:spacing w:line="240" w:lineRule="auto"/>
              <w:ind w:right="-11"/>
              <w:jc w:val="right"/>
              <w:rPr>
                <w:rFonts w:ascii="Browallia New" w:hAnsi="Browallia New" w:cs="Browallia New"/>
                <w:sz w:val="16"/>
                <w:szCs w:val="16"/>
                <w:lang w:val="en-GB"/>
              </w:rPr>
            </w:pPr>
            <w:r w:rsidRPr="00A67DCC">
              <w:rPr>
                <w:rFonts w:ascii="Browallia New" w:hAnsi="Browallia New" w:cs="Browallia New"/>
                <w:sz w:val="28"/>
                <w:szCs w:val="28"/>
              </w:rPr>
              <w:t>8.65</w:t>
            </w:r>
          </w:p>
        </w:tc>
      </w:tr>
    </w:tbl>
    <w:p w14:paraId="7AF92D8D" w14:textId="77777777" w:rsidR="004867E1" w:rsidRDefault="004867E1" w:rsidP="003F20BC">
      <w:pPr>
        <w:pStyle w:val="BodyText2"/>
        <w:tabs>
          <w:tab w:val="clear" w:pos="540"/>
        </w:tabs>
        <w:spacing w:line="240" w:lineRule="auto"/>
        <w:ind w:left="426" w:right="47"/>
        <w:jc w:val="thaiDistribute"/>
        <w:rPr>
          <w:rFonts w:ascii="Browallia New" w:hAnsi="Browallia New" w:cs="Browallia New"/>
          <w:sz w:val="28"/>
          <w:szCs w:val="28"/>
          <w:lang w:val="en-US"/>
        </w:rPr>
      </w:pPr>
    </w:p>
    <w:p w14:paraId="665EFD36" w14:textId="77777777" w:rsidR="00DB3E6A" w:rsidRDefault="00DB3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FDFF368" w14:textId="58F5F19A" w:rsidR="00E967F9" w:rsidRPr="00235043" w:rsidRDefault="00E967F9" w:rsidP="003F20BC">
      <w:pPr>
        <w:pStyle w:val="BodyText2"/>
        <w:tabs>
          <w:tab w:val="clear" w:pos="540"/>
        </w:tabs>
        <w:spacing w:line="240" w:lineRule="auto"/>
        <w:ind w:left="426" w:right="47"/>
        <w:jc w:val="thaiDistribute"/>
        <w:rPr>
          <w:rFonts w:ascii="Browallia New" w:hAnsi="Browallia New" w:cs="Browallia New"/>
          <w:sz w:val="28"/>
          <w:szCs w:val="28"/>
        </w:rPr>
      </w:pPr>
      <w:r w:rsidRPr="00235043">
        <w:rPr>
          <w:rFonts w:ascii="Browallia New" w:hAnsi="Browallia New" w:cs="Browallia New"/>
          <w:sz w:val="28"/>
          <w:szCs w:val="28"/>
          <w:cs/>
        </w:rPr>
        <w:lastRenderedPageBreak/>
        <w:t xml:space="preserve">ยอดคงเหลือกับบุคคลและบริษัทที่เกี่ยวข้องกัน ณ วันที่ </w:t>
      </w:r>
      <w:r w:rsidR="00AD7ED0" w:rsidRPr="00A67DCC">
        <w:rPr>
          <w:rFonts w:ascii="Browallia New" w:hAnsi="Browallia New" w:cs="Browallia New"/>
          <w:sz w:val="28"/>
          <w:szCs w:val="28"/>
          <w:lang w:val="en-GB"/>
        </w:rPr>
        <w:t>30</w:t>
      </w:r>
      <w:r w:rsidR="00AD7ED0" w:rsidRPr="00A67DCC">
        <w:rPr>
          <w:rFonts w:ascii="Browallia New" w:hAnsi="Browallia New" w:cs="Browallia New"/>
          <w:sz w:val="28"/>
          <w:szCs w:val="28"/>
          <w:cs/>
          <w:lang w:val="en-GB"/>
        </w:rPr>
        <w:t xml:space="preserve"> มิถุนายน </w:t>
      </w:r>
      <w:r w:rsidR="0027291F">
        <w:rPr>
          <w:rFonts w:ascii="Browallia New" w:hAnsi="Browallia New" w:cs="Browallia New"/>
          <w:sz w:val="28"/>
          <w:szCs w:val="28"/>
          <w:lang w:val="en-US"/>
        </w:rPr>
        <w:t>2569</w:t>
      </w:r>
      <w:r w:rsidRPr="00235043">
        <w:rPr>
          <w:rFonts w:ascii="Browallia New" w:hAnsi="Browallia New" w:cs="Browallia New"/>
          <w:sz w:val="28"/>
          <w:szCs w:val="28"/>
          <w:cs/>
        </w:rPr>
        <w:t xml:space="preserve"> และ</w:t>
      </w:r>
      <w:r w:rsidR="00A3611A">
        <w:rPr>
          <w:rFonts w:ascii="Browallia New" w:hAnsi="Browallia New" w:cs="Browallia New" w:hint="cs"/>
          <w:sz w:val="28"/>
          <w:szCs w:val="28"/>
          <w:cs/>
        </w:rPr>
        <w:t xml:space="preserve"> </w:t>
      </w:r>
      <w:r w:rsidRPr="00235043">
        <w:rPr>
          <w:rFonts w:ascii="Browallia New" w:hAnsi="Browallia New" w:cs="Browallia New"/>
          <w:sz w:val="28"/>
          <w:szCs w:val="28"/>
          <w:cs/>
        </w:rPr>
        <w:t xml:space="preserve">วันที่ </w:t>
      </w:r>
      <w:r w:rsidR="0027291F">
        <w:rPr>
          <w:rFonts w:ascii="Browallia New" w:hAnsi="Browallia New" w:cs="Browallia New"/>
          <w:sz w:val="28"/>
          <w:szCs w:val="28"/>
          <w:lang w:val="en-US"/>
        </w:rPr>
        <w:t>31</w:t>
      </w:r>
      <w:r w:rsidRPr="00235043">
        <w:rPr>
          <w:rFonts w:ascii="Browallia New" w:hAnsi="Browallia New" w:cs="Browallia New"/>
          <w:sz w:val="28"/>
          <w:szCs w:val="28"/>
          <w:cs/>
        </w:rPr>
        <w:t xml:space="preserve"> ธันวาคม </w:t>
      </w:r>
      <w:r w:rsidR="0027291F">
        <w:rPr>
          <w:rFonts w:ascii="Browallia New" w:hAnsi="Browallia New" w:cs="Browallia New"/>
          <w:sz w:val="28"/>
          <w:szCs w:val="28"/>
          <w:lang w:val="en-US"/>
        </w:rPr>
        <w:t>2568</w:t>
      </w:r>
      <w:r w:rsidRPr="00235043">
        <w:rPr>
          <w:rFonts w:ascii="Browallia New" w:hAnsi="Browallia New" w:cs="Browallia New"/>
          <w:sz w:val="28"/>
          <w:szCs w:val="28"/>
          <w:cs/>
        </w:rPr>
        <w:t xml:space="preserve"> มีดังนี้</w:t>
      </w:r>
    </w:p>
    <w:p w14:paraId="5762892D" w14:textId="77777777" w:rsidR="00A862B3" w:rsidRPr="00235043"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9127" w:type="dxa"/>
        <w:tblInd w:w="324" w:type="dxa"/>
        <w:tblLayout w:type="fixed"/>
        <w:tblLook w:val="01E0" w:firstRow="1" w:lastRow="1" w:firstColumn="1" w:lastColumn="1" w:noHBand="0" w:noVBand="0"/>
      </w:tblPr>
      <w:tblGrid>
        <w:gridCol w:w="3787"/>
        <w:gridCol w:w="1122"/>
        <w:gridCol w:w="240"/>
        <w:gridCol w:w="1135"/>
        <w:gridCol w:w="239"/>
        <w:gridCol w:w="1110"/>
        <w:gridCol w:w="236"/>
        <w:gridCol w:w="1258"/>
      </w:tblGrid>
      <w:tr w:rsidR="00A862B3" w:rsidRPr="00235043" w14:paraId="20A27B86" w14:textId="77777777" w:rsidTr="0022798F">
        <w:trPr>
          <w:cantSplit/>
          <w:tblHeader/>
        </w:trPr>
        <w:tc>
          <w:tcPr>
            <w:tcW w:w="3787" w:type="dxa"/>
          </w:tcPr>
          <w:p w14:paraId="7A355517" w14:textId="77777777" w:rsidR="00A862B3" w:rsidRPr="00235043" w:rsidRDefault="00A862B3" w:rsidP="008046A5">
            <w:pPr>
              <w:tabs>
                <w:tab w:val="clear" w:pos="454"/>
                <w:tab w:val="clear" w:pos="680"/>
                <w:tab w:val="left" w:pos="0"/>
              </w:tabs>
              <w:spacing w:line="240" w:lineRule="auto"/>
              <w:jc w:val="both"/>
              <w:rPr>
                <w:rFonts w:ascii="Browallia New" w:hAnsi="Browallia New" w:cs="Browallia New"/>
                <w:sz w:val="28"/>
                <w:szCs w:val="28"/>
              </w:rPr>
            </w:pPr>
          </w:p>
        </w:tc>
        <w:tc>
          <w:tcPr>
            <w:tcW w:w="5340" w:type="dxa"/>
            <w:gridSpan w:val="7"/>
          </w:tcPr>
          <w:p w14:paraId="6B0E5A13" w14:textId="77777777" w:rsidR="00A862B3" w:rsidRPr="00235043" w:rsidRDefault="00A862B3" w:rsidP="008046A5">
            <w:pPr>
              <w:tabs>
                <w:tab w:val="clear" w:pos="907"/>
                <w:tab w:val="clear" w:pos="4678"/>
                <w:tab w:val="left" w:pos="900"/>
              </w:tabs>
              <w:spacing w:line="240" w:lineRule="auto"/>
              <w:ind w:left="-18"/>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lang w:val="en-GB"/>
              </w:rPr>
              <w:t xml:space="preserve">: </w:t>
            </w:r>
            <w:r w:rsidRPr="00235043">
              <w:rPr>
                <w:rFonts w:ascii="Browallia New" w:hAnsi="Browallia New" w:cs="Browallia New"/>
                <w:sz w:val="28"/>
                <w:szCs w:val="28"/>
                <w:cs/>
                <w:lang w:val="en-GB"/>
              </w:rPr>
              <w:t>พันบาท)</w:t>
            </w:r>
          </w:p>
        </w:tc>
      </w:tr>
      <w:tr w:rsidR="00A862B3" w:rsidRPr="00235043" w14:paraId="0CE30BD5" w14:textId="77777777" w:rsidTr="0022798F">
        <w:trPr>
          <w:cantSplit/>
          <w:tblHeader/>
        </w:trPr>
        <w:tc>
          <w:tcPr>
            <w:tcW w:w="3787" w:type="dxa"/>
          </w:tcPr>
          <w:p w14:paraId="14697775" w14:textId="77777777" w:rsidR="00A862B3" w:rsidRPr="00235043" w:rsidRDefault="00A862B3" w:rsidP="008046A5">
            <w:pPr>
              <w:tabs>
                <w:tab w:val="clear" w:pos="454"/>
                <w:tab w:val="clear" w:pos="680"/>
                <w:tab w:val="left" w:pos="0"/>
              </w:tabs>
              <w:spacing w:line="240" w:lineRule="auto"/>
              <w:ind w:right="-18"/>
              <w:jc w:val="both"/>
              <w:rPr>
                <w:rFonts w:ascii="Browallia New" w:hAnsi="Browallia New" w:cs="Browallia New"/>
                <w:sz w:val="28"/>
                <w:szCs w:val="28"/>
              </w:rPr>
            </w:pPr>
          </w:p>
        </w:tc>
        <w:tc>
          <w:tcPr>
            <w:tcW w:w="2497" w:type="dxa"/>
            <w:gridSpan w:val="3"/>
          </w:tcPr>
          <w:p w14:paraId="2D188AB0" w14:textId="59891A94" w:rsidR="00A862B3" w:rsidRPr="00235043" w:rsidRDefault="009150F9" w:rsidP="008046A5">
            <w:pPr>
              <w:tabs>
                <w:tab w:val="clear" w:pos="454"/>
                <w:tab w:val="clear" w:pos="680"/>
                <w:tab w:val="left" w:pos="0"/>
              </w:tabs>
              <w:spacing w:line="240" w:lineRule="auto"/>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A862B3" w:rsidRPr="00235043">
              <w:rPr>
                <w:rFonts w:ascii="Browallia New" w:hAnsi="Browallia New" w:cs="Browallia New"/>
                <w:sz w:val="28"/>
                <w:szCs w:val="28"/>
                <w:cs/>
              </w:rPr>
              <w:t>การเงินรวม</w:t>
            </w:r>
          </w:p>
        </w:tc>
        <w:tc>
          <w:tcPr>
            <w:tcW w:w="239" w:type="dxa"/>
          </w:tcPr>
          <w:p w14:paraId="218D4AD8" w14:textId="77777777" w:rsidR="00A862B3" w:rsidRPr="00235043" w:rsidRDefault="00A862B3" w:rsidP="008046A5">
            <w:pPr>
              <w:tabs>
                <w:tab w:val="clear" w:pos="454"/>
                <w:tab w:val="clear" w:pos="680"/>
                <w:tab w:val="left" w:pos="0"/>
              </w:tabs>
              <w:spacing w:line="240" w:lineRule="auto"/>
              <w:jc w:val="center"/>
              <w:rPr>
                <w:rFonts w:ascii="Browallia New" w:hAnsi="Browallia New" w:cs="Browallia New"/>
                <w:sz w:val="28"/>
                <w:szCs w:val="28"/>
              </w:rPr>
            </w:pPr>
          </w:p>
        </w:tc>
        <w:tc>
          <w:tcPr>
            <w:tcW w:w="2604" w:type="dxa"/>
            <w:gridSpan w:val="3"/>
          </w:tcPr>
          <w:p w14:paraId="447D1031" w14:textId="54386538" w:rsidR="00A862B3" w:rsidRPr="00235043" w:rsidRDefault="009150F9" w:rsidP="008046A5">
            <w:pPr>
              <w:tabs>
                <w:tab w:val="clear" w:pos="454"/>
                <w:tab w:val="clear" w:pos="680"/>
                <w:tab w:val="left" w:pos="0"/>
              </w:tabs>
              <w:spacing w:line="240" w:lineRule="auto"/>
              <w:jc w:val="center"/>
              <w:rPr>
                <w:rFonts w:ascii="Browallia New" w:hAnsi="Browallia New" w:cs="Browallia New"/>
                <w:sz w:val="28"/>
                <w:szCs w:val="28"/>
                <w:cs/>
              </w:rPr>
            </w:pPr>
            <w:r w:rsidRPr="00235043">
              <w:rPr>
                <w:rFonts w:ascii="Browallia New" w:hAnsi="Browallia New" w:cs="Browallia New"/>
                <w:sz w:val="28"/>
                <w:szCs w:val="28"/>
                <w:cs/>
              </w:rPr>
              <w:t>ข้อมูลทาง</w:t>
            </w:r>
            <w:r w:rsidR="00A862B3" w:rsidRPr="00235043">
              <w:rPr>
                <w:rFonts w:ascii="Browallia New" w:hAnsi="Browallia New" w:cs="Browallia New"/>
                <w:sz w:val="28"/>
                <w:szCs w:val="28"/>
                <w:cs/>
              </w:rPr>
              <w:t>การเงินเฉพาะบริษัท</w:t>
            </w:r>
          </w:p>
        </w:tc>
      </w:tr>
      <w:tr w:rsidR="0027291F" w:rsidRPr="00235043" w14:paraId="1AD4E291" w14:textId="77777777" w:rsidTr="0022798F">
        <w:trPr>
          <w:cantSplit/>
          <w:tblHeader/>
        </w:trPr>
        <w:tc>
          <w:tcPr>
            <w:tcW w:w="3787" w:type="dxa"/>
          </w:tcPr>
          <w:p w14:paraId="7D49B0A9" w14:textId="77777777" w:rsidR="0027291F" w:rsidRPr="00235043" w:rsidRDefault="0027291F" w:rsidP="0027291F">
            <w:pPr>
              <w:tabs>
                <w:tab w:val="clear" w:pos="454"/>
                <w:tab w:val="clear" w:pos="680"/>
                <w:tab w:val="left" w:pos="0"/>
              </w:tabs>
              <w:spacing w:line="240" w:lineRule="auto"/>
              <w:jc w:val="both"/>
              <w:rPr>
                <w:rFonts w:ascii="Browallia New" w:hAnsi="Browallia New" w:cs="Browallia New"/>
                <w:sz w:val="28"/>
                <w:szCs w:val="28"/>
              </w:rPr>
            </w:pPr>
          </w:p>
        </w:tc>
        <w:tc>
          <w:tcPr>
            <w:tcW w:w="1122" w:type="dxa"/>
            <w:tcBorders>
              <w:top w:val="single" w:sz="4" w:space="0" w:color="auto"/>
              <w:bottom w:val="single" w:sz="4" w:space="0" w:color="auto"/>
            </w:tcBorders>
            <w:vAlign w:val="bottom"/>
          </w:tcPr>
          <w:p w14:paraId="0F0B2BC6" w14:textId="28FED3E4" w:rsidR="0027291F" w:rsidRPr="00235043" w:rsidRDefault="00AD7ED0" w:rsidP="0027291F">
            <w:pPr>
              <w:tabs>
                <w:tab w:val="clear" w:pos="680"/>
                <w:tab w:val="clear" w:pos="907"/>
              </w:tabs>
              <w:spacing w:line="240" w:lineRule="auto"/>
              <w:ind w:left="-97" w:right="-120"/>
              <w:jc w:val="center"/>
              <w:rPr>
                <w:rFonts w:ascii="Browallia New" w:hAnsi="Browallia New" w:cs="Browallia New"/>
                <w:sz w:val="28"/>
                <w:szCs w:val="28"/>
              </w:rPr>
            </w:pPr>
            <w:r w:rsidRPr="00A67DCC">
              <w:rPr>
                <w:rFonts w:ascii="Browallia New" w:hAnsi="Browallia New" w:cs="Browallia New"/>
                <w:sz w:val="28"/>
                <w:szCs w:val="28"/>
                <w:lang w:val="en-GB"/>
              </w:rPr>
              <w:t>30</w:t>
            </w:r>
            <w:r w:rsidRPr="00A67DCC">
              <w:rPr>
                <w:rFonts w:ascii="Browallia New" w:hAnsi="Browallia New" w:cs="Browallia New"/>
                <w:sz w:val="28"/>
                <w:szCs w:val="28"/>
                <w:cs/>
                <w:lang w:val="en-GB"/>
              </w:rPr>
              <w:t xml:space="preserve"> มิถุนายน </w:t>
            </w:r>
            <w:r w:rsidR="0027291F">
              <w:rPr>
                <w:rFonts w:ascii="Browallia New" w:hAnsi="Browallia New" w:cs="Browallia New"/>
                <w:sz w:val="28"/>
                <w:szCs w:val="28"/>
              </w:rPr>
              <w:t>2569</w:t>
            </w:r>
          </w:p>
        </w:tc>
        <w:tc>
          <w:tcPr>
            <w:tcW w:w="240" w:type="dxa"/>
            <w:tcBorders>
              <w:top w:val="single" w:sz="4" w:space="0" w:color="auto"/>
            </w:tcBorders>
            <w:vAlign w:val="bottom"/>
          </w:tcPr>
          <w:p w14:paraId="3A9AFF75" w14:textId="77777777" w:rsidR="0027291F" w:rsidRPr="00235043" w:rsidRDefault="0027291F" w:rsidP="0027291F">
            <w:pPr>
              <w:tabs>
                <w:tab w:val="clear" w:pos="680"/>
                <w:tab w:val="clear" w:pos="907"/>
              </w:tabs>
              <w:spacing w:line="240" w:lineRule="auto"/>
              <w:ind w:left="-97" w:right="-120"/>
              <w:jc w:val="center"/>
              <w:rPr>
                <w:rFonts w:ascii="Browallia New" w:hAnsi="Browallia New" w:cs="Browallia New"/>
                <w:sz w:val="28"/>
                <w:szCs w:val="28"/>
              </w:rPr>
            </w:pPr>
          </w:p>
        </w:tc>
        <w:tc>
          <w:tcPr>
            <w:tcW w:w="1135" w:type="dxa"/>
            <w:tcBorders>
              <w:top w:val="single" w:sz="4" w:space="0" w:color="auto"/>
              <w:bottom w:val="single" w:sz="4" w:space="0" w:color="auto"/>
            </w:tcBorders>
            <w:vAlign w:val="bottom"/>
          </w:tcPr>
          <w:p w14:paraId="6746EBA4" w14:textId="5B7C208A" w:rsidR="0027291F" w:rsidRPr="00235043" w:rsidRDefault="0027291F" w:rsidP="0027291F">
            <w:pPr>
              <w:tabs>
                <w:tab w:val="clear" w:pos="680"/>
                <w:tab w:val="clear" w:pos="907"/>
              </w:tabs>
              <w:spacing w:line="240" w:lineRule="auto"/>
              <w:ind w:left="-97" w:right="-120"/>
              <w:jc w:val="center"/>
              <w:rPr>
                <w:rFonts w:ascii="Browallia New" w:hAnsi="Browallia New" w:cs="Browallia New"/>
                <w:sz w:val="28"/>
                <w:szCs w:val="28"/>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w:t>
            </w:r>
            <w:r>
              <w:rPr>
                <w:rFonts w:ascii="Browallia New" w:hAnsi="Browallia New" w:cs="Browallia New"/>
                <w:sz w:val="28"/>
                <w:szCs w:val="28"/>
              </w:rPr>
              <w:t>8</w:t>
            </w:r>
          </w:p>
        </w:tc>
        <w:tc>
          <w:tcPr>
            <w:tcW w:w="239" w:type="dxa"/>
          </w:tcPr>
          <w:p w14:paraId="26CADF00" w14:textId="77777777" w:rsidR="0027291F" w:rsidRPr="00235043" w:rsidRDefault="0027291F" w:rsidP="0027291F">
            <w:pPr>
              <w:spacing w:line="240" w:lineRule="auto"/>
              <w:ind w:right="-10"/>
              <w:jc w:val="center"/>
              <w:rPr>
                <w:rFonts w:ascii="Browallia New" w:hAnsi="Browallia New" w:cs="Browallia New"/>
                <w:sz w:val="28"/>
                <w:szCs w:val="28"/>
              </w:rPr>
            </w:pPr>
          </w:p>
        </w:tc>
        <w:tc>
          <w:tcPr>
            <w:tcW w:w="1110" w:type="dxa"/>
            <w:tcBorders>
              <w:top w:val="single" w:sz="4" w:space="0" w:color="auto"/>
              <w:bottom w:val="single" w:sz="4" w:space="0" w:color="auto"/>
            </w:tcBorders>
            <w:vAlign w:val="bottom"/>
          </w:tcPr>
          <w:p w14:paraId="4FD9D678" w14:textId="6F8DC3E2" w:rsidR="0027291F" w:rsidRPr="00235043" w:rsidRDefault="00AD7ED0" w:rsidP="0027291F">
            <w:pPr>
              <w:tabs>
                <w:tab w:val="clear" w:pos="680"/>
                <w:tab w:val="clear" w:pos="907"/>
              </w:tabs>
              <w:spacing w:line="240" w:lineRule="auto"/>
              <w:ind w:left="-86" w:right="-100"/>
              <w:jc w:val="center"/>
              <w:rPr>
                <w:rFonts w:ascii="Browallia New" w:hAnsi="Browallia New" w:cs="Browallia New"/>
                <w:sz w:val="28"/>
                <w:szCs w:val="28"/>
              </w:rPr>
            </w:pPr>
            <w:r w:rsidRPr="00A67DCC">
              <w:rPr>
                <w:rFonts w:ascii="Browallia New" w:hAnsi="Browallia New" w:cs="Browallia New"/>
                <w:sz w:val="28"/>
                <w:szCs w:val="28"/>
                <w:lang w:val="en-GB"/>
              </w:rPr>
              <w:t>30</w:t>
            </w:r>
            <w:r w:rsidRPr="00A67DCC">
              <w:rPr>
                <w:rFonts w:ascii="Browallia New" w:hAnsi="Browallia New" w:cs="Browallia New"/>
                <w:sz w:val="28"/>
                <w:szCs w:val="28"/>
                <w:cs/>
                <w:lang w:val="en-GB"/>
              </w:rPr>
              <w:t xml:space="preserve"> มิถุนายน </w:t>
            </w:r>
            <w:r w:rsidR="0027291F">
              <w:rPr>
                <w:rFonts w:ascii="Browallia New" w:hAnsi="Browallia New" w:cs="Browallia New"/>
                <w:sz w:val="28"/>
                <w:szCs w:val="28"/>
              </w:rPr>
              <w:t>2569</w:t>
            </w:r>
          </w:p>
        </w:tc>
        <w:tc>
          <w:tcPr>
            <w:tcW w:w="236" w:type="dxa"/>
            <w:tcBorders>
              <w:top w:val="single" w:sz="4" w:space="0" w:color="auto"/>
            </w:tcBorders>
            <w:vAlign w:val="bottom"/>
          </w:tcPr>
          <w:p w14:paraId="7305A0C4" w14:textId="77777777" w:rsidR="0027291F" w:rsidRPr="00235043" w:rsidRDefault="0027291F" w:rsidP="0027291F">
            <w:pPr>
              <w:tabs>
                <w:tab w:val="clear" w:pos="680"/>
                <w:tab w:val="clear" w:pos="907"/>
              </w:tabs>
              <w:spacing w:line="240" w:lineRule="auto"/>
              <w:ind w:left="-86" w:right="-100"/>
              <w:jc w:val="center"/>
              <w:rPr>
                <w:rFonts w:ascii="Browallia New" w:hAnsi="Browallia New" w:cs="Browallia New"/>
                <w:sz w:val="28"/>
                <w:szCs w:val="28"/>
              </w:rPr>
            </w:pPr>
          </w:p>
        </w:tc>
        <w:tc>
          <w:tcPr>
            <w:tcW w:w="1258" w:type="dxa"/>
            <w:tcBorders>
              <w:top w:val="single" w:sz="4" w:space="0" w:color="auto"/>
              <w:bottom w:val="single" w:sz="4" w:space="0" w:color="auto"/>
            </w:tcBorders>
            <w:vAlign w:val="bottom"/>
          </w:tcPr>
          <w:p w14:paraId="39F583FA" w14:textId="187A82B5" w:rsidR="0027291F" w:rsidRPr="00235043" w:rsidRDefault="0027291F" w:rsidP="0027291F">
            <w:pPr>
              <w:tabs>
                <w:tab w:val="clear" w:pos="680"/>
                <w:tab w:val="clear" w:pos="907"/>
              </w:tabs>
              <w:spacing w:line="240" w:lineRule="auto"/>
              <w:ind w:left="-86" w:right="-100"/>
              <w:jc w:val="center"/>
              <w:rPr>
                <w:rFonts w:ascii="Browallia New" w:hAnsi="Browallia New" w:cs="Browallia New"/>
                <w:sz w:val="28"/>
                <w:szCs w:val="28"/>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w:t>
            </w:r>
            <w:r>
              <w:rPr>
                <w:rFonts w:ascii="Browallia New" w:hAnsi="Browallia New" w:cs="Browallia New"/>
                <w:sz w:val="28"/>
                <w:szCs w:val="28"/>
              </w:rPr>
              <w:t>8</w:t>
            </w:r>
          </w:p>
        </w:tc>
      </w:tr>
      <w:tr w:rsidR="002B3998" w:rsidRPr="00235043" w14:paraId="2DB482D0" w14:textId="77777777" w:rsidTr="0022798F">
        <w:trPr>
          <w:cantSplit/>
          <w:trHeight w:val="340"/>
          <w:tblHeader/>
        </w:trPr>
        <w:tc>
          <w:tcPr>
            <w:tcW w:w="3787" w:type="dxa"/>
          </w:tcPr>
          <w:p w14:paraId="6F6914FF" w14:textId="61D88792" w:rsidR="00A862B3" w:rsidRPr="00235043" w:rsidRDefault="00A862B3" w:rsidP="008046A5">
            <w:pPr>
              <w:tabs>
                <w:tab w:val="clear" w:pos="3742"/>
              </w:tabs>
              <w:spacing w:line="240" w:lineRule="auto"/>
              <w:ind w:left="175" w:right="175" w:hanging="175"/>
              <w:rPr>
                <w:rFonts w:ascii="Browallia New" w:hAnsi="Browallia New" w:cs="Browallia New"/>
                <w:b/>
                <w:bCs/>
                <w:sz w:val="20"/>
                <w:szCs w:val="20"/>
                <w:cs/>
              </w:rPr>
            </w:pPr>
          </w:p>
        </w:tc>
        <w:tc>
          <w:tcPr>
            <w:tcW w:w="1122" w:type="dxa"/>
          </w:tcPr>
          <w:p w14:paraId="2D577C30" w14:textId="77777777" w:rsidR="00A862B3" w:rsidRPr="00235043"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40" w:type="dxa"/>
          </w:tcPr>
          <w:p w14:paraId="10441987" w14:textId="77777777" w:rsidR="00A862B3" w:rsidRPr="00235043"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35" w:type="dxa"/>
          </w:tcPr>
          <w:p w14:paraId="1F940C96" w14:textId="77777777" w:rsidR="00A862B3" w:rsidRPr="00235043"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39" w:type="dxa"/>
          </w:tcPr>
          <w:p w14:paraId="0DB3A758" w14:textId="77777777" w:rsidR="00A862B3" w:rsidRPr="00235043"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tcPr>
          <w:p w14:paraId="40278E12" w14:textId="77777777" w:rsidR="00A862B3" w:rsidRPr="00235043"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36" w:type="dxa"/>
          </w:tcPr>
          <w:p w14:paraId="48821DBB" w14:textId="77777777" w:rsidR="00A862B3" w:rsidRPr="00235043"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tcPr>
          <w:p w14:paraId="42BB7CEE" w14:textId="77777777" w:rsidR="00A862B3" w:rsidRPr="00235043"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r>
      <w:tr w:rsidR="00674C42" w:rsidRPr="00235043" w14:paraId="5E9BE736" w14:textId="77777777" w:rsidTr="00300475">
        <w:trPr>
          <w:cantSplit/>
        </w:trPr>
        <w:tc>
          <w:tcPr>
            <w:tcW w:w="5149" w:type="dxa"/>
            <w:gridSpan w:val="3"/>
          </w:tcPr>
          <w:p w14:paraId="11309C10" w14:textId="7E96C5C3" w:rsidR="00674C42" w:rsidRPr="00235043" w:rsidRDefault="00674C42" w:rsidP="0025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79"/>
              <w:rPr>
                <w:rFonts w:ascii="Browallia New" w:hAnsi="Browallia New" w:cs="Browallia New"/>
                <w:b/>
                <w:bCs/>
                <w:sz w:val="28"/>
                <w:szCs w:val="28"/>
              </w:rPr>
            </w:pPr>
            <w:r w:rsidRPr="00235043">
              <w:rPr>
                <w:rFonts w:ascii="Browallia New" w:hAnsi="Browallia New" w:cs="Browallia New"/>
                <w:b/>
                <w:bCs/>
                <w:sz w:val="28"/>
                <w:szCs w:val="28"/>
                <w:cs/>
              </w:rPr>
              <w:t>ลูกหนี้การค้าและลูกหนี้อื่น - บุคคลและบริษัทที่เกี่ยวข้อง</w:t>
            </w:r>
          </w:p>
        </w:tc>
        <w:tc>
          <w:tcPr>
            <w:tcW w:w="1135" w:type="dxa"/>
          </w:tcPr>
          <w:p w14:paraId="10DFDCAB" w14:textId="77777777" w:rsidR="00674C42" w:rsidRPr="00235043"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239" w:type="dxa"/>
          </w:tcPr>
          <w:p w14:paraId="77215134" w14:textId="77777777" w:rsidR="00674C42" w:rsidRPr="00235043"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110" w:type="dxa"/>
          </w:tcPr>
          <w:p w14:paraId="543523DD" w14:textId="77777777" w:rsidR="00674C42" w:rsidRPr="00235043"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236" w:type="dxa"/>
          </w:tcPr>
          <w:p w14:paraId="15ADA563" w14:textId="77777777" w:rsidR="00674C42" w:rsidRPr="00235043"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258" w:type="dxa"/>
          </w:tcPr>
          <w:p w14:paraId="41AE811C" w14:textId="77777777" w:rsidR="00674C42" w:rsidRPr="00235043"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r>
      <w:tr w:rsidR="0045050B" w:rsidRPr="00235043" w14:paraId="3B972B09" w14:textId="77777777">
        <w:trPr>
          <w:cantSplit/>
        </w:trPr>
        <w:tc>
          <w:tcPr>
            <w:tcW w:w="3787" w:type="dxa"/>
          </w:tcPr>
          <w:p w14:paraId="010B42ED" w14:textId="77777777" w:rsidR="0045050B" w:rsidRPr="00235043" w:rsidRDefault="0045050B" w:rsidP="00B63605">
            <w:pPr>
              <w:tabs>
                <w:tab w:val="clear" w:pos="227"/>
              </w:tabs>
              <w:spacing w:line="240" w:lineRule="auto"/>
              <w:ind w:left="274"/>
              <w:rPr>
                <w:rFonts w:ascii="Browallia New" w:hAnsi="Browallia New" w:cs="Browallia New"/>
                <w:sz w:val="28"/>
                <w:szCs w:val="28"/>
                <w:cs/>
              </w:rPr>
            </w:pPr>
            <w:r w:rsidRPr="00235043">
              <w:rPr>
                <w:rFonts w:ascii="Browallia New" w:hAnsi="Browallia New" w:cs="Browallia New"/>
                <w:sz w:val="28"/>
                <w:szCs w:val="28"/>
                <w:cs/>
              </w:rPr>
              <w:t>บริษัทย่อย</w:t>
            </w:r>
          </w:p>
        </w:tc>
        <w:tc>
          <w:tcPr>
            <w:tcW w:w="1122" w:type="dxa"/>
          </w:tcPr>
          <w:p w14:paraId="28133E03" w14:textId="5B615763" w:rsidR="0045050B" w:rsidRPr="00235043" w:rsidRDefault="00D643B1" w:rsidP="0045050B">
            <w:pPr>
              <w:tabs>
                <w:tab w:val="clear" w:pos="680"/>
                <w:tab w:val="left" w:pos="330"/>
              </w:tabs>
              <w:spacing w:line="240" w:lineRule="auto"/>
              <w:ind w:right="-27"/>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40" w:type="dxa"/>
          </w:tcPr>
          <w:p w14:paraId="053ED09C" w14:textId="77777777" w:rsidR="0045050B" w:rsidRPr="00235043" w:rsidRDefault="0045050B" w:rsidP="0045050B">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35" w:type="dxa"/>
            <w:vAlign w:val="bottom"/>
          </w:tcPr>
          <w:p w14:paraId="55D5B5A4" w14:textId="0D899F63" w:rsidR="0045050B" w:rsidRPr="00235043" w:rsidRDefault="0045050B" w:rsidP="0045050B">
            <w:pPr>
              <w:tabs>
                <w:tab w:val="clear" w:pos="680"/>
                <w:tab w:val="left" w:pos="330"/>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lang w:val="en-GB"/>
              </w:rPr>
              <w:t>-</w:t>
            </w:r>
          </w:p>
        </w:tc>
        <w:tc>
          <w:tcPr>
            <w:tcW w:w="239" w:type="dxa"/>
          </w:tcPr>
          <w:p w14:paraId="02A64948" w14:textId="77777777" w:rsidR="0045050B" w:rsidRPr="00235043" w:rsidRDefault="0045050B" w:rsidP="0045050B">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10" w:type="dxa"/>
          </w:tcPr>
          <w:p w14:paraId="40561224" w14:textId="4F478AD0" w:rsidR="0045050B" w:rsidRPr="005E2993" w:rsidRDefault="008D359C" w:rsidP="0045050B">
            <w:pPr>
              <w:tabs>
                <w:tab w:val="clear" w:pos="680"/>
                <w:tab w:val="left" w:pos="330"/>
                <w:tab w:val="decimal" w:pos="522"/>
              </w:tabs>
              <w:spacing w:line="240" w:lineRule="auto"/>
              <w:ind w:right="-27"/>
              <w:jc w:val="right"/>
              <w:rPr>
                <w:rFonts w:ascii="Browallia New" w:hAnsi="Browallia New" w:cs="Browallia New"/>
                <w:sz w:val="28"/>
                <w:szCs w:val="28"/>
                <w:lang w:val="en-GB"/>
              </w:rPr>
            </w:pPr>
            <w:r w:rsidRPr="008D359C">
              <w:rPr>
                <w:rFonts w:ascii="Browallia New" w:hAnsi="Browallia New" w:cs="Browallia New"/>
                <w:sz w:val="28"/>
                <w:szCs w:val="28"/>
                <w:lang w:val="en-GB"/>
              </w:rPr>
              <w:t>1,854</w:t>
            </w:r>
          </w:p>
        </w:tc>
        <w:tc>
          <w:tcPr>
            <w:tcW w:w="236" w:type="dxa"/>
          </w:tcPr>
          <w:p w14:paraId="4102D7C1" w14:textId="77777777" w:rsidR="0045050B" w:rsidRPr="00235043" w:rsidRDefault="0045050B" w:rsidP="0045050B">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vAlign w:val="bottom"/>
          </w:tcPr>
          <w:p w14:paraId="251BEE71" w14:textId="2C0E9A63" w:rsidR="0045050B" w:rsidRPr="00235043" w:rsidRDefault="0045050B" w:rsidP="0045050B">
            <w:pPr>
              <w:tabs>
                <w:tab w:val="clear" w:pos="680"/>
                <w:tab w:val="left" w:pos="330"/>
                <w:tab w:val="decimal" w:pos="522"/>
              </w:tabs>
              <w:spacing w:line="240" w:lineRule="auto"/>
              <w:ind w:right="-27"/>
              <w:jc w:val="right"/>
              <w:rPr>
                <w:rFonts w:ascii="Browallia New" w:hAnsi="Browallia New" w:cs="Browallia New"/>
                <w:sz w:val="28"/>
                <w:szCs w:val="28"/>
              </w:rPr>
            </w:pPr>
            <w:r>
              <w:rPr>
                <w:rFonts w:ascii="Browallia New" w:hAnsi="Browallia New" w:cs="Browallia New"/>
                <w:sz w:val="28"/>
                <w:szCs w:val="28"/>
                <w:lang w:val="en-GB"/>
              </w:rPr>
              <w:t>2,698</w:t>
            </w:r>
          </w:p>
        </w:tc>
      </w:tr>
      <w:tr w:rsidR="0045050B" w:rsidRPr="00235043" w14:paraId="358EB616" w14:textId="77777777">
        <w:trPr>
          <w:cantSplit/>
        </w:trPr>
        <w:tc>
          <w:tcPr>
            <w:tcW w:w="3787" w:type="dxa"/>
          </w:tcPr>
          <w:p w14:paraId="5BDB1E34" w14:textId="60D8F8AD" w:rsidR="0045050B" w:rsidRPr="00235043" w:rsidRDefault="0045050B" w:rsidP="00B63605">
            <w:pPr>
              <w:tabs>
                <w:tab w:val="clear" w:pos="227"/>
              </w:tabs>
              <w:spacing w:line="240" w:lineRule="auto"/>
              <w:ind w:left="274"/>
              <w:rPr>
                <w:rFonts w:ascii="Browallia New" w:hAnsi="Browallia New" w:cs="Browallia New"/>
                <w:sz w:val="28"/>
                <w:szCs w:val="28"/>
                <w:cs/>
              </w:rPr>
            </w:pPr>
            <w:r w:rsidRPr="00235043">
              <w:rPr>
                <w:rFonts w:ascii="Browallia New" w:hAnsi="Browallia New" w:cs="Browallia New"/>
                <w:sz w:val="28"/>
                <w:szCs w:val="28"/>
                <w:cs/>
              </w:rPr>
              <w:t>บุคคลที่เกี่ยวข้อง</w:t>
            </w:r>
          </w:p>
        </w:tc>
        <w:tc>
          <w:tcPr>
            <w:tcW w:w="1122" w:type="dxa"/>
            <w:tcBorders>
              <w:bottom w:val="single" w:sz="4" w:space="0" w:color="auto"/>
            </w:tcBorders>
          </w:tcPr>
          <w:p w14:paraId="0022A110" w14:textId="0BCE427E" w:rsidR="0045050B" w:rsidRPr="00214F77" w:rsidRDefault="00C54BAF" w:rsidP="0045050B">
            <w:pPr>
              <w:tabs>
                <w:tab w:val="clear" w:pos="680"/>
                <w:tab w:val="left" w:pos="330"/>
              </w:tabs>
              <w:spacing w:line="240" w:lineRule="auto"/>
              <w:ind w:right="-27"/>
              <w:jc w:val="right"/>
              <w:rPr>
                <w:rFonts w:ascii="Browallia New" w:hAnsi="Browallia New" w:cs="Browallia New"/>
                <w:sz w:val="28"/>
                <w:szCs w:val="28"/>
                <w:lang w:val="en-GB"/>
              </w:rPr>
            </w:pPr>
            <w:r w:rsidRPr="00C54BAF">
              <w:rPr>
                <w:rFonts w:ascii="Browallia New" w:hAnsi="Browallia New" w:cs="Browallia New"/>
                <w:sz w:val="28"/>
                <w:szCs w:val="28"/>
                <w:lang w:val="en-GB"/>
              </w:rPr>
              <w:t>548</w:t>
            </w:r>
          </w:p>
        </w:tc>
        <w:tc>
          <w:tcPr>
            <w:tcW w:w="240" w:type="dxa"/>
          </w:tcPr>
          <w:p w14:paraId="4B899311" w14:textId="77777777" w:rsidR="0045050B" w:rsidRPr="00235043" w:rsidRDefault="0045050B" w:rsidP="0045050B">
            <w:pPr>
              <w:tabs>
                <w:tab w:val="clear" w:pos="680"/>
                <w:tab w:val="left" w:pos="330"/>
                <w:tab w:val="decimal" w:pos="522"/>
              </w:tabs>
              <w:spacing w:line="240" w:lineRule="auto"/>
              <w:ind w:right="-27"/>
              <w:jc w:val="right"/>
              <w:rPr>
                <w:rFonts w:ascii="Browallia New" w:hAnsi="Browallia New" w:cs="Browallia New"/>
                <w:sz w:val="28"/>
                <w:szCs w:val="28"/>
              </w:rPr>
            </w:pPr>
          </w:p>
        </w:tc>
        <w:tc>
          <w:tcPr>
            <w:tcW w:w="1135" w:type="dxa"/>
            <w:tcBorders>
              <w:bottom w:val="single" w:sz="4" w:space="0" w:color="auto"/>
            </w:tcBorders>
          </w:tcPr>
          <w:p w14:paraId="77DBCC1D" w14:textId="73B44864" w:rsidR="0045050B" w:rsidRPr="00235043" w:rsidRDefault="0045050B" w:rsidP="0045050B">
            <w:pPr>
              <w:tabs>
                <w:tab w:val="clear" w:pos="680"/>
                <w:tab w:val="left" w:pos="330"/>
                <w:tab w:val="decimal" w:pos="522"/>
              </w:tabs>
              <w:spacing w:line="240" w:lineRule="auto"/>
              <w:ind w:right="-27"/>
              <w:jc w:val="right"/>
              <w:rPr>
                <w:rFonts w:ascii="Browallia New" w:hAnsi="Browallia New" w:cs="Browallia New"/>
                <w:sz w:val="28"/>
                <w:szCs w:val="28"/>
              </w:rPr>
            </w:pPr>
            <w:r>
              <w:rPr>
                <w:rFonts w:ascii="Browallia New" w:hAnsi="Browallia New" w:cs="Browallia New"/>
                <w:sz w:val="28"/>
                <w:szCs w:val="28"/>
                <w:lang w:val="en-GB"/>
              </w:rPr>
              <w:t>54</w:t>
            </w:r>
          </w:p>
        </w:tc>
        <w:tc>
          <w:tcPr>
            <w:tcW w:w="239" w:type="dxa"/>
          </w:tcPr>
          <w:p w14:paraId="46327410" w14:textId="77777777" w:rsidR="0045050B" w:rsidRPr="00235043" w:rsidRDefault="0045050B" w:rsidP="0045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0" w:type="dxa"/>
            <w:tcBorders>
              <w:bottom w:val="single" w:sz="4" w:space="0" w:color="auto"/>
            </w:tcBorders>
          </w:tcPr>
          <w:p w14:paraId="189B69A6" w14:textId="132BBE75" w:rsidR="0045050B" w:rsidRPr="00214F77" w:rsidRDefault="006756BB" w:rsidP="0045050B">
            <w:pPr>
              <w:tabs>
                <w:tab w:val="clear" w:pos="680"/>
                <w:tab w:val="left" w:pos="330"/>
                <w:tab w:val="decimal" w:pos="522"/>
              </w:tabs>
              <w:spacing w:line="240" w:lineRule="auto"/>
              <w:ind w:right="-27"/>
              <w:jc w:val="right"/>
              <w:rPr>
                <w:rFonts w:ascii="Browallia New" w:hAnsi="Browallia New" w:cs="Browallia New"/>
                <w:sz w:val="28"/>
                <w:szCs w:val="28"/>
                <w:cs/>
                <w:lang w:val="en-GB"/>
              </w:rPr>
            </w:pPr>
            <w:r w:rsidRPr="006756BB">
              <w:rPr>
                <w:rFonts w:ascii="Browallia New" w:hAnsi="Browallia New" w:cs="Browallia New"/>
                <w:sz w:val="28"/>
                <w:szCs w:val="28"/>
                <w:lang w:val="en-GB"/>
              </w:rPr>
              <w:t>46</w:t>
            </w:r>
          </w:p>
        </w:tc>
        <w:tc>
          <w:tcPr>
            <w:tcW w:w="236" w:type="dxa"/>
          </w:tcPr>
          <w:p w14:paraId="1D30C4FF" w14:textId="77777777" w:rsidR="0045050B" w:rsidRPr="00235043" w:rsidRDefault="0045050B" w:rsidP="0045050B">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tcBorders>
              <w:bottom w:val="single" w:sz="4" w:space="0" w:color="auto"/>
            </w:tcBorders>
            <w:vAlign w:val="bottom"/>
          </w:tcPr>
          <w:p w14:paraId="73022D3F" w14:textId="47458C26" w:rsidR="0045050B" w:rsidRPr="00235043" w:rsidRDefault="0045050B" w:rsidP="0045050B">
            <w:pPr>
              <w:tabs>
                <w:tab w:val="clear" w:pos="680"/>
                <w:tab w:val="left" w:pos="330"/>
              </w:tabs>
              <w:spacing w:line="240" w:lineRule="auto"/>
              <w:ind w:right="-27"/>
              <w:jc w:val="right"/>
              <w:rPr>
                <w:rFonts w:ascii="Browallia New" w:hAnsi="Browallia New" w:cs="Browallia New"/>
                <w:sz w:val="28"/>
                <w:szCs w:val="28"/>
                <w:cs/>
                <w:lang w:val="en-GB"/>
              </w:rPr>
            </w:pPr>
            <w:r>
              <w:rPr>
                <w:rFonts w:ascii="Browallia New" w:hAnsi="Browallia New" w:cs="Browallia New"/>
                <w:sz w:val="28"/>
                <w:szCs w:val="28"/>
                <w:lang w:val="en-GB"/>
              </w:rPr>
              <w:t>-</w:t>
            </w:r>
          </w:p>
        </w:tc>
      </w:tr>
      <w:tr w:rsidR="0045050B" w:rsidRPr="00235043" w14:paraId="72603AC0" w14:textId="77777777">
        <w:trPr>
          <w:cantSplit/>
        </w:trPr>
        <w:tc>
          <w:tcPr>
            <w:tcW w:w="3787" w:type="dxa"/>
          </w:tcPr>
          <w:p w14:paraId="3EEC288F" w14:textId="77777777" w:rsidR="0045050B" w:rsidRPr="00235043" w:rsidRDefault="0045050B" w:rsidP="004A3121">
            <w:pPr>
              <w:tabs>
                <w:tab w:val="clear" w:pos="227"/>
              </w:tabs>
              <w:spacing w:line="240" w:lineRule="auto"/>
              <w:ind w:left="274"/>
              <w:rPr>
                <w:rFonts w:ascii="Browallia New" w:hAnsi="Browallia New" w:cs="Browallia New"/>
                <w:sz w:val="28"/>
                <w:szCs w:val="28"/>
                <w:cs/>
              </w:rPr>
            </w:pPr>
            <w:r w:rsidRPr="00235043">
              <w:rPr>
                <w:rFonts w:ascii="Browallia New" w:hAnsi="Browallia New" w:cs="Browallia New"/>
                <w:sz w:val="28"/>
                <w:szCs w:val="28"/>
                <w:cs/>
              </w:rPr>
              <w:t>รวม</w:t>
            </w:r>
          </w:p>
        </w:tc>
        <w:tc>
          <w:tcPr>
            <w:tcW w:w="1122" w:type="dxa"/>
            <w:tcBorders>
              <w:top w:val="single" w:sz="4" w:space="0" w:color="auto"/>
              <w:bottom w:val="single" w:sz="12" w:space="0" w:color="auto"/>
            </w:tcBorders>
          </w:tcPr>
          <w:p w14:paraId="04DCC321" w14:textId="22FC8B30" w:rsidR="0045050B" w:rsidRPr="00214F77" w:rsidRDefault="00C54BAF" w:rsidP="0045050B">
            <w:pPr>
              <w:tabs>
                <w:tab w:val="clear" w:pos="680"/>
                <w:tab w:val="left" w:pos="330"/>
              </w:tabs>
              <w:spacing w:line="240" w:lineRule="auto"/>
              <w:ind w:right="-27"/>
              <w:jc w:val="right"/>
              <w:rPr>
                <w:rFonts w:ascii="Browallia New" w:hAnsi="Browallia New" w:cs="Browallia New"/>
                <w:sz w:val="28"/>
                <w:szCs w:val="28"/>
                <w:cs/>
                <w:lang w:val="en-GB"/>
              </w:rPr>
            </w:pPr>
            <w:r w:rsidRPr="00C54BAF">
              <w:rPr>
                <w:rFonts w:ascii="Browallia New" w:hAnsi="Browallia New" w:cs="Browallia New"/>
                <w:sz w:val="28"/>
                <w:szCs w:val="28"/>
                <w:lang w:val="en-GB"/>
              </w:rPr>
              <w:t>548</w:t>
            </w:r>
          </w:p>
        </w:tc>
        <w:tc>
          <w:tcPr>
            <w:tcW w:w="240" w:type="dxa"/>
            <w:vAlign w:val="bottom"/>
          </w:tcPr>
          <w:p w14:paraId="24367FEA" w14:textId="77777777" w:rsidR="0045050B" w:rsidRPr="00235043" w:rsidRDefault="0045050B" w:rsidP="0045050B">
            <w:pPr>
              <w:tabs>
                <w:tab w:val="clear" w:pos="680"/>
                <w:tab w:val="left" w:pos="330"/>
                <w:tab w:val="decimal" w:pos="522"/>
              </w:tabs>
              <w:spacing w:line="240" w:lineRule="auto"/>
              <w:ind w:right="-27"/>
              <w:jc w:val="right"/>
              <w:rPr>
                <w:rFonts w:ascii="Browallia New" w:hAnsi="Browallia New" w:cs="Browallia New"/>
                <w:sz w:val="28"/>
                <w:szCs w:val="28"/>
              </w:rPr>
            </w:pPr>
          </w:p>
        </w:tc>
        <w:tc>
          <w:tcPr>
            <w:tcW w:w="1135" w:type="dxa"/>
            <w:tcBorders>
              <w:top w:val="single" w:sz="4" w:space="0" w:color="auto"/>
              <w:bottom w:val="single" w:sz="12" w:space="0" w:color="auto"/>
            </w:tcBorders>
          </w:tcPr>
          <w:p w14:paraId="59D5ECF4" w14:textId="664A23B4" w:rsidR="0045050B" w:rsidRPr="00235043" w:rsidRDefault="0045050B" w:rsidP="0045050B">
            <w:pPr>
              <w:tabs>
                <w:tab w:val="clear" w:pos="680"/>
                <w:tab w:val="left" w:pos="330"/>
                <w:tab w:val="decimal" w:pos="522"/>
              </w:tabs>
              <w:spacing w:line="240" w:lineRule="auto"/>
              <w:ind w:right="-27"/>
              <w:jc w:val="right"/>
              <w:rPr>
                <w:rFonts w:ascii="Browallia New" w:hAnsi="Browallia New" w:cs="Browallia New"/>
                <w:sz w:val="28"/>
                <w:szCs w:val="28"/>
              </w:rPr>
            </w:pPr>
            <w:r>
              <w:rPr>
                <w:rFonts w:ascii="Browallia New" w:hAnsi="Browallia New" w:cs="Browallia New"/>
                <w:sz w:val="28"/>
                <w:szCs w:val="28"/>
                <w:lang w:val="en-GB"/>
              </w:rPr>
              <w:t>54</w:t>
            </w:r>
          </w:p>
        </w:tc>
        <w:tc>
          <w:tcPr>
            <w:tcW w:w="239" w:type="dxa"/>
            <w:vAlign w:val="bottom"/>
          </w:tcPr>
          <w:p w14:paraId="7EF02846" w14:textId="77777777" w:rsidR="0045050B" w:rsidRPr="00235043" w:rsidRDefault="0045050B" w:rsidP="004505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0" w:type="dxa"/>
            <w:tcBorders>
              <w:top w:val="single" w:sz="4" w:space="0" w:color="auto"/>
              <w:bottom w:val="single" w:sz="12" w:space="0" w:color="auto"/>
            </w:tcBorders>
          </w:tcPr>
          <w:p w14:paraId="5E460B40" w14:textId="37EA2822" w:rsidR="0045050B" w:rsidRPr="00214F77" w:rsidRDefault="00003381" w:rsidP="0045050B">
            <w:pPr>
              <w:tabs>
                <w:tab w:val="clear" w:pos="680"/>
                <w:tab w:val="left" w:pos="330"/>
                <w:tab w:val="decimal" w:pos="522"/>
              </w:tabs>
              <w:spacing w:line="240" w:lineRule="auto"/>
              <w:ind w:right="-27"/>
              <w:jc w:val="right"/>
              <w:rPr>
                <w:rFonts w:ascii="Browallia New" w:hAnsi="Browallia New" w:cs="Browallia New"/>
                <w:sz w:val="28"/>
                <w:szCs w:val="28"/>
                <w:lang w:val="en-GB"/>
              </w:rPr>
            </w:pPr>
            <w:r w:rsidRPr="00003381">
              <w:rPr>
                <w:rFonts w:ascii="Browallia New" w:hAnsi="Browallia New" w:cs="Browallia New"/>
                <w:sz w:val="28"/>
                <w:szCs w:val="28"/>
                <w:lang w:val="en-GB"/>
              </w:rPr>
              <w:t>1,900</w:t>
            </w:r>
          </w:p>
        </w:tc>
        <w:tc>
          <w:tcPr>
            <w:tcW w:w="236" w:type="dxa"/>
          </w:tcPr>
          <w:p w14:paraId="402A7FF9" w14:textId="77777777" w:rsidR="0045050B" w:rsidRPr="00235043" w:rsidRDefault="0045050B" w:rsidP="0045050B">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tcBorders>
              <w:top w:val="single" w:sz="4" w:space="0" w:color="auto"/>
              <w:bottom w:val="single" w:sz="12" w:space="0" w:color="auto"/>
            </w:tcBorders>
            <w:vAlign w:val="bottom"/>
          </w:tcPr>
          <w:p w14:paraId="397C589C" w14:textId="521E72E2" w:rsidR="0045050B" w:rsidRPr="00235043" w:rsidRDefault="0045050B" w:rsidP="0045050B">
            <w:pPr>
              <w:tabs>
                <w:tab w:val="clear" w:pos="680"/>
                <w:tab w:val="left" w:pos="330"/>
                <w:tab w:val="decimal" w:pos="522"/>
              </w:tabs>
              <w:spacing w:line="240" w:lineRule="auto"/>
              <w:ind w:right="-27"/>
              <w:jc w:val="right"/>
              <w:rPr>
                <w:rFonts w:ascii="Browallia New" w:hAnsi="Browallia New" w:cs="Browallia New"/>
                <w:sz w:val="28"/>
                <w:szCs w:val="28"/>
              </w:rPr>
            </w:pPr>
            <w:r>
              <w:rPr>
                <w:rFonts w:ascii="Browallia New" w:hAnsi="Browallia New" w:cs="Browallia New"/>
                <w:sz w:val="28"/>
                <w:szCs w:val="28"/>
              </w:rPr>
              <w:t>2,698</w:t>
            </w:r>
          </w:p>
        </w:tc>
      </w:tr>
      <w:tr w:rsidR="0045050B" w:rsidRPr="00235043" w14:paraId="0A2183AF" w14:textId="77777777" w:rsidTr="0022798F">
        <w:tblPrEx>
          <w:tblCellMar>
            <w:left w:w="46" w:type="dxa"/>
            <w:right w:w="46" w:type="dxa"/>
          </w:tblCellMar>
          <w:tblLook w:val="0000" w:firstRow="0" w:lastRow="0" w:firstColumn="0" w:lastColumn="0" w:noHBand="0" w:noVBand="0"/>
        </w:tblPrEx>
        <w:trPr>
          <w:cantSplit/>
          <w:trHeight w:hRule="exact" w:val="340"/>
        </w:trPr>
        <w:tc>
          <w:tcPr>
            <w:tcW w:w="3787" w:type="dxa"/>
          </w:tcPr>
          <w:p w14:paraId="6A37D7D5" w14:textId="63024574" w:rsidR="0045050B" w:rsidRPr="00235043" w:rsidRDefault="0045050B" w:rsidP="0045050B">
            <w:pPr>
              <w:tabs>
                <w:tab w:val="clear" w:pos="227"/>
              </w:tabs>
              <w:spacing w:line="240" w:lineRule="auto"/>
              <w:ind w:left="175" w:hanging="105"/>
              <w:rPr>
                <w:rFonts w:ascii="Browallia New" w:hAnsi="Browallia New" w:cs="Browallia New"/>
                <w:sz w:val="20"/>
                <w:szCs w:val="20"/>
                <w:cs/>
              </w:rPr>
            </w:pPr>
          </w:p>
        </w:tc>
        <w:tc>
          <w:tcPr>
            <w:tcW w:w="1122" w:type="dxa"/>
            <w:vAlign w:val="bottom"/>
          </w:tcPr>
          <w:p w14:paraId="7B5FEC21" w14:textId="7B1CA9F5" w:rsidR="0045050B" w:rsidRPr="00235043" w:rsidRDefault="0045050B" w:rsidP="0045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0"/>
                <w:szCs w:val="20"/>
              </w:rPr>
            </w:pPr>
          </w:p>
        </w:tc>
        <w:tc>
          <w:tcPr>
            <w:tcW w:w="240" w:type="dxa"/>
          </w:tcPr>
          <w:p w14:paraId="29F2A174" w14:textId="77777777" w:rsidR="0045050B" w:rsidRPr="00235043" w:rsidRDefault="0045050B" w:rsidP="0045050B">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35" w:type="dxa"/>
            <w:vAlign w:val="bottom"/>
          </w:tcPr>
          <w:p w14:paraId="5C28B588" w14:textId="3A6C0A48" w:rsidR="0045050B" w:rsidRPr="00235043" w:rsidRDefault="0045050B" w:rsidP="0045050B">
            <w:pPr>
              <w:spacing w:line="240" w:lineRule="auto"/>
              <w:ind w:right="-10"/>
              <w:jc w:val="center"/>
              <w:rPr>
                <w:rFonts w:ascii="Browallia New" w:hAnsi="Browallia New" w:cs="Browallia New"/>
                <w:sz w:val="20"/>
                <w:szCs w:val="20"/>
                <w:lang w:val="en-GB"/>
              </w:rPr>
            </w:pPr>
          </w:p>
        </w:tc>
        <w:tc>
          <w:tcPr>
            <w:tcW w:w="239" w:type="dxa"/>
          </w:tcPr>
          <w:p w14:paraId="20C90CCF" w14:textId="77777777" w:rsidR="0045050B" w:rsidRPr="00235043" w:rsidRDefault="0045050B" w:rsidP="0045050B">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vAlign w:val="bottom"/>
          </w:tcPr>
          <w:p w14:paraId="5BFD11FA" w14:textId="67524635" w:rsidR="0045050B" w:rsidRPr="00235043" w:rsidRDefault="0045050B" w:rsidP="0045050B">
            <w:pPr>
              <w:tabs>
                <w:tab w:val="clear" w:pos="680"/>
                <w:tab w:val="left" w:pos="330"/>
                <w:tab w:val="decimal" w:pos="522"/>
              </w:tabs>
              <w:spacing w:line="240" w:lineRule="auto"/>
              <w:ind w:right="-27"/>
              <w:jc w:val="right"/>
              <w:rPr>
                <w:rFonts w:ascii="Browallia New" w:hAnsi="Browallia New" w:cs="Browallia New"/>
                <w:sz w:val="20"/>
                <w:szCs w:val="20"/>
              </w:rPr>
            </w:pPr>
          </w:p>
        </w:tc>
        <w:tc>
          <w:tcPr>
            <w:tcW w:w="236" w:type="dxa"/>
          </w:tcPr>
          <w:p w14:paraId="16A7872E" w14:textId="77777777" w:rsidR="0045050B" w:rsidRPr="00235043" w:rsidRDefault="0045050B" w:rsidP="0045050B">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vAlign w:val="bottom"/>
          </w:tcPr>
          <w:p w14:paraId="33F99DA5" w14:textId="773EAC7C" w:rsidR="0045050B" w:rsidRPr="00235043" w:rsidRDefault="0045050B" w:rsidP="0045050B">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r>
      <w:tr w:rsidR="0045050B" w:rsidRPr="00235043" w14:paraId="49B940A2" w14:textId="77777777">
        <w:tblPrEx>
          <w:tblCellMar>
            <w:left w:w="46" w:type="dxa"/>
            <w:right w:w="46" w:type="dxa"/>
          </w:tblCellMar>
          <w:tblLook w:val="0000" w:firstRow="0" w:lastRow="0" w:firstColumn="0" w:lastColumn="0" w:noHBand="0" w:noVBand="0"/>
        </w:tblPrEx>
        <w:trPr>
          <w:cantSplit/>
        </w:trPr>
        <w:tc>
          <w:tcPr>
            <w:tcW w:w="7633" w:type="dxa"/>
            <w:gridSpan w:val="6"/>
          </w:tcPr>
          <w:p w14:paraId="5A0EB41C" w14:textId="52C35FC5" w:rsidR="0045050B" w:rsidRPr="00235043" w:rsidRDefault="0045050B" w:rsidP="0025063B">
            <w:pPr>
              <w:tabs>
                <w:tab w:val="clear" w:pos="227"/>
                <w:tab w:val="clear" w:pos="3742"/>
                <w:tab w:val="left" w:pos="198"/>
              </w:tabs>
              <w:spacing w:line="240" w:lineRule="auto"/>
              <w:ind w:left="250" w:right="-138" w:hanging="250"/>
              <w:rPr>
                <w:rFonts w:ascii="Browallia New" w:hAnsi="Browallia New" w:cs="Browallia New"/>
                <w:b/>
                <w:bCs/>
                <w:sz w:val="28"/>
                <w:szCs w:val="28"/>
              </w:rPr>
            </w:pPr>
            <w:r w:rsidRPr="00235043">
              <w:rPr>
                <w:rFonts w:ascii="Browallia New" w:hAnsi="Browallia New" w:cs="Browallia New"/>
                <w:b/>
                <w:bCs/>
                <w:sz w:val="28"/>
                <w:szCs w:val="28"/>
                <w:cs/>
              </w:rPr>
              <w:t>เงินให้กู้ยืมระยะสั้นและดอกเบี้ยค้างรับ - บริษัทที่เกี่ยวข้อง</w:t>
            </w:r>
          </w:p>
        </w:tc>
        <w:tc>
          <w:tcPr>
            <w:tcW w:w="236" w:type="dxa"/>
          </w:tcPr>
          <w:p w14:paraId="012085AB" w14:textId="57FED789" w:rsidR="0045050B" w:rsidRPr="00235043" w:rsidRDefault="0045050B" w:rsidP="0045050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vAlign w:val="bottom"/>
          </w:tcPr>
          <w:p w14:paraId="57B4AF63" w14:textId="77777777" w:rsidR="0045050B" w:rsidRPr="00235043" w:rsidRDefault="0045050B" w:rsidP="0045050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45050B" w:rsidRPr="00235043" w14:paraId="529D8B61" w14:textId="77777777">
        <w:tblPrEx>
          <w:tblCellMar>
            <w:left w:w="46" w:type="dxa"/>
            <w:right w:w="46" w:type="dxa"/>
          </w:tblCellMar>
          <w:tblLook w:val="0000" w:firstRow="0" w:lastRow="0" w:firstColumn="0" w:lastColumn="0" w:noHBand="0" w:noVBand="0"/>
        </w:tblPrEx>
        <w:trPr>
          <w:cantSplit/>
        </w:trPr>
        <w:tc>
          <w:tcPr>
            <w:tcW w:w="3787" w:type="dxa"/>
          </w:tcPr>
          <w:p w14:paraId="559ABBC6" w14:textId="7D5AC8F0" w:rsidR="0045050B" w:rsidRPr="00235043" w:rsidRDefault="0045050B" w:rsidP="005F3B1E">
            <w:pPr>
              <w:tabs>
                <w:tab w:val="clear" w:pos="227"/>
              </w:tabs>
              <w:spacing w:line="240" w:lineRule="auto"/>
              <w:ind w:left="69" w:firstLine="273"/>
              <w:rPr>
                <w:rFonts w:ascii="Browallia New" w:hAnsi="Browallia New" w:cs="Browallia New"/>
                <w:sz w:val="28"/>
                <w:szCs w:val="28"/>
                <w:cs/>
              </w:rPr>
            </w:pPr>
            <w:r w:rsidRPr="00235043">
              <w:rPr>
                <w:rFonts w:ascii="Browallia New" w:hAnsi="Browallia New" w:cs="Browallia New"/>
                <w:sz w:val="28"/>
                <w:szCs w:val="28"/>
                <w:cs/>
              </w:rPr>
              <w:t>บริษัทย่อย</w:t>
            </w:r>
          </w:p>
        </w:tc>
        <w:tc>
          <w:tcPr>
            <w:tcW w:w="1122" w:type="dxa"/>
            <w:vAlign w:val="bottom"/>
          </w:tcPr>
          <w:p w14:paraId="2C2279B7" w14:textId="77777777" w:rsidR="0045050B" w:rsidRPr="00235043" w:rsidRDefault="0045050B" w:rsidP="0045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40" w:type="dxa"/>
          </w:tcPr>
          <w:p w14:paraId="41A432B4" w14:textId="77777777" w:rsidR="0045050B" w:rsidRPr="00235043" w:rsidRDefault="0045050B" w:rsidP="0045050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5" w:type="dxa"/>
          </w:tcPr>
          <w:p w14:paraId="5339F955" w14:textId="29046457" w:rsidR="0045050B" w:rsidRPr="00235043" w:rsidRDefault="0045050B" w:rsidP="0045050B">
            <w:pPr>
              <w:spacing w:line="240" w:lineRule="auto"/>
              <w:ind w:right="-10"/>
              <w:jc w:val="right"/>
              <w:rPr>
                <w:rFonts w:ascii="Browallia New" w:hAnsi="Browallia New" w:cs="Browallia New"/>
                <w:sz w:val="28"/>
                <w:szCs w:val="28"/>
                <w:lang w:val="en-GB"/>
              </w:rPr>
            </w:pPr>
          </w:p>
        </w:tc>
        <w:tc>
          <w:tcPr>
            <w:tcW w:w="239" w:type="dxa"/>
          </w:tcPr>
          <w:p w14:paraId="721F18D4" w14:textId="77777777" w:rsidR="0045050B" w:rsidRPr="00235043" w:rsidRDefault="0045050B" w:rsidP="0045050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vAlign w:val="bottom"/>
          </w:tcPr>
          <w:p w14:paraId="2E086CE3" w14:textId="77777777" w:rsidR="0045050B" w:rsidRPr="00235043" w:rsidRDefault="0045050B" w:rsidP="0045050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tcPr>
          <w:p w14:paraId="1445FB49" w14:textId="77777777" w:rsidR="0045050B" w:rsidRPr="00235043" w:rsidRDefault="0045050B" w:rsidP="0045050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tcPr>
          <w:p w14:paraId="5BC5E98C" w14:textId="3205F13C" w:rsidR="0045050B" w:rsidRPr="00235043" w:rsidRDefault="0045050B" w:rsidP="0045050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850A84" w:rsidRPr="00235043" w14:paraId="69F1E5BC" w14:textId="77777777">
        <w:tblPrEx>
          <w:tblCellMar>
            <w:left w:w="46" w:type="dxa"/>
            <w:right w:w="46" w:type="dxa"/>
          </w:tblCellMar>
          <w:tblLook w:val="0000" w:firstRow="0" w:lastRow="0" w:firstColumn="0" w:lastColumn="0" w:noHBand="0" w:noVBand="0"/>
        </w:tblPrEx>
        <w:trPr>
          <w:cantSplit/>
        </w:trPr>
        <w:tc>
          <w:tcPr>
            <w:tcW w:w="3787" w:type="dxa"/>
          </w:tcPr>
          <w:p w14:paraId="71F5CCAB" w14:textId="77777777" w:rsidR="00850A84" w:rsidRPr="00235043" w:rsidRDefault="00850A84" w:rsidP="00850A84">
            <w:pPr>
              <w:tabs>
                <w:tab w:val="clear" w:pos="227"/>
              </w:tabs>
              <w:spacing w:line="240" w:lineRule="auto"/>
              <w:ind w:left="249" w:firstLine="377"/>
              <w:rPr>
                <w:rFonts w:ascii="Browallia New" w:hAnsi="Browallia New" w:cs="Browallia New"/>
                <w:sz w:val="28"/>
                <w:szCs w:val="28"/>
                <w:cs/>
              </w:rPr>
            </w:pPr>
            <w:r w:rsidRPr="00235043">
              <w:rPr>
                <w:rFonts w:ascii="Browallia New" w:hAnsi="Browallia New" w:cs="Browallia New"/>
                <w:sz w:val="28"/>
                <w:szCs w:val="28"/>
                <w:cs/>
              </w:rPr>
              <w:t>เงินให้กู้ยืม</w:t>
            </w:r>
          </w:p>
        </w:tc>
        <w:tc>
          <w:tcPr>
            <w:tcW w:w="1122" w:type="dxa"/>
          </w:tcPr>
          <w:p w14:paraId="7DB9BFB1" w14:textId="13BCA8E1" w:rsidR="00850A84" w:rsidRPr="00235043" w:rsidRDefault="00850A84" w:rsidP="00850A84">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40" w:type="dxa"/>
          </w:tcPr>
          <w:p w14:paraId="59FBE801" w14:textId="77777777" w:rsidR="00850A84" w:rsidRPr="00235043" w:rsidRDefault="00850A84" w:rsidP="00850A84">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tcPr>
          <w:p w14:paraId="30004E33" w14:textId="09BABFDC" w:rsidR="00850A84" w:rsidRPr="00235043" w:rsidRDefault="00850A84" w:rsidP="00850A84">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39" w:type="dxa"/>
          </w:tcPr>
          <w:p w14:paraId="16C4BA38" w14:textId="77777777" w:rsidR="00850A84" w:rsidRPr="00235043" w:rsidRDefault="00850A84" w:rsidP="00850A84">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Pr>
          <w:p w14:paraId="1428B8F5" w14:textId="18F74B43" w:rsidR="00850A84" w:rsidRPr="00235043" w:rsidRDefault="00850A84" w:rsidP="0085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850A84">
              <w:rPr>
                <w:rFonts w:ascii="Browallia New" w:hAnsi="Browallia New" w:cs="Browallia New"/>
                <w:sz w:val="28"/>
                <w:szCs w:val="28"/>
                <w:lang w:val="en-GB"/>
              </w:rPr>
              <w:t xml:space="preserve"> 1,114,706 </w:t>
            </w:r>
          </w:p>
        </w:tc>
        <w:tc>
          <w:tcPr>
            <w:tcW w:w="236" w:type="dxa"/>
          </w:tcPr>
          <w:p w14:paraId="794C54D5" w14:textId="77777777" w:rsidR="00850A84" w:rsidRPr="00235043" w:rsidRDefault="00850A84" w:rsidP="00850A84">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tcPr>
          <w:p w14:paraId="005F7AAD" w14:textId="335AA8BA" w:rsidR="00850A84" w:rsidRPr="00235043" w:rsidRDefault="00850A84" w:rsidP="0085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184984">
              <w:rPr>
                <w:rFonts w:ascii="Browallia New" w:hAnsi="Browallia New" w:cs="Browallia New"/>
                <w:sz w:val="28"/>
                <w:szCs w:val="28"/>
                <w:lang w:val="en-GB"/>
              </w:rPr>
              <w:t xml:space="preserve"> 1,127,358 </w:t>
            </w:r>
          </w:p>
        </w:tc>
      </w:tr>
      <w:tr w:rsidR="00850A84" w:rsidRPr="00235043" w14:paraId="702B018A" w14:textId="77777777">
        <w:tblPrEx>
          <w:tblCellMar>
            <w:left w:w="46" w:type="dxa"/>
            <w:right w:w="46" w:type="dxa"/>
          </w:tblCellMar>
          <w:tblLook w:val="0000" w:firstRow="0" w:lastRow="0" w:firstColumn="0" w:lastColumn="0" w:noHBand="0" w:noVBand="0"/>
        </w:tblPrEx>
        <w:trPr>
          <w:cantSplit/>
        </w:trPr>
        <w:tc>
          <w:tcPr>
            <w:tcW w:w="3787" w:type="dxa"/>
            <w:vAlign w:val="bottom"/>
          </w:tcPr>
          <w:p w14:paraId="0007418E" w14:textId="77777777" w:rsidR="00850A84" w:rsidRPr="00235043" w:rsidRDefault="00850A84" w:rsidP="00850A84">
            <w:pPr>
              <w:tabs>
                <w:tab w:val="clear" w:pos="227"/>
              </w:tabs>
              <w:spacing w:line="240" w:lineRule="auto"/>
              <w:ind w:left="249" w:firstLine="377"/>
              <w:rPr>
                <w:rFonts w:ascii="Browallia New" w:hAnsi="Browallia New" w:cs="Browallia New"/>
                <w:sz w:val="28"/>
                <w:szCs w:val="28"/>
                <w:cs/>
              </w:rPr>
            </w:pPr>
            <w:r w:rsidRPr="00235043">
              <w:rPr>
                <w:rFonts w:ascii="Browallia New" w:hAnsi="Browallia New" w:cs="Browallia New"/>
                <w:sz w:val="28"/>
                <w:szCs w:val="28"/>
                <w:cs/>
              </w:rPr>
              <w:t>ดอกเบี้ยค้างรับ</w:t>
            </w:r>
          </w:p>
        </w:tc>
        <w:tc>
          <w:tcPr>
            <w:tcW w:w="1122" w:type="dxa"/>
            <w:tcBorders>
              <w:bottom w:val="single" w:sz="4" w:space="0" w:color="auto"/>
            </w:tcBorders>
          </w:tcPr>
          <w:p w14:paraId="316AA7CC" w14:textId="47A7704B" w:rsidR="00850A84" w:rsidRPr="00235043" w:rsidRDefault="00850A84" w:rsidP="00850A84">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40" w:type="dxa"/>
          </w:tcPr>
          <w:p w14:paraId="63B41453" w14:textId="77777777" w:rsidR="00850A84" w:rsidRPr="00235043" w:rsidRDefault="00850A84" w:rsidP="00850A84">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tcBorders>
              <w:bottom w:val="single" w:sz="4" w:space="0" w:color="auto"/>
            </w:tcBorders>
          </w:tcPr>
          <w:p w14:paraId="0E7CAC1E" w14:textId="5C5F033C" w:rsidR="00850A84" w:rsidRPr="00235043" w:rsidRDefault="00850A84" w:rsidP="00850A84">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39" w:type="dxa"/>
          </w:tcPr>
          <w:p w14:paraId="5FE3A6F4" w14:textId="77777777" w:rsidR="00850A84" w:rsidRPr="00235043" w:rsidRDefault="00850A84" w:rsidP="00850A84">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Pr>
          <w:p w14:paraId="3B88D75A" w14:textId="620F0E92" w:rsidR="00850A84" w:rsidRPr="00235043" w:rsidRDefault="00850A84" w:rsidP="0085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850A84">
              <w:rPr>
                <w:rFonts w:ascii="Browallia New" w:hAnsi="Browallia New" w:cs="Browallia New"/>
                <w:sz w:val="28"/>
                <w:szCs w:val="28"/>
                <w:lang w:val="en-GB"/>
              </w:rPr>
              <w:t xml:space="preserve"> 6,322 </w:t>
            </w:r>
          </w:p>
        </w:tc>
        <w:tc>
          <w:tcPr>
            <w:tcW w:w="236" w:type="dxa"/>
          </w:tcPr>
          <w:p w14:paraId="0BBA6314" w14:textId="77777777" w:rsidR="00850A84" w:rsidRPr="00235043" w:rsidRDefault="00850A84" w:rsidP="00850A84">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tcBorders>
              <w:bottom w:val="single" w:sz="4" w:space="0" w:color="auto"/>
            </w:tcBorders>
          </w:tcPr>
          <w:p w14:paraId="08779F68" w14:textId="3807A89C" w:rsidR="00850A84" w:rsidRPr="00235043" w:rsidRDefault="00850A84" w:rsidP="0085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184984">
              <w:rPr>
                <w:rFonts w:ascii="Browallia New" w:hAnsi="Browallia New" w:cs="Browallia New"/>
                <w:sz w:val="28"/>
                <w:szCs w:val="28"/>
                <w:lang w:val="en-GB"/>
              </w:rPr>
              <w:t xml:space="preserve"> 6,701 </w:t>
            </w:r>
          </w:p>
        </w:tc>
      </w:tr>
      <w:tr w:rsidR="00850A84" w:rsidRPr="00235043" w14:paraId="72086D08" w14:textId="77777777">
        <w:tblPrEx>
          <w:tblCellMar>
            <w:left w:w="46" w:type="dxa"/>
            <w:right w:w="46" w:type="dxa"/>
          </w:tblCellMar>
          <w:tblLook w:val="0000" w:firstRow="0" w:lastRow="0" w:firstColumn="0" w:lastColumn="0" w:noHBand="0" w:noVBand="0"/>
        </w:tblPrEx>
        <w:trPr>
          <w:cantSplit/>
        </w:trPr>
        <w:tc>
          <w:tcPr>
            <w:tcW w:w="3787" w:type="dxa"/>
          </w:tcPr>
          <w:p w14:paraId="4D617FA4" w14:textId="2A887B9F" w:rsidR="00850A84" w:rsidRPr="00235043" w:rsidRDefault="00850A84" w:rsidP="002522DC">
            <w:pPr>
              <w:tabs>
                <w:tab w:val="clear" w:pos="227"/>
              </w:tabs>
              <w:spacing w:line="240" w:lineRule="auto"/>
              <w:ind w:left="69" w:firstLine="273"/>
              <w:rPr>
                <w:rFonts w:ascii="Browallia New" w:hAnsi="Browallia New" w:cs="Browallia New"/>
                <w:sz w:val="28"/>
                <w:szCs w:val="28"/>
              </w:rPr>
            </w:pPr>
            <w:r w:rsidRPr="00235043">
              <w:rPr>
                <w:rFonts w:ascii="Browallia New" w:hAnsi="Browallia New" w:cs="Browallia New"/>
                <w:sz w:val="28"/>
                <w:szCs w:val="28"/>
                <w:cs/>
              </w:rPr>
              <w:t>รวม</w:t>
            </w:r>
          </w:p>
        </w:tc>
        <w:tc>
          <w:tcPr>
            <w:tcW w:w="1122" w:type="dxa"/>
            <w:tcBorders>
              <w:top w:val="single" w:sz="4" w:space="0" w:color="auto"/>
              <w:bottom w:val="single" w:sz="12" w:space="0" w:color="auto"/>
            </w:tcBorders>
          </w:tcPr>
          <w:p w14:paraId="306A9956" w14:textId="7D8BBBB1" w:rsidR="00850A84" w:rsidRPr="00235043" w:rsidRDefault="00850A84" w:rsidP="00850A84">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40" w:type="dxa"/>
          </w:tcPr>
          <w:p w14:paraId="04893B28" w14:textId="77777777" w:rsidR="00850A84" w:rsidRPr="00235043" w:rsidRDefault="00850A84" w:rsidP="00850A84">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tcBorders>
              <w:top w:val="single" w:sz="4" w:space="0" w:color="auto"/>
              <w:bottom w:val="single" w:sz="12" w:space="0" w:color="auto"/>
            </w:tcBorders>
          </w:tcPr>
          <w:p w14:paraId="1FAF28E0" w14:textId="440BFAFD" w:rsidR="00850A84" w:rsidRPr="00235043" w:rsidRDefault="00850A84" w:rsidP="00850A84">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39" w:type="dxa"/>
          </w:tcPr>
          <w:p w14:paraId="1DBFEDD2" w14:textId="77777777" w:rsidR="00850A84" w:rsidRPr="00235043" w:rsidRDefault="00850A84" w:rsidP="00850A84">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Borders>
              <w:top w:val="single" w:sz="4" w:space="0" w:color="auto"/>
              <w:bottom w:val="single" w:sz="12" w:space="0" w:color="auto"/>
            </w:tcBorders>
          </w:tcPr>
          <w:p w14:paraId="67135FF6" w14:textId="76AEF0F2" w:rsidR="00850A84" w:rsidRPr="00235043" w:rsidRDefault="00850A84" w:rsidP="0085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850A84">
              <w:rPr>
                <w:rFonts w:ascii="Browallia New" w:hAnsi="Browallia New" w:cs="Browallia New"/>
                <w:sz w:val="28"/>
                <w:szCs w:val="28"/>
                <w:lang w:val="en-GB"/>
              </w:rPr>
              <w:t xml:space="preserve"> 1,121,028 </w:t>
            </w:r>
          </w:p>
        </w:tc>
        <w:tc>
          <w:tcPr>
            <w:tcW w:w="236" w:type="dxa"/>
          </w:tcPr>
          <w:p w14:paraId="6D5555ED" w14:textId="77777777" w:rsidR="00850A84" w:rsidRPr="00235043" w:rsidRDefault="00850A84" w:rsidP="00850A84">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tcBorders>
              <w:top w:val="single" w:sz="4" w:space="0" w:color="auto"/>
              <w:bottom w:val="single" w:sz="12" w:space="0" w:color="auto"/>
            </w:tcBorders>
          </w:tcPr>
          <w:p w14:paraId="7DCE6512" w14:textId="18DC35A0" w:rsidR="00850A84" w:rsidRPr="00235043" w:rsidRDefault="00850A84" w:rsidP="0085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Pr>
                <w:rFonts w:ascii="Browallia New" w:hAnsi="Browallia New" w:cs="Browallia New"/>
                <w:sz w:val="28"/>
                <w:szCs w:val="28"/>
                <w:lang w:val="en-GB"/>
              </w:rPr>
              <w:t>1,134,059</w:t>
            </w:r>
          </w:p>
        </w:tc>
      </w:tr>
      <w:tr w:rsidR="00D643B1" w:rsidRPr="00235043" w14:paraId="776BD07D" w14:textId="77777777" w:rsidTr="0022798F">
        <w:tblPrEx>
          <w:tblCellMar>
            <w:left w:w="46" w:type="dxa"/>
            <w:right w:w="46" w:type="dxa"/>
          </w:tblCellMar>
          <w:tblLook w:val="0000" w:firstRow="0" w:lastRow="0" w:firstColumn="0" w:lastColumn="0" w:noHBand="0" w:noVBand="0"/>
        </w:tblPrEx>
        <w:trPr>
          <w:cantSplit/>
          <w:trHeight w:val="340"/>
        </w:trPr>
        <w:tc>
          <w:tcPr>
            <w:tcW w:w="3787" w:type="dxa"/>
          </w:tcPr>
          <w:p w14:paraId="03709739" w14:textId="77777777" w:rsidR="00D643B1" w:rsidRPr="00235043" w:rsidRDefault="00D643B1" w:rsidP="00D643B1">
            <w:pPr>
              <w:tabs>
                <w:tab w:val="clear" w:pos="227"/>
                <w:tab w:val="clear" w:pos="454"/>
                <w:tab w:val="left" w:pos="430"/>
              </w:tabs>
              <w:spacing w:line="240" w:lineRule="auto"/>
              <w:ind w:left="250"/>
              <w:rPr>
                <w:rFonts w:ascii="Browallia New" w:hAnsi="Browallia New" w:cs="Browallia New"/>
                <w:sz w:val="20"/>
                <w:szCs w:val="20"/>
                <w:cs/>
              </w:rPr>
            </w:pPr>
          </w:p>
        </w:tc>
        <w:tc>
          <w:tcPr>
            <w:tcW w:w="1122" w:type="dxa"/>
            <w:tcBorders>
              <w:top w:val="single" w:sz="12" w:space="0" w:color="auto"/>
            </w:tcBorders>
            <w:vAlign w:val="bottom"/>
          </w:tcPr>
          <w:p w14:paraId="11661417" w14:textId="77777777" w:rsidR="00D643B1" w:rsidRPr="00235043" w:rsidRDefault="00D643B1" w:rsidP="00D643B1">
            <w:pPr>
              <w:spacing w:line="240" w:lineRule="auto"/>
              <w:ind w:right="-10"/>
              <w:jc w:val="center"/>
              <w:rPr>
                <w:rFonts w:ascii="Browallia New" w:hAnsi="Browallia New" w:cs="Browallia New"/>
                <w:sz w:val="20"/>
                <w:szCs w:val="20"/>
                <w:lang w:val="en-GB"/>
              </w:rPr>
            </w:pPr>
          </w:p>
        </w:tc>
        <w:tc>
          <w:tcPr>
            <w:tcW w:w="240" w:type="dxa"/>
          </w:tcPr>
          <w:p w14:paraId="141D7A8B" w14:textId="77777777" w:rsidR="00D643B1" w:rsidRPr="00235043" w:rsidRDefault="00D643B1" w:rsidP="00D643B1">
            <w:pPr>
              <w:spacing w:line="240" w:lineRule="auto"/>
              <w:ind w:left="252"/>
              <w:jc w:val="right"/>
              <w:rPr>
                <w:rFonts w:ascii="Browallia New" w:hAnsi="Browallia New" w:cs="Browallia New"/>
                <w:sz w:val="20"/>
                <w:szCs w:val="20"/>
              </w:rPr>
            </w:pPr>
          </w:p>
        </w:tc>
        <w:tc>
          <w:tcPr>
            <w:tcW w:w="1135" w:type="dxa"/>
            <w:tcBorders>
              <w:top w:val="single" w:sz="12" w:space="0" w:color="auto"/>
            </w:tcBorders>
            <w:vAlign w:val="bottom"/>
          </w:tcPr>
          <w:p w14:paraId="49F2E536" w14:textId="77777777" w:rsidR="00D643B1" w:rsidRPr="00235043" w:rsidRDefault="00D643B1" w:rsidP="00D643B1">
            <w:pPr>
              <w:spacing w:line="240" w:lineRule="auto"/>
              <w:ind w:right="-10"/>
              <w:jc w:val="center"/>
              <w:rPr>
                <w:rFonts w:ascii="Browallia New" w:hAnsi="Browallia New" w:cs="Browallia New"/>
                <w:sz w:val="20"/>
                <w:szCs w:val="20"/>
                <w:lang w:val="en-GB"/>
              </w:rPr>
            </w:pPr>
          </w:p>
        </w:tc>
        <w:tc>
          <w:tcPr>
            <w:tcW w:w="239" w:type="dxa"/>
          </w:tcPr>
          <w:p w14:paraId="065023BC" w14:textId="77777777" w:rsidR="00D643B1" w:rsidRPr="00235043" w:rsidRDefault="00D643B1" w:rsidP="00D643B1">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tcBorders>
              <w:top w:val="single" w:sz="12" w:space="0" w:color="auto"/>
            </w:tcBorders>
            <w:vAlign w:val="bottom"/>
          </w:tcPr>
          <w:p w14:paraId="4B7791FA" w14:textId="77777777"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0"/>
                <w:szCs w:val="20"/>
                <w:lang w:val="en-GB"/>
              </w:rPr>
            </w:pPr>
          </w:p>
        </w:tc>
        <w:tc>
          <w:tcPr>
            <w:tcW w:w="236" w:type="dxa"/>
            <w:vAlign w:val="bottom"/>
          </w:tcPr>
          <w:p w14:paraId="452803E1" w14:textId="77777777" w:rsidR="00D643B1" w:rsidRPr="00235043" w:rsidRDefault="00D643B1" w:rsidP="00D643B1">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tcBorders>
              <w:top w:val="single" w:sz="12" w:space="0" w:color="auto"/>
            </w:tcBorders>
            <w:vAlign w:val="bottom"/>
          </w:tcPr>
          <w:p w14:paraId="2B29A355" w14:textId="77777777"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0"/>
                <w:szCs w:val="20"/>
                <w:lang w:val="en-GB"/>
              </w:rPr>
            </w:pPr>
          </w:p>
        </w:tc>
      </w:tr>
      <w:tr w:rsidR="00D643B1" w:rsidRPr="00235043" w14:paraId="25F03E79" w14:textId="77777777" w:rsidTr="00300475">
        <w:tblPrEx>
          <w:tblCellMar>
            <w:left w:w="46" w:type="dxa"/>
            <w:right w:w="46" w:type="dxa"/>
          </w:tblCellMar>
          <w:tblLook w:val="0000" w:firstRow="0" w:lastRow="0" w:firstColumn="0" w:lastColumn="0" w:noHBand="0" w:noVBand="0"/>
        </w:tblPrEx>
        <w:trPr>
          <w:cantSplit/>
        </w:trPr>
        <w:tc>
          <w:tcPr>
            <w:tcW w:w="6284" w:type="dxa"/>
            <w:gridSpan w:val="4"/>
          </w:tcPr>
          <w:p w14:paraId="7417B9A6" w14:textId="34BEA97F" w:rsidR="00D643B1" w:rsidRPr="00235043" w:rsidRDefault="00D643B1" w:rsidP="0025063B">
            <w:pPr>
              <w:tabs>
                <w:tab w:val="clear" w:pos="227"/>
                <w:tab w:val="clear" w:pos="3742"/>
                <w:tab w:val="left" w:pos="198"/>
              </w:tabs>
              <w:spacing w:line="240" w:lineRule="auto"/>
              <w:ind w:left="250" w:right="-138" w:hanging="250"/>
              <w:rPr>
                <w:rFonts w:ascii="Browallia New" w:hAnsi="Browallia New" w:cs="Browallia New"/>
                <w:sz w:val="28"/>
                <w:szCs w:val="28"/>
              </w:rPr>
            </w:pPr>
            <w:r w:rsidRPr="00235043">
              <w:rPr>
                <w:rFonts w:ascii="Browallia New" w:hAnsi="Browallia New" w:cs="Browallia New"/>
                <w:b/>
                <w:bCs/>
                <w:sz w:val="28"/>
                <w:szCs w:val="28"/>
                <w:cs/>
              </w:rPr>
              <w:t>เจ้าหนี้การค้าและ</w:t>
            </w:r>
            <w:r>
              <w:rPr>
                <w:rFonts w:ascii="Browallia New" w:hAnsi="Browallia New" w:cs="Browallia New" w:hint="cs"/>
                <w:b/>
                <w:bCs/>
                <w:sz w:val="28"/>
                <w:szCs w:val="28"/>
                <w:cs/>
              </w:rPr>
              <w:t>เจ้าหนี้อื่น</w:t>
            </w:r>
            <w:r w:rsidRPr="00235043">
              <w:rPr>
                <w:rFonts w:ascii="Browallia New" w:hAnsi="Browallia New" w:cs="Browallia New"/>
                <w:b/>
                <w:bCs/>
                <w:sz w:val="28"/>
                <w:szCs w:val="28"/>
                <w:cs/>
              </w:rPr>
              <w:t xml:space="preserve"> - บุคคลและบริษัทที่เกี่ยวข้อง</w:t>
            </w:r>
            <w:r w:rsidRPr="00235043">
              <w:rPr>
                <w:rFonts w:ascii="Browallia New" w:hAnsi="Browallia New" w:cs="Browallia New"/>
                <w:sz w:val="28"/>
                <w:szCs w:val="28"/>
                <w:cs/>
              </w:rPr>
              <w:t xml:space="preserve"> </w:t>
            </w:r>
          </w:p>
        </w:tc>
        <w:tc>
          <w:tcPr>
            <w:tcW w:w="239" w:type="dxa"/>
            <w:vAlign w:val="bottom"/>
          </w:tcPr>
          <w:p w14:paraId="4D3A09D1" w14:textId="77777777" w:rsidR="00D643B1" w:rsidRPr="00235043" w:rsidRDefault="00D643B1" w:rsidP="00D643B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vAlign w:val="bottom"/>
          </w:tcPr>
          <w:p w14:paraId="46978226" w14:textId="77777777"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36" w:type="dxa"/>
            <w:vAlign w:val="bottom"/>
          </w:tcPr>
          <w:p w14:paraId="3D68C2DF" w14:textId="77777777" w:rsidR="00D643B1" w:rsidRPr="00235043" w:rsidRDefault="00D643B1" w:rsidP="00D643B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vAlign w:val="bottom"/>
          </w:tcPr>
          <w:p w14:paraId="7708C165" w14:textId="77777777"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D643B1" w:rsidRPr="00235043" w14:paraId="27AB6CBD" w14:textId="77777777" w:rsidTr="00882546">
        <w:tblPrEx>
          <w:tblCellMar>
            <w:left w:w="46" w:type="dxa"/>
            <w:right w:w="46" w:type="dxa"/>
          </w:tblCellMar>
          <w:tblLook w:val="0000" w:firstRow="0" w:lastRow="0" w:firstColumn="0" w:lastColumn="0" w:noHBand="0" w:noVBand="0"/>
        </w:tblPrEx>
        <w:trPr>
          <w:cantSplit/>
        </w:trPr>
        <w:tc>
          <w:tcPr>
            <w:tcW w:w="3787" w:type="dxa"/>
          </w:tcPr>
          <w:p w14:paraId="0C996853" w14:textId="77777777" w:rsidR="00D643B1" w:rsidRPr="00235043" w:rsidRDefault="00D643B1" w:rsidP="00D643B1">
            <w:pPr>
              <w:tabs>
                <w:tab w:val="clear" w:pos="227"/>
                <w:tab w:val="left" w:pos="0"/>
              </w:tabs>
              <w:spacing w:line="240" w:lineRule="auto"/>
              <w:ind w:left="237" w:firstLine="102"/>
              <w:rPr>
                <w:rFonts w:ascii="Browallia New" w:hAnsi="Browallia New" w:cs="Browallia New"/>
                <w:sz w:val="28"/>
                <w:szCs w:val="28"/>
                <w:lang w:val="en-GB"/>
              </w:rPr>
            </w:pPr>
            <w:r w:rsidRPr="00235043">
              <w:rPr>
                <w:rFonts w:ascii="Browallia New" w:hAnsi="Browallia New" w:cs="Browallia New"/>
                <w:sz w:val="28"/>
                <w:szCs w:val="28"/>
                <w:cs/>
              </w:rPr>
              <w:t>บริษัทย่อย</w:t>
            </w:r>
          </w:p>
        </w:tc>
        <w:tc>
          <w:tcPr>
            <w:tcW w:w="1122" w:type="dxa"/>
          </w:tcPr>
          <w:p w14:paraId="7443ECC0" w14:textId="0CBC2BD8"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40" w:type="dxa"/>
          </w:tcPr>
          <w:p w14:paraId="6CDE6F38" w14:textId="77777777" w:rsidR="00D643B1" w:rsidRPr="00235043" w:rsidRDefault="00D643B1" w:rsidP="00D643B1">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5" w:type="dxa"/>
          </w:tcPr>
          <w:p w14:paraId="2C5D9FB8" w14:textId="7B92E77A"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9C5DAE">
              <w:rPr>
                <w:rFonts w:ascii="Browallia New" w:hAnsi="Browallia New" w:cs="Browallia New"/>
                <w:sz w:val="28"/>
                <w:szCs w:val="28"/>
                <w:lang w:val="en-GB"/>
              </w:rPr>
              <w:t>-</w:t>
            </w:r>
          </w:p>
        </w:tc>
        <w:tc>
          <w:tcPr>
            <w:tcW w:w="239" w:type="dxa"/>
          </w:tcPr>
          <w:p w14:paraId="1EC530BC" w14:textId="77777777"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Pr>
          <w:p w14:paraId="0DEB5C70" w14:textId="5841977B" w:rsidR="00D643B1" w:rsidRPr="00235043" w:rsidRDefault="00BA70CD"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BA70CD">
              <w:rPr>
                <w:rFonts w:ascii="Browallia New" w:hAnsi="Browallia New" w:cs="Browallia New"/>
                <w:sz w:val="28"/>
                <w:szCs w:val="28"/>
              </w:rPr>
              <w:t>9,076</w:t>
            </w:r>
          </w:p>
        </w:tc>
        <w:tc>
          <w:tcPr>
            <w:tcW w:w="236" w:type="dxa"/>
          </w:tcPr>
          <w:p w14:paraId="1945FAC0" w14:textId="77777777"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Pr>
          <w:p w14:paraId="2CB144DC" w14:textId="22CB1F29"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4C10BA">
              <w:rPr>
                <w:rFonts w:ascii="Browallia New" w:hAnsi="Browallia New" w:cs="Browallia New"/>
                <w:sz w:val="28"/>
                <w:szCs w:val="28"/>
              </w:rPr>
              <w:t xml:space="preserve"> 11,</w:t>
            </w:r>
            <w:r w:rsidRPr="005D07FF">
              <w:rPr>
                <w:rFonts w:ascii="Browallia New" w:hAnsi="Browallia New" w:cs="Browallia New"/>
                <w:sz w:val="28"/>
                <w:szCs w:val="28"/>
              </w:rPr>
              <w:t>660</w:t>
            </w:r>
            <w:r w:rsidRPr="004C10BA">
              <w:rPr>
                <w:rFonts w:ascii="Browallia New" w:hAnsi="Browallia New" w:cs="Browallia New"/>
                <w:sz w:val="28"/>
                <w:szCs w:val="28"/>
              </w:rPr>
              <w:t xml:space="preserve"> </w:t>
            </w:r>
          </w:p>
        </w:tc>
      </w:tr>
      <w:tr w:rsidR="00D643B1" w:rsidRPr="00235043" w14:paraId="5E29651C" w14:textId="77777777" w:rsidTr="0054503C">
        <w:tblPrEx>
          <w:tblCellMar>
            <w:left w:w="46" w:type="dxa"/>
            <w:right w:w="46" w:type="dxa"/>
          </w:tblCellMar>
          <w:tblLook w:val="0000" w:firstRow="0" w:lastRow="0" w:firstColumn="0" w:lastColumn="0" w:noHBand="0" w:noVBand="0"/>
        </w:tblPrEx>
        <w:trPr>
          <w:cantSplit/>
        </w:trPr>
        <w:tc>
          <w:tcPr>
            <w:tcW w:w="3787" w:type="dxa"/>
          </w:tcPr>
          <w:p w14:paraId="33F81060" w14:textId="7FFC6EA7" w:rsidR="00D643B1" w:rsidRPr="00235043" w:rsidRDefault="00D643B1" w:rsidP="00D643B1">
            <w:pPr>
              <w:tabs>
                <w:tab w:val="clear" w:pos="227"/>
                <w:tab w:val="left" w:pos="0"/>
              </w:tabs>
              <w:spacing w:line="240" w:lineRule="auto"/>
              <w:ind w:left="237" w:firstLine="102"/>
              <w:rPr>
                <w:rFonts w:ascii="Browallia New" w:hAnsi="Browallia New" w:cs="Browallia New"/>
                <w:sz w:val="28"/>
                <w:szCs w:val="28"/>
                <w:cs/>
              </w:rPr>
            </w:pPr>
            <w:r w:rsidRPr="00235043">
              <w:rPr>
                <w:rFonts w:ascii="Browallia New" w:hAnsi="Browallia New" w:cs="Browallia New"/>
                <w:sz w:val="28"/>
                <w:szCs w:val="28"/>
                <w:cs/>
              </w:rPr>
              <w:t>บริษัทย่อยทางอ้อม</w:t>
            </w:r>
          </w:p>
        </w:tc>
        <w:tc>
          <w:tcPr>
            <w:tcW w:w="1122" w:type="dxa"/>
          </w:tcPr>
          <w:p w14:paraId="4E990D03" w14:textId="29EABD3C"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40" w:type="dxa"/>
          </w:tcPr>
          <w:p w14:paraId="609519A2" w14:textId="77777777" w:rsidR="00D643B1" w:rsidRPr="00235043" w:rsidRDefault="00D643B1" w:rsidP="00D643B1">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5" w:type="dxa"/>
          </w:tcPr>
          <w:p w14:paraId="53054B1F" w14:textId="4DC71B78"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9C5DAE">
              <w:rPr>
                <w:rFonts w:ascii="Browallia New" w:hAnsi="Browallia New" w:cs="Browallia New"/>
                <w:sz w:val="28"/>
                <w:szCs w:val="28"/>
                <w:lang w:val="en-GB"/>
              </w:rPr>
              <w:t>-</w:t>
            </w:r>
          </w:p>
        </w:tc>
        <w:tc>
          <w:tcPr>
            <w:tcW w:w="239" w:type="dxa"/>
          </w:tcPr>
          <w:p w14:paraId="0D1FB3FD" w14:textId="77777777"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Pr>
          <w:p w14:paraId="1448AE94" w14:textId="5F2AFF42" w:rsidR="00D643B1" w:rsidRPr="00235043" w:rsidRDefault="0084429F"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4429F">
              <w:rPr>
                <w:rFonts w:ascii="Browallia New" w:hAnsi="Browallia New" w:cs="Browallia New"/>
                <w:sz w:val="28"/>
                <w:szCs w:val="28"/>
              </w:rPr>
              <w:t>122</w:t>
            </w:r>
          </w:p>
        </w:tc>
        <w:tc>
          <w:tcPr>
            <w:tcW w:w="236" w:type="dxa"/>
          </w:tcPr>
          <w:p w14:paraId="435E2A0C" w14:textId="77777777"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Pr>
          <w:p w14:paraId="0E7FF6BD" w14:textId="65773A2A"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4C10BA">
              <w:rPr>
                <w:rFonts w:ascii="Browallia New" w:hAnsi="Browallia New" w:cs="Browallia New"/>
                <w:sz w:val="28"/>
                <w:szCs w:val="28"/>
              </w:rPr>
              <w:t xml:space="preserve"> 122 </w:t>
            </w:r>
          </w:p>
        </w:tc>
      </w:tr>
      <w:tr w:rsidR="00D643B1" w:rsidRPr="00235043" w14:paraId="6BFE0AD1" w14:textId="77777777" w:rsidTr="004C5E19">
        <w:tblPrEx>
          <w:tblCellMar>
            <w:left w:w="46" w:type="dxa"/>
            <w:right w:w="46" w:type="dxa"/>
          </w:tblCellMar>
          <w:tblLook w:val="0000" w:firstRow="0" w:lastRow="0" w:firstColumn="0" w:lastColumn="0" w:noHBand="0" w:noVBand="0"/>
        </w:tblPrEx>
        <w:trPr>
          <w:cantSplit/>
        </w:trPr>
        <w:tc>
          <w:tcPr>
            <w:tcW w:w="3787" w:type="dxa"/>
          </w:tcPr>
          <w:p w14:paraId="643EAC8D" w14:textId="4F54D87E" w:rsidR="00D643B1" w:rsidRPr="00235043" w:rsidRDefault="00D643B1" w:rsidP="00D643B1">
            <w:pPr>
              <w:tabs>
                <w:tab w:val="clear" w:pos="227"/>
                <w:tab w:val="left" w:pos="0"/>
              </w:tabs>
              <w:spacing w:line="240" w:lineRule="auto"/>
              <w:ind w:left="237" w:firstLine="102"/>
              <w:rPr>
                <w:rFonts w:ascii="Browallia New" w:hAnsi="Browallia New" w:cs="Browallia New"/>
                <w:sz w:val="28"/>
                <w:szCs w:val="28"/>
                <w:cs/>
              </w:rPr>
            </w:pPr>
            <w:r w:rsidRPr="00235043">
              <w:rPr>
                <w:rFonts w:ascii="Browallia New" w:hAnsi="Browallia New" w:cs="Browallia New"/>
                <w:sz w:val="28"/>
                <w:szCs w:val="28"/>
                <w:cs/>
              </w:rPr>
              <w:t>บุคคลและบริษัทที่เกี่ยวข้อง</w:t>
            </w:r>
          </w:p>
        </w:tc>
        <w:tc>
          <w:tcPr>
            <w:tcW w:w="1122" w:type="dxa"/>
            <w:tcBorders>
              <w:bottom w:val="single" w:sz="4" w:space="0" w:color="auto"/>
            </w:tcBorders>
          </w:tcPr>
          <w:p w14:paraId="536E8419" w14:textId="7FDB576F" w:rsidR="00D643B1" w:rsidRPr="00235043" w:rsidRDefault="008918EE"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lang w:val="en-GB"/>
              </w:rPr>
            </w:pPr>
            <w:r w:rsidRPr="008918EE">
              <w:rPr>
                <w:rFonts w:ascii="Browallia New" w:hAnsi="Browallia New" w:cs="Browallia New"/>
                <w:sz w:val="28"/>
                <w:szCs w:val="28"/>
                <w:lang w:val="en-GB"/>
              </w:rPr>
              <w:t>66,350</w:t>
            </w:r>
          </w:p>
        </w:tc>
        <w:tc>
          <w:tcPr>
            <w:tcW w:w="240" w:type="dxa"/>
          </w:tcPr>
          <w:p w14:paraId="51CE9BFB" w14:textId="77777777"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5" w:type="dxa"/>
            <w:tcBorders>
              <w:bottom w:val="single" w:sz="4" w:space="0" w:color="auto"/>
            </w:tcBorders>
          </w:tcPr>
          <w:p w14:paraId="7E42D169" w14:textId="6A75B703"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64,472</w:t>
            </w:r>
          </w:p>
        </w:tc>
        <w:tc>
          <w:tcPr>
            <w:tcW w:w="239" w:type="dxa"/>
          </w:tcPr>
          <w:p w14:paraId="64689231" w14:textId="77777777"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Borders>
              <w:bottom w:val="single" w:sz="4" w:space="0" w:color="auto"/>
            </w:tcBorders>
          </w:tcPr>
          <w:p w14:paraId="1ABD551E" w14:textId="1E721F30" w:rsidR="00D643B1" w:rsidRPr="00235043" w:rsidRDefault="00570DEA"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570DEA">
              <w:rPr>
                <w:rFonts w:ascii="Browallia New" w:hAnsi="Browallia New" w:cs="Browallia New"/>
                <w:sz w:val="28"/>
                <w:szCs w:val="28"/>
              </w:rPr>
              <w:t>133</w:t>
            </w:r>
          </w:p>
        </w:tc>
        <w:tc>
          <w:tcPr>
            <w:tcW w:w="236" w:type="dxa"/>
          </w:tcPr>
          <w:p w14:paraId="6C772847" w14:textId="77777777"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Borders>
              <w:bottom w:val="single" w:sz="4" w:space="0" w:color="auto"/>
            </w:tcBorders>
          </w:tcPr>
          <w:p w14:paraId="32511777" w14:textId="29FF4808"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4C10BA">
              <w:rPr>
                <w:rFonts w:ascii="Browallia New" w:hAnsi="Browallia New" w:cs="Browallia New"/>
                <w:sz w:val="28"/>
                <w:szCs w:val="28"/>
              </w:rPr>
              <w:t xml:space="preserve"> 204 </w:t>
            </w:r>
          </w:p>
        </w:tc>
      </w:tr>
      <w:tr w:rsidR="00D643B1" w:rsidRPr="00235043" w14:paraId="0590E134" w14:textId="77777777" w:rsidTr="004C5E19">
        <w:tblPrEx>
          <w:tblCellMar>
            <w:left w:w="46" w:type="dxa"/>
            <w:right w:w="46" w:type="dxa"/>
          </w:tblCellMar>
          <w:tblLook w:val="0000" w:firstRow="0" w:lastRow="0" w:firstColumn="0" w:lastColumn="0" w:noHBand="0" w:noVBand="0"/>
        </w:tblPrEx>
        <w:trPr>
          <w:cantSplit/>
          <w:trHeight w:val="70"/>
        </w:trPr>
        <w:tc>
          <w:tcPr>
            <w:tcW w:w="3787" w:type="dxa"/>
          </w:tcPr>
          <w:p w14:paraId="44AFA780" w14:textId="483522EE" w:rsidR="00D643B1" w:rsidRPr="00235043" w:rsidRDefault="00D643B1" w:rsidP="002522DC">
            <w:pPr>
              <w:tabs>
                <w:tab w:val="clear" w:pos="227"/>
              </w:tabs>
              <w:spacing w:line="240" w:lineRule="auto"/>
              <w:ind w:left="69" w:firstLine="273"/>
              <w:rPr>
                <w:rFonts w:ascii="Browallia New" w:hAnsi="Browallia New" w:cs="Browallia New"/>
                <w:sz w:val="28"/>
                <w:szCs w:val="28"/>
              </w:rPr>
            </w:pPr>
            <w:r w:rsidRPr="00235043">
              <w:rPr>
                <w:rFonts w:ascii="Browallia New" w:hAnsi="Browallia New" w:cs="Browallia New"/>
                <w:sz w:val="28"/>
                <w:szCs w:val="28"/>
                <w:cs/>
              </w:rPr>
              <w:t>รวม</w:t>
            </w:r>
          </w:p>
        </w:tc>
        <w:tc>
          <w:tcPr>
            <w:tcW w:w="1122" w:type="dxa"/>
            <w:tcBorders>
              <w:top w:val="single" w:sz="4" w:space="0" w:color="auto"/>
              <w:bottom w:val="single" w:sz="12" w:space="0" w:color="auto"/>
            </w:tcBorders>
          </w:tcPr>
          <w:p w14:paraId="21B9A2DB" w14:textId="75637E5A" w:rsidR="00D643B1" w:rsidRPr="00235043" w:rsidRDefault="008918EE"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lang w:val="en-GB"/>
              </w:rPr>
            </w:pPr>
            <w:r w:rsidRPr="008918EE">
              <w:rPr>
                <w:rFonts w:ascii="Browallia New" w:hAnsi="Browallia New" w:cs="Browallia New"/>
                <w:sz w:val="28"/>
                <w:szCs w:val="28"/>
                <w:lang w:val="en-GB"/>
              </w:rPr>
              <w:t>66,350</w:t>
            </w:r>
          </w:p>
        </w:tc>
        <w:tc>
          <w:tcPr>
            <w:tcW w:w="240" w:type="dxa"/>
            <w:vAlign w:val="bottom"/>
          </w:tcPr>
          <w:p w14:paraId="69A97EBA"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5" w:type="dxa"/>
            <w:tcBorders>
              <w:top w:val="single" w:sz="4" w:space="0" w:color="auto"/>
              <w:bottom w:val="single" w:sz="12" w:space="0" w:color="auto"/>
            </w:tcBorders>
          </w:tcPr>
          <w:p w14:paraId="266F973D" w14:textId="40FAE7EC"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64,472</w:t>
            </w:r>
          </w:p>
        </w:tc>
        <w:tc>
          <w:tcPr>
            <w:tcW w:w="239" w:type="dxa"/>
            <w:vAlign w:val="bottom"/>
          </w:tcPr>
          <w:p w14:paraId="2209C7B1"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Borders>
              <w:top w:val="single" w:sz="4" w:space="0" w:color="auto"/>
              <w:bottom w:val="single" w:sz="12" w:space="0" w:color="auto"/>
            </w:tcBorders>
          </w:tcPr>
          <w:p w14:paraId="6C3EA48B" w14:textId="20FBA413" w:rsidR="00D643B1" w:rsidRPr="00235043" w:rsidRDefault="00F84129"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F84129">
              <w:rPr>
                <w:rFonts w:ascii="Browallia New" w:hAnsi="Browallia New" w:cs="Browallia New"/>
                <w:sz w:val="28"/>
                <w:szCs w:val="28"/>
              </w:rPr>
              <w:t>9,331</w:t>
            </w:r>
          </w:p>
        </w:tc>
        <w:tc>
          <w:tcPr>
            <w:tcW w:w="236" w:type="dxa"/>
            <w:vAlign w:val="bottom"/>
          </w:tcPr>
          <w:p w14:paraId="3A3B6122"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Borders>
              <w:top w:val="single" w:sz="4" w:space="0" w:color="auto"/>
              <w:bottom w:val="single" w:sz="12" w:space="0" w:color="auto"/>
            </w:tcBorders>
          </w:tcPr>
          <w:p w14:paraId="130A19EA" w14:textId="417B2E8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rPr>
            </w:pPr>
            <w:r w:rsidRPr="005D07FF">
              <w:rPr>
                <w:rFonts w:ascii="Browallia New" w:hAnsi="Browallia New" w:cs="Browallia New"/>
                <w:sz w:val="28"/>
                <w:szCs w:val="28"/>
              </w:rPr>
              <w:t xml:space="preserve"> </w:t>
            </w:r>
            <w:r>
              <w:rPr>
                <w:rFonts w:ascii="Browallia New" w:hAnsi="Browallia New" w:cs="Browallia New"/>
                <w:sz w:val="28"/>
                <w:szCs w:val="28"/>
              </w:rPr>
              <w:t>11,986</w:t>
            </w:r>
            <w:r w:rsidRPr="005D07FF">
              <w:rPr>
                <w:rFonts w:ascii="Browallia New" w:hAnsi="Browallia New" w:cs="Browallia New"/>
                <w:sz w:val="28"/>
                <w:szCs w:val="28"/>
              </w:rPr>
              <w:t xml:space="preserve"> </w:t>
            </w:r>
          </w:p>
        </w:tc>
      </w:tr>
      <w:tr w:rsidR="00D643B1" w:rsidRPr="00235043" w14:paraId="21717F77" w14:textId="77777777" w:rsidTr="0022798F">
        <w:tblPrEx>
          <w:tblCellMar>
            <w:left w:w="46" w:type="dxa"/>
            <w:right w:w="46" w:type="dxa"/>
          </w:tblCellMar>
          <w:tblLook w:val="0000" w:firstRow="0" w:lastRow="0" w:firstColumn="0" w:lastColumn="0" w:noHBand="0" w:noVBand="0"/>
        </w:tblPrEx>
        <w:trPr>
          <w:cantSplit/>
          <w:trHeight w:val="340"/>
        </w:trPr>
        <w:tc>
          <w:tcPr>
            <w:tcW w:w="3787" w:type="dxa"/>
          </w:tcPr>
          <w:p w14:paraId="57CFBF47" w14:textId="77777777" w:rsidR="00D643B1" w:rsidRPr="00235043" w:rsidRDefault="00D643B1" w:rsidP="00D643B1">
            <w:pPr>
              <w:tabs>
                <w:tab w:val="clear" w:pos="227"/>
              </w:tabs>
              <w:spacing w:line="240" w:lineRule="auto"/>
              <w:ind w:left="237"/>
              <w:rPr>
                <w:rFonts w:ascii="Browallia New" w:hAnsi="Browallia New" w:cs="Browallia New"/>
                <w:sz w:val="20"/>
                <w:szCs w:val="20"/>
                <w:cs/>
              </w:rPr>
            </w:pPr>
          </w:p>
        </w:tc>
        <w:tc>
          <w:tcPr>
            <w:tcW w:w="1122" w:type="dxa"/>
            <w:tcBorders>
              <w:top w:val="single" w:sz="4" w:space="0" w:color="auto"/>
            </w:tcBorders>
            <w:vAlign w:val="bottom"/>
          </w:tcPr>
          <w:p w14:paraId="57E9DCF6" w14:textId="77777777"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240" w:type="dxa"/>
            <w:vAlign w:val="bottom"/>
          </w:tcPr>
          <w:p w14:paraId="41CE9EDC"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135" w:type="dxa"/>
            <w:tcBorders>
              <w:top w:val="single" w:sz="4" w:space="0" w:color="auto"/>
            </w:tcBorders>
            <w:vAlign w:val="bottom"/>
          </w:tcPr>
          <w:p w14:paraId="2EB1416E" w14:textId="77777777"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239" w:type="dxa"/>
            <w:vAlign w:val="bottom"/>
          </w:tcPr>
          <w:p w14:paraId="6127D4D4"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110" w:type="dxa"/>
            <w:tcBorders>
              <w:top w:val="single" w:sz="4" w:space="0" w:color="auto"/>
            </w:tcBorders>
          </w:tcPr>
          <w:p w14:paraId="501CA7E0" w14:textId="77777777"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0"/>
                <w:szCs w:val="20"/>
                <w:lang w:val="en-GB"/>
              </w:rPr>
            </w:pPr>
          </w:p>
        </w:tc>
        <w:tc>
          <w:tcPr>
            <w:tcW w:w="236" w:type="dxa"/>
            <w:vAlign w:val="bottom"/>
          </w:tcPr>
          <w:p w14:paraId="76611490"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258" w:type="dxa"/>
            <w:tcBorders>
              <w:top w:val="single" w:sz="4" w:space="0" w:color="auto"/>
            </w:tcBorders>
            <w:vAlign w:val="bottom"/>
          </w:tcPr>
          <w:p w14:paraId="055ED080"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0"/>
                <w:szCs w:val="20"/>
              </w:rPr>
            </w:pPr>
          </w:p>
        </w:tc>
      </w:tr>
      <w:tr w:rsidR="00D643B1" w:rsidRPr="00235043" w14:paraId="2CB92BCE" w14:textId="77777777" w:rsidTr="00300475">
        <w:tblPrEx>
          <w:tblCellMar>
            <w:left w:w="46" w:type="dxa"/>
            <w:right w:w="46" w:type="dxa"/>
          </w:tblCellMar>
          <w:tblLook w:val="0000" w:firstRow="0" w:lastRow="0" w:firstColumn="0" w:lastColumn="0" w:noHBand="0" w:noVBand="0"/>
        </w:tblPrEx>
        <w:trPr>
          <w:cantSplit/>
        </w:trPr>
        <w:tc>
          <w:tcPr>
            <w:tcW w:w="6284" w:type="dxa"/>
            <w:gridSpan w:val="4"/>
          </w:tcPr>
          <w:p w14:paraId="6CC6C560" w14:textId="79FF8161" w:rsidR="00D643B1" w:rsidRPr="00235043" w:rsidRDefault="00D643B1" w:rsidP="0025063B">
            <w:pPr>
              <w:tabs>
                <w:tab w:val="clear" w:pos="227"/>
                <w:tab w:val="clear" w:pos="3742"/>
                <w:tab w:val="left" w:pos="198"/>
              </w:tabs>
              <w:spacing w:line="240" w:lineRule="auto"/>
              <w:ind w:left="250" w:right="-138" w:hanging="250"/>
              <w:rPr>
                <w:rFonts w:ascii="Browallia New" w:hAnsi="Browallia New" w:cs="Browallia New"/>
                <w:b/>
                <w:bCs/>
                <w:sz w:val="28"/>
                <w:szCs w:val="28"/>
                <w:cs/>
              </w:rPr>
            </w:pPr>
            <w:r w:rsidRPr="00235043">
              <w:rPr>
                <w:rFonts w:ascii="Browallia New" w:hAnsi="Browallia New" w:cs="Browallia New"/>
                <w:b/>
                <w:bCs/>
                <w:sz w:val="28"/>
                <w:szCs w:val="28"/>
                <w:cs/>
              </w:rPr>
              <w:t>เงินกู้ยืมระยะสั้นและดอกเบี้ยค้างจ่าย</w:t>
            </w:r>
            <w:r>
              <w:rPr>
                <w:rFonts w:ascii="Browallia New" w:hAnsi="Browallia New" w:cs="Browallia New"/>
                <w:b/>
                <w:bCs/>
                <w:sz w:val="28"/>
                <w:szCs w:val="28"/>
              </w:rPr>
              <w:t xml:space="preserve"> </w:t>
            </w:r>
            <w:r w:rsidRPr="00235043">
              <w:rPr>
                <w:rFonts w:ascii="Browallia New" w:hAnsi="Browallia New" w:cs="Browallia New"/>
                <w:b/>
                <w:bCs/>
                <w:sz w:val="28"/>
                <w:szCs w:val="28"/>
                <w:cs/>
              </w:rPr>
              <w:t>- บุคคลและบริษัทที่เกี่ยวข้อง</w:t>
            </w:r>
          </w:p>
        </w:tc>
        <w:tc>
          <w:tcPr>
            <w:tcW w:w="239" w:type="dxa"/>
          </w:tcPr>
          <w:p w14:paraId="208EECE3" w14:textId="77777777" w:rsidR="00D643B1" w:rsidRPr="00235043" w:rsidRDefault="00D643B1" w:rsidP="00D6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tcPr>
          <w:p w14:paraId="2622816E" w14:textId="77777777" w:rsidR="00D643B1" w:rsidRPr="00235043" w:rsidRDefault="00D643B1" w:rsidP="00D6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36" w:type="dxa"/>
          </w:tcPr>
          <w:p w14:paraId="14CC1EF2" w14:textId="77777777" w:rsidR="00D643B1" w:rsidRPr="00235043" w:rsidRDefault="00D643B1" w:rsidP="00D6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258" w:type="dxa"/>
          </w:tcPr>
          <w:p w14:paraId="75CBF66A" w14:textId="77777777" w:rsidR="00D643B1" w:rsidRPr="00235043" w:rsidRDefault="00D643B1" w:rsidP="00D643B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D643B1" w:rsidRPr="00235043" w14:paraId="0D61BAF9" w14:textId="77777777" w:rsidTr="0022798F">
        <w:tblPrEx>
          <w:tblCellMar>
            <w:left w:w="46" w:type="dxa"/>
            <w:right w:w="46" w:type="dxa"/>
          </w:tblCellMar>
          <w:tblLook w:val="0000" w:firstRow="0" w:lastRow="0" w:firstColumn="0" w:lastColumn="0" w:noHBand="0" w:noVBand="0"/>
        </w:tblPrEx>
        <w:trPr>
          <w:cantSplit/>
        </w:trPr>
        <w:tc>
          <w:tcPr>
            <w:tcW w:w="3787" w:type="dxa"/>
          </w:tcPr>
          <w:p w14:paraId="6B89CC8E" w14:textId="77777777" w:rsidR="00D643B1" w:rsidRPr="00235043" w:rsidRDefault="00D643B1" w:rsidP="00D643B1">
            <w:pPr>
              <w:tabs>
                <w:tab w:val="clear" w:pos="227"/>
              </w:tabs>
              <w:spacing w:line="240" w:lineRule="auto"/>
              <w:ind w:left="237" w:firstLine="102"/>
              <w:rPr>
                <w:rFonts w:ascii="Browallia New" w:hAnsi="Browallia New" w:cs="Browallia New"/>
                <w:sz w:val="28"/>
                <w:szCs w:val="28"/>
                <w:cs/>
              </w:rPr>
            </w:pPr>
            <w:r w:rsidRPr="00235043">
              <w:rPr>
                <w:rFonts w:ascii="Browallia New" w:hAnsi="Browallia New" w:cs="Browallia New"/>
                <w:sz w:val="28"/>
                <w:szCs w:val="28"/>
                <w:cs/>
              </w:rPr>
              <w:t>บริษัทย่อย</w:t>
            </w:r>
          </w:p>
        </w:tc>
        <w:tc>
          <w:tcPr>
            <w:tcW w:w="1122" w:type="dxa"/>
            <w:vAlign w:val="bottom"/>
          </w:tcPr>
          <w:p w14:paraId="20794D63"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40" w:type="dxa"/>
          </w:tcPr>
          <w:p w14:paraId="689A94B9"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5" w:type="dxa"/>
            <w:vAlign w:val="bottom"/>
          </w:tcPr>
          <w:p w14:paraId="0D485B2C"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9" w:type="dxa"/>
          </w:tcPr>
          <w:p w14:paraId="2BDE51EB"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vAlign w:val="bottom"/>
          </w:tcPr>
          <w:p w14:paraId="0AF98149" w14:textId="0132F3CA"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tcPr>
          <w:p w14:paraId="20E189FD"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vAlign w:val="bottom"/>
          </w:tcPr>
          <w:p w14:paraId="077778CB"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9C5A9B" w:rsidRPr="00235043" w14:paraId="5290EF42" w14:textId="77777777">
        <w:tblPrEx>
          <w:tblCellMar>
            <w:left w:w="46" w:type="dxa"/>
            <w:right w:w="46" w:type="dxa"/>
          </w:tblCellMar>
          <w:tblLook w:val="0000" w:firstRow="0" w:lastRow="0" w:firstColumn="0" w:lastColumn="0" w:noHBand="0" w:noVBand="0"/>
        </w:tblPrEx>
        <w:trPr>
          <w:cantSplit/>
        </w:trPr>
        <w:tc>
          <w:tcPr>
            <w:tcW w:w="3787" w:type="dxa"/>
          </w:tcPr>
          <w:p w14:paraId="16919B86" w14:textId="77777777" w:rsidR="009C5A9B" w:rsidRPr="00235043" w:rsidRDefault="009C5A9B" w:rsidP="009C5A9B">
            <w:pPr>
              <w:tabs>
                <w:tab w:val="clear" w:pos="227"/>
              </w:tabs>
              <w:spacing w:line="240" w:lineRule="auto"/>
              <w:ind w:left="237" w:firstLine="386"/>
              <w:rPr>
                <w:rFonts w:ascii="Browallia New" w:hAnsi="Browallia New" w:cs="Browallia New"/>
                <w:sz w:val="28"/>
                <w:szCs w:val="28"/>
                <w:cs/>
              </w:rPr>
            </w:pPr>
            <w:r w:rsidRPr="00235043">
              <w:rPr>
                <w:rFonts w:ascii="Browallia New" w:hAnsi="Browallia New" w:cs="Browallia New"/>
                <w:sz w:val="28"/>
                <w:szCs w:val="28"/>
                <w:cs/>
              </w:rPr>
              <w:t>เงินกู้ยืม</w:t>
            </w:r>
          </w:p>
        </w:tc>
        <w:tc>
          <w:tcPr>
            <w:tcW w:w="1122" w:type="dxa"/>
          </w:tcPr>
          <w:p w14:paraId="6B08211E" w14:textId="5F4F92F8" w:rsidR="009C5A9B" w:rsidRPr="00235043" w:rsidRDefault="009C5A9B" w:rsidP="009C5A9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40" w:type="dxa"/>
          </w:tcPr>
          <w:p w14:paraId="31EB7A01" w14:textId="77777777" w:rsidR="009C5A9B" w:rsidRPr="00235043" w:rsidRDefault="009C5A9B" w:rsidP="009C5A9B">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5" w:type="dxa"/>
          </w:tcPr>
          <w:p w14:paraId="31B446D0" w14:textId="02E4537E" w:rsidR="009C5A9B" w:rsidRPr="00235043" w:rsidRDefault="009C5A9B" w:rsidP="009C5A9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lang w:val="en-GB"/>
              </w:rPr>
              <w:t>-</w:t>
            </w:r>
          </w:p>
        </w:tc>
        <w:tc>
          <w:tcPr>
            <w:tcW w:w="239" w:type="dxa"/>
          </w:tcPr>
          <w:p w14:paraId="6C0D7A38" w14:textId="77777777" w:rsidR="009C5A9B" w:rsidRPr="00235043" w:rsidRDefault="009C5A9B" w:rsidP="009C5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0" w:type="dxa"/>
          </w:tcPr>
          <w:p w14:paraId="5C169C52" w14:textId="7BA3E14A" w:rsidR="009C5A9B" w:rsidRPr="00235043" w:rsidRDefault="009C5A9B" w:rsidP="009C5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2832C8">
              <w:rPr>
                <w:rFonts w:ascii="Browallia New" w:hAnsi="Browallia New" w:cs="Browallia New"/>
                <w:sz w:val="28"/>
                <w:szCs w:val="28"/>
                <w:lang w:val="en-GB"/>
              </w:rPr>
              <w:t xml:space="preserve"> 206,779 </w:t>
            </w:r>
          </w:p>
        </w:tc>
        <w:tc>
          <w:tcPr>
            <w:tcW w:w="236" w:type="dxa"/>
          </w:tcPr>
          <w:p w14:paraId="6A77D7DE" w14:textId="77777777" w:rsidR="009C5A9B" w:rsidRPr="00235043" w:rsidRDefault="009C5A9B" w:rsidP="009C5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258" w:type="dxa"/>
          </w:tcPr>
          <w:p w14:paraId="12A156F0" w14:textId="3C912B4D" w:rsidR="009C5A9B" w:rsidRPr="00235043" w:rsidRDefault="009C5A9B" w:rsidP="009C5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5D07FF">
              <w:rPr>
                <w:rFonts w:ascii="Browallia New" w:hAnsi="Browallia New" w:cs="Browallia New"/>
                <w:sz w:val="28"/>
                <w:szCs w:val="28"/>
                <w:lang w:val="en-GB"/>
              </w:rPr>
              <w:t xml:space="preserve"> 161,980 </w:t>
            </w:r>
          </w:p>
        </w:tc>
      </w:tr>
      <w:tr w:rsidR="009C5A9B" w:rsidRPr="00235043" w14:paraId="3BF9C9ED" w14:textId="77777777">
        <w:tblPrEx>
          <w:tblCellMar>
            <w:left w:w="46" w:type="dxa"/>
            <w:right w:w="46" w:type="dxa"/>
          </w:tblCellMar>
          <w:tblLook w:val="0000" w:firstRow="0" w:lastRow="0" w:firstColumn="0" w:lastColumn="0" w:noHBand="0" w:noVBand="0"/>
        </w:tblPrEx>
        <w:trPr>
          <w:cantSplit/>
        </w:trPr>
        <w:tc>
          <w:tcPr>
            <w:tcW w:w="3787" w:type="dxa"/>
            <w:vAlign w:val="bottom"/>
          </w:tcPr>
          <w:p w14:paraId="1D37880D" w14:textId="77777777" w:rsidR="009C5A9B" w:rsidRPr="00235043" w:rsidRDefault="009C5A9B" w:rsidP="009C5A9B">
            <w:pPr>
              <w:tabs>
                <w:tab w:val="clear" w:pos="227"/>
              </w:tabs>
              <w:spacing w:line="240" w:lineRule="auto"/>
              <w:ind w:left="237" w:firstLine="386"/>
              <w:rPr>
                <w:rFonts w:ascii="Browallia New" w:hAnsi="Browallia New" w:cs="Browallia New"/>
                <w:sz w:val="28"/>
                <w:szCs w:val="28"/>
                <w:cs/>
              </w:rPr>
            </w:pPr>
            <w:r w:rsidRPr="00235043">
              <w:rPr>
                <w:rFonts w:ascii="Browallia New" w:hAnsi="Browallia New" w:cs="Browallia New"/>
                <w:sz w:val="28"/>
                <w:szCs w:val="28"/>
                <w:cs/>
              </w:rPr>
              <w:t>ดอกเบี้ยค้างจ่าย</w:t>
            </w:r>
          </w:p>
        </w:tc>
        <w:tc>
          <w:tcPr>
            <w:tcW w:w="1122" w:type="dxa"/>
          </w:tcPr>
          <w:p w14:paraId="766B22BA" w14:textId="0AC62DB5" w:rsidR="009C5A9B" w:rsidRPr="00235043" w:rsidRDefault="009C5A9B" w:rsidP="009C5A9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40" w:type="dxa"/>
          </w:tcPr>
          <w:p w14:paraId="072028C5" w14:textId="77777777" w:rsidR="009C5A9B" w:rsidRPr="00235043" w:rsidRDefault="009C5A9B" w:rsidP="009C5A9B">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5" w:type="dxa"/>
          </w:tcPr>
          <w:p w14:paraId="77C8AFF5" w14:textId="6B253ECF" w:rsidR="009C5A9B" w:rsidRPr="00235043" w:rsidRDefault="009C5A9B" w:rsidP="009C5A9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lang w:val="en-GB"/>
              </w:rPr>
              <w:t>-</w:t>
            </w:r>
          </w:p>
        </w:tc>
        <w:tc>
          <w:tcPr>
            <w:tcW w:w="239" w:type="dxa"/>
          </w:tcPr>
          <w:p w14:paraId="69133227" w14:textId="77777777" w:rsidR="009C5A9B" w:rsidRPr="00235043" w:rsidRDefault="009C5A9B" w:rsidP="009C5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0" w:type="dxa"/>
          </w:tcPr>
          <w:p w14:paraId="2077EE97" w14:textId="5906DAAD" w:rsidR="009C5A9B" w:rsidRPr="00235043" w:rsidRDefault="009C5A9B" w:rsidP="009C5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2832C8">
              <w:rPr>
                <w:rFonts w:ascii="Browallia New" w:hAnsi="Browallia New" w:cs="Browallia New"/>
                <w:sz w:val="28"/>
                <w:szCs w:val="28"/>
                <w:lang w:val="en-GB"/>
              </w:rPr>
              <w:t xml:space="preserve"> 1,014 </w:t>
            </w:r>
          </w:p>
        </w:tc>
        <w:tc>
          <w:tcPr>
            <w:tcW w:w="236" w:type="dxa"/>
          </w:tcPr>
          <w:p w14:paraId="3408EA54" w14:textId="77777777" w:rsidR="009C5A9B" w:rsidRPr="00235043" w:rsidRDefault="009C5A9B" w:rsidP="009C5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258" w:type="dxa"/>
          </w:tcPr>
          <w:p w14:paraId="55125954" w14:textId="2836F10E" w:rsidR="009C5A9B" w:rsidRPr="00235043" w:rsidRDefault="009C5A9B" w:rsidP="009C5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5D07FF">
              <w:rPr>
                <w:rFonts w:ascii="Browallia New" w:hAnsi="Browallia New" w:cs="Browallia New"/>
                <w:sz w:val="28"/>
                <w:szCs w:val="28"/>
                <w:lang w:val="en-GB"/>
              </w:rPr>
              <w:t xml:space="preserve"> 942 </w:t>
            </w:r>
          </w:p>
        </w:tc>
      </w:tr>
      <w:tr w:rsidR="00D643B1" w:rsidRPr="00235043" w14:paraId="4648C4BD" w14:textId="77777777">
        <w:tblPrEx>
          <w:tblCellMar>
            <w:left w:w="46" w:type="dxa"/>
            <w:right w:w="46" w:type="dxa"/>
          </w:tblCellMar>
          <w:tblLook w:val="0000" w:firstRow="0" w:lastRow="0" w:firstColumn="0" w:lastColumn="0" w:noHBand="0" w:noVBand="0"/>
        </w:tblPrEx>
        <w:trPr>
          <w:cantSplit/>
        </w:trPr>
        <w:tc>
          <w:tcPr>
            <w:tcW w:w="3787" w:type="dxa"/>
            <w:vAlign w:val="bottom"/>
          </w:tcPr>
          <w:p w14:paraId="15C4FD6D" w14:textId="77777777" w:rsidR="00D643B1" w:rsidRPr="00235043" w:rsidRDefault="00D643B1" w:rsidP="00D643B1">
            <w:pPr>
              <w:tabs>
                <w:tab w:val="clear" w:pos="227"/>
              </w:tabs>
              <w:spacing w:line="240" w:lineRule="auto"/>
              <w:ind w:left="237"/>
              <w:rPr>
                <w:rFonts w:ascii="Browallia New" w:hAnsi="Browallia New" w:cs="Browallia New"/>
                <w:sz w:val="28"/>
                <w:szCs w:val="28"/>
                <w:cs/>
              </w:rPr>
            </w:pPr>
          </w:p>
        </w:tc>
        <w:tc>
          <w:tcPr>
            <w:tcW w:w="1122" w:type="dxa"/>
          </w:tcPr>
          <w:p w14:paraId="413B04CE"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40" w:type="dxa"/>
          </w:tcPr>
          <w:p w14:paraId="1034343F" w14:textId="77777777" w:rsidR="00D643B1" w:rsidRPr="00235043" w:rsidRDefault="00D643B1" w:rsidP="00D643B1">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5" w:type="dxa"/>
          </w:tcPr>
          <w:p w14:paraId="3DC50D75" w14:textId="77777777" w:rsidR="00D643B1" w:rsidRPr="009C5DAE"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39" w:type="dxa"/>
          </w:tcPr>
          <w:p w14:paraId="4BA220AA" w14:textId="77777777"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0" w:type="dxa"/>
          </w:tcPr>
          <w:p w14:paraId="25CBE776" w14:textId="77777777"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36" w:type="dxa"/>
          </w:tcPr>
          <w:p w14:paraId="1A7B5B35" w14:textId="77777777"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258" w:type="dxa"/>
          </w:tcPr>
          <w:p w14:paraId="0966C2B8" w14:textId="77777777"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r>
      <w:tr w:rsidR="00D643B1" w:rsidRPr="00235043" w14:paraId="29A8AA95" w14:textId="77777777" w:rsidTr="000C5DAA">
        <w:tblPrEx>
          <w:tblCellMar>
            <w:left w:w="46" w:type="dxa"/>
            <w:right w:w="46" w:type="dxa"/>
          </w:tblCellMar>
          <w:tblLook w:val="0000" w:firstRow="0" w:lastRow="0" w:firstColumn="0" w:lastColumn="0" w:noHBand="0" w:noVBand="0"/>
        </w:tblPrEx>
        <w:trPr>
          <w:cantSplit/>
          <w:trHeight w:hRule="exact" w:val="340"/>
        </w:trPr>
        <w:tc>
          <w:tcPr>
            <w:tcW w:w="3787" w:type="dxa"/>
          </w:tcPr>
          <w:p w14:paraId="4425C45C" w14:textId="67618453" w:rsidR="00D643B1" w:rsidRPr="00235043" w:rsidRDefault="00D643B1" w:rsidP="00D643B1">
            <w:pPr>
              <w:tabs>
                <w:tab w:val="clear" w:pos="227"/>
              </w:tabs>
              <w:spacing w:line="240" w:lineRule="auto"/>
              <w:ind w:left="237" w:firstLine="102"/>
              <w:rPr>
                <w:rFonts w:ascii="Browallia New" w:hAnsi="Browallia New" w:cs="Browallia New"/>
                <w:sz w:val="20"/>
                <w:szCs w:val="20"/>
                <w:cs/>
              </w:rPr>
            </w:pPr>
            <w:r w:rsidRPr="00235043">
              <w:rPr>
                <w:rFonts w:ascii="Browallia New" w:hAnsi="Browallia New" w:cs="Browallia New"/>
                <w:sz w:val="28"/>
                <w:szCs w:val="28"/>
                <w:cs/>
              </w:rPr>
              <w:t>บุคคลและบริษัทที่เกี่ยวข้อง</w:t>
            </w:r>
          </w:p>
        </w:tc>
        <w:tc>
          <w:tcPr>
            <w:tcW w:w="1122" w:type="dxa"/>
          </w:tcPr>
          <w:p w14:paraId="77EAD63F"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40" w:type="dxa"/>
          </w:tcPr>
          <w:p w14:paraId="072A28B9"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135" w:type="dxa"/>
          </w:tcPr>
          <w:p w14:paraId="7769022B"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239" w:type="dxa"/>
          </w:tcPr>
          <w:p w14:paraId="128517F8"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110" w:type="dxa"/>
          </w:tcPr>
          <w:p w14:paraId="16F551C0" w14:textId="488E0818"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36" w:type="dxa"/>
          </w:tcPr>
          <w:p w14:paraId="5C4DDF42"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258" w:type="dxa"/>
          </w:tcPr>
          <w:p w14:paraId="327ABCC5"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r>
      <w:tr w:rsidR="00DB6441" w:rsidRPr="00235043" w14:paraId="4803B4CC" w14:textId="77777777" w:rsidTr="000C5DAA">
        <w:tblPrEx>
          <w:tblCellMar>
            <w:left w:w="46" w:type="dxa"/>
            <w:right w:w="46" w:type="dxa"/>
          </w:tblCellMar>
          <w:tblLook w:val="0000" w:firstRow="0" w:lastRow="0" w:firstColumn="0" w:lastColumn="0" w:noHBand="0" w:noVBand="0"/>
        </w:tblPrEx>
        <w:trPr>
          <w:cantSplit/>
          <w:trHeight w:val="300"/>
        </w:trPr>
        <w:tc>
          <w:tcPr>
            <w:tcW w:w="3787" w:type="dxa"/>
          </w:tcPr>
          <w:p w14:paraId="4B3C67BB" w14:textId="5B036205" w:rsidR="00DB6441" w:rsidRPr="00235043" w:rsidRDefault="00DB6441" w:rsidP="00DB6441">
            <w:pPr>
              <w:tabs>
                <w:tab w:val="clear" w:pos="227"/>
              </w:tabs>
              <w:spacing w:line="240" w:lineRule="auto"/>
              <w:ind w:left="237" w:firstLine="386"/>
              <w:rPr>
                <w:rFonts w:ascii="Browallia New" w:hAnsi="Browallia New" w:cs="Browallia New"/>
                <w:sz w:val="28"/>
                <w:szCs w:val="28"/>
                <w:cs/>
              </w:rPr>
            </w:pPr>
            <w:r w:rsidRPr="00235043">
              <w:rPr>
                <w:rFonts w:ascii="Browallia New" w:hAnsi="Browallia New" w:cs="Browallia New"/>
                <w:sz w:val="28"/>
                <w:szCs w:val="28"/>
                <w:cs/>
              </w:rPr>
              <w:t>เงินกู้ยืม</w:t>
            </w:r>
          </w:p>
        </w:tc>
        <w:tc>
          <w:tcPr>
            <w:tcW w:w="1122" w:type="dxa"/>
          </w:tcPr>
          <w:p w14:paraId="676441EE" w14:textId="71F7CDF9" w:rsidR="00DB6441" w:rsidRPr="004626C2" w:rsidRDefault="00DB6441" w:rsidP="00DB644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43859">
              <w:rPr>
                <w:rFonts w:ascii="Browallia New" w:hAnsi="Browallia New" w:cs="Browallia New"/>
                <w:sz w:val="28"/>
                <w:szCs w:val="28"/>
              </w:rPr>
              <w:t xml:space="preserve"> 2,693,94</w:t>
            </w:r>
            <w:r w:rsidR="004B11DF">
              <w:rPr>
                <w:rFonts w:ascii="Browallia New" w:hAnsi="Browallia New" w:cs="Browallia New"/>
                <w:sz w:val="28"/>
                <w:szCs w:val="28"/>
              </w:rPr>
              <w:t>7</w:t>
            </w:r>
            <w:r w:rsidRPr="00943859">
              <w:rPr>
                <w:rFonts w:ascii="Browallia New" w:hAnsi="Browallia New" w:cs="Browallia New"/>
                <w:sz w:val="28"/>
                <w:szCs w:val="28"/>
              </w:rPr>
              <w:t xml:space="preserve"> </w:t>
            </w:r>
          </w:p>
        </w:tc>
        <w:tc>
          <w:tcPr>
            <w:tcW w:w="240" w:type="dxa"/>
          </w:tcPr>
          <w:p w14:paraId="0C422EDE" w14:textId="77777777" w:rsidR="00DB6441" w:rsidRPr="00235043" w:rsidRDefault="00DB6441" w:rsidP="00DB644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5" w:type="dxa"/>
          </w:tcPr>
          <w:p w14:paraId="620CA13C" w14:textId="667D380C" w:rsidR="00DB6441" w:rsidRPr="00235043" w:rsidRDefault="00DB6441" w:rsidP="00DB644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D07FF">
              <w:rPr>
                <w:rFonts w:ascii="Browallia New" w:hAnsi="Browallia New" w:cs="Browallia New"/>
                <w:sz w:val="28"/>
                <w:szCs w:val="28"/>
              </w:rPr>
              <w:t xml:space="preserve"> 2,691,199 </w:t>
            </w:r>
          </w:p>
        </w:tc>
        <w:tc>
          <w:tcPr>
            <w:tcW w:w="239" w:type="dxa"/>
          </w:tcPr>
          <w:p w14:paraId="1992698B" w14:textId="77777777" w:rsidR="00DB6441" w:rsidRPr="00235043" w:rsidRDefault="00DB6441" w:rsidP="00DB644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tcPr>
          <w:p w14:paraId="20E7BECF" w14:textId="2A7174E1" w:rsidR="00DB6441" w:rsidRPr="002909A1" w:rsidRDefault="00582A5A" w:rsidP="00DB644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82A5A">
              <w:rPr>
                <w:rFonts w:ascii="Browallia New" w:hAnsi="Browallia New" w:cs="Browallia New"/>
                <w:sz w:val="28"/>
                <w:szCs w:val="28"/>
              </w:rPr>
              <w:t>1,909,372</w:t>
            </w:r>
          </w:p>
        </w:tc>
        <w:tc>
          <w:tcPr>
            <w:tcW w:w="236" w:type="dxa"/>
          </w:tcPr>
          <w:p w14:paraId="758FBF59" w14:textId="77777777" w:rsidR="00DB6441" w:rsidRPr="00235043" w:rsidRDefault="00DB6441" w:rsidP="00DB644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258" w:type="dxa"/>
          </w:tcPr>
          <w:p w14:paraId="26ACA35C" w14:textId="37646D1E" w:rsidR="00DB6441" w:rsidRPr="00235043" w:rsidRDefault="00DB6441" w:rsidP="00DB644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43560C">
              <w:rPr>
                <w:rFonts w:ascii="Browallia New" w:hAnsi="Browallia New" w:cs="Browallia New"/>
                <w:sz w:val="28"/>
                <w:szCs w:val="28"/>
              </w:rPr>
              <w:t xml:space="preserve"> 1,885,27</w:t>
            </w:r>
            <w:r>
              <w:rPr>
                <w:rFonts w:ascii="Browallia New" w:hAnsi="Browallia New" w:cs="Browallia New"/>
                <w:sz w:val="28"/>
                <w:szCs w:val="28"/>
              </w:rPr>
              <w:t>2</w:t>
            </w:r>
            <w:r w:rsidRPr="0043560C">
              <w:rPr>
                <w:rFonts w:ascii="Browallia New" w:hAnsi="Browallia New" w:cs="Browallia New"/>
                <w:sz w:val="28"/>
                <w:szCs w:val="28"/>
              </w:rPr>
              <w:t xml:space="preserve"> </w:t>
            </w:r>
          </w:p>
        </w:tc>
      </w:tr>
      <w:tr w:rsidR="002A5918" w:rsidRPr="00235043" w14:paraId="166D51B0" w14:textId="77777777" w:rsidTr="000C5DAA">
        <w:tblPrEx>
          <w:tblCellMar>
            <w:left w:w="46" w:type="dxa"/>
            <w:right w:w="46" w:type="dxa"/>
          </w:tblCellMar>
          <w:tblLook w:val="0000" w:firstRow="0" w:lastRow="0" w:firstColumn="0" w:lastColumn="0" w:noHBand="0" w:noVBand="0"/>
        </w:tblPrEx>
        <w:trPr>
          <w:cantSplit/>
          <w:trHeight w:val="300"/>
        </w:trPr>
        <w:tc>
          <w:tcPr>
            <w:tcW w:w="3787" w:type="dxa"/>
            <w:vAlign w:val="bottom"/>
          </w:tcPr>
          <w:p w14:paraId="513BCEAD" w14:textId="78C640EF" w:rsidR="002A5918" w:rsidRPr="00235043" w:rsidRDefault="002A5918" w:rsidP="002A5918">
            <w:pPr>
              <w:tabs>
                <w:tab w:val="clear" w:pos="227"/>
              </w:tabs>
              <w:spacing w:line="240" w:lineRule="auto"/>
              <w:ind w:left="237" w:firstLine="386"/>
              <w:rPr>
                <w:rFonts w:ascii="Browallia New" w:hAnsi="Browallia New" w:cs="Browallia New"/>
                <w:sz w:val="28"/>
                <w:szCs w:val="28"/>
                <w:cs/>
              </w:rPr>
            </w:pPr>
            <w:r w:rsidRPr="00235043">
              <w:rPr>
                <w:rFonts w:ascii="Browallia New" w:hAnsi="Browallia New" w:cs="Browallia New"/>
                <w:sz w:val="28"/>
                <w:szCs w:val="28"/>
                <w:cs/>
              </w:rPr>
              <w:t>ดอกเบี้ยค้างจ่าย</w:t>
            </w:r>
          </w:p>
        </w:tc>
        <w:tc>
          <w:tcPr>
            <w:tcW w:w="1122" w:type="dxa"/>
          </w:tcPr>
          <w:p w14:paraId="7E749125" w14:textId="535EBF5A" w:rsidR="002A5918" w:rsidRPr="004626C2" w:rsidRDefault="002A5918" w:rsidP="002A591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43859">
              <w:rPr>
                <w:rFonts w:ascii="Browallia New" w:hAnsi="Browallia New" w:cs="Browallia New"/>
                <w:sz w:val="28"/>
                <w:szCs w:val="28"/>
              </w:rPr>
              <w:t xml:space="preserve"> 166,73</w:t>
            </w:r>
            <w:r w:rsidR="004B11DF">
              <w:rPr>
                <w:rFonts w:ascii="Browallia New" w:hAnsi="Browallia New" w:cs="Browallia New"/>
                <w:sz w:val="28"/>
                <w:szCs w:val="28"/>
              </w:rPr>
              <w:t>0</w:t>
            </w:r>
            <w:r w:rsidRPr="00943859">
              <w:rPr>
                <w:rFonts w:ascii="Browallia New" w:hAnsi="Browallia New" w:cs="Browallia New"/>
                <w:sz w:val="28"/>
                <w:szCs w:val="28"/>
              </w:rPr>
              <w:t xml:space="preserve"> </w:t>
            </w:r>
          </w:p>
        </w:tc>
        <w:tc>
          <w:tcPr>
            <w:tcW w:w="240" w:type="dxa"/>
          </w:tcPr>
          <w:p w14:paraId="58F13186" w14:textId="77777777" w:rsidR="002A5918" w:rsidRPr="00235043" w:rsidRDefault="002A5918" w:rsidP="002A591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tcPr>
          <w:p w14:paraId="3805CFE6" w14:textId="6CDC0A09" w:rsidR="002A5918" w:rsidRPr="00235043" w:rsidRDefault="002A5918" w:rsidP="002A591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5D07FF">
              <w:rPr>
                <w:rFonts w:ascii="Browallia New" w:hAnsi="Browallia New" w:cs="Browallia New"/>
                <w:sz w:val="28"/>
                <w:szCs w:val="28"/>
              </w:rPr>
              <w:t xml:space="preserve"> 134,948 </w:t>
            </w:r>
          </w:p>
        </w:tc>
        <w:tc>
          <w:tcPr>
            <w:tcW w:w="239" w:type="dxa"/>
          </w:tcPr>
          <w:p w14:paraId="52058BD0" w14:textId="77777777" w:rsidR="002A5918" w:rsidRPr="00235043" w:rsidRDefault="002A5918" w:rsidP="002A591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Pr>
          <w:p w14:paraId="39D17B90" w14:textId="6F4C5499" w:rsidR="002A5918" w:rsidRPr="002909A1" w:rsidRDefault="002A5918" w:rsidP="002A591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A5918">
              <w:rPr>
                <w:rFonts w:ascii="Browallia New" w:hAnsi="Browallia New" w:cs="Browallia New"/>
                <w:sz w:val="28"/>
                <w:szCs w:val="28"/>
              </w:rPr>
              <w:t xml:space="preserve"> 161,880 </w:t>
            </w:r>
          </w:p>
        </w:tc>
        <w:tc>
          <w:tcPr>
            <w:tcW w:w="236" w:type="dxa"/>
          </w:tcPr>
          <w:p w14:paraId="347E045A" w14:textId="77777777" w:rsidR="002A5918" w:rsidRPr="00235043" w:rsidRDefault="002A5918" w:rsidP="002A591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Pr>
          <w:p w14:paraId="6179BDA5" w14:textId="76A26ACE" w:rsidR="002A5918" w:rsidRPr="00235043" w:rsidRDefault="002A5918" w:rsidP="002A591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43560C">
              <w:rPr>
                <w:rFonts w:ascii="Browallia New" w:hAnsi="Browallia New" w:cs="Browallia New"/>
                <w:sz w:val="28"/>
                <w:szCs w:val="28"/>
              </w:rPr>
              <w:t xml:space="preserve"> 127,80</w:t>
            </w:r>
            <w:r>
              <w:rPr>
                <w:rFonts w:ascii="Browallia New" w:hAnsi="Browallia New" w:cs="Browallia New"/>
                <w:sz w:val="28"/>
                <w:szCs w:val="28"/>
              </w:rPr>
              <w:t>6</w:t>
            </w:r>
            <w:r w:rsidRPr="0043560C">
              <w:rPr>
                <w:rFonts w:ascii="Browallia New" w:hAnsi="Browallia New" w:cs="Browallia New"/>
                <w:sz w:val="28"/>
                <w:szCs w:val="28"/>
              </w:rPr>
              <w:t xml:space="preserve"> </w:t>
            </w:r>
          </w:p>
        </w:tc>
      </w:tr>
      <w:tr w:rsidR="002A5918" w:rsidRPr="00235043" w14:paraId="4CAF9AF9" w14:textId="77777777" w:rsidTr="00314B25">
        <w:tblPrEx>
          <w:tblCellMar>
            <w:left w:w="46" w:type="dxa"/>
            <w:right w:w="46" w:type="dxa"/>
          </w:tblCellMar>
          <w:tblLook w:val="0000" w:firstRow="0" w:lastRow="0" w:firstColumn="0" w:lastColumn="0" w:noHBand="0" w:noVBand="0"/>
        </w:tblPrEx>
        <w:trPr>
          <w:cantSplit/>
          <w:trHeight w:val="300"/>
        </w:trPr>
        <w:tc>
          <w:tcPr>
            <w:tcW w:w="3787" w:type="dxa"/>
          </w:tcPr>
          <w:p w14:paraId="7AE3923E" w14:textId="26BCF70F" w:rsidR="002A5918" w:rsidRPr="00235043" w:rsidRDefault="002A5918" w:rsidP="002522DC">
            <w:pPr>
              <w:tabs>
                <w:tab w:val="clear" w:pos="227"/>
              </w:tabs>
              <w:spacing w:line="240" w:lineRule="auto"/>
              <w:ind w:left="69" w:firstLine="273"/>
              <w:rPr>
                <w:rFonts w:ascii="Browallia New" w:hAnsi="Browallia New" w:cs="Browallia New"/>
                <w:sz w:val="28"/>
                <w:szCs w:val="28"/>
                <w:cs/>
              </w:rPr>
            </w:pPr>
            <w:r w:rsidRPr="00235043">
              <w:rPr>
                <w:rFonts w:ascii="Browallia New" w:hAnsi="Browallia New" w:cs="Browallia New"/>
                <w:sz w:val="28"/>
                <w:szCs w:val="28"/>
                <w:cs/>
              </w:rPr>
              <w:t>รวม</w:t>
            </w:r>
          </w:p>
        </w:tc>
        <w:tc>
          <w:tcPr>
            <w:tcW w:w="1122" w:type="dxa"/>
            <w:tcBorders>
              <w:top w:val="single" w:sz="4" w:space="0" w:color="auto"/>
              <w:bottom w:val="single" w:sz="12" w:space="0" w:color="auto"/>
            </w:tcBorders>
          </w:tcPr>
          <w:p w14:paraId="076E5567" w14:textId="783314A4" w:rsidR="002A5918" w:rsidRPr="004626C2" w:rsidRDefault="002A5918" w:rsidP="002A591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43859">
              <w:rPr>
                <w:rFonts w:ascii="Browallia New" w:hAnsi="Browallia New" w:cs="Browallia New"/>
                <w:sz w:val="28"/>
                <w:szCs w:val="28"/>
              </w:rPr>
              <w:t>2,860,677</w:t>
            </w:r>
          </w:p>
        </w:tc>
        <w:tc>
          <w:tcPr>
            <w:tcW w:w="240" w:type="dxa"/>
          </w:tcPr>
          <w:p w14:paraId="2ECF1414" w14:textId="77777777" w:rsidR="002A5918" w:rsidRPr="00235043" w:rsidRDefault="002A5918" w:rsidP="002A591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tcBorders>
              <w:top w:val="single" w:sz="4" w:space="0" w:color="auto"/>
              <w:bottom w:val="single" w:sz="12" w:space="0" w:color="auto"/>
            </w:tcBorders>
          </w:tcPr>
          <w:p w14:paraId="59421DED" w14:textId="5079E7C4" w:rsidR="002A5918" w:rsidRPr="00235043" w:rsidRDefault="002A5918" w:rsidP="002A591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rPr>
              <w:t>2,826,147</w:t>
            </w:r>
          </w:p>
        </w:tc>
        <w:tc>
          <w:tcPr>
            <w:tcW w:w="239" w:type="dxa"/>
          </w:tcPr>
          <w:p w14:paraId="5883050F" w14:textId="77777777" w:rsidR="002A5918" w:rsidRPr="00235043" w:rsidRDefault="002A5918" w:rsidP="002A591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4" w:space="0" w:color="auto"/>
              <w:bottom w:val="single" w:sz="12" w:space="0" w:color="auto"/>
            </w:tcBorders>
          </w:tcPr>
          <w:p w14:paraId="3565E2DF" w14:textId="5E565C94" w:rsidR="002A5918" w:rsidRPr="002909A1" w:rsidRDefault="002A5918" w:rsidP="002A591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A5918">
              <w:rPr>
                <w:rFonts w:ascii="Browallia New" w:hAnsi="Browallia New" w:cs="Browallia New"/>
                <w:sz w:val="28"/>
                <w:szCs w:val="28"/>
              </w:rPr>
              <w:t xml:space="preserve"> 2,279,045 </w:t>
            </w:r>
          </w:p>
        </w:tc>
        <w:tc>
          <w:tcPr>
            <w:tcW w:w="236" w:type="dxa"/>
          </w:tcPr>
          <w:p w14:paraId="20BD575C" w14:textId="77777777" w:rsidR="002A5918" w:rsidRPr="00235043" w:rsidRDefault="002A5918" w:rsidP="002A591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4" w:space="0" w:color="auto"/>
              <w:bottom w:val="single" w:sz="12" w:space="0" w:color="auto"/>
            </w:tcBorders>
          </w:tcPr>
          <w:p w14:paraId="1ACD2FCD" w14:textId="3C5E5297" w:rsidR="002A5918" w:rsidRPr="00235043" w:rsidRDefault="002A5918" w:rsidP="002A591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2,176,000</w:t>
            </w:r>
          </w:p>
        </w:tc>
      </w:tr>
      <w:tr w:rsidR="00D643B1" w:rsidRPr="00235043" w14:paraId="493E752C" w14:textId="77777777" w:rsidTr="005F476E">
        <w:tblPrEx>
          <w:tblCellMar>
            <w:left w:w="46" w:type="dxa"/>
            <w:right w:w="46" w:type="dxa"/>
          </w:tblCellMar>
          <w:tblLook w:val="0000" w:firstRow="0" w:lastRow="0" w:firstColumn="0" w:lastColumn="0" w:noHBand="0" w:noVBand="0"/>
        </w:tblPrEx>
        <w:trPr>
          <w:trHeight w:val="300"/>
        </w:trPr>
        <w:tc>
          <w:tcPr>
            <w:tcW w:w="3787" w:type="dxa"/>
          </w:tcPr>
          <w:p w14:paraId="6426935B" w14:textId="30192E36" w:rsidR="00D643B1" w:rsidRPr="00235043" w:rsidRDefault="00D643B1" w:rsidP="00D643B1">
            <w:pPr>
              <w:tabs>
                <w:tab w:val="clear" w:pos="227"/>
              </w:tabs>
              <w:spacing w:line="240" w:lineRule="auto"/>
              <w:ind w:left="237" w:hanging="177"/>
              <w:rPr>
                <w:rFonts w:ascii="Browallia New" w:hAnsi="Browallia New" w:cs="Browallia New"/>
                <w:sz w:val="28"/>
                <w:szCs w:val="28"/>
              </w:rPr>
            </w:pPr>
          </w:p>
        </w:tc>
        <w:tc>
          <w:tcPr>
            <w:tcW w:w="1122" w:type="dxa"/>
            <w:tcBorders>
              <w:top w:val="single" w:sz="12" w:space="0" w:color="auto"/>
            </w:tcBorders>
          </w:tcPr>
          <w:p w14:paraId="36EFEEEA" w14:textId="510E93E6"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40" w:type="dxa"/>
          </w:tcPr>
          <w:p w14:paraId="2DAD4D38" w14:textId="77777777" w:rsidR="00D643B1" w:rsidRPr="00235043" w:rsidRDefault="00D643B1" w:rsidP="00D643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tcBorders>
              <w:top w:val="single" w:sz="12" w:space="0" w:color="auto"/>
            </w:tcBorders>
          </w:tcPr>
          <w:p w14:paraId="6C781863" w14:textId="374CC6EE"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39" w:type="dxa"/>
          </w:tcPr>
          <w:p w14:paraId="564C6CE6" w14:textId="77777777" w:rsidR="00D643B1" w:rsidRPr="00235043" w:rsidRDefault="00D643B1" w:rsidP="00D643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12" w:space="0" w:color="auto"/>
            </w:tcBorders>
            <w:vAlign w:val="bottom"/>
          </w:tcPr>
          <w:p w14:paraId="4CFA92CA" w14:textId="17787347" w:rsidR="00D643B1" w:rsidRPr="00235043" w:rsidRDefault="00D643B1" w:rsidP="00D64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236" w:type="dxa"/>
          </w:tcPr>
          <w:p w14:paraId="43DE240D" w14:textId="77777777" w:rsidR="00D643B1" w:rsidRPr="00235043" w:rsidRDefault="00D643B1" w:rsidP="00D643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12" w:space="0" w:color="auto"/>
            </w:tcBorders>
          </w:tcPr>
          <w:p w14:paraId="3C19EA4E" w14:textId="02EB23F8"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D643B1" w:rsidRPr="00235043" w14:paraId="6D0B4FDD" w14:textId="77777777" w:rsidTr="0084240D">
        <w:tblPrEx>
          <w:tblCellMar>
            <w:left w:w="46" w:type="dxa"/>
            <w:right w:w="46" w:type="dxa"/>
          </w:tblCellMar>
          <w:tblLook w:val="0000" w:firstRow="0" w:lastRow="0" w:firstColumn="0" w:lastColumn="0" w:noHBand="0" w:noVBand="0"/>
        </w:tblPrEx>
        <w:trPr>
          <w:trHeight w:val="340"/>
        </w:trPr>
        <w:tc>
          <w:tcPr>
            <w:tcW w:w="3787" w:type="dxa"/>
          </w:tcPr>
          <w:p w14:paraId="0572EE57" w14:textId="11CF84EA" w:rsidR="00D643B1" w:rsidRPr="0025063B" w:rsidRDefault="00D643B1" w:rsidP="0025063B">
            <w:pPr>
              <w:tabs>
                <w:tab w:val="clear" w:pos="227"/>
                <w:tab w:val="clear" w:pos="3742"/>
                <w:tab w:val="left" w:pos="198"/>
              </w:tabs>
              <w:spacing w:line="240" w:lineRule="auto"/>
              <w:ind w:left="250" w:right="-138" w:hanging="250"/>
              <w:rPr>
                <w:rFonts w:ascii="Browallia New" w:hAnsi="Browallia New" w:cs="Browallia New"/>
                <w:b/>
                <w:bCs/>
                <w:sz w:val="28"/>
                <w:szCs w:val="28"/>
                <w:cs/>
              </w:rPr>
            </w:pPr>
            <w:r w:rsidRPr="00235043">
              <w:rPr>
                <w:rFonts w:ascii="Browallia New" w:hAnsi="Browallia New" w:cs="Browallia New"/>
                <w:b/>
                <w:bCs/>
                <w:sz w:val="28"/>
                <w:szCs w:val="28"/>
                <w:cs/>
              </w:rPr>
              <w:t>ค่าตอบแทนผู้บริหารสำคัญ</w:t>
            </w:r>
          </w:p>
        </w:tc>
        <w:tc>
          <w:tcPr>
            <w:tcW w:w="1122" w:type="dxa"/>
          </w:tcPr>
          <w:p w14:paraId="252E340F" w14:textId="77777777" w:rsidR="00D643B1" w:rsidRPr="00235043" w:rsidDel="00917A5F"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40" w:type="dxa"/>
          </w:tcPr>
          <w:p w14:paraId="788FDC9E" w14:textId="77777777" w:rsidR="00D643B1" w:rsidRPr="00235043" w:rsidRDefault="00D643B1" w:rsidP="00D643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135" w:type="dxa"/>
            <w:vAlign w:val="bottom"/>
          </w:tcPr>
          <w:p w14:paraId="420F89F1"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39" w:type="dxa"/>
          </w:tcPr>
          <w:p w14:paraId="692BB5CB" w14:textId="77777777" w:rsidR="00D643B1" w:rsidRPr="00235043" w:rsidRDefault="00D643B1" w:rsidP="00D643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110" w:type="dxa"/>
            <w:vAlign w:val="bottom"/>
          </w:tcPr>
          <w:p w14:paraId="4CEA2561" w14:textId="77777777" w:rsidR="00D643B1" w:rsidRPr="00235043" w:rsidDel="00C179EE"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36" w:type="dxa"/>
          </w:tcPr>
          <w:p w14:paraId="4DA8E503" w14:textId="77777777" w:rsidR="00D643B1" w:rsidRPr="00235043" w:rsidRDefault="00D643B1" w:rsidP="00D643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258" w:type="dxa"/>
            <w:vAlign w:val="bottom"/>
          </w:tcPr>
          <w:p w14:paraId="636677B5"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r>
      <w:tr w:rsidR="00D643B1" w:rsidRPr="00235043" w14:paraId="19CCEA51" w14:textId="77777777" w:rsidTr="00BD2CAB">
        <w:tblPrEx>
          <w:tblCellMar>
            <w:left w:w="46" w:type="dxa"/>
            <w:right w:w="46" w:type="dxa"/>
          </w:tblCellMar>
          <w:tblLook w:val="0000" w:firstRow="0" w:lastRow="0" w:firstColumn="0" w:lastColumn="0" w:noHBand="0" w:noVBand="0"/>
        </w:tblPrEx>
        <w:trPr>
          <w:trHeight w:val="324"/>
        </w:trPr>
        <w:tc>
          <w:tcPr>
            <w:tcW w:w="3787" w:type="dxa"/>
          </w:tcPr>
          <w:p w14:paraId="64FC0E71" w14:textId="49CC2B8E" w:rsidR="00D643B1" w:rsidRPr="00235043" w:rsidRDefault="00D643B1" w:rsidP="00D643B1">
            <w:pPr>
              <w:tabs>
                <w:tab w:val="clear" w:pos="227"/>
              </w:tabs>
              <w:spacing w:line="240" w:lineRule="auto"/>
              <w:ind w:left="237" w:right="-226" w:hanging="177"/>
              <w:rPr>
                <w:rFonts w:ascii="Browallia New" w:hAnsi="Browallia New" w:cs="Browallia New"/>
                <w:sz w:val="28"/>
                <w:szCs w:val="28"/>
                <w:cs/>
              </w:rPr>
            </w:pPr>
            <w:r w:rsidRPr="00235043">
              <w:rPr>
                <w:rFonts w:ascii="Browallia New" w:hAnsi="Browallia New" w:cs="Browallia New"/>
                <w:sz w:val="28"/>
                <w:szCs w:val="28"/>
                <w:cs/>
              </w:rPr>
              <w:t>ภาระผูกพันผลประโยชน์หลังออกจากงาน</w:t>
            </w:r>
          </w:p>
        </w:tc>
        <w:tc>
          <w:tcPr>
            <w:tcW w:w="1122" w:type="dxa"/>
            <w:tcBorders>
              <w:bottom w:val="single" w:sz="12" w:space="0" w:color="auto"/>
            </w:tcBorders>
            <w:vAlign w:val="bottom"/>
          </w:tcPr>
          <w:p w14:paraId="34C2DFDD" w14:textId="5578E7BF" w:rsidR="00D643B1" w:rsidRPr="00235043" w:rsidDel="00917A5F" w:rsidRDefault="005406CE"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406CE">
              <w:rPr>
                <w:rFonts w:ascii="Browallia New" w:hAnsi="Browallia New" w:cs="Browallia New"/>
                <w:sz w:val="28"/>
                <w:szCs w:val="28"/>
              </w:rPr>
              <w:t>21,070</w:t>
            </w:r>
          </w:p>
        </w:tc>
        <w:tc>
          <w:tcPr>
            <w:tcW w:w="240" w:type="dxa"/>
            <w:vAlign w:val="bottom"/>
          </w:tcPr>
          <w:p w14:paraId="331300D2" w14:textId="77777777" w:rsidR="00D643B1" w:rsidRPr="00235043" w:rsidRDefault="00D643B1" w:rsidP="00D643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rPr>
                <w:rFonts w:ascii="Browallia New" w:hAnsi="Browallia New" w:cs="Browallia New"/>
                <w:sz w:val="28"/>
                <w:szCs w:val="28"/>
                <w:highlight w:val="yellow"/>
              </w:rPr>
            </w:pPr>
          </w:p>
        </w:tc>
        <w:tc>
          <w:tcPr>
            <w:tcW w:w="1135" w:type="dxa"/>
            <w:tcBorders>
              <w:bottom w:val="single" w:sz="12" w:space="0" w:color="auto"/>
            </w:tcBorders>
            <w:vAlign w:val="bottom"/>
          </w:tcPr>
          <w:p w14:paraId="7B134277" w14:textId="49B8835E"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r w:rsidRPr="0043560C">
              <w:rPr>
                <w:rFonts w:ascii="Browallia New" w:hAnsi="Browallia New" w:cs="Browallia New"/>
                <w:sz w:val="28"/>
                <w:szCs w:val="28"/>
              </w:rPr>
              <w:t>20,</w:t>
            </w:r>
            <w:r>
              <w:rPr>
                <w:rFonts w:ascii="Browallia New" w:hAnsi="Browallia New" w:cs="Browallia New"/>
                <w:sz w:val="28"/>
                <w:szCs w:val="28"/>
              </w:rPr>
              <w:t>859</w:t>
            </w:r>
          </w:p>
        </w:tc>
        <w:tc>
          <w:tcPr>
            <w:tcW w:w="239" w:type="dxa"/>
            <w:vAlign w:val="bottom"/>
          </w:tcPr>
          <w:p w14:paraId="2CE9C8B1" w14:textId="77777777"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tcBorders>
              <w:bottom w:val="single" w:sz="12" w:space="0" w:color="auto"/>
            </w:tcBorders>
            <w:vAlign w:val="bottom"/>
          </w:tcPr>
          <w:p w14:paraId="1FC4F2B6" w14:textId="289459D1" w:rsidR="00D643B1" w:rsidRPr="00235043" w:rsidDel="00C179EE" w:rsidRDefault="001F2F39" w:rsidP="00D643B1">
            <w:pPr>
              <w:tabs>
                <w:tab w:val="clear" w:pos="907"/>
              </w:tabs>
              <w:jc w:val="right"/>
              <w:rPr>
                <w:rFonts w:ascii="Browallia New" w:hAnsi="Browallia New" w:cs="Browallia New"/>
                <w:sz w:val="28"/>
                <w:szCs w:val="28"/>
              </w:rPr>
            </w:pPr>
            <w:r w:rsidRPr="001F2F39">
              <w:rPr>
                <w:rFonts w:ascii="Browallia New" w:hAnsi="Browallia New" w:cs="Browallia New"/>
                <w:sz w:val="28"/>
                <w:szCs w:val="28"/>
              </w:rPr>
              <w:t>14,124</w:t>
            </w:r>
          </w:p>
        </w:tc>
        <w:tc>
          <w:tcPr>
            <w:tcW w:w="236" w:type="dxa"/>
            <w:vAlign w:val="bottom"/>
          </w:tcPr>
          <w:p w14:paraId="61A003BC" w14:textId="77777777" w:rsidR="00D643B1" w:rsidRPr="00235043" w:rsidRDefault="00D643B1" w:rsidP="00D643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258" w:type="dxa"/>
            <w:tcBorders>
              <w:bottom w:val="single" w:sz="12" w:space="0" w:color="auto"/>
            </w:tcBorders>
            <w:vAlign w:val="bottom"/>
          </w:tcPr>
          <w:p w14:paraId="52BC3869" w14:textId="633806B4"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lang w:val="en-GB"/>
              </w:rPr>
            </w:pPr>
            <w:r w:rsidRPr="0043560C">
              <w:rPr>
                <w:rFonts w:ascii="Browallia New" w:hAnsi="Browallia New" w:cs="Browallia New"/>
                <w:sz w:val="28"/>
                <w:szCs w:val="28"/>
              </w:rPr>
              <w:t>14,054</w:t>
            </w:r>
          </w:p>
        </w:tc>
      </w:tr>
      <w:tr w:rsidR="00D643B1" w:rsidRPr="00235043" w14:paraId="02C1ADDE" w14:textId="77777777" w:rsidTr="0084240D">
        <w:tblPrEx>
          <w:tblCellMar>
            <w:left w:w="46" w:type="dxa"/>
            <w:right w:w="46" w:type="dxa"/>
          </w:tblCellMar>
          <w:tblLook w:val="0000" w:firstRow="0" w:lastRow="0" w:firstColumn="0" w:lastColumn="0" w:noHBand="0" w:noVBand="0"/>
        </w:tblPrEx>
        <w:tc>
          <w:tcPr>
            <w:tcW w:w="3787" w:type="dxa"/>
          </w:tcPr>
          <w:p w14:paraId="618A617B" w14:textId="2599807C" w:rsidR="00D643B1" w:rsidRPr="00235043" w:rsidRDefault="00D643B1" w:rsidP="00D643B1">
            <w:pPr>
              <w:tabs>
                <w:tab w:val="clear" w:pos="227"/>
              </w:tabs>
              <w:spacing w:line="240" w:lineRule="auto"/>
              <w:ind w:left="237" w:right="-226" w:hanging="177"/>
              <w:rPr>
                <w:rFonts w:ascii="Browallia New" w:hAnsi="Browallia New" w:cs="Browallia New"/>
                <w:sz w:val="28"/>
                <w:szCs w:val="28"/>
                <w:cs/>
              </w:rPr>
            </w:pPr>
          </w:p>
        </w:tc>
        <w:tc>
          <w:tcPr>
            <w:tcW w:w="1122" w:type="dxa"/>
            <w:tcBorders>
              <w:top w:val="single" w:sz="12" w:space="0" w:color="auto"/>
            </w:tcBorders>
            <w:vAlign w:val="bottom"/>
          </w:tcPr>
          <w:p w14:paraId="14CA8CDE" w14:textId="21FDEDD3" w:rsidR="00D643B1" w:rsidRPr="00235043" w:rsidDel="00917A5F"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vAlign w:val="bottom"/>
          </w:tcPr>
          <w:p w14:paraId="398AEAAE" w14:textId="77777777" w:rsidR="00D643B1" w:rsidRPr="00235043" w:rsidRDefault="00D643B1" w:rsidP="00D643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35" w:type="dxa"/>
            <w:tcBorders>
              <w:top w:val="single" w:sz="12" w:space="0" w:color="auto"/>
            </w:tcBorders>
            <w:vAlign w:val="bottom"/>
          </w:tcPr>
          <w:p w14:paraId="2159DA5F" w14:textId="521F9E04"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vAlign w:val="bottom"/>
          </w:tcPr>
          <w:p w14:paraId="0F1B3B17" w14:textId="77777777" w:rsidR="00D643B1" w:rsidRPr="00235043" w:rsidRDefault="00D643B1" w:rsidP="00D643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12" w:space="0" w:color="auto"/>
            </w:tcBorders>
            <w:vAlign w:val="bottom"/>
          </w:tcPr>
          <w:p w14:paraId="22B6AD43" w14:textId="069D0D9B" w:rsidR="00D643B1" w:rsidRPr="00235043" w:rsidDel="00C179EE"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vAlign w:val="bottom"/>
          </w:tcPr>
          <w:p w14:paraId="552196E4" w14:textId="77777777" w:rsidR="00D643B1" w:rsidRPr="00235043" w:rsidRDefault="00D643B1" w:rsidP="00D643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12" w:space="0" w:color="auto"/>
            </w:tcBorders>
            <w:vAlign w:val="bottom"/>
          </w:tcPr>
          <w:p w14:paraId="04A68179" w14:textId="0BC45928" w:rsidR="00D643B1" w:rsidRPr="00235043" w:rsidRDefault="00D643B1" w:rsidP="00D643B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r>
    </w:tbl>
    <w:p w14:paraId="4915C4E5" w14:textId="21DBC77A" w:rsidR="00894747" w:rsidRPr="00235043" w:rsidRDefault="00894747" w:rsidP="008122AB">
      <w:pPr>
        <w:tabs>
          <w:tab w:val="clear" w:pos="680"/>
          <w:tab w:val="left" w:pos="426"/>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lastRenderedPageBreak/>
        <w:t>รายการเคลื่อนไหวของเงินให้กู้ยืมระยะสั้น</w:t>
      </w:r>
      <w:r w:rsidR="00787685" w:rsidRPr="00787685">
        <w:rPr>
          <w:rFonts w:ascii="Browallia New" w:hAnsi="Browallia New" w:cs="Browallia New"/>
          <w:sz w:val="28"/>
          <w:szCs w:val="28"/>
          <w:cs/>
        </w:rPr>
        <w:t>และดอกเบี้ยค้างรับ -</w:t>
      </w:r>
      <w:r w:rsidR="004E5705">
        <w:rPr>
          <w:rFonts w:ascii="Browallia New" w:hAnsi="Browallia New" w:cs="Browallia New"/>
          <w:sz w:val="28"/>
          <w:szCs w:val="28"/>
        </w:rPr>
        <w:t xml:space="preserve"> </w:t>
      </w:r>
      <w:r w:rsidRPr="00235043">
        <w:rPr>
          <w:rFonts w:ascii="Browallia New" w:hAnsi="Browallia New" w:cs="Browallia New"/>
          <w:sz w:val="28"/>
          <w:szCs w:val="28"/>
          <w:cs/>
        </w:rPr>
        <w:t>บริษัท</w:t>
      </w:r>
      <w:r w:rsidR="00682F22" w:rsidRPr="00235043">
        <w:rPr>
          <w:rFonts w:ascii="Browallia New" w:hAnsi="Browallia New" w:cs="Browallia New"/>
          <w:sz w:val="28"/>
          <w:szCs w:val="28"/>
          <w:cs/>
        </w:rPr>
        <w:t>ที่เกี่ยวข้อง</w:t>
      </w:r>
      <w:r w:rsidR="006F1A6E" w:rsidRPr="00235043">
        <w:rPr>
          <w:rFonts w:ascii="Browallia New" w:hAnsi="Browallia New" w:cs="Browallia New"/>
          <w:sz w:val="28"/>
          <w:szCs w:val="28"/>
          <w:cs/>
          <w:lang w:val="en-GB"/>
        </w:rPr>
        <w:t>ในระหว่างงวด</w:t>
      </w:r>
      <w:r w:rsidR="00AD7ED0">
        <w:rPr>
          <w:rFonts w:ascii="Browallia New" w:hAnsi="Browallia New" w:cs="Browallia New" w:hint="cs"/>
          <w:sz w:val="28"/>
          <w:szCs w:val="28"/>
          <w:cs/>
          <w:lang w:val="en-GB"/>
        </w:rPr>
        <w:t>หก</w:t>
      </w:r>
      <w:r w:rsidR="006F1A6E" w:rsidRPr="00235043">
        <w:rPr>
          <w:rFonts w:ascii="Browallia New" w:hAnsi="Browallia New" w:cs="Browallia New"/>
          <w:sz w:val="28"/>
          <w:szCs w:val="28"/>
          <w:cs/>
          <w:lang w:val="en-GB"/>
        </w:rPr>
        <w:t>เดือนสิ้นสุดวันที่</w:t>
      </w:r>
      <w:r w:rsidR="006F1A6E" w:rsidRPr="00235043">
        <w:rPr>
          <w:rFonts w:ascii="Browallia New" w:hAnsi="Browallia New" w:cs="Browallia New"/>
          <w:sz w:val="28"/>
          <w:szCs w:val="28"/>
          <w:lang w:val="en-GB"/>
        </w:rPr>
        <w:t xml:space="preserve"> </w:t>
      </w:r>
      <w:r w:rsidR="00AD7ED0" w:rsidRPr="00A67DCC">
        <w:rPr>
          <w:rFonts w:ascii="Browallia New" w:hAnsi="Browallia New" w:cs="Browallia New"/>
          <w:sz w:val="28"/>
          <w:szCs w:val="28"/>
          <w:lang w:val="en-GB"/>
        </w:rPr>
        <w:t>30</w:t>
      </w:r>
      <w:r w:rsidR="00AD7ED0" w:rsidRPr="00A67DCC">
        <w:rPr>
          <w:rFonts w:ascii="Browallia New" w:hAnsi="Browallia New" w:cs="Browallia New"/>
          <w:sz w:val="28"/>
          <w:szCs w:val="28"/>
          <w:cs/>
          <w:lang w:val="en-GB"/>
        </w:rPr>
        <w:t xml:space="preserve"> มิถุนายน </w:t>
      </w:r>
      <w:r w:rsidR="00122425">
        <w:rPr>
          <w:rFonts w:ascii="Browallia New" w:hAnsi="Browallia New" w:cs="Browallia New"/>
          <w:sz w:val="28"/>
          <w:szCs w:val="28"/>
        </w:rPr>
        <w:t>2569</w:t>
      </w:r>
      <w:r w:rsidR="00122425" w:rsidRPr="00235043">
        <w:rPr>
          <w:rFonts w:ascii="Browallia New" w:hAnsi="Browallia New" w:cs="Browallia New"/>
          <w:sz w:val="28"/>
          <w:szCs w:val="28"/>
          <w:cs/>
        </w:rPr>
        <w:t xml:space="preserve"> </w:t>
      </w:r>
      <w:r w:rsidRPr="00235043">
        <w:rPr>
          <w:rFonts w:ascii="Browallia New" w:hAnsi="Browallia New" w:cs="Browallia New"/>
          <w:sz w:val="28"/>
          <w:szCs w:val="28"/>
          <w:cs/>
        </w:rPr>
        <w:t>มีดังนี้</w:t>
      </w:r>
    </w:p>
    <w:p w14:paraId="527BF261" w14:textId="77777777" w:rsidR="00A653C0" w:rsidRPr="007F0B06" w:rsidRDefault="00A653C0" w:rsidP="001B4041">
      <w:pPr>
        <w:spacing w:line="240" w:lineRule="auto"/>
        <w:ind w:left="426"/>
        <w:jc w:val="thaiDistribute"/>
        <w:rPr>
          <w:rFonts w:ascii="Browallia New" w:hAnsi="Browallia New" w:cs="Browallia New"/>
          <w:sz w:val="22"/>
          <w:szCs w:val="22"/>
          <w:cs/>
        </w:rPr>
      </w:pPr>
    </w:p>
    <w:tbl>
      <w:tblPr>
        <w:tblW w:w="9093" w:type="dxa"/>
        <w:tblInd w:w="294" w:type="dxa"/>
        <w:tblLayout w:type="fixed"/>
        <w:tblCellMar>
          <w:left w:w="46" w:type="dxa"/>
          <w:right w:w="46" w:type="dxa"/>
        </w:tblCellMar>
        <w:tblLook w:val="0000" w:firstRow="0" w:lastRow="0" w:firstColumn="0" w:lastColumn="0" w:noHBand="0" w:noVBand="0"/>
      </w:tblPr>
      <w:tblGrid>
        <w:gridCol w:w="3534"/>
        <w:gridCol w:w="1229"/>
        <w:gridCol w:w="183"/>
        <w:gridCol w:w="1229"/>
        <w:gridCol w:w="210"/>
        <w:gridCol w:w="1244"/>
        <w:gridCol w:w="182"/>
        <w:gridCol w:w="1282"/>
      </w:tblGrid>
      <w:tr w:rsidR="00CC61E4" w:rsidRPr="00235043" w14:paraId="40EA79B4" w14:textId="77777777" w:rsidTr="005C4B2E">
        <w:trPr>
          <w:cantSplit/>
        </w:trPr>
        <w:tc>
          <w:tcPr>
            <w:tcW w:w="3534" w:type="dxa"/>
          </w:tcPr>
          <w:p w14:paraId="780E53E5" w14:textId="77777777" w:rsidR="00CC61E4" w:rsidRPr="00235043" w:rsidRDefault="00CC61E4" w:rsidP="00587142">
            <w:pPr>
              <w:spacing w:line="240" w:lineRule="auto"/>
              <w:ind w:right="851"/>
              <w:jc w:val="both"/>
              <w:rPr>
                <w:rFonts w:ascii="Browallia New" w:hAnsi="Browallia New" w:cs="Browallia New"/>
                <w:sz w:val="28"/>
                <w:szCs w:val="28"/>
              </w:rPr>
            </w:pPr>
          </w:p>
        </w:tc>
        <w:tc>
          <w:tcPr>
            <w:tcW w:w="5559" w:type="dxa"/>
            <w:gridSpan w:val="7"/>
          </w:tcPr>
          <w:p w14:paraId="58B55E2B" w14:textId="77777777" w:rsidR="00CC61E4" w:rsidRPr="00235043" w:rsidRDefault="00CC61E4" w:rsidP="00587142">
            <w:pPr>
              <w:tabs>
                <w:tab w:val="clear" w:pos="4678"/>
              </w:tabs>
              <w:spacing w:line="240" w:lineRule="auto"/>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lang w:val="en-GB"/>
              </w:rPr>
              <w:t xml:space="preserve">: </w:t>
            </w:r>
            <w:r w:rsidRPr="00235043">
              <w:rPr>
                <w:rFonts w:ascii="Browallia New" w:hAnsi="Browallia New" w:cs="Browallia New"/>
                <w:sz w:val="28"/>
                <w:szCs w:val="28"/>
                <w:cs/>
              </w:rPr>
              <w:t>พันบาท)</w:t>
            </w:r>
          </w:p>
        </w:tc>
      </w:tr>
      <w:tr w:rsidR="00CC61E4" w:rsidRPr="00235043" w14:paraId="3A721949" w14:textId="77777777" w:rsidTr="005C4B2E">
        <w:trPr>
          <w:cantSplit/>
        </w:trPr>
        <w:tc>
          <w:tcPr>
            <w:tcW w:w="3534" w:type="dxa"/>
          </w:tcPr>
          <w:p w14:paraId="7E4BBF4F" w14:textId="77777777" w:rsidR="00CC61E4" w:rsidRPr="00235043" w:rsidRDefault="00CC61E4" w:rsidP="00587142">
            <w:pPr>
              <w:spacing w:line="240" w:lineRule="auto"/>
              <w:ind w:right="851"/>
              <w:jc w:val="both"/>
              <w:rPr>
                <w:rFonts w:ascii="Browallia New" w:hAnsi="Browallia New" w:cs="Browallia New"/>
                <w:sz w:val="28"/>
                <w:szCs w:val="28"/>
              </w:rPr>
            </w:pPr>
          </w:p>
        </w:tc>
        <w:tc>
          <w:tcPr>
            <w:tcW w:w="5559" w:type="dxa"/>
            <w:gridSpan w:val="7"/>
            <w:tcBorders>
              <w:bottom w:val="single" w:sz="4" w:space="0" w:color="auto"/>
            </w:tcBorders>
          </w:tcPr>
          <w:p w14:paraId="3AF7407F" w14:textId="76803753" w:rsidR="00CC61E4" w:rsidRPr="00235043" w:rsidRDefault="009150F9" w:rsidP="00587142">
            <w:pPr>
              <w:spacing w:line="240" w:lineRule="auto"/>
              <w:ind w:right="-45"/>
              <w:jc w:val="center"/>
              <w:rPr>
                <w:rFonts w:ascii="Browallia New" w:hAnsi="Browallia New" w:cs="Browallia New"/>
                <w:sz w:val="28"/>
                <w:szCs w:val="28"/>
                <w:cs/>
              </w:rPr>
            </w:pPr>
            <w:r w:rsidRPr="00235043">
              <w:rPr>
                <w:rFonts w:ascii="Browallia New" w:hAnsi="Browallia New" w:cs="Browallia New"/>
                <w:sz w:val="28"/>
                <w:szCs w:val="28"/>
                <w:cs/>
              </w:rPr>
              <w:t>ข้อมูลทาง</w:t>
            </w:r>
            <w:r w:rsidR="00CC61E4" w:rsidRPr="00235043">
              <w:rPr>
                <w:rFonts w:ascii="Browallia New" w:hAnsi="Browallia New" w:cs="Browallia New"/>
                <w:sz w:val="28"/>
                <w:szCs w:val="28"/>
                <w:cs/>
              </w:rPr>
              <w:t>การเงินเฉพาะบริษัท</w:t>
            </w:r>
          </w:p>
        </w:tc>
      </w:tr>
      <w:tr w:rsidR="005042BA" w:rsidRPr="00235043" w14:paraId="5E435501" w14:textId="77777777" w:rsidTr="005C4B2E">
        <w:trPr>
          <w:cantSplit/>
        </w:trPr>
        <w:tc>
          <w:tcPr>
            <w:tcW w:w="3534" w:type="dxa"/>
          </w:tcPr>
          <w:p w14:paraId="4640D47E" w14:textId="77777777" w:rsidR="005042BA" w:rsidRPr="00235043" w:rsidRDefault="005042BA" w:rsidP="005042BA">
            <w:pPr>
              <w:spacing w:line="240" w:lineRule="auto"/>
              <w:ind w:right="851"/>
              <w:jc w:val="both"/>
              <w:rPr>
                <w:rFonts w:ascii="Browallia New" w:hAnsi="Browallia New" w:cs="Browallia New"/>
                <w:sz w:val="28"/>
                <w:szCs w:val="28"/>
                <w:cs/>
              </w:rPr>
            </w:pPr>
          </w:p>
        </w:tc>
        <w:tc>
          <w:tcPr>
            <w:tcW w:w="1229" w:type="dxa"/>
            <w:tcBorders>
              <w:bottom w:val="single" w:sz="4" w:space="0" w:color="auto"/>
            </w:tcBorders>
          </w:tcPr>
          <w:p w14:paraId="4024D0D9" w14:textId="483F94EE" w:rsidR="005042BA" w:rsidRPr="00235043" w:rsidRDefault="003B3B06" w:rsidP="005042BA">
            <w:pPr>
              <w:tabs>
                <w:tab w:val="clear" w:pos="907"/>
              </w:tabs>
              <w:spacing w:line="240" w:lineRule="auto"/>
              <w:ind w:left="-46" w:right="-45"/>
              <w:jc w:val="center"/>
              <w:rPr>
                <w:rFonts w:ascii="Browallia New" w:hAnsi="Browallia New" w:cs="Browallia New"/>
                <w:sz w:val="28"/>
                <w:szCs w:val="28"/>
              </w:rPr>
            </w:pPr>
            <w:r w:rsidRPr="00235043">
              <w:rPr>
                <w:rFonts w:ascii="Browallia New" w:hAnsi="Browallia New" w:cs="Browallia New"/>
                <w:sz w:val="28"/>
                <w:szCs w:val="28"/>
              </w:rPr>
              <w:t>1</w:t>
            </w:r>
            <w:r w:rsidR="0050637B" w:rsidRPr="00235043">
              <w:rPr>
                <w:rFonts w:ascii="Browallia New" w:hAnsi="Browallia New" w:cs="Browallia New"/>
                <w:sz w:val="28"/>
                <w:szCs w:val="28"/>
                <w:cs/>
              </w:rPr>
              <w:t xml:space="preserve"> มกราคม </w:t>
            </w:r>
            <w:r w:rsidRPr="00235043">
              <w:rPr>
                <w:rFonts w:ascii="Browallia New" w:hAnsi="Browallia New" w:cs="Browallia New"/>
                <w:sz w:val="28"/>
                <w:szCs w:val="28"/>
              </w:rPr>
              <w:t>256</w:t>
            </w:r>
            <w:r w:rsidR="00122425">
              <w:rPr>
                <w:rFonts w:ascii="Browallia New" w:hAnsi="Browallia New" w:cs="Browallia New"/>
                <w:sz w:val="28"/>
                <w:szCs w:val="28"/>
              </w:rPr>
              <w:t>9</w:t>
            </w:r>
          </w:p>
        </w:tc>
        <w:tc>
          <w:tcPr>
            <w:tcW w:w="183" w:type="dxa"/>
          </w:tcPr>
          <w:p w14:paraId="5F6CDDF6" w14:textId="77777777" w:rsidR="005042BA" w:rsidRPr="00235043" w:rsidRDefault="005042BA" w:rsidP="005042BA">
            <w:pPr>
              <w:tabs>
                <w:tab w:val="clear" w:pos="907"/>
              </w:tabs>
              <w:spacing w:line="240" w:lineRule="auto"/>
              <w:ind w:left="-46" w:right="-45"/>
              <w:jc w:val="both"/>
              <w:rPr>
                <w:rFonts w:ascii="Browallia New" w:hAnsi="Browallia New" w:cs="Browallia New"/>
                <w:sz w:val="28"/>
                <w:szCs w:val="28"/>
              </w:rPr>
            </w:pPr>
          </w:p>
        </w:tc>
        <w:tc>
          <w:tcPr>
            <w:tcW w:w="1229" w:type="dxa"/>
            <w:tcBorders>
              <w:bottom w:val="single" w:sz="4" w:space="0" w:color="auto"/>
            </w:tcBorders>
          </w:tcPr>
          <w:p w14:paraId="6CCB05EF" w14:textId="77777777" w:rsidR="005042BA" w:rsidRPr="00235043"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235043" w:rsidRDefault="005042BA" w:rsidP="005042BA">
            <w:pPr>
              <w:tabs>
                <w:tab w:val="clear" w:pos="907"/>
              </w:tabs>
              <w:spacing w:line="240" w:lineRule="auto"/>
              <w:ind w:left="-46" w:right="-45"/>
              <w:jc w:val="center"/>
              <w:rPr>
                <w:rFonts w:ascii="Browallia New" w:hAnsi="Browallia New" w:cs="Browallia New"/>
                <w:sz w:val="28"/>
                <w:szCs w:val="28"/>
                <w:cs/>
              </w:rPr>
            </w:pPr>
            <w:r w:rsidRPr="00235043">
              <w:rPr>
                <w:rFonts w:ascii="Browallia New" w:hAnsi="Browallia New" w:cs="Browallia New"/>
                <w:sz w:val="28"/>
                <w:szCs w:val="28"/>
                <w:cs/>
              </w:rPr>
              <w:t>เพิ่ม</w:t>
            </w:r>
            <w:r w:rsidRPr="00235043">
              <w:rPr>
                <w:rStyle w:val="PageNumber"/>
                <w:rFonts w:ascii="Browallia New" w:hAnsi="Browallia New" w:cs="Browallia New"/>
                <w:sz w:val="28"/>
                <w:szCs w:val="28"/>
                <w:cs/>
              </w:rPr>
              <w:t>ขึ้น</w:t>
            </w:r>
          </w:p>
        </w:tc>
        <w:tc>
          <w:tcPr>
            <w:tcW w:w="210" w:type="dxa"/>
          </w:tcPr>
          <w:p w14:paraId="0D8EB04E" w14:textId="77777777" w:rsidR="005042BA" w:rsidRPr="00235043" w:rsidRDefault="005042BA" w:rsidP="005042BA">
            <w:pPr>
              <w:tabs>
                <w:tab w:val="clear" w:pos="907"/>
              </w:tabs>
              <w:spacing w:line="240" w:lineRule="auto"/>
              <w:ind w:left="-46" w:right="-45"/>
              <w:jc w:val="both"/>
              <w:rPr>
                <w:rFonts w:ascii="Browallia New" w:hAnsi="Browallia New" w:cs="Browallia New"/>
                <w:sz w:val="28"/>
                <w:szCs w:val="28"/>
              </w:rPr>
            </w:pPr>
          </w:p>
        </w:tc>
        <w:tc>
          <w:tcPr>
            <w:tcW w:w="1244" w:type="dxa"/>
            <w:tcBorders>
              <w:bottom w:val="single" w:sz="4" w:space="0" w:color="auto"/>
            </w:tcBorders>
          </w:tcPr>
          <w:p w14:paraId="1BC03D54" w14:textId="77777777" w:rsidR="005042BA" w:rsidRPr="00235043"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235043" w:rsidRDefault="005042BA" w:rsidP="005042BA">
            <w:pPr>
              <w:tabs>
                <w:tab w:val="clear" w:pos="907"/>
              </w:tabs>
              <w:spacing w:line="240" w:lineRule="auto"/>
              <w:ind w:left="-46" w:right="-45"/>
              <w:jc w:val="center"/>
              <w:rPr>
                <w:rFonts w:ascii="Browallia New" w:hAnsi="Browallia New" w:cs="Browallia New"/>
                <w:sz w:val="28"/>
                <w:szCs w:val="28"/>
                <w:cs/>
              </w:rPr>
            </w:pPr>
            <w:r w:rsidRPr="00235043">
              <w:rPr>
                <w:rFonts w:ascii="Browallia New" w:hAnsi="Browallia New" w:cs="Browallia New"/>
                <w:sz w:val="28"/>
                <w:szCs w:val="28"/>
                <w:cs/>
              </w:rPr>
              <w:t>ลดลง</w:t>
            </w:r>
          </w:p>
        </w:tc>
        <w:tc>
          <w:tcPr>
            <w:tcW w:w="182" w:type="dxa"/>
          </w:tcPr>
          <w:p w14:paraId="61B48193" w14:textId="77777777" w:rsidR="005042BA" w:rsidRPr="00235043" w:rsidRDefault="005042BA" w:rsidP="005042BA">
            <w:pPr>
              <w:tabs>
                <w:tab w:val="clear" w:pos="907"/>
              </w:tabs>
              <w:spacing w:line="240" w:lineRule="auto"/>
              <w:ind w:left="-46" w:right="-45"/>
              <w:jc w:val="both"/>
              <w:rPr>
                <w:rFonts w:ascii="Browallia New" w:hAnsi="Browallia New" w:cs="Browallia New"/>
                <w:sz w:val="28"/>
                <w:szCs w:val="28"/>
              </w:rPr>
            </w:pPr>
          </w:p>
        </w:tc>
        <w:tc>
          <w:tcPr>
            <w:tcW w:w="1282" w:type="dxa"/>
            <w:tcBorders>
              <w:bottom w:val="single" w:sz="4" w:space="0" w:color="auto"/>
            </w:tcBorders>
          </w:tcPr>
          <w:p w14:paraId="64DBC5E2" w14:textId="18A9E10C" w:rsidR="005042BA" w:rsidRPr="00235043" w:rsidRDefault="00AD7ED0" w:rsidP="005042BA">
            <w:pPr>
              <w:tabs>
                <w:tab w:val="clear" w:pos="907"/>
              </w:tabs>
              <w:spacing w:line="240" w:lineRule="auto"/>
              <w:ind w:left="-46" w:right="-45"/>
              <w:jc w:val="center"/>
              <w:rPr>
                <w:rFonts w:ascii="Browallia New" w:hAnsi="Browallia New" w:cs="Browallia New"/>
                <w:sz w:val="28"/>
                <w:szCs w:val="28"/>
                <w:cs/>
              </w:rPr>
            </w:pPr>
            <w:r w:rsidRPr="00A67DCC">
              <w:rPr>
                <w:rFonts w:ascii="Browallia New" w:hAnsi="Browallia New" w:cs="Browallia New"/>
                <w:sz w:val="28"/>
                <w:szCs w:val="28"/>
                <w:lang w:val="en-GB"/>
              </w:rPr>
              <w:t>30</w:t>
            </w:r>
            <w:r w:rsidRPr="00A67DCC">
              <w:rPr>
                <w:rFonts w:ascii="Browallia New" w:hAnsi="Browallia New" w:cs="Browallia New"/>
                <w:sz w:val="28"/>
                <w:szCs w:val="28"/>
                <w:cs/>
                <w:lang w:val="en-GB"/>
              </w:rPr>
              <w:t xml:space="preserve"> มิถุนายน </w:t>
            </w:r>
            <w:r w:rsidR="00122425">
              <w:rPr>
                <w:rFonts w:ascii="Browallia New" w:hAnsi="Browallia New" w:cs="Browallia New"/>
                <w:sz w:val="28"/>
                <w:szCs w:val="28"/>
              </w:rPr>
              <w:t>2569</w:t>
            </w:r>
          </w:p>
        </w:tc>
      </w:tr>
      <w:tr w:rsidR="00CC61E4" w:rsidRPr="00235043" w14:paraId="13D4A3A0" w14:textId="77777777" w:rsidTr="005C4B2E">
        <w:trPr>
          <w:cantSplit/>
          <w:trHeight w:hRule="exact" w:val="336"/>
        </w:trPr>
        <w:tc>
          <w:tcPr>
            <w:tcW w:w="3534" w:type="dxa"/>
            <w:vAlign w:val="center"/>
          </w:tcPr>
          <w:p w14:paraId="5820E266" w14:textId="3E26ACA7" w:rsidR="00CC61E4" w:rsidRPr="00235043" w:rsidRDefault="00CC61E4" w:rsidP="00EE5061">
            <w:pPr>
              <w:tabs>
                <w:tab w:val="clear" w:pos="227"/>
                <w:tab w:val="left" w:pos="0"/>
              </w:tabs>
              <w:spacing w:line="240" w:lineRule="auto"/>
              <w:ind w:left="237" w:hanging="177"/>
              <w:rPr>
                <w:rFonts w:ascii="Browallia New" w:hAnsi="Browallia New" w:cs="Browallia New"/>
                <w:b/>
                <w:bCs/>
                <w:sz w:val="20"/>
                <w:szCs w:val="20"/>
              </w:rPr>
            </w:pPr>
          </w:p>
        </w:tc>
        <w:tc>
          <w:tcPr>
            <w:tcW w:w="1229" w:type="dxa"/>
          </w:tcPr>
          <w:p w14:paraId="009A577F" w14:textId="77777777" w:rsidR="00CC61E4" w:rsidRPr="00235043" w:rsidRDefault="00CC61E4" w:rsidP="00587142">
            <w:pPr>
              <w:spacing w:line="240" w:lineRule="auto"/>
              <w:ind w:right="96"/>
              <w:jc w:val="center"/>
              <w:rPr>
                <w:rFonts w:ascii="Browallia New" w:hAnsi="Browallia New" w:cs="Browallia New"/>
                <w:sz w:val="20"/>
                <w:szCs w:val="20"/>
              </w:rPr>
            </w:pPr>
          </w:p>
        </w:tc>
        <w:tc>
          <w:tcPr>
            <w:tcW w:w="183" w:type="dxa"/>
          </w:tcPr>
          <w:p w14:paraId="3C1B60F4" w14:textId="77777777" w:rsidR="00CC61E4" w:rsidRPr="00235043" w:rsidRDefault="00CC61E4" w:rsidP="00587142">
            <w:pPr>
              <w:spacing w:line="240" w:lineRule="auto"/>
              <w:ind w:right="851"/>
              <w:jc w:val="right"/>
              <w:rPr>
                <w:rFonts w:ascii="Browallia New" w:hAnsi="Browallia New" w:cs="Browallia New"/>
                <w:sz w:val="20"/>
                <w:szCs w:val="20"/>
              </w:rPr>
            </w:pPr>
          </w:p>
        </w:tc>
        <w:tc>
          <w:tcPr>
            <w:tcW w:w="1229" w:type="dxa"/>
            <w:vAlign w:val="center"/>
          </w:tcPr>
          <w:p w14:paraId="016344DE" w14:textId="77777777" w:rsidR="00CC61E4" w:rsidRPr="00235043" w:rsidRDefault="00CC61E4" w:rsidP="00587142">
            <w:pPr>
              <w:spacing w:line="240" w:lineRule="auto"/>
              <w:ind w:right="96"/>
              <w:jc w:val="right"/>
              <w:rPr>
                <w:rFonts w:ascii="Browallia New" w:hAnsi="Browallia New" w:cs="Browallia New"/>
                <w:sz w:val="20"/>
                <w:szCs w:val="20"/>
              </w:rPr>
            </w:pPr>
          </w:p>
        </w:tc>
        <w:tc>
          <w:tcPr>
            <w:tcW w:w="210" w:type="dxa"/>
          </w:tcPr>
          <w:p w14:paraId="58559785" w14:textId="77777777" w:rsidR="00CC61E4" w:rsidRPr="00235043" w:rsidRDefault="00CC61E4" w:rsidP="00587142">
            <w:pPr>
              <w:spacing w:line="240" w:lineRule="auto"/>
              <w:ind w:right="851"/>
              <w:jc w:val="center"/>
              <w:rPr>
                <w:rFonts w:ascii="Browallia New" w:hAnsi="Browallia New" w:cs="Browallia New"/>
                <w:sz w:val="20"/>
                <w:szCs w:val="20"/>
              </w:rPr>
            </w:pPr>
          </w:p>
        </w:tc>
        <w:tc>
          <w:tcPr>
            <w:tcW w:w="1244" w:type="dxa"/>
            <w:vAlign w:val="center"/>
          </w:tcPr>
          <w:p w14:paraId="66A29CDC" w14:textId="77777777" w:rsidR="00CC61E4" w:rsidRPr="00235043" w:rsidRDefault="00CC61E4" w:rsidP="00587142">
            <w:pPr>
              <w:spacing w:line="240" w:lineRule="auto"/>
              <w:ind w:right="74"/>
              <w:jc w:val="right"/>
              <w:rPr>
                <w:rFonts w:ascii="Browallia New" w:hAnsi="Browallia New" w:cs="Browallia New"/>
                <w:sz w:val="20"/>
                <w:szCs w:val="20"/>
              </w:rPr>
            </w:pPr>
          </w:p>
        </w:tc>
        <w:tc>
          <w:tcPr>
            <w:tcW w:w="182" w:type="dxa"/>
          </w:tcPr>
          <w:p w14:paraId="07689D89" w14:textId="77777777" w:rsidR="00CC61E4" w:rsidRPr="00235043" w:rsidRDefault="00CC61E4" w:rsidP="00587142">
            <w:pPr>
              <w:spacing w:line="240" w:lineRule="auto"/>
              <w:ind w:right="851"/>
              <w:jc w:val="right"/>
              <w:rPr>
                <w:rFonts w:ascii="Browallia New" w:hAnsi="Browallia New" w:cs="Browallia New"/>
                <w:sz w:val="20"/>
                <w:szCs w:val="20"/>
              </w:rPr>
            </w:pPr>
          </w:p>
        </w:tc>
        <w:tc>
          <w:tcPr>
            <w:tcW w:w="1282" w:type="dxa"/>
            <w:vAlign w:val="center"/>
          </w:tcPr>
          <w:p w14:paraId="53703CAD" w14:textId="77777777" w:rsidR="00CC61E4" w:rsidRPr="00235043" w:rsidRDefault="00CC61E4" w:rsidP="00587142">
            <w:pPr>
              <w:spacing w:line="240" w:lineRule="auto"/>
              <w:ind w:right="96"/>
              <w:jc w:val="center"/>
              <w:rPr>
                <w:rFonts w:ascii="Browallia New" w:hAnsi="Browallia New" w:cs="Browallia New"/>
                <w:sz w:val="20"/>
                <w:szCs w:val="20"/>
              </w:rPr>
            </w:pPr>
          </w:p>
        </w:tc>
      </w:tr>
      <w:tr w:rsidR="00F8699C" w:rsidRPr="00235043" w14:paraId="724F7CDA" w14:textId="77777777">
        <w:trPr>
          <w:cantSplit/>
        </w:trPr>
        <w:tc>
          <w:tcPr>
            <w:tcW w:w="7629" w:type="dxa"/>
            <w:gridSpan w:val="6"/>
            <w:vAlign w:val="center"/>
          </w:tcPr>
          <w:p w14:paraId="5DD7FE5F" w14:textId="2C3DD9DD" w:rsidR="00F8699C" w:rsidRPr="00235043" w:rsidRDefault="00F8699C" w:rsidP="00147E2E">
            <w:pPr>
              <w:tabs>
                <w:tab w:val="clear" w:pos="227"/>
                <w:tab w:val="clear" w:pos="3742"/>
                <w:tab w:val="left" w:pos="198"/>
              </w:tabs>
              <w:spacing w:line="240" w:lineRule="auto"/>
              <w:ind w:left="250" w:right="-138" w:hanging="250"/>
              <w:rPr>
                <w:rFonts w:ascii="Browallia New" w:hAnsi="Browallia New" w:cs="Browallia New"/>
                <w:sz w:val="28"/>
                <w:szCs w:val="28"/>
              </w:rPr>
            </w:pPr>
            <w:r w:rsidRPr="00235043">
              <w:rPr>
                <w:rFonts w:ascii="Browallia New" w:hAnsi="Browallia New" w:cs="Browallia New"/>
                <w:b/>
                <w:bCs/>
                <w:sz w:val="28"/>
                <w:szCs w:val="28"/>
                <w:cs/>
              </w:rPr>
              <w:t>เงินให้กู้ยืมระยะสั้น</w:t>
            </w:r>
            <w:r w:rsidR="00224A0A" w:rsidRPr="00224A0A">
              <w:rPr>
                <w:rFonts w:ascii="Browallia New" w:hAnsi="Browallia New" w:cs="Browallia New"/>
                <w:b/>
                <w:bCs/>
                <w:sz w:val="28"/>
                <w:szCs w:val="28"/>
                <w:cs/>
              </w:rPr>
              <w:t xml:space="preserve">และดอกเบี้ยค้างรับ - </w:t>
            </w:r>
            <w:r w:rsidRPr="00235043">
              <w:rPr>
                <w:rFonts w:ascii="Browallia New" w:hAnsi="Browallia New" w:cs="Browallia New"/>
                <w:b/>
                <w:bCs/>
                <w:sz w:val="28"/>
                <w:szCs w:val="28"/>
                <w:cs/>
              </w:rPr>
              <w:t>บริษัท</w:t>
            </w:r>
            <w:r w:rsidR="00AB0B6E" w:rsidRPr="00235043">
              <w:rPr>
                <w:rFonts w:ascii="Browallia New" w:hAnsi="Browallia New" w:cs="Browallia New"/>
                <w:b/>
                <w:bCs/>
                <w:sz w:val="28"/>
                <w:szCs w:val="28"/>
                <w:cs/>
              </w:rPr>
              <w:t>ที่เกี่ยวข้อง</w:t>
            </w:r>
          </w:p>
        </w:tc>
        <w:tc>
          <w:tcPr>
            <w:tcW w:w="182" w:type="dxa"/>
          </w:tcPr>
          <w:p w14:paraId="4246650B" w14:textId="77777777" w:rsidR="00F8699C" w:rsidRPr="00235043" w:rsidRDefault="00F8699C" w:rsidP="003D1F85">
            <w:pPr>
              <w:spacing w:line="240" w:lineRule="auto"/>
              <w:ind w:right="851"/>
              <w:jc w:val="right"/>
              <w:rPr>
                <w:rFonts w:ascii="Browallia New" w:hAnsi="Browallia New" w:cs="Browallia New"/>
                <w:sz w:val="28"/>
                <w:szCs w:val="28"/>
              </w:rPr>
            </w:pPr>
          </w:p>
        </w:tc>
        <w:tc>
          <w:tcPr>
            <w:tcW w:w="1282" w:type="dxa"/>
            <w:vAlign w:val="center"/>
          </w:tcPr>
          <w:p w14:paraId="219F2B5E" w14:textId="77777777" w:rsidR="00F8699C" w:rsidRPr="00235043" w:rsidRDefault="00F8699C" w:rsidP="003D1F85">
            <w:pPr>
              <w:spacing w:line="240" w:lineRule="auto"/>
              <w:ind w:right="96"/>
              <w:jc w:val="center"/>
              <w:rPr>
                <w:rFonts w:ascii="Browallia New" w:hAnsi="Browallia New" w:cs="Browallia New"/>
                <w:sz w:val="28"/>
                <w:szCs w:val="28"/>
              </w:rPr>
            </w:pPr>
          </w:p>
        </w:tc>
      </w:tr>
      <w:tr w:rsidR="003D1F85" w:rsidRPr="00235043" w14:paraId="3DA2B7CC" w14:textId="77777777" w:rsidTr="005C4B2E">
        <w:trPr>
          <w:cantSplit/>
        </w:trPr>
        <w:tc>
          <w:tcPr>
            <w:tcW w:w="3534" w:type="dxa"/>
          </w:tcPr>
          <w:p w14:paraId="5F95DE61" w14:textId="2974F587" w:rsidR="003D1F85" w:rsidRPr="00714D47" w:rsidRDefault="003D1F85" w:rsidP="00714D47">
            <w:pPr>
              <w:tabs>
                <w:tab w:val="clear" w:pos="227"/>
              </w:tabs>
              <w:spacing w:line="240" w:lineRule="auto"/>
              <w:ind w:left="237" w:firstLine="102"/>
              <w:rPr>
                <w:rFonts w:ascii="Browallia New" w:hAnsi="Browallia New" w:cs="Browallia New"/>
                <w:sz w:val="28"/>
                <w:szCs w:val="28"/>
              </w:rPr>
            </w:pPr>
            <w:r w:rsidRPr="00235043">
              <w:rPr>
                <w:rFonts w:ascii="Browallia New" w:hAnsi="Browallia New" w:cs="Browallia New"/>
                <w:sz w:val="28"/>
                <w:szCs w:val="28"/>
                <w:cs/>
              </w:rPr>
              <w:t>บริษัทย่อย</w:t>
            </w:r>
          </w:p>
        </w:tc>
        <w:tc>
          <w:tcPr>
            <w:tcW w:w="1229" w:type="dxa"/>
            <w:vAlign w:val="bottom"/>
          </w:tcPr>
          <w:p w14:paraId="1381245B" w14:textId="77777777" w:rsidR="003D1F85" w:rsidRPr="00235043"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83" w:type="dxa"/>
            <w:vAlign w:val="bottom"/>
          </w:tcPr>
          <w:p w14:paraId="5C5C66DD" w14:textId="77777777" w:rsidR="003D1F85" w:rsidRPr="00235043"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29" w:type="dxa"/>
            <w:vAlign w:val="bottom"/>
          </w:tcPr>
          <w:p w14:paraId="5FE301C7" w14:textId="77777777" w:rsidR="003D1F85" w:rsidRPr="00235043"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22C812CD" w14:textId="77777777" w:rsidR="003D1F85" w:rsidRPr="00235043"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44" w:type="dxa"/>
            <w:vAlign w:val="bottom"/>
          </w:tcPr>
          <w:p w14:paraId="7085FE56" w14:textId="77777777" w:rsidR="003D1F85" w:rsidRPr="00235043"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5F7B2E77" w14:textId="77777777" w:rsidR="003D1F85" w:rsidRPr="00235043"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82" w:type="dxa"/>
            <w:vAlign w:val="bottom"/>
          </w:tcPr>
          <w:p w14:paraId="13B26393" w14:textId="77777777" w:rsidR="003D1F85" w:rsidRPr="00235043"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512EB1" w:rsidRPr="00235043" w14:paraId="049E2FCC" w14:textId="77777777" w:rsidTr="005C4B2E">
        <w:trPr>
          <w:cantSplit/>
        </w:trPr>
        <w:tc>
          <w:tcPr>
            <w:tcW w:w="3534" w:type="dxa"/>
            <w:vAlign w:val="bottom"/>
          </w:tcPr>
          <w:p w14:paraId="5917693F" w14:textId="77777777" w:rsidR="00512EB1" w:rsidRPr="00235043" w:rsidRDefault="00512EB1" w:rsidP="00BF5B37">
            <w:pPr>
              <w:tabs>
                <w:tab w:val="clear" w:pos="227"/>
              </w:tabs>
              <w:spacing w:line="240" w:lineRule="auto"/>
              <w:ind w:left="237" w:firstLine="386"/>
              <w:rPr>
                <w:rFonts w:ascii="Browallia New" w:hAnsi="Browallia New" w:cs="Browallia New"/>
                <w:sz w:val="28"/>
                <w:szCs w:val="28"/>
              </w:rPr>
            </w:pPr>
            <w:r w:rsidRPr="00235043">
              <w:rPr>
                <w:rFonts w:ascii="Browallia New" w:hAnsi="Browallia New" w:cs="Browallia New"/>
                <w:sz w:val="28"/>
                <w:szCs w:val="28"/>
                <w:cs/>
              </w:rPr>
              <w:t>เงินให้กู้ยืม</w:t>
            </w:r>
          </w:p>
        </w:tc>
        <w:tc>
          <w:tcPr>
            <w:tcW w:w="1229" w:type="dxa"/>
          </w:tcPr>
          <w:p w14:paraId="722D82E8" w14:textId="7A7E8E14" w:rsidR="00512EB1" w:rsidRPr="00955B13" w:rsidRDefault="00512EB1" w:rsidP="00512EB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955B13">
              <w:rPr>
                <w:rFonts w:ascii="Browallia New" w:hAnsi="Browallia New" w:cs="Browallia New"/>
                <w:sz w:val="28"/>
                <w:szCs w:val="28"/>
                <w:lang w:val="en-GB"/>
              </w:rPr>
              <w:t xml:space="preserve"> 1,127,358 </w:t>
            </w:r>
          </w:p>
        </w:tc>
        <w:tc>
          <w:tcPr>
            <w:tcW w:w="183" w:type="dxa"/>
            <w:vAlign w:val="bottom"/>
          </w:tcPr>
          <w:p w14:paraId="5703E322" w14:textId="77777777" w:rsidR="00512EB1" w:rsidRPr="00722A35" w:rsidRDefault="00512EB1" w:rsidP="00512EB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9" w:type="dxa"/>
            <w:tcBorders>
              <w:left w:val="nil"/>
              <w:right w:val="nil"/>
            </w:tcBorders>
          </w:tcPr>
          <w:p w14:paraId="4B2D7C12" w14:textId="3D1CD7D6" w:rsidR="00512EB1" w:rsidRPr="00722A35" w:rsidRDefault="00512EB1" w:rsidP="00512EB1">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12EB1">
              <w:rPr>
                <w:rFonts w:ascii="Browallia New" w:hAnsi="Browallia New" w:cs="Browallia New"/>
                <w:sz w:val="28"/>
                <w:szCs w:val="28"/>
                <w:lang w:val="en-GB"/>
              </w:rPr>
              <w:t>238,530</w:t>
            </w:r>
          </w:p>
        </w:tc>
        <w:tc>
          <w:tcPr>
            <w:tcW w:w="210" w:type="dxa"/>
            <w:tcBorders>
              <w:left w:val="nil"/>
              <w:right w:val="nil"/>
            </w:tcBorders>
          </w:tcPr>
          <w:p w14:paraId="2AFDADE2" w14:textId="77777777" w:rsidR="00512EB1" w:rsidRPr="00722A35" w:rsidRDefault="00512EB1" w:rsidP="005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left w:val="nil"/>
              <w:right w:val="nil"/>
            </w:tcBorders>
          </w:tcPr>
          <w:p w14:paraId="61048DCB" w14:textId="41D4346E" w:rsidR="00512EB1" w:rsidRPr="00722A35" w:rsidRDefault="00512EB1" w:rsidP="00512EB1">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12EB1">
              <w:rPr>
                <w:rFonts w:ascii="Browallia New" w:hAnsi="Browallia New" w:cs="Browallia New"/>
                <w:sz w:val="28"/>
                <w:szCs w:val="28"/>
                <w:lang w:val="en-GB"/>
              </w:rPr>
              <w:t>(251,18</w:t>
            </w:r>
            <w:r w:rsidR="00913314">
              <w:rPr>
                <w:rFonts w:ascii="Browallia New" w:hAnsi="Browallia New" w:cs="Browallia New"/>
                <w:sz w:val="28"/>
                <w:szCs w:val="28"/>
                <w:lang w:val="en-GB"/>
              </w:rPr>
              <w:t>2</w:t>
            </w:r>
            <w:r w:rsidRPr="00512EB1">
              <w:rPr>
                <w:rFonts w:ascii="Browallia New" w:hAnsi="Browallia New" w:cs="Browallia New"/>
                <w:sz w:val="28"/>
                <w:szCs w:val="28"/>
                <w:lang w:val="en-GB"/>
              </w:rPr>
              <w:t>)</w:t>
            </w:r>
          </w:p>
        </w:tc>
        <w:tc>
          <w:tcPr>
            <w:tcW w:w="182" w:type="dxa"/>
            <w:tcBorders>
              <w:left w:val="nil"/>
              <w:right w:val="nil"/>
            </w:tcBorders>
          </w:tcPr>
          <w:p w14:paraId="06C084A8" w14:textId="77777777" w:rsidR="00512EB1" w:rsidRPr="00722A35" w:rsidRDefault="00512EB1" w:rsidP="005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left w:val="nil"/>
              <w:right w:val="nil"/>
            </w:tcBorders>
          </w:tcPr>
          <w:p w14:paraId="22ADE7B1" w14:textId="50C64DFB" w:rsidR="00512EB1" w:rsidRPr="00722A35" w:rsidRDefault="00512EB1" w:rsidP="00512EB1">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12EB1">
              <w:rPr>
                <w:rFonts w:ascii="Browallia New" w:hAnsi="Browallia New" w:cs="Browallia New"/>
                <w:sz w:val="28"/>
                <w:szCs w:val="28"/>
                <w:lang w:val="en-GB"/>
              </w:rPr>
              <w:t>1,114,70</w:t>
            </w:r>
            <w:r w:rsidR="00D24069">
              <w:rPr>
                <w:rFonts w:ascii="Browallia New" w:hAnsi="Browallia New" w:cs="Browallia New"/>
                <w:sz w:val="28"/>
                <w:szCs w:val="28"/>
                <w:lang w:val="en-GB"/>
              </w:rPr>
              <w:t>6</w:t>
            </w:r>
          </w:p>
        </w:tc>
      </w:tr>
      <w:tr w:rsidR="00512EB1" w:rsidRPr="00235043" w14:paraId="59B9C9B8" w14:textId="77777777" w:rsidTr="0070791E">
        <w:trPr>
          <w:cantSplit/>
        </w:trPr>
        <w:tc>
          <w:tcPr>
            <w:tcW w:w="3534" w:type="dxa"/>
            <w:vAlign w:val="bottom"/>
          </w:tcPr>
          <w:p w14:paraId="439C44F4" w14:textId="77777777" w:rsidR="00512EB1" w:rsidRPr="00235043" w:rsidRDefault="00512EB1" w:rsidP="00BF5B37">
            <w:pPr>
              <w:tabs>
                <w:tab w:val="clear" w:pos="227"/>
              </w:tabs>
              <w:spacing w:line="240" w:lineRule="auto"/>
              <w:ind w:left="237" w:firstLine="386"/>
              <w:rPr>
                <w:rFonts w:ascii="Browallia New" w:hAnsi="Browallia New" w:cs="Browallia New"/>
                <w:sz w:val="28"/>
                <w:szCs w:val="28"/>
              </w:rPr>
            </w:pPr>
            <w:r w:rsidRPr="00235043">
              <w:rPr>
                <w:rFonts w:ascii="Browallia New" w:hAnsi="Browallia New" w:cs="Browallia New"/>
                <w:sz w:val="28"/>
                <w:szCs w:val="28"/>
                <w:cs/>
              </w:rPr>
              <w:t>ดอกเบี้ยค้างรับ</w:t>
            </w:r>
          </w:p>
        </w:tc>
        <w:tc>
          <w:tcPr>
            <w:tcW w:w="1229" w:type="dxa"/>
          </w:tcPr>
          <w:p w14:paraId="5D0E260C" w14:textId="641D7F23" w:rsidR="00512EB1" w:rsidRPr="00955B13" w:rsidRDefault="00512EB1" w:rsidP="00512EB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955B13">
              <w:rPr>
                <w:rFonts w:ascii="Browallia New" w:hAnsi="Browallia New" w:cs="Browallia New"/>
                <w:sz w:val="28"/>
                <w:szCs w:val="28"/>
                <w:lang w:val="en-GB"/>
              </w:rPr>
              <w:t xml:space="preserve"> 6,701 </w:t>
            </w:r>
          </w:p>
        </w:tc>
        <w:tc>
          <w:tcPr>
            <w:tcW w:w="183" w:type="dxa"/>
            <w:vAlign w:val="bottom"/>
          </w:tcPr>
          <w:p w14:paraId="02D6794C" w14:textId="77777777" w:rsidR="00512EB1" w:rsidRPr="00722A35" w:rsidRDefault="00512EB1" w:rsidP="00512EB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9" w:type="dxa"/>
            <w:tcBorders>
              <w:left w:val="nil"/>
              <w:right w:val="nil"/>
            </w:tcBorders>
          </w:tcPr>
          <w:p w14:paraId="78F81167" w14:textId="1691108D" w:rsidR="00512EB1" w:rsidRPr="00722A35" w:rsidRDefault="00512EB1" w:rsidP="00512EB1">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12EB1">
              <w:rPr>
                <w:rFonts w:ascii="Browallia New" w:hAnsi="Browallia New" w:cs="Browallia New"/>
                <w:sz w:val="28"/>
                <w:szCs w:val="28"/>
                <w:lang w:val="en-GB"/>
              </w:rPr>
              <w:t>37,775</w:t>
            </w:r>
          </w:p>
        </w:tc>
        <w:tc>
          <w:tcPr>
            <w:tcW w:w="210" w:type="dxa"/>
            <w:tcBorders>
              <w:left w:val="nil"/>
              <w:right w:val="nil"/>
            </w:tcBorders>
          </w:tcPr>
          <w:p w14:paraId="5FC0907C" w14:textId="77777777" w:rsidR="00512EB1" w:rsidRPr="00722A35" w:rsidRDefault="00512EB1" w:rsidP="005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left w:val="nil"/>
              <w:right w:val="nil"/>
            </w:tcBorders>
          </w:tcPr>
          <w:p w14:paraId="7973BD62" w14:textId="35660880" w:rsidR="00512EB1" w:rsidRPr="00722A35" w:rsidRDefault="00512EB1" w:rsidP="00512EB1">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512EB1">
              <w:rPr>
                <w:rFonts w:ascii="Browallia New" w:hAnsi="Browallia New" w:cs="Browallia New"/>
                <w:sz w:val="28"/>
                <w:szCs w:val="28"/>
                <w:lang w:val="en-GB"/>
              </w:rPr>
              <w:t>(38,154)</w:t>
            </w:r>
          </w:p>
        </w:tc>
        <w:tc>
          <w:tcPr>
            <w:tcW w:w="182" w:type="dxa"/>
            <w:tcBorders>
              <w:left w:val="nil"/>
              <w:right w:val="nil"/>
            </w:tcBorders>
          </w:tcPr>
          <w:p w14:paraId="68355EB9" w14:textId="77777777" w:rsidR="00512EB1" w:rsidRPr="00722A35" w:rsidRDefault="00512EB1" w:rsidP="005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left w:val="nil"/>
              <w:right w:val="nil"/>
            </w:tcBorders>
          </w:tcPr>
          <w:p w14:paraId="627FBE70" w14:textId="0B24AA06" w:rsidR="00512EB1" w:rsidRPr="00722A35" w:rsidRDefault="00512EB1" w:rsidP="00512EB1">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12EB1">
              <w:rPr>
                <w:rFonts w:ascii="Browallia New" w:hAnsi="Browallia New" w:cs="Browallia New"/>
                <w:sz w:val="28"/>
                <w:szCs w:val="28"/>
                <w:lang w:val="en-GB"/>
              </w:rPr>
              <w:t>6,322</w:t>
            </w:r>
          </w:p>
        </w:tc>
      </w:tr>
      <w:tr w:rsidR="00512EB1" w:rsidRPr="00235043" w14:paraId="4ACAE01F" w14:textId="77777777" w:rsidTr="0070791E">
        <w:trPr>
          <w:cantSplit/>
        </w:trPr>
        <w:tc>
          <w:tcPr>
            <w:tcW w:w="3534" w:type="dxa"/>
          </w:tcPr>
          <w:p w14:paraId="7FF2576F" w14:textId="77777777" w:rsidR="00512EB1" w:rsidRPr="00235043" w:rsidRDefault="00512EB1" w:rsidP="00714D47">
            <w:pPr>
              <w:tabs>
                <w:tab w:val="clear" w:pos="227"/>
              </w:tabs>
              <w:spacing w:line="240" w:lineRule="auto"/>
              <w:ind w:left="237" w:firstLine="102"/>
              <w:rPr>
                <w:rFonts w:ascii="Browallia New" w:hAnsi="Browallia New" w:cs="Browallia New"/>
                <w:sz w:val="28"/>
                <w:szCs w:val="28"/>
              </w:rPr>
            </w:pPr>
            <w:r w:rsidRPr="00235043">
              <w:rPr>
                <w:rFonts w:ascii="Browallia New" w:hAnsi="Browallia New" w:cs="Browallia New"/>
                <w:sz w:val="28"/>
                <w:szCs w:val="28"/>
                <w:cs/>
              </w:rPr>
              <w:t>รวม</w:t>
            </w:r>
          </w:p>
        </w:tc>
        <w:tc>
          <w:tcPr>
            <w:tcW w:w="1229" w:type="dxa"/>
            <w:tcBorders>
              <w:top w:val="single" w:sz="4" w:space="0" w:color="auto"/>
              <w:bottom w:val="single" w:sz="12" w:space="0" w:color="auto"/>
            </w:tcBorders>
          </w:tcPr>
          <w:p w14:paraId="0F1141E0" w14:textId="5AA354E1" w:rsidR="00512EB1" w:rsidRPr="00955B13" w:rsidRDefault="00512EB1" w:rsidP="00512EB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955B13">
              <w:rPr>
                <w:rFonts w:ascii="Browallia New" w:hAnsi="Browallia New" w:cs="Browallia New"/>
                <w:sz w:val="28"/>
                <w:szCs w:val="28"/>
                <w:lang w:val="en-GB"/>
              </w:rPr>
              <w:t xml:space="preserve"> 1,134,059 </w:t>
            </w:r>
          </w:p>
        </w:tc>
        <w:tc>
          <w:tcPr>
            <w:tcW w:w="183" w:type="dxa"/>
            <w:vAlign w:val="bottom"/>
          </w:tcPr>
          <w:p w14:paraId="2418EE4A" w14:textId="77777777" w:rsidR="00512EB1" w:rsidRPr="00722A35" w:rsidRDefault="00512EB1" w:rsidP="00512EB1">
            <w:pPr>
              <w:tabs>
                <w:tab w:val="clear" w:pos="680"/>
                <w:tab w:val="clear" w:pos="907"/>
              </w:tabs>
              <w:spacing w:line="240" w:lineRule="auto"/>
              <w:ind w:left="-46" w:right="96"/>
              <w:jc w:val="right"/>
              <w:rPr>
                <w:rFonts w:ascii="Browallia New" w:hAnsi="Browallia New" w:cs="Browallia New"/>
                <w:sz w:val="28"/>
                <w:szCs w:val="28"/>
              </w:rPr>
            </w:pPr>
          </w:p>
        </w:tc>
        <w:tc>
          <w:tcPr>
            <w:tcW w:w="1229" w:type="dxa"/>
            <w:tcBorders>
              <w:top w:val="single" w:sz="4" w:space="0" w:color="auto"/>
              <w:left w:val="nil"/>
              <w:bottom w:val="single" w:sz="12" w:space="0" w:color="auto"/>
              <w:right w:val="nil"/>
            </w:tcBorders>
          </w:tcPr>
          <w:p w14:paraId="6B7A6466" w14:textId="5634A299" w:rsidR="00512EB1" w:rsidRPr="00722A35" w:rsidRDefault="00512EB1" w:rsidP="00512EB1">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512EB1">
              <w:rPr>
                <w:rFonts w:ascii="Browallia New" w:hAnsi="Browallia New" w:cs="Browallia New"/>
                <w:sz w:val="28"/>
                <w:szCs w:val="28"/>
                <w:lang w:val="en-GB"/>
              </w:rPr>
              <w:t xml:space="preserve"> 276,305 </w:t>
            </w:r>
          </w:p>
        </w:tc>
        <w:tc>
          <w:tcPr>
            <w:tcW w:w="210" w:type="dxa"/>
            <w:tcBorders>
              <w:left w:val="nil"/>
              <w:right w:val="nil"/>
            </w:tcBorders>
          </w:tcPr>
          <w:p w14:paraId="516A7CE3" w14:textId="77777777" w:rsidR="00512EB1" w:rsidRPr="00722A35" w:rsidRDefault="00512EB1" w:rsidP="005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top w:val="single" w:sz="4" w:space="0" w:color="auto"/>
              <w:left w:val="nil"/>
              <w:bottom w:val="single" w:sz="12" w:space="0" w:color="auto"/>
              <w:right w:val="nil"/>
            </w:tcBorders>
          </w:tcPr>
          <w:p w14:paraId="7D45F697" w14:textId="627E0EB5" w:rsidR="00512EB1" w:rsidRPr="00722A35" w:rsidRDefault="000C0AA9" w:rsidP="00512EB1">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512EB1">
              <w:rPr>
                <w:rFonts w:ascii="Browallia New" w:hAnsi="Browallia New" w:cs="Browallia New"/>
                <w:sz w:val="28"/>
                <w:szCs w:val="28"/>
                <w:lang w:val="en-GB"/>
              </w:rPr>
              <w:t>(</w:t>
            </w:r>
            <w:r w:rsidR="00512EB1" w:rsidRPr="00512EB1">
              <w:rPr>
                <w:rFonts w:ascii="Browallia New" w:hAnsi="Browallia New" w:cs="Browallia New"/>
                <w:sz w:val="28"/>
                <w:szCs w:val="28"/>
                <w:lang w:val="en-GB"/>
              </w:rPr>
              <w:t>289,33</w:t>
            </w:r>
            <w:r w:rsidR="001E32B5">
              <w:rPr>
                <w:rFonts w:ascii="Browallia New" w:hAnsi="Browallia New" w:cs="Browallia New"/>
                <w:sz w:val="28"/>
                <w:szCs w:val="28"/>
                <w:lang w:val="en-GB"/>
              </w:rPr>
              <w:t>6</w:t>
            </w:r>
            <w:r w:rsidRPr="00512EB1">
              <w:rPr>
                <w:rFonts w:ascii="Browallia New" w:hAnsi="Browallia New" w:cs="Browallia New"/>
                <w:sz w:val="28"/>
                <w:szCs w:val="28"/>
                <w:lang w:val="en-GB"/>
              </w:rPr>
              <w:t>)</w:t>
            </w:r>
            <w:r w:rsidR="00512EB1" w:rsidRPr="00512EB1">
              <w:rPr>
                <w:rFonts w:ascii="Browallia New" w:hAnsi="Browallia New" w:cs="Browallia New"/>
                <w:sz w:val="28"/>
                <w:szCs w:val="28"/>
                <w:lang w:val="en-GB"/>
              </w:rPr>
              <w:t xml:space="preserve"> </w:t>
            </w:r>
          </w:p>
        </w:tc>
        <w:tc>
          <w:tcPr>
            <w:tcW w:w="182" w:type="dxa"/>
            <w:tcBorders>
              <w:left w:val="nil"/>
              <w:right w:val="nil"/>
            </w:tcBorders>
          </w:tcPr>
          <w:p w14:paraId="0011EECD" w14:textId="77777777" w:rsidR="00512EB1" w:rsidRPr="00722A35" w:rsidRDefault="00512EB1" w:rsidP="005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top w:val="single" w:sz="4" w:space="0" w:color="auto"/>
              <w:left w:val="nil"/>
              <w:bottom w:val="single" w:sz="12" w:space="0" w:color="auto"/>
              <w:right w:val="nil"/>
            </w:tcBorders>
          </w:tcPr>
          <w:p w14:paraId="4B02F056" w14:textId="404A9FD5" w:rsidR="00512EB1" w:rsidRPr="00722A35" w:rsidRDefault="00512EB1" w:rsidP="00512EB1">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12EB1">
              <w:rPr>
                <w:rFonts w:ascii="Browallia New" w:hAnsi="Browallia New" w:cs="Browallia New"/>
                <w:sz w:val="28"/>
                <w:szCs w:val="28"/>
                <w:lang w:val="en-GB"/>
              </w:rPr>
              <w:t xml:space="preserve"> 1,121,02</w:t>
            </w:r>
            <w:r w:rsidR="00D24069">
              <w:rPr>
                <w:rFonts w:ascii="Browallia New" w:hAnsi="Browallia New" w:cs="Browallia New"/>
                <w:sz w:val="28"/>
                <w:szCs w:val="28"/>
                <w:lang w:val="en-GB"/>
              </w:rPr>
              <w:t>8</w:t>
            </w:r>
            <w:r w:rsidRPr="00512EB1">
              <w:rPr>
                <w:rFonts w:ascii="Browallia New" w:hAnsi="Browallia New" w:cs="Browallia New"/>
                <w:sz w:val="28"/>
                <w:szCs w:val="28"/>
                <w:lang w:val="en-GB"/>
              </w:rPr>
              <w:t xml:space="preserve"> </w:t>
            </w:r>
          </w:p>
        </w:tc>
      </w:tr>
    </w:tbl>
    <w:p w14:paraId="4860E5A6" w14:textId="77777777" w:rsidR="00DA676A" w:rsidRPr="009F46BD" w:rsidRDefault="00DA676A" w:rsidP="008122AB">
      <w:pPr>
        <w:tabs>
          <w:tab w:val="clear" w:pos="680"/>
          <w:tab w:val="left" w:pos="426"/>
        </w:tabs>
        <w:spacing w:line="240" w:lineRule="auto"/>
        <w:ind w:left="426"/>
        <w:jc w:val="thaiDistribute"/>
        <w:rPr>
          <w:rFonts w:ascii="Browallia New" w:hAnsi="Browallia New" w:cs="Browallia New"/>
          <w:sz w:val="28"/>
          <w:szCs w:val="28"/>
        </w:rPr>
      </w:pPr>
    </w:p>
    <w:p w14:paraId="41C69A21" w14:textId="325FCA2C" w:rsidR="009E3D5C" w:rsidRPr="00235043" w:rsidRDefault="009E3D5C" w:rsidP="008122AB">
      <w:pPr>
        <w:tabs>
          <w:tab w:val="clear" w:pos="680"/>
          <w:tab w:val="left" w:pos="426"/>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t>รายการเคลื่อนไหวของเงินกู้ยืมระยะสั้น</w:t>
      </w:r>
      <w:r w:rsidR="00175A64" w:rsidRPr="00175A64">
        <w:rPr>
          <w:rFonts w:ascii="Browallia New" w:hAnsi="Browallia New" w:cs="Browallia New"/>
          <w:sz w:val="28"/>
          <w:szCs w:val="28"/>
          <w:cs/>
        </w:rPr>
        <w:t xml:space="preserve">และดอกเบี้ยค้างจ่าย - </w:t>
      </w:r>
      <w:r w:rsidRPr="00235043">
        <w:rPr>
          <w:rFonts w:ascii="Browallia New" w:hAnsi="Browallia New" w:cs="Browallia New"/>
          <w:sz w:val="28"/>
          <w:szCs w:val="28"/>
          <w:cs/>
        </w:rPr>
        <w:t>บุคคลและบริษัท</w:t>
      </w:r>
      <w:r w:rsidR="00C57FDA" w:rsidRPr="00235043">
        <w:rPr>
          <w:rFonts w:ascii="Browallia New" w:hAnsi="Browallia New" w:cs="Browallia New"/>
          <w:sz w:val="28"/>
          <w:szCs w:val="28"/>
          <w:cs/>
        </w:rPr>
        <w:t>ที่</w:t>
      </w:r>
      <w:r w:rsidRPr="00235043">
        <w:rPr>
          <w:rFonts w:ascii="Browallia New" w:hAnsi="Browallia New" w:cs="Browallia New"/>
          <w:sz w:val="28"/>
          <w:szCs w:val="28"/>
          <w:cs/>
        </w:rPr>
        <w:t>เกี่ยวข้อง</w:t>
      </w:r>
      <w:r w:rsidR="0089406A" w:rsidRPr="00235043">
        <w:rPr>
          <w:rFonts w:ascii="Browallia New" w:hAnsi="Browallia New" w:cs="Browallia New"/>
          <w:sz w:val="28"/>
          <w:szCs w:val="28"/>
          <w:cs/>
        </w:rPr>
        <w:t>ในระหว่างงวด</w:t>
      </w:r>
      <w:r w:rsidR="00AD7ED0">
        <w:rPr>
          <w:rFonts w:ascii="Browallia New" w:hAnsi="Browallia New" w:cs="Browallia New" w:hint="cs"/>
          <w:sz w:val="28"/>
          <w:szCs w:val="28"/>
          <w:cs/>
        </w:rPr>
        <w:t>หก</w:t>
      </w:r>
      <w:r w:rsidR="0089406A" w:rsidRPr="00235043">
        <w:rPr>
          <w:rFonts w:ascii="Browallia New" w:hAnsi="Browallia New" w:cs="Browallia New"/>
          <w:sz w:val="28"/>
          <w:szCs w:val="28"/>
          <w:cs/>
        </w:rPr>
        <w:t>เดือนสิ้นสุดวันที่</w:t>
      </w:r>
      <w:r w:rsidR="0089406A" w:rsidRPr="00235043">
        <w:rPr>
          <w:rFonts w:ascii="Browallia New" w:hAnsi="Browallia New" w:cs="Browallia New"/>
          <w:sz w:val="28"/>
          <w:szCs w:val="28"/>
        </w:rPr>
        <w:t xml:space="preserve"> </w:t>
      </w:r>
      <w:r w:rsidR="00AD7ED0" w:rsidRPr="00A67DCC">
        <w:rPr>
          <w:rFonts w:ascii="Browallia New" w:hAnsi="Browallia New" w:cs="Browallia New"/>
          <w:sz w:val="28"/>
          <w:szCs w:val="28"/>
          <w:lang w:val="en-GB"/>
        </w:rPr>
        <w:t>30</w:t>
      </w:r>
      <w:r w:rsidR="00AD7ED0" w:rsidRPr="00A67DCC">
        <w:rPr>
          <w:rFonts w:ascii="Browallia New" w:hAnsi="Browallia New" w:cs="Browallia New"/>
          <w:sz w:val="28"/>
          <w:szCs w:val="28"/>
          <w:cs/>
          <w:lang w:val="en-GB"/>
        </w:rPr>
        <w:t xml:space="preserve"> มิถุนายน </w:t>
      </w:r>
      <w:r w:rsidR="00CC7CB1">
        <w:rPr>
          <w:rFonts w:ascii="Browallia New" w:hAnsi="Browallia New" w:cs="Browallia New"/>
          <w:sz w:val="28"/>
          <w:szCs w:val="28"/>
        </w:rPr>
        <w:t>2569</w:t>
      </w:r>
      <w:r w:rsidR="006C3C82">
        <w:rPr>
          <w:rFonts w:ascii="Browallia New" w:hAnsi="Browallia New" w:cs="Browallia New"/>
          <w:sz w:val="28"/>
          <w:szCs w:val="28"/>
        </w:rPr>
        <w:t xml:space="preserve"> </w:t>
      </w:r>
      <w:r w:rsidRPr="00235043">
        <w:rPr>
          <w:rFonts w:ascii="Browallia New" w:hAnsi="Browallia New" w:cs="Browallia New"/>
          <w:sz w:val="28"/>
          <w:szCs w:val="28"/>
          <w:cs/>
        </w:rPr>
        <w:t>มีดังนี้</w:t>
      </w:r>
    </w:p>
    <w:p w14:paraId="5CD60E77" w14:textId="77777777" w:rsidR="00470C0A" w:rsidRPr="007F0B06" w:rsidRDefault="00470C0A" w:rsidP="001B4041">
      <w:pPr>
        <w:spacing w:line="240" w:lineRule="auto"/>
        <w:ind w:left="426"/>
        <w:jc w:val="thaiDistribute"/>
        <w:rPr>
          <w:rFonts w:ascii="Browallia New" w:hAnsi="Browallia New" w:cs="Browallia New"/>
          <w:sz w:val="22"/>
          <w:szCs w:val="22"/>
          <w:lang w:val="en-GB"/>
        </w:rPr>
      </w:pPr>
    </w:p>
    <w:tbl>
      <w:tblPr>
        <w:tblW w:w="9066" w:type="dxa"/>
        <w:tblInd w:w="308" w:type="dxa"/>
        <w:tblLayout w:type="fixed"/>
        <w:tblCellMar>
          <w:left w:w="46" w:type="dxa"/>
          <w:right w:w="46" w:type="dxa"/>
        </w:tblCellMar>
        <w:tblLook w:val="04A0" w:firstRow="1" w:lastRow="0" w:firstColumn="1" w:lastColumn="0" w:noHBand="0" w:noVBand="1"/>
      </w:tblPr>
      <w:tblGrid>
        <w:gridCol w:w="3520"/>
        <w:gridCol w:w="1246"/>
        <w:gridCol w:w="180"/>
        <w:gridCol w:w="1222"/>
        <w:gridCol w:w="210"/>
        <w:gridCol w:w="1260"/>
        <w:gridCol w:w="180"/>
        <w:gridCol w:w="1248"/>
      </w:tblGrid>
      <w:tr w:rsidR="006701DA" w:rsidRPr="00235043" w14:paraId="4A67DB8B" w14:textId="77777777" w:rsidTr="00353936">
        <w:tc>
          <w:tcPr>
            <w:tcW w:w="3520" w:type="dxa"/>
          </w:tcPr>
          <w:p w14:paraId="63D8C3CA" w14:textId="77777777" w:rsidR="006701DA" w:rsidRPr="00235043" w:rsidRDefault="006701DA" w:rsidP="001B4041">
            <w:pPr>
              <w:spacing w:line="240" w:lineRule="auto"/>
              <w:ind w:right="851"/>
              <w:jc w:val="both"/>
              <w:rPr>
                <w:rFonts w:ascii="Browallia New" w:hAnsi="Browallia New" w:cs="Browallia New"/>
                <w:sz w:val="28"/>
                <w:szCs w:val="28"/>
              </w:rPr>
            </w:pPr>
            <w:r w:rsidRPr="00235043">
              <w:rPr>
                <w:rFonts w:ascii="Browallia New" w:hAnsi="Browallia New" w:cs="Browallia New"/>
                <w:sz w:val="28"/>
                <w:szCs w:val="28"/>
                <w:cs/>
              </w:rPr>
              <w:br w:type="page"/>
            </w:r>
          </w:p>
        </w:tc>
        <w:tc>
          <w:tcPr>
            <w:tcW w:w="5546" w:type="dxa"/>
            <w:gridSpan w:val="7"/>
            <w:hideMark/>
          </w:tcPr>
          <w:p w14:paraId="0DDBF58D" w14:textId="77777777" w:rsidR="006701DA" w:rsidRPr="00235043" w:rsidRDefault="006701DA" w:rsidP="001B4041">
            <w:pPr>
              <w:tabs>
                <w:tab w:val="clear" w:pos="4678"/>
              </w:tabs>
              <w:spacing w:line="240" w:lineRule="auto"/>
              <w:jc w:val="right"/>
              <w:rPr>
                <w:rFonts w:ascii="Browallia New" w:hAnsi="Browallia New" w:cs="Browallia New"/>
                <w:sz w:val="28"/>
                <w:szCs w:val="28"/>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lang w:val="en-GB"/>
              </w:rPr>
              <w:t xml:space="preserve">: </w:t>
            </w:r>
            <w:r w:rsidRPr="00235043">
              <w:rPr>
                <w:rFonts w:ascii="Browallia New" w:hAnsi="Browallia New" w:cs="Browallia New"/>
                <w:sz w:val="28"/>
                <w:szCs w:val="28"/>
                <w:cs/>
              </w:rPr>
              <w:t>พันบาท)</w:t>
            </w:r>
          </w:p>
        </w:tc>
      </w:tr>
      <w:tr w:rsidR="006701DA" w:rsidRPr="00235043" w14:paraId="70F1AFE9" w14:textId="77777777" w:rsidTr="00353936">
        <w:tc>
          <w:tcPr>
            <w:tcW w:w="3520" w:type="dxa"/>
          </w:tcPr>
          <w:p w14:paraId="0D5E3B9D" w14:textId="77777777" w:rsidR="006701DA" w:rsidRPr="00235043" w:rsidRDefault="006701DA" w:rsidP="001B4041">
            <w:pPr>
              <w:spacing w:line="240" w:lineRule="auto"/>
              <w:ind w:right="851"/>
              <w:jc w:val="both"/>
              <w:rPr>
                <w:rFonts w:ascii="Browallia New" w:hAnsi="Browallia New" w:cs="Browallia New"/>
                <w:sz w:val="28"/>
                <w:szCs w:val="28"/>
              </w:rPr>
            </w:pPr>
          </w:p>
        </w:tc>
        <w:tc>
          <w:tcPr>
            <w:tcW w:w="5546" w:type="dxa"/>
            <w:gridSpan w:val="7"/>
            <w:tcBorders>
              <w:top w:val="nil"/>
              <w:left w:val="nil"/>
              <w:bottom w:val="single" w:sz="4" w:space="0" w:color="auto"/>
              <w:right w:val="nil"/>
            </w:tcBorders>
            <w:hideMark/>
          </w:tcPr>
          <w:p w14:paraId="7321C0E3" w14:textId="1A51E25C" w:rsidR="006701DA" w:rsidRPr="00235043" w:rsidRDefault="009150F9" w:rsidP="001B4041">
            <w:pPr>
              <w:spacing w:line="240" w:lineRule="auto"/>
              <w:ind w:right="-45"/>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6701DA" w:rsidRPr="00235043">
              <w:rPr>
                <w:rFonts w:ascii="Browallia New" w:hAnsi="Browallia New" w:cs="Browallia New"/>
                <w:sz w:val="28"/>
                <w:szCs w:val="28"/>
                <w:cs/>
              </w:rPr>
              <w:t>การเงินรวม</w:t>
            </w:r>
          </w:p>
        </w:tc>
      </w:tr>
      <w:tr w:rsidR="008977CE" w:rsidRPr="00235043" w14:paraId="69215947" w14:textId="77777777" w:rsidTr="00353936">
        <w:tc>
          <w:tcPr>
            <w:tcW w:w="3520" w:type="dxa"/>
          </w:tcPr>
          <w:p w14:paraId="02F669C5" w14:textId="77777777" w:rsidR="008977CE" w:rsidRPr="00235043" w:rsidRDefault="008977CE" w:rsidP="008977CE">
            <w:pPr>
              <w:spacing w:line="240" w:lineRule="auto"/>
              <w:ind w:right="851"/>
              <w:jc w:val="both"/>
              <w:rPr>
                <w:rFonts w:ascii="Browallia New" w:hAnsi="Browallia New" w:cs="Browallia New"/>
                <w:sz w:val="28"/>
                <w:szCs w:val="28"/>
              </w:rPr>
            </w:pPr>
          </w:p>
        </w:tc>
        <w:tc>
          <w:tcPr>
            <w:tcW w:w="1246" w:type="dxa"/>
            <w:tcBorders>
              <w:top w:val="nil"/>
              <w:left w:val="nil"/>
              <w:bottom w:val="single" w:sz="4" w:space="0" w:color="auto"/>
              <w:right w:val="nil"/>
            </w:tcBorders>
          </w:tcPr>
          <w:p w14:paraId="4244623D" w14:textId="11A6451D" w:rsidR="008977CE" w:rsidRPr="00235043" w:rsidRDefault="008977CE" w:rsidP="008977CE">
            <w:pPr>
              <w:tabs>
                <w:tab w:val="clear" w:pos="907"/>
              </w:tabs>
              <w:spacing w:line="240" w:lineRule="auto"/>
              <w:ind w:left="-46" w:right="-45"/>
              <w:jc w:val="center"/>
              <w:rPr>
                <w:rFonts w:ascii="Browallia New" w:hAnsi="Browallia New" w:cs="Browallia New"/>
                <w:sz w:val="28"/>
                <w:szCs w:val="28"/>
              </w:rPr>
            </w:pPr>
            <w:r w:rsidRPr="00235043">
              <w:rPr>
                <w:rFonts w:ascii="Browallia New" w:hAnsi="Browallia New" w:cs="Browallia New"/>
                <w:sz w:val="28"/>
                <w:szCs w:val="28"/>
              </w:rPr>
              <w:t>1</w:t>
            </w:r>
            <w:r w:rsidRPr="00235043">
              <w:rPr>
                <w:rFonts w:ascii="Browallia New" w:hAnsi="Browallia New" w:cs="Browallia New"/>
                <w:sz w:val="28"/>
                <w:szCs w:val="28"/>
                <w:cs/>
              </w:rPr>
              <w:t xml:space="preserve"> มกราคม </w:t>
            </w:r>
            <w:r w:rsidRPr="00235043">
              <w:rPr>
                <w:rFonts w:ascii="Browallia New" w:hAnsi="Browallia New" w:cs="Browallia New"/>
                <w:sz w:val="28"/>
                <w:szCs w:val="28"/>
              </w:rPr>
              <w:t>256</w:t>
            </w:r>
            <w:r w:rsidR="00CC7CB1">
              <w:rPr>
                <w:rFonts w:ascii="Browallia New" w:hAnsi="Browallia New" w:cs="Browallia New"/>
                <w:sz w:val="28"/>
                <w:szCs w:val="28"/>
              </w:rPr>
              <w:t>9</w:t>
            </w:r>
          </w:p>
        </w:tc>
        <w:tc>
          <w:tcPr>
            <w:tcW w:w="180" w:type="dxa"/>
          </w:tcPr>
          <w:p w14:paraId="5479966D" w14:textId="77777777" w:rsidR="008977CE" w:rsidRPr="00235043" w:rsidRDefault="008977CE" w:rsidP="008977CE">
            <w:pPr>
              <w:tabs>
                <w:tab w:val="clear" w:pos="907"/>
              </w:tabs>
              <w:spacing w:line="240" w:lineRule="auto"/>
              <w:ind w:left="-46" w:right="-45"/>
              <w:jc w:val="both"/>
              <w:rPr>
                <w:rFonts w:ascii="Browallia New" w:hAnsi="Browallia New" w:cs="Browallia New"/>
                <w:sz w:val="28"/>
                <w:szCs w:val="28"/>
              </w:rPr>
            </w:pPr>
          </w:p>
        </w:tc>
        <w:tc>
          <w:tcPr>
            <w:tcW w:w="1222" w:type="dxa"/>
            <w:tcBorders>
              <w:top w:val="nil"/>
              <w:left w:val="nil"/>
              <w:bottom w:val="single" w:sz="4" w:space="0" w:color="auto"/>
              <w:right w:val="nil"/>
            </w:tcBorders>
          </w:tcPr>
          <w:p w14:paraId="4BC08696" w14:textId="77777777" w:rsidR="008977CE" w:rsidRPr="00235043" w:rsidRDefault="008977CE" w:rsidP="008977CE">
            <w:pPr>
              <w:tabs>
                <w:tab w:val="clear" w:pos="907"/>
              </w:tabs>
              <w:spacing w:line="240" w:lineRule="auto"/>
              <w:ind w:left="-46" w:right="-45"/>
              <w:jc w:val="center"/>
              <w:rPr>
                <w:rFonts w:ascii="Browallia New" w:hAnsi="Browallia New" w:cs="Browallia New"/>
                <w:sz w:val="28"/>
                <w:szCs w:val="28"/>
              </w:rPr>
            </w:pPr>
          </w:p>
          <w:p w14:paraId="578CC364" w14:textId="33F8087A" w:rsidR="008977CE" w:rsidRPr="00235043" w:rsidRDefault="008977CE" w:rsidP="008977CE">
            <w:pPr>
              <w:tabs>
                <w:tab w:val="clear" w:pos="907"/>
              </w:tabs>
              <w:spacing w:line="240" w:lineRule="auto"/>
              <w:ind w:left="-46" w:right="-45"/>
              <w:jc w:val="center"/>
              <w:rPr>
                <w:rFonts w:ascii="Browallia New" w:hAnsi="Browallia New" w:cs="Browallia New"/>
                <w:sz w:val="28"/>
                <w:szCs w:val="28"/>
              </w:rPr>
            </w:pPr>
            <w:r w:rsidRPr="00235043">
              <w:rPr>
                <w:rFonts w:ascii="Browallia New" w:hAnsi="Browallia New" w:cs="Browallia New"/>
                <w:sz w:val="28"/>
                <w:szCs w:val="28"/>
                <w:cs/>
              </w:rPr>
              <w:t>เพิ่ม</w:t>
            </w:r>
            <w:r w:rsidRPr="00235043">
              <w:rPr>
                <w:rStyle w:val="PageNumber"/>
                <w:rFonts w:ascii="Browallia New" w:hAnsi="Browallia New" w:cs="Browallia New"/>
                <w:sz w:val="28"/>
                <w:szCs w:val="28"/>
                <w:cs/>
              </w:rPr>
              <w:t>ขึ้น</w:t>
            </w:r>
          </w:p>
        </w:tc>
        <w:tc>
          <w:tcPr>
            <w:tcW w:w="210" w:type="dxa"/>
          </w:tcPr>
          <w:p w14:paraId="4E30AD77" w14:textId="77777777" w:rsidR="008977CE" w:rsidRPr="00235043" w:rsidRDefault="008977CE" w:rsidP="008977CE">
            <w:pPr>
              <w:tabs>
                <w:tab w:val="clear" w:pos="907"/>
              </w:tabs>
              <w:spacing w:line="240" w:lineRule="auto"/>
              <w:ind w:left="-46" w:right="-45"/>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76400DA5" w14:textId="77777777" w:rsidR="008977CE" w:rsidRPr="00235043" w:rsidRDefault="008977CE" w:rsidP="008977CE">
            <w:pPr>
              <w:tabs>
                <w:tab w:val="clear" w:pos="907"/>
              </w:tabs>
              <w:spacing w:line="240" w:lineRule="auto"/>
              <w:ind w:left="-46" w:right="-45"/>
              <w:jc w:val="center"/>
              <w:rPr>
                <w:rFonts w:ascii="Browallia New" w:hAnsi="Browallia New" w:cs="Browallia New"/>
                <w:sz w:val="28"/>
                <w:szCs w:val="28"/>
              </w:rPr>
            </w:pPr>
          </w:p>
          <w:p w14:paraId="3C7B9BC7" w14:textId="12585FE4" w:rsidR="008977CE" w:rsidRPr="00235043" w:rsidRDefault="008977CE" w:rsidP="008977CE">
            <w:pPr>
              <w:tabs>
                <w:tab w:val="clear" w:pos="907"/>
              </w:tabs>
              <w:spacing w:line="240" w:lineRule="auto"/>
              <w:ind w:left="-46" w:right="-45"/>
              <w:jc w:val="center"/>
              <w:rPr>
                <w:rFonts w:ascii="Browallia New" w:hAnsi="Browallia New" w:cs="Browallia New"/>
                <w:sz w:val="28"/>
                <w:szCs w:val="28"/>
              </w:rPr>
            </w:pPr>
            <w:r w:rsidRPr="00235043">
              <w:rPr>
                <w:rFonts w:ascii="Browallia New" w:hAnsi="Browallia New" w:cs="Browallia New"/>
                <w:sz w:val="28"/>
                <w:szCs w:val="28"/>
                <w:cs/>
              </w:rPr>
              <w:t>ลดลง</w:t>
            </w:r>
          </w:p>
        </w:tc>
        <w:tc>
          <w:tcPr>
            <w:tcW w:w="180" w:type="dxa"/>
          </w:tcPr>
          <w:p w14:paraId="6D13EA32" w14:textId="77777777" w:rsidR="008977CE" w:rsidRPr="00235043" w:rsidRDefault="008977CE" w:rsidP="008977CE">
            <w:pPr>
              <w:tabs>
                <w:tab w:val="clear" w:pos="907"/>
              </w:tabs>
              <w:spacing w:line="240" w:lineRule="auto"/>
              <w:ind w:left="-46" w:right="-45"/>
              <w:jc w:val="both"/>
              <w:rPr>
                <w:rFonts w:ascii="Browallia New" w:hAnsi="Browallia New" w:cs="Browallia New"/>
                <w:sz w:val="28"/>
                <w:szCs w:val="28"/>
              </w:rPr>
            </w:pPr>
          </w:p>
        </w:tc>
        <w:tc>
          <w:tcPr>
            <w:tcW w:w="1248" w:type="dxa"/>
          </w:tcPr>
          <w:p w14:paraId="300C7641" w14:textId="5B658A02" w:rsidR="008977CE" w:rsidRPr="00235043" w:rsidRDefault="00AD7ED0" w:rsidP="008977CE">
            <w:pPr>
              <w:tabs>
                <w:tab w:val="clear" w:pos="907"/>
              </w:tabs>
              <w:spacing w:line="240" w:lineRule="auto"/>
              <w:ind w:left="-46" w:right="-45"/>
              <w:jc w:val="center"/>
              <w:rPr>
                <w:rFonts w:ascii="Browallia New" w:hAnsi="Browallia New" w:cs="Browallia New"/>
                <w:sz w:val="28"/>
                <w:szCs w:val="28"/>
                <w:lang w:val="en-GB"/>
              </w:rPr>
            </w:pPr>
            <w:r w:rsidRPr="00A67DCC">
              <w:rPr>
                <w:rFonts w:ascii="Browallia New" w:hAnsi="Browallia New" w:cs="Browallia New"/>
                <w:sz w:val="28"/>
                <w:szCs w:val="28"/>
                <w:lang w:val="en-GB"/>
              </w:rPr>
              <w:t>30</w:t>
            </w:r>
            <w:r w:rsidRPr="00A67DCC">
              <w:rPr>
                <w:rFonts w:ascii="Browallia New" w:hAnsi="Browallia New" w:cs="Browallia New"/>
                <w:sz w:val="28"/>
                <w:szCs w:val="28"/>
                <w:cs/>
                <w:lang w:val="en-GB"/>
              </w:rPr>
              <w:t xml:space="preserve"> มิถุนายน </w:t>
            </w:r>
            <w:r w:rsidR="00CC7CB1">
              <w:rPr>
                <w:rFonts w:ascii="Browallia New" w:hAnsi="Browallia New" w:cs="Browallia New"/>
                <w:sz w:val="28"/>
                <w:szCs w:val="28"/>
              </w:rPr>
              <w:t>2569</w:t>
            </w:r>
          </w:p>
        </w:tc>
      </w:tr>
      <w:tr w:rsidR="006701DA" w:rsidRPr="00235043" w14:paraId="2387D20C" w14:textId="77777777" w:rsidTr="008977CE">
        <w:trPr>
          <w:trHeight w:hRule="exact" w:val="327"/>
        </w:trPr>
        <w:tc>
          <w:tcPr>
            <w:tcW w:w="3520" w:type="dxa"/>
            <w:vAlign w:val="bottom"/>
          </w:tcPr>
          <w:p w14:paraId="3F6AE570" w14:textId="3016C745" w:rsidR="006701DA" w:rsidRPr="00235043" w:rsidRDefault="006701DA" w:rsidP="001B4041">
            <w:pPr>
              <w:spacing w:line="240" w:lineRule="auto"/>
              <w:ind w:right="-44"/>
              <w:rPr>
                <w:rFonts w:ascii="Browallia New" w:hAnsi="Browallia New" w:cs="Browallia New"/>
                <w:sz w:val="24"/>
                <w:szCs w:val="24"/>
              </w:rPr>
            </w:pPr>
          </w:p>
        </w:tc>
        <w:tc>
          <w:tcPr>
            <w:tcW w:w="1246" w:type="dxa"/>
            <w:vAlign w:val="center"/>
          </w:tcPr>
          <w:p w14:paraId="02F0E211" w14:textId="77777777" w:rsidR="006701DA" w:rsidRPr="00235043" w:rsidRDefault="006701DA" w:rsidP="001B4041">
            <w:pPr>
              <w:spacing w:line="240" w:lineRule="auto"/>
              <w:ind w:right="81"/>
              <w:jc w:val="center"/>
              <w:rPr>
                <w:rFonts w:ascii="Browallia New" w:hAnsi="Browallia New" w:cs="Browallia New"/>
                <w:sz w:val="20"/>
                <w:szCs w:val="20"/>
              </w:rPr>
            </w:pPr>
          </w:p>
        </w:tc>
        <w:tc>
          <w:tcPr>
            <w:tcW w:w="180" w:type="dxa"/>
          </w:tcPr>
          <w:p w14:paraId="6E1D5AA0" w14:textId="77777777" w:rsidR="006701DA" w:rsidRPr="00235043" w:rsidRDefault="006701DA" w:rsidP="001B4041">
            <w:pPr>
              <w:spacing w:line="240" w:lineRule="auto"/>
              <w:ind w:right="851"/>
              <w:jc w:val="right"/>
              <w:rPr>
                <w:rFonts w:ascii="Browallia New" w:hAnsi="Browallia New" w:cs="Browallia New"/>
                <w:sz w:val="20"/>
                <w:szCs w:val="20"/>
              </w:rPr>
            </w:pPr>
          </w:p>
        </w:tc>
        <w:tc>
          <w:tcPr>
            <w:tcW w:w="1222" w:type="dxa"/>
            <w:vAlign w:val="center"/>
          </w:tcPr>
          <w:p w14:paraId="772A8BA8" w14:textId="77777777" w:rsidR="006701DA" w:rsidRPr="00235043" w:rsidRDefault="006701DA" w:rsidP="001B4041">
            <w:pPr>
              <w:spacing w:line="240" w:lineRule="auto"/>
              <w:ind w:right="96"/>
              <w:jc w:val="right"/>
              <w:rPr>
                <w:rFonts w:ascii="Browallia New" w:hAnsi="Browallia New" w:cs="Browallia New"/>
                <w:sz w:val="20"/>
                <w:szCs w:val="20"/>
              </w:rPr>
            </w:pPr>
          </w:p>
        </w:tc>
        <w:tc>
          <w:tcPr>
            <w:tcW w:w="210" w:type="dxa"/>
          </w:tcPr>
          <w:p w14:paraId="363CB394" w14:textId="77777777" w:rsidR="006701DA" w:rsidRPr="00235043" w:rsidRDefault="006701DA" w:rsidP="001B4041">
            <w:pPr>
              <w:spacing w:line="240" w:lineRule="auto"/>
              <w:ind w:right="851"/>
              <w:jc w:val="right"/>
              <w:rPr>
                <w:rFonts w:ascii="Browallia New" w:hAnsi="Browallia New" w:cs="Browallia New"/>
                <w:sz w:val="20"/>
                <w:szCs w:val="20"/>
              </w:rPr>
            </w:pPr>
          </w:p>
        </w:tc>
        <w:tc>
          <w:tcPr>
            <w:tcW w:w="1260" w:type="dxa"/>
            <w:vAlign w:val="center"/>
          </w:tcPr>
          <w:p w14:paraId="51C1FEDE" w14:textId="77777777" w:rsidR="006701DA" w:rsidRPr="00235043" w:rsidRDefault="006701DA" w:rsidP="001B4041">
            <w:pPr>
              <w:spacing w:line="240" w:lineRule="auto"/>
              <w:ind w:right="74"/>
              <w:jc w:val="right"/>
              <w:rPr>
                <w:rFonts w:ascii="Browallia New" w:hAnsi="Browallia New" w:cs="Browallia New"/>
                <w:sz w:val="20"/>
                <w:szCs w:val="20"/>
              </w:rPr>
            </w:pPr>
          </w:p>
        </w:tc>
        <w:tc>
          <w:tcPr>
            <w:tcW w:w="180" w:type="dxa"/>
          </w:tcPr>
          <w:p w14:paraId="1A5B7D24" w14:textId="77777777" w:rsidR="006701DA" w:rsidRPr="00235043" w:rsidRDefault="006701DA" w:rsidP="001B4041">
            <w:pPr>
              <w:spacing w:line="240" w:lineRule="auto"/>
              <w:ind w:right="851"/>
              <w:jc w:val="right"/>
              <w:rPr>
                <w:rFonts w:ascii="Browallia New" w:hAnsi="Browallia New" w:cs="Browallia New"/>
                <w:sz w:val="20"/>
                <w:szCs w:val="20"/>
              </w:rPr>
            </w:pPr>
          </w:p>
        </w:tc>
        <w:tc>
          <w:tcPr>
            <w:tcW w:w="1248" w:type="dxa"/>
            <w:tcBorders>
              <w:top w:val="single" w:sz="4" w:space="0" w:color="auto"/>
              <w:left w:val="nil"/>
              <w:right w:val="nil"/>
            </w:tcBorders>
            <w:vAlign w:val="center"/>
          </w:tcPr>
          <w:p w14:paraId="42DC9689" w14:textId="77777777" w:rsidR="006701DA" w:rsidRPr="00235043" w:rsidRDefault="006701DA" w:rsidP="001B4041">
            <w:pPr>
              <w:spacing w:line="240" w:lineRule="auto"/>
              <w:ind w:right="74"/>
              <w:jc w:val="right"/>
              <w:rPr>
                <w:rFonts w:ascii="Browallia New" w:hAnsi="Browallia New" w:cs="Browallia New"/>
                <w:sz w:val="20"/>
                <w:szCs w:val="20"/>
              </w:rPr>
            </w:pPr>
          </w:p>
        </w:tc>
      </w:tr>
      <w:tr w:rsidR="00401619" w:rsidRPr="00235043" w14:paraId="57876A66" w14:textId="77777777">
        <w:tc>
          <w:tcPr>
            <w:tcW w:w="6168" w:type="dxa"/>
            <w:gridSpan w:val="4"/>
          </w:tcPr>
          <w:p w14:paraId="5DD4D953" w14:textId="62E0FE63" w:rsidR="00401619" w:rsidRPr="00235043" w:rsidRDefault="00401619" w:rsidP="00B73CD8">
            <w:pPr>
              <w:tabs>
                <w:tab w:val="clear" w:pos="227"/>
                <w:tab w:val="clear" w:pos="3742"/>
                <w:tab w:val="left" w:pos="198"/>
              </w:tabs>
              <w:spacing w:line="240" w:lineRule="auto"/>
              <w:ind w:left="250" w:right="-138" w:hanging="250"/>
              <w:rPr>
                <w:rFonts w:ascii="Browallia New" w:hAnsi="Browallia New" w:cs="Browallia New"/>
                <w:sz w:val="28"/>
                <w:szCs w:val="28"/>
              </w:rPr>
            </w:pPr>
            <w:r w:rsidRPr="00235043">
              <w:rPr>
                <w:rFonts w:ascii="Browallia New" w:hAnsi="Browallia New" w:cs="Browallia New"/>
                <w:b/>
                <w:bCs/>
                <w:sz w:val="28"/>
                <w:szCs w:val="28"/>
                <w:cs/>
              </w:rPr>
              <w:t>เงินกู้ยืมระยะสั้น</w:t>
            </w:r>
            <w:r w:rsidR="0023124B" w:rsidRPr="00235043">
              <w:rPr>
                <w:rFonts w:ascii="Browallia New" w:hAnsi="Browallia New" w:cs="Browallia New"/>
                <w:b/>
                <w:bCs/>
                <w:sz w:val="28"/>
                <w:szCs w:val="28"/>
                <w:cs/>
              </w:rPr>
              <w:t>และดอกเบี้ยค้างจ่าย</w:t>
            </w:r>
            <w:r w:rsidR="0023124B">
              <w:rPr>
                <w:rFonts w:ascii="Browallia New" w:hAnsi="Browallia New" w:cs="Browallia New"/>
                <w:b/>
                <w:bCs/>
                <w:sz w:val="28"/>
                <w:szCs w:val="28"/>
              </w:rPr>
              <w:t xml:space="preserve"> </w:t>
            </w:r>
            <w:r w:rsidR="0023124B" w:rsidRPr="00235043">
              <w:rPr>
                <w:rFonts w:ascii="Browallia New" w:hAnsi="Browallia New" w:cs="Browallia New"/>
                <w:b/>
                <w:bCs/>
                <w:sz w:val="28"/>
                <w:szCs w:val="28"/>
                <w:cs/>
              </w:rPr>
              <w:t xml:space="preserve">- </w:t>
            </w:r>
            <w:r w:rsidRPr="00235043">
              <w:rPr>
                <w:rFonts w:ascii="Browallia New" w:hAnsi="Browallia New" w:cs="Browallia New"/>
                <w:b/>
                <w:bCs/>
                <w:sz w:val="28"/>
                <w:szCs w:val="28"/>
                <w:cs/>
              </w:rPr>
              <w:t>บุคคลและบริษัทที่เกี่ยวข้อง</w:t>
            </w:r>
          </w:p>
        </w:tc>
        <w:tc>
          <w:tcPr>
            <w:tcW w:w="210" w:type="dxa"/>
          </w:tcPr>
          <w:p w14:paraId="49A2353F" w14:textId="77777777" w:rsidR="00401619" w:rsidRPr="00235043" w:rsidRDefault="00401619" w:rsidP="006729DE">
            <w:pPr>
              <w:spacing w:line="240" w:lineRule="auto"/>
              <w:ind w:right="851"/>
              <w:jc w:val="right"/>
              <w:rPr>
                <w:rFonts w:ascii="Browallia New" w:hAnsi="Browallia New" w:cs="Browallia New"/>
                <w:sz w:val="28"/>
                <w:szCs w:val="28"/>
              </w:rPr>
            </w:pPr>
          </w:p>
        </w:tc>
        <w:tc>
          <w:tcPr>
            <w:tcW w:w="1260" w:type="dxa"/>
            <w:vAlign w:val="center"/>
          </w:tcPr>
          <w:p w14:paraId="6EE18188" w14:textId="77777777" w:rsidR="00401619" w:rsidRPr="00235043"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235043" w:rsidRDefault="00401619" w:rsidP="006729DE">
            <w:pPr>
              <w:spacing w:line="240" w:lineRule="auto"/>
              <w:ind w:right="851"/>
              <w:jc w:val="right"/>
              <w:rPr>
                <w:rFonts w:ascii="Browallia New" w:hAnsi="Browallia New" w:cs="Browallia New"/>
                <w:sz w:val="28"/>
                <w:szCs w:val="28"/>
              </w:rPr>
            </w:pPr>
          </w:p>
        </w:tc>
        <w:tc>
          <w:tcPr>
            <w:tcW w:w="1248" w:type="dxa"/>
            <w:tcBorders>
              <w:left w:val="nil"/>
              <w:bottom w:val="nil"/>
              <w:right w:val="nil"/>
            </w:tcBorders>
            <w:vAlign w:val="center"/>
          </w:tcPr>
          <w:p w14:paraId="357152EF" w14:textId="77777777" w:rsidR="00401619" w:rsidRPr="00235043" w:rsidRDefault="00401619" w:rsidP="006729DE">
            <w:pPr>
              <w:spacing w:line="240" w:lineRule="auto"/>
              <w:ind w:right="74"/>
              <w:jc w:val="right"/>
              <w:rPr>
                <w:rFonts w:ascii="Browallia New" w:hAnsi="Browallia New" w:cs="Browallia New"/>
                <w:sz w:val="28"/>
                <w:szCs w:val="28"/>
              </w:rPr>
            </w:pPr>
          </w:p>
        </w:tc>
      </w:tr>
      <w:tr w:rsidR="006729DE" w:rsidRPr="00235043" w14:paraId="2724460A" w14:textId="77777777" w:rsidTr="008977CE">
        <w:tc>
          <w:tcPr>
            <w:tcW w:w="3520" w:type="dxa"/>
            <w:vAlign w:val="bottom"/>
            <w:hideMark/>
          </w:tcPr>
          <w:p w14:paraId="2C91ECC1" w14:textId="5A54AC2A" w:rsidR="006729DE" w:rsidRPr="00235043" w:rsidRDefault="006729DE" w:rsidP="004E20F6">
            <w:pPr>
              <w:tabs>
                <w:tab w:val="clear" w:pos="227"/>
              </w:tabs>
              <w:spacing w:line="240" w:lineRule="auto"/>
              <w:ind w:left="237" w:firstLine="102"/>
              <w:rPr>
                <w:rFonts w:ascii="Browallia New" w:hAnsi="Browallia New" w:cs="Browallia New"/>
                <w:sz w:val="28"/>
                <w:szCs w:val="28"/>
              </w:rPr>
            </w:pPr>
            <w:bookmarkStart w:id="0" w:name="_Hlk482144152"/>
            <w:r w:rsidRPr="00235043">
              <w:rPr>
                <w:rFonts w:ascii="Browallia New" w:hAnsi="Browallia New" w:cs="Browallia New"/>
                <w:sz w:val="28"/>
                <w:szCs w:val="28"/>
                <w:cs/>
              </w:rPr>
              <w:t>บุคคล</w:t>
            </w:r>
            <w:r w:rsidR="007F1CEB" w:rsidRPr="00235043">
              <w:rPr>
                <w:rFonts w:ascii="Browallia New" w:hAnsi="Browallia New" w:cs="Browallia New"/>
                <w:sz w:val="28"/>
                <w:szCs w:val="28"/>
                <w:cs/>
              </w:rPr>
              <w:t>และบริษัท</w:t>
            </w:r>
            <w:r w:rsidRPr="00235043">
              <w:rPr>
                <w:rFonts w:ascii="Browallia New" w:hAnsi="Browallia New" w:cs="Browallia New"/>
                <w:sz w:val="28"/>
                <w:szCs w:val="28"/>
                <w:cs/>
              </w:rPr>
              <w:t>ที่เกี่ยวข้อง</w:t>
            </w:r>
          </w:p>
        </w:tc>
        <w:tc>
          <w:tcPr>
            <w:tcW w:w="1246" w:type="dxa"/>
            <w:vAlign w:val="center"/>
          </w:tcPr>
          <w:p w14:paraId="75346C25" w14:textId="77777777" w:rsidR="006729DE" w:rsidRPr="00235043"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235043" w:rsidRDefault="006729DE" w:rsidP="006729DE">
            <w:pPr>
              <w:spacing w:line="240" w:lineRule="auto"/>
              <w:ind w:right="851"/>
              <w:jc w:val="right"/>
              <w:rPr>
                <w:rFonts w:ascii="Browallia New" w:hAnsi="Browallia New" w:cs="Browallia New"/>
                <w:sz w:val="28"/>
                <w:szCs w:val="28"/>
              </w:rPr>
            </w:pPr>
          </w:p>
        </w:tc>
        <w:tc>
          <w:tcPr>
            <w:tcW w:w="1222" w:type="dxa"/>
            <w:vAlign w:val="center"/>
          </w:tcPr>
          <w:p w14:paraId="7F015B57" w14:textId="7EF3A190" w:rsidR="006729DE" w:rsidRPr="00235043" w:rsidRDefault="006729DE" w:rsidP="006729DE">
            <w:pPr>
              <w:spacing w:line="240" w:lineRule="auto"/>
              <w:ind w:right="96"/>
              <w:jc w:val="right"/>
              <w:rPr>
                <w:rFonts w:ascii="Browallia New" w:hAnsi="Browallia New" w:cs="Browallia New"/>
                <w:sz w:val="28"/>
                <w:szCs w:val="28"/>
              </w:rPr>
            </w:pPr>
          </w:p>
        </w:tc>
        <w:tc>
          <w:tcPr>
            <w:tcW w:w="210" w:type="dxa"/>
          </w:tcPr>
          <w:p w14:paraId="721A1A4E" w14:textId="77777777" w:rsidR="006729DE" w:rsidRPr="00235043" w:rsidRDefault="006729DE" w:rsidP="006729DE">
            <w:pPr>
              <w:spacing w:line="240" w:lineRule="auto"/>
              <w:ind w:right="851"/>
              <w:jc w:val="right"/>
              <w:rPr>
                <w:rFonts w:ascii="Browallia New" w:hAnsi="Browallia New" w:cs="Browallia New"/>
                <w:sz w:val="28"/>
                <w:szCs w:val="28"/>
              </w:rPr>
            </w:pPr>
          </w:p>
        </w:tc>
        <w:tc>
          <w:tcPr>
            <w:tcW w:w="1260" w:type="dxa"/>
            <w:vAlign w:val="center"/>
          </w:tcPr>
          <w:p w14:paraId="6E700C5B" w14:textId="77777777" w:rsidR="006729DE" w:rsidRPr="00235043"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235043" w:rsidRDefault="006729DE" w:rsidP="006729DE">
            <w:pPr>
              <w:spacing w:line="240" w:lineRule="auto"/>
              <w:ind w:right="851"/>
              <w:jc w:val="right"/>
              <w:rPr>
                <w:rFonts w:ascii="Browallia New" w:hAnsi="Browallia New" w:cs="Browallia New"/>
                <w:sz w:val="28"/>
                <w:szCs w:val="28"/>
              </w:rPr>
            </w:pPr>
          </w:p>
        </w:tc>
        <w:tc>
          <w:tcPr>
            <w:tcW w:w="1248" w:type="dxa"/>
            <w:vAlign w:val="center"/>
          </w:tcPr>
          <w:p w14:paraId="4AEDFD89" w14:textId="77777777" w:rsidR="006729DE" w:rsidRPr="00235043" w:rsidRDefault="006729DE" w:rsidP="006729DE">
            <w:pPr>
              <w:spacing w:line="240" w:lineRule="auto"/>
              <w:ind w:right="74"/>
              <w:jc w:val="right"/>
              <w:rPr>
                <w:rFonts w:ascii="Browallia New" w:hAnsi="Browallia New" w:cs="Browallia New"/>
                <w:sz w:val="28"/>
                <w:szCs w:val="28"/>
              </w:rPr>
            </w:pPr>
          </w:p>
        </w:tc>
      </w:tr>
      <w:tr w:rsidR="00B22C85" w:rsidRPr="00235043" w14:paraId="3EB95896" w14:textId="77777777" w:rsidTr="004E5BFC">
        <w:tc>
          <w:tcPr>
            <w:tcW w:w="3520" w:type="dxa"/>
            <w:vAlign w:val="bottom"/>
            <w:hideMark/>
          </w:tcPr>
          <w:p w14:paraId="359FBC3C" w14:textId="77777777" w:rsidR="00B22C85" w:rsidRPr="004E20F6" w:rsidRDefault="00B22C85" w:rsidP="004E20F6">
            <w:pPr>
              <w:tabs>
                <w:tab w:val="clear" w:pos="227"/>
              </w:tabs>
              <w:spacing w:line="240" w:lineRule="auto"/>
              <w:ind w:left="237" w:firstLine="386"/>
              <w:rPr>
                <w:rFonts w:ascii="Browallia New" w:hAnsi="Browallia New" w:cs="Browallia New"/>
                <w:sz w:val="28"/>
                <w:szCs w:val="28"/>
              </w:rPr>
            </w:pPr>
            <w:r w:rsidRPr="00235043">
              <w:rPr>
                <w:rFonts w:ascii="Browallia New" w:hAnsi="Browallia New" w:cs="Browallia New"/>
                <w:sz w:val="28"/>
                <w:szCs w:val="28"/>
                <w:cs/>
              </w:rPr>
              <w:t>เงินกู้ยืม</w:t>
            </w:r>
          </w:p>
        </w:tc>
        <w:tc>
          <w:tcPr>
            <w:tcW w:w="1246" w:type="dxa"/>
          </w:tcPr>
          <w:p w14:paraId="4C051207" w14:textId="1BE5BA8B" w:rsidR="00B22C85" w:rsidRPr="00B22C85" w:rsidRDefault="00B22C85"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22C85">
              <w:rPr>
                <w:rFonts w:ascii="Browallia New" w:hAnsi="Browallia New" w:cs="Browallia New"/>
                <w:sz w:val="28"/>
                <w:szCs w:val="28"/>
              </w:rPr>
              <w:t>2,691,199</w:t>
            </w:r>
          </w:p>
        </w:tc>
        <w:tc>
          <w:tcPr>
            <w:tcW w:w="180" w:type="dxa"/>
          </w:tcPr>
          <w:p w14:paraId="79917446" w14:textId="2C523F36" w:rsidR="00B22C85" w:rsidRPr="00235043" w:rsidRDefault="00B22C85" w:rsidP="00B22C85">
            <w:pPr>
              <w:spacing w:line="240" w:lineRule="auto"/>
              <w:ind w:right="851"/>
              <w:jc w:val="right"/>
              <w:rPr>
                <w:rFonts w:ascii="Browallia New" w:hAnsi="Browallia New" w:cs="Browallia New"/>
                <w:sz w:val="28"/>
                <w:szCs w:val="28"/>
              </w:rPr>
            </w:pPr>
          </w:p>
        </w:tc>
        <w:tc>
          <w:tcPr>
            <w:tcW w:w="1222" w:type="dxa"/>
          </w:tcPr>
          <w:p w14:paraId="5C26AA8C" w14:textId="12A6FACD" w:rsidR="00B22C85" w:rsidRPr="001859F5" w:rsidRDefault="00E91C3F"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E91C3F">
              <w:rPr>
                <w:rFonts w:ascii="Browallia New" w:hAnsi="Browallia New" w:cs="Browallia New"/>
                <w:sz w:val="28"/>
                <w:szCs w:val="28"/>
              </w:rPr>
              <w:t>36,575</w:t>
            </w:r>
          </w:p>
        </w:tc>
        <w:tc>
          <w:tcPr>
            <w:tcW w:w="210" w:type="dxa"/>
          </w:tcPr>
          <w:p w14:paraId="5269A648" w14:textId="6B7ECE12" w:rsidR="00B22C85" w:rsidRPr="001859F5" w:rsidRDefault="00B22C85"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Pr>
          <w:p w14:paraId="3A1D07CD" w14:textId="2C03A105" w:rsidR="00B22C85" w:rsidRPr="001859F5" w:rsidRDefault="00E91C3F"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E91C3F">
              <w:rPr>
                <w:rFonts w:ascii="Browallia New" w:hAnsi="Browallia New" w:cs="Browallia New"/>
                <w:sz w:val="28"/>
                <w:szCs w:val="28"/>
              </w:rPr>
              <w:t>(33,827)</w:t>
            </w:r>
          </w:p>
        </w:tc>
        <w:tc>
          <w:tcPr>
            <w:tcW w:w="180" w:type="dxa"/>
          </w:tcPr>
          <w:p w14:paraId="06C10FAE" w14:textId="6B88B489" w:rsidR="00B22C85" w:rsidRPr="001859F5" w:rsidRDefault="00B22C85"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Pr>
          <w:p w14:paraId="37832F46" w14:textId="67EC8A1E" w:rsidR="00B22C85" w:rsidRPr="001859F5" w:rsidRDefault="00482690"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482690">
              <w:rPr>
                <w:rFonts w:ascii="Browallia New" w:hAnsi="Browallia New" w:cs="Browallia New"/>
                <w:sz w:val="28"/>
                <w:szCs w:val="28"/>
              </w:rPr>
              <w:t>2,693,947</w:t>
            </w:r>
          </w:p>
        </w:tc>
      </w:tr>
      <w:tr w:rsidR="00B22C85" w:rsidRPr="00235043" w14:paraId="78D6B02B" w14:textId="77777777" w:rsidTr="009F7A68">
        <w:tc>
          <w:tcPr>
            <w:tcW w:w="3520" w:type="dxa"/>
            <w:vAlign w:val="bottom"/>
            <w:hideMark/>
          </w:tcPr>
          <w:p w14:paraId="67884942" w14:textId="77777777" w:rsidR="00B22C85" w:rsidRPr="00235043" w:rsidRDefault="00B22C85" w:rsidP="004E20F6">
            <w:pPr>
              <w:tabs>
                <w:tab w:val="clear" w:pos="227"/>
              </w:tabs>
              <w:spacing w:line="240" w:lineRule="auto"/>
              <w:ind w:left="237" w:firstLine="386"/>
              <w:rPr>
                <w:rFonts w:ascii="Browallia New" w:hAnsi="Browallia New" w:cs="Browallia New"/>
                <w:sz w:val="28"/>
                <w:szCs w:val="28"/>
              </w:rPr>
            </w:pPr>
            <w:r w:rsidRPr="00235043">
              <w:rPr>
                <w:rFonts w:ascii="Browallia New" w:hAnsi="Browallia New" w:cs="Browallia New"/>
                <w:sz w:val="28"/>
                <w:szCs w:val="28"/>
                <w:cs/>
              </w:rPr>
              <w:t>ดอกเบี้ยค้างจ่าย</w:t>
            </w:r>
          </w:p>
        </w:tc>
        <w:tc>
          <w:tcPr>
            <w:tcW w:w="1246" w:type="dxa"/>
            <w:tcBorders>
              <w:top w:val="nil"/>
              <w:left w:val="nil"/>
              <w:bottom w:val="single" w:sz="4" w:space="0" w:color="auto"/>
              <w:right w:val="nil"/>
            </w:tcBorders>
          </w:tcPr>
          <w:p w14:paraId="726F4FDA" w14:textId="5732151A" w:rsidR="00B22C85" w:rsidRPr="00B22C85" w:rsidRDefault="00B22C85"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22C85">
              <w:rPr>
                <w:rFonts w:ascii="Browallia New" w:hAnsi="Browallia New" w:cs="Browallia New"/>
                <w:sz w:val="28"/>
                <w:szCs w:val="28"/>
              </w:rPr>
              <w:t>134,948</w:t>
            </w:r>
          </w:p>
        </w:tc>
        <w:tc>
          <w:tcPr>
            <w:tcW w:w="180" w:type="dxa"/>
          </w:tcPr>
          <w:p w14:paraId="33574719" w14:textId="6A4FC684" w:rsidR="00B22C85" w:rsidRPr="00235043" w:rsidRDefault="00B22C85" w:rsidP="00B22C85">
            <w:pPr>
              <w:spacing w:line="240" w:lineRule="auto"/>
              <w:ind w:right="851"/>
              <w:jc w:val="right"/>
              <w:rPr>
                <w:rFonts w:ascii="Browallia New" w:hAnsi="Browallia New" w:cs="Browallia New"/>
                <w:sz w:val="28"/>
                <w:szCs w:val="28"/>
              </w:rPr>
            </w:pPr>
          </w:p>
        </w:tc>
        <w:tc>
          <w:tcPr>
            <w:tcW w:w="1222" w:type="dxa"/>
            <w:tcBorders>
              <w:top w:val="nil"/>
              <w:left w:val="nil"/>
              <w:bottom w:val="single" w:sz="4" w:space="0" w:color="auto"/>
              <w:right w:val="nil"/>
            </w:tcBorders>
          </w:tcPr>
          <w:p w14:paraId="364F48F3" w14:textId="7DFB960C" w:rsidR="00B22C85" w:rsidRPr="001859F5" w:rsidRDefault="00E91C3F"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E91C3F">
              <w:rPr>
                <w:rFonts w:ascii="Browallia New" w:hAnsi="Browallia New" w:cs="Browallia New"/>
                <w:sz w:val="28"/>
                <w:szCs w:val="28"/>
              </w:rPr>
              <w:t>77,867</w:t>
            </w:r>
          </w:p>
        </w:tc>
        <w:tc>
          <w:tcPr>
            <w:tcW w:w="210" w:type="dxa"/>
          </w:tcPr>
          <w:p w14:paraId="1AAE54F7" w14:textId="7AB4842B" w:rsidR="00B22C85" w:rsidRPr="001859F5" w:rsidRDefault="00B22C85"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Borders>
              <w:top w:val="nil"/>
              <w:left w:val="nil"/>
              <w:bottom w:val="single" w:sz="4" w:space="0" w:color="auto"/>
              <w:right w:val="nil"/>
            </w:tcBorders>
          </w:tcPr>
          <w:p w14:paraId="2CFE5489" w14:textId="238BD42D" w:rsidR="00B22C85" w:rsidRPr="001859F5" w:rsidRDefault="00E91C3F"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E91C3F">
              <w:rPr>
                <w:rFonts w:ascii="Browallia New" w:hAnsi="Browallia New" w:cs="Browallia New"/>
                <w:sz w:val="28"/>
                <w:szCs w:val="28"/>
              </w:rPr>
              <w:t>(46,085)</w:t>
            </w:r>
          </w:p>
        </w:tc>
        <w:tc>
          <w:tcPr>
            <w:tcW w:w="180" w:type="dxa"/>
          </w:tcPr>
          <w:p w14:paraId="33FDC637" w14:textId="7682EEAB" w:rsidR="00B22C85" w:rsidRPr="001859F5" w:rsidRDefault="00B22C85"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nil"/>
              <w:left w:val="nil"/>
              <w:bottom w:val="single" w:sz="4" w:space="0" w:color="auto"/>
              <w:right w:val="nil"/>
            </w:tcBorders>
          </w:tcPr>
          <w:p w14:paraId="29A9F988" w14:textId="3A977D48" w:rsidR="00B22C85" w:rsidRPr="001859F5" w:rsidRDefault="00482690"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482690">
              <w:rPr>
                <w:rFonts w:ascii="Browallia New" w:hAnsi="Browallia New" w:cs="Browallia New"/>
                <w:sz w:val="28"/>
                <w:szCs w:val="28"/>
              </w:rPr>
              <w:t>166,730</w:t>
            </w:r>
          </w:p>
        </w:tc>
      </w:tr>
      <w:tr w:rsidR="00B22C85" w:rsidRPr="00235043" w14:paraId="0AA2F252" w14:textId="77777777" w:rsidTr="009F7A68">
        <w:tc>
          <w:tcPr>
            <w:tcW w:w="3520" w:type="dxa"/>
            <w:hideMark/>
          </w:tcPr>
          <w:p w14:paraId="5F3152B0" w14:textId="77777777" w:rsidR="00B22C85" w:rsidRPr="00235043" w:rsidRDefault="00B22C85" w:rsidP="004E20F6">
            <w:pPr>
              <w:tabs>
                <w:tab w:val="clear" w:pos="227"/>
              </w:tabs>
              <w:spacing w:line="240" w:lineRule="auto"/>
              <w:ind w:left="237" w:firstLine="102"/>
              <w:rPr>
                <w:rFonts w:ascii="Browallia New" w:hAnsi="Browallia New" w:cs="Browallia New"/>
                <w:sz w:val="28"/>
                <w:szCs w:val="28"/>
              </w:rPr>
            </w:pPr>
            <w:r w:rsidRPr="00235043">
              <w:rPr>
                <w:rFonts w:ascii="Browallia New" w:hAnsi="Browallia New" w:cs="Browallia New"/>
                <w:sz w:val="28"/>
                <w:szCs w:val="28"/>
                <w:cs/>
              </w:rPr>
              <w:t>รวม</w:t>
            </w:r>
          </w:p>
        </w:tc>
        <w:tc>
          <w:tcPr>
            <w:tcW w:w="1246" w:type="dxa"/>
            <w:tcBorders>
              <w:top w:val="single" w:sz="4" w:space="0" w:color="auto"/>
              <w:left w:val="nil"/>
              <w:bottom w:val="single" w:sz="12" w:space="0" w:color="auto"/>
              <w:right w:val="nil"/>
            </w:tcBorders>
            <w:vAlign w:val="bottom"/>
          </w:tcPr>
          <w:p w14:paraId="023E0787" w14:textId="37605F89" w:rsidR="00B22C85" w:rsidRPr="00B22C85" w:rsidRDefault="00B22C85"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22C85">
              <w:rPr>
                <w:rFonts w:ascii="Browallia New" w:hAnsi="Browallia New" w:cs="Browallia New"/>
                <w:sz w:val="28"/>
                <w:szCs w:val="28"/>
              </w:rPr>
              <w:t>2,826,147</w:t>
            </w:r>
          </w:p>
        </w:tc>
        <w:tc>
          <w:tcPr>
            <w:tcW w:w="180" w:type="dxa"/>
          </w:tcPr>
          <w:p w14:paraId="20B37480" w14:textId="117FB63C" w:rsidR="00B22C85" w:rsidRPr="00235043" w:rsidRDefault="00B22C85" w:rsidP="00B22C85">
            <w:pPr>
              <w:spacing w:line="240" w:lineRule="auto"/>
              <w:ind w:right="851"/>
              <w:jc w:val="right"/>
              <w:rPr>
                <w:rFonts w:ascii="Browallia New" w:hAnsi="Browallia New" w:cs="Browallia New"/>
                <w:sz w:val="28"/>
                <w:szCs w:val="28"/>
              </w:rPr>
            </w:pPr>
          </w:p>
        </w:tc>
        <w:tc>
          <w:tcPr>
            <w:tcW w:w="1222" w:type="dxa"/>
            <w:tcBorders>
              <w:top w:val="single" w:sz="4" w:space="0" w:color="auto"/>
              <w:left w:val="nil"/>
              <w:bottom w:val="single" w:sz="12" w:space="0" w:color="auto"/>
              <w:right w:val="nil"/>
            </w:tcBorders>
          </w:tcPr>
          <w:p w14:paraId="1F891DA8" w14:textId="43F63BDC" w:rsidR="00B22C85" w:rsidRPr="001859F5" w:rsidRDefault="00E91C3F"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E91C3F">
              <w:rPr>
                <w:rFonts w:ascii="Browallia New" w:hAnsi="Browallia New" w:cs="Browallia New"/>
                <w:sz w:val="28"/>
                <w:szCs w:val="28"/>
              </w:rPr>
              <w:t>114,442</w:t>
            </w:r>
          </w:p>
        </w:tc>
        <w:tc>
          <w:tcPr>
            <w:tcW w:w="210" w:type="dxa"/>
          </w:tcPr>
          <w:p w14:paraId="6A4387A0" w14:textId="7A3F5ABB" w:rsidR="00B22C85" w:rsidRPr="001859F5" w:rsidRDefault="00B22C85"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Borders>
              <w:top w:val="single" w:sz="4" w:space="0" w:color="auto"/>
              <w:left w:val="nil"/>
              <w:bottom w:val="single" w:sz="12" w:space="0" w:color="auto"/>
              <w:right w:val="nil"/>
            </w:tcBorders>
          </w:tcPr>
          <w:p w14:paraId="3BB6FDE9" w14:textId="76105457" w:rsidR="00B22C85" w:rsidRPr="001859F5" w:rsidRDefault="00E91C3F"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E91C3F">
              <w:rPr>
                <w:rFonts w:ascii="Browallia New" w:hAnsi="Browallia New" w:cs="Browallia New"/>
                <w:sz w:val="28"/>
                <w:szCs w:val="28"/>
              </w:rPr>
              <w:t>(79,912)</w:t>
            </w:r>
          </w:p>
        </w:tc>
        <w:tc>
          <w:tcPr>
            <w:tcW w:w="180" w:type="dxa"/>
          </w:tcPr>
          <w:p w14:paraId="7637A5FD" w14:textId="180AFC8D" w:rsidR="00B22C85" w:rsidRPr="001859F5" w:rsidRDefault="00B22C85"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single" w:sz="4" w:space="0" w:color="auto"/>
              <w:left w:val="nil"/>
              <w:bottom w:val="single" w:sz="12" w:space="0" w:color="auto"/>
              <w:right w:val="nil"/>
            </w:tcBorders>
          </w:tcPr>
          <w:p w14:paraId="4FE7CCA7" w14:textId="15BBE488" w:rsidR="00B22C85" w:rsidRPr="001859F5" w:rsidRDefault="00482690"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482690">
              <w:rPr>
                <w:rFonts w:ascii="Browallia New" w:hAnsi="Browallia New" w:cs="Browallia New"/>
                <w:sz w:val="28"/>
                <w:szCs w:val="28"/>
              </w:rPr>
              <w:t>2,860,677</w:t>
            </w:r>
          </w:p>
        </w:tc>
      </w:tr>
      <w:bookmarkEnd w:id="0"/>
    </w:tbl>
    <w:p w14:paraId="6B5BA807" w14:textId="77777777" w:rsidR="00F0764D" w:rsidRPr="00235043" w:rsidRDefault="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615137F5" w14:textId="77777777" w:rsidR="00E57365" w:rsidRDefault="00E57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6546FCF1" w14:textId="77777777" w:rsidR="00E57365" w:rsidRDefault="00E57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3262B8F9" w14:textId="77777777" w:rsidR="00E57365" w:rsidRPr="00B05A24" w:rsidRDefault="00E57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6A8E55E" w14:textId="77777777" w:rsidR="00E57365" w:rsidRDefault="00E57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6954A85" w14:textId="77777777" w:rsidR="009F46BD" w:rsidRDefault="009F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671B1089" w14:textId="77777777" w:rsidR="009F46BD" w:rsidRDefault="009F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B150C55" w14:textId="77777777" w:rsidR="00E57365" w:rsidRPr="00235043" w:rsidRDefault="00E57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038" w:type="dxa"/>
        <w:tblInd w:w="336" w:type="dxa"/>
        <w:tblLayout w:type="fixed"/>
        <w:tblCellMar>
          <w:left w:w="46" w:type="dxa"/>
          <w:right w:w="46" w:type="dxa"/>
        </w:tblCellMar>
        <w:tblLook w:val="0000" w:firstRow="0" w:lastRow="0" w:firstColumn="0" w:lastColumn="0" w:noHBand="0" w:noVBand="0"/>
      </w:tblPr>
      <w:tblGrid>
        <w:gridCol w:w="3492"/>
        <w:gridCol w:w="1260"/>
        <w:gridCol w:w="180"/>
        <w:gridCol w:w="1222"/>
        <w:gridCol w:w="180"/>
        <w:gridCol w:w="1276"/>
        <w:gridCol w:w="180"/>
        <w:gridCol w:w="1248"/>
      </w:tblGrid>
      <w:tr w:rsidR="0068660D" w:rsidRPr="00235043" w14:paraId="39712DAE" w14:textId="77777777" w:rsidTr="006F6DA7">
        <w:trPr>
          <w:tblHeader/>
        </w:trPr>
        <w:tc>
          <w:tcPr>
            <w:tcW w:w="3492" w:type="dxa"/>
          </w:tcPr>
          <w:p w14:paraId="5DCE87D0" w14:textId="40F8F65B" w:rsidR="0068660D" w:rsidRPr="00235043" w:rsidRDefault="0068660D" w:rsidP="00AB7A8E">
            <w:pPr>
              <w:tabs>
                <w:tab w:val="clear" w:pos="227"/>
              </w:tabs>
              <w:spacing w:line="240" w:lineRule="auto"/>
              <w:rPr>
                <w:rFonts w:ascii="Browallia New" w:hAnsi="Browallia New" w:cs="Browallia New"/>
                <w:sz w:val="28"/>
                <w:szCs w:val="28"/>
                <w:u w:val="single"/>
                <w:cs/>
              </w:rPr>
            </w:pPr>
            <w:r w:rsidRPr="00235043">
              <w:rPr>
                <w:rFonts w:ascii="Browallia New" w:hAnsi="Browallia New" w:cs="Browallia New"/>
                <w:sz w:val="28"/>
                <w:szCs w:val="28"/>
                <w:u w:val="single"/>
              </w:rPr>
              <w:lastRenderedPageBreak/>
              <w:br w:type="page"/>
            </w:r>
          </w:p>
        </w:tc>
        <w:tc>
          <w:tcPr>
            <w:tcW w:w="1260" w:type="dxa"/>
            <w:vAlign w:val="bottom"/>
          </w:tcPr>
          <w:p w14:paraId="573D1E90" w14:textId="77777777" w:rsidR="0068660D" w:rsidRPr="00235043"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235043"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2" w:type="dxa"/>
            <w:vAlign w:val="bottom"/>
          </w:tcPr>
          <w:p w14:paraId="13B7A615" w14:textId="77777777" w:rsidR="0068660D" w:rsidRPr="00235043"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235043"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704" w:type="dxa"/>
            <w:gridSpan w:val="3"/>
            <w:vAlign w:val="bottom"/>
          </w:tcPr>
          <w:p w14:paraId="37E72487" w14:textId="2425B3FE" w:rsidR="0068660D" w:rsidRPr="00235043" w:rsidRDefault="006F6DA7" w:rsidP="006F6DA7">
            <w:pPr>
              <w:tabs>
                <w:tab w:val="clear" w:pos="680"/>
                <w:tab w:val="clear" w:pos="907"/>
                <w:tab w:val="decimal" w:pos="1212"/>
              </w:tabs>
              <w:spacing w:line="240" w:lineRule="auto"/>
              <w:ind w:left="-46" w:right="96"/>
              <w:jc w:val="right"/>
              <w:rPr>
                <w:rFonts w:ascii="Browallia New" w:hAnsi="Browallia New" w:cs="Browallia New"/>
                <w:sz w:val="28"/>
                <w:szCs w:val="28"/>
              </w:rPr>
            </w:pPr>
            <w:r>
              <w:rPr>
                <w:rFonts w:ascii="Browallia New" w:hAnsi="Browallia New" w:cs="Browallia New"/>
                <w:sz w:val="28"/>
                <w:szCs w:val="28"/>
              </w:rPr>
              <w:t xml:space="preserve">  </w:t>
            </w:r>
            <w:r w:rsidR="0068660D" w:rsidRPr="00235043">
              <w:rPr>
                <w:rFonts w:ascii="Browallia New" w:hAnsi="Browallia New" w:cs="Browallia New"/>
                <w:sz w:val="28"/>
                <w:szCs w:val="28"/>
              </w:rPr>
              <w:t>(</w:t>
            </w:r>
            <w:proofErr w:type="gramStart"/>
            <w:r w:rsidR="0068660D" w:rsidRPr="00235043">
              <w:rPr>
                <w:rFonts w:ascii="Browallia New" w:hAnsi="Browallia New" w:cs="Browallia New"/>
                <w:sz w:val="28"/>
                <w:szCs w:val="28"/>
                <w:cs/>
              </w:rPr>
              <w:t>หน่วย :</w:t>
            </w:r>
            <w:proofErr w:type="gramEnd"/>
            <w:r w:rsidR="0068660D" w:rsidRPr="00235043">
              <w:rPr>
                <w:rFonts w:ascii="Browallia New" w:hAnsi="Browallia New" w:cs="Browallia New"/>
                <w:sz w:val="28"/>
                <w:szCs w:val="28"/>
                <w:cs/>
              </w:rPr>
              <w:t xml:space="preserve"> พันบาท)</w:t>
            </w:r>
          </w:p>
        </w:tc>
      </w:tr>
      <w:tr w:rsidR="009F11B4" w:rsidRPr="00235043" w14:paraId="7AADA4FD" w14:textId="77777777" w:rsidTr="00AB7A8E">
        <w:trPr>
          <w:tblHeader/>
        </w:trPr>
        <w:tc>
          <w:tcPr>
            <w:tcW w:w="3492" w:type="dxa"/>
          </w:tcPr>
          <w:p w14:paraId="45F22F7F" w14:textId="77777777" w:rsidR="009F11B4" w:rsidRPr="00235043"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546" w:type="dxa"/>
            <w:gridSpan w:val="7"/>
            <w:tcBorders>
              <w:bottom w:val="single" w:sz="4" w:space="0" w:color="auto"/>
            </w:tcBorders>
          </w:tcPr>
          <w:p w14:paraId="7714F952" w14:textId="12CA43D7" w:rsidR="009F11B4" w:rsidRPr="00235043" w:rsidRDefault="009F11B4" w:rsidP="001B4041">
            <w:pPr>
              <w:tabs>
                <w:tab w:val="left" w:pos="5059"/>
              </w:tabs>
              <w:spacing w:line="240" w:lineRule="auto"/>
              <w:ind w:right="851"/>
              <w:jc w:val="center"/>
              <w:rPr>
                <w:rFonts w:ascii="Browallia New" w:hAnsi="Browallia New" w:cs="Browallia New"/>
                <w:sz w:val="28"/>
                <w:szCs w:val="28"/>
                <w:cs/>
              </w:rPr>
            </w:pPr>
            <w:r w:rsidRPr="00235043">
              <w:rPr>
                <w:rFonts w:ascii="Browallia New" w:hAnsi="Browallia New" w:cs="Browallia New"/>
                <w:sz w:val="28"/>
                <w:szCs w:val="28"/>
                <w:cs/>
              </w:rPr>
              <w:t xml:space="preserve">                 </w:t>
            </w:r>
            <w:r w:rsidR="009150F9" w:rsidRPr="00235043">
              <w:rPr>
                <w:rFonts w:ascii="Browallia New" w:hAnsi="Browallia New" w:cs="Browallia New"/>
                <w:sz w:val="28"/>
                <w:szCs w:val="28"/>
                <w:cs/>
              </w:rPr>
              <w:t>ข้อมูลทาง</w:t>
            </w:r>
            <w:r w:rsidRPr="00235043">
              <w:rPr>
                <w:rFonts w:ascii="Browallia New" w:hAnsi="Browallia New" w:cs="Browallia New"/>
                <w:sz w:val="28"/>
                <w:szCs w:val="28"/>
                <w:cs/>
              </w:rPr>
              <w:t>การเงินเฉพาะบริษัท</w:t>
            </w:r>
          </w:p>
        </w:tc>
      </w:tr>
      <w:tr w:rsidR="006F67CA" w:rsidRPr="00235043" w14:paraId="6AFBAACF" w14:textId="77777777" w:rsidTr="00AB7A8E">
        <w:trPr>
          <w:tblHeader/>
        </w:trPr>
        <w:tc>
          <w:tcPr>
            <w:tcW w:w="3492" w:type="dxa"/>
          </w:tcPr>
          <w:p w14:paraId="729F74D2" w14:textId="77777777" w:rsidR="006F67CA" w:rsidRPr="00235043" w:rsidRDefault="006F67CA" w:rsidP="006F67CA">
            <w:pPr>
              <w:spacing w:line="240" w:lineRule="auto"/>
              <w:ind w:left="2203" w:right="851"/>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6A518051" w14:textId="1B5A6FDA" w:rsidR="006F67CA" w:rsidRPr="00235043" w:rsidRDefault="006F67CA" w:rsidP="006F67CA">
            <w:pPr>
              <w:tabs>
                <w:tab w:val="clear" w:pos="907"/>
              </w:tabs>
              <w:spacing w:line="240" w:lineRule="auto"/>
              <w:ind w:left="-46" w:right="-45"/>
              <w:jc w:val="center"/>
              <w:rPr>
                <w:rFonts w:ascii="Browallia New" w:hAnsi="Browallia New" w:cs="Browallia New"/>
                <w:sz w:val="28"/>
                <w:szCs w:val="28"/>
              </w:rPr>
            </w:pPr>
            <w:r w:rsidRPr="00235043">
              <w:rPr>
                <w:rFonts w:ascii="Browallia New" w:hAnsi="Browallia New" w:cs="Browallia New"/>
                <w:sz w:val="28"/>
                <w:szCs w:val="28"/>
              </w:rPr>
              <w:t>1</w:t>
            </w:r>
            <w:r w:rsidRPr="00235043">
              <w:rPr>
                <w:rFonts w:ascii="Browallia New" w:hAnsi="Browallia New" w:cs="Browallia New"/>
                <w:sz w:val="28"/>
                <w:szCs w:val="28"/>
                <w:cs/>
              </w:rPr>
              <w:t xml:space="preserve"> มกราคม </w:t>
            </w:r>
            <w:r w:rsidRPr="00235043">
              <w:rPr>
                <w:rFonts w:ascii="Browallia New" w:hAnsi="Browallia New" w:cs="Browallia New"/>
                <w:sz w:val="28"/>
                <w:szCs w:val="28"/>
              </w:rPr>
              <w:t>256</w:t>
            </w:r>
            <w:r w:rsidR="009A534A">
              <w:rPr>
                <w:rFonts w:ascii="Browallia New" w:hAnsi="Browallia New" w:cs="Browallia New"/>
                <w:sz w:val="28"/>
                <w:szCs w:val="28"/>
              </w:rPr>
              <w:t>9</w:t>
            </w:r>
          </w:p>
        </w:tc>
        <w:tc>
          <w:tcPr>
            <w:tcW w:w="180" w:type="dxa"/>
          </w:tcPr>
          <w:p w14:paraId="53B49025" w14:textId="77777777" w:rsidR="006F67CA" w:rsidRPr="00235043" w:rsidRDefault="006F67CA" w:rsidP="006F67CA">
            <w:pPr>
              <w:tabs>
                <w:tab w:val="clear" w:pos="907"/>
              </w:tabs>
              <w:spacing w:line="240" w:lineRule="auto"/>
              <w:ind w:left="-46" w:right="-45"/>
              <w:jc w:val="center"/>
              <w:rPr>
                <w:rFonts w:ascii="Browallia New" w:hAnsi="Browallia New" w:cs="Browallia New"/>
                <w:sz w:val="28"/>
                <w:szCs w:val="28"/>
              </w:rPr>
            </w:pPr>
          </w:p>
        </w:tc>
        <w:tc>
          <w:tcPr>
            <w:tcW w:w="1222" w:type="dxa"/>
            <w:tcBorders>
              <w:top w:val="nil"/>
              <w:left w:val="nil"/>
              <w:bottom w:val="single" w:sz="4" w:space="0" w:color="auto"/>
              <w:right w:val="nil"/>
            </w:tcBorders>
          </w:tcPr>
          <w:p w14:paraId="1746AB6B" w14:textId="77777777" w:rsidR="006F67CA" w:rsidRPr="00235043" w:rsidRDefault="006F67CA" w:rsidP="006F67CA">
            <w:pPr>
              <w:tabs>
                <w:tab w:val="clear" w:pos="907"/>
              </w:tabs>
              <w:spacing w:line="240" w:lineRule="auto"/>
              <w:ind w:left="-46" w:right="-45"/>
              <w:jc w:val="center"/>
              <w:rPr>
                <w:rFonts w:ascii="Browallia New" w:hAnsi="Browallia New" w:cs="Browallia New"/>
                <w:sz w:val="28"/>
                <w:szCs w:val="28"/>
              </w:rPr>
            </w:pPr>
          </w:p>
          <w:p w14:paraId="510ACAC9" w14:textId="0D2ADB6D" w:rsidR="006F67CA" w:rsidRPr="00235043" w:rsidRDefault="006F67CA" w:rsidP="006F67CA">
            <w:pPr>
              <w:tabs>
                <w:tab w:val="clear" w:pos="907"/>
              </w:tabs>
              <w:spacing w:line="240" w:lineRule="auto"/>
              <w:ind w:left="-46" w:right="-45"/>
              <w:jc w:val="center"/>
              <w:rPr>
                <w:rFonts w:ascii="Browallia New" w:hAnsi="Browallia New" w:cs="Browallia New"/>
                <w:sz w:val="28"/>
                <w:szCs w:val="28"/>
                <w:cs/>
              </w:rPr>
            </w:pPr>
            <w:r w:rsidRPr="00235043">
              <w:rPr>
                <w:rFonts w:ascii="Browallia New" w:hAnsi="Browallia New" w:cs="Browallia New"/>
                <w:sz w:val="28"/>
                <w:szCs w:val="28"/>
                <w:cs/>
              </w:rPr>
              <w:t>เพิ่ม</w:t>
            </w:r>
            <w:r w:rsidRPr="00235043">
              <w:rPr>
                <w:rStyle w:val="PageNumber"/>
                <w:rFonts w:ascii="Browallia New" w:hAnsi="Browallia New" w:cs="Browallia New"/>
                <w:sz w:val="28"/>
                <w:szCs w:val="28"/>
                <w:cs/>
              </w:rPr>
              <w:t>ขึ้น</w:t>
            </w:r>
          </w:p>
        </w:tc>
        <w:tc>
          <w:tcPr>
            <w:tcW w:w="180" w:type="dxa"/>
          </w:tcPr>
          <w:p w14:paraId="261257B7" w14:textId="77777777" w:rsidR="006F67CA" w:rsidRPr="00235043" w:rsidRDefault="006F67CA" w:rsidP="006F67CA">
            <w:pPr>
              <w:tabs>
                <w:tab w:val="clear" w:pos="907"/>
              </w:tabs>
              <w:spacing w:line="240" w:lineRule="auto"/>
              <w:ind w:left="-46" w:right="-45"/>
              <w:jc w:val="center"/>
              <w:rPr>
                <w:rFonts w:ascii="Browallia New" w:hAnsi="Browallia New" w:cs="Browallia New"/>
                <w:sz w:val="28"/>
                <w:szCs w:val="28"/>
              </w:rPr>
            </w:pPr>
          </w:p>
        </w:tc>
        <w:tc>
          <w:tcPr>
            <w:tcW w:w="1276" w:type="dxa"/>
            <w:tcBorders>
              <w:top w:val="nil"/>
              <w:left w:val="nil"/>
              <w:bottom w:val="single" w:sz="4" w:space="0" w:color="auto"/>
              <w:right w:val="nil"/>
            </w:tcBorders>
          </w:tcPr>
          <w:p w14:paraId="2318E4A5" w14:textId="77777777" w:rsidR="006F67CA" w:rsidRPr="00235043" w:rsidRDefault="006F67CA" w:rsidP="006F67CA">
            <w:pPr>
              <w:tabs>
                <w:tab w:val="clear" w:pos="907"/>
              </w:tabs>
              <w:spacing w:line="240" w:lineRule="auto"/>
              <w:ind w:left="-46" w:right="-45"/>
              <w:jc w:val="center"/>
              <w:rPr>
                <w:rFonts w:ascii="Browallia New" w:hAnsi="Browallia New" w:cs="Browallia New"/>
                <w:sz w:val="28"/>
                <w:szCs w:val="28"/>
              </w:rPr>
            </w:pPr>
          </w:p>
          <w:p w14:paraId="28BBC107" w14:textId="0D085C8B" w:rsidR="006F67CA" w:rsidRPr="00235043" w:rsidRDefault="006F67CA" w:rsidP="006F67CA">
            <w:pPr>
              <w:tabs>
                <w:tab w:val="clear" w:pos="907"/>
              </w:tabs>
              <w:spacing w:line="240" w:lineRule="auto"/>
              <w:ind w:left="-46" w:right="-45"/>
              <w:jc w:val="center"/>
              <w:rPr>
                <w:rFonts w:ascii="Browallia New" w:hAnsi="Browallia New" w:cs="Browallia New"/>
                <w:sz w:val="28"/>
                <w:szCs w:val="28"/>
                <w:cs/>
              </w:rPr>
            </w:pPr>
            <w:r w:rsidRPr="00235043">
              <w:rPr>
                <w:rFonts w:ascii="Browallia New" w:hAnsi="Browallia New" w:cs="Browallia New"/>
                <w:sz w:val="28"/>
                <w:szCs w:val="28"/>
                <w:cs/>
              </w:rPr>
              <w:t>ลดลง</w:t>
            </w:r>
          </w:p>
        </w:tc>
        <w:tc>
          <w:tcPr>
            <w:tcW w:w="180" w:type="dxa"/>
          </w:tcPr>
          <w:p w14:paraId="45E8F033" w14:textId="77777777" w:rsidR="006F67CA" w:rsidRPr="00235043" w:rsidRDefault="006F67CA" w:rsidP="006F67CA">
            <w:pPr>
              <w:tabs>
                <w:tab w:val="clear" w:pos="907"/>
              </w:tabs>
              <w:spacing w:line="240" w:lineRule="auto"/>
              <w:ind w:left="-46" w:right="-45"/>
              <w:jc w:val="center"/>
              <w:rPr>
                <w:rFonts w:ascii="Browallia New" w:hAnsi="Browallia New" w:cs="Browallia New"/>
                <w:sz w:val="28"/>
                <w:szCs w:val="28"/>
              </w:rPr>
            </w:pPr>
          </w:p>
        </w:tc>
        <w:tc>
          <w:tcPr>
            <w:tcW w:w="1248" w:type="dxa"/>
          </w:tcPr>
          <w:p w14:paraId="1453B962" w14:textId="7ECE049C" w:rsidR="006F67CA" w:rsidRPr="00235043" w:rsidRDefault="00AD7ED0" w:rsidP="006F67CA">
            <w:pPr>
              <w:tabs>
                <w:tab w:val="clear" w:pos="907"/>
              </w:tabs>
              <w:spacing w:line="240" w:lineRule="auto"/>
              <w:ind w:left="-46" w:right="-45"/>
              <w:jc w:val="center"/>
              <w:rPr>
                <w:rFonts w:ascii="Browallia New" w:hAnsi="Browallia New" w:cs="Browallia New"/>
                <w:sz w:val="28"/>
                <w:szCs w:val="28"/>
                <w:lang w:val="en-GB"/>
              </w:rPr>
            </w:pPr>
            <w:r w:rsidRPr="00A67DCC">
              <w:rPr>
                <w:rFonts w:ascii="Browallia New" w:hAnsi="Browallia New" w:cs="Browallia New"/>
                <w:sz w:val="28"/>
                <w:szCs w:val="28"/>
                <w:lang w:val="en-GB"/>
              </w:rPr>
              <w:t>30</w:t>
            </w:r>
            <w:r w:rsidRPr="00A67DCC">
              <w:rPr>
                <w:rFonts w:ascii="Browallia New" w:hAnsi="Browallia New" w:cs="Browallia New"/>
                <w:sz w:val="28"/>
                <w:szCs w:val="28"/>
                <w:cs/>
                <w:lang w:val="en-GB"/>
              </w:rPr>
              <w:t xml:space="preserve"> มิถุนายน </w:t>
            </w:r>
            <w:r w:rsidR="009A534A">
              <w:rPr>
                <w:rFonts w:ascii="Browallia New" w:hAnsi="Browallia New" w:cs="Browallia New"/>
                <w:sz w:val="28"/>
                <w:szCs w:val="28"/>
              </w:rPr>
              <w:t>2569</w:t>
            </w:r>
          </w:p>
        </w:tc>
      </w:tr>
      <w:tr w:rsidR="009F11B4" w:rsidRPr="00235043" w14:paraId="6465FCA9" w14:textId="77777777" w:rsidTr="00722A35">
        <w:trPr>
          <w:cantSplit/>
          <w:trHeight w:hRule="exact" w:val="308"/>
        </w:trPr>
        <w:tc>
          <w:tcPr>
            <w:tcW w:w="3492" w:type="dxa"/>
          </w:tcPr>
          <w:p w14:paraId="53D4A89B" w14:textId="5F9772D6" w:rsidR="009F11B4" w:rsidRPr="00235043" w:rsidRDefault="009F11B4" w:rsidP="001B4041">
            <w:pPr>
              <w:tabs>
                <w:tab w:val="clear" w:pos="227"/>
              </w:tabs>
              <w:spacing w:line="240" w:lineRule="auto"/>
              <w:ind w:left="237" w:hanging="177"/>
              <w:rPr>
                <w:rFonts w:ascii="Browallia New" w:hAnsi="Browallia New" w:cs="Browallia New"/>
                <w:b/>
                <w:bCs/>
                <w:cs/>
              </w:rPr>
            </w:pPr>
          </w:p>
        </w:tc>
        <w:tc>
          <w:tcPr>
            <w:tcW w:w="1260" w:type="dxa"/>
          </w:tcPr>
          <w:p w14:paraId="2055213F" w14:textId="77777777" w:rsidR="009F11B4" w:rsidRPr="00235043" w:rsidRDefault="009F11B4" w:rsidP="001B4041">
            <w:pPr>
              <w:spacing w:line="240" w:lineRule="auto"/>
              <w:ind w:right="96"/>
              <w:jc w:val="center"/>
              <w:rPr>
                <w:rFonts w:ascii="Browallia New" w:hAnsi="Browallia New" w:cs="Browallia New"/>
              </w:rPr>
            </w:pPr>
          </w:p>
        </w:tc>
        <w:tc>
          <w:tcPr>
            <w:tcW w:w="180" w:type="dxa"/>
          </w:tcPr>
          <w:p w14:paraId="7CE926AE" w14:textId="77777777" w:rsidR="009F11B4" w:rsidRPr="00235043" w:rsidRDefault="009F11B4" w:rsidP="001B4041">
            <w:pPr>
              <w:spacing w:line="240" w:lineRule="auto"/>
              <w:ind w:right="851"/>
              <w:jc w:val="right"/>
              <w:rPr>
                <w:rFonts w:ascii="Browallia New" w:hAnsi="Browallia New" w:cs="Browallia New"/>
              </w:rPr>
            </w:pPr>
          </w:p>
        </w:tc>
        <w:tc>
          <w:tcPr>
            <w:tcW w:w="1222" w:type="dxa"/>
            <w:vAlign w:val="center"/>
          </w:tcPr>
          <w:p w14:paraId="177DD547" w14:textId="77777777" w:rsidR="009F11B4" w:rsidRPr="00235043" w:rsidRDefault="009F11B4" w:rsidP="001B4041">
            <w:pPr>
              <w:spacing w:line="240" w:lineRule="auto"/>
              <w:ind w:right="96"/>
              <w:jc w:val="right"/>
              <w:rPr>
                <w:rFonts w:ascii="Browallia New" w:hAnsi="Browallia New" w:cs="Browallia New"/>
              </w:rPr>
            </w:pPr>
          </w:p>
        </w:tc>
        <w:tc>
          <w:tcPr>
            <w:tcW w:w="180" w:type="dxa"/>
          </w:tcPr>
          <w:p w14:paraId="516BC634" w14:textId="77777777" w:rsidR="009F11B4" w:rsidRPr="00235043" w:rsidRDefault="009F11B4" w:rsidP="001B4041">
            <w:pPr>
              <w:spacing w:line="240" w:lineRule="auto"/>
              <w:ind w:right="851"/>
              <w:jc w:val="center"/>
              <w:rPr>
                <w:rFonts w:ascii="Browallia New" w:hAnsi="Browallia New" w:cs="Browallia New"/>
              </w:rPr>
            </w:pPr>
          </w:p>
        </w:tc>
        <w:tc>
          <w:tcPr>
            <w:tcW w:w="1276" w:type="dxa"/>
            <w:vAlign w:val="center"/>
          </w:tcPr>
          <w:p w14:paraId="2E9FA8AF" w14:textId="77777777" w:rsidR="009F11B4" w:rsidRPr="00235043" w:rsidRDefault="009F11B4" w:rsidP="001B4041">
            <w:pPr>
              <w:spacing w:line="240" w:lineRule="auto"/>
              <w:ind w:right="74"/>
              <w:jc w:val="right"/>
              <w:rPr>
                <w:rFonts w:ascii="Browallia New" w:hAnsi="Browallia New" w:cs="Browallia New"/>
              </w:rPr>
            </w:pPr>
          </w:p>
        </w:tc>
        <w:tc>
          <w:tcPr>
            <w:tcW w:w="180" w:type="dxa"/>
          </w:tcPr>
          <w:p w14:paraId="3E171BB7" w14:textId="77777777" w:rsidR="009F11B4" w:rsidRPr="00235043" w:rsidRDefault="009F11B4" w:rsidP="001B4041">
            <w:pPr>
              <w:spacing w:line="240" w:lineRule="auto"/>
              <w:ind w:right="851"/>
              <w:jc w:val="center"/>
              <w:rPr>
                <w:rFonts w:ascii="Browallia New" w:hAnsi="Browallia New" w:cs="Browallia New"/>
              </w:rPr>
            </w:pPr>
          </w:p>
        </w:tc>
        <w:tc>
          <w:tcPr>
            <w:tcW w:w="1248" w:type="dxa"/>
            <w:tcBorders>
              <w:top w:val="single" w:sz="4" w:space="0" w:color="auto"/>
            </w:tcBorders>
            <w:vAlign w:val="center"/>
          </w:tcPr>
          <w:p w14:paraId="178F02AA" w14:textId="77777777" w:rsidR="009F11B4" w:rsidRPr="00235043" w:rsidRDefault="009F11B4" w:rsidP="001B4041">
            <w:pPr>
              <w:spacing w:line="240" w:lineRule="auto"/>
              <w:ind w:right="74"/>
              <w:jc w:val="right"/>
              <w:rPr>
                <w:rFonts w:ascii="Browallia New" w:hAnsi="Browallia New" w:cs="Browallia New"/>
              </w:rPr>
            </w:pPr>
          </w:p>
        </w:tc>
      </w:tr>
      <w:tr w:rsidR="007F2B9A" w:rsidRPr="00235043" w14:paraId="5D15A63F" w14:textId="77777777">
        <w:trPr>
          <w:cantSplit/>
        </w:trPr>
        <w:tc>
          <w:tcPr>
            <w:tcW w:w="6154" w:type="dxa"/>
            <w:gridSpan w:val="4"/>
          </w:tcPr>
          <w:p w14:paraId="166FEF52" w14:textId="36287BF5" w:rsidR="007F2B9A" w:rsidRPr="00235043" w:rsidRDefault="007F2B9A" w:rsidP="00B73CD8">
            <w:pPr>
              <w:tabs>
                <w:tab w:val="clear" w:pos="227"/>
                <w:tab w:val="clear" w:pos="3742"/>
                <w:tab w:val="left" w:pos="198"/>
              </w:tabs>
              <w:spacing w:line="240" w:lineRule="auto"/>
              <w:ind w:left="250" w:right="-138" w:hanging="250"/>
              <w:rPr>
                <w:rFonts w:ascii="Browallia New" w:hAnsi="Browallia New" w:cs="Browallia New"/>
                <w:sz w:val="28"/>
                <w:szCs w:val="28"/>
              </w:rPr>
            </w:pPr>
            <w:r w:rsidRPr="00235043">
              <w:rPr>
                <w:rFonts w:ascii="Browallia New" w:hAnsi="Browallia New" w:cs="Browallia New"/>
                <w:b/>
                <w:bCs/>
                <w:sz w:val="28"/>
                <w:szCs w:val="28"/>
                <w:cs/>
              </w:rPr>
              <w:t>เงินกู้ยืมระยะสั้น</w:t>
            </w:r>
            <w:r w:rsidR="009C495F" w:rsidRPr="00235043">
              <w:rPr>
                <w:rFonts w:ascii="Browallia New" w:hAnsi="Browallia New" w:cs="Browallia New"/>
                <w:b/>
                <w:bCs/>
                <w:sz w:val="28"/>
                <w:szCs w:val="28"/>
                <w:cs/>
              </w:rPr>
              <w:t>และดอกเบี้ยค้างจ่าย</w:t>
            </w:r>
            <w:r w:rsidR="009C495F">
              <w:rPr>
                <w:rFonts w:ascii="Browallia New" w:hAnsi="Browallia New" w:cs="Browallia New"/>
                <w:b/>
                <w:bCs/>
                <w:sz w:val="28"/>
                <w:szCs w:val="28"/>
              </w:rPr>
              <w:t xml:space="preserve"> </w:t>
            </w:r>
            <w:r w:rsidR="009C495F" w:rsidRPr="00235043">
              <w:rPr>
                <w:rFonts w:ascii="Browallia New" w:hAnsi="Browallia New" w:cs="Browallia New"/>
                <w:b/>
                <w:bCs/>
                <w:sz w:val="28"/>
                <w:szCs w:val="28"/>
                <w:cs/>
              </w:rPr>
              <w:t xml:space="preserve">- </w:t>
            </w:r>
            <w:r w:rsidRPr="00235043">
              <w:rPr>
                <w:rFonts w:ascii="Browallia New" w:hAnsi="Browallia New" w:cs="Browallia New"/>
                <w:b/>
                <w:bCs/>
                <w:sz w:val="28"/>
                <w:szCs w:val="28"/>
                <w:cs/>
              </w:rPr>
              <w:t>บุคคลและบริษัทที่เกี่ยวข้อง</w:t>
            </w:r>
          </w:p>
        </w:tc>
        <w:tc>
          <w:tcPr>
            <w:tcW w:w="180" w:type="dxa"/>
          </w:tcPr>
          <w:p w14:paraId="5F3CD489" w14:textId="77777777" w:rsidR="007F2B9A" w:rsidRPr="00235043" w:rsidRDefault="007F2B9A" w:rsidP="007F2B9A">
            <w:pPr>
              <w:spacing w:line="240" w:lineRule="auto"/>
              <w:ind w:right="851"/>
              <w:jc w:val="center"/>
              <w:rPr>
                <w:rFonts w:ascii="Browallia New" w:hAnsi="Browallia New" w:cs="Browallia New"/>
                <w:sz w:val="28"/>
                <w:szCs w:val="28"/>
              </w:rPr>
            </w:pPr>
          </w:p>
        </w:tc>
        <w:tc>
          <w:tcPr>
            <w:tcW w:w="1276" w:type="dxa"/>
            <w:vAlign w:val="center"/>
          </w:tcPr>
          <w:p w14:paraId="3BB26B01" w14:textId="77777777" w:rsidR="007F2B9A" w:rsidRPr="00235043"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235043" w:rsidRDefault="007F2B9A" w:rsidP="007F2B9A">
            <w:pPr>
              <w:spacing w:line="240" w:lineRule="auto"/>
              <w:ind w:right="851"/>
              <w:jc w:val="center"/>
              <w:rPr>
                <w:rFonts w:ascii="Browallia New" w:hAnsi="Browallia New" w:cs="Browallia New"/>
                <w:sz w:val="28"/>
                <w:szCs w:val="28"/>
              </w:rPr>
            </w:pPr>
          </w:p>
        </w:tc>
        <w:tc>
          <w:tcPr>
            <w:tcW w:w="1248" w:type="dxa"/>
            <w:vAlign w:val="center"/>
          </w:tcPr>
          <w:p w14:paraId="491C487C" w14:textId="77777777" w:rsidR="007F2B9A" w:rsidRPr="00235043" w:rsidRDefault="007F2B9A" w:rsidP="007F2B9A">
            <w:pPr>
              <w:spacing w:line="240" w:lineRule="auto"/>
              <w:ind w:right="74"/>
              <w:jc w:val="right"/>
              <w:rPr>
                <w:rFonts w:ascii="Browallia New" w:hAnsi="Browallia New" w:cs="Browallia New"/>
                <w:sz w:val="28"/>
                <w:szCs w:val="28"/>
              </w:rPr>
            </w:pPr>
          </w:p>
        </w:tc>
      </w:tr>
      <w:tr w:rsidR="007F2B9A" w:rsidRPr="00235043" w14:paraId="03EF2450" w14:textId="77777777" w:rsidTr="00AB7A8E">
        <w:trPr>
          <w:cantSplit/>
        </w:trPr>
        <w:tc>
          <w:tcPr>
            <w:tcW w:w="3492" w:type="dxa"/>
          </w:tcPr>
          <w:p w14:paraId="379AD57B" w14:textId="77777777" w:rsidR="007F2B9A" w:rsidRPr="00235043" w:rsidRDefault="007F2B9A" w:rsidP="00C013E5">
            <w:pPr>
              <w:tabs>
                <w:tab w:val="clear" w:pos="227"/>
              </w:tabs>
              <w:spacing w:line="240" w:lineRule="auto"/>
              <w:ind w:left="237" w:firstLine="102"/>
              <w:rPr>
                <w:rFonts w:ascii="Browallia New" w:hAnsi="Browallia New" w:cs="Browallia New"/>
                <w:sz w:val="28"/>
                <w:szCs w:val="28"/>
                <w:cs/>
              </w:rPr>
            </w:pPr>
            <w:r w:rsidRPr="00235043">
              <w:rPr>
                <w:rFonts w:ascii="Browallia New" w:hAnsi="Browallia New" w:cs="Browallia New"/>
                <w:sz w:val="28"/>
                <w:szCs w:val="28"/>
                <w:cs/>
              </w:rPr>
              <w:t>บริษัทย่อย</w:t>
            </w:r>
          </w:p>
        </w:tc>
        <w:tc>
          <w:tcPr>
            <w:tcW w:w="1260" w:type="dxa"/>
            <w:vAlign w:val="bottom"/>
          </w:tcPr>
          <w:p w14:paraId="49FCB3B6" w14:textId="77777777" w:rsidR="007F2B9A" w:rsidRPr="00235043"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235043"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2" w:type="dxa"/>
            <w:vAlign w:val="bottom"/>
          </w:tcPr>
          <w:p w14:paraId="24BFD638" w14:textId="77777777" w:rsidR="007F2B9A" w:rsidRPr="00235043"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235043"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76" w:type="dxa"/>
            <w:vAlign w:val="bottom"/>
          </w:tcPr>
          <w:p w14:paraId="3904E927" w14:textId="77777777" w:rsidR="007F2B9A" w:rsidRPr="00235043"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235043"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48" w:type="dxa"/>
            <w:vAlign w:val="bottom"/>
          </w:tcPr>
          <w:p w14:paraId="702CDB8A" w14:textId="77777777" w:rsidR="007F2B9A" w:rsidRPr="00235043"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173477" w:rsidRPr="00235043" w14:paraId="2CC67C9F" w14:textId="77777777" w:rsidTr="00AB7A8E">
        <w:trPr>
          <w:cantSplit/>
        </w:trPr>
        <w:tc>
          <w:tcPr>
            <w:tcW w:w="3492" w:type="dxa"/>
          </w:tcPr>
          <w:p w14:paraId="309ED94E" w14:textId="77777777" w:rsidR="00173477" w:rsidRPr="00C013E5" w:rsidRDefault="00173477" w:rsidP="00C013E5">
            <w:pPr>
              <w:tabs>
                <w:tab w:val="clear" w:pos="227"/>
              </w:tabs>
              <w:spacing w:line="240" w:lineRule="auto"/>
              <w:ind w:left="237" w:firstLine="386"/>
              <w:rPr>
                <w:rFonts w:ascii="Browallia New" w:hAnsi="Browallia New" w:cs="Browallia New"/>
                <w:sz w:val="28"/>
                <w:szCs w:val="28"/>
              </w:rPr>
            </w:pPr>
            <w:r w:rsidRPr="00235043">
              <w:rPr>
                <w:rFonts w:ascii="Browallia New" w:hAnsi="Browallia New" w:cs="Browallia New"/>
                <w:sz w:val="28"/>
                <w:szCs w:val="28"/>
                <w:cs/>
              </w:rPr>
              <w:t>เงินกู้ยืม</w:t>
            </w:r>
          </w:p>
        </w:tc>
        <w:tc>
          <w:tcPr>
            <w:tcW w:w="1260" w:type="dxa"/>
          </w:tcPr>
          <w:p w14:paraId="590362EC" w14:textId="7E7EAC05" w:rsidR="00173477" w:rsidRPr="00173477"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73477">
              <w:rPr>
                <w:rFonts w:ascii="Browallia New" w:hAnsi="Browallia New" w:cs="Browallia New"/>
                <w:sz w:val="28"/>
                <w:szCs w:val="28"/>
                <w:cs/>
              </w:rPr>
              <w:t>161</w:t>
            </w:r>
            <w:r w:rsidRPr="00173477">
              <w:rPr>
                <w:rFonts w:ascii="Browallia New" w:hAnsi="Browallia New" w:cs="Browallia New"/>
                <w:sz w:val="28"/>
                <w:szCs w:val="28"/>
              </w:rPr>
              <w:t>,</w:t>
            </w:r>
            <w:r w:rsidRPr="00173477">
              <w:rPr>
                <w:rFonts w:ascii="Browallia New" w:hAnsi="Browallia New" w:cs="Browallia New"/>
                <w:sz w:val="28"/>
                <w:szCs w:val="28"/>
                <w:cs/>
              </w:rPr>
              <w:t>980</w:t>
            </w:r>
          </w:p>
        </w:tc>
        <w:tc>
          <w:tcPr>
            <w:tcW w:w="180" w:type="dxa"/>
          </w:tcPr>
          <w:p w14:paraId="71F6CC8D" w14:textId="77777777" w:rsidR="00173477" w:rsidRPr="00235043"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22" w:type="dxa"/>
            <w:tcBorders>
              <w:left w:val="nil"/>
              <w:right w:val="nil"/>
            </w:tcBorders>
          </w:tcPr>
          <w:p w14:paraId="24122EBE" w14:textId="76F3CFE2" w:rsidR="00173477" w:rsidRPr="00D61076" w:rsidRDefault="00151972"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51972">
              <w:rPr>
                <w:rFonts w:ascii="Browallia New" w:hAnsi="Browallia New" w:cs="Browallia New"/>
                <w:sz w:val="28"/>
                <w:szCs w:val="28"/>
              </w:rPr>
              <w:t>70,369</w:t>
            </w:r>
          </w:p>
        </w:tc>
        <w:tc>
          <w:tcPr>
            <w:tcW w:w="180" w:type="dxa"/>
            <w:tcBorders>
              <w:left w:val="nil"/>
              <w:right w:val="nil"/>
            </w:tcBorders>
          </w:tcPr>
          <w:p w14:paraId="6897E9B1" w14:textId="77777777" w:rsidR="00173477" w:rsidRPr="00D61076" w:rsidRDefault="00173477" w:rsidP="00173477">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26ED0DC2" w14:textId="67533BD8" w:rsidR="00173477" w:rsidRPr="00D61076" w:rsidRDefault="00D242C2"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sidRPr="00D242C2">
              <w:rPr>
                <w:rFonts w:ascii="Browallia New" w:hAnsi="Browallia New" w:cs="Browallia New"/>
                <w:sz w:val="28"/>
                <w:szCs w:val="28"/>
              </w:rPr>
              <w:t>(25,570)</w:t>
            </w:r>
          </w:p>
        </w:tc>
        <w:tc>
          <w:tcPr>
            <w:tcW w:w="180" w:type="dxa"/>
            <w:tcBorders>
              <w:left w:val="nil"/>
              <w:right w:val="nil"/>
            </w:tcBorders>
          </w:tcPr>
          <w:p w14:paraId="6F3598E0" w14:textId="77777777" w:rsidR="00173477" w:rsidRPr="00D61076" w:rsidRDefault="00173477" w:rsidP="0017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48" w:type="dxa"/>
          </w:tcPr>
          <w:p w14:paraId="7636BB90" w14:textId="6FDD8873" w:rsidR="00173477" w:rsidRPr="00D61076" w:rsidRDefault="00C1481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14817">
              <w:rPr>
                <w:rFonts w:ascii="Browallia New" w:hAnsi="Browallia New" w:cs="Browallia New"/>
                <w:sz w:val="28"/>
                <w:szCs w:val="28"/>
              </w:rPr>
              <w:t>206,779</w:t>
            </w:r>
          </w:p>
        </w:tc>
      </w:tr>
      <w:tr w:rsidR="00173477" w:rsidRPr="00235043" w14:paraId="4FA0CE7C" w14:textId="77777777" w:rsidTr="00AB7A8E">
        <w:trPr>
          <w:cantSplit/>
        </w:trPr>
        <w:tc>
          <w:tcPr>
            <w:tcW w:w="3492" w:type="dxa"/>
            <w:vAlign w:val="bottom"/>
          </w:tcPr>
          <w:p w14:paraId="55A7BC99" w14:textId="77777777" w:rsidR="00173477" w:rsidRPr="00235043" w:rsidRDefault="00173477" w:rsidP="00C013E5">
            <w:pPr>
              <w:tabs>
                <w:tab w:val="clear" w:pos="227"/>
              </w:tabs>
              <w:spacing w:line="240" w:lineRule="auto"/>
              <w:ind w:left="237" w:firstLine="386"/>
              <w:rPr>
                <w:rFonts w:ascii="Browallia New" w:hAnsi="Browallia New" w:cs="Browallia New"/>
                <w:sz w:val="28"/>
                <w:szCs w:val="28"/>
                <w:cs/>
              </w:rPr>
            </w:pPr>
            <w:r w:rsidRPr="00235043">
              <w:rPr>
                <w:rFonts w:ascii="Browallia New" w:hAnsi="Browallia New" w:cs="Browallia New"/>
                <w:sz w:val="28"/>
                <w:szCs w:val="28"/>
                <w:cs/>
              </w:rPr>
              <w:t>ดอกเบี้ยค้างจ่าย</w:t>
            </w:r>
          </w:p>
        </w:tc>
        <w:tc>
          <w:tcPr>
            <w:tcW w:w="1260" w:type="dxa"/>
          </w:tcPr>
          <w:p w14:paraId="1EFB1572" w14:textId="00E10B7F" w:rsidR="00173477" w:rsidRPr="00173477"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73477">
              <w:rPr>
                <w:rFonts w:ascii="Browallia New" w:hAnsi="Browallia New" w:cs="Browallia New"/>
                <w:sz w:val="28"/>
                <w:szCs w:val="28"/>
              </w:rPr>
              <w:t xml:space="preserve">             942</w:t>
            </w:r>
          </w:p>
        </w:tc>
        <w:tc>
          <w:tcPr>
            <w:tcW w:w="180" w:type="dxa"/>
          </w:tcPr>
          <w:p w14:paraId="2172846B" w14:textId="77777777" w:rsidR="00173477" w:rsidRPr="00235043"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22" w:type="dxa"/>
            <w:tcBorders>
              <w:left w:val="nil"/>
              <w:right w:val="nil"/>
            </w:tcBorders>
          </w:tcPr>
          <w:p w14:paraId="414EB3B8" w14:textId="12B6D285" w:rsidR="00173477" w:rsidRPr="00D61076" w:rsidRDefault="00151972"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51972">
              <w:rPr>
                <w:rFonts w:ascii="Browallia New" w:hAnsi="Browallia New" w:cs="Browallia New"/>
                <w:sz w:val="28"/>
                <w:szCs w:val="28"/>
              </w:rPr>
              <w:t>5,374</w:t>
            </w:r>
          </w:p>
        </w:tc>
        <w:tc>
          <w:tcPr>
            <w:tcW w:w="180" w:type="dxa"/>
            <w:tcBorders>
              <w:left w:val="nil"/>
              <w:right w:val="nil"/>
            </w:tcBorders>
          </w:tcPr>
          <w:p w14:paraId="03517230" w14:textId="77777777" w:rsidR="00173477" w:rsidRPr="00D61076" w:rsidRDefault="00173477" w:rsidP="00173477">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669654D5" w14:textId="36E255C1" w:rsidR="00173477" w:rsidRPr="00D61076" w:rsidRDefault="00D242C2"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D242C2">
              <w:rPr>
                <w:rFonts w:ascii="Browallia New" w:hAnsi="Browallia New" w:cs="Browallia New"/>
                <w:sz w:val="28"/>
                <w:szCs w:val="28"/>
              </w:rPr>
              <w:t>(5,302)</w:t>
            </w:r>
          </w:p>
        </w:tc>
        <w:tc>
          <w:tcPr>
            <w:tcW w:w="180" w:type="dxa"/>
            <w:tcBorders>
              <w:left w:val="nil"/>
              <w:right w:val="nil"/>
            </w:tcBorders>
          </w:tcPr>
          <w:p w14:paraId="30414E77" w14:textId="77777777" w:rsidR="00173477" w:rsidRPr="00D61076" w:rsidRDefault="00173477" w:rsidP="0017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48" w:type="dxa"/>
          </w:tcPr>
          <w:p w14:paraId="546C08F7" w14:textId="08971BD9" w:rsidR="00173477" w:rsidRPr="00D61076" w:rsidRDefault="00C1481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14817">
              <w:rPr>
                <w:rFonts w:ascii="Browallia New" w:hAnsi="Browallia New" w:cs="Browallia New"/>
                <w:sz w:val="28"/>
                <w:szCs w:val="28"/>
              </w:rPr>
              <w:t>1,014</w:t>
            </w:r>
          </w:p>
        </w:tc>
      </w:tr>
      <w:tr w:rsidR="00173477" w:rsidRPr="00235043" w14:paraId="7F8C8F71" w14:textId="77777777" w:rsidTr="00722A35">
        <w:trPr>
          <w:cantSplit/>
          <w:trHeight w:val="301"/>
        </w:trPr>
        <w:tc>
          <w:tcPr>
            <w:tcW w:w="3492" w:type="dxa"/>
            <w:vAlign w:val="bottom"/>
          </w:tcPr>
          <w:p w14:paraId="34B755E6" w14:textId="77777777" w:rsidR="00173477" w:rsidRPr="00235043" w:rsidRDefault="00173477" w:rsidP="00173477">
            <w:pPr>
              <w:spacing w:line="240" w:lineRule="auto"/>
              <w:ind w:left="250" w:right="851" w:hanging="148"/>
              <w:jc w:val="both"/>
              <w:rPr>
                <w:rFonts w:ascii="Browallia New" w:hAnsi="Browallia New" w:cs="Browallia New"/>
                <w:cs/>
              </w:rPr>
            </w:pPr>
          </w:p>
        </w:tc>
        <w:tc>
          <w:tcPr>
            <w:tcW w:w="1260" w:type="dxa"/>
            <w:vAlign w:val="bottom"/>
          </w:tcPr>
          <w:p w14:paraId="7867395C" w14:textId="184361CC" w:rsidR="00173477" w:rsidRPr="00173477"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2B107256" w14:textId="77777777" w:rsidR="00173477" w:rsidRPr="00235043" w:rsidRDefault="00173477" w:rsidP="00173477">
            <w:pPr>
              <w:spacing w:line="240" w:lineRule="auto"/>
              <w:ind w:left="-45" w:right="23"/>
              <w:jc w:val="right"/>
              <w:rPr>
                <w:rFonts w:ascii="Browallia New" w:hAnsi="Browallia New" w:cs="Browallia New"/>
              </w:rPr>
            </w:pPr>
          </w:p>
        </w:tc>
        <w:tc>
          <w:tcPr>
            <w:tcW w:w="1222" w:type="dxa"/>
            <w:tcBorders>
              <w:left w:val="nil"/>
              <w:right w:val="nil"/>
            </w:tcBorders>
          </w:tcPr>
          <w:p w14:paraId="30FF2715" w14:textId="6E47567F" w:rsidR="00173477" w:rsidRPr="00D61076"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tcPr>
          <w:p w14:paraId="478B224D" w14:textId="77777777" w:rsidR="00173477" w:rsidRPr="00D61076"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3FAFBD5D" w14:textId="3CDFBC4B" w:rsidR="00173477" w:rsidRPr="00D61076"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tcBorders>
              <w:left w:val="nil"/>
              <w:right w:val="nil"/>
            </w:tcBorders>
          </w:tcPr>
          <w:p w14:paraId="54006702" w14:textId="77777777" w:rsidR="00173477" w:rsidRPr="00D61076"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48" w:type="dxa"/>
          </w:tcPr>
          <w:p w14:paraId="2E7CA9D8" w14:textId="759A55F0" w:rsidR="00173477" w:rsidRPr="00D61076"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173477" w:rsidRPr="00235043" w14:paraId="091C7A93" w14:textId="77777777" w:rsidTr="004E5BFC">
        <w:trPr>
          <w:cantSplit/>
        </w:trPr>
        <w:tc>
          <w:tcPr>
            <w:tcW w:w="3492" w:type="dxa"/>
            <w:vAlign w:val="bottom"/>
          </w:tcPr>
          <w:p w14:paraId="1180A7D3" w14:textId="26B71452" w:rsidR="00173477" w:rsidRPr="00235043" w:rsidRDefault="00173477" w:rsidP="00C013E5">
            <w:pPr>
              <w:tabs>
                <w:tab w:val="clear" w:pos="227"/>
              </w:tabs>
              <w:spacing w:line="240" w:lineRule="auto"/>
              <w:ind w:left="237" w:firstLine="102"/>
              <w:rPr>
                <w:rFonts w:ascii="Browallia New" w:hAnsi="Browallia New" w:cs="Browallia New"/>
                <w:sz w:val="28"/>
                <w:szCs w:val="28"/>
              </w:rPr>
            </w:pPr>
            <w:r w:rsidRPr="00235043">
              <w:rPr>
                <w:rFonts w:ascii="Browallia New" w:hAnsi="Browallia New" w:cs="Browallia New"/>
                <w:sz w:val="28"/>
                <w:szCs w:val="28"/>
                <w:cs/>
              </w:rPr>
              <w:t>บุคคลและบริษัทที่เกี่ยวข้อง</w:t>
            </w:r>
          </w:p>
        </w:tc>
        <w:tc>
          <w:tcPr>
            <w:tcW w:w="1260" w:type="dxa"/>
            <w:vAlign w:val="bottom"/>
          </w:tcPr>
          <w:p w14:paraId="0FB2F1F8" w14:textId="3D29B61C" w:rsidR="00173477" w:rsidRPr="00173477"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yellow"/>
              </w:rPr>
            </w:pPr>
          </w:p>
        </w:tc>
        <w:tc>
          <w:tcPr>
            <w:tcW w:w="180" w:type="dxa"/>
            <w:vAlign w:val="bottom"/>
          </w:tcPr>
          <w:p w14:paraId="5EF95FEE" w14:textId="77777777" w:rsidR="00173477" w:rsidRPr="00235043" w:rsidRDefault="00173477" w:rsidP="00173477">
            <w:pPr>
              <w:spacing w:line="240" w:lineRule="auto"/>
              <w:ind w:left="-45" w:right="23"/>
              <w:jc w:val="right"/>
              <w:rPr>
                <w:rFonts w:ascii="Browallia New" w:hAnsi="Browallia New" w:cs="Browallia New"/>
                <w:sz w:val="28"/>
                <w:szCs w:val="28"/>
                <w:highlight w:val="yellow"/>
              </w:rPr>
            </w:pPr>
          </w:p>
        </w:tc>
        <w:tc>
          <w:tcPr>
            <w:tcW w:w="1222" w:type="dxa"/>
            <w:tcBorders>
              <w:left w:val="nil"/>
              <w:right w:val="nil"/>
            </w:tcBorders>
          </w:tcPr>
          <w:p w14:paraId="1FE20714" w14:textId="4C0E78B5" w:rsidR="00173477" w:rsidRPr="00D61076"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tcPr>
          <w:p w14:paraId="3D364708" w14:textId="77777777" w:rsidR="00173477" w:rsidRPr="00D61076"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664FE3A8" w14:textId="1D3D19AB" w:rsidR="00173477" w:rsidRPr="00D61076"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tcBorders>
              <w:left w:val="nil"/>
              <w:right w:val="nil"/>
            </w:tcBorders>
          </w:tcPr>
          <w:p w14:paraId="21DD977F" w14:textId="77777777" w:rsidR="00173477" w:rsidRPr="00D61076"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48" w:type="dxa"/>
          </w:tcPr>
          <w:p w14:paraId="4D09B974" w14:textId="41CE2A64" w:rsidR="00173477" w:rsidRPr="00D61076"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173477" w:rsidRPr="00235043" w14:paraId="72A4243B" w14:textId="77777777" w:rsidTr="004E5BFC">
        <w:trPr>
          <w:cantSplit/>
        </w:trPr>
        <w:tc>
          <w:tcPr>
            <w:tcW w:w="3492" w:type="dxa"/>
          </w:tcPr>
          <w:p w14:paraId="24970E4E" w14:textId="271E8745" w:rsidR="00173477" w:rsidRPr="00235043" w:rsidRDefault="00173477" w:rsidP="00C013E5">
            <w:pPr>
              <w:tabs>
                <w:tab w:val="clear" w:pos="227"/>
              </w:tabs>
              <w:spacing w:line="240" w:lineRule="auto"/>
              <w:ind w:left="237" w:firstLine="386"/>
              <w:rPr>
                <w:rFonts w:ascii="Browallia New" w:hAnsi="Browallia New" w:cs="Browallia New"/>
                <w:sz w:val="28"/>
                <w:szCs w:val="28"/>
              </w:rPr>
            </w:pPr>
            <w:r w:rsidRPr="00235043">
              <w:rPr>
                <w:rFonts w:ascii="Browallia New" w:hAnsi="Browallia New" w:cs="Browallia New"/>
                <w:sz w:val="28"/>
                <w:szCs w:val="28"/>
                <w:cs/>
              </w:rPr>
              <w:t>เงินกู้ยืม</w:t>
            </w:r>
          </w:p>
        </w:tc>
        <w:tc>
          <w:tcPr>
            <w:tcW w:w="1260" w:type="dxa"/>
            <w:vAlign w:val="bottom"/>
          </w:tcPr>
          <w:p w14:paraId="520C82F4" w14:textId="358AC02D" w:rsidR="00173477" w:rsidRPr="00173477"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73477">
              <w:rPr>
                <w:rFonts w:ascii="Browallia New" w:hAnsi="Browallia New" w:cs="Browallia New"/>
                <w:sz w:val="28"/>
                <w:szCs w:val="28"/>
              </w:rPr>
              <w:t>1,885,27</w:t>
            </w:r>
            <w:r w:rsidR="00BD2BAD">
              <w:rPr>
                <w:rFonts w:ascii="Browallia New" w:hAnsi="Browallia New" w:cs="Browallia New"/>
                <w:sz w:val="28"/>
                <w:szCs w:val="28"/>
              </w:rPr>
              <w:t>2</w:t>
            </w:r>
          </w:p>
        </w:tc>
        <w:tc>
          <w:tcPr>
            <w:tcW w:w="180" w:type="dxa"/>
            <w:vAlign w:val="bottom"/>
          </w:tcPr>
          <w:p w14:paraId="4508A275" w14:textId="77777777" w:rsidR="00173477" w:rsidRPr="00235043" w:rsidRDefault="00173477" w:rsidP="00173477">
            <w:pPr>
              <w:spacing w:line="240" w:lineRule="auto"/>
              <w:ind w:left="-45" w:right="23"/>
              <w:jc w:val="right"/>
              <w:rPr>
                <w:rFonts w:ascii="Browallia New" w:hAnsi="Browallia New" w:cs="Browallia New"/>
                <w:sz w:val="28"/>
                <w:szCs w:val="28"/>
                <w:highlight w:val="yellow"/>
              </w:rPr>
            </w:pPr>
          </w:p>
        </w:tc>
        <w:tc>
          <w:tcPr>
            <w:tcW w:w="1222" w:type="dxa"/>
            <w:tcBorders>
              <w:left w:val="nil"/>
              <w:right w:val="nil"/>
            </w:tcBorders>
          </w:tcPr>
          <w:p w14:paraId="774D37D8" w14:textId="709352D7" w:rsidR="00173477" w:rsidRPr="00D61076" w:rsidRDefault="00151972"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51972">
              <w:rPr>
                <w:rFonts w:ascii="Browallia New" w:hAnsi="Browallia New" w:cs="Browallia New"/>
                <w:sz w:val="28"/>
                <w:szCs w:val="28"/>
              </w:rPr>
              <w:t>27,500</w:t>
            </w:r>
          </w:p>
        </w:tc>
        <w:tc>
          <w:tcPr>
            <w:tcW w:w="180" w:type="dxa"/>
            <w:tcBorders>
              <w:left w:val="nil"/>
              <w:right w:val="nil"/>
            </w:tcBorders>
          </w:tcPr>
          <w:p w14:paraId="68645566" w14:textId="77777777" w:rsidR="00173477" w:rsidRPr="00D61076"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6C2D14AD" w14:textId="55EA6CD2" w:rsidR="00173477" w:rsidRPr="00D61076" w:rsidRDefault="00D242C2"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D242C2">
              <w:rPr>
                <w:rFonts w:ascii="Browallia New" w:hAnsi="Browallia New" w:cs="Browallia New"/>
                <w:sz w:val="28"/>
                <w:szCs w:val="28"/>
              </w:rPr>
              <w:t>(3,400)</w:t>
            </w:r>
          </w:p>
        </w:tc>
        <w:tc>
          <w:tcPr>
            <w:tcW w:w="180" w:type="dxa"/>
            <w:tcBorders>
              <w:left w:val="nil"/>
              <w:right w:val="nil"/>
            </w:tcBorders>
          </w:tcPr>
          <w:p w14:paraId="187F1CE6" w14:textId="77777777" w:rsidR="00173477" w:rsidRPr="00D61076"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48" w:type="dxa"/>
          </w:tcPr>
          <w:p w14:paraId="5F845455" w14:textId="39480103" w:rsidR="00173477" w:rsidRPr="00D61076" w:rsidRDefault="00C1481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14817">
              <w:rPr>
                <w:rFonts w:ascii="Browallia New" w:hAnsi="Browallia New" w:cs="Browallia New"/>
                <w:sz w:val="28"/>
                <w:szCs w:val="28"/>
              </w:rPr>
              <w:t>1,909,372</w:t>
            </w:r>
          </w:p>
        </w:tc>
      </w:tr>
      <w:tr w:rsidR="00173477" w:rsidRPr="00235043" w14:paraId="551EBDD2" w14:textId="77777777" w:rsidTr="004E5BFC">
        <w:trPr>
          <w:cantSplit/>
        </w:trPr>
        <w:tc>
          <w:tcPr>
            <w:tcW w:w="3492" w:type="dxa"/>
            <w:vAlign w:val="bottom"/>
          </w:tcPr>
          <w:p w14:paraId="1E0EE618" w14:textId="57F58349" w:rsidR="00173477" w:rsidRPr="00235043" w:rsidRDefault="00173477" w:rsidP="00C013E5">
            <w:pPr>
              <w:tabs>
                <w:tab w:val="clear" w:pos="227"/>
              </w:tabs>
              <w:spacing w:line="240" w:lineRule="auto"/>
              <w:ind w:left="237" w:firstLine="386"/>
              <w:rPr>
                <w:rFonts w:ascii="Browallia New" w:hAnsi="Browallia New" w:cs="Browallia New"/>
                <w:sz w:val="28"/>
                <w:szCs w:val="28"/>
              </w:rPr>
            </w:pPr>
            <w:r w:rsidRPr="00235043">
              <w:rPr>
                <w:rFonts w:ascii="Browallia New" w:hAnsi="Browallia New" w:cs="Browallia New"/>
                <w:sz w:val="28"/>
                <w:szCs w:val="28"/>
                <w:cs/>
              </w:rPr>
              <w:t>ดอกเบี้ยค้างจ่าย</w:t>
            </w:r>
          </w:p>
        </w:tc>
        <w:tc>
          <w:tcPr>
            <w:tcW w:w="1260" w:type="dxa"/>
            <w:vAlign w:val="bottom"/>
          </w:tcPr>
          <w:p w14:paraId="3C9DE788" w14:textId="6518513C" w:rsidR="00173477" w:rsidRPr="00173477"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173477">
              <w:rPr>
                <w:rFonts w:ascii="Browallia New" w:hAnsi="Browallia New" w:cs="Browallia New"/>
                <w:sz w:val="28"/>
                <w:szCs w:val="28"/>
              </w:rPr>
              <w:t>127,80</w:t>
            </w:r>
            <w:r w:rsidR="00641636">
              <w:rPr>
                <w:rFonts w:ascii="Browallia New" w:hAnsi="Browallia New" w:cs="Browallia New"/>
                <w:sz w:val="28"/>
                <w:szCs w:val="28"/>
              </w:rPr>
              <w:t>6</w:t>
            </w:r>
          </w:p>
        </w:tc>
        <w:tc>
          <w:tcPr>
            <w:tcW w:w="180" w:type="dxa"/>
            <w:vAlign w:val="bottom"/>
          </w:tcPr>
          <w:p w14:paraId="10C82AD2" w14:textId="77777777" w:rsidR="00173477" w:rsidRPr="00235043" w:rsidRDefault="00173477" w:rsidP="00173477">
            <w:pPr>
              <w:spacing w:line="240" w:lineRule="auto"/>
              <w:ind w:left="-45" w:right="23"/>
              <w:jc w:val="right"/>
              <w:rPr>
                <w:rFonts w:ascii="Browallia New" w:hAnsi="Browallia New" w:cs="Browallia New"/>
                <w:sz w:val="28"/>
                <w:szCs w:val="28"/>
                <w:highlight w:val="yellow"/>
              </w:rPr>
            </w:pPr>
          </w:p>
        </w:tc>
        <w:tc>
          <w:tcPr>
            <w:tcW w:w="1222" w:type="dxa"/>
            <w:tcBorders>
              <w:left w:val="nil"/>
              <w:right w:val="nil"/>
            </w:tcBorders>
          </w:tcPr>
          <w:p w14:paraId="6A1F68AB" w14:textId="779086BF" w:rsidR="00173477" w:rsidRPr="00D61076" w:rsidRDefault="00151972"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51972">
              <w:rPr>
                <w:rFonts w:ascii="Browallia New" w:hAnsi="Browallia New" w:cs="Browallia New"/>
                <w:sz w:val="28"/>
                <w:szCs w:val="28"/>
              </w:rPr>
              <w:t>54,523</w:t>
            </w:r>
          </w:p>
        </w:tc>
        <w:tc>
          <w:tcPr>
            <w:tcW w:w="180" w:type="dxa"/>
            <w:tcBorders>
              <w:left w:val="nil"/>
              <w:right w:val="nil"/>
            </w:tcBorders>
          </w:tcPr>
          <w:p w14:paraId="51FF52AB" w14:textId="77777777" w:rsidR="00173477" w:rsidRPr="00D61076"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4B134F33" w14:textId="45C809EA" w:rsidR="00173477" w:rsidRPr="00D61076" w:rsidRDefault="00D242C2"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242C2">
              <w:rPr>
                <w:rFonts w:ascii="Browallia New" w:hAnsi="Browallia New" w:cs="Browallia New"/>
                <w:sz w:val="28"/>
                <w:szCs w:val="28"/>
              </w:rPr>
              <w:t>(20,449)</w:t>
            </w:r>
          </w:p>
        </w:tc>
        <w:tc>
          <w:tcPr>
            <w:tcW w:w="180" w:type="dxa"/>
            <w:tcBorders>
              <w:left w:val="nil"/>
              <w:right w:val="nil"/>
            </w:tcBorders>
          </w:tcPr>
          <w:p w14:paraId="3ED232A4" w14:textId="77777777" w:rsidR="00173477" w:rsidRPr="00D61076"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Pr>
          <w:p w14:paraId="20ED92A0" w14:textId="76BD2FAF" w:rsidR="00173477" w:rsidRPr="00D61076" w:rsidRDefault="00C1481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C14817">
              <w:rPr>
                <w:rFonts w:ascii="Browallia New" w:hAnsi="Browallia New" w:cs="Browallia New"/>
                <w:sz w:val="28"/>
                <w:szCs w:val="28"/>
              </w:rPr>
              <w:t>161,880</w:t>
            </w:r>
          </w:p>
        </w:tc>
      </w:tr>
      <w:tr w:rsidR="00173477" w:rsidRPr="00235043" w14:paraId="7C859633" w14:textId="77777777" w:rsidTr="004E5BFC">
        <w:trPr>
          <w:cantSplit/>
        </w:trPr>
        <w:tc>
          <w:tcPr>
            <w:tcW w:w="3492" w:type="dxa"/>
          </w:tcPr>
          <w:p w14:paraId="1764F5E3" w14:textId="0D9CA567" w:rsidR="00173477" w:rsidRPr="00235043" w:rsidRDefault="00173477" w:rsidP="00C013E5">
            <w:pPr>
              <w:tabs>
                <w:tab w:val="clear" w:pos="227"/>
              </w:tabs>
              <w:spacing w:line="240" w:lineRule="auto"/>
              <w:ind w:left="237" w:firstLine="102"/>
              <w:rPr>
                <w:rFonts w:ascii="Browallia New" w:hAnsi="Browallia New" w:cs="Browallia New"/>
                <w:sz w:val="28"/>
                <w:szCs w:val="28"/>
              </w:rPr>
            </w:pPr>
            <w:r w:rsidRPr="00235043">
              <w:rPr>
                <w:rFonts w:ascii="Browallia New" w:hAnsi="Browallia New" w:cs="Browallia New"/>
                <w:sz w:val="28"/>
                <w:szCs w:val="28"/>
                <w:cs/>
              </w:rPr>
              <w:t>รวม</w:t>
            </w:r>
          </w:p>
        </w:tc>
        <w:tc>
          <w:tcPr>
            <w:tcW w:w="1260" w:type="dxa"/>
            <w:tcBorders>
              <w:top w:val="single" w:sz="4" w:space="0" w:color="auto"/>
              <w:bottom w:val="single" w:sz="12" w:space="0" w:color="auto"/>
            </w:tcBorders>
            <w:vAlign w:val="bottom"/>
          </w:tcPr>
          <w:p w14:paraId="1739BBB7" w14:textId="3356A2B3" w:rsidR="00173477" w:rsidRPr="00173477"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73477">
              <w:rPr>
                <w:rFonts w:ascii="Browallia New" w:hAnsi="Browallia New" w:cs="Browallia New"/>
                <w:sz w:val="28"/>
                <w:szCs w:val="28"/>
              </w:rPr>
              <w:t>2,17</w:t>
            </w:r>
            <w:r w:rsidR="009B7D49">
              <w:rPr>
                <w:rFonts w:ascii="Browallia New" w:hAnsi="Browallia New" w:cs="Browallia New"/>
                <w:sz w:val="28"/>
                <w:szCs w:val="28"/>
              </w:rPr>
              <w:t>6</w:t>
            </w:r>
            <w:r w:rsidR="008F33A7">
              <w:rPr>
                <w:rFonts w:ascii="Browallia New" w:hAnsi="Browallia New" w:cs="Browallia New"/>
                <w:sz w:val="28"/>
                <w:szCs w:val="28"/>
              </w:rPr>
              <w:t>,</w:t>
            </w:r>
            <w:r w:rsidR="00641636">
              <w:rPr>
                <w:rFonts w:ascii="Browallia New" w:hAnsi="Browallia New" w:cs="Browallia New"/>
                <w:sz w:val="28"/>
                <w:szCs w:val="28"/>
              </w:rPr>
              <w:t>000</w:t>
            </w:r>
          </w:p>
        </w:tc>
        <w:tc>
          <w:tcPr>
            <w:tcW w:w="180" w:type="dxa"/>
            <w:vAlign w:val="bottom"/>
          </w:tcPr>
          <w:p w14:paraId="1CE32271" w14:textId="77777777" w:rsidR="00173477" w:rsidRPr="00235043" w:rsidRDefault="00173477" w:rsidP="00173477">
            <w:pPr>
              <w:spacing w:line="240" w:lineRule="auto"/>
              <w:ind w:left="-45" w:right="23"/>
              <w:jc w:val="right"/>
              <w:rPr>
                <w:rFonts w:ascii="Browallia New" w:hAnsi="Browallia New" w:cs="Browallia New"/>
                <w:sz w:val="28"/>
                <w:szCs w:val="28"/>
              </w:rPr>
            </w:pPr>
          </w:p>
        </w:tc>
        <w:tc>
          <w:tcPr>
            <w:tcW w:w="1222" w:type="dxa"/>
            <w:tcBorders>
              <w:top w:val="single" w:sz="4" w:space="0" w:color="auto"/>
              <w:left w:val="nil"/>
              <w:bottom w:val="single" w:sz="12" w:space="0" w:color="auto"/>
              <w:right w:val="nil"/>
            </w:tcBorders>
          </w:tcPr>
          <w:p w14:paraId="50ACFD0D" w14:textId="1D24F4CA" w:rsidR="00173477" w:rsidRPr="00D61076" w:rsidRDefault="00151972"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51972">
              <w:rPr>
                <w:rFonts w:ascii="Browallia New" w:hAnsi="Browallia New" w:cs="Browallia New"/>
                <w:sz w:val="28"/>
                <w:szCs w:val="28"/>
              </w:rPr>
              <w:t>157,766</w:t>
            </w:r>
          </w:p>
        </w:tc>
        <w:tc>
          <w:tcPr>
            <w:tcW w:w="180" w:type="dxa"/>
            <w:tcBorders>
              <w:left w:val="nil"/>
              <w:right w:val="nil"/>
            </w:tcBorders>
          </w:tcPr>
          <w:p w14:paraId="1774B7D0" w14:textId="77777777" w:rsidR="00173477" w:rsidRPr="00D61076"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76" w:type="dxa"/>
            <w:tcBorders>
              <w:top w:val="single" w:sz="4" w:space="0" w:color="auto"/>
              <w:left w:val="nil"/>
              <w:bottom w:val="single" w:sz="12" w:space="0" w:color="auto"/>
              <w:right w:val="nil"/>
            </w:tcBorders>
          </w:tcPr>
          <w:p w14:paraId="73BC631A" w14:textId="34B1F872" w:rsidR="00173477" w:rsidRPr="00D61076" w:rsidRDefault="00D242C2"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242C2">
              <w:rPr>
                <w:rFonts w:ascii="Browallia New" w:hAnsi="Browallia New" w:cs="Browallia New"/>
                <w:sz w:val="28"/>
                <w:szCs w:val="28"/>
              </w:rPr>
              <w:t>(54,721)</w:t>
            </w:r>
          </w:p>
        </w:tc>
        <w:tc>
          <w:tcPr>
            <w:tcW w:w="180" w:type="dxa"/>
            <w:tcBorders>
              <w:left w:val="nil"/>
              <w:right w:val="nil"/>
            </w:tcBorders>
          </w:tcPr>
          <w:p w14:paraId="1D32D3A9" w14:textId="77777777" w:rsidR="00173477" w:rsidRPr="00D61076"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single" w:sz="4" w:space="0" w:color="auto"/>
              <w:bottom w:val="single" w:sz="12" w:space="0" w:color="auto"/>
            </w:tcBorders>
          </w:tcPr>
          <w:p w14:paraId="41EEAD92" w14:textId="496E8810" w:rsidR="00173477" w:rsidRPr="00D61076" w:rsidRDefault="00C1481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C14817">
              <w:rPr>
                <w:rFonts w:ascii="Browallia New" w:hAnsi="Browallia New" w:cs="Browallia New"/>
                <w:sz w:val="28"/>
                <w:szCs w:val="28"/>
              </w:rPr>
              <w:t>2,279,045</w:t>
            </w:r>
          </w:p>
        </w:tc>
      </w:tr>
    </w:tbl>
    <w:p w14:paraId="58503D23" w14:textId="77777777" w:rsidR="007F0B06" w:rsidRDefault="007F0B06" w:rsidP="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2B7B2C7" w14:textId="03651C8C" w:rsidR="00E75DEC" w:rsidRPr="00235043" w:rsidRDefault="00E75DEC" w:rsidP="008D44BC">
      <w:pPr>
        <w:numPr>
          <w:ilvl w:val="0"/>
          <w:numId w:val="16"/>
        </w:numPr>
        <w:tabs>
          <w:tab w:val="clear" w:pos="227"/>
          <w:tab w:val="clear" w:pos="454"/>
          <w:tab w:val="clear" w:pos="680"/>
          <w:tab w:val="clear" w:pos="907"/>
          <w:tab w:val="clear" w:pos="1635"/>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ลูกหนี้ตามสัญญาเช่าซื้อ</w:t>
      </w:r>
      <w:r w:rsidRPr="00235043">
        <w:rPr>
          <w:rFonts w:ascii="Browallia New" w:hAnsi="Browallia New" w:cs="Browallia New"/>
          <w:b/>
          <w:bCs/>
          <w:sz w:val="28"/>
          <w:szCs w:val="28"/>
          <w:lang w:val="en-GB"/>
        </w:rPr>
        <w:t xml:space="preserve"> </w:t>
      </w:r>
    </w:p>
    <w:p w14:paraId="58B1929C" w14:textId="77777777" w:rsidR="00F32A11" w:rsidRPr="00235043"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236" w:type="dxa"/>
        <w:tblInd w:w="360" w:type="dxa"/>
        <w:tblBorders>
          <w:bottom w:val="single" w:sz="4" w:space="0" w:color="auto"/>
        </w:tblBorders>
        <w:tblLayout w:type="fixed"/>
        <w:tblLook w:val="0000" w:firstRow="0" w:lastRow="0" w:firstColumn="0" w:lastColumn="0" w:noHBand="0" w:noVBand="0"/>
      </w:tblPr>
      <w:tblGrid>
        <w:gridCol w:w="2154"/>
        <w:gridCol w:w="870"/>
        <w:gridCol w:w="869"/>
        <w:gridCol w:w="850"/>
        <w:gridCol w:w="851"/>
        <w:gridCol w:w="807"/>
        <w:gridCol w:w="850"/>
        <w:gridCol w:w="992"/>
        <w:gridCol w:w="993"/>
      </w:tblGrid>
      <w:tr w:rsidR="00F32A11" w:rsidRPr="00235043" w14:paraId="56EB5CAF" w14:textId="77777777" w:rsidTr="008F7841">
        <w:trPr>
          <w:tblHeader/>
        </w:trPr>
        <w:tc>
          <w:tcPr>
            <w:tcW w:w="2154" w:type="dxa"/>
          </w:tcPr>
          <w:p w14:paraId="2F524749"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082" w:type="dxa"/>
            <w:gridSpan w:val="8"/>
          </w:tcPr>
          <w:p w14:paraId="0285827B" w14:textId="77777777" w:rsidR="00F32A11" w:rsidRPr="00235043" w:rsidRDefault="00F32A11" w:rsidP="007932B2">
            <w:pPr>
              <w:spacing w:line="240" w:lineRule="auto"/>
              <w:ind w:right="-45"/>
              <w:jc w:val="right"/>
              <w:rPr>
                <w:rFonts w:ascii="Browallia New" w:hAnsi="Browallia New" w:cs="Browallia New"/>
                <w:sz w:val="22"/>
                <w:szCs w:val="22"/>
                <w:cs/>
              </w:rPr>
            </w:pPr>
            <w:r w:rsidRPr="00235043">
              <w:rPr>
                <w:rFonts w:ascii="Browallia New" w:hAnsi="Browallia New" w:cs="Browallia New"/>
                <w:sz w:val="22"/>
                <w:szCs w:val="22"/>
                <w:cs/>
              </w:rPr>
              <w:t xml:space="preserve">(หน่วย </w:t>
            </w:r>
            <w:r w:rsidRPr="00235043">
              <w:rPr>
                <w:rFonts w:ascii="Browallia New" w:hAnsi="Browallia New" w:cs="Browallia New"/>
                <w:sz w:val="22"/>
                <w:szCs w:val="22"/>
                <w:lang w:val="en-GB"/>
              </w:rPr>
              <w:t xml:space="preserve">: </w:t>
            </w:r>
            <w:r w:rsidRPr="00235043">
              <w:rPr>
                <w:rFonts w:ascii="Browallia New" w:hAnsi="Browallia New" w:cs="Browallia New"/>
                <w:sz w:val="22"/>
                <w:szCs w:val="22"/>
                <w:cs/>
              </w:rPr>
              <w:t>พันบาท)</w:t>
            </w:r>
          </w:p>
        </w:tc>
      </w:tr>
      <w:tr w:rsidR="00F32A11" w:rsidRPr="00235043" w14:paraId="6519BA1E" w14:textId="77777777" w:rsidTr="008F7841">
        <w:trPr>
          <w:tblHeader/>
        </w:trPr>
        <w:tc>
          <w:tcPr>
            <w:tcW w:w="2154" w:type="dxa"/>
          </w:tcPr>
          <w:p w14:paraId="1E4F81AA"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082" w:type="dxa"/>
            <w:gridSpan w:val="8"/>
            <w:vAlign w:val="bottom"/>
          </w:tcPr>
          <w:p w14:paraId="6B2E2A4D" w14:textId="3612E6B9" w:rsidR="00F32A11" w:rsidRPr="00235043" w:rsidRDefault="00843EF7" w:rsidP="007932B2">
            <w:pPr>
              <w:pBdr>
                <w:bottom w:val="single" w:sz="4" w:space="1" w:color="auto"/>
              </w:pBdr>
              <w:tabs>
                <w:tab w:val="clear" w:pos="680"/>
                <w:tab w:val="clear" w:pos="907"/>
              </w:tabs>
              <w:spacing w:line="240" w:lineRule="auto"/>
              <w:ind w:left="-9"/>
              <w:jc w:val="center"/>
              <w:rPr>
                <w:rFonts w:ascii="Browallia New" w:hAnsi="Browallia New" w:cs="Browallia New"/>
                <w:sz w:val="22"/>
                <w:szCs w:val="22"/>
                <w:cs/>
              </w:rPr>
            </w:pPr>
            <w:r w:rsidRPr="00235043">
              <w:rPr>
                <w:rFonts w:ascii="Browallia New" w:hAnsi="Browallia New" w:cs="Browallia New"/>
                <w:sz w:val="22"/>
                <w:szCs w:val="22"/>
                <w:cs/>
              </w:rPr>
              <w:t>ข้อมูล</w:t>
            </w:r>
            <w:r w:rsidR="00252271" w:rsidRPr="00235043">
              <w:rPr>
                <w:rFonts w:ascii="Browallia New" w:hAnsi="Browallia New" w:cs="Browallia New"/>
                <w:sz w:val="22"/>
                <w:szCs w:val="22"/>
                <w:cs/>
              </w:rPr>
              <w:t>ทาง</w:t>
            </w:r>
            <w:r w:rsidR="00F32A11" w:rsidRPr="00235043">
              <w:rPr>
                <w:rFonts w:ascii="Browallia New" w:hAnsi="Browallia New" w:cs="Browallia New"/>
                <w:sz w:val="22"/>
                <w:szCs w:val="22"/>
                <w:cs/>
              </w:rPr>
              <w:t>การเงินรวม</w:t>
            </w:r>
          </w:p>
        </w:tc>
      </w:tr>
      <w:tr w:rsidR="00F32A11" w:rsidRPr="00235043" w14:paraId="3A2847D2" w14:textId="77777777" w:rsidTr="008F7841">
        <w:trPr>
          <w:tblHeader/>
        </w:trPr>
        <w:tc>
          <w:tcPr>
            <w:tcW w:w="2154" w:type="dxa"/>
          </w:tcPr>
          <w:p w14:paraId="2705EB57" w14:textId="77777777" w:rsidR="00F32A11" w:rsidRPr="00235043" w:rsidRDefault="00F32A11" w:rsidP="007932B2">
            <w:pPr>
              <w:spacing w:line="240" w:lineRule="auto"/>
              <w:jc w:val="center"/>
              <w:rPr>
                <w:rFonts w:ascii="Browallia New" w:hAnsi="Browallia New" w:cs="Browallia New"/>
                <w:sz w:val="22"/>
                <w:szCs w:val="22"/>
              </w:rPr>
            </w:pPr>
          </w:p>
        </w:tc>
        <w:tc>
          <w:tcPr>
            <w:tcW w:w="1739" w:type="dxa"/>
            <w:gridSpan w:val="2"/>
            <w:vAlign w:val="bottom"/>
          </w:tcPr>
          <w:p w14:paraId="2922254D" w14:textId="77777777" w:rsidR="00F32A11" w:rsidRPr="00235043" w:rsidRDefault="00F32A11" w:rsidP="007932B2">
            <w:pP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ส่วนที่ถึงกำหนดชำระ</w:t>
            </w:r>
          </w:p>
          <w:p w14:paraId="1DFDB365" w14:textId="77777777" w:rsidR="00F32A11" w:rsidRPr="00235043"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ภายในหนึ่งปี</w:t>
            </w:r>
          </w:p>
        </w:tc>
        <w:tc>
          <w:tcPr>
            <w:tcW w:w="1701" w:type="dxa"/>
            <w:gridSpan w:val="2"/>
            <w:vAlign w:val="bottom"/>
          </w:tcPr>
          <w:p w14:paraId="28D7FAEA" w14:textId="77777777" w:rsidR="00F32A11" w:rsidRPr="00235043" w:rsidRDefault="00F32A11" w:rsidP="007932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ส่วนที่ถึงกำหนดชำระ</w:t>
            </w:r>
          </w:p>
          <w:p w14:paraId="00C1B8F4" w14:textId="77777777" w:rsidR="00F32A11" w:rsidRPr="00235043" w:rsidRDefault="00F32A11" w:rsidP="007932B2">
            <w:pP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เกินกว่าหนึ่งปี</w:t>
            </w:r>
          </w:p>
          <w:p w14:paraId="22E1293B" w14:textId="77777777" w:rsidR="00F32A11" w:rsidRPr="00235043"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235043">
              <w:rPr>
                <w:rFonts w:ascii="Browallia New" w:hAnsi="Browallia New" w:cs="Browallia New"/>
                <w:sz w:val="22"/>
                <w:szCs w:val="22"/>
                <w:cs/>
              </w:rPr>
              <w:t>แต่ไม่เกินห้าปี</w:t>
            </w:r>
          </w:p>
        </w:tc>
        <w:tc>
          <w:tcPr>
            <w:tcW w:w="1657" w:type="dxa"/>
            <w:gridSpan w:val="2"/>
            <w:vAlign w:val="bottom"/>
          </w:tcPr>
          <w:p w14:paraId="32F785F1" w14:textId="77777777" w:rsidR="00F32A11" w:rsidRPr="00235043"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ส่วนที่ถึงกำหนดชำระเกินกว่าห้าปี</w:t>
            </w:r>
          </w:p>
        </w:tc>
        <w:tc>
          <w:tcPr>
            <w:tcW w:w="1985" w:type="dxa"/>
            <w:gridSpan w:val="2"/>
            <w:vAlign w:val="bottom"/>
          </w:tcPr>
          <w:p w14:paraId="5CDA34CB" w14:textId="2706E5AF" w:rsidR="00F32A11" w:rsidRPr="00235043"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235043">
              <w:rPr>
                <w:rFonts w:ascii="Browallia New" w:hAnsi="Browallia New" w:cs="Browallia New"/>
                <w:sz w:val="22"/>
                <w:szCs w:val="22"/>
                <w:cs/>
              </w:rPr>
              <w:t>รวม</w:t>
            </w:r>
          </w:p>
        </w:tc>
      </w:tr>
      <w:tr w:rsidR="008F7841" w:rsidRPr="00235043" w14:paraId="532BEBE2" w14:textId="77777777" w:rsidTr="00CD0660">
        <w:trPr>
          <w:tblHeader/>
        </w:trPr>
        <w:tc>
          <w:tcPr>
            <w:tcW w:w="2154" w:type="dxa"/>
          </w:tcPr>
          <w:p w14:paraId="36580D05" w14:textId="77777777" w:rsidR="008F7841" w:rsidRPr="00235043" w:rsidRDefault="008F7841" w:rsidP="008F78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70" w:type="dxa"/>
            <w:vAlign w:val="bottom"/>
          </w:tcPr>
          <w:p w14:paraId="3AE876F5" w14:textId="463B5906" w:rsidR="008F7841" w:rsidRDefault="008F7841" w:rsidP="008F7841">
            <w:pPr>
              <w:pBdr>
                <w:bottom w:val="single" w:sz="4" w:space="1" w:color="auto"/>
              </w:pBdr>
              <w:spacing w:line="240" w:lineRule="auto"/>
              <w:ind w:left="-23" w:right="-7"/>
              <w:jc w:val="center"/>
              <w:rPr>
                <w:rFonts w:ascii="Browallia New" w:hAnsi="Browallia New" w:cs="Browallia New"/>
                <w:sz w:val="22"/>
                <w:szCs w:val="22"/>
                <w:cs/>
              </w:rPr>
            </w:pPr>
            <w:r>
              <w:rPr>
                <w:rFonts w:ascii="Browallia New" w:hAnsi="Browallia New" w:cs="Browallia New"/>
                <w:sz w:val="22"/>
                <w:szCs w:val="22"/>
              </w:rPr>
              <w:t>30</w:t>
            </w:r>
            <w:r>
              <w:rPr>
                <w:rFonts w:ascii="Browallia New" w:hAnsi="Browallia New" w:cs="Browallia New" w:hint="cs"/>
                <w:sz w:val="22"/>
                <w:szCs w:val="22"/>
                <w:cs/>
              </w:rPr>
              <w:t xml:space="preserve"> มิ.ย.</w:t>
            </w:r>
          </w:p>
          <w:p w14:paraId="6AF84876" w14:textId="753ED805" w:rsidR="008F7841" w:rsidRPr="00235043" w:rsidRDefault="008F7841" w:rsidP="008F7841">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2569</w:t>
            </w:r>
          </w:p>
        </w:tc>
        <w:tc>
          <w:tcPr>
            <w:tcW w:w="869" w:type="dxa"/>
            <w:vAlign w:val="bottom"/>
          </w:tcPr>
          <w:p w14:paraId="5200DA4A" w14:textId="15BDA52B" w:rsidR="008F7841" w:rsidRPr="00235043" w:rsidRDefault="008F7841" w:rsidP="008F7841">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w:t>
            </w:r>
            <w:r>
              <w:rPr>
                <w:rFonts w:ascii="Browallia New" w:hAnsi="Browallia New" w:cs="Browallia New"/>
                <w:sz w:val="22"/>
                <w:szCs w:val="22"/>
              </w:rPr>
              <w:t>8</w:t>
            </w:r>
          </w:p>
        </w:tc>
        <w:tc>
          <w:tcPr>
            <w:tcW w:w="850" w:type="dxa"/>
            <w:vAlign w:val="bottom"/>
          </w:tcPr>
          <w:p w14:paraId="3E5B6F28" w14:textId="77777777" w:rsidR="008F7841" w:rsidRDefault="008F7841" w:rsidP="008F7841">
            <w:pPr>
              <w:pBdr>
                <w:bottom w:val="single" w:sz="4" w:space="1" w:color="auto"/>
              </w:pBdr>
              <w:spacing w:line="240" w:lineRule="auto"/>
              <w:ind w:left="-23" w:right="-7"/>
              <w:jc w:val="center"/>
              <w:rPr>
                <w:rFonts w:ascii="Browallia New" w:hAnsi="Browallia New" w:cs="Browallia New"/>
                <w:sz w:val="22"/>
                <w:szCs w:val="22"/>
                <w:cs/>
              </w:rPr>
            </w:pPr>
            <w:r>
              <w:rPr>
                <w:rFonts w:ascii="Browallia New" w:hAnsi="Browallia New" w:cs="Browallia New"/>
                <w:sz w:val="22"/>
                <w:szCs w:val="22"/>
              </w:rPr>
              <w:t>30</w:t>
            </w:r>
            <w:r>
              <w:rPr>
                <w:rFonts w:ascii="Browallia New" w:hAnsi="Browallia New" w:cs="Browallia New" w:hint="cs"/>
                <w:sz w:val="22"/>
                <w:szCs w:val="22"/>
                <w:cs/>
              </w:rPr>
              <w:t xml:space="preserve"> มิ.ย.</w:t>
            </w:r>
          </w:p>
          <w:p w14:paraId="05C339CE" w14:textId="54C432B6" w:rsidR="008F7841" w:rsidRPr="00235043" w:rsidRDefault="008F7841" w:rsidP="008F7841">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2569</w:t>
            </w:r>
          </w:p>
        </w:tc>
        <w:tc>
          <w:tcPr>
            <w:tcW w:w="851" w:type="dxa"/>
            <w:vAlign w:val="bottom"/>
          </w:tcPr>
          <w:p w14:paraId="2D8D3D0C" w14:textId="06AAADC0" w:rsidR="008F7841" w:rsidRPr="00235043" w:rsidRDefault="008F7841" w:rsidP="008F7841">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w:t>
            </w:r>
            <w:r>
              <w:rPr>
                <w:rFonts w:ascii="Browallia New" w:hAnsi="Browallia New" w:cs="Browallia New"/>
                <w:sz w:val="22"/>
                <w:szCs w:val="22"/>
              </w:rPr>
              <w:t>8</w:t>
            </w:r>
          </w:p>
        </w:tc>
        <w:tc>
          <w:tcPr>
            <w:tcW w:w="807" w:type="dxa"/>
            <w:vAlign w:val="bottom"/>
          </w:tcPr>
          <w:p w14:paraId="72258435" w14:textId="77777777" w:rsidR="008F7841" w:rsidRDefault="008F7841" w:rsidP="008F7841">
            <w:pPr>
              <w:pBdr>
                <w:bottom w:val="single" w:sz="4" w:space="1" w:color="auto"/>
              </w:pBdr>
              <w:spacing w:line="240" w:lineRule="auto"/>
              <w:ind w:left="-23" w:right="-7"/>
              <w:jc w:val="center"/>
              <w:rPr>
                <w:rFonts w:ascii="Browallia New" w:hAnsi="Browallia New" w:cs="Browallia New"/>
                <w:sz w:val="22"/>
                <w:szCs w:val="22"/>
                <w:cs/>
              </w:rPr>
            </w:pPr>
            <w:r>
              <w:rPr>
                <w:rFonts w:ascii="Browallia New" w:hAnsi="Browallia New" w:cs="Browallia New"/>
                <w:sz w:val="22"/>
                <w:szCs w:val="22"/>
              </w:rPr>
              <w:t>30</w:t>
            </w:r>
            <w:r>
              <w:rPr>
                <w:rFonts w:ascii="Browallia New" w:hAnsi="Browallia New" w:cs="Browallia New" w:hint="cs"/>
                <w:sz w:val="22"/>
                <w:szCs w:val="22"/>
                <w:cs/>
              </w:rPr>
              <w:t xml:space="preserve"> มิ.ย.</w:t>
            </w:r>
          </w:p>
          <w:p w14:paraId="1E6BCB74" w14:textId="244DDA85" w:rsidR="008F7841" w:rsidRPr="00235043" w:rsidRDefault="008F7841" w:rsidP="008F7841">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2569</w:t>
            </w:r>
          </w:p>
        </w:tc>
        <w:tc>
          <w:tcPr>
            <w:tcW w:w="850" w:type="dxa"/>
            <w:vAlign w:val="bottom"/>
          </w:tcPr>
          <w:p w14:paraId="2868EFAB" w14:textId="609BB42A" w:rsidR="008F7841" w:rsidRPr="00235043" w:rsidRDefault="008F7841" w:rsidP="008F7841">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w:t>
            </w:r>
            <w:r>
              <w:rPr>
                <w:rFonts w:ascii="Browallia New" w:hAnsi="Browallia New" w:cs="Browallia New"/>
                <w:sz w:val="22"/>
                <w:szCs w:val="22"/>
              </w:rPr>
              <w:t>8</w:t>
            </w:r>
          </w:p>
        </w:tc>
        <w:tc>
          <w:tcPr>
            <w:tcW w:w="992" w:type="dxa"/>
            <w:vAlign w:val="bottom"/>
          </w:tcPr>
          <w:p w14:paraId="06338210" w14:textId="77777777" w:rsidR="008F7841" w:rsidRDefault="008F7841" w:rsidP="008F7841">
            <w:pPr>
              <w:pBdr>
                <w:bottom w:val="single" w:sz="4" w:space="1" w:color="auto"/>
              </w:pBdr>
              <w:spacing w:line="240" w:lineRule="auto"/>
              <w:ind w:left="-23" w:right="-7"/>
              <w:jc w:val="center"/>
              <w:rPr>
                <w:rFonts w:ascii="Browallia New" w:hAnsi="Browallia New" w:cs="Browallia New"/>
                <w:sz w:val="22"/>
                <w:szCs w:val="22"/>
                <w:cs/>
              </w:rPr>
            </w:pPr>
            <w:r>
              <w:rPr>
                <w:rFonts w:ascii="Browallia New" w:hAnsi="Browallia New" w:cs="Browallia New"/>
                <w:sz w:val="22"/>
                <w:szCs w:val="22"/>
              </w:rPr>
              <w:t>30</w:t>
            </w:r>
            <w:r>
              <w:rPr>
                <w:rFonts w:ascii="Browallia New" w:hAnsi="Browallia New" w:cs="Browallia New" w:hint="cs"/>
                <w:sz w:val="22"/>
                <w:szCs w:val="22"/>
                <w:cs/>
              </w:rPr>
              <w:t xml:space="preserve"> มิ.ย.</w:t>
            </w:r>
          </w:p>
          <w:p w14:paraId="5CBF3462" w14:textId="01114129" w:rsidR="008F7841" w:rsidRPr="00235043" w:rsidRDefault="008F7841" w:rsidP="008F7841">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2569</w:t>
            </w:r>
          </w:p>
        </w:tc>
        <w:tc>
          <w:tcPr>
            <w:tcW w:w="993" w:type="dxa"/>
            <w:vAlign w:val="bottom"/>
          </w:tcPr>
          <w:p w14:paraId="2E497576" w14:textId="34DE8948" w:rsidR="008F7841" w:rsidRPr="00235043" w:rsidRDefault="008F7841" w:rsidP="008F7841">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w:t>
            </w:r>
            <w:r>
              <w:rPr>
                <w:rFonts w:ascii="Browallia New" w:hAnsi="Browallia New" w:cs="Browallia New"/>
                <w:sz w:val="22"/>
                <w:szCs w:val="22"/>
              </w:rPr>
              <w:t>8</w:t>
            </w:r>
          </w:p>
        </w:tc>
      </w:tr>
      <w:tr w:rsidR="00F32A11" w:rsidRPr="00235043" w14:paraId="7EFBC38B" w14:textId="77777777" w:rsidTr="00CD0660">
        <w:trPr>
          <w:trHeight w:val="243"/>
        </w:trPr>
        <w:tc>
          <w:tcPr>
            <w:tcW w:w="2154" w:type="dxa"/>
          </w:tcPr>
          <w:p w14:paraId="570529E5" w14:textId="77777777" w:rsidR="00F32A11" w:rsidRPr="00235043" w:rsidRDefault="00F32A11" w:rsidP="007932B2">
            <w:pPr>
              <w:spacing w:line="240" w:lineRule="auto"/>
              <w:ind w:right="-108"/>
              <w:jc w:val="both"/>
              <w:rPr>
                <w:rFonts w:ascii="Browallia New" w:hAnsi="Browallia New" w:cs="Browallia New"/>
                <w:b/>
                <w:bCs/>
                <w:sz w:val="22"/>
                <w:szCs w:val="22"/>
                <w:cs/>
              </w:rPr>
            </w:pPr>
          </w:p>
        </w:tc>
        <w:tc>
          <w:tcPr>
            <w:tcW w:w="870" w:type="dxa"/>
          </w:tcPr>
          <w:p w14:paraId="7C252C80" w14:textId="77777777" w:rsidR="00F32A11" w:rsidRPr="00235043" w:rsidRDefault="00F32A11" w:rsidP="007932B2">
            <w:pPr>
              <w:pStyle w:val="InsideAddress"/>
              <w:tabs>
                <w:tab w:val="decimal" w:pos="834"/>
              </w:tabs>
              <w:ind w:left="-114"/>
              <w:rPr>
                <w:rFonts w:ascii="Browallia New" w:hAnsi="Browallia New" w:cs="Browallia New"/>
                <w:sz w:val="22"/>
                <w:szCs w:val="22"/>
              </w:rPr>
            </w:pPr>
          </w:p>
        </w:tc>
        <w:tc>
          <w:tcPr>
            <w:tcW w:w="869" w:type="dxa"/>
          </w:tcPr>
          <w:p w14:paraId="3929236F" w14:textId="77777777" w:rsidR="00F32A11" w:rsidRPr="00235043" w:rsidRDefault="00F32A11" w:rsidP="007932B2">
            <w:pPr>
              <w:pStyle w:val="InsideAddress"/>
              <w:tabs>
                <w:tab w:val="decimal" w:pos="834"/>
              </w:tabs>
              <w:ind w:left="-114"/>
              <w:rPr>
                <w:rFonts w:ascii="Browallia New" w:hAnsi="Browallia New" w:cs="Browallia New"/>
                <w:sz w:val="22"/>
                <w:szCs w:val="22"/>
              </w:rPr>
            </w:pPr>
          </w:p>
        </w:tc>
        <w:tc>
          <w:tcPr>
            <w:tcW w:w="850" w:type="dxa"/>
          </w:tcPr>
          <w:p w14:paraId="7A4139C1" w14:textId="77777777" w:rsidR="00F32A11" w:rsidRPr="00235043" w:rsidRDefault="00F32A11" w:rsidP="007932B2">
            <w:pPr>
              <w:tabs>
                <w:tab w:val="clear" w:pos="680"/>
                <w:tab w:val="clear" w:pos="907"/>
              </w:tabs>
              <w:spacing w:line="240" w:lineRule="auto"/>
              <w:ind w:left="-114"/>
              <w:jc w:val="both"/>
              <w:rPr>
                <w:rFonts w:ascii="Browallia New" w:hAnsi="Browallia New" w:cs="Browallia New"/>
                <w:sz w:val="22"/>
                <w:szCs w:val="22"/>
                <w:u w:val="single"/>
              </w:rPr>
            </w:pPr>
          </w:p>
        </w:tc>
        <w:tc>
          <w:tcPr>
            <w:tcW w:w="851" w:type="dxa"/>
          </w:tcPr>
          <w:p w14:paraId="3351988D" w14:textId="77777777" w:rsidR="00F32A11" w:rsidRPr="00235043" w:rsidRDefault="00F32A11" w:rsidP="007932B2">
            <w:pPr>
              <w:tabs>
                <w:tab w:val="clear" w:pos="680"/>
                <w:tab w:val="clear" w:pos="907"/>
              </w:tabs>
              <w:spacing w:line="240" w:lineRule="auto"/>
              <w:ind w:left="-114"/>
              <w:jc w:val="both"/>
              <w:rPr>
                <w:rFonts w:ascii="Browallia New" w:hAnsi="Browallia New" w:cs="Browallia New"/>
                <w:sz w:val="22"/>
                <w:szCs w:val="22"/>
                <w:u w:val="single"/>
              </w:rPr>
            </w:pPr>
          </w:p>
        </w:tc>
        <w:tc>
          <w:tcPr>
            <w:tcW w:w="807" w:type="dxa"/>
          </w:tcPr>
          <w:p w14:paraId="5C562161" w14:textId="77777777" w:rsidR="00F32A11" w:rsidRPr="00235043" w:rsidRDefault="00F32A11" w:rsidP="007932B2">
            <w:pPr>
              <w:tabs>
                <w:tab w:val="clear" w:pos="680"/>
                <w:tab w:val="clear" w:pos="907"/>
              </w:tabs>
              <w:spacing w:line="240" w:lineRule="auto"/>
              <w:ind w:left="-114"/>
              <w:rPr>
                <w:rFonts w:ascii="Browallia New" w:hAnsi="Browallia New" w:cs="Browallia New"/>
                <w:sz w:val="22"/>
                <w:szCs w:val="22"/>
              </w:rPr>
            </w:pPr>
          </w:p>
        </w:tc>
        <w:tc>
          <w:tcPr>
            <w:tcW w:w="850" w:type="dxa"/>
          </w:tcPr>
          <w:p w14:paraId="6F4B5D01" w14:textId="77777777" w:rsidR="00F32A11" w:rsidRPr="00235043" w:rsidRDefault="00F32A11" w:rsidP="007932B2">
            <w:pPr>
              <w:tabs>
                <w:tab w:val="clear" w:pos="680"/>
                <w:tab w:val="clear" w:pos="907"/>
              </w:tabs>
              <w:spacing w:line="240" w:lineRule="auto"/>
              <w:ind w:left="-114"/>
              <w:rPr>
                <w:rFonts w:ascii="Browallia New" w:hAnsi="Browallia New" w:cs="Browallia New"/>
                <w:sz w:val="22"/>
                <w:szCs w:val="22"/>
              </w:rPr>
            </w:pPr>
          </w:p>
        </w:tc>
        <w:tc>
          <w:tcPr>
            <w:tcW w:w="992" w:type="dxa"/>
          </w:tcPr>
          <w:p w14:paraId="393BD63E" w14:textId="77777777" w:rsidR="00F32A11" w:rsidRPr="00235043" w:rsidRDefault="00F32A11" w:rsidP="007932B2">
            <w:pPr>
              <w:pStyle w:val="InsideAddress"/>
              <w:tabs>
                <w:tab w:val="decimal" w:pos="792"/>
              </w:tabs>
              <w:ind w:left="-114"/>
              <w:rPr>
                <w:rFonts w:ascii="Browallia New" w:hAnsi="Browallia New" w:cs="Browallia New"/>
                <w:sz w:val="22"/>
                <w:szCs w:val="22"/>
              </w:rPr>
            </w:pPr>
          </w:p>
        </w:tc>
        <w:tc>
          <w:tcPr>
            <w:tcW w:w="993" w:type="dxa"/>
          </w:tcPr>
          <w:p w14:paraId="4796CB22" w14:textId="77777777" w:rsidR="00F32A11" w:rsidRPr="00235043" w:rsidRDefault="00F32A11" w:rsidP="007932B2">
            <w:pPr>
              <w:pStyle w:val="InsideAddress"/>
              <w:ind w:left="-114"/>
              <w:rPr>
                <w:rFonts w:ascii="Browallia New" w:hAnsi="Browallia New" w:cs="Browallia New"/>
                <w:sz w:val="22"/>
                <w:szCs w:val="22"/>
              </w:rPr>
            </w:pPr>
          </w:p>
        </w:tc>
      </w:tr>
      <w:tr w:rsidR="00CD0660" w:rsidRPr="00235043" w14:paraId="6A591BE7" w14:textId="16CF525F" w:rsidTr="00CD0660">
        <w:tc>
          <w:tcPr>
            <w:tcW w:w="2154" w:type="dxa"/>
          </w:tcPr>
          <w:p w14:paraId="1B89B6CA" w14:textId="77777777" w:rsidR="00CD0660" w:rsidRPr="00235043" w:rsidRDefault="00CD0660" w:rsidP="00CD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235043">
              <w:rPr>
                <w:rFonts w:ascii="Browallia New" w:hAnsi="Browallia New" w:cs="Browallia New"/>
                <w:sz w:val="22"/>
                <w:szCs w:val="22"/>
                <w:cs/>
              </w:rPr>
              <w:t>ลูกหนี้ตามสัญญาเช่าซื้อ</w:t>
            </w:r>
          </w:p>
        </w:tc>
        <w:tc>
          <w:tcPr>
            <w:tcW w:w="870" w:type="dxa"/>
            <w:vAlign w:val="bottom"/>
          </w:tcPr>
          <w:p w14:paraId="0D3630A3" w14:textId="64607F7A" w:rsidR="00CD0660" w:rsidRPr="00235043" w:rsidRDefault="00996DA4" w:rsidP="00CD0660">
            <w:pPr>
              <w:spacing w:line="240" w:lineRule="auto"/>
              <w:ind w:left="-23" w:right="-7"/>
              <w:jc w:val="right"/>
              <w:rPr>
                <w:rFonts w:ascii="Browallia New" w:hAnsi="Browallia New" w:cs="Browallia New"/>
                <w:sz w:val="20"/>
                <w:szCs w:val="20"/>
              </w:rPr>
            </w:pPr>
            <w:r w:rsidRPr="00996DA4">
              <w:rPr>
                <w:rFonts w:ascii="Browallia New" w:hAnsi="Browallia New" w:cs="Browallia New"/>
                <w:sz w:val="20"/>
                <w:szCs w:val="20"/>
              </w:rPr>
              <w:t>1,631,282</w:t>
            </w:r>
          </w:p>
        </w:tc>
        <w:tc>
          <w:tcPr>
            <w:tcW w:w="869" w:type="dxa"/>
            <w:vAlign w:val="bottom"/>
          </w:tcPr>
          <w:p w14:paraId="72F49B1A" w14:textId="0037CD9A" w:rsidR="00CD0660" w:rsidRPr="00235043" w:rsidRDefault="00CD0660" w:rsidP="00CD0660">
            <w:pPr>
              <w:spacing w:line="240" w:lineRule="auto"/>
              <w:ind w:left="-23" w:right="-7"/>
              <w:jc w:val="right"/>
              <w:rPr>
                <w:rFonts w:ascii="Browallia New" w:hAnsi="Browallia New" w:cs="Browallia New"/>
                <w:sz w:val="20"/>
                <w:szCs w:val="20"/>
              </w:rPr>
            </w:pPr>
            <w:r w:rsidRPr="00F12E70">
              <w:rPr>
                <w:rFonts w:ascii="Browallia New" w:hAnsi="Browallia New" w:cs="Browallia New"/>
                <w:sz w:val="20"/>
                <w:szCs w:val="20"/>
              </w:rPr>
              <w:t>1,640,013</w:t>
            </w:r>
          </w:p>
        </w:tc>
        <w:tc>
          <w:tcPr>
            <w:tcW w:w="850" w:type="dxa"/>
            <w:vAlign w:val="bottom"/>
          </w:tcPr>
          <w:p w14:paraId="2CEF35FF" w14:textId="47CD3C07" w:rsidR="00CD0660" w:rsidRPr="00235043" w:rsidRDefault="00996DA4" w:rsidP="00CD0660">
            <w:pPr>
              <w:spacing w:line="240" w:lineRule="auto"/>
              <w:ind w:left="-23" w:right="-7"/>
              <w:jc w:val="right"/>
              <w:rPr>
                <w:rFonts w:ascii="Browallia New" w:hAnsi="Browallia New" w:cs="Browallia New"/>
                <w:sz w:val="20"/>
                <w:szCs w:val="20"/>
              </w:rPr>
            </w:pPr>
            <w:r w:rsidRPr="00996DA4">
              <w:rPr>
                <w:rFonts w:ascii="Browallia New" w:hAnsi="Browallia New" w:cs="Browallia New"/>
                <w:sz w:val="20"/>
                <w:szCs w:val="20"/>
              </w:rPr>
              <w:t>1,808,726</w:t>
            </w:r>
          </w:p>
        </w:tc>
        <w:tc>
          <w:tcPr>
            <w:tcW w:w="851" w:type="dxa"/>
            <w:vAlign w:val="bottom"/>
          </w:tcPr>
          <w:p w14:paraId="6FF753B9" w14:textId="0FD6E3BE" w:rsidR="00CD0660" w:rsidRPr="00235043" w:rsidRDefault="00CD0660" w:rsidP="00CD0660">
            <w:pPr>
              <w:spacing w:line="240" w:lineRule="auto"/>
              <w:ind w:left="-23" w:right="-7"/>
              <w:jc w:val="right"/>
              <w:rPr>
                <w:rFonts w:ascii="Browallia New" w:hAnsi="Browallia New" w:cs="Browallia New"/>
                <w:sz w:val="20"/>
                <w:szCs w:val="20"/>
              </w:rPr>
            </w:pPr>
            <w:r w:rsidRPr="007A1989">
              <w:rPr>
                <w:rFonts w:ascii="Browallia New" w:hAnsi="Browallia New" w:cs="Browallia New"/>
                <w:sz w:val="20"/>
                <w:szCs w:val="20"/>
              </w:rPr>
              <w:t>1,923,076</w:t>
            </w:r>
          </w:p>
        </w:tc>
        <w:tc>
          <w:tcPr>
            <w:tcW w:w="807" w:type="dxa"/>
            <w:vAlign w:val="bottom"/>
          </w:tcPr>
          <w:p w14:paraId="7E53C31C" w14:textId="4EAD19F8" w:rsidR="00CD0660" w:rsidRPr="00235043" w:rsidRDefault="00B02B5F" w:rsidP="00CD0660">
            <w:pPr>
              <w:spacing w:line="240" w:lineRule="auto"/>
              <w:ind w:left="-23" w:right="-7"/>
              <w:jc w:val="right"/>
              <w:rPr>
                <w:rFonts w:ascii="Browallia New" w:hAnsi="Browallia New" w:cs="Browallia New"/>
                <w:sz w:val="20"/>
                <w:szCs w:val="20"/>
              </w:rPr>
            </w:pPr>
            <w:r w:rsidRPr="00B02B5F">
              <w:rPr>
                <w:rFonts w:ascii="Browallia New" w:hAnsi="Browallia New" w:cs="Browallia New"/>
                <w:sz w:val="20"/>
                <w:szCs w:val="20"/>
              </w:rPr>
              <w:t>176,073</w:t>
            </w:r>
          </w:p>
        </w:tc>
        <w:tc>
          <w:tcPr>
            <w:tcW w:w="850" w:type="dxa"/>
            <w:vAlign w:val="bottom"/>
          </w:tcPr>
          <w:p w14:paraId="6E710061" w14:textId="29F6344D" w:rsidR="00CD0660" w:rsidRPr="00235043" w:rsidRDefault="00CD0660" w:rsidP="00CD0660">
            <w:pPr>
              <w:spacing w:line="240" w:lineRule="auto"/>
              <w:ind w:left="-23" w:right="-7"/>
              <w:jc w:val="right"/>
              <w:rPr>
                <w:rFonts w:ascii="Browallia New" w:hAnsi="Browallia New" w:cs="Browallia New"/>
                <w:sz w:val="20"/>
                <w:szCs w:val="20"/>
              </w:rPr>
            </w:pPr>
            <w:r w:rsidRPr="007A1989">
              <w:rPr>
                <w:rFonts w:ascii="Browallia New" w:hAnsi="Browallia New" w:cs="Browallia New"/>
                <w:sz w:val="20"/>
                <w:szCs w:val="20"/>
              </w:rPr>
              <w:t>196,444</w:t>
            </w:r>
          </w:p>
        </w:tc>
        <w:tc>
          <w:tcPr>
            <w:tcW w:w="992" w:type="dxa"/>
            <w:vAlign w:val="bottom"/>
          </w:tcPr>
          <w:p w14:paraId="00288925" w14:textId="67FB0919" w:rsidR="00CD0660" w:rsidRPr="00235043" w:rsidRDefault="00A827B9" w:rsidP="00CD0660">
            <w:pPr>
              <w:spacing w:line="240" w:lineRule="auto"/>
              <w:ind w:left="-23" w:right="-7"/>
              <w:jc w:val="right"/>
              <w:rPr>
                <w:rFonts w:ascii="Browallia New" w:hAnsi="Browallia New" w:cs="Browallia New"/>
                <w:sz w:val="20"/>
                <w:szCs w:val="20"/>
              </w:rPr>
            </w:pPr>
            <w:r w:rsidRPr="00A827B9">
              <w:rPr>
                <w:rFonts w:ascii="Browallia New" w:hAnsi="Browallia New" w:cs="Browallia New"/>
                <w:sz w:val="20"/>
                <w:szCs w:val="20"/>
              </w:rPr>
              <w:t>3,616,081</w:t>
            </w:r>
          </w:p>
        </w:tc>
        <w:tc>
          <w:tcPr>
            <w:tcW w:w="993" w:type="dxa"/>
            <w:vAlign w:val="bottom"/>
          </w:tcPr>
          <w:p w14:paraId="2E220651" w14:textId="1CFE6218" w:rsidR="00CD0660" w:rsidRPr="00235043" w:rsidRDefault="00CD0660" w:rsidP="00CD0660">
            <w:pPr>
              <w:spacing w:line="240" w:lineRule="auto"/>
              <w:ind w:left="-23" w:right="-7"/>
              <w:jc w:val="right"/>
              <w:rPr>
                <w:rFonts w:ascii="Browallia New" w:hAnsi="Browallia New" w:cs="Browallia New"/>
                <w:sz w:val="20"/>
                <w:szCs w:val="20"/>
              </w:rPr>
            </w:pPr>
            <w:r w:rsidRPr="00D441B0">
              <w:rPr>
                <w:rFonts w:ascii="Browallia New" w:hAnsi="Browallia New" w:cs="Browallia New"/>
                <w:sz w:val="20"/>
                <w:szCs w:val="20"/>
              </w:rPr>
              <w:t>3,759,533</w:t>
            </w:r>
          </w:p>
        </w:tc>
      </w:tr>
      <w:tr w:rsidR="00CD0660" w:rsidRPr="00235043" w14:paraId="36764E37" w14:textId="15CDF5F9" w:rsidTr="00CD0660">
        <w:tc>
          <w:tcPr>
            <w:tcW w:w="2154" w:type="dxa"/>
          </w:tcPr>
          <w:p w14:paraId="6204DF2B" w14:textId="77777777" w:rsidR="00CD0660" w:rsidRPr="00235043" w:rsidRDefault="00CD0660" w:rsidP="00CD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235043">
              <w:rPr>
                <w:rFonts w:ascii="Browallia New" w:hAnsi="Browallia New" w:cs="Browallia New"/>
                <w:sz w:val="22"/>
                <w:szCs w:val="22"/>
                <w:u w:val="single"/>
                <w:cs/>
              </w:rPr>
              <w:t>หัก</w:t>
            </w:r>
            <w:r w:rsidRPr="00235043">
              <w:rPr>
                <w:rFonts w:ascii="Browallia New" w:hAnsi="Browallia New" w:cs="Browallia New"/>
                <w:sz w:val="22"/>
                <w:szCs w:val="22"/>
                <w:cs/>
              </w:rPr>
              <w:t xml:space="preserve"> ดอกผลเช่าซื้อที่ยัง</w:t>
            </w:r>
          </w:p>
          <w:p w14:paraId="77906A45" w14:textId="24476627" w:rsidR="00CD0660" w:rsidRPr="00235043" w:rsidRDefault="00CD0660" w:rsidP="00CD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235043">
              <w:rPr>
                <w:rFonts w:ascii="Browallia New" w:hAnsi="Browallia New" w:cs="Browallia New"/>
                <w:sz w:val="22"/>
                <w:szCs w:val="22"/>
              </w:rPr>
              <w:t xml:space="preserve">         </w:t>
            </w:r>
            <w:r w:rsidRPr="00235043">
              <w:rPr>
                <w:rFonts w:ascii="Browallia New" w:hAnsi="Browallia New" w:cs="Browallia New"/>
                <w:sz w:val="22"/>
                <w:szCs w:val="22"/>
                <w:cs/>
              </w:rPr>
              <w:t>ไม่ถือเป็นรายได้</w:t>
            </w:r>
          </w:p>
        </w:tc>
        <w:tc>
          <w:tcPr>
            <w:tcW w:w="870" w:type="dxa"/>
            <w:vAlign w:val="bottom"/>
          </w:tcPr>
          <w:p w14:paraId="7A49D4D8" w14:textId="3723D12C" w:rsidR="00CD0660" w:rsidRPr="00235043" w:rsidRDefault="00996DA4" w:rsidP="00996DA4">
            <w:pPr>
              <w:pBdr>
                <w:bottom w:val="single" w:sz="4" w:space="1" w:color="auto"/>
              </w:pBdr>
              <w:jc w:val="right"/>
              <w:rPr>
                <w:rFonts w:ascii="Browallia New" w:hAnsi="Browallia New" w:cs="Browallia New"/>
                <w:sz w:val="20"/>
                <w:szCs w:val="20"/>
                <w:cs/>
              </w:rPr>
            </w:pPr>
            <w:r w:rsidRPr="00996DA4">
              <w:rPr>
                <w:rFonts w:ascii="Browallia New" w:hAnsi="Browallia New" w:cs="Browallia New"/>
                <w:sz w:val="20"/>
                <w:szCs w:val="20"/>
              </w:rPr>
              <w:t>(464,943)</w:t>
            </w:r>
          </w:p>
        </w:tc>
        <w:tc>
          <w:tcPr>
            <w:tcW w:w="869" w:type="dxa"/>
            <w:vAlign w:val="bottom"/>
          </w:tcPr>
          <w:p w14:paraId="7D77655D" w14:textId="77D745BD" w:rsidR="00CD0660" w:rsidRPr="00235043" w:rsidRDefault="00CD0660" w:rsidP="00CD0660">
            <w:pPr>
              <w:pBdr>
                <w:bottom w:val="single" w:sz="4" w:space="1" w:color="auto"/>
              </w:pBdr>
              <w:spacing w:line="240" w:lineRule="auto"/>
              <w:ind w:left="-23" w:right="-7"/>
              <w:jc w:val="right"/>
              <w:rPr>
                <w:rFonts w:ascii="Browallia New" w:hAnsi="Browallia New" w:cs="Browallia New"/>
                <w:sz w:val="20"/>
                <w:szCs w:val="20"/>
                <w:cs/>
              </w:rPr>
            </w:pPr>
            <w:r>
              <w:rPr>
                <w:rFonts w:ascii="Browallia New" w:hAnsi="Browallia New" w:cs="Browallia New" w:hint="cs"/>
                <w:sz w:val="20"/>
                <w:szCs w:val="20"/>
                <w:cs/>
              </w:rPr>
              <w:t xml:space="preserve"> </w:t>
            </w:r>
            <w:r w:rsidRPr="00F12E70">
              <w:rPr>
                <w:rFonts w:ascii="Browallia New" w:hAnsi="Browallia New" w:cs="Browallia New"/>
                <w:sz w:val="20"/>
                <w:szCs w:val="20"/>
              </w:rPr>
              <w:t>(507,741)</w:t>
            </w:r>
          </w:p>
        </w:tc>
        <w:tc>
          <w:tcPr>
            <w:tcW w:w="850" w:type="dxa"/>
            <w:vAlign w:val="bottom"/>
          </w:tcPr>
          <w:p w14:paraId="6878AD93" w14:textId="53CDB84E" w:rsidR="00CD0660" w:rsidRPr="00235043" w:rsidRDefault="00996DA4" w:rsidP="00B02B5F">
            <w:pPr>
              <w:pBdr>
                <w:bottom w:val="single" w:sz="4" w:space="1" w:color="auto"/>
              </w:pBdr>
              <w:jc w:val="right"/>
              <w:rPr>
                <w:rFonts w:ascii="Browallia New" w:hAnsi="Browallia New" w:cs="Browallia New"/>
                <w:sz w:val="20"/>
                <w:szCs w:val="20"/>
                <w:cs/>
              </w:rPr>
            </w:pPr>
            <w:r w:rsidRPr="00996DA4">
              <w:rPr>
                <w:rFonts w:ascii="Browallia New" w:hAnsi="Browallia New" w:cs="Browallia New"/>
                <w:sz w:val="20"/>
                <w:szCs w:val="20"/>
              </w:rPr>
              <w:t>(314,450)</w:t>
            </w:r>
          </w:p>
        </w:tc>
        <w:tc>
          <w:tcPr>
            <w:tcW w:w="851" w:type="dxa"/>
            <w:vAlign w:val="bottom"/>
          </w:tcPr>
          <w:p w14:paraId="78A7C5ED" w14:textId="41EBA9DE" w:rsidR="00CD0660" w:rsidRPr="00235043" w:rsidRDefault="00CD0660" w:rsidP="00CD0660">
            <w:pPr>
              <w:pBdr>
                <w:bottom w:val="single" w:sz="4" w:space="1" w:color="auto"/>
              </w:pBdr>
              <w:spacing w:line="240" w:lineRule="auto"/>
              <w:ind w:left="-23" w:right="-7"/>
              <w:jc w:val="right"/>
              <w:rPr>
                <w:rFonts w:ascii="Browallia New" w:hAnsi="Browallia New" w:cs="Browallia New"/>
                <w:sz w:val="20"/>
                <w:szCs w:val="20"/>
              </w:rPr>
            </w:pPr>
            <w:r w:rsidRPr="007A1989">
              <w:rPr>
                <w:rFonts w:ascii="Browallia New" w:hAnsi="Browallia New" w:cs="Browallia New"/>
                <w:sz w:val="20"/>
                <w:szCs w:val="20"/>
              </w:rPr>
              <w:t>(321,994)</w:t>
            </w:r>
          </w:p>
        </w:tc>
        <w:tc>
          <w:tcPr>
            <w:tcW w:w="807" w:type="dxa"/>
            <w:vAlign w:val="bottom"/>
          </w:tcPr>
          <w:p w14:paraId="57611A05" w14:textId="27B439F7" w:rsidR="00CD0660" w:rsidRPr="00235043" w:rsidRDefault="00B02B5F" w:rsidP="00B02B5F">
            <w:pPr>
              <w:pBdr>
                <w:bottom w:val="single" w:sz="4" w:space="1" w:color="auto"/>
              </w:pBdr>
              <w:jc w:val="right"/>
              <w:rPr>
                <w:rFonts w:ascii="Browallia New" w:hAnsi="Browallia New" w:cs="Browallia New"/>
                <w:sz w:val="20"/>
                <w:szCs w:val="20"/>
              </w:rPr>
            </w:pPr>
            <w:r w:rsidRPr="00B02B5F">
              <w:rPr>
                <w:rFonts w:ascii="Browallia New" w:hAnsi="Browallia New" w:cs="Browallia New"/>
                <w:sz w:val="20"/>
                <w:szCs w:val="20"/>
              </w:rPr>
              <w:t>(46,136)</w:t>
            </w:r>
          </w:p>
        </w:tc>
        <w:tc>
          <w:tcPr>
            <w:tcW w:w="850" w:type="dxa"/>
            <w:vAlign w:val="bottom"/>
          </w:tcPr>
          <w:p w14:paraId="433014A6" w14:textId="65412EA2" w:rsidR="00CD0660" w:rsidRPr="00235043" w:rsidRDefault="00CD0660" w:rsidP="00CD0660">
            <w:pPr>
              <w:pBdr>
                <w:bottom w:val="single" w:sz="4" w:space="1" w:color="auto"/>
              </w:pBdr>
              <w:spacing w:line="240" w:lineRule="auto"/>
              <w:ind w:left="-23" w:right="-7"/>
              <w:jc w:val="right"/>
              <w:rPr>
                <w:rFonts w:ascii="Browallia New" w:hAnsi="Browallia New" w:cs="Browallia New"/>
                <w:sz w:val="20"/>
                <w:szCs w:val="20"/>
              </w:rPr>
            </w:pPr>
            <w:r w:rsidRPr="007A1989">
              <w:rPr>
                <w:rFonts w:ascii="Browallia New" w:hAnsi="Browallia New" w:cs="Browallia New"/>
                <w:sz w:val="20"/>
                <w:szCs w:val="20"/>
              </w:rPr>
              <w:t>(43,053)</w:t>
            </w:r>
          </w:p>
        </w:tc>
        <w:tc>
          <w:tcPr>
            <w:tcW w:w="992" w:type="dxa"/>
            <w:vAlign w:val="bottom"/>
          </w:tcPr>
          <w:p w14:paraId="2694EE30" w14:textId="6BBC9BB3" w:rsidR="00CD0660" w:rsidRPr="00E13C37" w:rsidRDefault="00A827B9" w:rsidP="004F60ED">
            <w:pPr>
              <w:pBdr>
                <w:bottom w:val="single" w:sz="4" w:space="1" w:color="auto"/>
              </w:pBdr>
              <w:jc w:val="right"/>
              <w:rPr>
                <w:rFonts w:ascii="Browallia New" w:hAnsi="Browallia New" w:cs="Browallia New"/>
                <w:sz w:val="20"/>
                <w:szCs w:val="20"/>
              </w:rPr>
            </w:pPr>
            <w:r w:rsidRPr="00A827B9">
              <w:rPr>
                <w:rFonts w:ascii="Browallia New" w:hAnsi="Browallia New" w:cs="Browallia New"/>
                <w:sz w:val="20"/>
                <w:szCs w:val="20"/>
              </w:rPr>
              <w:t>(825,529)</w:t>
            </w:r>
          </w:p>
        </w:tc>
        <w:tc>
          <w:tcPr>
            <w:tcW w:w="993" w:type="dxa"/>
            <w:vAlign w:val="bottom"/>
          </w:tcPr>
          <w:p w14:paraId="3A825EA9" w14:textId="6605E405" w:rsidR="00CD0660" w:rsidRPr="00235043" w:rsidRDefault="00CD0660" w:rsidP="00CD0660">
            <w:pPr>
              <w:pBdr>
                <w:bottom w:val="single" w:sz="4" w:space="1" w:color="auto"/>
              </w:pBdr>
              <w:spacing w:line="240" w:lineRule="auto"/>
              <w:ind w:left="-23" w:right="-7"/>
              <w:jc w:val="right"/>
              <w:rPr>
                <w:rFonts w:ascii="Browallia New" w:hAnsi="Browallia New" w:cs="Browallia New"/>
                <w:sz w:val="20"/>
                <w:szCs w:val="20"/>
              </w:rPr>
            </w:pPr>
            <w:r w:rsidRPr="00D441B0">
              <w:rPr>
                <w:rFonts w:ascii="Browallia New" w:hAnsi="Browallia New" w:cs="Browallia New"/>
                <w:sz w:val="20"/>
                <w:szCs w:val="20"/>
              </w:rPr>
              <w:t>(872,788)</w:t>
            </w:r>
          </w:p>
        </w:tc>
      </w:tr>
      <w:tr w:rsidR="00CD0660" w:rsidRPr="00235043" w14:paraId="15C5BAA5" w14:textId="2FCD84C0" w:rsidTr="00CD0660">
        <w:tc>
          <w:tcPr>
            <w:tcW w:w="2154" w:type="dxa"/>
          </w:tcPr>
          <w:p w14:paraId="73A35F21" w14:textId="77777777" w:rsidR="00CD0660" w:rsidRPr="00235043" w:rsidRDefault="00CD0660" w:rsidP="00CD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235043">
              <w:rPr>
                <w:rFonts w:ascii="Browallia New" w:hAnsi="Browallia New" w:cs="Browallia New"/>
                <w:sz w:val="22"/>
                <w:szCs w:val="22"/>
                <w:cs/>
              </w:rPr>
              <w:t>คงเหลือ</w:t>
            </w:r>
          </w:p>
        </w:tc>
        <w:tc>
          <w:tcPr>
            <w:tcW w:w="870" w:type="dxa"/>
            <w:tcBorders>
              <w:bottom w:val="nil"/>
            </w:tcBorders>
            <w:vAlign w:val="bottom"/>
          </w:tcPr>
          <w:p w14:paraId="5D857C4F" w14:textId="36DB93C3" w:rsidR="00CD0660" w:rsidRPr="00235043" w:rsidRDefault="00996DA4" w:rsidP="00CD0660">
            <w:pPr>
              <w:spacing w:line="240" w:lineRule="auto"/>
              <w:ind w:left="-23" w:right="-7"/>
              <w:jc w:val="right"/>
              <w:rPr>
                <w:rFonts w:ascii="Browallia New" w:hAnsi="Browallia New" w:cs="Browallia New"/>
                <w:sz w:val="20"/>
                <w:szCs w:val="20"/>
              </w:rPr>
            </w:pPr>
            <w:r w:rsidRPr="00996DA4">
              <w:rPr>
                <w:rFonts w:ascii="Browallia New" w:hAnsi="Browallia New" w:cs="Browallia New"/>
                <w:sz w:val="20"/>
                <w:szCs w:val="20"/>
              </w:rPr>
              <w:t>1,166,339</w:t>
            </w:r>
          </w:p>
        </w:tc>
        <w:tc>
          <w:tcPr>
            <w:tcW w:w="869" w:type="dxa"/>
            <w:vAlign w:val="bottom"/>
          </w:tcPr>
          <w:p w14:paraId="64FEBE56" w14:textId="189B57BA" w:rsidR="00CD0660" w:rsidRPr="00235043" w:rsidRDefault="00CD0660" w:rsidP="00CD0660">
            <w:pPr>
              <w:spacing w:line="240" w:lineRule="auto"/>
              <w:ind w:left="-23" w:right="-7"/>
              <w:jc w:val="right"/>
              <w:rPr>
                <w:rFonts w:ascii="Browallia New" w:hAnsi="Browallia New" w:cs="Browallia New"/>
                <w:sz w:val="20"/>
                <w:szCs w:val="20"/>
              </w:rPr>
            </w:pPr>
            <w:r w:rsidRPr="00890C1A">
              <w:rPr>
                <w:rFonts w:ascii="Browallia New" w:hAnsi="Browallia New" w:cs="Browallia New"/>
                <w:sz w:val="20"/>
                <w:szCs w:val="20"/>
              </w:rPr>
              <w:t>1,132,272</w:t>
            </w:r>
          </w:p>
        </w:tc>
        <w:tc>
          <w:tcPr>
            <w:tcW w:w="850" w:type="dxa"/>
            <w:tcBorders>
              <w:bottom w:val="nil"/>
            </w:tcBorders>
            <w:vAlign w:val="bottom"/>
          </w:tcPr>
          <w:p w14:paraId="1BD8C8B4" w14:textId="604907AB" w:rsidR="00CD0660" w:rsidRPr="00235043" w:rsidRDefault="00A21491" w:rsidP="00CD0660">
            <w:pPr>
              <w:spacing w:line="240" w:lineRule="auto"/>
              <w:ind w:left="-23" w:right="-7"/>
              <w:jc w:val="right"/>
              <w:rPr>
                <w:rFonts w:ascii="Browallia New" w:hAnsi="Browallia New" w:cs="Browallia New"/>
                <w:sz w:val="20"/>
                <w:szCs w:val="20"/>
              </w:rPr>
            </w:pPr>
            <w:r w:rsidRPr="00A21491">
              <w:rPr>
                <w:rFonts w:ascii="Browallia New" w:hAnsi="Browallia New" w:cs="Browallia New"/>
                <w:sz w:val="20"/>
                <w:szCs w:val="20"/>
              </w:rPr>
              <w:t>1,494,276</w:t>
            </w:r>
          </w:p>
        </w:tc>
        <w:tc>
          <w:tcPr>
            <w:tcW w:w="851" w:type="dxa"/>
            <w:vAlign w:val="bottom"/>
          </w:tcPr>
          <w:p w14:paraId="66986499" w14:textId="08E08C2F" w:rsidR="00CD0660" w:rsidRPr="00235043" w:rsidRDefault="00CD0660" w:rsidP="00CD0660">
            <w:pPr>
              <w:spacing w:line="240" w:lineRule="auto"/>
              <w:ind w:left="-23" w:right="-7"/>
              <w:jc w:val="right"/>
              <w:rPr>
                <w:rFonts w:ascii="Browallia New" w:hAnsi="Browallia New" w:cs="Browallia New"/>
                <w:sz w:val="20"/>
                <w:szCs w:val="20"/>
              </w:rPr>
            </w:pPr>
            <w:r w:rsidRPr="007A1989">
              <w:rPr>
                <w:rFonts w:ascii="Browallia New" w:hAnsi="Browallia New" w:cs="Browallia New"/>
                <w:sz w:val="20"/>
                <w:szCs w:val="20"/>
              </w:rPr>
              <w:t>1,601,082</w:t>
            </w:r>
          </w:p>
        </w:tc>
        <w:tc>
          <w:tcPr>
            <w:tcW w:w="807" w:type="dxa"/>
            <w:vAlign w:val="bottom"/>
          </w:tcPr>
          <w:p w14:paraId="7F583F29" w14:textId="30F98107" w:rsidR="00CD0660" w:rsidRPr="00235043" w:rsidRDefault="00B02B5F" w:rsidP="00CD0660">
            <w:pPr>
              <w:spacing w:line="240" w:lineRule="auto"/>
              <w:ind w:left="-23" w:right="-7"/>
              <w:jc w:val="right"/>
              <w:rPr>
                <w:rFonts w:ascii="Browallia New" w:hAnsi="Browallia New" w:cs="Browallia New"/>
                <w:sz w:val="20"/>
                <w:szCs w:val="20"/>
              </w:rPr>
            </w:pPr>
            <w:r w:rsidRPr="00B02B5F">
              <w:rPr>
                <w:rFonts w:ascii="Browallia New" w:hAnsi="Browallia New" w:cs="Browallia New"/>
                <w:sz w:val="20"/>
                <w:szCs w:val="20"/>
              </w:rPr>
              <w:t>129,937</w:t>
            </w:r>
          </w:p>
        </w:tc>
        <w:tc>
          <w:tcPr>
            <w:tcW w:w="850" w:type="dxa"/>
            <w:vAlign w:val="bottom"/>
          </w:tcPr>
          <w:p w14:paraId="777BF237" w14:textId="10A6F3B1" w:rsidR="00CD0660" w:rsidRPr="00235043" w:rsidRDefault="00CD0660" w:rsidP="00CD0660">
            <w:pPr>
              <w:spacing w:line="240" w:lineRule="auto"/>
              <w:ind w:left="-23" w:right="-7"/>
              <w:jc w:val="right"/>
              <w:rPr>
                <w:rFonts w:ascii="Browallia New" w:hAnsi="Browallia New" w:cs="Browallia New"/>
                <w:sz w:val="20"/>
                <w:szCs w:val="20"/>
              </w:rPr>
            </w:pPr>
            <w:r w:rsidRPr="007A1989">
              <w:rPr>
                <w:rFonts w:ascii="Browallia New" w:hAnsi="Browallia New" w:cs="Browallia New"/>
                <w:sz w:val="20"/>
                <w:szCs w:val="20"/>
              </w:rPr>
              <w:t>153,391</w:t>
            </w:r>
          </w:p>
        </w:tc>
        <w:tc>
          <w:tcPr>
            <w:tcW w:w="992" w:type="dxa"/>
            <w:vAlign w:val="bottom"/>
          </w:tcPr>
          <w:p w14:paraId="69081E97" w14:textId="3DD416F7" w:rsidR="00CD0660" w:rsidRPr="00E13C37" w:rsidRDefault="00A827B9" w:rsidP="00CD0660">
            <w:pPr>
              <w:spacing w:line="240" w:lineRule="auto"/>
              <w:ind w:left="-23" w:right="-7"/>
              <w:jc w:val="right"/>
              <w:rPr>
                <w:rFonts w:ascii="Browallia New" w:hAnsi="Browallia New" w:cs="Browallia New"/>
                <w:sz w:val="20"/>
                <w:szCs w:val="20"/>
              </w:rPr>
            </w:pPr>
            <w:r w:rsidRPr="00A827B9">
              <w:rPr>
                <w:rFonts w:ascii="Browallia New" w:hAnsi="Browallia New" w:cs="Browallia New"/>
                <w:sz w:val="20"/>
                <w:szCs w:val="20"/>
              </w:rPr>
              <w:t>2,790,552</w:t>
            </w:r>
          </w:p>
        </w:tc>
        <w:tc>
          <w:tcPr>
            <w:tcW w:w="993" w:type="dxa"/>
            <w:vAlign w:val="bottom"/>
          </w:tcPr>
          <w:p w14:paraId="778A755F" w14:textId="0B098197" w:rsidR="00CD0660" w:rsidRPr="00235043" w:rsidRDefault="00CD0660" w:rsidP="00CD0660">
            <w:pPr>
              <w:spacing w:line="240" w:lineRule="auto"/>
              <w:ind w:left="-23" w:right="-7"/>
              <w:jc w:val="right"/>
              <w:rPr>
                <w:rFonts w:ascii="Browallia New" w:hAnsi="Browallia New" w:cs="Browallia New"/>
                <w:sz w:val="20"/>
                <w:szCs w:val="20"/>
              </w:rPr>
            </w:pPr>
            <w:r w:rsidRPr="00D441B0">
              <w:rPr>
                <w:rFonts w:ascii="Browallia New" w:hAnsi="Browallia New" w:cs="Browallia New"/>
                <w:sz w:val="20"/>
                <w:szCs w:val="20"/>
              </w:rPr>
              <w:t>2,886,745</w:t>
            </w:r>
          </w:p>
        </w:tc>
      </w:tr>
      <w:tr w:rsidR="00CD0660" w:rsidRPr="00235043" w14:paraId="616B1C2D" w14:textId="6AF03E8A" w:rsidTr="00CD0660">
        <w:tc>
          <w:tcPr>
            <w:tcW w:w="2154" w:type="dxa"/>
          </w:tcPr>
          <w:p w14:paraId="7A34DEBB" w14:textId="77777777" w:rsidR="00CD0660" w:rsidRPr="00235043" w:rsidRDefault="00CD0660" w:rsidP="00CD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235043">
              <w:rPr>
                <w:rFonts w:ascii="Browallia New" w:hAnsi="Browallia New" w:cs="Browallia New"/>
                <w:sz w:val="22"/>
                <w:szCs w:val="22"/>
                <w:u w:val="single"/>
                <w:cs/>
              </w:rPr>
              <w:t>หัก</w:t>
            </w:r>
            <w:r w:rsidRPr="00235043">
              <w:rPr>
                <w:rFonts w:ascii="Browallia New" w:hAnsi="Browallia New" w:cs="Browallia New"/>
                <w:sz w:val="22"/>
                <w:szCs w:val="22"/>
                <w:cs/>
              </w:rPr>
              <w:t xml:space="preserve"> ค่าเผื่อผลขาดทุนด้านเครดิต</w:t>
            </w:r>
          </w:p>
          <w:p w14:paraId="482C5123" w14:textId="7BF45071" w:rsidR="00CD0660" w:rsidRPr="00235043" w:rsidRDefault="00CD0660" w:rsidP="00CD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Pr>
                <w:rFonts w:ascii="Browallia New" w:hAnsi="Browallia New" w:cs="Browallia New" w:hint="cs"/>
                <w:sz w:val="22"/>
                <w:szCs w:val="22"/>
                <w:cs/>
              </w:rPr>
              <w:t xml:space="preserve">         </w:t>
            </w:r>
            <w:r w:rsidRPr="00235043">
              <w:rPr>
                <w:rFonts w:ascii="Browallia New" w:hAnsi="Browallia New" w:cs="Browallia New"/>
                <w:sz w:val="22"/>
                <w:szCs w:val="22"/>
                <w:cs/>
              </w:rPr>
              <w:t>ที่คาดว่าจะเกิดขึ้น</w:t>
            </w:r>
          </w:p>
        </w:tc>
        <w:tc>
          <w:tcPr>
            <w:tcW w:w="870" w:type="dxa"/>
            <w:tcBorders>
              <w:bottom w:val="nil"/>
            </w:tcBorders>
            <w:vAlign w:val="bottom"/>
          </w:tcPr>
          <w:p w14:paraId="6731833B" w14:textId="4708E03C" w:rsidR="00CD0660" w:rsidRPr="00F62415" w:rsidRDefault="00996DA4" w:rsidP="00A21491">
            <w:pPr>
              <w:pBdr>
                <w:bottom w:val="single" w:sz="4" w:space="1" w:color="auto"/>
              </w:pBdr>
              <w:jc w:val="right"/>
              <w:rPr>
                <w:rFonts w:ascii="Browallia New" w:hAnsi="Browallia New" w:cs="Browallia New"/>
                <w:sz w:val="20"/>
                <w:szCs w:val="20"/>
              </w:rPr>
            </w:pPr>
            <w:r w:rsidRPr="00996DA4">
              <w:rPr>
                <w:rFonts w:ascii="Browallia New" w:hAnsi="Browallia New" w:cs="Browallia New"/>
                <w:sz w:val="20"/>
                <w:szCs w:val="20"/>
              </w:rPr>
              <w:t>(126,725)</w:t>
            </w:r>
          </w:p>
        </w:tc>
        <w:tc>
          <w:tcPr>
            <w:tcW w:w="869" w:type="dxa"/>
            <w:vAlign w:val="bottom"/>
          </w:tcPr>
          <w:p w14:paraId="71844E44" w14:textId="6D0EE325" w:rsidR="00CD0660" w:rsidRPr="00235043" w:rsidRDefault="00CD0660" w:rsidP="00CD0660">
            <w:pPr>
              <w:pBdr>
                <w:bottom w:val="single" w:sz="4" w:space="1" w:color="auto"/>
              </w:pBdr>
              <w:spacing w:line="240" w:lineRule="auto"/>
              <w:ind w:left="-23" w:right="-7"/>
              <w:jc w:val="right"/>
              <w:rPr>
                <w:rFonts w:ascii="Browallia New" w:hAnsi="Browallia New" w:cs="Browallia New"/>
                <w:sz w:val="20"/>
                <w:szCs w:val="20"/>
              </w:rPr>
            </w:pPr>
            <w:r w:rsidRPr="00890C1A">
              <w:rPr>
                <w:rFonts w:ascii="Browallia New" w:hAnsi="Browallia New" w:cs="Browallia New"/>
                <w:sz w:val="20"/>
                <w:szCs w:val="20"/>
              </w:rPr>
              <w:t>(123,906)</w:t>
            </w:r>
          </w:p>
        </w:tc>
        <w:tc>
          <w:tcPr>
            <w:tcW w:w="850" w:type="dxa"/>
            <w:tcBorders>
              <w:bottom w:val="nil"/>
            </w:tcBorders>
            <w:vAlign w:val="bottom"/>
          </w:tcPr>
          <w:p w14:paraId="7BBB6CC1" w14:textId="2DD1C2FD" w:rsidR="00CD0660" w:rsidRPr="0065009C" w:rsidRDefault="00A21491" w:rsidP="00A21491">
            <w:pPr>
              <w:pBdr>
                <w:bottom w:val="single" w:sz="4" w:space="1" w:color="auto"/>
              </w:pBdr>
              <w:jc w:val="right"/>
              <w:rPr>
                <w:rFonts w:ascii="Browallia New" w:hAnsi="Browallia New" w:cs="Browallia New"/>
                <w:sz w:val="20"/>
                <w:szCs w:val="20"/>
              </w:rPr>
            </w:pPr>
            <w:r w:rsidRPr="00A21491">
              <w:rPr>
                <w:rFonts w:ascii="Browallia New" w:hAnsi="Browallia New" w:cs="Browallia New"/>
                <w:sz w:val="20"/>
                <w:szCs w:val="20"/>
              </w:rPr>
              <w:t>(43,641)</w:t>
            </w:r>
          </w:p>
        </w:tc>
        <w:tc>
          <w:tcPr>
            <w:tcW w:w="851" w:type="dxa"/>
            <w:vAlign w:val="bottom"/>
          </w:tcPr>
          <w:p w14:paraId="6048113C" w14:textId="296E9515" w:rsidR="00CD0660" w:rsidRPr="00235043" w:rsidRDefault="00CD0660" w:rsidP="00CD0660">
            <w:pPr>
              <w:pBdr>
                <w:bottom w:val="single" w:sz="4" w:space="1" w:color="auto"/>
              </w:pBdr>
              <w:spacing w:line="240" w:lineRule="auto"/>
              <w:ind w:left="-23" w:right="-7"/>
              <w:jc w:val="right"/>
              <w:rPr>
                <w:rFonts w:ascii="Browallia New" w:hAnsi="Browallia New" w:cs="Browallia New"/>
                <w:sz w:val="20"/>
                <w:szCs w:val="20"/>
              </w:rPr>
            </w:pPr>
            <w:r w:rsidRPr="007A1989">
              <w:rPr>
                <w:rFonts w:ascii="Browallia New" w:hAnsi="Browallia New" w:cs="Browallia New"/>
                <w:sz w:val="20"/>
                <w:szCs w:val="20"/>
              </w:rPr>
              <w:t>(46,267)</w:t>
            </w:r>
          </w:p>
        </w:tc>
        <w:tc>
          <w:tcPr>
            <w:tcW w:w="807" w:type="dxa"/>
            <w:vAlign w:val="bottom"/>
          </w:tcPr>
          <w:p w14:paraId="47CA2501" w14:textId="05A7D7B4" w:rsidR="00CD0660" w:rsidRPr="00D36D4B" w:rsidRDefault="00B02B5F" w:rsidP="00B02B5F">
            <w:pPr>
              <w:pBdr>
                <w:bottom w:val="single" w:sz="4" w:space="1" w:color="auto"/>
              </w:pBdr>
              <w:jc w:val="right"/>
              <w:rPr>
                <w:rFonts w:ascii="Browallia New" w:hAnsi="Browallia New" w:cs="Browallia New"/>
                <w:sz w:val="20"/>
                <w:szCs w:val="20"/>
              </w:rPr>
            </w:pPr>
            <w:r w:rsidRPr="00B02B5F">
              <w:rPr>
                <w:rFonts w:ascii="Browallia New" w:hAnsi="Browallia New" w:cs="Browallia New"/>
                <w:sz w:val="20"/>
                <w:szCs w:val="20"/>
              </w:rPr>
              <w:t>(1,420)</w:t>
            </w:r>
          </w:p>
        </w:tc>
        <w:tc>
          <w:tcPr>
            <w:tcW w:w="850" w:type="dxa"/>
            <w:vAlign w:val="bottom"/>
          </w:tcPr>
          <w:p w14:paraId="30FA7B05" w14:textId="6FDF83EC" w:rsidR="00CD0660" w:rsidRPr="00235043" w:rsidRDefault="00CD0660" w:rsidP="00CD0660">
            <w:pPr>
              <w:pBdr>
                <w:bottom w:val="single" w:sz="4" w:space="1" w:color="auto"/>
              </w:pBdr>
              <w:spacing w:line="240" w:lineRule="auto"/>
              <w:ind w:left="-23" w:right="-7"/>
              <w:jc w:val="right"/>
              <w:rPr>
                <w:rFonts w:ascii="Browallia New" w:hAnsi="Browallia New" w:cs="Browallia New"/>
                <w:sz w:val="20"/>
                <w:szCs w:val="20"/>
              </w:rPr>
            </w:pPr>
            <w:r w:rsidRPr="007A1989">
              <w:rPr>
                <w:rFonts w:ascii="Browallia New" w:hAnsi="Browallia New" w:cs="Browallia New"/>
                <w:sz w:val="20"/>
                <w:szCs w:val="20"/>
              </w:rPr>
              <w:t>(2,514)</w:t>
            </w:r>
          </w:p>
        </w:tc>
        <w:tc>
          <w:tcPr>
            <w:tcW w:w="992" w:type="dxa"/>
            <w:vAlign w:val="bottom"/>
          </w:tcPr>
          <w:p w14:paraId="144E38A0" w14:textId="64841B87" w:rsidR="00CD0660" w:rsidRPr="00E13C37" w:rsidRDefault="00A827B9" w:rsidP="0030766E">
            <w:pPr>
              <w:pBdr>
                <w:bottom w:val="single" w:sz="4" w:space="1" w:color="auto"/>
              </w:pBdr>
              <w:jc w:val="right"/>
              <w:rPr>
                <w:rFonts w:ascii="Browallia New" w:hAnsi="Browallia New" w:cs="Browallia New"/>
                <w:sz w:val="20"/>
                <w:szCs w:val="20"/>
              </w:rPr>
            </w:pPr>
            <w:r w:rsidRPr="00A827B9">
              <w:rPr>
                <w:rFonts w:ascii="Browallia New" w:hAnsi="Browallia New" w:cs="Browallia New"/>
                <w:sz w:val="20"/>
                <w:szCs w:val="20"/>
              </w:rPr>
              <w:t>(171,786)</w:t>
            </w:r>
          </w:p>
        </w:tc>
        <w:tc>
          <w:tcPr>
            <w:tcW w:w="993" w:type="dxa"/>
            <w:vAlign w:val="bottom"/>
          </w:tcPr>
          <w:p w14:paraId="17DF0262" w14:textId="06BD354E" w:rsidR="00CD0660" w:rsidRPr="00235043" w:rsidRDefault="00CD0660" w:rsidP="00CD0660">
            <w:pPr>
              <w:pBdr>
                <w:bottom w:val="single" w:sz="4" w:space="1" w:color="auto"/>
              </w:pBdr>
              <w:spacing w:line="240" w:lineRule="auto"/>
              <w:ind w:left="-23" w:right="-7"/>
              <w:jc w:val="right"/>
              <w:rPr>
                <w:rFonts w:ascii="Browallia New" w:hAnsi="Browallia New" w:cs="Browallia New"/>
                <w:sz w:val="20"/>
                <w:szCs w:val="20"/>
              </w:rPr>
            </w:pPr>
            <w:r>
              <w:rPr>
                <w:rFonts w:ascii="Browallia New" w:hAnsi="Browallia New" w:cs="Browallia New"/>
                <w:sz w:val="20"/>
                <w:szCs w:val="20"/>
              </w:rPr>
              <w:t>(172,687)</w:t>
            </w:r>
          </w:p>
        </w:tc>
      </w:tr>
      <w:tr w:rsidR="00CD0660" w:rsidRPr="00235043" w14:paraId="0ED7DA75" w14:textId="2ABC7E67" w:rsidTr="00CD0660">
        <w:tc>
          <w:tcPr>
            <w:tcW w:w="2154" w:type="dxa"/>
            <w:tcBorders>
              <w:bottom w:val="nil"/>
            </w:tcBorders>
          </w:tcPr>
          <w:p w14:paraId="569B5099" w14:textId="77777777" w:rsidR="00CD0660" w:rsidRPr="00235043" w:rsidRDefault="00CD0660" w:rsidP="00CD0660">
            <w:pPr>
              <w:tabs>
                <w:tab w:val="left" w:pos="162"/>
              </w:tabs>
              <w:spacing w:line="240" w:lineRule="auto"/>
              <w:ind w:right="-108"/>
              <w:rPr>
                <w:rFonts w:ascii="Browallia New" w:hAnsi="Browallia New" w:cs="Browallia New"/>
                <w:sz w:val="22"/>
                <w:szCs w:val="22"/>
                <w:cs/>
              </w:rPr>
            </w:pPr>
            <w:r w:rsidRPr="00235043">
              <w:rPr>
                <w:rFonts w:ascii="Browallia New" w:hAnsi="Browallia New" w:cs="Browallia New"/>
                <w:sz w:val="22"/>
                <w:szCs w:val="22"/>
                <w:cs/>
              </w:rPr>
              <w:t>สุทธิ</w:t>
            </w:r>
          </w:p>
        </w:tc>
        <w:tc>
          <w:tcPr>
            <w:tcW w:w="870" w:type="dxa"/>
            <w:tcBorders>
              <w:top w:val="nil"/>
              <w:bottom w:val="nil"/>
            </w:tcBorders>
            <w:vAlign w:val="bottom"/>
          </w:tcPr>
          <w:p w14:paraId="1F6FD716" w14:textId="44CD9C4E" w:rsidR="00CD0660" w:rsidRPr="00235043" w:rsidRDefault="00996DA4" w:rsidP="00CD0660">
            <w:pPr>
              <w:pBdr>
                <w:bottom w:val="single" w:sz="12" w:space="1" w:color="auto"/>
              </w:pBdr>
              <w:spacing w:line="240" w:lineRule="auto"/>
              <w:ind w:left="-23" w:right="-7"/>
              <w:jc w:val="right"/>
              <w:rPr>
                <w:rFonts w:ascii="Browallia New" w:hAnsi="Browallia New" w:cs="Browallia New"/>
                <w:sz w:val="20"/>
                <w:szCs w:val="20"/>
                <w:cs/>
              </w:rPr>
            </w:pPr>
            <w:r w:rsidRPr="00996DA4">
              <w:rPr>
                <w:rFonts w:ascii="Browallia New" w:hAnsi="Browallia New" w:cs="Browallia New"/>
                <w:sz w:val="20"/>
                <w:szCs w:val="20"/>
              </w:rPr>
              <w:t>1,039,614</w:t>
            </w:r>
          </w:p>
        </w:tc>
        <w:tc>
          <w:tcPr>
            <w:tcW w:w="869" w:type="dxa"/>
            <w:tcBorders>
              <w:bottom w:val="nil"/>
            </w:tcBorders>
            <w:vAlign w:val="bottom"/>
          </w:tcPr>
          <w:p w14:paraId="209B2C87" w14:textId="6F2CEAF7" w:rsidR="00CD0660" w:rsidRPr="00235043" w:rsidRDefault="00CD0660" w:rsidP="00CD0660">
            <w:pPr>
              <w:pBdr>
                <w:bottom w:val="single" w:sz="12" w:space="1" w:color="auto"/>
              </w:pBdr>
              <w:spacing w:line="240" w:lineRule="auto"/>
              <w:ind w:left="-23" w:right="-7"/>
              <w:jc w:val="right"/>
              <w:rPr>
                <w:rFonts w:ascii="Browallia New" w:hAnsi="Browallia New" w:cs="Browallia New"/>
                <w:sz w:val="20"/>
                <w:szCs w:val="20"/>
                <w:cs/>
              </w:rPr>
            </w:pPr>
            <w:r>
              <w:rPr>
                <w:rFonts w:ascii="Browallia New" w:hAnsi="Browallia New" w:cs="Browallia New"/>
                <w:sz w:val="20"/>
                <w:szCs w:val="20"/>
              </w:rPr>
              <w:t>1,008,366</w:t>
            </w:r>
          </w:p>
        </w:tc>
        <w:tc>
          <w:tcPr>
            <w:tcW w:w="850" w:type="dxa"/>
            <w:tcBorders>
              <w:top w:val="nil"/>
              <w:bottom w:val="nil"/>
            </w:tcBorders>
            <w:vAlign w:val="bottom"/>
          </w:tcPr>
          <w:p w14:paraId="7C080018" w14:textId="291A80BB" w:rsidR="00CD0660" w:rsidRPr="00235043" w:rsidRDefault="00A21491" w:rsidP="00CD0660">
            <w:pPr>
              <w:pBdr>
                <w:bottom w:val="single" w:sz="12" w:space="1" w:color="auto"/>
              </w:pBdr>
              <w:spacing w:line="240" w:lineRule="auto"/>
              <w:ind w:left="-23" w:right="-7"/>
              <w:jc w:val="right"/>
              <w:rPr>
                <w:rFonts w:ascii="Browallia New" w:hAnsi="Browallia New" w:cs="Browallia New"/>
                <w:sz w:val="20"/>
                <w:szCs w:val="20"/>
                <w:cs/>
              </w:rPr>
            </w:pPr>
            <w:r w:rsidRPr="00A21491">
              <w:rPr>
                <w:rFonts w:ascii="Browallia New" w:hAnsi="Browallia New" w:cs="Browallia New"/>
                <w:sz w:val="20"/>
                <w:szCs w:val="20"/>
              </w:rPr>
              <w:t>1,450,635</w:t>
            </w:r>
          </w:p>
        </w:tc>
        <w:tc>
          <w:tcPr>
            <w:tcW w:w="851" w:type="dxa"/>
            <w:tcBorders>
              <w:bottom w:val="nil"/>
            </w:tcBorders>
            <w:vAlign w:val="bottom"/>
          </w:tcPr>
          <w:p w14:paraId="59F89CBE" w14:textId="125A0E57" w:rsidR="00CD0660" w:rsidRPr="00235043" w:rsidRDefault="00CD0660" w:rsidP="00CD0660">
            <w:pPr>
              <w:pBdr>
                <w:bottom w:val="single" w:sz="12" w:space="1" w:color="auto"/>
              </w:pBdr>
              <w:spacing w:line="240" w:lineRule="auto"/>
              <w:ind w:left="-23" w:right="-7"/>
              <w:jc w:val="right"/>
              <w:rPr>
                <w:rFonts w:ascii="Browallia New" w:hAnsi="Browallia New" w:cs="Browallia New"/>
                <w:sz w:val="20"/>
                <w:szCs w:val="20"/>
                <w:cs/>
              </w:rPr>
            </w:pPr>
            <w:r w:rsidRPr="00274D85">
              <w:rPr>
                <w:rFonts w:ascii="Browallia New" w:hAnsi="Browallia New" w:cs="Browallia New"/>
                <w:sz w:val="20"/>
                <w:szCs w:val="20"/>
              </w:rPr>
              <w:t>1,554,815</w:t>
            </w:r>
          </w:p>
        </w:tc>
        <w:tc>
          <w:tcPr>
            <w:tcW w:w="807" w:type="dxa"/>
            <w:tcBorders>
              <w:bottom w:val="nil"/>
            </w:tcBorders>
            <w:vAlign w:val="bottom"/>
          </w:tcPr>
          <w:p w14:paraId="31A200F6" w14:textId="5243C155" w:rsidR="00CD0660" w:rsidRPr="00235043" w:rsidRDefault="00B02B5F" w:rsidP="00CD0660">
            <w:pPr>
              <w:pBdr>
                <w:bottom w:val="single" w:sz="12" w:space="1" w:color="auto"/>
              </w:pBdr>
              <w:spacing w:line="240" w:lineRule="auto"/>
              <w:ind w:left="-23" w:right="-7"/>
              <w:jc w:val="right"/>
              <w:rPr>
                <w:rFonts w:ascii="Browallia New" w:hAnsi="Browallia New" w:cs="Browallia New"/>
                <w:sz w:val="20"/>
                <w:szCs w:val="20"/>
                <w:cs/>
              </w:rPr>
            </w:pPr>
            <w:r w:rsidRPr="00B02B5F">
              <w:rPr>
                <w:rFonts w:ascii="Browallia New" w:hAnsi="Browallia New" w:cs="Browallia New"/>
                <w:sz w:val="20"/>
                <w:szCs w:val="20"/>
              </w:rPr>
              <w:t>128,517</w:t>
            </w:r>
          </w:p>
        </w:tc>
        <w:tc>
          <w:tcPr>
            <w:tcW w:w="850" w:type="dxa"/>
            <w:tcBorders>
              <w:bottom w:val="nil"/>
            </w:tcBorders>
            <w:vAlign w:val="bottom"/>
          </w:tcPr>
          <w:p w14:paraId="2F0BB256" w14:textId="6CD4DE88" w:rsidR="00CD0660" w:rsidRPr="00235043" w:rsidRDefault="00CD0660" w:rsidP="00CD0660">
            <w:pPr>
              <w:pBdr>
                <w:bottom w:val="single" w:sz="12" w:space="1" w:color="auto"/>
              </w:pBdr>
              <w:spacing w:line="240" w:lineRule="auto"/>
              <w:ind w:left="-23" w:right="-7"/>
              <w:jc w:val="right"/>
              <w:rPr>
                <w:rFonts w:ascii="Browallia New" w:hAnsi="Browallia New" w:cs="Browallia New"/>
                <w:sz w:val="20"/>
                <w:szCs w:val="20"/>
                <w:cs/>
              </w:rPr>
            </w:pPr>
            <w:r w:rsidRPr="007A45A6">
              <w:rPr>
                <w:rFonts w:ascii="Browallia New" w:hAnsi="Browallia New" w:cs="Browallia New"/>
                <w:sz w:val="20"/>
                <w:szCs w:val="20"/>
              </w:rPr>
              <w:t>150,877</w:t>
            </w:r>
          </w:p>
        </w:tc>
        <w:tc>
          <w:tcPr>
            <w:tcW w:w="992" w:type="dxa"/>
            <w:tcBorders>
              <w:bottom w:val="nil"/>
            </w:tcBorders>
            <w:vAlign w:val="bottom"/>
          </w:tcPr>
          <w:p w14:paraId="6EC56654" w14:textId="418D631A" w:rsidR="00CD0660" w:rsidRPr="00235043" w:rsidRDefault="00CB2E45" w:rsidP="00CD0660">
            <w:pPr>
              <w:pBdr>
                <w:bottom w:val="single" w:sz="12" w:space="1" w:color="auto"/>
              </w:pBdr>
              <w:spacing w:line="240" w:lineRule="auto"/>
              <w:ind w:left="-23" w:right="-7"/>
              <w:jc w:val="right"/>
              <w:rPr>
                <w:rFonts w:ascii="Browallia New" w:hAnsi="Browallia New" w:cs="Browallia New"/>
                <w:sz w:val="20"/>
                <w:szCs w:val="20"/>
                <w:cs/>
              </w:rPr>
            </w:pPr>
            <w:r w:rsidRPr="00CB2E45">
              <w:rPr>
                <w:rFonts w:ascii="Browallia New" w:hAnsi="Browallia New" w:cs="Browallia New"/>
                <w:sz w:val="20"/>
                <w:szCs w:val="20"/>
              </w:rPr>
              <w:t>2,618,766</w:t>
            </w:r>
          </w:p>
        </w:tc>
        <w:tc>
          <w:tcPr>
            <w:tcW w:w="993" w:type="dxa"/>
            <w:tcBorders>
              <w:bottom w:val="nil"/>
            </w:tcBorders>
            <w:vAlign w:val="bottom"/>
          </w:tcPr>
          <w:p w14:paraId="25F3A399" w14:textId="23B2B4B3" w:rsidR="00CD0660" w:rsidRPr="00235043" w:rsidRDefault="00CD0660" w:rsidP="00CD0660">
            <w:pPr>
              <w:pBdr>
                <w:bottom w:val="single" w:sz="12" w:space="1" w:color="auto"/>
              </w:pBdr>
              <w:spacing w:line="240" w:lineRule="auto"/>
              <w:ind w:left="-23" w:right="-7"/>
              <w:jc w:val="right"/>
              <w:rPr>
                <w:rFonts w:ascii="Browallia New" w:hAnsi="Browallia New" w:cs="Browallia New"/>
                <w:sz w:val="20"/>
                <w:szCs w:val="20"/>
              </w:rPr>
            </w:pPr>
            <w:r w:rsidRPr="00281B0E">
              <w:rPr>
                <w:rFonts w:ascii="Browallia New" w:hAnsi="Browallia New" w:cs="Browallia New"/>
                <w:sz w:val="20"/>
                <w:szCs w:val="20"/>
              </w:rPr>
              <w:t>2,714,05</w:t>
            </w:r>
            <w:r>
              <w:rPr>
                <w:rFonts w:ascii="Browallia New" w:hAnsi="Browallia New" w:cs="Browallia New"/>
                <w:sz w:val="20"/>
                <w:szCs w:val="20"/>
              </w:rPr>
              <w:t>8</w:t>
            </w:r>
          </w:p>
        </w:tc>
      </w:tr>
    </w:tbl>
    <w:p w14:paraId="09E484FC" w14:textId="77777777" w:rsidR="00F32A11" w:rsidRPr="00235043"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6BF074C3" w14:textId="77777777" w:rsidR="00313FCE" w:rsidRPr="00235043" w:rsidRDefault="00313FCE"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3971C3C" w14:textId="77777777" w:rsidR="00602E52" w:rsidRPr="00235043" w:rsidRDefault="00602E5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9BD8C52" w14:textId="77777777" w:rsidR="00602E52" w:rsidRPr="00235043" w:rsidRDefault="00602E5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140" w:type="dxa"/>
        <w:tblInd w:w="351" w:type="dxa"/>
        <w:tblLayout w:type="fixed"/>
        <w:tblLook w:val="0000" w:firstRow="0" w:lastRow="0" w:firstColumn="0" w:lastColumn="0" w:noHBand="0" w:noVBand="0"/>
      </w:tblPr>
      <w:tblGrid>
        <w:gridCol w:w="2201"/>
        <w:gridCol w:w="848"/>
        <w:gridCol w:w="850"/>
        <w:gridCol w:w="822"/>
        <w:gridCol w:w="850"/>
        <w:gridCol w:w="834"/>
        <w:gridCol w:w="801"/>
        <w:gridCol w:w="954"/>
        <w:gridCol w:w="980"/>
      </w:tblGrid>
      <w:tr w:rsidR="00F96B50" w:rsidRPr="00235043" w14:paraId="014F9BF5" w14:textId="77777777" w:rsidTr="002A4151">
        <w:trPr>
          <w:tblHeader/>
        </w:trPr>
        <w:tc>
          <w:tcPr>
            <w:tcW w:w="2201" w:type="dxa"/>
          </w:tcPr>
          <w:p w14:paraId="690A1D03" w14:textId="77777777" w:rsidR="00F96B50" w:rsidRPr="00235043"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tcPr>
          <w:p w14:paraId="4407FBB1" w14:textId="77777777" w:rsidR="00F96B50" w:rsidRPr="00235043" w:rsidRDefault="00F96B50">
            <w:pPr>
              <w:spacing w:line="240" w:lineRule="auto"/>
              <w:ind w:right="-45"/>
              <w:jc w:val="right"/>
              <w:rPr>
                <w:rFonts w:ascii="Browallia New" w:hAnsi="Browallia New" w:cs="Browallia New"/>
                <w:sz w:val="22"/>
                <w:szCs w:val="22"/>
                <w:cs/>
              </w:rPr>
            </w:pPr>
            <w:r w:rsidRPr="00235043">
              <w:rPr>
                <w:rFonts w:ascii="Browallia New" w:hAnsi="Browallia New" w:cs="Browallia New"/>
                <w:sz w:val="22"/>
                <w:szCs w:val="22"/>
                <w:cs/>
              </w:rPr>
              <w:t xml:space="preserve">(หน่วย </w:t>
            </w:r>
            <w:r w:rsidRPr="00235043">
              <w:rPr>
                <w:rFonts w:ascii="Browallia New" w:hAnsi="Browallia New" w:cs="Browallia New"/>
                <w:sz w:val="22"/>
                <w:szCs w:val="22"/>
                <w:lang w:val="en-GB"/>
              </w:rPr>
              <w:t xml:space="preserve">: </w:t>
            </w:r>
            <w:r w:rsidRPr="00235043">
              <w:rPr>
                <w:rFonts w:ascii="Browallia New" w:hAnsi="Browallia New" w:cs="Browallia New"/>
                <w:sz w:val="22"/>
                <w:szCs w:val="22"/>
                <w:cs/>
              </w:rPr>
              <w:t>พันบาท)</w:t>
            </w:r>
          </w:p>
        </w:tc>
      </w:tr>
      <w:tr w:rsidR="00F96B50" w:rsidRPr="00235043" w14:paraId="6334C570" w14:textId="77777777" w:rsidTr="002A4151">
        <w:trPr>
          <w:tblHeader/>
        </w:trPr>
        <w:tc>
          <w:tcPr>
            <w:tcW w:w="2201" w:type="dxa"/>
          </w:tcPr>
          <w:p w14:paraId="661EB3A2" w14:textId="77777777" w:rsidR="00F96B50" w:rsidRPr="00235043"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vAlign w:val="bottom"/>
          </w:tcPr>
          <w:p w14:paraId="42DE3F72" w14:textId="593B5B8F" w:rsidR="00F96B50" w:rsidRPr="00235043" w:rsidRDefault="00481E22">
            <w:pPr>
              <w:pBdr>
                <w:bottom w:val="single" w:sz="4" w:space="1" w:color="auto"/>
              </w:pBdr>
              <w:tabs>
                <w:tab w:val="clear" w:pos="680"/>
                <w:tab w:val="clear" w:pos="907"/>
              </w:tabs>
              <w:spacing w:line="240" w:lineRule="auto"/>
              <w:jc w:val="center"/>
              <w:rPr>
                <w:rFonts w:ascii="Browallia New" w:hAnsi="Browallia New" w:cs="Browallia New"/>
                <w:sz w:val="22"/>
                <w:szCs w:val="22"/>
                <w:cs/>
              </w:rPr>
            </w:pPr>
            <w:r w:rsidRPr="00235043">
              <w:rPr>
                <w:rFonts w:ascii="Browallia New" w:hAnsi="Browallia New" w:cs="Browallia New"/>
                <w:sz w:val="22"/>
                <w:szCs w:val="22"/>
                <w:cs/>
              </w:rPr>
              <w:t>ข้อมูลทาง</w:t>
            </w:r>
            <w:r w:rsidR="00F96B50" w:rsidRPr="00235043">
              <w:rPr>
                <w:rFonts w:ascii="Browallia New" w:hAnsi="Browallia New" w:cs="Browallia New"/>
                <w:sz w:val="22"/>
                <w:szCs w:val="22"/>
                <w:cs/>
              </w:rPr>
              <w:t>การเงินเฉพาะบริษัท</w:t>
            </w:r>
          </w:p>
        </w:tc>
      </w:tr>
      <w:tr w:rsidR="00F96B50" w:rsidRPr="00235043" w14:paraId="33EED1A2" w14:textId="77777777" w:rsidTr="002A4151">
        <w:trPr>
          <w:tblHeader/>
        </w:trPr>
        <w:tc>
          <w:tcPr>
            <w:tcW w:w="2201" w:type="dxa"/>
          </w:tcPr>
          <w:p w14:paraId="7A874F66" w14:textId="77777777" w:rsidR="00F96B50" w:rsidRPr="00235043" w:rsidRDefault="00F96B50">
            <w:pPr>
              <w:spacing w:line="240" w:lineRule="auto"/>
              <w:ind w:right="-150"/>
              <w:jc w:val="center"/>
              <w:rPr>
                <w:rFonts w:ascii="Browallia New" w:hAnsi="Browallia New" w:cs="Browallia New"/>
                <w:sz w:val="22"/>
                <w:szCs w:val="22"/>
              </w:rPr>
            </w:pPr>
          </w:p>
        </w:tc>
        <w:tc>
          <w:tcPr>
            <w:tcW w:w="1698" w:type="dxa"/>
            <w:gridSpan w:val="2"/>
            <w:vAlign w:val="bottom"/>
          </w:tcPr>
          <w:p w14:paraId="33FDE39B" w14:textId="77777777" w:rsidR="00F96B50" w:rsidRPr="00235043" w:rsidRDefault="00F96B50">
            <w:pP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ส่วนที่ถึงกำหนดชำระ</w:t>
            </w:r>
          </w:p>
          <w:p w14:paraId="2E118C59" w14:textId="77777777" w:rsidR="00F96B50" w:rsidRPr="00235043" w:rsidRDefault="00F96B50">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ภายในหนึ่งปี</w:t>
            </w:r>
          </w:p>
        </w:tc>
        <w:tc>
          <w:tcPr>
            <w:tcW w:w="1672" w:type="dxa"/>
            <w:gridSpan w:val="2"/>
            <w:vAlign w:val="bottom"/>
          </w:tcPr>
          <w:p w14:paraId="72420068" w14:textId="77777777" w:rsidR="00F96B50" w:rsidRPr="00235043" w:rsidRDefault="00F96B50">
            <w:pP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ส่วนที่ถึงกำหนดชำระ</w:t>
            </w:r>
          </w:p>
          <w:p w14:paraId="691679F5" w14:textId="77777777" w:rsidR="00F96B50" w:rsidRPr="00235043" w:rsidRDefault="00F96B50">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เกินกว่าหนึ่งปี</w:t>
            </w:r>
          </w:p>
          <w:p w14:paraId="1E51A6AA" w14:textId="77777777" w:rsidR="00F96B50" w:rsidRPr="00235043" w:rsidRDefault="00F96B50">
            <w:pPr>
              <w:pBdr>
                <w:bottom w:val="single" w:sz="4" w:space="1" w:color="auto"/>
              </w:pBdr>
              <w:spacing w:line="240" w:lineRule="auto"/>
              <w:ind w:left="-23" w:right="-7"/>
              <w:jc w:val="center"/>
              <w:rPr>
                <w:rFonts w:ascii="Browallia New" w:hAnsi="Browallia New" w:cs="Browallia New"/>
                <w:sz w:val="22"/>
                <w:szCs w:val="22"/>
                <w:cs/>
              </w:rPr>
            </w:pPr>
            <w:r w:rsidRPr="00235043">
              <w:rPr>
                <w:rFonts w:ascii="Browallia New" w:hAnsi="Browallia New" w:cs="Browallia New"/>
                <w:sz w:val="22"/>
                <w:szCs w:val="22"/>
                <w:cs/>
              </w:rPr>
              <w:t>แต่ไม่เกินห้าปี</w:t>
            </w:r>
          </w:p>
        </w:tc>
        <w:tc>
          <w:tcPr>
            <w:tcW w:w="1635" w:type="dxa"/>
            <w:gridSpan w:val="2"/>
            <w:vAlign w:val="bottom"/>
          </w:tcPr>
          <w:p w14:paraId="3D73887F" w14:textId="77777777" w:rsidR="00F96B50" w:rsidRPr="00235043" w:rsidRDefault="00F96B50">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ส่วนที่ถึงกำหนดชำระ       เกินกว่าห้าปี</w:t>
            </w:r>
          </w:p>
        </w:tc>
        <w:tc>
          <w:tcPr>
            <w:tcW w:w="1934" w:type="dxa"/>
            <w:gridSpan w:val="2"/>
            <w:vAlign w:val="bottom"/>
          </w:tcPr>
          <w:p w14:paraId="14484795" w14:textId="77777777" w:rsidR="00F96B50" w:rsidRPr="00235043" w:rsidRDefault="00F96B50">
            <w:pPr>
              <w:pBdr>
                <w:bottom w:val="single" w:sz="4" w:space="1" w:color="auto"/>
              </w:pBdr>
              <w:spacing w:line="240" w:lineRule="auto"/>
              <w:ind w:left="-23" w:right="-7"/>
              <w:jc w:val="center"/>
              <w:rPr>
                <w:rFonts w:ascii="Browallia New" w:hAnsi="Browallia New" w:cs="Browallia New"/>
                <w:sz w:val="22"/>
                <w:szCs w:val="22"/>
                <w:cs/>
              </w:rPr>
            </w:pPr>
            <w:r w:rsidRPr="00235043">
              <w:rPr>
                <w:rFonts w:ascii="Browallia New" w:hAnsi="Browallia New" w:cs="Browallia New"/>
                <w:sz w:val="22"/>
                <w:szCs w:val="22"/>
                <w:cs/>
              </w:rPr>
              <w:t>รวม</w:t>
            </w:r>
          </w:p>
        </w:tc>
      </w:tr>
      <w:tr w:rsidR="008F7841" w:rsidRPr="00235043" w14:paraId="3F43B739" w14:textId="77777777" w:rsidTr="002A4151">
        <w:trPr>
          <w:tblHeader/>
        </w:trPr>
        <w:tc>
          <w:tcPr>
            <w:tcW w:w="2201" w:type="dxa"/>
          </w:tcPr>
          <w:p w14:paraId="6BECF7A9" w14:textId="77777777" w:rsidR="008F7841" w:rsidRPr="00235043" w:rsidRDefault="008F7841" w:rsidP="008F78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404845CA" w14:textId="77777777" w:rsidR="008F7841" w:rsidRDefault="008F7841" w:rsidP="008F7841">
            <w:pPr>
              <w:pBdr>
                <w:bottom w:val="single" w:sz="4" w:space="1" w:color="auto"/>
              </w:pBdr>
              <w:spacing w:line="240" w:lineRule="auto"/>
              <w:ind w:left="-23" w:right="-7"/>
              <w:jc w:val="center"/>
              <w:rPr>
                <w:rFonts w:ascii="Browallia New" w:hAnsi="Browallia New" w:cs="Browallia New"/>
                <w:sz w:val="22"/>
                <w:szCs w:val="22"/>
                <w:cs/>
              </w:rPr>
            </w:pPr>
            <w:r>
              <w:rPr>
                <w:rFonts w:ascii="Browallia New" w:hAnsi="Browallia New" w:cs="Browallia New"/>
                <w:sz w:val="22"/>
                <w:szCs w:val="22"/>
              </w:rPr>
              <w:t>30</w:t>
            </w:r>
            <w:r>
              <w:rPr>
                <w:rFonts w:ascii="Browallia New" w:hAnsi="Browallia New" w:cs="Browallia New" w:hint="cs"/>
                <w:sz w:val="22"/>
                <w:szCs w:val="22"/>
                <w:cs/>
              </w:rPr>
              <w:t xml:space="preserve"> มิ.ย.</w:t>
            </w:r>
          </w:p>
          <w:p w14:paraId="7CE5F6FE" w14:textId="2FAA1C24" w:rsidR="008F7841" w:rsidRPr="00235043" w:rsidRDefault="008F7841" w:rsidP="008F7841">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2569</w:t>
            </w:r>
          </w:p>
        </w:tc>
        <w:tc>
          <w:tcPr>
            <w:tcW w:w="850" w:type="dxa"/>
            <w:vAlign w:val="bottom"/>
          </w:tcPr>
          <w:p w14:paraId="1D415DFE" w14:textId="70C6A26E" w:rsidR="008F7841" w:rsidRPr="00235043" w:rsidRDefault="008F7841" w:rsidP="008F7841">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w:t>
            </w:r>
            <w:r>
              <w:rPr>
                <w:rFonts w:ascii="Browallia New" w:hAnsi="Browallia New" w:cs="Browallia New"/>
                <w:sz w:val="22"/>
                <w:szCs w:val="22"/>
              </w:rPr>
              <w:t>8</w:t>
            </w:r>
          </w:p>
        </w:tc>
        <w:tc>
          <w:tcPr>
            <w:tcW w:w="822" w:type="dxa"/>
            <w:vAlign w:val="bottom"/>
          </w:tcPr>
          <w:p w14:paraId="3F632ADF" w14:textId="77777777" w:rsidR="008F7841" w:rsidRDefault="008F7841" w:rsidP="008F7841">
            <w:pPr>
              <w:pBdr>
                <w:bottom w:val="single" w:sz="4" w:space="1" w:color="auto"/>
              </w:pBdr>
              <w:spacing w:line="240" w:lineRule="auto"/>
              <w:ind w:left="-23" w:right="-7"/>
              <w:jc w:val="center"/>
              <w:rPr>
                <w:rFonts w:ascii="Browallia New" w:hAnsi="Browallia New" w:cs="Browallia New"/>
                <w:sz w:val="22"/>
                <w:szCs w:val="22"/>
                <w:cs/>
              </w:rPr>
            </w:pPr>
            <w:r>
              <w:rPr>
                <w:rFonts w:ascii="Browallia New" w:hAnsi="Browallia New" w:cs="Browallia New"/>
                <w:sz w:val="22"/>
                <w:szCs w:val="22"/>
              </w:rPr>
              <w:t>30</w:t>
            </w:r>
            <w:r>
              <w:rPr>
                <w:rFonts w:ascii="Browallia New" w:hAnsi="Browallia New" w:cs="Browallia New" w:hint="cs"/>
                <w:sz w:val="22"/>
                <w:szCs w:val="22"/>
                <w:cs/>
              </w:rPr>
              <w:t xml:space="preserve"> มิ.ย.</w:t>
            </w:r>
          </w:p>
          <w:p w14:paraId="6FBFAC84" w14:textId="5A707CCF" w:rsidR="008F7841" w:rsidRPr="00235043" w:rsidRDefault="008F7841" w:rsidP="008F7841">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2569</w:t>
            </w:r>
          </w:p>
        </w:tc>
        <w:tc>
          <w:tcPr>
            <w:tcW w:w="850" w:type="dxa"/>
            <w:vAlign w:val="bottom"/>
          </w:tcPr>
          <w:p w14:paraId="274A3C97" w14:textId="20B9DA83" w:rsidR="008F7841" w:rsidRPr="00235043" w:rsidRDefault="008F7841" w:rsidP="008F7841">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w:t>
            </w:r>
            <w:r>
              <w:rPr>
                <w:rFonts w:ascii="Browallia New" w:hAnsi="Browallia New" w:cs="Browallia New"/>
                <w:sz w:val="22"/>
                <w:szCs w:val="22"/>
              </w:rPr>
              <w:t>8</w:t>
            </w:r>
          </w:p>
        </w:tc>
        <w:tc>
          <w:tcPr>
            <w:tcW w:w="834" w:type="dxa"/>
            <w:vAlign w:val="bottom"/>
          </w:tcPr>
          <w:p w14:paraId="0D7E43F8" w14:textId="77777777" w:rsidR="008F7841" w:rsidRDefault="008F7841" w:rsidP="008F7841">
            <w:pPr>
              <w:pBdr>
                <w:bottom w:val="single" w:sz="4" w:space="1" w:color="auto"/>
              </w:pBdr>
              <w:spacing w:line="240" w:lineRule="auto"/>
              <w:ind w:left="-23" w:right="-7"/>
              <w:jc w:val="center"/>
              <w:rPr>
                <w:rFonts w:ascii="Browallia New" w:hAnsi="Browallia New" w:cs="Browallia New"/>
                <w:sz w:val="22"/>
                <w:szCs w:val="22"/>
                <w:cs/>
              </w:rPr>
            </w:pPr>
            <w:r>
              <w:rPr>
                <w:rFonts w:ascii="Browallia New" w:hAnsi="Browallia New" w:cs="Browallia New"/>
                <w:sz w:val="22"/>
                <w:szCs w:val="22"/>
              </w:rPr>
              <w:t>30</w:t>
            </w:r>
            <w:r>
              <w:rPr>
                <w:rFonts w:ascii="Browallia New" w:hAnsi="Browallia New" w:cs="Browallia New" w:hint="cs"/>
                <w:sz w:val="22"/>
                <w:szCs w:val="22"/>
                <w:cs/>
              </w:rPr>
              <w:t xml:space="preserve"> มิ.ย.</w:t>
            </w:r>
          </w:p>
          <w:p w14:paraId="6603316A" w14:textId="400248BA" w:rsidR="008F7841" w:rsidRPr="00235043" w:rsidRDefault="008F7841" w:rsidP="008F7841">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2569</w:t>
            </w:r>
          </w:p>
        </w:tc>
        <w:tc>
          <w:tcPr>
            <w:tcW w:w="801" w:type="dxa"/>
            <w:vAlign w:val="bottom"/>
          </w:tcPr>
          <w:p w14:paraId="238B9111" w14:textId="507D965C" w:rsidR="008F7841" w:rsidRPr="00235043" w:rsidRDefault="008F7841" w:rsidP="008F7841">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w:t>
            </w:r>
            <w:r>
              <w:rPr>
                <w:rFonts w:ascii="Browallia New" w:hAnsi="Browallia New" w:cs="Browallia New"/>
                <w:sz w:val="22"/>
                <w:szCs w:val="22"/>
              </w:rPr>
              <w:t>8</w:t>
            </w:r>
          </w:p>
        </w:tc>
        <w:tc>
          <w:tcPr>
            <w:tcW w:w="954" w:type="dxa"/>
            <w:vAlign w:val="bottom"/>
          </w:tcPr>
          <w:p w14:paraId="3DF5A7A5" w14:textId="77777777" w:rsidR="008F7841" w:rsidRDefault="008F7841" w:rsidP="008F7841">
            <w:pPr>
              <w:pBdr>
                <w:bottom w:val="single" w:sz="4" w:space="1" w:color="auto"/>
              </w:pBdr>
              <w:spacing w:line="240" w:lineRule="auto"/>
              <w:ind w:left="-23" w:right="-7"/>
              <w:jc w:val="center"/>
              <w:rPr>
                <w:rFonts w:ascii="Browallia New" w:hAnsi="Browallia New" w:cs="Browallia New"/>
                <w:sz w:val="22"/>
                <w:szCs w:val="22"/>
                <w:cs/>
              </w:rPr>
            </w:pPr>
            <w:r>
              <w:rPr>
                <w:rFonts w:ascii="Browallia New" w:hAnsi="Browallia New" w:cs="Browallia New"/>
                <w:sz w:val="22"/>
                <w:szCs w:val="22"/>
              </w:rPr>
              <w:t>30</w:t>
            </w:r>
            <w:r>
              <w:rPr>
                <w:rFonts w:ascii="Browallia New" w:hAnsi="Browallia New" w:cs="Browallia New" w:hint="cs"/>
                <w:sz w:val="22"/>
                <w:szCs w:val="22"/>
                <w:cs/>
              </w:rPr>
              <w:t xml:space="preserve"> มิ.ย.</w:t>
            </w:r>
          </w:p>
          <w:p w14:paraId="3C48FFAF" w14:textId="142D2B01" w:rsidR="008F7841" w:rsidRPr="00235043" w:rsidRDefault="008F7841" w:rsidP="008F7841">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2569</w:t>
            </w:r>
          </w:p>
        </w:tc>
        <w:tc>
          <w:tcPr>
            <w:tcW w:w="980" w:type="dxa"/>
            <w:vAlign w:val="bottom"/>
          </w:tcPr>
          <w:p w14:paraId="5785B37D" w14:textId="5126BAA6" w:rsidR="008F7841" w:rsidRPr="00235043" w:rsidRDefault="008F7841" w:rsidP="008F7841">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w:t>
            </w:r>
            <w:r>
              <w:rPr>
                <w:rFonts w:ascii="Browallia New" w:hAnsi="Browallia New" w:cs="Browallia New"/>
                <w:sz w:val="22"/>
                <w:szCs w:val="22"/>
              </w:rPr>
              <w:t>8</w:t>
            </w:r>
          </w:p>
        </w:tc>
      </w:tr>
      <w:tr w:rsidR="00F96B50" w:rsidRPr="00235043" w14:paraId="3025FA09" w14:textId="77777777" w:rsidTr="002A4151">
        <w:trPr>
          <w:trHeight w:val="262"/>
        </w:trPr>
        <w:tc>
          <w:tcPr>
            <w:tcW w:w="2201" w:type="dxa"/>
          </w:tcPr>
          <w:p w14:paraId="23D8E65E" w14:textId="77777777" w:rsidR="00F96B50" w:rsidRPr="002C5706" w:rsidRDefault="00F96B50">
            <w:pPr>
              <w:spacing w:line="240" w:lineRule="auto"/>
              <w:ind w:right="-108"/>
              <w:jc w:val="both"/>
              <w:rPr>
                <w:rFonts w:ascii="Browallia New" w:hAnsi="Browallia New" w:cs="Browallia New"/>
                <w:b/>
                <w:bCs/>
                <w:sz w:val="22"/>
                <w:szCs w:val="22"/>
                <w:cs/>
              </w:rPr>
            </w:pPr>
          </w:p>
        </w:tc>
        <w:tc>
          <w:tcPr>
            <w:tcW w:w="848" w:type="dxa"/>
          </w:tcPr>
          <w:p w14:paraId="530A63C3" w14:textId="77777777" w:rsidR="00F96B50" w:rsidRPr="002C5706" w:rsidRDefault="00F96B50">
            <w:pPr>
              <w:pStyle w:val="InsideAddress"/>
              <w:tabs>
                <w:tab w:val="decimal" w:pos="834"/>
              </w:tabs>
              <w:ind w:left="-114"/>
              <w:rPr>
                <w:rFonts w:ascii="Browallia New" w:hAnsi="Browallia New" w:cs="Browallia New"/>
                <w:sz w:val="22"/>
                <w:szCs w:val="22"/>
              </w:rPr>
            </w:pPr>
          </w:p>
        </w:tc>
        <w:tc>
          <w:tcPr>
            <w:tcW w:w="850" w:type="dxa"/>
          </w:tcPr>
          <w:p w14:paraId="50A211D8" w14:textId="77777777" w:rsidR="00F96B50" w:rsidRPr="002C5706" w:rsidRDefault="00F96B50">
            <w:pPr>
              <w:pStyle w:val="InsideAddress"/>
              <w:tabs>
                <w:tab w:val="decimal" w:pos="834"/>
              </w:tabs>
              <w:ind w:left="-114"/>
              <w:rPr>
                <w:rFonts w:ascii="Browallia New" w:hAnsi="Browallia New" w:cs="Browallia New"/>
                <w:sz w:val="22"/>
                <w:szCs w:val="22"/>
              </w:rPr>
            </w:pPr>
          </w:p>
        </w:tc>
        <w:tc>
          <w:tcPr>
            <w:tcW w:w="822" w:type="dxa"/>
          </w:tcPr>
          <w:p w14:paraId="74937BC9" w14:textId="77777777" w:rsidR="00F96B50" w:rsidRPr="002C5706" w:rsidRDefault="00F96B50">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5900B292" w14:textId="77777777" w:rsidR="00F96B50" w:rsidRPr="002C5706" w:rsidRDefault="00F96B50">
            <w:pPr>
              <w:tabs>
                <w:tab w:val="clear" w:pos="680"/>
                <w:tab w:val="clear" w:pos="907"/>
              </w:tabs>
              <w:spacing w:line="240" w:lineRule="auto"/>
              <w:ind w:left="-114"/>
              <w:jc w:val="both"/>
              <w:rPr>
                <w:rFonts w:ascii="Browallia New" w:hAnsi="Browallia New" w:cs="Browallia New"/>
                <w:sz w:val="22"/>
                <w:szCs w:val="22"/>
                <w:u w:val="single"/>
              </w:rPr>
            </w:pPr>
          </w:p>
        </w:tc>
        <w:tc>
          <w:tcPr>
            <w:tcW w:w="834" w:type="dxa"/>
          </w:tcPr>
          <w:p w14:paraId="0ACF8241" w14:textId="77777777" w:rsidR="00F96B50" w:rsidRPr="002C5706" w:rsidRDefault="00F96B50">
            <w:pPr>
              <w:tabs>
                <w:tab w:val="clear" w:pos="680"/>
                <w:tab w:val="clear" w:pos="907"/>
              </w:tabs>
              <w:spacing w:line="240" w:lineRule="auto"/>
              <w:ind w:left="-114"/>
              <w:rPr>
                <w:rFonts w:ascii="Browallia New" w:hAnsi="Browallia New" w:cs="Browallia New"/>
                <w:sz w:val="22"/>
                <w:szCs w:val="22"/>
              </w:rPr>
            </w:pPr>
          </w:p>
        </w:tc>
        <w:tc>
          <w:tcPr>
            <w:tcW w:w="801" w:type="dxa"/>
          </w:tcPr>
          <w:p w14:paraId="55C4AAB7" w14:textId="77777777" w:rsidR="00F96B50" w:rsidRPr="002C5706" w:rsidRDefault="00F96B50">
            <w:pPr>
              <w:tabs>
                <w:tab w:val="clear" w:pos="680"/>
                <w:tab w:val="clear" w:pos="907"/>
              </w:tabs>
              <w:spacing w:line="240" w:lineRule="auto"/>
              <w:ind w:left="-114"/>
              <w:rPr>
                <w:rFonts w:ascii="Browallia New" w:hAnsi="Browallia New" w:cs="Browallia New"/>
                <w:sz w:val="22"/>
                <w:szCs w:val="22"/>
              </w:rPr>
            </w:pPr>
          </w:p>
        </w:tc>
        <w:tc>
          <w:tcPr>
            <w:tcW w:w="954" w:type="dxa"/>
          </w:tcPr>
          <w:p w14:paraId="74D603AC" w14:textId="77777777" w:rsidR="00F96B50" w:rsidRPr="002C5706" w:rsidRDefault="00F96B50">
            <w:pPr>
              <w:pStyle w:val="InsideAddress"/>
              <w:tabs>
                <w:tab w:val="decimal" w:pos="792"/>
              </w:tabs>
              <w:ind w:left="-114"/>
              <w:rPr>
                <w:rFonts w:ascii="Browallia New" w:hAnsi="Browallia New" w:cs="Browallia New"/>
                <w:sz w:val="22"/>
                <w:szCs w:val="22"/>
              </w:rPr>
            </w:pPr>
          </w:p>
        </w:tc>
        <w:tc>
          <w:tcPr>
            <w:tcW w:w="980" w:type="dxa"/>
          </w:tcPr>
          <w:p w14:paraId="5157CB7A" w14:textId="77777777" w:rsidR="00F96B50" w:rsidRPr="002C5706" w:rsidRDefault="00F96B50">
            <w:pPr>
              <w:pStyle w:val="InsideAddress"/>
              <w:ind w:left="-114"/>
              <w:rPr>
                <w:rFonts w:ascii="Browallia New" w:hAnsi="Browallia New" w:cs="Browallia New"/>
                <w:sz w:val="22"/>
                <w:szCs w:val="22"/>
              </w:rPr>
            </w:pPr>
          </w:p>
        </w:tc>
      </w:tr>
      <w:tr w:rsidR="00451112" w:rsidRPr="00235043" w14:paraId="66D8DD90" w14:textId="77777777" w:rsidTr="00212AFC">
        <w:tc>
          <w:tcPr>
            <w:tcW w:w="2201" w:type="dxa"/>
            <w:vAlign w:val="bottom"/>
          </w:tcPr>
          <w:p w14:paraId="3BF608A1" w14:textId="77777777" w:rsidR="00451112" w:rsidRPr="002C5706" w:rsidRDefault="00451112" w:rsidP="00451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2C5706">
              <w:rPr>
                <w:rFonts w:ascii="Browallia New" w:hAnsi="Browallia New" w:cs="Browallia New"/>
                <w:sz w:val="22"/>
                <w:szCs w:val="22"/>
                <w:cs/>
              </w:rPr>
              <w:t>ลูกหนี้ตามสัญญาเช่าซื้อ</w:t>
            </w:r>
          </w:p>
        </w:tc>
        <w:tc>
          <w:tcPr>
            <w:tcW w:w="848" w:type="dxa"/>
            <w:vAlign w:val="bottom"/>
          </w:tcPr>
          <w:p w14:paraId="68B5EEC3" w14:textId="185AB7DC" w:rsidR="00451112" w:rsidRPr="00907FEB" w:rsidRDefault="00451112" w:rsidP="00451112">
            <w:pPr>
              <w:spacing w:line="240" w:lineRule="auto"/>
              <w:ind w:left="-23" w:right="-7"/>
              <w:jc w:val="right"/>
              <w:rPr>
                <w:rFonts w:ascii="Browallia New" w:hAnsi="Browallia New" w:cs="Browallia New"/>
                <w:sz w:val="20"/>
                <w:szCs w:val="20"/>
              </w:rPr>
            </w:pPr>
            <w:r w:rsidRPr="00451112">
              <w:rPr>
                <w:rFonts w:ascii="Browallia New" w:hAnsi="Browallia New" w:cs="Browallia New"/>
                <w:sz w:val="20"/>
                <w:szCs w:val="20"/>
              </w:rPr>
              <w:t>313,488</w:t>
            </w:r>
          </w:p>
        </w:tc>
        <w:tc>
          <w:tcPr>
            <w:tcW w:w="850" w:type="dxa"/>
            <w:vAlign w:val="bottom"/>
          </w:tcPr>
          <w:p w14:paraId="2695ACB9" w14:textId="628F728E" w:rsidR="00451112" w:rsidRPr="00907FEB" w:rsidRDefault="00451112" w:rsidP="00451112">
            <w:pPr>
              <w:spacing w:line="240" w:lineRule="auto"/>
              <w:ind w:left="-23" w:right="-7"/>
              <w:jc w:val="right"/>
              <w:rPr>
                <w:rFonts w:ascii="Browallia New" w:hAnsi="Browallia New" w:cs="Browallia New"/>
                <w:sz w:val="20"/>
                <w:szCs w:val="20"/>
              </w:rPr>
            </w:pPr>
            <w:r w:rsidRPr="00451112">
              <w:rPr>
                <w:rFonts w:ascii="Browallia New" w:hAnsi="Browallia New" w:cs="Browallia New"/>
                <w:sz w:val="20"/>
                <w:szCs w:val="20"/>
              </w:rPr>
              <w:t xml:space="preserve">332,502 </w:t>
            </w:r>
          </w:p>
        </w:tc>
        <w:tc>
          <w:tcPr>
            <w:tcW w:w="822" w:type="dxa"/>
            <w:vAlign w:val="bottom"/>
          </w:tcPr>
          <w:p w14:paraId="570FEEAD" w14:textId="342A916C" w:rsidR="00451112" w:rsidRPr="00907FEB" w:rsidRDefault="00451112" w:rsidP="00451112">
            <w:pPr>
              <w:spacing w:line="240" w:lineRule="auto"/>
              <w:ind w:left="-23" w:right="-7"/>
              <w:jc w:val="right"/>
              <w:rPr>
                <w:rFonts w:ascii="Browallia New" w:hAnsi="Browallia New" w:cs="Browallia New"/>
                <w:sz w:val="20"/>
                <w:szCs w:val="20"/>
              </w:rPr>
            </w:pPr>
            <w:r w:rsidRPr="00451112">
              <w:rPr>
                <w:rFonts w:ascii="Browallia New" w:hAnsi="Browallia New" w:cs="Browallia New"/>
                <w:sz w:val="20"/>
                <w:szCs w:val="20"/>
              </w:rPr>
              <w:t>93,053</w:t>
            </w:r>
          </w:p>
        </w:tc>
        <w:tc>
          <w:tcPr>
            <w:tcW w:w="850" w:type="dxa"/>
            <w:vAlign w:val="bottom"/>
          </w:tcPr>
          <w:p w14:paraId="194448E7" w14:textId="517F95B5" w:rsidR="00451112" w:rsidRPr="00907FEB" w:rsidRDefault="00451112" w:rsidP="00451112">
            <w:pPr>
              <w:spacing w:line="240" w:lineRule="auto"/>
              <w:ind w:left="-23" w:right="-7"/>
              <w:jc w:val="right"/>
              <w:rPr>
                <w:rFonts w:ascii="Browallia New" w:hAnsi="Browallia New" w:cs="Browallia New"/>
                <w:sz w:val="20"/>
                <w:szCs w:val="20"/>
                <w:cs/>
              </w:rPr>
            </w:pPr>
            <w:r w:rsidRPr="00451112">
              <w:rPr>
                <w:rFonts w:ascii="Browallia New" w:hAnsi="Browallia New" w:cs="Browallia New"/>
                <w:sz w:val="20"/>
                <w:szCs w:val="20"/>
              </w:rPr>
              <w:t>97,305</w:t>
            </w:r>
          </w:p>
        </w:tc>
        <w:tc>
          <w:tcPr>
            <w:tcW w:w="834" w:type="dxa"/>
            <w:vAlign w:val="bottom"/>
          </w:tcPr>
          <w:p w14:paraId="6BAD8887" w14:textId="269F2CF4" w:rsidR="00451112" w:rsidRPr="00907FEB" w:rsidRDefault="00451112" w:rsidP="00451112">
            <w:pPr>
              <w:spacing w:line="240" w:lineRule="auto"/>
              <w:ind w:left="-23" w:right="-7"/>
              <w:jc w:val="right"/>
              <w:rPr>
                <w:rFonts w:ascii="Browallia New" w:hAnsi="Browallia New" w:cs="Browallia New"/>
                <w:sz w:val="20"/>
                <w:szCs w:val="20"/>
                <w:cs/>
              </w:rPr>
            </w:pPr>
            <w:r w:rsidRPr="00451112">
              <w:rPr>
                <w:rFonts w:ascii="Browallia New" w:hAnsi="Browallia New" w:cs="Browallia New"/>
                <w:sz w:val="20"/>
                <w:szCs w:val="20"/>
              </w:rPr>
              <w:t>-</w:t>
            </w:r>
          </w:p>
        </w:tc>
        <w:tc>
          <w:tcPr>
            <w:tcW w:w="801" w:type="dxa"/>
            <w:vAlign w:val="bottom"/>
          </w:tcPr>
          <w:p w14:paraId="7B5B8F3C" w14:textId="782DFD6D" w:rsidR="00451112" w:rsidRPr="00907FEB" w:rsidRDefault="00451112" w:rsidP="00451112">
            <w:pPr>
              <w:spacing w:line="240" w:lineRule="auto"/>
              <w:ind w:left="-23" w:right="-7"/>
              <w:jc w:val="right"/>
              <w:rPr>
                <w:rFonts w:ascii="Browallia New" w:hAnsi="Browallia New" w:cs="Browallia New"/>
                <w:sz w:val="20"/>
                <w:szCs w:val="20"/>
                <w:cs/>
              </w:rPr>
            </w:pPr>
            <w:r w:rsidRPr="00451112">
              <w:rPr>
                <w:rFonts w:ascii="Browallia New" w:hAnsi="Browallia New" w:cs="Browallia New"/>
                <w:sz w:val="20"/>
                <w:szCs w:val="20"/>
              </w:rPr>
              <w:t xml:space="preserve">  </w:t>
            </w:r>
            <w:r w:rsidRPr="00451112">
              <w:rPr>
                <w:rFonts w:ascii="Browallia New" w:hAnsi="Browallia New" w:cs="Browallia New"/>
                <w:sz w:val="20"/>
                <w:szCs w:val="20"/>
                <w:cs/>
              </w:rPr>
              <w:t>-</w:t>
            </w:r>
          </w:p>
        </w:tc>
        <w:tc>
          <w:tcPr>
            <w:tcW w:w="954" w:type="dxa"/>
            <w:vAlign w:val="bottom"/>
          </w:tcPr>
          <w:p w14:paraId="0292FC18" w14:textId="17604240" w:rsidR="00451112" w:rsidRPr="00907FEB" w:rsidRDefault="00451112" w:rsidP="00451112">
            <w:pPr>
              <w:spacing w:line="240" w:lineRule="auto"/>
              <w:ind w:left="-23" w:right="-7"/>
              <w:jc w:val="right"/>
              <w:rPr>
                <w:rFonts w:ascii="Browallia New" w:hAnsi="Browallia New" w:cs="Browallia New"/>
                <w:sz w:val="20"/>
                <w:szCs w:val="20"/>
              </w:rPr>
            </w:pPr>
            <w:r w:rsidRPr="00451112">
              <w:rPr>
                <w:rFonts w:ascii="Browallia New" w:hAnsi="Browallia New" w:cs="Browallia New"/>
                <w:sz w:val="20"/>
                <w:szCs w:val="20"/>
              </w:rPr>
              <w:t>406,541</w:t>
            </w:r>
          </w:p>
        </w:tc>
        <w:tc>
          <w:tcPr>
            <w:tcW w:w="980" w:type="dxa"/>
            <w:vAlign w:val="bottom"/>
          </w:tcPr>
          <w:p w14:paraId="5BDDCB9B" w14:textId="64BB152F" w:rsidR="00451112" w:rsidRPr="00907FEB" w:rsidRDefault="00451112" w:rsidP="00451112">
            <w:pPr>
              <w:spacing w:line="240" w:lineRule="auto"/>
              <w:ind w:left="-23" w:right="-7"/>
              <w:jc w:val="right"/>
              <w:rPr>
                <w:rFonts w:ascii="Browallia New" w:hAnsi="Browallia New" w:cs="Browallia New"/>
                <w:sz w:val="20"/>
                <w:szCs w:val="20"/>
              </w:rPr>
            </w:pPr>
            <w:r w:rsidRPr="008C679A">
              <w:rPr>
                <w:rFonts w:ascii="Browallia New" w:hAnsi="Browallia New" w:cs="Browallia New"/>
                <w:sz w:val="20"/>
                <w:szCs w:val="20"/>
              </w:rPr>
              <w:t>429,807</w:t>
            </w:r>
          </w:p>
        </w:tc>
      </w:tr>
      <w:tr w:rsidR="00451112" w:rsidRPr="00235043" w14:paraId="2E06813B" w14:textId="77777777" w:rsidTr="004E5BFC">
        <w:tc>
          <w:tcPr>
            <w:tcW w:w="2201" w:type="dxa"/>
            <w:vAlign w:val="bottom"/>
          </w:tcPr>
          <w:p w14:paraId="152B18C7" w14:textId="77777777" w:rsidR="00451112" w:rsidRPr="002C5706" w:rsidRDefault="00451112" w:rsidP="00451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2C5706">
              <w:rPr>
                <w:rFonts w:ascii="Browallia New" w:hAnsi="Browallia New" w:cs="Browallia New"/>
                <w:sz w:val="22"/>
                <w:szCs w:val="22"/>
                <w:u w:val="single"/>
                <w:cs/>
              </w:rPr>
              <w:t>หัก</w:t>
            </w:r>
            <w:r w:rsidRPr="002C5706">
              <w:rPr>
                <w:rFonts w:ascii="Browallia New" w:hAnsi="Browallia New" w:cs="Browallia New"/>
                <w:sz w:val="22"/>
                <w:szCs w:val="22"/>
                <w:cs/>
              </w:rPr>
              <w:t xml:space="preserve"> ดอกผลเช่าซื้อที่ยัง</w:t>
            </w:r>
          </w:p>
          <w:p w14:paraId="28B8CF81" w14:textId="2D75A453" w:rsidR="00451112" w:rsidRPr="002C5706" w:rsidRDefault="00451112" w:rsidP="00451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2C5706">
              <w:rPr>
                <w:rFonts w:ascii="Browallia New" w:hAnsi="Browallia New" w:cs="Browallia New"/>
                <w:sz w:val="22"/>
                <w:szCs w:val="22"/>
                <w:cs/>
              </w:rPr>
              <w:t xml:space="preserve">         ไม่ถือเป็นรายได้</w:t>
            </w:r>
          </w:p>
        </w:tc>
        <w:tc>
          <w:tcPr>
            <w:tcW w:w="848" w:type="dxa"/>
            <w:vAlign w:val="bottom"/>
          </w:tcPr>
          <w:p w14:paraId="54FD5ACF" w14:textId="62DA4A45" w:rsidR="00451112" w:rsidRPr="00907FEB" w:rsidRDefault="00451112" w:rsidP="00451112">
            <w:pPr>
              <w:pBdr>
                <w:bottom w:val="single" w:sz="4" w:space="1" w:color="auto"/>
              </w:pBdr>
              <w:spacing w:line="240" w:lineRule="auto"/>
              <w:ind w:left="-23" w:right="-7"/>
              <w:jc w:val="right"/>
              <w:rPr>
                <w:rFonts w:ascii="Browallia New" w:hAnsi="Browallia New" w:cs="Browallia New"/>
                <w:sz w:val="20"/>
                <w:szCs w:val="20"/>
              </w:rPr>
            </w:pPr>
            <w:r w:rsidRPr="00451112">
              <w:rPr>
                <w:rFonts w:ascii="Browallia New" w:hAnsi="Browallia New" w:cs="Browallia New"/>
                <w:sz w:val="20"/>
                <w:szCs w:val="20"/>
              </w:rPr>
              <w:t>(126,241)</w:t>
            </w:r>
          </w:p>
        </w:tc>
        <w:tc>
          <w:tcPr>
            <w:tcW w:w="850" w:type="dxa"/>
            <w:vAlign w:val="bottom"/>
          </w:tcPr>
          <w:p w14:paraId="169193F7" w14:textId="611270D2" w:rsidR="00451112" w:rsidRPr="00907FEB" w:rsidRDefault="00451112" w:rsidP="00451112">
            <w:pPr>
              <w:pBdr>
                <w:bottom w:val="single" w:sz="4" w:space="1" w:color="auto"/>
              </w:pBdr>
              <w:spacing w:line="240" w:lineRule="auto"/>
              <w:ind w:left="-23" w:right="-7"/>
              <w:jc w:val="right"/>
              <w:rPr>
                <w:rFonts w:ascii="Browallia New" w:hAnsi="Browallia New" w:cs="Browallia New"/>
                <w:sz w:val="20"/>
                <w:szCs w:val="20"/>
              </w:rPr>
            </w:pPr>
            <w:r w:rsidRPr="00451112">
              <w:rPr>
                <w:rFonts w:ascii="Browallia New" w:hAnsi="Browallia New" w:cs="Browallia New"/>
                <w:sz w:val="20"/>
                <w:szCs w:val="20"/>
              </w:rPr>
              <w:t>(128,843)</w:t>
            </w:r>
          </w:p>
        </w:tc>
        <w:tc>
          <w:tcPr>
            <w:tcW w:w="822" w:type="dxa"/>
            <w:vAlign w:val="bottom"/>
          </w:tcPr>
          <w:p w14:paraId="69E61942" w14:textId="1B7F1251" w:rsidR="00451112" w:rsidRPr="00907FEB" w:rsidRDefault="00451112" w:rsidP="00451112">
            <w:pPr>
              <w:pBdr>
                <w:bottom w:val="single" w:sz="4" w:space="1" w:color="auto"/>
              </w:pBdr>
              <w:spacing w:line="240" w:lineRule="auto"/>
              <w:ind w:left="-23" w:right="-7"/>
              <w:jc w:val="right"/>
              <w:rPr>
                <w:rFonts w:ascii="Browallia New" w:hAnsi="Browallia New" w:cs="Browallia New"/>
                <w:sz w:val="20"/>
                <w:szCs w:val="20"/>
                <w:cs/>
              </w:rPr>
            </w:pPr>
            <w:r w:rsidRPr="00451112">
              <w:rPr>
                <w:rFonts w:ascii="Browallia New" w:hAnsi="Browallia New" w:cs="Browallia New"/>
                <w:sz w:val="20"/>
                <w:szCs w:val="20"/>
              </w:rPr>
              <w:t>(27,545)</w:t>
            </w:r>
          </w:p>
        </w:tc>
        <w:tc>
          <w:tcPr>
            <w:tcW w:w="850" w:type="dxa"/>
            <w:vAlign w:val="bottom"/>
          </w:tcPr>
          <w:p w14:paraId="3B63F176" w14:textId="7827EE2A" w:rsidR="00451112" w:rsidRPr="00907FEB" w:rsidRDefault="00451112" w:rsidP="00451112">
            <w:pPr>
              <w:pBdr>
                <w:bottom w:val="single" w:sz="4" w:space="1" w:color="auto"/>
              </w:pBdr>
              <w:spacing w:line="240" w:lineRule="auto"/>
              <w:ind w:left="-23" w:right="-7"/>
              <w:jc w:val="right"/>
              <w:rPr>
                <w:rFonts w:ascii="Browallia New" w:hAnsi="Browallia New" w:cs="Browallia New"/>
                <w:sz w:val="20"/>
                <w:szCs w:val="20"/>
              </w:rPr>
            </w:pPr>
            <w:r w:rsidRPr="00451112">
              <w:rPr>
                <w:rFonts w:ascii="Browallia New" w:hAnsi="Browallia New" w:cs="Browallia New"/>
                <w:sz w:val="20"/>
                <w:szCs w:val="20"/>
              </w:rPr>
              <w:t>(27,344)</w:t>
            </w:r>
          </w:p>
        </w:tc>
        <w:tc>
          <w:tcPr>
            <w:tcW w:w="834" w:type="dxa"/>
            <w:vAlign w:val="bottom"/>
          </w:tcPr>
          <w:p w14:paraId="043318B5" w14:textId="2EE8BA1E" w:rsidR="00451112" w:rsidRPr="00907FEB" w:rsidRDefault="00451112" w:rsidP="00451112">
            <w:pPr>
              <w:pBdr>
                <w:bottom w:val="single" w:sz="4" w:space="1" w:color="auto"/>
              </w:pBdr>
              <w:spacing w:line="240" w:lineRule="auto"/>
              <w:ind w:left="-23" w:right="-7"/>
              <w:jc w:val="right"/>
              <w:rPr>
                <w:rFonts w:ascii="Browallia New" w:hAnsi="Browallia New" w:cs="Browallia New"/>
                <w:sz w:val="20"/>
                <w:szCs w:val="20"/>
              </w:rPr>
            </w:pPr>
            <w:r w:rsidRPr="00451112">
              <w:rPr>
                <w:rFonts w:ascii="Browallia New" w:hAnsi="Browallia New" w:cs="Browallia New"/>
                <w:sz w:val="20"/>
                <w:szCs w:val="20"/>
              </w:rPr>
              <w:t>-</w:t>
            </w:r>
          </w:p>
        </w:tc>
        <w:tc>
          <w:tcPr>
            <w:tcW w:w="801" w:type="dxa"/>
            <w:vAlign w:val="bottom"/>
          </w:tcPr>
          <w:p w14:paraId="37478D41" w14:textId="6F80E71B" w:rsidR="00451112" w:rsidRPr="00907FEB" w:rsidRDefault="00451112" w:rsidP="00451112">
            <w:pPr>
              <w:pBdr>
                <w:bottom w:val="single" w:sz="4" w:space="1" w:color="auto"/>
              </w:pBdr>
              <w:spacing w:line="240" w:lineRule="auto"/>
              <w:ind w:left="-23" w:right="-7"/>
              <w:jc w:val="right"/>
              <w:rPr>
                <w:rFonts w:ascii="Browallia New" w:hAnsi="Browallia New" w:cs="Browallia New"/>
                <w:sz w:val="20"/>
                <w:szCs w:val="20"/>
              </w:rPr>
            </w:pPr>
            <w:r w:rsidRPr="00451112">
              <w:rPr>
                <w:rFonts w:ascii="Browallia New" w:hAnsi="Browallia New" w:cs="Browallia New"/>
                <w:sz w:val="20"/>
                <w:szCs w:val="20"/>
              </w:rPr>
              <w:t xml:space="preserve"> </w:t>
            </w:r>
            <w:r w:rsidRPr="00451112">
              <w:rPr>
                <w:rFonts w:ascii="Browallia New" w:hAnsi="Browallia New" w:cs="Browallia New"/>
                <w:sz w:val="20"/>
                <w:szCs w:val="20"/>
                <w:cs/>
              </w:rPr>
              <w:t>-</w:t>
            </w:r>
          </w:p>
        </w:tc>
        <w:tc>
          <w:tcPr>
            <w:tcW w:w="954" w:type="dxa"/>
            <w:vAlign w:val="bottom"/>
          </w:tcPr>
          <w:p w14:paraId="4F02C49D" w14:textId="3F2EE8ED" w:rsidR="00451112" w:rsidRPr="00907FEB" w:rsidRDefault="00451112" w:rsidP="00451112">
            <w:pPr>
              <w:pBdr>
                <w:bottom w:val="single" w:sz="4" w:space="1" w:color="auto"/>
              </w:pBdr>
              <w:spacing w:line="240" w:lineRule="auto"/>
              <w:ind w:left="-23" w:right="-7"/>
              <w:jc w:val="right"/>
              <w:rPr>
                <w:rFonts w:ascii="Browallia New" w:hAnsi="Browallia New" w:cs="Browallia New"/>
                <w:sz w:val="20"/>
                <w:szCs w:val="20"/>
              </w:rPr>
            </w:pPr>
            <w:r w:rsidRPr="00451112">
              <w:rPr>
                <w:rFonts w:ascii="Browallia New" w:hAnsi="Browallia New" w:cs="Browallia New"/>
                <w:sz w:val="20"/>
                <w:szCs w:val="20"/>
              </w:rPr>
              <w:t>(153,786)</w:t>
            </w:r>
          </w:p>
        </w:tc>
        <w:tc>
          <w:tcPr>
            <w:tcW w:w="980" w:type="dxa"/>
            <w:vAlign w:val="bottom"/>
          </w:tcPr>
          <w:p w14:paraId="383D983F" w14:textId="78288995" w:rsidR="00451112" w:rsidRPr="00907FEB" w:rsidRDefault="00451112" w:rsidP="00451112">
            <w:pPr>
              <w:pBdr>
                <w:bottom w:val="single" w:sz="4" w:space="1" w:color="auto"/>
              </w:pBdr>
              <w:spacing w:line="240" w:lineRule="auto"/>
              <w:ind w:right="-7"/>
              <w:jc w:val="right"/>
              <w:rPr>
                <w:rFonts w:ascii="Browallia New" w:hAnsi="Browallia New" w:cs="Browallia New"/>
                <w:sz w:val="20"/>
                <w:szCs w:val="20"/>
              </w:rPr>
            </w:pPr>
            <w:r>
              <w:rPr>
                <w:rFonts w:ascii="Browallia New" w:hAnsi="Browallia New" w:cs="Browallia New"/>
                <w:sz w:val="20"/>
                <w:szCs w:val="20"/>
              </w:rPr>
              <w:t>(156,187)</w:t>
            </w:r>
          </w:p>
        </w:tc>
      </w:tr>
      <w:tr w:rsidR="00451112" w:rsidRPr="00235043" w14:paraId="59A3E564" w14:textId="77777777" w:rsidTr="00212AFC">
        <w:tc>
          <w:tcPr>
            <w:tcW w:w="2201" w:type="dxa"/>
            <w:vAlign w:val="bottom"/>
          </w:tcPr>
          <w:p w14:paraId="4A986DD4" w14:textId="77777777" w:rsidR="00451112" w:rsidRPr="002C5706" w:rsidRDefault="00451112" w:rsidP="00451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2C5706">
              <w:rPr>
                <w:rFonts w:ascii="Browallia New" w:hAnsi="Browallia New" w:cs="Browallia New"/>
                <w:sz w:val="22"/>
                <w:szCs w:val="22"/>
                <w:cs/>
              </w:rPr>
              <w:t>คงเหลือ</w:t>
            </w:r>
          </w:p>
        </w:tc>
        <w:tc>
          <w:tcPr>
            <w:tcW w:w="848" w:type="dxa"/>
            <w:vAlign w:val="bottom"/>
          </w:tcPr>
          <w:p w14:paraId="54BA3D19" w14:textId="05AA9827" w:rsidR="00451112" w:rsidRPr="00907FEB" w:rsidRDefault="00451112" w:rsidP="00451112">
            <w:pPr>
              <w:spacing w:line="240" w:lineRule="auto"/>
              <w:ind w:left="-23" w:right="-7"/>
              <w:jc w:val="right"/>
              <w:rPr>
                <w:rFonts w:ascii="Browallia New" w:hAnsi="Browallia New" w:cs="Browallia New"/>
                <w:sz w:val="20"/>
                <w:szCs w:val="20"/>
                <w:cs/>
              </w:rPr>
            </w:pPr>
            <w:r w:rsidRPr="00451112">
              <w:rPr>
                <w:rFonts w:ascii="Browallia New" w:hAnsi="Browallia New" w:cs="Browallia New"/>
                <w:sz w:val="20"/>
                <w:szCs w:val="20"/>
              </w:rPr>
              <w:t>187,247</w:t>
            </w:r>
          </w:p>
        </w:tc>
        <w:tc>
          <w:tcPr>
            <w:tcW w:w="850" w:type="dxa"/>
            <w:vAlign w:val="bottom"/>
          </w:tcPr>
          <w:p w14:paraId="07C6D52E" w14:textId="00C6EA6F" w:rsidR="00451112" w:rsidRPr="00907FEB" w:rsidRDefault="00451112" w:rsidP="00451112">
            <w:pPr>
              <w:spacing w:line="240" w:lineRule="auto"/>
              <w:ind w:left="-23" w:right="-7"/>
              <w:jc w:val="right"/>
              <w:rPr>
                <w:rFonts w:ascii="Browallia New" w:hAnsi="Browallia New" w:cs="Browallia New"/>
                <w:sz w:val="20"/>
                <w:szCs w:val="20"/>
              </w:rPr>
            </w:pPr>
            <w:r w:rsidRPr="00451112">
              <w:rPr>
                <w:rFonts w:ascii="Browallia New" w:hAnsi="Browallia New" w:cs="Browallia New"/>
                <w:sz w:val="20"/>
                <w:szCs w:val="20"/>
              </w:rPr>
              <w:t>203,659</w:t>
            </w:r>
          </w:p>
        </w:tc>
        <w:tc>
          <w:tcPr>
            <w:tcW w:w="822" w:type="dxa"/>
            <w:vAlign w:val="bottom"/>
          </w:tcPr>
          <w:p w14:paraId="71ED0B2B" w14:textId="6A1C540D" w:rsidR="00451112" w:rsidRPr="00907FEB" w:rsidRDefault="00451112" w:rsidP="00451112">
            <w:pPr>
              <w:spacing w:line="240" w:lineRule="auto"/>
              <w:ind w:left="-23" w:right="-7"/>
              <w:jc w:val="right"/>
              <w:rPr>
                <w:rFonts w:ascii="Browallia New" w:hAnsi="Browallia New" w:cs="Browallia New"/>
                <w:sz w:val="20"/>
                <w:szCs w:val="20"/>
              </w:rPr>
            </w:pPr>
            <w:r w:rsidRPr="00451112">
              <w:rPr>
                <w:rFonts w:ascii="Browallia New" w:hAnsi="Browallia New" w:cs="Browallia New"/>
                <w:sz w:val="20"/>
                <w:szCs w:val="20"/>
              </w:rPr>
              <w:t>65,508</w:t>
            </w:r>
          </w:p>
        </w:tc>
        <w:tc>
          <w:tcPr>
            <w:tcW w:w="850" w:type="dxa"/>
            <w:vAlign w:val="bottom"/>
          </w:tcPr>
          <w:p w14:paraId="2DD25913" w14:textId="0C1A32C4" w:rsidR="00451112" w:rsidRPr="00907FEB" w:rsidRDefault="00451112" w:rsidP="00451112">
            <w:pPr>
              <w:spacing w:line="240" w:lineRule="auto"/>
              <w:ind w:left="-23" w:right="-7"/>
              <w:jc w:val="right"/>
              <w:rPr>
                <w:rFonts w:ascii="Browallia New" w:hAnsi="Browallia New" w:cs="Browallia New"/>
                <w:sz w:val="20"/>
                <w:szCs w:val="20"/>
              </w:rPr>
            </w:pPr>
            <w:r w:rsidRPr="00451112">
              <w:rPr>
                <w:rFonts w:ascii="Browallia New" w:hAnsi="Browallia New" w:cs="Browallia New"/>
                <w:sz w:val="20"/>
                <w:szCs w:val="20"/>
              </w:rPr>
              <w:t>69,961</w:t>
            </w:r>
          </w:p>
        </w:tc>
        <w:tc>
          <w:tcPr>
            <w:tcW w:w="834" w:type="dxa"/>
            <w:vAlign w:val="bottom"/>
          </w:tcPr>
          <w:p w14:paraId="79AFE978" w14:textId="641A3CAD" w:rsidR="00451112" w:rsidRPr="00907FEB" w:rsidRDefault="00451112" w:rsidP="00451112">
            <w:pPr>
              <w:spacing w:line="240" w:lineRule="auto"/>
              <w:ind w:left="-23" w:right="-7"/>
              <w:jc w:val="right"/>
              <w:rPr>
                <w:rFonts w:ascii="Browallia New" w:hAnsi="Browallia New" w:cs="Browallia New"/>
                <w:sz w:val="20"/>
                <w:szCs w:val="20"/>
                <w:cs/>
              </w:rPr>
            </w:pPr>
            <w:r w:rsidRPr="00451112">
              <w:rPr>
                <w:rFonts w:ascii="Browallia New" w:hAnsi="Browallia New" w:cs="Browallia New"/>
                <w:sz w:val="20"/>
                <w:szCs w:val="20"/>
              </w:rPr>
              <w:t>-</w:t>
            </w:r>
          </w:p>
        </w:tc>
        <w:tc>
          <w:tcPr>
            <w:tcW w:w="801" w:type="dxa"/>
            <w:vAlign w:val="bottom"/>
          </w:tcPr>
          <w:p w14:paraId="6C9C89F1" w14:textId="790CA77D" w:rsidR="00451112" w:rsidRPr="00907FEB" w:rsidRDefault="00451112" w:rsidP="00451112">
            <w:pPr>
              <w:spacing w:line="240" w:lineRule="auto"/>
              <w:ind w:left="-23" w:right="-7"/>
              <w:jc w:val="right"/>
              <w:rPr>
                <w:rFonts w:ascii="Browallia New" w:hAnsi="Browallia New" w:cs="Browallia New"/>
                <w:sz w:val="20"/>
                <w:szCs w:val="20"/>
                <w:cs/>
              </w:rPr>
            </w:pPr>
            <w:r w:rsidRPr="00451112">
              <w:rPr>
                <w:rFonts w:ascii="Browallia New" w:hAnsi="Browallia New" w:cs="Browallia New"/>
                <w:sz w:val="20"/>
                <w:szCs w:val="20"/>
              </w:rPr>
              <w:t xml:space="preserve">  </w:t>
            </w:r>
            <w:r w:rsidRPr="00451112">
              <w:rPr>
                <w:rFonts w:ascii="Browallia New" w:hAnsi="Browallia New" w:cs="Browallia New"/>
                <w:sz w:val="20"/>
                <w:szCs w:val="20"/>
                <w:cs/>
              </w:rPr>
              <w:t>-</w:t>
            </w:r>
          </w:p>
        </w:tc>
        <w:tc>
          <w:tcPr>
            <w:tcW w:w="954" w:type="dxa"/>
            <w:vAlign w:val="bottom"/>
          </w:tcPr>
          <w:p w14:paraId="4C64CB60" w14:textId="75825AFF" w:rsidR="00451112" w:rsidRPr="00907FEB" w:rsidRDefault="00451112" w:rsidP="00451112">
            <w:pPr>
              <w:spacing w:line="240" w:lineRule="auto"/>
              <w:ind w:right="-7"/>
              <w:jc w:val="right"/>
              <w:rPr>
                <w:rFonts w:ascii="Browallia New" w:hAnsi="Browallia New" w:cs="Browallia New"/>
                <w:sz w:val="20"/>
                <w:szCs w:val="20"/>
              </w:rPr>
            </w:pPr>
            <w:r w:rsidRPr="00451112">
              <w:rPr>
                <w:rFonts w:ascii="Browallia New" w:hAnsi="Browallia New" w:cs="Browallia New"/>
                <w:sz w:val="20"/>
                <w:szCs w:val="20"/>
              </w:rPr>
              <w:t>252,755</w:t>
            </w:r>
          </w:p>
        </w:tc>
        <w:tc>
          <w:tcPr>
            <w:tcW w:w="980" w:type="dxa"/>
            <w:vAlign w:val="bottom"/>
          </w:tcPr>
          <w:p w14:paraId="51DB0035" w14:textId="46330D58" w:rsidR="00451112" w:rsidRPr="00907FEB" w:rsidRDefault="00451112" w:rsidP="00451112">
            <w:pPr>
              <w:spacing w:line="240" w:lineRule="auto"/>
              <w:ind w:left="-23" w:right="-7"/>
              <w:jc w:val="right"/>
              <w:rPr>
                <w:rFonts w:ascii="Browallia New" w:hAnsi="Browallia New" w:cs="Browallia New"/>
                <w:sz w:val="20"/>
                <w:szCs w:val="20"/>
              </w:rPr>
            </w:pPr>
            <w:r w:rsidRPr="00033B88">
              <w:rPr>
                <w:rFonts w:ascii="Browallia New" w:hAnsi="Browallia New" w:cs="Browallia New"/>
                <w:sz w:val="20"/>
                <w:szCs w:val="20"/>
              </w:rPr>
              <w:t>273,620</w:t>
            </w:r>
          </w:p>
        </w:tc>
      </w:tr>
      <w:tr w:rsidR="00451112" w:rsidRPr="00235043" w14:paraId="07158CEF" w14:textId="77777777" w:rsidTr="004E5BFC">
        <w:tc>
          <w:tcPr>
            <w:tcW w:w="2201" w:type="dxa"/>
            <w:vAlign w:val="bottom"/>
          </w:tcPr>
          <w:p w14:paraId="7FA41BFE" w14:textId="152DC9C3" w:rsidR="00451112" w:rsidRPr="002C5706" w:rsidRDefault="00451112" w:rsidP="00451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2C5706">
              <w:rPr>
                <w:rFonts w:ascii="Browallia New" w:hAnsi="Browallia New" w:cs="Browallia New"/>
                <w:sz w:val="22"/>
                <w:szCs w:val="22"/>
                <w:u w:val="single"/>
                <w:cs/>
              </w:rPr>
              <w:t>หัก</w:t>
            </w:r>
            <w:r w:rsidRPr="002C5706">
              <w:rPr>
                <w:rFonts w:ascii="Browallia New" w:hAnsi="Browallia New" w:cs="Browallia New"/>
                <w:sz w:val="22"/>
                <w:szCs w:val="22"/>
                <w:cs/>
              </w:rPr>
              <w:t xml:space="preserve"> ค่าเผื่อผลขาดทุนด้านเครดิต</w:t>
            </w:r>
            <w:r w:rsidRPr="002C5706">
              <w:rPr>
                <w:rFonts w:ascii="Browallia New" w:hAnsi="Browallia New" w:cs="Browallia New"/>
                <w:sz w:val="22"/>
                <w:szCs w:val="22"/>
              </w:rPr>
              <w:br/>
              <w:t xml:space="preserve">  </w:t>
            </w:r>
            <w:r w:rsidRPr="002C5706">
              <w:rPr>
                <w:rFonts w:ascii="Browallia New" w:hAnsi="Browallia New" w:cs="Browallia New"/>
                <w:sz w:val="22"/>
                <w:szCs w:val="22"/>
                <w:cs/>
              </w:rPr>
              <w:t>ที่คาดว่าจะเกิดขึ้น</w:t>
            </w:r>
          </w:p>
        </w:tc>
        <w:tc>
          <w:tcPr>
            <w:tcW w:w="848" w:type="dxa"/>
            <w:vAlign w:val="bottom"/>
          </w:tcPr>
          <w:p w14:paraId="1774EA3E" w14:textId="24E9DAC1" w:rsidR="00451112" w:rsidRPr="00907FEB" w:rsidRDefault="00451112" w:rsidP="00451112">
            <w:pPr>
              <w:pBdr>
                <w:bottom w:val="single" w:sz="4" w:space="1" w:color="auto"/>
              </w:pBdr>
              <w:spacing w:line="240" w:lineRule="auto"/>
              <w:ind w:left="-23" w:right="-7"/>
              <w:jc w:val="right"/>
              <w:rPr>
                <w:rFonts w:ascii="Browallia New" w:hAnsi="Browallia New" w:cs="Browallia New"/>
                <w:sz w:val="20"/>
                <w:szCs w:val="20"/>
                <w:cs/>
              </w:rPr>
            </w:pPr>
            <w:r w:rsidRPr="00451112">
              <w:rPr>
                <w:rFonts w:ascii="Browallia New" w:hAnsi="Browallia New" w:cs="Browallia New"/>
                <w:sz w:val="20"/>
                <w:szCs w:val="20"/>
              </w:rPr>
              <w:t>(43,289)</w:t>
            </w:r>
          </w:p>
        </w:tc>
        <w:tc>
          <w:tcPr>
            <w:tcW w:w="850" w:type="dxa"/>
            <w:vAlign w:val="bottom"/>
          </w:tcPr>
          <w:p w14:paraId="7B4B0FCE" w14:textId="7219351B" w:rsidR="00451112" w:rsidRPr="00907FEB" w:rsidRDefault="00451112" w:rsidP="00451112">
            <w:pPr>
              <w:pBdr>
                <w:bottom w:val="single" w:sz="4" w:space="1" w:color="auto"/>
              </w:pBdr>
              <w:spacing w:line="240" w:lineRule="auto"/>
              <w:ind w:left="-23" w:right="-7"/>
              <w:jc w:val="right"/>
              <w:rPr>
                <w:rFonts w:ascii="Browallia New" w:hAnsi="Browallia New" w:cs="Browallia New"/>
                <w:sz w:val="20"/>
                <w:szCs w:val="20"/>
              </w:rPr>
            </w:pPr>
            <w:r w:rsidRPr="00451112">
              <w:rPr>
                <w:rFonts w:ascii="Browallia New" w:hAnsi="Browallia New" w:cs="Browallia New"/>
                <w:sz w:val="20"/>
                <w:szCs w:val="20"/>
              </w:rPr>
              <w:t>(48,981)</w:t>
            </w:r>
          </w:p>
        </w:tc>
        <w:tc>
          <w:tcPr>
            <w:tcW w:w="822" w:type="dxa"/>
            <w:vAlign w:val="bottom"/>
          </w:tcPr>
          <w:p w14:paraId="66C0D3E0" w14:textId="4C174392" w:rsidR="00451112" w:rsidRPr="00907FEB" w:rsidRDefault="00451112" w:rsidP="00451112">
            <w:pPr>
              <w:pBdr>
                <w:bottom w:val="single" w:sz="4" w:space="1" w:color="auto"/>
              </w:pBdr>
              <w:spacing w:line="240" w:lineRule="auto"/>
              <w:ind w:left="-23" w:right="-7"/>
              <w:jc w:val="right"/>
              <w:rPr>
                <w:rFonts w:ascii="Browallia New" w:hAnsi="Browallia New" w:cs="Browallia New"/>
                <w:sz w:val="20"/>
                <w:szCs w:val="20"/>
                <w:cs/>
              </w:rPr>
            </w:pPr>
            <w:r w:rsidRPr="00451112">
              <w:rPr>
                <w:rFonts w:ascii="Browallia New" w:hAnsi="Browallia New" w:cs="Browallia New"/>
                <w:sz w:val="20"/>
                <w:szCs w:val="20"/>
              </w:rPr>
              <w:t>(2,927)</w:t>
            </w:r>
          </w:p>
        </w:tc>
        <w:tc>
          <w:tcPr>
            <w:tcW w:w="850" w:type="dxa"/>
            <w:vAlign w:val="bottom"/>
          </w:tcPr>
          <w:p w14:paraId="0E8D3642" w14:textId="0592FCE1" w:rsidR="00451112" w:rsidRPr="00907FEB" w:rsidRDefault="00451112" w:rsidP="00451112">
            <w:pPr>
              <w:pBdr>
                <w:bottom w:val="single" w:sz="4" w:space="1" w:color="auto"/>
              </w:pBdr>
              <w:spacing w:line="240" w:lineRule="auto"/>
              <w:ind w:left="-23" w:right="-7"/>
              <w:jc w:val="right"/>
              <w:rPr>
                <w:rFonts w:ascii="Browallia New" w:hAnsi="Browallia New" w:cs="Browallia New"/>
                <w:sz w:val="20"/>
                <w:szCs w:val="20"/>
              </w:rPr>
            </w:pPr>
            <w:r w:rsidRPr="00451112">
              <w:rPr>
                <w:rFonts w:ascii="Browallia New" w:hAnsi="Browallia New" w:cs="Browallia New"/>
                <w:sz w:val="20"/>
                <w:szCs w:val="20"/>
              </w:rPr>
              <w:t>(3,077)</w:t>
            </w:r>
          </w:p>
        </w:tc>
        <w:tc>
          <w:tcPr>
            <w:tcW w:w="834" w:type="dxa"/>
            <w:vAlign w:val="bottom"/>
          </w:tcPr>
          <w:p w14:paraId="5A673B72" w14:textId="72FC04FF" w:rsidR="00451112" w:rsidRPr="00907FEB" w:rsidRDefault="00451112" w:rsidP="00451112">
            <w:pPr>
              <w:pBdr>
                <w:bottom w:val="single" w:sz="4" w:space="1" w:color="auto"/>
              </w:pBdr>
              <w:spacing w:line="240" w:lineRule="auto"/>
              <w:ind w:left="-23" w:right="-7"/>
              <w:jc w:val="right"/>
              <w:rPr>
                <w:rFonts w:ascii="Browallia New" w:hAnsi="Browallia New" w:cs="Browallia New"/>
                <w:sz w:val="20"/>
                <w:szCs w:val="20"/>
              </w:rPr>
            </w:pPr>
            <w:r w:rsidRPr="00451112">
              <w:rPr>
                <w:rFonts w:ascii="Browallia New" w:hAnsi="Browallia New" w:cs="Browallia New"/>
                <w:sz w:val="20"/>
                <w:szCs w:val="20"/>
              </w:rPr>
              <w:t>-</w:t>
            </w:r>
          </w:p>
        </w:tc>
        <w:tc>
          <w:tcPr>
            <w:tcW w:w="801" w:type="dxa"/>
            <w:vAlign w:val="bottom"/>
          </w:tcPr>
          <w:p w14:paraId="45606A77" w14:textId="6AD25E16" w:rsidR="00451112" w:rsidRPr="00907FEB" w:rsidRDefault="00451112" w:rsidP="00451112">
            <w:pPr>
              <w:pBdr>
                <w:bottom w:val="single" w:sz="4" w:space="1" w:color="auto"/>
              </w:pBdr>
              <w:spacing w:line="240" w:lineRule="auto"/>
              <w:ind w:left="-23" w:right="-7"/>
              <w:jc w:val="right"/>
              <w:rPr>
                <w:rFonts w:ascii="Browallia New" w:hAnsi="Browallia New" w:cs="Browallia New"/>
                <w:sz w:val="20"/>
                <w:szCs w:val="20"/>
              </w:rPr>
            </w:pPr>
            <w:r w:rsidRPr="00451112">
              <w:rPr>
                <w:rFonts w:ascii="Browallia New" w:hAnsi="Browallia New" w:cs="Browallia New"/>
                <w:sz w:val="20"/>
                <w:szCs w:val="20"/>
              </w:rPr>
              <w:t xml:space="preserve"> </w:t>
            </w:r>
            <w:r w:rsidRPr="00451112">
              <w:rPr>
                <w:rFonts w:ascii="Browallia New" w:hAnsi="Browallia New" w:cs="Browallia New"/>
                <w:sz w:val="20"/>
                <w:szCs w:val="20"/>
                <w:cs/>
              </w:rPr>
              <w:t>-</w:t>
            </w:r>
          </w:p>
        </w:tc>
        <w:tc>
          <w:tcPr>
            <w:tcW w:w="954" w:type="dxa"/>
            <w:vAlign w:val="bottom"/>
          </w:tcPr>
          <w:p w14:paraId="4268F716" w14:textId="23706CBA" w:rsidR="00451112" w:rsidRPr="00907FEB" w:rsidRDefault="00451112" w:rsidP="00451112">
            <w:pPr>
              <w:pBdr>
                <w:bottom w:val="single" w:sz="4" w:space="1" w:color="auto"/>
              </w:pBdr>
              <w:jc w:val="right"/>
              <w:rPr>
                <w:rFonts w:ascii="Browallia New" w:hAnsi="Browallia New" w:cs="Browallia New"/>
                <w:sz w:val="20"/>
                <w:szCs w:val="20"/>
              </w:rPr>
            </w:pPr>
            <w:r w:rsidRPr="00451112">
              <w:rPr>
                <w:rFonts w:ascii="Browallia New" w:hAnsi="Browallia New" w:cs="Browallia New"/>
                <w:sz w:val="20"/>
                <w:szCs w:val="20"/>
              </w:rPr>
              <w:t>(46,216)</w:t>
            </w:r>
          </w:p>
        </w:tc>
        <w:tc>
          <w:tcPr>
            <w:tcW w:w="980" w:type="dxa"/>
            <w:vAlign w:val="bottom"/>
          </w:tcPr>
          <w:p w14:paraId="2F93B852" w14:textId="77777777" w:rsidR="00451112" w:rsidRDefault="00451112" w:rsidP="00451112">
            <w:pPr>
              <w:pBdr>
                <w:bottom w:val="single" w:sz="4" w:space="1" w:color="auto"/>
              </w:pBdr>
              <w:tabs>
                <w:tab w:val="clear" w:pos="227"/>
                <w:tab w:val="clear" w:pos="454"/>
                <w:tab w:val="clear" w:pos="680"/>
                <w:tab w:val="clear" w:pos="907"/>
                <w:tab w:val="clear" w:pos="1644"/>
              </w:tabs>
              <w:spacing w:line="240" w:lineRule="auto"/>
              <w:ind w:left="-23" w:right="-7"/>
              <w:jc w:val="right"/>
              <w:rPr>
                <w:rFonts w:ascii="Browallia New" w:hAnsi="Browallia New" w:cs="Browallia New"/>
                <w:sz w:val="20"/>
                <w:szCs w:val="20"/>
              </w:rPr>
            </w:pPr>
          </w:p>
          <w:p w14:paraId="42F689E9" w14:textId="5112E2FA" w:rsidR="00451112" w:rsidRPr="00907FEB" w:rsidRDefault="00451112" w:rsidP="00451112">
            <w:pPr>
              <w:pBdr>
                <w:bottom w:val="single" w:sz="4" w:space="1" w:color="auto"/>
              </w:pBdr>
              <w:spacing w:line="240" w:lineRule="auto"/>
              <w:ind w:left="-23" w:right="-7"/>
              <w:jc w:val="right"/>
              <w:rPr>
                <w:rFonts w:ascii="Browallia New" w:hAnsi="Browallia New" w:cs="Browallia New"/>
                <w:sz w:val="20"/>
                <w:szCs w:val="20"/>
              </w:rPr>
            </w:pPr>
            <w:r w:rsidRPr="005D21CC">
              <w:rPr>
                <w:rFonts w:ascii="Browallia New" w:hAnsi="Browallia New" w:cs="Browallia New"/>
                <w:sz w:val="20"/>
                <w:szCs w:val="20"/>
              </w:rPr>
              <w:t>(52,058)</w:t>
            </w:r>
          </w:p>
        </w:tc>
      </w:tr>
      <w:tr w:rsidR="00451112" w:rsidRPr="00235043" w14:paraId="06D360FB" w14:textId="77777777" w:rsidTr="00212AFC">
        <w:tc>
          <w:tcPr>
            <w:tcW w:w="2201" w:type="dxa"/>
          </w:tcPr>
          <w:p w14:paraId="60CC65C5" w14:textId="77777777" w:rsidR="00451112" w:rsidRPr="002C5706" w:rsidRDefault="00451112" w:rsidP="00451112">
            <w:pPr>
              <w:tabs>
                <w:tab w:val="left" w:pos="162"/>
              </w:tabs>
              <w:spacing w:line="240" w:lineRule="auto"/>
              <w:ind w:right="-108"/>
              <w:jc w:val="both"/>
              <w:rPr>
                <w:rFonts w:ascii="Browallia New" w:hAnsi="Browallia New" w:cs="Browallia New"/>
                <w:sz w:val="22"/>
                <w:szCs w:val="22"/>
                <w:lang w:val="en-GB"/>
              </w:rPr>
            </w:pPr>
            <w:r w:rsidRPr="002C5706">
              <w:rPr>
                <w:rFonts w:ascii="Browallia New" w:hAnsi="Browallia New" w:cs="Browallia New"/>
                <w:sz w:val="22"/>
                <w:szCs w:val="22"/>
                <w:cs/>
              </w:rPr>
              <w:t>สุทธิ</w:t>
            </w:r>
          </w:p>
        </w:tc>
        <w:tc>
          <w:tcPr>
            <w:tcW w:w="848" w:type="dxa"/>
            <w:vAlign w:val="bottom"/>
          </w:tcPr>
          <w:p w14:paraId="1C691235" w14:textId="2B07E36E" w:rsidR="00451112" w:rsidRPr="00907FEB" w:rsidRDefault="00451112" w:rsidP="00451112">
            <w:pPr>
              <w:pBdr>
                <w:bottom w:val="single" w:sz="12" w:space="1" w:color="auto"/>
              </w:pBdr>
              <w:spacing w:line="240" w:lineRule="auto"/>
              <w:ind w:left="-23" w:right="-7"/>
              <w:jc w:val="right"/>
              <w:rPr>
                <w:rFonts w:ascii="Browallia New" w:hAnsi="Browallia New" w:cs="Browallia New"/>
                <w:sz w:val="20"/>
                <w:szCs w:val="20"/>
                <w:cs/>
              </w:rPr>
            </w:pPr>
            <w:r w:rsidRPr="00451112">
              <w:rPr>
                <w:rFonts w:ascii="Browallia New" w:hAnsi="Browallia New" w:cs="Browallia New"/>
                <w:sz w:val="20"/>
                <w:szCs w:val="20"/>
              </w:rPr>
              <w:t>143,958</w:t>
            </w:r>
          </w:p>
        </w:tc>
        <w:tc>
          <w:tcPr>
            <w:tcW w:w="850" w:type="dxa"/>
            <w:vAlign w:val="bottom"/>
          </w:tcPr>
          <w:p w14:paraId="05EC345A" w14:textId="43967B8E" w:rsidR="00451112" w:rsidRPr="00907FEB" w:rsidRDefault="00451112" w:rsidP="00451112">
            <w:pPr>
              <w:pBdr>
                <w:bottom w:val="single" w:sz="12" w:space="1" w:color="auto"/>
              </w:pBdr>
              <w:spacing w:line="240" w:lineRule="auto"/>
              <w:ind w:left="-23" w:right="-7"/>
              <w:jc w:val="right"/>
              <w:rPr>
                <w:rFonts w:ascii="Browallia New" w:hAnsi="Browallia New" w:cs="Browallia New"/>
                <w:sz w:val="20"/>
                <w:szCs w:val="20"/>
                <w:cs/>
              </w:rPr>
            </w:pPr>
            <w:r w:rsidRPr="00451112">
              <w:rPr>
                <w:rFonts w:ascii="Browallia New" w:hAnsi="Browallia New" w:cs="Browallia New"/>
                <w:sz w:val="20"/>
                <w:szCs w:val="20"/>
              </w:rPr>
              <w:t>154,678</w:t>
            </w:r>
          </w:p>
        </w:tc>
        <w:tc>
          <w:tcPr>
            <w:tcW w:w="822" w:type="dxa"/>
            <w:vAlign w:val="bottom"/>
          </w:tcPr>
          <w:p w14:paraId="51A123E8" w14:textId="7F0EDDFC" w:rsidR="00451112" w:rsidRPr="00907FEB" w:rsidRDefault="00451112" w:rsidP="00451112">
            <w:pPr>
              <w:pBdr>
                <w:bottom w:val="single" w:sz="12" w:space="1" w:color="auto"/>
              </w:pBdr>
              <w:spacing w:line="240" w:lineRule="auto"/>
              <w:ind w:left="-23" w:right="-7"/>
              <w:jc w:val="right"/>
              <w:rPr>
                <w:rFonts w:ascii="Browallia New" w:hAnsi="Browallia New" w:cs="Browallia New"/>
                <w:sz w:val="20"/>
                <w:szCs w:val="20"/>
              </w:rPr>
            </w:pPr>
            <w:r w:rsidRPr="00451112">
              <w:rPr>
                <w:rFonts w:ascii="Browallia New" w:hAnsi="Browallia New" w:cs="Browallia New"/>
                <w:sz w:val="20"/>
                <w:szCs w:val="20"/>
              </w:rPr>
              <w:t>62,581</w:t>
            </w:r>
          </w:p>
        </w:tc>
        <w:tc>
          <w:tcPr>
            <w:tcW w:w="850" w:type="dxa"/>
            <w:vAlign w:val="bottom"/>
          </w:tcPr>
          <w:p w14:paraId="2DEB5280" w14:textId="227289BE" w:rsidR="00451112" w:rsidRPr="00907FEB" w:rsidRDefault="00451112" w:rsidP="00451112">
            <w:pPr>
              <w:pBdr>
                <w:bottom w:val="single" w:sz="12" w:space="1" w:color="auto"/>
              </w:pBdr>
              <w:spacing w:line="240" w:lineRule="auto"/>
              <w:ind w:left="-23" w:right="-7"/>
              <w:jc w:val="right"/>
              <w:rPr>
                <w:rFonts w:ascii="Browallia New" w:hAnsi="Browallia New" w:cs="Browallia New"/>
                <w:sz w:val="20"/>
                <w:szCs w:val="20"/>
              </w:rPr>
            </w:pPr>
            <w:r w:rsidRPr="00451112">
              <w:rPr>
                <w:rFonts w:ascii="Browallia New" w:hAnsi="Browallia New" w:cs="Browallia New"/>
                <w:sz w:val="20"/>
                <w:szCs w:val="20"/>
              </w:rPr>
              <w:t>66,884</w:t>
            </w:r>
          </w:p>
        </w:tc>
        <w:tc>
          <w:tcPr>
            <w:tcW w:w="834" w:type="dxa"/>
            <w:vAlign w:val="bottom"/>
          </w:tcPr>
          <w:p w14:paraId="37C8BC76" w14:textId="1F1B0A61" w:rsidR="00451112" w:rsidRPr="00907FEB" w:rsidRDefault="00451112" w:rsidP="00451112">
            <w:pPr>
              <w:pBdr>
                <w:bottom w:val="single" w:sz="12" w:space="1" w:color="auto"/>
              </w:pBdr>
              <w:spacing w:line="240" w:lineRule="auto"/>
              <w:ind w:left="-23" w:right="-7"/>
              <w:jc w:val="right"/>
              <w:rPr>
                <w:rFonts w:ascii="Browallia New" w:hAnsi="Browallia New" w:cs="Browallia New"/>
                <w:sz w:val="20"/>
                <w:szCs w:val="20"/>
              </w:rPr>
            </w:pPr>
            <w:r w:rsidRPr="00451112">
              <w:rPr>
                <w:rFonts w:ascii="Browallia New" w:hAnsi="Browallia New" w:cs="Browallia New"/>
                <w:sz w:val="20"/>
                <w:szCs w:val="20"/>
              </w:rPr>
              <w:t>-</w:t>
            </w:r>
          </w:p>
        </w:tc>
        <w:tc>
          <w:tcPr>
            <w:tcW w:w="801" w:type="dxa"/>
            <w:vAlign w:val="bottom"/>
          </w:tcPr>
          <w:p w14:paraId="2AF2CB0B" w14:textId="5818FE13" w:rsidR="00451112" w:rsidRPr="00907FEB" w:rsidRDefault="00451112" w:rsidP="00451112">
            <w:pPr>
              <w:pBdr>
                <w:bottom w:val="single" w:sz="12" w:space="1" w:color="auto"/>
              </w:pBdr>
              <w:spacing w:line="240" w:lineRule="auto"/>
              <w:ind w:left="-23" w:right="-7"/>
              <w:jc w:val="right"/>
              <w:rPr>
                <w:rFonts w:ascii="Browallia New" w:hAnsi="Browallia New" w:cs="Browallia New"/>
                <w:sz w:val="20"/>
                <w:szCs w:val="20"/>
              </w:rPr>
            </w:pPr>
            <w:r w:rsidRPr="00451112">
              <w:rPr>
                <w:rFonts w:ascii="Browallia New" w:hAnsi="Browallia New" w:cs="Browallia New"/>
                <w:sz w:val="20"/>
                <w:szCs w:val="20"/>
              </w:rPr>
              <w:t xml:space="preserve"> </w:t>
            </w:r>
            <w:r w:rsidRPr="00451112">
              <w:rPr>
                <w:rFonts w:ascii="Browallia New" w:hAnsi="Browallia New" w:cs="Browallia New"/>
                <w:sz w:val="20"/>
                <w:szCs w:val="20"/>
                <w:cs/>
              </w:rPr>
              <w:t>-</w:t>
            </w:r>
          </w:p>
        </w:tc>
        <w:tc>
          <w:tcPr>
            <w:tcW w:w="954" w:type="dxa"/>
            <w:vAlign w:val="bottom"/>
          </w:tcPr>
          <w:p w14:paraId="3F64261C" w14:textId="51D7F67E" w:rsidR="00451112" w:rsidRPr="00907FEB" w:rsidRDefault="00451112" w:rsidP="00451112">
            <w:pPr>
              <w:pBdr>
                <w:bottom w:val="single" w:sz="12" w:space="1" w:color="auto"/>
              </w:pBdr>
              <w:spacing w:line="240" w:lineRule="auto"/>
              <w:ind w:right="-7"/>
              <w:jc w:val="right"/>
              <w:rPr>
                <w:rFonts w:ascii="Browallia New" w:hAnsi="Browallia New" w:cs="Browallia New"/>
                <w:sz w:val="20"/>
                <w:szCs w:val="20"/>
              </w:rPr>
            </w:pPr>
            <w:r w:rsidRPr="00451112">
              <w:rPr>
                <w:rFonts w:ascii="Browallia New" w:hAnsi="Browallia New" w:cs="Browallia New"/>
                <w:sz w:val="20"/>
                <w:szCs w:val="20"/>
              </w:rPr>
              <w:t>206,539</w:t>
            </w:r>
          </w:p>
        </w:tc>
        <w:tc>
          <w:tcPr>
            <w:tcW w:w="980" w:type="dxa"/>
            <w:vAlign w:val="bottom"/>
          </w:tcPr>
          <w:p w14:paraId="0016D419" w14:textId="5C9A6BB5" w:rsidR="00451112" w:rsidRPr="00907FEB" w:rsidRDefault="00451112" w:rsidP="00451112">
            <w:pPr>
              <w:pBdr>
                <w:bottom w:val="single" w:sz="12" w:space="1" w:color="auto"/>
              </w:pBdr>
              <w:spacing w:line="240" w:lineRule="auto"/>
              <w:ind w:left="-23" w:right="-7"/>
              <w:jc w:val="right"/>
              <w:rPr>
                <w:rFonts w:ascii="Browallia New" w:hAnsi="Browallia New" w:cs="Browallia New"/>
                <w:sz w:val="20"/>
                <w:szCs w:val="20"/>
                <w:cs/>
              </w:rPr>
            </w:pPr>
            <w:r w:rsidRPr="00721363">
              <w:rPr>
                <w:rFonts w:ascii="Browallia New" w:hAnsi="Browallia New" w:cs="Browallia New"/>
                <w:sz w:val="20"/>
                <w:szCs w:val="20"/>
              </w:rPr>
              <w:t>221,562</w:t>
            </w:r>
          </w:p>
        </w:tc>
      </w:tr>
    </w:tbl>
    <w:p w14:paraId="5FFE2565" w14:textId="329A717C" w:rsidR="0057683B" w:rsidRPr="00235043" w:rsidRDefault="00576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2134D45" w14:textId="175966B4" w:rsidR="00F32A11" w:rsidRPr="00235043" w:rsidRDefault="00F32A11" w:rsidP="00C578AB">
      <w:pPr>
        <w:tabs>
          <w:tab w:val="clear" w:pos="680"/>
          <w:tab w:val="left" w:pos="426"/>
        </w:tabs>
        <w:spacing w:line="240" w:lineRule="auto"/>
        <w:ind w:left="426"/>
        <w:jc w:val="thaiDistribute"/>
        <w:rPr>
          <w:rFonts w:ascii="Browallia New" w:hAnsi="Browallia New" w:cs="Browallia New"/>
          <w:sz w:val="28"/>
          <w:szCs w:val="28"/>
        </w:rPr>
      </w:pPr>
      <w:r w:rsidRPr="00571A94">
        <w:rPr>
          <w:rFonts w:ascii="Browallia New" w:hAnsi="Browallia New" w:cs="Browallia New"/>
          <w:sz w:val="28"/>
          <w:szCs w:val="28"/>
          <w:cs/>
        </w:rPr>
        <w:t>ณ</w:t>
      </w:r>
      <w:r w:rsidRPr="00235043">
        <w:rPr>
          <w:rFonts w:ascii="Browallia New" w:hAnsi="Browallia New" w:cs="Browallia New"/>
          <w:sz w:val="28"/>
          <w:szCs w:val="28"/>
          <w:cs/>
        </w:rPr>
        <w:t xml:space="preserve"> วันที่ </w:t>
      </w:r>
      <w:r w:rsidR="00E636B9" w:rsidRPr="00A67DCC">
        <w:rPr>
          <w:rFonts w:ascii="Browallia New" w:hAnsi="Browallia New" w:cs="Browallia New"/>
          <w:sz w:val="28"/>
          <w:szCs w:val="28"/>
          <w:lang w:val="en-GB"/>
        </w:rPr>
        <w:t>30</w:t>
      </w:r>
      <w:r w:rsidR="00E636B9" w:rsidRPr="00A67DCC">
        <w:rPr>
          <w:rFonts w:ascii="Browallia New" w:hAnsi="Browallia New" w:cs="Browallia New"/>
          <w:sz w:val="28"/>
          <w:szCs w:val="28"/>
          <w:cs/>
          <w:lang w:val="en-GB"/>
        </w:rPr>
        <w:t xml:space="preserve"> มิถุนายน</w:t>
      </w:r>
      <w:r w:rsidR="00951B6F">
        <w:rPr>
          <w:rFonts w:ascii="Browallia New" w:hAnsi="Browallia New" w:cs="Browallia New" w:hint="cs"/>
          <w:sz w:val="28"/>
          <w:szCs w:val="28"/>
          <w:cs/>
        </w:rPr>
        <w:t xml:space="preserve"> </w:t>
      </w:r>
      <w:r w:rsidR="00951B6F">
        <w:rPr>
          <w:rFonts w:ascii="Browallia New" w:hAnsi="Browallia New" w:cs="Browallia New"/>
          <w:sz w:val="28"/>
          <w:szCs w:val="28"/>
        </w:rPr>
        <w:t>2569</w:t>
      </w:r>
      <w:r w:rsidR="00951B6F" w:rsidRPr="00235043">
        <w:rPr>
          <w:rFonts w:ascii="Browallia New" w:hAnsi="Browallia New" w:cs="Browallia New"/>
          <w:sz w:val="28"/>
          <w:szCs w:val="28"/>
          <w:cs/>
        </w:rPr>
        <w:t xml:space="preserve"> </w:t>
      </w:r>
      <w:r w:rsidRPr="00235043">
        <w:rPr>
          <w:rFonts w:ascii="Browallia New" w:hAnsi="Browallia New" w:cs="Browallia New"/>
          <w:sz w:val="28"/>
          <w:szCs w:val="28"/>
          <w:cs/>
        </w:rPr>
        <w:t xml:space="preserve">และวันที่ </w:t>
      </w:r>
      <w:r w:rsidRPr="00235043">
        <w:rPr>
          <w:rFonts w:ascii="Browallia New" w:hAnsi="Browallia New" w:cs="Browallia New"/>
          <w:sz w:val="28"/>
          <w:szCs w:val="28"/>
        </w:rPr>
        <w:t>31</w:t>
      </w:r>
      <w:r w:rsidRPr="00235043">
        <w:rPr>
          <w:rFonts w:ascii="Browallia New" w:hAnsi="Browallia New" w:cs="Browallia New"/>
          <w:sz w:val="28"/>
          <w:szCs w:val="28"/>
          <w:cs/>
        </w:rPr>
        <w:t xml:space="preserve"> ธันวาคม </w:t>
      </w:r>
      <w:r w:rsidRPr="00235043">
        <w:rPr>
          <w:rFonts w:ascii="Browallia New" w:hAnsi="Browallia New" w:cs="Browallia New"/>
          <w:sz w:val="28"/>
          <w:szCs w:val="28"/>
        </w:rPr>
        <w:t>256</w:t>
      </w:r>
      <w:r w:rsidR="00951B6F">
        <w:rPr>
          <w:rFonts w:ascii="Browallia New" w:hAnsi="Browallia New" w:cs="Browallia New"/>
          <w:sz w:val="28"/>
          <w:szCs w:val="28"/>
        </w:rPr>
        <w:t>8</w:t>
      </w:r>
      <w:r w:rsidRPr="00235043">
        <w:rPr>
          <w:rFonts w:ascii="Browallia New" w:hAnsi="Browallia New" w:cs="Browallia New"/>
          <w:sz w:val="28"/>
          <w:szCs w:val="28"/>
          <w:cs/>
        </w:rPr>
        <w:t xml:space="preserve"> ลูกหนี้ตามสัญญาเช่าซื้อ (สุทธิจากดอกผลเช่าซื้อที่ยัง</w:t>
      </w:r>
      <w:r w:rsidR="00F804A5" w:rsidRPr="00235043">
        <w:rPr>
          <w:rFonts w:ascii="Browallia New" w:hAnsi="Browallia New" w:cs="Browallia New"/>
          <w:sz w:val="28"/>
          <w:szCs w:val="28"/>
          <w:cs/>
        </w:rPr>
        <w:br/>
      </w:r>
      <w:r w:rsidRPr="00235043">
        <w:rPr>
          <w:rFonts w:ascii="Browallia New" w:hAnsi="Browallia New" w:cs="Browallia New"/>
          <w:sz w:val="28"/>
          <w:szCs w:val="28"/>
          <w:cs/>
        </w:rPr>
        <w:t>ไม่ถือเป็นรายได้) และค่าเผื่อผลขาดทุนด้านเครดิตที่คาดว่าจะเกิดขึ้นแยกตามอายุหนี้ที่ค้างชำระของลูกหนี้ตามสัญญาเช่าซื้อ</w:t>
      </w:r>
      <w:r w:rsidR="00BB636F">
        <w:rPr>
          <w:rFonts w:ascii="Browallia New" w:hAnsi="Browallia New" w:cs="Browallia New"/>
          <w:sz w:val="28"/>
          <w:szCs w:val="28"/>
        </w:rPr>
        <w:t xml:space="preserve"> </w:t>
      </w:r>
      <w:r w:rsidRPr="00235043">
        <w:rPr>
          <w:rFonts w:ascii="Browallia New" w:hAnsi="Browallia New" w:cs="Browallia New"/>
          <w:sz w:val="28"/>
          <w:szCs w:val="28"/>
          <w:cs/>
        </w:rPr>
        <w:t>โดยสรุป</w:t>
      </w:r>
      <w:r w:rsidR="006E16E0">
        <w:rPr>
          <w:rFonts w:ascii="Browallia New" w:hAnsi="Browallia New" w:cs="Browallia New" w:hint="cs"/>
          <w:sz w:val="28"/>
          <w:szCs w:val="28"/>
          <w:cs/>
        </w:rPr>
        <w:t>ได้</w:t>
      </w:r>
      <w:r w:rsidRPr="00235043">
        <w:rPr>
          <w:rFonts w:ascii="Browallia New" w:hAnsi="Browallia New" w:cs="Browallia New"/>
          <w:sz w:val="28"/>
          <w:szCs w:val="28"/>
          <w:cs/>
        </w:rPr>
        <w:t>ดังนี้</w:t>
      </w:r>
    </w:p>
    <w:p w14:paraId="69884866" w14:textId="77777777" w:rsidR="00F32A11" w:rsidRPr="00235043"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cs/>
        </w:rPr>
      </w:pPr>
    </w:p>
    <w:tbl>
      <w:tblPr>
        <w:tblW w:w="9131" w:type="dxa"/>
        <w:tblInd w:w="360" w:type="dxa"/>
        <w:tblLayout w:type="fixed"/>
        <w:tblLook w:val="0000" w:firstRow="0" w:lastRow="0" w:firstColumn="0" w:lastColumn="0" w:noHBand="0" w:noVBand="0"/>
      </w:tblPr>
      <w:tblGrid>
        <w:gridCol w:w="1786"/>
        <w:gridCol w:w="852"/>
        <w:gridCol w:w="851"/>
        <w:gridCol w:w="992"/>
        <w:gridCol w:w="1013"/>
        <w:gridCol w:w="914"/>
        <w:gridCol w:w="898"/>
        <w:gridCol w:w="879"/>
        <w:gridCol w:w="946"/>
      </w:tblGrid>
      <w:tr w:rsidR="00F32A11" w:rsidRPr="00923583" w14:paraId="4BABA370" w14:textId="77777777" w:rsidTr="00350D81">
        <w:trPr>
          <w:tblHeader/>
        </w:trPr>
        <w:tc>
          <w:tcPr>
            <w:tcW w:w="1786" w:type="dxa"/>
          </w:tcPr>
          <w:p w14:paraId="2C4E6678" w14:textId="77777777" w:rsidR="00F32A11" w:rsidRPr="0092358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45" w:type="dxa"/>
            <w:gridSpan w:val="8"/>
          </w:tcPr>
          <w:p w14:paraId="56BDD545" w14:textId="77777777" w:rsidR="00F32A11" w:rsidRPr="00923583" w:rsidRDefault="00F32A11" w:rsidP="007932B2">
            <w:pPr>
              <w:spacing w:line="240" w:lineRule="auto"/>
              <w:ind w:right="-45"/>
              <w:jc w:val="right"/>
              <w:rPr>
                <w:rFonts w:ascii="Browallia New" w:hAnsi="Browallia New" w:cs="Browallia New"/>
                <w:sz w:val="22"/>
                <w:szCs w:val="22"/>
                <w:cs/>
              </w:rPr>
            </w:pPr>
            <w:r w:rsidRPr="00923583">
              <w:rPr>
                <w:rFonts w:ascii="Browallia New" w:hAnsi="Browallia New" w:cs="Browallia New"/>
                <w:sz w:val="22"/>
                <w:szCs w:val="22"/>
                <w:cs/>
              </w:rPr>
              <w:t xml:space="preserve">(หน่วย </w:t>
            </w:r>
            <w:r w:rsidRPr="00923583">
              <w:rPr>
                <w:rFonts w:ascii="Browallia New" w:hAnsi="Browallia New" w:cs="Browallia New"/>
                <w:sz w:val="22"/>
                <w:szCs w:val="22"/>
                <w:lang w:val="en-GB"/>
              </w:rPr>
              <w:t xml:space="preserve">: </w:t>
            </w:r>
            <w:r w:rsidRPr="00923583">
              <w:rPr>
                <w:rFonts w:ascii="Browallia New" w:hAnsi="Browallia New" w:cs="Browallia New"/>
                <w:sz w:val="22"/>
                <w:szCs w:val="22"/>
                <w:cs/>
              </w:rPr>
              <w:t>พันบาท)</w:t>
            </w:r>
          </w:p>
        </w:tc>
      </w:tr>
      <w:tr w:rsidR="00F32A11" w:rsidRPr="00923583" w14:paraId="007DA495" w14:textId="77777777" w:rsidTr="00350D81">
        <w:trPr>
          <w:tblHeader/>
        </w:trPr>
        <w:tc>
          <w:tcPr>
            <w:tcW w:w="1786" w:type="dxa"/>
          </w:tcPr>
          <w:p w14:paraId="12A9E4B2" w14:textId="77777777" w:rsidR="00F32A11" w:rsidRPr="0092358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45" w:type="dxa"/>
            <w:gridSpan w:val="8"/>
            <w:vAlign w:val="bottom"/>
          </w:tcPr>
          <w:p w14:paraId="1AB72E73" w14:textId="34D0762D" w:rsidR="00F32A11" w:rsidRPr="00923583" w:rsidRDefault="00C36B5F" w:rsidP="00C36B5F">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923583">
              <w:rPr>
                <w:rFonts w:ascii="Browallia New" w:hAnsi="Browallia New" w:cs="Browallia New"/>
                <w:sz w:val="22"/>
                <w:szCs w:val="22"/>
                <w:cs/>
              </w:rPr>
              <w:t>ข้อมูลทาง</w:t>
            </w:r>
            <w:r w:rsidR="00F32A11" w:rsidRPr="00923583">
              <w:rPr>
                <w:rFonts w:ascii="Browallia New" w:hAnsi="Browallia New" w:cs="Browallia New"/>
                <w:sz w:val="22"/>
                <w:szCs w:val="22"/>
                <w:cs/>
              </w:rPr>
              <w:t>การเงินรวม</w:t>
            </w:r>
          </w:p>
        </w:tc>
      </w:tr>
      <w:tr w:rsidR="00F32A11" w:rsidRPr="00923583" w14:paraId="1D4F796E" w14:textId="77777777" w:rsidTr="00350D81">
        <w:trPr>
          <w:tblHeader/>
        </w:trPr>
        <w:tc>
          <w:tcPr>
            <w:tcW w:w="1786" w:type="dxa"/>
          </w:tcPr>
          <w:p w14:paraId="6F1FA172" w14:textId="77777777" w:rsidR="00F32A11" w:rsidRPr="0092358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2B8190E5" w14:textId="77777777" w:rsidR="00F32A11" w:rsidRPr="00923583"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2005" w:type="dxa"/>
            <w:gridSpan w:val="2"/>
          </w:tcPr>
          <w:p w14:paraId="24A07796" w14:textId="77777777" w:rsidR="00F32A11" w:rsidRPr="00923583"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923583">
              <w:rPr>
                <w:rFonts w:ascii="Browallia New" w:hAnsi="Browallia New" w:cs="Browallia New"/>
                <w:sz w:val="22"/>
                <w:szCs w:val="22"/>
                <w:cs/>
              </w:rPr>
              <w:t>อัตราร้อยละ</w:t>
            </w:r>
          </w:p>
        </w:tc>
        <w:tc>
          <w:tcPr>
            <w:tcW w:w="1812" w:type="dxa"/>
            <w:gridSpan w:val="2"/>
          </w:tcPr>
          <w:p w14:paraId="3B187987" w14:textId="77777777" w:rsidR="00F32A11" w:rsidRPr="00923583"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825" w:type="dxa"/>
            <w:gridSpan w:val="2"/>
          </w:tcPr>
          <w:p w14:paraId="34FB0730" w14:textId="77777777" w:rsidR="00F32A11" w:rsidRPr="00923583"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923583" w14:paraId="70C45AD5" w14:textId="77777777" w:rsidTr="00350D81">
        <w:trPr>
          <w:tblHeader/>
        </w:trPr>
        <w:tc>
          <w:tcPr>
            <w:tcW w:w="1786" w:type="dxa"/>
          </w:tcPr>
          <w:p w14:paraId="0CF24542" w14:textId="77777777" w:rsidR="00F32A11" w:rsidRPr="0092358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4557B5B7" w14:textId="77777777" w:rsidR="00F32A11" w:rsidRPr="00923583" w:rsidRDefault="00F32A11" w:rsidP="007932B2">
            <w:pP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cs/>
              </w:rPr>
              <w:t>ลูกหนี้ตาม</w:t>
            </w:r>
          </w:p>
        </w:tc>
        <w:tc>
          <w:tcPr>
            <w:tcW w:w="2005" w:type="dxa"/>
            <w:gridSpan w:val="2"/>
          </w:tcPr>
          <w:p w14:paraId="50E304EC" w14:textId="77777777" w:rsidR="00F32A11" w:rsidRPr="00923583"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923583">
              <w:rPr>
                <w:rFonts w:ascii="Browallia New" w:hAnsi="Browallia New" w:cs="Browallia New"/>
                <w:sz w:val="22"/>
                <w:szCs w:val="22"/>
                <w:cs/>
              </w:rPr>
              <w:t>ของค่าเผื่อผลขาดทุน</w:t>
            </w:r>
          </w:p>
        </w:tc>
        <w:tc>
          <w:tcPr>
            <w:tcW w:w="1812" w:type="dxa"/>
            <w:gridSpan w:val="2"/>
          </w:tcPr>
          <w:p w14:paraId="3040AA9A" w14:textId="77777777" w:rsidR="00F32A11" w:rsidRPr="00923583"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923583">
              <w:rPr>
                <w:rFonts w:ascii="Browallia New" w:hAnsi="Browallia New" w:cs="Browallia New"/>
                <w:sz w:val="22"/>
                <w:szCs w:val="22"/>
                <w:cs/>
              </w:rPr>
              <w:t>ค่าเผื่อผลขาดทุนด้าน</w:t>
            </w:r>
          </w:p>
        </w:tc>
        <w:tc>
          <w:tcPr>
            <w:tcW w:w="1825" w:type="dxa"/>
            <w:gridSpan w:val="2"/>
            <w:vMerge w:val="restart"/>
          </w:tcPr>
          <w:p w14:paraId="3BDD99C2" w14:textId="77777777" w:rsidR="00F32A11" w:rsidRPr="00923583" w:rsidRDefault="00F32A11" w:rsidP="007932B2">
            <w:pPr>
              <w:pBdr>
                <w:bottom w:val="single" w:sz="4" w:space="1" w:color="auto"/>
              </w:pBdr>
              <w:spacing w:line="240" w:lineRule="auto"/>
              <w:ind w:left="-12"/>
              <w:jc w:val="center"/>
              <w:rPr>
                <w:rFonts w:ascii="Browallia New" w:hAnsi="Browallia New" w:cs="Browallia New"/>
                <w:sz w:val="22"/>
                <w:szCs w:val="22"/>
              </w:rPr>
            </w:pPr>
          </w:p>
          <w:p w14:paraId="3F6069B7" w14:textId="77777777" w:rsidR="00F32A11" w:rsidRPr="00923583" w:rsidRDefault="00F32A11" w:rsidP="007932B2">
            <w:pPr>
              <w:pBdr>
                <w:bottom w:val="single" w:sz="4" w:space="1" w:color="auto"/>
              </w:pBdr>
              <w:spacing w:line="240" w:lineRule="auto"/>
              <w:ind w:left="-12"/>
              <w:jc w:val="center"/>
              <w:rPr>
                <w:rFonts w:ascii="Browallia New" w:hAnsi="Browallia New" w:cs="Browallia New"/>
                <w:sz w:val="22"/>
                <w:szCs w:val="22"/>
                <w:cs/>
              </w:rPr>
            </w:pPr>
            <w:r w:rsidRPr="00923583">
              <w:rPr>
                <w:rFonts w:ascii="Browallia New" w:hAnsi="Browallia New" w:cs="Browallia New"/>
                <w:sz w:val="22"/>
                <w:szCs w:val="22"/>
                <w:cs/>
              </w:rPr>
              <w:t>สุทธิ</w:t>
            </w:r>
          </w:p>
        </w:tc>
      </w:tr>
      <w:tr w:rsidR="00F32A11" w:rsidRPr="00923583" w14:paraId="273D8FE2" w14:textId="77777777" w:rsidTr="00350D81">
        <w:trPr>
          <w:tblHeader/>
        </w:trPr>
        <w:tc>
          <w:tcPr>
            <w:tcW w:w="1786" w:type="dxa"/>
          </w:tcPr>
          <w:p w14:paraId="37DD96EA" w14:textId="77777777" w:rsidR="00F32A11" w:rsidRPr="00923583" w:rsidRDefault="00F32A11" w:rsidP="007932B2">
            <w:pPr>
              <w:spacing w:line="240" w:lineRule="auto"/>
              <w:jc w:val="center"/>
              <w:rPr>
                <w:rFonts w:ascii="Browallia New" w:hAnsi="Browallia New" w:cs="Browallia New"/>
                <w:sz w:val="22"/>
                <w:szCs w:val="22"/>
              </w:rPr>
            </w:pPr>
          </w:p>
        </w:tc>
        <w:tc>
          <w:tcPr>
            <w:tcW w:w="1703" w:type="dxa"/>
            <w:gridSpan w:val="2"/>
            <w:vAlign w:val="bottom"/>
          </w:tcPr>
          <w:p w14:paraId="4AF35A76" w14:textId="77777777" w:rsidR="00F32A11" w:rsidRPr="0092358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cs/>
              </w:rPr>
              <w:t>สัญญาเช่าซื้อ</w:t>
            </w:r>
          </w:p>
        </w:tc>
        <w:tc>
          <w:tcPr>
            <w:tcW w:w="2005" w:type="dxa"/>
            <w:gridSpan w:val="2"/>
            <w:vAlign w:val="bottom"/>
          </w:tcPr>
          <w:p w14:paraId="74E23755" w14:textId="77777777" w:rsidR="00F32A11" w:rsidRPr="0092358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923583">
              <w:rPr>
                <w:rFonts w:ascii="Browallia New" w:hAnsi="Browallia New" w:cs="Browallia New"/>
                <w:sz w:val="22"/>
                <w:szCs w:val="22"/>
                <w:cs/>
              </w:rPr>
              <w:t>ด้านเครดิตที่คาดว่าจะเกิดขึ้น</w:t>
            </w:r>
          </w:p>
        </w:tc>
        <w:tc>
          <w:tcPr>
            <w:tcW w:w="1812" w:type="dxa"/>
            <w:gridSpan w:val="2"/>
            <w:vAlign w:val="bottom"/>
          </w:tcPr>
          <w:p w14:paraId="2571A93F" w14:textId="77777777" w:rsidR="00F32A11" w:rsidRPr="0092358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cs/>
              </w:rPr>
              <w:t>เครดิตที่คาดว่าจะเกิดขึ้น</w:t>
            </w:r>
          </w:p>
        </w:tc>
        <w:tc>
          <w:tcPr>
            <w:tcW w:w="1825" w:type="dxa"/>
            <w:gridSpan w:val="2"/>
            <w:vMerge/>
            <w:vAlign w:val="bottom"/>
          </w:tcPr>
          <w:p w14:paraId="1476A8FC" w14:textId="77777777" w:rsidR="00F32A11" w:rsidRPr="0092358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E636B9" w:rsidRPr="00923583" w14:paraId="0286146C" w14:textId="77777777" w:rsidTr="00350D81">
        <w:trPr>
          <w:tblHeader/>
        </w:trPr>
        <w:tc>
          <w:tcPr>
            <w:tcW w:w="1786" w:type="dxa"/>
          </w:tcPr>
          <w:p w14:paraId="7FC59DC0" w14:textId="77777777" w:rsidR="00E636B9" w:rsidRPr="00923583" w:rsidRDefault="00E636B9" w:rsidP="00E636B9">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2F43D2A0" w14:textId="77777777" w:rsidR="00E636B9" w:rsidRDefault="00E636B9" w:rsidP="00E636B9">
            <w:pPr>
              <w:pBdr>
                <w:bottom w:val="single" w:sz="4" w:space="1" w:color="auto"/>
              </w:pBdr>
              <w:spacing w:line="240" w:lineRule="auto"/>
              <w:ind w:left="-23" w:right="-7"/>
              <w:jc w:val="center"/>
              <w:rPr>
                <w:rFonts w:ascii="Browallia New" w:hAnsi="Browallia New" w:cs="Browallia New"/>
                <w:sz w:val="22"/>
                <w:szCs w:val="22"/>
                <w:cs/>
              </w:rPr>
            </w:pPr>
            <w:r>
              <w:rPr>
                <w:rFonts w:ascii="Browallia New" w:hAnsi="Browallia New" w:cs="Browallia New"/>
                <w:sz w:val="22"/>
                <w:szCs w:val="22"/>
              </w:rPr>
              <w:t>30</w:t>
            </w:r>
            <w:r>
              <w:rPr>
                <w:rFonts w:ascii="Browallia New" w:hAnsi="Browallia New" w:cs="Browallia New" w:hint="cs"/>
                <w:sz w:val="22"/>
                <w:szCs w:val="22"/>
                <w:cs/>
              </w:rPr>
              <w:t xml:space="preserve"> มิ.ย.</w:t>
            </w:r>
          </w:p>
          <w:p w14:paraId="5B41C7FC" w14:textId="57F40CBB" w:rsidR="00E636B9" w:rsidRPr="00923583" w:rsidRDefault="00E636B9" w:rsidP="00E636B9">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2569</w:t>
            </w:r>
          </w:p>
        </w:tc>
        <w:tc>
          <w:tcPr>
            <w:tcW w:w="851" w:type="dxa"/>
            <w:vAlign w:val="bottom"/>
          </w:tcPr>
          <w:p w14:paraId="05A1E47E" w14:textId="3114A4DA" w:rsidR="00E636B9" w:rsidRPr="00923583" w:rsidRDefault="00E636B9" w:rsidP="00E636B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ธ.ค. </w:t>
            </w:r>
            <w:r w:rsidRPr="00923583">
              <w:rPr>
                <w:rFonts w:ascii="Browallia New" w:hAnsi="Browallia New" w:cs="Browallia New"/>
                <w:sz w:val="22"/>
                <w:szCs w:val="22"/>
              </w:rPr>
              <w:t>2568</w:t>
            </w:r>
          </w:p>
        </w:tc>
        <w:tc>
          <w:tcPr>
            <w:tcW w:w="992" w:type="dxa"/>
            <w:vAlign w:val="bottom"/>
          </w:tcPr>
          <w:p w14:paraId="514FC53E" w14:textId="77777777" w:rsidR="00E636B9" w:rsidRDefault="00E636B9" w:rsidP="00E636B9">
            <w:pPr>
              <w:pBdr>
                <w:bottom w:val="single" w:sz="4" w:space="1" w:color="auto"/>
              </w:pBdr>
              <w:spacing w:line="240" w:lineRule="auto"/>
              <w:ind w:left="-23" w:right="-7"/>
              <w:jc w:val="center"/>
              <w:rPr>
                <w:rFonts w:ascii="Browallia New" w:hAnsi="Browallia New" w:cs="Browallia New"/>
                <w:sz w:val="22"/>
                <w:szCs w:val="22"/>
                <w:cs/>
              </w:rPr>
            </w:pPr>
            <w:r>
              <w:rPr>
                <w:rFonts w:ascii="Browallia New" w:hAnsi="Browallia New" w:cs="Browallia New"/>
                <w:sz w:val="22"/>
                <w:szCs w:val="22"/>
              </w:rPr>
              <w:t>30</w:t>
            </w:r>
            <w:r>
              <w:rPr>
                <w:rFonts w:ascii="Browallia New" w:hAnsi="Browallia New" w:cs="Browallia New" w:hint="cs"/>
                <w:sz w:val="22"/>
                <w:szCs w:val="22"/>
                <w:cs/>
              </w:rPr>
              <w:t xml:space="preserve"> มิ.ย.</w:t>
            </w:r>
          </w:p>
          <w:p w14:paraId="2EC7765D" w14:textId="7C4ECF96" w:rsidR="00E636B9" w:rsidRPr="00923583" w:rsidRDefault="00E636B9" w:rsidP="00E636B9">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2569</w:t>
            </w:r>
          </w:p>
        </w:tc>
        <w:tc>
          <w:tcPr>
            <w:tcW w:w="1013" w:type="dxa"/>
            <w:vAlign w:val="bottom"/>
          </w:tcPr>
          <w:p w14:paraId="3514974A" w14:textId="06AB2EAA" w:rsidR="00E636B9" w:rsidRPr="00923583" w:rsidRDefault="00E636B9" w:rsidP="00E636B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ธ.ค. </w:t>
            </w:r>
            <w:r w:rsidRPr="00923583">
              <w:rPr>
                <w:rFonts w:ascii="Browallia New" w:hAnsi="Browallia New" w:cs="Browallia New"/>
                <w:sz w:val="22"/>
                <w:szCs w:val="22"/>
              </w:rPr>
              <w:t>2568</w:t>
            </w:r>
          </w:p>
        </w:tc>
        <w:tc>
          <w:tcPr>
            <w:tcW w:w="914" w:type="dxa"/>
            <w:vAlign w:val="bottom"/>
          </w:tcPr>
          <w:p w14:paraId="0F35676B" w14:textId="77777777" w:rsidR="00E636B9" w:rsidRDefault="00E636B9" w:rsidP="00E636B9">
            <w:pPr>
              <w:pBdr>
                <w:bottom w:val="single" w:sz="4" w:space="1" w:color="auto"/>
              </w:pBdr>
              <w:spacing w:line="240" w:lineRule="auto"/>
              <w:ind w:left="-23" w:right="-7"/>
              <w:jc w:val="center"/>
              <w:rPr>
                <w:rFonts w:ascii="Browallia New" w:hAnsi="Browallia New" w:cs="Browallia New"/>
                <w:sz w:val="22"/>
                <w:szCs w:val="22"/>
                <w:cs/>
              </w:rPr>
            </w:pPr>
            <w:r>
              <w:rPr>
                <w:rFonts w:ascii="Browallia New" w:hAnsi="Browallia New" w:cs="Browallia New"/>
                <w:sz w:val="22"/>
                <w:szCs w:val="22"/>
              </w:rPr>
              <w:t>30</w:t>
            </w:r>
            <w:r>
              <w:rPr>
                <w:rFonts w:ascii="Browallia New" w:hAnsi="Browallia New" w:cs="Browallia New" w:hint="cs"/>
                <w:sz w:val="22"/>
                <w:szCs w:val="22"/>
                <w:cs/>
              </w:rPr>
              <w:t xml:space="preserve"> มิ.ย.</w:t>
            </w:r>
          </w:p>
          <w:p w14:paraId="71FCD2FD" w14:textId="0ECD2FD1" w:rsidR="00E636B9" w:rsidRPr="00923583" w:rsidRDefault="00E636B9" w:rsidP="00E636B9">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2569</w:t>
            </w:r>
          </w:p>
        </w:tc>
        <w:tc>
          <w:tcPr>
            <w:tcW w:w="898" w:type="dxa"/>
            <w:vAlign w:val="bottom"/>
          </w:tcPr>
          <w:p w14:paraId="0B371D56" w14:textId="4D240752" w:rsidR="00E636B9" w:rsidRPr="00923583" w:rsidRDefault="00E636B9" w:rsidP="00E636B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ธ.ค. </w:t>
            </w:r>
            <w:r w:rsidRPr="00923583">
              <w:rPr>
                <w:rFonts w:ascii="Browallia New" w:hAnsi="Browallia New" w:cs="Browallia New"/>
                <w:sz w:val="22"/>
                <w:szCs w:val="22"/>
              </w:rPr>
              <w:t>2568</w:t>
            </w:r>
          </w:p>
        </w:tc>
        <w:tc>
          <w:tcPr>
            <w:tcW w:w="879" w:type="dxa"/>
            <w:vAlign w:val="bottom"/>
          </w:tcPr>
          <w:p w14:paraId="1BB941E7" w14:textId="77777777" w:rsidR="00E636B9" w:rsidRDefault="00E636B9" w:rsidP="00E636B9">
            <w:pPr>
              <w:pBdr>
                <w:bottom w:val="single" w:sz="4" w:space="1" w:color="auto"/>
              </w:pBdr>
              <w:spacing w:line="240" w:lineRule="auto"/>
              <w:ind w:left="-23" w:right="-7"/>
              <w:jc w:val="center"/>
              <w:rPr>
                <w:rFonts w:ascii="Browallia New" w:hAnsi="Browallia New" w:cs="Browallia New"/>
                <w:sz w:val="22"/>
                <w:szCs w:val="22"/>
                <w:cs/>
              </w:rPr>
            </w:pPr>
            <w:r>
              <w:rPr>
                <w:rFonts w:ascii="Browallia New" w:hAnsi="Browallia New" w:cs="Browallia New"/>
                <w:sz w:val="22"/>
                <w:szCs w:val="22"/>
              </w:rPr>
              <w:t>30</w:t>
            </w:r>
            <w:r>
              <w:rPr>
                <w:rFonts w:ascii="Browallia New" w:hAnsi="Browallia New" w:cs="Browallia New" w:hint="cs"/>
                <w:sz w:val="22"/>
                <w:szCs w:val="22"/>
                <w:cs/>
              </w:rPr>
              <w:t xml:space="preserve"> มิ.ย.</w:t>
            </w:r>
          </w:p>
          <w:p w14:paraId="5C6D3598" w14:textId="2D2207B9" w:rsidR="00E636B9" w:rsidRPr="00923583" w:rsidRDefault="00E636B9" w:rsidP="00E636B9">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2569</w:t>
            </w:r>
          </w:p>
        </w:tc>
        <w:tc>
          <w:tcPr>
            <w:tcW w:w="946" w:type="dxa"/>
            <w:vAlign w:val="bottom"/>
          </w:tcPr>
          <w:p w14:paraId="64AE01C0" w14:textId="73D4F66E" w:rsidR="00E636B9" w:rsidRPr="00923583" w:rsidRDefault="00E636B9" w:rsidP="00E636B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ธ.ค. </w:t>
            </w:r>
            <w:r w:rsidRPr="00923583">
              <w:rPr>
                <w:rFonts w:ascii="Browallia New" w:hAnsi="Browallia New" w:cs="Browallia New"/>
                <w:sz w:val="22"/>
                <w:szCs w:val="22"/>
              </w:rPr>
              <w:t>2568</w:t>
            </w:r>
          </w:p>
        </w:tc>
      </w:tr>
      <w:tr w:rsidR="00F32A11" w:rsidRPr="00923583" w14:paraId="3498291E" w14:textId="77777777" w:rsidTr="00350D81">
        <w:trPr>
          <w:tblHeader/>
        </w:trPr>
        <w:tc>
          <w:tcPr>
            <w:tcW w:w="1786" w:type="dxa"/>
          </w:tcPr>
          <w:p w14:paraId="6CCA1566" w14:textId="77777777" w:rsidR="00F32A11" w:rsidRPr="0092358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1FA3E3AB" w14:textId="77777777" w:rsidR="00F32A11" w:rsidRPr="00923583"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1" w:type="dxa"/>
            <w:vAlign w:val="bottom"/>
          </w:tcPr>
          <w:p w14:paraId="6D61DA08" w14:textId="77777777" w:rsidR="00F32A11" w:rsidRPr="00923583"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92" w:type="dxa"/>
            <w:vAlign w:val="bottom"/>
          </w:tcPr>
          <w:p w14:paraId="5DF6469C" w14:textId="77777777" w:rsidR="00F32A11" w:rsidRPr="00923583"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1013" w:type="dxa"/>
            <w:vAlign w:val="bottom"/>
          </w:tcPr>
          <w:p w14:paraId="4BFFC97B" w14:textId="77777777" w:rsidR="00F32A11" w:rsidRPr="00923583"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14" w:type="dxa"/>
            <w:vAlign w:val="bottom"/>
          </w:tcPr>
          <w:p w14:paraId="2EE1425C" w14:textId="77777777" w:rsidR="00F32A11" w:rsidRPr="00923583"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98" w:type="dxa"/>
            <w:vAlign w:val="bottom"/>
          </w:tcPr>
          <w:p w14:paraId="12BB92A0" w14:textId="77777777" w:rsidR="00F32A11" w:rsidRPr="00923583"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879" w:type="dxa"/>
            <w:vAlign w:val="bottom"/>
          </w:tcPr>
          <w:p w14:paraId="40F4B760" w14:textId="77777777" w:rsidR="00F32A11" w:rsidRPr="00923583"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46" w:type="dxa"/>
            <w:vAlign w:val="bottom"/>
          </w:tcPr>
          <w:p w14:paraId="072BC102" w14:textId="77777777" w:rsidR="00F32A11" w:rsidRPr="00923583" w:rsidRDefault="00F32A11" w:rsidP="007932B2">
            <w:pPr>
              <w:tabs>
                <w:tab w:val="clear" w:pos="680"/>
                <w:tab w:val="clear" w:pos="907"/>
              </w:tabs>
              <w:spacing w:line="240" w:lineRule="auto"/>
              <w:ind w:left="-114"/>
              <w:jc w:val="center"/>
              <w:rPr>
                <w:rFonts w:ascii="Browallia New" w:hAnsi="Browallia New" w:cs="Browallia New"/>
                <w:sz w:val="22"/>
                <w:szCs w:val="22"/>
              </w:rPr>
            </w:pPr>
          </w:p>
        </w:tc>
      </w:tr>
      <w:tr w:rsidR="00F32A11" w:rsidRPr="00923583" w14:paraId="7F94EB51" w14:textId="77777777" w:rsidTr="00350D81">
        <w:tc>
          <w:tcPr>
            <w:tcW w:w="1786" w:type="dxa"/>
          </w:tcPr>
          <w:p w14:paraId="4C6E3100" w14:textId="77777777" w:rsidR="00F32A11" w:rsidRPr="00923583" w:rsidRDefault="00F32A11" w:rsidP="007932B2">
            <w:pPr>
              <w:spacing w:line="240" w:lineRule="auto"/>
              <w:ind w:right="-108"/>
              <w:jc w:val="both"/>
              <w:rPr>
                <w:rFonts w:ascii="Browallia New" w:hAnsi="Browallia New" w:cs="Browallia New"/>
                <w:b/>
                <w:bCs/>
                <w:sz w:val="22"/>
                <w:szCs w:val="22"/>
              </w:rPr>
            </w:pPr>
            <w:r w:rsidRPr="00923583">
              <w:rPr>
                <w:rFonts w:ascii="Browallia New" w:hAnsi="Browallia New" w:cs="Browallia New"/>
                <w:b/>
                <w:bCs/>
                <w:sz w:val="22"/>
                <w:szCs w:val="22"/>
                <w:cs/>
              </w:rPr>
              <w:t>ลูกหนี้ตามสัญญาเช่าซื้อ</w:t>
            </w:r>
          </w:p>
        </w:tc>
        <w:tc>
          <w:tcPr>
            <w:tcW w:w="852" w:type="dxa"/>
          </w:tcPr>
          <w:p w14:paraId="3A5AA351" w14:textId="77777777" w:rsidR="00F32A11" w:rsidRPr="00923583" w:rsidRDefault="00F32A11" w:rsidP="007932B2">
            <w:pPr>
              <w:pStyle w:val="InsideAddress"/>
              <w:tabs>
                <w:tab w:val="decimal" w:pos="834"/>
              </w:tabs>
              <w:ind w:left="-114"/>
              <w:rPr>
                <w:rFonts w:ascii="Browallia New" w:hAnsi="Browallia New" w:cs="Browallia New"/>
                <w:sz w:val="22"/>
                <w:szCs w:val="22"/>
              </w:rPr>
            </w:pPr>
          </w:p>
        </w:tc>
        <w:tc>
          <w:tcPr>
            <w:tcW w:w="851" w:type="dxa"/>
          </w:tcPr>
          <w:p w14:paraId="42383DDB" w14:textId="77777777" w:rsidR="00F32A11" w:rsidRPr="00923583" w:rsidRDefault="00F32A11" w:rsidP="007932B2">
            <w:pPr>
              <w:pStyle w:val="InsideAddress"/>
              <w:tabs>
                <w:tab w:val="decimal" w:pos="834"/>
              </w:tabs>
              <w:ind w:left="-114"/>
              <w:rPr>
                <w:rFonts w:ascii="Browallia New" w:hAnsi="Browallia New" w:cs="Browallia New"/>
                <w:sz w:val="22"/>
                <w:szCs w:val="22"/>
              </w:rPr>
            </w:pPr>
          </w:p>
        </w:tc>
        <w:tc>
          <w:tcPr>
            <w:tcW w:w="992" w:type="dxa"/>
          </w:tcPr>
          <w:p w14:paraId="02A9D5D3" w14:textId="77777777" w:rsidR="00F32A11" w:rsidRPr="00923583"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1013" w:type="dxa"/>
          </w:tcPr>
          <w:p w14:paraId="487CBC45" w14:textId="77777777" w:rsidR="00F32A11" w:rsidRPr="00923583"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914" w:type="dxa"/>
          </w:tcPr>
          <w:p w14:paraId="744F7AE2" w14:textId="77777777" w:rsidR="00F32A11" w:rsidRPr="00923583" w:rsidRDefault="00F32A11" w:rsidP="007932B2">
            <w:pPr>
              <w:tabs>
                <w:tab w:val="clear" w:pos="680"/>
                <w:tab w:val="clear" w:pos="907"/>
              </w:tabs>
              <w:spacing w:line="240" w:lineRule="auto"/>
              <w:ind w:left="-114"/>
              <w:rPr>
                <w:rFonts w:ascii="Browallia New" w:hAnsi="Browallia New" w:cs="Browallia New"/>
                <w:sz w:val="22"/>
                <w:szCs w:val="22"/>
              </w:rPr>
            </w:pPr>
          </w:p>
        </w:tc>
        <w:tc>
          <w:tcPr>
            <w:tcW w:w="898" w:type="dxa"/>
          </w:tcPr>
          <w:p w14:paraId="282A1C73" w14:textId="77777777" w:rsidR="00F32A11" w:rsidRPr="00923583" w:rsidRDefault="00F32A11" w:rsidP="007932B2">
            <w:pPr>
              <w:tabs>
                <w:tab w:val="clear" w:pos="680"/>
                <w:tab w:val="clear" w:pos="907"/>
              </w:tabs>
              <w:spacing w:line="240" w:lineRule="auto"/>
              <w:ind w:left="-114"/>
              <w:rPr>
                <w:rFonts w:ascii="Browallia New" w:hAnsi="Browallia New" w:cs="Browallia New"/>
                <w:sz w:val="22"/>
                <w:szCs w:val="22"/>
              </w:rPr>
            </w:pPr>
          </w:p>
        </w:tc>
        <w:tc>
          <w:tcPr>
            <w:tcW w:w="879" w:type="dxa"/>
          </w:tcPr>
          <w:p w14:paraId="7292346D" w14:textId="77777777" w:rsidR="00F32A11" w:rsidRPr="00923583" w:rsidRDefault="00F32A11" w:rsidP="007932B2">
            <w:pPr>
              <w:pStyle w:val="InsideAddress"/>
              <w:tabs>
                <w:tab w:val="decimal" w:pos="792"/>
              </w:tabs>
              <w:ind w:left="-114"/>
              <w:rPr>
                <w:rFonts w:ascii="Browallia New" w:hAnsi="Browallia New" w:cs="Browallia New"/>
                <w:sz w:val="22"/>
                <w:szCs w:val="22"/>
              </w:rPr>
            </w:pPr>
          </w:p>
        </w:tc>
        <w:tc>
          <w:tcPr>
            <w:tcW w:w="946" w:type="dxa"/>
          </w:tcPr>
          <w:p w14:paraId="6DF232D4" w14:textId="77777777" w:rsidR="00F32A11" w:rsidRPr="00923583" w:rsidRDefault="00F32A11" w:rsidP="007932B2">
            <w:pPr>
              <w:pStyle w:val="InsideAddress"/>
              <w:ind w:left="-114"/>
              <w:rPr>
                <w:rFonts w:ascii="Browallia New" w:hAnsi="Browallia New" w:cs="Browallia New"/>
                <w:sz w:val="22"/>
                <w:szCs w:val="22"/>
              </w:rPr>
            </w:pPr>
          </w:p>
        </w:tc>
      </w:tr>
      <w:tr w:rsidR="00923583" w:rsidRPr="00923583" w14:paraId="6A227EF6" w14:textId="77777777" w:rsidTr="00853D6C">
        <w:trPr>
          <w:trHeight w:val="66"/>
        </w:trPr>
        <w:tc>
          <w:tcPr>
            <w:tcW w:w="1786" w:type="dxa"/>
          </w:tcPr>
          <w:p w14:paraId="0F148FD2" w14:textId="0675BC6E" w:rsidR="00923583" w:rsidRPr="00923583" w:rsidRDefault="00923583" w:rsidP="00923583">
            <w:pPr>
              <w:spacing w:line="240" w:lineRule="auto"/>
              <w:rPr>
                <w:rFonts w:ascii="Browallia New" w:hAnsi="Browallia New" w:cs="Browallia New"/>
                <w:sz w:val="22"/>
                <w:szCs w:val="22"/>
                <w:cs/>
              </w:rPr>
            </w:pPr>
            <w:r w:rsidRPr="00923583">
              <w:rPr>
                <w:rFonts w:ascii="Browallia New" w:hAnsi="Browallia New" w:cs="Browallia New"/>
                <w:sz w:val="22"/>
                <w:szCs w:val="22"/>
                <w:cs/>
              </w:rPr>
              <w:t>บริษัท</w:t>
            </w:r>
          </w:p>
        </w:tc>
        <w:tc>
          <w:tcPr>
            <w:tcW w:w="852" w:type="dxa"/>
            <w:vAlign w:val="bottom"/>
          </w:tcPr>
          <w:p w14:paraId="22DE157A" w14:textId="60A64135" w:rsidR="00923583" w:rsidRPr="00923583" w:rsidRDefault="00C95EAB" w:rsidP="00923583">
            <w:pPr>
              <w:spacing w:line="240" w:lineRule="auto"/>
              <w:ind w:left="-23" w:right="-7"/>
              <w:jc w:val="right"/>
              <w:rPr>
                <w:rFonts w:ascii="Browallia New" w:hAnsi="Browallia New" w:cs="Browallia New"/>
                <w:sz w:val="22"/>
                <w:szCs w:val="22"/>
              </w:rPr>
            </w:pPr>
            <w:r w:rsidRPr="00C95EAB">
              <w:rPr>
                <w:rFonts w:ascii="Browallia New" w:hAnsi="Browallia New" w:cs="Browallia New"/>
                <w:sz w:val="22"/>
                <w:szCs w:val="22"/>
              </w:rPr>
              <w:t>252,755</w:t>
            </w:r>
          </w:p>
        </w:tc>
        <w:tc>
          <w:tcPr>
            <w:tcW w:w="851" w:type="dxa"/>
            <w:vAlign w:val="bottom"/>
          </w:tcPr>
          <w:p w14:paraId="3CEAA6E9" w14:textId="7784EEAF"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273,620</w:t>
            </w:r>
          </w:p>
        </w:tc>
        <w:tc>
          <w:tcPr>
            <w:tcW w:w="992" w:type="dxa"/>
            <w:vAlign w:val="bottom"/>
          </w:tcPr>
          <w:p w14:paraId="11121E53" w14:textId="59ECFBBA" w:rsidR="00923583" w:rsidRPr="00923583" w:rsidRDefault="008B0F4B" w:rsidP="00923583">
            <w:pPr>
              <w:pStyle w:val="InsideAddress"/>
              <w:tabs>
                <w:tab w:val="left" w:pos="680"/>
                <w:tab w:val="left" w:pos="907"/>
              </w:tabs>
              <w:ind w:left="-96" w:right="-45"/>
              <w:jc w:val="right"/>
              <w:rPr>
                <w:rFonts w:ascii="Browallia New" w:hAnsi="Browallia New" w:cs="Browallia New"/>
                <w:sz w:val="22"/>
                <w:szCs w:val="22"/>
                <w:cs/>
              </w:rPr>
            </w:pPr>
            <w:r w:rsidRPr="008B0F4B">
              <w:rPr>
                <w:rFonts w:ascii="Browallia New" w:hAnsi="Browallia New" w:cs="Browallia New"/>
                <w:sz w:val="22"/>
                <w:szCs w:val="22"/>
              </w:rPr>
              <w:t xml:space="preserve">1.93 </w:t>
            </w:r>
            <w:r w:rsidR="00DE6A67">
              <w:rPr>
                <w:rFonts w:ascii="Browallia New" w:hAnsi="Browallia New" w:cs="Browallia New"/>
                <w:sz w:val="22"/>
                <w:szCs w:val="22"/>
              </w:rPr>
              <w:t>-</w:t>
            </w:r>
            <w:r w:rsidRPr="008B0F4B">
              <w:rPr>
                <w:rFonts w:ascii="Browallia New" w:hAnsi="Browallia New" w:cs="Browallia New"/>
                <w:sz w:val="22"/>
                <w:szCs w:val="22"/>
              </w:rPr>
              <w:t xml:space="preserve"> 100</w:t>
            </w:r>
          </w:p>
        </w:tc>
        <w:tc>
          <w:tcPr>
            <w:tcW w:w="1013" w:type="dxa"/>
            <w:vAlign w:val="bottom"/>
          </w:tcPr>
          <w:p w14:paraId="7F221C48" w14:textId="216BF197" w:rsidR="00923583" w:rsidRPr="00923583" w:rsidRDefault="00923583" w:rsidP="00923583">
            <w:pPr>
              <w:pStyle w:val="InsideAddress"/>
              <w:tabs>
                <w:tab w:val="left" w:pos="680"/>
                <w:tab w:val="left" w:pos="907"/>
              </w:tabs>
              <w:ind w:left="-96" w:right="-45"/>
              <w:jc w:val="right"/>
              <w:rPr>
                <w:rFonts w:ascii="Browallia New" w:hAnsi="Browallia New" w:cs="Browallia New"/>
                <w:sz w:val="22"/>
                <w:szCs w:val="22"/>
              </w:rPr>
            </w:pPr>
            <w:r w:rsidRPr="00923583">
              <w:rPr>
                <w:rFonts w:ascii="Browallia New" w:hAnsi="Browallia New" w:cs="Browallia New"/>
                <w:sz w:val="22"/>
                <w:szCs w:val="22"/>
              </w:rPr>
              <w:t>1.93 - 100</w:t>
            </w:r>
          </w:p>
        </w:tc>
        <w:tc>
          <w:tcPr>
            <w:tcW w:w="914" w:type="dxa"/>
            <w:vAlign w:val="bottom"/>
          </w:tcPr>
          <w:p w14:paraId="5AA3F6F5" w14:textId="5006AAC9" w:rsidR="00923583" w:rsidRPr="00923583" w:rsidRDefault="00D14B11" w:rsidP="00923583">
            <w:pPr>
              <w:spacing w:line="240" w:lineRule="auto"/>
              <w:ind w:left="-23" w:right="-7"/>
              <w:jc w:val="right"/>
              <w:rPr>
                <w:rFonts w:ascii="Browallia New" w:hAnsi="Browallia New" w:cs="Browallia New"/>
                <w:sz w:val="22"/>
                <w:szCs w:val="22"/>
              </w:rPr>
            </w:pPr>
            <w:r w:rsidRPr="00D14B11">
              <w:rPr>
                <w:rFonts w:ascii="Browallia New" w:hAnsi="Browallia New" w:cs="Browallia New"/>
                <w:sz w:val="22"/>
                <w:szCs w:val="22"/>
              </w:rPr>
              <w:t>46,216</w:t>
            </w:r>
          </w:p>
        </w:tc>
        <w:tc>
          <w:tcPr>
            <w:tcW w:w="898" w:type="dxa"/>
            <w:vAlign w:val="bottom"/>
          </w:tcPr>
          <w:p w14:paraId="5F45F822" w14:textId="34627F0A"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52,058</w:t>
            </w:r>
          </w:p>
        </w:tc>
        <w:tc>
          <w:tcPr>
            <w:tcW w:w="879" w:type="dxa"/>
            <w:vAlign w:val="bottom"/>
          </w:tcPr>
          <w:p w14:paraId="1A4D161B" w14:textId="04BE3C4C" w:rsidR="00923583" w:rsidRPr="00923583" w:rsidRDefault="003219D0" w:rsidP="00923583">
            <w:pPr>
              <w:spacing w:line="240" w:lineRule="auto"/>
              <w:ind w:left="-23" w:right="-7"/>
              <w:jc w:val="right"/>
              <w:rPr>
                <w:rFonts w:ascii="Browallia New" w:hAnsi="Browallia New" w:cs="Browallia New"/>
                <w:sz w:val="22"/>
                <w:szCs w:val="22"/>
              </w:rPr>
            </w:pPr>
            <w:r w:rsidRPr="003219D0">
              <w:rPr>
                <w:rFonts w:ascii="Browallia New" w:hAnsi="Browallia New" w:cs="Browallia New"/>
                <w:sz w:val="22"/>
                <w:szCs w:val="22"/>
              </w:rPr>
              <w:t>206,539</w:t>
            </w:r>
          </w:p>
        </w:tc>
        <w:tc>
          <w:tcPr>
            <w:tcW w:w="946" w:type="dxa"/>
            <w:vAlign w:val="bottom"/>
          </w:tcPr>
          <w:p w14:paraId="1A55D6EA" w14:textId="57284C2F"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221,562</w:t>
            </w:r>
          </w:p>
        </w:tc>
      </w:tr>
      <w:tr w:rsidR="00923583" w:rsidRPr="00923583" w14:paraId="11D92C69" w14:textId="77777777" w:rsidTr="00853D6C">
        <w:tc>
          <w:tcPr>
            <w:tcW w:w="1786" w:type="dxa"/>
          </w:tcPr>
          <w:p w14:paraId="486D86CC" w14:textId="77777777" w:rsidR="00923583" w:rsidRPr="00923583" w:rsidRDefault="00923583" w:rsidP="00923583">
            <w:pPr>
              <w:tabs>
                <w:tab w:val="left" w:pos="162"/>
              </w:tabs>
              <w:spacing w:line="240" w:lineRule="auto"/>
              <w:ind w:right="-108"/>
              <w:jc w:val="both"/>
              <w:rPr>
                <w:rFonts w:ascii="Browallia New" w:hAnsi="Browallia New" w:cs="Browallia New"/>
                <w:sz w:val="22"/>
                <w:szCs w:val="22"/>
                <w:cs/>
              </w:rPr>
            </w:pPr>
            <w:r w:rsidRPr="00923583">
              <w:rPr>
                <w:rFonts w:ascii="Browallia New" w:hAnsi="Browallia New" w:cs="Browallia New"/>
                <w:sz w:val="22"/>
                <w:szCs w:val="22"/>
                <w:cs/>
              </w:rPr>
              <w:t xml:space="preserve">บริษัทย่อย </w:t>
            </w:r>
          </w:p>
        </w:tc>
        <w:tc>
          <w:tcPr>
            <w:tcW w:w="852" w:type="dxa"/>
            <w:vAlign w:val="bottom"/>
          </w:tcPr>
          <w:p w14:paraId="2CD91B60" w14:textId="77777777" w:rsidR="00923583" w:rsidRPr="00923583" w:rsidRDefault="00923583" w:rsidP="00923583">
            <w:pPr>
              <w:spacing w:line="240" w:lineRule="auto"/>
              <w:ind w:left="-23" w:right="-7"/>
              <w:jc w:val="right"/>
              <w:rPr>
                <w:rFonts w:ascii="Browallia New" w:hAnsi="Browallia New" w:cs="Browallia New"/>
                <w:sz w:val="22"/>
                <w:szCs w:val="22"/>
              </w:rPr>
            </w:pPr>
          </w:p>
        </w:tc>
        <w:tc>
          <w:tcPr>
            <w:tcW w:w="851" w:type="dxa"/>
            <w:vAlign w:val="bottom"/>
          </w:tcPr>
          <w:p w14:paraId="1FFBEE7F" w14:textId="77777777" w:rsidR="00923583" w:rsidRPr="00923583" w:rsidRDefault="00923583" w:rsidP="00923583">
            <w:pPr>
              <w:spacing w:line="240" w:lineRule="auto"/>
              <w:ind w:left="-23" w:right="-7"/>
              <w:jc w:val="right"/>
              <w:rPr>
                <w:rFonts w:ascii="Browallia New" w:hAnsi="Browallia New" w:cs="Browallia New"/>
                <w:sz w:val="22"/>
                <w:szCs w:val="22"/>
              </w:rPr>
            </w:pPr>
          </w:p>
        </w:tc>
        <w:tc>
          <w:tcPr>
            <w:tcW w:w="992" w:type="dxa"/>
            <w:vAlign w:val="bottom"/>
          </w:tcPr>
          <w:p w14:paraId="1EF92F97" w14:textId="77777777" w:rsidR="00923583" w:rsidRPr="00923583" w:rsidRDefault="00923583" w:rsidP="00923583">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58A38933" w14:textId="77777777" w:rsidR="00923583" w:rsidRPr="00923583" w:rsidRDefault="00923583" w:rsidP="00923583">
            <w:pPr>
              <w:pStyle w:val="InsideAddress"/>
              <w:tabs>
                <w:tab w:val="decimal" w:pos="252"/>
                <w:tab w:val="left" w:pos="680"/>
                <w:tab w:val="left" w:pos="907"/>
              </w:tabs>
              <w:ind w:left="-96" w:right="-45"/>
              <w:jc w:val="right"/>
              <w:rPr>
                <w:rFonts w:ascii="Browallia New" w:hAnsi="Browallia New" w:cs="Browallia New"/>
                <w:sz w:val="22"/>
                <w:szCs w:val="22"/>
              </w:rPr>
            </w:pPr>
          </w:p>
        </w:tc>
        <w:tc>
          <w:tcPr>
            <w:tcW w:w="914" w:type="dxa"/>
            <w:vAlign w:val="bottom"/>
          </w:tcPr>
          <w:p w14:paraId="14D33F19" w14:textId="77777777" w:rsidR="00923583" w:rsidRPr="00923583" w:rsidRDefault="00923583" w:rsidP="00923583">
            <w:pPr>
              <w:spacing w:line="240" w:lineRule="auto"/>
              <w:ind w:left="-23" w:right="-7"/>
              <w:jc w:val="right"/>
              <w:rPr>
                <w:rFonts w:ascii="Browallia New" w:hAnsi="Browallia New" w:cs="Browallia New"/>
                <w:sz w:val="22"/>
                <w:szCs w:val="22"/>
              </w:rPr>
            </w:pPr>
          </w:p>
        </w:tc>
        <w:tc>
          <w:tcPr>
            <w:tcW w:w="898" w:type="dxa"/>
            <w:vAlign w:val="bottom"/>
          </w:tcPr>
          <w:p w14:paraId="07286632" w14:textId="77777777" w:rsidR="00923583" w:rsidRPr="00923583" w:rsidRDefault="00923583" w:rsidP="00923583">
            <w:pPr>
              <w:spacing w:line="240" w:lineRule="auto"/>
              <w:ind w:left="-23" w:right="-7"/>
              <w:jc w:val="right"/>
              <w:rPr>
                <w:rFonts w:ascii="Browallia New" w:hAnsi="Browallia New" w:cs="Browallia New"/>
                <w:sz w:val="22"/>
                <w:szCs w:val="22"/>
              </w:rPr>
            </w:pPr>
          </w:p>
        </w:tc>
        <w:tc>
          <w:tcPr>
            <w:tcW w:w="879" w:type="dxa"/>
            <w:vAlign w:val="bottom"/>
          </w:tcPr>
          <w:p w14:paraId="33E543E9" w14:textId="77777777" w:rsidR="00923583" w:rsidRPr="00923583" w:rsidRDefault="00923583" w:rsidP="00923583">
            <w:pPr>
              <w:spacing w:line="240" w:lineRule="auto"/>
              <w:ind w:left="-23" w:right="-7"/>
              <w:jc w:val="right"/>
              <w:rPr>
                <w:rFonts w:ascii="Browallia New" w:hAnsi="Browallia New" w:cs="Browallia New"/>
                <w:sz w:val="22"/>
                <w:szCs w:val="22"/>
              </w:rPr>
            </w:pPr>
          </w:p>
        </w:tc>
        <w:tc>
          <w:tcPr>
            <w:tcW w:w="946" w:type="dxa"/>
            <w:vAlign w:val="bottom"/>
          </w:tcPr>
          <w:p w14:paraId="7D6B20E0" w14:textId="77777777" w:rsidR="00923583" w:rsidRPr="00923583" w:rsidRDefault="00923583" w:rsidP="00923583">
            <w:pPr>
              <w:spacing w:line="240" w:lineRule="auto"/>
              <w:ind w:left="-23" w:right="-7"/>
              <w:jc w:val="right"/>
              <w:rPr>
                <w:rFonts w:ascii="Browallia New" w:hAnsi="Browallia New" w:cs="Browallia New"/>
                <w:sz w:val="22"/>
                <w:szCs w:val="22"/>
              </w:rPr>
            </w:pPr>
          </w:p>
        </w:tc>
      </w:tr>
      <w:tr w:rsidR="00923583" w:rsidRPr="00923583" w14:paraId="39CF21F5" w14:textId="77777777" w:rsidTr="001C172C">
        <w:tc>
          <w:tcPr>
            <w:tcW w:w="1786" w:type="dxa"/>
          </w:tcPr>
          <w:p w14:paraId="53897583" w14:textId="77777777" w:rsidR="00923583" w:rsidRPr="00923583" w:rsidRDefault="00923583" w:rsidP="00923583">
            <w:pPr>
              <w:tabs>
                <w:tab w:val="left" w:pos="162"/>
              </w:tabs>
              <w:spacing w:line="240" w:lineRule="auto"/>
              <w:ind w:right="-108"/>
              <w:jc w:val="both"/>
              <w:rPr>
                <w:rFonts w:ascii="Browallia New" w:hAnsi="Browallia New" w:cs="Browallia New"/>
                <w:sz w:val="22"/>
                <w:szCs w:val="22"/>
                <w:cs/>
              </w:rPr>
            </w:pPr>
            <w:r w:rsidRPr="00923583">
              <w:rPr>
                <w:rFonts w:ascii="Browallia New" w:hAnsi="Browallia New" w:cs="Browallia New"/>
                <w:sz w:val="22"/>
                <w:szCs w:val="22"/>
                <w:cs/>
              </w:rPr>
              <w:t xml:space="preserve">  ยังไม่ถึงกำหนดชำระ</w:t>
            </w:r>
          </w:p>
        </w:tc>
        <w:tc>
          <w:tcPr>
            <w:tcW w:w="852" w:type="dxa"/>
            <w:vAlign w:val="bottom"/>
          </w:tcPr>
          <w:p w14:paraId="5B6DF35C" w14:textId="4EE1DAB2" w:rsidR="00923583" w:rsidRPr="00923583" w:rsidRDefault="00C95EAB" w:rsidP="00EF2762">
            <w:pPr>
              <w:spacing w:line="240" w:lineRule="auto"/>
              <w:ind w:right="-7"/>
              <w:jc w:val="right"/>
              <w:rPr>
                <w:rFonts w:ascii="Browallia New" w:hAnsi="Browallia New" w:cs="Browallia New"/>
                <w:sz w:val="22"/>
                <w:szCs w:val="22"/>
              </w:rPr>
            </w:pPr>
            <w:r w:rsidRPr="00C95EAB">
              <w:rPr>
                <w:rFonts w:ascii="Browallia New" w:hAnsi="Browallia New" w:cs="Browallia New"/>
                <w:sz w:val="22"/>
                <w:szCs w:val="22"/>
              </w:rPr>
              <w:t>1,329,162</w:t>
            </w:r>
          </w:p>
        </w:tc>
        <w:tc>
          <w:tcPr>
            <w:tcW w:w="851" w:type="dxa"/>
            <w:vAlign w:val="bottom"/>
          </w:tcPr>
          <w:p w14:paraId="241E0949" w14:textId="41C5BA1E" w:rsidR="00923583" w:rsidRPr="00923583" w:rsidRDefault="00923583" w:rsidP="00EF2762">
            <w:pPr>
              <w:spacing w:line="240" w:lineRule="auto"/>
              <w:ind w:right="-7"/>
              <w:jc w:val="right"/>
              <w:rPr>
                <w:rFonts w:ascii="Browallia New" w:hAnsi="Browallia New" w:cs="Browallia New"/>
                <w:sz w:val="22"/>
                <w:szCs w:val="22"/>
              </w:rPr>
            </w:pPr>
            <w:r w:rsidRPr="00923583">
              <w:rPr>
                <w:rFonts w:ascii="Browallia New" w:hAnsi="Browallia New" w:cs="Browallia New"/>
                <w:sz w:val="22"/>
                <w:szCs w:val="22"/>
              </w:rPr>
              <w:t>1,451,421</w:t>
            </w:r>
          </w:p>
        </w:tc>
        <w:tc>
          <w:tcPr>
            <w:tcW w:w="992" w:type="dxa"/>
            <w:vAlign w:val="bottom"/>
          </w:tcPr>
          <w:p w14:paraId="2F56E879" w14:textId="22E41271" w:rsidR="00923583" w:rsidRPr="00923583" w:rsidRDefault="008B0F4B" w:rsidP="00EF2762">
            <w:pPr>
              <w:pStyle w:val="InsideAddress"/>
              <w:tabs>
                <w:tab w:val="left" w:pos="680"/>
                <w:tab w:val="left" w:pos="907"/>
              </w:tabs>
              <w:ind w:right="-45"/>
              <w:jc w:val="right"/>
              <w:rPr>
                <w:rFonts w:ascii="Browallia New" w:hAnsi="Browallia New" w:cs="Browallia New"/>
                <w:sz w:val="22"/>
                <w:szCs w:val="22"/>
              </w:rPr>
            </w:pPr>
            <w:r w:rsidRPr="008B0F4B">
              <w:rPr>
                <w:rFonts w:ascii="Browallia New" w:hAnsi="Browallia New" w:cs="Browallia New"/>
                <w:sz w:val="22"/>
                <w:szCs w:val="22"/>
              </w:rPr>
              <w:t>0.00 - 0.43</w:t>
            </w:r>
          </w:p>
        </w:tc>
        <w:tc>
          <w:tcPr>
            <w:tcW w:w="1013" w:type="dxa"/>
            <w:vAlign w:val="bottom"/>
          </w:tcPr>
          <w:p w14:paraId="34213137" w14:textId="452004EC" w:rsidR="00923583" w:rsidRPr="00923583" w:rsidRDefault="00923583" w:rsidP="00EF2762">
            <w:pPr>
              <w:pStyle w:val="InsideAddress"/>
              <w:tabs>
                <w:tab w:val="left" w:pos="680"/>
                <w:tab w:val="left" w:pos="907"/>
              </w:tabs>
              <w:ind w:right="-45"/>
              <w:jc w:val="right"/>
              <w:rPr>
                <w:rFonts w:ascii="Browallia New" w:hAnsi="Browallia New" w:cs="Browallia New"/>
                <w:sz w:val="22"/>
                <w:szCs w:val="22"/>
              </w:rPr>
            </w:pPr>
            <w:r w:rsidRPr="00923583">
              <w:rPr>
                <w:rFonts w:ascii="Browallia New" w:hAnsi="Browallia New" w:cs="Browallia New"/>
                <w:sz w:val="22"/>
                <w:szCs w:val="22"/>
              </w:rPr>
              <w:t>0.01 - 0.39</w:t>
            </w:r>
          </w:p>
        </w:tc>
        <w:tc>
          <w:tcPr>
            <w:tcW w:w="914" w:type="dxa"/>
            <w:vAlign w:val="bottom"/>
          </w:tcPr>
          <w:p w14:paraId="7869DADA" w14:textId="3C3ED9D9" w:rsidR="00923583" w:rsidRPr="00923583" w:rsidRDefault="00D14B11" w:rsidP="00EF2762">
            <w:pPr>
              <w:spacing w:line="240" w:lineRule="auto"/>
              <w:ind w:right="-7"/>
              <w:jc w:val="right"/>
              <w:rPr>
                <w:rFonts w:ascii="Browallia New" w:hAnsi="Browallia New" w:cs="Browallia New"/>
                <w:sz w:val="22"/>
                <w:szCs w:val="22"/>
              </w:rPr>
            </w:pPr>
            <w:r w:rsidRPr="00D14B11">
              <w:rPr>
                <w:rFonts w:ascii="Browallia New" w:hAnsi="Browallia New" w:cs="Browallia New"/>
                <w:sz w:val="22"/>
                <w:szCs w:val="22"/>
              </w:rPr>
              <w:t>4,853</w:t>
            </w:r>
          </w:p>
        </w:tc>
        <w:tc>
          <w:tcPr>
            <w:tcW w:w="898" w:type="dxa"/>
            <w:vAlign w:val="bottom"/>
          </w:tcPr>
          <w:p w14:paraId="0FFDCF2A" w14:textId="41B064A5" w:rsidR="00923583" w:rsidRPr="00923583" w:rsidRDefault="00923583" w:rsidP="00EF2762">
            <w:pPr>
              <w:spacing w:line="240" w:lineRule="auto"/>
              <w:ind w:right="-7"/>
              <w:jc w:val="right"/>
              <w:rPr>
                <w:rFonts w:ascii="Browallia New" w:hAnsi="Browallia New" w:cs="Browallia New"/>
                <w:sz w:val="22"/>
                <w:szCs w:val="22"/>
              </w:rPr>
            </w:pPr>
            <w:r w:rsidRPr="00923583">
              <w:rPr>
                <w:rFonts w:ascii="Browallia New" w:hAnsi="Browallia New" w:cs="Browallia New"/>
                <w:sz w:val="22"/>
                <w:szCs w:val="22"/>
              </w:rPr>
              <w:t>4,939</w:t>
            </w:r>
          </w:p>
        </w:tc>
        <w:tc>
          <w:tcPr>
            <w:tcW w:w="879" w:type="dxa"/>
            <w:vAlign w:val="bottom"/>
          </w:tcPr>
          <w:p w14:paraId="17013C60" w14:textId="53ABBEA7" w:rsidR="00923583" w:rsidRPr="00923583" w:rsidRDefault="003219D0" w:rsidP="00EF2762">
            <w:pPr>
              <w:spacing w:line="240" w:lineRule="auto"/>
              <w:ind w:right="-7"/>
              <w:jc w:val="right"/>
              <w:rPr>
                <w:rFonts w:ascii="Browallia New" w:hAnsi="Browallia New" w:cs="Browallia New"/>
                <w:sz w:val="22"/>
                <w:szCs w:val="22"/>
              </w:rPr>
            </w:pPr>
            <w:r w:rsidRPr="003219D0">
              <w:rPr>
                <w:rFonts w:ascii="Browallia New" w:hAnsi="Browallia New" w:cs="Browallia New"/>
                <w:sz w:val="22"/>
                <w:szCs w:val="22"/>
              </w:rPr>
              <w:t>1,324,309</w:t>
            </w:r>
          </w:p>
        </w:tc>
        <w:tc>
          <w:tcPr>
            <w:tcW w:w="946" w:type="dxa"/>
            <w:vAlign w:val="bottom"/>
          </w:tcPr>
          <w:p w14:paraId="2575F89B" w14:textId="3FFF93A5" w:rsidR="00923583" w:rsidRPr="00923583" w:rsidRDefault="00923583" w:rsidP="00EF2762">
            <w:pPr>
              <w:spacing w:line="240" w:lineRule="auto"/>
              <w:ind w:right="-7"/>
              <w:jc w:val="right"/>
              <w:rPr>
                <w:rFonts w:ascii="Browallia New" w:hAnsi="Browallia New" w:cs="Browallia New"/>
                <w:sz w:val="22"/>
                <w:szCs w:val="22"/>
              </w:rPr>
            </w:pPr>
            <w:r w:rsidRPr="00923583">
              <w:rPr>
                <w:rFonts w:ascii="Browallia New" w:hAnsi="Browallia New" w:cs="Browallia New"/>
                <w:sz w:val="22"/>
                <w:szCs w:val="22"/>
              </w:rPr>
              <w:t>1,446,482</w:t>
            </w:r>
          </w:p>
        </w:tc>
      </w:tr>
      <w:tr w:rsidR="00923583" w:rsidRPr="00923583" w14:paraId="46CD2F96" w14:textId="77777777" w:rsidTr="00853D6C">
        <w:tc>
          <w:tcPr>
            <w:tcW w:w="1786" w:type="dxa"/>
          </w:tcPr>
          <w:p w14:paraId="5A569110" w14:textId="77777777" w:rsidR="00923583" w:rsidRPr="00923583" w:rsidRDefault="00923583" w:rsidP="00923583">
            <w:pPr>
              <w:tabs>
                <w:tab w:val="left" w:pos="162"/>
              </w:tabs>
              <w:spacing w:line="240" w:lineRule="auto"/>
              <w:ind w:left="99" w:right="-108"/>
              <w:jc w:val="both"/>
              <w:rPr>
                <w:rFonts w:ascii="Browallia New" w:hAnsi="Browallia New" w:cs="Browallia New"/>
                <w:sz w:val="22"/>
                <w:szCs w:val="22"/>
                <w:cs/>
              </w:rPr>
            </w:pPr>
            <w:r w:rsidRPr="00923583">
              <w:rPr>
                <w:rFonts w:ascii="Browallia New" w:hAnsi="Browallia New" w:cs="Browallia New"/>
                <w:sz w:val="22"/>
                <w:szCs w:val="22"/>
                <w:cs/>
              </w:rPr>
              <w:t>ค้างชำระ</w:t>
            </w:r>
          </w:p>
        </w:tc>
        <w:tc>
          <w:tcPr>
            <w:tcW w:w="852" w:type="dxa"/>
            <w:vAlign w:val="bottom"/>
          </w:tcPr>
          <w:p w14:paraId="46080394" w14:textId="77777777" w:rsidR="00923583" w:rsidRPr="00923583" w:rsidRDefault="00923583" w:rsidP="00923583">
            <w:pPr>
              <w:spacing w:line="240" w:lineRule="auto"/>
              <w:ind w:left="-23" w:right="-7"/>
              <w:jc w:val="right"/>
              <w:rPr>
                <w:rFonts w:ascii="Browallia New" w:hAnsi="Browallia New" w:cs="Browallia New"/>
                <w:sz w:val="22"/>
                <w:szCs w:val="22"/>
              </w:rPr>
            </w:pPr>
          </w:p>
        </w:tc>
        <w:tc>
          <w:tcPr>
            <w:tcW w:w="851" w:type="dxa"/>
            <w:vAlign w:val="bottom"/>
          </w:tcPr>
          <w:p w14:paraId="3C7E2CC4" w14:textId="77777777" w:rsidR="00923583" w:rsidRPr="00923583" w:rsidRDefault="00923583" w:rsidP="00923583">
            <w:pPr>
              <w:spacing w:line="240" w:lineRule="auto"/>
              <w:ind w:left="-23" w:right="-7"/>
              <w:jc w:val="right"/>
              <w:rPr>
                <w:rFonts w:ascii="Browallia New" w:hAnsi="Browallia New" w:cs="Browallia New"/>
                <w:sz w:val="22"/>
                <w:szCs w:val="22"/>
              </w:rPr>
            </w:pPr>
          </w:p>
        </w:tc>
        <w:tc>
          <w:tcPr>
            <w:tcW w:w="992" w:type="dxa"/>
            <w:vAlign w:val="bottom"/>
          </w:tcPr>
          <w:p w14:paraId="4F88398A" w14:textId="77777777" w:rsidR="00923583" w:rsidRPr="00923583" w:rsidRDefault="00923583" w:rsidP="00923583">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381430E9" w14:textId="77777777" w:rsidR="00923583" w:rsidRPr="00923583" w:rsidRDefault="00923583" w:rsidP="00923583">
            <w:pPr>
              <w:spacing w:line="240" w:lineRule="auto"/>
              <w:ind w:left="-96" w:right="-45"/>
              <w:jc w:val="right"/>
              <w:rPr>
                <w:rFonts w:ascii="Browallia New" w:hAnsi="Browallia New" w:cs="Browallia New"/>
                <w:sz w:val="22"/>
                <w:szCs w:val="22"/>
              </w:rPr>
            </w:pPr>
          </w:p>
        </w:tc>
        <w:tc>
          <w:tcPr>
            <w:tcW w:w="914" w:type="dxa"/>
            <w:vAlign w:val="bottom"/>
          </w:tcPr>
          <w:p w14:paraId="79A522F2" w14:textId="77777777" w:rsidR="00923583" w:rsidRPr="00923583" w:rsidRDefault="00923583" w:rsidP="00923583">
            <w:pPr>
              <w:spacing w:line="240" w:lineRule="auto"/>
              <w:ind w:left="-23" w:right="-7"/>
              <w:jc w:val="right"/>
              <w:rPr>
                <w:rFonts w:ascii="Browallia New" w:hAnsi="Browallia New" w:cs="Browallia New"/>
                <w:sz w:val="22"/>
                <w:szCs w:val="22"/>
              </w:rPr>
            </w:pPr>
          </w:p>
        </w:tc>
        <w:tc>
          <w:tcPr>
            <w:tcW w:w="898" w:type="dxa"/>
            <w:vAlign w:val="bottom"/>
          </w:tcPr>
          <w:p w14:paraId="4F3AA8FB" w14:textId="77777777" w:rsidR="00923583" w:rsidRPr="00923583" w:rsidRDefault="00923583" w:rsidP="00923583">
            <w:pPr>
              <w:spacing w:line="240" w:lineRule="auto"/>
              <w:ind w:left="-23" w:right="-7"/>
              <w:jc w:val="right"/>
              <w:rPr>
                <w:rFonts w:ascii="Browallia New" w:hAnsi="Browallia New" w:cs="Browallia New"/>
                <w:sz w:val="22"/>
                <w:szCs w:val="22"/>
              </w:rPr>
            </w:pPr>
          </w:p>
        </w:tc>
        <w:tc>
          <w:tcPr>
            <w:tcW w:w="879" w:type="dxa"/>
            <w:vAlign w:val="bottom"/>
          </w:tcPr>
          <w:p w14:paraId="187183D2" w14:textId="77777777" w:rsidR="00923583" w:rsidRPr="00923583" w:rsidRDefault="00923583" w:rsidP="00923583">
            <w:pPr>
              <w:spacing w:line="240" w:lineRule="auto"/>
              <w:ind w:left="-23" w:right="-7"/>
              <w:jc w:val="right"/>
              <w:rPr>
                <w:rFonts w:ascii="Browallia New" w:hAnsi="Browallia New" w:cs="Browallia New"/>
                <w:sz w:val="22"/>
                <w:szCs w:val="22"/>
              </w:rPr>
            </w:pPr>
          </w:p>
        </w:tc>
        <w:tc>
          <w:tcPr>
            <w:tcW w:w="946" w:type="dxa"/>
            <w:vAlign w:val="bottom"/>
          </w:tcPr>
          <w:p w14:paraId="55DAD293" w14:textId="77777777" w:rsidR="00923583" w:rsidRPr="00923583" w:rsidRDefault="00923583" w:rsidP="00923583">
            <w:pPr>
              <w:spacing w:line="240" w:lineRule="auto"/>
              <w:ind w:left="-23" w:right="-7"/>
              <w:jc w:val="right"/>
              <w:rPr>
                <w:rFonts w:ascii="Browallia New" w:hAnsi="Browallia New" w:cs="Browallia New"/>
                <w:sz w:val="22"/>
                <w:szCs w:val="22"/>
              </w:rPr>
            </w:pPr>
          </w:p>
        </w:tc>
      </w:tr>
      <w:tr w:rsidR="00923583" w:rsidRPr="00923583" w14:paraId="07480BA0" w14:textId="77777777" w:rsidTr="00EF2762">
        <w:tc>
          <w:tcPr>
            <w:tcW w:w="1786" w:type="dxa"/>
            <w:vAlign w:val="bottom"/>
          </w:tcPr>
          <w:p w14:paraId="48A773B2" w14:textId="04A91F74" w:rsidR="00923583" w:rsidRPr="00923583" w:rsidRDefault="00923583" w:rsidP="00923583">
            <w:pPr>
              <w:spacing w:line="240" w:lineRule="auto"/>
              <w:ind w:left="175"/>
              <w:rPr>
                <w:rFonts w:ascii="Browallia New" w:hAnsi="Browallia New" w:cs="Browallia New"/>
                <w:sz w:val="22"/>
                <w:szCs w:val="22"/>
                <w:cs/>
              </w:rPr>
            </w:pPr>
            <w:r w:rsidRPr="00923583">
              <w:rPr>
                <w:rFonts w:ascii="Browallia New" w:hAnsi="Browallia New" w:cs="Browallia New"/>
                <w:sz w:val="22"/>
                <w:szCs w:val="22"/>
              </w:rPr>
              <w:t xml:space="preserve">1 - 3 </w:t>
            </w:r>
            <w:r w:rsidRPr="00923583">
              <w:rPr>
                <w:rFonts w:ascii="Browallia New" w:hAnsi="Browallia New" w:cs="Browallia New"/>
                <w:sz w:val="22"/>
                <w:szCs w:val="22"/>
                <w:cs/>
              </w:rPr>
              <w:t>เดือน</w:t>
            </w:r>
          </w:p>
        </w:tc>
        <w:tc>
          <w:tcPr>
            <w:tcW w:w="852" w:type="dxa"/>
            <w:vAlign w:val="bottom"/>
          </w:tcPr>
          <w:p w14:paraId="5B0E4436" w14:textId="368FA134" w:rsidR="00923583" w:rsidRPr="00923583" w:rsidRDefault="003A4DD2" w:rsidP="00923583">
            <w:pPr>
              <w:spacing w:line="240" w:lineRule="auto"/>
              <w:ind w:left="-23" w:right="-7"/>
              <w:jc w:val="right"/>
              <w:rPr>
                <w:rFonts w:ascii="Browallia New" w:hAnsi="Browallia New" w:cs="Browallia New"/>
                <w:sz w:val="22"/>
                <w:szCs w:val="22"/>
              </w:rPr>
            </w:pPr>
            <w:r w:rsidRPr="003A4DD2">
              <w:rPr>
                <w:rFonts w:ascii="Browallia New" w:hAnsi="Browallia New" w:cs="Browallia New"/>
                <w:sz w:val="22"/>
                <w:szCs w:val="22"/>
              </w:rPr>
              <w:t>974,921</w:t>
            </w:r>
          </w:p>
        </w:tc>
        <w:tc>
          <w:tcPr>
            <w:tcW w:w="851" w:type="dxa"/>
            <w:vAlign w:val="bottom"/>
          </w:tcPr>
          <w:p w14:paraId="4D5BAF92" w14:textId="5981E531"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938,958 </w:t>
            </w:r>
          </w:p>
        </w:tc>
        <w:tc>
          <w:tcPr>
            <w:tcW w:w="992" w:type="dxa"/>
            <w:vAlign w:val="bottom"/>
          </w:tcPr>
          <w:p w14:paraId="516B59B7" w14:textId="089F7B25" w:rsidR="00923583" w:rsidRPr="00923583" w:rsidRDefault="008B0F4B" w:rsidP="00923583">
            <w:pPr>
              <w:pStyle w:val="InsideAddress"/>
              <w:tabs>
                <w:tab w:val="left" w:pos="680"/>
                <w:tab w:val="left" w:pos="907"/>
              </w:tabs>
              <w:ind w:left="-96" w:right="-45"/>
              <w:jc w:val="right"/>
              <w:rPr>
                <w:rFonts w:ascii="Browallia New" w:hAnsi="Browallia New" w:cs="Browallia New"/>
                <w:sz w:val="22"/>
                <w:szCs w:val="22"/>
                <w:cs/>
              </w:rPr>
            </w:pPr>
            <w:r w:rsidRPr="008B0F4B">
              <w:rPr>
                <w:rFonts w:ascii="Browallia New" w:hAnsi="Browallia New" w:cs="Browallia New"/>
                <w:sz w:val="22"/>
                <w:szCs w:val="22"/>
              </w:rPr>
              <w:t>0.01 - 2.23</w:t>
            </w:r>
          </w:p>
        </w:tc>
        <w:tc>
          <w:tcPr>
            <w:tcW w:w="1013" w:type="dxa"/>
            <w:vAlign w:val="bottom"/>
          </w:tcPr>
          <w:p w14:paraId="1E5DADFB" w14:textId="7869AE1E" w:rsidR="00923583" w:rsidRPr="00923583" w:rsidRDefault="00923583" w:rsidP="00923583">
            <w:pPr>
              <w:pStyle w:val="InsideAddress"/>
              <w:tabs>
                <w:tab w:val="left" w:pos="680"/>
                <w:tab w:val="left" w:pos="907"/>
              </w:tabs>
              <w:ind w:left="-96" w:right="-45"/>
              <w:jc w:val="right"/>
              <w:rPr>
                <w:rFonts w:ascii="Browallia New" w:hAnsi="Browallia New" w:cs="Browallia New"/>
                <w:sz w:val="22"/>
                <w:szCs w:val="22"/>
              </w:rPr>
            </w:pPr>
            <w:r w:rsidRPr="00923583">
              <w:rPr>
                <w:rFonts w:ascii="Browallia New" w:hAnsi="Browallia New" w:cs="Browallia New"/>
                <w:sz w:val="22"/>
                <w:szCs w:val="22"/>
              </w:rPr>
              <w:t>0.02 - 2.10</w:t>
            </w:r>
          </w:p>
        </w:tc>
        <w:tc>
          <w:tcPr>
            <w:tcW w:w="914" w:type="dxa"/>
            <w:vAlign w:val="bottom"/>
          </w:tcPr>
          <w:p w14:paraId="0AE82A43" w14:textId="7B66F2BA" w:rsidR="00923583" w:rsidRPr="00923583" w:rsidRDefault="007E49F2" w:rsidP="00923583">
            <w:pPr>
              <w:spacing w:line="240" w:lineRule="auto"/>
              <w:ind w:left="-23" w:right="-7"/>
              <w:jc w:val="right"/>
              <w:rPr>
                <w:rFonts w:ascii="Browallia New" w:hAnsi="Browallia New" w:cs="Browallia New"/>
                <w:sz w:val="22"/>
                <w:szCs w:val="22"/>
              </w:rPr>
            </w:pPr>
            <w:r w:rsidRPr="007E49F2">
              <w:rPr>
                <w:rFonts w:ascii="Browallia New" w:hAnsi="Browallia New" w:cs="Browallia New"/>
                <w:sz w:val="22"/>
                <w:szCs w:val="22"/>
              </w:rPr>
              <w:t>17,221</w:t>
            </w:r>
          </w:p>
        </w:tc>
        <w:tc>
          <w:tcPr>
            <w:tcW w:w="898" w:type="dxa"/>
            <w:vAlign w:val="bottom"/>
          </w:tcPr>
          <w:p w14:paraId="07AA0909" w14:textId="2711E8C2"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15,456 </w:t>
            </w:r>
          </w:p>
        </w:tc>
        <w:tc>
          <w:tcPr>
            <w:tcW w:w="879" w:type="dxa"/>
            <w:vAlign w:val="bottom"/>
          </w:tcPr>
          <w:p w14:paraId="212956B1" w14:textId="63259619" w:rsidR="00923583" w:rsidRPr="00923583" w:rsidRDefault="00ED1958" w:rsidP="00923583">
            <w:pPr>
              <w:spacing w:line="240" w:lineRule="auto"/>
              <w:ind w:left="-23" w:right="-7"/>
              <w:jc w:val="right"/>
              <w:rPr>
                <w:rFonts w:ascii="Browallia New" w:hAnsi="Browallia New" w:cs="Browallia New"/>
                <w:sz w:val="22"/>
                <w:szCs w:val="22"/>
              </w:rPr>
            </w:pPr>
            <w:r w:rsidRPr="00ED1958">
              <w:rPr>
                <w:rFonts w:ascii="Browallia New" w:hAnsi="Browallia New" w:cs="Browallia New"/>
                <w:sz w:val="22"/>
                <w:szCs w:val="22"/>
              </w:rPr>
              <w:t>957,700</w:t>
            </w:r>
          </w:p>
        </w:tc>
        <w:tc>
          <w:tcPr>
            <w:tcW w:w="946" w:type="dxa"/>
            <w:vAlign w:val="bottom"/>
          </w:tcPr>
          <w:p w14:paraId="49EF9586" w14:textId="4AD00259"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923,502 </w:t>
            </w:r>
          </w:p>
        </w:tc>
      </w:tr>
      <w:tr w:rsidR="00923583" w:rsidRPr="00923583" w14:paraId="4CCCE9E2" w14:textId="77777777" w:rsidTr="00A82E85">
        <w:tc>
          <w:tcPr>
            <w:tcW w:w="1786" w:type="dxa"/>
            <w:vAlign w:val="bottom"/>
          </w:tcPr>
          <w:p w14:paraId="71F2B9B6" w14:textId="77777777" w:rsidR="00923583" w:rsidRPr="00923583" w:rsidRDefault="00923583" w:rsidP="00923583">
            <w:pPr>
              <w:spacing w:line="240" w:lineRule="auto"/>
              <w:ind w:left="175"/>
              <w:rPr>
                <w:rFonts w:ascii="Browallia New" w:hAnsi="Browallia New" w:cs="Browallia New"/>
                <w:sz w:val="22"/>
                <w:szCs w:val="22"/>
              </w:rPr>
            </w:pPr>
            <w:r w:rsidRPr="00923583">
              <w:rPr>
                <w:rFonts w:ascii="Browallia New" w:hAnsi="Browallia New" w:cs="Browallia New"/>
                <w:sz w:val="22"/>
                <w:szCs w:val="22"/>
              </w:rPr>
              <w:t xml:space="preserve">4 </w:t>
            </w:r>
            <w:r w:rsidRPr="00923583">
              <w:rPr>
                <w:rFonts w:ascii="Browallia New" w:hAnsi="Browallia New" w:cs="Browallia New"/>
                <w:sz w:val="22"/>
                <w:szCs w:val="22"/>
                <w:cs/>
              </w:rPr>
              <w:t>เดือน</w:t>
            </w:r>
          </w:p>
        </w:tc>
        <w:tc>
          <w:tcPr>
            <w:tcW w:w="852" w:type="dxa"/>
            <w:vAlign w:val="bottom"/>
          </w:tcPr>
          <w:p w14:paraId="07CB6AFD" w14:textId="3BF4F8D6" w:rsidR="00923583" w:rsidRPr="00923583" w:rsidRDefault="003A4DD2" w:rsidP="00923583">
            <w:pPr>
              <w:spacing w:line="240" w:lineRule="auto"/>
              <w:ind w:left="-23" w:right="-7"/>
              <w:jc w:val="right"/>
              <w:rPr>
                <w:rFonts w:ascii="Browallia New" w:hAnsi="Browallia New" w:cs="Browallia New"/>
                <w:sz w:val="22"/>
                <w:szCs w:val="22"/>
              </w:rPr>
            </w:pPr>
            <w:r w:rsidRPr="003A4DD2">
              <w:rPr>
                <w:rFonts w:ascii="Browallia New" w:hAnsi="Browallia New" w:cs="Browallia New"/>
                <w:sz w:val="22"/>
                <w:szCs w:val="22"/>
              </w:rPr>
              <w:t>75,841</w:t>
            </w:r>
          </w:p>
        </w:tc>
        <w:tc>
          <w:tcPr>
            <w:tcW w:w="851" w:type="dxa"/>
            <w:vAlign w:val="bottom"/>
          </w:tcPr>
          <w:p w14:paraId="21D426BB" w14:textId="67426FE6"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73,945 </w:t>
            </w:r>
          </w:p>
        </w:tc>
        <w:tc>
          <w:tcPr>
            <w:tcW w:w="992" w:type="dxa"/>
            <w:vAlign w:val="bottom"/>
          </w:tcPr>
          <w:p w14:paraId="62DE9DF6" w14:textId="7BC81B50" w:rsidR="00923583" w:rsidRPr="00923583" w:rsidRDefault="008B0F4B" w:rsidP="00923583">
            <w:pPr>
              <w:pStyle w:val="InsideAddress"/>
              <w:tabs>
                <w:tab w:val="left" w:pos="680"/>
                <w:tab w:val="left" w:pos="907"/>
              </w:tabs>
              <w:ind w:left="-96" w:right="-45"/>
              <w:jc w:val="right"/>
              <w:rPr>
                <w:rFonts w:ascii="Browallia New" w:hAnsi="Browallia New" w:cs="Browallia New"/>
                <w:sz w:val="22"/>
                <w:szCs w:val="22"/>
              </w:rPr>
            </w:pPr>
            <w:r w:rsidRPr="008B0F4B">
              <w:rPr>
                <w:rFonts w:ascii="Browallia New" w:hAnsi="Browallia New" w:cs="Browallia New"/>
                <w:sz w:val="22"/>
                <w:szCs w:val="22"/>
              </w:rPr>
              <w:t>0.14 - 8.15</w:t>
            </w:r>
          </w:p>
        </w:tc>
        <w:tc>
          <w:tcPr>
            <w:tcW w:w="1013" w:type="dxa"/>
            <w:vAlign w:val="bottom"/>
          </w:tcPr>
          <w:p w14:paraId="115ED1E4" w14:textId="0949B3AE" w:rsidR="00923583" w:rsidRPr="00923583" w:rsidRDefault="00923583" w:rsidP="00923583">
            <w:pPr>
              <w:pStyle w:val="InsideAddress"/>
              <w:tabs>
                <w:tab w:val="left" w:pos="680"/>
                <w:tab w:val="left" w:pos="907"/>
              </w:tabs>
              <w:ind w:left="-96" w:right="-45"/>
              <w:jc w:val="right"/>
              <w:rPr>
                <w:rFonts w:ascii="Browallia New" w:hAnsi="Browallia New" w:cs="Browallia New"/>
                <w:sz w:val="22"/>
                <w:szCs w:val="22"/>
              </w:rPr>
            </w:pPr>
            <w:r w:rsidRPr="00923583">
              <w:rPr>
                <w:rFonts w:ascii="Browallia New" w:hAnsi="Browallia New" w:cs="Browallia New"/>
                <w:sz w:val="22"/>
                <w:szCs w:val="22"/>
              </w:rPr>
              <w:t>0.44 - 7.90</w:t>
            </w:r>
          </w:p>
        </w:tc>
        <w:tc>
          <w:tcPr>
            <w:tcW w:w="914" w:type="dxa"/>
            <w:vAlign w:val="bottom"/>
          </w:tcPr>
          <w:p w14:paraId="7DA6E467" w14:textId="2DABF630" w:rsidR="00923583" w:rsidRPr="00923583" w:rsidRDefault="007E49F2" w:rsidP="00923583">
            <w:pPr>
              <w:spacing w:line="240" w:lineRule="auto"/>
              <w:ind w:left="-23" w:right="-7"/>
              <w:jc w:val="right"/>
              <w:rPr>
                <w:rFonts w:ascii="Browallia New" w:hAnsi="Browallia New" w:cs="Browallia New"/>
                <w:sz w:val="22"/>
                <w:szCs w:val="22"/>
              </w:rPr>
            </w:pPr>
            <w:r w:rsidRPr="007E49F2">
              <w:rPr>
                <w:rFonts w:ascii="Browallia New" w:hAnsi="Browallia New" w:cs="Browallia New"/>
                <w:sz w:val="22"/>
                <w:szCs w:val="22"/>
              </w:rPr>
              <w:t>6,168</w:t>
            </w:r>
          </w:p>
        </w:tc>
        <w:tc>
          <w:tcPr>
            <w:tcW w:w="898" w:type="dxa"/>
            <w:vAlign w:val="bottom"/>
          </w:tcPr>
          <w:p w14:paraId="069535B0" w14:textId="751B13A5"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5,720 </w:t>
            </w:r>
          </w:p>
        </w:tc>
        <w:tc>
          <w:tcPr>
            <w:tcW w:w="879" w:type="dxa"/>
            <w:vAlign w:val="bottom"/>
          </w:tcPr>
          <w:p w14:paraId="25395491" w14:textId="67ADA01E" w:rsidR="00923583" w:rsidRPr="00923583" w:rsidRDefault="00ED1958" w:rsidP="00923583">
            <w:pPr>
              <w:spacing w:line="240" w:lineRule="auto"/>
              <w:ind w:left="-23" w:right="-7"/>
              <w:jc w:val="right"/>
              <w:rPr>
                <w:rFonts w:ascii="Browallia New" w:hAnsi="Browallia New" w:cs="Browallia New"/>
                <w:sz w:val="22"/>
                <w:szCs w:val="22"/>
              </w:rPr>
            </w:pPr>
            <w:r w:rsidRPr="00ED1958">
              <w:rPr>
                <w:rFonts w:ascii="Browallia New" w:hAnsi="Browallia New" w:cs="Browallia New"/>
                <w:sz w:val="22"/>
                <w:szCs w:val="22"/>
              </w:rPr>
              <w:t>69,673</w:t>
            </w:r>
          </w:p>
        </w:tc>
        <w:tc>
          <w:tcPr>
            <w:tcW w:w="946" w:type="dxa"/>
            <w:vAlign w:val="bottom"/>
          </w:tcPr>
          <w:p w14:paraId="236DF7EC" w14:textId="28F6EF45"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68,225 </w:t>
            </w:r>
          </w:p>
        </w:tc>
      </w:tr>
      <w:tr w:rsidR="00923583" w:rsidRPr="00923583" w14:paraId="0B07AA58" w14:textId="77777777" w:rsidTr="00EF2762">
        <w:tc>
          <w:tcPr>
            <w:tcW w:w="1786" w:type="dxa"/>
            <w:vAlign w:val="bottom"/>
          </w:tcPr>
          <w:p w14:paraId="6C355213" w14:textId="77777777" w:rsidR="00923583" w:rsidRPr="00923583" w:rsidRDefault="00923583" w:rsidP="00923583">
            <w:pPr>
              <w:spacing w:line="240" w:lineRule="auto"/>
              <w:ind w:left="175"/>
              <w:rPr>
                <w:rFonts w:ascii="Browallia New" w:hAnsi="Browallia New" w:cs="Browallia New"/>
                <w:sz w:val="22"/>
                <w:szCs w:val="22"/>
              </w:rPr>
            </w:pPr>
            <w:r w:rsidRPr="00923583">
              <w:rPr>
                <w:rFonts w:ascii="Browallia New" w:hAnsi="Browallia New" w:cs="Browallia New"/>
                <w:sz w:val="22"/>
                <w:szCs w:val="22"/>
              </w:rPr>
              <w:t xml:space="preserve">5 - 6 </w:t>
            </w:r>
            <w:r w:rsidRPr="00923583">
              <w:rPr>
                <w:rFonts w:ascii="Browallia New" w:hAnsi="Browallia New" w:cs="Browallia New"/>
                <w:sz w:val="22"/>
                <w:szCs w:val="22"/>
                <w:cs/>
              </w:rPr>
              <w:t>เดือน</w:t>
            </w:r>
          </w:p>
        </w:tc>
        <w:tc>
          <w:tcPr>
            <w:tcW w:w="852" w:type="dxa"/>
            <w:vAlign w:val="bottom"/>
          </w:tcPr>
          <w:p w14:paraId="549A8DF9" w14:textId="3F4A313E" w:rsidR="00923583" w:rsidRPr="00923583" w:rsidRDefault="003A4DD2" w:rsidP="00923583">
            <w:pPr>
              <w:spacing w:line="240" w:lineRule="auto"/>
              <w:ind w:left="-23" w:right="-7"/>
              <w:jc w:val="right"/>
              <w:rPr>
                <w:rFonts w:ascii="Browallia New" w:hAnsi="Browallia New" w:cs="Browallia New"/>
                <w:sz w:val="22"/>
                <w:szCs w:val="22"/>
              </w:rPr>
            </w:pPr>
            <w:r w:rsidRPr="003A4DD2">
              <w:rPr>
                <w:rFonts w:ascii="Browallia New" w:hAnsi="Browallia New" w:cs="Browallia New"/>
                <w:sz w:val="22"/>
                <w:szCs w:val="22"/>
              </w:rPr>
              <w:t>60,006</w:t>
            </w:r>
          </w:p>
        </w:tc>
        <w:tc>
          <w:tcPr>
            <w:tcW w:w="851" w:type="dxa"/>
            <w:vAlign w:val="bottom"/>
          </w:tcPr>
          <w:p w14:paraId="48457906" w14:textId="7ACBC85B"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51,678 </w:t>
            </w:r>
          </w:p>
        </w:tc>
        <w:tc>
          <w:tcPr>
            <w:tcW w:w="992" w:type="dxa"/>
            <w:vAlign w:val="bottom"/>
          </w:tcPr>
          <w:p w14:paraId="2C40C6C7" w14:textId="75240D06" w:rsidR="00923583" w:rsidRPr="00923583" w:rsidRDefault="008B0F4B" w:rsidP="00923583">
            <w:pPr>
              <w:pStyle w:val="InsideAddress"/>
              <w:tabs>
                <w:tab w:val="left" w:pos="680"/>
                <w:tab w:val="left" w:pos="907"/>
              </w:tabs>
              <w:ind w:left="-96" w:right="-45"/>
              <w:jc w:val="right"/>
              <w:rPr>
                <w:rFonts w:ascii="Browallia New" w:hAnsi="Browallia New" w:cs="Browallia New"/>
                <w:sz w:val="22"/>
                <w:szCs w:val="22"/>
              </w:rPr>
            </w:pPr>
            <w:r w:rsidRPr="008B0F4B">
              <w:rPr>
                <w:rFonts w:ascii="Browallia New" w:hAnsi="Browallia New" w:cs="Browallia New"/>
                <w:sz w:val="22"/>
                <w:szCs w:val="22"/>
              </w:rPr>
              <w:t>0.27 - 30.97</w:t>
            </w:r>
          </w:p>
        </w:tc>
        <w:tc>
          <w:tcPr>
            <w:tcW w:w="1013" w:type="dxa"/>
            <w:vAlign w:val="bottom"/>
          </w:tcPr>
          <w:p w14:paraId="4C1693D6" w14:textId="6B7EDA92" w:rsidR="00923583" w:rsidRPr="00923583" w:rsidRDefault="00923583" w:rsidP="00923583">
            <w:pPr>
              <w:pStyle w:val="InsideAddress"/>
              <w:tabs>
                <w:tab w:val="left" w:pos="504"/>
                <w:tab w:val="left" w:pos="804"/>
              </w:tabs>
              <w:ind w:left="-96" w:right="-45"/>
              <w:jc w:val="right"/>
              <w:rPr>
                <w:rFonts w:ascii="Browallia New" w:hAnsi="Browallia New" w:cs="Browallia New"/>
                <w:sz w:val="22"/>
                <w:szCs w:val="22"/>
              </w:rPr>
            </w:pPr>
            <w:r w:rsidRPr="00923583">
              <w:rPr>
                <w:rFonts w:ascii="Browallia New" w:hAnsi="Browallia New" w:cs="Browallia New"/>
                <w:sz w:val="22"/>
                <w:szCs w:val="22"/>
              </w:rPr>
              <w:t>0.74 - 30.12</w:t>
            </w:r>
          </w:p>
        </w:tc>
        <w:tc>
          <w:tcPr>
            <w:tcW w:w="914" w:type="dxa"/>
            <w:vAlign w:val="bottom"/>
          </w:tcPr>
          <w:p w14:paraId="193266E4" w14:textId="06BF213F" w:rsidR="00923583" w:rsidRPr="00923583" w:rsidRDefault="007E49F2" w:rsidP="00923583">
            <w:pPr>
              <w:spacing w:line="240" w:lineRule="auto"/>
              <w:ind w:left="-23" w:right="-7"/>
              <w:jc w:val="right"/>
              <w:rPr>
                <w:rFonts w:ascii="Browallia New" w:hAnsi="Browallia New" w:cs="Browallia New"/>
                <w:sz w:val="22"/>
                <w:szCs w:val="22"/>
              </w:rPr>
            </w:pPr>
            <w:r w:rsidRPr="007E49F2">
              <w:rPr>
                <w:rFonts w:ascii="Browallia New" w:hAnsi="Browallia New" w:cs="Browallia New"/>
                <w:sz w:val="22"/>
                <w:szCs w:val="22"/>
              </w:rPr>
              <w:t>13,844</w:t>
            </w:r>
          </w:p>
        </w:tc>
        <w:tc>
          <w:tcPr>
            <w:tcW w:w="898" w:type="dxa"/>
            <w:vAlign w:val="bottom"/>
          </w:tcPr>
          <w:p w14:paraId="3DA1ECC1" w14:textId="2ACD917C"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11,896 </w:t>
            </w:r>
          </w:p>
        </w:tc>
        <w:tc>
          <w:tcPr>
            <w:tcW w:w="879" w:type="dxa"/>
            <w:vAlign w:val="bottom"/>
          </w:tcPr>
          <w:p w14:paraId="08047D3C" w14:textId="481CB514" w:rsidR="00923583" w:rsidRPr="00923583" w:rsidRDefault="00ED1958" w:rsidP="00923583">
            <w:pPr>
              <w:spacing w:line="240" w:lineRule="auto"/>
              <w:ind w:left="-23" w:right="-7"/>
              <w:jc w:val="right"/>
              <w:rPr>
                <w:rFonts w:ascii="Browallia New" w:hAnsi="Browallia New" w:cs="Browallia New"/>
                <w:sz w:val="22"/>
                <w:szCs w:val="22"/>
              </w:rPr>
            </w:pPr>
            <w:r w:rsidRPr="00ED1958">
              <w:rPr>
                <w:rFonts w:ascii="Browallia New" w:hAnsi="Browallia New" w:cs="Browallia New"/>
                <w:sz w:val="22"/>
                <w:szCs w:val="22"/>
              </w:rPr>
              <w:t>46,162</w:t>
            </w:r>
          </w:p>
        </w:tc>
        <w:tc>
          <w:tcPr>
            <w:tcW w:w="946" w:type="dxa"/>
            <w:vAlign w:val="bottom"/>
          </w:tcPr>
          <w:p w14:paraId="2F452776" w14:textId="2445E2DD"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39,782 </w:t>
            </w:r>
          </w:p>
        </w:tc>
      </w:tr>
      <w:tr w:rsidR="00923583" w:rsidRPr="00923583" w14:paraId="116DD38F" w14:textId="77777777" w:rsidTr="00EF2762">
        <w:tc>
          <w:tcPr>
            <w:tcW w:w="1786" w:type="dxa"/>
            <w:vAlign w:val="bottom"/>
          </w:tcPr>
          <w:p w14:paraId="401EA898" w14:textId="77777777" w:rsidR="00923583" w:rsidRPr="00923583" w:rsidRDefault="00923583" w:rsidP="00923583">
            <w:pPr>
              <w:spacing w:line="240" w:lineRule="auto"/>
              <w:ind w:left="175"/>
              <w:rPr>
                <w:rFonts w:ascii="Browallia New" w:hAnsi="Browallia New" w:cs="Browallia New"/>
                <w:sz w:val="22"/>
                <w:szCs w:val="22"/>
              </w:rPr>
            </w:pPr>
            <w:r w:rsidRPr="00923583">
              <w:rPr>
                <w:rFonts w:ascii="Browallia New" w:hAnsi="Browallia New" w:cs="Browallia New"/>
                <w:sz w:val="22"/>
                <w:szCs w:val="22"/>
              </w:rPr>
              <w:t xml:space="preserve">7 - 9 </w:t>
            </w:r>
            <w:r w:rsidRPr="00923583">
              <w:rPr>
                <w:rFonts w:ascii="Browallia New" w:hAnsi="Browallia New" w:cs="Browallia New"/>
                <w:sz w:val="22"/>
                <w:szCs w:val="22"/>
                <w:cs/>
              </w:rPr>
              <w:t>เดือน</w:t>
            </w:r>
          </w:p>
        </w:tc>
        <w:tc>
          <w:tcPr>
            <w:tcW w:w="852" w:type="dxa"/>
            <w:vAlign w:val="bottom"/>
          </w:tcPr>
          <w:p w14:paraId="733692A7" w14:textId="1C469524" w:rsidR="00923583" w:rsidRPr="00923583" w:rsidRDefault="003A4DD2" w:rsidP="00923583">
            <w:pPr>
              <w:spacing w:line="240" w:lineRule="auto"/>
              <w:ind w:left="-23" w:right="-7"/>
              <w:jc w:val="right"/>
              <w:rPr>
                <w:rFonts w:ascii="Browallia New" w:hAnsi="Browallia New" w:cs="Browallia New"/>
                <w:sz w:val="22"/>
                <w:szCs w:val="22"/>
              </w:rPr>
            </w:pPr>
            <w:r w:rsidRPr="003A4DD2">
              <w:rPr>
                <w:rFonts w:ascii="Browallia New" w:hAnsi="Browallia New" w:cs="Browallia New"/>
                <w:sz w:val="22"/>
                <w:szCs w:val="22"/>
              </w:rPr>
              <w:t>34,540</w:t>
            </w:r>
          </w:p>
        </w:tc>
        <w:tc>
          <w:tcPr>
            <w:tcW w:w="851" w:type="dxa"/>
            <w:vAlign w:val="bottom"/>
          </w:tcPr>
          <w:p w14:paraId="0FA4FCCB" w14:textId="76D24A49"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36,515 </w:t>
            </w:r>
          </w:p>
        </w:tc>
        <w:tc>
          <w:tcPr>
            <w:tcW w:w="992" w:type="dxa"/>
            <w:vAlign w:val="bottom"/>
          </w:tcPr>
          <w:p w14:paraId="4782AF6B" w14:textId="09A41AF6" w:rsidR="00923583" w:rsidRPr="00923583" w:rsidRDefault="008B3925" w:rsidP="00923583">
            <w:pPr>
              <w:pStyle w:val="InsideAddress"/>
              <w:tabs>
                <w:tab w:val="left" w:pos="680"/>
                <w:tab w:val="left" w:pos="907"/>
              </w:tabs>
              <w:ind w:left="-96" w:right="-45"/>
              <w:jc w:val="right"/>
              <w:rPr>
                <w:rFonts w:ascii="Browallia New" w:hAnsi="Browallia New" w:cs="Browallia New"/>
                <w:sz w:val="22"/>
                <w:szCs w:val="22"/>
              </w:rPr>
            </w:pPr>
            <w:r>
              <w:rPr>
                <w:rFonts w:ascii="Browallia New" w:hAnsi="Browallia New" w:cs="Browallia New"/>
                <w:sz w:val="22"/>
                <w:szCs w:val="22"/>
              </w:rPr>
              <w:t>4.70</w:t>
            </w:r>
            <w:r w:rsidR="008B0F4B" w:rsidRPr="008B0F4B">
              <w:rPr>
                <w:rFonts w:ascii="Browallia New" w:hAnsi="Browallia New" w:cs="Browallia New"/>
                <w:sz w:val="22"/>
                <w:szCs w:val="22"/>
              </w:rPr>
              <w:t xml:space="preserve"> </w:t>
            </w:r>
            <w:r w:rsidR="00464B90">
              <w:rPr>
                <w:rFonts w:ascii="Browallia New" w:hAnsi="Browallia New" w:cs="Browallia New"/>
                <w:sz w:val="22"/>
                <w:szCs w:val="22"/>
              </w:rPr>
              <w:t>-</w:t>
            </w:r>
            <w:r w:rsidR="008B0F4B" w:rsidRPr="008B0F4B">
              <w:rPr>
                <w:rFonts w:ascii="Browallia New" w:hAnsi="Browallia New" w:cs="Browallia New"/>
                <w:sz w:val="22"/>
                <w:szCs w:val="22"/>
              </w:rPr>
              <w:t xml:space="preserve"> </w:t>
            </w:r>
            <w:r>
              <w:rPr>
                <w:rFonts w:ascii="Browallia New" w:hAnsi="Browallia New" w:cs="Browallia New"/>
                <w:sz w:val="22"/>
                <w:szCs w:val="22"/>
              </w:rPr>
              <w:t>80.19</w:t>
            </w:r>
          </w:p>
        </w:tc>
        <w:tc>
          <w:tcPr>
            <w:tcW w:w="1013" w:type="dxa"/>
            <w:vAlign w:val="bottom"/>
          </w:tcPr>
          <w:p w14:paraId="7B907422" w14:textId="7C94145D" w:rsidR="00923583" w:rsidRPr="00923583" w:rsidRDefault="00923583" w:rsidP="00923583">
            <w:pPr>
              <w:pStyle w:val="InsideAddress"/>
              <w:tabs>
                <w:tab w:val="left" w:pos="680"/>
                <w:tab w:val="left" w:pos="907"/>
              </w:tabs>
              <w:ind w:left="-96" w:right="-45"/>
              <w:jc w:val="right"/>
              <w:rPr>
                <w:rFonts w:ascii="Browallia New" w:hAnsi="Browallia New" w:cs="Browallia New"/>
                <w:sz w:val="22"/>
                <w:szCs w:val="22"/>
              </w:rPr>
            </w:pPr>
            <w:r w:rsidRPr="00923583">
              <w:rPr>
                <w:rFonts w:ascii="Browallia New" w:hAnsi="Browallia New" w:cs="Browallia New"/>
                <w:sz w:val="22"/>
                <w:szCs w:val="22"/>
              </w:rPr>
              <w:t>8.09 - 79.17</w:t>
            </w:r>
          </w:p>
        </w:tc>
        <w:tc>
          <w:tcPr>
            <w:tcW w:w="914" w:type="dxa"/>
            <w:vAlign w:val="bottom"/>
          </w:tcPr>
          <w:p w14:paraId="6FC43B81" w14:textId="0A7BDFEB" w:rsidR="00923583" w:rsidRPr="00923583" w:rsidRDefault="007E49F2" w:rsidP="00923583">
            <w:pPr>
              <w:spacing w:line="240" w:lineRule="auto"/>
              <w:ind w:left="-23" w:right="-7"/>
              <w:jc w:val="right"/>
              <w:rPr>
                <w:rFonts w:ascii="Browallia New" w:hAnsi="Browallia New" w:cs="Browallia New"/>
                <w:sz w:val="22"/>
                <w:szCs w:val="22"/>
              </w:rPr>
            </w:pPr>
            <w:r w:rsidRPr="007E49F2">
              <w:rPr>
                <w:rFonts w:ascii="Browallia New" w:hAnsi="Browallia New" w:cs="Browallia New"/>
                <w:sz w:val="22"/>
                <w:szCs w:val="22"/>
              </w:rPr>
              <w:t>20,157</w:t>
            </w:r>
          </w:p>
        </w:tc>
        <w:tc>
          <w:tcPr>
            <w:tcW w:w="898" w:type="dxa"/>
            <w:vAlign w:val="bottom"/>
          </w:tcPr>
          <w:p w14:paraId="562BA724" w14:textId="2B53154B"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22,010 </w:t>
            </w:r>
          </w:p>
        </w:tc>
        <w:tc>
          <w:tcPr>
            <w:tcW w:w="879" w:type="dxa"/>
            <w:vAlign w:val="bottom"/>
          </w:tcPr>
          <w:p w14:paraId="63B803D7" w14:textId="754271FC" w:rsidR="00923583" w:rsidRPr="00923583" w:rsidRDefault="00ED1958" w:rsidP="00923583">
            <w:pPr>
              <w:spacing w:line="240" w:lineRule="auto"/>
              <w:ind w:left="-23" w:right="-7"/>
              <w:jc w:val="right"/>
              <w:rPr>
                <w:rFonts w:ascii="Browallia New" w:hAnsi="Browallia New" w:cs="Browallia New"/>
                <w:sz w:val="22"/>
                <w:szCs w:val="22"/>
              </w:rPr>
            </w:pPr>
            <w:r w:rsidRPr="00ED1958">
              <w:rPr>
                <w:rFonts w:ascii="Browallia New" w:hAnsi="Browallia New" w:cs="Browallia New"/>
                <w:sz w:val="22"/>
                <w:szCs w:val="22"/>
              </w:rPr>
              <w:t>14,383</w:t>
            </w:r>
          </w:p>
        </w:tc>
        <w:tc>
          <w:tcPr>
            <w:tcW w:w="946" w:type="dxa"/>
            <w:vAlign w:val="bottom"/>
          </w:tcPr>
          <w:p w14:paraId="2578414C" w14:textId="281D05FD"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14,505 </w:t>
            </w:r>
          </w:p>
        </w:tc>
      </w:tr>
      <w:tr w:rsidR="00923583" w:rsidRPr="00923583" w14:paraId="2922BF2E" w14:textId="77777777" w:rsidTr="00EF2762">
        <w:tc>
          <w:tcPr>
            <w:tcW w:w="1786" w:type="dxa"/>
            <w:vAlign w:val="bottom"/>
          </w:tcPr>
          <w:p w14:paraId="3D59CB59" w14:textId="77777777" w:rsidR="00923583" w:rsidRPr="00923583" w:rsidRDefault="00923583" w:rsidP="00923583">
            <w:pPr>
              <w:spacing w:line="240" w:lineRule="auto"/>
              <w:ind w:left="175"/>
              <w:rPr>
                <w:rFonts w:ascii="Browallia New" w:hAnsi="Browallia New" w:cs="Browallia New"/>
                <w:sz w:val="22"/>
                <w:szCs w:val="22"/>
                <w:cs/>
              </w:rPr>
            </w:pPr>
            <w:r w:rsidRPr="00923583">
              <w:rPr>
                <w:rFonts w:ascii="Browallia New" w:hAnsi="Browallia New" w:cs="Browallia New"/>
                <w:sz w:val="22"/>
                <w:szCs w:val="22"/>
              </w:rPr>
              <w:t>10 - 12</w:t>
            </w:r>
            <w:r w:rsidRPr="00923583">
              <w:rPr>
                <w:rFonts w:ascii="Browallia New" w:hAnsi="Browallia New" w:cs="Browallia New"/>
                <w:sz w:val="22"/>
                <w:szCs w:val="22"/>
                <w:cs/>
              </w:rPr>
              <w:t xml:space="preserve"> เดือน</w:t>
            </w:r>
          </w:p>
        </w:tc>
        <w:tc>
          <w:tcPr>
            <w:tcW w:w="852" w:type="dxa"/>
            <w:vAlign w:val="bottom"/>
          </w:tcPr>
          <w:p w14:paraId="38DAEA3A" w14:textId="1D54AE72" w:rsidR="00923583" w:rsidRPr="00923583" w:rsidRDefault="003A4DD2" w:rsidP="00923583">
            <w:pPr>
              <w:spacing w:line="240" w:lineRule="auto"/>
              <w:ind w:left="-23" w:right="-7"/>
              <w:jc w:val="right"/>
              <w:rPr>
                <w:rFonts w:ascii="Browallia New" w:hAnsi="Browallia New" w:cs="Browallia New"/>
                <w:sz w:val="22"/>
                <w:szCs w:val="22"/>
              </w:rPr>
            </w:pPr>
            <w:r w:rsidRPr="003A4DD2">
              <w:rPr>
                <w:rFonts w:ascii="Browallia New" w:hAnsi="Browallia New" w:cs="Browallia New"/>
                <w:sz w:val="22"/>
                <w:szCs w:val="22"/>
              </w:rPr>
              <w:t>21,471</w:t>
            </w:r>
          </w:p>
        </w:tc>
        <w:tc>
          <w:tcPr>
            <w:tcW w:w="851" w:type="dxa"/>
            <w:vAlign w:val="bottom"/>
          </w:tcPr>
          <w:p w14:paraId="41588531" w14:textId="7C78BCD7"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25,729 </w:t>
            </w:r>
          </w:p>
        </w:tc>
        <w:tc>
          <w:tcPr>
            <w:tcW w:w="992" w:type="dxa"/>
            <w:vAlign w:val="bottom"/>
          </w:tcPr>
          <w:p w14:paraId="7BFA85A2" w14:textId="36C4FBBB" w:rsidR="00923583" w:rsidRPr="00923583" w:rsidRDefault="00D14B11" w:rsidP="00923583">
            <w:pPr>
              <w:pStyle w:val="InsideAddress"/>
              <w:tabs>
                <w:tab w:val="left" w:pos="680"/>
                <w:tab w:val="left" w:pos="907"/>
              </w:tabs>
              <w:ind w:left="-96" w:right="-45"/>
              <w:jc w:val="right"/>
              <w:rPr>
                <w:rFonts w:ascii="Browallia New" w:hAnsi="Browallia New" w:cs="Browallia New"/>
                <w:sz w:val="22"/>
                <w:szCs w:val="22"/>
              </w:rPr>
            </w:pPr>
            <w:r w:rsidRPr="00D14B11">
              <w:rPr>
                <w:rFonts w:ascii="Browallia New" w:hAnsi="Browallia New" w:cs="Browallia New"/>
                <w:sz w:val="22"/>
                <w:szCs w:val="22"/>
              </w:rPr>
              <w:t>100</w:t>
            </w:r>
          </w:p>
        </w:tc>
        <w:tc>
          <w:tcPr>
            <w:tcW w:w="1013" w:type="dxa"/>
            <w:vAlign w:val="bottom"/>
          </w:tcPr>
          <w:p w14:paraId="54E59A13" w14:textId="57DE2167" w:rsidR="00923583" w:rsidRPr="00923583" w:rsidRDefault="00923583" w:rsidP="00923583">
            <w:pPr>
              <w:pStyle w:val="InsideAddress"/>
              <w:tabs>
                <w:tab w:val="left" w:pos="680"/>
                <w:tab w:val="left" w:pos="907"/>
              </w:tabs>
              <w:ind w:left="-96" w:right="-45"/>
              <w:jc w:val="right"/>
              <w:rPr>
                <w:rFonts w:ascii="Browallia New" w:hAnsi="Browallia New" w:cs="Browallia New"/>
                <w:sz w:val="22"/>
                <w:szCs w:val="22"/>
              </w:rPr>
            </w:pPr>
            <w:r w:rsidRPr="00923583">
              <w:rPr>
                <w:rFonts w:ascii="Browallia New" w:hAnsi="Browallia New" w:cs="Browallia New"/>
                <w:sz w:val="22"/>
                <w:szCs w:val="22"/>
              </w:rPr>
              <w:t>100</w:t>
            </w:r>
          </w:p>
        </w:tc>
        <w:tc>
          <w:tcPr>
            <w:tcW w:w="914" w:type="dxa"/>
            <w:vAlign w:val="bottom"/>
          </w:tcPr>
          <w:p w14:paraId="0754BF6B" w14:textId="5BE0D459" w:rsidR="00923583" w:rsidRPr="00923583" w:rsidRDefault="006A3F7B" w:rsidP="00923583">
            <w:pPr>
              <w:spacing w:line="240" w:lineRule="auto"/>
              <w:ind w:left="-23" w:right="-7"/>
              <w:jc w:val="right"/>
              <w:rPr>
                <w:rFonts w:ascii="Browallia New" w:hAnsi="Browallia New" w:cs="Browallia New"/>
                <w:sz w:val="22"/>
                <w:szCs w:val="22"/>
              </w:rPr>
            </w:pPr>
            <w:r w:rsidRPr="006A3F7B">
              <w:rPr>
                <w:rFonts w:ascii="Browallia New" w:hAnsi="Browallia New" w:cs="Browallia New"/>
                <w:sz w:val="22"/>
                <w:szCs w:val="22"/>
              </w:rPr>
              <w:t>21,471</w:t>
            </w:r>
          </w:p>
        </w:tc>
        <w:tc>
          <w:tcPr>
            <w:tcW w:w="898" w:type="dxa"/>
            <w:vAlign w:val="bottom"/>
          </w:tcPr>
          <w:p w14:paraId="594030A7" w14:textId="2D64B085"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25,729 </w:t>
            </w:r>
          </w:p>
        </w:tc>
        <w:tc>
          <w:tcPr>
            <w:tcW w:w="879" w:type="dxa"/>
            <w:vAlign w:val="bottom"/>
          </w:tcPr>
          <w:p w14:paraId="0E976D22" w14:textId="5F2300EC" w:rsidR="00923583" w:rsidRPr="00923583" w:rsidRDefault="00ED1958" w:rsidP="00923583">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w:t>
            </w:r>
          </w:p>
        </w:tc>
        <w:tc>
          <w:tcPr>
            <w:tcW w:w="946" w:type="dxa"/>
            <w:vAlign w:val="bottom"/>
          </w:tcPr>
          <w:p w14:paraId="62426B7F" w14:textId="7C7B7C3F"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w:t>
            </w:r>
          </w:p>
        </w:tc>
      </w:tr>
      <w:tr w:rsidR="00923583" w:rsidRPr="00923583" w14:paraId="56B44719" w14:textId="77777777" w:rsidTr="00EF2762">
        <w:tc>
          <w:tcPr>
            <w:tcW w:w="1786" w:type="dxa"/>
          </w:tcPr>
          <w:p w14:paraId="350D0B99" w14:textId="77777777" w:rsidR="00923583" w:rsidRPr="00923583" w:rsidRDefault="00923583" w:rsidP="00923583">
            <w:pPr>
              <w:tabs>
                <w:tab w:val="clear" w:pos="1644"/>
              </w:tabs>
              <w:spacing w:line="240" w:lineRule="auto"/>
              <w:ind w:left="175" w:right="-99"/>
              <w:rPr>
                <w:rFonts w:ascii="Browallia New" w:hAnsi="Browallia New" w:cs="Browallia New"/>
                <w:sz w:val="22"/>
                <w:szCs w:val="22"/>
                <w:cs/>
              </w:rPr>
            </w:pPr>
            <w:r w:rsidRPr="00923583">
              <w:rPr>
                <w:rFonts w:ascii="Browallia New" w:hAnsi="Browallia New" w:cs="Browallia New"/>
                <w:sz w:val="22"/>
                <w:szCs w:val="22"/>
                <w:cs/>
              </w:rPr>
              <w:t>มากกว่า</w:t>
            </w:r>
            <w:r w:rsidRPr="00923583">
              <w:rPr>
                <w:rFonts w:ascii="Browallia New" w:hAnsi="Browallia New" w:cs="Browallia New"/>
                <w:sz w:val="22"/>
                <w:szCs w:val="22"/>
              </w:rPr>
              <w:t xml:space="preserve"> 12</w:t>
            </w:r>
            <w:r w:rsidRPr="00923583">
              <w:rPr>
                <w:rFonts w:ascii="Browallia New" w:hAnsi="Browallia New" w:cs="Browallia New"/>
                <w:sz w:val="22"/>
                <w:szCs w:val="22"/>
                <w:cs/>
              </w:rPr>
              <w:t xml:space="preserve"> เดือนขึ้นไป</w:t>
            </w:r>
          </w:p>
        </w:tc>
        <w:tc>
          <w:tcPr>
            <w:tcW w:w="852" w:type="dxa"/>
            <w:vAlign w:val="bottom"/>
          </w:tcPr>
          <w:p w14:paraId="5082B5C9" w14:textId="05254EB1" w:rsidR="00923583" w:rsidRPr="00923583" w:rsidRDefault="003A4DD2" w:rsidP="00923583">
            <w:pPr>
              <w:pBdr>
                <w:bottom w:val="single" w:sz="4" w:space="1" w:color="auto"/>
              </w:pBdr>
              <w:spacing w:line="240" w:lineRule="auto"/>
              <w:ind w:left="-23" w:right="-7"/>
              <w:jc w:val="right"/>
              <w:rPr>
                <w:rFonts w:ascii="Browallia New" w:hAnsi="Browallia New" w:cs="Browallia New"/>
                <w:sz w:val="22"/>
                <w:szCs w:val="22"/>
              </w:rPr>
            </w:pPr>
            <w:r w:rsidRPr="003A4DD2">
              <w:rPr>
                <w:rFonts w:ascii="Browallia New" w:hAnsi="Browallia New" w:cs="Browallia New"/>
                <w:sz w:val="22"/>
                <w:szCs w:val="22"/>
              </w:rPr>
              <w:t>41,856</w:t>
            </w:r>
          </w:p>
        </w:tc>
        <w:tc>
          <w:tcPr>
            <w:tcW w:w="851" w:type="dxa"/>
            <w:vAlign w:val="bottom"/>
          </w:tcPr>
          <w:p w14:paraId="4184CB9E" w14:textId="3EF17AB8" w:rsidR="00923583" w:rsidRPr="00923583" w:rsidRDefault="00923583" w:rsidP="00923583">
            <w:pPr>
              <w:pBdr>
                <w:bottom w:val="single" w:sz="4" w:space="1" w:color="auto"/>
              </w:pBd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34,879 </w:t>
            </w:r>
          </w:p>
        </w:tc>
        <w:tc>
          <w:tcPr>
            <w:tcW w:w="992" w:type="dxa"/>
            <w:vAlign w:val="bottom"/>
          </w:tcPr>
          <w:p w14:paraId="1E843FF2" w14:textId="70B006F9" w:rsidR="00923583" w:rsidRPr="00923583" w:rsidRDefault="00D14B11" w:rsidP="00923583">
            <w:pPr>
              <w:pStyle w:val="InsideAddress"/>
              <w:tabs>
                <w:tab w:val="left" w:pos="680"/>
                <w:tab w:val="left" w:pos="907"/>
              </w:tabs>
              <w:ind w:left="-96" w:right="-45"/>
              <w:jc w:val="right"/>
              <w:rPr>
                <w:rFonts w:ascii="Browallia New" w:hAnsi="Browallia New" w:cs="Browallia New"/>
                <w:sz w:val="22"/>
                <w:szCs w:val="22"/>
              </w:rPr>
            </w:pPr>
            <w:r w:rsidRPr="00D14B11">
              <w:rPr>
                <w:rFonts w:ascii="Browallia New" w:hAnsi="Browallia New" w:cs="Browallia New"/>
                <w:sz w:val="22"/>
                <w:szCs w:val="22"/>
              </w:rPr>
              <w:t>100</w:t>
            </w:r>
          </w:p>
        </w:tc>
        <w:tc>
          <w:tcPr>
            <w:tcW w:w="1013" w:type="dxa"/>
            <w:vAlign w:val="bottom"/>
          </w:tcPr>
          <w:p w14:paraId="5295EEB2" w14:textId="7FB462BA" w:rsidR="00923583" w:rsidRPr="00923583" w:rsidRDefault="00923583" w:rsidP="00923583">
            <w:pPr>
              <w:pStyle w:val="InsideAddress"/>
              <w:tabs>
                <w:tab w:val="left" w:pos="680"/>
                <w:tab w:val="left" w:pos="907"/>
              </w:tabs>
              <w:ind w:left="-96" w:right="-45"/>
              <w:jc w:val="right"/>
              <w:rPr>
                <w:rFonts w:ascii="Browallia New" w:hAnsi="Browallia New" w:cs="Browallia New"/>
                <w:sz w:val="22"/>
                <w:szCs w:val="22"/>
              </w:rPr>
            </w:pPr>
            <w:r w:rsidRPr="00923583">
              <w:rPr>
                <w:rFonts w:ascii="Browallia New" w:hAnsi="Browallia New" w:cs="Browallia New"/>
                <w:sz w:val="22"/>
                <w:szCs w:val="22"/>
              </w:rPr>
              <w:t>100</w:t>
            </w:r>
          </w:p>
        </w:tc>
        <w:tc>
          <w:tcPr>
            <w:tcW w:w="914" w:type="dxa"/>
            <w:vAlign w:val="bottom"/>
          </w:tcPr>
          <w:p w14:paraId="5CF2FCF4" w14:textId="2E9C08F3" w:rsidR="00923583" w:rsidRPr="00923583" w:rsidRDefault="006A3F7B" w:rsidP="00923583">
            <w:pPr>
              <w:pBdr>
                <w:bottom w:val="single" w:sz="4" w:space="1" w:color="auto"/>
              </w:pBdr>
              <w:spacing w:line="240" w:lineRule="auto"/>
              <w:ind w:left="-23" w:right="-7"/>
              <w:jc w:val="right"/>
              <w:rPr>
                <w:rFonts w:ascii="Browallia New" w:hAnsi="Browallia New" w:cs="Browallia New"/>
                <w:sz w:val="22"/>
                <w:szCs w:val="22"/>
              </w:rPr>
            </w:pPr>
            <w:r w:rsidRPr="006A3F7B">
              <w:rPr>
                <w:rFonts w:ascii="Browallia New" w:hAnsi="Browallia New" w:cs="Browallia New"/>
                <w:sz w:val="22"/>
                <w:szCs w:val="22"/>
              </w:rPr>
              <w:t>41,856</w:t>
            </w:r>
          </w:p>
        </w:tc>
        <w:tc>
          <w:tcPr>
            <w:tcW w:w="898" w:type="dxa"/>
            <w:vAlign w:val="bottom"/>
          </w:tcPr>
          <w:p w14:paraId="70DEF1C2" w14:textId="0AD4A2BB" w:rsidR="00923583" w:rsidRPr="00923583" w:rsidRDefault="00923583" w:rsidP="00923583">
            <w:pPr>
              <w:pBdr>
                <w:bottom w:val="single" w:sz="4" w:space="1" w:color="auto"/>
              </w:pBd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34,879 </w:t>
            </w:r>
          </w:p>
        </w:tc>
        <w:tc>
          <w:tcPr>
            <w:tcW w:w="879" w:type="dxa"/>
            <w:vAlign w:val="bottom"/>
          </w:tcPr>
          <w:p w14:paraId="33ED8681" w14:textId="5CE751A6" w:rsidR="00923583" w:rsidRPr="00923583" w:rsidRDefault="00ED1958" w:rsidP="00923583">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w:t>
            </w:r>
          </w:p>
        </w:tc>
        <w:tc>
          <w:tcPr>
            <w:tcW w:w="946" w:type="dxa"/>
            <w:vAlign w:val="bottom"/>
          </w:tcPr>
          <w:p w14:paraId="3A4DD369" w14:textId="285A65B7" w:rsidR="00923583" w:rsidRPr="00923583" w:rsidRDefault="00923583" w:rsidP="00923583">
            <w:pPr>
              <w:pBdr>
                <w:bottom w:val="single" w:sz="4" w:space="1" w:color="auto"/>
              </w:pBd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w:t>
            </w:r>
          </w:p>
        </w:tc>
      </w:tr>
      <w:tr w:rsidR="00923583" w:rsidRPr="00923583" w14:paraId="766DDBEA" w14:textId="77777777" w:rsidTr="00580C4D">
        <w:tc>
          <w:tcPr>
            <w:tcW w:w="1786" w:type="dxa"/>
          </w:tcPr>
          <w:p w14:paraId="5D186FC2" w14:textId="77777777" w:rsidR="00923583" w:rsidRPr="00923583" w:rsidRDefault="00923583" w:rsidP="00923583">
            <w:pPr>
              <w:tabs>
                <w:tab w:val="left" w:pos="162"/>
              </w:tabs>
              <w:spacing w:line="240" w:lineRule="auto"/>
              <w:ind w:right="-108"/>
              <w:jc w:val="both"/>
              <w:rPr>
                <w:rFonts w:ascii="Browallia New" w:hAnsi="Browallia New" w:cs="Browallia New"/>
                <w:sz w:val="22"/>
                <w:szCs w:val="22"/>
                <w:cs/>
              </w:rPr>
            </w:pPr>
            <w:r w:rsidRPr="00923583">
              <w:rPr>
                <w:rFonts w:ascii="Browallia New" w:hAnsi="Browallia New" w:cs="Browallia New"/>
                <w:sz w:val="22"/>
                <w:szCs w:val="22"/>
                <w:cs/>
              </w:rPr>
              <w:t>รวม</w:t>
            </w:r>
          </w:p>
        </w:tc>
        <w:tc>
          <w:tcPr>
            <w:tcW w:w="852" w:type="dxa"/>
            <w:vAlign w:val="bottom"/>
          </w:tcPr>
          <w:p w14:paraId="0D8451FA" w14:textId="72BCC787" w:rsidR="00923583" w:rsidRPr="00923583" w:rsidRDefault="008B0F4B" w:rsidP="00EF2762">
            <w:pPr>
              <w:pBdr>
                <w:bottom w:val="single" w:sz="12" w:space="1" w:color="auto"/>
              </w:pBdr>
              <w:spacing w:line="240" w:lineRule="auto"/>
              <w:ind w:right="-7"/>
              <w:jc w:val="right"/>
              <w:rPr>
                <w:rFonts w:ascii="Browallia New" w:hAnsi="Browallia New" w:cs="Browallia New"/>
                <w:sz w:val="22"/>
                <w:szCs w:val="22"/>
              </w:rPr>
            </w:pPr>
            <w:r w:rsidRPr="008B0F4B">
              <w:rPr>
                <w:rFonts w:ascii="Browallia New" w:hAnsi="Browallia New" w:cs="Browallia New"/>
                <w:sz w:val="22"/>
                <w:szCs w:val="22"/>
              </w:rPr>
              <w:t>2,790,552</w:t>
            </w:r>
          </w:p>
        </w:tc>
        <w:tc>
          <w:tcPr>
            <w:tcW w:w="851" w:type="dxa"/>
            <w:vAlign w:val="bottom"/>
          </w:tcPr>
          <w:p w14:paraId="284997E6" w14:textId="50FDAD00" w:rsidR="00923583" w:rsidRPr="00923583" w:rsidRDefault="00923583" w:rsidP="00EF2762">
            <w:pPr>
              <w:pBdr>
                <w:bottom w:val="single" w:sz="12" w:space="1" w:color="auto"/>
              </w:pBdr>
              <w:spacing w:line="240" w:lineRule="auto"/>
              <w:ind w:right="-7"/>
              <w:jc w:val="right"/>
              <w:rPr>
                <w:rFonts w:ascii="Browallia New" w:hAnsi="Browallia New" w:cs="Browallia New"/>
                <w:sz w:val="22"/>
                <w:szCs w:val="22"/>
              </w:rPr>
            </w:pPr>
            <w:r w:rsidRPr="00923583">
              <w:rPr>
                <w:rFonts w:ascii="Browallia New" w:hAnsi="Browallia New" w:cs="Browallia New"/>
                <w:sz w:val="22"/>
                <w:szCs w:val="22"/>
              </w:rPr>
              <w:t xml:space="preserve">2,886,745 </w:t>
            </w:r>
          </w:p>
        </w:tc>
        <w:tc>
          <w:tcPr>
            <w:tcW w:w="992" w:type="dxa"/>
            <w:vAlign w:val="bottom"/>
          </w:tcPr>
          <w:p w14:paraId="2A550F40" w14:textId="77777777" w:rsidR="00923583" w:rsidRPr="00923583" w:rsidRDefault="00923583" w:rsidP="00923583">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1C36C2AC" w14:textId="77777777" w:rsidR="00923583" w:rsidRPr="00923583" w:rsidRDefault="00923583" w:rsidP="00923583">
            <w:pPr>
              <w:pStyle w:val="InsideAddress"/>
              <w:tabs>
                <w:tab w:val="left" w:pos="680"/>
                <w:tab w:val="left" w:pos="907"/>
              </w:tabs>
              <w:ind w:left="-96" w:right="-45"/>
              <w:jc w:val="right"/>
              <w:rPr>
                <w:rFonts w:ascii="Browallia New" w:hAnsi="Browallia New" w:cs="Browallia New"/>
                <w:sz w:val="22"/>
                <w:szCs w:val="22"/>
              </w:rPr>
            </w:pPr>
          </w:p>
        </w:tc>
        <w:tc>
          <w:tcPr>
            <w:tcW w:w="914" w:type="dxa"/>
            <w:vAlign w:val="bottom"/>
          </w:tcPr>
          <w:p w14:paraId="7BD711B4" w14:textId="38A2B407" w:rsidR="00923583" w:rsidRPr="00923583" w:rsidRDefault="006A3F7B" w:rsidP="00EF2762">
            <w:pPr>
              <w:pBdr>
                <w:bottom w:val="single" w:sz="12" w:space="1" w:color="auto"/>
              </w:pBdr>
              <w:spacing w:line="240" w:lineRule="auto"/>
              <w:ind w:right="-7"/>
              <w:jc w:val="right"/>
              <w:rPr>
                <w:rFonts w:ascii="Browallia New" w:hAnsi="Browallia New" w:cs="Browallia New"/>
                <w:sz w:val="22"/>
                <w:szCs w:val="22"/>
              </w:rPr>
            </w:pPr>
            <w:r w:rsidRPr="006A3F7B">
              <w:rPr>
                <w:rFonts w:ascii="Browallia New" w:hAnsi="Browallia New" w:cs="Browallia New"/>
                <w:sz w:val="22"/>
                <w:szCs w:val="22"/>
              </w:rPr>
              <w:t>171,786</w:t>
            </w:r>
          </w:p>
        </w:tc>
        <w:tc>
          <w:tcPr>
            <w:tcW w:w="898" w:type="dxa"/>
            <w:vAlign w:val="bottom"/>
          </w:tcPr>
          <w:p w14:paraId="04CF22B3" w14:textId="1A738D31" w:rsidR="00923583" w:rsidRPr="00923583" w:rsidRDefault="00923583" w:rsidP="00EF2762">
            <w:pPr>
              <w:pBdr>
                <w:bottom w:val="single" w:sz="12" w:space="1" w:color="auto"/>
              </w:pBdr>
              <w:spacing w:line="240" w:lineRule="auto"/>
              <w:ind w:right="-7"/>
              <w:jc w:val="right"/>
              <w:rPr>
                <w:rFonts w:ascii="Browallia New" w:hAnsi="Browallia New" w:cs="Browallia New"/>
                <w:sz w:val="22"/>
                <w:szCs w:val="22"/>
              </w:rPr>
            </w:pPr>
            <w:r w:rsidRPr="00923583">
              <w:rPr>
                <w:rFonts w:ascii="Browallia New" w:hAnsi="Browallia New" w:cs="Browallia New"/>
                <w:sz w:val="22"/>
                <w:szCs w:val="22"/>
              </w:rPr>
              <w:t>172,687</w:t>
            </w:r>
          </w:p>
        </w:tc>
        <w:tc>
          <w:tcPr>
            <w:tcW w:w="879" w:type="dxa"/>
            <w:vAlign w:val="bottom"/>
          </w:tcPr>
          <w:p w14:paraId="1972EDB1" w14:textId="645C3D74" w:rsidR="00923583" w:rsidRPr="00923583" w:rsidRDefault="00ED1958" w:rsidP="00EF2762">
            <w:pPr>
              <w:pBdr>
                <w:bottom w:val="single" w:sz="12" w:space="1" w:color="auto"/>
              </w:pBdr>
              <w:spacing w:line="240" w:lineRule="auto"/>
              <w:ind w:right="-7"/>
              <w:jc w:val="right"/>
              <w:rPr>
                <w:rFonts w:ascii="Browallia New" w:hAnsi="Browallia New" w:cs="Browallia New"/>
                <w:sz w:val="22"/>
                <w:szCs w:val="22"/>
                <w:cs/>
              </w:rPr>
            </w:pPr>
            <w:r w:rsidRPr="00ED1958">
              <w:rPr>
                <w:rFonts w:ascii="Browallia New" w:hAnsi="Browallia New" w:cs="Browallia New"/>
                <w:sz w:val="22"/>
                <w:szCs w:val="22"/>
              </w:rPr>
              <w:t>2,618,766</w:t>
            </w:r>
          </w:p>
        </w:tc>
        <w:tc>
          <w:tcPr>
            <w:tcW w:w="946" w:type="dxa"/>
            <w:vAlign w:val="bottom"/>
          </w:tcPr>
          <w:p w14:paraId="69156FC6" w14:textId="2EFCD574" w:rsidR="00923583" w:rsidRPr="00923583" w:rsidRDefault="00923583" w:rsidP="00EF2762">
            <w:pPr>
              <w:pBdr>
                <w:bottom w:val="single" w:sz="12" w:space="1" w:color="auto"/>
              </w:pBdr>
              <w:spacing w:line="240" w:lineRule="auto"/>
              <w:ind w:right="-7"/>
              <w:jc w:val="right"/>
              <w:rPr>
                <w:rFonts w:ascii="Browallia New" w:hAnsi="Browallia New" w:cs="Browallia New"/>
                <w:sz w:val="22"/>
                <w:szCs w:val="22"/>
              </w:rPr>
            </w:pPr>
            <w:r w:rsidRPr="00923583">
              <w:rPr>
                <w:rFonts w:ascii="Browallia New" w:hAnsi="Browallia New" w:cs="Browallia New"/>
                <w:sz w:val="22"/>
                <w:szCs w:val="22"/>
              </w:rPr>
              <w:t>2,714,058</w:t>
            </w:r>
          </w:p>
        </w:tc>
      </w:tr>
    </w:tbl>
    <w:p w14:paraId="0EA0A84D" w14:textId="0656F0BC" w:rsidR="00313FCE" w:rsidRPr="00235043" w:rsidRDefault="0031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tbl>
      <w:tblPr>
        <w:tblW w:w="8996" w:type="dxa"/>
        <w:tblInd w:w="360" w:type="dxa"/>
        <w:tblLayout w:type="fixed"/>
        <w:tblLook w:val="0000" w:firstRow="0" w:lastRow="0" w:firstColumn="0" w:lastColumn="0" w:noHBand="0" w:noVBand="0"/>
      </w:tblPr>
      <w:tblGrid>
        <w:gridCol w:w="1767"/>
        <w:gridCol w:w="850"/>
        <w:gridCol w:w="851"/>
        <w:gridCol w:w="992"/>
        <w:gridCol w:w="992"/>
        <w:gridCol w:w="992"/>
        <w:gridCol w:w="851"/>
        <w:gridCol w:w="850"/>
        <w:gridCol w:w="851"/>
      </w:tblGrid>
      <w:tr w:rsidR="00F32A11" w:rsidRPr="00235043" w14:paraId="0BBFBFE7" w14:textId="77777777" w:rsidTr="00217625">
        <w:trPr>
          <w:tblHeader/>
        </w:trPr>
        <w:tc>
          <w:tcPr>
            <w:tcW w:w="1767" w:type="dxa"/>
          </w:tcPr>
          <w:p w14:paraId="16A58FF6"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29" w:type="dxa"/>
            <w:gridSpan w:val="8"/>
          </w:tcPr>
          <w:p w14:paraId="68908809" w14:textId="77777777" w:rsidR="00F32A11" w:rsidRPr="00235043" w:rsidRDefault="00F32A11" w:rsidP="007932B2">
            <w:pPr>
              <w:spacing w:line="240" w:lineRule="auto"/>
              <w:ind w:right="-45"/>
              <w:jc w:val="right"/>
              <w:rPr>
                <w:rFonts w:ascii="Browallia New" w:hAnsi="Browallia New" w:cs="Browallia New"/>
                <w:sz w:val="22"/>
                <w:szCs w:val="22"/>
                <w:cs/>
              </w:rPr>
            </w:pPr>
            <w:r w:rsidRPr="00235043">
              <w:rPr>
                <w:rFonts w:ascii="Browallia New" w:hAnsi="Browallia New" w:cs="Browallia New"/>
                <w:sz w:val="22"/>
                <w:szCs w:val="22"/>
                <w:cs/>
              </w:rPr>
              <w:t xml:space="preserve">(หน่วย </w:t>
            </w:r>
            <w:r w:rsidRPr="00235043">
              <w:rPr>
                <w:rFonts w:ascii="Browallia New" w:hAnsi="Browallia New" w:cs="Browallia New"/>
                <w:sz w:val="22"/>
                <w:szCs w:val="22"/>
                <w:lang w:val="en-GB"/>
              </w:rPr>
              <w:t xml:space="preserve">: </w:t>
            </w:r>
            <w:r w:rsidRPr="00235043">
              <w:rPr>
                <w:rFonts w:ascii="Browallia New" w:hAnsi="Browallia New" w:cs="Browallia New"/>
                <w:sz w:val="22"/>
                <w:szCs w:val="22"/>
                <w:cs/>
              </w:rPr>
              <w:t>พันบาท)</w:t>
            </w:r>
          </w:p>
        </w:tc>
      </w:tr>
      <w:tr w:rsidR="00F32A11" w:rsidRPr="00235043" w14:paraId="3D8AF6B5" w14:textId="77777777" w:rsidTr="00217625">
        <w:trPr>
          <w:tblHeader/>
        </w:trPr>
        <w:tc>
          <w:tcPr>
            <w:tcW w:w="1767" w:type="dxa"/>
          </w:tcPr>
          <w:p w14:paraId="5631B358"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29" w:type="dxa"/>
            <w:gridSpan w:val="8"/>
          </w:tcPr>
          <w:p w14:paraId="4BBA1A2C" w14:textId="5657B365" w:rsidR="00F32A11" w:rsidRPr="00235043" w:rsidRDefault="00DB1FEF" w:rsidP="007932B2">
            <w:pPr>
              <w:pBdr>
                <w:bottom w:val="single" w:sz="4" w:space="1" w:color="auto"/>
              </w:pBdr>
              <w:spacing w:line="240" w:lineRule="auto"/>
              <w:ind w:left="-21" w:hanging="18"/>
              <w:jc w:val="center"/>
              <w:rPr>
                <w:rFonts w:ascii="Browallia New" w:hAnsi="Browallia New" w:cs="Browallia New"/>
                <w:sz w:val="22"/>
                <w:szCs w:val="22"/>
                <w:cs/>
              </w:rPr>
            </w:pPr>
            <w:r w:rsidRPr="00235043">
              <w:rPr>
                <w:rFonts w:ascii="Browallia New" w:hAnsi="Browallia New" w:cs="Browallia New"/>
                <w:sz w:val="22"/>
                <w:szCs w:val="22"/>
                <w:cs/>
              </w:rPr>
              <w:t>ข้อมูลทาง</w:t>
            </w:r>
            <w:r w:rsidR="00F32A11" w:rsidRPr="00235043">
              <w:rPr>
                <w:rFonts w:ascii="Browallia New" w:hAnsi="Browallia New" w:cs="Browallia New"/>
                <w:sz w:val="22"/>
                <w:szCs w:val="22"/>
                <w:cs/>
              </w:rPr>
              <w:t>การเงินเฉพาะบริษัท</w:t>
            </w:r>
          </w:p>
        </w:tc>
      </w:tr>
      <w:tr w:rsidR="00F32A11" w:rsidRPr="00235043" w14:paraId="308DBEB9" w14:textId="77777777" w:rsidTr="000B2A2D">
        <w:trPr>
          <w:tblHeader/>
        </w:trPr>
        <w:tc>
          <w:tcPr>
            <w:tcW w:w="1767" w:type="dxa"/>
          </w:tcPr>
          <w:p w14:paraId="172746BD"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58D170FD" w14:textId="77777777" w:rsidR="00F32A11" w:rsidRPr="00235043"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1984" w:type="dxa"/>
            <w:gridSpan w:val="2"/>
          </w:tcPr>
          <w:p w14:paraId="75E879D1" w14:textId="77777777" w:rsidR="00F32A11" w:rsidRPr="00235043"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235043">
              <w:rPr>
                <w:rFonts w:ascii="Browallia New" w:hAnsi="Browallia New" w:cs="Browallia New"/>
                <w:sz w:val="22"/>
                <w:szCs w:val="22"/>
                <w:cs/>
              </w:rPr>
              <w:t>อัตราร้อยละ</w:t>
            </w:r>
          </w:p>
        </w:tc>
        <w:tc>
          <w:tcPr>
            <w:tcW w:w="1843" w:type="dxa"/>
            <w:gridSpan w:val="2"/>
          </w:tcPr>
          <w:p w14:paraId="729633F2" w14:textId="77777777" w:rsidR="00F32A11" w:rsidRPr="00235043"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701" w:type="dxa"/>
            <w:gridSpan w:val="2"/>
          </w:tcPr>
          <w:p w14:paraId="0753AFD9" w14:textId="77777777" w:rsidR="00F32A11" w:rsidRPr="00235043"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235043" w14:paraId="42BFAEF5" w14:textId="77777777" w:rsidTr="000B2A2D">
        <w:trPr>
          <w:tblHeader/>
        </w:trPr>
        <w:tc>
          <w:tcPr>
            <w:tcW w:w="1767" w:type="dxa"/>
          </w:tcPr>
          <w:p w14:paraId="48DA7D19"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00FE0346" w14:textId="77777777" w:rsidR="00F32A11" w:rsidRPr="00235043" w:rsidRDefault="00F32A11" w:rsidP="007932B2">
            <w:pP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cs/>
              </w:rPr>
              <w:t>ลูกหนี้ตาม</w:t>
            </w:r>
          </w:p>
        </w:tc>
        <w:tc>
          <w:tcPr>
            <w:tcW w:w="1984" w:type="dxa"/>
            <w:gridSpan w:val="2"/>
          </w:tcPr>
          <w:p w14:paraId="2BD04A14" w14:textId="77777777" w:rsidR="00F32A11" w:rsidRPr="00235043"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235043">
              <w:rPr>
                <w:rFonts w:ascii="Browallia New" w:hAnsi="Browallia New" w:cs="Browallia New"/>
                <w:sz w:val="22"/>
                <w:szCs w:val="22"/>
                <w:cs/>
              </w:rPr>
              <w:t>ของค่าเผื่อผลขาดทุน</w:t>
            </w:r>
          </w:p>
        </w:tc>
        <w:tc>
          <w:tcPr>
            <w:tcW w:w="1843" w:type="dxa"/>
            <w:gridSpan w:val="2"/>
          </w:tcPr>
          <w:p w14:paraId="70B6BD33" w14:textId="77777777" w:rsidR="00F32A11" w:rsidRPr="00235043"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235043">
              <w:rPr>
                <w:rFonts w:ascii="Browallia New" w:hAnsi="Browallia New" w:cs="Browallia New"/>
                <w:sz w:val="22"/>
                <w:szCs w:val="22"/>
                <w:cs/>
              </w:rPr>
              <w:t>ค่าเผื่อผลขาดทุนด้าน</w:t>
            </w:r>
          </w:p>
        </w:tc>
        <w:tc>
          <w:tcPr>
            <w:tcW w:w="1701" w:type="dxa"/>
            <w:gridSpan w:val="2"/>
            <w:vMerge w:val="restart"/>
          </w:tcPr>
          <w:p w14:paraId="2D85545D" w14:textId="77777777" w:rsidR="00F32A11" w:rsidRPr="00235043" w:rsidRDefault="00F32A11" w:rsidP="007932B2">
            <w:pPr>
              <w:pBdr>
                <w:bottom w:val="single" w:sz="4" w:space="1" w:color="auto"/>
              </w:pBdr>
              <w:spacing w:line="240" w:lineRule="auto"/>
              <w:ind w:left="-12"/>
              <w:jc w:val="center"/>
              <w:rPr>
                <w:rFonts w:ascii="Browallia New" w:hAnsi="Browallia New" w:cs="Browallia New"/>
                <w:sz w:val="22"/>
                <w:szCs w:val="22"/>
              </w:rPr>
            </w:pPr>
          </w:p>
          <w:p w14:paraId="6F023532" w14:textId="67B3B15F" w:rsidR="00F32A11" w:rsidRPr="00235043" w:rsidRDefault="00F32A11" w:rsidP="007932B2">
            <w:pPr>
              <w:pBdr>
                <w:bottom w:val="single" w:sz="4" w:space="1" w:color="auto"/>
              </w:pBdr>
              <w:spacing w:line="240" w:lineRule="auto"/>
              <w:ind w:left="-12"/>
              <w:jc w:val="center"/>
              <w:rPr>
                <w:rFonts w:ascii="Browallia New" w:hAnsi="Browallia New" w:cs="Browallia New"/>
                <w:sz w:val="22"/>
                <w:szCs w:val="22"/>
                <w:cs/>
              </w:rPr>
            </w:pPr>
            <w:r w:rsidRPr="00235043">
              <w:rPr>
                <w:rFonts w:ascii="Browallia New" w:hAnsi="Browallia New" w:cs="Browallia New"/>
                <w:sz w:val="22"/>
                <w:szCs w:val="22"/>
                <w:cs/>
              </w:rPr>
              <w:t>สุทธิ</w:t>
            </w:r>
          </w:p>
        </w:tc>
      </w:tr>
      <w:tr w:rsidR="00F32A11" w:rsidRPr="00235043" w14:paraId="051EB69A" w14:textId="77777777" w:rsidTr="000B2A2D">
        <w:trPr>
          <w:trHeight w:val="282"/>
          <w:tblHeader/>
        </w:trPr>
        <w:tc>
          <w:tcPr>
            <w:tcW w:w="1767" w:type="dxa"/>
          </w:tcPr>
          <w:p w14:paraId="4EA7C724" w14:textId="77777777" w:rsidR="00F32A11" w:rsidRPr="00235043"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158F9DA0" w14:textId="77777777" w:rsidR="00F32A11" w:rsidRPr="0023504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cs/>
              </w:rPr>
              <w:t>สัญญาเช่าซื้อ</w:t>
            </w:r>
          </w:p>
        </w:tc>
        <w:tc>
          <w:tcPr>
            <w:tcW w:w="1984" w:type="dxa"/>
            <w:gridSpan w:val="2"/>
            <w:vAlign w:val="bottom"/>
          </w:tcPr>
          <w:p w14:paraId="419ECC08" w14:textId="77777777" w:rsidR="00F32A11" w:rsidRPr="0023504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235043">
              <w:rPr>
                <w:rFonts w:ascii="Browallia New" w:hAnsi="Browallia New" w:cs="Browallia New"/>
                <w:sz w:val="22"/>
                <w:szCs w:val="22"/>
                <w:cs/>
              </w:rPr>
              <w:t>ด้านเครดิตที่คาดว่าจะเกิดขึ้น</w:t>
            </w:r>
          </w:p>
        </w:tc>
        <w:tc>
          <w:tcPr>
            <w:tcW w:w="1843" w:type="dxa"/>
            <w:gridSpan w:val="2"/>
            <w:vAlign w:val="bottom"/>
          </w:tcPr>
          <w:p w14:paraId="04061EA2" w14:textId="77777777" w:rsidR="00F32A11" w:rsidRPr="0023504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cs/>
              </w:rPr>
              <w:t>เครดิตที่คาดว่าจะเกิดขึ้น</w:t>
            </w:r>
          </w:p>
        </w:tc>
        <w:tc>
          <w:tcPr>
            <w:tcW w:w="1701" w:type="dxa"/>
            <w:gridSpan w:val="2"/>
            <w:vMerge/>
            <w:vAlign w:val="bottom"/>
          </w:tcPr>
          <w:p w14:paraId="79D1EA84" w14:textId="77777777" w:rsidR="00F32A11" w:rsidRPr="0023504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E636B9" w:rsidRPr="00235043" w14:paraId="20460798" w14:textId="77777777" w:rsidTr="000B2A2D">
        <w:trPr>
          <w:tblHeader/>
        </w:trPr>
        <w:tc>
          <w:tcPr>
            <w:tcW w:w="1767" w:type="dxa"/>
          </w:tcPr>
          <w:p w14:paraId="064FF41C" w14:textId="77777777" w:rsidR="00E636B9" w:rsidRPr="00235043" w:rsidRDefault="00E636B9" w:rsidP="00E636B9">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vAlign w:val="bottom"/>
          </w:tcPr>
          <w:p w14:paraId="4454988F" w14:textId="219E9E00" w:rsidR="00E636B9" w:rsidRPr="00235043" w:rsidRDefault="00E636B9" w:rsidP="00E636B9">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w:t>
            </w:r>
            <w:r>
              <w:rPr>
                <w:rFonts w:ascii="Browallia New" w:hAnsi="Browallia New" w:cs="Browallia New"/>
                <w:sz w:val="22"/>
                <w:szCs w:val="22"/>
              </w:rPr>
              <w:t>2569</w:t>
            </w:r>
          </w:p>
        </w:tc>
        <w:tc>
          <w:tcPr>
            <w:tcW w:w="851" w:type="dxa"/>
            <w:vAlign w:val="bottom"/>
          </w:tcPr>
          <w:p w14:paraId="7C6D7D3D" w14:textId="4B7E8BA1" w:rsidR="00E636B9" w:rsidRPr="00235043" w:rsidRDefault="00E636B9" w:rsidP="00E636B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ธ.ค. </w:t>
            </w:r>
            <w:r w:rsidRPr="00923583">
              <w:rPr>
                <w:rFonts w:ascii="Browallia New" w:hAnsi="Browallia New" w:cs="Browallia New"/>
                <w:sz w:val="22"/>
                <w:szCs w:val="22"/>
              </w:rPr>
              <w:t>2568</w:t>
            </w:r>
          </w:p>
        </w:tc>
        <w:tc>
          <w:tcPr>
            <w:tcW w:w="992" w:type="dxa"/>
            <w:vAlign w:val="bottom"/>
          </w:tcPr>
          <w:p w14:paraId="0F6A7E74" w14:textId="0AF97450" w:rsidR="00E636B9" w:rsidRPr="00235043" w:rsidRDefault="00E636B9" w:rsidP="00E636B9">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w:t>
            </w:r>
            <w:r>
              <w:rPr>
                <w:rFonts w:ascii="Browallia New" w:hAnsi="Browallia New" w:cs="Browallia New"/>
                <w:sz w:val="22"/>
                <w:szCs w:val="22"/>
                <w:cs/>
              </w:rPr>
              <w:br/>
            </w:r>
            <w:r>
              <w:rPr>
                <w:rFonts w:ascii="Browallia New" w:hAnsi="Browallia New" w:cs="Browallia New"/>
                <w:sz w:val="22"/>
                <w:szCs w:val="22"/>
              </w:rPr>
              <w:t>2569</w:t>
            </w:r>
          </w:p>
        </w:tc>
        <w:tc>
          <w:tcPr>
            <w:tcW w:w="992" w:type="dxa"/>
            <w:vAlign w:val="bottom"/>
          </w:tcPr>
          <w:p w14:paraId="0381F432" w14:textId="32464664" w:rsidR="00E636B9" w:rsidRPr="00235043" w:rsidRDefault="00E636B9" w:rsidP="00E636B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ธ.ค. </w:t>
            </w:r>
            <w:r w:rsidRPr="00923583">
              <w:rPr>
                <w:rFonts w:ascii="Browallia New" w:hAnsi="Browallia New" w:cs="Browallia New"/>
                <w:sz w:val="22"/>
                <w:szCs w:val="22"/>
              </w:rPr>
              <w:t>2568</w:t>
            </w:r>
          </w:p>
        </w:tc>
        <w:tc>
          <w:tcPr>
            <w:tcW w:w="992" w:type="dxa"/>
            <w:vAlign w:val="bottom"/>
          </w:tcPr>
          <w:p w14:paraId="2B81E3A7" w14:textId="156E5F48" w:rsidR="00E636B9" w:rsidRPr="00235043" w:rsidRDefault="00E636B9" w:rsidP="00E636B9">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w:t>
            </w:r>
            <w:r>
              <w:rPr>
                <w:rFonts w:ascii="Browallia New" w:hAnsi="Browallia New" w:cs="Browallia New"/>
                <w:sz w:val="22"/>
                <w:szCs w:val="22"/>
                <w:cs/>
              </w:rPr>
              <w:br/>
            </w:r>
            <w:r>
              <w:rPr>
                <w:rFonts w:ascii="Browallia New" w:hAnsi="Browallia New" w:cs="Browallia New"/>
                <w:sz w:val="22"/>
                <w:szCs w:val="22"/>
              </w:rPr>
              <w:t>2569</w:t>
            </w:r>
          </w:p>
        </w:tc>
        <w:tc>
          <w:tcPr>
            <w:tcW w:w="851" w:type="dxa"/>
            <w:vAlign w:val="bottom"/>
          </w:tcPr>
          <w:p w14:paraId="31074E11" w14:textId="1BEC37C3" w:rsidR="00E636B9" w:rsidRPr="00235043" w:rsidRDefault="00E636B9" w:rsidP="00E636B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ธ.ค. </w:t>
            </w:r>
            <w:r w:rsidRPr="00923583">
              <w:rPr>
                <w:rFonts w:ascii="Browallia New" w:hAnsi="Browallia New" w:cs="Browallia New"/>
                <w:sz w:val="22"/>
                <w:szCs w:val="22"/>
              </w:rPr>
              <w:t>2568</w:t>
            </w:r>
          </w:p>
        </w:tc>
        <w:tc>
          <w:tcPr>
            <w:tcW w:w="850" w:type="dxa"/>
            <w:vAlign w:val="bottom"/>
          </w:tcPr>
          <w:p w14:paraId="004AB833" w14:textId="285BC773" w:rsidR="00E636B9" w:rsidRPr="00235043" w:rsidRDefault="00E636B9" w:rsidP="00E636B9">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w:t>
            </w:r>
            <w:r>
              <w:rPr>
                <w:rFonts w:ascii="Browallia New" w:hAnsi="Browallia New" w:cs="Browallia New"/>
                <w:sz w:val="22"/>
                <w:szCs w:val="22"/>
                <w:cs/>
              </w:rPr>
              <w:br/>
            </w:r>
            <w:r>
              <w:rPr>
                <w:rFonts w:ascii="Browallia New" w:hAnsi="Browallia New" w:cs="Browallia New"/>
                <w:sz w:val="22"/>
                <w:szCs w:val="22"/>
              </w:rPr>
              <w:t>2569</w:t>
            </w:r>
          </w:p>
        </w:tc>
        <w:tc>
          <w:tcPr>
            <w:tcW w:w="851" w:type="dxa"/>
            <w:vAlign w:val="bottom"/>
          </w:tcPr>
          <w:p w14:paraId="4D891DB8" w14:textId="5CD5DFAA" w:rsidR="00E636B9" w:rsidRPr="00235043" w:rsidRDefault="00E636B9" w:rsidP="00E636B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ธ.ค. </w:t>
            </w:r>
            <w:r w:rsidRPr="00923583">
              <w:rPr>
                <w:rFonts w:ascii="Browallia New" w:hAnsi="Browallia New" w:cs="Browallia New"/>
                <w:sz w:val="22"/>
                <w:szCs w:val="22"/>
              </w:rPr>
              <w:t>2568</w:t>
            </w:r>
          </w:p>
        </w:tc>
      </w:tr>
      <w:tr w:rsidR="00F32A11" w:rsidRPr="00235043" w14:paraId="532673F2" w14:textId="77777777" w:rsidTr="000B2A2D">
        <w:trPr>
          <w:trHeight w:val="279"/>
        </w:trPr>
        <w:tc>
          <w:tcPr>
            <w:tcW w:w="1767" w:type="dxa"/>
          </w:tcPr>
          <w:p w14:paraId="399E1BB9" w14:textId="77777777" w:rsidR="00F32A11" w:rsidRPr="00235043" w:rsidRDefault="00F32A11" w:rsidP="007932B2">
            <w:pPr>
              <w:spacing w:line="240" w:lineRule="auto"/>
              <w:ind w:right="-108"/>
              <w:jc w:val="both"/>
              <w:rPr>
                <w:rFonts w:ascii="Browallia New" w:hAnsi="Browallia New" w:cs="Browallia New"/>
                <w:b/>
                <w:bCs/>
                <w:sz w:val="22"/>
                <w:szCs w:val="22"/>
                <w:cs/>
              </w:rPr>
            </w:pPr>
          </w:p>
        </w:tc>
        <w:tc>
          <w:tcPr>
            <w:tcW w:w="850" w:type="dxa"/>
          </w:tcPr>
          <w:p w14:paraId="019A6951" w14:textId="77777777" w:rsidR="00F32A11" w:rsidRPr="00235043" w:rsidRDefault="00F32A11" w:rsidP="007932B2">
            <w:pPr>
              <w:pStyle w:val="InsideAddress"/>
              <w:tabs>
                <w:tab w:val="decimal" w:pos="834"/>
              </w:tabs>
              <w:rPr>
                <w:rFonts w:ascii="Browallia New" w:hAnsi="Browallia New" w:cs="Browallia New"/>
                <w:sz w:val="22"/>
                <w:szCs w:val="22"/>
              </w:rPr>
            </w:pPr>
          </w:p>
        </w:tc>
        <w:tc>
          <w:tcPr>
            <w:tcW w:w="851" w:type="dxa"/>
          </w:tcPr>
          <w:p w14:paraId="1BC70B7D" w14:textId="77777777" w:rsidR="00F32A11" w:rsidRPr="00235043" w:rsidRDefault="00F32A11" w:rsidP="007932B2">
            <w:pPr>
              <w:pStyle w:val="InsideAddress"/>
              <w:tabs>
                <w:tab w:val="decimal" w:pos="834"/>
              </w:tabs>
              <w:rPr>
                <w:rFonts w:ascii="Browallia New" w:hAnsi="Browallia New" w:cs="Browallia New"/>
                <w:sz w:val="22"/>
                <w:szCs w:val="22"/>
              </w:rPr>
            </w:pPr>
          </w:p>
        </w:tc>
        <w:tc>
          <w:tcPr>
            <w:tcW w:w="992" w:type="dxa"/>
          </w:tcPr>
          <w:p w14:paraId="3E1083B1" w14:textId="77777777" w:rsidR="00F32A11" w:rsidRPr="00235043" w:rsidRDefault="00F32A11" w:rsidP="007932B2">
            <w:pPr>
              <w:spacing w:line="240" w:lineRule="auto"/>
              <w:jc w:val="both"/>
              <w:rPr>
                <w:rFonts w:ascii="Browallia New" w:hAnsi="Browallia New" w:cs="Browallia New"/>
                <w:sz w:val="22"/>
                <w:szCs w:val="22"/>
                <w:u w:val="single"/>
              </w:rPr>
            </w:pPr>
          </w:p>
        </w:tc>
        <w:tc>
          <w:tcPr>
            <w:tcW w:w="992" w:type="dxa"/>
          </w:tcPr>
          <w:p w14:paraId="1A98F502" w14:textId="77777777" w:rsidR="00F32A11" w:rsidRPr="00235043" w:rsidRDefault="00F32A11" w:rsidP="007932B2">
            <w:pPr>
              <w:spacing w:line="240" w:lineRule="auto"/>
              <w:jc w:val="both"/>
              <w:rPr>
                <w:rFonts w:ascii="Browallia New" w:hAnsi="Browallia New" w:cs="Browallia New"/>
                <w:sz w:val="22"/>
                <w:szCs w:val="22"/>
                <w:u w:val="single"/>
              </w:rPr>
            </w:pPr>
          </w:p>
        </w:tc>
        <w:tc>
          <w:tcPr>
            <w:tcW w:w="992" w:type="dxa"/>
          </w:tcPr>
          <w:p w14:paraId="78FC0578" w14:textId="77777777" w:rsidR="00F32A11" w:rsidRPr="00235043" w:rsidRDefault="00F32A11" w:rsidP="007932B2">
            <w:pPr>
              <w:spacing w:line="240" w:lineRule="auto"/>
              <w:rPr>
                <w:rFonts w:ascii="Browallia New" w:hAnsi="Browallia New" w:cs="Browallia New"/>
                <w:sz w:val="22"/>
                <w:szCs w:val="22"/>
              </w:rPr>
            </w:pPr>
          </w:p>
        </w:tc>
        <w:tc>
          <w:tcPr>
            <w:tcW w:w="851" w:type="dxa"/>
          </w:tcPr>
          <w:p w14:paraId="776AD230" w14:textId="77777777" w:rsidR="00F32A11" w:rsidRPr="00235043" w:rsidRDefault="00F32A11" w:rsidP="007932B2">
            <w:pPr>
              <w:spacing w:line="240" w:lineRule="auto"/>
              <w:rPr>
                <w:rFonts w:ascii="Browallia New" w:hAnsi="Browallia New" w:cs="Browallia New"/>
                <w:sz w:val="22"/>
                <w:szCs w:val="22"/>
              </w:rPr>
            </w:pPr>
          </w:p>
        </w:tc>
        <w:tc>
          <w:tcPr>
            <w:tcW w:w="850" w:type="dxa"/>
          </w:tcPr>
          <w:p w14:paraId="580E768B" w14:textId="77777777" w:rsidR="00F32A11" w:rsidRPr="00235043" w:rsidRDefault="00F32A11" w:rsidP="007932B2">
            <w:pPr>
              <w:pStyle w:val="InsideAddress"/>
              <w:tabs>
                <w:tab w:val="decimal" w:pos="792"/>
              </w:tabs>
              <w:rPr>
                <w:rFonts w:ascii="Browallia New" w:hAnsi="Browallia New" w:cs="Browallia New"/>
                <w:sz w:val="22"/>
                <w:szCs w:val="22"/>
              </w:rPr>
            </w:pPr>
          </w:p>
        </w:tc>
        <w:tc>
          <w:tcPr>
            <w:tcW w:w="851" w:type="dxa"/>
          </w:tcPr>
          <w:p w14:paraId="3DE69D1F" w14:textId="77777777" w:rsidR="00F32A11" w:rsidRPr="00235043" w:rsidRDefault="00F32A11" w:rsidP="007932B2">
            <w:pPr>
              <w:pStyle w:val="InsideAddress"/>
              <w:tabs>
                <w:tab w:val="decimal" w:pos="792"/>
              </w:tabs>
              <w:rPr>
                <w:rFonts w:ascii="Browallia New" w:hAnsi="Browallia New" w:cs="Browallia New"/>
                <w:sz w:val="22"/>
                <w:szCs w:val="22"/>
              </w:rPr>
            </w:pPr>
          </w:p>
        </w:tc>
      </w:tr>
      <w:tr w:rsidR="00F32A11" w:rsidRPr="00235043" w14:paraId="4FE9CAA9" w14:textId="77777777" w:rsidTr="00CA0B5C">
        <w:tc>
          <w:tcPr>
            <w:tcW w:w="1767" w:type="dxa"/>
          </w:tcPr>
          <w:p w14:paraId="053AE1E9" w14:textId="77777777" w:rsidR="00F32A11" w:rsidRPr="00235043" w:rsidRDefault="00F32A11" w:rsidP="00CA0B5C">
            <w:pPr>
              <w:spacing w:line="240" w:lineRule="auto"/>
              <w:ind w:right="-108"/>
              <w:rPr>
                <w:rFonts w:ascii="Browallia New" w:hAnsi="Browallia New" w:cs="Browallia New"/>
                <w:b/>
                <w:bCs/>
                <w:sz w:val="22"/>
                <w:szCs w:val="22"/>
              </w:rPr>
            </w:pPr>
            <w:r w:rsidRPr="00235043">
              <w:rPr>
                <w:rFonts w:ascii="Browallia New" w:hAnsi="Browallia New" w:cs="Browallia New"/>
                <w:b/>
                <w:bCs/>
                <w:sz w:val="22"/>
                <w:szCs w:val="22"/>
                <w:cs/>
              </w:rPr>
              <w:t>ลูกหนี้ตามสัญญาเช่าซื้อ</w:t>
            </w:r>
          </w:p>
        </w:tc>
        <w:tc>
          <w:tcPr>
            <w:tcW w:w="850" w:type="dxa"/>
          </w:tcPr>
          <w:p w14:paraId="3EF956B3"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7E7FED8F"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0CC993AB"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2C32BF65"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31E548FA"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highlight w:val="magenta"/>
              </w:rPr>
            </w:pPr>
          </w:p>
        </w:tc>
        <w:tc>
          <w:tcPr>
            <w:tcW w:w="851" w:type="dxa"/>
          </w:tcPr>
          <w:p w14:paraId="442D7D01"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0" w:type="dxa"/>
          </w:tcPr>
          <w:p w14:paraId="20217591"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3EA80C39"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rPr>
            </w:pPr>
          </w:p>
        </w:tc>
      </w:tr>
      <w:tr w:rsidR="00A90AC2" w:rsidRPr="00235043" w14:paraId="187C1817" w14:textId="77777777" w:rsidTr="005E4009">
        <w:trPr>
          <w:trHeight w:val="57"/>
        </w:trPr>
        <w:tc>
          <w:tcPr>
            <w:tcW w:w="1767" w:type="dxa"/>
          </w:tcPr>
          <w:p w14:paraId="57109B12" w14:textId="77777777" w:rsidR="00A90AC2" w:rsidRPr="00235043" w:rsidRDefault="00A90AC2" w:rsidP="00A90AC2">
            <w:pPr>
              <w:spacing w:line="240" w:lineRule="auto"/>
              <w:rPr>
                <w:rFonts w:ascii="Browallia New" w:hAnsi="Browallia New" w:cs="Browallia New"/>
                <w:sz w:val="22"/>
                <w:szCs w:val="22"/>
                <w:cs/>
              </w:rPr>
            </w:pPr>
            <w:r w:rsidRPr="00235043">
              <w:rPr>
                <w:rFonts w:ascii="Browallia New" w:hAnsi="Browallia New" w:cs="Browallia New"/>
                <w:sz w:val="22"/>
                <w:szCs w:val="22"/>
                <w:cs/>
              </w:rPr>
              <w:t>ยังไม่ถึงกำหนดชำระ</w:t>
            </w:r>
          </w:p>
        </w:tc>
        <w:tc>
          <w:tcPr>
            <w:tcW w:w="850" w:type="dxa"/>
            <w:vAlign w:val="bottom"/>
          </w:tcPr>
          <w:p w14:paraId="3319EE09" w14:textId="5622321C" w:rsidR="00A90AC2" w:rsidRPr="00235043" w:rsidRDefault="00177F82" w:rsidP="00A90AC2">
            <w:pPr>
              <w:spacing w:line="240" w:lineRule="auto"/>
              <w:ind w:left="-23" w:right="-7"/>
              <w:jc w:val="right"/>
              <w:rPr>
                <w:rFonts w:ascii="Browallia New" w:hAnsi="Browallia New" w:cs="Browallia New"/>
                <w:sz w:val="20"/>
                <w:szCs w:val="20"/>
              </w:rPr>
            </w:pPr>
            <w:r w:rsidRPr="00177F82">
              <w:rPr>
                <w:rFonts w:ascii="Browallia New" w:hAnsi="Browallia New" w:cs="Browallia New"/>
                <w:sz w:val="20"/>
                <w:szCs w:val="20"/>
              </w:rPr>
              <w:t>121,423</w:t>
            </w:r>
          </w:p>
        </w:tc>
        <w:tc>
          <w:tcPr>
            <w:tcW w:w="851" w:type="dxa"/>
            <w:vAlign w:val="bottom"/>
          </w:tcPr>
          <w:p w14:paraId="04CDA9B6" w14:textId="57D68B63" w:rsidR="00A90AC2" w:rsidRPr="00235043" w:rsidRDefault="00A90AC2" w:rsidP="00A90AC2">
            <w:pPr>
              <w:spacing w:line="240" w:lineRule="auto"/>
              <w:ind w:left="-23" w:right="-7"/>
              <w:jc w:val="right"/>
              <w:rPr>
                <w:rFonts w:ascii="Browallia New" w:hAnsi="Browallia New" w:cs="Browallia New"/>
                <w:sz w:val="20"/>
                <w:szCs w:val="20"/>
              </w:rPr>
            </w:pPr>
            <w:r w:rsidRPr="006D083E">
              <w:rPr>
                <w:rFonts w:ascii="Browallia New" w:hAnsi="Browallia New" w:cs="Browallia New"/>
                <w:sz w:val="20"/>
                <w:szCs w:val="20"/>
              </w:rPr>
              <w:t>128,511</w:t>
            </w:r>
          </w:p>
        </w:tc>
        <w:tc>
          <w:tcPr>
            <w:tcW w:w="992" w:type="dxa"/>
            <w:vAlign w:val="bottom"/>
          </w:tcPr>
          <w:p w14:paraId="60F467CF" w14:textId="593E7C24" w:rsidR="00A90AC2" w:rsidRPr="00235043" w:rsidRDefault="00177F82" w:rsidP="00A90AC2">
            <w:pPr>
              <w:tabs>
                <w:tab w:val="clear" w:pos="680"/>
                <w:tab w:val="left" w:pos="498"/>
              </w:tabs>
              <w:spacing w:line="240" w:lineRule="auto"/>
              <w:ind w:left="-132" w:right="-63"/>
              <w:jc w:val="right"/>
              <w:rPr>
                <w:rFonts w:ascii="Browallia New" w:hAnsi="Browallia New" w:cs="Browallia New"/>
                <w:sz w:val="20"/>
                <w:szCs w:val="20"/>
              </w:rPr>
            </w:pPr>
            <w:r w:rsidRPr="00177F82">
              <w:rPr>
                <w:rFonts w:ascii="Browallia New" w:hAnsi="Browallia New" w:cs="Browallia New"/>
                <w:sz w:val="20"/>
                <w:szCs w:val="20"/>
              </w:rPr>
              <w:t>1.93</w:t>
            </w:r>
          </w:p>
        </w:tc>
        <w:tc>
          <w:tcPr>
            <w:tcW w:w="992" w:type="dxa"/>
            <w:vAlign w:val="bottom"/>
          </w:tcPr>
          <w:p w14:paraId="1B3F4EFC" w14:textId="5F63DE43" w:rsidR="00A90AC2" w:rsidRPr="00235043" w:rsidRDefault="00A90AC2" w:rsidP="00A90AC2">
            <w:pPr>
              <w:tabs>
                <w:tab w:val="clear" w:pos="680"/>
                <w:tab w:val="left" w:pos="498"/>
              </w:tabs>
              <w:spacing w:line="240" w:lineRule="auto"/>
              <w:ind w:left="-132" w:right="-63"/>
              <w:jc w:val="right"/>
              <w:rPr>
                <w:rFonts w:ascii="Browallia New" w:hAnsi="Browallia New" w:cs="Browallia New"/>
                <w:sz w:val="20"/>
                <w:szCs w:val="20"/>
              </w:rPr>
            </w:pPr>
            <w:r w:rsidRPr="00C33005">
              <w:rPr>
                <w:rFonts w:ascii="Browallia New" w:hAnsi="Browallia New" w:cs="Browallia New"/>
                <w:sz w:val="20"/>
                <w:szCs w:val="20"/>
              </w:rPr>
              <w:t xml:space="preserve"> 1.93 </w:t>
            </w:r>
          </w:p>
        </w:tc>
        <w:tc>
          <w:tcPr>
            <w:tcW w:w="992" w:type="dxa"/>
            <w:vAlign w:val="bottom"/>
          </w:tcPr>
          <w:p w14:paraId="66C5EAC4" w14:textId="16213ED6" w:rsidR="00A90AC2" w:rsidRPr="00235043" w:rsidRDefault="00CA6504" w:rsidP="00A90AC2">
            <w:pPr>
              <w:spacing w:line="240" w:lineRule="auto"/>
              <w:ind w:left="-23" w:right="-7"/>
              <w:jc w:val="right"/>
              <w:rPr>
                <w:rFonts w:ascii="Browallia New" w:hAnsi="Browallia New" w:cs="Browallia New"/>
                <w:sz w:val="20"/>
                <w:szCs w:val="20"/>
              </w:rPr>
            </w:pPr>
            <w:r w:rsidRPr="00CA6504">
              <w:rPr>
                <w:rFonts w:ascii="Browallia New" w:hAnsi="Browallia New" w:cs="Browallia New"/>
                <w:sz w:val="20"/>
                <w:szCs w:val="20"/>
              </w:rPr>
              <w:t>2,344</w:t>
            </w:r>
          </w:p>
        </w:tc>
        <w:tc>
          <w:tcPr>
            <w:tcW w:w="851" w:type="dxa"/>
            <w:vAlign w:val="bottom"/>
          </w:tcPr>
          <w:p w14:paraId="51CC5D82" w14:textId="7DC7727E" w:rsidR="00A90AC2" w:rsidRPr="00235043" w:rsidRDefault="00A90AC2" w:rsidP="00A90AC2">
            <w:pPr>
              <w:spacing w:line="240" w:lineRule="auto"/>
              <w:ind w:left="-23" w:right="-7"/>
              <w:jc w:val="right"/>
              <w:rPr>
                <w:rFonts w:ascii="Browallia New" w:hAnsi="Browallia New" w:cs="Browallia New"/>
                <w:sz w:val="20"/>
                <w:szCs w:val="20"/>
              </w:rPr>
            </w:pPr>
            <w:r w:rsidRPr="009F6DE2">
              <w:rPr>
                <w:rFonts w:ascii="Browallia New" w:hAnsi="Browallia New" w:cs="Browallia New"/>
                <w:sz w:val="20"/>
                <w:szCs w:val="20"/>
              </w:rPr>
              <w:t xml:space="preserve"> 2,482 </w:t>
            </w:r>
          </w:p>
        </w:tc>
        <w:tc>
          <w:tcPr>
            <w:tcW w:w="850" w:type="dxa"/>
            <w:vAlign w:val="bottom"/>
          </w:tcPr>
          <w:p w14:paraId="282C2B2E" w14:textId="36C741BB" w:rsidR="00A90AC2" w:rsidRPr="00235043" w:rsidRDefault="00CA6504" w:rsidP="00A90AC2">
            <w:pPr>
              <w:spacing w:line="240" w:lineRule="auto"/>
              <w:ind w:left="-23" w:right="-7"/>
              <w:jc w:val="right"/>
              <w:rPr>
                <w:rFonts w:ascii="Browallia New" w:hAnsi="Browallia New" w:cs="Browallia New"/>
                <w:sz w:val="20"/>
                <w:szCs w:val="20"/>
              </w:rPr>
            </w:pPr>
            <w:r w:rsidRPr="00CA6504">
              <w:rPr>
                <w:rFonts w:ascii="Browallia New" w:hAnsi="Browallia New" w:cs="Browallia New"/>
                <w:sz w:val="20"/>
                <w:szCs w:val="20"/>
              </w:rPr>
              <w:t>119,079</w:t>
            </w:r>
          </w:p>
        </w:tc>
        <w:tc>
          <w:tcPr>
            <w:tcW w:w="851" w:type="dxa"/>
            <w:vAlign w:val="bottom"/>
          </w:tcPr>
          <w:p w14:paraId="41814D37" w14:textId="536879F8" w:rsidR="00A90AC2" w:rsidRPr="00235043" w:rsidRDefault="00A90AC2" w:rsidP="00A90AC2">
            <w:pPr>
              <w:spacing w:line="240" w:lineRule="auto"/>
              <w:ind w:left="-23" w:right="-7"/>
              <w:jc w:val="right"/>
              <w:rPr>
                <w:rFonts w:ascii="Browallia New" w:hAnsi="Browallia New" w:cs="Browallia New"/>
                <w:sz w:val="20"/>
                <w:szCs w:val="20"/>
              </w:rPr>
            </w:pPr>
            <w:r w:rsidRPr="00C25591">
              <w:rPr>
                <w:rFonts w:ascii="Browallia New" w:hAnsi="Browallia New" w:cs="Browallia New"/>
                <w:sz w:val="20"/>
                <w:szCs w:val="20"/>
              </w:rPr>
              <w:t xml:space="preserve"> 126,029 </w:t>
            </w:r>
          </w:p>
        </w:tc>
      </w:tr>
      <w:tr w:rsidR="00A90AC2" w:rsidRPr="00235043" w14:paraId="36C19A6A" w14:textId="77777777" w:rsidTr="005E4009">
        <w:tc>
          <w:tcPr>
            <w:tcW w:w="1767" w:type="dxa"/>
          </w:tcPr>
          <w:p w14:paraId="6BB4ED6A" w14:textId="77777777" w:rsidR="00A90AC2" w:rsidRPr="00235043" w:rsidRDefault="00A90AC2" w:rsidP="00A90AC2">
            <w:pPr>
              <w:spacing w:line="240" w:lineRule="auto"/>
              <w:rPr>
                <w:rFonts w:ascii="Browallia New" w:hAnsi="Browallia New" w:cs="Browallia New"/>
                <w:sz w:val="22"/>
                <w:szCs w:val="22"/>
              </w:rPr>
            </w:pPr>
            <w:r w:rsidRPr="00235043">
              <w:rPr>
                <w:rFonts w:ascii="Browallia New" w:hAnsi="Browallia New" w:cs="Browallia New"/>
                <w:sz w:val="22"/>
                <w:szCs w:val="22"/>
                <w:cs/>
              </w:rPr>
              <w:t>ค้างชำระ</w:t>
            </w:r>
          </w:p>
        </w:tc>
        <w:tc>
          <w:tcPr>
            <w:tcW w:w="850" w:type="dxa"/>
            <w:vAlign w:val="bottom"/>
          </w:tcPr>
          <w:p w14:paraId="1704EB27" w14:textId="77777777" w:rsidR="00A90AC2" w:rsidRPr="00235043" w:rsidRDefault="00A90AC2" w:rsidP="00A90AC2">
            <w:pPr>
              <w:spacing w:line="240" w:lineRule="auto"/>
              <w:ind w:left="-23" w:right="-7"/>
              <w:jc w:val="right"/>
              <w:rPr>
                <w:rFonts w:ascii="Browallia New" w:hAnsi="Browallia New" w:cs="Browallia New"/>
                <w:sz w:val="20"/>
                <w:szCs w:val="20"/>
              </w:rPr>
            </w:pPr>
          </w:p>
        </w:tc>
        <w:tc>
          <w:tcPr>
            <w:tcW w:w="851" w:type="dxa"/>
            <w:vAlign w:val="bottom"/>
          </w:tcPr>
          <w:p w14:paraId="32BE0385" w14:textId="77777777" w:rsidR="00A90AC2" w:rsidRPr="00235043" w:rsidRDefault="00A90AC2" w:rsidP="00A90AC2">
            <w:pPr>
              <w:spacing w:line="240" w:lineRule="auto"/>
              <w:ind w:left="-23" w:right="-7"/>
              <w:jc w:val="right"/>
              <w:rPr>
                <w:rFonts w:ascii="Browallia New" w:hAnsi="Browallia New" w:cs="Browallia New"/>
                <w:sz w:val="20"/>
                <w:szCs w:val="20"/>
              </w:rPr>
            </w:pPr>
          </w:p>
        </w:tc>
        <w:tc>
          <w:tcPr>
            <w:tcW w:w="992" w:type="dxa"/>
            <w:vAlign w:val="bottom"/>
          </w:tcPr>
          <w:p w14:paraId="3E99E2AD" w14:textId="77777777" w:rsidR="00A90AC2" w:rsidRPr="00235043" w:rsidRDefault="00A90AC2" w:rsidP="00A90AC2">
            <w:pPr>
              <w:tabs>
                <w:tab w:val="clear" w:pos="680"/>
                <w:tab w:val="left" w:pos="498"/>
              </w:tabs>
              <w:spacing w:line="240" w:lineRule="auto"/>
              <w:ind w:left="-132" w:right="-63"/>
              <w:jc w:val="right"/>
              <w:rPr>
                <w:rFonts w:ascii="Browallia New" w:hAnsi="Browallia New" w:cs="Browallia New"/>
                <w:sz w:val="20"/>
                <w:szCs w:val="20"/>
              </w:rPr>
            </w:pPr>
          </w:p>
        </w:tc>
        <w:tc>
          <w:tcPr>
            <w:tcW w:w="992" w:type="dxa"/>
            <w:vAlign w:val="bottom"/>
          </w:tcPr>
          <w:p w14:paraId="3099ED20" w14:textId="77777777" w:rsidR="00A90AC2" w:rsidRPr="00235043" w:rsidRDefault="00A90AC2" w:rsidP="00A90AC2">
            <w:pPr>
              <w:tabs>
                <w:tab w:val="clear" w:pos="680"/>
                <w:tab w:val="left" w:pos="498"/>
              </w:tabs>
              <w:spacing w:line="240" w:lineRule="auto"/>
              <w:ind w:left="-132" w:right="-63"/>
              <w:jc w:val="right"/>
              <w:rPr>
                <w:rFonts w:ascii="Browallia New" w:hAnsi="Browallia New" w:cs="Browallia New"/>
                <w:sz w:val="20"/>
                <w:szCs w:val="20"/>
              </w:rPr>
            </w:pPr>
          </w:p>
        </w:tc>
        <w:tc>
          <w:tcPr>
            <w:tcW w:w="992" w:type="dxa"/>
            <w:vAlign w:val="bottom"/>
          </w:tcPr>
          <w:p w14:paraId="1C2ABC25" w14:textId="77777777" w:rsidR="00A90AC2" w:rsidRPr="000978B7" w:rsidRDefault="00A90AC2" w:rsidP="00A90AC2">
            <w:pPr>
              <w:spacing w:line="240" w:lineRule="auto"/>
              <w:ind w:left="-23" w:right="-7"/>
              <w:jc w:val="right"/>
              <w:rPr>
                <w:rFonts w:ascii="Browallia New" w:hAnsi="Browallia New" w:cs="Browallia New"/>
                <w:sz w:val="20"/>
                <w:szCs w:val="20"/>
              </w:rPr>
            </w:pPr>
          </w:p>
        </w:tc>
        <w:tc>
          <w:tcPr>
            <w:tcW w:w="851" w:type="dxa"/>
            <w:vAlign w:val="bottom"/>
          </w:tcPr>
          <w:p w14:paraId="2E8090EA" w14:textId="77777777" w:rsidR="00A90AC2" w:rsidRPr="000978B7" w:rsidRDefault="00A90AC2" w:rsidP="00A90AC2">
            <w:pPr>
              <w:spacing w:line="240" w:lineRule="auto"/>
              <w:ind w:left="-23" w:right="-7"/>
              <w:jc w:val="right"/>
              <w:rPr>
                <w:rFonts w:ascii="Browallia New" w:hAnsi="Browallia New" w:cs="Browallia New"/>
                <w:sz w:val="20"/>
                <w:szCs w:val="20"/>
              </w:rPr>
            </w:pPr>
          </w:p>
        </w:tc>
        <w:tc>
          <w:tcPr>
            <w:tcW w:w="850" w:type="dxa"/>
            <w:vAlign w:val="bottom"/>
          </w:tcPr>
          <w:p w14:paraId="154420B3" w14:textId="77777777" w:rsidR="00A90AC2" w:rsidRPr="000978B7" w:rsidRDefault="00A90AC2" w:rsidP="00A90AC2">
            <w:pPr>
              <w:spacing w:line="240" w:lineRule="auto"/>
              <w:ind w:left="-23" w:right="-7"/>
              <w:jc w:val="right"/>
              <w:rPr>
                <w:rFonts w:ascii="Browallia New" w:hAnsi="Browallia New" w:cs="Browallia New"/>
                <w:sz w:val="20"/>
                <w:szCs w:val="20"/>
              </w:rPr>
            </w:pPr>
          </w:p>
        </w:tc>
        <w:tc>
          <w:tcPr>
            <w:tcW w:w="851" w:type="dxa"/>
            <w:vAlign w:val="bottom"/>
          </w:tcPr>
          <w:p w14:paraId="71A735A3" w14:textId="77777777" w:rsidR="00A90AC2" w:rsidRPr="00235043" w:rsidRDefault="00A90AC2" w:rsidP="00A90AC2">
            <w:pPr>
              <w:spacing w:line="240" w:lineRule="auto"/>
              <w:ind w:left="-23" w:right="-7"/>
              <w:jc w:val="right"/>
              <w:rPr>
                <w:rFonts w:ascii="Browallia New" w:hAnsi="Browallia New" w:cs="Browallia New"/>
                <w:sz w:val="20"/>
                <w:szCs w:val="20"/>
              </w:rPr>
            </w:pPr>
          </w:p>
        </w:tc>
      </w:tr>
      <w:tr w:rsidR="00A90AC2" w:rsidRPr="00235043" w14:paraId="5B363190" w14:textId="77777777" w:rsidTr="00555A7E">
        <w:tc>
          <w:tcPr>
            <w:tcW w:w="1767" w:type="dxa"/>
          </w:tcPr>
          <w:p w14:paraId="3C4D9313" w14:textId="31E82E7E" w:rsidR="00A90AC2" w:rsidRPr="00235043" w:rsidRDefault="00A90AC2" w:rsidP="00A90AC2">
            <w:pPr>
              <w:spacing w:line="240" w:lineRule="auto"/>
              <w:ind w:left="175"/>
              <w:rPr>
                <w:rFonts w:ascii="Browallia New" w:hAnsi="Browallia New" w:cs="Browallia New"/>
                <w:sz w:val="22"/>
                <w:szCs w:val="22"/>
                <w:cs/>
              </w:rPr>
            </w:pPr>
            <w:r w:rsidRPr="00235043">
              <w:rPr>
                <w:rFonts w:ascii="Browallia New" w:hAnsi="Browallia New" w:cs="Browallia New"/>
                <w:sz w:val="22"/>
                <w:szCs w:val="22"/>
              </w:rPr>
              <w:t xml:space="preserve">1 - 2 </w:t>
            </w:r>
            <w:r w:rsidRPr="00235043">
              <w:rPr>
                <w:rFonts w:ascii="Browallia New" w:hAnsi="Browallia New" w:cs="Browallia New"/>
                <w:sz w:val="22"/>
                <w:szCs w:val="22"/>
                <w:cs/>
              </w:rPr>
              <w:t>เดือน</w:t>
            </w:r>
          </w:p>
        </w:tc>
        <w:tc>
          <w:tcPr>
            <w:tcW w:w="850" w:type="dxa"/>
            <w:vAlign w:val="bottom"/>
          </w:tcPr>
          <w:p w14:paraId="07100D15" w14:textId="25E511C3" w:rsidR="00A90AC2" w:rsidRPr="00235043" w:rsidRDefault="00177F82" w:rsidP="00A90AC2">
            <w:pPr>
              <w:spacing w:line="240" w:lineRule="auto"/>
              <w:ind w:left="-23" w:right="-7"/>
              <w:jc w:val="right"/>
              <w:rPr>
                <w:rFonts w:ascii="Browallia New" w:hAnsi="Browallia New" w:cs="Browallia New"/>
                <w:sz w:val="20"/>
                <w:szCs w:val="20"/>
              </w:rPr>
            </w:pPr>
            <w:r w:rsidRPr="00177F82">
              <w:rPr>
                <w:rFonts w:ascii="Browallia New" w:hAnsi="Browallia New" w:cs="Browallia New"/>
                <w:sz w:val="20"/>
                <w:szCs w:val="20"/>
              </w:rPr>
              <w:t>47,348</w:t>
            </w:r>
          </w:p>
        </w:tc>
        <w:tc>
          <w:tcPr>
            <w:tcW w:w="851" w:type="dxa"/>
            <w:vAlign w:val="bottom"/>
          </w:tcPr>
          <w:p w14:paraId="0DD2958E" w14:textId="5CAE38EB" w:rsidR="00A90AC2" w:rsidRPr="00235043" w:rsidRDefault="00A90AC2" w:rsidP="00A90AC2">
            <w:pPr>
              <w:spacing w:line="240" w:lineRule="auto"/>
              <w:ind w:left="-23" w:right="-7"/>
              <w:jc w:val="right"/>
              <w:rPr>
                <w:rFonts w:ascii="Browallia New" w:hAnsi="Browallia New" w:cs="Browallia New"/>
                <w:sz w:val="20"/>
                <w:szCs w:val="20"/>
              </w:rPr>
            </w:pPr>
            <w:r w:rsidRPr="00942551">
              <w:rPr>
                <w:rFonts w:ascii="Browallia New" w:hAnsi="Browallia New" w:cs="Browallia New"/>
                <w:sz w:val="20"/>
                <w:szCs w:val="20"/>
              </w:rPr>
              <w:t xml:space="preserve"> 48,449 </w:t>
            </w:r>
          </w:p>
        </w:tc>
        <w:tc>
          <w:tcPr>
            <w:tcW w:w="992" w:type="dxa"/>
            <w:vAlign w:val="bottom"/>
          </w:tcPr>
          <w:p w14:paraId="62C02188" w14:textId="4DB0C894" w:rsidR="00A90AC2" w:rsidRPr="00235043" w:rsidRDefault="00177F82" w:rsidP="00A90AC2">
            <w:pPr>
              <w:tabs>
                <w:tab w:val="clear" w:pos="680"/>
                <w:tab w:val="left" w:pos="498"/>
              </w:tabs>
              <w:spacing w:line="240" w:lineRule="auto"/>
              <w:ind w:left="-132" w:right="-63"/>
              <w:jc w:val="right"/>
              <w:rPr>
                <w:rFonts w:ascii="Browallia New" w:hAnsi="Browallia New" w:cs="Browallia New"/>
                <w:sz w:val="20"/>
                <w:szCs w:val="20"/>
              </w:rPr>
            </w:pPr>
            <w:r w:rsidRPr="00177F82">
              <w:rPr>
                <w:rFonts w:ascii="Browallia New" w:hAnsi="Browallia New" w:cs="Browallia New"/>
                <w:sz w:val="20"/>
                <w:szCs w:val="20"/>
              </w:rPr>
              <w:t>7.37</w:t>
            </w:r>
            <w:r w:rsidR="00D80D4A">
              <w:rPr>
                <w:rFonts w:ascii="Browallia New" w:hAnsi="Browallia New" w:cs="Browallia New" w:hint="cs"/>
                <w:sz w:val="20"/>
                <w:szCs w:val="20"/>
                <w:cs/>
              </w:rPr>
              <w:t xml:space="preserve"> </w:t>
            </w:r>
            <w:r w:rsidRPr="00177F82">
              <w:rPr>
                <w:rFonts w:ascii="Browallia New" w:hAnsi="Browallia New" w:cs="Browallia New"/>
                <w:sz w:val="20"/>
                <w:szCs w:val="20"/>
              </w:rPr>
              <w:t>-</w:t>
            </w:r>
            <w:r w:rsidR="00D80D4A">
              <w:rPr>
                <w:rFonts w:ascii="Browallia New" w:hAnsi="Browallia New" w:cs="Browallia New" w:hint="cs"/>
                <w:sz w:val="20"/>
                <w:szCs w:val="20"/>
                <w:cs/>
              </w:rPr>
              <w:t xml:space="preserve"> </w:t>
            </w:r>
            <w:r w:rsidRPr="00177F82">
              <w:rPr>
                <w:rFonts w:ascii="Browallia New" w:hAnsi="Browallia New" w:cs="Browallia New"/>
                <w:sz w:val="20"/>
                <w:szCs w:val="20"/>
              </w:rPr>
              <w:t>10.64</w:t>
            </w:r>
          </w:p>
        </w:tc>
        <w:tc>
          <w:tcPr>
            <w:tcW w:w="992" w:type="dxa"/>
            <w:vAlign w:val="bottom"/>
          </w:tcPr>
          <w:p w14:paraId="7FD33A0A" w14:textId="1552ABAD" w:rsidR="00A90AC2" w:rsidRPr="00235043" w:rsidRDefault="00A90AC2" w:rsidP="00A90AC2">
            <w:pPr>
              <w:tabs>
                <w:tab w:val="clear" w:pos="680"/>
                <w:tab w:val="left" w:pos="498"/>
              </w:tabs>
              <w:spacing w:line="240" w:lineRule="auto"/>
              <w:ind w:left="-132" w:right="-63"/>
              <w:jc w:val="right"/>
              <w:rPr>
                <w:rFonts w:ascii="Browallia New" w:hAnsi="Browallia New" w:cs="Browallia New"/>
                <w:sz w:val="20"/>
                <w:szCs w:val="20"/>
              </w:rPr>
            </w:pPr>
            <w:r w:rsidRPr="00C33005">
              <w:rPr>
                <w:rFonts w:ascii="Browallia New" w:hAnsi="Browallia New" w:cs="Browallia New"/>
                <w:sz w:val="20"/>
                <w:szCs w:val="20"/>
              </w:rPr>
              <w:t xml:space="preserve"> 7.07</w:t>
            </w:r>
            <w:r>
              <w:rPr>
                <w:rFonts w:ascii="Browallia New" w:hAnsi="Browallia New" w:cs="Browallia New"/>
                <w:sz w:val="20"/>
                <w:szCs w:val="20"/>
              </w:rPr>
              <w:t xml:space="preserve"> </w:t>
            </w:r>
            <w:r w:rsidRPr="00C33005">
              <w:rPr>
                <w:rFonts w:ascii="Browallia New" w:hAnsi="Browallia New" w:cs="Browallia New"/>
                <w:sz w:val="20"/>
                <w:szCs w:val="20"/>
              </w:rPr>
              <w:t>-</w:t>
            </w:r>
            <w:r>
              <w:rPr>
                <w:rFonts w:ascii="Browallia New" w:hAnsi="Browallia New" w:cs="Browallia New"/>
                <w:sz w:val="20"/>
                <w:szCs w:val="20"/>
              </w:rPr>
              <w:t xml:space="preserve"> </w:t>
            </w:r>
            <w:r w:rsidRPr="00C33005">
              <w:rPr>
                <w:rFonts w:ascii="Browallia New" w:hAnsi="Browallia New" w:cs="Browallia New"/>
                <w:sz w:val="20"/>
                <w:szCs w:val="20"/>
              </w:rPr>
              <w:t xml:space="preserve">10.16 </w:t>
            </w:r>
          </w:p>
        </w:tc>
        <w:tc>
          <w:tcPr>
            <w:tcW w:w="992" w:type="dxa"/>
            <w:vAlign w:val="bottom"/>
          </w:tcPr>
          <w:p w14:paraId="65669774" w14:textId="60E366CC" w:rsidR="00A90AC2" w:rsidRPr="000978B7" w:rsidRDefault="00CA6504" w:rsidP="00A90AC2">
            <w:pPr>
              <w:spacing w:line="240" w:lineRule="auto"/>
              <w:ind w:left="-23" w:right="-7"/>
              <w:jc w:val="right"/>
              <w:rPr>
                <w:rFonts w:ascii="Browallia New" w:hAnsi="Browallia New" w:cs="Browallia New"/>
                <w:sz w:val="20"/>
                <w:szCs w:val="20"/>
              </w:rPr>
            </w:pPr>
            <w:r w:rsidRPr="00CA6504">
              <w:rPr>
                <w:rFonts w:ascii="Browallia New" w:hAnsi="Browallia New" w:cs="Browallia New"/>
                <w:sz w:val="20"/>
                <w:szCs w:val="20"/>
              </w:rPr>
              <w:t>4,116</w:t>
            </w:r>
          </w:p>
        </w:tc>
        <w:tc>
          <w:tcPr>
            <w:tcW w:w="851" w:type="dxa"/>
            <w:vAlign w:val="bottom"/>
          </w:tcPr>
          <w:p w14:paraId="2BCD26DE" w14:textId="67805856" w:rsidR="00A90AC2" w:rsidRPr="000978B7" w:rsidRDefault="00A90AC2" w:rsidP="00A90AC2">
            <w:pPr>
              <w:spacing w:line="240" w:lineRule="auto"/>
              <w:ind w:left="-23" w:right="-7"/>
              <w:jc w:val="right"/>
              <w:rPr>
                <w:rFonts w:ascii="Browallia New" w:hAnsi="Browallia New" w:cs="Browallia New"/>
                <w:sz w:val="20"/>
                <w:szCs w:val="20"/>
              </w:rPr>
            </w:pPr>
            <w:r w:rsidRPr="009F6DE2">
              <w:rPr>
                <w:rFonts w:ascii="Browallia New" w:hAnsi="Browallia New" w:cs="Browallia New"/>
                <w:sz w:val="20"/>
                <w:szCs w:val="20"/>
              </w:rPr>
              <w:t xml:space="preserve"> 4,091 </w:t>
            </w:r>
          </w:p>
        </w:tc>
        <w:tc>
          <w:tcPr>
            <w:tcW w:w="850" w:type="dxa"/>
            <w:vAlign w:val="bottom"/>
          </w:tcPr>
          <w:p w14:paraId="7858D16F" w14:textId="5F475BE1" w:rsidR="00A90AC2" w:rsidRPr="000978B7" w:rsidRDefault="00CA6504" w:rsidP="00A90AC2">
            <w:pPr>
              <w:spacing w:line="240" w:lineRule="auto"/>
              <w:ind w:left="-23" w:right="-7"/>
              <w:jc w:val="right"/>
              <w:rPr>
                <w:rFonts w:ascii="Browallia New" w:hAnsi="Browallia New" w:cs="Browallia New"/>
                <w:sz w:val="20"/>
                <w:szCs w:val="20"/>
              </w:rPr>
            </w:pPr>
            <w:r w:rsidRPr="00CA6504">
              <w:rPr>
                <w:rFonts w:ascii="Browallia New" w:hAnsi="Browallia New" w:cs="Browallia New"/>
                <w:sz w:val="20"/>
                <w:szCs w:val="20"/>
              </w:rPr>
              <w:t>43,232</w:t>
            </w:r>
          </w:p>
        </w:tc>
        <w:tc>
          <w:tcPr>
            <w:tcW w:w="851" w:type="dxa"/>
            <w:vAlign w:val="bottom"/>
          </w:tcPr>
          <w:p w14:paraId="026797C6" w14:textId="6A1C0FA2" w:rsidR="00A90AC2" w:rsidRPr="00235043" w:rsidRDefault="00A90AC2" w:rsidP="00A90AC2">
            <w:pPr>
              <w:spacing w:line="240" w:lineRule="auto"/>
              <w:ind w:left="-23" w:right="-7"/>
              <w:jc w:val="right"/>
              <w:rPr>
                <w:rFonts w:ascii="Browallia New" w:hAnsi="Browallia New" w:cs="Browallia New"/>
                <w:sz w:val="20"/>
                <w:szCs w:val="20"/>
              </w:rPr>
            </w:pPr>
            <w:r w:rsidRPr="00C25591">
              <w:rPr>
                <w:rFonts w:ascii="Browallia New" w:hAnsi="Browallia New" w:cs="Browallia New"/>
                <w:sz w:val="20"/>
                <w:szCs w:val="20"/>
              </w:rPr>
              <w:t xml:space="preserve"> 44,358 </w:t>
            </w:r>
          </w:p>
        </w:tc>
      </w:tr>
      <w:tr w:rsidR="00A90AC2" w:rsidRPr="00235043" w14:paraId="6ACE84B3" w14:textId="77777777" w:rsidTr="00555A7E">
        <w:tc>
          <w:tcPr>
            <w:tcW w:w="1767" w:type="dxa"/>
          </w:tcPr>
          <w:p w14:paraId="491848B7" w14:textId="77777777" w:rsidR="00A90AC2" w:rsidRPr="00235043" w:rsidRDefault="00A90AC2" w:rsidP="00A90AC2">
            <w:pPr>
              <w:spacing w:line="240" w:lineRule="auto"/>
              <w:ind w:left="175"/>
              <w:rPr>
                <w:rFonts w:ascii="Browallia New" w:hAnsi="Browallia New" w:cs="Browallia New"/>
                <w:sz w:val="22"/>
                <w:szCs w:val="22"/>
              </w:rPr>
            </w:pPr>
            <w:r w:rsidRPr="00235043">
              <w:rPr>
                <w:rFonts w:ascii="Browallia New" w:hAnsi="Browallia New" w:cs="Browallia New"/>
                <w:sz w:val="22"/>
                <w:szCs w:val="22"/>
              </w:rPr>
              <w:t xml:space="preserve">3 - 6 </w:t>
            </w:r>
            <w:r w:rsidRPr="00235043">
              <w:rPr>
                <w:rFonts w:ascii="Browallia New" w:hAnsi="Browallia New" w:cs="Browallia New"/>
                <w:sz w:val="22"/>
                <w:szCs w:val="22"/>
                <w:cs/>
              </w:rPr>
              <w:t>เดือน</w:t>
            </w:r>
          </w:p>
        </w:tc>
        <w:tc>
          <w:tcPr>
            <w:tcW w:w="850" w:type="dxa"/>
            <w:vAlign w:val="bottom"/>
          </w:tcPr>
          <w:p w14:paraId="43AA786F" w14:textId="346754A7" w:rsidR="00A90AC2" w:rsidRPr="00235043" w:rsidRDefault="00177F82" w:rsidP="00A90AC2">
            <w:pPr>
              <w:spacing w:line="240" w:lineRule="auto"/>
              <w:ind w:left="-23" w:right="-7"/>
              <w:jc w:val="right"/>
              <w:rPr>
                <w:rFonts w:ascii="Browallia New" w:hAnsi="Browallia New" w:cs="Browallia New"/>
                <w:sz w:val="20"/>
                <w:szCs w:val="20"/>
              </w:rPr>
            </w:pPr>
            <w:r w:rsidRPr="00177F82">
              <w:rPr>
                <w:rFonts w:ascii="Browallia New" w:hAnsi="Browallia New" w:cs="Browallia New"/>
                <w:sz w:val="20"/>
                <w:szCs w:val="20"/>
              </w:rPr>
              <w:t>40,495</w:t>
            </w:r>
          </w:p>
        </w:tc>
        <w:tc>
          <w:tcPr>
            <w:tcW w:w="851" w:type="dxa"/>
            <w:vAlign w:val="bottom"/>
          </w:tcPr>
          <w:p w14:paraId="7DDB2000" w14:textId="22CA750D" w:rsidR="00A90AC2" w:rsidRPr="00235043" w:rsidRDefault="00A90AC2" w:rsidP="00A90AC2">
            <w:pPr>
              <w:spacing w:line="240" w:lineRule="auto"/>
              <w:ind w:left="-23" w:right="-7"/>
              <w:jc w:val="right"/>
              <w:rPr>
                <w:rFonts w:ascii="Browallia New" w:hAnsi="Browallia New" w:cs="Browallia New"/>
                <w:sz w:val="20"/>
                <w:szCs w:val="20"/>
              </w:rPr>
            </w:pPr>
            <w:r w:rsidRPr="00942551">
              <w:rPr>
                <w:rFonts w:ascii="Browallia New" w:hAnsi="Browallia New" w:cs="Browallia New"/>
                <w:sz w:val="20"/>
                <w:szCs w:val="20"/>
              </w:rPr>
              <w:t xml:space="preserve"> 46,351 </w:t>
            </w:r>
          </w:p>
        </w:tc>
        <w:tc>
          <w:tcPr>
            <w:tcW w:w="992" w:type="dxa"/>
            <w:vAlign w:val="bottom"/>
          </w:tcPr>
          <w:p w14:paraId="5A678C7F" w14:textId="67E641C0" w:rsidR="00A90AC2" w:rsidRPr="00235043" w:rsidRDefault="00177F82" w:rsidP="00A90AC2">
            <w:pPr>
              <w:tabs>
                <w:tab w:val="clear" w:pos="680"/>
                <w:tab w:val="left" w:pos="498"/>
              </w:tabs>
              <w:spacing w:line="240" w:lineRule="auto"/>
              <w:ind w:left="-132" w:right="-63"/>
              <w:jc w:val="right"/>
              <w:rPr>
                <w:rFonts w:ascii="Browallia New" w:hAnsi="Browallia New" w:cs="Browallia New"/>
                <w:sz w:val="20"/>
                <w:szCs w:val="20"/>
              </w:rPr>
            </w:pPr>
            <w:r w:rsidRPr="00177F82">
              <w:rPr>
                <w:rFonts w:ascii="Browallia New" w:hAnsi="Browallia New" w:cs="Browallia New"/>
                <w:sz w:val="20"/>
                <w:szCs w:val="20"/>
              </w:rPr>
              <w:t>13.71</w:t>
            </w:r>
            <w:r w:rsidR="00D80D4A">
              <w:rPr>
                <w:rFonts w:ascii="Browallia New" w:hAnsi="Browallia New" w:cs="Browallia New" w:hint="cs"/>
                <w:sz w:val="20"/>
                <w:szCs w:val="20"/>
                <w:cs/>
              </w:rPr>
              <w:t xml:space="preserve"> </w:t>
            </w:r>
            <w:r w:rsidRPr="00177F82">
              <w:rPr>
                <w:rFonts w:ascii="Browallia New" w:hAnsi="Browallia New" w:cs="Browallia New"/>
                <w:sz w:val="20"/>
                <w:szCs w:val="20"/>
              </w:rPr>
              <w:t>-</w:t>
            </w:r>
            <w:r w:rsidR="00D80D4A">
              <w:rPr>
                <w:rFonts w:ascii="Browallia New" w:hAnsi="Browallia New" w:cs="Browallia New" w:hint="cs"/>
                <w:sz w:val="20"/>
                <w:szCs w:val="20"/>
                <w:cs/>
              </w:rPr>
              <w:t xml:space="preserve"> </w:t>
            </w:r>
            <w:r w:rsidRPr="00177F82">
              <w:rPr>
                <w:rFonts w:ascii="Browallia New" w:hAnsi="Browallia New" w:cs="Browallia New"/>
                <w:sz w:val="20"/>
                <w:szCs w:val="20"/>
              </w:rPr>
              <w:t>27.83</w:t>
            </w:r>
          </w:p>
        </w:tc>
        <w:tc>
          <w:tcPr>
            <w:tcW w:w="992" w:type="dxa"/>
            <w:vAlign w:val="bottom"/>
          </w:tcPr>
          <w:p w14:paraId="5185BE93" w14:textId="1F90BE94" w:rsidR="00A90AC2" w:rsidRPr="00235043" w:rsidRDefault="00A90AC2" w:rsidP="00A90AC2">
            <w:pPr>
              <w:tabs>
                <w:tab w:val="clear" w:pos="680"/>
                <w:tab w:val="left" w:pos="498"/>
              </w:tabs>
              <w:spacing w:line="240" w:lineRule="auto"/>
              <w:ind w:left="-132" w:right="-63"/>
              <w:jc w:val="right"/>
              <w:rPr>
                <w:rFonts w:ascii="Browallia New" w:hAnsi="Browallia New" w:cs="Browallia New"/>
                <w:sz w:val="20"/>
                <w:szCs w:val="20"/>
              </w:rPr>
            </w:pPr>
            <w:r w:rsidRPr="00C33005">
              <w:rPr>
                <w:rFonts w:ascii="Browallia New" w:hAnsi="Browallia New" w:cs="Browallia New"/>
                <w:sz w:val="20"/>
                <w:szCs w:val="20"/>
              </w:rPr>
              <w:t xml:space="preserve"> 13.08</w:t>
            </w:r>
            <w:r>
              <w:rPr>
                <w:rFonts w:ascii="Browallia New" w:hAnsi="Browallia New" w:cs="Browallia New"/>
                <w:sz w:val="20"/>
                <w:szCs w:val="20"/>
              </w:rPr>
              <w:t xml:space="preserve"> </w:t>
            </w:r>
            <w:r w:rsidRPr="00C33005">
              <w:rPr>
                <w:rFonts w:ascii="Browallia New" w:hAnsi="Browallia New" w:cs="Browallia New"/>
                <w:sz w:val="20"/>
                <w:szCs w:val="20"/>
              </w:rPr>
              <w:t>-</w:t>
            </w:r>
            <w:r>
              <w:rPr>
                <w:rFonts w:ascii="Browallia New" w:hAnsi="Browallia New" w:cs="Browallia New"/>
                <w:sz w:val="20"/>
                <w:szCs w:val="20"/>
              </w:rPr>
              <w:t xml:space="preserve"> </w:t>
            </w:r>
            <w:r w:rsidRPr="00C33005">
              <w:rPr>
                <w:rFonts w:ascii="Browallia New" w:hAnsi="Browallia New" w:cs="Browallia New"/>
                <w:sz w:val="20"/>
                <w:szCs w:val="20"/>
              </w:rPr>
              <w:t xml:space="preserve">26.77 </w:t>
            </w:r>
          </w:p>
        </w:tc>
        <w:tc>
          <w:tcPr>
            <w:tcW w:w="992" w:type="dxa"/>
            <w:vAlign w:val="bottom"/>
          </w:tcPr>
          <w:p w14:paraId="12ECF076" w14:textId="408948BE" w:rsidR="00A90AC2" w:rsidRPr="000978B7" w:rsidRDefault="00CA6504" w:rsidP="00A90AC2">
            <w:pPr>
              <w:spacing w:line="240" w:lineRule="auto"/>
              <w:ind w:left="-23" w:right="-7"/>
              <w:jc w:val="right"/>
              <w:rPr>
                <w:rFonts w:ascii="Browallia New" w:hAnsi="Browallia New" w:cs="Browallia New"/>
                <w:sz w:val="20"/>
                <w:szCs w:val="20"/>
              </w:rPr>
            </w:pPr>
            <w:r w:rsidRPr="00CA6504">
              <w:rPr>
                <w:rFonts w:ascii="Browallia New" w:hAnsi="Browallia New" w:cs="Browallia New"/>
                <w:sz w:val="20"/>
                <w:szCs w:val="20"/>
              </w:rPr>
              <w:t>7,681</w:t>
            </w:r>
          </w:p>
        </w:tc>
        <w:tc>
          <w:tcPr>
            <w:tcW w:w="851" w:type="dxa"/>
            <w:vAlign w:val="bottom"/>
          </w:tcPr>
          <w:p w14:paraId="26D1974A" w14:textId="41C9D227" w:rsidR="00A90AC2" w:rsidRPr="000978B7" w:rsidRDefault="00A90AC2" w:rsidP="00A90AC2">
            <w:pPr>
              <w:spacing w:line="240" w:lineRule="auto"/>
              <w:ind w:left="-23" w:right="-7"/>
              <w:jc w:val="right"/>
              <w:rPr>
                <w:rFonts w:ascii="Browallia New" w:hAnsi="Browallia New" w:cs="Browallia New"/>
                <w:sz w:val="20"/>
                <w:szCs w:val="20"/>
              </w:rPr>
            </w:pPr>
            <w:r w:rsidRPr="009F6DE2">
              <w:rPr>
                <w:rFonts w:ascii="Browallia New" w:hAnsi="Browallia New" w:cs="Browallia New"/>
                <w:sz w:val="20"/>
                <w:szCs w:val="20"/>
              </w:rPr>
              <w:t xml:space="preserve"> 8,569 </w:t>
            </w:r>
          </w:p>
        </w:tc>
        <w:tc>
          <w:tcPr>
            <w:tcW w:w="850" w:type="dxa"/>
            <w:vAlign w:val="bottom"/>
          </w:tcPr>
          <w:p w14:paraId="51A5C31B" w14:textId="62D799F9" w:rsidR="00A90AC2" w:rsidRPr="000978B7" w:rsidRDefault="00CA6504" w:rsidP="00A90AC2">
            <w:pPr>
              <w:spacing w:line="240" w:lineRule="auto"/>
              <w:ind w:left="-23" w:right="-7"/>
              <w:jc w:val="right"/>
              <w:rPr>
                <w:rFonts w:ascii="Browallia New" w:hAnsi="Browallia New" w:cs="Browallia New"/>
                <w:sz w:val="20"/>
                <w:szCs w:val="20"/>
              </w:rPr>
            </w:pPr>
            <w:r w:rsidRPr="00CA6504">
              <w:rPr>
                <w:rFonts w:ascii="Browallia New" w:hAnsi="Browallia New" w:cs="Browallia New"/>
                <w:sz w:val="20"/>
                <w:szCs w:val="20"/>
              </w:rPr>
              <w:t>32,814</w:t>
            </w:r>
          </w:p>
        </w:tc>
        <w:tc>
          <w:tcPr>
            <w:tcW w:w="851" w:type="dxa"/>
            <w:vAlign w:val="bottom"/>
          </w:tcPr>
          <w:p w14:paraId="5F3AB8C0" w14:textId="5190B34F" w:rsidR="00A90AC2" w:rsidRPr="00235043" w:rsidRDefault="00A90AC2" w:rsidP="00A90AC2">
            <w:pPr>
              <w:spacing w:line="240" w:lineRule="auto"/>
              <w:ind w:left="-23" w:right="-7"/>
              <w:jc w:val="right"/>
              <w:rPr>
                <w:rFonts w:ascii="Browallia New" w:hAnsi="Browallia New" w:cs="Browallia New"/>
                <w:sz w:val="20"/>
                <w:szCs w:val="20"/>
              </w:rPr>
            </w:pPr>
            <w:r w:rsidRPr="00C25591">
              <w:rPr>
                <w:rFonts w:ascii="Browallia New" w:hAnsi="Browallia New" w:cs="Browallia New"/>
                <w:sz w:val="20"/>
                <w:szCs w:val="20"/>
              </w:rPr>
              <w:t xml:space="preserve"> 37,782 </w:t>
            </w:r>
          </w:p>
        </w:tc>
      </w:tr>
      <w:tr w:rsidR="00A90AC2" w:rsidRPr="00235043" w14:paraId="6F8824BC" w14:textId="77777777" w:rsidTr="00555A7E">
        <w:tc>
          <w:tcPr>
            <w:tcW w:w="1767" w:type="dxa"/>
          </w:tcPr>
          <w:p w14:paraId="0FC5B6E6" w14:textId="77777777" w:rsidR="00A90AC2" w:rsidRPr="00235043" w:rsidRDefault="00A90AC2" w:rsidP="00A90AC2">
            <w:pPr>
              <w:spacing w:line="240" w:lineRule="auto"/>
              <w:ind w:left="175"/>
              <w:rPr>
                <w:rFonts w:ascii="Browallia New" w:hAnsi="Browallia New" w:cs="Browallia New"/>
                <w:sz w:val="22"/>
                <w:szCs w:val="22"/>
              </w:rPr>
            </w:pPr>
            <w:r w:rsidRPr="00235043">
              <w:rPr>
                <w:rFonts w:ascii="Browallia New" w:hAnsi="Browallia New" w:cs="Browallia New"/>
                <w:sz w:val="22"/>
                <w:szCs w:val="22"/>
              </w:rPr>
              <w:t xml:space="preserve">7 - 12 </w:t>
            </w:r>
            <w:r w:rsidRPr="00235043">
              <w:rPr>
                <w:rFonts w:ascii="Browallia New" w:hAnsi="Browallia New" w:cs="Browallia New"/>
                <w:sz w:val="22"/>
                <w:szCs w:val="22"/>
                <w:cs/>
              </w:rPr>
              <w:t>เดือน</w:t>
            </w:r>
          </w:p>
        </w:tc>
        <w:tc>
          <w:tcPr>
            <w:tcW w:w="850" w:type="dxa"/>
            <w:vAlign w:val="bottom"/>
          </w:tcPr>
          <w:p w14:paraId="2F065060" w14:textId="15F7F235" w:rsidR="00A90AC2" w:rsidRPr="00235043" w:rsidRDefault="00177F82" w:rsidP="00A90AC2">
            <w:pPr>
              <w:spacing w:line="240" w:lineRule="auto"/>
              <w:ind w:left="-23" w:right="-7"/>
              <w:jc w:val="right"/>
              <w:rPr>
                <w:rFonts w:ascii="Browallia New" w:hAnsi="Browallia New" w:cs="Browallia New"/>
                <w:sz w:val="20"/>
                <w:szCs w:val="20"/>
              </w:rPr>
            </w:pPr>
            <w:r w:rsidRPr="00177F82">
              <w:rPr>
                <w:rFonts w:ascii="Browallia New" w:hAnsi="Browallia New" w:cs="Browallia New"/>
                <w:sz w:val="20"/>
                <w:szCs w:val="20"/>
              </w:rPr>
              <w:t>24,330</w:t>
            </w:r>
          </w:p>
        </w:tc>
        <w:tc>
          <w:tcPr>
            <w:tcW w:w="851" w:type="dxa"/>
            <w:vAlign w:val="bottom"/>
          </w:tcPr>
          <w:p w14:paraId="20463CE8" w14:textId="4BF939DB" w:rsidR="00A90AC2" w:rsidRPr="00235043" w:rsidRDefault="00A90AC2" w:rsidP="00A90AC2">
            <w:pPr>
              <w:spacing w:line="240" w:lineRule="auto"/>
              <w:ind w:left="-23" w:right="-7"/>
              <w:jc w:val="right"/>
              <w:rPr>
                <w:rFonts w:ascii="Browallia New" w:hAnsi="Browallia New" w:cs="Browallia New"/>
                <w:sz w:val="20"/>
                <w:szCs w:val="20"/>
              </w:rPr>
            </w:pPr>
            <w:r w:rsidRPr="00942551">
              <w:rPr>
                <w:rFonts w:ascii="Browallia New" w:hAnsi="Browallia New" w:cs="Browallia New"/>
                <w:sz w:val="20"/>
                <w:szCs w:val="20"/>
              </w:rPr>
              <w:t xml:space="preserve"> 28,160 </w:t>
            </w:r>
          </w:p>
        </w:tc>
        <w:tc>
          <w:tcPr>
            <w:tcW w:w="992" w:type="dxa"/>
            <w:vAlign w:val="bottom"/>
          </w:tcPr>
          <w:p w14:paraId="419B5571" w14:textId="3BB88F74" w:rsidR="00A90AC2" w:rsidRPr="00235043" w:rsidRDefault="00177F82" w:rsidP="00A90AC2">
            <w:pPr>
              <w:tabs>
                <w:tab w:val="clear" w:pos="680"/>
                <w:tab w:val="left" w:pos="498"/>
              </w:tabs>
              <w:spacing w:line="240" w:lineRule="auto"/>
              <w:ind w:left="-132" w:right="-63"/>
              <w:jc w:val="right"/>
              <w:rPr>
                <w:rFonts w:ascii="Browallia New" w:hAnsi="Browallia New" w:cs="Browallia New"/>
                <w:sz w:val="20"/>
                <w:szCs w:val="20"/>
              </w:rPr>
            </w:pPr>
            <w:r w:rsidRPr="00177F82">
              <w:rPr>
                <w:rFonts w:ascii="Browallia New" w:hAnsi="Browallia New" w:cs="Browallia New"/>
                <w:sz w:val="20"/>
                <w:szCs w:val="20"/>
              </w:rPr>
              <w:t>34.13</w:t>
            </w:r>
            <w:r w:rsidR="00D80D4A">
              <w:rPr>
                <w:rFonts w:ascii="Browallia New" w:hAnsi="Browallia New" w:cs="Browallia New" w:hint="cs"/>
                <w:sz w:val="20"/>
                <w:szCs w:val="20"/>
                <w:cs/>
              </w:rPr>
              <w:t xml:space="preserve"> </w:t>
            </w:r>
            <w:r w:rsidRPr="00177F82">
              <w:rPr>
                <w:rFonts w:ascii="Browallia New" w:hAnsi="Browallia New" w:cs="Browallia New"/>
                <w:sz w:val="20"/>
                <w:szCs w:val="20"/>
              </w:rPr>
              <w:t>-</w:t>
            </w:r>
            <w:r w:rsidR="00D80D4A">
              <w:rPr>
                <w:rFonts w:ascii="Browallia New" w:hAnsi="Browallia New" w:cs="Browallia New" w:hint="cs"/>
                <w:sz w:val="20"/>
                <w:szCs w:val="20"/>
                <w:cs/>
              </w:rPr>
              <w:t xml:space="preserve"> </w:t>
            </w:r>
            <w:r w:rsidRPr="00177F82">
              <w:rPr>
                <w:rFonts w:ascii="Browallia New" w:hAnsi="Browallia New" w:cs="Browallia New"/>
                <w:sz w:val="20"/>
                <w:szCs w:val="20"/>
              </w:rPr>
              <w:t>85.30</w:t>
            </w:r>
          </w:p>
        </w:tc>
        <w:tc>
          <w:tcPr>
            <w:tcW w:w="992" w:type="dxa"/>
            <w:vAlign w:val="bottom"/>
          </w:tcPr>
          <w:p w14:paraId="7F299CA0" w14:textId="0EEBE61F" w:rsidR="00A90AC2" w:rsidRPr="00235043" w:rsidRDefault="00A90AC2" w:rsidP="00A90AC2">
            <w:pPr>
              <w:tabs>
                <w:tab w:val="clear" w:pos="680"/>
                <w:tab w:val="left" w:pos="498"/>
              </w:tabs>
              <w:spacing w:line="240" w:lineRule="auto"/>
              <w:ind w:left="-132" w:right="-63"/>
              <w:jc w:val="right"/>
              <w:rPr>
                <w:rFonts w:ascii="Browallia New" w:hAnsi="Browallia New" w:cs="Browallia New"/>
                <w:sz w:val="20"/>
                <w:szCs w:val="20"/>
              </w:rPr>
            </w:pPr>
            <w:r w:rsidRPr="00C33005">
              <w:rPr>
                <w:rFonts w:ascii="Browallia New" w:hAnsi="Browallia New" w:cs="Browallia New"/>
                <w:sz w:val="20"/>
                <w:szCs w:val="20"/>
              </w:rPr>
              <w:t xml:space="preserve"> 33.04</w:t>
            </w:r>
            <w:r>
              <w:rPr>
                <w:rFonts w:ascii="Browallia New" w:hAnsi="Browallia New" w:cs="Browallia New"/>
                <w:sz w:val="20"/>
                <w:szCs w:val="20"/>
              </w:rPr>
              <w:t xml:space="preserve"> </w:t>
            </w:r>
            <w:r w:rsidRPr="00C33005">
              <w:rPr>
                <w:rFonts w:ascii="Browallia New" w:hAnsi="Browallia New" w:cs="Browallia New"/>
                <w:sz w:val="20"/>
                <w:szCs w:val="20"/>
              </w:rPr>
              <w:t>-</w:t>
            </w:r>
            <w:r>
              <w:rPr>
                <w:rFonts w:ascii="Browallia New" w:hAnsi="Browallia New" w:cs="Browallia New"/>
                <w:sz w:val="20"/>
                <w:szCs w:val="20"/>
              </w:rPr>
              <w:t xml:space="preserve"> </w:t>
            </w:r>
            <w:r w:rsidRPr="00C33005">
              <w:rPr>
                <w:rFonts w:ascii="Browallia New" w:hAnsi="Browallia New" w:cs="Browallia New"/>
                <w:sz w:val="20"/>
                <w:szCs w:val="20"/>
              </w:rPr>
              <w:t xml:space="preserve">85.10 </w:t>
            </w:r>
          </w:p>
        </w:tc>
        <w:tc>
          <w:tcPr>
            <w:tcW w:w="992" w:type="dxa"/>
            <w:vAlign w:val="bottom"/>
          </w:tcPr>
          <w:p w14:paraId="7A6A9863" w14:textId="7EDDD358" w:rsidR="00A90AC2" w:rsidRPr="000978B7" w:rsidRDefault="00CA6504" w:rsidP="00A90AC2">
            <w:pPr>
              <w:spacing w:line="240" w:lineRule="auto"/>
              <w:ind w:left="-23" w:right="-7"/>
              <w:jc w:val="right"/>
              <w:rPr>
                <w:rFonts w:ascii="Browallia New" w:hAnsi="Browallia New" w:cs="Browallia New"/>
                <w:sz w:val="20"/>
                <w:szCs w:val="20"/>
              </w:rPr>
            </w:pPr>
            <w:r w:rsidRPr="00CA6504">
              <w:rPr>
                <w:rFonts w:ascii="Browallia New" w:hAnsi="Browallia New" w:cs="Browallia New"/>
                <w:sz w:val="20"/>
                <w:szCs w:val="20"/>
              </w:rPr>
              <w:t>12,916</w:t>
            </w:r>
          </w:p>
        </w:tc>
        <w:tc>
          <w:tcPr>
            <w:tcW w:w="851" w:type="dxa"/>
            <w:vAlign w:val="bottom"/>
          </w:tcPr>
          <w:p w14:paraId="66650E51" w14:textId="7690061F" w:rsidR="00A90AC2" w:rsidRPr="000978B7" w:rsidRDefault="00A90AC2" w:rsidP="00A90AC2">
            <w:pPr>
              <w:spacing w:line="240" w:lineRule="auto"/>
              <w:ind w:left="-23" w:right="-7"/>
              <w:jc w:val="right"/>
              <w:rPr>
                <w:rFonts w:ascii="Browallia New" w:hAnsi="Browallia New" w:cs="Browallia New"/>
                <w:sz w:val="20"/>
                <w:szCs w:val="20"/>
              </w:rPr>
            </w:pPr>
            <w:r w:rsidRPr="009F6DE2">
              <w:rPr>
                <w:rFonts w:ascii="Browallia New" w:hAnsi="Browallia New" w:cs="Browallia New"/>
                <w:sz w:val="20"/>
                <w:szCs w:val="20"/>
              </w:rPr>
              <w:t xml:space="preserve"> 14,767 </w:t>
            </w:r>
          </w:p>
        </w:tc>
        <w:tc>
          <w:tcPr>
            <w:tcW w:w="850" w:type="dxa"/>
            <w:vAlign w:val="bottom"/>
          </w:tcPr>
          <w:p w14:paraId="4DE3191C" w14:textId="1786578B" w:rsidR="00A90AC2" w:rsidRPr="000978B7" w:rsidRDefault="00CA6504" w:rsidP="00A90AC2">
            <w:pPr>
              <w:spacing w:line="240" w:lineRule="auto"/>
              <w:ind w:left="-23" w:right="-7"/>
              <w:jc w:val="right"/>
              <w:rPr>
                <w:rFonts w:ascii="Browallia New" w:hAnsi="Browallia New" w:cs="Browallia New"/>
                <w:sz w:val="20"/>
                <w:szCs w:val="20"/>
                <w:cs/>
              </w:rPr>
            </w:pPr>
            <w:r w:rsidRPr="00CA6504">
              <w:rPr>
                <w:rFonts w:ascii="Browallia New" w:hAnsi="Browallia New" w:cs="Browallia New"/>
                <w:sz w:val="20"/>
                <w:szCs w:val="20"/>
              </w:rPr>
              <w:t>11,414</w:t>
            </w:r>
          </w:p>
        </w:tc>
        <w:tc>
          <w:tcPr>
            <w:tcW w:w="851" w:type="dxa"/>
            <w:vAlign w:val="bottom"/>
          </w:tcPr>
          <w:p w14:paraId="1C471F4A" w14:textId="373BC866" w:rsidR="00A90AC2" w:rsidRPr="00235043" w:rsidRDefault="00A90AC2" w:rsidP="00A90AC2">
            <w:pPr>
              <w:spacing w:line="240" w:lineRule="auto"/>
              <w:ind w:left="-23" w:right="-7"/>
              <w:jc w:val="right"/>
              <w:rPr>
                <w:rFonts w:ascii="Browallia New" w:hAnsi="Browallia New" w:cs="Browallia New"/>
                <w:sz w:val="20"/>
                <w:szCs w:val="20"/>
              </w:rPr>
            </w:pPr>
            <w:r w:rsidRPr="00C25591">
              <w:rPr>
                <w:rFonts w:ascii="Browallia New" w:hAnsi="Browallia New" w:cs="Browallia New"/>
                <w:sz w:val="20"/>
                <w:szCs w:val="20"/>
              </w:rPr>
              <w:t xml:space="preserve"> 13,393 </w:t>
            </w:r>
          </w:p>
        </w:tc>
      </w:tr>
      <w:tr w:rsidR="00A90AC2" w:rsidRPr="00235043" w14:paraId="2AF60541" w14:textId="77777777" w:rsidTr="00555A7E">
        <w:tc>
          <w:tcPr>
            <w:tcW w:w="1767" w:type="dxa"/>
          </w:tcPr>
          <w:p w14:paraId="54F62BBE" w14:textId="77777777" w:rsidR="00A90AC2" w:rsidRPr="00235043" w:rsidRDefault="00A90AC2" w:rsidP="00A90AC2">
            <w:pPr>
              <w:spacing w:line="240" w:lineRule="auto"/>
              <w:ind w:left="175" w:right="-89"/>
              <w:rPr>
                <w:rFonts w:ascii="Browallia New" w:hAnsi="Browallia New" w:cs="Browallia New"/>
                <w:sz w:val="22"/>
                <w:szCs w:val="22"/>
              </w:rPr>
            </w:pPr>
            <w:r w:rsidRPr="00235043">
              <w:rPr>
                <w:rFonts w:ascii="Browallia New" w:hAnsi="Browallia New" w:cs="Browallia New"/>
                <w:sz w:val="22"/>
                <w:szCs w:val="22"/>
                <w:cs/>
              </w:rPr>
              <w:t xml:space="preserve">มากกว่า </w:t>
            </w:r>
            <w:r w:rsidRPr="00235043">
              <w:rPr>
                <w:rFonts w:ascii="Browallia New" w:hAnsi="Browallia New" w:cs="Browallia New"/>
                <w:sz w:val="22"/>
                <w:szCs w:val="22"/>
              </w:rPr>
              <w:t>12</w:t>
            </w:r>
            <w:r w:rsidRPr="00235043">
              <w:rPr>
                <w:rFonts w:ascii="Browallia New" w:hAnsi="Browallia New" w:cs="Browallia New"/>
                <w:sz w:val="22"/>
                <w:szCs w:val="22"/>
                <w:cs/>
              </w:rPr>
              <w:t xml:space="preserve"> เดือนขึ้นไป                </w:t>
            </w:r>
          </w:p>
        </w:tc>
        <w:tc>
          <w:tcPr>
            <w:tcW w:w="850" w:type="dxa"/>
            <w:vAlign w:val="bottom"/>
          </w:tcPr>
          <w:p w14:paraId="02F90426" w14:textId="3C0702D5" w:rsidR="00A90AC2" w:rsidRPr="00235043" w:rsidRDefault="00177F82" w:rsidP="00A90AC2">
            <w:pPr>
              <w:pBdr>
                <w:bottom w:val="single" w:sz="4" w:space="1" w:color="auto"/>
              </w:pBdr>
              <w:spacing w:line="240" w:lineRule="auto"/>
              <w:ind w:left="-23" w:right="-7"/>
              <w:jc w:val="right"/>
              <w:rPr>
                <w:rFonts w:ascii="Browallia New" w:hAnsi="Browallia New" w:cs="Browallia New"/>
                <w:sz w:val="20"/>
                <w:szCs w:val="20"/>
              </w:rPr>
            </w:pPr>
            <w:r w:rsidRPr="00177F82">
              <w:rPr>
                <w:rFonts w:ascii="Browallia New" w:hAnsi="Browallia New" w:cs="Browallia New"/>
                <w:sz w:val="20"/>
                <w:szCs w:val="20"/>
              </w:rPr>
              <w:t>19,159</w:t>
            </w:r>
          </w:p>
        </w:tc>
        <w:tc>
          <w:tcPr>
            <w:tcW w:w="851" w:type="dxa"/>
            <w:vAlign w:val="bottom"/>
          </w:tcPr>
          <w:p w14:paraId="2620DD67" w14:textId="332D6100" w:rsidR="00A90AC2" w:rsidRPr="00235043" w:rsidRDefault="00A90AC2" w:rsidP="00A90AC2">
            <w:pPr>
              <w:pBdr>
                <w:bottom w:val="single" w:sz="4" w:space="1" w:color="auto"/>
              </w:pBdr>
              <w:spacing w:line="240" w:lineRule="auto"/>
              <w:ind w:left="-23" w:right="-7"/>
              <w:jc w:val="right"/>
              <w:rPr>
                <w:rFonts w:ascii="Browallia New" w:hAnsi="Browallia New" w:cs="Browallia New"/>
                <w:sz w:val="20"/>
                <w:szCs w:val="20"/>
              </w:rPr>
            </w:pPr>
            <w:r w:rsidRPr="00942551">
              <w:rPr>
                <w:rFonts w:ascii="Browallia New" w:hAnsi="Browallia New" w:cs="Browallia New"/>
                <w:sz w:val="20"/>
                <w:szCs w:val="20"/>
              </w:rPr>
              <w:t xml:space="preserve"> 22,149 </w:t>
            </w:r>
          </w:p>
        </w:tc>
        <w:tc>
          <w:tcPr>
            <w:tcW w:w="992" w:type="dxa"/>
            <w:vAlign w:val="bottom"/>
          </w:tcPr>
          <w:p w14:paraId="55DA89B7" w14:textId="2361387B" w:rsidR="00A90AC2" w:rsidRPr="00235043" w:rsidRDefault="00177F82" w:rsidP="00A90AC2">
            <w:pPr>
              <w:tabs>
                <w:tab w:val="clear" w:pos="680"/>
                <w:tab w:val="left" w:pos="498"/>
              </w:tabs>
              <w:spacing w:line="240" w:lineRule="auto"/>
              <w:ind w:left="-132" w:right="-63"/>
              <w:jc w:val="right"/>
              <w:rPr>
                <w:rFonts w:ascii="Browallia New" w:hAnsi="Browallia New" w:cs="Browallia New"/>
                <w:sz w:val="20"/>
                <w:szCs w:val="20"/>
              </w:rPr>
            </w:pPr>
            <w:r w:rsidRPr="00177F82">
              <w:rPr>
                <w:rFonts w:ascii="Browallia New" w:hAnsi="Browallia New" w:cs="Browallia New"/>
                <w:sz w:val="20"/>
                <w:szCs w:val="20"/>
              </w:rPr>
              <w:t>100</w:t>
            </w:r>
          </w:p>
        </w:tc>
        <w:tc>
          <w:tcPr>
            <w:tcW w:w="992" w:type="dxa"/>
            <w:vAlign w:val="bottom"/>
          </w:tcPr>
          <w:p w14:paraId="3BE22565" w14:textId="0AE7E924" w:rsidR="00A90AC2" w:rsidRPr="00235043" w:rsidRDefault="00A90AC2" w:rsidP="00A90AC2">
            <w:pPr>
              <w:tabs>
                <w:tab w:val="clear" w:pos="680"/>
                <w:tab w:val="left" w:pos="498"/>
              </w:tabs>
              <w:spacing w:line="240" w:lineRule="auto"/>
              <w:ind w:left="-132" w:right="-63"/>
              <w:jc w:val="right"/>
              <w:rPr>
                <w:rFonts w:ascii="Browallia New" w:hAnsi="Browallia New" w:cs="Browallia New"/>
                <w:sz w:val="20"/>
                <w:szCs w:val="20"/>
              </w:rPr>
            </w:pPr>
            <w:r w:rsidRPr="00C33005">
              <w:rPr>
                <w:rFonts w:ascii="Browallia New" w:hAnsi="Browallia New" w:cs="Browallia New"/>
                <w:sz w:val="20"/>
                <w:szCs w:val="20"/>
              </w:rPr>
              <w:t xml:space="preserve"> 100 </w:t>
            </w:r>
          </w:p>
        </w:tc>
        <w:tc>
          <w:tcPr>
            <w:tcW w:w="992" w:type="dxa"/>
            <w:vAlign w:val="bottom"/>
          </w:tcPr>
          <w:p w14:paraId="6DC16D74" w14:textId="2B1E5AB6" w:rsidR="00A90AC2" w:rsidRPr="000978B7" w:rsidRDefault="00CA6504" w:rsidP="00A90AC2">
            <w:pPr>
              <w:pBdr>
                <w:bottom w:val="single" w:sz="4" w:space="1" w:color="auto"/>
              </w:pBdr>
              <w:spacing w:line="240" w:lineRule="auto"/>
              <w:ind w:left="-23" w:right="-7"/>
              <w:jc w:val="right"/>
              <w:rPr>
                <w:rFonts w:ascii="Browallia New" w:hAnsi="Browallia New" w:cs="Browallia New"/>
                <w:sz w:val="20"/>
                <w:szCs w:val="20"/>
                <w:cs/>
              </w:rPr>
            </w:pPr>
            <w:r w:rsidRPr="00CA6504">
              <w:rPr>
                <w:rFonts w:ascii="Browallia New" w:hAnsi="Browallia New" w:cs="Browallia New"/>
                <w:sz w:val="20"/>
                <w:szCs w:val="20"/>
              </w:rPr>
              <w:t>19,159</w:t>
            </w:r>
          </w:p>
        </w:tc>
        <w:tc>
          <w:tcPr>
            <w:tcW w:w="851" w:type="dxa"/>
            <w:vAlign w:val="bottom"/>
          </w:tcPr>
          <w:p w14:paraId="3090EC35" w14:textId="0E47B8F1" w:rsidR="00A90AC2" w:rsidRPr="000978B7" w:rsidRDefault="00A90AC2" w:rsidP="00A90AC2">
            <w:pPr>
              <w:pBdr>
                <w:bottom w:val="single" w:sz="4" w:space="1" w:color="auto"/>
              </w:pBdr>
              <w:spacing w:line="240" w:lineRule="auto"/>
              <w:ind w:left="-23" w:right="-7"/>
              <w:jc w:val="right"/>
              <w:rPr>
                <w:rFonts w:ascii="Browallia New" w:hAnsi="Browallia New" w:cs="Browallia New"/>
                <w:sz w:val="20"/>
                <w:szCs w:val="20"/>
              </w:rPr>
            </w:pPr>
            <w:r w:rsidRPr="009F6DE2">
              <w:rPr>
                <w:rFonts w:ascii="Browallia New" w:hAnsi="Browallia New" w:cs="Browallia New"/>
                <w:sz w:val="20"/>
                <w:szCs w:val="20"/>
              </w:rPr>
              <w:t xml:space="preserve"> 22,149 </w:t>
            </w:r>
          </w:p>
        </w:tc>
        <w:tc>
          <w:tcPr>
            <w:tcW w:w="850" w:type="dxa"/>
            <w:vAlign w:val="bottom"/>
          </w:tcPr>
          <w:p w14:paraId="42C28AD7" w14:textId="17D91EC7" w:rsidR="00A90AC2" w:rsidRPr="000978B7" w:rsidRDefault="00CA6504" w:rsidP="00A90AC2">
            <w:pPr>
              <w:pBdr>
                <w:bottom w:val="single" w:sz="4" w:space="1" w:color="auto"/>
              </w:pBdr>
              <w:spacing w:line="240" w:lineRule="auto"/>
              <w:ind w:left="-23" w:right="-7"/>
              <w:jc w:val="right"/>
              <w:rPr>
                <w:rFonts w:ascii="Browallia New" w:hAnsi="Browallia New" w:cs="Browallia New"/>
                <w:sz w:val="20"/>
                <w:szCs w:val="20"/>
              </w:rPr>
            </w:pPr>
            <w:r>
              <w:rPr>
                <w:rFonts w:ascii="Browallia New" w:hAnsi="Browallia New" w:cs="Browallia New"/>
                <w:sz w:val="20"/>
                <w:szCs w:val="20"/>
              </w:rPr>
              <w:t>-</w:t>
            </w:r>
          </w:p>
        </w:tc>
        <w:tc>
          <w:tcPr>
            <w:tcW w:w="851" w:type="dxa"/>
            <w:vAlign w:val="bottom"/>
          </w:tcPr>
          <w:p w14:paraId="3C552EED" w14:textId="0B83BDB6" w:rsidR="00A90AC2" w:rsidRPr="00235043" w:rsidRDefault="00A90AC2" w:rsidP="00A90AC2">
            <w:pPr>
              <w:pBdr>
                <w:bottom w:val="single" w:sz="4" w:space="1" w:color="auto"/>
              </w:pBdr>
              <w:spacing w:line="240" w:lineRule="auto"/>
              <w:ind w:left="-23" w:right="-7"/>
              <w:jc w:val="right"/>
              <w:rPr>
                <w:rFonts w:ascii="Browallia New" w:hAnsi="Browallia New" w:cs="Browallia New"/>
                <w:sz w:val="20"/>
                <w:szCs w:val="20"/>
              </w:rPr>
            </w:pPr>
            <w:r w:rsidRPr="00C25591">
              <w:rPr>
                <w:rFonts w:ascii="Browallia New" w:hAnsi="Browallia New" w:cs="Browallia New"/>
                <w:sz w:val="20"/>
                <w:szCs w:val="20"/>
              </w:rPr>
              <w:t xml:space="preserve"> -   </w:t>
            </w:r>
          </w:p>
        </w:tc>
      </w:tr>
      <w:tr w:rsidR="00A90AC2" w:rsidRPr="00235043" w14:paraId="73AE2338" w14:textId="77777777" w:rsidTr="005E4009">
        <w:tc>
          <w:tcPr>
            <w:tcW w:w="1767" w:type="dxa"/>
          </w:tcPr>
          <w:p w14:paraId="3B344935" w14:textId="77777777" w:rsidR="00A90AC2" w:rsidRPr="00235043" w:rsidRDefault="00A90AC2" w:rsidP="00A90AC2">
            <w:pPr>
              <w:spacing w:line="240" w:lineRule="auto"/>
              <w:rPr>
                <w:rFonts w:ascii="Browallia New" w:hAnsi="Browallia New" w:cs="Browallia New"/>
                <w:sz w:val="22"/>
                <w:szCs w:val="22"/>
              </w:rPr>
            </w:pPr>
            <w:r w:rsidRPr="00235043">
              <w:rPr>
                <w:rFonts w:ascii="Browallia New" w:hAnsi="Browallia New" w:cs="Browallia New"/>
                <w:sz w:val="22"/>
                <w:szCs w:val="22"/>
                <w:cs/>
              </w:rPr>
              <w:t>รวม</w:t>
            </w:r>
          </w:p>
        </w:tc>
        <w:tc>
          <w:tcPr>
            <w:tcW w:w="850" w:type="dxa"/>
            <w:vAlign w:val="bottom"/>
          </w:tcPr>
          <w:p w14:paraId="5FE951BD" w14:textId="0F4F3FC1" w:rsidR="00A90AC2" w:rsidRPr="00235043" w:rsidRDefault="00177F82" w:rsidP="00A90AC2">
            <w:pPr>
              <w:pBdr>
                <w:bottom w:val="single" w:sz="12" w:space="1" w:color="auto"/>
              </w:pBdr>
              <w:spacing w:line="240" w:lineRule="auto"/>
              <w:ind w:left="-23" w:right="-7"/>
              <w:jc w:val="right"/>
              <w:rPr>
                <w:rFonts w:ascii="Browallia New" w:hAnsi="Browallia New" w:cs="Browallia New"/>
                <w:sz w:val="20"/>
                <w:szCs w:val="20"/>
              </w:rPr>
            </w:pPr>
            <w:r w:rsidRPr="00177F82">
              <w:rPr>
                <w:rFonts w:ascii="Browallia New" w:hAnsi="Browallia New" w:cs="Browallia New"/>
                <w:sz w:val="20"/>
                <w:szCs w:val="20"/>
              </w:rPr>
              <w:t>252,755</w:t>
            </w:r>
          </w:p>
        </w:tc>
        <w:tc>
          <w:tcPr>
            <w:tcW w:w="851" w:type="dxa"/>
            <w:vAlign w:val="bottom"/>
          </w:tcPr>
          <w:p w14:paraId="14F1B78C" w14:textId="6EEEF9B0" w:rsidR="00A90AC2" w:rsidRPr="00235043" w:rsidRDefault="00A90AC2" w:rsidP="00A90AC2">
            <w:pPr>
              <w:pBdr>
                <w:bottom w:val="single" w:sz="12" w:space="1" w:color="auto"/>
              </w:pBdr>
              <w:spacing w:line="240" w:lineRule="auto"/>
              <w:ind w:left="-23" w:right="-7"/>
              <w:jc w:val="right"/>
              <w:rPr>
                <w:rFonts w:ascii="Browallia New" w:hAnsi="Browallia New" w:cs="Browallia New"/>
                <w:sz w:val="20"/>
                <w:szCs w:val="20"/>
              </w:rPr>
            </w:pPr>
            <w:r w:rsidRPr="00942551">
              <w:rPr>
                <w:rFonts w:ascii="Browallia New" w:hAnsi="Browallia New" w:cs="Browallia New"/>
                <w:sz w:val="20"/>
                <w:szCs w:val="20"/>
              </w:rPr>
              <w:t xml:space="preserve">273,620 </w:t>
            </w:r>
          </w:p>
        </w:tc>
        <w:tc>
          <w:tcPr>
            <w:tcW w:w="992" w:type="dxa"/>
            <w:vAlign w:val="bottom"/>
          </w:tcPr>
          <w:p w14:paraId="181B4151" w14:textId="77777777" w:rsidR="00A90AC2" w:rsidRPr="00235043" w:rsidRDefault="00A90AC2" w:rsidP="00A90AC2">
            <w:pPr>
              <w:spacing w:line="240" w:lineRule="auto"/>
              <w:ind w:left="-23" w:right="-7"/>
              <w:jc w:val="right"/>
              <w:rPr>
                <w:rFonts w:ascii="Browallia New" w:hAnsi="Browallia New" w:cs="Browallia New"/>
                <w:sz w:val="20"/>
                <w:szCs w:val="20"/>
              </w:rPr>
            </w:pPr>
          </w:p>
        </w:tc>
        <w:tc>
          <w:tcPr>
            <w:tcW w:w="992" w:type="dxa"/>
            <w:vAlign w:val="bottom"/>
          </w:tcPr>
          <w:p w14:paraId="68A57087" w14:textId="77777777" w:rsidR="00A90AC2" w:rsidRPr="00235043" w:rsidRDefault="00A90AC2" w:rsidP="00A90AC2">
            <w:pPr>
              <w:spacing w:line="240" w:lineRule="auto"/>
              <w:ind w:left="-23" w:right="-7"/>
              <w:jc w:val="right"/>
              <w:rPr>
                <w:rFonts w:ascii="Browallia New" w:hAnsi="Browallia New" w:cs="Browallia New"/>
                <w:sz w:val="20"/>
                <w:szCs w:val="20"/>
              </w:rPr>
            </w:pPr>
          </w:p>
        </w:tc>
        <w:tc>
          <w:tcPr>
            <w:tcW w:w="992" w:type="dxa"/>
            <w:vAlign w:val="bottom"/>
          </w:tcPr>
          <w:p w14:paraId="2DDADC69" w14:textId="7CFB0F74" w:rsidR="00A90AC2" w:rsidRPr="000978B7" w:rsidRDefault="00CA6504" w:rsidP="00A90AC2">
            <w:pPr>
              <w:pBdr>
                <w:bottom w:val="single" w:sz="12" w:space="1" w:color="auto"/>
              </w:pBdr>
              <w:spacing w:line="240" w:lineRule="auto"/>
              <w:ind w:left="-23" w:right="-7"/>
              <w:jc w:val="right"/>
              <w:rPr>
                <w:rFonts w:ascii="Browallia New" w:hAnsi="Browallia New" w:cs="Browallia New"/>
                <w:sz w:val="20"/>
                <w:szCs w:val="20"/>
              </w:rPr>
            </w:pPr>
            <w:r w:rsidRPr="00CA6504">
              <w:rPr>
                <w:rFonts w:ascii="Browallia New" w:hAnsi="Browallia New" w:cs="Browallia New"/>
                <w:sz w:val="20"/>
                <w:szCs w:val="20"/>
              </w:rPr>
              <w:t>46,216</w:t>
            </w:r>
          </w:p>
        </w:tc>
        <w:tc>
          <w:tcPr>
            <w:tcW w:w="851" w:type="dxa"/>
            <w:vAlign w:val="bottom"/>
          </w:tcPr>
          <w:p w14:paraId="40467B2A" w14:textId="708EBBC2" w:rsidR="00A90AC2" w:rsidRPr="000978B7" w:rsidRDefault="00A90AC2" w:rsidP="00A90AC2">
            <w:pPr>
              <w:pBdr>
                <w:bottom w:val="single" w:sz="12" w:space="1" w:color="auto"/>
              </w:pBdr>
              <w:spacing w:line="240" w:lineRule="auto"/>
              <w:ind w:left="-23" w:right="-7"/>
              <w:jc w:val="right"/>
              <w:rPr>
                <w:rFonts w:ascii="Browallia New" w:hAnsi="Browallia New" w:cs="Browallia New"/>
                <w:sz w:val="20"/>
                <w:szCs w:val="20"/>
              </w:rPr>
            </w:pPr>
            <w:r w:rsidRPr="009F6DE2">
              <w:rPr>
                <w:rFonts w:ascii="Browallia New" w:hAnsi="Browallia New" w:cs="Browallia New"/>
                <w:sz w:val="20"/>
                <w:szCs w:val="20"/>
              </w:rPr>
              <w:t xml:space="preserve"> 52,058 </w:t>
            </w:r>
          </w:p>
        </w:tc>
        <w:tc>
          <w:tcPr>
            <w:tcW w:w="850" w:type="dxa"/>
            <w:vAlign w:val="bottom"/>
          </w:tcPr>
          <w:p w14:paraId="6AEFDDFC" w14:textId="7E952D07" w:rsidR="00A90AC2" w:rsidRPr="000978B7" w:rsidRDefault="00CA6504" w:rsidP="00A90AC2">
            <w:pPr>
              <w:pBdr>
                <w:bottom w:val="single" w:sz="12" w:space="1" w:color="auto"/>
              </w:pBdr>
              <w:spacing w:line="240" w:lineRule="auto"/>
              <w:ind w:left="-23" w:right="-7"/>
              <w:jc w:val="right"/>
              <w:rPr>
                <w:rFonts w:ascii="Browallia New" w:hAnsi="Browallia New" w:cs="Browallia New"/>
                <w:sz w:val="20"/>
                <w:szCs w:val="20"/>
              </w:rPr>
            </w:pPr>
            <w:r w:rsidRPr="00CA6504">
              <w:rPr>
                <w:rFonts w:ascii="Browallia New" w:hAnsi="Browallia New" w:cs="Browallia New"/>
                <w:sz w:val="20"/>
                <w:szCs w:val="20"/>
              </w:rPr>
              <w:t>206,539</w:t>
            </w:r>
          </w:p>
        </w:tc>
        <w:tc>
          <w:tcPr>
            <w:tcW w:w="851" w:type="dxa"/>
            <w:vAlign w:val="bottom"/>
          </w:tcPr>
          <w:p w14:paraId="0F2403B0" w14:textId="58119BA0" w:rsidR="00A90AC2" w:rsidRPr="00235043" w:rsidRDefault="00A90AC2" w:rsidP="00A90AC2">
            <w:pPr>
              <w:pBdr>
                <w:bottom w:val="single" w:sz="12" w:space="1" w:color="auto"/>
              </w:pBdr>
              <w:spacing w:line="240" w:lineRule="auto"/>
              <w:ind w:left="-23" w:right="-7"/>
              <w:jc w:val="right"/>
              <w:rPr>
                <w:rFonts w:ascii="Browallia New" w:hAnsi="Browallia New" w:cs="Browallia New"/>
                <w:sz w:val="20"/>
                <w:szCs w:val="20"/>
              </w:rPr>
            </w:pPr>
            <w:r w:rsidRPr="00721363">
              <w:rPr>
                <w:rFonts w:ascii="Browallia New" w:hAnsi="Browallia New" w:cs="Browallia New"/>
                <w:sz w:val="20"/>
                <w:szCs w:val="20"/>
              </w:rPr>
              <w:t>221,562</w:t>
            </w:r>
          </w:p>
        </w:tc>
      </w:tr>
    </w:tbl>
    <w:p w14:paraId="7A8A0297" w14:textId="77777777" w:rsidR="00F32A11" w:rsidRPr="00235043"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1B9266C0" w14:textId="4CDDB9F7" w:rsidR="00F32A11" w:rsidRPr="00235043" w:rsidRDefault="00F32A11" w:rsidP="00D021CF">
      <w:pPr>
        <w:pStyle w:val="a3"/>
        <w:ind w:left="426"/>
        <w:jc w:val="thaiDistribute"/>
        <w:rPr>
          <w:rFonts w:ascii="Browallia New" w:hAnsi="Browallia New" w:cs="Browallia New"/>
          <w:spacing w:val="-2"/>
          <w:sz w:val="28"/>
          <w:szCs w:val="28"/>
          <w:cs/>
          <w:lang w:val="en-US"/>
        </w:rPr>
      </w:pPr>
      <w:r w:rsidRPr="00235043">
        <w:rPr>
          <w:rFonts w:ascii="Browallia New" w:hAnsi="Browallia New" w:cs="Browallia New"/>
          <w:spacing w:val="-2"/>
          <w:sz w:val="28"/>
          <w:szCs w:val="28"/>
          <w:cs/>
          <w:lang w:val="en-US"/>
        </w:rPr>
        <w:t xml:space="preserve">ณ วันที่ </w:t>
      </w:r>
      <w:bookmarkStart w:id="1" w:name="_Hlk8317889"/>
      <w:r w:rsidR="00E636B9" w:rsidRPr="00A67DCC">
        <w:rPr>
          <w:rFonts w:ascii="Browallia New" w:hAnsi="Browallia New" w:cs="Browallia New"/>
          <w:sz w:val="28"/>
          <w:szCs w:val="28"/>
          <w:lang w:val="en-GB"/>
        </w:rPr>
        <w:t>30</w:t>
      </w:r>
      <w:r w:rsidR="00E636B9" w:rsidRPr="00A67DCC">
        <w:rPr>
          <w:rFonts w:ascii="Browallia New" w:hAnsi="Browallia New" w:cs="Browallia New"/>
          <w:sz w:val="28"/>
          <w:szCs w:val="28"/>
          <w:cs/>
          <w:lang w:val="en-GB"/>
        </w:rPr>
        <w:t xml:space="preserve"> มิถุนายน</w:t>
      </w:r>
      <w:r w:rsidR="00A90AC2">
        <w:rPr>
          <w:rFonts w:ascii="Browallia New" w:hAnsi="Browallia New" w:cs="Browallia New" w:hint="cs"/>
          <w:sz w:val="28"/>
          <w:szCs w:val="28"/>
          <w:cs/>
        </w:rPr>
        <w:t xml:space="preserve"> </w:t>
      </w:r>
      <w:r w:rsidR="00A90AC2">
        <w:rPr>
          <w:rFonts w:ascii="Browallia New" w:hAnsi="Browallia New" w:cs="Browallia New"/>
          <w:sz w:val="28"/>
          <w:szCs w:val="28"/>
          <w:lang w:val="en-US"/>
        </w:rPr>
        <w:t>2569</w:t>
      </w:r>
      <w:r w:rsidR="00A90AC2" w:rsidRPr="00235043">
        <w:rPr>
          <w:rFonts w:ascii="Browallia New" w:hAnsi="Browallia New" w:cs="Browallia New"/>
          <w:sz w:val="28"/>
          <w:szCs w:val="28"/>
          <w:cs/>
        </w:rPr>
        <w:t xml:space="preserve"> </w:t>
      </w:r>
      <w:r w:rsidRPr="00235043">
        <w:rPr>
          <w:rFonts w:ascii="Browallia New" w:hAnsi="Browallia New" w:cs="Browallia New"/>
          <w:spacing w:val="-2"/>
          <w:sz w:val="28"/>
          <w:szCs w:val="28"/>
          <w:cs/>
          <w:lang w:val="en-US"/>
        </w:rPr>
        <w:t xml:space="preserve">ยอดคงเหลือของลูกหนี้ตามสัญญาเช่าซื้อที่ค้างชำระเกินกว่า </w:t>
      </w:r>
      <w:r w:rsidRPr="00235043">
        <w:rPr>
          <w:rFonts w:ascii="Browallia New" w:hAnsi="Browallia New" w:cs="Browallia New"/>
          <w:spacing w:val="-2"/>
          <w:sz w:val="28"/>
          <w:szCs w:val="28"/>
          <w:lang w:val="en-US"/>
        </w:rPr>
        <w:t>3</w:t>
      </w:r>
      <w:r w:rsidRPr="00235043">
        <w:rPr>
          <w:rFonts w:ascii="Browallia New" w:hAnsi="Browallia New" w:cs="Browallia New"/>
          <w:spacing w:val="-2"/>
          <w:sz w:val="28"/>
          <w:szCs w:val="28"/>
          <w:cs/>
          <w:lang w:val="en-US"/>
        </w:rPr>
        <w:t xml:space="preserve"> งวด </w:t>
      </w:r>
      <w:r w:rsidR="002D7585">
        <w:rPr>
          <w:rFonts w:ascii="Browallia New" w:hAnsi="Browallia New" w:cs="Browallia New" w:hint="cs"/>
          <w:spacing w:val="-2"/>
          <w:sz w:val="28"/>
          <w:szCs w:val="28"/>
          <w:cs/>
          <w:lang w:val="en-US"/>
        </w:rPr>
        <w:t>ซึ่ง</w:t>
      </w:r>
      <w:r w:rsidR="008C3318" w:rsidRPr="00235043">
        <w:rPr>
          <w:rFonts w:ascii="Browallia New" w:hAnsi="Browallia New" w:cs="Browallia New"/>
          <w:spacing w:val="-2"/>
          <w:sz w:val="28"/>
          <w:szCs w:val="28"/>
          <w:cs/>
          <w:lang w:val="en-US"/>
        </w:rPr>
        <w:t>กลุ่ม</w:t>
      </w:r>
      <w:r w:rsidRPr="00235043">
        <w:rPr>
          <w:rFonts w:ascii="Browallia New" w:hAnsi="Browallia New" w:cs="Browallia New"/>
          <w:spacing w:val="-2"/>
          <w:sz w:val="28"/>
          <w:szCs w:val="28"/>
          <w:cs/>
          <w:lang w:val="en-US"/>
        </w:rPr>
        <w:t>บริษัท</w:t>
      </w:r>
      <w:r w:rsidR="00BB636F">
        <w:rPr>
          <w:rFonts w:ascii="Browallia New" w:hAnsi="Browallia New" w:cs="Browallia New"/>
          <w:spacing w:val="-2"/>
          <w:sz w:val="28"/>
          <w:szCs w:val="28"/>
          <w:lang w:val="en-US"/>
        </w:rPr>
        <w:br/>
      </w:r>
      <w:r w:rsidRPr="00235043">
        <w:rPr>
          <w:rFonts w:ascii="Browallia New" w:hAnsi="Browallia New" w:cs="Browallia New"/>
          <w:spacing w:val="-2"/>
          <w:sz w:val="28"/>
          <w:szCs w:val="28"/>
          <w:cs/>
          <w:lang w:val="en-US"/>
        </w:rPr>
        <w:t>และบริษั</w:t>
      </w:r>
      <w:r w:rsidR="008C3318" w:rsidRPr="00235043">
        <w:rPr>
          <w:rFonts w:ascii="Browallia New" w:hAnsi="Browallia New" w:cs="Browallia New"/>
          <w:spacing w:val="-2"/>
          <w:sz w:val="28"/>
          <w:szCs w:val="28"/>
          <w:cs/>
          <w:lang w:val="en-US"/>
        </w:rPr>
        <w:t>ท</w:t>
      </w:r>
      <w:r w:rsidRPr="00235043">
        <w:rPr>
          <w:rFonts w:ascii="Browallia New" w:hAnsi="Browallia New" w:cs="Browallia New"/>
          <w:spacing w:val="-2"/>
          <w:sz w:val="28"/>
          <w:szCs w:val="28"/>
          <w:cs/>
          <w:lang w:val="en-US"/>
        </w:rPr>
        <w:t>ยังคงรับรู้รายได้เป็นจำนวน</w:t>
      </w:r>
      <w:r w:rsidR="00E401F6">
        <w:rPr>
          <w:rFonts w:ascii="Browallia New" w:hAnsi="Browallia New" w:cs="Browallia New" w:hint="cs"/>
          <w:spacing w:val="-2"/>
          <w:sz w:val="28"/>
          <w:szCs w:val="28"/>
          <w:cs/>
          <w:lang w:val="en-US"/>
        </w:rPr>
        <w:t>เงิน</w:t>
      </w:r>
      <w:r w:rsidRPr="00235043">
        <w:rPr>
          <w:rFonts w:ascii="Browallia New" w:hAnsi="Browallia New" w:cs="Browallia New"/>
          <w:spacing w:val="-2"/>
          <w:sz w:val="28"/>
          <w:szCs w:val="28"/>
          <w:cs/>
          <w:lang w:val="en-US"/>
        </w:rPr>
        <w:t xml:space="preserve">ประมาณ </w:t>
      </w:r>
      <w:r w:rsidR="00D82285">
        <w:rPr>
          <w:rFonts w:ascii="Browallia New" w:hAnsi="Browallia New" w:cs="Browallia New"/>
          <w:sz w:val="28"/>
          <w:szCs w:val="28"/>
          <w:lang w:val="en-US"/>
        </w:rPr>
        <w:t>87.48</w:t>
      </w:r>
      <w:r w:rsidRPr="00235043">
        <w:rPr>
          <w:rFonts w:ascii="Browallia New" w:hAnsi="Browallia New" w:cs="Browallia New"/>
          <w:spacing w:val="-2"/>
          <w:sz w:val="28"/>
          <w:szCs w:val="28"/>
          <w:lang w:val="en-US"/>
        </w:rPr>
        <w:t xml:space="preserve"> </w:t>
      </w:r>
      <w:bookmarkEnd w:id="1"/>
      <w:r w:rsidRPr="00235043">
        <w:rPr>
          <w:rFonts w:ascii="Browallia New" w:hAnsi="Browallia New" w:cs="Browallia New"/>
          <w:spacing w:val="-2"/>
          <w:sz w:val="28"/>
          <w:szCs w:val="28"/>
          <w:cs/>
          <w:lang w:val="en-US"/>
        </w:rPr>
        <w:t>ล้านบาท และ จำนวน</w:t>
      </w:r>
      <w:r w:rsidR="007A48AD" w:rsidRPr="00235043">
        <w:rPr>
          <w:rFonts w:ascii="Browallia New" w:hAnsi="Browallia New" w:cs="Browallia New"/>
          <w:spacing w:val="-2"/>
          <w:sz w:val="28"/>
          <w:szCs w:val="28"/>
          <w:lang w:val="en-US"/>
        </w:rPr>
        <w:t xml:space="preserve"> </w:t>
      </w:r>
      <w:r w:rsidR="00C30F4C">
        <w:rPr>
          <w:rFonts w:ascii="Browallia New" w:hAnsi="Browallia New" w:cs="Browallia New"/>
          <w:spacing w:val="-2"/>
          <w:sz w:val="28"/>
          <w:szCs w:val="28"/>
          <w:lang w:val="en-US"/>
        </w:rPr>
        <w:t>11.64</w:t>
      </w:r>
      <w:r w:rsidRPr="00235043">
        <w:rPr>
          <w:rFonts w:ascii="Browallia New" w:hAnsi="Browallia New" w:cs="Browallia New"/>
          <w:spacing w:val="-2"/>
          <w:sz w:val="28"/>
          <w:szCs w:val="28"/>
          <w:lang w:val="en-US"/>
        </w:rPr>
        <w:t xml:space="preserve"> </w:t>
      </w:r>
      <w:r w:rsidRPr="00235043">
        <w:rPr>
          <w:rFonts w:ascii="Browallia New" w:hAnsi="Browallia New" w:cs="Browallia New"/>
          <w:spacing w:val="-2"/>
          <w:sz w:val="28"/>
          <w:szCs w:val="28"/>
          <w:cs/>
          <w:lang w:val="en-US"/>
        </w:rPr>
        <w:t xml:space="preserve">ล้านบาท ตามลำดับ </w:t>
      </w:r>
      <w:r w:rsidR="00BB636F">
        <w:rPr>
          <w:rFonts w:ascii="Browallia New" w:hAnsi="Browallia New" w:cs="Browallia New"/>
          <w:spacing w:val="-2"/>
          <w:sz w:val="28"/>
          <w:szCs w:val="28"/>
          <w:lang w:val="en-US"/>
        </w:rPr>
        <w:br/>
      </w:r>
      <w:r w:rsidRPr="00235043">
        <w:rPr>
          <w:rFonts w:ascii="Browallia New" w:hAnsi="Browallia New" w:cs="Browallia New"/>
          <w:spacing w:val="-2"/>
          <w:sz w:val="28"/>
          <w:szCs w:val="28"/>
          <w:cs/>
          <w:lang w:val="en-US"/>
        </w:rPr>
        <w:t>(</w:t>
      </w:r>
      <w:bookmarkStart w:id="2" w:name="_Hlk8317903"/>
      <w:r w:rsidR="00D021CF" w:rsidRPr="00235043">
        <w:rPr>
          <w:rFonts w:ascii="Browallia New" w:hAnsi="Browallia New" w:cs="Browallia New"/>
          <w:spacing w:val="-2"/>
          <w:sz w:val="28"/>
          <w:szCs w:val="28"/>
          <w:lang w:val="en-US"/>
        </w:rPr>
        <w:t xml:space="preserve">31 </w:t>
      </w:r>
      <w:r w:rsidR="00D021CF" w:rsidRPr="00235043">
        <w:rPr>
          <w:rFonts w:ascii="Browallia New" w:hAnsi="Browallia New" w:cs="Browallia New"/>
          <w:spacing w:val="-2"/>
          <w:sz w:val="28"/>
          <w:szCs w:val="28"/>
          <w:cs/>
          <w:lang w:val="en-US"/>
        </w:rPr>
        <w:t xml:space="preserve">ธันวาคม </w:t>
      </w:r>
      <w:r w:rsidR="00D021CF" w:rsidRPr="00235043">
        <w:rPr>
          <w:rFonts w:ascii="Browallia New" w:hAnsi="Browallia New" w:cs="Browallia New"/>
          <w:spacing w:val="-2"/>
          <w:sz w:val="28"/>
          <w:szCs w:val="28"/>
          <w:lang w:val="en-US"/>
        </w:rPr>
        <w:t>256</w:t>
      </w:r>
      <w:r w:rsidR="00A90AC2">
        <w:rPr>
          <w:rFonts w:ascii="Browallia New" w:hAnsi="Browallia New" w:cs="Browallia New"/>
          <w:spacing w:val="-2"/>
          <w:sz w:val="28"/>
          <w:szCs w:val="28"/>
          <w:lang w:val="en-US"/>
        </w:rPr>
        <w:t>8</w:t>
      </w:r>
      <w:r w:rsidR="00D021CF" w:rsidRPr="00235043">
        <w:rPr>
          <w:rFonts w:ascii="Browallia New" w:hAnsi="Browallia New" w:cs="Browallia New"/>
          <w:spacing w:val="-2"/>
          <w:sz w:val="28"/>
          <w:szCs w:val="28"/>
          <w:lang w:val="en-US"/>
        </w:rPr>
        <w:t xml:space="preserve">: </w:t>
      </w:r>
      <w:r w:rsidRPr="00235043">
        <w:rPr>
          <w:rFonts w:ascii="Browallia New" w:hAnsi="Browallia New" w:cs="Browallia New"/>
          <w:spacing w:val="-2"/>
          <w:sz w:val="28"/>
          <w:szCs w:val="28"/>
          <w:cs/>
          <w:lang w:val="en-US"/>
        </w:rPr>
        <w:t xml:space="preserve">จำนวน </w:t>
      </w:r>
      <w:bookmarkEnd w:id="2"/>
      <w:r w:rsidR="000C02AC">
        <w:rPr>
          <w:rFonts w:ascii="Browallia New" w:hAnsi="Browallia New" w:cs="Browallia New"/>
          <w:spacing w:val="-2"/>
          <w:sz w:val="28"/>
          <w:szCs w:val="28"/>
          <w:lang w:val="en-US"/>
        </w:rPr>
        <w:t>87.60</w:t>
      </w:r>
      <w:r w:rsidR="000C02AC" w:rsidRPr="009C5DAE">
        <w:rPr>
          <w:rFonts w:ascii="Browallia New" w:hAnsi="Browallia New" w:cs="Browallia New"/>
          <w:sz w:val="28"/>
          <w:szCs w:val="28"/>
        </w:rPr>
        <w:t xml:space="preserve"> </w:t>
      </w:r>
      <w:r w:rsidR="000C02AC" w:rsidRPr="009C5DAE">
        <w:rPr>
          <w:rFonts w:ascii="Browallia New" w:hAnsi="Browallia New" w:cs="Browallia New"/>
          <w:sz w:val="28"/>
          <w:szCs w:val="28"/>
          <w:cs/>
        </w:rPr>
        <w:t>ล้านบาท</w:t>
      </w:r>
      <w:r w:rsidR="000C02AC" w:rsidRPr="009C5DAE">
        <w:rPr>
          <w:rFonts w:ascii="Browallia New" w:hAnsi="Browallia New" w:cs="Browallia New"/>
          <w:sz w:val="28"/>
          <w:szCs w:val="28"/>
        </w:rPr>
        <w:t xml:space="preserve"> </w:t>
      </w:r>
      <w:r w:rsidR="000C02AC" w:rsidRPr="009C5DAE">
        <w:rPr>
          <w:rFonts w:ascii="Browallia New" w:hAnsi="Browallia New" w:cs="Browallia New"/>
          <w:sz w:val="28"/>
          <w:szCs w:val="28"/>
          <w:cs/>
        </w:rPr>
        <w:t>และ</w:t>
      </w:r>
      <w:r w:rsidR="000C02AC" w:rsidRPr="009C5DAE">
        <w:rPr>
          <w:rFonts w:ascii="Browallia New" w:hAnsi="Browallia New" w:cs="Browallia New"/>
          <w:sz w:val="28"/>
          <w:szCs w:val="28"/>
        </w:rPr>
        <w:t xml:space="preserve"> </w:t>
      </w:r>
      <w:r w:rsidR="000C02AC">
        <w:rPr>
          <w:rFonts w:ascii="Browallia New" w:hAnsi="Browallia New" w:cs="Browallia New"/>
          <w:sz w:val="28"/>
          <w:szCs w:val="28"/>
          <w:lang w:val="en-US"/>
        </w:rPr>
        <w:t>13.66</w:t>
      </w:r>
      <w:r w:rsidR="00997CAD" w:rsidRPr="00235043">
        <w:rPr>
          <w:rFonts w:ascii="Browallia New" w:hAnsi="Browallia New" w:cs="Browallia New"/>
          <w:spacing w:val="-2"/>
          <w:sz w:val="28"/>
          <w:szCs w:val="28"/>
          <w:lang w:val="en-US"/>
        </w:rPr>
        <w:t xml:space="preserve"> </w:t>
      </w:r>
      <w:r w:rsidRPr="00235043">
        <w:rPr>
          <w:rFonts w:ascii="Browallia New" w:hAnsi="Browallia New" w:cs="Browallia New"/>
          <w:spacing w:val="-2"/>
          <w:sz w:val="28"/>
          <w:szCs w:val="28"/>
          <w:cs/>
          <w:lang w:val="en-US"/>
        </w:rPr>
        <w:t>ล้านบาท ตามลำดับ)</w:t>
      </w:r>
    </w:p>
    <w:p w14:paraId="76C05C8B" w14:textId="77777777" w:rsidR="00696671" w:rsidRPr="00235043" w:rsidRDefault="00696671" w:rsidP="00F32A11">
      <w:pPr>
        <w:pStyle w:val="a3"/>
        <w:ind w:left="426"/>
        <w:jc w:val="thaiDistribute"/>
        <w:rPr>
          <w:rFonts w:ascii="Browallia New" w:hAnsi="Browallia New" w:cs="Browallia New"/>
          <w:spacing w:val="-2"/>
          <w:sz w:val="28"/>
          <w:szCs w:val="28"/>
          <w:lang w:val="en-US"/>
        </w:rPr>
      </w:pPr>
    </w:p>
    <w:p w14:paraId="37C2943E" w14:textId="0A8C1C60" w:rsidR="00E17862" w:rsidRDefault="0026016F" w:rsidP="00CC5487">
      <w:pPr>
        <w:pStyle w:val="a3"/>
        <w:ind w:left="426"/>
        <w:jc w:val="thaiDistribute"/>
        <w:rPr>
          <w:rFonts w:ascii="Browallia New" w:hAnsi="Browallia New" w:cs="Browallia New"/>
          <w:spacing w:val="-2"/>
          <w:sz w:val="28"/>
          <w:szCs w:val="28"/>
          <w:lang w:val="en-US"/>
        </w:rPr>
      </w:pPr>
      <w:r>
        <w:rPr>
          <w:rFonts w:ascii="Browallia New" w:hAnsi="Browallia New" w:cs="Browallia New" w:hint="cs"/>
          <w:spacing w:val="-2"/>
          <w:sz w:val="28"/>
          <w:szCs w:val="28"/>
          <w:cs/>
          <w:lang w:val="en-US"/>
        </w:rPr>
        <w:t xml:space="preserve">นอกจากนี้ </w:t>
      </w:r>
      <w:r w:rsidR="00696671" w:rsidRPr="00235043">
        <w:rPr>
          <w:rFonts w:ascii="Browallia New" w:hAnsi="Browallia New" w:cs="Browallia New"/>
          <w:spacing w:val="-2"/>
          <w:sz w:val="28"/>
          <w:szCs w:val="28"/>
          <w:cs/>
          <w:lang w:val="en-US"/>
        </w:rPr>
        <w:t xml:space="preserve">ณ วันที่ </w:t>
      </w:r>
      <w:r w:rsidR="00E636B9" w:rsidRPr="00A67DCC">
        <w:rPr>
          <w:rFonts w:ascii="Browallia New" w:hAnsi="Browallia New" w:cs="Browallia New"/>
          <w:sz w:val="28"/>
          <w:szCs w:val="28"/>
          <w:lang w:val="en-GB"/>
        </w:rPr>
        <w:t>30</w:t>
      </w:r>
      <w:r w:rsidR="00E636B9" w:rsidRPr="00A67DCC">
        <w:rPr>
          <w:rFonts w:ascii="Browallia New" w:hAnsi="Browallia New" w:cs="Browallia New"/>
          <w:sz w:val="28"/>
          <w:szCs w:val="28"/>
          <w:cs/>
          <w:lang w:val="en-GB"/>
        </w:rPr>
        <w:t xml:space="preserve"> มิถุนายน</w:t>
      </w:r>
      <w:r w:rsidR="00A90AC2">
        <w:rPr>
          <w:rFonts w:ascii="Browallia New" w:hAnsi="Browallia New" w:cs="Browallia New" w:hint="cs"/>
          <w:sz w:val="28"/>
          <w:szCs w:val="28"/>
          <w:cs/>
        </w:rPr>
        <w:t xml:space="preserve"> </w:t>
      </w:r>
      <w:r w:rsidR="00A90AC2">
        <w:rPr>
          <w:rFonts w:ascii="Browallia New" w:hAnsi="Browallia New" w:cs="Browallia New"/>
          <w:sz w:val="28"/>
          <w:szCs w:val="28"/>
          <w:lang w:val="en-US"/>
        </w:rPr>
        <w:t>2569</w:t>
      </w:r>
      <w:r w:rsidR="00A90AC2" w:rsidRPr="00235043">
        <w:rPr>
          <w:rFonts w:ascii="Browallia New" w:hAnsi="Browallia New" w:cs="Browallia New"/>
          <w:sz w:val="28"/>
          <w:szCs w:val="28"/>
          <w:cs/>
        </w:rPr>
        <w:t xml:space="preserve"> </w:t>
      </w:r>
      <w:r w:rsidR="00696671" w:rsidRPr="00235043">
        <w:rPr>
          <w:rFonts w:ascii="Browallia New" w:hAnsi="Browallia New" w:cs="Browallia New"/>
          <w:spacing w:val="-2"/>
          <w:sz w:val="28"/>
          <w:szCs w:val="28"/>
          <w:cs/>
          <w:lang w:val="en-US"/>
        </w:rPr>
        <w:t xml:space="preserve">บริษัทย่อยมีลูกหนี้ที่อยู่ระหว่างดำเนินคดี </w:t>
      </w:r>
      <w:r w:rsidR="00D56395">
        <w:rPr>
          <w:rFonts w:ascii="Browallia New" w:hAnsi="Browallia New" w:cs="Browallia New"/>
          <w:spacing w:val="-2"/>
          <w:sz w:val="28"/>
          <w:szCs w:val="28"/>
          <w:lang w:val="en-US"/>
        </w:rPr>
        <w:t>152.87</w:t>
      </w:r>
      <w:r w:rsidR="00696671" w:rsidRPr="00235043">
        <w:rPr>
          <w:rFonts w:ascii="Browallia New" w:hAnsi="Browallia New" w:cs="Browallia New"/>
          <w:spacing w:val="-2"/>
          <w:sz w:val="28"/>
          <w:szCs w:val="28"/>
          <w:lang w:val="en-US"/>
        </w:rPr>
        <w:t xml:space="preserve"> </w:t>
      </w:r>
      <w:r w:rsidR="00696671" w:rsidRPr="00235043">
        <w:rPr>
          <w:rFonts w:ascii="Browallia New" w:hAnsi="Browallia New" w:cs="Browallia New"/>
          <w:spacing w:val="-2"/>
          <w:sz w:val="28"/>
          <w:szCs w:val="28"/>
          <w:cs/>
          <w:lang w:val="en-US"/>
        </w:rPr>
        <w:t>ล้าน</w:t>
      </w:r>
      <w:r w:rsidR="00266C91" w:rsidRPr="00235043">
        <w:rPr>
          <w:rFonts w:ascii="Browallia New" w:hAnsi="Browallia New" w:cs="Browallia New"/>
          <w:spacing w:val="-2"/>
          <w:sz w:val="28"/>
          <w:szCs w:val="28"/>
          <w:cs/>
          <w:lang w:val="en-US"/>
        </w:rPr>
        <w:t>บาท</w:t>
      </w:r>
      <w:r w:rsidR="00696671" w:rsidRPr="00235043">
        <w:rPr>
          <w:rFonts w:ascii="Browallia New" w:hAnsi="Browallia New" w:cs="Browallia New"/>
          <w:spacing w:val="-2"/>
          <w:sz w:val="28"/>
          <w:szCs w:val="28"/>
          <w:cs/>
          <w:lang w:val="en-US"/>
        </w:rPr>
        <w:t xml:space="preserve"> ซึ่งบริษัทได้บันทึก</w:t>
      </w:r>
      <w:r w:rsidR="009F46BD">
        <w:rPr>
          <w:rFonts w:ascii="Browallia New" w:hAnsi="Browallia New" w:cs="Browallia New"/>
          <w:spacing w:val="-2"/>
          <w:sz w:val="28"/>
          <w:szCs w:val="28"/>
          <w:cs/>
          <w:lang w:val="en-US"/>
        </w:rPr>
        <w:br/>
      </w:r>
      <w:r w:rsidR="00696671" w:rsidRPr="00235043">
        <w:rPr>
          <w:rFonts w:ascii="Browallia New" w:hAnsi="Browallia New" w:cs="Browallia New"/>
          <w:spacing w:val="-2"/>
          <w:sz w:val="28"/>
          <w:szCs w:val="28"/>
          <w:cs/>
          <w:lang w:val="en-US"/>
        </w:rPr>
        <w:t>ค่าเผื่อผลขาดทุนด้านเครดิตที่คาดว่าจะเกิดขึ้นแล้วทั้งจำนวน (</w:t>
      </w:r>
      <w:r w:rsidR="00696671" w:rsidRPr="00235043">
        <w:rPr>
          <w:rFonts w:ascii="Browallia New" w:hAnsi="Browallia New" w:cs="Browallia New"/>
          <w:spacing w:val="-2"/>
          <w:sz w:val="28"/>
          <w:szCs w:val="28"/>
          <w:lang w:val="en-US"/>
        </w:rPr>
        <w:t xml:space="preserve">31 </w:t>
      </w:r>
      <w:r w:rsidR="00696671" w:rsidRPr="00235043">
        <w:rPr>
          <w:rFonts w:ascii="Browallia New" w:hAnsi="Browallia New" w:cs="Browallia New"/>
          <w:spacing w:val="-2"/>
          <w:sz w:val="28"/>
          <w:szCs w:val="28"/>
          <w:cs/>
          <w:lang w:val="en-US"/>
        </w:rPr>
        <w:t xml:space="preserve">ธันวาคม </w:t>
      </w:r>
      <w:r w:rsidR="00696671" w:rsidRPr="00235043">
        <w:rPr>
          <w:rFonts w:ascii="Browallia New" w:hAnsi="Browallia New" w:cs="Browallia New"/>
          <w:spacing w:val="-2"/>
          <w:sz w:val="28"/>
          <w:szCs w:val="28"/>
          <w:lang w:val="en-US"/>
        </w:rPr>
        <w:t>256</w:t>
      </w:r>
      <w:r w:rsidR="000C02AC">
        <w:rPr>
          <w:rFonts w:ascii="Browallia New" w:hAnsi="Browallia New" w:cs="Browallia New"/>
          <w:spacing w:val="-2"/>
          <w:sz w:val="28"/>
          <w:szCs w:val="28"/>
          <w:lang w:val="en-US"/>
        </w:rPr>
        <w:t>8</w:t>
      </w:r>
      <w:r w:rsidR="00696671" w:rsidRPr="00235043">
        <w:rPr>
          <w:rFonts w:ascii="Browallia New" w:hAnsi="Browallia New" w:cs="Browallia New"/>
          <w:spacing w:val="-2"/>
          <w:sz w:val="28"/>
          <w:szCs w:val="28"/>
          <w:lang w:val="en-US"/>
        </w:rPr>
        <w:t xml:space="preserve"> : </w:t>
      </w:r>
      <w:r w:rsidR="006A5DA8">
        <w:rPr>
          <w:rFonts w:ascii="Browallia New" w:hAnsi="Browallia New" w:cs="Browallia New"/>
          <w:spacing w:val="-2"/>
          <w:sz w:val="28"/>
          <w:szCs w:val="28"/>
          <w:lang w:val="en-US"/>
        </w:rPr>
        <w:t xml:space="preserve">97.83 </w:t>
      </w:r>
      <w:r w:rsidR="00696671" w:rsidRPr="00235043">
        <w:rPr>
          <w:rFonts w:ascii="Browallia New" w:hAnsi="Browallia New" w:cs="Browallia New"/>
          <w:spacing w:val="-2"/>
          <w:sz w:val="28"/>
          <w:szCs w:val="28"/>
          <w:cs/>
          <w:lang w:val="en-US"/>
        </w:rPr>
        <w:t>ล้านบา</w:t>
      </w:r>
      <w:r w:rsidR="00914988" w:rsidRPr="00235043">
        <w:rPr>
          <w:rFonts w:ascii="Browallia New" w:hAnsi="Browallia New" w:cs="Browallia New"/>
          <w:spacing w:val="-2"/>
          <w:sz w:val="28"/>
          <w:szCs w:val="28"/>
          <w:cs/>
          <w:lang w:val="en-US"/>
        </w:rPr>
        <w:t>ท</w:t>
      </w:r>
      <w:r w:rsidR="00C15C33">
        <w:rPr>
          <w:rFonts w:ascii="Browallia New" w:hAnsi="Browallia New" w:cs="Browallia New" w:hint="cs"/>
          <w:spacing w:val="-2"/>
          <w:sz w:val="28"/>
          <w:szCs w:val="28"/>
          <w:cs/>
          <w:lang w:val="en-US"/>
        </w:rPr>
        <w:t>)</w:t>
      </w:r>
    </w:p>
    <w:p w14:paraId="649DC617" w14:textId="77777777" w:rsidR="00C15C33" w:rsidRPr="00235043" w:rsidRDefault="00C15C33" w:rsidP="00C15C33">
      <w:pPr>
        <w:pStyle w:val="a3"/>
        <w:ind w:left="426"/>
        <w:jc w:val="thaiDistribute"/>
        <w:rPr>
          <w:rFonts w:ascii="Browallia New" w:hAnsi="Browallia New" w:cs="Browallia New"/>
          <w:spacing w:val="-4"/>
          <w:sz w:val="28"/>
          <w:szCs w:val="28"/>
          <w:cs/>
        </w:rPr>
      </w:pPr>
    </w:p>
    <w:p w14:paraId="6951046A" w14:textId="77777777" w:rsidR="00F32A11" w:rsidRPr="00235043" w:rsidRDefault="00F32A11" w:rsidP="00F32A11">
      <w:pPr>
        <w:pStyle w:val="a3"/>
        <w:tabs>
          <w:tab w:val="clear" w:pos="1080"/>
        </w:tabs>
        <w:ind w:left="426"/>
        <w:jc w:val="thaiDistribute"/>
        <w:rPr>
          <w:rFonts w:ascii="Browallia New" w:hAnsi="Browallia New" w:cs="Browallia New"/>
          <w:sz w:val="26"/>
          <w:szCs w:val="26"/>
          <w:cs/>
        </w:rPr>
      </w:pPr>
    </w:p>
    <w:p w14:paraId="6BA947B0" w14:textId="77777777" w:rsidR="00313FCE" w:rsidRPr="00235043" w:rsidRDefault="00313FCE"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F46B020" w14:textId="77777777" w:rsidR="00194DD2" w:rsidRPr="00235043"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A090F59" w14:textId="77777777" w:rsidR="00194DD2" w:rsidRPr="00235043"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7799115" w14:textId="77777777" w:rsidR="00194DD2" w:rsidRPr="00414BD5"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4B2901B5" w14:textId="77777777" w:rsidR="00194DD2" w:rsidRPr="00235043"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13A239E" w14:textId="77777777" w:rsidR="00194DD2" w:rsidRPr="00235043"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88A3ABA" w14:textId="77777777" w:rsidR="00194DD2" w:rsidRPr="00235043"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BE26AE0" w14:textId="77777777" w:rsidR="00194DD2" w:rsidRPr="00235043"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52246DD" w14:textId="77777777" w:rsidR="00FD1286" w:rsidRPr="00235043"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144DC18" w14:textId="77777777" w:rsidR="00FD1286" w:rsidRPr="00235043"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93F943D" w14:textId="77777777" w:rsidR="00FD1286" w:rsidRPr="00235043"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FE8657A" w14:textId="77777777" w:rsidR="00FD1286" w:rsidRPr="00235043"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E42D53F" w14:textId="77777777" w:rsidR="002C4075" w:rsidRPr="00235043" w:rsidRDefault="002C4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235043">
        <w:rPr>
          <w:rFonts w:ascii="Browallia New" w:hAnsi="Browallia New" w:cs="Browallia New"/>
          <w:b/>
          <w:bCs/>
          <w:sz w:val="28"/>
          <w:szCs w:val="28"/>
          <w:cs/>
          <w:lang w:val="en-GB"/>
        </w:rPr>
        <w:br w:type="page"/>
      </w:r>
    </w:p>
    <w:p w14:paraId="52716CF8" w14:textId="7F2B615B" w:rsidR="00175679" w:rsidRPr="00235043" w:rsidRDefault="00175679" w:rsidP="000673BD">
      <w:pPr>
        <w:numPr>
          <w:ilvl w:val="0"/>
          <w:numId w:val="16"/>
        </w:numPr>
        <w:tabs>
          <w:tab w:val="clear" w:pos="227"/>
          <w:tab w:val="clear" w:pos="454"/>
          <w:tab w:val="clear" w:pos="680"/>
          <w:tab w:val="clear" w:pos="907"/>
          <w:tab w:val="clear" w:pos="1635"/>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lastRenderedPageBreak/>
        <w:t>ลูกหนี้การค้าและลูกหนี้อื่น</w:t>
      </w:r>
      <w:r w:rsidR="00B804A7" w:rsidRPr="00235043">
        <w:rPr>
          <w:rFonts w:ascii="Browallia New" w:hAnsi="Browallia New" w:cs="Browallia New"/>
          <w:b/>
          <w:bCs/>
          <w:sz w:val="28"/>
          <w:szCs w:val="28"/>
          <w:lang w:val="en-GB"/>
        </w:rPr>
        <w:t xml:space="preserve"> - </w:t>
      </w:r>
      <w:r w:rsidR="001C0240" w:rsidRPr="00235043">
        <w:rPr>
          <w:rFonts w:ascii="Browallia New" w:hAnsi="Browallia New" w:cs="Browallia New"/>
          <w:b/>
          <w:bCs/>
          <w:sz w:val="28"/>
          <w:szCs w:val="28"/>
          <w:cs/>
          <w:lang w:val="en-GB"/>
        </w:rPr>
        <w:t>ลูกค้าทั่วไป</w:t>
      </w:r>
    </w:p>
    <w:p w14:paraId="5CEAB5D1" w14:textId="77777777" w:rsidR="00340C41" w:rsidRPr="00235043"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5000" w:type="pct"/>
        <w:tblLook w:val="0000" w:firstRow="0" w:lastRow="0" w:firstColumn="0" w:lastColumn="0" w:noHBand="0" w:noVBand="0"/>
      </w:tblPr>
      <w:tblGrid>
        <w:gridCol w:w="3736"/>
        <w:gridCol w:w="1192"/>
        <w:gridCol w:w="235"/>
        <w:gridCol w:w="1187"/>
        <w:gridCol w:w="282"/>
        <w:gridCol w:w="1185"/>
        <w:gridCol w:w="282"/>
        <w:gridCol w:w="1284"/>
        <w:gridCol w:w="6"/>
      </w:tblGrid>
      <w:tr w:rsidR="00231321" w:rsidRPr="00235043" w14:paraId="74E70DA9" w14:textId="77777777" w:rsidTr="00EE2F11">
        <w:trPr>
          <w:gridAfter w:val="1"/>
          <w:wAfter w:w="3" w:type="pct"/>
          <w:tblHeader/>
        </w:trPr>
        <w:tc>
          <w:tcPr>
            <w:tcW w:w="1990" w:type="pct"/>
          </w:tcPr>
          <w:p w14:paraId="6A87AB83" w14:textId="77777777" w:rsidR="00231321" w:rsidRPr="00235043"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635" w:type="pct"/>
            <w:vAlign w:val="bottom"/>
          </w:tcPr>
          <w:p w14:paraId="71CB9EF3" w14:textId="390F2024" w:rsidR="00231321" w:rsidRPr="00235043" w:rsidRDefault="00231321" w:rsidP="003A1799">
            <w:pPr>
              <w:spacing w:line="240" w:lineRule="auto"/>
              <w:ind w:right="-10"/>
              <w:jc w:val="center"/>
              <w:rPr>
                <w:rFonts w:ascii="Browallia New" w:hAnsi="Browallia New" w:cs="Browallia New"/>
                <w:sz w:val="28"/>
                <w:szCs w:val="28"/>
              </w:rPr>
            </w:pPr>
          </w:p>
        </w:tc>
        <w:tc>
          <w:tcPr>
            <w:tcW w:w="125" w:type="pct"/>
            <w:vAlign w:val="bottom"/>
          </w:tcPr>
          <w:p w14:paraId="2B9DCBD6" w14:textId="77777777" w:rsidR="00231321" w:rsidRPr="00235043" w:rsidRDefault="00231321" w:rsidP="003A1799">
            <w:pPr>
              <w:spacing w:line="240" w:lineRule="auto"/>
              <w:ind w:right="-10"/>
              <w:jc w:val="center"/>
              <w:rPr>
                <w:rFonts w:ascii="Browallia New" w:hAnsi="Browallia New" w:cs="Browallia New"/>
                <w:sz w:val="28"/>
                <w:szCs w:val="28"/>
              </w:rPr>
            </w:pPr>
          </w:p>
        </w:tc>
        <w:tc>
          <w:tcPr>
            <w:tcW w:w="632" w:type="pct"/>
            <w:vAlign w:val="bottom"/>
          </w:tcPr>
          <w:p w14:paraId="5FA19872" w14:textId="7E84206E" w:rsidR="00231321" w:rsidRPr="00235043" w:rsidRDefault="00231321" w:rsidP="003A1799">
            <w:pPr>
              <w:spacing w:line="240" w:lineRule="auto"/>
              <w:ind w:right="-10"/>
              <w:jc w:val="center"/>
              <w:rPr>
                <w:rFonts w:ascii="Browallia New" w:hAnsi="Browallia New" w:cs="Browallia New"/>
                <w:sz w:val="28"/>
                <w:szCs w:val="28"/>
              </w:rPr>
            </w:pPr>
          </w:p>
        </w:tc>
        <w:tc>
          <w:tcPr>
            <w:tcW w:w="150" w:type="pct"/>
          </w:tcPr>
          <w:p w14:paraId="55624719" w14:textId="77777777" w:rsidR="00231321" w:rsidRPr="00235043" w:rsidRDefault="00231321" w:rsidP="003A1799">
            <w:pPr>
              <w:spacing w:line="240" w:lineRule="auto"/>
              <w:ind w:right="-10"/>
              <w:jc w:val="center"/>
              <w:rPr>
                <w:rFonts w:ascii="Browallia New" w:hAnsi="Browallia New" w:cs="Browallia New"/>
                <w:sz w:val="28"/>
                <w:szCs w:val="28"/>
              </w:rPr>
            </w:pPr>
          </w:p>
        </w:tc>
        <w:tc>
          <w:tcPr>
            <w:tcW w:w="1465" w:type="pct"/>
            <w:gridSpan w:val="3"/>
            <w:vAlign w:val="bottom"/>
          </w:tcPr>
          <w:p w14:paraId="1006EE0C" w14:textId="4A47392A" w:rsidR="00231321" w:rsidRPr="00235043" w:rsidRDefault="00231321" w:rsidP="009837DD">
            <w:pPr>
              <w:spacing w:line="240" w:lineRule="auto"/>
              <w:ind w:right="-10"/>
              <w:jc w:val="right"/>
              <w:rPr>
                <w:rFonts w:ascii="Browallia New" w:hAnsi="Browallia New" w:cs="Browallia New"/>
                <w:sz w:val="28"/>
                <w:szCs w:val="28"/>
              </w:rPr>
            </w:pPr>
            <w:r w:rsidRPr="00235043">
              <w:rPr>
                <w:rFonts w:ascii="Browallia New" w:hAnsi="Browallia New" w:cs="Browallia New"/>
                <w:sz w:val="27"/>
                <w:szCs w:val="27"/>
                <w:cs/>
              </w:rPr>
              <w:t xml:space="preserve">(หน่วย </w:t>
            </w:r>
            <w:r w:rsidRPr="00235043">
              <w:rPr>
                <w:rFonts w:ascii="Browallia New" w:hAnsi="Browallia New" w:cs="Browallia New"/>
                <w:sz w:val="27"/>
                <w:szCs w:val="27"/>
                <w:lang w:val="en-GB"/>
              </w:rPr>
              <w:t xml:space="preserve">: </w:t>
            </w:r>
            <w:r w:rsidRPr="00235043">
              <w:rPr>
                <w:rFonts w:ascii="Browallia New" w:hAnsi="Browallia New" w:cs="Browallia New"/>
                <w:sz w:val="27"/>
                <w:szCs w:val="27"/>
                <w:cs/>
              </w:rPr>
              <w:t>พันบาท)</w:t>
            </w:r>
          </w:p>
        </w:tc>
      </w:tr>
      <w:tr w:rsidR="007D351A" w:rsidRPr="00235043" w14:paraId="3A38E75B" w14:textId="77777777" w:rsidTr="00EE2F11">
        <w:trPr>
          <w:gridAfter w:val="1"/>
          <w:wAfter w:w="3" w:type="pct"/>
          <w:tblHeader/>
        </w:trPr>
        <w:tc>
          <w:tcPr>
            <w:tcW w:w="1990" w:type="pct"/>
          </w:tcPr>
          <w:p w14:paraId="64455328" w14:textId="77777777" w:rsidR="007D351A" w:rsidRPr="00235043"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1392" w:type="pct"/>
            <w:gridSpan w:val="3"/>
            <w:tcBorders>
              <w:bottom w:val="single" w:sz="4" w:space="0" w:color="auto"/>
            </w:tcBorders>
            <w:vAlign w:val="bottom"/>
          </w:tcPr>
          <w:p w14:paraId="75A72377" w14:textId="279D91B6" w:rsidR="007D351A" w:rsidRPr="00235043" w:rsidRDefault="001C0240" w:rsidP="003A1799">
            <w:pPr>
              <w:spacing w:line="240" w:lineRule="auto"/>
              <w:ind w:right="-10"/>
              <w:jc w:val="center"/>
              <w:rPr>
                <w:rFonts w:ascii="Browallia New" w:eastAsia="SimSun" w:hAnsi="Browallia New" w:cs="Browallia New"/>
                <w:sz w:val="28"/>
                <w:szCs w:val="28"/>
                <w:lang w:val="en-GB"/>
              </w:rPr>
            </w:pPr>
            <w:r w:rsidRPr="00235043">
              <w:rPr>
                <w:rFonts w:ascii="Browallia New" w:hAnsi="Browallia New" w:cs="Browallia New"/>
                <w:sz w:val="27"/>
                <w:szCs w:val="27"/>
                <w:cs/>
              </w:rPr>
              <w:t>ข้อมูลทาง</w:t>
            </w:r>
            <w:r w:rsidR="007D351A" w:rsidRPr="00235043">
              <w:rPr>
                <w:rFonts w:ascii="Browallia New" w:hAnsi="Browallia New" w:cs="Browallia New"/>
                <w:sz w:val="27"/>
                <w:szCs w:val="27"/>
                <w:cs/>
              </w:rPr>
              <w:t>การเงินรวม</w:t>
            </w:r>
          </w:p>
        </w:tc>
        <w:tc>
          <w:tcPr>
            <w:tcW w:w="150" w:type="pct"/>
          </w:tcPr>
          <w:p w14:paraId="28088A69" w14:textId="77777777" w:rsidR="007D351A" w:rsidRPr="00235043" w:rsidRDefault="007D351A" w:rsidP="003A1799">
            <w:pPr>
              <w:spacing w:line="240" w:lineRule="auto"/>
              <w:ind w:right="-10"/>
              <w:jc w:val="center"/>
              <w:rPr>
                <w:rFonts w:ascii="Browallia New" w:hAnsi="Browallia New" w:cs="Browallia New"/>
                <w:sz w:val="28"/>
                <w:szCs w:val="28"/>
              </w:rPr>
            </w:pPr>
          </w:p>
        </w:tc>
        <w:tc>
          <w:tcPr>
            <w:tcW w:w="1465" w:type="pct"/>
            <w:gridSpan w:val="3"/>
            <w:tcBorders>
              <w:bottom w:val="single" w:sz="4" w:space="0" w:color="auto"/>
            </w:tcBorders>
            <w:vAlign w:val="bottom"/>
          </w:tcPr>
          <w:p w14:paraId="667F3C4B" w14:textId="16B8DE89" w:rsidR="007D351A" w:rsidRPr="00235043" w:rsidRDefault="001C0240" w:rsidP="003A1799">
            <w:pPr>
              <w:spacing w:line="240" w:lineRule="auto"/>
              <w:ind w:right="-10"/>
              <w:jc w:val="center"/>
              <w:rPr>
                <w:rFonts w:ascii="Browallia New" w:eastAsia="SimSun" w:hAnsi="Browallia New" w:cs="Browallia New"/>
                <w:sz w:val="28"/>
                <w:szCs w:val="28"/>
                <w:lang w:val="en-GB"/>
              </w:rPr>
            </w:pPr>
            <w:r w:rsidRPr="00235043">
              <w:rPr>
                <w:rFonts w:ascii="Browallia New" w:hAnsi="Browallia New" w:cs="Browallia New"/>
                <w:sz w:val="27"/>
                <w:szCs w:val="27"/>
                <w:cs/>
              </w:rPr>
              <w:t>ข้อมูลทาง</w:t>
            </w:r>
            <w:r w:rsidR="007D351A" w:rsidRPr="00235043">
              <w:rPr>
                <w:rFonts w:ascii="Browallia New" w:hAnsi="Browallia New" w:cs="Browallia New"/>
                <w:sz w:val="27"/>
                <w:szCs w:val="27"/>
                <w:cs/>
              </w:rPr>
              <w:t>การเงินเฉพาะบริษัท</w:t>
            </w:r>
          </w:p>
        </w:tc>
      </w:tr>
      <w:tr w:rsidR="006A5DA8" w:rsidRPr="00235043" w14:paraId="6BF138F6" w14:textId="77777777" w:rsidTr="00EE2F11">
        <w:trPr>
          <w:tblHeader/>
        </w:trPr>
        <w:tc>
          <w:tcPr>
            <w:tcW w:w="1990" w:type="pct"/>
          </w:tcPr>
          <w:p w14:paraId="332CD3DD" w14:textId="77777777" w:rsidR="006A5DA8" w:rsidRPr="00235043" w:rsidRDefault="006A5DA8" w:rsidP="006A5DA8">
            <w:pPr>
              <w:pStyle w:val="a0"/>
              <w:tabs>
                <w:tab w:val="clear" w:pos="360"/>
                <w:tab w:val="clear" w:pos="720"/>
                <w:tab w:val="clear" w:pos="1080"/>
                <w:tab w:val="left" w:pos="540"/>
              </w:tabs>
              <w:rPr>
                <w:rFonts w:ascii="Browallia New" w:hAnsi="Browallia New" w:cs="Browallia New"/>
                <w:lang w:val="en-US"/>
              </w:rPr>
            </w:pPr>
          </w:p>
        </w:tc>
        <w:tc>
          <w:tcPr>
            <w:tcW w:w="635" w:type="pct"/>
            <w:tcBorders>
              <w:top w:val="single" w:sz="4" w:space="0" w:color="auto"/>
              <w:bottom w:val="single" w:sz="4" w:space="0" w:color="auto"/>
            </w:tcBorders>
            <w:vAlign w:val="bottom"/>
          </w:tcPr>
          <w:p w14:paraId="59C89F59" w14:textId="341A2FCC" w:rsidR="006A5DA8" w:rsidRPr="006A5DA8" w:rsidRDefault="00E636B9" w:rsidP="00E636B9">
            <w:pPr>
              <w:spacing w:line="240" w:lineRule="auto"/>
              <w:ind w:left="-38" w:right="-10"/>
              <w:jc w:val="center"/>
              <w:rPr>
                <w:rFonts w:ascii="Browallia New" w:hAnsi="Browallia New" w:cs="Browallia New"/>
                <w:sz w:val="28"/>
                <w:szCs w:val="28"/>
              </w:rPr>
            </w:pPr>
            <w:r w:rsidRPr="00A67DCC">
              <w:rPr>
                <w:rFonts w:ascii="Browallia New" w:hAnsi="Browallia New" w:cs="Browallia New"/>
                <w:sz w:val="28"/>
                <w:szCs w:val="28"/>
                <w:lang w:val="en-GB"/>
              </w:rPr>
              <w:t>30</w:t>
            </w:r>
            <w:r w:rsidRPr="00A67DCC">
              <w:rPr>
                <w:rFonts w:ascii="Browallia New" w:hAnsi="Browallia New" w:cs="Browallia New"/>
                <w:sz w:val="28"/>
                <w:szCs w:val="28"/>
                <w:cs/>
                <w:lang w:val="en-GB"/>
              </w:rPr>
              <w:t xml:space="preserve"> มิถุนายน</w:t>
            </w:r>
            <w:r>
              <w:rPr>
                <w:rFonts w:ascii="Browallia New" w:hAnsi="Browallia New" w:cs="Browallia New" w:hint="cs"/>
                <w:sz w:val="28"/>
                <w:szCs w:val="28"/>
                <w:cs/>
              </w:rPr>
              <w:t xml:space="preserve"> </w:t>
            </w:r>
            <w:r w:rsidR="006A5DA8">
              <w:rPr>
                <w:rFonts w:ascii="Browallia New" w:hAnsi="Browallia New" w:cs="Browallia New"/>
                <w:sz w:val="28"/>
                <w:szCs w:val="28"/>
              </w:rPr>
              <w:t>2569</w:t>
            </w:r>
          </w:p>
        </w:tc>
        <w:tc>
          <w:tcPr>
            <w:tcW w:w="125" w:type="pct"/>
            <w:tcBorders>
              <w:top w:val="single" w:sz="4" w:space="0" w:color="auto"/>
            </w:tcBorders>
            <w:vAlign w:val="bottom"/>
          </w:tcPr>
          <w:p w14:paraId="0095FFEA" w14:textId="77777777" w:rsidR="006A5DA8" w:rsidRPr="00235043" w:rsidRDefault="006A5DA8" w:rsidP="00E636B9">
            <w:pPr>
              <w:spacing w:line="240" w:lineRule="auto"/>
              <w:ind w:left="-38" w:right="-10"/>
              <w:jc w:val="center"/>
              <w:rPr>
                <w:rFonts w:ascii="Browallia New" w:hAnsi="Browallia New" w:cs="Browallia New"/>
                <w:sz w:val="28"/>
                <w:szCs w:val="28"/>
              </w:rPr>
            </w:pPr>
          </w:p>
        </w:tc>
        <w:tc>
          <w:tcPr>
            <w:tcW w:w="632" w:type="pct"/>
            <w:tcBorders>
              <w:top w:val="single" w:sz="4" w:space="0" w:color="auto"/>
              <w:bottom w:val="single" w:sz="4" w:space="0" w:color="auto"/>
            </w:tcBorders>
            <w:vAlign w:val="bottom"/>
          </w:tcPr>
          <w:p w14:paraId="15875AAC" w14:textId="39C820D3" w:rsidR="006A5DA8" w:rsidRPr="00235043" w:rsidRDefault="006A5DA8" w:rsidP="00E636B9">
            <w:pPr>
              <w:spacing w:line="240" w:lineRule="auto"/>
              <w:ind w:left="-38" w:right="-10"/>
              <w:jc w:val="center"/>
              <w:rPr>
                <w:rFonts w:ascii="Browallia New" w:eastAsia="SimSun" w:hAnsi="Browallia New" w:cs="Browallia New"/>
                <w:sz w:val="28"/>
                <w:szCs w:val="28"/>
                <w:lang w:val="en-GB"/>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w:t>
            </w:r>
            <w:r>
              <w:rPr>
                <w:rFonts w:ascii="Browallia New" w:hAnsi="Browallia New" w:cs="Browallia New"/>
                <w:sz w:val="28"/>
                <w:szCs w:val="28"/>
              </w:rPr>
              <w:t>8</w:t>
            </w:r>
          </w:p>
        </w:tc>
        <w:tc>
          <w:tcPr>
            <w:tcW w:w="150" w:type="pct"/>
          </w:tcPr>
          <w:p w14:paraId="04AE47D7" w14:textId="77777777" w:rsidR="006A5DA8" w:rsidRPr="00235043" w:rsidRDefault="006A5DA8" w:rsidP="00E636B9">
            <w:pPr>
              <w:spacing w:line="240" w:lineRule="auto"/>
              <w:ind w:left="-38" w:right="-10"/>
              <w:jc w:val="center"/>
              <w:rPr>
                <w:rFonts w:ascii="Browallia New" w:hAnsi="Browallia New" w:cs="Browallia New"/>
                <w:sz w:val="28"/>
                <w:szCs w:val="28"/>
              </w:rPr>
            </w:pPr>
          </w:p>
        </w:tc>
        <w:tc>
          <w:tcPr>
            <w:tcW w:w="631" w:type="pct"/>
            <w:tcBorders>
              <w:top w:val="single" w:sz="4" w:space="0" w:color="auto"/>
              <w:bottom w:val="single" w:sz="4" w:space="0" w:color="auto"/>
            </w:tcBorders>
            <w:vAlign w:val="bottom"/>
          </w:tcPr>
          <w:p w14:paraId="2D06A96F" w14:textId="74080F42" w:rsidR="006A5DA8" w:rsidRPr="00235043" w:rsidRDefault="00E636B9" w:rsidP="00E636B9">
            <w:pPr>
              <w:spacing w:line="240" w:lineRule="auto"/>
              <w:ind w:left="-38" w:right="-10"/>
              <w:jc w:val="center"/>
              <w:rPr>
                <w:rFonts w:ascii="Browallia New" w:hAnsi="Browallia New" w:cs="Browallia New"/>
                <w:sz w:val="28"/>
                <w:szCs w:val="28"/>
              </w:rPr>
            </w:pPr>
            <w:r w:rsidRPr="00A67DCC">
              <w:rPr>
                <w:rFonts w:ascii="Browallia New" w:hAnsi="Browallia New" w:cs="Browallia New"/>
                <w:sz w:val="28"/>
                <w:szCs w:val="28"/>
                <w:lang w:val="en-GB"/>
              </w:rPr>
              <w:t>30</w:t>
            </w:r>
            <w:r w:rsidRPr="00A67DCC">
              <w:rPr>
                <w:rFonts w:ascii="Browallia New" w:hAnsi="Browallia New" w:cs="Browallia New"/>
                <w:sz w:val="28"/>
                <w:szCs w:val="28"/>
                <w:cs/>
                <w:lang w:val="en-GB"/>
              </w:rPr>
              <w:t xml:space="preserve"> มิถุนายน</w:t>
            </w:r>
            <w:r>
              <w:rPr>
                <w:rFonts w:ascii="Browallia New" w:hAnsi="Browallia New" w:cs="Browallia New" w:hint="cs"/>
                <w:sz w:val="28"/>
                <w:szCs w:val="28"/>
                <w:cs/>
              </w:rPr>
              <w:t xml:space="preserve"> </w:t>
            </w:r>
            <w:r w:rsidR="006A5DA8">
              <w:rPr>
                <w:rFonts w:ascii="Browallia New" w:hAnsi="Browallia New" w:cs="Browallia New"/>
                <w:sz w:val="28"/>
                <w:szCs w:val="28"/>
              </w:rPr>
              <w:t>2569</w:t>
            </w:r>
          </w:p>
        </w:tc>
        <w:tc>
          <w:tcPr>
            <w:tcW w:w="150" w:type="pct"/>
            <w:tcBorders>
              <w:top w:val="single" w:sz="4" w:space="0" w:color="auto"/>
            </w:tcBorders>
            <w:vAlign w:val="bottom"/>
          </w:tcPr>
          <w:p w14:paraId="739ECA7F" w14:textId="77777777" w:rsidR="006A5DA8" w:rsidRPr="00235043" w:rsidRDefault="006A5DA8" w:rsidP="00E636B9">
            <w:pPr>
              <w:spacing w:line="240" w:lineRule="auto"/>
              <w:ind w:left="-38" w:right="-10"/>
              <w:jc w:val="center"/>
              <w:rPr>
                <w:rFonts w:ascii="Browallia New" w:hAnsi="Browallia New" w:cs="Browallia New"/>
                <w:sz w:val="28"/>
                <w:szCs w:val="28"/>
              </w:rPr>
            </w:pPr>
          </w:p>
        </w:tc>
        <w:tc>
          <w:tcPr>
            <w:tcW w:w="687" w:type="pct"/>
            <w:gridSpan w:val="2"/>
            <w:tcBorders>
              <w:top w:val="single" w:sz="4" w:space="0" w:color="auto"/>
              <w:bottom w:val="single" w:sz="4" w:space="0" w:color="auto"/>
            </w:tcBorders>
            <w:vAlign w:val="bottom"/>
          </w:tcPr>
          <w:p w14:paraId="2DCB510D" w14:textId="239CDDDD" w:rsidR="006A5DA8" w:rsidRPr="00235043" w:rsidRDefault="006A5DA8" w:rsidP="00E636B9">
            <w:pPr>
              <w:spacing w:line="240" w:lineRule="auto"/>
              <w:ind w:left="-38" w:right="-10"/>
              <w:jc w:val="center"/>
              <w:rPr>
                <w:rFonts w:ascii="Browallia New" w:eastAsia="SimSun" w:hAnsi="Browallia New" w:cs="Browallia New"/>
                <w:sz w:val="28"/>
                <w:szCs w:val="28"/>
                <w:lang w:val="en-GB"/>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w:t>
            </w:r>
            <w:r>
              <w:rPr>
                <w:rFonts w:ascii="Browallia New" w:hAnsi="Browallia New" w:cs="Browallia New"/>
                <w:sz w:val="28"/>
                <w:szCs w:val="28"/>
              </w:rPr>
              <w:t>8</w:t>
            </w:r>
          </w:p>
        </w:tc>
      </w:tr>
      <w:tr w:rsidR="002327E9" w:rsidRPr="00235043" w14:paraId="06956D5A" w14:textId="77777777" w:rsidTr="00EE2F11">
        <w:trPr>
          <w:trHeight w:hRule="exact" w:val="307"/>
        </w:trPr>
        <w:tc>
          <w:tcPr>
            <w:tcW w:w="1990" w:type="pct"/>
          </w:tcPr>
          <w:p w14:paraId="5F03FB49" w14:textId="77777777" w:rsidR="007D351A" w:rsidRPr="00235043" w:rsidRDefault="007D351A" w:rsidP="007D351A">
            <w:pPr>
              <w:pStyle w:val="a"/>
              <w:tabs>
                <w:tab w:val="clear" w:pos="1080"/>
                <w:tab w:val="left" w:pos="540"/>
              </w:tabs>
              <w:rPr>
                <w:rFonts w:ascii="Browallia New" w:hAnsi="Browallia New" w:cs="Browallia New"/>
                <w:sz w:val="18"/>
                <w:szCs w:val="18"/>
                <w:cs/>
                <w:lang w:val="en-GB"/>
              </w:rPr>
            </w:pPr>
          </w:p>
        </w:tc>
        <w:tc>
          <w:tcPr>
            <w:tcW w:w="635" w:type="pct"/>
            <w:tcBorders>
              <w:top w:val="single" w:sz="4" w:space="0" w:color="auto"/>
            </w:tcBorders>
          </w:tcPr>
          <w:p w14:paraId="36CC1921" w14:textId="77777777" w:rsidR="007D351A" w:rsidRPr="00235043"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5" w:type="pct"/>
          </w:tcPr>
          <w:p w14:paraId="4EECD942" w14:textId="77777777" w:rsidR="007D351A" w:rsidRPr="00235043"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632" w:type="pct"/>
            <w:tcBorders>
              <w:top w:val="single" w:sz="4" w:space="0" w:color="auto"/>
            </w:tcBorders>
          </w:tcPr>
          <w:p w14:paraId="6F57A3BF" w14:textId="77777777" w:rsidR="007D351A" w:rsidRPr="00235043"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50" w:type="pct"/>
          </w:tcPr>
          <w:p w14:paraId="1031D060" w14:textId="77777777" w:rsidR="007D351A" w:rsidRPr="00235043"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631" w:type="pct"/>
            <w:tcBorders>
              <w:top w:val="single" w:sz="4" w:space="0" w:color="auto"/>
            </w:tcBorders>
          </w:tcPr>
          <w:p w14:paraId="62139B42" w14:textId="77777777" w:rsidR="007D351A" w:rsidRPr="00235043"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50" w:type="pct"/>
          </w:tcPr>
          <w:p w14:paraId="25382F82" w14:textId="77777777" w:rsidR="007D351A" w:rsidRPr="00235043"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687" w:type="pct"/>
            <w:gridSpan w:val="2"/>
            <w:tcBorders>
              <w:top w:val="single" w:sz="4" w:space="0" w:color="auto"/>
            </w:tcBorders>
          </w:tcPr>
          <w:p w14:paraId="778363B7" w14:textId="77777777" w:rsidR="007D351A" w:rsidRPr="00235043"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1E7FFC" w:rsidRPr="00235043" w14:paraId="2CC9D253" w14:textId="77777777" w:rsidTr="00EE2F11">
        <w:trPr>
          <w:trHeight w:val="346"/>
        </w:trPr>
        <w:tc>
          <w:tcPr>
            <w:tcW w:w="1990" w:type="pct"/>
          </w:tcPr>
          <w:p w14:paraId="2D90D191" w14:textId="44CF521B" w:rsidR="001E7FFC" w:rsidRPr="00235043" w:rsidRDefault="001E7FFC" w:rsidP="001E7FFC">
            <w:pPr>
              <w:pStyle w:val="a"/>
              <w:tabs>
                <w:tab w:val="clear" w:pos="1080"/>
                <w:tab w:val="left" w:pos="540"/>
              </w:tabs>
              <w:ind w:firstLine="316"/>
              <w:rPr>
                <w:rFonts w:ascii="Browallia New" w:hAnsi="Browallia New" w:cs="Browallia New"/>
                <w:sz w:val="28"/>
                <w:szCs w:val="28"/>
                <w:cs/>
                <w:lang w:val="en-US"/>
              </w:rPr>
            </w:pPr>
            <w:r w:rsidRPr="00235043">
              <w:rPr>
                <w:rFonts w:ascii="Browallia New" w:hAnsi="Browallia New" w:cs="Browallia New"/>
                <w:sz w:val="28"/>
                <w:szCs w:val="28"/>
                <w:cs/>
                <w:lang w:val="en-GB"/>
              </w:rPr>
              <w:t xml:space="preserve">ลูกหนี้การค้า </w:t>
            </w:r>
            <w:r w:rsidRPr="00235043">
              <w:rPr>
                <w:rFonts w:ascii="Browallia New" w:hAnsi="Browallia New" w:cs="Browallia New"/>
                <w:sz w:val="28"/>
                <w:szCs w:val="28"/>
                <w:lang w:val="en-US"/>
              </w:rPr>
              <w:t xml:space="preserve">- </w:t>
            </w:r>
            <w:r w:rsidRPr="00235043">
              <w:rPr>
                <w:rFonts w:ascii="Browallia New" w:hAnsi="Browallia New" w:cs="Browallia New"/>
                <w:sz w:val="28"/>
                <w:szCs w:val="28"/>
                <w:cs/>
                <w:lang w:val="en-US"/>
              </w:rPr>
              <w:t>ลูกค้าทั่วไป</w:t>
            </w:r>
          </w:p>
        </w:tc>
        <w:tc>
          <w:tcPr>
            <w:tcW w:w="635" w:type="pct"/>
            <w:vAlign w:val="bottom"/>
          </w:tcPr>
          <w:p w14:paraId="27C4602C" w14:textId="28A2F843" w:rsidR="001E7FFC" w:rsidRPr="00235043" w:rsidRDefault="00AC71F9" w:rsidP="001E7FFC">
            <w:pPr>
              <w:pStyle w:val="acctfourfigures"/>
              <w:tabs>
                <w:tab w:val="clear" w:pos="765"/>
              </w:tabs>
              <w:spacing w:line="240" w:lineRule="auto"/>
              <w:ind w:left="-117"/>
              <w:jc w:val="right"/>
              <w:rPr>
                <w:rFonts w:ascii="Browallia New" w:hAnsi="Browallia New" w:cs="Browallia New"/>
                <w:sz w:val="28"/>
                <w:szCs w:val="28"/>
                <w:lang w:val="en-US" w:bidi="th-TH"/>
              </w:rPr>
            </w:pPr>
            <w:r w:rsidRPr="00AC71F9">
              <w:rPr>
                <w:rFonts w:ascii="Browallia New" w:hAnsi="Browallia New" w:cs="Browallia New"/>
                <w:sz w:val="28"/>
                <w:szCs w:val="28"/>
                <w:lang w:val="en-US" w:bidi="th-TH"/>
              </w:rPr>
              <w:t>47,500</w:t>
            </w:r>
          </w:p>
        </w:tc>
        <w:tc>
          <w:tcPr>
            <w:tcW w:w="125" w:type="pct"/>
            <w:vAlign w:val="bottom"/>
          </w:tcPr>
          <w:p w14:paraId="33AA502D" w14:textId="77084823"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632" w:type="pct"/>
            <w:vAlign w:val="bottom"/>
          </w:tcPr>
          <w:p w14:paraId="27D2A02C" w14:textId="74029CE8" w:rsidR="001E7FFC" w:rsidRPr="00235043" w:rsidRDefault="001E7FFC" w:rsidP="001E7FFC">
            <w:pPr>
              <w:pStyle w:val="acctfourfigures"/>
              <w:tabs>
                <w:tab w:val="clear" w:pos="765"/>
              </w:tabs>
              <w:spacing w:line="240" w:lineRule="auto"/>
              <w:ind w:left="-117"/>
              <w:jc w:val="right"/>
              <w:rPr>
                <w:rFonts w:ascii="Browallia New" w:hAnsi="Browallia New" w:cs="Browallia New"/>
                <w:sz w:val="28"/>
                <w:szCs w:val="28"/>
                <w:lang w:val="en-US" w:bidi="th-TH"/>
              </w:rPr>
            </w:pPr>
            <w:r w:rsidRPr="00E03090">
              <w:rPr>
                <w:rFonts w:ascii="Browallia New" w:hAnsi="Browallia New" w:cs="Browallia New"/>
                <w:sz w:val="28"/>
                <w:szCs w:val="28"/>
                <w:lang w:val="en-US" w:bidi="th-TH"/>
              </w:rPr>
              <w:t xml:space="preserve"> 55,693 </w:t>
            </w:r>
          </w:p>
        </w:tc>
        <w:tc>
          <w:tcPr>
            <w:tcW w:w="150" w:type="pct"/>
            <w:vAlign w:val="bottom"/>
          </w:tcPr>
          <w:p w14:paraId="565778F2"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631" w:type="pct"/>
            <w:vAlign w:val="bottom"/>
          </w:tcPr>
          <w:p w14:paraId="74C7C842" w14:textId="08AD12F9" w:rsidR="001E7FFC" w:rsidRPr="00235043" w:rsidRDefault="00194CE4" w:rsidP="001E7FFC">
            <w:pPr>
              <w:pStyle w:val="acctfourfigures"/>
              <w:tabs>
                <w:tab w:val="clear" w:pos="765"/>
              </w:tabs>
              <w:spacing w:line="240" w:lineRule="auto"/>
              <w:ind w:left="-117"/>
              <w:jc w:val="right"/>
              <w:rPr>
                <w:rFonts w:ascii="Browallia New" w:hAnsi="Browallia New" w:cs="Browallia New"/>
                <w:sz w:val="28"/>
                <w:szCs w:val="28"/>
                <w:lang w:val="en-US" w:bidi="th-TH"/>
              </w:rPr>
            </w:pPr>
            <w:r w:rsidRPr="00194CE4">
              <w:rPr>
                <w:rFonts w:ascii="Browallia New" w:hAnsi="Browallia New" w:cs="Browallia New"/>
                <w:sz w:val="28"/>
                <w:szCs w:val="28"/>
                <w:lang w:val="en-US" w:bidi="th-TH"/>
              </w:rPr>
              <w:t>2,435</w:t>
            </w:r>
          </w:p>
        </w:tc>
        <w:tc>
          <w:tcPr>
            <w:tcW w:w="150" w:type="pct"/>
            <w:vAlign w:val="bottom"/>
          </w:tcPr>
          <w:p w14:paraId="2F5A7ED8"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687" w:type="pct"/>
            <w:gridSpan w:val="2"/>
            <w:vAlign w:val="bottom"/>
          </w:tcPr>
          <w:p w14:paraId="3DC0E97A" w14:textId="441C4456" w:rsidR="001E7FFC" w:rsidRPr="00235043" w:rsidRDefault="001E7FFC" w:rsidP="001E7FFC">
            <w:pPr>
              <w:pStyle w:val="acctfourfigures"/>
              <w:tabs>
                <w:tab w:val="clear" w:pos="765"/>
              </w:tabs>
              <w:spacing w:line="240" w:lineRule="auto"/>
              <w:ind w:left="-117"/>
              <w:jc w:val="right"/>
              <w:rPr>
                <w:rFonts w:ascii="Browallia New" w:hAnsi="Browallia New" w:cs="Browallia New"/>
                <w:sz w:val="28"/>
                <w:szCs w:val="28"/>
                <w:lang w:val="en-US"/>
              </w:rPr>
            </w:pPr>
            <w:r w:rsidRPr="00E80318">
              <w:rPr>
                <w:rFonts w:ascii="Browallia New" w:hAnsi="Browallia New" w:cs="Browallia New"/>
                <w:sz w:val="28"/>
                <w:szCs w:val="28"/>
                <w:lang w:val="en-US" w:bidi="th-TH"/>
              </w:rPr>
              <w:t>2,5</w:t>
            </w:r>
            <w:r>
              <w:rPr>
                <w:rFonts w:ascii="Browallia New" w:hAnsi="Browallia New" w:cs="Browallia New"/>
                <w:sz w:val="28"/>
                <w:szCs w:val="28"/>
                <w:lang w:val="en-US" w:bidi="th-TH"/>
              </w:rPr>
              <w:t>40</w:t>
            </w:r>
          </w:p>
        </w:tc>
      </w:tr>
      <w:tr w:rsidR="005F1DD2" w:rsidRPr="00235043" w14:paraId="24E2C251" w14:textId="77777777" w:rsidTr="00EE2F11">
        <w:trPr>
          <w:trHeight w:val="186"/>
        </w:trPr>
        <w:tc>
          <w:tcPr>
            <w:tcW w:w="1990" w:type="pct"/>
          </w:tcPr>
          <w:p w14:paraId="17820D7E" w14:textId="77777777" w:rsidR="005F1DD2" w:rsidRPr="00235043" w:rsidRDefault="005F1DD2" w:rsidP="005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137"/>
              <w:rPr>
                <w:rFonts w:ascii="Browallia New" w:hAnsi="Browallia New" w:cs="Browallia New"/>
                <w:sz w:val="28"/>
                <w:szCs w:val="28"/>
              </w:rPr>
            </w:pPr>
            <w:r w:rsidRPr="00235043">
              <w:rPr>
                <w:rFonts w:ascii="Browallia New" w:hAnsi="Browallia New" w:cs="Browallia New"/>
                <w:sz w:val="28"/>
                <w:szCs w:val="28"/>
                <w:u w:val="single"/>
                <w:cs/>
              </w:rPr>
              <w:t>หัก</w:t>
            </w:r>
            <w:r w:rsidRPr="00235043">
              <w:rPr>
                <w:rFonts w:ascii="Browallia New" w:hAnsi="Browallia New" w:cs="Browallia New"/>
                <w:sz w:val="28"/>
                <w:szCs w:val="28"/>
                <w:cs/>
              </w:rPr>
              <w:t xml:space="preserve"> ค่าเผื่อผลขาดทุนด้านเครดิต</w:t>
            </w:r>
          </w:p>
          <w:p w14:paraId="55968E4C" w14:textId="46E5737C" w:rsidR="005F1DD2" w:rsidRPr="00235043" w:rsidRDefault="005F1DD2" w:rsidP="005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137"/>
              <w:rPr>
                <w:rFonts w:ascii="Browallia New" w:hAnsi="Browallia New" w:cs="Browallia New"/>
                <w:sz w:val="28"/>
                <w:szCs w:val="28"/>
              </w:rPr>
            </w:pPr>
            <w:r w:rsidRPr="00235043">
              <w:rPr>
                <w:rFonts w:ascii="Browallia New" w:hAnsi="Browallia New" w:cs="Browallia New"/>
                <w:sz w:val="28"/>
                <w:szCs w:val="28"/>
              </w:rPr>
              <w:t xml:space="preserve">         </w:t>
            </w:r>
            <w:r w:rsidRPr="00235043">
              <w:rPr>
                <w:rFonts w:ascii="Browallia New" w:hAnsi="Browallia New" w:cs="Browallia New"/>
                <w:sz w:val="28"/>
                <w:szCs w:val="28"/>
                <w:cs/>
              </w:rPr>
              <w:t>ที่คาดว่าจะเกิดขึ้น</w:t>
            </w:r>
          </w:p>
        </w:tc>
        <w:tc>
          <w:tcPr>
            <w:tcW w:w="635" w:type="pct"/>
            <w:tcBorders>
              <w:bottom w:val="single" w:sz="4" w:space="0" w:color="auto"/>
            </w:tcBorders>
          </w:tcPr>
          <w:p w14:paraId="4B4EC208" w14:textId="77777777" w:rsidR="001747D5" w:rsidRDefault="005F1DD2" w:rsidP="005F1DD2">
            <w:pPr>
              <w:pStyle w:val="acctfourfigures"/>
              <w:tabs>
                <w:tab w:val="clear" w:pos="765"/>
              </w:tabs>
              <w:spacing w:line="240" w:lineRule="auto"/>
              <w:ind w:left="-117"/>
              <w:jc w:val="right"/>
              <w:rPr>
                <w:rFonts w:ascii="Browallia New" w:hAnsi="Browallia New" w:cs="Browallia New"/>
                <w:sz w:val="28"/>
                <w:szCs w:val="28"/>
                <w:lang w:val="en-US" w:bidi="th-TH"/>
              </w:rPr>
            </w:pPr>
            <w:r w:rsidRPr="001747D5">
              <w:rPr>
                <w:rFonts w:ascii="Browallia New" w:hAnsi="Browallia New" w:cs="Browallia New"/>
                <w:sz w:val="28"/>
                <w:szCs w:val="28"/>
                <w:lang w:val="en-US" w:bidi="th-TH"/>
              </w:rPr>
              <w:t xml:space="preserve"> </w:t>
            </w:r>
          </w:p>
          <w:p w14:paraId="0BDDD2C7" w14:textId="7C650A72" w:rsidR="005F1DD2" w:rsidRPr="004B6B30" w:rsidRDefault="005F1DD2" w:rsidP="005F1DD2">
            <w:pPr>
              <w:pStyle w:val="acctfourfigures"/>
              <w:tabs>
                <w:tab w:val="clear" w:pos="765"/>
              </w:tabs>
              <w:spacing w:line="240" w:lineRule="auto"/>
              <w:ind w:left="-117"/>
              <w:jc w:val="right"/>
              <w:rPr>
                <w:rFonts w:ascii="Browallia New" w:hAnsi="Browallia New" w:cs="Browallia New"/>
                <w:sz w:val="28"/>
                <w:szCs w:val="28"/>
                <w:lang w:val="en-US" w:bidi="th-TH"/>
              </w:rPr>
            </w:pPr>
            <w:r w:rsidRPr="001747D5">
              <w:rPr>
                <w:rFonts w:ascii="Browallia New" w:hAnsi="Browallia New" w:cs="Browallia New"/>
                <w:sz w:val="28"/>
                <w:szCs w:val="28"/>
                <w:lang w:val="en-US" w:bidi="th-TH"/>
              </w:rPr>
              <w:t>(14,992)</w:t>
            </w:r>
          </w:p>
        </w:tc>
        <w:tc>
          <w:tcPr>
            <w:tcW w:w="125" w:type="pct"/>
            <w:vAlign w:val="bottom"/>
          </w:tcPr>
          <w:p w14:paraId="57EBD59D" w14:textId="77777777" w:rsidR="005F1DD2" w:rsidRPr="00235043" w:rsidRDefault="005F1DD2" w:rsidP="005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632" w:type="pct"/>
            <w:tcBorders>
              <w:bottom w:val="single" w:sz="4" w:space="0" w:color="auto"/>
            </w:tcBorders>
            <w:vAlign w:val="bottom"/>
          </w:tcPr>
          <w:p w14:paraId="5D1C43CF" w14:textId="77777777" w:rsidR="005F1DD2" w:rsidRDefault="005F1DD2" w:rsidP="005F1DD2">
            <w:pPr>
              <w:pStyle w:val="acctfourfigures"/>
              <w:tabs>
                <w:tab w:val="clear" w:pos="765"/>
              </w:tabs>
              <w:spacing w:line="240" w:lineRule="auto"/>
              <w:ind w:left="-117"/>
              <w:jc w:val="right"/>
              <w:rPr>
                <w:rFonts w:ascii="Browallia New" w:hAnsi="Browallia New" w:cs="Browallia New"/>
                <w:sz w:val="28"/>
                <w:szCs w:val="28"/>
                <w:lang w:val="en-US" w:bidi="th-TH"/>
              </w:rPr>
            </w:pPr>
          </w:p>
          <w:p w14:paraId="0D6EC027" w14:textId="1FF0348A" w:rsidR="005F1DD2" w:rsidRPr="00235043" w:rsidRDefault="005F1DD2" w:rsidP="005F1DD2">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w:t>
            </w:r>
            <w:r w:rsidRPr="00E03090">
              <w:rPr>
                <w:rFonts w:ascii="Browallia New" w:hAnsi="Browallia New" w:cs="Browallia New"/>
                <w:sz w:val="28"/>
                <w:szCs w:val="28"/>
                <w:lang w:val="en-US" w:bidi="th-TH"/>
              </w:rPr>
              <w:t>362</w:t>
            </w:r>
            <w:r>
              <w:rPr>
                <w:rFonts w:ascii="Browallia New" w:hAnsi="Browallia New" w:cs="Browallia New"/>
                <w:sz w:val="28"/>
                <w:szCs w:val="28"/>
                <w:lang w:val="en-US" w:bidi="th-TH"/>
              </w:rPr>
              <w:t>)</w:t>
            </w:r>
            <w:r w:rsidRPr="00E03090">
              <w:rPr>
                <w:rFonts w:ascii="Browallia New" w:hAnsi="Browallia New" w:cs="Browallia New"/>
                <w:sz w:val="28"/>
                <w:szCs w:val="28"/>
                <w:lang w:val="en-US" w:bidi="th-TH"/>
              </w:rPr>
              <w:t xml:space="preserve"> </w:t>
            </w:r>
          </w:p>
        </w:tc>
        <w:tc>
          <w:tcPr>
            <w:tcW w:w="150" w:type="pct"/>
            <w:vAlign w:val="bottom"/>
          </w:tcPr>
          <w:p w14:paraId="6CCE6305" w14:textId="77777777" w:rsidR="005F1DD2" w:rsidRPr="00235043" w:rsidRDefault="005F1DD2" w:rsidP="005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31" w:type="pct"/>
            <w:tcBorders>
              <w:bottom w:val="single" w:sz="4" w:space="0" w:color="auto"/>
            </w:tcBorders>
            <w:vAlign w:val="bottom"/>
          </w:tcPr>
          <w:p w14:paraId="44B9A243" w14:textId="3FE8A94D" w:rsidR="005F1DD2" w:rsidRPr="00235043" w:rsidRDefault="005F1DD2" w:rsidP="005F1DD2">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w:t>
            </w:r>
          </w:p>
        </w:tc>
        <w:tc>
          <w:tcPr>
            <w:tcW w:w="150" w:type="pct"/>
            <w:vAlign w:val="bottom"/>
          </w:tcPr>
          <w:p w14:paraId="2092D077" w14:textId="77777777" w:rsidR="005F1DD2" w:rsidRPr="00235043" w:rsidRDefault="005F1DD2" w:rsidP="005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87" w:type="pct"/>
            <w:gridSpan w:val="2"/>
            <w:tcBorders>
              <w:bottom w:val="single" w:sz="4" w:space="0" w:color="auto"/>
            </w:tcBorders>
            <w:vAlign w:val="bottom"/>
          </w:tcPr>
          <w:p w14:paraId="3B541CD4" w14:textId="0B7667B8" w:rsidR="005F1DD2" w:rsidRPr="00235043" w:rsidRDefault="005F1DD2" w:rsidP="005F1DD2">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lang w:val="en-US"/>
              </w:rPr>
              <w:t>-</w:t>
            </w:r>
          </w:p>
        </w:tc>
      </w:tr>
      <w:tr w:rsidR="005F1DD2" w:rsidRPr="00235043" w14:paraId="00155B7E" w14:textId="77777777" w:rsidTr="00EE2F11">
        <w:tc>
          <w:tcPr>
            <w:tcW w:w="1990" w:type="pct"/>
          </w:tcPr>
          <w:p w14:paraId="2A4553FA" w14:textId="77777777" w:rsidR="005F1DD2" w:rsidRPr="00235043" w:rsidRDefault="005F1DD2" w:rsidP="005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16"/>
              <w:rPr>
                <w:rFonts w:ascii="Browallia New" w:hAnsi="Browallia New" w:cs="Browallia New"/>
                <w:sz w:val="28"/>
                <w:szCs w:val="28"/>
              </w:rPr>
            </w:pPr>
            <w:r w:rsidRPr="00235043">
              <w:rPr>
                <w:rFonts w:ascii="Browallia New" w:hAnsi="Browallia New" w:cs="Browallia New"/>
                <w:sz w:val="28"/>
                <w:szCs w:val="28"/>
                <w:cs/>
              </w:rPr>
              <w:t>สุทธิ</w:t>
            </w:r>
          </w:p>
        </w:tc>
        <w:tc>
          <w:tcPr>
            <w:tcW w:w="635" w:type="pct"/>
            <w:tcBorders>
              <w:top w:val="single" w:sz="4" w:space="0" w:color="auto"/>
              <w:bottom w:val="single" w:sz="4" w:space="0" w:color="auto"/>
            </w:tcBorders>
          </w:tcPr>
          <w:p w14:paraId="40B35A4A" w14:textId="1C558847" w:rsidR="005F1DD2" w:rsidRPr="00235043" w:rsidRDefault="005F1DD2" w:rsidP="005F1DD2">
            <w:pPr>
              <w:pStyle w:val="acctfourfigures"/>
              <w:tabs>
                <w:tab w:val="clear" w:pos="765"/>
              </w:tabs>
              <w:spacing w:line="240" w:lineRule="auto"/>
              <w:ind w:left="-117"/>
              <w:jc w:val="right"/>
              <w:rPr>
                <w:rFonts w:ascii="Browallia New" w:hAnsi="Browallia New" w:cs="Browallia New"/>
                <w:sz w:val="28"/>
                <w:szCs w:val="28"/>
                <w:cs/>
                <w:lang w:val="en-US" w:bidi="th-TH"/>
              </w:rPr>
            </w:pPr>
            <w:r w:rsidRPr="001747D5">
              <w:rPr>
                <w:rFonts w:ascii="Browallia New" w:hAnsi="Browallia New" w:cs="Browallia New"/>
                <w:sz w:val="28"/>
                <w:szCs w:val="28"/>
                <w:lang w:val="en-US" w:bidi="th-TH"/>
              </w:rPr>
              <w:t xml:space="preserve"> 32,508 </w:t>
            </w:r>
          </w:p>
        </w:tc>
        <w:tc>
          <w:tcPr>
            <w:tcW w:w="125" w:type="pct"/>
            <w:vAlign w:val="bottom"/>
          </w:tcPr>
          <w:p w14:paraId="3B9B92C3" w14:textId="77777777" w:rsidR="005F1DD2" w:rsidRPr="00235043" w:rsidRDefault="005F1DD2" w:rsidP="005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632" w:type="pct"/>
            <w:tcBorders>
              <w:top w:val="single" w:sz="4" w:space="0" w:color="auto"/>
              <w:bottom w:val="single" w:sz="4" w:space="0" w:color="auto"/>
            </w:tcBorders>
            <w:vAlign w:val="bottom"/>
          </w:tcPr>
          <w:p w14:paraId="5A5A206D" w14:textId="7A28F273" w:rsidR="005F1DD2" w:rsidRPr="00235043" w:rsidRDefault="005F1DD2" w:rsidP="005F1DD2">
            <w:pPr>
              <w:pStyle w:val="acctfourfigures"/>
              <w:tabs>
                <w:tab w:val="clear" w:pos="765"/>
              </w:tabs>
              <w:spacing w:line="240" w:lineRule="auto"/>
              <w:ind w:left="-117"/>
              <w:jc w:val="right"/>
              <w:rPr>
                <w:rFonts w:ascii="Browallia New" w:hAnsi="Browallia New" w:cs="Browallia New"/>
                <w:sz w:val="28"/>
                <w:szCs w:val="28"/>
                <w:lang w:val="en-US"/>
              </w:rPr>
            </w:pPr>
            <w:r w:rsidRPr="004C52CD">
              <w:rPr>
                <w:rFonts w:ascii="Browallia New" w:hAnsi="Browallia New" w:cs="Browallia New"/>
                <w:sz w:val="28"/>
                <w:szCs w:val="28"/>
                <w:lang w:val="en-US" w:bidi="th-TH"/>
              </w:rPr>
              <w:t>55,331</w:t>
            </w:r>
          </w:p>
        </w:tc>
        <w:tc>
          <w:tcPr>
            <w:tcW w:w="150" w:type="pct"/>
            <w:vAlign w:val="bottom"/>
          </w:tcPr>
          <w:p w14:paraId="4E9ACA6A" w14:textId="77777777" w:rsidR="005F1DD2" w:rsidRPr="00235043" w:rsidRDefault="005F1DD2" w:rsidP="005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31" w:type="pct"/>
            <w:tcBorders>
              <w:top w:val="single" w:sz="4" w:space="0" w:color="auto"/>
              <w:bottom w:val="single" w:sz="4" w:space="0" w:color="auto"/>
            </w:tcBorders>
            <w:vAlign w:val="bottom"/>
          </w:tcPr>
          <w:p w14:paraId="23543607" w14:textId="2DB1C583" w:rsidR="005F1DD2" w:rsidRPr="00235043" w:rsidRDefault="005F1DD2" w:rsidP="005F1DD2">
            <w:pPr>
              <w:pStyle w:val="acctfourfigures"/>
              <w:tabs>
                <w:tab w:val="clear" w:pos="765"/>
              </w:tabs>
              <w:spacing w:line="240" w:lineRule="auto"/>
              <w:ind w:left="-117"/>
              <w:jc w:val="right"/>
              <w:rPr>
                <w:rFonts w:ascii="Browallia New" w:hAnsi="Browallia New" w:cs="Browallia New"/>
                <w:sz w:val="28"/>
                <w:szCs w:val="28"/>
                <w:lang w:val="en-US" w:bidi="th-TH"/>
              </w:rPr>
            </w:pPr>
            <w:r w:rsidRPr="00194CE4">
              <w:rPr>
                <w:rFonts w:ascii="Browallia New" w:hAnsi="Browallia New" w:cs="Browallia New"/>
                <w:sz w:val="28"/>
                <w:szCs w:val="28"/>
                <w:lang w:val="en-US" w:bidi="th-TH"/>
              </w:rPr>
              <w:t>2,435</w:t>
            </w:r>
          </w:p>
        </w:tc>
        <w:tc>
          <w:tcPr>
            <w:tcW w:w="150" w:type="pct"/>
            <w:vAlign w:val="bottom"/>
          </w:tcPr>
          <w:p w14:paraId="70A96522" w14:textId="77777777" w:rsidR="005F1DD2" w:rsidRPr="00235043" w:rsidRDefault="005F1DD2" w:rsidP="005F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87" w:type="pct"/>
            <w:gridSpan w:val="2"/>
            <w:tcBorders>
              <w:top w:val="single" w:sz="4" w:space="0" w:color="auto"/>
              <w:bottom w:val="single" w:sz="4" w:space="0" w:color="auto"/>
            </w:tcBorders>
            <w:vAlign w:val="bottom"/>
          </w:tcPr>
          <w:p w14:paraId="2D99CB34" w14:textId="5875B477" w:rsidR="005F1DD2" w:rsidRPr="00235043" w:rsidRDefault="005F1DD2" w:rsidP="005F1DD2">
            <w:pPr>
              <w:pStyle w:val="acctfourfigures"/>
              <w:tabs>
                <w:tab w:val="clear" w:pos="765"/>
              </w:tabs>
              <w:spacing w:line="240" w:lineRule="auto"/>
              <w:ind w:left="-117"/>
              <w:jc w:val="right"/>
              <w:rPr>
                <w:rFonts w:ascii="Browallia New" w:hAnsi="Browallia New" w:cs="Browallia New"/>
                <w:sz w:val="28"/>
                <w:szCs w:val="28"/>
                <w:lang w:val="en-US"/>
              </w:rPr>
            </w:pPr>
            <w:r w:rsidRPr="0014164D">
              <w:rPr>
                <w:rFonts w:ascii="Browallia New" w:hAnsi="Browallia New" w:cs="Browallia New"/>
                <w:sz w:val="28"/>
                <w:szCs w:val="28"/>
                <w:lang w:val="en-US"/>
              </w:rPr>
              <w:t>2,540</w:t>
            </w:r>
          </w:p>
        </w:tc>
      </w:tr>
      <w:tr w:rsidR="001E7FFC" w:rsidRPr="00235043" w14:paraId="2C3F05CB" w14:textId="77777777" w:rsidTr="00EE2F11">
        <w:trPr>
          <w:trHeight w:val="68"/>
        </w:trPr>
        <w:tc>
          <w:tcPr>
            <w:tcW w:w="1990" w:type="pct"/>
          </w:tcPr>
          <w:p w14:paraId="190933F4"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6"/>
              <w:jc w:val="thaiDistribute"/>
              <w:rPr>
                <w:rFonts w:ascii="Browallia New" w:hAnsi="Browallia New" w:cs="Browallia New"/>
                <w:sz w:val="28"/>
                <w:szCs w:val="28"/>
                <w:cs/>
              </w:rPr>
            </w:pPr>
          </w:p>
        </w:tc>
        <w:tc>
          <w:tcPr>
            <w:tcW w:w="635" w:type="pct"/>
            <w:vAlign w:val="bottom"/>
          </w:tcPr>
          <w:p w14:paraId="111AD2FD" w14:textId="77777777" w:rsidR="001E7FFC" w:rsidRPr="00235043" w:rsidRDefault="001E7FFC" w:rsidP="001E7FFC">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125" w:type="pct"/>
            <w:vAlign w:val="bottom"/>
          </w:tcPr>
          <w:p w14:paraId="4D1CE1FE"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632" w:type="pct"/>
            <w:vAlign w:val="bottom"/>
          </w:tcPr>
          <w:p w14:paraId="68169BF2"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0" w:type="pct"/>
            <w:vAlign w:val="bottom"/>
          </w:tcPr>
          <w:p w14:paraId="4669887A"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631" w:type="pct"/>
            <w:vAlign w:val="bottom"/>
          </w:tcPr>
          <w:p w14:paraId="59A589EF" w14:textId="77777777" w:rsidR="001E7FFC" w:rsidRPr="0093050E" w:rsidRDefault="001E7FFC" w:rsidP="0093050E">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150" w:type="pct"/>
            <w:vAlign w:val="bottom"/>
          </w:tcPr>
          <w:p w14:paraId="3EA978F4"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687" w:type="pct"/>
            <w:gridSpan w:val="2"/>
            <w:vAlign w:val="bottom"/>
          </w:tcPr>
          <w:p w14:paraId="06920E66"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1E7FFC" w:rsidRPr="00235043" w14:paraId="7E6C2904" w14:textId="77777777" w:rsidTr="00EE2F11">
        <w:tc>
          <w:tcPr>
            <w:tcW w:w="1990" w:type="pct"/>
          </w:tcPr>
          <w:p w14:paraId="45A205DF" w14:textId="52E07180"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6"/>
              <w:jc w:val="thaiDistribute"/>
              <w:rPr>
                <w:rFonts w:ascii="Browallia New" w:hAnsi="Browallia New" w:cs="Browallia New"/>
                <w:sz w:val="28"/>
                <w:szCs w:val="28"/>
                <w:cs/>
              </w:rPr>
            </w:pPr>
            <w:r w:rsidRPr="00235043">
              <w:rPr>
                <w:rFonts w:ascii="Browallia New" w:hAnsi="Browallia New" w:cs="Browallia New"/>
                <w:sz w:val="28"/>
                <w:szCs w:val="28"/>
                <w:cs/>
              </w:rPr>
              <w:t xml:space="preserve">ลูกหนี้อื่น </w:t>
            </w:r>
            <w:r w:rsidRPr="00235043">
              <w:rPr>
                <w:rFonts w:ascii="Browallia New" w:hAnsi="Browallia New" w:cs="Browallia New"/>
                <w:sz w:val="28"/>
                <w:szCs w:val="28"/>
              </w:rPr>
              <w:t>-</w:t>
            </w:r>
            <w:r w:rsidRPr="00235043">
              <w:rPr>
                <w:rFonts w:ascii="Browallia New" w:hAnsi="Browallia New" w:cs="Browallia New"/>
                <w:sz w:val="28"/>
                <w:szCs w:val="28"/>
                <w:cs/>
              </w:rPr>
              <w:t xml:space="preserve"> ลูกค้าทั่วไป</w:t>
            </w:r>
          </w:p>
        </w:tc>
        <w:tc>
          <w:tcPr>
            <w:tcW w:w="635" w:type="pct"/>
            <w:vAlign w:val="bottom"/>
          </w:tcPr>
          <w:p w14:paraId="73C8055D" w14:textId="7BECE368" w:rsidR="001E7FFC" w:rsidRPr="00235043" w:rsidRDefault="001E7FFC" w:rsidP="001E7FFC">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125" w:type="pct"/>
            <w:vAlign w:val="bottom"/>
          </w:tcPr>
          <w:p w14:paraId="5B82BA51"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632" w:type="pct"/>
            <w:vAlign w:val="bottom"/>
          </w:tcPr>
          <w:p w14:paraId="4132A73E" w14:textId="076F2AEC" w:rsidR="001E7FFC" w:rsidRPr="00235043" w:rsidRDefault="001E7FFC" w:rsidP="001E7FFC">
            <w:pPr>
              <w:pStyle w:val="acctfourfigures"/>
              <w:tabs>
                <w:tab w:val="clear" w:pos="765"/>
              </w:tabs>
              <w:spacing w:line="240" w:lineRule="auto"/>
              <w:ind w:left="-117"/>
              <w:jc w:val="right"/>
              <w:rPr>
                <w:rFonts w:ascii="Browallia New" w:hAnsi="Browallia New" w:cs="Browallia New"/>
                <w:sz w:val="28"/>
                <w:szCs w:val="28"/>
                <w:highlight w:val="cyan"/>
                <w:lang w:val="en-US"/>
              </w:rPr>
            </w:pPr>
          </w:p>
        </w:tc>
        <w:tc>
          <w:tcPr>
            <w:tcW w:w="150" w:type="pct"/>
            <w:vAlign w:val="bottom"/>
          </w:tcPr>
          <w:p w14:paraId="4F46CBFD"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631" w:type="pct"/>
            <w:vAlign w:val="bottom"/>
          </w:tcPr>
          <w:p w14:paraId="6A0C9A46" w14:textId="295BD311" w:rsidR="001E7FFC" w:rsidRPr="0093050E" w:rsidRDefault="001E7FFC" w:rsidP="001E7FFC">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150" w:type="pct"/>
            <w:vAlign w:val="bottom"/>
          </w:tcPr>
          <w:p w14:paraId="008768D1"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rPr>
            </w:pPr>
          </w:p>
        </w:tc>
        <w:tc>
          <w:tcPr>
            <w:tcW w:w="687" w:type="pct"/>
            <w:gridSpan w:val="2"/>
            <w:vAlign w:val="bottom"/>
          </w:tcPr>
          <w:p w14:paraId="65CCD74A" w14:textId="5CEDA9B1" w:rsidR="001E7FFC" w:rsidRPr="00235043" w:rsidRDefault="001E7FFC" w:rsidP="001E7FFC">
            <w:pPr>
              <w:pStyle w:val="acctfourfigures"/>
              <w:tabs>
                <w:tab w:val="clear" w:pos="765"/>
              </w:tabs>
              <w:spacing w:line="240" w:lineRule="auto"/>
              <w:ind w:left="-117"/>
              <w:jc w:val="right"/>
              <w:rPr>
                <w:rFonts w:ascii="Browallia New" w:hAnsi="Browallia New" w:cs="Browallia New"/>
                <w:sz w:val="28"/>
                <w:szCs w:val="28"/>
                <w:highlight w:val="cyan"/>
                <w:lang w:val="en-US"/>
              </w:rPr>
            </w:pPr>
          </w:p>
        </w:tc>
      </w:tr>
      <w:tr w:rsidR="00C6124B" w:rsidRPr="00235043" w14:paraId="1605A60D" w14:textId="77777777" w:rsidTr="00EE2F11">
        <w:tc>
          <w:tcPr>
            <w:tcW w:w="1990" w:type="pct"/>
          </w:tcPr>
          <w:p w14:paraId="511852F5" w14:textId="3572B148"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firstLine="316"/>
              <w:jc w:val="thaiDistribute"/>
              <w:rPr>
                <w:rFonts w:ascii="Browallia New" w:hAnsi="Browallia New" w:cs="Browallia New"/>
                <w:sz w:val="28"/>
                <w:szCs w:val="28"/>
                <w:cs/>
              </w:rPr>
            </w:pPr>
            <w:r>
              <w:rPr>
                <w:rFonts w:ascii="Browallia New" w:hAnsi="Browallia New" w:cs="Browallia New" w:hint="cs"/>
                <w:sz w:val="28"/>
                <w:szCs w:val="28"/>
                <w:cs/>
              </w:rPr>
              <w:t>ดอกเบี้ยค้างรับ</w:t>
            </w:r>
          </w:p>
        </w:tc>
        <w:tc>
          <w:tcPr>
            <w:tcW w:w="635" w:type="pct"/>
          </w:tcPr>
          <w:p w14:paraId="2D3360C4" w14:textId="6E4C4B0B" w:rsidR="00C6124B" w:rsidRPr="0047594D" w:rsidRDefault="00C6124B" w:rsidP="00C6124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C6124B">
              <w:rPr>
                <w:rFonts w:ascii="Browallia New" w:hAnsi="Browallia New" w:cs="Browallia New"/>
                <w:color w:val="000000" w:themeColor="text1"/>
                <w:sz w:val="28"/>
                <w:szCs w:val="28"/>
                <w:lang w:val="en-US" w:bidi="th-TH"/>
              </w:rPr>
              <w:t xml:space="preserve"> </w:t>
            </w:r>
            <w:r w:rsidR="005F758A" w:rsidRPr="005F758A">
              <w:rPr>
                <w:rFonts w:ascii="Browallia New" w:hAnsi="Browallia New" w:cs="Browallia New"/>
                <w:color w:val="000000" w:themeColor="text1"/>
                <w:sz w:val="28"/>
                <w:szCs w:val="28"/>
                <w:lang w:val="en-US" w:bidi="th-TH"/>
              </w:rPr>
              <w:t xml:space="preserve"> 70,229</w:t>
            </w:r>
          </w:p>
        </w:tc>
        <w:tc>
          <w:tcPr>
            <w:tcW w:w="125" w:type="pct"/>
            <w:vAlign w:val="bottom"/>
          </w:tcPr>
          <w:p w14:paraId="2713F7ED" w14:textId="77777777"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2" w:type="pct"/>
            <w:vAlign w:val="bottom"/>
          </w:tcPr>
          <w:p w14:paraId="441B05D4" w14:textId="10D3CEFE" w:rsidR="00C6124B" w:rsidRPr="004C52CD" w:rsidRDefault="00C6124B" w:rsidP="00C6124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2E7C1C">
              <w:rPr>
                <w:rFonts w:ascii="Browallia New" w:hAnsi="Browallia New" w:cs="Browallia New"/>
                <w:color w:val="000000" w:themeColor="text1"/>
                <w:sz w:val="28"/>
                <w:szCs w:val="28"/>
                <w:lang w:val="en-US" w:bidi="th-TH"/>
              </w:rPr>
              <w:t>59,</w:t>
            </w:r>
            <w:r w:rsidRPr="003A5728">
              <w:rPr>
                <w:rFonts w:ascii="Browallia New" w:hAnsi="Browallia New" w:cs="Browallia New"/>
                <w:color w:val="000000" w:themeColor="text1"/>
                <w:sz w:val="28"/>
                <w:szCs w:val="28"/>
                <w:lang w:val="en-US" w:bidi="th-TH"/>
              </w:rPr>
              <w:t>028</w:t>
            </w:r>
          </w:p>
        </w:tc>
        <w:tc>
          <w:tcPr>
            <w:tcW w:w="150" w:type="pct"/>
            <w:vAlign w:val="bottom"/>
          </w:tcPr>
          <w:p w14:paraId="5BBB81D6" w14:textId="77777777"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1" w:type="pct"/>
            <w:vAlign w:val="bottom"/>
          </w:tcPr>
          <w:p w14:paraId="4370D731" w14:textId="17F2EC23" w:rsidR="00C6124B" w:rsidRPr="0093050E" w:rsidRDefault="00C6124B" w:rsidP="00C6124B">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w:t>
            </w:r>
          </w:p>
        </w:tc>
        <w:tc>
          <w:tcPr>
            <w:tcW w:w="150" w:type="pct"/>
            <w:vAlign w:val="bottom"/>
          </w:tcPr>
          <w:p w14:paraId="5AFC5495" w14:textId="77777777"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87" w:type="pct"/>
            <w:gridSpan w:val="2"/>
            <w:vAlign w:val="bottom"/>
          </w:tcPr>
          <w:p w14:paraId="1D45B38B" w14:textId="1C2BB722" w:rsidR="00C6124B" w:rsidRPr="0014164D" w:rsidRDefault="00C6124B" w:rsidP="00C6124B">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w:t>
            </w:r>
          </w:p>
        </w:tc>
      </w:tr>
      <w:tr w:rsidR="00C6124B" w:rsidRPr="00235043" w14:paraId="37E841A7" w14:textId="77777777" w:rsidTr="00EE2F11">
        <w:tc>
          <w:tcPr>
            <w:tcW w:w="1990" w:type="pct"/>
          </w:tcPr>
          <w:p w14:paraId="581DC53E" w14:textId="3DEBCF1E" w:rsidR="00C6124B"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firstLine="316"/>
              <w:jc w:val="thaiDistribute"/>
              <w:rPr>
                <w:rFonts w:ascii="Browallia New" w:hAnsi="Browallia New" w:cs="Browallia New"/>
                <w:sz w:val="28"/>
                <w:szCs w:val="28"/>
                <w:cs/>
              </w:rPr>
            </w:pPr>
            <w:r w:rsidRPr="00235043">
              <w:rPr>
                <w:rFonts w:ascii="Browallia New" w:hAnsi="Browallia New" w:cs="Browallia New"/>
                <w:sz w:val="28"/>
                <w:szCs w:val="28"/>
                <w:cs/>
              </w:rPr>
              <w:t>ค่าเบี้ยปรับค้างรับ</w:t>
            </w:r>
          </w:p>
        </w:tc>
        <w:tc>
          <w:tcPr>
            <w:tcW w:w="635" w:type="pct"/>
          </w:tcPr>
          <w:p w14:paraId="0924B9A3" w14:textId="0DC25A92" w:rsidR="00C6124B" w:rsidRPr="002C7448" w:rsidRDefault="00C6124B" w:rsidP="00C6124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C6124B">
              <w:rPr>
                <w:rFonts w:ascii="Browallia New" w:hAnsi="Browallia New" w:cs="Browallia New"/>
                <w:color w:val="000000" w:themeColor="text1"/>
                <w:sz w:val="28"/>
                <w:szCs w:val="28"/>
                <w:lang w:val="en-US" w:bidi="th-TH"/>
              </w:rPr>
              <w:t xml:space="preserve"> 44,873 </w:t>
            </w:r>
          </w:p>
        </w:tc>
        <w:tc>
          <w:tcPr>
            <w:tcW w:w="125" w:type="pct"/>
            <w:vAlign w:val="bottom"/>
          </w:tcPr>
          <w:p w14:paraId="60F25B15" w14:textId="77777777"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2" w:type="pct"/>
            <w:vAlign w:val="bottom"/>
          </w:tcPr>
          <w:p w14:paraId="4C9D2FA9" w14:textId="2CAF2A1D" w:rsidR="00C6124B" w:rsidRPr="004C52CD" w:rsidRDefault="00C6124B" w:rsidP="00C6124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4C52CD">
              <w:rPr>
                <w:rFonts w:ascii="Browallia New" w:hAnsi="Browallia New" w:cs="Browallia New"/>
                <w:color w:val="000000" w:themeColor="text1"/>
                <w:sz w:val="28"/>
                <w:szCs w:val="28"/>
                <w:lang w:val="en-US" w:bidi="th-TH"/>
              </w:rPr>
              <w:t>44,657</w:t>
            </w:r>
          </w:p>
        </w:tc>
        <w:tc>
          <w:tcPr>
            <w:tcW w:w="150" w:type="pct"/>
            <w:vAlign w:val="bottom"/>
          </w:tcPr>
          <w:p w14:paraId="453A49F9" w14:textId="77777777"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1" w:type="pct"/>
            <w:vAlign w:val="bottom"/>
          </w:tcPr>
          <w:p w14:paraId="6834BEA7" w14:textId="08D1625C" w:rsidR="00C6124B" w:rsidRPr="0093050E" w:rsidRDefault="00C6124B" w:rsidP="00C6124B">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w:t>
            </w:r>
          </w:p>
        </w:tc>
        <w:tc>
          <w:tcPr>
            <w:tcW w:w="150" w:type="pct"/>
            <w:vAlign w:val="bottom"/>
          </w:tcPr>
          <w:p w14:paraId="4A830DC5" w14:textId="77777777"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87" w:type="pct"/>
            <w:gridSpan w:val="2"/>
            <w:vAlign w:val="bottom"/>
          </w:tcPr>
          <w:p w14:paraId="20B41722" w14:textId="3B8CB5D5" w:rsidR="00C6124B" w:rsidRPr="0014164D" w:rsidRDefault="00C6124B" w:rsidP="00C6124B">
            <w:pPr>
              <w:pStyle w:val="acctfourfigures"/>
              <w:tabs>
                <w:tab w:val="clear" w:pos="765"/>
              </w:tabs>
              <w:spacing w:line="240" w:lineRule="auto"/>
              <w:ind w:left="-117"/>
              <w:jc w:val="right"/>
              <w:rPr>
                <w:rFonts w:ascii="Browallia New" w:hAnsi="Browallia New" w:cs="Browallia New"/>
                <w:sz w:val="28"/>
                <w:szCs w:val="28"/>
              </w:rPr>
            </w:pPr>
            <w:r w:rsidRPr="0014164D">
              <w:rPr>
                <w:rFonts w:ascii="Browallia New" w:hAnsi="Browallia New" w:cs="Browallia New"/>
                <w:sz w:val="28"/>
                <w:szCs w:val="28"/>
              </w:rPr>
              <w:t>-</w:t>
            </w:r>
          </w:p>
        </w:tc>
      </w:tr>
      <w:tr w:rsidR="00C6124B" w:rsidRPr="00235043" w14:paraId="081BDA73" w14:textId="77777777" w:rsidTr="00EE2F11">
        <w:tc>
          <w:tcPr>
            <w:tcW w:w="1990" w:type="pct"/>
          </w:tcPr>
          <w:p w14:paraId="5E09451D" w14:textId="166A1F18" w:rsidR="00C6124B" w:rsidRPr="00B57A3A"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firstLine="316"/>
              <w:jc w:val="thaiDistribute"/>
              <w:rPr>
                <w:rFonts w:ascii="Browallia New" w:hAnsi="Browallia New" w:cs="Browallia New"/>
                <w:sz w:val="28"/>
                <w:szCs w:val="28"/>
                <w:cs/>
              </w:rPr>
            </w:pPr>
            <w:r w:rsidRPr="00B57A3A">
              <w:rPr>
                <w:rFonts w:ascii="Browallia New" w:hAnsi="Browallia New" w:cs="Browallia New"/>
                <w:sz w:val="28"/>
                <w:szCs w:val="28"/>
                <w:cs/>
              </w:rPr>
              <w:t>ลูกหนี้กรมสรรพากร</w:t>
            </w:r>
          </w:p>
        </w:tc>
        <w:tc>
          <w:tcPr>
            <w:tcW w:w="635" w:type="pct"/>
          </w:tcPr>
          <w:p w14:paraId="24AD5E80" w14:textId="74195EA4" w:rsidR="00C6124B" w:rsidRPr="00B57A3A" w:rsidRDefault="00C6124B" w:rsidP="00C6124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C6124B">
              <w:rPr>
                <w:rFonts w:ascii="Browallia New" w:hAnsi="Browallia New" w:cs="Browallia New"/>
                <w:color w:val="000000" w:themeColor="text1"/>
                <w:sz w:val="28"/>
                <w:szCs w:val="28"/>
                <w:lang w:val="en-US" w:bidi="th-TH"/>
              </w:rPr>
              <w:t xml:space="preserve"> 25,547 </w:t>
            </w:r>
          </w:p>
        </w:tc>
        <w:tc>
          <w:tcPr>
            <w:tcW w:w="125" w:type="pct"/>
            <w:vAlign w:val="bottom"/>
          </w:tcPr>
          <w:p w14:paraId="2A0F1CBC" w14:textId="77777777" w:rsidR="00C6124B" w:rsidRPr="00B57A3A"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2" w:type="pct"/>
            <w:vAlign w:val="bottom"/>
          </w:tcPr>
          <w:p w14:paraId="20CE0FAC" w14:textId="13475748" w:rsidR="00C6124B" w:rsidRPr="00B57A3A" w:rsidRDefault="00C6124B" w:rsidP="00C6124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1B74D9">
              <w:rPr>
                <w:rFonts w:ascii="Browallia New" w:hAnsi="Browallia New" w:cs="Browallia New"/>
                <w:color w:val="000000" w:themeColor="text1"/>
                <w:sz w:val="28"/>
                <w:szCs w:val="28"/>
                <w:lang w:val="en-US" w:bidi="th-TH"/>
              </w:rPr>
              <w:t>19,821</w:t>
            </w:r>
          </w:p>
        </w:tc>
        <w:tc>
          <w:tcPr>
            <w:tcW w:w="150" w:type="pct"/>
            <w:vAlign w:val="bottom"/>
          </w:tcPr>
          <w:p w14:paraId="1C3BF5E1" w14:textId="77777777" w:rsidR="00C6124B" w:rsidRPr="00B57A3A"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1" w:type="pct"/>
            <w:vAlign w:val="bottom"/>
          </w:tcPr>
          <w:p w14:paraId="43547BA6" w14:textId="63B71E77" w:rsidR="00C6124B" w:rsidRPr="00B57A3A" w:rsidRDefault="00C6124B" w:rsidP="00C6124B">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w:t>
            </w:r>
          </w:p>
        </w:tc>
        <w:tc>
          <w:tcPr>
            <w:tcW w:w="150" w:type="pct"/>
            <w:vAlign w:val="bottom"/>
          </w:tcPr>
          <w:p w14:paraId="1B187104" w14:textId="77777777" w:rsidR="00C6124B" w:rsidRPr="00B57A3A"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87" w:type="pct"/>
            <w:gridSpan w:val="2"/>
            <w:vAlign w:val="bottom"/>
          </w:tcPr>
          <w:p w14:paraId="13B45489" w14:textId="568B42E1" w:rsidR="00C6124B" w:rsidRPr="00B57A3A" w:rsidRDefault="00C6124B" w:rsidP="00C6124B">
            <w:pPr>
              <w:pStyle w:val="acctfourfigures"/>
              <w:tabs>
                <w:tab w:val="clear" w:pos="765"/>
              </w:tabs>
              <w:spacing w:line="240" w:lineRule="auto"/>
              <w:ind w:left="-117"/>
              <w:jc w:val="right"/>
              <w:rPr>
                <w:rFonts w:ascii="Browallia New" w:hAnsi="Browallia New" w:cs="Browallia New"/>
                <w:sz w:val="28"/>
                <w:szCs w:val="28"/>
              </w:rPr>
            </w:pPr>
            <w:r w:rsidRPr="00B57A3A">
              <w:rPr>
                <w:rFonts w:ascii="Browallia New" w:hAnsi="Browallia New" w:cs="Browallia New"/>
                <w:sz w:val="28"/>
                <w:szCs w:val="28"/>
              </w:rPr>
              <w:t>-</w:t>
            </w:r>
          </w:p>
        </w:tc>
      </w:tr>
      <w:tr w:rsidR="00C6124B" w:rsidRPr="00235043" w14:paraId="00AE3E7E" w14:textId="77777777" w:rsidTr="00EE2F11">
        <w:tc>
          <w:tcPr>
            <w:tcW w:w="1990" w:type="pct"/>
          </w:tcPr>
          <w:p w14:paraId="77E11F63" w14:textId="09957DAD"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firstLine="316"/>
              <w:jc w:val="thaiDistribute"/>
              <w:rPr>
                <w:rFonts w:ascii="Browallia New" w:hAnsi="Browallia New" w:cs="Browallia New"/>
                <w:sz w:val="28"/>
                <w:szCs w:val="28"/>
                <w:cs/>
              </w:rPr>
            </w:pPr>
            <w:r w:rsidRPr="006A61BD">
              <w:rPr>
                <w:rFonts w:ascii="Browallia New" w:hAnsi="Browallia New" w:cs="Browallia New"/>
                <w:sz w:val="28"/>
                <w:szCs w:val="28"/>
                <w:cs/>
              </w:rPr>
              <w:t>ภาษีเงินได้ถูกหัก ณ ที่จ่าย</w:t>
            </w:r>
          </w:p>
        </w:tc>
        <w:tc>
          <w:tcPr>
            <w:tcW w:w="635" w:type="pct"/>
          </w:tcPr>
          <w:p w14:paraId="127E06F6" w14:textId="0C509DFC" w:rsidR="00C6124B" w:rsidRPr="0047594D" w:rsidRDefault="00C6124B" w:rsidP="00C6124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C6124B">
              <w:rPr>
                <w:rFonts w:ascii="Browallia New" w:hAnsi="Browallia New" w:cs="Browallia New"/>
                <w:color w:val="000000" w:themeColor="text1"/>
                <w:sz w:val="28"/>
                <w:szCs w:val="28"/>
                <w:lang w:val="en-US" w:bidi="th-TH"/>
              </w:rPr>
              <w:t xml:space="preserve"> 34,287 </w:t>
            </w:r>
          </w:p>
        </w:tc>
        <w:tc>
          <w:tcPr>
            <w:tcW w:w="125" w:type="pct"/>
            <w:vAlign w:val="bottom"/>
          </w:tcPr>
          <w:p w14:paraId="07DDD7B9" w14:textId="77777777"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2" w:type="pct"/>
            <w:vAlign w:val="bottom"/>
          </w:tcPr>
          <w:p w14:paraId="64A98B34" w14:textId="038FBB60" w:rsidR="00C6124B" w:rsidRPr="004C52CD" w:rsidRDefault="00C6124B" w:rsidP="00C6124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1B74D9">
              <w:rPr>
                <w:rFonts w:ascii="Browallia New" w:hAnsi="Browallia New" w:cs="Browallia New"/>
                <w:color w:val="000000" w:themeColor="text1"/>
                <w:sz w:val="28"/>
                <w:szCs w:val="28"/>
                <w:lang w:val="en-US" w:bidi="th-TH"/>
              </w:rPr>
              <w:t>22,01</w:t>
            </w:r>
            <w:r>
              <w:rPr>
                <w:rFonts w:ascii="Browallia New" w:hAnsi="Browallia New" w:cs="Browallia New"/>
                <w:color w:val="000000" w:themeColor="text1"/>
                <w:sz w:val="28"/>
                <w:szCs w:val="28"/>
                <w:lang w:val="en-US" w:bidi="th-TH"/>
              </w:rPr>
              <w:t>7</w:t>
            </w:r>
          </w:p>
        </w:tc>
        <w:tc>
          <w:tcPr>
            <w:tcW w:w="150" w:type="pct"/>
            <w:vAlign w:val="bottom"/>
          </w:tcPr>
          <w:p w14:paraId="574E302B" w14:textId="77777777"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1" w:type="pct"/>
            <w:vAlign w:val="bottom"/>
          </w:tcPr>
          <w:p w14:paraId="6D9AB923" w14:textId="44B63B5C" w:rsidR="00C6124B" w:rsidRPr="0093050E" w:rsidRDefault="00C6124B" w:rsidP="00C6124B">
            <w:pPr>
              <w:pStyle w:val="acctfourfigures"/>
              <w:tabs>
                <w:tab w:val="clear" w:pos="765"/>
              </w:tabs>
              <w:spacing w:line="240" w:lineRule="auto"/>
              <w:ind w:left="-117"/>
              <w:jc w:val="right"/>
              <w:rPr>
                <w:rFonts w:ascii="Browallia New" w:hAnsi="Browallia New" w:cs="Browallia New"/>
                <w:sz w:val="28"/>
                <w:szCs w:val="28"/>
                <w:lang w:val="en-US" w:bidi="th-TH"/>
              </w:rPr>
            </w:pPr>
            <w:r w:rsidRPr="00B30486">
              <w:rPr>
                <w:rFonts w:ascii="Browallia New" w:hAnsi="Browallia New" w:cs="Browallia New"/>
                <w:sz w:val="28"/>
                <w:szCs w:val="28"/>
                <w:lang w:val="en-US" w:bidi="th-TH"/>
              </w:rPr>
              <w:t>20,60</w:t>
            </w:r>
            <w:r>
              <w:rPr>
                <w:rFonts w:ascii="Browallia New" w:hAnsi="Browallia New" w:cs="Browallia New"/>
                <w:sz w:val="28"/>
                <w:szCs w:val="28"/>
                <w:lang w:val="en-US" w:bidi="th-TH"/>
              </w:rPr>
              <w:t>6</w:t>
            </w:r>
          </w:p>
        </w:tc>
        <w:tc>
          <w:tcPr>
            <w:tcW w:w="150" w:type="pct"/>
            <w:vAlign w:val="bottom"/>
          </w:tcPr>
          <w:p w14:paraId="63BD538C" w14:textId="77777777"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87" w:type="pct"/>
            <w:gridSpan w:val="2"/>
            <w:vAlign w:val="bottom"/>
          </w:tcPr>
          <w:p w14:paraId="713B07FC" w14:textId="271E5367" w:rsidR="00C6124B" w:rsidRPr="0014164D" w:rsidRDefault="00C6124B" w:rsidP="00C6124B">
            <w:pPr>
              <w:pStyle w:val="acctfourfigures"/>
              <w:tabs>
                <w:tab w:val="clear" w:pos="765"/>
              </w:tabs>
              <w:spacing w:line="240" w:lineRule="auto"/>
              <w:ind w:left="-117"/>
              <w:jc w:val="right"/>
              <w:rPr>
                <w:rFonts w:ascii="Browallia New" w:hAnsi="Browallia New" w:cs="Browallia New"/>
                <w:sz w:val="28"/>
                <w:szCs w:val="28"/>
              </w:rPr>
            </w:pPr>
            <w:r w:rsidRPr="00973E1B">
              <w:rPr>
                <w:rFonts w:ascii="Browallia New" w:hAnsi="Browallia New" w:cs="Browallia New"/>
                <w:sz w:val="28"/>
                <w:szCs w:val="28"/>
              </w:rPr>
              <w:t>11,937</w:t>
            </w:r>
          </w:p>
        </w:tc>
      </w:tr>
      <w:tr w:rsidR="00C6124B" w:rsidRPr="00235043" w14:paraId="30F0627C" w14:textId="77777777" w:rsidTr="00EE2F11">
        <w:tc>
          <w:tcPr>
            <w:tcW w:w="1990" w:type="pct"/>
            <w:vAlign w:val="bottom"/>
          </w:tcPr>
          <w:p w14:paraId="4E3D4A2D" w14:textId="1CE3E59E"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firstLine="316"/>
              <w:jc w:val="thaiDistribute"/>
              <w:rPr>
                <w:rFonts w:ascii="Browallia New" w:hAnsi="Browallia New" w:cs="Browallia New"/>
                <w:sz w:val="28"/>
                <w:szCs w:val="28"/>
                <w:cs/>
              </w:rPr>
            </w:pPr>
            <w:r w:rsidRPr="00235043">
              <w:rPr>
                <w:rFonts w:ascii="Browallia New" w:hAnsi="Browallia New" w:cs="Browallia New"/>
                <w:sz w:val="28"/>
                <w:szCs w:val="28"/>
                <w:cs/>
              </w:rPr>
              <w:t>ค่าเบี้ยประกันภัยจ่ายแทนลูกค้า</w:t>
            </w:r>
          </w:p>
        </w:tc>
        <w:tc>
          <w:tcPr>
            <w:tcW w:w="635" w:type="pct"/>
          </w:tcPr>
          <w:p w14:paraId="20537684" w14:textId="0BC98F50" w:rsidR="00C6124B" w:rsidRPr="0047594D" w:rsidRDefault="00C6124B" w:rsidP="00C6124B">
            <w:pPr>
              <w:pStyle w:val="acctfourfigures"/>
              <w:tabs>
                <w:tab w:val="clear" w:pos="765"/>
              </w:tabs>
              <w:spacing w:line="240" w:lineRule="auto"/>
              <w:ind w:left="-117"/>
              <w:jc w:val="right"/>
              <w:rPr>
                <w:rFonts w:ascii="Browallia New" w:hAnsi="Browallia New" w:cs="Browallia New"/>
                <w:color w:val="000000" w:themeColor="text1"/>
                <w:sz w:val="28"/>
                <w:szCs w:val="28"/>
                <w:rtl/>
                <w:cs/>
                <w:lang w:val="en-US"/>
              </w:rPr>
            </w:pPr>
            <w:r w:rsidRPr="00C6124B">
              <w:rPr>
                <w:rFonts w:ascii="Browallia New" w:hAnsi="Browallia New" w:cs="Browallia New"/>
                <w:color w:val="000000" w:themeColor="text1"/>
                <w:sz w:val="28"/>
                <w:szCs w:val="28"/>
                <w:lang w:val="en-US" w:bidi="th-TH"/>
              </w:rPr>
              <w:t xml:space="preserve"> 466 </w:t>
            </w:r>
          </w:p>
        </w:tc>
        <w:tc>
          <w:tcPr>
            <w:tcW w:w="125" w:type="pct"/>
            <w:vAlign w:val="bottom"/>
          </w:tcPr>
          <w:p w14:paraId="3CF67B72" w14:textId="77777777"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2" w:type="pct"/>
            <w:vAlign w:val="bottom"/>
          </w:tcPr>
          <w:p w14:paraId="56EAA7EB" w14:textId="32028A55" w:rsidR="00C6124B" w:rsidRPr="00235043" w:rsidRDefault="00C6124B" w:rsidP="00C6124B">
            <w:pPr>
              <w:pStyle w:val="acctfourfigures"/>
              <w:tabs>
                <w:tab w:val="clear" w:pos="765"/>
              </w:tabs>
              <w:spacing w:line="240" w:lineRule="auto"/>
              <w:ind w:left="-117"/>
              <w:jc w:val="right"/>
              <w:rPr>
                <w:rFonts w:ascii="Browallia New" w:hAnsi="Browallia New" w:cs="Browallia New"/>
                <w:sz w:val="28"/>
                <w:szCs w:val="28"/>
                <w:lang w:val="en-US"/>
              </w:rPr>
            </w:pPr>
            <w:r w:rsidRPr="004C52CD">
              <w:rPr>
                <w:rFonts w:ascii="Browallia New" w:hAnsi="Browallia New" w:cs="Browallia New"/>
                <w:color w:val="000000" w:themeColor="text1"/>
                <w:sz w:val="28"/>
                <w:szCs w:val="28"/>
                <w:lang w:val="en-US" w:bidi="th-TH"/>
              </w:rPr>
              <w:t>962</w:t>
            </w:r>
          </w:p>
        </w:tc>
        <w:tc>
          <w:tcPr>
            <w:tcW w:w="150" w:type="pct"/>
            <w:vAlign w:val="bottom"/>
          </w:tcPr>
          <w:p w14:paraId="0338C49B" w14:textId="77777777"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1" w:type="pct"/>
            <w:vAlign w:val="bottom"/>
          </w:tcPr>
          <w:p w14:paraId="33DB26CE" w14:textId="3BCD633A" w:rsidR="00C6124B" w:rsidRPr="0093050E" w:rsidRDefault="00C6124B" w:rsidP="00C6124B">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w:t>
            </w:r>
          </w:p>
        </w:tc>
        <w:tc>
          <w:tcPr>
            <w:tcW w:w="150" w:type="pct"/>
            <w:vAlign w:val="bottom"/>
          </w:tcPr>
          <w:p w14:paraId="796C8507" w14:textId="77777777"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87" w:type="pct"/>
            <w:gridSpan w:val="2"/>
            <w:vAlign w:val="bottom"/>
          </w:tcPr>
          <w:p w14:paraId="5338465E" w14:textId="022C19AC" w:rsidR="00C6124B" w:rsidRPr="00235043" w:rsidRDefault="00C6124B" w:rsidP="00C6124B">
            <w:pPr>
              <w:pStyle w:val="acctfourfigures"/>
              <w:tabs>
                <w:tab w:val="clear" w:pos="765"/>
              </w:tabs>
              <w:spacing w:line="240" w:lineRule="auto"/>
              <w:ind w:left="-117"/>
              <w:jc w:val="right"/>
              <w:rPr>
                <w:rFonts w:ascii="Browallia New" w:hAnsi="Browallia New" w:cs="Browallia New"/>
                <w:sz w:val="28"/>
                <w:szCs w:val="28"/>
                <w:lang w:val="en-US"/>
              </w:rPr>
            </w:pPr>
            <w:r w:rsidRPr="0014164D">
              <w:rPr>
                <w:rFonts w:ascii="Browallia New" w:hAnsi="Browallia New" w:cs="Browallia New"/>
                <w:sz w:val="28"/>
                <w:szCs w:val="28"/>
              </w:rPr>
              <w:t>-</w:t>
            </w:r>
          </w:p>
        </w:tc>
      </w:tr>
      <w:tr w:rsidR="00C6124B" w:rsidRPr="00235043" w14:paraId="0BE96731" w14:textId="77777777" w:rsidTr="00EE2F11">
        <w:tc>
          <w:tcPr>
            <w:tcW w:w="1990" w:type="pct"/>
          </w:tcPr>
          <w:p w14:paraId="4877C0BA" w14:textId="62EA496F"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firstLine="316"/>
              <w:jc w:val="thaiDistribute"/>
              <w:rPr>
                <w:rFonts w:ascii="Browallia New" w:hAnsi="Browallia New" w:cs="Browallia New"/>
                <w:sz w:val="28"/>
                <w:szCs w:val="28"/>
                <w:lang w:val="en-GB"/>
              </w:rPr>
            </w:pPr>
            <w:r w:rsidRPr="00235043">
              <w:rPr>
                <w:rFonts w:ascii="Browallia New" w:hAnsi="Browallia New" w:cs="Browallia New"/>
                <w:sz w:val="28"/>
                <w:szCs w:val="28"/>
                <w:cs/>
              </w:rPr>
              <w:t>อื่นๆ</w:t>
            </w:r>
          </w:p>
        </w:tc>
        <w:tc>
          <w:tcPr>
            <w:tcW w:w="635" w:type="pct"/>
            <w:tcBorders>
              <w:bottom w:val="single" w:sz="4" w:space="0" w:color="auto"/>
            </w:tcBorders>
          </w:tcPr>
          <w:p w14:paraId="35297118" w14:textId="22D5EDE9" w:rsidR="00C6124B" w:rsidRPr="0047594D" w:rsidRDefault="00E774BD" w:rsidP="00C6124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E774BD">
              <w:rPr>
                <w:rFonts w:ascii="Browallia New" w:hAnsi="Browallia New" w:cs="Browallia New"/>
                <w:color w:val="000000" w:themeColor="text1"/>
                <w:sz w:val="28"/>
                <w:szCs w:val="28"/>
                <w:lang w:val="en-US" w:bidi="th-TH"/>
              </w:rPr>
              <w:t>27,059</w:t>
            </w:r>
          </w:p>
        </w:tc>
        <w:tc>
          <w:tcPr>
            <w:tcW w:w="125" w:type="pct"/>
            <w:vAlign w:val="bottom"/>
          </w:tcPr>
          <w:p w14:paraId="11E47CA4" w14:textId="77777777"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2" w:type="pct"/>
            <w:tcBorders>
              <w:bottom w:val="single" w:sz="4" w:space="0" w:color="auto"/>
            </w:tcBorders>
            <w:vAlign w:val="bottom"/>
          </w:tcPr>
          <w:p w14:paraId="058E47AB" w14:textId="4ABA839D" w:rsidR="00C6124B" w:rsidRPr="00235043" w:rsidRDefault="00CE0E9E" w:rsidP="00C6124B">
            <w:pPr>
              <w:pStyle w:val="acctfourfigures"/>
              <w:tabs>
                <w:tab w:val="clear" w:pos="765"/>
              </w:tabs>
              <w:spacing w:line="240" w:lineRule="auto"/>
              <w:ind w:left="-117"/>
              <w:jc w:val="right"/>
              <w:rPr>
                <w:rFonts w:ascii="Browallia New" w:hAnsi="Browallia New" w:cs="Browallia New"/>
                <w:sz w:val="28"/>
                <w:szCs w:val="28"/>
                <w:lang w:val="en-US"/>
              </w:rPr>
            </w:pPr>
            <w:r w:rsidRPr="00CE0E9E">
              <w:rPr>
                <w:rFonts w:ascii="Browallia New" w:hAnsi="Browallia New" w:cs="Browallia New"/>
                <w:color w:val="000000" w:themeColor="text1"/>
                <w:sz w:val="28"/>
                <w:szCs w:val="28"/>
                <w:lang w:val="en-US" w:bidi="th-TH"/>
              </w:rPr>
              <w:t>47,122</w:t>
            </w:r>
          </w:p>
        </w:tc>
        <w:tc>
          <w:tcPr>
            <w:tcW w:w="150" w:type="pct"/>
            <w:vAlign w:val="bottom"/>
          </w:tcPr>
          <w:p w14:paraId="3E60256A" w14:textId="77777777"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1" w:type="pct"/>
            <w:tcBorders>
              <w:bottom w:val="single" w:sz="4" w:space="0" w:color="auto"/>
            </w:tcBorders>
            <w:vAlign w:val="bottom"/>
          </w:tcPr>
          <w:p w14:paraId="0988397D" w14:textId="02EF0F17" w:rsidR="00C6124B" w:rsidRPr="00235043" w:rsidRDefault="00C6124B" w:rsidP="00C6124B">
            <w:pPr>
              <w:pStyle w:val="acctfourfigures"/>
              <w:tabs>
                <w:tab w:val="clear" w:pos="765"/>
              </w:tabs>
              <w:spacing w:line="240" w:lineRule="auto"/>
              <w:ind w:left="-117"/>
              <w:jc w:val="right"/>
              <w:rPr>
                <w:rFonts w:ascii="Browallia New" w:hAnsi="Browallia New" w:cs="Browallia New"/>
                <w:sz w:val="28"/>
                <w:szCs w:val="28"/>
                <w:lang w:val="en-US" w:bidi="th-TH"/>
              </w:rPr>
            </w:pPr>
            <w:r w:rsidRPr="00B30486">
              <w:rPr>
                <w:rFonts w:ascii="Browallia New" w:hAnsi="Browallia New" w:cs="Browallia New"/>
                <w:sz w:val="28"/>
                <w:szCs w:val="28"/>
                <w:lang w:val="en-US" w:bidi="th-TH"/>
              </w:rPr>
              <w:t>4,52</w:t>
            </w:r>
            <w:r w:rsidR="00E774BD">
              <w:rPr>
                <w:rFonts w:ascii="Browallia New" w:hAnsi="Browallia New" w:cs="Browallia New"/>
                <w:sz w:val="28"/>
                <w:szCs w:val="28"/>
                <w:lang w:val="en-US" w:bidi="th-TH"/>
              </w:rPr>
              <w:t>3</w:t>
            </w:r>
          </w:p>
        </w:tc>
        <w:tc>
          <w:tcPr>
            <w:tcW w:w="150" w:type="pct"/>
            <w:vAlign w:val="bottom"/>
          </w:tcPr>
          <w:p w14:paraId="4A122C0E" w14:textId="77777777"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87" w:type="pct"/>
            <w:gridSpan w:val="2"/>
            <w:tcBorders>
              <w:bottom w:val="single" w:sz="4" w:space="0" w:color="auto"/>
            </w:tcBorders>
            <w:vAlign w:val="bottom"/>
          </w:tcPr>
          <w:p w14:paraId="3630DF0B" w14:textId="48A47589" w:rsidR="00C6124B" w:rsidRPr="00235043" w:rsidRDefault="00C6124B" w:rsidP="00C6124B">
            <w:pPr>
              <w:pStyle w:val="acctfourfigures"/>
              <w:tabs>
                <w:tab w:val="clear" w:pos="765"/>
              </w:tabs>
              <w:spacing w:line="240" w:lineRule="auto"/>
              <w:ind w:left="-117"/>
              <w:jc w:val="right"/>
              <w:rPr>
                <w:rFonts w:ascii="Browallia New" w:hAnsi="Browallia New" w:cs="Browallia New"/>
                <w:sz w:val="28"/>
                <w:szCs w:val="28"/>
                <w:lang w:val="en-US"/>
              </w:rPr>
            </w:pPr>
            <w:r w:rsidRPr="00A63C4A">
              <w:rPr>
                <w:rFonts w:ascii="Browallia New" w:hAnsi="Browallia New" w:cs="Browallia New"/>
                <w:sz w:val="28"/>
                <w:szCs w:val="28"/>
                <w:lang w:bidi="th-TH"/>
              </w:rPr>
              <w:t>5,0</w:t>
            </w:r>
            <w:r w:rsidR="00E774BD">
              <w:rPr>
                <w:rFonts w:ascii="Browallia New" w:hAnsi="Browallia New" w:cs="Browallia New"/>
                <w:sz w:val="28"/>
                <w:szCs w:val="28"/>
                <w:lang w:bidi="th-TH"/>
              </w:rPr>
              <w:t>31</w:t>
            </w:r>
          </w:p>
        </w:tc>
      </w:tr>
      <w:tr w:rsidR="00C6124B" w:rsidRPr="00235043" w14:paraId="2318CEA6" w14:textId="77777777" w:rsidTr="00EE2F11">
        <w:tc>
          <w:tcPr>
            <w:tcW w:w="1990" w:type="pct"/>
          </w:tcPr>
          <w:p w14:paraId="14286D23" w14:textId="77777777"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16"/>
              <w:jc w:val="thaiDistribute"/>
              <w:rPr>
                <w:rFonts w:ascii="Browallia New" w:hAnsi="Browallia New" w:cs="Browallia New"/>
                <w:sz w:val="28"/>
                <w:szCs w:val="28"/>
                <w:cs/>
              </w:rPr>
            </w:pPr>
            <w:r w:rsidRPr="00235043">
              <w:rPr>
                <w:rFonts w:ascii="Browallia New" w:hAnsi="Browallia New" w:cs="Browallia New"/>
                <w:sz w:val="28"/>
                <w:szCs w:val="28"/>
                <w:cs/>
              </w:rPr>
              <w:t>รวม</w:t>
            </w:r>
          </w:p>
        </w:tc>
        <w:tc>
          <w:tcPr>
            <w:tcW w:w="635" w:type="pct"/>
            <w:tcBorders>
              <w:top w:val="single" w:sz="4" w:space="0" w:color="auto"/>
            </w:tcBorders>
          </w:tcPr>
          <w:p w14:paraId="6DEFA33D" w14:textId="408D3186" w:rsidR="00C6124B" w:rsidRPr="0047594D" w:rsidRDefault="00C6124B" w:rsidP="00C6124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C6124B">
              <w:rPr>
                <w:rFonts w:ascii="Browallia New" w:hAnsi="Browallia New" w:cs="Browallia New"/>
                <w:color w:val="000000" w:themeColor="text1"/>
                <w:sz w:val="28"/>
                <w:szCs w:val="28"/>
                <w:lang w:val="en-US" w:bidi="th-TH"/>
              </w:rPr>
              <w:t xml:space="preserve">  </w:t>
            </w:r>
            <w:r w:rsidR="00DD31D8" w:rsidRPr="00DD31D8">
              <w:rPr>
                <w:rFonts w:ascii="Browallia New" w:hAnsi="Browallia New" w:cs="Browallia New"/>
                <w:color w:val="000000" w:themeColor="text1"/>
                <w:sz w:val="28"/>
                <w:szCs w:val="28"/>
                <w:lang w:val="en-US" w:bidi="th-TH"/>
              </w:rPr>
              <w:t xml:space="preserve"> 202,461</w:t>
            </w:r>
          </w:p>
        </w:tc>
        <w:tc>
          <w:tcPr>
            <w:tcW w:w="125" w:type="pct"/>
            <w:vAlign w:val="bottom"/>
          </w:tcPr>
          <w:p w14:paraId="1D565EF6" w14:textId="77777777"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2" w:type="pct"/>
            <w:tcBorders>
              <w:top w:val="single" w:sz="4" w:space="0" w:color="auto"/>
            </w:tcBorders>
            <w:vAlign w:val="bottom"/>
          </w:tcPr>
          <w:p w14:paraId="1585CA54" w14:textId="00BB2458" w:rsidR="00C6124B" w:rsidRPr="00235043" w:rsidRDefault="00F260FC" w:rsidP="00C6124B">
            <w:pPr>
              <w:pStyle w:val="acctfourfigures"/>
              <w:tabs>
                <w:tab w:val="clear" w:pos="765"/>
              </w:tabs>
              <w:spacing w:line="240" w:lineRule="auto"/>
              <w:ind w:left="-117"/>
              <w:jc w:val="right"/>
              <w:rPr>
                <w:rFonts w:ascii="Browallia New" w:hAnsi="Browallia New" w:cs="Browallia New"/>
                <w:sz w:val="28"/>
                <w:szCs w:val="28"/>
                <w:lang w:val="en-US"/>
              </w:rPr>
            </w:pPr>
            <w:r w:rsidRPr="00F260FC">
              <w:rPr>
                <w:rFonts w:ascii="Browallia New" w:hAnsi="Browallia New" w:cs="Browallia New"/>
                <w:sz w:val="28"/>
                <w:szCs w:val="28"/>
                <w:lang w:val="en-US" w:bidi="th-TH"/>
              </w:rPr>
              <w:t>193,607</w:t>
            </w:r>
          </w:p>
        </w:tc>
        <w:tc>
          <w:tcPr>
            <w:tcW w:w="150" w:type="pct"/>
            <w:vAlign w:val="bottom"/>
          </w:tcPr>
          <w:p w14:paraId="48AFAC84" w14:textId="77777777"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1" w:type="pct"/>
            <w:tcBorders>
              <w:top w:val="single" w:sz="4" w:space="0" w:color="auto"/>
            </w:tcBorders>
            <w:vAlign w:val="bottom"/>
          </w:tcPr>
          <w:p w14:paraId="167A200B" w14:textId="77E9E3C5" w:rsidR="00C6124B" w:rsidRPr="00235043" w:rsidRDefault="00C6124B" w:rsidP="00C6124B">
            <w:pPr>
              <w:pStyle w:val="acctfourfigures"/>
              <w:tabs>
                <w:tab w:val="clear" w:pos="765"/>
              </w:tabs>
              <w:spacing w:line="240" w:lineRule="auto"/>
              <w:ind w:left="-117"/>
              <w:jc w:val="right"/>
              <w:rPr>
                <w:rFonts w:ascii="Browallia New" w:hAnsi="Browallia New" w:cs="Browallia New"/>
                <w:sz w:val="28"/>
                <w:szCs w:val="28"/>
                <w:lang w:val="en-US" w:bidi="th-TH"/>
              </w:rPr>
            </w:pPr>
            <w:r w:rsidRPr="00B30486">
              <w:rPr>
                <w:rFonts w:ascii="Browallia New" w:hAnsi="Browallia New" w:cs="Browallia New"/>
                <w:sz w:val="28"/>
                <w:szCs w:val="28"/>
                <w:lang w:val="en-US" w:bidi="th-TH"/>
              </w:rPr>
              <w:t>25,12</w:t>
            </w:r>
            <w:r w:rsidR="002454ED">
              <w:rPr>
                <w:rFonts w:ascii="Browallia New" w:hAnsi="Browallia New" w:cs="Browallia New"/>
                <w:sz w:val="28"/>
                <w:szCs w:val="28"/>
                <w:lang w:val="en-US" w:bidi="th-TH"/>
              </w:rPr>
              <w:t>9</w:t>
            </w:r>
          </w:p>
        </w:tc>
        <w:tc>
          <w:tcPr>
            <w:tcW w:w="150" w:type="pct"/>
            <w:vAlign w:val="bottom"/>
          </w:tcPr>
          <w:p w14:paraId="662C0289" w14:textId="77777777"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87" w:type="pct"/>
            <w:gridSpan w:val="2"/>
            <w:tcBorders>
              <w:top w:val="single" w:sz="4" w:space="0" w:color="auto"/>
            </w:tcBorders>
            <w:vAlign w:val="bottom"/>
          </w:tcPr>
          <w:p w14:paraId="416A38FB" w14:textId="758A11DE" w:rsidR="00C6124B" w:rsidRPr="00235043" w:rsidRDefault="00C6124B" w:rsidP="00C6124B">
            <w:pPr>
              <w:pStyle w:val="acctfourfigures"/>
              <w:tabs>
                <w:tab w:val="clear" w:pos="765"/>
              </w:tabs>
              <w:spacing w:line="240" w:lineRule="auto"/>
              <w:ind w:left="-117"/>
              <w:jc w:val="right"/>
              <w:rPr>
                <w:rFonts w:ascii="Browallia New" w:hAnsi="Browallia New" w:cs="Browallia New"/>
                <w:sz w:val="28"/>
                <w:szCs w:val="28"/>
                <w:lang w:val="en-US"/>
              </w:rPr>
            </w:pPr>
            <w:r w:rsidRPr="0014164D">
              <w:rPr>
                <w:rFonts w:ascii="Browallia New" w:hAnsi="Browallia New" w:cs="Browallia New"/>
                <w:sz w:val="28"/>
                <w:szCs w:val="28"/>
                <w:lang w:bidi="th-TH"/>
              </w:rPr>
              <w:t>16,96</w:t>
            </w:r>
            <w:r w:rsidR="002454ED">
              <w:rPr>
                <w:rFonts w:ascii="Browallia New" w:hAnsi="Browallia New" w:cs="Browallia New"/>
                <w:sz w:val="28"/>
                <w:szCs w:val="28"/>
                <w:lang w:bidi="th-TH"/>
              </w:rPr>
              <w:t>8</w:t>
            </w:r>
          </w:p>
        </w:tc>
      </w:tr>
      <w:tr w:rsidR="00C6124B" w:rsidRPr="00235043" w14:paraId="540228A2" w14:textId="77777777" w:rsidTr="00EE2F11">
        <w:tc>
          <w:tcPr>
            <w:tcW w:w="1990" w:type="pct"/>
          </w:tcPr>
          <w:p w14:paraId="7DD96D2D" w14:textId="77777777" w:rsidR="00C6124B" w:rsidRPr="00235043" w:rsidRDefault="00C6124B" w:rsidP="00C6124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16"/>
              <w:rPr>
                <w:rFonts w:ascii="Browallia New" w:hAnsi="Browallia New" w:cs="Browallia New"/>
                <w:sz w:val="28"/>
                <w:szCs w:val="28"/>
              </w:rPr>
            </w:pPr>
            <w:r w:rsidRPr="00235043">
              <w:rPr>
                <w:rFonts w:ascii="Browallia New" w:hAnsi="Browallia New" w:cs="Browallia New"/>
                <w:sz w:val="28"/>
                <w:szCs w:val="28"/>
                <w:u w:val="single"/>
                <w:cs/>
              </w:rPr>
              <w:t>หัก</w:t>
            </w:r>
            <w:r w:rsidRPr="00235043">
              <w:rPr>
                <w:rFonts w:ascii="Browallia New" w:hAnsi="Browallia New" w:cs="Browallia New"/>
                <w:sz w:val="28"/>
                <w:szCs w:val="28"/>
                <w:cs/>
              </w:rPr>
              <w:t xml:space="preserve"> ค่าเผื่อผลขาดทุนด้านเครดิต</w:t>
            </w:r>
          </w:p>
          <w:p w14:paraId="1C96D138" w14:textId="798ED90A" w:rsidR="00C6124B" w:rsidRPr="00235043" w:rsidRDefault="00C6124B" w:rsidP="00C6124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16"/>
              <w:rPr>
                <w:rFonts w:ascii="Browallia New" w:hAnsi="Browallia New" w:cs="Browallia New"/>
                <w:sz w:val="28"/>
                <w:szCs w:val="28"/>
                <w:cs/>
              </w:rPr>
            </w:pPr>
            <w:r w:rsidRPr="00235043">
              <w:rPr>
                <w:rFonts w:ascii="Browallia New" w:hAnsi="Browallia New" w:cs="Browallia New"/>
                <w:sz w:val="28"/>
                <w:szCs w:val="28"/>
                <w:cs/>
              </w:rPr>
              <w:t xml:space="preserve">         ที่คาดว่าจะเกิดขึ้น</w:t>
            </w:r>
          </w:p>
        </w:tc>
        <w:tc>
          <w:tcPr>
            <w:tcW w:w="635" w:type="pct"/>
            <w:tcBorders>
              <w:bottom w:val="single" w:sz="4" w:space="0" w:color="auto"/>
            </w:tcBorders>
            <w:vAlign w:val="bottom"/>
          </w:tcPr>
          <w:p w14:paraId="60E505CB" w14:textId="713CA19B" w:rsidR="00C6124B" w:rsidRPr="0047594D" w:rsidRDefault="00E774BD" w:rsidP="00C6124B">
            <w:pPr>
              <w:pStyle w:val="acctfourfigures"/>
              <w:tabs>
                <w:tab w:val="clear" w:pos="765"/>
              </w:tabs>
              <w:spacing w:line="240" w:lineRule="auto"/>
              <w:ind w:left="-117"/>
              <w:jc w:val="right"/>
              <w:rPr>
                <w:rFonts w:ascii="Browallia New" w:hAnsi="Browallia New" w:cs="Browallia New"/>
                <w:color w:val="000000" w:themeColor="text1"/>
                <w:sz w:val="28"/>
                <w:szCs w:val="28"/>
                <w:cs/>
                <w:lang w:val="en-US" w:bidi="th-TH"/>
              </w:rPr>
            </w:pPr>
            <w:r w:rsidRPr="00E774BD">
              <w:rPr>
                <w:rFonts w:ascii="Browallia New" w:hAnsi="Browallia New" w:cs="Browallia New"/>
                <w:color w:val="000000" w:themeColor="text1"/>
                <w:sz w:val="28"/>
                <w:szCs w:val="28"/>
                <w:lang w:val="en-US" w:bidi="th-TH"/>
              </w:rPr>
              <w:t>(55,342)</w:t>
            </w:r>
          </w:p>
        </w:tc>
        <w:tc>
          <w:tcPr>
            <w:tcW w:w="125" w:type="pct"/>
            <w:vAlign w:val="bottom"/>
          </w:tcPr>
          <w:p w14:paraId="4D1C1C47" w14:textId="77777777"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2" w:type="pct"/>
            <w:tcBorders>
              <w:bottom w:val="single" w:sz="4" w:space="0" w:color="auto"/>
            </w:tcBorders>
            <w:vAlign w:val="bottom"/>
          </w:tcPr>
          <w:p w14:paraId="4A75C056" w14:textId="4227610C" w:rsidR="00C6124B" w:rsidRPr="00235043" w:rsidRDefault="005853D1" w:rsidP="00C6124B">
            <w:pPr>
              <w:pStyle w:val="acctfourfigures"/>
              <w:tabs>
                <w:tab w:val="clear" w:pos="765"/>
              </w:tabs>
              <w:spacing w:line="240" w:lineRule="auto"/>
              <w:ind w:left="-117"/>
              <w:jc w:val="right"/>
              <w:rPr>
                <w:rFonts w:ascii="Browallia New" w:hAnsi="Browallia New" w:cs="Browallia New"/>
                <w:sz w:val="28"/>
                <w:szCs w:val="28"/>
                <w:lang w:val="en-US"/>
              </w:rPr>
            </w:pPr>
            <w:r w:rsidRPr="005853D1">
              <w:rPr>
                <w:rFonts w:ascii="Browallia New" w:hAnsi="Browallia New" w:cs="Browallia New"/>
                <w:sz w:val="28"/>
                <w:szCs w:val="28"/>
                <w:lang w:val="en-US" w:bidi="th-TH"/>
              </w:rPr>
              <w:t>(51,427)</w:t>
            </w:r>
          </w:p>
        </w:tc>
        <w:tc>
          <w:tcPr>
            <w:tcW w:w="150" w:type="pct"/>
            <w:vAlign w:val="bottom"/>
          </w:tcPr>
          <w:p w14:paraId="22607657" w14:textId="77777777"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1" w:type="pct"/>
            <w:tcBorders>
              <w:bottom w:val="single" w:sz="4" w:space="0" w:color="auto"/>
            </w:tcBorders>
            <w:vAlign w:val="bottom"/>
          </w:tcPr>
          <w:p w14:paraId="69A8ABF0" w14:textId="5E2324F5" w:rsidR="00C6124B" w:rsidRPr="0093050E" w:rsidRDefault="00E774BD" w:rsidP="00C6124B">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w:t>
            </w:r>
          </w:p>
        </w:tc>
        <w:tc>
          <w:tcPr>
            <w:tcW w:w="150" w:type="pct"/>
            <w:vAlign w:val="bottom"/>
          </w:tcPr>
          <w:p w14:paraId="06D90935" w14:textId="77777777" w:rsidR="00C6124B" w:rsidRPr="00235043" w:rsidRDefault="00C6124B" w:rsidP="00C61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87" w:type="pct"/>
            <w:gridSpan w:val="2"/>
            <w:tcBorders>
              <w:bottom w:val="single" w:sz="4" w:space="0" w:color="auto"/>
            </w:tcBorders>
            <w:vAlign w:val="bottom"/>
          </w:tcPr>
          <w:p w14:paraId="4F42E2C3" w14:textId="6CDA9322" w:rsidR="00C6124B" w:rsidRPr="00235043" w:rsidRDefault="00E774BD" w:rsidP="00C6124B">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rPr>
              <w:t>(2)</w:t>
            </w:r>
          </w:p>
        </w:tc>
      </w:tr>
      <w:tr w:rsidR="004C0499" w:rsidRPr="00235043" w14:paraId="108B3A24" w14:textId="77777777" w:rsidTr="00EE2F11">
        <w:tc>
          <w:tcPr>
            <w:tcW w:w="1990" w:type="pct"/>
          </w:tcPr>
          <w:p w14:paraId="6139C22F" w14:textId="506B66A1"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16"/>
              <w:rPr>
                <w:rFonts w:ascii="Browallia New" w:hAnsi="Browallia New" w:cs="Browallia New"/>
                <w:sz w:val="28"/>
                <w:szCs w:val="28"/>
                <w:cs/>
              </w:rPr>
            </w:pPr>
            <w:r w:rsidRPr="00235043">
              <w:rPr>
                <w:rFonts w:ascii="Browallia New" w:hAnsi="Browallia New" w:cs="Browallia New"/>
                <w:sz w:val="28"/>
                <w:szCs w:val="28"/>
                <w:cs/>
              </w:rPr>
              <w:t>สุทธิ</w:t>
            </w:r>
          </w:p>
        </w:tc>
        <w:tc>
          <w:tcPr>
            <w:tcW w:w="635" w:type="pct"/>
            <w:tcBorders>
              <w:top w:val="single" w:sz="4" w:space="0" w:color="auto"/>
              <w:bottom w:val="single" w:sz="4" w:space="0" w:color="auto"/>
            </w:tcBorders>
            <w:vAlign w:val="bottom"/>
          </w:tcPr>
          <w:p w14:paraId="7FDB6C79" w14:textId="5EED72F6" w:rsidR="004C0499" w:rsidRPr="0047594D" w:rsidRDefault="00D35A65" w:rsidP="004C0499">
            <w:pPr>
              <w:pStyle w:val="acctfourfigures"/>
              <w:tabs>
                <w:tab w:val="clear" w:pos="765"/>
              </w:tabs>
              <w:spacing w:line="240" w:lineRule="auto"/>
              <w:ind w:left="-117"/>
              <w:jc w:val="right"/>
              <w:rPr>
                <w:rFonts w:ascii="Browallia New" w:hAnsi="Browallia New" w:cs="Browallia New"/>
                <w:color w:val="000000" w:themeColor="text1"/>
                <w:sz w:val="28"/>
                <w:szCs w:val="28"/>
                <w:cs/>
                <w:lang w:val="en-US" w:bidi="th-TH"/>
              </w:rPr>
            </w:pPr>
            <w:r w:rsidRPr="00D35A65">
              <w:rPr>
                <w:rFonts w:ascii="Browallia New" w:hAnsi="Browallia New" w:cs="Browallia New"/>
                <w:color w:val="000000" w:themeColor="text1"/>
                <w:sz w:val="28"/>
                <w:szCs w:val="28"/>
                <w:cs/>
                <w:lang w:val="en-US" w:bidi="th-TH"/>
              </w:rPr>
              <w:t>147</w:t>
            </w:r>
            <w:r w:rsidRPr="00D35A65">
              <w:rPr>
                <w:rFonts w:ascii="Browallia New" w:hAnsi="Browallia New" w:cs="Browallia New"/>
                <w:color w:val="000000" w:themeColor="text1"/>
                <w:sz w:val="28"/>
                <w:szCs w:val="28"/>
                <w:lang w:val="en-US" w:bidi="th-TH"/>
              </w:rPr>
              <w:t>,</w:t>
            </w:r>
            <w:r w:rsidRPr="00D35A65">
              <w:rPr>
                <w:rFonts w:ascii="Browallia New" w:hAnsi="Browallia New" w:cs="Browallia New"/>
                <w:color w:val="000000" w:themeColor="text1"/>
                <w:sz w:val="28"/>
                <w:szCs w:val="28"/>
                <w:cs/>
                <w:lang w:val="en-US" w:bidi="th-TH"/>
              </w:rPr>
              <w:t>119</w:t>
            </w:r>
          </w:p>
        </w:tc>
        <w:tc>
          <w:tcPr>
            <w:tcW w:w="125" w:type="pct"/>
            <w:vAlign w:val="bottom"/>
          </w:tcPr>
          <w:p w14:paraId="1FDD5FA9"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2" w:type="pct"/>
            <w:tcBorders>
              <w:top w:val="single" w:sz="4" w:space="0" w:color="auto"/>
              <w:bottom w:val="single" w:sz="4" w:space="0" w:color="auto"/>
            </w:tcBorders>
            <w:vAlign w:val="bottom"/>
          </w:tcPr>
          <w:p w14:paraId="0AAB9A0F" w14:textId="123ABC65" w:rsidR="004C0499" w:rsidRPr="00235043" w:rsidRDefault="004C0499" w:rsidP="004C0499">
            <w:pPr>
              <w:pStyle w:val="acctfourfigures"/>
              <w:tabs>
                <w:tab w:val="clear" w:pos="765"/>
              </w:tabs>
              <w:spacing w:line="240" w:lineRule="auto"/>
              <w:ind w:left="-117"/>
              <w:jc w:val="right"/>
              <w:rPr>
                <w:rFonts w:ascii="Browallia New" w:hAnsi="Browallia New" w:cs="Browallia New"/>
                <w:sz w:val="28"/>
                <w:szCs w:val="28"/>
                <w:lang w:val="en-US"/>
              </w:rPr>
            </w:pPr>
            <w:r w:rsidRPr="00652D55">
              <w:rPr>
                <w:rFonts w:ascii="Browallia New" w:hAnsi="Browallia New" w:cs="Browallia New"/>
                <w:sz w:val="28"/>
                <w:szCs w:val="28"/>
                <w:lang w:val="en-US" w:bidi="th-TH"/>
              </w:rPr>
              <w:t>142,1</w:t>
            </w:r>
            <w:r>
              <w:rPr>
                <w:rFonts w:ascii="Browallia New" w:hAnsi="Browallia New" w:cs="Browallia New"/>
                <w:sz w:val="28"/>
                <w:szCs w:val="28"/>
                <w:lang w:val="en-US" w:bidi="th-TH"/>
              </w:rPr>
              <w:t>8</w:t>
            </w:r>
            <w:r w:rsidRPr="00652D55">
              <w:rPr>
                <w:rFonts w:ascii="Browallia New" w:hAnsi="Browallia New" w:cs="Browallia New"/>
                <w:sz w:val="28"/>
                <w:szCs w:val="28"/>
                <w:lang w:val="en-US" w:bidi="th-TH"/>
              </w:rPr>
              <w:t>0</w:t>
            </w:r>
          </w:p>
        </w:tc>
        <w:tc>
          <w:tcPr>
            <w:tcW w:w="150" w:type="pct"/>
            <w:vAlign w:val="bottom"/>
          </w:tcPr>
          <w:p w14:paraId="7441E5BF"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1" w:type="pct"/>
            <w:tcBorders>
              <w:top w:val="single" w:sz="4" w:space="0" w:color="auto"/>
              <w:bottom w:val="single" w:sz="4" w:space="0" w:color="auto"/>
            </w:tcBorders>
            <w:vAlign w:val="bottom"/>
          </w:tcPr>
          <w:p w14:paraId="1F17C859" w14:textId="571409AB" w:rsidR="004C0499" w:rsidRPr="00235043" w:rsidRDefault="00B30486" w:rsidP="004C0499">
            <w:pPr>
              <w:pStyle w:val="acctfourfigures"/>
              <w:tabs>
                <w:tab w:val="clear" w:pos="765"/>
              </w:tabs>
              <w:spacing w:line="240" w:lineRule="auto"/>
              <w:ind w:left="-117"/>
              <w:jc w:val="right"/>
              <w:rPr>
                <w:rFonts w:ascii="Browallia New" w:hAnsi="Browallia New" w:cs="Browallia New"/>
                <w:sz w:val="28"/>
                <w:szCs w:val="28"/>
                <w:lang w:val="en-US" w:bidi="th-TH"/>
              </w:rPr>
            </w:pPr>
            <w:r w:rsidRPr="00B30486">
              <w:rPr>
                <w:rFonts w:ascii="Browallia New" w:hAnsi="Browallia New" w:cs="Browallia New"/>
                <w:sz w:val="28"/>
                <w:szCs w:val="28"/>
                <w:lang w:val="en-US" w:bidi="th-TH"/>
              </w:rPr>
              <w:t>25,128</w:t>
            </w:r>
          </w:p>
        </w:tc>
        <w:tc>
          <w:tcPr>
            <w:tcW w:w="150" w:type="pct"/>
            <w:vAlign w:val="bottom"/>
          </w:tcPr>
          <w:p w14:paraId="6E6DD0D3"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87" w:type="pct"/>
            <w:gridSpan w:val="2"/>
            <w:tcBorders>
              <w:top w:val="single" w:sz="4" w:space="0" w:color="auto"/>
              <w:bottom w:val="single" w:sz="4" w:space="0" w:color="auto"/>
            </w:tcBorders>
            <w:vAlign w:val="bottom"/>
          </w:tcPr>
          <w:p w14:paraId="05F12E56" w14:textId="38F28816" w:rsidR="004C0499" w:rsidRPr="00235043" w:rsidRDefault="004C0499" w:rsidP="004C0499">
            <w:pPr>
              <w:pStyle w:val="acctfourfigures"/>
              <w:tabs>
                <w:tab w:val="clear" w:pos="765"/>
              </w:tabs>
              <w:spacing w:line="240" w:lineRule="auto"/>
              <w:ind w:left="-117"/>
              <w:jc w:val="right"/>
              <w:rPr>
                <w:rFonts w:ascii="Browallia New" w:hAnsi="Browallia New" w:cs="Browallia New"/>
                <w:sz w:val="28"/>
                <w:szCs w:val="28"/>
                <w:lang w:val="en-US"/>
              </w:rPr>
            </w:pPr>
            <w:r w:rsidRPr="00167D4F">
              <w:rPr>
                <w:rFonts w:ascii="Browallia New" w:hAnsi="Browallia New" w:cs="Browallia New"/>
                <w:sz w:val="28"/>
                <w:szCs w:val="28"/>
                <w:lang w:bidi="th-TH"/>
              </w:rPr>
              <w:t>1</w:t>
            </w:r>
            <w:r>
              <w:rPr>
                <w:rFonts w:ascii="Browallia New" w:hAnsi="Browallia New" w:cs="Browallia New"/>
                <w:sz w:val="28"/>
                <w:szCs w:val="28"/>
                <w:lang w:val="en-US" w:bidi="th-TH"/>
              </w:rPr>
              <w:t>6</w:t>
            </w:r>
            <w:r w:rsidRPr="00167D4F">
              <w:rPr>
                <w:rFonts w:ascii="Browallia New" w:hAnsi="Browallia New" w:cs="Browallia New"/>
                <w:sz w:val="28"/>
                <w:szCs w:val="28"/>
                <w:lang w:bidi="th-TH"/>
              </w:rPr>
              <w:t>,</w:t>
            </w:r>
            <w:r>
              <w:rPr>
                <w:rFonts w:ascii="Browallia New" w:hAnsi="Browallia New" w:cs="Browallia New"/>
                <w:sz w:val="28"/>
                <w:szCs w:val="28"/>
                <w:lang w:bidi="th-TH"/>
              </w:rPr>
              <w:t>966</w:t>
            </w:r>
          </w:p>
        </w:tc>
      </w:tr>
      <w:tr w:rsidR="004C0499" w:rsidRPr="00235043" w14:paraId="589DFC3A" w14:textId="77777777" w:rsidTr="00EE2F11">
        <w:trPr>
          <w:trHeight w:val="314"/>
        </w:trPr>
        <w:tc>
          <w:tcPr>
            <w:tcW w:w="1990" w:type="pct"/>
          </w:tcPr>
          <w:p w14:paraId="09BC8B80"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16"/>
              <w:rPr>
                <w:rFonts w:ascii="Browallia New" w:hAnsi="Browallia New" w:cs="Browallia New"/>
                <w:cs/>
              </w:rPr>
            </w:pPr>
          </w:p>
        </w:tc>
        <w:tc>
          <w:tcPr>
            <w:tcW w:w="635" w:type="pct"/>
            <w:tcBorders>
              <w:top w:val="single" w:sz="4" w:space="0" w:color="auto"/>
            </w:tcBorders>
            <w:vAlign w:val="bottom"/>
          </w:tcPr>
          <w:p w14:paraId="21407522" w14:textId="77777777" w:rsidR="004C0499" w:rsidRPr="00235043" w:rsidRDefault="004C0499" w:rsidP="004C0499">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125" w:type="pct"/>
            <w:vAlign w:val="bottom"/>
          </w:tcPr>
          <w:p w14:paraId="40DA65B4"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2" w:type="pct"/>
            <w:tcBorders>
              <w:top w:val="single" w:sz="4" w:space="0" w:color="auto"/>
            </w:tcBorders>
            <w:vAlign w:val="bottom"/>
          </w:tcPr>
          <w:p w14:paraId="157C87C1" w14:textId="22B1E4BC" w:rsidR="004C0499" w:rsidRPr="00235043" w:rsidRDefault="004C0499" w:rsidP="004C0499">
            <w:pPr>
              <w:pStyle w:val="acctfourfigures"/>
              <w:tabs>
                <w:tab w:val="clear" w:pos="765"/>
              </w:tabs>
              <w:spacing w:line="240" w:lineRule="auto"/>
              <w:ind w:left="-117"/>
              <w:jc w:val="right"/>
              <w:rPr>
                <w:rFonts w:ascii="Browallia New" w:hAnsi="Browallia New" w:cs="Browallia New"/>
                <w:sz w:val="28"/>
                <w:szCs w:val="28"/>
                <w:lang w:val="en-US"/>
              </w:rPr>
            </w:pPr>
          </w:p>
        </w:tc>
        <w:tc>
          <w:tcPr>
            <w:tcW w:w="150" w:type="pct"/>
            <w:vAlign w:val="bottom"/>
          </w:tcPr>
          <w:p w14:paraId="6570B706"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1" w:type="pct"/>
            <w:tcBorders>
              <w:top w:val="single" w:sz="4" w:space="0" w:color="auto"/>
            </w:tcBorders>
            <w:vAlign w:val="bottom"/>
          </w:tcPr>
          <w:p w14:paraId="302A5F0F" w14:textId="1C203AFD" w:rsidR="004C0499" w:rsidRPr="00235043" w:rsidRDefault="004C0499" w:rsidP="004C0499">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150" w:type="pct"/>
            <w:vAlign w:val="bottom"/>
          </w:tcPr>
          <w:p w14:paraId="648DA248"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87" w:type="pct"/>
            <w:gridSpan w:val="2"/>
            <w:tcBorders>
              <w:top w:val="single" w:sz="4" w:space="0" w:color="auto"/>
            </w:tcBorders>
            <w:vAlign w:val="bottom"/>
          </w:tcPr>
          <w:p w14:paraId="28978A36" w14:textId="77777777" w:rsidR="004C0499" w:rsidRPr="00235043" w:rsidRDefault="004C0499" w:rsidP="004C0499">
            <w:pPr>
              <w:pStyle w:val="acctfourfigures"/>
              <w:tabs>
                <w:tab w:val="clear" w:pos="765"/>
              </w:tabs>
              <w:spacing w:line="240" w:lineRule="auto"/>
              <w:ind w:left="-117"/>
              <w:jc w:val="right"/>
              <w:rPr>
                <w:rFonts w:ascii="Browallia New" w:hAnsi="Browallia New" w:cs="Browallia New"/>
                <w:sz w:val="28"/>
                <w:szCs w:val="28"/>
                <w:lang w:val="en-US"/>
              </w:rPr>
            </w:pPr>
          </w:p>
        </w:tc>
      </w:tr>
      <w:tr w:rsidR="004C0499" w:rsidRPr="00235043" w14:paraId="5D78B180" w14:textId="77777777" w:rsidTr="00EE2F11">
        <w:tc>
          <w:tcPr>
            <w:tcW w:w="1990" w:type="pct"/>
          </w:tcPr>
          <w:p w14:paraId="1E874FE7" w14:textId="685767A5" w:rsidR="004C0499"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83" w:hanging="567"/>
              <w:jc w:val="thaiDistribute"/>
              <w:rPr>
                <w:rFonts w:ascii="Browallia New" w:hAnsi="Browallia New" w:cs="Browallia New"/>
                <w:sz w:val="28"/>
                <w:szCs w:val="28"/>
              </w:rPr>
            </w:pPr>
            <w:r w:rsidRPr="00235043">
              <w:rPr>
                <w:rFonts w:ascii="Browallia New" w:hAnsi="Browallia New" w:cs="Browallia New"/>
                <w:sz w:val="28"/>
                <w:szCs w:val="28"/>
                <w:cs/>
              </w:rPr>
              <w:t xml:space="preserve">รวมลูกหนี้การค้าและลูกหนี้อื่น </w:t>
            </w:r>
            <w:r w:rsidRPr="00235043">
              <w:rPr>
                <w:rFonts w:ascii="Browallia New" w:hAnsi="Browallia New" w:cs="Browallia New"/>
                <w:sz w:val="28"/>
                <w:szCs w:val="28"/>
              </w:rPr>
              <w:t>-</w:t>
            </w:r>
            <w:r w:rsidRPr="00235043">
              <w:rPr>
                <w:rFonts w:ascii="Browallia New" w:hAnsi="Browallia New" w:cs="Browallia New"/>
                <w:sz w:val="28"/>
                <w:szCs w:val="28"/>
                <w:cs/>
              </w:rPr>
              <w:t xml:space="preserve"> </w:t>
            </w:r>
          </w:p>
          <w:p w14:paraId="3FE22944" w14:textId="197E54C9"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83"/>
              <w:jc w:val="thaiDistribute"/>
              <w:rPr>
                <w:rFonts w:ascii="Browallia New" w:hAnsi="Browallia New" w:cs="Browallia New"/>
                <w:sz w:val="28"/>
                <w:szCs w:val="28"/>
                <w:cs/>
              </w:rPr>
            </w:pPr>
            <w:r w:rsidRPr="00235043">
              <w:rPr>
                <w:rFonts w:ascii="Browallia New" w:hAnsi="Browallia New" w:cs="Browallia New"/>
                <w:sz w:val="28"/>
                <w:szCs w:val="28"/>
                <w:cs/>
              </w:rPr>
              <w:t>ลูกค้าทั่วไป</w:t>
            </w:r>
          </w:p>
        </w:tc>
        <w:tc>
          <w:tcPr>
            <w:tcW w:w="635" w:type="pct"/>
            <w:tcBorders>
              <w:bottom w:val="single" w:sz="12" w:space="0" w:color="auto"/>
            </w:tcBorders>
            <w:vAlign w:val="bottom"/>
          </w:tcPr>
          <w:p w14:paraId="6255FAA1" w14:textId="0A0C12DE" w:rsidR="004C0499" w:rsidRPr="00235043" w:rsidRDefault="00433DDF" w:rsidP="004C0499">
            <w:pPr>
              <w:pStyle w:val="acctfourfigures"/>
              <w:tabs>
                <w:tab w:val="clear" w:pos="765"/>
              </w:tabs>
              <w:spacing w:line="240" w:lineRule="auto"/>
              <w:ind w:left="-117"/>
              <w:jc w:val="right"/>
              <w:rPr>
                <w:rFonts w:ascii="Browallia New" w:hAnsi="Browallia New" w:cs="Browallia New"/>
                <w:sz w:val="28"/>
                <w:szCs w:val="28"/>
                <w:lang w:val="en-US" w:bidi="th-TH"/>
              </w:rPr>
            </w:pPr>
            <w:r w:rsidRPr="00433DDF">
              <w:rPr>
                <w:rFonts w:ascii="Browallia New" w:hAnsi="Browallia New" w:cs="Browallia New"/>
                <w:sz w:val="28"/>
                <w:szCs w:val="28"/>
                <w:cs/>
                <w:lang w:val="en-US" w:bidi="th-TH"/>
              </w:rPr>
              <w:t>179</w:t>
            </w:r>
            <w:r w:rsidRPr="00433DDF">
              <w:rPr>
                <w:rFonts w:ascii="Browallia New" w:hAnsi="Browallia New" w:cs="Browallia New"/>
                <w:sz w:val="28"/>
                <w:szCs w:val="28"/>
                <w:lang w:val="en-US" w:bidi="th-TH"/>
              </w:rPr>
              <w:t>,</w:t>
            </w:r>
            <w:r w:rsidRPr="00433DDF">
              <w:rPr>
                <w:rFonts w:ascii="Browallia New" w:hAnsi="Browallia New" w:cs="Browallia New"/>
                <w:sz w:val="28"/>
                <w:szCs w:val="28"/>
                <w:cs/>
                <w:lang w:val="en-US" w:bidi="th-TH"/>
              </w:rPr>
              <w:t>627</w:t>
            </w:r>
          </w:p>
        </w:tc>
        <w:tc>
          <w:tcPr>
            <w:tcW w:w="125" w:type="pct"/>
            <w:vAlign w:val="bottom"/>
          </w:tcPr>
          <w:p w14:paraId="177CE608"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2" w:type="pct"/>
            <w:tcBorders>
              <w:bottom w:val="single" w:sz="12" w:space="0" w:color="auto"/>
            </w:tcBorders>
            <w:vAlign w:val="bottom"/>
          </w:tcPr>
          <w:p w14:paraId="2D9177D5" w14:textId="725A2BE8" w:rsidR="004C0499" w:rsidRPr="00235043" w:rsidRDefault="004C0499" w:rsidP="004C0499">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color w:val="000000" w:themeColor="text1"/>
                <w:sz w:val="28"/>
                <w:szCs w:val="28"/>
                <w:lang w:val="en-US" w:bidi="th-TH"/>
              </w:rPr>
              <w:t>197,511</w:t>
            </w:r>
          </w:p>
        </w:tc>
        <w:tc>
          <w:tcPr>
            <w:tcW w:w="150" w:type="pct"/>
            <w:vAlign w:val="bottom"/>
          </w:tcPr>
          <w:p w14:paraId="40AEDF53"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1" w:type="pct"/>
            <w:tcBorders>
              <w:bottom w:val="single" w:sz="12" w:space="0" w:color="auto"/>
            </w:tcBorders>
            <w:vAlign w:val="bottom"/>
          </w:tcPr>
          <w:p w14:paraId="0FBA4ECB" w14:textId="4F5D0DD6" w:rsidR="004C0499" w:rsidRPr="00235043" w:rsidRDefault="00B30486" w:rsidP="004C0499">
            <w:pPr>
              <w:pStyle w:val="acctfourfigures"/>
              <w:tabs>
                <w:tab w:val="clear" w:pos="765"/>
              </w:tabs>
              <w:spacing w:line="240" w:lineRule="auto"/>
              <w:ind w:left="-117"/>
              <w:jc w:val="right"/>
              <w:rPr>
                <w:rFonts w:ascii="Browallia New" w:hAnsi="Browallia New" w:cs="Browallia New"/>
                <w:sz w:val="28"/>
                <w:szCs w:val="28"/>
                <w:lang w:val="en-US" w:bidi="th-TH"/>
              </w:rPr>
            </w:pPr>
            <w:r w:rsidRPr="00B30486">
              <w:rPr>
                <w:rFonts w:ascii="Browallia New" w:hAnsi="Browallia New" w:cs="Browallia New"/>
                <w:sz w:val="28"/>
                <w:szCs w:val="28"/>
                <w:lang w:val="en-US" w:bidi="th-TH"/>
              </w:rPr>
              <w:t>27,563</w:t>
            </w:r>
          </w:p>
        </w:tc>
        <w:tc>
          <w:tcPr>
            <w:tcW w:w="150" w:type="pct"/>
            <w:vAlign w:val="bottom"/>
          </w:tcPr>
          <w:p w14:paraId="796D7AD7"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87" w:type="pct"/>
            <w:gridSpan w:val="2"/>
            <w:tcBorders>
              <w:bottom w:val="single" w:sz="12" w:space="0" w:color="auto"/>
            </w:tcBorders>
            <w:vAlign w:val="bottom"/>
          </w:tcPr>
          <w:p w14:paraId="780E73AD" w14:textId="4B5B7A0D" w:rsidR="004C0499" w:rsidRPr="00235043" w:rsidRDefault="004C0499" w:rsidP="004C0499">
            <w:pPr>
              <w:pStyle w:val="acctfourfigures"/>
              <w:tabs>
                <w:tab w:val="clear" w:pos="765"/>
              </w:tabs>
              <w:spacing w:line="240" w:lineRule="auto"/>
              <w:ind w:left="-117"/>
              <w:jc w:val="right"/>
              <w:rPr>
                <w:rFonts w:ascii="Browallia New" w:hAnsi="Browallia New" w:cs="Browallia New"/>
                <w:sz w:val="28"/>
                <w:szCs w:val="28"/>
                <w:lang w:val="en-US"/>
              </w:rPr>
            </w:pPr>
            <w:r w:rsidRPr="0014164D">
              <w:rPr>
                <w:rFonts w:ascii="Browallia New" w:hAnsi="Browallia New" w:cs="Browallia New"/>
                <w:sz w:val="28"/>
                <w:szCs w:val="28"/>
                <w:lang w:bidi="th-TH"/>
              </w:rPr>
              <w:t>19,506</w:t>
            </w:r>
          </w:p>
        </w:tc>
      </w:tr>
    </w:tbl>
    <w:p w14:paraId="71E08409" w14:textId="77777777" w:rsidR="005F4B5E" w:rsidRPr="00235043" w:rsidRDefault="005F4B5E"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3FA55AC9" w14:textId="77777777" w:rsidR="0073660A" w:rsidRPr="00235043"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0A27EAE5" w14:textId="77777777" w:rsidR="0073660A" w:rsidRPr="00235043"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CD4A0D3" w14:textId="77777777" w:rsidR="0073660A" w:rsidRPr="00235043"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6087364" w14:textId="77777777" w:rsidR="0073660A" w:rsidRPr="00235043"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4FA507F4" w14:textId="77777777" w:rsidR="0073660A" w:rsidRPr="00235043"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1EEAFD1D" w14:textId="77777777" w:rsidR="00D85BE6" w:rsidRPr="00235043" w:rsidRDefault="00D8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35043">
        <w:rPr>
          <w:rFonts w:ascii="Browallia New" w:hAnsi="Browallia New" w:cs="Browallia New"/>
          <w:sz w:val="28"/>
          <w:szCs w:val="28"/>
        </w:rPr>
        <w:br w:type="page"/>
      </w:r>
    </w:p>
    <w:p w14:paraId="7C4A5D92" w14:textId="110E0499" w:rsidR="001A1745" w:rsidRPr="00235043" w:rsidRDefault="001A1745" w:rsidP="00D85BE6">
      <w:pPr>
        <w:pStyle w:val="a3"/>
        <w:tabs>
          <w:tab w:val="clear" w:pos="1080"/>
        </w:tabs>
        <w:ind w:left="426"/>
        <w:jc w:val="thaiDistribute"/>
        <w:rPr>
          <w:rFonts w:ascii="Browallia New" w:hAnsi="Browallia New" w:cs="Browallia New"/>
          <w:sz w:val="28"/>
          <w:szCs w:val="28"/>
        </w:rPr>
      </w:pPr>
      <w:r w:rsidRPr="00235043">
        <w:rPr>
          <w:rFonts w:ascii="Browallia New" w:hAnsi="Browallia New" w:cs="Browallia New"/>
          <w:sz w:val="28"/>
          <w:szCs w:val="28"/>
          <w:cs/>
        </w:rPr>
        <w:lastRenderedPageBreak/>
        <w:t xml:space="preserve">ยอดคงเหลือของลูกหนี้การค้า ณ วันที่ </w:t>
      </w:r>
      <w:r w:rsidR="00E636B9" w:rsidRPr="00A67DCC">
        <w:rPr>
          <w:rFonts w:ascii="Browallia New" w:hAnsi="Browallia New" w:cs="Browallia New"/>
          <w:sz w:val="28"/>
          <w:szCs w:val="28"/>
          <w:lang w:val="en-GB"/>
        </w:rPr>
        <w:t>30</w:t>
      </w:r>
      <w:r w:rsidR="00E636B9" w:rsidRPr="00A67DCC">
        <w:rPr>
          <w:rFonts w:ascii="Browallia New" w:hAnsi="Browallia New" w:cs="Browallia New"/>
          <w:sz w:val="28"/>
          <w:szCs w:val="28"/>
          <w:cs/>
          <w:lang w:val="en-GB"/>
        </w:rPr>
        <w:t xml:space="preserve"> มิถุนายน</w:t>
      </w:r>
      <w:r w:rsidR="00E636B9">
        <w:rPr>
          <w:rFonts w:ascii="Browallia New" w:hAnsi="Browallia New" w:cs="Browallia New" w:hint="cs"/>
          <w:sz w:val="28"/>
          <w:szCs w:val="28"/>
          <w:cs/>
        </w:rPr>
        <w:t xml:space="preserve"> </w:t>
      </w:r>
      <w:r w:rsidR="004C0499">
        <w:rPr>
          <w:rFonts w:ascii="Browallia New" w:hAnsi="Browallia New" w:cs="Browallia New"/>
          <w:sz w:val="28"/>
          <w:szCs w:val="28"/>
          <w:lang w:val="en-US"/>
        </w:rPr>
        <w:t>2569</w:t>
      </w:r>
      <w:r w:rsidR="004C0499" w:rsidRPr="00235043">
        <w:rPr>
          <w:rFonts w:ascii="Browallia New" w:hAnsi="Browallia New" w:cs="Browallia New"/>
          <w:sz w:val="28"/>
          <w:szCs w:val="28"/>
          <w:cs/>
        </w:rPr>
        <w:t xml:space="preserve"> </w:t>
      </w:r>
      <w:r w:rsidR="00194DD2" w:rsidRPr="00235043">
        <w:rPr>
          <w:rFonts w:ascii="Browallia New" w:hAnsi="Browallia New" w:cs="Browallia New"/>
          <w:sz w:val="28"/>
          <w:szCs w:val="28"/>
          <w:cs/>
        </w:rPr>
        <w:t xml:space="preserve">และ วันที่ </w:t>
      </w:r>
      <w:r w:rsidR="004C0499">
        <w:rPr>
          <w:rFonts w:ascii="Browallia New" w:hAnsi="Browallia New" w:cs="Browallia New"/>
          <w:sz w:val="28"/>
          <w:szCs w:val="28"/>
          <w:lang w:val="en-US"/>
        </w:rPr>
        <w:t>31</w:t>
      </w:r>
      <w:r w:rsidR="00194DD2" w:rsidRPr="00235043">
        <w:rPr>
          <w:rFonts w:ascii="Browallia New" w:hAnsi="Browallia New" w:cs="Browallia New"/>
          <w:sz w:val="28"/>
          <w:szCs w:val="28"/>
          <w:cs/>
        </w:rPr>
        <w:t xml:space="preserve"> ธันวาคม </w:t>
      </w:r>
      <w:r w:rsidR="004C0499">
        <w:rPr>
          <w:rFonts w:ascii="Browallia New" w:hAnsi="Browallia New" w:cs="Browallia New"/>
          <w:sz w:val="28"/>
          <w:szCs w:val="28"/>
          <w:lang w:val="en-US"/>
        </w:rPr>
        <w:t>2568</w:t>
      </w:r>
      <w:r w:rsidRPr="00235043">
        <w:rPr>
          <w:rFonts w:ascii="Browallia New" w:hAnsi="Browallia New" w:cs="Browallia New"/>
          <w:sz w:val="28"/>
          <w:szCs w:val="28"/>
          <w:cs/>
        </w:rPr>
        <w:t xml:space="preserve"> จัดจำแนกตามอายุหนี้ได้ดังนี้</w:t>
      </w:r>
    </w:p>
    <w:p w14:paraId="76933153" w14:textId="77777777" w:rsidR="00A41BA8" w:rsidRPr="00235043" w:rsidRDefault="00A41BA8"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tbl>
      <w:tblPr>
        <w:tblW w:w="9082" w:type="dxa"/>
        <w:tblInd w:w="308" w:type="dxa"/>
        <w:tblLayout w:type="fixed"/>
        <w:tblLook w:val="0000" w:firstRow="0" w:lastRow="0" w:firstColumn="0" w:lastColumn="0" w:noHBand="0" w:noVBand="0"/>
      </w:tblPr>
      <w:tblGrid>
        <w:gridCol w:w="3625"/>
        <w:gridCol w:w="1197"/>
        <w:gridCol w:w="236"/>
        <w:gridCol w:w="1159"/>
        <w:gridCol w:w="236"/>
        <w:gridCol w:w="1177"/>
        <w:gridCol w:w="248"/>
        <w:gridCol w:w="1204"/>
      </w:tblGrid>
      <w:tr w:rsidR="006971B8" w:rsidRPr="00235043" w14:paraId="3552AAEA" w14:textId="77777777" w:rsidTr="00194DD2">
        <w:trPr>
          <w:tblHeader/>
        </w:trPr>
        <w:tc>
          <w:tcPr>
            <w:tcW w:w="3625" w:type="dxa"/>
          </w:tcPr>
          <w:p w14:paraId="62603DF7"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57" w:type="dxa"/>
            <w:gridSpan w:val="7"/>
          </w:tcPr>
          <w:p w14:paraId="213625BE" w14:textId="77777777" w:rsidR="006971B8" w:rsidRPr="00235043" w:rsidRDefault="006971B8" w:rsidP="001B4041">
            <w:pPr>
              <w:spacing w:line="240" w:lineRule="auto"/>
              <w:ind w:right="-45"/>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lang w:val="en-GB"/>
              </w:rPr>
              <w:t xml:space="preserve">: </w:t>
            </w:r>
            <w:r w:rsidRPr="00235043">
              <w:rPr>
                <w:rFonts w:ascii="Browallia New" w:hAnsi="Browallia New" w:cs="Browallia New"/>
                <w:sz w:val="28"/>
                <w:szCs w:val="28"/>
                <w:cs/>
              </w:rPr>
              <w:t>พันบาท)</w:t>
            </w:r>
          </w:p>
        </w:tc>
      </w:tr>
      <w:tr w:rsidR="006971B8" w:rsidRPr="00235043" w14:paraId="13028CC3" w14:textId="77777777" w:rsidTr="00194DD2">
        <w:trPr>
          <w:tblHeader/>
        </w:trPr>
        <w:tc>
          <w:tcPr>
            <w:tcW w:w="3625" w:type="dxa"/>
          </w:tcPr>
          <w:p w14:paraId="3F739206"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423452C2" w:rsidR="006971B8" w:rsidRPr="00235043"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6971B8" w:rsidRPr="00235043">
              <w:rPr>
                <w:rFonts w:ascii="Browallia New" w:hAnsi="Browallia New" w:cs="Browallia New"/>
                <w:sz w:val="28"/>
                <w:szCs w:val="28"/>
                <w:cs/>
              </w:rPr>
              <w:t>การเงินรวม</w:t>
            </w:r>
          </w:p>
        </w:tc>
        <w:tc>
          <w:tcPr>
            <w:tcW w:w="236" w:type="dxa"/>
          </w:tcPr>
          <w:p w14:paraId="0AB26366"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9" w:type="dxa"/>
            <w:gridSpan w:val="3"/>
            <w:tcBorders>
              <w:bottom w:val="single" w:sz="4" w:space="0" w:color="auto"/>
            </w:tcBorders>
          </w:tcPr>
          <w:p w14:paraId="789BFB3F" w14:textId="1711A990" w:rsidR="006971B8" w:rsidRPr="00235043" w:rsidRDefault="001C0240" w:rsidP="00B80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6971B8" w:rsidRPr="00235043">
              <w:rPr>
                <w:rFonts w:ascii="Browallia New" w:hAnsi="Browallia New" w:cs="Browallia New"/>
                <w:sz w:val="28"/>
                <w:szCs w:val="28"/>
                <w:cs/>
              </w:rPr>
              <w:t>การเงินเฉพาะบริษัท</w:t>
            </w:r>
          </w:p>
        </w:tc>
      </w:tr>
      <w:tr w:rsidR="004C0499" w:rsidRPr="00235043" w14:paraId="53F03DF4" w14:textId="77777777" w:rsidTr="00BB092C">
        <w:trPr>
          <w:tblHeader/>
        </w:trPr>
        <w:tc>
          <w:tcPr>
            <w:tcW w:w="3625" w:type="dxa"/>
          </w:tcPr>
          <w:p w14:paraId="63DEC577" w14:textId="77777777" w:rsidR="004C0499" w:rsidRPr="00235043" w:rsidRDefault="004C0499" w:rsidP="004C0499">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vAlign w:val="bottom"/>
          </w:tcPr>
          <w:p w14:paraId="744A6202" w14:textId="71D1CB79" w:rsidR="004C0499" w:rsidRPr="00235043" w:rsidRDefault="00E636B9" w:rsidP="004C0499">
            <w:pPr>
              <w:tabs>
                <w:tab w:val="clear" w:pos="680"/>
                <w:tab w:val="clear" w:pos="907"/>
              </w:tabs>
              <w:spacing w:line="240" w:lineRule="auto"/>
              <w:ind w:left="-109" w:right="-111"/>
              <w:jc w:val="center"/>
              <w:rPr>
                <w:rFonts w:ascii="Browallia New" w:hAnsi="Browallia New" w:cs="Browallia New"/>
                <w:sz w:val="28"/>
                <w:szCs w:val="28"/>
              </w:rPr>
            </w:pPr>
            <w:r w:rsidRPr="00A67DCC">
              <w:rPr>
                <w:rFonts w:ascii="Browallia New" w:hAnsi="Browallia New" w:cs="Browallia New"/>
                <w:sz w:val="28"/>
                <w:szCs w:val="28"/>
                <w:lang w:val="en-GB"/>
              </w:rPr>
              <w:t>30</w:t>
            </w:r>
            <w:r w:rsidRPr="00A67DCC">
              <w:rPr>
                <w:rFonts w:ascii="Browallia New" w:hAnsi="Browallia New" w:cs="Browallia New"/>
                <w:sz w:val="28"/>
                <w:szCs w:val="28"/>
                <w:cs/>
                <w:lang w:val="en-GB"/>
              </w:rPr>
              <w:t xml:space="preserve"> มิถุนายน</w:t>
            </w:r>
            <w:r>
              <w:rPr>
                <w:rFonts w:ascii="Browallia New" w:hAnsi="Browallia New" w:cs="Browallia New" w:hint="cs"/>
                <w:sz w:val="28"/>
                <w:szCs w:val="28"/>
                <w:cs/>
              </w:rPr>
              <w:t xml:space="preserve"> </w:t>
            </w:r>
            <w:r w:rsidR="004C0499">
              <w:rPr>
                <w:rFonts w:ascii="Browallia New" w:hAnsi="Browallia New" w:cs="Browallia New"/>
                <w:sz w:val="28"/>
                <w:szCs w:val="28"/>
              </w:rPr>
              <w:t>2569</w:t>
            </w:r>
          </w:p>
        </w:tc>
        <w:tc>
          <w:tcPr>
            <w:tcW w:w="236" w:type="dxa"/>
            <w:tcBorders>
              <w:top w:val="single" w:sz="4" w:space="0" w:color="auto"/>
            </w:tcBorders>
            <w:vAlign w:val="bottom"/>
          </w:tcPr>
          <w:p w14:paraId="649EE9A0" w14:textId="77777777" w:rsidR="004C0499" w:rsidRPr="00235043" w:rsidRDefault="004C0499" w:rsidP="004C0499">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7B1C8284" w:rsidR="004C0499" w:rsidRPr="00235043" w:rsidRDefault="004C0499" w:rsidP="004C0499">
            <w:pPr>
              <w:tabs>
                <w:tab w:val="clear" w:pos="680"/>
                <w:tab w:val="clear" w:pos="907"/>
              </w:tabs>
              <w:spacing w:line="240" w:lineRule="auto"/>
              <w:ind w:left="-109" w:right="-111"/>
              <w:jc w:val="center"/>
              <w:rPr>
                <w:rFonts w:ascii="Browallia New" w:hAnsi="Browallia New" w:cs="Browallia New"/>
                <w:sz w:val="28"/>
                <w:szCs w:val="28"/>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w:t>
            </w:r>
            <w:r>
              <w:rPr>
                <w:rFonts w:ascii="Browallia New" w:hAnsi="Browallia New" w:cs="Browallia New"/>
                <w:sz w:val="28"/>
                <w:szCs w:val="28"/>
              </w:rPr>
              <w:t>8</w:t>
            </w:r>
          </w:p>
        </w:tc>
        <w:tc>
          <w:tcPr>
            <w:tcW w:w="236" w:type="dxa"/>
          </w:tcPr>
          <w:p w14:paraId="1A9157AE" w14:textId="77777777" w:rsidR="004C0499" w:rsidRPr="00235043" w:rsidRDefault="004C0499" w:rsidP="004C0499">
            <w:pPr>
              <w:tabs>
                <w:tab w:val="clear" w:pos="680"/>
                <w:tab w:val="clear" w:pos="907"/>
              </w:tabs>
              <w:spacing w:line="240" w:lineRule="auto"/>
              <w:ind w:left="-109" w:right="-111"/>
              <w:jc w:val="center"/>
              <w:rPr>
                <w:rFonts w:ascii="Browallia New" w:hAnsi="Browallia New" w:cs="Browallia New"/>
                <w:sz w:val="28"/>
                <w:szCs w:val="28"/>
              </w:rPr>
            </w:pPr>
          </w:p>
        </w:tc>
        <w:tc>
          <w:tcPr>
            <w:tcW w:w="1177" w:type="dxa"/>
            <w:tcBorders>
              <w:top w:val="single" w:sz="4" w:space="0" w:color="auto"/>
              <w:bottom w:val="single" w:sz="4" w:space="0" w:color="auto"/>
            </w:tcBorders>
            <w:vAlign w:val="bottom"/>
          </w:tcPr>
          <w:p w14:paraId="54DD5F70" w14:textId="26899DD8" w:rsidR="004C0499" w:rsidRPr="00235043" w:rsidRDefault="00E636B9" w:rsidP="004C0499">
            <w:pPr>
              <w:tabs>
                <w:tab w:val="clear" w:pos="680"/>
                <w:tab w:val="clear" w:pos="907"/>
              </w:tabs>
              <w:spacing w:line="240" w:lineRule="auto"/>
              <w:ind w:left="-109" w:right="-111"/>
              <w:jc w:val="center"/>
              <w:rPr>
                <w:rFonts w:ascii="Browallia New" w:hAnsi="Browallia New" w:cs="Browallia New"/>
                <w:sz w:val="28"/>
                <w:szCs w:val="28"/>
              </w:rPr>
            </w:pPr>
            <w:r w:rsidRPr="00A67DCC">
              <w:rPr>
                <w:rFonts w:ascii="Browallia New" w:hAnsi="Browallia New" w:cs="Browallia New"/>
                <w:sz w:val="28"/>
                <w:szCs w:val="28"/>
                <w:lang w:val="en-GB"/>
              </w:rPr>
              <w:t>30</w:t>
            </w:r>
            <w:r w:rsidRPr="00A67DCC">
              <w:rPr>
                <w:rFonts w:ascii="Browallia New" w:hAnsi="Browallia New" w:cs="Browallia New"/>
                <w:sz w:val="28"/>
                <w:szCs w:val="28"/>
                <w:cs/>
                <w:lang w:val="en-GB"/>
              </w:rPr>
              <w:t xml:space="preserve"> มิถุนายน</w:t>
            </w:r>
            <w:r>
              <w:rPr>
                <w:rFonts w:ascii="Browallia New" w:hAnsi="Browallia New" w:cs="Browallia New" w:hint="cs"/>
                <w:sz w:val="28"/>
                <w:szCs w:val="28"/>
                <w:cs/>
              </w:rPr>
              <w:t xml:space="preserve"> </w:t>
            </w:r>
            <w:r w:rsidR="004C0499">
              <w:rPr>
                <w:rFonts w:ascii="Browallia New" w:hAnsi="Browallia New" w:cs="Browallia New"/>
                <w:sz w:val="28"/>
                <w:szCs w:val="28"/>
              </w:rPr>
              <w:t>2569</w:t>
            </w:r>
          </w:p>
        </w:tc>
        <w:tc>
          <w:tcPr>
            <w:tcW w:w="248" w:type="dxa"/>
            <w:tcBorders>
              <w:top w:val="single" w:sz="4" w:space="0" w:color="auto"/>
            </w:tcBorders>
            <w:vAlign w:val="bottom"/>
          </w:tcPr>
          <w:p w14:paraId="4BA3327D" w14:textId="77777777" w:rsidR="004C0499" w:rsidRPr="00235043" w:rsidRDefault="004C0499" w:rsidP="004C0499">
            <w:pPr>
              <w:tabs>
                <w:tab w:val="clear" w:pos="680"/>
                <w:tab w:val="clear" w:pos="907"/>
              </w:tabs>
              <w:spacing w:line="240" w:lineRule="auto"/>
              <w:ind w:left="-109" w:right="-111"/>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4ED4C757" w14:textId="0B470C46" w:rsidR="004C0499" w:rsidRPr="00235043" w:rsidRDefault="004C0499" w:rsidP="004C0499">
            <w:pPr>
              <w:tabs>
                <w:tab w:val="clear" w:pos="680"/>
                <w:tab w:val="clear" w:pos="907"/>
              </w:tabs>
              <w:spacing w:line="240" w:lineRule="auto"/>
              <w:ind w:left="-109" w:right="-111"/>
              <w:jc w:val="center"/>
              <w:rPr>
                <w:rFonts w:ascii="Browallia New" w:hAnsi="Browallia New" w:cs="Browallia New"/>
                <w:sz w:val="28"/>
                <w:szCs w:val="28"/>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w:t>
            </w:r>
            <w:r>
              <w:rPr>
                <w:rFonts w:ascii="Browallia New" w:hAnsi="Browallia New" w:cs="Browallia New"/>
                <w:sz w:val="28"/>
                <w:szCs w:val="28"/>
              </w:rPr>
              <w:t>8</w:t>
            </w:r>
          </w:p>
        </w:tc>
      </w:tr>
      <w:tr w:rsidR="006971B8" w:rsidRPr="00235043" w14:paraId="7E8B530E" w14:textId="77777777" w:rsidTr="00BB092C">
        <w:trPr>
          <w:trHeight w:val="323"/>
        </w:trPr>
        <w:tc>
          <w:tcPr>
            <w:tcW w:w="3625" w:type="dxa"/>
          </w:tcPr>
          <w:p w14:paraId="4285A251" w14:textId="31C7E471"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u w:val="single"/>
                <w:cs/>
              </w:rPr>
            </w:pPr>
          </w:p>
        </w:tc>
        <w:tc>
          <w:tcPr>
            <w:tcW w:w="1197" w:type="dxa"/>
          </w:tcPr>
          <w:p w14:paraId="1BB0CDC0"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68D20DCC"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u w:val="single"/>
              </w:rPr>
            </w:pPr>
          </w:p>
        </w:tc>
        <w:tc>
          <w:tcPr>
            <w:tcW w:w="1159" w:type="dxa"/>
          </w:tcPr>
          <w:p w14:paraId="5D683D26"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02FEC62E"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77" w:type="dxa"/>
          </w:tcPr>
          <w:p w14:paraId="0305915B"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48" w:type="dxa"/>
          </w:tcPr>
          <w:p w14:paraId="07A5FDD9"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Pr>
          <w:p w14:paraId="06081146"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r>
      <w:tr w:rsidR="00516FDE" w:rsidRPr="00235043" w14:paraId="553B4906" w14:textId="77777777" w:rsidTr="00BB092C">
        <w:tc>
          <w:tcPr>
            <w:tcW w:w="3625" w:type="dxa"/>
          </w:tcPr>
          <w:p w14:paraId="5F3734AB" w14:textId="2B38815F"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235043">
              <w:rPr>
                <w:rFonts w:ascii="Browallia New" w:hAnsi="Browallia New" w:cs="Browallia New"/>
                <w:sz w:val="28"/>
                <w:szCs w:val="28"/>
                <w:u w:val="single"/>
                <w:cs/>
                <w:lang w:val="en-GB"/>
              </w:rPr>
              <w:t>ลูกหนี้การค้า - ลูกค้าทั่วไป</w:t>
            </w:r>
          </w:p>
        </w:tc>
        <w:tc>
          <w:tcPr>
            <w:tcW w:w="1197" w:type="dxa"/>
          </w:tcPr>
          <w:p w14:paraId="63EC71E4" w14:textId="77777777"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0DA15A4" w14:textId="77777777"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97CF7F0" w14:textId="77777777"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5A409757" w14:textId="77777777"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7" w:type="dxa"/>
          </w:tcPr>
          <w:p w14:paraId="7AFAD226" w14:textId="77777777"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8" w:type="dxa"/>
          </w:tcPr>
          <w:p w14:paraId="035CEB14" w14:textId="77777777"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1EB307B4" w14:textId="77777777"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5B4F55" w:rsidRPr="00235043" w14:paraId="59351283" w14:textId="77777777" w:rsidTr="00286D01">
        <w:tc>
          <w:tcPr>
            <w:tcW w:w="3625" w:type="dxa"/>
          </w:tcPr>
          <w:p w14:paraId="5317F0DE" w14:textId="474F980C"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35043">
              <w:rPr>
                <w:rFonts w:ascii="Browallia New" w:hAnsi="Browallia New" w:cs="Browallia New"/>
                <w:sz w:val="28"/>
                <w:szCs w:val="28"/>
                <w:cs/>
              </w:rPr>
              <w:t>ยังไม่ถึงกำหนดชำระ</w:t>
            </w:r>
          </w:p>
        </w:tc>
        <w:tc>
          <w:tcPr>
            <w:tcW w:w="1197" w:type="dxa"/>
            <w:vAlign w:val="bottom"/>
          </w:tcPr>
          <w:p w14:paraId="588066FD" w14:textId="5F8DA1C0" w:rsidR="005B4F55" w:rsidRPr="00235043" w:rsidRDefault="008059E8" w:rsidP="005B4F55">
            <w:pPr>
              <w:pStyle w:val="acctfourfigures"/>
              <w:tabs>
                <w:tab w:val="clear" w:pos="765"/>
              </w:tabs>
              <w:spacing w:line="240" w:lineRule="auto"/>
              <w:ind w:left="-117"/>
              <w:jc w:val="right"/>
              <w:rPr>
                <w:rFonts w:ascii="Browallia New" w:hAnsi="Browallia New" w:cs="Browallia New"/>
                <w:sz w:val="28"/>
                <w:szCs w:val="28"/>
              </w:rPr>
            </w:pPr>
            <w:r w:rsidRPr="008059E8">
              <w:rPr>
                <w:rFonts w:ascii="Browallia New" w:hAnsi="Browallia New" w:cs="Browallia New"/>
                <w:sz w:val="28"/>
                <w:szCs w:val="28"/>
              </w:rPr>
              <w:t>15,715</w:t>
            </w:r>
          </w:p>
        </w:tc>
        <w:tc>
          <w:tcPr>
            <w:tcW w:w="236" w:type="dxa"/>
            <w:vAlign w:val="bottom"/>
          </w:tcPr>
          <w:p w14:paraId="50FBD8CB" w14:textId="77777777" w:rsidR="005B4F55" w:rsidRPr="00286D01" w:rsidRDefault="005B4F55" w:rsidP="00286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59" w:type="dxa"/>
            <w:vAlign w:val="bottom"/>
          </w:tcPr>
          <w:p w14:paraId="68B8B843" w14:textId="0A673D85"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 xml:space="preserve">  </w:t>
            </w:r>
            <w:r w:rsidRPr="00FA299A">
              <w:rPr>
                <w:rFonts w:ascii="Browallia New" w:hAnsi="Browallia New" w:cs="Browallia New"/>
                <w:sz w:val="28"/>
                <w:szCs w:val="28"/>
              </w:rPr>
              <w:t>37,768</w:t>
            </w:r>
          </w:p>
        </w:tc>
        <w:tc>
          <w:tcPr>
            <w:tcW w:w="236" w:type="dxa"/>
            <w:vAlign w:val="bottom"/>
          </w:tcPr>
          <w:p w14:paraId="1181DE59"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77" w:type="dxa"/>
            <w:vAlign w:val="bottom"/>
          </w:tcPr>
          <w:p w14:paraId="3E3BC769" w14:textId="7831C07A" w:rsidR="005B4F55" w:rsidRPr="00235043" w:rsidRDefault="00A53D22" w:rsidP="005B4F55">
            <w:pPr>
              <w:pStyle w:val="acctfourfigures"/>
              <w:tabs>
                <w:tab w:val="clear" w:pos="765"/>
              </w:tabs>
              <w:spacing w:line="240" w:lineRule="auto"/>
              <w:ind w:left="-117"/>
              <w:jc w:val="right"/>
              <w:rPr>
                <w:rFonts w:ascii="Browallia New" w:hAnsi="Browallia New" w:cs="Browallia New"/>
                <w:sz w:val="28"/>
                <w:szCs w:val="28"/>
              </w:rPr>
            </w:pPr>
            <w:r w:rsidRPr="00A53D22">
              <w:rPr>
                <w:rFonts w:ascii="Browallia New" w:hAnsi="Browallia New" w:cs="Browallia New"/>
                <w:sz w:val="28"/>
                <w:szCs w:val="28"/>
              </w:rPr>
              <w:t>1,912</w:t>
            </w:r>
          </w:p>
        </w:tc>
        <w:tc>
          <w:tcPr>
            <w:tcW w:w="248" w:type="dxa"/>
            <w:vAlign w:val="bottom"/>
          </w:tcPr>
          <w:p w14:paraId="165DE123"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204" w:type="dxa"/>
            <w:vAlign w:val="bottom"/>
          </w:tcPr>
          <w:p w14:paraId="2A92B4F6" w14:textId="08D1FDDF"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r w:rsidRPr="004B663D">
              <w:rPr>
                <w:rFonts w:ascii="Browallia New" w:hAnsi="Browallia New" w:cs="Browallia New"/>
                <w:sz w:val="28"/>
                <w:szCs w:val="28"/>
              </w:rPr>
              <w:t>2,15</w:t>
            </w:r>
            <w:r>
              <w:rPr>
                <w:rFonts w:ascii="Browallia New" w:hAnsi="Browallia New" w:cs="Browallia New"/>
                <w:sz w:val="28"/>
                <w:szCs w:val="28"/>
              </w:rPr>
              <w:t>8</w:t>
            </w:r>
          </w:p>
        </w:tc>
      </w:tr>
      <w:tr w:rsidR="005B4F55" w:rsidRPr="00235043" w14:paraId="48A8D2D5" w14:textId="77777777" w:rsidTr="00286D01">
        <w:tc>
          <w:tcPr>
            <w:tcW w:w="3625" w:type="dxa"/>
          </w:tcPr>
          <w:p w14:paraId="41FE49AC" w14:textId="77777777"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35043">
              <w:rPr>
                <w:rFonts w:ascii="Browallia New" w:hAnsi="Browallia New" w:cs="Browallia New"/>
                <w:sz w:val="28"/>
                <w:szCs w:val="28"/>
                <w:cs/>
              </w:rPr>
              <w:t>เกินกำหนดชำระเป็นเวลา</w:t>
            </w:r>
            <w:r w:rsidRPr="00235043">
              <w:rPr>
                <w:rFonts w:ascii="Browallia New" w:hAnsi="Browallia New" w:cs="Browallia New"/>
                <w:sz w:val="28"/>
                <w:szCs w:val="28"/>
              </w:rPr>
              <w:t>:</w:t>
            </w:r>
          </w:p>
        </w:tc>
        <w:tc>
          <w:tcPr>
            <w:tcW w:w="1197" w:type="dxa"/>
            <w:vAlign w:val="bottom"/>
          </w:tcPr>
          <w:p w14:paraId="535D3069" w14:textId="64E44CED"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p>
        </w:tc>
        <w:tc>
          <w:tcPr>
            <w:tcW w:w="236" w:type="dxa"/>
            <w:vAlign w:val="bottom"/>
          </w:tcPr>
          <w:p w14:paraId="39171FAF" w14:textId="77777777" w:rsidR="005B4F55" w:rsidRPr="00286D01" w:rsidRDefault="005B4F55" w:rsidP="00286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59" w:type="dxa"/>
            <w:vAlign w:val="bottom"/>
          </w:tcPr>
          <w:p w14:paraId="472759DC" w14:textId="7175C377"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p>
        </w:tc>
        <w:tc>
          <w:tcPr>
            <w:tcW w:w="236" w:type="dxa"/>
            <w:vAlign w:val="bottom"/>
          </w:tcPr>
          <w:p w14:paraId="4BAF2C3B"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77" w:type="dxa"/>
            <w:vAlign w:val="bottom"/>
          </w:tcPr>
          <w:p w14:paraId="1A40AF13" w14:textId="2BF5A8E7"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p>
        </w:tc>
        <w:tc>
          <w:tcPr>
            <w:tcW w:w="248" w:type="dxa"/>
            <w:vAlign w:val="bottom"/>
          </w:tcPr>
          <w:p w14:paraId="3E892500"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204" w:type="dxa"/>
            <w:vAlign w:val="bottom"/>
          </w:tcPr>
          <w:p w14:paraId="2E5D3436" w14:textId="77777777"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p>
        </w:tc>
      </w:tr>
      <w:tr w:rsidR="00551BD9" w:rsidRPr="00235043" w14:paraId="1CDECD5F" w14:textId="77777777">
        <w:tc>
          <w:tcPr>
            <w:tcW w:w="3625" w:type="dxa"/>
          </w:tcPr>
          <w:p w14:paraId="0FAD1FB5" w14:textId="3CC16AC9" w:rsidR="00551BD9" w:rsidRPr="00235043" w:rsidRDefault="00551BD9" w:rsidP="00551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235043">
              <w:rPr>
                <w:rFonts w:ascii="Browallia New" w:hAnsi="Browallia New" w:cs="Browallia New"/>
                <w:sz w:val="28"/>
                <w:szCs w:val="28"/>
                <w:cs/>
              </w:rPr>
              <w:t xml:space="preserve">น้อยกว่า </w:t>
            </w:r>
            <w:r w:rsidRPr="00235043">
              <w:rPr>
                <w:rFonts w:ascii="Browallia New" w:hAnsi="Browallia New" w:cs="Browallia New"/>
                <w:sz w:val="28"/>
                <w:szCs w:val="28"/>
              </w:rPr>
              <w:t xml:space="preserve">3 </w:t>
            </w:r>
            <w:r w:rsidRPr="00235043">
              <w:rPr>
                <w:rFonts w:ascii="Browallia New" w:hAnsi="Browallia New" w:cs="Browallia New"/>
                <w:sz w:val="28"/>
                <w:szCs w:val="28"/>
                <w:cs/>
              </w:rPr>
              <w:t>เดือน</w:t>
            </w:r>
          </w:p>
        </w:tc>
        <w:tc>
          <w:tcPr>
            <w:tcW w:w="1197" w:type="dxa"/>
          </w:tcPr>
          <w:p w14:paraId="7FA60C8F" w14:textId="46887777" w:rsidR="00551BD9" w:rsidRPr="00235043" w:rsidRDefault="00551BD9" w:rsidP="00551BD9">
            <w:pPr>
              <w:pStyle w:val="acctfourfigures"/>
              <w:tabs>
                <w:tab w:val="clear" w:pos="765"/>
              </w:tabs>
              <w:spacing w:line="240" w:lineRule="auto"/>
              <w:ind w:left="-117"/>
              <w:jc w:val="right"/>
              <w:rPr>
                <w:rFonts w:ascii="Browallia New" w:hAnsi="Browallia New" w:cs="Browallia New"/>
                <w:sz w:val="28"/>
                <w:szCs w:val="28"/>
              </w:rPr>
            </w:pPr>
            <w:r w:rsidRPr="00B56F70">
              <w:rPr>
                <w:rFonts w:ascii="Browallia New" w:hAnsi="Browallia New" w:cs="Browallia New"/>
                <w:sz w:val="28"/>
                <w:szCs w:val="28"/>
              </w:rPr>
              <w:t xml:space="preserve"> 4,772 </w:t>
            </w:r>
          </w:p>
        </w:tc>
        <w:tc>
          <w:tcPr>
            <w:tcW w:w="236" w:type="dxa"/>
            <w:vAlign w:val="bottom"/>
          </w:tcPr>
          <w:p w14:paraId="203CD7CA" w14:textId="77777777" w:rsidR="00551BD9" w:rsidRPr="00286D01" w:rsidRDefault="00551BD9" w:rsidP="00551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59" w:type="dxa"/>
            <w:vAlign w:val="bottom"/>
          </w:tcPr>
          <w:p w14:paraId="592F3460" w14:textId="35AFC672" w:rsidR="00551BD9" w:rsidRPr="00235043" w:rsidRDefault="00551BD9" w:rsidP="00551BD9">
            <w:pPr>
              <w:pStyle w:val="acctfourfigures"/>
              <w:tabs>
                <w:tab w:val="clear" w:pos="765"/>
              </w:tabs>
              <w:spacing w:line="240" w:lineRule="auto"/>
              <w:ind w:left="-117"/>
              <w:jc w:val="right"/>
              <w:rPr>
                <w:rFonts w:ascii="Browallia New" w:hAnsi="Browallia New" w:cs="Browallia New"/>
                <w:sz w:val="28"/>
                <w:szCs w:val="28"/>
              </w:rPr>
            </w:pPr>
            <w:r w:rsidRPr="004D5E9D">
              <w:rPr>
                <w:rFonts w:ascii="Browallia New" w:hAnsi="Browallia New" w:cs="Browallia New"/>
                <w:sz w:val="28"/>
                <w:szCs w:val="28"/>
              </w:rPr>
              <w:t>9,35</w:t>
            </w:r>
            <w:r>
              <w:rPr>
                <w:rFonts w:ascii="Browallia New" w:hAnsi="Browallia New" w:cs="Browallia New"/>
                <w:sz w:val="28"/>
                <w:szCs w:val="28"/>
              </w:rPr>
              <w:t>6</w:t>
            </w:r>
          </w:p>
        </w:tc>
        <w:tc>
          <w:tcPr>
            <w:tcW w:w="236" w:type="dxa"/>
            <w:vAlign w:val="bottom"/>
          </w:tcPr>
          <w:p w14:paraId="02F93878" w14:textId="77777777" w:rsidR="00551BD9" w:rsidRPr="00286D01" w:rsidRDefault="00551BD9" w:rsidP="00551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77" w:type="dxa"/>
            <w:vAlign w:val="bottom"/>
          </w:tcPr>
          <w:p w14:paraId="2DF81528" w14:textId="4E46ADBE" w:rsidR="00551BD9" w:rsidRPr="00235043" w:rsidRDefault="00551BD9" w:rsidP="00551BD9">
            <w:pPr>
              <w:pStyle w:val="acctfourfigures"/>
              <w:tabs>
                <w:tab w:val="clear" w:pos="765"/>
              </w:tabs>
              <w:spacing w:line="240" w:lineRule="auto"/>
              <w:ind w:left="-117"/>
              <w:jc w:val="right"/>
              <w:rPr>
                <w:rFonts w:ascii="Browallia New" w:hAnsi="Browallia New" w:cs="Browallia New"/>
                <w:sz w:val="28"/>
                <w:szCs w:val="28"/>
              </w:rPr>
            </w:pPr>
            <w:r w:rsidRPr="00A53D22">
              <w:rPr>
                <w:rFonts w:ascii="Browallia New" w:hAnsi="Browallia New" w:cs="Browallia New"/>
                <w:sz w:val="28"/>
                <w:szCs w:val="28"/>
              </w:rPr>
              <w:t>279</w:t>
            </w:r>
          </w:p>
        </w:tc>
        <w:tc>
          <w:tcPr>
            <w:tcW w:w="248" w:type="dxa"/>
            <w:vAlign w:val="bottom"/>
          </w:tcPr>
          <w:p w14:paraId="215076E7" w14:textId="77777777" w:rsidR="00551BD9" w:rsidRPr="00235043" w:rsidRDefault="00551BD9" w:rsidP="00551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204" w:type="dxa"/>
            <w:vAlign w:val="bottom"/>
          </w:tcPr>
          <w:p w14:paraId="26EE3E75" w14:textId="7B0504DD" w:rsidR="00551BD9" w:rsidRPr="00235043" w:rsidRDefault="00551BD9" w:rsidP="00551BD9">
            <w:pPr>
              <w:pStyle w:val="acctfourfigures"/>
              <w:tabs>
                <w:tab w:val="clear" w:pos="765"/>
              </w:tabs>
              <w:spacing w:line="240" w:lineRule="auto"/>
              <w:ind w:left="-117"/>
              <w:jc w:val="right"/>
              <w:rPr>
                <w:rFonts w:ascii="Browallia New" w:hAnsi="Browallia New" w:cs="Browallia New"/>
                <w:sz w:val="28"/>
                <w:szCs w:val="28"/>
              </w:rPr>
            </w:pPr>
            <w:r w:rsidRPr="004B663D">
              <w:rPr>
                <w:rFonts w:ascii="Browallia New" w:hAnsi="Browallia New" w:cs="Browallia New"/>
                <w:sz w:val="28"/>
                <w:szCs w:val="28"/>
              </w:rPr>
              <w:t>36</w:t>
            </w:r>
            <w:r>
              <w:rPr>
                <w:rFonts w:ascii="Browallia New" w:hAnsi="Browallia New" w:cs="Browallia New"/>
                <w:sz w:val="28"/>
                <w:szCs w:val="28"/>
              </w:rPr>
              <w:t>2</w:t>
            </w:r>
          </w:p>
        </w:tc>
      </w:tr>
      <w:tr w:rsidR="00551BD9" w:rsidRPr="00235043" w14:paraId="099A7C80" w14:textId="77777777">
        <w:tc>
          <w:tcPr>
            <w:tcW w:w="3625" w:type="dxa"/>
          </w:tcPr>
          <w:p w14:paraId="2A797833" w14:textId="77777777" w:rsidR="00551BD9" w:rsidRPr="00235043" w:rsidRDefault="00551BD9" w:rsidP="00551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235043">
              <w:rPr>
                <w:rFonts w:ascii="Browallia New" w:hAnsi="Browallia New" w:cs="Browallia New"/>
                <w:sz w:val="28"/>
                <w:szCs w:val="28"/>
                <w:cs/>
              </w:rPr>
              <w:t xml:space="preserve">ระหว่าง </w:t>
            </w:r>
            <w:r w:rsidRPr="00235043">
              <w:rPr>
                <w:rFonts w:ascii="Browallia New" w:hAnsi="Browallia New" w:cs="Browallia New"/>
                <w:sz w:val="28"/>
                <w:szCs w:val="28"/>
              </w:rPr>
              <w:t xml:space="preserve">3 </w:t>
            </w:r>
            <w:r w:rsidRPr="00235043">
              <w:rPr>
                <w:rFonts w:ascii="Browallia New" w:hAnsi="Browallia New" w:cs="Browallia New"/>
                <w:sz w:val="28"/>
                <w:szCs w:val="28"/>
                <w:cs/>
              </w:rPr>
              <w:t xml:space="preserve">เดือนถึง </w:t>
            </w:r>
            <w:r w:rsidRPr="00235043">
              <w:rPr>
                <w:rFonts w:ascii="Browallia New" w:hAnsi="Browallia New" w:cs="Browallia New"/>
                <w:sz w:val="28"/>
                <w:szCs w:val="28"/>
              </w:rPr>
              <w:t xml:space="preserve">6 </w:t>
            </w:r>
            <w:r w:rsidRPr="00235043">
              <w:rPr>
                <w:rFonts w:ascii="Browallia New" w:hAnsi="Browallia New" w:cs="Browallia New"/>
                <w:sz w:val="28"/>
                <w:szCs w:val="28"/>
                <w:cs/>
              </w:rPr>
              <w:t>เดือน</w:t>
            </w:r>
          </w:p>
        </w:tc>
        <w:tc>
          <w:tcPr>
            <w:tcW w:w="1197" w:type="dxa"/>
          </w:tcPr>
          <w:p w14:paraId="11050955" w14:textId="7C5BF648" w:rsidR="00551BD9" w:rsidRPr="00286D01" w:rsidRDefault="00551BD9" w:rsidP="00551BD9">
            <w:pPr>
              <w:pStyle w:val="acctfourfigures"/>
              <w:tabs>
                <w:tab w:val="clear" w:pos="765"/>
              </w:tabs>
              <w:spacing w:line="240" w:lineRule="auto"/>
              <w:ind w:left="-117"/>
              <w:jc w:val="right"/>
              <w:rPr>
                <w:rFonts w:ascii="Browallia New" w:hAnsi="Browallia New" w:cs="Browallia New"/>
                <w:sz w:val="28"/>
                <w:szCs w:val="28"/>
              </w:rPr>
            </w:pPr>
            <w:r w:rsidRPr="00B56F70">
              <w:rPr>
                <w:rFonts w:ascii="Browallia New" w:hAnsi="Browallia New" w:cs="Browallia New"/>
                <w:sz w:val="28"/>
                <w:szCs w:val="28"/>
              </w:rPr>
              <w:t xml:space="preserve"> 2,532 </w:t>
            </w:r>
          </w:p>
        </w:tc>
        <w:tc>
          <w:tcPr>
            <w:tcW w:w="236" w:type="dxa"/>
            <w:vAlign w:val="bottom"/>
          </w:tcPr>
          <w:p w14:paraId="0943BC54" w14:textId="77777777" w:rsidR="00551BD9" w:rsidRPr="00286D01" w:rsidRDefault="00551BD9" w:rsidP="00551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59" w:type="dxa"/>
            <w:vAlign w:val="bottom"/>
          </w:tcPr>
          <w:p w14:paraId="069C89B5" w14:textId="335CE6EC" w:rsidR="00551BD9" w:rsidRPr="00235043" w:rsidRDefault="00551BD9" w:rsidP="00551BD9">
            <w:pPr>
              <w:pStyle w:val="acctfourfigures"/>
              <w:tabs>
                <w:tab w:val="clear" w:pos="765"/>
              </w:tabs>
              <w:spacing w:line="240" w:lineRule="auto"/>
              <w:ind w:left="-117"/>
              <w:jc w:val="right"/>
              <w:rPr>
                <w:rFonts w:ascii="Browallia New" w:hAnsi="Browallia New" w:cs="Browallia New"/>
                <w:sz w:val="28"/>
                <w:szCs w:val="28"/>
                <w:cs/>
                <w:lang w:bidi="th-TH"/>
              </w:rPr>
            </w:pPr>
            <w:r w:rsidRPr="004D5E9D">
              <w:rPr>
                <w:rFonts w:ascii="Browallia New" w:hAnsi="Browallia New" w:cs="Browallia New"/>
                <w:sz w:val="28"/>
                <w:szCs w:val="28"/>
              </w:rPr>
              <w:t xml:space="preserve"> 797 </w:t>
            </w:r>
          </w:p>
        </w:tc>
        <w:tc>
          <w:tcPr>
            <w:tcW w:w="236" w:type="dxa"/>
            <w:vAlign w:val="bottom"/>
          </w:tcPr>
          <w:p w14:paraId="3E5B9828" w14:textId="77777777" w:rsidR="00551BD9" w:rsidRPr="00286D01" w:rsidRDefault="00551BD9" w:rsidP="00551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77" w:type="dxa"/>
            <w:vAlign w:val="bottom"/>
          </w:tcPr>
          <w:p w14:paraId="5AE9013C" w14:textId="2CC927F8" w:rsidR="00551BD9" w:rsidRPr="00235043" w:rsidRDefault="00551BD9" w:rsidP="00551BD9">
            <w:pPr>
              <w:pStyle w:val="acctfourfigures"/>
              <w:tabs>
                <w:tab w:val="clear" w:pos="765"/>
              </w:tabs>
              <w:spacing w:line="240" w:lineRule="auto"/>
              <w:ind w:left="-117"/>
              <w:jc w:val="right"/>
              <w:rPr>
                <w:rFonts w:ascii="Browallia New" w:hAnsi="Browallia New" w:cs="Browallia New"/>
                <w:sz w:val="28"/>
                <w:szCs w:val="28"/>
              </w:rPr>
            </w:pPr>
            <w:r w:rsidRPr="00A53D22">
              <w:rPr>
                <w:rFonts w:ascii="Browallia New" w:hAnsi="Browallia New" w:cs="Browallia New"/>
                <w:sz w:val="28"/>
                <w:szCs w:val="28"/>
              </w:rPr>
              <w:t>189</w:t>
            </w:r>
          </w:p>
        </w:tc>
        <w:tc>
          <w:tcPr>
            <w:tcW w:w="248" w:type="dxa"/>
            <w:vAlign w:val="bottom"/>
          </w:tcPr>
          <w:p w14:paraId="37E1384F" w14:textId="77777777" w:rsidR="00551BD9" w:rsidRPr="00235043" w:rsidRDefault="00551BD9" w:rsidP="00551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204" w:type="dxa"/>
            <w:vAlign w:val="bottom"/>
          </w:tcPr>
          <w:p w14:paraId="5639FC8C" w14:textId="0A987C9D" w:rsidR="00551BD9" w:rsidRPr="00235043" w:rsidRDefault="00551BD9" w:rsidP="00551BD9">
            <w:pPr>
              <w:pStyle w:val="acctfourfigures"/>
              <w:tabs>
                <w:tab w:val="clear" w:pos="765"/>
              </w:tabs>
              <w:spacing w:line="240" w:lineRule="auto"/>
              <w:ind w:left="-117"/>
              <w:jc w:val="right"/>
              <w:rPr>
                <w:rFonts w:ascii="Browallia New" w:hAnsi="Browallia New" w:cs="Browallia New"/>
                <w:sz w:val="28"/>
                <w:szCs w:val="28"/>
              </w:rPr>
            </w:pPr>
            <w:r w:rsidRPr="004B663D">
              <w:rPr>
                <w:rFonts w:ascii="Browallia New" w:hAnsi="Browallia New" w:cs="Browallia New"/>
                <w:sz w:val="28"/>
                <w:szCs w:val="28"/>
              </w:rPr>
              <w:t>20</w:t>
            </w:r>
          </w:p>
        </w:tc>
      </w:tr>
      <w:tr w:rsidR="00551BD9" w:rsidRPr="00235043" w14:paraId="0100177C" w14:textId="77777777">
        <w:tc>
          <w:tcPr>
            <w:tcW w:w="3625" w:type="dxa"/>
          </w:tcPr>
          <w:p w14:paraId="06A6F4B9" w14:textId="77777777" w:rsidR="00551BD9" w:rsidRPr="00235043" w:rsidRDefault="00551BD9" w:rsidP="00551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235043">
              <w:rPr>
                <w:rFonts w:ascii="Browallia New" w:hAnsi="Browallia New" w:cs="Browallia New"/>
                <w:sz w:val="28"/>
                <w:szCs w:val="28"/>
                <w:cs/>
              </w:rPr>
              <w:t xml:space="preserve">ระหว่าง </w:t>
            </w:r>
            <w:r w:rsidRPr="00235043">
              <w:rPr>
                <w:rFonts w:ascii="Browallia New" w:hAnsi="Browallia New" w:cs="Browallia New"/>
                <w:sz w:val="28"/>
                <w:szCs w:val="28"/>
              </w:rPr>
              <w:t xml:space="preserve">6 </w:t>
            </w:r>
            <w:r w:rsidRPr="00235043">
              <w:rPr>
                <w:rFonts w:ascii="Browallia New" w:hAnsi="Browallia New" w:cs="Browallia New"/>
                <w:sz w:val="28"/>
                <w:szCs w:val="28"/>
                <w:cs/>
              </w:rPr>
              <w:t xml:space="preserve">เดือนถึง </w:t>
            </w:r>
            <w:r w:rsidRPr="00235043">
              <w:rPr>
                <w:rFonts w:ascii="Browallia New" w:hAnsi="Browallia New" w:cs="Browallia New"/>
                <w:sz w:val="28"/>
                <w:szCs w:val="28"/>
              </w:rPr>
              <w:t xml:space="preserve">12 </w:t>
            </w:r>
            <w:r w:rsidRPr="00235043">
              <w:rPr>
                <w:rFonts w:ascii="Browallia New" w:hAnsi="Browallia New" w:cs="Browallia New"/>
                <w:sz w:val="28"/>
                <w:szCs w:val="28"/>
                <w:cs/>
              </w:rPr>
              <w:t>เดือน</w:t>
            </w:r>
          </w:p>
        </w:tc>
        <w:tc>
          <w:tcPr>
            <w:tcW w:w="1197" w:type="dxa"/>
          </w:tcPr>
          <w:p w14:paraId="4E0715DA" w14:textId="6F041121" w:rsidR="00551BD9" w:rsidRPr="00286D01" w:rsidRDefault="00551BD9" w:rsidP="00551BD9">
            <w:pPr>
              <w:pStyle w:val="acctfourfigures"/>
              <w:tabs>
                <w:tab w:val="clear" w:pos="765"/>
              </w:tabs>
              <w:spacing w:line="240" w:lineRule="auto"/>
              <w:ind w:left="-117"/>
              <w:jc w:val="right"/>
              <w:rPr>
                <w:rFonts w:ascii="Browallia New" w:hAnsi="Browallia New" w:cs="Browallia New"/>
                <w:sz w:val="28"/>
                <w:szCs w:val="28"/>
              </w:rPr>
            </w:pPr>
            <w:r w:rsidRPr="00B56F70">
              <w:rPr>
                <w:rFonts w:ascii="Browallia New" w:hAnsi="Browallia New" w:cs="Browallia New"/>
                <w:sz w:val="28"/>
                <w:szCs w:val="28"/>
              </w:rPr>
              <w:t xml:space="preserve"> 939 </w:t>
            </w:r>
          </w:p>
        </w:tc>
        <w:tc>
          <w:tcPr>
            <w:tcW w:w="236" w:type="dxa"/>
            <w:vAlign w:val="bottom"/>
          </w:tcPr>
          <w:p w14:paraId="00DE3254" w14:textId="77777777" w:rsidR="00551BD9" w:rsidRPr="00286D01" w:rsidRDefault="00551BD9" w:rsidP="00551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59" w:type="dxa"/>
            <w:vAlign w:val="bottom"/>
          </w:tcPr>
          <w:p w14:paraId="673D63BB" w14:textId="0E13A79B" w:rsidR="00551BD9" w:rsidRPr="00235043" w:rsidRDefault="00551BD9" w:rsidP="00551BD9">
            <w:pPr>
              <w:pStyle w:val="acctfourfigures"/>
              <w:tabs>
                <w:tab w:val="clear" w:pos="765"/>
              </w:tabs>
              <w:spacing w:line="240" w:lineRule="auto"/>
              <w:ind w:left="-117"/>
              <w:jc w:val="right"/>
              <w:rPr>
                <w:rFonts w:ascii="Browallia New" w:hAnsi="Browallia New" w:cs="Browallia New"/>
                <w:sz w:val="28"/>
                <w:szCs w:val="28"/>
              </w:rPr>
            </w:pPr>
            <w:r w:rsidRPr="004D5E9D">
              <w:rPr>
                <w:rFonts w:ascii="Browallia New" w:hAnsi="Browallia New" w:cs="Browallia New"/>
                <w:sz w:val="28"/>
                <w:szCs w:val="28"/>
              </w:rPr>
              <w:t xml:space="preserve"> 765 </w:t>
            </w:r>
          </w:p>
        </w:tc>
        <w:tc>
          <w:tcPr>
            <w:tcW w:w="236" w:type="dxa"/>
            <w:vAlign w:val="bottom"/>
          </w:tcPr>
          <w:p w14:paraId="3927E503" w14:textId="77777777" w:rsidR="00551BD9" w:rsidRPr="00286D01" w:rsidRDefault="00551BD9" w:rsidP="00551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77" w:type="dxa"/>
            <w:vAlign w:val="bottom"/>
          </w:tcPr>
          <w:p w14:paraId="4A896E7E" w14:textId="32D296D5" w:rsidR="00551BD9" w:rsidRPr="00235043" w:rsidRDefault="00551BD9" w:rsidP="00551BD9">
            <w:pPr>
              <w:pStyle w:val="acctfourfigures"/>
              <w:tabs>
                <w:tab w:val="clear" w:pos="765"/>
              </w:tabs>
              <w:spacing w:line="240" w:lineRule="auto"/>
              <w:ind w:left="-117"/>
              <w:jc w:val="right"/>
              <w:rPr>
                <w:rFonts w:ascii="Browallia New" w:hAnsi="Browallia New" w:cs="Browallia New"/>
                <w:sz w:val="28"/>
                <w:szCs w:val="28"/>
              </w:rPr>
            </w:pPr>
            <w:r w:rsidRPr="00A53D22">
              <w:rPr>
                <w:rFonts w:ascii="Browallia New" w:hAnsi="Browallia New" w:cs="Browallia New"/>
                <w:sz w:val="28"/>
                <w:szCs w:val="28"/>
              </w:rPr>
              <w:t>55</w:t>
            </w:r>
          </w:p>
        </w:tc>
        <w:tc>
          <w:tcPr>
            <w:tcW w:w="248" w:type="dxa"/>
            <w:vAlign w:val="bottom"/>
          </w:tcPr>
          <w:p w14:paraId="1560BFC7" w14:textId="77777777" w:rsidR="00551BD9" w:rsidRPr="00235043" w:rsidRDefault="00551BD9" w:rsidP="00551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204" w:type="dxa"/>
            <w:vAlign w:val="bottom"/>
          </w:tcPr>
          <w:p w14:paraId="3BA9ED44" w14:textId="16F13CEC" w:rsidR="00551BD9" w:rsidRPr="00235043" w:rsidRDefault="00551BD9" w:rsidP="00551BD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w:t>
            </w:r>
          </w:p>
        </w:tc>
      </w:tr>
      <w:tr w:rsidR="00551BD9" w:rsidRPr="00235043" w14:paraId="5FC336CA" w14:textId="77777777">
        <w:tc>
          <w:tcPr>
            <w:tcW w:w="3625" w:type="dxa"/>
          </w:tcPr>
          <w:p w14:paraId="7B9191FC" w14:textId="77777777" w:rsidR="00551BD9" w:rsidRPr="00235043" w:rsidRDefault="00551BD9" w:rsidP="00551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235043">
              <w:rPr>
                <w:rFonts w:ascii="Browallia New" w:hAnsi="Browallia New" w:cs="Browallia New"/>
                <w:sz w:val="28"/>
                <w:szCs w:val="28"/>
                <w:cs/>
              </w:rPr>
              <w:t xml:space="preserve">มากกว่า </w:t>
            </w:r>
            <w:r w:rsidRPr="00235043">
              <w:rPr>
                <w:rFonts w:ascii="Browallia New" w:hAnsi="Browallia New" w:cs="Browallia New"/>
                <w:sz w:val="28"/>
                <w:szCs w:val="28"/>
              </w:rPr>
              <w:t xml:space="preserve">12 </w:t>
            </w:r>
            <w:r w:rsidRPr="00235043">
              <w:rPr>
                <w:rFonts w:ascii="Browallia New" w:hAnsi="Browallia New" w:cs="Browallia New"/>
                <w:sz w:val="28"/>
                <w:szCs w:val="28"/>
                <w:cs/>
              </w:rPr>
              <w:t>เดือนขึ้นไป</w:t>
            </w:r>
          </w:p>
        </w:tc>
        <w:tc>
          <w:tcPr>
            <w:tcW w:w="1197" w:type="dxa"/>
            <w:tcBorders>
              <w:bottom w:val="single" w:sz="4" w:space="0" w:color="auto"/>
            </w:tcBorders>
          </w:tcPr>
          <w:p w14:paraId="1A9A7B9E" w14:textId="0A120B43" w:rsidR="00551BD9" w:rsidRPr="00286D01" w:rsidRDefault="00551BD9" w:rsidP="00551BD9">
            <w:pPr>
              <w:pStyle w:val="acctfourfigures"/>
              <w:tabs>
                <w:tab w:val="clear" w:pos="765"/>
              </w:tabs>
              <w:spacing w:line="240" w:lineRule="auto"/>
              <w:ind w:left="-117"/>
              <w:jc w:val="right"/>
              <w:rPr>
                <w:rFonts w:ascii="Browallia New" w:hAnsi="Browallia New" w:cs="Browallia New"/>
                <w:sz w:val="28"/>
                <w:szCs w:val="28"/>
              </w:rPr>
            </w:pPr>
            <w:r w:rsidRPr="00B56F70">
              <w:rPr>
                <w:rFonts w:ascii="Browallia New" w:hAnsi="Browallia New" w:cs="Browallia New"/>
                <w:sz w:val="28"/>
                <w:szCs w:val="28"/>
              </w:rPr>
              <w:t xml:space="preserve"> 23,542 </w:t>
            </w:r>
          </w:p>
        </w:tc>
        <w:tc>
          <w:tcPr>
            <w:tcW w:w="236" w:type="dxa"/>
            <w:vAlign w:val="bottom"/>
          </w:tcPr>
          <w:p w14:paraId="33852036" w14:textId="77777777" w:rsidR="00551BD9" w:rsidRPr="00286D01" w:rsidRDefault="00551BD9" w:rsidP="00551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59" w:type="dxa"/>
            <w:tcBorders>
              <w:bottom w:val="single" w:sz="4" w:space="0" w:color="auto"/>
            </w:tcBorders>
            <w:vAlign w:val="bottom"/>
          </w:tcPr>
          <w:p w14:paraId="153179DB" w14:textId="23119DCE" w:rsidR="00551BD9" w:rsidRPr="00235043" w:rsidRDefault="00551BD9" w:rsidP="00551BD9">
            <w:pPr>
              <w:pStyle w:val="acctfourfigures"/>
              <w:tabs>
                <w:tab w:val="clear" w:pos="765"/>
              </w:tabs>
              <w:spacing w:line="240" w:lineRule="auto"/>
              <w:ind w:left="-117"/>
              <w:jc w:val="right"/>
              <w:rPr>
                <w:rFonts w:ascii="Browallia New" w:hAnsi="Browallia New" w:cs="Browallia New"/>
                <w:sz w:val="28"/>
                <w:szCs w:val="28"/>
              </w:rPr>
            </w:pPr>
            <w:r w:rsidRPr="004D5E9D">
              <w:rPr>
                <w:rFonts w:ascii="Browallia New" w:hAnsi="Browallia New" w:cs="Browallia New"/>
                <w:sz w:val="28"/>
                <w:szCs w:val="28"/>
              </w:rPr>
              <w:t xml:space="preserve"> 7,007 </w:t>
            </w:r>
          </w:p>
        </w:tc>
        <w:tc>
          <w:tcPr>
            <w:tcW w:w="236" w:type="dxa"/>
            <w:vAlign w:val="bottom"/>
          </w:tcPr>
          <w:p w14:paraId="261C8FEA" w14:textId="77777777" w:rsidR="00551BD9" w:rsidRPr="00286D01" w:rsidRDefault="00551BD9" w:rsidP="00551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77" w:type="dxa"/>
            <w:tcBorders>
              <w:bottom w:val="single" w:sz="4" w:space="0" w:color="auto"/>
            </w:tcBorders>
            <w:vAlign w:val="bottom"/>
          </w:tcPr>
          <w:p w14:paraId="30C9D72E" w14:textId="53F1386D" w:rsidR="00551BD9" w:rsidRPr="00235043" w:rsidRDefault="00551BD9" w:rsidP="00551BD9">
            <w:pPr>
              <w:pStyle w:val="acctfourfigures"/>
              <w:tabs>
                <w:tab w:val="clear" w:pos="765"/>
              </w:tabs>
              <w:spacing w:line="240" w:lineRule="auto"/>
              <w:ind w:left="-117"/>
              <w:jc w:val="right"/>
              <w:rPr>
                <w:rFonts w:ascii="Browallia New" w:hAnsi="Browallia New" w:cs="Browallia New"/>
                <w:sz w:val="28"/>
                <w:szCs w:val="28"/>
                <w:cs/>
                <w:lang w:bidi="th-TH"/>
              </w:rPr>
            </w:pPr>
            <w:r>
              <w:rPr>
                <w:rFonts w:ascii="Browallia New" w:hAnsi="Browallia New" w:cs="Browallia New"/>
                <w:sz w:val="28"/>
                <w:szCs w:val="28"/>
                <w:lang w:bidi="th-TH"/>
              </w:rPr>
              <w:t>-</w:t>
            </w:r>
          </w:p>
        </w:tc>
        <w:tc>
          <w:tcPr>
            <w:tcW w:w="248" w:type="dxa"/>
            <w:vAlign w:val="bottom"/>
          </w:tcPr>
          <w:p w14:paraId="4A50CB03" w14:textId="77777777" w:rsidR="00551BD9" w:rsidRPr="00235043" w:rsidRDefault="00551BD9" w:rsidP="00551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204" w:type="dxa"/>
            <w:tcBorders>
              <w:bottom w:val="single" w:sz="4" w:space="0" w:color="auto"/>
            </w:tcBorders>
            <w:vAlign w:val="bottom"/>
          </w:tcPr>
          <w:p w14:paraId="188920FD" w14:textId="3FBAF1D1" w:rsidR="00551BD9" w:rsidRPr="00235043" w:rsidRDefault="00551BD9" w:rsidP="00551BD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w:t>
            </w:r>
          </w:p>
        </w:tc>
      </w:tr>
      <w:tr w:rsidR="00551BD9" w:rsidRPr="00235043" w14:paraId="41D8CC2E" w14:textId="77777777">
        <w:tc>
          <w:tcPr>
            <w:tcW w:w="3625" w:type="dxa"/>
          </w:tcPr>
          <w:p w14:paraId="5F19DC04" w14:textId="77777777" w:rsidR="00551BD9" w:rsidRPr="00235043" w:rsidRDefault="00551BD9" w:rsidP="00551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35043">
              <w:rPr>
                <w:rFonts w:ascii="Browallia New" w:hAnsi="Browallia New" w:cs="Browallia New"/>
                <w:sz w:val="28"/>
                <w:szCs w:val="28"/>
                <w:cs/>
              </w:rPr>
              <w:t>รวม</w:t>
            </w:r>
          </w:p>
        </w:tc>
        <w:tc>
          <w:tcPr>
            <w:tcW w:w="1197" w:type="dxa"/>
            <w:tcBorders>
              <w:top w:val="single" w:sz="4" w:space="0" w:color="auto"/>
            </w:tcBorders>
          </w:tcPr>
          <w:p w14:paraId="7E1A7039" w14:textId="7146CEF2" w:rsidR="00551BD9" w:rsidRPr="00235043" w:rsidRDefault="00551BD9" w:rsidP="00551BD9">
            <w:pPr>
              <w:pStyle w:val="acctfourfigures"/>
              <w:tabs>
                <w:tab w:val="clear" w:pos="765"/>
              </w:tabs>
              <w:spacing w:line="240" w:lineRule="auto"/>
              <w:ind w:left="-117"/>
              <w:jc w:val="right"/>
              <w:rPr>
                <w:rFonts w:ascii="Browallia New" w:hAnsi="Browallia New" w:cs="Browallia New"/>
                <w:sz w:val="28"/>
                <w:szCs w:val="28"/>
              </w:rPr>
            </w:pPr>
            <w:r w:rsidRPr="00B56F70">
              <w:rPr>
                <w:rFonts w:ascii="Browallia New" w:hAnsi="Browallia New" w:cs="Browallia New"/>
                <w:sz w:val="28"/>
                <w:szCs w:val="28"/>
              </w:rPr>
              <w:t xml:space="preserve"> 47,500 </w:t>
            </w:r>
          </w:p>
        </w:tc>
        <w:tc>
          <w:tcPr>
            <w:tcW w:w="236" w:type="dxa"/>
            <w:vAlign w:val="bottom"/>
          </w:tcPr>
          <w:p w14:paraId="575034B0" w14:textId="77777777" w:rsidR="00551BD9" w:rsidRPr="00286D01" w:rsidRDefault="00551BD9" w:rsidP="00551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59" w:type="dxa"/>
            <w:tcBorders>
              <w:top w:val="single" w:sz="4" w:space="0" w:color="auto"/>
            </w:tcBorders>
            <w:vAlign w:val="bottom"/>
          </w:tcPr>
          <w:p w14:paraId="3B02390D" w14:textId="75DFC006" w:rsidR="00551BD9" w:rsidRPr="00235043" w:rsidRDefault="00551BD9" w:rsidP="00551BD9">
            <w:pPr>
              <w:pStyle w:val="acctfourfigures"/>
              <w:tabs>
                <w:tab w:val="clear" w:pos="765"/>
              </w:tabs>
              <w:spacing w:line="240" w:lineRule="auto"/>
              <w:ind w:left="-117"/>
              <w:jc w:val="right"/>
              <w:rPr>
                <w:rFonts w:ascii="Browallia New" w:hAnsi="Browallia New" w:cs="Browallia New"/>
                <w:sz w:val="28"/>
                <w:szCs w:val="28"/>
              </w:rPr>
            </w:pPr>
            <w:r w:rsidRPr="004D5E9D">
              <w:rPr>
                <w:rFonts w:ascii="Browallia New" w:hAnsi="Browallia New" w:cs="Browallia New"/>
                <w:sz w:val="28"/>
                <w:szCs w:val="28"/>
              </w:rPr>
              <w:t>55,69</w:t>
            </w:r>
            <w:r>
              <w:rPr>
                <w:rFonts w:ascii="Browallia New" w:hAnsi="Browallia New" w:cs="Browallia New"/>
                <w:sz w:val="28"/>
                <w:szCs w:val="28"/>
              </w:rPr>
              <w:t>3</w:t>
            </w:r>
          </w:p>
        </w:tc>
        <w:tc>
          <w:tcPr>
            <w:tcW w:w="236" w:type="dxa"/>
            <w:vAlign w:val="bottom"/>
          </w:tcPr>
          <w:p w14:paraId="5F537DE3" w14:textId="77777777" w:rsidR="00551BD9" w:rsidRPr="00286D01" w:rsidRDefault="00551BD9" w:rsidP="00551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77" w:type="dxa"/>
            <w:tcBorders>
              <w:top w:val="single" w:sz="4" w:space="0" w:color="auto"/>
            </w:tcBorders>
            <w:vAlign w:val="bottom"/>
          </w:tcPr>
          <w:p w14:paraId="21116953" w14:textId="2A6F25F7" w:rsidR="00551BD9" w:rsidRPr="00235043" w:rsidRDefault="00551BD9" w:rsidP="00551BD9">
            <w:pPr>
              <w:pStyle w:val="acctfourfigures"/>
              <w:tabs>
                <w:tab w:val="clear" w:pos="765"/>
              </w:tabs>
              <w:spacing w:line="240" w:lineRule="auto"/>
              <w:ind w:left="-117"/>
              <w:jc w:val="right"/>
              <w:rPr>
                <w:rFonts w:ascii="Browallia New" w:hAnsi="Browallia New" w:cs="Browallia New"/>
                <w:sz w:val="28"/>
                <w:szCs w:val="28"/>
              </w:rPr>
            </w:pPr>
            <w:r w:rsidRPr="00145DF1">
              <w:rPr>
                <w:rFonts w:ascii="Browallia New" w:hAnsi="Browallia New" w:cs="Browallia New"/>
                <w:sz w:val="28"/>
                <w:szCs w:val="28"/>
              </w:rPr>
              <w:t>2,435</w:t>
            </w:r>
          </w:p>
        </w:tc>
        <w:tc>
          <w:tcPr>
            <w:tcW w:w="248" w:type="dxa"/>
            <w:vAlign w:val="bottom"/>
          </w:tcPr>
          <w:p w14:paraId="3402524B" w14:textId="77777777" w:rsidR="00551BD9" w:rsidRPr="00235043" w:rsidRDefault="00551BD9" w:rsidP="00551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204" w:type="dxa"/>
            <w:tcBorders>
              <w:top w:val="single" w:sz="4" w:space="0" w:color="auto"/>
            </w:tcBorders>
            <w:vAlign w:val="bottom"/>
          </w:tcPr>
          <w:p w14:paraId="581BE97A" w14:textId="01DBAEBB" w:rsidR="00551BD9" w:rsidRPr="00235043" w:rsidRDefault="00551BD9" w:rsidP="00551BD9">
            <w:pPr>
              <w:pStyle w:val="acctfourfigures"/>
              <w:tabs>
                <w:tab w:val="clear" w:pos="765"/>
              </w:tabs>
              <w:spacing w:line="240" w:lineRule="auto"/>
              <w:ind w:left="-117"/>
              <w:jc w:val="right"/>
              <w:rPr>
                <w:rFonts w:ascii="Browallia New" w:hAnsi="Browallia New" w:cs="Browallia New"/>
                <w:sz w:val="28"/>
                <w:szCs w:val="28"/>
              </w:rPr>
            </w:pPr>
            <w:r w:rsidRPr="004B663D">
              <w:rPr>
                <w:rFonts w:ascii="Browallia New" w:hAnsi="Browallia New" w:cs="Browallia New"/>
                <w:sz w:val="28"/>
                <w:szCs w:val="28"/>
              </w:rPr>
              <w:t>2,5</w:t>
            </w:r>
            <w:r>
              <w:rPr>
                <w:rFonts w:ascii="Browallia New" w:hAnsi="Browallia New" w:cs="Browallia New"/>
                <w:sz w:val="28"/>
                <w:szCs w:val="28"/>
              </w:rPr>
              <w:t>40</w:t>
            </w:r>
          </w:p>
        </w:tc>
      </w:tr>
      <w:tr w:rsidR="005B4F55" w:rsidRPr="00235043" w14:paraId="09831E4A" w14:textId="77777777" w:rsidTr="00286D01">
        <w:tc>
          <w:tcPr>
            <w:tcW w:w="3625" w:type="dxa"/>
          </w:tcPr>
          <w:p w14:paraId="351DD8E7" w14:textId="7FA2BA45"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35043">
              <w:rPr>
                <w:rFonts w:ascii="Browallia New" w:hAnsi="Browallia New" w:cs="Browallia New"/>
                <w:sz w:val="28"/>
                <w:szCs w:val="28"/>
                <w:u w:val="single"/>
                <w:cs/>
              </w:rPr>
              <w:t>หัก</w:t>
            </w:r>
            <w:r w:rsidRPr="00235043">
              <w:rPr>
                <w:rFonts w:ascii="Browallia New" w:hAnsi="Browallia New" w:cs="Browallia New"/>
                <w:sz w:val="28"/>
                <w:szCs w:val="28"/>
                <w:cs/>
              </w:rPr>
              <w:t xml:space="preserve"> ค่าเผื่อผลขาดทุนด้านเครดิต</w:t>
            </w:r>
            <w:r w:rsidRPr="00235043">
              <w:rPr>
                <w:rFonts w:ascii="Browallia New" w:hAnsi="Browallia New" w:cs="Browallia New"/>
                <w:sz w:val="28"/>
                <w:szCs w:val="28"/>
                <w:cs/>
              </w:rPr>
              <w:br/>
              <w:t xml:space="preserve">  </w:t>
            </w:r>
            <w:r w:rsidRPr="00235043">
              <w:rPr>
                <w:rFonts w:ascii="Browallia New" w:hAnsi="Browallia New" w:cs="Browallia New"/>
                <w:sz w:val="28"/>
                <w:szCs w:val="28"/>
              </w:rPr>
              <w:t xml:space="preserve">       </w:t>
            </w:r>
            <w:r w:rsidRPr="00235043">
              <w:rPr>
                <w:rFonts w:ascii="Browallia New" w:hAnsi="Browallia New" w:cs="Browallia New"/>
                <w:sz w:val="28"/>
                <w:szCs w:val="28"/>
                <w:cs/>
              </w:rPr>
              <w:t>ที่คาดว่าจะเกิดขึ้น</w:t>
            </w:r>
          </w:p>
        </w:tc>
        <w:tc>
          <w:tcPr>
            <w:tcW w:w="1197" w:type="dxa"/>
            <w:tcBorders>
              <w:bottom w:val="single" w:sz="4" w:space="0" w:color="auto"/>
            </w:tcBorders>
            <w:vAlign w:val="bottom"/>
          </w:tcPr>
          <w:p w14:paraId="5516E7BD" w14:textId="46AF9F85" w:rsidR="005B4F55" w:rsidRPr="00235043" w:rsidRDefault="00EE5589" w:rsidP="005B4F55">
            <w:pPr>
              <w:pStyle w:val="acctfourfigures"/>
              <w:tabs>
                <w:tab w:val="clear" w:pos="765"/>
              </w:tabs>
              <w:spacing w:line="240" w:lineRule="auto"/>
              <w:ind w:left="-117"/>
              <w:jc w:val="right"/>
              <w:rPr>
                <w:rFonts w:ascii="Browallia New" w:hAnsi="Browallia New" w:cs="Browallia New"/>
                <w:sz w:val="28"/>
                <w:szCs w:val="28"/>
              </w:rPr>
            </w:pPr>
            <w:r w:rsidRPr="00EE5589">
              <w:rPr>
                <w:rFonts w:ascii="Browallia New" w:hAnsi="Browallia New" w:cs="Browallia New"/>
                <w:sz w:val="28"/>
                <w:szCs w:val="28"/>
              </w:rPr>
              <w:t>(14,992)</w:t>
            </w:r>
          </w:p>
        </w:tc>
        <w:tc>
          <w:tcPr>
            <w:tcW w:w="236" w:type="dxa"/>
            <w:vAlign w:val="bottom"/>
          </w:tcPr>
          <w:p w14:paraId="6AC524FC"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59" w:type="dxa"/>
            <w:tcBorders>
              <w:bottom w:val="single" w:sz="4" w:space="0" w:color="auto"/>
            </w:tcBorders>
            <w:vAlign w:val="bottom"/>
          </w:tcPr>
          <w:p w14:paraId="2828C3E5" w14:textId="3E705807" w:rsidR="005B4F55" w:rsidRPr="00235043" w:rsidRDefault="005B4F55" w:rsidP="00286D01">
            <w:pPr>
              <w:pStyle w:val="acctfourfigures"/>
              <w:tabs>
                <w:tab w:val="clear" w:pos="765"/>
              </w:tabs>
              <w:spacing w:line="240" w:lineRule="auto"/>
              <w:jc w:val="right"/>
              <w:rPr>
                <w:rFonts w:ascii="Browallia New" w:hAnsi="Browallia New" w:cs="Browallia New"/>
                <w:sz w:val="28"/>
                <w:szCs w:val="28"/>
              </w:rPr>
            </w:pPr>
            <w:r>
              <w:rPr>
                <w:rFonts w:ascii="Browallia New" w:hAnsi="Browallia New" w:cs="Browallia New"/>
                <w:sz w:val="28"/>
                <w:szCs w:val="28"/>
              </w:rPr>
              <w:t>(</w:t>
            </w:r>
            <w:r w:rsidRPr="004D5E9D">
              <w:rPr>
                <w:rFonts w:ascii="Browallia New" w:hAnsi="Browallia New" w:cs="Browallia New"/>
                <w:sz w:val="28"/>
                <w:szCs w:val="28"/>
              </w:rPr>
              <w:t>362</w:t>
            </w:r>
            <w:r>
              <w:rPr>
                <w:rFonts w:ascii="Browallia New" w:hAnsi="Browallia New" w:cs="Browallia New"/>
                <w:sz w:val="28"/>
                <w:szCs w:val="28"/>
              </w:rPr>
              <w:t>)</w:t>
            </w:r>
          </w:p>
        </w:tc>
        <w:tc>
          <w:tcPr>
            <w:tcW w:w="236" w:type="dxa"/>
            <w:vAlign w:val="bottom"/>
          </w:tcPr>
          <w:p w14:paraId="3EEFF4D8"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77" w:type="dxa"/>
            <w:tcBorders>
              <w:bottom w:val="single" w:sz="4" w:space="0" w:color="auto"/>
            </w:tcBorders>
            <w:vAlign w:val="bottom"/>
          </w:tcPr>
          <w:p w14:paraId="1690D558" w14:textId="142CE745" w:rsidR="005B4F55" w:rsidRPr="00235043" w:rsidRDefault="00145DF1" w:rsidP="005B4F55">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w:t>
            </w:r>
          </w:p>
        </w:tc>
        <w:tc>
          <w:tcPr>
            <w:tcW w:w="248" w:type="dxa"/>
            <w:vAlign w:val="bottom"/>
          </w:tcPr>
          <w:p w14:paraId="4D554066" w14:textId="77777777"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204" w:type="dxa"/>
            <w:tcBorders>
              <w:bottom w:val="single" w:sz="4" w:space="0" w:color="auto"/>
            </w:tcBorders>
            <w:vAlign w:val="bottom"/>
          </w:tcPr>
          <w:p w14:paraId="5A946211" w14:textId="63CADA34"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r w:rsidRPr="006758AC">
              <w:rPr>
                <w:rFonts w:ascii="Browallia New" w:hAnsi="Browallia New" w:cs="Browallia New"/>
                <w:sz w:val="28"/>
                <w:szCs w:val="28"/>
              </w:rPr>
              <w:t>-</w:t>
            </w:r>
          </w:p>
        </w:tc>
      </w:tr>
      <w:tr w:rsidR="005B4F55" w:rsidRPr="00235043" w14:paraId="1FC0C6D8" w14:textId="77777777" w:rsidTr="00286D01">
        <w:tc>
          <w:tcPr>
            <w:tcW w:w="3625" w:type="dxa"/>
          </w:tcPr>
          <w:p w14:paraId="062DB6E2" w14:textId="77777777"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35043">
              <w:rPr>
                <w:rFonts w:ascii="Browallia New" w:hAnsi="Browallia New" w:cs="Browallia New"/>
                <w:sz w:val="28"/>
                <w:szCs w:val="28"/>
                <w:cs/>
              </w:rPr>
              <w:t>สุทธิ</w:t>
            </w:r>
          </w:p>
        </w:tc>
        <w:tc>
          <w:tcPr>
            <w:tcW w:w="1197" w:type="dxa"/>
            <w:tcBorders>
              <w:top w:val="single" w:sz="4" w:space="0" w:color="auto"/>
              <w:bottom w:val="single" w:sz="12" w:space="0" w:color="auto"/>
            </w:tcBorders>
            <w:vAlign w:val="bottom"/>
          </w:tcPr>
          <w:p w14:paraId="22CD9FD8" w14:textId="6B295356" w:rsidR="005B4F55" w:rsidRPr="00286D01" w:rsidRDefault="009A2F4C" w:rsidP="005B4F55">
            <w:pPr>
              <w:pStyle w:val="acctfourfigures"/>
              <w:tabs>
                <w:tab w:val="clear" w:pos="765"/>
              </w:tabs>
              <w:spacing w:line="240" w:lineRule="auto"/>
              <w:ind w:left="-117"/>
              <w:jc w:val="right"/>
              <w:rPr>
                <w:rFonts w:ascii="Browallia New" w:hAnsi="Browallia New" w:cs="Browallia New"/>
                <w:sz w:val="28"/>
                <w:szCs w:val="28"/>
              </w:rPr>
            </w:pPr>
            <w:r w:rsidRPr="009A2F4C">
              <w:rPr>
                <w:rFonts w:ascii="Browallia New" w:hAnsi="Browallia New" w:cs="Browallia New"/>
                <w:sz w:val="28"/>
                <w:szCs w:val="28"/>
              </w:rPr>
              <w:t>32,508</w:t>
            </w:r>
          </w:p>
        </w:tc>
        <w:tc>
          <w:tcPr>
            <w:tcW w:w="236" w:type="dxa"/>
            <w:vAlign w:val="bottom"/>
          </w:tcPr>
          <w:p w14:paraId="4579ED99"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59" w:type="dxa"/>
            <w:tcBorders>
              <w:top w:val="single" w:sz="4" w:space="0" w:color="auto"/>
              <w:bottom w:val="single" w:sz="12" w:space="0" w:color="auto"/>
            </w:tcBorders>
            <w:vAlign w:val="bottom"/>
          </w:tcPr>
          <w:p w14:paraId="719CCF09" w14:textId="7B863D1C"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r w:rsidRPr="004D5E9D">
              <w:rPr>
                <w:rFonts w:ascii="Browallia New" w:hAnsi="Browallia New" w:cs="Browallia New"/>
                <w:sz w:val="28"/>
                <w:szCs w:val="28"/>
              </w:rPr>
              <w:t>55,33</w:t>
            </w:r>
            <w:r>
              <w:rPr>
                <w:rFonts w:ascii="Browallia New" w:hAnsi="Browallia New" w:cs="Browallia New"/>
                <w:sz w:val="28"/>
                <w:szCs w:val="28"/>
              </w:rPr>
              <w:t>1</w:t>
            </w:r>
          </w:p>
        </w:tc>
        <w:tc>
          <w:tcPr>
            <w:tcW w:w="236" w:type="dxa"/>
            <w:vAlign w:val="bottom"/>
          </w:tcPr>
          <w:p w14:paraId="27BF7EE9"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77" w:type="dxa"/>
            <w:tcBorders>
              <w:top w:val="single" w:sz="4" w:space="0" w:color="auto"/>
              <w:bottom w:val="single" w:sz="12" w:space="0" w:color="auto"/>
            </w:tcBorders>
            <w:vAlign w:val="bottom"/>
          </w:tcPr>
          <w:p w14:paraId="7874872F" w14:textId="1BE0A529" w:rsidR="005B4F55" w:rsidRPr="00235043" w:rsidRDefault="00145DF1" w:rsidP="005B4F55">
            <w:pPr>
              <w:pStyle w:val="acctfourfigures"/>
              <w:tabs>
                <w:tab w:val="clear" w:pos="765"/>
              </w:tabs>
              <w:spacing w:line="240" w:lineRule="auto"/>
              <w:ind w:left="-117"/>
              <w:jc w:val="right"/>
              <w:rPr>
                <w:rFonts w:ascii="Browallia New" w:hAnsi="Browallia New" w:cs="Browallia New"/>
                <w:sz w:val="28"/>
                <w:szCs w:val="28"/>
              </w:rPr>
            </w:pPr>
            <w:r w:rsidRPr="00145DF1">
              <w:rPr>
                <w:rFonts w:ascii="Browallia New" w:hAnsi="Browallia New" w:cs="Browallia New"/>
                <w:sz w:val="28"/>
                <w:szCs w:val="28"/>
              </w:rPr>
              <w:t>2,435</w:t>
            </w:r>
          </w:p>
        </w:tc>
        <w:tc>
          <w:tcPr>
            <w:tcW w:w="248" w:type="dxa"/>
            <w:vAlign w:val="bottom"/>
          </w:tcPr>
          <w:p w14:paraId="29730E69" w14:textId="77777777"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204" w:type="dxa"/>
            <w:tcBorders>
              <w:top w:val="single" w:sz="4" w:space="0" w:color="auto"/>
              <w:bottom w:val="single" w:sz="12" w:space="0" w:color="auto"/>
            </w:tcBorders>
            <w:vAlign w:val="bottom"/>
          </w:tcPr>
          <w:p w14:paraId="3DFCA132" w14:textId="7821E56A"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r w:rsidRPr="004B663D">
              <w:rPr>
                <w:rFonts w:ascii="Browallia New" w:hAnsi="Browallia New" w:cs="Browallia New"/>
                <w:sz w:val="28"/>
                <w:szCs w:val="28"/>
              </w:rPr>
              <w:t>2,5</w:t>
            </w:r>
            <w:r>
              <w:rPr>
                <w:rFonts w:ascii="Browallia New" w:hAnsi="Browallia New" w:cs="Browallia New"/>
                <w:sz w:val="28"/>
                <w:szCs w:val="28"/>
              </w:rPr>
              <w:t>40</w:t>
            </w:r>
          </w:p>
        </w:tc>
      </w:tr>
    </w:tbl>
    <w:p w14:paraId="4FE5A3A2" w14:textId="3CC71987" w:rsidR="0001010C" w:rsidRPr="00235043" w:rsidRDefault="0001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254CD4F1" w14:textId="6DCE4083" w:rsidR="00DC59AD" w:rsidRPr="00235043" w:rsidRDefault="006971B8" w:rsidP="0035281C">
      <w:pPr>
        <w:numPr>
          <w:ilvl w:val="0"/>
          <w:numId w:val="16"/>
        </w:numPr>
        <w:tabs>
          <w:tab w:val="clear" w:pos="227"/>
          <w:tab w:val="clear" w:pos="454"/>
          <w:tab w:val="clear" w:pos="680"/>
          <w:tab w:val="clear" w:pos="907"/>
          <w:tab w:val="clear" w:pos="1635"/>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เงินให้กู้ยืม</w:t>
      </w:r>
      <w:r w:rsidR="0009000C" w:rsidRPr="00235043">
        <w:rPr>
          <w:rFonts w:ascii="Browallia New" w:hAnsi="Browallia New" w:cs="Browallia New"/>
          <w:b/>
          <w:bCs/>
          <w:sz w:val="28"/>
          <w:szCs w:val="28"/>
          <w:cs/>
          <w:lang w:val="en-GB"/>
        </w:rPr>
        <w:t>ระยะยาว</w:t>
      </w:r>
      <w:r w:rsidRPr="00235043">
        <w:rPr>
          <w:rFonts w:ascii="Browallia New" w:hAnsi="Browallia New" w:cs="Browallia New"/>
          <w:b/>
          <w:bCs/>
          <w:sz w:val="28"/>
          <w:szCs w:val="28"/>
          <w:cs/>
          <w:lang w:val="en-GB"/>
        </w:rPr>
        <w:t xml:space="preserve">และดอกเบี้ยค้างรับ </w:t>
      </w:r>
      <w:r w:rsidR="009C1D22" w:rsidRPr="00235043">
        <w:rPr>
          <w:rFonts w:ascii="Browallia New" w:hAnsi="Browallia New" w:cs="Browallia New"/>
          <w:b/>
          <w:bCs/>
          <w:sz w:val="28"/>
          <w:szCs w:val="28"/>
          <w:lang w:val="en-GB"/>
        </w:rPr>
        <w:t>-</w:t>
      </w:r>
      <w:r w:rsidRPr="00235043">
        <w:rPr>
          <w:rFonts w:ascii="Browallia New" w:hAnsi="Browallia New" w:cs="Browallia New"/>
          <w:b/>
          <w:bCs/>
          <w:sz w:val="28"/>
          <w:szCs w:val="28"/>
          <w:lang w:val="en-GB"/>
        </w:rPr>
        <w:t xml:space="preserve"> </w:t>
      </w:r>
      <w:r w:rsidRPr="00235043">
        <w:rPr>
          <w:rFonts w:ascii="Browallia New" w:hAnsi="Browallia New" w:cs="Browallia New"/>
          <w:b/>
          <w:bCs/>
          <w:sz w:val="28"/>
          <w:szCs w:val="28"/>
          <w:cs/>
          <w:lang w:val="en-GB"/>
        </w:rPr>
        <w:t>บุคคลและบริษัทอื่น</w:t>
      </w:r>
    </w:p>
    <w:p w14:paraId="28BE3E65" w14:textId="77777777" w:rsidR="00B82210" w:rsidRPr="00235043"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4"/>
          <w:szCs w:val="24"/>
        </w:rPr>
      </w:pPr>
    </w:p>
    <w:tbl>
      <w:tblPr>
        <w:tblW w:w="9057" w:type="dxa"/>
        <w:tblInd w:w="336" w:type="dxa"/>
        <w:tblLayout w:type="fixed"/>
        <w:tblLook w:val="0000" w:firstRow="0" w:lastRow="0" w:firstColumn="0" w:lastColumn="0" w:noHBand="0" w:noVBand="0"/>
      </w:tblPr>
      <w:tblGrid>
        <w:gridCol w:w="3598"/>
        <w:gridCol w:w="1190"/>
        <w:gridCol w:w="236"/>
        <w:gridCol w:w="1177"/>
        <w:gridCol w:w="236"/>
        <w:gridCol w:w="1192"/>
        <w:gridCol w:w="241"/>
        <w:gridCol w:w="1187"/>
      </w:tblGrid>
      <w:tr w:rsidR="006971B8" w:rsidRPr="00235043" w14:paraId="64EEB5FB" w14:textId="77777777" w:rsidTr="00E636B9">
        <w:tc>
          <w:tcPr>
            <w:tcW w:w="3598" w:type="dxa"/>
          </w:tcPr>
          <w:p w14:paraId="068D5A82"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235043">
              <w:rPr>
                <w:rFonts w:ascii="Browallia New" w:hAnsi="Browallia New" w:cs="Browallia New"/>
                <w:sz w:val="28"/>
                <w:szCs w:val="28"/>
              </w:rPr>
              <w:tab/>
            </w:r>
          </w:p>
        </w:tc>
        <w:tc>
          <w:tcPr>
            <w:tcW w:w="5459" w:type="dxa"/>
            <w:gridSpan w:val="7"/>
          </w:tcPr>
          <w:p w14:paraId="77D5ECEA" w14:textId="77777777" w:rsidR="006971B8" w:rsidRPr="00235043" w:rsidRDefault="006971B8" w:rsidP="001B4041">
            <w:pPr>
              <w:spacing w:line="240" w:lineRule="auto"/>
              <w:ind w:right="-45"/>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lang w:val="en-GB"/>
              </w:rPr>
              <w:t xml:space="preserve">: </w:t>
            </w:r>
            <w:r w:rsidRPr="00235043">
              <w:rPr>
                <w:rFonts w:ascii="Browallia New" w:hAnsi="Browallia New" w:cs="Browallia New"/>
                <w:sz w:val="28"/>
                <w:szCs w:val="28"/>
                <w:cs/>
              </w:rPr>
              <w:t>พันบาท)</w:t>
            </w:r>
          </w:p>
        </w:tc>
      </w:tr>
      <w:tr w:rsidR="006971B8" w:rsidRPr="00235043" w14:paraId="38A38173" w14:textId="77777777" w:rsidTr="00E636B9">
        <w:tc>
          <w:tcPr>
            <w:tcW w:w="3598" w:type="dxa"/>
          </w:tcPr>
          <w:p w14:paraId="34C84A75"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603" w:type="dxa"/>
            <w:gridSpan w:val="3"/>
            <w:tcBorders>
              <w:bottom w:val="single" w:sz="4" w:space="0" w:color="auto"/>
            </w:tcBorders>
          </w:tcPr>
          <w:p w14:paraId="02DD300B" w14:textId="32287782" w:rsidR="006971B8" w:rsidRPr="00235043"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6971B8" w:rsidRPr="00235043">
              <w:rPr>
                <w:rFonts w:ascii="Browallia New" w:hAnsi="Browallia New" w:cs="Browallia New"/>
                <w:sz w:val="28"/>
                <w:szCs w:val="28"/>
                <w:cs/>
              </w:rPr>
              <w:t>การเงินรวม</w:t>
            </w:r>
          </w:p>
        </w:tc>
        <w:tc>
          <w:tcPr>
            <w:tcW w:w="236" w:type="dxa"/>
          </w:tcPr>
          <w:p w14:paraId="7A88B8AF"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0" w:type="dxa"/>
            <w:gridSpan w:val="3"/>
            <w:tcBorders>
              <w:bottom w:val="single" w:sz="4" w:space="0" w:color="auto"/>
            </w:tcBorders>
          </w:tcPr>
          <w:p w14:paraId="6A221599" w14:textId="27A35E98" w:rsidR="006971B8" w:rsidRPr="00235043"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6971B8" w:rsidRPr="00235043">
              <w:rPr>
                <w:rFonts w:ascii="Browallia New" w:hAnsi="Browallia New" w:cs="Browallia New"/>
                <w:sz w:val="28"/>
                <w:szCs w:val="28"/>
                <w:cs/>
              </w:rPr>
              <w:t>การเงินเฉพาะบริษัท</w:t>
            </w:r>
          </w:p>
        </w:tc>
      </w:tr>
      <w:tr w:rsidR="005B4F55" w:rsidRPr="00235043" w14:paraId="7965F859" w14:textId="77777777" w:rsidTr="00E636B9">
        <w:tc>
          <w:tcPr>
            <w:tcW w:w="3598" w:type="dxa"/>
          </w:tcPr>
          <w:p w14:paraId="73A9DDB5" w14:textId="77777777"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90" w:type="dxa"/>
            <w:tcBorders>
              <w:top w:val="single" w:sz="4" w:space="0" w:color="auto"/>
              <w:bottom w:val="single" w:sz="4" w:space="0" w:color="auto"/>
            </w:tcBorders>
            <w:vAlign w:val="bottom"/>
          </w:tcPr>
          <w:p w14:paraId="56AB6D27" w14:textId="111A121B" w:rsidR="005B4F55" w:rsidRPr="00235043" w:rsidRDefault="00E636B9" w:rsidP="005B4F55">
            <w:pPr>
              <w:tabs>
                <w:tab w:val="clear" w:pos="907"/>
              </w:tabs>
              <w:spacing w:line="240" w:lineRule="auto"/>
              <w:ind w:left="-108" w:right="-108"/>
              <w:jc w:val="center"/>
              <w:rPr>
                <w:rFonts w:ascii="Browallia New" w:hAnsi="Browallia New" w:cs="Browallia New"/>
                <w:sz w:val="28"/>
                <w:szCs w:val="28"/>
                <w:lang w:val="en-GB"/>
              </w:rPr>
            </w:pPr>
            <w:r w:rsidRPr="00A67DCC">
              <w:rPr>
                <w:rFonts w:ascii="Browallia New" w:hAnsi="Browallia New" w:cs="Browallia New"/>
                <w:sz w:val="28"/>
                <w:szCs w:val="28"/>
                <w:lang w:val="en-GB"/>
              </w:rPr>
              <w:t>30</w:t>
            </w:r>
            <w:r w:rsidRPr="00A67DCC">
              <w:rPr>
                <w:rFonts w:ascii="Browallia New" w:hAnsi="Browallia New" w:cs="Browallia New"/>
                <w:sz w:val="28"/>
                <w:szCs w:val="28"/>
                <w:cs/>
                <w:lang w:val="en-GB"/>
              </w:rPr>
              <w:t xml:space="preserve"> มิถุนายน</w:t>
            </w:r>
            <w:r>
              <w:rPr>
                <w:rFonts w:ascii="Browallia New" w:hAnsi="Browallia New" w:cs="Browallia New" w:hint="cs"/>
                <w:sz w:val="28"/>
                <w:szCs w:val="28"/>
                <w:cs/>
              </w:rPr>
              <w:t xml:space="preserve"> </w:t>
            </w:r>
            <w:r w:rsidR="005B4F55">
              <w:rPr>
                <w:rFonts w:ascii="Browallia New" w:hAnsi="Browallia New" w:cs="Browallia New"/>
                <w:sz w:val="28"/>
                <w:szCs w:val="28"/>
              </w:rPr>
              <w:t>2569</w:t>
            </w:r>
          </w:p>
        </w:tc>
        <w:tc>
          <w:tcPr>
            <w:tcW w:w="236" w:type="dxa"/>
            <w:tcBorders>
              <w:top w:val="single" w:sz="4" w:space="0" w:color="auto"/>
            </w:tcBorders>
            <w:vAlign w:val="bottom"/>
          </w:tcPr>
          <w:p w14:paraId="09874983" w14:textId="77777777" w:rsidR="005B4F55" w:rsidRPr="00235043" w:rsidRDefault="005B4F55" w:rsidP="005B4F55">
            <w:pPr>
              <w:tabs>
                <w:tab w:val="clear" w:pos="907"/>
              </w:tabs>
              <w:spacing w:line="240" w:lineRule="auto"/>
              <w:ind w:left="-108" w:right="-108"/>
              <w:jc w:val="center"/>
              <w:rPr>
                <w:rFonts w:ascii="Browallia New" w:hAnsi="Browallia New" w:cs="Browallia New"/>
                <w:sz w:val="28"/>
                <w:szCs w:val="28"/>
                <w:cs/>
              </w:rPr>
            </w:pPr>
          </w:p>
        </w:tc>
        <w:tc>
          <w:tcPr>
            <w:tcW w:w="1177" w:type="dxa"/>
            <w:tcBorders>
              <w:top w:val="single" w:sz="4" w:space="0" w:color="auto"/>
              <w:bottom w:val="single" w:sz="4" w:space="0" w:color="auto"/>
            </w:tcBorders>
            <w:vAlign w:val="bottom"/>
          </w:tcPr>
          <w:p w14:paraId="261BDFFD" w14:textId="09232CD3" w:rsidR="005B4F55" w:rsidRPr="00235043" w:rsidRDefault="005B4F55" w:rsidP="005B4F55">
            <w:pPr>
              <w:tabs>
                <w:tab w:val="clear" w:pos="907"/>
              </w:tabs>
              <w:spacing w:line="240" w:lineRule="auto"/>
              <w:ind w:left="-108" w:right="-108"/>
              <w:jc w:val="center"/>
              <w:rPr>
                <w:rFonts w:ascii="Browallia New" w:hAnsi="Browallia New" w:cs="Browallia New"/>
                <w:sz w:val="28"/>
                <w:szCs w:val="28"/>
                <w:lang w:val="en-GB"/>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w:t>
            </w:r>
            <w:r>
              <w:rPr>
                <w:rFonts w:ascii="Browallia New" w:hAnsi="Browallia New" w:cs="Browallia New"/>
                <w:sz w:val="28"/>
                <w:szCs w:val="28"/>
              </w:rPr>
              <w:t>8</w:t>
            </w:r>
          </w:p>
        </w:tc>
        <w:tc>
          <w:tcPr>
            <w:tcW w:w="236" w:type="dxa"/>
          </w:tcPr>
          <w:p w14:paraId="166CA5A2" w14:textId="77777777" w:rsidR="005B4F55" w:rsidRPr="00235043" w:rsidRDefault="005B4F55" w:rsidP="005B4F55">
            <w:pPr>
              <w:spacing w:line="240" w:lineRule="auto"/>
              <w:ind w:right="-10"/>
              <w:jc w:val="center"/>
              <w:rPr>
                <w:rFonts w:ascii="Browallia New" w:hAnsi="Browallia New" w:cs="Browallia New"/>
                <w:sz w:val="28"/>
                <w:szCs w:val="28"/>
              </w:rPr>
            </w:pPr>
          </w:p>
        </w:tc>
        <w:tc>
          <w:tcPr>
            <w:tcW w:w="1192" w:type="dxa"/>
            <w:tcBorders>
              <w:top w:val="single" w:sz="4" w:space="0" w:color="auto"/>
              <w:bottom w:val="single" w:sz="4" w:space="0" w:color="auto"/>
            </w:tcBorders>
            <w:vAlign w:val="bottom"/>
          </w:tcPr>
          <w:p w14:paraId="611AFE95" w14:textId="72415A7B" w:rsidR="005B4F55" w:rsidRPr="00235043" w:rsidRDefault="00E636B9" w:rsidP="005B4F55">
            <w:pPr>
              <w:tabs>
                <w:tab w:val="clear" w:pos="907"/>
              </w:tabs>
              <w:spacing w:line="240" w:lineRule="auto"/>
              <w:ind w:left="-108" w:right="-108"/>
              <w:jc w:val="center"/>
              <w:rPr>
                <w:rFonts w:ascii="Browallia New" w:hAnsi="Browallia New" w:cs="Browallia New"/>
                <w:sz w:val="28"/>
                <w:szCs w:val="28"/>
                <w:lang w:val="en-GB"/>
              </w:rPr>
            </w:pPr>
            <w:r w:rsidRPr="00A67DCC">
              <w:rPr>
                <w:rFonts w:ascii="Browallia New" w:hAnsi="Browallia New" w:cs="Browallia New"/>
                <w:sz w:val="28"/>
                <w:szCs w:val="28"/>
                <w:lang w:val="en-GB"/>
              </w:rPr>
              <w:t>30</w:t>
            </w:r>
            <w:r w:rsidRPr="00A67DCC">
              <w:rPr>
                <w:rFonts w:ascii="Browallia New" w:hAnsi="Browallia New" w:cs="Browallia New"/>
                <w:sz w:val="28"/>
                <w:szCs w:val="28"/>
                <w:cs/>
                <w:lang w:val="en-GB"/>
              </w:rPr>
              <w:t xml:space="preserve"> มิถุนายน</w:t>
            </w:r>
            <w:r>
              <w:rPr>
                <w:rFonts w:ascii="Browallia New" w:hAnsi="Browallia New" w:cs="Browallia New" w:hint="cs"/>
                <w:sz w:val="28"/>
                <w:szCs w:val="28"/>
                <w:cs/>
              </w:rPr>
              <w:t xml:space="preserve"> </w:t>
            </w:r>
            <w:r w:rsidR="005B4F55">
              <w:rPr>
                <w:rFonts w:ascii="Browallia New" w:hAnsi="Browallia New" w:cs="Browallia New"/>
                <w:sz w:val="28"/>
                <w:szCs w:val="28"/>
              </w:rPr>
              <w:t>2569</w:t>
            </w:r>
          </w:p>
        </w:tc>
        <w:tc>
          <w:tcPr>
            <w:tcW w:w="241" w:type="dxa"/>
            <w:tcBorders>
              <w:top w:val="single" w:sz="4" w:space="0" w:color="auto"/>
            </w:tcBorders>
            <w:vAlign w:val="bottom"/>
          </w:tcPr>
          <w:p w14:paraId="63A585F3" w14:textId="77777777" w:rsidR="005B4F55" w:rsidRPr="00235043" w:rsidRDefault="005B4F55" w:rsidP="005B4F55">
            <w:pPr>
              <w:tabs>
                <w:tab w:val="clear" w:pos="907"/>
              </w:tabs>
              <w:spacing w:line="240" w:lineRule="auto"/>
              <w:ind w:left="-108" w:right="-108"/>
              <w:jc w:val="center"/>
              <w:rPr>
                <w:rFonts w:ascii="Browallia New" w:hAnsi="Browallia New" w:cs="Browallia New"/>
                <w:sz w:val="28"/>
                <w:szCs w:val="28"/>
                <w:cs/>
              </w:rPr>
            </w:pPr>
          </w:p>
        </w:tc>
        <w:tc>
          <w:tcPr>
            <w:tcW w:w="1187" w:type="dxa"/>
            <w:tcBorders>
              <w:top w:val="single" w:sz="4" w:space="0" w:color="auto"/>
              <w:bottom w:val="single" w:sz="4" w:space="0" w:color="auto"/>
            </w:tcBorders>
            <w:vAlign w:val="bottom"/>
          </w:tcPr>
          <w:p w14:paraId="6010A3BA" w14:textId="53FB72A2" w:rsidR="005B4F55" w:rsidRPr="00235043" w:rsidRDefault="005B4F55" w:rsidP="005B4F55">
            <w:pPr>
              <w:tabs>
                <w:tab w:val="clear" w:pos="907"/>
              </w:tabs>
              <w:spacing w:line="240" w:lineRule="auto"/>
              <w:ind w:left="-108" w:right="-108"/>
              <w:jc w:val="center"/>
              <w:rPr>
                <w:rFonts w:ascii="Browallia New" w:hAnsi="Browallia New" w:cs="Browallia New"/>
                <w:sz w:val="28"/>
                <w:szCs w:val="28"/>
                <w:lang w:val="en-GB"/>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w:t>
            </w:r>
            <w:r>
              <w:rPr>
                <w:rFonts w:ascii="Browallia New" w:hAnsi="Browallia New" w:cs="Browallia New"/>
                <w:sz w:val="28"/>
                <w:szCs w:val="28"/>
              </w:rPr>
              <w:t>8</w:t>
            </w:r>
          </w:p>
        </w:tc>
      </w:tr>
      <w:tr w:rsidR="006971B8" w:rsidRPr="00235043" w14:paraId="69B54026" w14:textId="77777777" w:rsidTr="00E636B9">
        <w:trPr>
          <w:trHeight w:val="332"/>
        </w:trPr>
        <w:tc>
          <w:tcPr>
            <w:tcW w:w="3598" w:type="dxa"/>
            <w:vAlign w:val="center"/>
          </w:tcPr>
          <w:p w14:paraId="57F5701B"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4"/>
                <w:szCs w:val="4"/>
              </w:rPr>
            </w:pPr>
          </w:p>
        </w:tc>
        <w:tc>
          <w:tcPr>
            <w:tcW w:w="1190" w:type="dxa"/>
            <w:tcBorders>
              <w:top w:val="single" w:sz="4" w:space="0" w:color="auto"/>
            </w:tcBorders>
          </w:tcPr>
          <w:p w14:paraId="7DDAACB9" w14:textId="77777777" w:rsidR="006971B8" w:rsidRPr="00235043" w:rsidRDefault="006971B8" w:rsidP="001B4041">
            <w:pPr>
              <w:pStyle w:val="acctfourfigures"/>
              <w:tabs>
                <w:tab w:val="clear" w:pos="765"/>
                <w:tab w:val="decimal" w:pos="777"/>
              </w:tabs>
              <w:spacing w:line="240" w:lineRule="auto"/>
              <w:ind w:left="-117" w:right="-117"/>
              <w:rPr>
                <w:rFonts w:ascii="Browallia New" w:hAnsi="Browallia New" w:cs="Browallia New"/>
                <w:sz w:val="4"/>
                <w:szCs w:val="4"/>
                <w:lang w:val="en-US" w:bidi="th-TH"/>
              </w:rPr>
            </w:pPr>
          </w:p>
        </w:tc>
        <w:tc>
          <w:tcPr>
            <w:tcW w:w="236" w:type="dxa"/>
          </w:tcPr>
          <w:p w14:paraId="49212B25"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4"/>
                <w:szCs w:val="4"/>
              </w:rPr>
            </w:pPr>
          </w:p>
        </w:tc>
        <w:tc>
          <w:tcPr>
            <w:tcW w:w="1177" w:type="dxa"/>
            <w:tcBorders>
              <w:top w:val="single" w:sz="4" w:space="0" w:color="auto"/>
            </w:tcBorders>
          </w:tcPr>
          <w:p w14:paraId="188100B0"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4"/>
                <w:szCs w:val="4"/>
                <w:lang w:val="en-GB"/>
              </w:rPr>
            </w:pPr>
          </w:p>
        </w:tc>
        <w:tc>
          <w:tcPr>
            <w:tcW w:w="236" w:type="dxa"/>
          </w:tcPr>
          <w:p w14:paraId="2804160A"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92" w:type="dxa"/>
            <w:tcBorders>
              <w:top w:val="single" w:sz="4" w:space="0" w:color="auto"/>
            </w:tcBorders>
          </w:tcPr>
          <w:p w14:paraId="3FCE36A7"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241" w:type="dxa"/>
          </w:tcPr>
          <w:p w14:paraId="65138746"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87" w:type="dxa"/>
            <w:tcBorders>
              <w:top w:val="single" w:sz="4" w:space="0" w:color="auto"/>
            </w:tcBorders>
          </w:tcPr>
          <w:p w14:paraId="393963C5"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r>
      <w:tr w:rsidR="009D4C8D" w:rsidRPr="00235043" w14:paraId="0CBB5C77" w14:textId="77777777" w:rsidTr="00CA6B7D">
        <w:tc>
          <w:tcPr>
            <w:tcW w:w="3598" w:type="dxa"/>
            <w:vAlign w:val="bottom"/>
          </w:tcPr>
          <w:p w14:paraId="696AEBDC" w14:textId="77777777" w:rsidR="009D4C8D" w:rsidRPr="00235043" w:rsidRDefault="009D4C8D" w:rsidP="009D4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235043">
              <w:rPr>
                <w:rFonts w:ascii="Browallia New" w:hAnsi="Browallia New" w:cs="Browallia New"/>
                <w:sz w:val="28"/>
                <w:szCs w:val="28"/>
                <w:cs/>
              </w:rPr>
              <w:t>เงินให้กู้ยืมระยะยาว</w:t>
            </w:r>
          </w:p>
        </w:tc>
        <w:tc>
          <w:tcPr>
            <w:tcW w:w="1190" w:type="dxa"/>
          </w:tcPr>
          <w:p w14:paraId="45E75301" w14:textId="1E02495E" w:rsidR="009D4C8D" w:rsidRPr="00235043" w:rsidRDefault="006F54A2"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6F54A2">
              <w:rPr>
                <w:rFonts w:ascii="Browallia New" w:hAnsi="Browallia New" w:cs="Browallia New"/>
                <w:sz w:val="28"/>
                <w:szCs w:val="28"/>
              </w:rPr>
              <w:t>492,775</w:t>
            </w:r>
          </w:p>
        </w:tc>
        <w:tc>
          <w:tcPr>
            <w:tcW w:w="236" w:type="dxa"/>
            <w:vAlign w:val="bottom"/>
          </w:tcPr>
          <w:p w14:paraId="56681F69" w14:textId="77777777" w:rsidR="009D4C8D" w:rsidRPr="00235043" w:rsidRDefault="009D4C8D" w:rsidP="009D4C8D">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77" w:type="dxa"/>
          </w:tcPr>
          <w:p w14:paraId="7389D502" w14:textId="63A4D1BD"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042402">
              <w:rPr>
                <w:rFonts w:ascii="Browallia New" w:hAnsi="Browallia New" w:cs="Browallia New"/>
                <w:sz w:val="28"/>
                <w:szCs w:val="28"/>
              </w:rPr>
              <w:t>479,992</w:t>
            </w:r>
          </w:p>
        </w:tc>
        <w:tc>
          <w:tcPr>
            <w:tcW w:w="236" w:type="dxa"/>
          </w:tcPr>
          <w:p w14:paraId="09BDB414" w14:textId="77777777" w:rsidR="009D4C8D" w:rsidRPr="00235043" w:rsidRDefault="009D4C8D" w:rsidP="009D4C8D">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92" w:type="dxa"/>
          </w:tcPr>
          <w:p w14:paraId="4DB20A9A" w14:textId="157DCC4B"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85C2D">
              <w:rPr>
                <w:rFonts w:ascii="Browallia New" w:hAnsi="Browallia New" w:cs="Browallia New"/>
                <w:sz w:val="28"/>
                <w:szCs w:val="28"/>
              </w:rPr>
              <w:t>67,540</w:t>
            </w:r>
          </w:p>
        </w:tc>
        <w:tc>
          <w:tcPr>
            <w:tcW w:w="241" w:type="dxa"/>
          </w:tcPr>
          <w:p w14:paraId="424D9DA5" w14:textId="77777777" w:rsidR="009D4C8D" w:rsidRPr="00235043" w:rsidRDefault="009D4C8D" w:rsidP="009D4C8D">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87" w:type="dxa"/>
          </w:tcPr>
          <w:p w14:paraId="36A5ABC4" w14:textId="740D631E"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85C2D">
              <w:rPr>
                <w:rFonts w:ascii="Browallia New" w:hAnsi="Browallia New" w:cs="Browallia New"/>
                <w:sz w:val="28"/>
                <w:szCs w:val="28"/>
              </w:rPr>
              <w:t>67,540</w:t>
            </w:r>
          </w:p>
        </w:tc>
      </w:tr>
      <w:tr w:rsidR="009D4C8D" w:rsidRPr="00235043" w14:paraId="42D35AD7" w14:textId="77777777" w:rsidTr="00CA6B7D">
        <w:tc>
          <w:tcPr>
            <w:tcW w:w="3598" w:type="dxa"/>
            <w:vAlign w:val="bottom"/>
          </w:tcPr>
          <w:p w14:paraId="0EA4E1AE" w14:textId="0FCFD2BE" w:rsidR="009D4C8D" w:rsidRPr="00235043" w:rsidRDefault="009D4C8D" w:rsidP="009D4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235043">
              <w:rPr>
                <w:rFonts w:ascii="Browallia New" w:hAnsi="Browallia New" w:cs="Browallia New"/>
                <w:sz w:val="28"/>
                <w:szCs w:val="28"/>
                <w:cs/>
              </w:rPr>
              <w:t>ดอกเบี้ยค้างรับ</w:t>
            </w:r>
          </w:p>
        </w:tc>
        <w:tc>
          <w:tcPr>
            <w:tcW w:w="1190" w:type="dxa"/>
          </w:tcPr>
          <w:p w14:paraId="6672760C" w14:textId="35143E02" w:rsidR="009D4C8D" w:rsidRPr="00235043" w:rsidRDefault="00DA5056"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DA5056">
              <w:rPr>
                <w:rFonts w:ascii="Browallia New" w:hAnsi="Browallia New" w:cs="Browallia New"/>
                <w:sz w:val="28"/>
                <w:szCs w:val="28"/>
              </w:rPr>
              <w:t>28,832</w:t>
            </w:r>
          </w:p>
        </w:tc>
        <w:tc>
          <w:tcPr>
            <w:tcW w:w="236" w:type="dxa"/>
            <w:vAlign w:val="bottom"/>
          </w:tcPr>
          <w:p w14:paraId="5027A025" w14:textId="77777777" w:rsidR="009D4C8D" w:rsidRPr="00235043" w:rsidRDefault="009D4C8D" w:rsidP="009D4C8D">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77" w:type="dxa"/>
          </w:tcPr>
          <w:p w14:paraId="1B3799F7" w14:textId="450F25A3"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042402">
              <w:rPr>
                <w:rFonts w:ascii="Browallia New" w:hAnsi="Browallia New" w:cs="Browallia New"/>
                <w:sz w:val="28"/>
                <w:szCs w:val="28"/>
              </w:rPr>
              <w:t>28,832</w:t>
            </w:r>
          </w:p>
        </w:tc>
        <w:tc>
          <w:tcPr>
            <w:tcW w:w="236" w:type="dxa"/>
          </w:tcPr>
          <w:p w14:paraId="3F1A4922" w14:textId="77777777"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92" w:type="dxa"/>
          </w:tcPr>
          <w:p w14:paraId="6E74843A" w14:textId="16131604"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85C2D">
              <w:rPr>
                <w:rFonts w:ascii="Browallia New" w:hAnsi="Browallia New" w:cs="Browallia New"/>
                <w:sz w:val="28"/>
                <w:szCs w:val="28"/>
              </w:rPr>
              <w:t>28,831</w:t>
            </w:r>
          </w:p>
        </w:tc>
        <w:tc>
          <w:tcPr>
            <w:tcW w:w="241" w:type="dxa"/>
          </w:tcPr>
          <w:p w14:paraId="07018DF9" w14:textId="77777777"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7" w:type="dxa"/>
          </w:tcPr>
          <w:p w14:paraId="61B04852" w14:textId="40A058A7"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85C2D">
              <w:rPr>
                <w:rFonts w:ascii="Browallia New" w:hAnsi="Browallia New" w:cs="Browallia New"/>
                <w:sz w:val="28"/>
                <w:szCs w:val="28"/>
              </w:rPr>
              <w:t>28,831</w:t>
            </w:r>
          </w:p>
        </w:tc>
      </w:tr>
      <w:tr w:rsidR="009D4C8D" w:rsidRPr="00235043" w14:paraId="360EA57E" w14:textId="77777777" w:rsidTr="00CA6B7D">
        <w:tc>
          <w:tcPr>
            <w:tcW w:w="3598" w:type="dxa"/>
            <w:vAlign w:val="bottom"/>
          </w:tcPr>
          <w:p w14:paraId="7B4D9E88" w14:textId="77777777" w:rsidR="009D4C8D" w:rsidRPr="00235043" w:rsidRDefault="009D4C8D" w:rsidP="009D4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235043">
              <w:rPr>
                <w:rFonts w:ascii="Browallia New" w:hAnsi="Browallia New" w:cs="Browallia New"/>
                <w:sz w:val="28"/>
                <w:szCs w:val="28"/>
                <w:cs/>
              </w:rPr>
              <w:t>รวม</w:t>
            </w:r>
          </w:p>
        </w:tc>
        <w:tc>
          <w:tcPr>
            <w:tcW w:w="1190" w:type="dxa"/>
            <w:tcBorders>
              <w:top w:val="single" w:sz="4" w:space="0" w:color="auto"/>
            </w:tcBorders>
          </w:tcPr>
          <w:p w14:paraId="6BC7BE9D" w14:textId="4201923D" w:rsidR="009D4C8D" w:rsidRPr="00235043" w:rsidRDefault="009D3227"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9D3227">
              <w:rPr>
                <w:rFonts w:ascii="Browallia New" w:hAnsi="Browallia New" w:cs="Browallia New"/>
                <w:sz w:val="28"/>
                <w:szCs w:val="28"/>
              </w:rPr>
              <w:t>521,607</w:t>
            </w:r>
          </w:p>
        </w:tc>
        <w:tc>
          <w:tcPr>
            <w:tcW w:w="236" w:type="dxa"/>
            <w:vAlign w:val="bottom"/>
          </w:tcPr>
          <w:p w14:paraId="68E88CF0" w14:textId="77777777" w:rsidR="009D4C8D" w:rsidRPr="00235043" w:rsidRDefault="009D4C8D" w:rsidP="009D4C8D">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77" w:type="dxa"/>
            <w:tcBorders>
              <w:top w:val="single" w:sz="4" w:space="0" w:color="auto"/>
            </w:tcBorders>
          </w:tcPr>
          <w:p w14:paraId="3C73AF6D" w14:textId="7123C038"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BB5E3B">
              <w:rPr>
                <w:rFonts w:ascii="Browallia New" w:hAnsi="Browallia New" w:cs="Browallia New"/>
                <w:sz w:val="28"/>
                <w:szCs w:val="28"/>
              </w:rPr>
              <w:t>5</w:t>
            </w:r>
            <w:r>
              <w:rPr>
                <w:rFonts w:ascii="Browallia New" w:hAnsi="Browallia New" w:cs="Browallia New"/>
                <w:sz w:val="28"/>
                <w:szCs w:val="28"/>
              </w:rPr>
              <w:t>08</w:t>
            </w:r>
            <w:r w:rsidRPr="00BB5E3B">
              <w:rPr>
                <w:rFonts w:ascii="Browallia New" w:hAnsi="Browallia New" w:cs="Browallia New"/>
                <w:sz w:val="28"/>
                <w:szCs w:val="28"/>
              </w:rPr>
              <w:t>,</w:t>
            </w:r>
            <w:r>
              <w:rPr>
                <w:rFonts w:ascii="Browallia New" w:hAnsi="Browallia New" w:cs="Browallia New"/>
                <w:sz w:val="28"/>
                <w:szCs w:val="28"/>
              </w:rPr>
              <w:t>824</w:t>
            </w:r>
          </w:p>
        </w:tc>
        <w:tc>
          <w:tcPr>
            <w:tcW w:w="236" w:type="dxa"/>
          </w:tcPr>
          <w:p w14:paraId="3D1DB314" w14:textId="77777777" w:rsidR="009D4C8D" w:rsidRPr="00235043" w:rsidRDefault="009D4C8D" w:rsidP="009D4C8D">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92" w:type="dxa"/>
            <w:tcBorders>
              <w:top w:val="single" w:sz="4" w:space="0" w:color="auto"/>
            </w:tcBorders>
          </w:tcPr>
          <w:p w14:paraId="376BCEDF" w14:textId="754056D7"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85C2D">
              <w:rPr>
                <w:rFonts w:ascii="Browallia New" w:hAnsi="Browallia New" w:cs="Browallia New"/>
                <w:sz w:val="28"/>
                <w:szCs w:val="28"/>
              </w:rPr>
              <w:t>96,371</w:t>
            </w:r>
          </w:p>
        </w:tc>
        <w:tc>
          <w:tcPr>
            <w:tcW w:w="241" w:type="dxa"/>
          </w:tcPr>
          <w:p w14:paraId="3DEC1B3A" w14:textId="77777777" w:rsidR="009D4C8D" w:rsidRPr="00235043" w:rsidRDefault="009D4C8D" w:rsidP="009D4C8D">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87" w:type="dxa"/>
            <w:tcBorders>
              <w:top w:val="single" w:sz="4" w:space="0" w:color="auto"/>
            </w:tcBorders>
          </w:tcPr>
          <w:p w14:paraId="25DD4E39" w14:textId="6275E817"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85C2D">
              <w:rPr>
                <w:rFonts w:ascii="Browallia New" w:hAnsi="Browallia New" w:cs="Browallia New"/>
                <w:sz w:val="28"/>
                <w:szCs w:val="28"/>
              </w:rPr>
              <w:t>96,371</w:t>
            </w:r>
          </w:p>
        </w:tc>
      </w:tr>
      <w:tr w:rsidR="009D4C8D" w:rsidRPr="00235043" w14:paraId="0ED31973" w14:textId="77777777" w:rsidTr="00E636B9">
        <w:tc>
          <w:tcPr>
            <w:tcW w:w="3598" w:type="dxa"/>
          </w:tcPr>
          <w:p w14:paraId="6AEFA2DF" w14:textId="771B316F" w:rsidR="009D4C8D" w:rsidRPr="00235043" w:rsidRDefault="009D4C8D" w:rsidP="009D4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right="-43"/>
              <w:rPr>
                <w:rFonts w:ascii="Browallia New" w:hAnsi="Browallia New" w:cs="Browallia New"/>
                <w:sz w:val="28"/>
                <w:szCs w:val="28"/>
                <w:cs/>
              </w:rPr>
            </w:pPr>
            <w:r w:rsidRPr="00235043">
              <w:rPr>
                <w:rFonts w:ascii="Browallia New" w:hAnsi="Browallia New" w:cs="Browallia New"/>
                <w:sz w:val="28"/>
                <w:szCs w:val="28"/>
                <w:u w:val="single"/>
                <w:cs/>
              </w:rPr>
              <w:t>หัก</w:t>
            </w:r>
            <w:r w:rsidRPr="00235043">
              <w:rPr>
                <w:rFonts w:ascii="Browallia New" w:hAnsi="Browallia New" w:cs="Browallia New"/>
                <w:sz w:val="28"/>
                <w:szCs w:val="28"/>
                <w:cs/>
              </w:rPr>
              <w:t xml:space="preserve"> ค่าเผื่อผลขาดทุนด้านเครดิตที่</w:t>
            </w:r>
            <w:r>
              <w:rPr>
                <w:rFonts w:ascii="Browallia New" w:hAnsi="Browallia New" w:cs="Browallia New"/>
                <w:sz w:val="28"/>
                <w:szCs w:val="28"/>
              </w:rPr>
              <w:br/>
              <w:t xml:space="preserve">         </w:t>
            </w:r>
            <w:r w:rsidRPr="00235043">
              <w:rPr>
                <w:rFonts w:ascii="Browallia New" w:hAnsi="Browallia New" w:cs="Browallia New"/>
                <w:sz w:val="28"/>
                <w:szCs w:val="28"/>
                <w:cs/>
              </w:rPr>
              <w:t>คาดว่าจะเกิดขึ้น</w:t>
            </w:r>
          </w:p>
        </w:tc>
        <w:tc>
          <w:tcPr>
            <w:tcW w:w="1190" w:type="dxa"/>
            <w:vAlign w:val="bottom"/>
          </w:tcPr>
          <w:p w14:paraId="06482586" w14:textId="339BD9B4" w:rsidR="009D4C8D" w:rsidRPr="00235043" w:rsidRDefault="006003C8"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Pr>
                <w:rFonts w:ascii="Browallia New" w:hAnsi="Browallia New" w:cs="Browallia New"/>
                <w:sz w:val="28"/>
                <w:szCs w:val="28"/>
              </w:rPr>
              <w:t>(</w:t>
            </w:r>
            <w:r w:rsidR="00BE6B65" w:rsidRPr="00BE6B65">
              <w:rPr>
                <w:rFonts w:ascii="Browallia New" w:hAnsi="Browallia New" w:cs="Browallia New"/>
                <w:sz w:val="28"/>
                <w:szCs w:val="28"/>
              </w:rPr>
              <w:t>122,06</w:t>
            </w:r>
            <w:r w:rsidR="004B46DF">
              <w:rPr>
                <w:rFonts w:ascii="Browallia New" w:hAnsi="Browallia New" w:cs="Browallia New"/>
                <w:sz w:val="28"/>
                <w:szCs w:val="28"/>
              </w:rPr>
              <w:t>2</w:t>
            </w:r>
            <w:r>
              <w:rPr>
                <w:rFonts w:ascii="Browallia New" w:hAnsi="Browallia New" w:cs="Browallia New"/>
                <w:sz w:val="28"/>
                <w:szCs w:val="28"/>
              </w:rPr>
              <w:t>)</w:t>
            </w:r>
          </w:p>
        </w:tc>
        <w:tc>
          <w:tcPr>
            <w:tcW w:w="236" w:type="dxa"/>
            <w:vAlign w:val="bottom"/>
          </w:tcPr>
          <w:p w14:paraId="18D4375C" w14:textId="77777777" w:rsidR="009D4C8D" w:rsidRPr="00235043" w:rsidRDefault="009D4C8D" w:rsidP="009D4C8D">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77" w:type="dxa"/>
          </w:tcPr>
          <w:p w14:paraId="039214AA" w14:textId="77777777" w:rsidR="009D4C8D" w:rsidRDefault="009D4C8D" w:rsidP="009D4C8D">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p w14:paraId="205C884F" w14:textId="162F7C07"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(119,563)</w:t>
            </w:r>
            <w:r w:rsidRPr="00BB5E3B">
              <w:rPr>
                <w:rFonts w:ascii="Browallia New" w:hAnsi="Browallia New" w:cs="Browallia New"/>
                <w:sz w:val="28"/>
                <w:szCs w:val="28"/>
              </w:rPr>
              <w:t xml:space="preserve"> </w:t>
            </w:r>
          </w:p>
        </w:tc>
        <w:tc>
          <w:tcPr>
            <w:tcW w:w="236" w:type="dxa"/>
            <w:vAlign w:val="bottom"/>
          </w:tcPr>
          <w:p w14:paraId="18E607E8" w14:textId="77777777" w:rsidR="009D4C8D" w:rsidRPr="00235043" w:rsidRDefault="009D4C8D" w:rsidP="009D4C8D">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92" w:type="dxa"/>
          </w:tcPr>
          <w:p w14:paraId="40506992" w14:textId="77777777" w:rsidR="009D4C8D" w:rsidRDefault="009D4C8D" w:rsidP="009D4C8D">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p w14:paraId="4BCA1484" w14:textId="67EEDC6E"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Pr>
                <w:rFonts w:ascii="Browallia New" w:hAnsi="Browallia New" w:cs="Browallia New"/>
                <w:sz w:val="28"/>
                <w:szCs w:val="28"/>
              </w:rPr>
              <w:t>(72,746)</w:t>
            </w:r>
            <w:r w:rsidRPr="00D85C2D">
              <w:rPr>
                <w:rFonts w:ascii="Browallia New" w:hAnsi="Browallia New" w:cs="Browallia New"/>
                <w:sz w:val="28"/>
                <w:szCs w:val="28"/>
              </w:rPr>
              <w:t xml:space="preserve"> </w:t>
            </w:r>
          </w:p>
        </w:tc>
        <w:tc>
          <w:tcPr>
            <w:tcW w:w="241" w:type="dxa"/>
            <w:vAlign w:val="bottom"/>
          </w:tcPr>
          <w:p w14:paraId="2281DF80" w14:textId="77777777" w:rsidR="009D4C8D" w:rsidRPr="00235043" w:rsidRDefault="009D4C8D" w:rsidP="009D4C8D">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87" w:type="dxa"/>
          </w:tcPr>
          <w:p w14:paraId="6055A9FF" w14:textId="77777777" w:rsidR="009D4C8D" w:rsidRDefault="009D4C8D" w:rsidP="009D4C8D">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p w14:paraId="6B67F947" w14:textId="51678E34"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(72,746)</w:t>
            </w:r>
            <w:r w:rsidRPr="00D85C2D">
              <w:rPr>
                <w:rFonts w:ascii="Browallia New" w:hAnsi="Browallia New" w:cs="Browallia New"/>
                <w:sz w:val="28"/>
                <w:szCs w:val="28"/>
              </w:rPr>
              <w:t xml:space="preserve"> </w:t>
            </w:r>
          </w:p>
        </w:tc>
      </w:tr>
      <w:tr w:rsidR="009D4C8D" w:rsidRPr="00235043" w14:paraId="4AC481B5" w14:textId="77777777" w:rsidTr="00E636B9">
        <w:tc>
          <w:tcPr>
            <w:tcW w:w="3598" w:type="dxa"/>
            <w:vAlign w:val="bottom"/>
          </w:tcPr>
          <w:p w14:paraId="5383FF9B" w14:textId="77777777" w:rsidR="009D4C8D" w:rsidRPr="00235043" w:rsidRDefault="009D4C8D" w:rsidP="009D4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235043">
              <w:rPr>
                <w:rFonts w:ascii="Browallia New" w:hAnsi="Browallia New" w:cs="Browallia New"/>
                <w:sz w:val="28"/>
                <w:szCs w:val="28"/>
                <w:cs/>
              </w:rPr>
              <w:t>สุทธิ</w:t>
            </w:r>
          </w:p>
        </w:tc>
        <w:tc>
          <w:tcPr>
            <w:tcW w:w="1190" w:type="dxa"/>
            <w:tcBorders>
              <w:top w:val="single" w:sz="4" w:space="0" w:color="auto"/>
            </w:tcBorders>
            <w:vAlign w:val="center"/>
          </w:tcPr>
          <w:p w14:paraId="09F1CB4F" w14:textId="5DFE8AC4" w:rsidR="009D4C8D" w:rsidRPr="00235043" w:rsidRDefault="007A41E9"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7A41E9">
              <w:rPr>
                <w:rFonts w:ascii="Browallia New" w:hAnsi="Browallia New" w:cs="Browallia New"/>
                <w:sz w:val="28"/>
                <w:szCs w:val="28"/>
              </w:rPr>
              <w:t>399,54</w:t>
            </w:r>
            <w:r w:rsidR="004B46DF">
              <w:rPr>
                <w:rFonts w:ascii="Browallia New" w:hAnsi="Browallia New" w:cs="Browallia New"/>
                <w:sz w:val="28"/>
                <w:szCs w:val="28"/>
              </w:rPr>
              <w:t>5</w:t>
            </w:r>
          </w:p>
        </w:tc>
        <w:tc>
          <w:tcPr>
            <w:tcW w:w="236" w:type="dxa"/>
            <w:vAlign w:val="bottom"/>
          </w:tcPr>
          <w:p w14:paraId="1C113BB1" w14:textId="77777777" w:rsidR="009D4C8D" w:rsidRPr="00235043" w:rsidRDefault="009D4C8D" w:rsidP="009D4C8D">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77" w:type="dxa"/>
            <w:tcBorders>
              <w:top w:val="single" w:sz="4" w:space="0" w:color="auto"/>
            </w:tcBorders>
          </w:tcPr>
          <w:p w14:paraId="5C2BAC4C" w14:textId="36B5C9D9"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E64ACB">
              <w:rPr>
                <w:rFonts w:ascii="Browallia New" w:hAnsi="Browallia New" w:cs="Browallia New"/>
                <w:sz w:val="28"/>
                <w:szCs w:val="28"/>
              </w:rPr>
              <w:t>389,261</w:t>
            </w:r>
          </w:p>
        </w:tc>
        <w:tc>
          <w:tcPr>
            <w:tcW w:w="236" w:type="dxa"/>
          </w:tcPr>
          <w:p w14:paraId="127DC5E4" w14:textId="77777777" w:rsidR="009D4C8D" w:rsidRPr="00235043" w:rsidRDefault="009D4C8D" w:rsidP="009D4C8D">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92" w:type="dxa"/>
            <w:tcBorders>
              <w:top w:val="single" w:sz="4" w:space="0" w:color="auto"/>
            </w:tcBorders>
            <w:vAlign w:val="center"/>
          </w:tcPr>
          <w:p w14:paraId="7E1D6CFA" w14:textId="518B525C"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E64ACB">
              <w:rPr>
                <w:rFonts w:ascii="Browallia New" w:hAnsi="Browallia New" w:cs="Browallia New"/>
                <w:sz w:val="28"/>
                <w:szCs w:val="28"/>
              </w:rPr>
              <w:t>23,625</w:t>
            </w:r>
          </w:p>
        </w:tc>
        <w:tc>
          <w:tcPr>
            <w:tcW w:w="241" w:type="dxa"/>
          </w:tcPr>
          <w:p w14:paraId="49EAB904" w14:textId="77777777" w:rsidR="009D4C8D" w:rsidRPr="00235043" w:rsidRDefault="009D4C8D" w:rsidP="009D4C8D">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87" w:type="dxa"/>
            <w:tcBorders>
              <w:top w:val="single" w:sz="4" w:space="0" w:color="auto"/>
            </w:tcBorders>
            <w:vAlign w:val="center"/>
          </w:tcPr>
          <w:p w14:paraId="4CC8B494" w14:textId="0CC73051"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E64ACB">
              <w:rPr>
                <w:rFonts w:ascii="Browallia New" w:hAnsi="Browallia New" w:cs="Browallia New"/>
                <w:sz w:val="28"/>
                <w:szCs w:val="28"/>
              </w:rPr>
              <w:t>23,625</w:t>
            </w:r>
          </w:p>
        </w:tc>
      </w:tr>
      <w:tr w:rsidR="009D4C8D" w:rsidRPr="00235043" w14:paraId="3606F8C3" w14:textId="77777777" w:rsidTr="00E636B9">
        <w:tc>
          <w:tcPr>
            <w:tcW w:w="3598" w:type="dxa"/>
            <w:vAlign w:val="bottom"/>
          </w:tcPr>
          <w:p w14:paraId="6FB0E4D4" w14:textId="77777777" w:rsidR="009D4C8D" w:rsidRPr="00235043" w:rsidRDefault="009D4C8D" w:rsidP="009D4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235043">
              <w:rPr>
                <w:rFonts w:ascii="Browallia New" w:hAnsi="Browallia New" w:cs="Browallia New"/>
                <w:sz w:val="28"/>
                <w:szCs w:val="28"/>
                <w:u w:val="single"/>
                <w:cs/>
              </w:rPr>
              <w:t>หัก</w:t>
            </w:r>
            <w:r w:rsidRPr="00235043">
              <w:rPr>
                <w:rFonts w:ascii="Browallia New" w:hAnsi="Browallia New" w:cs="Browallia New"/>
                <w:sz w:val="28"/>
                <w:szCs w:val="28"/>
                <w:cs/>
              </w:rPr>
              <w:t xml:space="preserve"> ส่วนที่ถึงกำหนดชำระภายในหนึ่งปี</w:t>
            </w:r>
          </w:p>
        </w:tc>
        <w:tc>
          <w:tcPr>
            <w:tcW w:w="1190" w:type="dxa"/>
            <w:vAlign w:val="center"/>
          </w:tcPr>
          <w:p w14:paraId="70477E51" w14:textId="014A9A66" w:rsidR="009D4C8D" w:rsidRPr="00781DA7" w:rsidRDefault="00B8257B"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highlight w:val="yellow"/>
                <w:cs/>
              </w:rPr>
            </w:pPr>
            <w:r w:rsidRPr="00B8257B">
              <w:rPr>
                <w:rFonts w:ascii="Browallia New" w:hAnsi="Browallia New" w:cs="Browallia New"/>
                <w:sz w:val="28"/>
                <w:szCs w:val="28"/>
              </w:rPr>
              <w:t>(312,852)</w:t>
            </w:r>
          </w:p>
        </w:tc>
        <w:tc>
          <w:tcPr>
            <w:tcW w:w="236" w:type="dxa"/>
            <w:vAlign w:val="bottom"/>
          </w:tcPr>
          <w:p w14:paraId="01C5D973" w14:textId="77777777" w:rsidR="009D4C8D" w:rsidRPr="00235043" w:rsidRDefault="009D4C8D" w:rsidP="009D4C8D">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77" w:type="dxa"/>
          </w:tcPr>
          <w:p w14:paraId="1E33B32C" w14:textId="770D513C"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(285,658)</w:t>
            </w:r>
          </w:p>
        </w:tc>
        <w:tc>
          <w:tcPr>
            <w:tcW w:w="236" w:type="dxa"/>
          </w:tcPr>
          <w:p w14:paraId="406D60C6" w14:textId="77777777" w:rsidR="009D4C8D" w:rsidRPr="00235043" w:rsidRDefault="009D4C8D" w:rsidP="009D4C8D">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92" w:type="dxa"/>
            <w:vAlign w:val="center"/>
          </w:tcPr>
          <w:p w14:paraId="3F2668D7" w14:textId="68E36A90"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w:t>
            </w:r>
          </w:p>
        </w:tc>
        <w:tc>
          <w:tcPr>
            <w:tcW w:w="241" w:type="dxa"/>
          </w:tcPr>
          <w:p w14:paraId="3F90E2F0" w14:textId="77777777" w:rsidR="009D4C8D" w:rsidRPr="00235043" w:rsidRDefault="009D4C8D" w:rsidP="009D4C8D">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87" w:type="dxa"/>
            <w:vAlign w:val="center"/>
          </w:tcPr>
          <w:p w14:paraId="345EDB11" w14:textId="50955B95"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w:t>
            </w:r>
          </w:p>
        </w:tc>
      </w:tr>
      <w:tr w:rsidR="009D4C8D" w:rsidRPr="00235043" w14:paraId="60184766" w14:textId="77777777" w:rsidTr="00E636B9">
        <w:tc>
          <w:tcPr>
            <w:tcW w:w="3598" w:type="dxa"/>
            <w:vAlign w:val="bottom"/>
          </w:tcPr>
          <w:p w14:paraId="448225A9" w14:textId="77777777" w:rsidR="009D4C8D" w:rsidRPr="00235043" w:rsidRDefault="009D4C8D" w:rsidP="009D4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235043">
              <w:rPr>
                <w:rFonts w:ascii="Browallia New" w:hAnsi="Browallia New" w:cs="Browallia New"/>
                <w:sz w:val="28"/>
                <w:szCs w:val="28"/>
                <w:cs/>
              </w:rPr>
              <w:t>สุทธิ</w:t>
            </w:r>
          </w:p>
        </w:tc>
        <w:tc>
          <w:tcPr>
            <w:tcW w:w="1190" w:type="dxa"/>
            <w:tcBorders>
              <w:top w:val="single" w:sz="4" w:space="0" w:color="auto"/>
              <w:bottom w:val="single" w:sz="12" w:space="0" w:color="auto"/>
            </w:tcBorders>
            <w:vAlign w:val="center"/>
          </w:tcPr>
          <w:p w14:paraId="4FEB8F8C" w14:textId="70C4D68E" w:rsidR="009D4C8D" w:rsidRPr="00235043" w:rsidRDefault="002C18D2"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2C18D2">
              <w:rPr>
                <w:rFonts w:ascii="Browallia New" w:hAnsi="Browallia New" w:cs="Browallia New"/>
                <w:sz w:val="28"/>
                <w:szCs w:val="28"/>
              </w:rPr>
              <w:t>86,</w:t>
            </w:r>
            <w:r w:rsidR="0094268D" w:rsidRPr="0094268D">
              <w:rPr>
                <w:rFonts w:ascii="Browallia New" w:hAnsi="Browallia New" w:cs="Browallia New"/>
                <w:sz w:val="28"/>
                <w:szCs w:val="28"/>
              </w:rPr>
              <w:t>69</w:t>
            </w:r>
            <w:r w:rsidR="004B46DF">
              <w:rPr>
                <w:rFonts w:ascii="Browallia New" w:hAnsi="Browallia New" w:cs="Browallia New"/>
                <w:sz w:val="28"/>
                <w:szCs w:val="28"/>
              </w:rPr>
              <w:t>3</w:t>
            </w:r>
          </w:p>
        </w:tc>
        <w:tc>
          <w:tcPr>
            <w:tcW w:w="236" w:type="dxa"/>
            <w:vAlign w:val="bottom"/>
          </w:tcPr>
          <w:p w14:paraId="1AEECED2" w14:textId="77777777" w:rsidR="009D4C8D" w:rsidRPr="00235043" w:rsidRDefault="009D4C8D" w:rsidP="009D4C8D">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77" w:type="dxa"/>
            <w:tcBorders>
              <w:top w:val="single" w:sz="4" w:space="0" w:color="auto"/>
              <w:bottom w:val="single" w:sz="12" w:space="0" w:color="auto"/>
            </w:tcBorders>
          </w:tcPr>
          <w:p w14:paraId="5681036A" w14:textId="54F26EF8"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E64ACB">
              <w:rPr>
                <w:rFonts w:ascii="Browallia New" w:hAnsi="Browallia New" w:cs="Browallia New"/>
                <w:sz w:val="28"/>
                <w:szCs w:val="28"/>
              </w:rPr>
              <w:t>103,603</w:t>
            </w:r>
          </w:p>
        </w:tc>
        <w:tc>
          <w:tcPr>
            <w:tcW w:w="236" w:type="dxa"/>
          </w:tcPr>
          <w:p w14:paraId="2E6CCB08" w14:textId="77777777" w:rsidR="009D4C8D" w:rsidRPr="00235043" w:rsidRDefault="009D4C8D" w:rsidP="009D4C8D">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92" w:type="dxa"/>
            <w:tcBorders>
              <w:top w:val="single" w:sz="4" w:space="0" w:color="auto"/>
              <w:bottom w:val="single" w:sz="12" w:space="0" w:color="auto"/>
            </w:tcBorders>
            <w:vAlign w:val="center"/>
          </w:tcPr>
          <w:p w14:paraId="1EB5BD5D" w14:textId="777BF9AA"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E64ACB">
              <w:rPr>
                <w:rFonts w:ascii="Browallia New" w:hAnsi="Browallia New" w:cs="Browallia New"/>
                <w:sz w:val="28"/>
                <w:szCs w:val="28"/>
              </w:rPr>
              <w:t>23,625</w:t>
            </w:r>
          </w:p>
        </w:tc>
        <w:tc>
          <w:tcPr>
            <w:tcW w:w="241" w:type="dxa"/>
            <w:vAlign w:val="bottom"/>
          </w:tcPr>
          <w:p w14:paraId="3D2E48E4" w14:textId="77777777" w:rsidR="009D4C8D" w:rsidRPr="00235043" w:rsidRDefault="009D4C8D" w:rsidP="009D4C8D">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87" w:type="dxa"/>
            <w:tcBorders>
              <w:top w:val="single" w:sz="4" w:space="0" w:color="auto"/>
              <w:bottom w:val="single" w:sz="12" w:space="0" w:color="auto"/>
            </w:tcBorders>
            <w:vAlign w:val="center"/>
          </w:tcPr>
          <w:p w14:paraId="33AF1DD5" w14:textId="0CE739E6" w:rsidR="009D4C8D" w:rsidRPr="00235043" w:rsidRDefault="009D4C8D" w:rsidP="009D4C8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E64ACB">
              <w:rPr>
                <w:rFonts w:ascii="Browallia New" w:hAnsi="Browallia New" w:cs="Browallia New"/>
                <w:sz w:val="28"/>
                <w:szCs w:val="28"/>
              </w:rPr>
              <w:t>23,625</w:t>
            </w:r>
          </w:p>
        </w:tc>
      </w:tr>
    </w:tbl>
    <w:p w14:paraId="619DBB7C" w14:textId="7814A970" w:rsidR="00632B88" w:rsidRDefault="0063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rPr>
      </w:pPr>
    </w:p>
    <w:p w14:paraId="7F131B68" w14:textId="77777777" w:rsidR="00467614" w:rsidRPr="00467614" w:rsidRDefault="0046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31929295" w14:textId="77777777" w:rsidR="00027DDC" w:rsidRDefault="00027DDC" w:rsidP="00027DDC">
      <w:pPr>
        <w:pStyle w:val="a3"/>
        <w:tabs>
          <w:tab w:val="clear" w:pos="1080"/>
        </w:tabs>
        <w:jc w:val="thaiDistribute"/>
        <w:rPr>
          <w:rFonts w:ascii="Browallia New" w:hAnsi="Browallia New" w:cs="Browallia New"/>
          <w:sz w:val="28"/>
          <w:szCs w:val="28"/>
          <w:lang w:val="en-US"/>
        </w:rPr>
      </w:pPr>
    </w:p>
    <w:p w14:paraId="0D93A27B" w14:textId="17ACEB54" w:rsidR="0012502A" w:rsidRPr="00235043" w:rsidRDefault="00F63849" w:rsidP="00F63849">
      <w:pPr>
        <w:pStyle w:val="a3"/>
        <w:tabs>
          <w:tab w:val="clear" w:pos="1080"/>
        </w:tabs>
        <w:ind w:left="426"/>
        <w:jc w:val="thaiDistribute"/>
        <w:rPr>
          <w:rFonts w:ascii="Browallia New" w:hAnsi="Browallia New" w:cs="Browallia New"/>
          <w:sz w:val="28"/>
          <w:szCs w:val="28"/>
        </w:rPr>
      </w:pPr>
      <w:r w:rsidRPr="00235043">
        <w:rPr>
          <w:rFonts w:ascii="Browallia New" w:hAnsi="Browallia New" w:cs="Browallia New"/>
          <w:sz w:val="28"/>
          <w:szCs w:val="28"/>
          <w:cs/>
          <w:lang w:val="en-US"/>
        </w:rPr>
        <w:lastRenderedPageBreak/>
        <w:t>กลุ่มบริษัท</w:t>
      </w:r>
      <w:r w:rsidR="003F5A96" w:rsidRPr="00235043">
        <w:rPr>
          <w:rFonts w:ascii="Browallia New" w:hAnsi="Browallia New" w:cs="Browallia New"/>
          <w:sz w:val="28"/>
          <w:szCs w:val="28"/>
          <w:cs/>
        </w:rPr>
        <w:t>มีเงินให้กู้ยืมระยะยาวในอัตราดอกเบี้ยร้อยละ</w:t>
      </w:r>
      <w:r w:rsidR="003F5A96" w:rsidRPr="00235043">
        <w:rPr>
          <w:rFonts w:ascii="Browallia New" w:hAnsi="Browallia New" w:cs="Browallia New"/>
          <w:sz w:val="28"/>
          <w:szCs w:val="28"/>
        </w:rPr>
        <w:t xml:space="preserve"> </w:t>
      </w:r>
      <w:r w:rsidR="00E71CDD" w:rsidRPr="00235043">
        <w:rPr>
          <w:rFonts w:ascii="Browallia New" w:hAnsi="Browallia New" w:cs="Browallia New"/>
          <w:sz w:val="28"/>
          <w:szCs w:val="28"/>
          <w:lang w:val="en-US"/>
        </w:rPr>
        <w:t>12</w:t>
      </w:r>
      <w:r w:rsidR="00A31F4D" w:rsidRPr="00235043">
        <w:rPr>
          <w:rFonts w:ascii="Browallia New" w:hAnsi="Browallia New" w:cs="Browallia New"/>
          <w:sz w:val="28"/>
          <w:szCs w:val="28"/>
          <w:lang w:val="en-US"/>
        </w:rPr>
        <w:t xml:space="preserve"> </w:t>
      </w:r>
      <w:r w:rsidR="00E71CDD" w:rsidRPr="00235043">
        <w:rPr>
          <w:rFonts w:ascii="Browallia New" w:hAnsi="Browallia New" w:cs="Browallia New"/>
          <w:sz w:val="28"/>
          <w:szCs w:val="28"/>
          <w:lang w:val="en-US"/>
        </w:rPr>
        <w:t>-</w:t>
      </w:r>
      <w:r w:rsidR="00A31F4D" w:rsidRPr="00235043">
        <w:rPr>
          <w:rFonts w:ascii="Browallia New" w:hAnsi="Browallia New" w:cs="Browallia New"/>
          <w:sz w:val="28"/>
          <w:szCs w:val="28"/>
          <w:lang w:val="en-US"/>
        </w:rPr>
        <w:t xml:space="preserve"> </w:t>
      </w:r>
      <w:r w:rsidR="00E71CDD" w:rsidRPr="00235043">
        <w:rPr>
          <w:rFonts w:ascii="Browallia New" w:hAnsi="Browallia New" w:cs="Browallia New"/>
          <w:sz w:val="28"/>
          <w:szCs w:val="28"/>
          <w:lang w:val="en-US"/>
        </w:rPr>
        <w:t>24</w:t>
      </w:r>
      <w:r w:rsidR="003F5A96" w:rsidRPr="00235043">
        <w:rPr>
          <w:rFonts w:ascii="Browallia New" w:hAnsi="Browallia New" w:cs="Browallia New"/>
          <w:sz w:val="28"/>
          <w:szCs w:val="28"/>
        </w:rPr>
        <w:t xml:space="preserve"> </w:t>
      </w:r>
      <w:r w:rsidR="003F5A96" w:rsidRPr="00235043">
        <w:rPr>
          <w:rFonts w:ascii="Browallia New" w:hAnsi="Browallia New" w:cs="Browallia New"/>
          <w:sz w:val="28"/>
          <w:szCs w:val="28"/>
          <w:cs/>
        </w:rPr>
        <w:t>ต่อปี</w:t>
      </w:r>
      <w:r w:rsidR="003F5A96" w:rsidRPr="00235043">
        <w:rPr>
          <w:rFonts w:ascii="Browallia New" w:hAnsi="Browallia New" w:cs="Browallia New"/>
          <w:sz w:val="28"/>
          <w:szCs w:val="28"/>
        </w:rPr>
        <w:t xml:space="preserve"> </w:t>
      </w:r>
      <w:r w:rsidR="003F5A96" w:rsidRPr="00235043">
        <w:rPr>
          <w:rFonts w:ascii="Browallia New" w:hAnsi="Browallia New" w:cs="Browallia New"/>
          <w:sz w:val="28"/>
          <w:szCs w:val="28"/>
          <w:cs/>
        </w:rPr>
        <w:t>และมียอดคงเหลือที่มีหลักประกันเงินกู้ยืม</w:t>
      </w:r>
      <w:r w:rsidR="00F84A59" w:rsidRPr="00235043">
        <w:rPr>
          <w:rFonts w:ascii="Browallia New" w:hAnsi="Browallia New" w:cs="Browallia New"/>
          <w:sz w:val="28"/>
          <w:szCs w:val="28"/>
          <w:cs/>
        </w:rPr>
        <w:t xml:space="preserve"> </w:t>
      </w:r>
      <w:r w:rsidRPr="00235043">
        <w:rPr>
          <w:rFonts w:ascii="Browallia New" w:hAnsi="Browallia New" w:cs="Browallia New"/>
          <w:sz w:val="28"/>
          <w:szCs w:val="28"/>
          <w:cs/>
        </w:rPr>
        <w:t xml:space="preserve">             </w:t>
      </w:r>
      <w:r w:rsidR="0012502A" w:rsidRPr="00235043">
        <w:rPr>
          <w:rFonts w:ascii="Browallia New" w:hAnsi="Browallia New" w:cs="Browallia New"/>
          <w:sz w:val="28"/>
          <w:szCs w:val="28"/>
          <w:cs/>
        </w:rPr>
        <w:t>ณ วันที่</w:t>
      </w:r>
      <w:r w:rsidR="003F5A96" w:rsidRPr="00235043">
        <w:rPr>
          <w:rFonts w:ascii="Browallia New" w:hAnsi="Browallia New" w:cs="Browallia New"/>
          <w:sz w:val="28"/>
          <w:szCs w:val="28"/>
        </w:rPr>
        <w:t xml:space="preserve"> </w:t>
      </w:r>
      <w:r w:rsidR="00E636B9" w:rsidRPr="00A67DCC">
        <w:rPr>
          <w:rFonts w:ascii="Browallia New" w:hAnsi="Browallia New" w:cs="Browallia New"/>
          <w:sz w:val="28"/>
          <w:szCs w:val="28"/>
          <w:lang w:val="en-GB"/>
        </w:rPr>
        <w:t>30</w:t>
      </w:r>
      <w:r w:rsidR="00E636B9" w:rsidRPr="00A67DCC">
        <w:rPr>
          <w:rFonts w:ascii="Browallia New" w:hAnsi="Browallia New" w:cs="Browallia New"/>
          <w:sz w:val="28"/>
          <w:szCs w:val="28"/>
          <w:cs/>
          <w:lang w:val="en-GB"/>
        </w:rPr>
        <w:t xml:space="preserve"> มิถุนายน</w:t>
      </w:r>
      <w:r w:rsidR="00E636B9">
        <w:rPr>
          <w:rFonts w:ascii="Browallia New" w:hAnsi="Browallia New" w:cs="Browallia New" w:hint="cs"/>
          <w:sz w:val="28"/>
          <w:szCs w:val="28"/>
          <w:cs/>
        </w:rPr>
        <w:t xml:space="preserve"> </w:t>
      </w:r>
      <w:r w:rsidR="0013013B">
        <w:rPr>
          <w:rFonts w:ascii="Browallia New" w:hAnsi="Browallia New" w:cs="Browallia New"/>
          <w:sz w:val="28"/>
          <w:szCs w:val="28"/>
          <w:lang w:val="en-US"/>
        </w:rPr>
        <w:t>2569</w:t>
      </w:r>
      <w:r w:rsidR="0013013B" w:rsidRPr="00235043">
        <w:rPr>
          <w:rFonts w:ascii="Browallia New" w:hAnsi="Browallia New" w:cs="Browallia New"/>
          <w:sz w:val="28"/>
          <w:szCs w:val="28"/>
          <w:cs/>
        </w:rPr>
        <w:t xml:space="preserve"> และ วันที่ </w:t>
      </w:r>
      <w:r w:rsidR="0013013B">
        <w:rPr>
          <w:rFonts w:ascii="Browallia New" w:hAnsi="Browallia New" w:cs="Browallia New"/>
          <w:sz w:val="28"/>
          <w:szCs w:val="28"/>
          <w:lang w:val="en-US"/>
        </w:rPr>
        <w:t>31</w:t>
      </w:r>
      <w:r w:rsidR="0013013B" w:rsidRPr="00235043">
        <w:rPr>
          <w:rFonts w:ascii="Browallia New" w:hAnsi="Browallia New" w:cs="Browallia New"/>
          <w:sz w:val="28"/>
          <w:szCs w:val="28"/>
          <w:cs/>
        </w:rPr>
        <w:t xml:space="preserve"> ธันวาคม </w:t>
      </w:r>
      <w:r w:rsidR="0013013B">
        <w:rPr>
          <w:rFonts w:ascii="Browallia New" w:hAnsi="Browallia New" w:cs="Browallia New"/>
          <w:sz w:val="28"/>
          <w:szCs w:val="28"/>
          <w:lang w:val="en-US"/>
        </w:rPr>
        <w:t>2568</w:t>
      </w:r>
      <w:r w:rsidR="0069043B" w:rsidRPr="00235043">
        <w:rPr>
          <w:rFonts w:ascii="Browallia New" w:hAnsi="Browallia New" w:cs="Browallia New"/>
          <w:sz w:val="28"/>
          <w:szCs w:val="28"/>
          <w:cs/>
        </w:rPr>
        <w:t xml:space="preserve"> </w:t>
      </w:r>
      <w:r w:rsidR="0012502A" w:rsidRPr="00235043">
        <w:rPr>
          <w:rFonts w:ascii="Browallia New" w:hAnsi="Browallia New" w:cs="Browallia New"/>
          <w:sz w:val="28"/>
          <w:szCs w:val="28"/>
          <w:cs/>
        </w:rPr>
        <w:t>ดังนี้</w:t>
      </w:r>
    </w:p>
    <w:p w14:paraId="29C8C389" w14:textId="77777777" w:rsidR="00FF55BB" w:rsidRPr="00467614" w:rsidRDefault="00FF55BB"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sz w:val="20"/>
          <w:szCs w:val="20"/>
          <w:cs/>
          <w:lang w:val="en-GB"/>
        </w:rPr>
      </w:pPr>
    </w:p>
    <w:tbl>
      <w:tblPr>
        <w:tblW w:w="8930" w:type="dxa"/>
        <w:tblInd w:w="426" w:type="dxa"/>
        <w:tblLook w:val="01E0" w:firstRow="1" w:lastRow="1" w:firstColumn="1" w:lastColumn="1" w:noHBand="0" w:noVBand="0"/>
      </w:tblPr>
      <w:tblGrid>
        <w:gridCol w:w="566"/>
        <w:gridCol w:w="1462"/>
        <w:gridCol w:w="1481"/>
        <w:gridCol w:w="5421"/>
      </w:tblGrid>
      <w:tr w:rsidR="00F84A59" w:rsidRPr="003E228A" w14:paraId="60B9650A" w14:textId="77777777" w:rsidTr="009C003F">
        <w:tc>
          <w:tcPr>
            <w:tcW w:w="566" w:type="dxa"/>
          </w:tcPr>
          <w:p w14:paraId="552B99AD" w14:textId="77777777" w:rsidR="00F84A59" w:rsidRPr="003E228A"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04B37252" w14:textId="0EABF3B7" w:rsidR="00F84A59" w:rsidRPr="003E228A" w:rsidRDefault="00242E2C" w:rsidP="00242E2C">
            <w:pPr>
              <w:tabs>
                <w:tab w:val="left" w:pos="427"/>
                <w:tab w:val="left" w:pos="1680"/>
                <w:tab w:val="right" w:pos="2749"/>
              </w:tabs>
              <w:ind w:right="-22"/>
              <w:jc w:val="right"/>
              <w:rPr>
                <w:rFonts w:ascii="Browallia New" w:hAnsi="Browallia New" w:cs="Browallia New"/>
                <w:sz w:val="24"/>
                <w:szCs w:val="24"/>
                <w:cs/>
              </w:rPr>
            </w:pPr>
            <w:r w:rsidRPr="003E228A">
              <w:rPr>
                <w:rFonts w:ascii="Browallia New" w:hAnsi="Browallia New" w:cs="Browallia New"/>
                <w:sz w:val="24"/>
                <w:szCs w:val="24"/>
                <w:cs/>
              </w:rPr>
              <w:tab/>
            </w:r>
            <w:r w:rsidRPr="003E228A">
              <w:rPr>
                <w:rFonts w:ascii="Browallia New" w:hAnsi="Browallia New" w:cs="Browallia New"/>
                <w:sz w:val="24"/>
                <w:szCs w:val="24"/>
                <w:cs/>
              </w:rPr>
              <w:tab/>
            </w:r>
            <w:r w:rsidRPr="003E228A">
              <w:rPr>
                <w:rFonts w:ascii="Browallia New" w:hAnsi="Browallia New" w:cs="Browallia New"/>
                <w:sz w:val="24"/>
                <w:szCs w:val="24"/>
                <w:cs/>
              </w:rPr>
              <w:tab/>
            </w:r>
            <w:r w:rsidRPr="003E228A">
              <w:rPr>
                <w:rFonts w:ascii="Browallia New" w:hAnsi="Browallia New" w:cs="Browallia New"/>
                <w:sz w:val="24"/>
                <w:szCs w:val="24"/>
                <w:cs/>
              </w:rPr>
              <w:tab/>
            </w:r>
            <w:r w:rsidRPr="003E228A">
              <w:rPr>
                <w:rFonts w:ascii="Browallia New" w:hAnsi="Browallia New" w:cs="Browallia New"/>
                <w:sz w:val="24"/>
                <w:szCs w:val="24"/>
                <w:cs/>
              </w:rPr>
              <w:tab/>
            </w:r>
            <w:r w:rsidR="00F84A59" w:rsidRPr="003E228A">
              <w:rPr>
                <w:rFonts w:ascii="Browallia New" w:hAnsi="Browallia New" w:cs="Browallia New"/>
                <w:sz w:val="24"/>
                <w:szCs w:val="24"/>
                <w:cs/>
              </w:rPr>
              <w:t>(หน่วย : ล้านบาท)</w:t>
            </w:r>
          </w:p>
        </w:tc>
        <w:tc>
          <w:tcPr>
            <w:tcW w:w="5421" w:type="dxa"/>
            <w:vAlign w:val="center"/>
          </w:tcPr>
          <w:p w14:paraId="7335598D" w14:textId="77777777" w:rsidR="00F84A59" w:rsidRPr="003E228A" w:rsidRDefault="00F84A59" w:rsidP="00415863">
            <w:pPr>
              <w:tabs>
                <w:tab w:val="left" w:pos="1680"/>
              </w:tabs>
              <w:ind w:left="-108" w:right="-22"/>
              <w:jc w:val="center"/>
              <w:rPr>
                <w:rFonts w:ascii="Browallia New" w:hAnsi="Browallia New" w:cs="Browallia New"/>
                <w:sz w:val="24"/>
                <w:szCs w:val="24"/>
                <w:cs/>
              </w:rPr>
            </w:pPr>
          </w:p>
        </w:tc>
      </w:tr>
      <w:tr w:rsidR="00F84A59" w:rsidRPr="003E228A" w14:paraId="740CFB47" w14:textId="77777777" w:rsidTr="009C003F">
        <w:tc>
          <w:tcPr>
            <w:tcW w:w="566" w:type="dxa"/>
          </w:tcPr>
          <w:p w14:paraId="43662359" w14:textId="77777777" w:rsidR="00F84A59" w:rsidRPr="003E228A"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4066EAB1" w14:textId="77777777" w:rsidR="00F84A59" w:rsidRPr="003E228A"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3E228A">
              <w:rPr>
                <w:rFonts w:ascii="Browallia New" w:hAnsi="Browallia New" w:cs="Browallia New"/>
                <w:sz w:val="24"/>
                <w:szCs w:val="24"/>
                <w:cs/>
              </w:rPr>
              <w:t xml:space="preserve">เงินต้น </w:t>
            </w:r>
          </w:p>
        </w:tc>
        <w:tc>
          <w:tcPr>
            <w:tcW w:w="5421" w:type="dxa"/>
            <w:vAlign w:val="center"/>
          </w:tcPr>
          <w:p w14:paraId="47466E94" w14:textId="77777777" w:rsidR="00F84A59" w:rsidRPr="003E228A" w:rsidRDefault="00F84A59" w:rsidP="00415863">
            <w:pPr>
              <w:tabs>
                <w:tab w:val="left" w:pos="1680"/>
              </w:tabs>
              <w:ind w:left="-108" w:right="-22"/>
              <w:jc w:val="center"/>
              <w:rPr>
                <w:rFonts w:ascii="Browallia New" w:hAnsi="Browallia New" w:cs="Browallia New"/>
                <w:sz w:val="24"/>
                <w:szCs w:val="24"/>
                <w:cs/>
              </w:rPr>
            </w:pPr>
          </w:p>
        </w:tc>
      </w:tr>
      <w:tr w:rsidR="00F84A59" w:rsidRPr="003E228A" w14:paraId="42A50CD8" w14:textId="77777777" w:rsidTr="009C003F">
        <w:tc>
          <w:tcPr>
            <w:tcW w:w="566" w:type="dxa"/>
          </w:tcPr>
          <w:p w14:paraId="3110D8FE" w14:textId="77777777" w:rsidR="00F84A59" w:rsidRPr="003E228A"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6E614809" w14:textId="11970DFE" w:rsidR="00F84A59" w:rsidRPr="003E228A" w:rsidRDefault="001C0240" w:rsidP="008F446E">
            <w:pPr>
              <w:pBdr>
                <w:bottom w:val="single" w:sz="4" w:space="1" w:color="auto"/>
              </w:pBdr>
              <w:tabs>
                <w:tab w:val="left" w:pos="1680"/>
              </w:tabs>
              <w:ind w:right="-22"/>
              <w:jc w:val="center"/>
              <w:rPr>
                <w:rFonts w:ascii="Browallia New" w:hAnsi="Browallia New" w:cs="Browallia New"/>
                <w:sz w:val="24"/>
                <w:szCs w:val="24"/>
              </w:rPr>
            </w:pPr>
            <w:r w:rsidRPr="003E228A">
              <w:rPr>
                <w:rFonts w:ascii="Browallia New" w:hAnsi="Browallia New" w:cs="Browallia New"/>
                <w:sz w:val="24"/>
                <w:szCs w:val="24"/>
                <w:cs/>
              </w:rPr>
              <w:t>ข้อมูลทาง</w:t>
            </w:r>
            <w:r w:rsidR="00F84A59" w:rsidRPr="003E228A">
              <w:rPr>
                <w:rFonts w:ascii="Browallia New" w:hAnsi="Browallia New" w:cs="Browallia New"/>
                <w:sz w:val="24"/>
                <w:szCs w:val="24"/>
                <w:cs/>
              </w:rPr>
              <w:t>การเงินรวม</w:t>
            </w:r>
          </w:p>
        </w:tc>
        <w:tc>
          <w:tcPr>
            <w:tcW w:w="5421" w:type="dxa"/>
          </w:tcPr>
          <w:p w14:paraId="25157137" w14:textId="77777777" w:rsidR="00F84A59" w:rsidRPr="003E228A" w:rsidRDefault="00F84A59" w:rsidP="00415863">
            <w:pPr>
              <w:tabs>
                <w:tab w:val="left" w:pos="1680"/>
              </w:tabs>
              <w:ind w:left="-15"/>
              <w:jc w:val="center"/>
              <w:rPr>
                <w:rFonts w:ascii="Browallia New" w:hAnsi="Browallia New" w:cs="Browallia New"/>
                <w:sz w:val="24"/>
                <w:szCs w:val="24"/>
              </w:rPr>
            </w:pPr>
          </w:p>
        </w:tc>
      </w:tr>
      <w:tr w:rsidR="00EF65C2" w:rsidRPr="003E228A" w14:paraId="3031A15C" w14:textId="77777777" w:rsidTr="009C003F">
        <w:tc>
          <w:tcPr>
            <w:tcW w:w="566" w:type="dxa"/>
          </w:tcPr>
          <w:p w14:paraId="50EA8758" w14:textId="77777777" w:rsidR="00EF65C2" w:rsidRPr="003E228A" w:rsidRDefault="00EF65C2" w:rsidP="00EF65C2">
            <w:pPr>
              <w:tabs>
                <w:tab w:val="left" w:pos="1680"/>
              </w:tabs>
              <w:ind w:left="-108" w:right="-22"/>
              <w:jc w:val="thaiDistribute"/>
              <w:rPr>
                <w:rFonts w:ascii="Browallia New" w:hAnsi="Browallia New" w:cs="Browallia New"/>
                <w:sz w:val="24"/>
                <w:szCs w:val="24"/>
              </w:rPr>
            </w:pPr>
          </w:p>
        </w:tc>
        <w:tc>
          <w:tcPr>
            <w:tcW w:w="1462" w:type="dxa"/>
          </w:tcPr>
          <w:p w14:paraId="505722BE" w14:textId="254B7C2D" w:rsidR="00EF65C2" w:rsidRPr="003E228A" w:rsidRDefault="00E636B9" w:rsidP="00EF65C2">
            <w:pPr>
              <w:pBdr>
                <w:bottom w:val="single" w:sz="4" w:space="1" w:color="auto"/>
              </w:pBdr>
              <w:ind w:left="-15"/>
              <w:jc w:val="center"/>
              <w:rPr>
                <w:rFonts w:ascii="Browallia New" w:hAnsi="Browallia New" w:cs="Browallia New"/>
                <w:sz w:val="24"/>
                <w:szCs w:val="24"/>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r w:rsidR="0013013B" w:rsidRPr="003E228A">
              <w:rPr>
                <w:rFonts w:ascii="Browallia New" w:hAnsi="Browallia New" w:cs="Browallia New" w:hint="cs"/>
                <w:sz w:val="24"/>
                <w:szCs w:val="24"/>
                <w:cs/>
              </w:rPr>
              <w:t xml:space="preserve"> </w:t>
            </w:r>
            <w:r w:rsidR="0013013B" w:rsidRPr="003E228A">
              <w:rPr>
                <w:rFonts w:ascii="Browallia New" w:hAnsi="Browallia New" w:cs="Browallia New"/>
                <w:sz w:val="24"/>
                <w:szCs w:val="24"/>
              </w:rPr>
              <w:t>2569</w:t>
            </w:r>
          </w:p>
        </w:tc>
        <w:tc>
          <w:tcPr>
            <w:tcW w:w="1481" w:type="dxa"/>
            <w:vAlign w:val="bottom"/>
          </w:tcPr>
          <w:p w14:paraId="39DCC2D1" w14:textId="646246BE" w:rsidR="00EF65C2" w:rsidRPr="003E228A" w:rsidRDefault="00EF65C2" w:rsidP="003E228A">
            <w:pPr>
              <w:pBdr>
                <w:bottom w:val="single" w:sz="4" w:space="1" w:color="auto"/>
              </w:pBdr>
              <w:ind w:left="-15"/>
              <w:jc w:val="center"/>
              <w:rPr>
                <w:rFonts w:ascii="Browallia New" w:hAnsi="Browallia New" w:cs="Browallia New"/>
                <w:sz w:val="24"/>
                <w:szCs w:val="24"/>
              </w:rPr>
            </w:pPr>
            <w:r w:rsidRPr="003E228A">
              <w:rPr>
                <w:rFonts w:ascii="Browallia New" w:eastAsia="SimSun" w:hAnsi="Browallia New" w:cs="Browallia New"/>
                <w:sz w:val="24"/>
                <w:szCs w:val="24"/>
                <w:lang w:val="en-GB"/>
              </w:rPr>
              <w:t xml:space="preserve">31 </w:t>
            </w:r>
            <w:r w:rsidRPr="003E228A">
              <w:rPr>
                <w:rFonts w:ascii="Browallia New" w:eastAsia="SimSun" w:hAnsi="Browallia New" w:cs="Browallia New"/>
                <w:sz w:val="24"/>
                <w:szCs w:val="24"/>
                <w:cs/>
                <w:lang w:val="en-GB"/>
              </w:rPr>
              <w:t xml:space="preserve">ธันวาคม </w:t>
            </w:r>
            <w:r w:rsidRPr="003E228A">
              <w:rPr>
                <w:rFonts w:ascii="Browallia New" w:hAnsi="Browallia New" w:cs="Browallia New"/>
                <w:sz w:val="24"/>
                <w:szCs w:val="24"/>
              </w:rPr>
              <w:t>256</w:t>
            </w:r>
            <w:r w:rsidR="0013013B" w:rsidRPr="003E228A">
              <w:rPr>
                <w:rFonts w:ascii="Browallia New" w:hAnsi="Browallia New" w:cs="Browallia New"/>
                <w:sz w:val="24"/>
                <w:szCs w:val="24"/>
              </w:rPr>
              <w:t>8</w:t>
            </w:r>
          </w:p>
        </w:tc>
        <w:tc>
          <w:tcPr>
            <w:tcW w:w="5421" w:type="dxa"/>
            <w:vAlign w:val="bottom"/>
          </w:tcPr>
          <w:p w14:paraId="652AA610" w14:textId="77777777" w:rsidR="00EF65C2" w:rsidRPr="003E228A" w:rsidRDefault="00EF65C2" w:rsidP="00EF65C2">
            <w:pPr>
              <w:pBdr>
                <w:bottom w:val="single" w:sz="4" w:space="1" w:color="auto"/>
              </w:pBdr>
              <w:tabs>
                <w:tab w:val="left" w:pos="1680"/>
              </w:tabs>
              <w:ind w:left="-15"/>
              <w:jc w:val="center"/>
              <w:rPr>
                <w:rFonts w:ascii="Browallia New" w:hAnsi="Browallia New" w:cs="Browallia New"/>
                <w:sz w:val="24"/>
                <w:szCs w:val="24"/>
                <w:cs/>
              </w:rPr>
            </w:pPr>
            <w:r w:rsidRPr="003E228A">
              <w:rPr>
                <w:rFonts w:ascii="Browallia New" w:hAnsi="Browallia New" w:cs="Browallia New"/>
                <w:sz w:val="24"/>
                <w:szCs w:val="24"/>
                <w:cs/>
              </w:rPr>
              <w:t>หลักประกัน</w:t>
            </w:r>
          </w:p>
        </w:tc>
      </w:tr>
      <w:tr w:rsidR="00EF65C2" w:rsidRPr="003E228A" w14:paraId="6ED658F2" w14:textId="77777777" w:rsidTr="009C003F">
        <w:tc>
          <w:tcPr>
            <w:tcW w:w="566" w:type="dxa"/>
          </w:tcPr>
          <w:p w14:paraId="7B080F53" w14:textId="77777777" w:rsidR="00EF65C2" w:rsidRPr="003E228A" w:rsidRDefault="00EF65C2" w:rsidP="00EF65C2">
            <w:pPr>
              <w:tabs>
                <w:tab w:val="left" w:pos="1680"/>
              </w:tabs>
              <w:ind w:left="-108" w:right="-22"/>
              <w:jc w:val="center"/>
              <w:rPr>
                <w:rFonts w:ascii="Browallia New" w:hAnsi="Browallia New" w:cs="Browallia New"/>
                <w:sz w:val="24"/>
                <w:szCs w:val="24"/>
                <w:cs/>
              </w:rPr>
            </w:pPr>
          </w:p>
        </w:tc>
        <w:tc>
          <w:tcPr>
            <w:tcW w:w="1462" w:type="dxa"/>
          </w:tcPr>
          <w:p w14:paraId="7F40D93C" w14:textId="77777777" w:rsidR="00EF65C2" w:rsidRPr="003E228A" w:rsidRDefault="00EF65C2" w:rsidP="00EF65C2">
            <w:pPr>
              <w:ind w:left="-108" w:right="-22"/>
              <w:jc w:val="center"/>
              <w:rPr>
                <w:rFonts w:ascii="Browallia New" w:hAnsi="Browallia New" w:cs="Browallia New"/>
                <w:sz w:val="24"/>
                <w:szCs w:val="24"/>
              </w:rPr>
            </w:pPr>
          </w:p>
        </w:tc>
        <w:tc>
          <w:tcPr>
            <w:tcW w:w="1481" w:type="dxa"/>
          </w:tcPr>
          <w:p w14:paraId="75DADD30" w14:textId="77777777" w:rsidR="00EF65C2" w:rsidRPr="003E228A" w:rsidRDefault="00EF65C2" w:rsidP="00EF65C2">
            <w:pPr>
              <w:ind w:left="-108" w:right="-22"/>
              <w:jc w:val="center"/>
              <w:rPr>
                <w:rFonts w:ascii="Browallia New" w:hAnsi="Browallia New" w:cs="Browallia New"/>
                <w:sz w:val="24"/>
                <w:szCs w:val="24"/>
              </w:rPr>
            </w:pPr>
          </w:p>
        </w:tc>
        <w:tc>
          <w:tcPr>
            <w:tcW w:w="5421" w:type="dxa"/>
          </w:tcPr>
          <w:p w14:paraId="68646728" w14:textId="77777777" w:rsidR="00EF65C2" w:rsidRPr="003E228A" w:rsidRDefault="00EF65C2" w:rsidP="00EF65C2">
            <w:pPr>
              <w:tabs>
                <w:tab w:val="left" w:pos="1680"/>
              </w:tabs>
              <w:ind w:left="-108" w:right="-22"/>
              <w:jc w:val="thaiDistribute"/>
              <w:rPr>
                <w:rFonts w:ascii="Browallia New" w:hAnsi="Browallia New" w:cs="Browallia New"/>
                <w:sz w:val="24"/>
                <w:szCs w:val="24"/>
                <w:cs/>
              </w:rPr>
            </w:pPr>
          </w:p>
        </w:tc>
      </w:tr>
      <w:tr w:rsidR="00D317B8" w:rsidRPr="003E228A" w14:paraId="3667FD6A" w14:textId="77777777" w:rsidTr="006756C5">
        <w:tc>
          <w:tcPr>
            <w:tcW w:w="566" w:type="dxa"/>
          </w:tcPr>
          <w:p w14:paraId="301F3FF0" w14:textId="77777777" w:rsidR="00D317B8" w:rsidRPr="003E228A" w:rsidRDefault="00D317B8" w:rsidP="00D317B8">
            <w:pPr>
              <w:tabs>
                <w:tab w:val="left" w:pos="1680"/>
              </w:tabs>
              <w:ind w:left="-108" w:right="-22"/>
              <w:jc w:val="center"/>
              <w:rPr>
                <w:rFonts w:ascii="Browallia New" w:hAnsi="Browallia New" w:cs="Browallia New"/>
                <w:sz w:val="24"/>
                <w:szCs w:val="24"/>
              </w:rPr>
            </w:pPr>
            <w:r w:rsidRPr="003E228A">
              <w:rPr>
                <w:rFonts w:ascii="Browallia New" w:hAnsi="Browallia New" w:cs="Browallia New"/>
                <w:sz w:val="24"/>
                <w:szCs w:val="24"/>
              </w:rPr>
              <w:t>1</w:t>
            </w:r>
            <w:r w:rsidRPr="003E228A">
              <w:rPr>
                <w:rFonts w:ascii="Browallia New" w:hAnsi="Browallia New" w:cs="Browallia New"/>
                <w:sz w:val="24"/>
                <w:szCs w:val="24"/>
                <w:cs/>
              </w:rPr>
              <w:t>)</w:t>
            </w:r>
          </w:p>
        </w:tc>
        <w:tc>
          <w:tcPr>
            <w:tcW w:w="1462" w:type="dxa"/>
          </w:tcPr>
          <w:p w14:paraId="39E4B620" w14:textId="41F4455E" w:rsidR="00D317B8" w:rsidRPr="003E228A" w:rsidRDefault="00F47027" w:rsidP="003F1528">
            <w:pPr>
              <w:ind w:left="-26" w:right="-22"/>
              <w:jc w:val="right"/>
              <w:rPr>
                <w:rFonts w:ascii="Browallia New" w:hAnsi="Browallia New" w:cs="Browallia New"/>
                <w:sz w:val="24"/>
                <w:szCs w:val="24"/>
              </w:rPr>
            </w:pPr>
            <w:r w:rsidRPr="00F47027">
              <w:rPr>
                <w:rFonts w:ascii="Browallia New" w:hAnsi="Browallia New" w:cs="Browallia New"/>
                <w:sz w:val="24"/>
                <w:szCs w:val="24"/>
              </w:rPr>
              <w:t>179.42</w:t>
            </w:r>
          </w:p>
        </w:tc>
        <w:tc>
          <w:tcPr>
            <w:tcW w:w="1481" w:type="dxa"/>
          </w:tcPr>
          <w:p w14:paraId="162BBE99" w14:textId="04383B83" w:rsidR="00D317B8" w:rsidRPr="00D317B8" w:rsidRDefault="00D317B8" w:rsidP="00D317B8">
            <w:pPr>
              <w:ind w:left="-26" w:right="-22"/>
              <w:jc w:val="right"/>
              <w:rPr>
                <w:rFonts w:ascii="Browallia New" w:hAnsi="Browallia New" w:cs="Browallia New"/>
                <w:sz w:val="24"/>
                <w:szCs w:val="24"/>
              </w:rPr>
            </w:pPr>
            <w:r w:rsidRPr="00D317B8">
              <w:rPr>
                <w:rFonts w:ascii="Browallia New" w:hAnsi="Browallia New" w:cs="Browallia New"/>
                <w:sz w:val="24"/>
                <w:szCs w:val="24"/>
              </w:rPr>
              <w:t>153.79</w:t>
            </w:r>
          </w:p>
        </w:tc>
        <w:tc>
          <w:tcPr>
            <w:tcW w:w="5421" w:type="dxa"/>
          </w:tcPr>
          <w:p w14:paraId="3EC779BD" w14:textId="77777777" w:rsidR="00D317B8" w:rsidRPr="003E228A" w:rsidRDefault="00D317B8" w:rsidP="00D317B8">
            <w:pPr>
              <w:tabs>
                <w:tab w:val="left" w:pos="1680"/>
              </w:tabs>
              <w:ind w:left="271" w:right="-22" w:hanging="284"/>
              <w:jc w:val="thaiDistribute"/>
              <w:rPr>
                <w:rFonts w:ascii="Browallia New" w:hAnsi="Browallia New" w:cs="Browallia New"/>
                <w:sz w:val="24"/>
                <w:szCs w:val="24"/>
              </w:rPr>
            </w:pPr>
            <w:r w:rsidRPr="003E228A">
              <w:rPr>
                <w:rFonts w:ascii="Browallia New" w:hAnsi="Browallia New" w:cs="Browallia New"/>
                <w:sz w:val="24"/>
                <w:szCs w:val="24"/>
                <w:cs/>
              </w:rPr>
              <w:t>โอนลอยสมุดทะเบียนรถยนต์ หุ้นสามัญของบริษัทในประเทศแห่งหนึ่งและ</w:t>
            </w:r>
          </w:p>
          <w:p w14:paraId="273BA64F" w14:textId="350B49DE" w:rsidR="00D317B8" w:rsidRPr="003E228A" w:rsidRDefault="00D317B8" w:rsidP="00D317B8">
            <w:pPr>
              <w:tabs>
                <w:tab w:val="left" w:pos="1680"/>
              </w:tabs>
              <w:ind w:left="271" w:right="-22" w:hanging="284"/>
              <w:jc w:val="thaiDistribute"/>
              <w:rPr>
                <w:rFonts w:ascii="Browallia New" w:hAnsi="Browallia New" w:cs="Browallia New"/>
                <w:sz w:val="24"/>
                <w:szCs w:val="24"/>
                <w:cs/>
              </w:rPr>
            </w:pPr>
            <w:r w:rsidRPr="003E228A">
              <w:rPr>
                <w:rFonts w:ascii="Browallia New" w:hAnsi="Browallia New" w:cs="Browallia New"/>
                <w:sz w:val="24"/>
                <w:szCs w:val="24"/>
              </w:rPr>
              <w:t xml:space="preserve">     </w:t>
            </w:r>
            <w:r w:rsidRPr="003E228A">
              <w:rPr>
                <w:rFonts w:ascii="Browallia New" w:hAnsi="Browallia New" w:cs="Browallia New"/>
                <w:sz w:val="24"/>
                <w:szCs w:val="24"/>
                <w:cs/>
              </w:rPr>
              <w:t>โฉนดที่ดินไว้เป็นประกันต่อบริษัท</w:t>
            </w:r>
          </w:p>
        </w:tc>
      </w:tr>
      <w:tr w:rsidR="0054047D" w:rsidRPr="003E228A" w14:paraId="6860E709" w14:textId="77777777" w:rsidTr="009113BE">
        <w:trPr>
          <w:trHeight w:val="311"/>
        </w:trPr>
        <w:tc>
          <w:tcPr>
            <w:tcW w:w="566" w:type="dxa"/>
          </w:tcPr>
          <w:p w14:paraId="4E71A7BE" w14:textId="77777777" w:rsidR="0054047D" w:rsidRPr="003E228A" w:rsidRDefault="0054047D" w:rsidP="0054047D">
            <w:pPr>
              <w:tabs>
                <w:tab w:val="left" w:pos="1680"/>
              </w:tabs>
              <w:ind w:left="-108" w:right="-22"/>
              <w:jc w:val="center"/>
              <w:rPr>
                <w:rFonts w:ascii="Browallia New" w:hAnsi="Browallia New" w:cs="Browallia New"/>
                <w:sz w:val="24"/>
                <w:szCs w:val="24"/>
              </w:rPr>
            </w:pPr>
            <w:r w:rsidRPr="003E228A">
              <w:rPr>
                <w:rFonts w:ascii="Browallia New" w:hAnsi="Browallia New" w:cs="Browallia New"/>
                <w:sz w:val="24"/>
                <w:szCs w:val="24"/>
              </w:rPr>
              <w:t>2</w:t>
            </w:r>
            <w:r w:rsidRPr="003E228A">
              <w:rPr>
                <w:rFonts w:ascii="Browallia New" w:hAnsi="Browallia New" w:cs="Browallia New"/>
                <w:sz w:val="24"/>
                <w:szCs w:val="24"/>
                <w:cs/>
              </w:rPr>
              <w:t>)</w:t>
            </w:r>
          </w:p>
        </w:tc>
        <w:tc>
          <w:tcPr>
            <w:tcW w:w="1462" w:type="dxa"/>
          </w:tcPr>
          <w:p w14:paraId="793D14DD" w14:textId="5F25DB73" w:rsidR="0054047D" w:rsidRPr="003E228A" w:rsidRDefault="0054047D" w:rsidP="0054047D">
            <w:pPr>
              <w:ind w:left="-26" w:right="-22"/>
              <w:jc w:val="right"/>
              <w:rPr>
                <w:rFonts w:ascii="Browallia New" w:hAnsi="Browallia New" w:cs="Browallia New"/>
                <w:sz w:val="24"/>
                <w:szCs w:val="24"/>
              </w:rPr>
            </w:pPr>
            <w:r w:rsidRPr="0054047D">
              <w:rPr>
                <w:rFonts w:ascii="Browallia New" w:hAnsi="Browallia New" w:cs="Browallia New"/>
                <w:sz w:val="24"/>
                <w:szCs w:val="24"/>
              </w:rPr>
              <w:t>177.63</w:t>
            </w:r>
          </w:p>
        </w:tc>
        <w:tc>
          <w:tcPr>
            <w:tcW w:w="1481" w:type="dxa"/>
          </w:tcPr>
          <w:p w14:paraId="37565141" w14:textId="7C4FD5D2" w:rsidR="0054047D" w:rsidRPr="00D317B8" w:rsidRDefault="0054047D" w:rsidP="0054047D">
            <w:pPr>
              <w:ind w:left="-26" w:right="-22"/>
              <w:jc w:val="right"/>
              <w:rPr>
                <w:rFonts w:ascii="Browallia New" w:hAnsi="Browallia New" w:cs="Browallia New"/>
                <w:sz w:val="24"/>
                <w:szCs w:val="24"/>
              </w:rPr>
            </w:pPr>
            <w:r w:rsidRPr="00D317B8">
              <w:rPr>
                <w:rFonts w:ascii="Browallia New" w:hAnsi="Browallia New" w:cs="Browallia New"/>
                <w:sz w:val="24"/>
                <w:szCs w:val="24"/>
              </w:rPr>
              <w:t>190.71</w:t>
            </w:r>
          </w:p>
        </w:tc>
        <w:tc>
          <w:tcPr>
            <w:tcW w:w="5421" w:type="dxa"/>
          </w:tcPr>
          <w:p w14:paraId="057804E8" w14:textId="77777777" w:rsidR="0054047D" w:rsidRPr="003E228A" w:rsidRDefault="0054047D" w:rsidP="0054047D">
            <w:pPr>
              <w:ind w:left="271" w:hanging="284"/>
              <w:rPr>
                <w:rFonts w:ascii="Browallia New" w:hAnsi="Browallia New" w:cs="Browallia New"/>
                <w:sz w:val="24"/>
                <w:szCs w:val="24"/>
              </w:rPr>
            </w:pPr>
            <w:r w:rsidRPr="003E228A">
              <w:rPr>
                <w:rFonts w:ascii="Browallia New" w:hAnsi="Browallia New" w:cs="Browallia New"/>
                <w:sz w:val="24"/>
                <w:szCs w:val="24"/>
                <w:cs/>
              </w:rPr>
              <w:t>ค้ำประกันโดยบุคคล</w:t>
            </w:r>
          </w:p>
        </w:tc>
      </w:tr>
      <w:tr w:rsidR="0054047D" w:rsidRPr="003E228A" w14:paraId="5DE45C38" w14:textId="77777777" w:rsidTr="009C003F">
        <w:tc>
          <w:tcPr>
            <w:tcW w:w="566" w:type="dxa"/>
          </w:tcPr>
          <w:p w14:paraId="46C5800B" w14:textId="51999E13" w:rsidR="0054047D" w:rsidRPr="003E228A" w:rsidRDefault="0054047D" w:rsidP="0054047D">
            <w:pPr>
              <w:tabs>
                <w:tab w:val="left" w:pos="1680"/>
              </w:tabs>
              <w:ind w:left="-108" w:right="-22"/>
              <w:jc w:val="center"/>
              <w:rPr>
                <w:rFonts w:ascii="Browallia New" w:hAnsi="Browallia New" w:cs="Browallia New"/>
                <w:sz w:val="24"/>
                <w:szCs w:val="24"/>
              </w:rPr>
            </w:pPr>
            <w:r w:rsidRPr="003E228A">
              <w:rPr>
                <w:rFonts w:ascii="Browallia New" w:hAnsi="Browallia New" w:cs="Browallia New"/>
                <w:sz w:val="24"/>
                <w:szCs w:val="24"/>
              </w:rPr>
              <w:t>3)</w:t>
            </w:r>
          </w:p>
        </w:tc>
        <w:tc>
          <w:tcPr>
            <w:tcW w:w="1462" w:type="dxa"/>
          </w:tcPr>
          <w:p w14:paraId="21CDEE9B" w14:textId="4A60B420" w:rsidR="0054047D" w:rsidRPr="003E228A" w:rsidDel="0012502A" w:rsidRDefault="0054047D" w:rsidP="0054047D">
            <w:pPr>
              <w:ind w:left="-26" w:right="-22"/>
              <w:jc w:val="right"/>
              <w:rPr>
                <w:rFonts w:ascii="Browallia New" w:hAnsi="Browallia New" w:cs="Browallia New"/>
                <w:sz w:val="24"/>
                <w:szCs w:val="24"/>
              </w:rPr>
            </w:pPr>
            <w:r w:rsidRPr="0054047D">
              <w:rPr>
                <w:rFonts w:ascii="Browallia New" w:hAnsi="Browallia New" w:cs="Browallia New"/>
                <w:sz w:val="24"/>
                <w:szCs w:val="24"/>
              </w:rPr>
              <w:t>36.54</w:t>
            </w:r>
          </w:p>
        </w:tc>
        <w:tc>
          <w:tcPr>
            <w:tcW w:w="1481" w:type="dxa"/>
          </w:tcPr>
          <w:p w14:paraId="74476428" w14:textId="1DCAD333" w:rsidR="0054047D" w:rsidRPr="00D317B8" w:rsidRDefault="0054047D" w:rsidP="0054047D">
            <w:pPr>
              <w:ind w:left="-26" w:right="-22"/>
              <w:jc w:val="right"/>
              <w:rPr>
                <w:rFonts w:ascii="Browallia New" w:hAnsi="Browallia New" w:cs="Browallia New"/>
                <w:sz w:val="24"/>
                <w:szCs w:val="24"/>
                <w:cs/>
              </w:rPr>
            </w:pPr>
            <w:r w:rsidRPr="00D317B8">
              <w:rPr>
                <w:rFonts w:ascii="Browallia New" w:hAnsi="Browallia New" w:cs="Browallia New"/>
                <w:sz w:val="24"/>
                <w:szCs w:val="24"/>
              </w:rPr>
              <w:t>36.54</w:t>
            </w:r>
          </w:p>
        </w:tc>
        <w:tc>
          <w:tcPr>
            <w:tcW w:w="5421" w:type="dxa"/>
          </w:tcPr>
          <w:p w14:paraId="71DA470B" w14:textId="5771FA69" w:rsidR="0054047D" w:rsidRPr="003E228A" w:rsidRDefault="0054047D" w:rsidP="0054047D">
            <w:pPr>
              <w:ind w:left="271" w:hanging="284"/>
              <w:rPr>
                <w:rFonts w:ascii="Browallia New" w:hAnsi="Browallia New" w:cs="Browallia New"/>
                <w:sz w:val="24"/>
                <w:szCs w:val="24"/>
                <w:cs/>
              </w:rPr>
            </w:pPr>
            <w:r w:rsidRPr="003E228A">
              <w:rPr>
                <w:rFonts w:ascii="Browallia New" w:hAnsi="Browallia New" w:cs="Browallia New"/>
                <w:sz w:val="24"/>
                <w:szCs w:val="24"/>
                <w:cs/>
              </w:rPr>
              <w:t>ค้ำประกันโดยสินเชื่อ</w:t>
            </w:r>
            <w:proofErr w:type="spellStart"/>
            <w:r w:rsidRPr="003E228A">
              <w:rPr>
                <w:rFonts w:ascii="Browallia New" w:hAnsi="Browallia New" w:cs="Browallia New"/>
                <w:sz w:val="24"/>
                <w:szCs w:val="24"/>
                <w:cs/>
              </w:rPr>
              <w:t>แฟค</w:t>
            </w:r>
            <w:proofErr w:type="spellEnd"/>
            <w:r w:rsidRPr="003E228A">
              <w:rPr>
                <w:rFonts w:ascii="Browallia New" w:hAnsi="Browallia New" w:cs="Browallia New"/>
                <w:sz w:val="24"/>
                <w:szCs w:val="24"/>
                <w:cs/>
              </w:rPr>
              <w:t>ตอ</w:t>
            </w:r>
            <w:proofErr w:type="spellStart"/>
            <w:r w:rsidRPr="003E228A">
              <w:rPr>
                <w:rFonts w:ascii="Browallia New" w:hAnsi="Browallia New" w:cs="Browallia New"/>
                <w:sz w:val="24"/>
                <w:szCs w:val="24"/>
                <w:cs/>
              </w:rPr>
              <w:t>ริ่ง</w:t>
            </w:r>
            <w:proofErr w:type="spellEnd"/>
          </w:p>
        </w:tc>
      </w:tr>
      <w:tr w:rsidR="0054047D" w:rsidRPr="003E228A" w14:paraId="2B927377" w14:textId="77777777" w:rsidTr="009C003F">
        <w:tc>
          <w:tcPr>
            <w:tcW w:w="566" w:type="dxa"/>
          </w:tcPr>
          <w:p w14:paraId="476BDEC9" w14:textId="24E49C28" w:rsidR="0054047D" w:rsidRPr="003E228A" w:rsidRDefault="0054047D" w:rsidP="0054047D">
            <w:pPr>
              <w:tabs>
                <w:tab w:val="left" w:pos="1680"/>
              </w:tabs>
              <w:ind w:left="-108" w:right="-22"/>
              <w:jc w:val="center"/>
              <w:rPr>
                <w:rFonts w:ascii="Browallia New" w:hAnsi="Browallia New" w:cs="Browallia New"/>
                <w:sz w:val="24"/>
                <w:szCs w:val="24"/>
              </w:rPr>
            </w:pPr>
            <w:r w:rsidRPr="003E228A">
              <w:rPr>
                <w:rFonts w:ascii="Browallia New" w:hAnsi="Browallia New" w:cs="Browallia New"/>
                <w:sz w:val="24"/>
                <w:szCs w:val="24"/>
              </w:rPr>
              <w:t>4)</w:t>
            </w:r>
          </w:p>
        </w:tc>
        <w:tc>
          <w:tcPr>
            <w:tcW w:w="1462" w:type="dxa"/>
          </w:tcPr>
          <w:p w14:paraId="104E9DF6" w14:textId="7AEB184C" w:rsidR="0054047D" w:rsidRPr="003E228A" w:rsidDel="0012502A" w:rsidRDefault="0054047D" w:rsidP="0054047D">
            <w:pPr>
              <w:ind w:left="-26" w:right="-22"/>
              <w:jc w:val="right"/>
              <w:rPr>
                <w:rFonts w:ascii="Browallia New" w:hAnsi="Browallia New" w:cs="Browallia New"/>
                <w:sz w:val="24"/>
                <w:szCs w:val="24"/>
              </w:rPr>
            </w:pPr>
            <w:r w:rsidRPr="0054047D">
              <w:rPr>
                <w:rFonts w:ascii="Browallia New" w:hAnsi="Browallia New" w:cs="Browallia New"/>
                <w:sz w:val="24"/>
                <w:szCs w:val="24"/>
              </w:rPr>
              <w:t xml:space="preserve"> 23.00 </w:t>
            </w:r>
          </w:p>
        </w:tc>
        <w:tc>
          <w:tcPr>
            <w:tcW w:w="1481" w:type="dxa"/>
          </w:tcPr>
          <w:p w14:paraId="330EB126" w14:textId="09151363" w:rsidR="0054047D" w:rsidRPr="00D317B8" w:rsidRDefault="0054047D" w:rsidP="0054047D">
            <w:pPr>
              <w:ind w:left="-26" w:right="-22"/>
              <w:jc w:val="right"/>
              <w:rPr>
                <w:rFonts w:ascii="Browallia New" w:hAnsi="Browallia New" w:cs="Browallia New"/>
                <w:sz w:val="24"/>
                <w:szCs w:val="24"/>
                <w:cs/>
              </w:rPr>
            </w:pPr>
            <w:r w:rsidRPr="00D317B8">
              <w:rPr>
                <w:rFonts w:ascii="Browallia New" w:hAnsi="Browallia New" w:cs="Browallia New"/>
                <w:sz w:val="24"/>
                <w:szCs w:val="24"/>
              </w:rPr>
              <w:t>23.00</w:t>
            </w:r>
          </w:p>
        </w:tc>
        <w:tc>
          <w:tcPr>
            <w:tcW w:w="5421" w:type="dxa"/>
          </w:tcPr>
          <w:p w14:paraId="55AEBCEB" w14:textId="4AA068BC" w:rsidR="0054047D" w:rsidRPr="003E228A" w:rsidRDefault="0054047D" w:rsidP="0054047D">
            <w:pPr>
              <w:ind w:left="271" w:hanging="284"/>
              <w:rPr>
                <w:rFonts w:ascii="Browallia New" w:hAnsi="Browallia New" w:cs="Browallia New"/>
                <w:sz w:val="24"/>
                <w:szCs w:val="24"/>
                <w:cs/>
              </w:rPr>
            </w:pPr>
            <w:r w:rsidRPr="003E228A">
              <w:rPr>
                <w:rFonts w:ascii="Browallia New" w:hAnsi="Browallia New" w:cs="Browallia New"/>
                <w:sz w:val="24"/>
                <w:szCs w:val="24"/>
                <w:cs/>
              </w:rPr>
              <w:t>เช็คลงวันที่ล่วงหน้า</w:t>
            </w:r>
          </w:p>
        </w:tc>
      </w:tr>
      <w:tr w:rsidR="0054047D" w:rsidRPr="003E228A" w14:paraId="7D184D9C" w14:textId="77777777" w:rsidTr="009113BE">
        <w:tc>
          <w:tcPr>
            <w:tcW w:w="566" w:type="dxa"/>
          </w:tcPr>
          <w:p w14:paraId="29703161" w14:textId="5F8B83BC" w:rsidR="0054047D" w:rsidRPr="003E228A" w:rsidRDefault="0054047D" w:rsidP="0054047D">
            <w:pPr>
              <w:tabs>
                <w:tab w:val="left" w:pos="1680"/>
              </w:tabs>
              <w:ind w:left="-108" w:right="-22"/>
              <w:jc w:val="center"/>
              <w:rPr>
                <w:rFonts w:ascii="Browallia New" w:hAnsi="Browallia New" w:cs="Browallia New"/>
                <w:sz w:val="24"/>
                <w:szCs w:val="24"/>
              </w:rPr>
            </w:pPr>
            <w:r w:rsidRPr="003E228A">
              <w:rPr>
                <w:rFonts w:ascii="Browallia New" w:hAnsi="Browallia New" w:cs="Browallia New"/>
                <w:sz w:val="24"/>
                <w:szCs w:val="24"/>
              </w:rPr>
              <w:t>5)</w:t>
            </w:r>
          </w:p>
        </w:tc>
        <w:tc>
          <w:tcPr>
            <w:tcW w:w="1462" w:type="dxa"/>
          </w:tcPr>
          <w:p w14:paraId="50231900" w14:textId="2810124C" w:rsidR="0054047D" w:rsidRPr="003E228A" w:rsidDel="0012502A" w:rsidRDefault="0054047D" w:rsidP="0054047D">
            <w:pPr>
              <w:ind w:left="-26" w:right="-22"/>
              <w:jc w:val="right"/>
              <w:rPr>
                <w:rFonts w:ascii="Browallia New" w:hAnsi="Browallia New" w:cs="Browallia New"/>
                <w:sz w:val="24"/>
                <w:szCs w:val="24"/>
              </w:rPr>
            </w:pPr>
            <w:r w:rsidRPr="0054047D">
              <w:rPr>
                <w:rFonts w:ascii="Browallia New" w:hAnsi="Browallia New" w:cs="Browallia New"/>
                <w:sz w:val="24"/>
                <w:szCs w:val="24"/>
              </w:rPr>
              <w:t>4.44</w:t>
            </w:r>
          </w:p>
        </w:tc>
        <w:tc>
          <w:tcPr>
            <w:tcW w:w="1481" w:type="dxa"/>
          </w:tcPr>
          <w:p w14:paraId="6D82E8C4" w14:textId="089577DD" w:rsidR="0054047D" w:rsidRPr="00D317B8" w:rsidRDefault="0054047D" w:rsidP="0054047D">
            <w:pPr>
              <w:ind w:left="-26" w:right="-22"/>
              <w:jc w:val="right"/>
              <w:rPr>
                <w:rFonts w:ascii="Browallia New" w:hAnsi="Browallia New" w:cs="Browallia New"/>
                <w:sz w:val="24"/>
                <w:szCs w:val="24"/>
              </w:rPr>
            </w:pPr>
            <w:r w:rsidRPr="00D317B8">
              <w:rPr>
                <w:rFonts w:ascii="Browallia New" w:hAnsi="Browallia New" w:cs="Browallia New"/>
                <w:sz w:val="24"/>
                <w:szCs w:val="24"/>
              </w:rPr>
              <w:t>3.56</w:t>
            </w:r>
          </w:p>
        </w:tc>
        <w:tc>
          <w:tcPr>
            <w:tcW w:w="5421" w:type="dxa"/>
          </w:tcPr>
          <w:p w14:paraId="5228AA40" w14:textId="02BBEC26" w:rsidR="0054047D" w:rsidRPr="003E228A" w:rsidRDefault="0054047D" w:rsidP="0054047D">
            <w:pPr>
              <w:ind w:left="271" w:hanging="284"/>
              <w:rPr>
                <w:rFonts w:ascii="Browallia New" w:hAnsi="Browallia New" w:cs="Browallia New"/>
                <w:sz w:val="24"/>
                <w:szCs w:val="24"/>
                <w:cs/>
              </w:rPr>
            </w:pPr>
            <w:r w:rsidRPr="003E228A">
              <w:rPr>
                <w:rFonts w:ascii="Browallia New" w:hAnsi="Browallia New" w:cs="Browallia New"/>
                <w:sz w:val="24"/>
                <w:szCs w:val="24"/>
                <w:cs/>
              </w:rPr>
              <w:t>ค้ำประกันร่วม</w:t>
            </w:r>
          </w:p>
        </w:tc>
      </w:tr>
      <w:tr w:rsidR="0054047D" w:rsidRPr="003E228A" w14:paraId="2FA818F3" w14:textId="77777777" w:rsidTr="0057749A">
        <w:tc>
          <w:tcPr>
            <w:tcW w:w="566" w:type="dxa"/>
          </w:tcPr>
          <w:p w14:paraId="067A1A74" w14:textId="37D0676F" w:rsidR="0054047D" w:rsidRPr="003E228A" w:rsidRDefault="0054047D" w:rsidP="0054047D">
            <w:pPr>
              <w:tabs>
                <w:tab w:val="left" w:pos="1680"/>
              </w:tabs>
              <w:ind w:left="-108" w:right="-22"/>
              <w:jc w:val="center"/>
              <w:rPr>
                <w:rFonts w:ascii="Browallia New" w:hAnsi="Browallia New" w:cs="Browallia New"/>
                <w:sz w:val="24"/>
                <w:szCs w:val="24"/>
              </w:rPr>
            </w:pPr>
            <w:r w:rsidRPr="003E228A">
              <w:rPr>
                <w:rFonts w:ascii="Browallia New" w:hAnsi="Browallia New" w:cs="Browallia New"/>
                <w:sz w:val="24"/>
                <w:szCs w:val="24"/>
              </w:rPr>
              <w:t>6)</w:t>
            </w:r>
          </w:p>
        </w:tc>
        <w:tc>
          <w:tcPr>
            <w:tcW w:w="1462" w:type="dxa"/>
          </w:tcPr>
          <w:p w14:paraId="15557E7A" w14:textId="0B9ABCAA" w:rsidR="0054047D" w:rsidRPr="003E228A" w:rsidDel="0012502A" w:rsidRDefault="0054047D" w:rsidP="0054047D">
            <w:pPr>
              <w:ind w:left="-26" w:right="-22"/>
              <w:jc w:val="right"/>
              <w:rPr>
                <w:rFonts w:ascii="Browallia New" w:hAnsi="Browallia New" w:cs="Browallia New"/>
                <w:sz w:val="24"/>
                <w:szCs w:val="24"/>
              </w:rPr>
            </w:pPr>
            <w:r w:rsidRPr="0054047D">
              <w:rPr>
                <w:rFonts w:ascii="Browallia New" w:hAnsi="Browallia New" w:cs="Browallia New"/>
                <w:sz w:val="24"/>
                <w:szCs w:val="24"/>
              </w:rPr>
              <w:t>33.79</w:t>
            </w:r>
          </w:p>
        </w:tc>
        <w:tc>
          <w:tcPr>
            <w:tcW w:w="1481" w:type="dxa"/>
          </w:tcPr>
          <w:p w14:paraId="0BE1D9DA" w14:textId="692403EB" w:rsidR="0054047D" w:rsidRPr="00D317B8" w:rsidRDefault="0054047D" w:rsidP="0054047D">
            <w:pPr>
              <w:ind w:left="-26" w:right="-22"/>
              <w:jc w:val="right"/>
              <w:rPr>
                <w:rFonts w:ascii="Browallia New" w:hAnsi="Browallia New" w:cs="Browallia New"/>
                <w:sz w:val="24"/>
                <w:szCs w:val="24"/>
              </w:rPr>
            </w:pPr>
            <w:r w:rsidRPr="00D317B8">
              <w:rPr>
                <w:rFonts w:ascii="Browallia New" w:hAnsi="Browallia New" w:cs="Browallia New"/>
                <w:sz w:val="24"/>
                <w:szCs w:val="24"/>
              </w:rPr>
              <w:t>34.41</w:t>
            </w:r>
          </w:p>
        </w:tc>
        <w:tc>
          <w:tcPr>
            <w:tcW w:w="5421" w:type="dxa"/>
          </w:tcPr>
          <w:p w14:paraId="726F3744" w14:textId="51DC7673" w:rsidR="0054047D" w:rsidRPr="003E228A" w:rsidRDefault="0054047D" w:rsidP="0054047D">
            <w:pPr>
              <w:ind w:left="271" w:hanging="284"/>
              <w:rPr>
                <w:rFonts w:ascii="Browallia New" w:hAnsi="Browallia New" w:cs="Browallia New"/>
                <w:sz w:val="24"/>
                <w:szCs w:val="24"/>
                <w:cs/>
              </w:rPr>
            </w:pPr>
            <w:r w:rsidRPr="003E228A">
              <w:rPr>
                <w:rFonts w:ascii="Browallia New" w:hAnsi="Browallia New" w:cs="Browallia New"/>
                <w:sz w:val="24"/>
                <w:szCs w:val="24"/>
                <w:cs/>
              </w:rPr>
              <w:t>ทองคำ</w:t>
            </w:r>
          </w:p>
        </w:tc>
      </w:tr>
      <w:tr w:rsidR="0054047D" w:rsidRPr="003E228A" w14:paraId="4B8F7A71" w14:textId="77777777" w:rsidTr="009C003F">
        <w:tc>
          <w:tcPr>
            <w:tcW w:w="566" w:type="dxa"/>
          </w:tcPr>
          <w:p w14:paraId="5129E097" w14:textId="4BD70412" w:rsidR="0054047D" w:rsidRPr="003E228A" w:rsidRDefault="0054047D" w:rsidP="0054047D">
            <w:pPr>
              <w:tabs>
                <w:tab w:val="left" w:pos="1680"/>
              </w:tabs>
              <w:ind w:left="-108" w:right="-22"/>
              <w:jc w:val="center"/>
              <w:rPr>
                <w:rFonts w:ascii="Browallia New" w:hAnsi="Browallia New" w:cs="Browallia New"/>
                <w:sz w:val="24"/>
                <w:szCs w:val="24"/>
              </w:rPr>
            </w:pPr>
            <w:r w:rsidRPr="003E228A">
              <w:rPr>
                <w:rFonts w:ascii="Browallia New" w:hAnsi="Browallia New" w:cs="Browallia New"/>
                <w:sz w:val="24"/>
                <w:szCs w:val="24"/>
              </w:rPr>
              <w:t>7)</w:t>
            </w:r>
          </w:p>
        </w:tc>
        <w:tc>
          <w:tcPr>
            <w:tcW w:w="1462" w:type="dxa"/>
          </w:tcPr>
          <w:p w14:paraId="4E99E9FB" w14:textId="4A446B12" w:rsidR="0054047D" w:rsidRPr="003E228A" w:rsidRDefault="0054047D" w:rsidP="0054047D">
            <w:pPr>
              <w:pBdr>
                <w:bottom w:val="single" w:sz="4" w:space="1" w:color="auto"/>
              </w:pBdr>
              <w:ind w:left="-26" w:right="-22"/>
              <w:jc w:val="right"/>
              <w:rPr>
                <w:rFonts w:ascii="Browallia New" w:hAnsi="Browallia New" w:cs="Browallia New"/>
                <w:sz w:val="24"/>
                <w:szCs w:val="24"/>
              </w:rPr>
            </w:pPr>
            <w:r w:rsidRPr="0054047D">
              <w:rPr>
                <w:rFonts w:ascii="Browallia New" w:hAnsi="Browallia New" w:cs="Browallia New"/>
                <w:sz w:val="24"/>
                <w:szCs w:val="24"/>
              </w:rPr>
              <w:t>0.42</w:t>
            </w:r>
          </w:p>
        </w:tc>
        <w:tc>
          <w:tcPr>
            <w:tcW w:w="1481" w:type="dxa"/>
          </w:tcPr>
          <w:p w14:paraId="01B215F5" w14:textId="25B735C6" w:rsidR="0054047D" w:rsidRPr="00D317B8" w:rsidRDefault="0054047D" w:rsidP="0054047D">
            <w:pPr>
              <w:pBdr>
                <w:bottom w:val="single" w:sz="4" w:space="1" w:color="auto"/>
              </w:pBdr>
              <w:ind w:left="-26" w:right="-22"/>
              <w:jc w:val="right"/>
              <w:rPr>
                <w:rFonts w:ascii="Browallia New" w:hAnsi="Browallia New" w:cs="Browallia New"/>
                <w:sz w:val="24"/>
                <w:szCs w:val="24"/>
              </w:rPr>
            </w:pPr>
            <w:r w:rsidRPr="00D317B8">
              <w:rPr>
                <w:rFonts w:ascii="Browallia New" w:hAnsi="Browallia New" w:cs="Browallia New"/>
                <w:sz w:val="24"/>
                <w:szCs w:val="24"/>
              </w:rPr>
              <w:t>0.44</w:t>
            </w:r>
          </w:p>
        </w:tc>
        <w:tc>
          <w:tcPr>
            <w:tcW w:w="5421" w:type="dxa"/>
          </w:tcPr>
          <w:p w14:paraId="28010E54" w14:textId="743E59C2" w:rsidR="0054047D" w:rsidRPr="003E228A" w:rsidRDefault="0054047D" w:rsidP="0054047D">
            <w:pPr>
              <w:rPr>
                <w:rFonts w:ascii="Browallia New" w:hAnsi="Browallia New" w:cs="Browallia New"/>
                <w:sz w:val="24"/>
                <w:szCs w:val="24"/>
                <w:cs/>
              </w:rPr>
            </w:pPr>
            <w:r w:rsidRPr="003E228A">
              <w:rPr>
                <w:rFonts w:ascii="Browallia New" w:hAnsi="Browallia New" w:cs="Browallia New"/>
                <w:sz w:val="24"/>
                <w:szCs w:val="24"/>
                <w:cs/>
              </w:rPr>
              <w:t>อื่น ๆ</w:t>
            </w:r>
          </w:p>
        </w:tc>
      </w:tr>
      <w:tr w:rsidR="0054047D" w:rsidRPr="003E228A" w14:paraId="668D164D" w14:textId="77777777" w:rsidTr="009113BE">
        <w:tc>
          <w:tcPr>
            <w:tcW w:w="566" w:type="dxa"/>
          </w:tcPr>
          <w:p w14:paraId="6A9CA2E4" w14:textId="77777777" w:rsidR="0054047D" w:rsidRPr="003E228A" w:rsidRDefault="0054047D" w:rsidP="0054047D">
            <w:pPr>
              <w:tabs>
                <w:tab w:val="left" w:pos="1680"/>
              </w:tabs>
              <w:ind w:left="-108" w:right="-22"/>
              <w:jc w:val="center"/>
              <w:rPr>
                <w:rFonts w:ascii="Browallia New" w:hAnsi="Browallia New" w:cs="Browallia New"/>
                <w:sz w:val="24"/>
                <w:szCs w:val="24"/>
              </w:rPr>
            </w:pPr>
          </w:p>
        </w:tc>
        <w:tc>
          <w:tcPr>
            <w:tcW w:w="1462" w:type="dxa"/>
          </w:tcPr>
          <w:p w14:paraId="1621EDF5" w14:textId="3DCC7CE9" w:rsidR="0054047D" w:rsidRPr="003E228A" w:rsidRDefault="0054047D" w:rsidP="0054047D">
            <w:pPr>
              <w:pBdr>
                <w:bottom w:val="single" w:sz="12" w:space="1" w:color="auto"/>
              </w:pBdr>
              <w:ind w:left="-26" w:right="-22"/>
              <w:jc w:val="right"/>
              <w:rPr>
                <w:rFonts w:ascii="Browallia New" w:hAnsi="Browallia New" w:cs="Browallia New"/>
                <w:sz w:val="24"/>
                <w:szCs w:val="24"/>
              </w:rPr>
            </w:pPr>
            <w:r w:rsidRPr="0054047D">
              <w:rPr>
                <w:rFonts w:ascii="Browallia New" w:hAnsi="Browallia New" w:cs="Browallia New"/>
                <w:sz w:val="24"/>
                <w:szCs w:val="24"/>
              </w:rPr>
              <w:t>455.24</w:t>
            </w:r>
          </w:p>
        </w:tc>
        <w:tc>
          <w:tcPr>
            <w:tcW w:w="1481" w:type="dxa"/>
          </w:tcPr>
          <w:p w14:paraId="2EB27D69" w14:textId="0096B9E3" w:rsidR="0054047D" w:rsidRPr="00D317B8" w:rsidRDefault="0054047D" w:rsidP="0054047D">
            <w:pPr>
              <w:pBdr>
                <w:bottom w:val="single" w:sz="12" w:space="1" w:color="auto"/>
              </w:pBdr>
              <w:ind w:left="-26" w:right="-22"/>
              <w:jc w:val="right"/>
              <w:rPr>
                <w:rFonts w:ascii="Browallia New" w:hAnsi="Browallia New" w:cs="Browallia New"/>
                <w:sz w:val="24"/>
                <w:szCs w:val="24"/>
              </w:rPr>
            </w:pPr>
            <w:r w:rsidRPr="00D317B8">
              <w:rPr>
                <w:rFonts w:ascii="Browallia New" w:hAnsi="Browallia New" w:cs="Browallia New"/>
                <w:sz w:val="24"/>
                <w:szCs w:val="24"/>
              </w:rPr>
              <w:t>442.45</w:t>
            </w:r>
          </w:p>
        </w:tc>
        <w:tc>
          <w:tcPr>
            <w:tcW w:w="5421" w:type="dxa"/>
          </w:tcPr>
          <w:p w14:paraId="108201D6" w14:textId="77777777" w:rsidR="0054047D" w:rsidRPr="003E228A" w:rsidRDefault="0054047D" w:rsidP="0054047D">
            <w:pPr>
              <w:ind w:left="271" w:hanging="284"/>
              <w:rPr>
                <w:rFonts w:ascii="Browallia New" w:hAnsi="Browallia New" w:cs="Browallia New"/>
                <w:sz w:val="24"/>
                <w:szCs w:val="24"/>
                <w:cs/>
              </w:rPr>
            </w:pPr>
          </w:p>
        </w:tc>
      </w:tr>
    </w:tbl>
    <w:p w14:paraId="138552D6" w14:textId="46917881" w:rsidR="00477D49" w:rsidRPr="00467614" w:rsidRDefault="00477D49" w:rsidP="005B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p w14:paraId="26D087E5" w14:textId="50811191" w:rsidR="00E32D84" w:rsidRPr="00235043" w:rsidRDefault="006971B8" w:rsidP="008D44BC">
      <w:pPr>
        <w:numPr>
          <w:ilvl w:val="0"/>
          <w:numId w:val="16"/>
        </w:numPr>
        <w:tabs>
          <w:tab w:val="clear" w:pos="227"/>
          <w:tab w:val="clear" w:pos="454"/>
          <w:tab w:val="clear" w:pos="680"/>
          <w:tab w:val="clear" w:pos="907"/>
          <w:tab w:val="clear" w:pos="1635"/>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ต้นทุนการพัฒนาอสังหาริมทรัพย์</w:t>
      </w:r>
    </w:p>
    <w:p w14:paraId="42FF7BB6" w14:textId="77777777" w:rsidR="00285A61" w:rsidRPr="00E636B9" w:rsidRDefault="00285A61" w:rsidP="00285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tbl>
      <w:tblPr>
        <w:tblW w:w="9092" w:type="dxa"/>
        <w:tblInd w:w="270" w:type="dxa"/>
        <w:tblLayout w:type="fixed"/>
        <w:tblLook w:val="0000" w:firstRow="0" w:lastRow="0" w:firstColumn="0" w:lastColumn="0" w:noHBand="0" w:noVBand="0"/>
      </w:tblPr>
      <w:tblGrid>
        <w:gridCol w:w="3582"/>
        <w:gridCol w:w="1179"/>
        <w:gridCol w:w="236"/>
        <w:gridCol w:w="1204"/>
        <w:gridCol w:w="238"/>
        <w:gridCol w:w="1202"/>
        <w:gridCol w:w="236"/>
        <w:gridCol w:w="1215"/>
      </w:tblGrid>
      <w:tr w:rsidR="00C21A9F" w:rsidRPr="00235043" w14:paraId="61FB0EFE" w14:textId="77777777" w:rsidTr="00BE66CD">
        <w:trPr>
          <w:tblHeader/>
        </w:trPr>
        <w:tc>
          <w:tcPr>
            <w:tcW w:w="3582" w:type="dxa"/>
            <w:tcBorders>
              <w:top w:val="nil"/>
              <w:left w:val="nil"/>
              <w:bottom w:val="nil"/>
              <w:right w:val="nil"/>
            </w:tcBorders>
          </w:tcPr>
          <w:p w14:paraId="796BB880" w14:textId="4BE18C4F" w:rsidR="00C21A9F" w:rsidRPr="00235043" w:rsidRDefault="00C21A9F" w:rsidP="00AE4528">
            <w:pPr>
              <w:spacing w:line="240" w:lineRule="auto"/>
              <w:jc w:val="both"/>
              <w:rPr>
                <w:rFonts w:ascii="Browallia New" w:hAnsi="Browallia New" w:cs="Browallia New"/>
                <w:sz w:val="28"/>
                <w:szCs w:val="28"/>
              </w:rPr>
            </w:pPr>
          </w:p>
        </w:tc>
        <w:tc>
          <w:tcPr>
            <w:tcW w:w="5510" w:type="dxa"/>
            <w:gridSpan w:val="7"/>
            <w:tcBorders>
              <w:top w:val="nil"/>
              <w:left w:val="nil"/>
              <w:right w:val="nil"/>
            </w:tcBorders>
          </w:tcPr>
          <w:p w14:paraId="34920C9F" w14:textId="77777777" w:rsidR="00C21A9F" w:rsidRPr="00235043" w:rsidRDefault="00C21A9F" w:rsidP="00AE4528">
            <w:pPr>
              <w:spacing w:line="240" w:lineRule="auto"/>
              <w:ind w:right="-45"/>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cs/>
                <w:lang w:val="en-GB"/>
              </w:rPr>
              <w:t xml:space="preserve">: </w:t>
            </w:r>
            <w:r w:rsidRPr="00235043">
              <w:rPr>
                <w:rFonts w:ascii="Browallia New" w:hAnsi="Browallia New" w:cs="Browallia New"/>
                <w:sz w:val="28"/>
                <w:szCs w:val="28"/>
                <w:cs/>
              </w:rPr>
              <w:t>พันบาท)</w:t>
            </w:r>
          </w:p>
        </w:tc>
      </w:tr>
      <w:tr w:rsidR="00C21A9F" w:rsidRPr="00235043" w14:paraId="59862BBA" w14:textId="77777777" w:rsidTr="00BE66CD">
        <w:trPr>
          <w:trHeight w:val="257"/>
          <w:tblHeader/>
        </w:trPr>
        <w:tc>
          <w:tcPr>
            <w:tcW w:w="3582" w:type="dxa"/>
            <w:tcBorders>
              <w:top w:val="nil"/>
              <w:left w:val="nil"/>
              <w:bottom w:val="nil"/>
              <w:right w:val="nil"/>
            </w:tcBorders>
          </w:tcPr>
          <w:p w14:paraId="777B214D" w14:textId="77777777" w:rsidR="00C21A9F" w:rsidRPr="00235043" w:rsidRDefault="00C21A9F" w:rsidP="00AE4528">
            <w:pPr>
              <w:spacing w:line="240" w:lineRule="auto"/>
              <w:ind w:left="702" w:hanging="702"/>
              <w:jc w:val="both"/>
              <w:rPr>
                <w:rFonts w:ascii="Browallia New" w:hAnsi="Browallia New" w:cs="Browallia New"/>
                <w:sz w:val="28"/>
                <w:szCs w:val="28"/>
              </w:rPr>
            </w:pPr>
          </w:p>
        </w:tc>
        <w:tc>
          <w:tcPr>
            <w:tcW w:w="2619" w:type="dxa"/>
            <w:gridSpan w:val="3"/>
            <w:tcBorders>
              <w:left w:val="nil"/>
              <w:bottom w:val="single" w:sz="4" w:space="0" w:color="auto"/>
              <w:right w:val="nil"/>
            </w:tcBorders>
          </w:tcPr>
          <w:p w14:paraId="49B990EA" w14:textId="7B03A24B" w:rsidR="00C21A9F" w:rsidRPr="00235043" w:rsidRDefault="00E409BB" w:rsidP="00AE4528">
            <w:pPr>
              <w:spacing w:line="240" w:lineRule="auto"/>
              <w:jc w:val="center"/>
              <w:rPr>
                <w:rFonts w:ascii="Browallia New" w:hAnsi="Browallia New" w:cs="Browallia New"/>
                <w:sz w:val="28"/>
                <w:szCs w:val="28"/>
              </w:rPr>
            </w:pPr>
            <w:r w:rsidRPr="00235043">
              <w:rPr>
                <w:rFonts w:ascii="Browallia New" w:hAnsi="Browallia New" w:cs="Browallia New"/>
                <w:sz w:val="28"/>
                <w:szCs w:val="28"/>
                <w:cs/>
              </w:rPr>
              <w:t>ข้อม</w:t>
            </w:r>
            <w:r w:rsidR="00683683" w:rsidRPr="00235043">
              <w:rPr>
                <w:rFonts w:ascii="Browallia New" w:hAnsi="Browallia New" w:cs="Browallia New"/>
                <w:sz w:val="28"/>
                <w:szCs w:val="28"/>
                <w:cs/>
              </w:rPr>
              <w:t>ูลทาง</w:t>
            </w:r>
            <w:r w:rsidR="00C21A9F" w:rsidRPr="00235043">
              <w:rPr>
                <w:rFonts w:ascii="Browallia New" w:hAnsi="Browallia New" w:cs="Browallia New"/>
                <w:sz w:val="28"/>
                <w:szCs w:val="28"/>
                <w:cs/>
              </w:rPr>
              <w:t>การเงินรวม</w:t>
            </w:r>
          </w:p>
        </w:tc>
        <w:tc>
          <w:tcPr>
            <w:tcW w:w="238" w:type="dxa"/>
            <w:tcBorders>
              <w:left w:val="nil"/>
              <w:right w:val="nil"/>
            </w:tcBorders>
          </w:tcPr>
          <w:p w14:paraId="6EF94A48" w14:textId="77777777" w:rsidR="00C21A9F" w:rsidRPr="00235043" w:rsidRDefault="00C21A9F" w:rsidP="00AE4528">
            <w:pPr>
              <w:spacing w:line="240" w:lineRule="auto"/>
              <w:jc w:val="center"/>
              <w:rPr>
                <w:rFonts w:ascii="Browallia New" w:hAnsi="Browallia New" w:cs="Browallia New"/>
                <w:sz w:val="28"/>
                <w:szCs w:val="28"/>
                <w:cs/>
              </w:rPr>
            </w:pPr>
          </w:p>
        </w:tc>
        <w:tc>
          <w:tcPr>
            <w:tcW w:w="2653" w:type="dxa"/>
            <w:gridSpan w:val="3"/>
            <w:tcBorders>
              <w:left w:val="nil"/>
              <w:bottom w:val="single" w:sz="4" w:space="0" w:color="auto"/>
              <w:right w:val="nil"/>
            </w:tcBorders>
          </w:tcPr>
          <w:p w14:paraId="6CA38DDC" w14:textId="6C58357D" w:rsidR="00C21A9F" w:rsidRPr="00235043" w:rsidRDefault="00683683" w:rsidP="00AE4528">
            <w:pPr>
              <w:spacing w:line="240" w:lineRule="auto"/>
              <w:jc w:val="center"/>
              <w:rPr>
                <w:rFonts w:ascii="Browallia New" w:hAnsi="Browallia New" w:cs="Browallia New"/>
                <w:sz w:val="28"/>
                <w:szCs w:val="28"/>
                <w:cs/>
              </w:rPr>
            </w:pPr>
            <w:r w:rsidRPr="00235043">
              <w:rPr>
                <w:rFonts w:ascii="Browallia New" w:hAnsi="Browallia New" w:cs="Browallia New"/>
                <w:sz w:val="28"/>
                <w:szCs w:val="28"/>
                <w:cs/>
              </w:rPr>
              <w:t>ข้อมูลทาง</w:t>
            </w:r>
            <w:r w:rsidR="00C21A9F" w:rsidRPr="00235043">
              <w:rPr>
                <w:rFonts w:ascii="Browallia New" w:hAnsi="Browallia New" w:cs="Browallia New"/>
                <w:sz w:val="28"/>
                <w:szCs w:val="28"/>
                <w:cs/>
              </w:rPr>
              <w:t>การเงินเฉพาะบริษัท</w:t>
            </w:r>
          </w:p>
        </w:tc>
      </w:tr>
      <w:tr w:rsidR="00D317B8" w:rsidRPr="00235043" w14:paraId="5F6761AA" w14:textId="77777777" w:rsidTr="00BE66CD">
        <w:trPr>
          <w:tblHeader/>
        </w:trPr>
        <w:tc>
          <w:tcPr>
            <w:tcW w:w="3582" w:type="dxa"/>
            <w:tcBorders>
              <w:top w:val="nil"/>
              <w:left w:val="nil"/>
              <w:bottom w:val="nil"/>
              <w:right w:val="nil"/>
            </w:tcBorders>
          </w:tcPr>
          <w:p w14:paraId="0B4873B0" w14:textId="77777777" w:rsidR="00D317B8" w:rsidRPr="00235043" w:rsidRDefault="00D317B8" w:rsidP="00D317B8">
            <w:pPr>
              <w:spacing w:line="240" w:lineRule="auto"/>
              <w:jc w:val="center"/>
              <w:rPr>
                <w:rFonts w:ascii="Browallia New" w:hAnsi="Browallia New" w:cs="Browallia New"/>
                <w:sz w:val="28"/>
                <w:szCs w:val="28"/>
              </w:rPr>
            </w:pPr>
          </w:p>
        </w:tc>
        <w:tc>
          <w:tcPr>
            <w:tcW w:w="1179" w:type="dxa"/>
            <w:tcBorders>
              <w:top w:val="single" w:sz="4" w:space="0" w:color="auto"/>
              <w:left w:val="nil"/>
              <w:bottom w:val="single" w:sz="4" w:space="0" w:color="auto"/>
              <w:right w:val="nil"/>
            </w:tcBorders>
            <w:vAlign w:val="bottom"/>
          </w:tcPr>
          <w:p w14:paraId="758AD6BD" w14:textId="366A101C" w:rsidR="00D317B8" w:rsidRPr="00235043" w:rsidRDefault="00E636B9" w:rsidP="00D317B8">
            <w:pPr>
              <w:tabs>
                <w:tab w:val="clear" w:pos="907"/>
              </w:tabs>
              <w:spacing w:line="240" w:lineRule="auto"/>
              <w:ind w:left="-108" w:right="-108"/>
              <w:jc w:val="center"/>
              <w:rPr>
                <w:rFonts w:ascii="Browallia New" w:hAnsi="Browallia New" w:cs="Browallia New"/>
                <w:sz w:val="28"/>
                <w:szCs w:val="28"/>
                <w:lang w:val="en-GB"/>
              </w:rPr>
            </w:pPr>
            <w:r w:rsidRPr="00A67DCC">
              <w:rPr>
                <w:rFonts w:ascii="Browallia New" w:hAnsi="Browallia New" w:cs="Browallia New"/>
                <w:sz w:val="28"/>
                <w:szCs w:val="28"/>
                <w:lang w:val="en-GB"/>
              </w:rPr>
              <w:t>30</w:t>
            </w:r>
            <w:r w:rsidRPr="00A67DCC">
              <w:rPr>
                <w:rFonts w:ascii="Browallia New" w:hAnsi="Browallia New" w:cs="Browallia New"/>
                <w:sz w:val="28"/>
                <w:szCs w:val="28"/>
                <w:cs/>
                <w:lang w:val="en-GB"/>
              </w:rPr>
              <w:t xml:space="preserve"> มิถุนายน</w:t>
            </w:r>
            <w:r>
              <w:rPr>
                <w:rFonts w:ascii="Browallia New" w:hAnsi="Browallia New" w:cs="Browallia New" w:hint="cs"/>
                <w:sz w:val="28"/>
                <w:szCs w:val="28"/>
                <w:cs/>
              </w:rPr>
              <w:t xml:space="preserve"> </w:t>
            </w:r>
            <w:r w:rsidR="00D317B8">
              <w:rPr>
                <w:rFonts w:ascii="Browallia New" w:hAnsi="Browallia New" w:cs="Browallia New"/>
                <w:sz w:val="28"/>
                <w:szCs w:val="28"/>
              </w:rPr>
              <w:t>2569</w:t>
            </w:r>
          </w:p>
        </w:tc>
        <w:tc>
          <w:tcPr>
            <w:tcW w:w="236" w:type="dxa"/>
            <w:tcBorders>
              <w:top w:val="nil"/>
              <w:left w:val="nil"/>
              <w:right w:val="nil"/>
            </w:tcBorders>
            <w:vAlign w:val="bottom"/>
          </w:tcPr>
          <w:p w14:paraId="6A5D0C84" w14:textId="77777777" w:rsidR="00D317B8" w:rsidRPr="00235043" w:rsidRDefault="00D317B8" w:rsidP="00D317B8">
            <w:pPr>
              <w:tabs>
                <w:tab w:val="clear" w:pos="907"/>
              </w:tabs>
              <w:spacing w:line="240" w:lineRule="auto"/>
              <w:ind w:left="-108" w:right="-108"/>
              <w:jc w:val="center"/>
              <w:rPr>
                <w:rFonts w:ascii="Browallia New" w:hAnsi="Browallia New" w:cs="Browallia New"/>
                <w:sz w:val="28"/>
                <w:szCs w:val="28"/>
                <w:cs/>
              </w:rPr>
            </w:pPr>
          </w:p>
        </w:tc>
        <w:tc>
          <w:tcPr>
            <w:tcW w:w="1204" w:type="dxa"/>
            <w:tcBorders>
              <w:top w:val="single" w:sz="4" w:space="0" w:color="auto"/>
              <w:left w:val="nil"/>
              <w:bottom w:val="single" w:sz="4" w:space="0" w:color="auto"/>
              <w:right w:val="nil"/>
            </w:tcBorders>
            <w:vAlign w:val="bottom"/>
          </w:tcPr>
          <w:p w14:paraId="0EB60789" w14:textId="0941E411" w:rsidR="00D317B8" w:rsidRPr="00235043" w:rsidRDefault="00D317B8" w:rsidP="00D317B8">
            <w:pPr>
              <w:tabs>
                <w:tab w:val="clear" w:pos="907"/>
              </w:tabs>
              <w:spacing w:line="240" w:lineRule="auto"/>
              <w:ind w:left="-108" w:right="-108"/>
              <w:jc w:val="center"/>
              <w:rPr>
                <w:rFonts w:ascii="Browallia New" w:hAnsi="Browallia New" w:cs="Browallia New"/>
                <w:sz w:val="28"/>
                <w:szCs w:val="28"/>
                <w:lang w:val="en-GB"/>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w:t>
            </w:r>
            <w:r>
              <w:rPr>
                <w:rFonts w:ascii="Browallia New" w:hAnsi="Browallia New" w:cs="Browallia New"/>
                <w:sz w:val="28"/>
                <w:szCs w:val="28"/>
              </w:rPr>
              <w:t>8</w:t>
            </w:r>
          </w:p>
        </w:tc>
        <w:tc>
          <w:tcPr>
            <w:tcW w:w="238" w:type="dxa"/>
            <w:tcBorders>
              <w:top w:val="nil"/>
              <w:left w:val="nil"/>
              <w:right w:val="nil"/>
            </w:tcBorders>
          </w:tcPr>
          <w:p w14:paraId="784BD59A" w14:textId="77777777" w:rsidR="00D317B8" w:rsidRPr="00235043" w:rsidRDefault="00D317B8" w:rsidP="00D317B8">
            <w:pPr>
              <w:spacing w:line="240" w:lineRule="auto"/>
              <w:ind w:right="-10"/>
              <w:jc w:val="center"/>
              <w:rPr>
                <w:rFonts w:ascii="Browallia New" w:hAnsi="Browallia New" w:cs="Browallia New"/>
                <w:sz w:val="28"/>
                <w:szCs w:val="28"/>
              </w:rPr>
            </w:pPr>
          </w:p>
        </w:tc>
        <w:tc>
          <w:tcPr>
            <w:tcW w:w="1202" w:type="dxa"/>
            <w:tcBorders>
              <w:top w:val="single" w:sz="4" w:space="0" w:color="auto"/>
              <w:left w:val="nil"/>
              <w:bottom w:val="single" w:sz="4" w:space="0" w:color="auto"/>
              <w:right w:val="nil"/>
            </w:tcBorders>
            <w:vAlign w:val="bottom"/>
          </w:tcPr>
          <w:p w14:paraId="104E760D" w14:textId="63E854E4" w:rsidR="00D317B8" w:rsidRPr="00D317B8" w:rsidRDefault="00E636B9" w:rsidP="00D317B8">
            <w:pPr>
              <w:tabs>
                <w:tab w:val="clear" w:pos="907"/>
              </w:tabs>
              <w:spacing w:line="240" w:lineRule="auto"/>
              <w:ind w:left="-108" w:right="-108"/>
              <w:jc w:val="center"/>
              <w:rPr>
                <w:rFonts w:ascii="Browallia New" w:hAnsi="Browallia New" w:cs="Browallia New"/>
                <w:b/>
                <w:bCs/>
                <w:sz w:val="28"/>
                <w:szCs w:val="28"/>
                <w:lang w:val="en-GB"/>
              </w:rPr>
            </w:pPr>
            <w:r w:rsidRPr="00A67DCC">
              <w:rPr>
                <w:rFonts w:ascii="Browallia New" w:hAnsi="Browallia New" w:cs="Browallia New"/>
                <w:sz w:val="28"/>
                <w:szCs w:val="28"/>
                <w:lang w:val="en-GB"/>
              </w:rPr>
              <w:t>30</w:t>
            </w:r>
            <w:r w:rsidRPr="00A67DCC">
              <w:rPr>
                <w:rFonts w:ascii="Browallia New" w:hAnsi="Browallia New" w:cs="Browallia New"/>
                <w:sz w:val="28"/>
                <w:szCs w:val="28"/>
                <w:cs/>
                <w:lang w:val="en-GB"/>
              </w:rPr>
              <w:t xml:space="preserve"> มิถุนายน</w:t>
            </w:r>
            <w:r>
              <w:rPr>
                <w:rFonts w:ascii="Browallia New" w:hAnsi="Browallia New" w:cs="Browallia New" w:hint="cs"/>
                <w:sz w:val="28"/>
                <w:szCs w:val="28"/>
                <w:cs/>
              </w:rPr>
              <w:t xml:space="preserve"> </w:t>
            </w:r>
            <w:r w:rsidR="00D317B8">
              <w:rPr>
                <w:rFonts w:ascii="Browallia New" w:hAnsi="Browallia New" w:cs="Browallia New"/>
                <w:sz w:val="28"/>
                <w:szCs w:val="28"/>
              </w:rPr>
              <w:t>2569</w:t>
            </w:r>
          </w:p>
        </w:tc>
        <w:tc>
          <w:tcPr>
            <w:tcW w:w="236" w:type="dxa"/>
            <w:tcBorders>
              <w:top w:val="nil"/>
              <w:left w:val="nil"/>
              <w:bottom w:val="nil"/>
              <w:right w:val="nil"/>
            </w:tcBorders>
            <w:vAlign w:val="bottom"/>
          </w:tcPr>
          <w:p w14:paraId="2D138300" w14:textId="77777777" w:rsidR="00D317B8" w:rsidRPr="00D317B8" w:rsidRDefault="00D317B8" w:rsidP="00D317B8">
            <w:pPr>
              <w:tabs>
                <w:tab w:val="clear" w:pos="907"/>
              </w:tabs>
              <w:spacing w:line="240" w:lineRule="auto"/>
              <w:ind w:left="-108" w:right="-108"/>
              <w:jc w:val="center"/>
              <w:rPr>
                <w:rFonts w:ascii="Browallia New" w:hAnsi="Browallia New" w:cs="Browallia New"/>
                <w:b/>
                <w:bCs/>
                <w:sz w:val="28"/>
                <w:szCs w:val="28"/>
                <w:cs/>
              </w:rPr>
            </w:pPr>
          </w:p>
        </w:tc>
        <w:tc>
          <w:tcPr>
            <w:tcW w:w="1215" w:type="dxa"/>
            <w:tcBorders>
              <w:top w:val="nil"/>
              <w:left w:val="nil"/>
              <w:bottom w:val="single" w:sz="4" w:space="0" w:color="auto"/>
              <w:right w:val="nil"/>
            </w:tcBorders>
            <w:vAlign w:val="bottom"/>
          </w:tcPr>
          <w:p w14:paraId="60956C44" w14:textId="0D6D6D7D" w:rsidR="00D317B8" w:rsidRPr="00D317B8" w:rsidRDefault="00D317B8" w:rsidP="00D317B8">
            <w:pPr>
              <w:tabs>
                <w:tab w:val="clear" w:pos="907"/>
              </w:tabs>
              <w:spacing w:line="240" w:lineRule="auto"/>
              <w:ind w:left="-108" w:right="-108"/>
              <w:jc w:val="center"/>
              <w:rPr>
                <w:rFonts w:ascii="Browallia New" w:hAnsi="Browallia New" w:cs="Browallia New"/>
                <w:b/>
                <w:bCs/>
                <w:sz w:val="28"/>
                <w:szCs w:val="28"/>
                <w:lang w:val="en-GB"/>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w:t>
            </w:r>
            <w:r>
              <w:rPr>
                <w:rFonts w:ascii="Browallia New" w:hAnsi="Browallia New" w:cs="Browallia New"/>
                <w:sz w:val="28"/>
                <w:szCs w:val="28"/>
              </w:rPr>
              <w:t>8</w:t>
            </w:r>
          </w:p>
        </w:tc>
      </w:tr>
      <w:tr w:rsidR="005B0B9C" w:rsidRPr="00235043" w14:paraId="2D7672A6" w14:textId="77777777" w:rsidTr="00BE66CD">
        <w:trPr>
          <w:trHeight w:hRule="exact" w:val="299"/>
          <w:tblHeader/>
        </w:trPr>
        <w:tc>
          <w:tcPr>
            <w:tcW w:w="3582" w:type="dxa"/>
            <w:tcBorders>
              <w:top w:val="nil"/>
              <w:left w:val="nil"/>
              <w:bottom w:val="nil"/>
              <w:right w:val="nil"/>
            </w:tcBorders>
            <w:vAlign w:val="center"/>
          </w:tcPr>
          <w:p w14:paraId="1C1AA55B" w14:textId="77777777" w:rsidR="005B0B9C" w:rsidRPr="00235043" w:rsidRDefault="005B0B9C" w:rsidP="005B0B9C">
            <w:pPr>
              <w:spacing w:line="240" w:lineRule="auto"/>
              <w:rPr>
                <w:rFonts w:ascii="Browallia New" w:hAnsi="Browallia New" w:cs="Browallia New"/>
                <w:sz w:val="28"/>
                <w:szCs w:val="28"/>
                <w:cs/>
              </w:rPr>
            </w:pPr>
          </w:p>
        </w:tc>
        <w:tc>
          <w:tcPr>
            <w:tcW w:w="1179" w:type="dxa"/>
            <w:tcBorders>
              <w:top w:val="single" w:sz="4" w:space="0" w:color="auto"/>
              <w:left w:val="nil"/>
              <w:right w:val="nil"/>
            </w:tcBorders>
          </w:tcPr>
          <w:p w14:paraId="45464B6E" w14:textId="77777777" w:rsidR="005B0B9C" w:rsidRPr="00235043"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34C89DB8" w14:textId="77777777" w:rsidR="005B0B9C" w:rsidRPr="00235043" w:rsidRDefault="005B0B9C" w:rsidP="005B0B9C">
            <w:pPr>
              <w:spacing w:line="240" w:lineRule="auto"/>
              <w:rPr>
                <w:rFonts w:ascii="Browallia New" w:hAnsi="Browallia New" w:cs="Browallia New"/>
                <w:sz w:val="28"/>
                <w:szCs w:val="28"/>
              </w:rPr>
            </w:pPr>
          </w:p>
        </w:tc>
        <w:tc>
          <w:tcPr>
            <w:tcW w:w="1204" w:type="dxa"/>
            <w:tcBorders>
              <w:top w:val="single" w:sz="4" w:space="0" w:color="auto"/>
              <w:left w:val="nil"/>
              <w:right w:val="nil"/>
            </w:tcBorders>
          </w:tcPr>
          <w:p w14:paraId="0F575EC2" w14:textId="77777777" w:rsidR="005B0B9C" w:rsidRPr="00235043"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25DAF3D2" w14:textId="77777777" w:rsidR="005B0B9C" w:rsidRPr="00235043" w:rsidRDefault="005B0B9C" w:rsidP="005B0B9C">
            <w:pPr>
              <w:spacing w:line="240" w:lineRule="auto"/>
              <w:jc w:val="right"/>
              <w:rPr>
                <w:rFonts w:ascii="Browallia New" w:hAnsi="Browallia New" w:cs="Browallia New"/>
                <w:sz w:val="28"/>
                <w:szCs w:val="28"/>
              </w:rPr>
            </w:pPr>
          </w:p>
        </w:tc>
        <w:tc>
          <w:tcPr>
            <w:tcW w:w="1202" w:type="dxa"/>
            <w:tcBorders>
              <w:top w:val="single" w:sz="4" w:space="0" w:color="auto"/>
              <w:left w:val="nil"/>
              <w:right w:val="nil"/>
            </w:tcBorders>
            <w:vAlign w:val="center"/>
          </w:tcPr>
          <w:p w14:paraId="5BC893BB" w14:textId="77777777" w:rsidR="005B0B9C" w:rsidRPr="00235043" w:rsidRDefault="005B0B9C" w:rsidP="005B0B9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vAlign w:val="center"/>
          </w:tcPr>
          <w:p w14:paraId="38D861F9" w14:textId="77777777" w:rsidR="005B0B9C" w:rsidRPr="00235043" w:rsidRDefault="005B0B9C" w:rsidP="005B0B9C">
            <w:pPr>
              <w:spacing w:line="240" w:lineRule="auto"/>
              <w:jc w:val="right"/>
              <w:rPr>
                <w:rFonts w:ascii="Browallia New" w:hAnsi="Browallia New" w:cs="Browallia New"/>
                <w:sz w:val="28"/>
                <w:szCs w:val="28"/>
              </w:rPr>
            </w:pPr>
          </w:p>
        </w:tc>
        <w:tc>
          <w:tcPr>
            <w:tcW w:w="1215" w:type="dxa"/>
            <w:tcBorders>
              <w:top w:val="nil"/>
              <w:left w:val="nil"/>
              <w:bottom w:val="nil"/>
              <w:right w:val="nil"/>
            </w:tcBorders>
            <w:vAlign w:val="center"/>
          </w:tcPr>
          <w:p w14:paraId="60335CA8" w14:textId="77777777" w:rsidR="005B0B9C" w:rsidRPr="00235043" w:rsidRDefault="005B0B9C" w:rsidP="005B0B9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5B0B9C" w:rsidRPr="00235043" w14:paraId="0288C143" w14:textId="77777777" w:rsidTr="00BE66CD">
        <w:tc>
          <w:tcPr>
            <w:tcW w:w="3582" w:type="dxa"/>
            <w:tcBorders>
              <w:top w:val="nil"/>
              <w:left w:val="nil"/>
              <w:bottom w:val="nil"/>
              <w:right w:val="nil"/>
            </w:tcBorders>
            <w:vAlign w:val="center"/>
          </w:tcPr>
          <w:p w14:paraId="4E9E0992" w14:textId="77777777" w:rsidR="005B0B9C" w:rsidRPr="00235043" w:rsidRDefault="005B0B9C" w:rsidP="00E92811">
            <w:pPr>
              <w:spacing w:line="240" w:lineRule="auto"/>
              <w:ind w:left="42"/>
              <w:rPr>
                <w:rFonts w:ascii="Browallia New" w:hAnsi="Browallia New" w:cs="Browallia New"/>
                <w:sz w:val="28"/>
                <w:szCs w:val="28"/>
                <w:cs/>
              </w:rPr>
            </w:pPr>
            <w:r w:rsidRPr="00235043">
              <w:rPr>
                <w:rFonts w:ascii="Browallia New" w:hAnsi="Browallia New" w:cs="Browallia New"/>
                <w:sz w:val="28"/>
                <w:szCs w:val="28"/>
                <w:cs/>
              </w:rPr>
              <w:t>ที่ดินและสิ่งปลูกสร้างที่อยู่ระหว่างพัฒนา</w:t>
            </w:r>
          </w:p>
        </w:tc>
        <w:tc>
          <w:tcPr>
            <w:tcW w:w="1179" w:type="dxa"/>
            <w:tcBorders>
              <w:left w:val="nil"/>
              <w:bottom w:val="nil"/>
              <w:right w:val="nil"/>
            </w:tcBorders>
          </w:tcPr>
          <w:p w14:paraId="1FE217DB" w14:textId="77777777" w:rsidR="005B0B9C" w:rsidRPr="00235043"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tcPr>
          <w:p w14:paraId="3FBA0307" w14:textId="77777777" w:rsidR="005B0B9C" w:rsidRPr="00235043" w:rsidRDefault="005B0B9C" w:rsidP="005B0B9C">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5E12EE8B" w14:textId="77777777" w:rsidR="005B0B9C" w:rsidRPr="00235043"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bottom w:val="nil"/>
              <w:right w:val="nil"/>
            </w:tcBorders>
            <w:vAlign w:val="center"/>
          </w:tcPr>
          <w:p w14:paraId="175643E2" w14:textId="77777777" w:rsidR="005B0B9C" w:rsidRPr="00235043" w:rsidRDefault="005B0B9C" w:rsidP="005B0B9C">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6376F277" w14:textId="77777777" w:rsidR="005B0B9C" w:rsidRPr="00235043"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vAlign w:val="center"/>
          </w:tcPr>
          <w:p w14:paraId="6540B65D" w14:textId="77777777" w:rsidR="005B0B9C" w:rsidRPr="00235043" w:rsidRDefault="005B0B9C" w:rsidP="005B0B9C">
            <w:pPr>
              <w:spacing w:line="240" w:lineRule="auto"/>
              <w:ind w:right="26"/>
              <w:jc w:val="right"/>
              <w:rPr>
                <w:rFonts w:ascii="Browallia New" w:hAnsi="Browallia New" w:cs="Browallia New"/>
                <w:sz w:val="28"/>
                <w:szCs w:val="28"/>
              </w:rPr>
            </w:pPr>
          </w:p>
        </w:tc>
        <w:tc>
          <w:tcPr>
            <w:tcW w:w="1215" w:type="dxa"/>
            <w:tcBorders>
              <w:left w:val="nil"/>
              <w:bottom w:val="nil"/>
              <w:right w:val="nil"/>
            </w:tcBorders>
            <w:vAlign w:val="center"/>
          </w:tcPr>
          <w:p w14:paraId="7EA106A4" w14:textId="77777777" w:rsidR="005B0B9C" w:rsidRPr="00235043" w:rsidRDefault="005B0B9C" w:rsidP="005B0B9C">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6D3E8C" w:rsidRPr="00235043" w14:paraId="6E6B8B6C" w14:textId="77777777" w:rsidTr="004E5BFC">
        <w:tc>
          <w:tcPr>
            <w:tcW w:w="3582" w:type="dxa"/>
            <w:tcBorders>
              <w:top w:val="nil"/>
              <w:left w:val="nil"/>
              <w:bottom w:val="nil"/>
              <w:right w:val="nil"/>
            </w:tcBorders>
            <w:vAlign w:val="center"/>
          </w:tcPr>
          <w:p w14:paraId="536AC83C" w14:textId="77777777" w:rsidR="006D3E8C" w:rsidRPr="00D418B6" w:rsidRDefault="006D3E8C" w:rsidP="006D3E8C">
            <w:pPr>
              <w:spacing w:line="240" w:lineRule="auto"/>
              <w:rPr>
                <w:rFonts w:ascii="Browallia New" w:hAnsi="Browallia New" w:cs="Browallia New"/>
                <w:sz w:val="28"/>
                <w:szCs w:val="28"/>
                <w:cs/>
              </w:rPr>
            </w:pPr>
            <w:r w:rsidRPr="00D418B6">
              <w:rPr>
                <w:rFonts w:ascii="Browallia New" w:hAnsi="Browallia New" w:cs="Browallia New"/>
                <w:sz w:val="28"/>
                <w:szCs w:val="28"/>
                <w:cs/>
              </w:rPr>
              <w:t xml:space="preserve">     ที่ดิน</w:t>
            </w:r>
          </w:p>
        </w:tc>
        <w:tc>
          <w:tcPr>
            <w:tcW w:w="1179" w:type="dxa"/>
            <w:tcBorders>
              <w:left w:val="nil"/>
              <w:bottom w:val="nil"/>
              <w:right w:val="nil"/>
            </w:tcBorders>
          </w:tcPr>
          <w:p w14:paraId="429075AC" w14:textId="652719E8" w:rsidR="006D3E8C" w:rsidRPr="00D418B6"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6D3E8C">
              <w:rPr>
                <w:rFonts w:ascii="Browallia New" w:hAnsi="Browallia New" w:cs="Browallia New"/>
                <w:sz w:val="28"/>
                <w:szCs w:val="28"/>
              </w:rPr>
              <w:t>439,967</w:t>
            </w:r>
          </w:p>
        </w:tc>
        <w:tc>
          <w:tcPr>
            <w:tcW w:w="236" w:type="dxa"/>
            <w:tcBorders>
              <w:left w:val="nil"/>
              <w:bottom w:val="nil"/>
              <w:right w:val="nil"/>
            </w:tcBorders>
          </w:tcPr>
          <w:p w14:paraId="3AFF2A17" w14:textId="77777777" w:rsidR="006D3E8C" w:rsidRPr="00D418B6" w:rsidRDefault="006D3E8C" w:rsidP="006D3E8C">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69FE8FB1" w14:textId="394B3920" w:rsidR="006D3E8C" w:rsidRPr="00D418B6"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476,596</w:t>
            </w:r>
          </w:p>
        </w:tc>
        <w:tc>
          <w:tcPr>
            <w:tcW w:w="238" w:type="dxa"/>
            <w:tcBorders>
              <w:left w:val="nil"/>
              <w:bottom w:val="nil"/>
              <w:right w:val="nil"/>
            </w:tcBorders>
            <w:vAlign w:val="center"/>
          </w:tcPr>
          <w:p w14:paraId="65DB633F" w14:textId="77777777" w:rsidR="006D3E8C" w:rsidRPr="00235043" w:rsidRDefault="006D3E8C" w:rsidP="006D3E8C">
            <w:pPr>
              <w:spacing w:line="240" w:lineRule="auto"/>
              <w:ind w:right="26"/>
              <w:jc w:val="right"/>
              <w:rPr>
                <w:rFonts w:ascii="Browallia New" w:hAnsi="Browallia New" w:cs="Browallia New"/>
                <w:sz w:val="28"/>
                <w:szCs w:val="28"/>
              </w:rPr>
            </w:pPr>
          </w:p>
        </w:tc>
        <w:tc>
          <w:tcPr>
            <w:tcW w:w="1202" w:type="dxa"/>
            <w:tcBorders>
              <w:left w:val="nil"/>
              <w:bottom w:val="nil"/>
              <w:right w:val="nil"/>
            </w:tcBorders>
          </w:tcPr>
          <w:p w14:paraId="2C7B61F2" w14:textId="0B45895E" w:rsidR="006D3E8C" w:rsidRPr="00235043"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03AD0">
              <w:rPr>
                <w:rFonts w:ascii="Browallia New" w:hAnsi="Browallia New" w:cs="Browallia New"/>
                <w:sz w:val="28"/>
                <w:szCs w:val="28"/>
              </w:rPr>
              <w:t>35,170</w:t>
            </w:r>
          </w:p>
        </w:tc>
        <w:tc>
          <w:tcPr>
            <w:tcW w:w="236" w:type="dxa"/>
            <w:tcBorders>
              <w:top w:val="nil"/>
              <w:left w:val="nil"/>
              <w:bottom w:val="nil"/>
              <w:right w:val="nil"/>
            </w:tcBorders>
            <w:vAlign w:val="center"/>
          </w:tcPr>
          <w:p w14:paraId="146956A3" w14:textId="77777777" w:rsidR="006D3E8C" w:rsidRPr="00235043" w:rsidRDefault="006D3E8C" w:rsidP="006D3E8C">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tcPr>
          <w:p w14:paraId="282D56E6" w14:textId="4E68AF55" w:rsidR="006D3E8C" w:rsidRPr="00235043"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4789D">
              <w:rPr>
                <w:rFonts w:ascii="Browallia New" w:hAnsi="Browallia New" w:cs="Browallia New"/>
                <w:sz w:val="28"/>
                <w:szCs w:val="28"/>
              </w:rPr>
              <w:t>48,205</w:t>
            </w:r>
          </w:p>
        </w:tc>
      </w:tr>
      <w:tr w:rsidR="006D3E8C" w:rsidRPr="00235043" w14:paraId="066CA8B9" w14:textId="77777777" w:rsidTr="004E5BFC">
        <w:tc>
          <w:tcPr>
            <w:tcW w:w="3582" w:type="dxa"/>
            <w:tcBorders>
              <w:top w:val="nil"/>
              <w:left w:val="nil"/>
              <w:bottom w:val="nil"/>
              <w:right w:val="nil"/>
            </w:tcBorders>
            <w:vAlign w:val="center"/>
          </w:tcPr>
          <w:p w14:paraId="2ED08E38" w14:textId="77777777" w:rsidR="006D3E8C" w:rsidRPr="00D418B6" w:rsidRDefault="006D3E8C" w:rsidP="006D3E8C">
            <w:pPr>
              <w:spacing w:line="240" w:lineRule="auto"/>
              <w:rPr>
                <w:rFonts w:ascii="Browallia New" w:hAnsi="Browallia New" w:cs="Browallia New"/>
                <w:sz w:val="28"/>
                <w:szCs w:val="28"/>
                <w:cs/>
              </w:rPr>
            </w:pPr>
            <w:r w:rsidRPr="00D418B6">
              <w:rPr>
                <w:rFonts w:ascii="Browallia New" w:hAnsi="Browallia New" w:cs="Browallia New"/>
                <w:sz w:val="28"/>
                <w:szCs w:val="28"/>
                <w:cs/>
              </w:rPr>
              <w:t xml:space="preserve">     ค่าปรับปรุงที่ดิน</w:t>
            </w:r>
          </w:p>
        </w:tc>
        <w:tc>
          <w:tcPr>
            <w:tcW w:w="1179" w:type="dxa"/>
            <w:tcBorders>
              <w:left w:val="nil"/>
              <w:bottom w:val="nil"/>
              <w:right w:val="nil"/>
            </w:tcBorders>
          </w:tcPr>
          <w:p w14:paraId="11ECC80C" w14:textId="2819BC43" w:rsidR="006D3E8C" w:rsidRPr="00D418B6"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6D3E8C">
              <w:rPr>
                <w:rFonts w:ascii="Browallia New" w:hAnsi="Browallia New" w:cs="Browallia New"/>
                <w:sz w:val="28"/>
                <w:szCs w:val="28"/>
              </w:rPr>
              <w:t>69,421</w:t>
            </w:r>
          </w:p>
        </w:tc>
        <w:tc>
          <w:tcPr>
            <w:tcW w:w="236" w:type="dxa"/>
            <w:tcBorders>
              <w:left w:val="nil"/>
              <w:bottom w:val="nil"/>
              <w:right w:val="nil"/>
            </w:tcBorders>
          </w:tcPr>
          <w:p w14:paraId="43C335B2" w14:textId="77777777" w:rsidR="006D3E8C" w:rsidRPr="00D418B6" w:rsidRDefault="006D3E8C" w:rsidP="006D3E8C">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32EFD67D" w14:textId="15DB5F0A" w:rsidR="006D3E8C" w:rsidRPr="00D418B6"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71,099</w:t>
            </w:r>
          </w:p>
        </w:tc>
        <w:tc>
          <w:tcPr>
            <w:tcW w:w="238" w:type="dxa"/>
            <w:tcBorders>
              <w:left w:val="nil"/>
              <w:bottom w:val="nil"/>
              <w:right w:val="nil"/>
            </w:tcBorders>
            <w:vAlign w:val="center"/>
          </w:tcPr>
          <w:p w14:paraId="360457AC" w14:textId="77777777" w:rsidR="006D3E8C" w:rsidRPr="00235043" w:rsidRDefault="006D3E8C" w:rsidP="006D3E8C">
            <w:pPr>
              <w:spacing w:line="240" w:lineRule="auto"/>
              <w:ind w:right="26"/>
              <w:jc w:val="right"/>
              <w:rPr>
                <w:rFonts w:ascii="Browallia New" w:hAnsi="Browallia New" w:cs="Browallia New"/>
                <w:sz w:val="28"/>
                <w:szCs w:val="28"/>
              </w:rPr>
            </w:pPr>
          </w:p>
        </w:tc>
        <w:tc>
          <w:tcPr>
            <w:tcW w:w="1202" w:type="dxa"/>
            <w:tcBorders>
              <w:left w:val="nil"/>
              <w:bottom w:val="nil"/>
              <w:right w:val="nil"/>
            </w:tcBorders>
          </w:tcPr>
          <w:p w14:paraId="5FA4284A" w14:textId="0DEEAAE2" w:rsidR="006D3E8C" w:rsidRPr="00235043"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03AD0">
              <w:rPr>
                <w:rFonts w:ascii="Browallia New" w:hAnsi="Browallia New" w:cs="Browallia New"/>
                <w:sz w:val="28"/>
                <w:szCs w:val="28"/>
              </w:rPr>
              <w:t>1,499</w:t>
            </w:r>
          </w:p>
        </w:tc>
        <w:tc>
          <w:tcPr>
            <w:tcW w:w="236" w:type="dxa"/>
            <w:tcBorders>
              <w:top w:val="nil"/>
              <w:left w:val="nil"/>
              <w:bottom w:val="nil"/>
              <w:right w:val="nil"/>
            </w:tcBorders>
            <w:vAlign w:val="center"/>
          </w:tcPr>
          <w:p w14:paraId="37AA91AC" w14:textId="77777777" w:rsidR="006D3E8C" w:rsidRPr="00235043" w:rsidRDefault="006D3E8C" w:rsidP="006D3E8C">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tcPr>
          <w:p w14:paraId="25A357D1" w14:textId="211B2D18" w:rsidR="006D3E8C" w:rsidRPr="00235043"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4789D">
              <w:rPr>
                <w:rFonts w:ascii="Browallia New" w:hAnsi="Browallia New" w:cs="Browallia New"/>
                <w:sz w:val="28"/>
                <w:szCs w:val="28"/>
              </w:rPr>
              <w:t>2,054</w:t>
            </w:r>
          </w:p>
        </w:tc>
      </w:tr>
      <w:tr w:rsidR="006D3E8C" w:rsidRPr="00235043" w14:paraId="7D6077BC" w14:textId="77777777" w:rsidTr="004E5BFC">
        <w:tc>
          <w:tcPr>
            <w:tcW w:w="3582" w:type="dxa"/>
            <w:tcBorders>
              <w:top w:val="nil"/>
              <w:left w:val="nil"/>
              <w:bottom w:val="nil"/>
              <w:right w:val="nil"/>
            </w:tcBorders>
            <w:vAlign w:val="center"/>
          </w:tcPr>
          <w:p w14:paraId="119172BD" w14:textId="77777777" w:rsidR="006D3E8C" w:rsidRPr="00D418B6" w:rsidRDefault="006D3E8C" w:rsidP="006D3E8C">
            <w:pPr>
              <w:spacing w:line="240" w:lineRule="auto"/>
              <w:rPr>
                <w:rFonts w:ascii="Browallia New" w:hAnsi="Browallia New" w:cs="Browallia New"/>
                <w:sz w:val="28"/>
                <w:szCs w:val="28"/>
              </w:rPr>
            </w:pPr>
            <w:r w:rsidRPr="00D418B6">
              <w:rPr>
                <w:rFonts w:ascii="Browallia New" w:hAnsi="Browallia New" w:cs="Browallia New"/>
                <w:sz w:val="28"/>
                <w:szCs w:val="28"/>
                <w:cs/>
              </w:rPr>
              <w:t xml:space="preserve">     ค่าก่อสร้าง</w:t>
            </w:r>
          </w:p>
        </w:tc>
        <w:tc>
          <w:tcPr>
            <w:tcW w:w="1179" w:type="dxa"/>
            <w:tcBorders>
              <w:left w:val="nil"/>
              <w:bottom w:val="nil"/>
              <w:right w:val="nil"/>
            </w:tcBorders>
          </w:tcPr>
          <w:p w14:paraId="13EB729D" w14:textId="63A28A19" w:rsidR="006D3E8C" w:rsidRPr="00D418B6" w:rsidRDefault="006F78ED"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6F78ED">
              <w:rPr>
                <w:rFonts w:ascii="Browallia New" w:hAnsi="Browallia New" w:cs="Browallia New"/>
                <w:sz w:val="28"/>
                <w:szCs w:val="28"/>
              </w:rPr>
              <w:t>1,860,521</w:t>
            </w:r>
          </w:p>
        </w:tc>
        <w:tc>
          <w:tcPr>
            <w:tcW w:w="236" w:type="dxa"/>
            <w:tcBorders>
              <w:left w:val="nil"/>
              <w:bottom w:val="nil"/>
              <w:right w:val="nil"/>
            </w:tcBorders>
          </w:tcPr>
          <w:p w14:paraId="4A989C1E" w14:textId="77777777" w:rsidR="006D3E8C" w:rsidRPr="00D418B6" w:rsidRDefault="006D3E8C" w:rsidP="006D3E8C">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5BAA15BF" w14:textId="1BD9B104" w:rsidR="006D3E8C" w:rsidRPr="00D418B6"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2,159,489</w:t>
            </w:r>
          </w:p>
        </w:tc>
        <w:tc>
          <w:tcPr>
            <w:tcW w:w="238" w:type="dxa"/>
            <w:tcBorders>
              <w:left w:val="nil"/>
              <w:bottom w:val="nil"/>
              <w:right w:val="nil"/>
            </w:tcBorders>
            <w:vAlign w:val="center"/>
          </w:tcPr>
          <w:p w14:paraId="27111AFA" w14:textId="77777777" w:rsidR="006D3E8C" w:rsidRPr="00235043" w:rsidRDefault="006D3E8C" w:rsidP="006D3E8C">
            <w:pPr>
              <w:spacing w:line="240" w:lineRule="auto"/>
              <w:ind w:right="26"/>
              <w:jc w:val="right"/>
              <w:rPr>
                <w:rFonts w:ascii="Browallia New" w:hAnsi="Browallia New" w:cs="Browallia New"/>
                <w:sz w:val="28"/>
                <w:szCs w:val="28"/>
              </w:rPr>
            </w:pPr>
          </w:p>
        </w:tc>
        <w:tc>
          <w:tcPr>
            <w:tcW w:w="1202" w:type="dxa"/>
            <w:tcBorders>
              <w:left w:val="nil"/>
              <w:bottom w:val="nil"/>
              <w:right w:val="nil"/>
            </w:tcBorders>
          </w:tcPr>
          <w:p w14:paraId="5644B373" w14:textId="070493E7" w:rsidR="006D3E8C" w:rsidRPr="00235043"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03AD0">
              <w:rPr>
                <w:rFonts w:ascii="Browallia New" w:hAnsi="Browallia New" w:cs="Browallia New"/>
                <w:sz w:val="28"/>
                <w:szCs w:val="28"/>
              </w:rPr>
              <w:t>815,315</w:t>
            </w:r>
          </w:p>
        </w:tc>
        <w:tc>
          <w:tcPr>
            <w:tcW w:w="236" w:type="dxa"/>
            <w:tcBorders>
              <w:top w:val="nil"/>
              <w:left w:val="nil"/>
              <w:bottom w:val="nil"/>
              <w:right w:val="nil"/>
            </w:tcBorders>
            <w:vAlign w:val="center"/>
          </w:tcPr>
          <w:p w14:paraId="24A51952" w14:textId="77777777" w:rsidR="006D3E8C" w:rsidRPr="00235043" w:rsidRDefault="006D3E8C" w:rsidP="006D3E8C">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tcPr>
          <w:p w14:paraId="6CC930C2" w14:textId="2A9DA3B3" w:rsidR="006D3E8C" w:rsidRPr="00235043"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4789D">
              <w:rPr>
                <w:rFonts w:ascii="Browallia New" w:hAnsi="Browallia New" w:cs="Browallia New"/>
                <w:sz w:val="28"/>
                <w:szCs w:val="28"/>
              </w:rPr>
              <w:t>1,024,714</w:t>
            </w:r>
          </w:p>
        </w:tc>
      </w:tr>
      <w:tr w:rsidR="006D3E8C" w:rsidRPr="00235043" w14:paraId="6E88EEB2" w14:textId="77777777" w:rsidTr="004E5BFC">
        <w:tc>
          <w:tcPr>
            <w:tcW w:w="3582" w:type="dxa"/>
            <w:tcBorders>
              <w:top w:val="nil"/>
              <w:left w:val="nil"/>
              <w:bottom w:val="nil"/>
              <w:right w:val="nil"/>
            </w:tcBorders>
            <w:vAlign w:val="center"/>
          </w:tcPr>
          <w:p w14:paraId="78DE71D6" w14:textId="77777777" w:rsidR="006D3E8C" w:rsidRPr="00D418B6" w:rsidRDefault="006D3E8C" w:rsidP="006D3E8C">
            <w:pPr>
              <w:spacing w:line="240" w:lineRule="auto"/>
              <w:rPr>
                <w:rFonts w:ascii="Browallia New" w:hAnsi="Browallia New" w:cs="Browallia New"/>
                <w:sz w:val="28"/>
                <w:szCs w:val="28"/>
                <w:cs/>
              </w:rPr>
            </w:pPr>
            <w:r w:rsidRPr="00D418B6">
              <w:rPr>
                <w:rFonts w:ascii="Browallia New" w:hAnsi="Browallia New" w:cs="Browallia New"/>
                <w:sz w:val="28"/>
                <w:szCs w:val="28"/>
                <w:cs/>
              </w:rPr>
              <w:t xml:space="preserve">     ค่าสาธารณูปโภค</w:t>
            </w:r>
          </w:p>
        </w:tc>
        <w:tc>
          <w:tcPr>
            <w:tcW w:w="1179" w:type="dxa"/>
            <w:tcBorders>
              <w:left w:val="nil"/>
              <w:bottom w:val="nil"/>
              <w:right w:val="nil"/>
            </w:tcBorders>
          </w:tcPr>
          <w:p w14:paraId="08C21967" w14:textId="17EF89E1" w:rsidR="006D3E8C" w:rsidRPr="00D418B6"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6D3E8C">
              <w:rPr>
                <w:rFonts w:ascii="Browallia New" w:hAnsi="Browallia New" w:cs="Browallia New"/>
                <w:sz w:val="28"/>
                <w:szCs w:val="28"/>
              </w:rPr>
              <w:t>349,847</w:t>
            </w:r>
          </w:p>
        </w:tc>
        <w:tc>
          <w:tcPr>
            <w:tcW w:w="236" w:type="dxa"/>
            <w:tcBorders>
              <w:left w:val="nil"/>
              <w:bottom w:val="nil"/>
              <w:right w:val="nil"/>
            </w:tcBorders>
          </w:tcPr>
          <w:p w14:paraId="1955453C" w14:textId="77777777" w:rsidR="006D3E8C" w:rsidRPr="00D418B6" w:rsidRDefault="006D3E8C" w:rsidP="006D3E8C">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774DC6D7" w14:textId="0968AAA4" w:rsidR="006D3E8C" w:rsidRPr="00D418B6"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343,956</w:t>
            </w:r>
          </w:p>
        </w:tc>
        <w:tc>
          <w:tcPr>
            <w:tcW w:w="238" w:type="dxa"/>
            <w:tcBorders>
              <w:left w:val="nil"/>
              <w:bottom w:val="nil"/>
              <w:right w:val="nil"/>
            </w:tcBorders>
            <w:vAlign w:val="center"/>
          </w:tcPr>
          <w:p w14:paraId="7DD22136" w14:textId="77777777" w:rsidR="006D3E8C" w:rsidRPr="00235043" w:rsidRDefault="006D3E8C" w:rsidP="006D3E8C">
            <w:pPr>
              <w:spacing w:line="240" w:lineRule="auto"/>
              <w:ind w:right="26"/>
              <w:jc w:val="right"/>
              <w:rPr>
                <w:rFonts w:ascii="Browallia New" w:hAnsi="Browallia New" w:cs="Browallia New"/>
                <w:sz w:val="28"/>
                <w:szCs w:val="28"/>
              </w:rPr>
            </w:pPr>
          </w:p>
        </w:tc>
        <w:tc>
          <w:tcPr>
            <w:tcW w:w="1202" w:type="dxa"/>
            <w:tcBorders>
              <w:left w:val="nil"/>
              <w:bottom w:val="nil"/>
              <w:right w:val="nil"/>
            </w:tcBorders>
          </w:tcPr>
          <w:p w14:paraId="0150FF3F" w14:textId="6A1C8AB9" w:rsidR="006D3E8C" w:rsidRPr="00235043"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03AD0">
              <w:rPr>
                <w:rFonts w:ascii="Browallia New" w:hAnsi="Browallia New" w:cs="Browallia New"/>
                <w:sz w:val="28"/>
                <w:szCs w:val="28"/>
              </w:rPr>
              <w:t>34,195</w:t>
            </w:r>
          </w:p>
        </w:tc>
        <w:tc>
          <w:tcPr>
            <w:tcW w:w="236" w:type="dxa"/>
            <w:tcBorders>
              <w:top w:val="nil"/>
              <w:left w:val="nil"/>
              <w:bottom w:val="nil"/>
              <w:right w:val="nil"/>
            </w:tcBorders>
            <w:vAlign w:val="center"/>
          </w:tcPr>
          <w:p w14:paraId="1B5CB349" w14:textId="77777777" w:rsidR="006D3E8C" w:rsidRPr="00235043" w:rsidRDefault="006D3E8C" w:rsidP="006D3E8C">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tcPr>
          <w:p w14:paraId="4E56AF1E" w14:textId="7C9DC36B" w:rsidR="006D3E8C" w:rsidRPr="00235043"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4789D">
              <w:rPr>
                <w:rFonts w:ascii="Browallia New" w:hAnsi="Browallia New" w:cs="Browallia New"/>
                <w:sz w:val="28"/>
                <w:szCs w:val="28"/>
              </w:rPr>
              <w:t>23,328</w:t>
            </w:r>
          </w:p>
        </w:tc>
      </w:tr>
      <w:tr w:rsidR="006D3E8C" w:rsidRPr="00235043" w14:paraId="4E2A4E48" w14:textId="77777777" w:rsidTr="004E5BFC">
        <w:tc>
          <w:tcPr>
            <w:tcW w:w="3582" w:type="dxa"/>
            <w:tcBorders>
              <w:top w:val="nil"/>
              <w:left w:val="nil"/>
              <w:bottom w:val="nil"/>
              <w:right w:val="nil"/>
            </w:tcBorders>
            <w:vAlign w:val="center"/>
          </w:tcPr>
          <w:p w14:paraId="7C6C2EFC" w14:textId="7EB0D461" w:rsidR="006D3E8C" w:rsidRPr="00D418B6" w:rsidRDefault="006D3E8C" w:rsidP="006D3E8C">
            <w:pPr>
              <w:spacing w:line="240" w:lineRule="auto"/>
              <w:rPr>
                <w:rFonts w:ascii="Browallia New" w:hAnsi="Browallia New" w:cs="Browallia New"/>
                <w:sz w:val="28"/>
                <w:szCs w:val="28"/>
                <w:cs/>
              </w:rPr>
            </w:pPr>
            <w:r w:rsidRPr="00D418B6">
              <w:rPr>
                <w:rFonts w:ascii="Browallia New" w:hAnsi="Browallia New" w:cs="Browallia New"/>
                <w:sz w:val="28"/>
                <w:szCs w:val="28"/>
              </w:rPr>
              <w:t xml:space="preserve">     </w:t>
            </w:r>
            <w:r w:rsidRPr="00D418B6">
              <w:rPr>
                <w:rFonts w:ascii="Browallia New" w:hAnsi="Browallia New" w:cs="Browallia New"/>
                <w:sz w:val="28"/>
                <w:szCs w:val="28"/>
                <w:cs/>
              </w:rPr>
              <w:t>ต้นทุนทางการเงิน</w:t>
            </w:r>
          </w:p>
        </w:tc>
        <w:tc>
          <w:tcPr>
            <w:tcW w:w="1179" w:type="dxa"/>
            <w:tcBorders>
              <w:left w:val="nil"/>
              <w:bottom w:val="nil"/>
              <w:right w:val="nil"/>
            </w:tcBorders>
          </w:tcPr>
          <w:p w14:paraId="5D537DF2" w14:textId="5F58C8BC" w:rsidR="006D3E8C" w:rsidRPr="00D418B6" w:rsidRDefault="006F78ED"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6F78ED">
              <w:rPr>
                <w:rFonts w:ascii="Browallia New" w:hAnsi="Browallia New" w:cs="Browallia New"/>
                <w:sz w:val="28"/>
                <w:szCs w:val="28"/>
              </w:rPr>
              <w:t>163,369</w:t>
            </w:r>
          </w:p>
        </w:tc>
        <w:tc>
          <w:tcPr>
            <w:tcW w:w="236" w:type="dxa"/>
            <w:tcBorders>
              <w:left w:val="nil"/>
              <w:bottom w:val="nil"/>
              <w:right w:val="nil"/>
            </w:tcBorders>
          </w:tcPr>
          <w:p w14:paraId="67138541" w14:textId="77777777" w:rsidR="006D3E8C" w:rsidRPr="00D418B6" w:rsidRDefault="006D3E8C" w:rsidP="006D3E8C">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72EBEE5E" w14:textId="0F67144C" w:rsidR="006D3E8C" w:rsidRPr="00D418B6"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153,733</w:t>
            </w:r>
          </w:p>
        </w:tc>
        <w:tc>
          <w:tcPr>
            <w:tcW w:w="238" w:type="dxa"/>
            <w:tcBorders>
              <w:left w:val="nil"/>
              <w:bottom w:val="nil"/>
              <w:right w:val="nil"/>
            </w:tcBorders>
            <w:vAlign w:val="center"/>
          </w:tcPr>
          <w:p w14:paraId="60249198" w14:textId="77777777" w:rsidR="006D3E8C" w:rsidRPr="00235043" w:rsidRDefault="006D3E8C" w:rsidP="006D3E8C">
            <w:pPr>
              <w:spacing w:line="240" w:lineRule="auto"/>
              <w:ind w:right="26"/>
              <w:jc w:val="right"/>
              <w:rPr>
                <w:rFonts w:ascii="Browallia New" w:hAnsi="Browallia New" w:cs="Browallia New"/>
                <w:sz w:val="28"/>
                <w:szCs w:val="28"/>
              </w:rPr>
            </w:pPr>
          </w:p>
        </w:tc>
        <w:tc>
          <w:tcPr>
            <w:tcW w:w="1202" w:type="dxa"/>
            <w:tcBorders>
              <w:left w:val="nil"/>
              <w:bottom w:val="nil"/>
              <w:right w:val="nil"/>
            </w:tcBorders>
          </w:tcPr>
          <w:p w14:paraId="75F26163" w14:textId="548192C4" w:rsidR="006D3E8C" w:rsidRPr="00235043"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62F1B">
              <w:rPr>
                <w:rFonts w:ascii="Browallia New" w:hAnsi="Browallia New" w:cs="Browallia New"/>
                <w:sz w:val="28"/>
                <w:szCs w:val="28"/>
              </w:rPr>
              <w:t>32,979</w:t>
            </w:r>
          </w:p>
        </w:tc>
        <w:tc>
          <w:tcPr>
            <w:tcW w:w="236" w:type="dxa"/>
            <w:tcBorders>
              <w:top w:val="nil"/>
              <w:left w:val="nil"/>
              <w:bottom w:val="nil"/>
              <w:right w:val="nil"/>
            </w:tcBorders>
            <w:vAlign w:val="center"/>
          </w:tcPr>
          <w:p w14:paraId="6E8F05C1" w14:textId="77777777" w:rsidR="006D3E8C" w:rsidRPr="00235043" w:rsidRDefault="006D3E8C" w:rsidP="006D3E8C">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tcPr>
          <w:p w14:paraId="7FDCA170" w14:textId="4B5EE551" w:rsidR="006D3E8C" w:rsidRPr="00235043"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4789D">
              <w:rPr>
                <w:rFonts w:ascii="Browallia New" w:hAnsi="Browallia New" w:cs="Browallia New"/>
                <w:sz w:val="28"/>
                <w:szCs w:val="28"/>
              </w:rPr>
              <w:t>28,709</w:t>
            </w:r>
          </w:p>
        </w:tc>
      </w:tr>
      <w:tr w:rsidR="006D3E8C" w:rsidRPr="00235043" w14:paraId="4B6EE761" w14:textId="77777777" w:rsidTr="004E5BFC">
        <w:tc>
          <w:tcPr>
            <w:tcW w:w="3582" w:type="dxa"/>
            <w:tcBorders>
              <w:top w:val="nil"/>
              <w:left w:val="nil"/>
              <w:bottom w:val="nil"/>
              <w:right w:val="nil"/>
            </w:tcBorders>
            <w:vAlign w:val="center"/>
          </w:tcPr>
          <w:p w14:paraId="163A0E44" w14:textId="26AC192E" w:rsidR="006D3E8C" w:rsidRPr="00D418B6" w:rsidRDefault="006D3E8C" w:rsidP="006D3E8C">
            <w:pPr>
              <w:spacing w:line="240" w:lineRule="auto"/>
              <w:rPr>
                <w:rFonts w:ascii="Browallia New" w:hAnsi="Browallia New" w:cs="Browallia New"/>
                <w:sz w:val="28"/>
                <w:szCs w:val="28"/>
              </w:rPr>
            </w:pPr>
            <w:r w:rsidRPr="00D418B6">
              <w:rPr>
                <w:rFonts w:ascii="Browallia New" w:hAnsi="Browallia New" w:cs="Browallia New"/>
                <w:sz w:val="28"/>
                <w:szCs w:val="28"/>
                <w:cs/>
              </w:rPr>
              <w:t xml:space="preserve">     </w:t>
            </w:r>
            <w:r>
              <w:rPr>
                <w:rFonts w:ascii="Browallia New" w:hAnsi="Browallia New" w:cs="Browallia New" w:hint="cs"/>
                <w:sz w:val="28"/>
                <w:szCs w:val="28"/>
                <w:cs/>
              </w:rPr>
              <w:t>ค่าธรรมเนียมจัดการสินเชื่อ</w:t>
            </w:r>
          </w:p>
        </w:tc>
        <w:tc>
          <w:tcPr>
            <w:tcW w:w="1179" w:type="dxa"/>
            <w:tcBorders>
              <w:top w:val="nil"/>
              <w:left w:val="nil"/>
              <w:right w:val="nil"/>
            </w:tcBorders>
          </w:tcPr>
          <w:p w14:paraId="4C41F3E2" w14:textId="386A86E5" w:rsidR="006D3E8C" w:rsidRPr="00D418B6"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6D3E8C">
              <w:rPr>
                <w:rFonts w:ascii="Browallia New" w:hAnsi="Browallia New" w:cs="Browallia New"/>
                <w:sz w:val="28"/>
                <w:szCs w:val="28"/>
              </w:rPr>
              <w:t>3,000</w:t>
            </w:r>
          </w:p>
        </w:tc>
        <w:tc>
          <w:tcPr>
            <w:tcW w:w="236" w:type="dxa"/>
            <w:tcBorders>
              <w:top w:val="nil"/>
              <w:left w:val="nil"/>
              <w:right w:val="nil"/>
            </w:tcBorders>
          </w:tcPr>
          <w:p w14:paraId="19361340" w14:textId="77777777" w:rsidR="006D3E8C" w:rsidRPr="00D418B6" w:rsidRDefault="006D3E8C" w:rsidP="006D3E8C">
            <w:pPr>
              <w:spacing w:line="240" w:lineRule="auto"/>
              <w:ind w:right="26"/>
              <w:jc w:val="right"/>
              <w:rPr>
                <w:rFonts w:ascii="Browallia New" w:hAnsi="Browallia New" w:cs="Browallia New"/>
                <w:sz w:val="28"/>
                <w:szCs w:val="28"/>
              </w:rPr>
            </w:pPr>
          </w:p>
        </w:tc>
        <w:tc>
          <w:tcPr>
            <w:tcW w:w="1204" w:type="dxa"/>
            <w:tcBorders>
              <w:top w:val="nil"/>
              <w:left w:val="nil"/>
              <w:right w:val="nil"/>
            </w:tcBorders>
          </w:tcPr>
          <w:p w14:paraId="4A8D322D" w14:textId="00825C5D" w:rsidR="006D3E8C" w:rsidRPr="00D418B6"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3,000</w:t>
            </w:r>
          </w:p>
        </w:tc>
        <w:tc>
          <w:tcPr>
            <w:tcW w:w="238" w:type="dxa"/>
            <w:tcBorders>
              <w:top w:val="nil"/>
              <w:left w:val="nil"/>
              <w:right w:val="nil"/>
            </w:tcBorders>
            <w:vAlign w:val="center"/>
          </w:tcPr>
          <w:p w14:paraId="25CABD78" w14:textId="77777777" w:rsidR="006D3E8C" w:rsidRPr="00235043" w:rsidRDefault="006D3E8C" w:rsidP="006D3E8C">
            <w:pPr>
              <w:spacing w:line="240" w:lineRule="auto"/>
              <w:ind w:right="26"/>
              <w:jc w:val="right"/>
              <w:rPr>
                <w:rFonts w:ascii="Browallia New" w:hAnsi="Browallia New" w:cs="Browallia New"/>
                <w:sz w:val="28"/>
                <w:szCs w:val="28"/>
              </w:rPr>
            </w:pPr>
          </w:p>
        </w:tc>
        <w:tc>
          <w:tcPr>
            <w:tcW w:w="1202" w:type="dxa"/>
            <w:tcBorders>
              <w:top w:val="nil"/>
              <w:left w:val="nil"/>
              <w:right w:val="nil"/>
            </w:tcBorders>
          </w:tcPr>
          <w:p w14:paraId="6DD36541" w14:textId="40AE7584" w:rsidR="006D3E8C" w:rsidRPr="00235043"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62F1B">
              <w:rPr>
                <w:rFonts w:ascii="Browallia New" w:hAnsi="Browallia New" w:cs="Browallia New"/>
                <w:sz w:val="28"/>
                <w:szCs w:val="28"/>
              </w:rPr>
              <w:t>3,000</w:t>
            </w:r>
          </w:p>
        </w:tc>
        <w:tc>
          <w:tcPr>
            <w:tcW w:w="236" w:type="dxa"/>
            <w:tcBorders>
              <w:top w:val="nil"/>
              <w:left w:val="nil"/>
              <w:right w:val="nil"/>
            </w:tcBorders>
            <w:vAlign w:val="center"/>
          </w:tcPr>
          <w:p w14:paraId="61E06573" w14:textId="77777777" w:rsidR="006D3E8C" w:rsidRPr="00235043" w:rsidRDefault="006D3E8C" w:rsidP="006D3E8C">
            <w:pPr>
              <w:spacing w:line="240" w:lineRule="auto"/>
              <w:ind w:right="26"/>
              <w:jc w:val="right"/>
              <w:rPr>
                <w:rFonts w:ascii="Browallia New" w:hAnsi="Browallia New" w:cs="Browallia New"/>
                <w:sz w:val="28"/>
                <w:szCs w:val="28"/>
              </w:rPr>
            </w:pPr>
          </w:p>
        </w:tc>
        <w:tc>
          <w:tcPr>
            <w:tcW w:w="1215" w:type="dxa"/>
            <w:tcBorders>
              <w:top w:val="nil"/>
              <w:left w:val="nil"/>
              <w:right w:val="nil"/>
            </w:tcBorders>
          </w:tcPr>
          <w:p w14:paraId="78A0C9E9" w14:textId="12904199" w:rsidR="006D3E8C" w:rsidRPr="00235043"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4789D">
              <w:rPr>
                <w:rFonts w:ascii="Browallia New" w:hAnsi="Browallia New" w:cs="Browallia New"/>
                <w:sz w:val="28"/>
                <w:szCs w:val="28"/>
              </w:rPr>
              <w:t>3,000</w:t>
            </w:r>
          </w:p>
        </w:tc>
      </w:tr>
      <w:tr w:rsidR="006D3E8C" w:rsidRPr="00235043" w14:paraId="0938A3D0" w14:textId="77777777" w:rsidTr="004E5BFC">
        <w:tc>
          <w:tcPr>
            <w:tcW w:w="3582" w:type="dxa"/>
            <w:tcBorders>
              <w:top w:val="nil"/>
              <w:left w:val="nil"/>
              <w:bottom w:val="nil"/>
              <w:right w:val="nil"/>
            </w:tcBorders>
            <w:vAlign w:val="center"/>
          </w:tcPr>
          <w:p w14:paraId="6D139016" w14:textId="39F43D1E" w:rsidR="006D3E8C" w:rsidRPr="00D418B6" w:rsidRDefault="006D3E8C" w:rsidP="006D3E8C">
            <w:pPr>
              <w:spacing w:line="240" w:lineRule="auto"/>
              <w:ind w:left="315"/>
              <w:rPr>
                <w:rFonts w:ascii="Browallia New" w:hAnsi="Browallia New" w:cs="Browallia New"/>
                <w:sz w:val="28"/>
                <w:szCs w:val="28"/>
                <w:cs/>
              </w:rPr>
            </w:pPr>
            <w:r w:rsidRPr="00D418B6">
              <w:rPr>
                <w:rFonts w:ascii="Browallia New" w:hAnsi="Browallia New" w:cs="Browallia New"/>
                <w:sz w:val="28"/>
                <w:szCs w:val="28"/>
                <w:cs/>
              </w:rPr>
              <w:t>ต้นทุนอื่นๆ</w:t>
            </w:r>
          </w:p>
        </w:tc>
        <w:tc>
          <w:tcPr>
            <w:tcW w:w="1179" w:type="dxa"/>
            <w:tcBorders>
              <w:left w:val="nil"/>
              <w:bottom w:val="single" w:sz="4" w:space="0" w:color="auto"/>
              <w:right w:val="nil"/>
            </w:tcBorders>
          </w:tcPr>
          <w:p w14:paraId="228B8BA3" w14:textId="69C5D92E" w:rsidR="006D3E8C" w:rsidRPr="00D418B6"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6D3E8C">
              <w:rPr>
                <w:rFonts w:ascii="Browallia New" w:hAnsi="Browallia New" w:cs="Browallia New"/>
                <w:sz w:val="28"/>
                <w:szCs w:val="28"/>
              </w:rPr>
              <w:t xml:space="preserve"> 98,753 </w:t>
            </w:r>
          </w:p>
        </w:tc>
        <w:tc>
          <w:tcPr>
            <w:tcW w:w="236" w:type="dxa"/>
            <w:tcBorders>
              <w:left w:val="nil"/>
              <w:right w:val="nil"/>
            </w:tcBorders>
          </w:tcPr>
          <w:p w14:paraId="5E78B891" w14:textId="77777777" w:rsidR="006D3E8C" w:rsidRPr="00D418B6" w:rsidRDefault="006D3E8C" w:rsidP="006D3E8C">
            <w:pPr>
              <w:spacing w:line="240" w:lineRule="auto"/>
              <w:ind w:right="26"/>
              <w:jc w:val="right"/>
              <w:rPr>
                <w:rFonts w:ascii="Browallia New" w:hAnsi="Browallia New" w:cs="Browallia New"/>
                <w:sz w:val="28"/>
                <w:szCs w:val="28"/>
              </w:rPr>
            </w:pPr>
          </w:p>
        </w:tc>
        <w:tc>
          <w:tcPr>
            <w:tcW w:w="1204" w:type="dxa"/>
            <w:tcBorders>
              <w:left w:val="nil"/>
              <w:bottom w:val="single" w:sz="4" w:space="0" w:color="auto"/>
              <w:right w:val="nil"/>
            </w:tcBorders>
          </w:tcPr>
          <w:p w14:paraId="584D7009" w14:textId="241E0A78" w:rsidR="006D3E8C" w:rsidRPr="00D418B6"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114,700</w:t>
            </w:r>
          </w:p>
        </w:tc>
        <w:tc>
          <w:tcPr>
            <w:tcW w:w="238" w:type="dxa"/>
            <w:tcBorders>
              <w:left w:val="nil"/>
              <w:right w:val="nil"/>
            </w:tcBorders>
            <w:vAlign w:val="center"/>
          </w:tcPr>
          <w:p w14:paraId="2DCFEF8C" w14:textId="77777777" w:rsidR="006D3E8C" w:rsidRPr="00235043" w:rsidRDefault="006D3E8C" w:rsidP="006D3E8C">
            <w:pPr>
              <w:spacing w:line="240" w:lineRule="auto"/>
              <w:ind w:right="26"/>
              <w:jc w:val="right"/>
              <w:rPr>
                <w:rFonts w:ascii="Browallia New" w:hAnsi="Browallia New" w:cs="Browallia New"/>
                <w:sz w:val="28"/>
                <w:szCs w:val="28"/>
              </w:rPr>
            </w:pPr>
          </w:p>
        </w:tc>
        <w:tc>
          <w:tcPr>
            <w:tcW w:w="1202" w:type="dxa"/>
            <w:tcBorders>
              <w:left w:val="nil"/>
              <w:bottom w:val="single" w:sz="4" w:space="0" w:color="auto"/>
              <w:right w:val="nil"/>
            </w:tcBorders>
          </w:tcPr>
          <w:p w14:paraId="1D25A561" w14:textId="43193A52" w:rsidR="006D3E8C" w:rsidRPr="00235043"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62F1B">
              <w:rPr>
                <w:rFonts w:ascii="Browallia New" w:hAnsi="Browallia New" w:cs="Browallia New"/>
                <w:sz w:val="28"/>
                <w:szCs w:val="28"/>
              </w:rPr>
              <w:t>50,414</w:t>
            </w:r>
          </w:p>
        </w:tc>
        <w:tc>
          <w:tcPr>
            <w:tcW w:w="236" w:type="dxa"/>
            <w:tcBorders>
              <w:left w:val="nil"/>
              <w:right w:val="nil"/>
            </w:tcBorders>
            <w:vAlign w:val="center"/>
          </w:tcPr>
          <w:p w14:paraId="484633B5" w14:textId="77777777" w:rsidR="006D3E8C" w:rsidRPr="00235043" w:rsidRDefault="006D3E8C" w:rsidP="006D3E8C">
            <w:pPr>
              <w:spacing w:line="240" w:lineRule="auto"/>
              <w:ind w:right="26"/>
              <w:jc w:val="right"/>
              <w:rPr>
                <w:rFonts w:ascii="Browallia New" w:hAnsi="Browallia New" w:cs="Browallia New"/>
                <w:sz w:val="28"/>
                <w:szCs w:val="28"/>
              </w:rPr>
            </w:pPr>
          </w:p>
        </w:tc>
        <w:tc>
          <w:tcPr>
            <w:tcW w:w="1215" w:type="dxa"/>
            <w:tcBorders>
              <w:left w:val="nil"/>
              <w:bottom w:val="single" w:sz="4" w:space="0" w:color="auto"/>
              <w:right w:val="nil"/>
            </w:tcBorders>
          </w:tcPr>
          <w:p w14:paraId="483A8CCE" w14:textId="43315702" w:rsidR="006D3E8C" w:rsidRPr="00235043" w:rsidRDefault="006D3E8C" w:rsidP="006D3E8C">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4789D">
              <w:rPr>
                <w:rFonts w:ascii="Browallia New" w:hAnsi="Browallia New" w:cs="Browallia New"/>
                <w:sz w:val="28"/>
                <w:szCs w:val="28"/>
              </w:rPr>
              <w:t>62,587</w:t>
            </w:r>
          </w:p>
        </w:tc>
      </w:tr>
      <w:tr w:rsidR="00BF2CFD" w:rsidRPr="00235043" w14:paraId="7F0996B8" w14:textId="77777777" w:rsidTr="004E5BFC">
        <w:tc>
          <w:tcPr>
            <w:tcW w:w="3582" w:type="dxa"/>
            <w:tcBorders>
              <w:top w:val="nil"/>
              <w:left w:val="nil"/>
              <w:bottom w:val="nil"/>
              <w:right w:val="nil"/>
            </w:tcBorders>
          </w:tcPr>
          <w:p w14:paraId="78AF5844" w14:textId="4B9F52BD" w:rsidR="00BF2CFD" w:rsidRPr="00D418B6" w:rsidRDefault="00BF2CFD" w:rsidP="00BF2CFD">
            <w:pPr>
              <w:spacing w:line="240" w:lineRule="auto"/>
              <w:ind w:firstLine="50"/>
              <w:rPr>
                <w:rFonts w:ascii="Browallia New" w:hAnsi="Browallia New" w:cs="Browallia New"/>
                <w:sz w:val="28"/>
                <w:szCs w:val="28"/>
                <w:cs/>
              </w:rPr>
            </w:pPr>
            <w:r w:rsidRPr="00D418B6">
              <w:rPr>
                <w:rFonts w:ascii="Browallia New" w:hAnsi="Browallia New" w:cs="Browallia New"/>
                <w:sz w:val="28"/>
                <w:szCs w:val="28"/>
                <w:cs/>
              </w:rPr>
              <w:t>รวม</w:t>
            </w:r>
          </w:p>
        </w:tc>
        <w:tc>
          <w:tcPr>
            <w:tcW w:w="1179" w:type="dxa"/>
            <w:tcBorders>
              <w:top w:val="single" w:sz="4" w:space="0" w:color="auto"/>
              <w:left w:val="nil"/>
              <w:right w:val="nil"/>
            </w:tcBorders>
          </w:tcPr>
          <w:p w14:paraId="79DA1559" w14:textId="0F0A0A47" w:rsidR="00BF2CFD" w:rsidRPr="00D418B6" w:rsidRDefault="00033FDA" w:rsidP="00BF2CF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33FDA">
              <w:rPr>
                <w:rFonts w:ascii="Browallia New" w:hAnsi="Browallia New" w:cs="Browallia New"/>
                <w:sz w:val="28"/>
                <w:szCs w:val="28"/>
              </w:rPr>
              <w:t>2,984,878</w:t>
            </w:r>
          </w:p>
        </w:tc>
        <w:tc>
          <w:tcPr>
            <w:tcW w:w="236" w:type="dxa"/>
            <w:tcBorders>
              <w:left w:val="nil"/>
              <w:right w:val="nil"/>
            </w:tcBorders>
          </w:tcPr>
          <w:p w14:paraId="3E71DFDC" w14:textId="77777777" w:rsidR="00BF2CFD" w:rsidRPr="00D418B6" w:rsidRDefault="00BF2CFD" w:rsidP="00BF2CFD">
            <w:pPr>
              <w:spacing w:line="240" w:lineRule="auto"/>
              <w:ind w:right="26"/>
              <w:jc w:val="right"/>
              <w:rPr>
                <w:rFonts w:ascii="Browallia New" w:hAnsi="Browallia New" w:cs="Browallia New"/>
                <w:sz w:val="28"/>
                <w:szCs w:val="28"/>
              </w:rPr>
            </w:pPr>
          </w:p>
        </w:tc>
        <w:tc>
          <w:tcPr>
            <w:tcW w:w="1204" w:type="dxa"/>
            <w:tcBorders>
              <w:top w:val="single" w:sz="4" w:space="0" w:color="auto"/>
              <w:left w:val="nil"/>
              <w:right w:val="nil"/>
            </w:tcBorders>
          </w:tcPr>
          <w:p w14:paraId="31A5BD62" w14:textId="2F84574B" w:rsidR="00BF2CFD" w:rsidRPr="00D418B6" w:rsidRDefault="00BF2CFD" w:rsidP="00BF2CF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3,322,573</w:t>
            </w:r>
          </w:p>
        </w:tc>
        <w:tc>
          <w:tcPr>
            <w:tcW w:w="238" w:type="dxa"/>
            <w:tcBorders>
              <w:left w:val="nil"/>
              <w:right w:val="nil"/>
            </w:tcBorders>
            <w:vAlign w:val="center"/>
          </w:tcPr>
          <w:p w14:paraId="3E5F36DD" w14:textId="77777777" w:rsidR="00BF2CFD" w:rsidRPr="00235043" w:rsidRDefault="00BF2CFD" w:rsidP="00BF2CFD">
            <w:pPr>
              <w:spacing w:line="240" w:lineRule="auto"/>
              <w:ind w:right="26"/>
              <w:jc w:val="right"/>
              <w:rPr>
                <w:rFonts w:ascii="Browallia New" w:hAnsi="Browallia New" w:cs="Browallia New"/>
                <w:sz w:val="28"/>
                <w:szCs w:val="28"/>
              </w:rPr>
            </w:pPr>
          </w:p>
        </w:tc>
        <w:tc>
          <w:tcPr>
            <w:tcW w:w="1202" w:type="dxa"/>
            <w:tcBorders>
              <w:top w:val="single" w:sz="4" w:space="0" w:color="auto"/>
              <w:left w:val="nil"/>
              <w:right w:val="nil"/>
            </w:tcBorders>
            <w:vAlign w:val="center"/>
          </w:tcPr>
          <w:p w14:paraId="65C88317" w14:textId="1A0238FB" w:rsidR="00BF2CFD" w:rsidRPr="00235043" w:rsidRDefault="00162F1B" w:rsidP="00BF2CF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62F1B">
              <w:rPr>
                <w:rFonts w:ascii="Browallia New" w:hAnsi="Browallia New" w:cs="Browallia New"/>
                <w:sz w:val="28"/>
                <w:szCs w:val="28"/>
              </w:rPr>
              <w:t>972,572</w:t>
            </w:r>
          </w:p>
        </w:tc>
        <w:tc>
          <w:tcPr>
            <w:tcW w:w="236" w:type="dxa"/>
            <w:tcBorders>
              <w:left w:val="nil"/>
              <w:right w:val="nil"/>
            </w:tcBorders>
            <w:vAlign w:val="center"/>
          </w:tcPr>
          <w:p w14:paraId="5859FC25" w14:textId="77777777" w:rsidR="00BF2CFD" w:rsidRPr="00235043" w:rsidRDefault="00BF2CFD" w:rsidP="00BF2CFD">
            <w:pPr>
              <w:spacing w:line="240" w:lineRule="auto"/>
              <w:ind w:right="26"/>
              <w:jc w:val="right"/>
              <w:rPr>
                <w:rFonts w:ascii="Browallia New" w:hAnsi="Browallia New" w:cs="Browallia New"/>
                <w:sz w:val="28"/>
                <w:szCs w:val="28"/>
              </w:rPr>
            </w:pPr>
          </w:p>
        </w:tc>
        <w:tc>
          <w:tcPr>
            <w:tcW w:w="1215" w:type="dxa"/>
            <w:tcBorders>
              <w:top w:val="single" w:sz="4" w:space="0" w:color="auto"/>
              <w:left w:val="nil"/>
              <w:right w:val="nil"/>
            </w:tcBorders>
            <w:vAlign w:val="center"/>
          </w:tcPr>
          <w:p w14:paraId="0F2AFBC6" w14:textId="56E3CC0E" w:rsidR="00BF2CFD" w:rsidRPr="00235043" w:rsidRDefault="00BF2CFD" w:rsidP="00BF2CF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1,192,597</w:t>
            </w:r>
          </w:p>
        </w:tc>
      </w:tr>
      <w:tr w:rsidR="000F456B" w:rsidRPr="00235043" w14:paraId="54CCCA85" w14:textId="77777777" w:rsidTr="004E5BFC">
        <w:tc>
          <w:tcPr>
            <w:tcW w:w="3582" w:type="dxa"/>
            <w:tcBorders>
              <w:top w:val="nil"/>
              <w:left w:val="nil"/>
              <w:bottom w:val="nil"/>
              <w:right w:val="nil"/>
            </w:tcBorders>
            <w:vAlign w:val="center"/>
          </w:tcPr>
          <w:p w14:paraId="2DE80F19" w14:textId="2ED8FC1A" w:rsidR="000F456B" w:rsidRPr="00D418B6" w:rsidRDefault="000F456B" w:rsidP="000F456B">
            <w:pPr>
              <w:spacing w:line="240" w:lineRule="auto"/>
              <w:rPr>
                <w:rFonts w:ascii="Browallia New" w:hAnsi="Browallia New" w:cs="Browallia New"/>
                <w:sz w:val="28"/>
                <w:szCs w:val="28"/>
                <w:cs/>
              </w:rPr>
            </w:pPr>
            <w:r>
              <w:rPr>
                <w:rFonts w:ascii="Browallia New" w:hAnsi="Browallia New" w:cs="Browallia New" w:hint="cs"/>
                <w:sz w:val="28"/>
                <w:szCs w:val="28"/>
                <w:cs/>
              </w:rPr>
              <w:t xml:space="preserve"> </w:t>
            </w:r>
            <w:r w:rsidRPr="00D418B6">
              <w:rPr>
                <w:rFonts w:ascii="Browallia New" w:hAnsi="Browallia New" w:cs="Browallia New"/>
                <w:sz w:val="28"/>
                <w:szCs w:val="28"/>
                <w:u w:val="single"/>
                <w:cs/>
              </w:rPr>
              <w:t>หัก</w:t>
            </w:r>
            <w:r w:rsidRPr="00D418B6">
              <w:rPr>
                <w:rFonts w:ascii="Browallia New" w:hAnsi="Browallia New" w:cs="Browallia New"/>
                <w:sz w:val="28"/>
                <w:szCs w:val="28"/>
                <w:cs/>
              </w:rPr>
              <w:t xml:space="preserve"> ค่าเผื่อการลดมูลค่า</w:t>
            </w:r>
          </w:p>
        </w:tc>
        <w:tc>
          <w:tcPr>
            <w:tcW w:w="1179" w:type="dxa"/>
            <w:tcBorders>
              <w:left w:val="nil"/>
              <w:bottom w:val="single" w:sz="4" w:space="0" w:color="auto"/>
              <w:right w:val="nil"/>
            </w:tcBorders>
          </w:tcPr>
          <w:p w14:paraId="3A980E78" w14:textId="3DF166DF" w:rsidR="000F456B" w:rsidRPr="00D418B6" w:rsidRDefault="000F456B" w:rsidP="000F456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r w:rsidRPr="00D060C2">
              <w:rPr>
                <w:rFonts w:ascii="Browallia New" w:hAnsi="Browallia New" w:cs="Browallia New"/>
                <w:sz w:val="28"/>
                <w:szCs w:val="28"/>
              </w:rPr>
              <w:t>6</w:t>
            </w:r>
            <w:r>
              <w:rPr>
                <w:rFonts w:ascii="Browallia New" w:hAnsi="Browallia New" w:cs="Browallia New"/>
                <w:sz w:val="28"/>
                <w:szCs w:val="28"/>
              </w:rPr>
              <w:t>,</w:t>
            </w:r>
            <w:r w:rsidRPr="00D060C2">
              <w:rPr>
                <w:rFonts w:ascii="Browallia New" w:hAnsi="Browallia New" w:cs="Browallia New"/>
                <w:sz w:val="28"/>
                <w:szCs w:val="28"/>
              </w:rPr>
              <w:t>342</w:t>
            </w:r>
            <w:r>
              <w:rPr>
                <w:rFonts w:ascii="Browallia New" w:hAnsi="Browallia New" w:cs="Browallia New"/>
                <w:sz w:val="28"/>
                <w:szCs w:val="28"/>
              </w:rPr>
              <w:t>)</w:t>
            </w:r>
          </w:p>
        </w:tc>
        <w:tc>
          <w:tcPr>
            <w:tcW w:w="236" w:type="dxa"/>
            <w:tcBorders>
              <w:left w:val="nil"/>
              <w:right w:val="nil"/>
            </w:tcBorders>
          </w:tcPr>
          <w:p w14:paraId="766FEA02" w14:textId="77777777" w:rsidR="000F456B" w:rsidRPr="00D418B6" w:rsidRDefault="000F456B" w:rsidP="000F456B">
            <w:pPr>
              <w:spacing w:line="240" w:lineRule="auto"/>
              <w:ind w:right="26"/>
              <w:jc w:val="right"/>
              <w:rPr>
                <w:rFonts w:ascii="Browallia New" w:hAnsi="Browallia New" w:cs="Browallia New"/>
                <w:sz w:val="28"/>
                <w:szCs w:val="28"/>
              </w:rPr>
            </w:pPr>
          </w:p>
        </w:tc>
        <w:tc>
          <w:tcPr>
            <w:tcW w:w="1204" w:type="dxa"/>
            <w:tcBorders>
              <w:left w:val="nil"/>
              <w:bottom w:val="single" w:sz="4" w:space="0" w:color="auto"/>
              <w:right w:val="nil"/>
            </w:tcBorders>
          </w:tcPr>
          <w:p w14:paraId="3E713574" w14:textId="031591FB" w:rsidR="000F456B" w:rsidRPr="00D418B6" w:rsidRDefault="000F456B" w:rsidP="000F456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r w:rsidRPr="00D060C2">
              <w:rPr>
                <w:rFonts w:ascii="Browallia New" w:hAnsi="Browallia New" w:cs="Browallia New"/>
                <w:sz w:val="28"/>
                <w:szCs w:val="28"/>
              </w:rPr>
              <w:t>6</w:t>
            </w:r>
            <w:r>
              <w:rPr>
                <w:rFonts w:ascii="Browallia New" w:hAnsi="Browallia New" w:cs="Browallia New"/>
                <w:sz w:val="28"/>
                <w:szCs w:val="28"/>
              </w:rPr>
              <w:t>,</w:t>
            </w:r>
            <w:r w:rsidRPr="00D060C2">
              <w:rPr>
                <w:rFonts w:ascii="Browallia New" w:hAnsi="Browallia New" w:cs="Browallia New"/>
                <w:sz w:val="28"/>
                <w:szCs w:val="28"/>
              </w:rPr>
              <w:t>342</w:t>
            </w:r>
            <w:r>
              <w:rPr>
                <w:rFonts w:ascii="Browallia New" w:hAnsi="Browallia New" w:cs="Browallia New"/>
                <w:sz w:val="28"/>
                <w:szCs w:val="28"/>
              </w:rPr>
              <w:t>)</w:t>
            </w:r>
          </w:p>
        </w:tc>
        <w:tc>
          <w:tcPr>
            <w:tcW w:w="238" w:type="dxa"/>
            <w:tcBorders>
              <w:left w:val="nil"/>
              <w:right w:val="nil"/>
            </w:tcBorders>
            <w:vAlign w:val="center"/>
          </w:tcPr>
          <w:p w14:paraId="181C7E2E" w14:textId="77777777" w:rsidR="000F456B" w:rsidRPr="00235043" w:rsidRDefault="000F456B" w:rsidP="000F456B">
            <w:pPr>
              <w:spacing w:line="240" w:lineRule="auto"/>
              <w:ind w:right="26"/>
              <w:jc w:val="right"/>
              <w:rPr>
                <w:rFonts w:ascii="Browallia New" w:hAnsi="Browallia New" w:cs="Browallia New"/>
                <w:sz w:val="28"/>
                <w:szCs w:val="28"/>
              </w:rPr>
            </w:pPr>
          </w:p>
        </w:tc>
        <w:tc>
          <w:tcPr>
            <w:tcW w:w="1202" w:type="dxa"/>
            <w:tcBorders>
              <w:left w:val="nil"/>
              <w:bottom w:val="single" w:sz="4" w:space="0" w:color="auto"/>
              <w:right w:val="nil"/>
            </w:tcBorders>
            <w:vAlign w:val="center"/>
          </w:tcPr>
          <w:p w14:paraId="182178CA" w14:textId="6250C5CE" w:rsidR="000F456B" w:rsidRPr="00235043" w:rsidRDefault="000F456B" w:rsidP="000F456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p>
        </w:tc>
        <w:tc>
          <w:tcPr>
            <w:tcW w:w="236" w:type="dxa"/>
            <w:tcBorders>
              <w:left w:val="nil"/>
              <w:right w:val="nil"/>
            </w:tcBorders>
            <w:vAlign w:val="center"/>
          </w:tcPr>
          <w:p w14:paraId="57239B33" w14:textId="77777777" w:rsidR="000F456B" w:rsidRPr="00235043" w:rsidRDefault="000F456B" w:rsidP="000F456B">
            <w:pPr>
              <w:spacing w:line="240" w:lineRule="auto"/>
              <w:ind w:right="26"/>
              <w:jc w:val="right"/>
              <w:rPr>
                <w:rFonts w:ascii="Browallia New" w:hAnsi="Browallia New" w:cs="Browallia New"/>
                <w:sz w:val="28"/>
                <w:szCs w:val="28"/>
              </w:rPr>
            </w:pPr>
          </w:p>
        </w:tc>
        <w:tc>
          <w:tcPr>
            <w:tcW w:w="1215" w:type="dxa"/>
            <w:tcBorders>
              <w:left w:val="nil"/>
              <w:bottom w:val="single" w:sz="4" w:space="0" w:color="auto"/>
              <w:right w:val="nil"/>
            </w:tcBorders>
            <w:vAlign w:val="center"/>
          </w:tcPr>
          <w:p w14:paraId="0C05C7C0" w14:textId="7C18173D" w:rsidR="000F456B" w:rsidRPr="00235043" w:rsidRDefault="000F456B" w:rsidP="000F456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p>
        </w:tc>
      </w:tr>
      <w:tr w:rsidR="000F456B" w:rsidRPr="00235043" w14:paraId="6BF5D3DC" w14:textId="77777777" w:rsidTr="004E5BFC">
        <w:tc>
          <w:tcPr>
            <w:tcW w:w="3582" w:type="dxa"/>
            <w:tcBorders>
              <w:top w:val="nil"/>
              <w:left w:val="nil"/>
              <w:bottom w:val="nil"/>
              <w:right w:val="nil"/>
            </w:tcBorders>
            <w:vAlign w:val="center"/>
          </w:tcPr>
          <w:p w14:paraId="4F822BE1" w14:textId="5D5F5527" w:rsidR="000F456B" w:rsidRPr="00D418B6" w:rsidRDefault="000F456B" w:rsidP="000F456B">
            <w:pPr>
              <w:spacing w:line="240" w:lineRule="auto"/>
              <w:ind w:firstLine="50"/>
              <w:rPr>
                <w:rFonts w:ascii="Browallia New" w:hAnsi="Browallia New" w:cs="Browallia New"/>
                <w:sz w:val="28"/>
                <w:szCs w:val="28"/>
                <w:cs/>
              </w:rPr>
            </w:pPr>
            <w:r w:rsidRPr="00D418B6">
              <w:rPr>
                <w:rFonts w:ascii="Browallia New" w:hAnsi="Browallia New" w:cs="Browallia New"/>
                <w:sz w:val="28"/>
                <w:szCs w:val="28"/>
                <w:cs/>
              </w:rPr>
              <w:t>สุทธิ</w:t>
            </w:r>
          </w:p>
        </w:tc>
        <w:tc>
          <w:tcPr>
            <w:tcW w:w="1179" w:type="dxa"/>
            <w:tcBorders>
              <w:top w:val="single" w:sz="4" w:space="0" w:color="auto"/>
              <w:left w:val="nil"/>
              <w:bottom w:val="single" w:sz="12" w:space="0" w:color="auto"/>
              <w:right w:val="nil"/>
            </w:tcBorders>
          </w:tcPr>
          <w:p w14:paraId="4FDA2F3A" w14:textId="502B6E7A" w:rsidR="000F456B" w:rsidRPr="00D418B6" w:rsidRDefault="002B49AE" w:rsidP="000F456B">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2B49AE">
              <w:rPr>
                <w:rFonts w:ascii="Browallia New" w:hAnsi="Browallia New" w:cs="Browallia New"/>
                <w:sz w:val="28"/>
                <w:szCs w:val="28"/>
              </w:rPr>
              <w:t>2,978,536</w:t>
            </w:r>
          </w:p>
        </w:tc>
        <w:tc>
          <w:tcPr>
            <w:tcW w:w="236" w:type="dxa"/>
            <w:tcBorders>
              <w:left w:val="nil"/>
              <w:right w:val="nil"/>
            </w:tcBorders>
          </w:tcPr>
          <w:p w14:paraId="0052B1C5" w14:textId="77777777" w:rsidR="000F456B" w:rsidRPr="00D418B6" w:rsidRDefault="000F456B" w:rsidP="000F456B">
            <w:pPr>
              <w:spacing w:line="240" w:lineRule="auto"/>
              <w:ind w:right="26"/>
              <w:jc w:val="right"/>
              <w:rPr>
                <w:rFonts w:ascii="Browallia New" w:hAnsi="Browallia New" w:cs="Browallia New"/>
                <w:sz w:val="28"/>
                <w:szCs w:val="28"/>
              </w:rPr>
            </w:pPr>
          </w:p>
        </w:tc>
        <w:tc>
          <w:tcPr>
            <w:tcW w:w="1204" w:type="dxa"/>
            <w:tcBorders>
              <w:top w:val="single" w:sz="4" w:space="0" w:color="auto"/>
              <w:left w:val="nil"/>
              <w:bottom w:val="single" w:sz="12" w:space="0" w:color="auto"/>
              <w:right w:val="nil"/>
            </w:tcBorders>
          </w:tcPr>
          <w:p w14:paraId="7F7A830B" w14:textId="6D8E0F14" w:rsidR="000F456B" w:rsidRPr="00D418B6" w:rsidRDefault="000F456B" w:rsidP="000F456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3,316,231</w:t>
            </w:r>
          </w:p>
        </w:tc>
        <w:tc>
          <w:tcPr>
            <w:tcW w:w="238" w:type="dxa"/>
            <w:tcBorders>
              <w:left w:val="nil"/>
              <w:right w:val="nil"/>
            </w:tcBorders>
            <w:vAlign w:val="center"/>
          </w:tcPr>
          <w:p w14:paraId="1A022AD8" w14:textId="77777777" w:rsidR="000F456B" w:rsidRPr="00235043" w:rsidRDefault="000F456B" w:rsidP="000F456B">
            <w:pPr>
              <w:spacing w:line="240" w:lineRule="auto"/>
              <w:ind w:right="26"/>
              <w:jc w:val="right"/>
              <w:rPr>
                <w:rFonts w:ascii="Browallia New" w:hAnsi="Browallia New" w:cs="Browallia New"/>
                <w:sz w:val="28"/>
                <w:szCs w:val="28"/>
              </w:rPr>
            </w:pPr>
          </w:p>
        </w:tc>
        <w:tc>
          <w:tcPr>
            <w:tcW w:w="1202" w:type="dxa"/>
            <w:tcBorders>
              <w:top w:val="single" w:sz="4" w:space="0" w:color="auto"/>
              <w:left w:val="nil"/>
              <w:bottom w:val="single" w:sz="12" w:space="0" w:color="auto"/>
              <w:right w:val="nil"/>
            </w:tcBorders>
          </w:tcPr>
          <w:p w14:paraId="60326D45" w14:textId="4C61A152" w:rsidR="000F456B" w:rsidRPr="00235043" w:rsidRDefault="000F456B" w:rsidP="000F456B">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162F1B">
              <w:rPr>
                <w:rFonts w:ascii="Browallia New" w:hAnsi="Browallia New" w:cs="Browallia New"/>
                <w:sz w:val="28"/>
                <w:szCs w:val="28"/>
              </w:rPr>
              <w:t>972,572</w:t>
            </w:r>
          </w:p>
        </w:tc>
        <w:tc>
          <w:tcPr>
            <w:tcW w:w="236" w:type="dxa"/>
            <w:tcBorders>
              <w:left w:val="nil"/>
              <w:right w:val="nil"/>
            </w:tcBorders>
            <w:vAlign w:val="center"/>
          </w:tcPr>
          <w:p w14:paraId="0996D0E1" w14:textId="77777777" w:rsidR="000F456B" w:rsidRPr="00235043" w:rsidRDefault="000F456B" w:rsidP="000F456B">
            <w:pPr>
              <w:spacing w:line="240" w:lineRule="auto"/>
              <w:ind w:right="26"/>
              <w:jc w:val="right"/>
              <w:rPr>
                <w:rFonts w:ascii="Browallia New" w:hAnsi="Browallia New" w:cs="Browallia New"/>
                <w:sz w:val="28"/>
                <w:szCs w:val="28"/>
              </w:rPr>
            </w:pPr>
          </w:p>
        </w:tc>
        <w:tc>
          <w:tcPr>
            <w:tcW w:w="1215" w:type="dxa"/>
            <w:tcBorders>
              <w:top w:val="single" w:sz="4" w:space="0" w:color="auto"/>
              <w:left w:val="nil"/>
              <w:bottom w:val="single" w:sz="12" w:space="0" w:color="auto"/>
              <w:right w:val="nil"/>
            </w:tcBorders>
            <w:vAlign w:val="center"/>
          </w:tcPr>
          <w:p w14:paraId="79D7EEEC" w14:textId="43407D6A" w:rsidR="000F456B" w:rsidRPr="00235043" w:rsidRDefault="000F456B" w:rsidP="000F456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1,192,597</w:t>
            </w:r>
          </w:p>
        </w:tc>
      </w:tr>
      <w:tr w:rsidR="000F456B" w:rsidRPr="00235043" w14:paraId="430782CB" w14:textId="77777777" w:rsidTr="004E5BFC">
        <w:tc>
          <w:tcPr>
            <w:tcW w:w="3582" w:type="dxa"/>
            <w:tcBorders>
              <w:top w:val="nil"/>
              <w:left w:val="nil"/>
              <w:bottom w:val="nil"/>
              <w:right w:val="nil"/>
            </w:tcBorders>
            <w:vAlign w:val="center"/>
          </w:tcPr>
          <w:p w14:paraId="50CD9023" w14:textId="01D579E0" w:rsidR="000F456B" w:rsidRPr="00D418B6" w:rsidRDefault="000F456B" w:rsidP="000F456B">
            <w:pPr>
              <w:spacing w:line="240" w:lineRule="auto"/>
              <w:rPr>
                <w:rFonts w:ascii="Browallia New" w:hAnsi="Browallia New" w:cs="Browallia New"/>
                <w:sz w:val="28"/>
                <w:szCs w:val="28"/>
              </w:rPr>
            </w:pPr>
          </w:p>
        </w:tc>
        <w:tc>
          <w:tcPr>
            <w:tcW w:w="1179" w:type="dxa"/>
            <w:tcBorders>
              <w:top w:val="single" w:sz="12" w:space="0" w:color="auto"/>
              <w:left w:val="nil"/>
              <w:right w:val="nil"/>
            </w:tcBorders>
          </w:tcPr>
          <w:p w14:paraId="791F7A3C" w14:textId="75B12BD6" w:rsidR="000F456B" w:rsidRPr="00D418B6" w:rsidRDefault="000F456B" w:rsidP="000F456B">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47A142BD" w14:textId="77777777" w:rsidR="000F456B" w:rsidRPr="00D418B6" w:rsidRDefault="000F456B" w:rsidP="000F456B">
            <w:pPr>
              <w:spacing w:line="240" w:lineRule="auto"/>
              <w:ind w:right="26"/>
              <w:jc w:val="right"/>
              <w:rPr>
                <w:rFonts w:ascii="Browallia New" w:hAnsi="Browallia New" w:cs="Browallia New"/>
                <w:sz w:val="28"/>
                <w:szCs w:val="28"/>
              </w:rPr>
            </w:pPr>
          </w:p>
        </w:tc>
        <w:tc>
          <w:tcPr>
            <w:tcW w:w="1204" w:type="dxa"/>
            <w:tcBorders>
              <w:top w:val="single" w:sz="12" w:space="0" w:color="auto"/>
              <w:left w:val="nil"/>
              <w:right w:val="nil"/>
            </w:tcBorders>
            <w:vAlign w:val="bottom"/>
          </w:tcPr>
          <w:p w14:paraId="108A18B7" w14:textId="28EBAA0E" w:rsidR="000F456B" w:rsidRPr="00D418B6" w:rsidRDefault="000F456B" w:rsidP="000F456B">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1CE2E5F8" w14:textId="77777777" w:rsidR="000F456B" w:rsidRPr="00235043" w:rsidRDefault="000F456B" w:rsidP="000F456B">
            <w:pPr>
              <w:spacing w:line="240" w:lineRule="auto"/>
              <w:ind w:right="26"/>
              <w:jc w:val="right"/>
              <w:rPr>
                <w:rFonts w:ascii="Browallia New" w:hAnsi="Browallia New" w:cs="Browallia New"/>
                <w:sz w:val="28"/>
                <w:szCs w:val="28"/>
              </w:rPr>
            </w:pPr>
          </w:p>
        </w:tc>
        <w:tc>
          <w:tcPr>
            <w:tcW w:w="1202" w:type="dxa"/>
            <w:tcBorders>
              <w:top w:val="single" w:sz="12" w:space="0" w:color="auto"/>
              <w:left w:val="nil"/>
              <w:right w:val="nil"/>
            </w:tcBorders>
          </w:tcPr>
          <w:p w14:paraId="479D2B7E" w14:textId="73E7A87C" w:rsidR="000F456B" w:rsidRPr="00235043" w:rsidRDefault="000F456B" w:rsidP="000F456B">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739A56CA" w14:textId="77777777" w:rsidR="000F456B" w:rsidRPr="00235043" w:rsidRDefault="000F456B" w:rsidP="000F456B">
            <w:pPr>
              <w:spacing w:line="240" w:lineRule="auto"/>
              <w:ind w:right="26"/>
              <w:jc w:val="right"/>
              <w:rPr>
                <w:rFonts w:ascii="Browallia New" w:hAnsi="Browallia New" w:cs="Browallia New"/>
                <w:sz w:val="28"/>
                <w:szCs w:val="28"/>
              </w:rPr>
            </w:pPr>
          </w:p>
        </w:tc>
        <w:tc>
          <w:tcPr>
            <w:tcW w:w="1215" w:type="dxa"/>
            <w:tcBorders>
              <w:top w:val="single" w:sz="12" w:space="0" w:color="auto"/>
              <w:left w:val="nil"/>
              <w:right w:val="nil"/>
            </w:tcBorders>
            <w:vAlign w:val="bottom"/>
          </w:tcPr>
          <w:p w14:paraId="0300714F" w14:textId="19378F3E" w:rsidR="000F456B" w:rsidRPr="00235043" w:rsidRDefault="000F456B" w:rsidP="000F456B">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bl>
    <w:p w14:paraId="2370BDB2" w14:textId="77777777" w:rsidR="002D2025" w:rsidRDefault="002D2025" w:rsidP="001B4041">
      <w:pPr>
        <w:spacing w:line="240" w:lineRule="auto"/>
        <w:ind w:left="426"/>
        <w:jc w:val="thaiDistribute"/>
        <w:rPr>
          <w:rFonts w:ascii="Browallia New" w:hAnsi="Browallia New" w:cs="Browallia New"/>
          <w:sz w:val="28"/>
          <w:szCs w:val="28"/>
        </w:rPr>
      </w:pPr>
    </w:p>
    <w:p w14:paraId="194C58EE" w14:textId="77777777" w:rsidR="009A43B1" w:rsidRDefault="009A43B1" w:rsidP="009A43B1">
      <w:pPr>
        <w:spacing w:line="240" w:lineRule="auto"/>
        <w:ind w:left="426"/>
        <w:jc w:val="thaiDistribute"/>
        <w:rPr>
          <w:rFonts w:ascii="Browallia New" w:hAnsi="Browallia New" w:cs="Browallia New"/>
          <w:sz w:val="28"/>
          <w:szCs w:val="28"/>
        </w:rPr>
      </w:pPr>
    </w:p>
    <w:p w14:paraId="1FC28B37" w14:textId="793617CD" w:rsidR="006971B8" w:rsidRDefault="00557C97" w:rsidP="009A43B1">
      <w:pPr>
        <w:spacing w:line="240" w:lineRule="auto"/>
        <w:ind w:left="426"/>
        <w:jc w:val="thaiDistribute"/>
        <w:rPr>
          <w:rFonts w:ascii="Browallia New" w:hAnsi="Browallia New" w:cs="Browallia New"/>
          <w:sz w:val="28"/>
          <w:szCs w:val="28"/>
        </w:rPr>
      </w:pPr>
      <w:r w:rsidRPr="009A43B1">
        <w:rPr>
          <w:rFonts w:ascii="Browallia New" w:hAnsi="Browallia New" w:cs="Browallia New"/>
          <w:sz w:val="28"/>
          <w:szCs w:val="28"/>
          <w:cs/>
        </w:rPr>
        <w:lastRenderedPageBreak/>
        <w:t xml:space="preserve">ณ วันที่ </w:t>
      </w:r>
      <w:r w:rsidR="00E636B9" w:rsidRPr="00A67DCC">
        <w:rPr>
          <w:rFonts w:ascii="Browallia New" w:hAnsi="Browallia New" w:cs="Browallia New"/>
          <w:sz w:val="28"/>
          <w:szCs w:val="28"/>
          <w:lang w:val="en-GB"/>
        </w:rPr>
        <w:t xml:space="preserve">30 </w:t>
      </w:r>
      <w:r w:rsidR="00E636B9" w:rsidRPr="00A67DCC">
        <w:rPr>
          <w:rFonts w:ascii="Browallia New" w:hAnsi="Browallia New" w:cs="Browallia New"/>
          <w:sz w:val="28"/>
          <w:szCs w:val="28"/>
          <w:cs/>
          <w:lang w:val="en-GB"/>
        </w:rPr>
        <w:t>มิถุนายน</w:t>
      </w:r>
      <w:r w:rsidR="00E636B9">
        <w:rPr>
          <w:rFonts w:ascii="Browallia New" w:hAnsi="Browallia New" w:cs="Browallia New" w:hint="cs"/>
          <w:sz w:val="28"/>
          <w:szCs w:val="28"/>
          <w:cs/>
        </w:rPr>
        <w:t xml:space="preserve"> </w:t>
      </w:r>
      <w:r w:rsidR="00A57BA3" w:rsidRPr="009A43B1">
        <w:rPr>
          <w:rFonts w:ascii="Browallia New" w:hAnsi="Browallia New" w:cs="Browallia New"/>
          <w:sz w:val="28"/>
          <w:szCs w:val="28"/>
        </w:rPr>
        <w:t xml:space="preserve">2569 </w:t>
      </w:r>
      <w:r w:rsidR="00A57BA3" w:rsidRPr="009A43B1">
        <w:rPr>
          <w:rFonts w:ascii="Browallia New" w:hAnsi="Browallia New" w:cs="Browallia New"/>
          <w:sz w:val="28"/>
          <w:szCs w:val="28"/>
          <w:cs/>
        </w:rPr>
        <w:t xml:space="preserve">และ วันที่ </w:t>
      </w:r>
      <w:r w:rsidR="00A57BA3" w:rsidRPr="009A43B1">
        <w:rPr>
          <w:rFonts w:ascii="Browallia New" w:hAnsi="Browallia New" w:cs="Browallia New"/>
          <w:sz w:val="28"/>
          <w:szCs w:val="28"/>
        </w:rPr>
        <w:t>31</w:t>
      </w:r>
      <w:r w:rsidR="00A57BA3" w:rsidRPr="009A43B1">
        <w:rPr>
          <w:rFonts w:ascii="Browallia New" w:hAnsi="Browallia New" w:cs="Browallia New"/>
          <w:sz w:val="28"/>
          <w:szCs w:val="28"/>
          <w:cs/>
        </w:rPr>
        <w:t xml:space="preserve"> ธันวาคม </w:t>
      </w:r>
      <w:r w:rsidR="00A57BA3" w:rsidRPr="009A43B1">
        <w:rPr>
          <w:rFonts w:ascii="Browallia New" w:hAnsi="Browallia New" w:cs="Browallia New"/>
          <w:sz w:val="28"/>
          <w:szCs w:val="28"/>
        </w:rPr>
        <w:t>2568</w:t>
      </w:r>
      <w:r w:rsidR="00666252" w:rsidRPr="009A43B1">
        <w:rPr>
          <w:rFonts w:ascii="Browallia New" w:hAnsi="Browallia New" w:cs="Browallia New"/>
          <w:sz w:val="28"/>
          <w:szCs w:val="28"/>
          <w:cs/>
        </w:rPr>
        <w:t xml:space="preserve"> </w:t>
      </w:r>
      <w:r w:rsidR="006971B8" w:rsidRPr="009A43B1">
        <w:rPr>
          <w:rFonts w:ascii="Browallia New" w:hAnsi="Browallia New" w:cs="Browallia New"/>
          <w:sz w:val="28"/>
          <w:szCs w:val="28"/>
          <w:cs/>
        </w:rPr>
        <w:t>ที่ดิ</w:t>
      </w:r>
      <w:r w:rsidR="00A2337C" w:rsidRPr="009A43B1">
        <w:rPr>
          <w:rFonts w:ascii="Browallia New" w:hAnsi="Browallia New" w:cs="Browallia New"/>
          <w:sz w:val="28"/>
          <w:szCs w:val="28"/>
          <w:cs/>
        </w:rPr>
        <w:t>นและ</w:t>
      </w:r>
      <w:r w:rsidR="006971B8" w:rsidRPr="009A43B1">
        <w:rPr>
          <w:rFonts w:ascii="Browallia New" w:hAnsi="Browallia New" w:cs="Browallia New"/>
          <w:sz w:val="28"/>
          <w:szCs w:val="28"/>
          <w:cs/>
        </w:rPr>
        <w:t>สิ่งปลูกสร้างของโครงการอสังหาริมทรัพย์</w:t>
      </w:r>
      <w:r w:rsidR="00D602E3" w:rsidRPr="009A43B1">
        <w:rPr>
          <w:rFonts w:ascii="Browallia New" w:hAnsi="Browallia New" w:cs="Browallia New"/>
          <w:sz w:val="28"/>
          <w:szCs w:val="28"/>
          <w:cs/>
        </w:rPr>
        <w:t>ขอ</w:t>
      </w:r>
      <w:r w:rsidR="001B6DEF" w:rsidRPr="009A43B1">
        <w:rPr>
          <w:rFonts w:ascii="Browallia New" w:hAnsi="Browallia New" w:cs="Browallia New"/>
          <w:sz w:val="28"/>
          <w:szCs w:val="28"/>
          <w:cs/>
        </w:rPr>
        <w:t>ง</w:t>
      </w:r>
      <w:r w:rsidR="0034387D" w:rsidRPr="009A43B1">
        <w:rPr>
          <w:rFonts w:ascii="Browallia New" w:hAnsi="Browallia New" w:cs="Browallia New"/>
          <w:sz w:val="28"/>
          <w:szCs w:val="28"/>
        </w:rPr>
        <w:br/>
      </w:r>
      <w:r w:rsidR="00293974" w:rsidRPr="009A43B1">
        <w:rPr>
          <w:rFonts w:ascii="Browallia New" w:hAnsi="Browallia New" w:cs="Browallia New"/>
          <w:sz w:val="28"/>
          <w:szCs w:val="28"/>
          <w:cs/>
        </w:rPr>
        <w:t>กลุ่ม</w:t>
      </w:r>
      <w:r w:rsidR="00D602E3" w:rsidRPr="009A43B1">
        <w:rPr>
          <w:rFonts w:ascii="Browallia New" w:hAnsi="Browallia New" w:cs="Browallia New"/>
          <w:sz w:val="28"/>
          <w:szCs w:val="28"/>
          <w:cs/>
        </w:rPr>
        <w:t>บริษัท</w:t>
      </w:r>
      <w:r w:rsidR="006971B8" w:rsidRPr="009A43B1">
        <w:rPr>
          <w:rFonts w:ascii="Browallia New" w:hAnsi="Browallia New" w:cs="Browallia New"/>
          <w:sz w:val="28"/>
          <w:szCs w:val="28"/>
          <w:cs/>
        </w:rPr>
        <w:t xml:space="preserve">ซึ่งมีมูลค่าสุทธิตามบัญชี จำนวน </w:t>
      </w:r>
      <w:r w:rsidR="00085C01">
        <w:rPr>
          <w:rFonts w:ascii="Browallia New" w:hAnsi="Browallia New" w:cs="Browallia New"/>
          <w:sz w:val="28"/>
          <w:szCs w:val="28"/>
        </w:rPr>
        <w:t>1,104.34</w:t>
      </w:r>
      <w:r w:rsidR="00FC0F1A" w:rsidRPr="009A43B1">
        <w:rPr>
          <w:rFonts w:ascii="Browallia New" w:hAnsi="Browallia New" w:cs="Browallia New"/>
          <w:sz w:val="28"/>
          <w:szCs w:val="28"/>
          <w:cs/>
        </w:rPr>
        <w:t xml:space="preserve"> </w:t>
      </w:r>
      <w:r w:rsidR="006971B8" w:rsidRPr="009A43B1">
        <w:rPr>
          <w:rFonts w:ascii="Browallia New" w:hAnsi="Browallia New" w:cs="Browallia New"/>
          <w:sz w:val="28"/>
          <w:szCs w:val="28"/>
          <w:cs/>
        </w:rPr>
        <w:t>ล้านบาท และ</w:t>
      </w:r>
      <w:r w:rsidR="005A3932" w:rsidRPr="009A43B1">
        <w:rPr>
          <w:rFonts w:ascii="Browallia New" w:hAnsi="Browallia New" w:cs="Browallia New"/>
          <w:sz w:val="28"/>
          <w:szCs w:val="28"/>
        </w:rPr>
        <w:t xml:space="preserve"> </w:t>
      </w:r>
      <w:r w:rsidR="00AD0CCC" w:rsidRPr="009A43B1">
        <w:rPr>
          <w:rFonts w:ascii="Browallia New" w:hAnsi="Browallia New" w:cs="Browallia New"/>
          <w:sz w:val="28"/>
          <w:szCs w:val="28"/>
        </w:rPr>
        <w:t>2,314.35</w:t>
      </w:r>
      <w:r w:rsidR="00B10428" w:rsidRPr="009A43B1">
        <w:rPr>
          <w:rFonts w:ascii="Browallia New" w:hAnsi="Browallia New" w:cs="Browallia New"/>
          <w:sz w:val="28"/>
          <w:szCs w:val="28"/>
          <w:cs/>
          <w:lang w:val="en-GB"/>
        </w:rPr>
        <w:t xml:space="preserve"> </w:t>
      </w:r>
      <w:r w:rsidR="006971B8" w:rsidRPr="009A43B1">
        <w:rPr>
          <w:rFonts w:ascii="Browallia New" w:hAnsi="Browallia New" w:cs="Browallia New"/>
          <w:sz w:val="28"/>
          <w:szCs w:val="28"/>
          <w:cs/>
        </w:rPr>
        <w:t>ล้านบาท ตามลำดับ</w:t>
      </w:r>
      <w:r w:rsidR="000669E7" w:rsidRPr="009A43B1">
        <w:rPr>
          <w:rFonts w:ascii="Browallia New" w:hAnsi="Browallia New" w:cs="Browallia New"/>
          <w:sz w:val="28"/>
          <w:szCs w:val="28"/>
        </w:rPr>
        <w:t xml:space="preserve"> </w:t>
      </w:r>
      <w:r w:rsidR="000669E7" w:rsidRPr="009A43B1">
        <w:rPr>
          <w:rFonts w:ascii="Browallia New" w:hAnsi="Browallia New" w:cs="Browallia New" w:hint="cs"/>
          <w:sz w:val="28"/>
          <w:szCs w:val="28"/>
          <w:cs/>
        </w:rPr>
        <w:t>(</w:t>
      </w:r>
      <w:r w:rsidR="00A33A66" w:rsidRPr="009A43B1">
        <w:rPr>
          <w:rFonts w:ascii="Browallia New" w:hAnsi="Browallia New" w:cs="Browallia New" w:hint="cs"/>
          <w:sz w:val="28"/>
          <w:szCs w:val="28"/>
          <w:cs/>
        </w:rPr>
        <w:t>ข้อมูลทาง</w:t>
      </w:r>
      <w:r w:rsidR="00EE2F11">
        <w:rPr>
          <w:rFonts w:ascii="Browallia New" w:hAnsi="Browallia New" w:cs="Browallia New"/>
          <w:sz w:val="28"/>
          <w:szCs w:val="28"/>
        </w:rPr>
        <w:br/>
      </w:r>
      <w:r w:rsidR="00A33A66" w:rsidRPr="009A43B1">
        <w:rPr>
          <w:rFonts w:ascii="Browallia New" w:hAnsi="Browallia New" w:cs="Browallia New" w:hint="cs"/>
          <w:sz w:val="28"/>
          <w:szCs w:val="28"/>
          <w:cs/>
        </w:rPr>
        <w:t>การเงินเฉพาะบริษัท</w:t>
      </w:r>
      <w:r w:rsidR="00424C0E" w:rsidRPr="009A43B1">
        <w:rPr>
          <w:rFonts w:ascii="Browallia New" w:hAnsi="Browallia New" w:cs="Browallia New" w:hint="cs"/>
          <w:sz w:val="28"/>
          <w:szCs w:val="28"/>
          <w:cs/>
        </w:rPr>
        <w:t xml:space="preserve"> </w:t>
      </w:r>
      <w:r w:rsidR="000878B7" w:rsidRPr="00A21EAC">
        <w:rPr>
          <w:rFonts w:ascii="Browallia New" w:hAnsi="Browallia New" w:cs="Browallia New"/>
          <w:sz w:val="28"/>
          <w:szCs w:val="28"/>
          <w:cs/>
        </w:rPr>
        <w:t xml:space="preserve">ณ วันที่ </w:t>
      </w:r>
      <w:r w:rsidR="00C9292E" w:rsidRPr="00A21EAC">
        <w:rPr>
          <w:rFonts w:ascii="Browallia New" w:hAnsi="Browallia New" w:cs="Browallia New"/>
          <w:sz w:val="28"/>
          <w:szCs w:val="28"/>
        </w:rPr>
        <w:t>31</w:t>
      </w:r>
      <w:r w:rsidR="00C9292E" w:rsidRPr="00A21EAC">
        <w:rPr>
          <w:rFonts w:ascii="Browallia New" w:hAnsi="Browallia New" w:cs="Browallia New"/>
          <w:sz w:val="28"/>
          <w:szCs w:val="28"/>
          <w:cs/>
        </w:rPr>
        <w:t xml:space="preserve"> ธันวาคม</w:t>
      </w:r>
      <w:r w:rsidR="000878B7" w:rsidRPr="00A21EAC">
        <w:rPr>
          <w:rFonts w:ascii="Browallia New" w:hAnsi="Browallia New" w:cs="Browallia New"/>
          <w:sz w:val="28"/>
          <w:szCs w:val="28"/>
          <w:cs/>
        </w:rPr>
        <w:t xml:space="preserve"> </w:t>
      </w:r>
      <w:r w:rsidR="000878B7" w:rsidRPr="00A21EAC">
        <w:rPr>
          <w:rFonts w:ascii="Browallia New" w:hAnsi="Browallia New" w:cs="Browallia New"/>
          <w:sz w:val="28"/>
          <w:szCs w:val="28"/>
        </w:rPr>
        <w:t>2568</w:t>
      </w:r>
      <w:r w:rsidR="00EE092A" w:rsidRPr="009A43B1">
        <w:rPr>
          <w:rFonts w:ascii="Browallia New" w:hAnsi="Browallia New" w:cs="Browallia New" w:hint="cs"/>
          <w:sz w:val="28"/>
          <w:szCs w:val="28"/>
          <w:cs/>
        </w:rPr>
        <w:t xml:space="preserve"> </w:t>
      </w:r>
      <w:r w:rsidR="00D43E1E">
        <w:rPr>
          <w:rFonts w:ascii="Browallia New" w:hAnsi="Browallia New" w:cs="Browallia New" w:hint="cs"/>
          <w:sz w:val="28"/>
          <w:szCs w:val="28"/>
          <w:cs/>
        </w:rPr>
        <w:t xml:space="preserve">จำนวน </w:t>
      </w:r>
      <w:r w:rsidR="009A43B1" w:rsidRPr="009A43B1">
        <w:rPr>
          <w:rFonts w:ascii="Browallia New" w:hAnsi="Browallia New" w:cs="Browallia New"/>
          <w:sz w:val="28"/>
          <w:szCs w:val="28"/>
        </w:rPr>
        <w:t xml:space="preserve">1,192.60 </w:t>
      </w:r>
      <w:r w:rsidR="009A43B1" w:rsidRPr="009A43B1">
        <w:rPr>
          <w:rFonts w:ascii="Browallia New" w:hAnsi="Browallia New" w:cs="Browallia New" w:hint="cs"/>
          <w:sz w:val="28"/>
          <w:szCs w:val="28"/>
          <w:cs/>
        </w:rPr>
        <w:t>ล้านบาท</w:t>
      </w:r>
      <w:r w:rsidR="000669E7" w:rsidRPr="009A43B1">
        <w:rPr>
          <w:rFonts w:ascii="Browallia New" w:hAnsi="Browallia New" w:cs="Browallia New" w:hint="cs"/>
          <w:sz w:val="28"/>
          <w:szCs w:val="28"/>
          <w:cs/>
        </w:rPr>
        <w:t>)</w:t>
      </w:r>
      <w:r w:rsidR="006971B8" w:rsidRPr="009A43B1">
        <w:rPr>
          <w:rFonts w:ascii="Browallia New" w:hAnsi="Browallia New" w:cs="Browallia New"/>
          <w:sz w:val="28"/>
          <w:szCs w:val="28"/>
          <w:cs/>
        </w:rPr>
        <w:t xml:space="preserve"> ติดภาระจำนองเป็นหลักประกันการ</w:t>
      </w:r>
      <w:r w:rsidR="00EE2F11">
        <w:rPr>
          <w:rFonts w:ascii="Browallia New" w:hAnsi="Browallia New" w:cs="Browallia New"/>
          <w:sz w:val="28"/>
          <w:szCs w:val="28"/>
        </w:rPr>
        <w:br/>
      </w:r>
      <w:r w:rsidR="006971B8" w:rsidRPr="009A43B1">
        <w:rPr>
          <w:rFonts w:ascii="Browallia New" w:hAnsi="Browallia New" w:cs="Browallia New"/>
          <w:sz w:val="28"/>
          <w:szCs w:val="28"/>
          <w:cs/>
        </w:rPr>
        <w:t>ก</w:t>
      </w:r>
      <w:r w:rsidR="00EE1C09" w:rsidRPr="009A43B1">
        <w:rPr>
          <w:rFonts w:ascii="Browallia New" w:hAnsi="Browallia New" w:cs="Browallia New"/>
          <w:sz w:val="28"/>
          <w:szCs w:val="28"/>
          <w:cs/>
        </w:rPr>
        <w:t>ู้เงินไว้กับ</w:t>
      </w:r>
      <w:r w:rsidR="00182DBE">
        <w:rPr>
          <w:rFonts w:ascii="Browallia New" w:hAnsi="Browallia New" w:cs="Browallia New" w:hint="cs"/>
          <w:sz w:val="28"/>
          <w:szCs w:val="28"/>
          <w:cs/>
        </w:rPr>
        <w:t>ธนาคาร</w:t>
      </w:r>
    </w:p>
    <w:p w14:paraId="5A770E09" w14:textId="77777777" w:rsidR="00FA352A" w:rsidRPr="006023B0" w:rsidRDefault="00FA352A" w:rsidP="009A43B1">
      <w:pPr>
        <w:spacing w:line="240" w:lineRule="auto"/>
        <w:ind w:left="426"/>
        <w:jc w:val="thaiDistribute"/>
        <w:rPr>
          <w:rFonts w:ascii="Browallia New" w:hAnsi="Browallia New" w:cs="Browallia New"/>
          <w:sz w:val="20"/>
          <w:szCs w:val="20"/>
        </w:rPr>
      </w:pPr>
    </w:p>
    <w:p w14:paraId="6454D187" w14:textId="722BFBF6" w:rsidR="007A7AAA" w:rsidRDefault="00873268" w:rsidP="00B55E21">
      <w:pPr>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บริษัทได้</w:t>
      </w:r>
      <w:r w:rsidR="00C158C6">
        <w:rPr>
          <w:rFonts w:ascii="Browallia New" w:hAnsi="Browallia New" w:cs="Browallia New" w:hint="cs"/>
          <w:sz w:val="28"/>
          <w:szCs w:val="28"/>
          <w:cs/>
        </w:rPr>
        <w:t>ไถ่ถอน</w:t>
      </w:r>
      <w:r w:rsidR="00C158C6" w:rsidRPr="009A43B1">
        <w:rPr>
          <w:rFonts w:ascii="Browallia New" w:hAnsi="Browallia New" w:cs="Browallia New"/>
          <w:sz w:val="28"/>
          <w:szCs w:val="28"/>
          <w:cs/>
        </w:rPr>
        <w:t>ที่ดินและสิ่งปลูกสร้างของโครงการอสังหาริมทรัพย์</w:t>
      </w:r>
      <w:r w:rsidR="007A7AAA">
        <w:rPr>
          <w:rFonts w:ascii="Browallia New" w:hAnsi="Browallia New" w:cs="Browallia New" w:hint="cs"/>
          <w:sz w:val="28"/>
          <w:szCs w:val="28"/>
          <w:cs/>
        </w:rPr>
        <w:t>ที่</w:t>
      </w:r>
      <w:r w:rsidR="007A7AAA" w:rsidRPr="009A43B1">
        <w:rPr>
          <w:rFonts w:ascii="Browallia New" w:hAnsi="Browallia New" w:cs="Browallia New"/>
          <w:sz w:val="28"/>
          <w:szCs w:val="28"/>
          <w:cs/>
        </w:rPr>
        <w:t>ติดภาระจำนองเป็นหลักประกันการกู้เงินไว้กับ</w:t>
      </w:r>
      <w:r w:rsidR="00182DBE">
        <w:rPr>
          <w:rFonts w:ascii="Browallia New" w:hAnsi="Browallia New" w:cs="Browallia New" w:hint="cs"/>
          <w:sz w:val="28"/>
          <w:szCs w:val="28"/>
          <w:cs/>
        </w:rPr>
        <w:t>ธนาคาร</w:t>
      </w:r>
      <w:r w:rsidR="002C35C3">
        <w:rPr>
          <w:rFonts w:ascii="Browallia New" w:hAnsi="Browallia New" w:cs="Browallia New" w:hint="cs"/>
          <w:sz w:val="28"/>
          <w:szCs w:val="28"/>
          <w:cs/>
        </w:rPr>
        <w:t xml:space="preserve"> จำนวน</w:t>
      </w:r>
      <w:r w:rsidR="00182DBE">
        <w:rPr>
          <w:rFonts w:ascii="Browallia New" w:hAnsi="Browallia New" w:cs="Browallia New" w:hint="cs"/>
          <w:sz w:val="28"/>
          <w:szCs w:val="28"/>
          <w:cs/>
        </w:rPr>
        <w:t xml:space="preserve"> </w:t>
      </w:r>
      <w:r w:rsidR="006A0B7D">
        <w:rPr>
          <w:rFonts w:ascii="Browallia New" w:hAnsi="Browallia New" w:cs="Browallia New"/>
          <w:sz w:val="28"/>
          <w:szCs w:val="28"/>
        </w:rPr>
        <w:t>972</w:t>
      </w:r>
      <w:r w:rsidR="00BD0317">
        <w:rPr>
          <w:rFonts w:ascii="Browallia New" w:hAnsi="Browallia New" w:cs="Browallia New"/>
          <w:sz w:val="28"/>
          <w:szCs w:val="28"/>
        </w:rPr>
        <w:t>.</w:t>
      </w:r>
      <w:r w:rsidR="0049541C">
        <w:rPr>
          <w:rFonts w:ascii="Browallia New" w:hAnsi="Browallia New" w:cs="Browallia New"/>
          <w:sz w:val="28"/>
          <w:szCs w:val="28"/>
        </w:rPr>
        <w:t xml:space="preserve">57 </w:t>
      </w:r>
      <w:r w:rsidR="0049541C">
        <w:rPr>
          <w:rFonts w:ascii="Browallia New" w:hAnsi="Browallia New" w:cs="Browallia New" w:hint="cs"/>
          <w:sz w:val="28"/>
          <w:szCs w:val="28"/>
          <w:cs/>
        </w:rPr>
        <w:t>ล้านบาท</w:t>
      </w:r>
      <w:r w:rsidR="008A7D89">
        <w:rPr>
          <w:rFonts w:ascii="Browallia New" w:hAnsi="Browallia New" w:cs="Browallia New"/>
          <w:sz w:val="28"/>
          <w:szCs w:val="28"/>
        </w:rPr>
        <w:t xml:space="preserve"> </w:t>
      </w:r>
      <w:r w:rsidR="008A7D89" w:rsidRPr="005553E9">
        <w:rPr>
          <w:rFonts w:ascii="Browallia New" w:hAnsi="Browallia New" w:cs="Browallia New"/>
          <w:sz w:val="28"/>
          <w:szCs w:val="28"/>
          <w:cs/>
        </w:rPr>
        <w:t>เมื่อ</w:t>
      </w:r>
      <w:r w:rsidR="008A7D89" w:rsidRPr="005553E9">
        <w:rPr>
          <w:rFonts w:ascii="Browallia New" w:hAnsi="Browallia New" w:cs="Browallia New"/>
          <w:sz w:val="28"/>
          <w:szCs w:val="28"/>
          <w:cs/>
          <w:lang w:val="en-GB"/>
        </w:rPr>
        <w:t xml:space="preserve">วันที่ </w:t>
      </w:r>
      <w:r w:rsidR="006678C3" w:rsidRPr="005553E9">
        <w:rPr>
          <w:rFonts w:ascii="Browallia New" w:hAnsi="Browallia New" w:cs="Browallia New"/>
          <w:sz w:val="28"/>
          <w:szCs w:val="28"/>
          <w:lang w:val="en-GB"/>
        </w:rPr>
        <w:t>9</w:t>
      </w:r>
      <w:r w:rsidR="008A7D89" w:rsidRPr="005553E9">
        <w:rPr>
          <w:rFonts w:ascii="Browallia New" w:hAnsi="Browallia New" w:cs="Browallia New"/>
          <w:sz w:val="28"/>
          <w:szCs w:val="28"/>
          <w:cs/>
          <w:lang w:val="en-GB"/>
        </w:rPr>
        <w:t xml:space="preserve"> มิถุนายน</w:t>
      </w:r>
      <w:r w:rsidR="008A7D89" w:rsidRPr="005553E9">
        <w:rPr>
          <w:rFonts w:ascii="Browallia New" w:hAnsi="Browallia New" w:cs="Browallia New"/>
          <w:sz w:val="28"/>
          <w:szCs w:val="28"/>
          <w:cs/>
        </w:rPr>
        <w:t xml:space="preserve"> </w:t>
      </w:r>
      <w:r w:rsidR="008A7D89" w:rsidRPr="005553E9">
        <w:rPr>
          <w:rFonts w:ascii="Browallia New" w:hAnsi="Browallia New" w:cs="Browallia New"/>
          <w:sz w:val="28"/>
          <w:szCs w:val="28"/>
        </w:rPr>
        <w:t>2569</w:t>
      </w:r>
    </w:p>
    <w:p w14:paraId="67133D73" w14:textId="77777777" w:rsidR="001B6DEF" w:rsidRPr="006023B0" w:rsidRDefault="001B6DEF" w:rsidP="001B4041">
      <w:pPr>
        <w:spacing w:line="240" w:lineRule="auto"/>
        <w:ind w:left="426"/>
        <w:jc w:val="thaiDistribute"/>
        <w:rPr>
          <w:rFonts w:ascii="Browallia New" w:hAnsi="Browallia New" w:cs="Browallia New"/>
          <w:sz w:val="20"/>
          <w:szCs w:val="20"/>
          <w:highlight w:val="yellow"/>
          <w:lang w:val="en-GB"/>
        </w:rPr>
      </w:pPr>
    </w:p>
    <w:p w14:paraId="524C6A66" w14:textId="73601115" w:rsidR="00CE2CD6" w:rsidRDefault="0081578B" w:rsidP="00F73F75">
      <w:pPr>
        <w:spacing w:line="240" w:lineRule="auto"/>
        <w:ind w:left="426"/>
        <w:jc w:val="thaiDistribute"/>
        <w:rPr>
          <w:rFonts w:ascii="Browallia New" w:eastAsia="Arial Unicode MS" w:hAnsi="Browallia New" w:cs="Browallia New"/>
          <w:sz w:val="28"/>
          <w:szCs w:val="28"/>
        </w:rPr>
      </w:pPr>
      <w:r w:rsidRPr="008245BC">
        <w:rPr>
          <w:rFonts w:ascii="Browallia New" w:eastAsia="Arial Unicode MS" w:hAnsi="Browallia New" w:cs="Browallia New"/>
          <w:sz w:val="28"/>
          <w:szCs w:val="28"/>
          <w:cs/>
        </w:rPr>
        <w:t>สำหรับงวด</w:t>
      </w:r>
      <w:r w:rsidR="00174F0C">
        <w:rPr>
          <w:rFonts w:ascii="Browallia New" w:eastAsia="Arial Unicode MS" w:hAnsi="Browallia New" w:cs="Browallia New" w:hint="cs"/>
          <w:sz w:val="28"/>
          <w:szCs w:val="28"/>
          <w:cs/>
        </w:rPr>
        <w:t>หกเดือน</w:t>
      </w:r>
      <w:r w:rsidRPr="008245BC">
        <w:rPr>
          <w:rFonts w:ascii="Browallia New" w:eastAsia="Arial Unicode MS" w:hAnsi="Browallia New" w:cs="Browallia New"/>
          <w:sz w:val="28"/>
          <w:szCs w:val="28"/>
          <w:cs/>
        </w:rPr>
        <w:t xml:space="preserve">สิ้นสุดวันที่ </w:t>
      </w:r>
      <w:r w:rsidR="00174F0C" w:rsidRPr="00A67DCC">
        <w:rPr>
          <w:rFonts w:ascii="Browallia New" w:hAnsi="Browallia New" w:cs="Browallia New"/>
          <w:sz w:val="28"/>
          <w:szCs w:val="28"/>
          <w:lang w:val="en-GB"/>
        </w:rPr>
        <w:t>30</w:t>
      </w:r>
      <w:r w:rsidR="00174F0C" w:rsidRPr="00A67DCC">
        <w:rPr>
          <w:rFonts w:ascii="Browallia New" w:hAnsi="Browallia New" w:cs="Browallia New"/>
          <w:sz w:val="28"/>
          <w:szCs w:val="28"/>
          <w:cs/>
          <w:lang w:val="en-GB"/>
        </w:rPr>
        <w:t xml:space="preserve"> มิถุนายน</w:t>
      </w:r>
      <w:r w:rsidR="00174F0C">
        <w:rPr>
          <w:rFonts w:ascii="Browallia New" w:hAnsi="Browallia New" w:cs="Browallia New" w:hint="cs"/>
          <w:sz w:val="28"/>
          <w:szCs w:val="28"/>
          <w:cs/>
        </w:rPr>
        <w:t xml:space="preserve"> </w:t>
      </w:r>
      <w:r w:rsidR="00AD0CCC" w:rsidRPr="008245BC">
        <w:rPr>
          <w:rFonts w:ascii="Browallia New" w:hAnsi="Browallia New" w:cs="Browallia New"/>
          <w:sz w:val="28"/>
          <w:szCs w:val="28"/>
        </w:rPr>
        <w:t>2569</w:t>
      </w:r>
      <w:r w:rsidR="0034387D" w:rsidRPr="008245BC">
        <w:rPr>
          <w:rFonts w:ascii="Browallia New" w:hAnsi="Browallia New" w:cs="Browallia New"/>
          <w:sz w:val="28"/>
          <w:szCs w:val="28"/>
          <w:cs/>
        </w:rPr>
        <w:t xml:space="preserve"> </w:t>
      </w:r>
      <w:r w:rsidR="00C35295" w:rsidRPr="008245BC">
        <w:rPr>
          <w:rFonts w:ascii="Browallia New" w:eastAsia="Arial Unicode MS" w:hAnsi="Browallia New" w:cs="Browallia New"/>
          <w:sz w:val="28"/>
          <w:szCs w:val="28"/>
          <w:cs/>
        </w:rPr>
        <w:t>และ</w:t>
      </w:r>
      <w:r w:rsidR="00345D38" w:rsidRPr="008245BC">
        <w:rPr>
          <w:rFonts w:ascii="Browallia New" w:eastAsia="Arial Unicode MS" w:hAnsi="Browallia New" w:cs="Browallia New" w:hint="cs"/>
          <w:sz w:val="28"/>
          <w:szCs w:val="28"/>
          <w:cs/>
        </w:rPr>
        <w:t xml:space="preserve"> </w:t>
      </w:r>
      <w:r w:rsidR="00147B10" w:rsidRPr="008245BC">
        <w:rPr>
          <w:rFonts w:ascii="Browallia New" w:eastAsia="Arial Unicode MS" w:hAnsi="Browallia New" w:cs="Browallia New"/>
          <w:sz w:val="28"/>
          <w:szCs w:val="28"/>
        </w:rPr>
        <w:t>2568</w:t>
      </w:r>
      <w:r w:rsidR="002847B7" w:rsidRPr="008245BC">
        <w:rPr>
          <w:rFonts w:ascii="Browallia New" w:eastAsia="Arial Unicode MS" w:hAnsi="Browallia New" w:cs="Browallia New"/>
          <w:sz w:val="28"/>
          <w:szCs w:val="28"/>
          <w:cs/>
        </w:rPr>
        <w:t xml:space="preserve"> </w:t>
      </w:r>
      <w:r w:rsidR="00A97BBB" w:rsidRPr="008245BC">
        <w:rPr>
          <w:rFonts w:ascii="Browallia New" w:hAnsi="Browallia New" w:cs="Browallia New"/>
          <w:sz w:val="28"/>
          <w:szCs w:val="28"/>
          <w:cs/>
        </w:rPr>
        <w:t>กลุ่มบริษัท</w:t>
      </w:r>
      <w:r w:rsidR="002A66B0" w:rsidRPr="008245BC">
        <w:rPr>
          <w:rFonts w:ascii="Browallia New" w:hAnsi="Browallia New" w:cs="Browallia New"/>
          <w:sz w:val="28"/>
          <w:szCs w:val="28"/>
          <w:cs/>
        </w:rPr>
        <w:t>รับรู้</w:t>
      </w:r>
      <w:r w:rsidR="00CE2CD6" w:rsidRPr="008245BC">
        <w:rPr>
          <w:rFonts w:ascii="Browallia New" w:eastAsia="Arial Unicode MS" w:hAnsi="Browallia New" w:cs="Browallia New"/>
          <w:sz w:val="28"/>
          <w:szCs w:val="28"/>
          <w:cs/>
        </w:rPr>
        <w:t>ต้นทุนการกู้ยืมสำหรับ</w:t>
      </w:r>
      <w:r w:rsidR="00577579" w:rsidRPr="008245BC">
        <w:rPr>
          <w:rFonts w:ascii="Browallia New" w:hAnsi="Browallia New" w:cs="Browallia New"/>
          <w:sz w:val="28"/>
          <w:szCs w:val="28"/>
          <w:cs/>
        </w:rPr>
        <w:t>การ</w:t>
      </w:r>
      <w:r w:rsidR="002B005C" w:rsidRPr="008245BC">
        <w:rPr>
          <w:rFonts w:ascii="Browallia New" w:hAnsi="Browallia New" w:cs="Browallia New"/>
          <w:sz w:val="28"/>
          <w:szCs w:val="28"/>
          <w:cs/>
        </w:rPr>
        <w:t>ก่อสร้าง</w:t>
      </w:r>
      <w:r w:rsidR="00EE2F11">
        <w:rPr>
          <w:rFonts w:ascii="Browallia New" w:hAnsi="Browallia New" w:cs="Browallia New"/>
          <w:sz w:val="28"/>
          <w:szCs w:val="28"/>
        </w:rPr>
        <w:br/>
      </w:r>
      <w:r w:rsidR="00723B8F" w:rsidRPr="008245BC">
        <w:rPr>
          <w:rFonts w:ascii="Browallia New" w:hAnsi="Browallia New" w:cs="Browallia New"/>
          <w:sz w:val="28"/>
          <w:szCs w:val="28"/>
          <w:cs/>
        </w:rPr>
        <w:t>ที่เกิดจากเงินกู้ยืมที่มีวัตถุประสงค์เฉพาะ</w:t>
      </w:r>
      <w:r w:rsidR="00CE2CD6" w:rsidRPr="008245BC">
        <w:rPr>
          <w:rFonts w:ascii="Browallia New" w:eastAsia="Arial Unicode MS" w:hAnsi="Browallia New" w:cs="Browallia New"/>
          <w:sz w:val="28"/>
          <w:szCs w:val="28"/>
          <w:cs/>
        </w:rPr>
        <w:t xml:space="preserve"> จำนวน</w:t>
      </w:r>
      <w:r w:rsidR="00B00F8F" w:rsidRPr="008245BC">
        <w:rPr>
          <w:rFonts w:ascii="Browallia New" w:eastAsia="Arial Unicode MS" w:hAnsi="Browallia New" w:cs="Browallia New"/>
          <w:sz w:val="28"/>
          <w:szCs w:val="28"/>
        </w:rPr>
        <w:t xml:space="preserve"> </w:t>
      </w:r>
      <w:r w:rsidR="007738AB" w:rsidRPr="00A21EAC">
        <w:rPr>
          <w:rFonts w:ascii="Browallia New" w:eastAsia="Arial Unicode MS" w:hAnsi="Browallia New" w:cs="Browallia New"/>
          <w:sz w:val="28"/>
          <w:szCs w:val="28"/>
        </w:rPr>
        <w:t>30.</w:t>
      </w:r>
      <w:r w:rsidR="008C5D2B">
        <w:rPr>
          <w:rFonts w:ascii="Browallia New" w:eastAsia="Arial Unicode MS" w:hAnsi="Browallia New" w:cs="Browallia New"/>
          <w:sz w:val="28"/>
          <w:szCs w:val="28"/>
        </w:rPr>
        <w:t>46</w:t>
      </w:r>
      <w:r w:rsidR="00CE2CD6" w:rsidRPr="008245BC">
        <w:rPr>
          <w:rFonts w:ascii="Browallia New" w:eastAsia="Arial Unicode MS" w:hAnsi="Browallia New" w:cs="Browallia New"/>
          <w:sz w:val="28"/>
          <w:szCs w:val="28"/>
        </w:rPr>
        <w:t xml:space="preserve"> </w:t>
      </w:r>
      <w:r w:rsidR="00CE2CD6" w:rsidRPr="008245BC">
        <w:rPr>
          <w:rFonts w:ascii="Browallia New" w:eastAsia="Arial Unicode MS" w:hAnsi="Browallia New" w:cs="Browallia New"/>
          <w:sz w:val="28"/>
          <w:szCs w:val="28"/>
          <w:cs/>
        </w:rPr>
        <w:t>ล้านบาท</w:t>
      </w:r>
      <w:r w:rsidR="00EC09B5" w:rsidRPr="008245BC">
        <w:rPr>
          <w:rFonts w:ascii="Browallia New" w:eastAsia="Arial Unicode MS" w:hAnsi="Browallia New" w:cs="Browallia New"/>
          <w:sz w:val="28"/>
          <w:szCs w:val="28"/>
        </w:rPr>
        <w:t xml:space="preserve"> </w:t>
      </w:r>
      <w:r w:rsidR="00EC09B5" w:rsidRPr="008245BC">
        <w:rPr>
          <w:rFonts w:ascii="Browallia New" w:eastAsia="Arial Unicode MS" w:hAnsi="Browallia New" w:cs="Browallia New"/>
          <w:sz w:val="28"/>
          <w:szCs w:val="28"/>
          <w:cs/>
        </w:rPr>
        <w:t>และ</w:t>
      </w:r>
      <w:r w:rsidR="00F10C69" w:rsidRPr="008245BC">
        <w:rPr>
          <w:rFonts w:ascii="Browallia New" w:eastAsia="Arial Unicode MS" w:hAnsi="Browallia New" w:cs="Browallia New"/>
          <w:sz w:val="28"/>
          <w:szCs w:val="28"/>
          <w:cs/>
        </w:rPr>
        <w:t xml:space="preserve"> จำนวน </w:t>
      </w:r>
      <w:r w:rsidR="0098522D" w:rsidRPr="00A67DCC">
        <w:rPr>
          <w:rFonts w:ascii="Browallia New" w:hAnsi="Browallia New" w:cs="Browallia New"/>
          <w:sz w:val="28"/>
          <w:szCs w:val="28"/>
        </w:rPr>
        <w:t>23.63</w:t>
      </w:r>
      <w:r w:rsidR="0098522D" w:rsidRPr="00A67DCC">
        <w:rPr>
          <w:rFonts w:ascii="Browallia New" w:eastAsia="Arial Unicode MS" w:hAnsi="Browallia New" w:cs="Browallia New"/>
          <w:sz w:val="28"/>
          <w:szCs w:val="28"/>
        </w:rPr>
        <w:t xml:space="preserve"> </w:t>
      </w:r>
      <w:r w:rsidR="008F3346" w:rsidRPr="008245BC">
        <w:rPr>
          <w:rFonts w:ascii="Browallia New" w:eastAsia="Arial Unicode MS" w:hAnsi="Browallia New" w:cs="Browallia New"/>
          <w:sz w:val="28"/>
          <w:szCs w:val="28"/>
          <w:cs/>
        </w:rPr>
        <w:t>ล้านบาท ตามลำดับ</w:t>
      </w:r>
      <w:r w:rsidR="00CE2CD6" w:rsidRPr="008245BC">
        <w:rPr>
          <w:rFonts w:ascii="Browallia New" w:eastAsia="Arial Unicode MS" w:hAnsi="Browallia New" w:cs="Browallia New"/>
          <w:sz w:val="28"/>
          <w:szCs w:val="28"/>
          <w:cs/>
        </w:rPr>
        <w:t xml:space="preserve"> </w:t>
      </w:r>
      <w:r w:rsidR="00147B10" w:rsidRPr="008245BC">
        <w:rPr>
          <w:rFonts w:ascii="Browallia New" w:eastAsia="Arial Unicode MS" w:hAnsi="Browallia New" w:cs="Browallia New" w:hint="cs"/>
          <w:sz w:val="28"/>
          <w:szCs w:val="28"/>
          <w:cs/>
        </w:rPr>
        <w:t>(</w:t>
      </w:r>
      <w:r w:rsidR="00C614B7" w:rsidRPr="008245BC">
        <w:rPr>
          <w:rFonts w:ascii="Browallia New" w:eastAsia="Arial Unicode MS" w:hAnsi="Browallia New" w:cs="Browallia New" w:hint="cs"/>
          <w:sz w:val="28"/>
          <w:szCs w:val="28"/>
          <w:cs/>
        </w:rPr>
        <w:t>ข้อมูลทางการเงินเฉพาะบริษัท</w:t>
      </w:r>
      <w:r w:rsidR="003C4D1D" w:rsidRPr="008245BC">
        <w:rPr>
          <w:rFonts w:ascii="Browallia New" w:eastAsia="Arial Unicode MS" w:hAnsi="Browallia New" w:cs="Browallia New" w:hint="cs"/>
          <w:sz w:val="28"/>
          <w:szCs w:val="28"/>
          <w:cs/>
        </w:rPr>
        <w:t xml:space="preserve"> </w:t>
      </w:r>
      <w:r w:rsidR="003C4D1D" w:rsidRPr="008245BC">
        <w:rPr>
          <w:rFonts w:ascii="Browallia New" w:eastAsia="Arial Unicode MS" w:hAnsi="Browallia New" w:cs="Browallia New"/>
          <w:sz w:val="28"/>
          <w:szCs w:val="28"/>
        </w:rPr>
        <w:t>:</w:t>
      </w:r>
      <w:r w:rsidR="00E56844" w:rsidRPr="008245BC">
        <w:rPr>
          <w:rFonts w:ascii="Browallia New" w:eastAsia="Arial Unicode MS" w:hAnsi="Browallia New" w:cs="Browallia New"/>
          <w:sz w:val="28"/>
          <w:szCs w:val="28"/>
        </w:rPr>
        <w:t xml:space="preserve"> </w:t>
      </w:r>
      <w:r w:rsidR="00E56844" w:rsidRPr="008245BC">
        <w:rPr>
          <w:rFonts w:ascii="Browallia New" w:eastAsia="Arial Unicode MS" w:hAnsi="Browallia New" w:cs="Browallia New" w:hint="cs"/>
          <w:sz w:val="28"/>
          <w:szCs w:val="28"/>
          <w:cs/>
        </w:rPr>
        <w:t>จำนวน</w:t>
      </w:r>
      <w:r w:rsidR="004A19FD" w:rsidRPr="008245BC">
        <w:rPr>
          <w:rFonts w:ascii="Browallia New" w:eastAsia="Arial Unicode MS" w:hAnsi="Browallia New" w:cs="Browallia New"/>
          <w:sz w:val="28"/>
          <w:szCs w:val="28"/>
        </w:rPr>
        <w:t xml:space="preserve"> </w:t>
      </w:r>
      <w:r w:rsidR="00CC4456">
        <w:rPr>
          <w:rFonts w:ascii="Browallia New" w:eastAsia="Arial Unicode MS" w:hAnsi="Browallia New" w:cs="Browallia New"/>
          <w:sz w:val="28"/>
          <w:szCs w:val="28"/>
        </w:rPr>
        <w:t>17.61</w:t>
      </w:r>
      <w:r w:rsidR="00516EE3" w:rsidRPr="008245BC">
        <w:rPr>
          <w:rFonts w:ascii="Browallia New" w:eastAsia="Arial Unicode MS" w:hAnsi="Browallia New" w:cs="Browallia New"/>
          <w:sz w:val="28"/>
          <w:szCs w:val="28"/>
        </w:rPr>
        <w:t xml:space="preserve"> </w:t>
      </w:r>
      <w:r w:rsidR="00516EE3" w:rsidRPr="008245BC">
        <w:rPr>
          <w:rFonts w:ascii="Browallia New" w:eastAsia="Arial Unicode MS" w:hAnsi="Browallia New" w:cs="Browallia New" w:hint="cs"/>
          <w:sz w:val="28"/>
          <w:szCs w:val="28"/>
          <w:cs/>
        </w:rPr>
        <w:t>ล้านบาท</w:t>
      </w:r>
      <w:r w:rsidR="00234C3D" w:rsidRPr="008245BC">
        <w:rPr>
          <w:rFonts w:ascii="Browallia New" w:eastAsia="Arial Unicode MS" w:hAnsi="Browallia New" w:cs="Browallia New" w:hint="cs"/>
          <w:sz w:val="28"/>
          <w:szCs w:val="28"/>
          <w:cs/>
        </w:rPr>
        <w:t xml:space="preserve"> และ</w:t>
      </w:r>
      <w:r w:rsidR="00953F07" w:rsidRPr="008245BC">
        <w:rPr>
          <w:rFonts w:ascii="Browallia New" w:eastAsia="Arial Unicode MS" w:hAnsi="Browallia New" w:cs="Browallia New" w:hint="cs"/>
          <w:sz w:val="28"/>
          <w:szCs w:val="28"/>
          <w:cs/>
        </w:rPr>
        <w:t xml:space="preserve"> </w:t>
      </w:r>
      <w:r w:rsidR="00CC4456">
        <w:rPr>
          <w:rFonts w:ascii="Browallia New" w:eastAsia="Arial Unicode MS" w:hAnsi="Browallia New" w:cs="Browallia New"/>
          <w:sz w:val="28"/>
          <w:szCs w:val="28"/>
        </w:rPr>
        <w:t>8.33</w:t>
      </w:r>
      <w:r w:rsidR="00953F07" w:rsidRPr="008245BC">
        <w:rPr>
          <w:rFonts w:ascii="Browallia New" w:eastAsia="Arial Unicode MS" w:hAnsi="Browallia New" w:cs="Browallia New"/>
          <w:sz w:val="28"/>
          <w:szCs w:val="28"/>
        </w:rPr>
        <w:t xml:space="preserve"> </w:t>
      </w:r>
      <w:r w:rsidR="00953F07" w:rsidRPr="008245BC">
        <w:rPr>
          <w:rFonts w:ascii="Browallia New" w:eastAsia="Arial Unicode MS" w:hAnsi="Browallia New" w:cs="Browallia New" w:hint="cs"/>
          <w:sz w:val="28"/>
          <w:szCs w:val="28"/>
          <w:cs/>
        </w:rPr>
        <w:t>ล้านบาท</w:t>
      </w:r>
      <w:r w:rsidR="000C1D15">
        <w:rPr>
          <w:rFonts w:ascii="Browallia New" w:eastAsia="Arial Unicode MS" w:hAnsi="Browallia New" w:cs="Browallia New"/>
          <w:sz w:val="28"/>
          <w:szCs w:val="28"/>
        </w:rPr>
        <w:t xml:space="preserve"> </w:t>
      </w:r>
      <w:r w:rsidR="000C1D15">
        <w:rPr>
          <w:rFonts w:ascii="Browallia New" w:eastAsia="Arial Unicode MS" w:hAnsi="Browallia New" w:cs="Browallia New" w:hint="cs"/>
          <w:sz w:val="28"/>
          <w:szCs w:val="28"/>
          <w:cs/>
        </w:rPr>
        <w:t>ตามลำดับ</w:t>
      </w:r>
      <w:r w:rsidR="00147B10" w:rsidRPr="008245BC">
        <w:rPr>
          <w:rFonts w:ascii="Browallia New" w:eastAsia="Arial Unicode MS" w:hAnsi="Browallia New" w:cs="Browallia New" w:hint="cs"/>
          <w:sz w:val="28"/>
          <w:szCs w:val="28"/>
          <w:cs/>
        </w:rPr>
        <w:t>)</w:t>
      </w:r>
      <w:r w:rsidR="00953F07" w:rsidRPr="008245BC">
        <w:rPr>
          <w:rFonts w:ascii="Browallia New" w:eastAsia="Arial Unicode MS" w:hAnsi="Browallia New" w:cs="Browallia New" w:hint="cs"/>
          <w:sz w:val="28"/>
          <w:szCs w:val="28"/>
          <w:cs/>
        </w:rPr>
        <w:t xml:space="preserve"> </w:t>
      </w:r>
      <w:r w:rsidR="00CE2CD6" w:rsidRPr="008245BC">
        <w:rPr>
          <w:rFonts w:ascii="Browallia New" w:eastAsia="Arial Unicode MS" w:hAnsi="Browallia New" w:cs="Browallia New"/>
          <w:sz w:val="28"/>
          <w:szCs w:val="28"/>
          <w:cs/>
        </w:rPr>
        <w:t>กลุ่ม</w:t>
      </w:r>
      <w:r w:rsidR="00A65B52" w:rsidRPr="008245BC">
        <w:rPr>
          <w:rFonts w:ascii="Browallia New" w:hAnsi="Browallia New" w:cs="Browallia New"/>
          <w:sz w:val="28"/>
          <w:szCs w:val="28"/>
          <w:cs/>
        </w:rPr>
        <w:t>บริษัท</w:t>
      </w:r>
      <w:r w:rsidR="00CE2CD6" w:rsidRPr="008245BC">
        <w:rPr>
          <w:rFonts w:ascii="Browallia New" w:eastAsia="Arial Unicode MS" w:hAnsi="Browallia New" w:cs="Browallia New"/>
          <w:sz w:val="28"/>
          <w:szCs w:val="28"/>
          <w:cs/>
        </w:rPr>
        <w:t>ใช้อัตราตั้งขึ้นเป็นทุนร้อยละ</w:t>
      </w:r>
      <w:r w:rsidR="004826B6" w:rsidRPr="008245BC">
        <w:rPr>
          <w:rFonts w:ascii="Browallia New" w:eastAsia="Arial Unicode MS" w:hAnsi="Browallia New" w:cs="Browallia New"/>
          <w:sz w:val="28"/>
          <w:szCs w:val="28"/>
        </w:rPr>
        <w:t xml:space="preserve"> </w:t>
      </w:r>
      <w:r w:rsidR="005F0C39">
        <w:rPr>
          <w:rFonts w:ascii="Browallia New" w:eastAsia="Arial Unicode MS" w:hAnsi="Browallia New" w:cs="Browallia New"/>
          <w:sz w:val="28"/>
          <w:szCs w:val="28"/>
        </w:rPr>
        <w:t>2.50</w:t>
      </w:r>
      <w:r w:rsidR="00CE2CD6" w:rsidRPr="008245BC">
        <w:rPr>
          <w:rFonts w:ascii="Browallia New" w:hAnsi="Browallia New" w:cs="Browallia New"/>
          <w:sz w:val="28"/>
          <w:szCs w:val="28"/>
        </w:rPr>
        <w:t xml:space="preserve"> </w:t>
      </w:r>
      <w:r w:rsidR="00CE2CD6" w:rsidRPr="008245BC">
        <w:rPr>
          <w:rFonts w:ascii="Browallia New" w:eastAsia="Arial Unicode MS" w:hAnsi="Browallia New" w:cs="Browallia New"/>
          <w:sz w:val="28"/>
          <w:szCs w:val="28"/>
          <w:cs/>
        </w:rPr>
        <w:t>ต่อปี</w:t>
      </w:r>
      <w:r w:rsidR="008F3346" w:rsidRPr="008245BC">
        <w:rPr>
          <w:rFonts w:ascii="Browallia New" w:eastAsia="Arial Unicode MS" w:hAnsi="Browallia New" w:cs="Browallia New"/>
          <w:sz w:val="28"/>
          <w:szCs w:val="28"/>
          <w:cs/>
        </w:rPr>
        <w:t xml:space="preserve"> และ</w:t>
      </w:r>
      <w:r w:rsidR="006C290F" w:rsidRPr="008245BC">
        <w:rPr>
          <w:rFonts w:ascii="Browallia New" w:eastAsia="Arial Unicode MS" w:hAnsi="Browallia New" w:cs="Browallia New"/>
          <w:sz w:val="28"/>
          <w:szCs w:val="28"/>
          <w:cs/>
        </w:rPr>
        <w:t xml:space="preserve"> ร้อยละ</w:t>
      </w:r>
      <w:r w:rsidR="00FB46E7" w:rsidRPr="008245BC">
        <w:rPr>
          <w:rFonts w:ascii="Browallia New" w:eastAsia="Arial Unicode MS" w:hAnsi="Browallia New" w:cs="Browallia New"/>
          <w:sz w:val="28"/>
          <w:szCs w:val="28"/>
        </w:rPr>
        <w:t xml:space="preserve"> </w:t>
      </w:r>
      <w:r w:rsidR="00355546">
        <w:rPr>
          <w:rFonts w:ascii="Browallia New" w:eastAsia="Arial Unicode MS" w:hAnsi="Browallia New" w:cs="Browallia New"/>
          <w:sz w:val="28"/>
          <w:szCs w:val="28"/>
        </w:rPr>
        <w:t>1.54</w:t>
      </w:r>
      <w:r w:rsidR="00FB46E7" w:rsidRPr="008245BC">
        <w:rPr>
          <w:rFonts w:ascii="Browallia New" w:eastAsia="Arial Unicode MS" w:hAnsi="Browallia New" w:cs="Browallia New"/>
          <w:sz w:val="28"/>
          <w:szCs w:val="28"/>
        </w:rPr>
        <w:t xml:space="preserve"> </w:t>
      </w:r>
      <w:r w:rsidR="007A7F28" w:rsidRPr="008245BC">
        <w:rPr>
          <w:rFonts w:ascii="Browallia New" w:eastAsia="Arial Unicode MS" w:hAnsi="Browallia New" w:cs="Browallia New"/>
          <w:sz w:val="28"/>
          <w:szCs w:val="28"/>
          <w:cs/>
        </w:rPr>
        <w:t>ต่อปี</w:t>
      </w:r>
      <w:r w:rsidR="00F90348" w:rsidRPr="008245BC">
        <w:rPr>
          <w:rFonts w:ascii="Browallia New" w:eastAsia="Arial Unicode MS" w:hAnsi="Browallia New" w:cs="Browallia New"/>
          <w:sz w:val="28"/>
          <w:szCs w:val="28"/>
        </w:rPr>
        <w:t xml:space="preserve"> </w:t>
      </w:r>
      <w:r w:rsidR="00F90348" w:rsidRPr="008245BC">
        <w:rPr>
          <w:rFonts w:ascii="Browallia New" w:eastAsia="Arial Unicode MS" w:hAnsi="Browallia New" w:cs="Browallia New"/>
          <w:sz w:val="28"/>
          <w:szCs w:val="28"/>
          <w:cs/>
        </w:rPr>
        <w:t>ตามลำดับ</w:t>
      </w:r>
      <w:r w:rsidR="00A65B52" w:rsidRPr="008245BC">
        <w:rPr>
          <w:rFonts w:ascii="Browallia New" w:hAnsi="Browallia New" w:cs="Browallia New"/>
          <w:sz w:val="28"/>
          <w:szCs w:val="28"/>
          <w:cs/>
        </w:rPr>
        <w:t xml:space="preserve"> </w:t>
      </w:r>
      <w:r w:rsidR="00C554F4" w:rsidRPr="008245BC">
        <w:rPr>
          <w:rFonts w:ascii="Browallia New" w:hAnsi="Browallia New" w:cs="Browallia New" w:hint="cs"/>
          <w:sz w:val="28"/>
          <w:szCs w:val="28"/>
          <w:cs/>
        </w:rPr>
        <w:t>(</w:t>
      </w:r>
      <w:r w:rsidR="00E468FA" w:rsidRPr="008245BC">
        <w:rPr>
          <w:rFonts w:ascii="Browallia New" w:eastAsia="Arial Unicode MS" w:hAnsi="Browallia New" w:cs="Browallia New" w:hint="cs"/>
          <w:sz w:val="28"/>
          <w:szCs w:val="28"/>
          <w:cs/>
        </w:rPr>
        <w:t xml:space="preserve">ข้อมูลทางการเงินเฉพาะบริษัท </w:t>
      </w:r>
      <w:r w:rsidR="00E468FA" w:rsidRPr="008245BC">
        <w:rPr>
          <w:rFonts w:ascii="Browallia New" w:eastAsia="Arial Unicode MS" w:hAnsi="Browallia New" w:cs="Browallia New"/>
          <w:sz w:val="28"/>
          <w:szCs w:val="28"/>
        </w:rPr>
        <w:t>:</w:t>
      </w:r>
      <w:r w:rsidR="009C4520" w:rsidRPr="008245BC">
        <w:rPr>
          <w:rFonts w:ascii="Browallia New" w:eastAsia="Arial Unicode MS" w:hAnsi="Browallia New" w:cs="Browallia New"/>
          <w:sz w:val="28"/>
          <w:szCs w:val="28"/>
        </w:rPr>
        <w:t xml:space="preserve"> </w:t>
      </w:r>
      <w:r w:rsidR="00237E46" w:rsidRPr="008245BC">
        <w:rPr>
          <w:rFonts w:ascii="Browallia New" w:eastAsia="Arial Unicode MS" w:hAnsi="Browallia New" w:cs="Browallia New" w:hint="cs"/>
          <w:sz w:val="28"/>
          <w:szCs w:val="28"/>
          <w:cs/>
        </w:rPr>
        <w:t xml:space="preserve">ร้อยละ </w:t>
      </w:r>
      <w:r w:rsidR="00EE5570" w:rsidRPr="00A21EAC">
        <w:rPr>
          <w:rFonts w:ascii="Browallia New" w:eastAsia="Arial Unicode MS" w:hAnsi="Browallia New" w:cs="Browallia New"/>
          <w:sz w:val="28"/>
          <w:szCs w:val="28"/>
        </w:rPr>
        <w:t>5.7</w:t>
      </w:r>
      <w:r w:rsidR="00A21EAC" w:rsidRPr="00A21EAC">
        <w:rPr>
          <w:rFonts w:ascii="Browallia New" w:eastAsia="Arial Unicode MS" w:hAnsi="Browallia New" w:cs="Browallia New"/>
          <w:sz w:val="28"/>
          <w:szCs w:val="28"/>
        </w:rPr>
        <w:t>6</w:t>
      </w:r>
      <w:r w:rsidR="00237E46" w:rsidRPr="008245BC">
        <w:rPr>
          <w:rFonts w:ascii="Browallia New" w:eastAsia="Arial Unicode MS" w:hAnsi="Browallia New" w:cs="Browallia New" w:hint="cs"/>
          <w:sz w:val="28"/>
          <w:szCs w:val="28"/>
          <w:cs/>
        </w:rPr>
        <w:t xml:space="preserve"> ต่อปี และ </w:t>
      </w:r>
      <w:r w:rsidR="00EE2F11">
        <w:rPr>
          <w:rFonts w:ascii="Browallia New" w:eastAsia="Arial Unicode MS" w:hAnsi="Browallia New" w:cs="Browallia New"/>
          <w:sz w:val="28"/>
          <w:szCs w:val="28"/>
        </w:rPr>
        <w:br/>
      </w:r>
      <w:r w:rsidR="00237E46" w:rsidRPr="008245BC">
        <w:rPr>
          <w:rFonts w:ascii="Browallia New" w:eastAsia="Arial Unicode MS" w:hAnsi="Browallia New" w:cs="Browallia New" w:hint="cs"/>
          <w:sz w:val="28"/>
          <w:szCs w:val="28"/>
          <w:cs/>
        </w:rPr>
        <w:t xml:space="preserve">ร้อยละ </w:t>
      </w:r>
      <w:r w:rsidR="00EE5570">
        <w:rPr>
          <w:rFonts w:ascii="Browallia New" w:eastAsia="Arial Unicode MS" w:hAnsi="Browallia New" w:cs="Browallia New"/>
          <w:sz w:val="28"/>
          <w:szCs w:val="28"/>
        </w:rPr>
        <w:t>2.28</w:t>
      </w:r>
      <w:r w:rsidR="008245BC" w:rsidRPr="008245BC">
        <w:rPr>
          <w:rFonts w:ascii="Browallia New" w:eastAsia="Arial Unicode MS" w:hAnsi="Browallia New" w:cs="Browallia New"/>
          <w:sz w:val="28"/>
          <w:szCs w:val="28"/>
        </w:rPr>
        <w:t xml:space="preserve"> </w:t>
      </w:r>
      <w:r w:rsidR="008245BC" w:rsidRPr="008245BC">
        <w:rPr>
          <w:rFonts w:ascii="Browallia New" w:eastAsia="Arial Unicode MS" w:hAnsi="Browallia New" w:cs="Browallia New" w:hint="cs"/>
          <w:sz w:val="28"/>
          <w:szCs w:val="28"/>
          <w:cs/>
        </w:rPr>
        <w:t>ต่อปี</w:t>
      </w:r>
      <w:r w:rsidR="000C6FD0">
        <w:rPr>
          <w:rFonts w:ascii="Browallia New" w:eastAsia="Arial Unicode MS" w:hAnsi="Browallia New" w:cs="Browallia New"/>
          <w:sz w:val="28"/>
          <w:szCs w:val="28"/>
        </w:rPr>
        <w:t xml:space="preserve"> </w:t>
      </w:r>
      <w:r w:rsidR="000C6FD0">
        <w:rPr>
          <w:rFonts w:ascii="Browallia New" w:eastAsia="Arial Unicode MS" w:hAnsi="Browallia New" w:cs="Browallia New" w:hint="cs"/>
          <w:sz w:val="28"/>
          <w:szCs w:val="28"/>
          <w:cs/>
        </w:rPr>
        <w:t>ตามลำดับ</w:t>
      </w:r>
      <w:r w:rsidR="00C554F4" w:rsidRPr="008245BC">
        <w:rPr>
          <w:rFonts w:ascii="Browallia New" w:hAnsi="Browallia New" w:cs="Browallia New" w:hint="cs"/>
          <w:sz w:val="28"/>
          <w:szCs w:val="28"/>
          <w:cs/>
        </w:rPr>
        <w:t xml:space="preserve">) </w:t>
      </w:r>
      <w:r w:rsidR="00CE2CD6" w:rsidRPr="008245BC">
        <w:rPr>
          <w:rFonts w:ascii="Browallia New" w:eastAsia="Arial Unicode MS" w:hAnsi="Browallia New" w:cs="Browallia New"/>
          <w:sz w:val="28"/>
          <w:szCs w:val="28"/>
          <w:cs/>
        </w:rPr>
        <w:t>ในการคำนวณต้นทุนการกู้ยืมที่รวมเป็นส่วนหนึ่งของราคาทุนของสินทรัพย์ที่เพิ่มขึ้น</w:t>
      </w:r>
      <w:r w:rsidR="00EE2F11">
        <w:rPr>
          <w:rFonts w:ascii="Browallia New" w:eastAsia="Arial Unicode MS" w:hAnsi="Browallia New" w:cs="Browallia New"/>
          <w:sz w:val="28"/>
          <w:szCs w:val="28"/>
        </w:rPr>
        <w:br/>
      </w:r>
      <w:r w:rsidR="00CE2CD6" w:rsidRPr="008245BC">
        <w:rPr>
          <w:rFonts w:ascii="Browallia New" w:eastAsia="Arial Unicode MS" w:hAnsi="Browallia New" w:cs="Browallia New"/>
          <w:sz w:val="28"/>
          <w:szCs w:val="28"/>
          <w:cs/>
        </w:rPr>
        <w:t>ในระหว่างงวด</w:t>
      </w:r>
    </w:p>
    <w:p w14:paraId="428F70E9" w14:textId="77777777" w:rsidR="00F75E84" w:rsidRPr="006023B0" w:rsidRDefault="00F75E84" w:rsidP="00F73F75">
      <w:pPr>
        <w:spacing w:line="240" w:lineRule="auto"/>
        <w:ind w:left="426"/>
        <w:jc w:val="thaiDistribute"/>
        <w:rPr>
          <w:rFonts w:ascii="Browallia New" w:eastAsia="Arial Unicode MS" w:hAnsi="Browallia New" w:cs="Browallia New"/>
          <w:sz w:val="20"/>
          <w:szCs w:val="20"/>
        </w:rPr>
      </w:pPr>
    </w:p>
    <w:p w14:paraId="2D56277F" w14:textId="6E9C1319" w:rsidR="006971B8" w:rsidRPr="009351DA" w:rsidRDefault="006971B8" w:rsidP="008D44BC">
      <w:pPr>
        <w:numPr>
          <w:ilvl w:val="0"/>
          <w:numId w:val="16"/>
        </w:numPr>
        <w:tabs>
          <w:tab w:val="clear" w:pos="227"/>
          <w:tab w:val="clear" w:pos="454"/>
          <w:tab w:val="clear" w:pos="680"/>
          <w:tab w:val="clear" w:pos="907"/>
          <w:tab w:val="clear" w:pos="1635"/>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9351DA">
        <w:rPr>
          <w:rFonts w:ascii="Browallia New" w:hAnsi="Browallia New" w:cs="Browallia New"/>
          <w:b/>
          <w:bCs/>
          <w:sz w:val="28"/>
          <w:szCs w:val="28"/>
          <w:cs/>
          <w:lang w:val="en-GB"/>
        </w:rPr>
        <w:t>เงินลงทุนในบริษัทย่อย</w:t>
      </w:r>
    </w:p>
    <w:p w14:paraId="33ED5E63" w14:textId="480DDE62" w:rsidR="00527B4D"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4"/>
          <w:szCs w:val="24"/>
          <w:lang w:val="en-GB"/>
        </w:rPr>
      </w:pPr>
    </w:p>
    <w:tbl>
      <w:tblPr>
        <w:tblW w:w="9578" w:type="dxa"/>
        <w:tblInd w:w="284" w:type="dxa"/>
        <w:tblLayout w:type="fixed"/>
        <w:tblLook w:val="0000" w:firstRow="0" w:lastRow="0" w:firstColumn="0" w:lastColumn="0" w:noHBand="0" w:noVBand="0"/>
      </w:tblPr>
      <w:tblGrid>
        <w:gridCol w:w="2690"/>
        <w:gridCol w:w="706"/>
        <w:gridCol w:w="707"/>
        <w:gridCol w:w="617"/>
        <w:gridCol w:w="630"/>
        <w:gridCol w:w="630"/>
        <w:gridCol w:w="630"/>
        <w:gridCol w:w="786"/>
        <w:gridCol w:w="744"/>
        <w:gridCol w:w="708"/>
        <w:gridCol w:w="721"/>
        <w:gridCol w:w="9"/>
      </w:tblGrid>
      <w:tr w:rsidR="00AA70AC" w:rsidRPr="003965AF" w14:paraId="46057FC5" w14:textId="77777777" w:rsidTr="005E5607">
        <w:trPr>
          <w:tblHeader/>
        </w:trPr>
        <w:tc>
          <w:tcPr>
            <w:tcW w:w="2690" w:type="dxa"/>
            <w:vAlign w:val="bottom"/>
          </w:tcPr>
          <w:p w14:paraId="50C3A9AD" w14:textId="77777777" w:rsidR="00AA70AC" w:rsidRPr="003965AF" w:rsidRDefault="00AA70AC" w:rsidP="004E5BFC">
            <w:pPr>
              <w:spacing w:line="240" w:lineRule="auto"/>
              <w:ind w:left="175" w:hanging="175"/>
              <w:jc w:val="center"/>
              <w:rPr>
                <w:rFonts w:ascii="Browallia New" w:hAnsi="Browallia New" w:cs="Browallia New"/>
                <w:cs/>
              </w:rPr>
            </w:pPr>
          </w:p>
        </w:tc>
        <w:tc>
          <w:tcPr>
            <w:tcW w:w="1413" w:type="dxa"/>
            <w:gridSpan w:val="2"/>
          </w:tcPr>
          <w:p w14:paraId="7D512264" w14:textId="77777777" w:rsidR="00AA70AC" w:rsidRPr="003965AF" w:rsidRDefault="00AA70AC" w:rsidP="004E5BFC">
            <w:pPr>
              <w:tabs>
                <w:tab w:val="clear" w:pos="227"/>
                <w:tab w:val="clear" w:pos="454"/>
                <w:tab w:val="clear" w:pos="680"/>
                <w:tab w:val="clear" w:pos="907"/>
              </w:tabs>
              <w:spacing w:line="240" w:lineRule="auto"/>
              <w:jc w:val="right"/>
              <w:rPr>
                <w:rFonts w:ascii="Browallia New" w:hAnsi="Browallia New" w:cs="Browallia New"/>
                <w:cs/>
              </w:rPr>
            </w:pPr>
          </w:p>
        </w:tc>
        <w:tc>
          <w:tcPr>
            <w:tcW w:w="5475" w:type="dxa"/>
            <w:gridSpan w:val="9"/>
            <w:vAlign w:val="bottom"/>
          </w:tcPr>
          <w:p w14:paraId="2CA160A6" w14:textId="77777777" w:rsidR="00AA70AC" w:rsidRPr="003965AF" w:rsidRDefault="00AA70AC" w:rsidP="004E5BFC">
            <w:pPr>
              <w:tabs>
                <w:tab w:val="clear" w:pos="227"/>
                <w:tab w:val="clear" w:pos="454"/>
                <w:tab w:val="clear" w:pos="680"/>
                <w:tab w:val="clear" w:pos="907"/>
              </w:tabs>
              <w:spacing w:line="240" w:lineRule="auto"/>
              <w:jc w:val="right"/>
              <w:rPr>
                <w:rFonts w:ascii="Browallia New" w:hAnsi="Browallia New" w:cs="Browallia New"/>
              </w:rPr>
            </w:pPr>
            <w:r w:rsidRPr="003965AF">
              <w:rPr>
                <w:rFonts w:ascii="Browallia New" w:hAnsi="Browallia New" w:cs="Browallia New"/>
                <w:cs/>
              </w:rPr>
              <w:t>(หน่วย</w:t>
            </w:r>
            <w:r w:rsidRPr="003965AF">
              <w:rPr>
                <w:rFonts w:ascii="Browallia New" w:hAnsi="Browallia New" w:cs="Browallia New"/>
              </w:rPr>
              <w:t xml:space="preserve"> </w:t>
            </w:r>
            <w:r w:rsidRPr="003965AF">
              <w:rPr>
                <w:rFonts w:ascii="Browallia New" w:hAnsi="Browallia New" w:cs="Browallia New"/>
                <w:cs/>
                <w:lang w:val="en-GB"/>
              </w:rPr>
              <w:t>:</w:t>
            </w:r>
            <w:r w:rsidRPr="003965AF">
              <w:rPr>
                <w:rFonts w:ascii="Browallia New" w:hAnsi="Browallia New" w:cs="Browallia New"/>
              </w:rPr>
              <w:t xml:space="preserve"> </w:t>
            </w:r>
            <w:r w:rsidRPr="003965AF">
              <w:rPr>
                <w:rFonts w:ascii="Browallia New" w:hAnsi="Browallia New" w:cs="Browallia New"/>
                <w:cs/>
              </w:rPr>
              <w:t>พันบาท)</w:t>
            </w:r>
          </w:p>
        </w:tc>
      </w:tr>
      <w:tr w:rsidR="00AA70AC" w:rsidRPr="003965AF" w14:paraId="5446DEF3" w14:textId="77777777" w:rsidTr="005E5607">
        <w:trPr>
          <w:tblHeader/>
        </w:trPr>
        <w:tc>
          <w:tcPr>
            <w:tcW w:w="2690" w:type="dxa"/>
            <w:vAlign w:val="bottom"/>
          </w:tcPr>
          <w:p w14:paraId="5C037CA2" w14:textId="77777777" w:rsidR="00AA70AC" w:rsidRPr="003965AF" w:rsidRDefault="00AA70AC" w:rsidP="004E5BFC">
            <w:pPr>
              <w:spacing w:line="240" w:lineRule="auto"/>
              <w:ind w:left="175" w:hanging="175"/>
              <w:jc w:val="center"/>
              <w:rPr>
                <w:rFonts w:ascii="Browallia New" w:hAnsi="Browallia New" w:cs="Browallia New"/>
                <w:cs/>
              </w:rPr>
            </w:pPr>
          </w:p>
        </w:tc>
        <w:tc>
          <w:tcPr>
            <w:tcW w:w="6888" w:type="dxa"/>
            <w:gridSpan w:val="11"/>
          </w:tcPr>
          <w:p w14:paraId="0CD14B6A" w14:textId="32D35691" w:rsidR="00AA70AC" w:rsidRPr="003965AF" w:rsidRDefault="00AA70AC" w:rsidP="004E5BF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AA70AC">
              <w:rPr>
                <w:rFonts w:ascii="Browallia New" w:hAnsi="Browallia New" w:cs="Browallia New"/>
                <w:cs/>
              </w:rPr>
              <w:t>ข้อมูลทางการเงินเฉพาะบริษัท</w:t>
            </w:r>
          </w:p>
        </w:tc>
      </w:tr>
      <w:tr w:rsidR="00AA70AC" w:rsidRPr="003965AF" w14:paraId="70CB9163" w14:textId="77777777" w:rsidTr="005E5607">
        <w:trPr>
          <w:tblHeader/>
        </w:trPr>
        <w:tc>
          <w:tcPr>
            <w:tcW w:w="2690" w:type="dxa"/>
            <w:vAlign w:val="bottom"/>
          </w:tcPr>
          <w:p w14:paraId="3DE3E805" w14:textId="77777777" w:rsidR="00AA70AC" w:rsidRPr="003965AF" w:rsidRDefault="00AA70AC" w:rsidP="004E5BFC">
            <w:pPr>
              <w:spacing w:line="240" w:lineRule="auto"/>
              <w:ind w:left="175" w:hanging="175"/>
              <w:jc w:val="center"/>
              <w:rPr>
                <w:rFonts w:ascii="Browallia New" w:hAnsi="Browallia New" w:cs="Browallia New"/>
                <w:cs/>
              </w:rPr>
            </w:pPr>
          </w:p>
        </w:tc>
        <w:tc>
          <w:tcPr>
            <w:tcW w:w="1413" w:type="dxa"/>
            <w:gridSpan w:val="2"/>
            <w:vAlign w:val="bottom"/>
          </w:tcPr>
          <w:p w14:paraId="6B48D630" w14:textId="77777777" w:rsidR="00AA70AC" w:rsidRPr="003965AF" w:rsidRDefault="00AA70AC" w:rsidP="004E5BF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3965AF">
              <w:rPr>
                <w:rFonts w:ascii="Browallia New" w:hAnsi="Browallia New" w:cs="Browallia New"/>
                <w:cs/>
              </w:rPr>
              <w:t>ทุนเรียกชำระแล้ว</w:t>
            </w:r>
          </w:p>
        </w:tc>
        <w:tc>
          <w:tcPr>
            <w:tcW w:w="1247" w:type="dxa"/>
            <w:gridSpan w:val="2"/>
            <w:vAlign w:val="bottom"/>
          </w:tcPr>
          <w:p w14:paraId="644DEF7D" w14:textId="77777777" w:rsidR="00AA70AC" w:rsidRPr="003965AF" w:rsidRDefault="00AA70AC" w:rsidP="004E5BF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3965AF">
              <w:rPr>
                <w:rFonts w:ascii="Browallia New" w:hAnsi="Browallia New" w:cs="Browallia New"/>
                <w:cs/>
              </w:rPr>
              <w:t>สัดส่วนเงินลงทุน</w:t>
            </w:r>
            <w:r w:rsidRPr="003965AF">
              <w:rPr>
                <w:rFonts w:ascii="Browallia New" w:hAnsi="Browallia New" w:cs="Browallia New"/>
              </w:rPr>
              <w:t xml:space="preserve"> </w:t>
            </w:r>
          </w:p>
          <w:p w14:paraId="1CE97896" w14:textId="77777777" w:rsidR="00AA70AC" w:rsidRPr="003965AF" w:rsidRDefault="00AA70AC" w:rsidP="004E5BF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3965AF">
              <w:rPr>
                <w:rFonts w:ascii="Browallia New" w:hAnsi="Browallia New" w:cs="Browallia New"/>
                <w:cs/>
              </w:rPr>
              <w:t>(ร้อยละ)</w:t>
            </w:r>
          </w:p>
        </w:tc>
        <w:tc>
          <w:tcPr>
            <w:tcW w:w="1260" w:type="dxa"/>
            <w:gridSpan w:val="2"/>
            <w:vAlign w:val="bottom"/>
          </w:tcPr>
          <w:p w14:paraId="43C3D4BB" w14:textId="77777777" w:rsidR="00AA70AC" w:rsidRPr="003965AF" w:rsidRDefault="00AA70AC" w:rsidP="004E5BF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cs/>
              </w:rPr>
            </w:pPr>
            <w:r w:rsidRPr="003965AF">
              <w:rPr>
                <w:rFonts w:ascii="Browallia New" w:hAnsi="Browallia New" w:cs="Browallia New"/>
                <w:cs/>
              </w:rPr>
              <w:t xml:space="preserve">สัดส่วนของหุ้นสามัญที่ถือโดยบริษัทย่อย </w:t>
            </w:r>
            <w:r w:rsidRPr="003965AF">
              <w:rPr>
                <w:rFonts w:ascii="Browallia New" w:hAnsi="Browallia New" w:cs="Browallia New"/>
              </w:rPr>
              <w:br/>
            </w:r>
            <w:r w:rsidRPr="003965AF">
              <w:rPr>
                <w:rFonts w:ascii="Browallia New" w:hAnsi="Browallia New" w:cs="Browallia New"/>
                <w:cs/>
              </w:rPr>
              <w:t>(ร้อยละ)</w:t>
            </w:r>
          </w:p>
        </w:tc>
        <w:tc>
          <w:tcPr>
            <w:tcW w:w="1530" w:type="dxa"/>
            <w:gridSpan w:val="2"/>
            <w:vAlign w:val="bottom"/>
          </w:tcPr>
          <w:p w14:paraId="4AC4D34A" w14:textId="77777777" w:rsidR="00AA70AC" w:rsidRPr="003965AF" w:rsidRDefault="00AA70AC" w:rsidP="004E5BF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3965AF">
              <w:rPr>
                <w:rFonts w:ascii="Browallia New" w:hAnsi="Browallia New" w:cs="Browallia New"/>
                <w:cs/>
              </w:rPr>
              <w:t>ราคาทุน</w:t>
            </w:r>
          </w:p>
        </w:tc>
        <w:tc>
          <w:tcPr>
            <w:tcW w:w="1438" w:type="dxa"/>
            <w:gridSpan w:val="3"/>
            <w:vAlign w:val="bottom"/>
          </w:tcPr>
          <w:p w14:paraId="7BEA910D" w14:textId="77777777" w:rsidR="00AA70AC" w:rsidRPr="003965AF" w:rsidRDefault="00AA70AC" w:rsidP="004E5BF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3965AF">
              <w:rPr>
                <w:rFonts w:ascii="Browallia New" w:hAnsi="Browallia New" w:cs="Browallia New"/>
                <w:cs/>
              </w:rPr>
              <w:t>เงินปันผล</w:t>
            </w:r>
          </w:p>
        </w:tc>
      </w:tr>
      <w:tr w:rsidR="00355546" w:rsidRPr="003965AF" w14:paraId="2ABE8044" w14:textId="77777777" w:rsidTr="005E5607">
        <w:trPr>
          <w:gridAfter w:val="1"/>
          <w:wAfter w:w="9" w:type="dxa"/>
          <w:tblHeader/>
        </w:trPr>
        <w:tc>
          <w:tcPr>
            <w:tcW w:w="2690" w:type="dxa"/>
            <w:vAlign w:val="bottom"/>
          </w:tcPr>
          <w:p w14:paraId="4C9571EF" w14:textId="77777777" w:rsidR="00355546" w:rsidRPr="003965AF" w:rsidRDefault="00355546" w:rsidP="00355546">
            <w:pPr>
              <w:pBdr>
                <w:bottom w:val="single" w:sz="4" w:space="1" w:color="auto"/>
              </w:pBdr>
              <w:spacing w:line="240" w:lineRule="auto"/>
              <w:ind w:left="175" w:hanging="175"/>
              <w:jc w:val="center"/>
              <w:rPr>
                <w:rFonts w:ascii="Browallia New" w:hAnsi="Browallia New" w:cs="Browallia New"/>
                <w:cs/>
              </w:rPr>
            </w:pPr>
            <w:r w:rsidRPr="003965AF">
              <w:rPr>
                <w:rFonts w:ascii="Browallia New" w:hAnsi="Browallia New" w:cs="Browallia New"/>
                <w:cs/>
              </w:rPr>
              <w:t>ชื่อบริษัทย่อย</w:t>
            </w:r>
          </w:p>
        </w:tc>
        <w:tc>
          <w:tcPr>
            <w:tcW w:w="706" w:type="dxa"/>
            <w:vAlign w:val="bottom"/>
          </w:tcPr>
          <w:p w14:paraId="1C40B81E" w14:textId="38C70327" w:rsidR="00355546" w:rsidRPr="003965AF" w:rsidRDefault="00355546" w:rsidP="0035554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lang w:val="en-GB"/>
              </w:rPr>
            </w:pPr>
            <w:r>
              <w:rPr>
                <w:rFonts w:ascii="Browallia New" w:hAnsi="Browallia New" w:cs="Browallia New"/>
                <w:sz w:val="16"/>
                <w:szCs w:val="16"/>
              </w:rPr>
              <w:t>30</w:t>
            </w:r>
            <w:r>
              <w:rPr>
                <w:rFonts w:ascii="Browallia New" w:hAnsi="Browallia New" w:cs="Browallia New" w:hint="cs"/>
                <w:sz w:val="16"/>
                <w:szCs w:val="16"/>
                <w:cs/>
              </w:rPr>
              <w:t xml:space="preserve"> มิ.ย.</w:t>
            </w:r>
            <w:r>
              <w:rPr>
                <w:rFonts w:ascii="Browallia New" w:hAnsi="Browallia New" w:cs="Browallia New"/>
                <w:sz w:val="16"/>
                <w:szCs w:val="16"/>
                <w:cs/>
              </w:rPr>
              <w:br/>
            </w:r>
            <w:r>
              <w:rPr>
                <w:rFonts w:ascii="Browallia New" w:hAnsi="Browallia New" w:cs="Browallia New"/>
                <w:sz w:val="16"/>
                <w:szCs w:val="16"/>
              </w:rPr>
              <w:t>2569</w:t>
            </w:r>
          </w:p>
        </w:tc>
        <w:tc>
          <w:tcPr>
            <w:tcW w:w="707" w:type="dxa"/>
            <w:vAlign w:val="bottom"/>
          </w:tcPr>
          <w:p w14:paraId="52848FAF" w14:textId="77777777" w:rsidR="00355546" w:rsidRPr="00235043" w:rsidRDefault="00355546" w:rsidP="0035554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35043">
              <w:rPr>
                <w:rFonts w:ascii="Browallia New" w:hAnsi="Browallia New" w:cs="Browallia New"/>
                <w:sz w:val="16"/>
                <w:szCs w:val="16"/>
                <w:lang w:val="en-GB"/>
              </w:rPr>
              <w:t>31</w:t>
            </w:r>
            <w:r w:rsidRPr="00235043">
              <w:rPr>
                <w:rFonts w:ascii="Browallia New" w:hAnsi="Browallia New" w:cs="Browallia New"/>
                <w:sz w:val="16"/>
                <w:szCs w:val="16"/>
                <w:cs/>
                <w:lang w:val="en-GB"/>
              </w:rPr>
              <w:t xml:space="preserve"> ธ.ค.</w:t>
            </w:r>
          </w:p>
          <w:p w14:paraId="79E405A7" w14:textId="4289207D" w:rsidR="00355546" w:rsidRPr="003965AF" w:rsidRDefault="00355546" w:rsidP="0035554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235043">
              <w:rPr>
                <w:rFonts w:ascii="Browallia New" w:hAnsi="Browallia New" w:cs="Browallia New"/>
                <w:sz w:val="16"/>
                <w:szCs w:val="16"/>
                <w:lang w:val="en-GB"/>
              </w:rPr>
              <w:t>256</w:t>
            </w:r>
            <w:r>
              <w:rPr>
                <w:rFonts w:ascii="Browallia New" w:hAnsi="Browallia New" w:cs="Browallia New"/>
                <w:sz w:val="16"/>
                <w:szCs w:val="16"/>
              </w:rPr>
              <w:t>8</w:t>
            </w:r>
          </w:p>
        </w:tc>
        <w:tc>
          <w:tcPr>
            <w:tcW w:w="617" w:type="dxa"/>
            <w:vAlign w:val="bottom"/>
          </w:tcPr>
          <w:p w14:paraId="3BB9BEB2" w14:textId="0E9F913C" w:rsidR="00355546" w:rsidRPr="003965AF" w:rsidRDefault="00355546" w:rsidP="0035554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lang w:val="en-GB"/>
              </w:rPr>
            </w:pPr>
            <w:r>
              <w:rPr>
                <w:rFonts w:ascii="Browallia New" w:hAnsi="Browallia New" w:cs="Browallia New"/>
                <w:sz w:val="16"/>
                <w:szCs w:val="16"/>
              </w:rPr>
              <w:t>30</w:t>
            </w:r>
            <w:r>
              <w:rPr>
                <w:rFonts w:ascii="Browallia New" w:hAnsi="Browallia New" w:cs="Browallia New" w:hint="cs"/>
                <w:sz w:val="16"/>
                <w:szCs w:val="16"/>
                <w:cs/>
              </w:rPr>
              <w:t xml:space="preserve"> มิ.ย.</w:t>
            </w:r>
            <w:r>
              <w:rPr>
                <w:rFonts w:ascii="Browallia New" w:hAnsi="Browallia New" w:cs="Browallia New"/>
                <w:sz w:val="16"/>
                <w:szCs w:val="16"/>
                <w:cs/>
              </w:rPr>
              <w:br/>
            </w:r>
            <w:r>
              <w:rPr>
                <w:rFonts w:ascii="Browallia New" w:hAnsi="Browallia New" w:cs="Browallia New"/>
                <w:sz w:val="16"/>
                <w:szCs w:val="16"/>
              </w:rPr>
              <w:t>2569</w:t>
            </w:r>
          </w:p>
        </w:tc>
        <w:tc>
          <w:tcPr>
            <w:tcW w:w="630" w:type="dxa"/>
            <w:vAlign w:val="bottom"/>
          </w:tcPr>
          <w:p w14:paraId="0DAAB105" w14:textId="77777777" w:rsidR="00355546" w:rsidRPr="00235043" w:rsidRDefault="00355546" w:rsidP="0035554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35043">
              <w:rPr>
                <w:rFonts w:ascii="Browallia New" w:hAnsi="Browallia New" w:cs="Browallia New"/>
                <w:sz w:val="16"/>
                <w:szCs w:val="16"/>
                <w:lang w:val="en-GB"/>
              </w:rPr>
              <w:t>31</w:t>
            </w:r>
            <w:r w:rsidRPr="00235043">
              <w:rPr>
                <w:rFonts w:ascii="Browallia New" w:hAnsi="Browallia New" w:cs="Browallia New"/>
                <w:sz w:val="16"/>
                <w:szCs w:val="16"/>
                <w:cs/>
                <w:lang w:val="en-GB"/>
              </w:rPr>
              <w:t xml:space="preserve"> ธ.ค.</w:t>
            </w:r>
          </w:p>
          <w:p w14:paraId="5FD58336" w14:textId="6855D5A5" w:rsidR="00355546" w:rsidRPr="003965AF" w:rsidRDefault="00355546" w:rsidP="0035554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235043">
              <w:rPr>
                <w:rFonts w:ascii="Browallia New" w:hAnsi="Browallia New" w:cs="Browallia New"/>
                <w:sz w:val="16"/>
                <w:szCs w:val="16"/>
                <w:lang w:val="en-GB"/>
              </w:rPr>
              <w:t>256</w:t>
            </w:r>
            <w:r>
              <w:rPr>
                <w:rFonts w:ascii="Browallia New" w:hAnsi="Browallia New" w:cs="Browallia New"/>
                <w:sz w:val="16"/>
                <w:szCs w:val="16"/>
              </w:rPr>
              <w:t>8</w:t>
            </w:r>
          </w:p>
        </w:tc>
        <w:tc>
          <w:tcPr>
            <w:tcW w:w="630" w:type="dxa"/>
            <w:vAlign w:val="bottom"/>
          </w:tcPr>
          <w:p w14:paraId="1D179293" w14:textId="778E268D" w:rsidR="00355546" w:rsidRPr="003965AF" w:rsidRDefault="00355546" w:rsidP="0035554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Pr>
                <w:rFonts w:ascii="Browallia New" w:hAnsi="Browallia New" w:cs="Browallia New"/>
                <w:sz w:val="16"/>
                <w:szCs w:val="16"/>
              </w:rPr>
              <w:t>30</w:t>
            </w:r>
            <w:r>
              <w:rPr>
                <w:rFonts w:ascii="Browallia New" w:hAnsi="Browallia New" w:cs="Browallia New" w:hint="cs"/>
                <w:sz w:val="16"/>
                <w:szCs w:val="16"/>
                <w:cs/>
              </w:rPr>
              <w:t xml:space="preserve"> มิ.ย.</w:t>
            </w:r>
            <w:r>
              <w:rPr>
                <w:rFonts w:ascii="Browallia New" w:hAnsi="Browallia New" w:cs="Browallia New"/>
                <w:sz w:val="16"/>
                <w:szCs w:val="16"/>
                <w:cs/>
              </w:rPr>
              <w:br/>
            </w:r>
            <w:r>
              <w:rPr>
                <w:rFonts w:ascii="Browallia New" w:hAnsi="Browallia New" w:cs="Browallia New"/>
                <w:sz w:val="16"/>
                <w:szCs w:val="16"/>
              </w:rPr>
              <w:t>2569</w:t>
            </w:r>
          </w:p>
        </w:tc>
        <w:tc>
          <w:tcPr>
            <w:tcW w:w="630" w:type="dxa"/>
            <w:vAlign w:val="bottom"/>
          </w:tcPr>
          <w:p w14:paraId="5D3318E0" w14:textId="77777777" w:rsidR="00355546" w:rsidRPr="00235043" w:rsidRDefault="00355546" w:rsidP="0035554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35043">
              <w:rPr>
                <w:rFonts w:ascii="Browallia New" w:hAnsi="Browallia New" w:cs="Browallia New"/>
                <w:sz w:val="16"/>
                <w:szCs w:val="16"/>
                <w:lang w:val="en-GB"/>
              </w:rPr>
              <w:t>31</w:t>
            </w:r>
            <w:r w:rsidRPr="00235043">
              <w:rPr>
                <w:rFonts w:ascii="Browallia New" w:hAnsi="Browallia New" w:cs="Browallia New"/>
                <w:sz w:val="16"/>
                <w:szCs w:val="16"/>
                <w:cs/>
                <w:lang w:val="en-GB"/>
              </w:rPr>
              <w:t xml:space="preserve"> ธ.ค.</w:t>
            </w:r>
          </w:p>
          <w:p w14:paraId="2C5ED0B8" w14:textId="0C4E2B62" w:rsidR="00355546" w:rsidRPr="003965AF" w:rsidRDefault="00355546" w:rsidP="0035554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lang w:val="en-GB"/>
              </w:rPr>
            </w:pPr>
            <w:r w:rsidRPr="00235043">
              <w:rPr>
                <w:rFonts w:ascii="Browallia New" w:hAnsi="Browallia New" w:cs="Browallia New"/>
                <w:sz w:val="16"/>
                <w:szCs w:val="16"/>
                <w:lang w:val="en-GB"/>
              </w:rPr>
              <w:t>256</w:t>
            </w:r>
            <w:r>
              <w:rPr>
                <w:rFonts w:ascii="Browallia New" w:hAnsi="Browallia New" w:cs="Browallia New"/>
                <w:sz w:val="16"/>
                <w:szCs w:val="16"/>
              </w:rPr>
              <w:t>8</w:t>
            </w:r>
          </w:p>
        </w:tc>
        <w:tc>
          <w:tcPr>
            <w:tcW w:w="786" w:type="dxa"/>
            <w:vAlign w:val="bottom"/>
          </w:tcPr>
          <w:p w14:paraId="4C79E8FA" w14:textId="4321E9E1" w:rsidR="00355546" w:rsidRPr="003965AF" w:rsidRDefault="00355546" w:rsidP="0035554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lang w:val="en-GB"/>
              </w:rPr>
            </w:pPr>
            <w:r>
              <w:rPr>
                <w:rFonts w:ascii="Browallia New" w:hAnsi="Browallia New" w:cs="Browallia New"/>
                <w:sz w:val="16"/>
                <w:szCs w:val="16"/>
              </w:rPr>
              <w:t>30</w:t>
            </w:r>
            <w:r>
              <w:rPr>
                <w:rFonts w:ascii="Browallia New" w:hAnsi="Browallia New" w:cs="Browallia New" w:hint="cs"/>
                <w:sz w:val="16"/>
                <w:szCs w:val="16"/>
                <w:cs/>
              </w:rPr>
              <w:t xml:space="preserve"> มิ.ย.</w:t>
            </w:r>
            <w:r>
              <w:rPr>
                <w:rFonts w:ascii="Browallia New" w:hAnsi="Browallia New" w:cs="Browallia New"/>
                <w:sz w:val="16"/>
                <w:szCs w:val="16"/>
                <w:cs/>
              </w:rPr>
              <w:br/>
            </w:r>
            <w:r>
              <w:rPr>
                <w:rFonts w:ascii="Browallia New" w:hAnsi="Browallia New" w:cs="Browallia New"/>
                <w:sz w:val="16"/>
                <w:szCs w:val="16"/>
              </w:rPr>
              <w:t>2569</w:t>
            </w:r>
          </w:p>
        </w:tc>
        <w:tc>
          <w:tcPr>
            <w:tcW w:w="744" w:type="dxa"/>
            <w:vAlign w:val="bottom"/>
          </w:tcPr>
          <w:p w14:paraId="4683E2FA" w14:textId="77777777" w:rsidR="00355546" w:rsidRPr="00235043" w:rsidRDefault="00355546" w:rsidP="0035554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35043">
              <w:rPr>
                <w:rFonts w:ascii="Browallia New" w:hAnsi="Browallia New" w:cs="Browallia New"/>
                <w:sz w:val="16"/>
                <w:szCs w:val="16"/>
                <w:lang w:val="en-GB"/>
              </w:rPr>
              <w:t>31</w:t>
            </w:r>
            <w:r w:rsidRPr="00235043">
              <w:rPr>
                <w:rFonts w:ascii="Browallia New" w:hAnsi="Browallia New" w:cs="Browallia New"/>
                <w:sz w:val="16"/>
                <w:szCs w:val="16"/>
                <w:cs/>
                <w:lang w:val="en-GB"/>
              </w:rPr>
              <w:t xml:space="preserve"> ธ.ค.</w:t>
            </w:r>
          </w:p>
          <w:p w14:paraId="7BEB9941" w14:textId="4CA7656A" w:rsidR="00355546" w:rsidRPr="003965AF" w:rsidRDefault="00355546" w:rsidP="0035554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235043">
              <w:rPr>
                <w:rFonts w:ascii="Browallia New" w:hAnsi="Browallia New" w:cs="Browallia New"/>
                <w:sz w:val="16"/>
                <w:szCs w:val="16"/>
                <w:lang w:val="en-GB"/>
              </w:rPr>
              <w:t>256</w:t>
            </w:r>
            <w:r>
              <w:rPr>
                <w:rFonts w:ascii="Browallia New" w:hAnsi="Browallia New" w:cs="Browallia New"/>
                <w:sz w:val="16"/>
                <w:szCs w:val="16"/>
              </w:rPr>
              <w:t>8</w:t>
            </w:r>
          </w:p>
        </w:tc>
        <w:tc>
          <w:tcPr>
            <w:tcW w:w="708" w:type="dxa"/>
            <w:vAlign w:val="bottom"/>
          </w:tcPr>
          <w:p w14:paraId="18635C09" w14:textId="46F3721C" w:rsidR="00355546" w:rsidRPr="003965AF" w:rsidRDefault="00355546" w:rsidP="0035554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lang w:val="en-GB"/>
              </w:rPr>
            </w:pPr>
            <w:r>
              <w:rPr>
                <w:rFonts w:ascii="Browallia New" w:hAnsi="Browallia New" w:cs="Browallia New"/>
                <w:sz w:val="16"/>
                <w:szCs w:val="16"/>
              </w:rPr>
              <w:t>30</w:t>
            </w:r>
            <w:r>
              <w:rPr>
                <w:rFonts w:ascii="Browallia New" w:hAnsi="Browallia New" w:cs="Browallia New" w:hint="cs"/>
                <w:sz w:val="16"/>
                <w:szCs w:val="16"/>
                <w:cs/>
              </w:rPr>
              <w:t xml:space="preserve"> มิ.ย.</w:t>
            </w:r>
            <w:r>
              <w:rPr>
                <w:rFonts w:ascii="Browallia New" w:hAnsi="Browallia New" w:cs="Browallia New"/>
                <w:sz w:val="16"/>
                <w:szCs w:val="16"/>
                <w:cs/>
              </w:rPr>
              <w:br/>
            </w:r>
            <w:r>
              <w:rPr>
                <w:rFonts w:ascii="Browallia New" w:hAnsi="Browallia New" w:cs="Browallia New"/>
                <w:sz w:val="16"/>
                <w:szCs w:val="16"/>
              </w:rPr>
              <w:t>2569</w:t>
            </w:r>
          </w:p>
        </w:tc>
        <w:tc>
          <w:tcPr>
            <w:tcW w:w="721" w:type="dxa"/>
            <w:vAlign w:val="bottom"/>
          </w:tcPr>
          <w:p w14:paraId="47ABA18D" w14:textId="7BB0086A" w:rsidR="00355546" w:rsidRPr="0078252B" w:rsidRDefault="00355546" w:rsidP="0035554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35043">
              <w:rPr>
                <w:rFonts w:ascii="Browallia New" w:hAnsi="Browallia New" w:cs="Browallia New"/>
                <w:sz w:val="16"/>
                <w:szCs w:val="16"/>
                <w:lang w:val="en-GB"/>
              </w:rPr>
              <w:t>3</w:t>
            </w:r>
            <w:r w:rsidR="001E785E">
              <w:rPr>
                <w:rFonts w:ascii="Browallia New" w:hAnsi="Browallia New" w:cs="Browallia New"/>
                <w:sz w:val="16"/>
                <w:szCs w:val="16"/>
                <w:lang w:val="en-GB"/>
              </w:rPr>
              <w:t>0</w:t>
            </w:r>
            <w:r w:rsidRPr="00235043">
              <w:rPr>
                <w:rFonts w:ascii="Browallia New" w:hAnsi="Browallia New" w:cs="Browallia New"/>
                <w:sz w:val="16"/>
                <w:szCs w:val="16"/>
                <w:cs/>
                <w:lang w:val="en-GB"/>
              </w:rPr>
              <w:t xml:space="preserve"> </w:t>
            </w:r>
            <w:r w:rsidR="001E785E">
              <w:rPr>
                <w:rFonts w:ascii="Browallia New" w:hAnsi="Browallia New" w:cs="Browallia New" w:hint="cs"/>
                <w:sz w:val="16"/>
                <w:szCs w:val="16"/>
                <w:cs/>
                <w:lang w:val="en-GB"/>
              </w:rPr>
              <w:t>มิ</w:t>
            </w:r>
            <w:r w:rsidR="001E785E">
              <w:rPr>
                <w:rFonts w:ascii="Browallia New" w:hAnsi="Browallia New" w:cs="Browallia New"/>
                <w:sz w:val="16"/>
                <w:szCs w:val="16"/>
              </w:rPr>
              <w:t>.</w:t>
            </w:r>
            <w:r w:rsidR="001E785E">
              <w:rPr>
                <w:rFonts w:ascii="Browallia New" w:hAnsi="Browallia New" w:cs="Browallia New" w:hint="cs"/>
                <w:sz w:val="16"/>
                <w:szCs w:val="16"/>
                <w:cs/>
              </w:rPr>
              <w:t>ย</w:t>
            </w:r>
            <w:r w:rsidR="001E785E">
              <w:rPr>
                <w:rFonts w:ascii="Browallia New" w:hAnsi="Browallia New" w:cs="Browallia New"/>
                <w:sz w:val="16"/>
                <w:szCs w:val="16"/>
              </w:rPr>
              <w:t>.</w:t>
            </w:r>
          </w:p>
          <w:p w14:paraId="36CE7DD7" w14:textId="1E6167A8" w:rsidR="00355546" w:rsidRPr="003965AF" w:rsidRDefault="00355546" w:rsidP="00355546">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235043">
              <w:rPr>
                <w:rFonts w:ascii="Browallia New" w:hAnsi="Browallia New" w:cs="Browallia New"/>
                <w:sz w:val="16"/>
                <w:szCs w:val="16"/>
                <w:lang w:val="en-GB"/>
              </w:rPr>
              <w:t>256</w:t>
            </w:r>
            <w:r>
              <w:rPr>
                <w:rFonts w:ascii="Browallia New" w:hAnsi="Browallia New" w:cs="Browallia New"/>
                <w:sz w:val="16"/>
                <w:szCs w:val="16"/>
              </w:rPr>
              <w:t>8</w:t>
            </w:r>
          </w:p>
        </w:tc>
      </w:tr>
      <w:tr w:rsidR="00AA70AC" w:rsidRPr="003965AF" w14:paraId="13193C5C" w14:textId="77777777" w:rsidTr="005E5607">
        <w:trPr>
          <w:gridAfter w:val="1"/>
          <w:wAfter w:w="9" w:type="dxa"/>
          <w:trHeight w:val="252"/>
          <w:tblHeader/>
        </w:trPr>
        <w:tc>
          <w:tcPr>
            <w:tcW w:w="2690" w:type="dxa"/>
            <w:vAlign w:val="bottom"/>
          </w:tcPr>
          <w:p w14:paraId="694B7E67" w14:textId="77777777" w:rsidR="00AA70AC" w:rsidRPr="003965AF" w:rsidRDefault="00AA70AC" w:rsidP="004E5BF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u w:val="single"/>
              </w:rPr>
            </w:pPr>
          </w:p>
        </w:tc>
        <w:tc>
          <w:tcPr>
            <w:tcW w:w="706" w:type="dxa"/>
            <w:vAlign w:val="bottom"/>
          </w:tcPr>
          <w:p w14:paraId="103D1D1F" w14:textId="77777777" w:rsidR="00AA70AC" w:rsidRPr="003965AF" w:rsidRDefault="00AA70AC" w:rsidP="004E5BF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rPr>
            </w:pPr>
          </w:p>
        </w:tc>
        <w:tc>
          <w:tcPr>
            <w:tcW w:w="707" w:type="dxa"/>
            <w:vAlign w:val="bottom"/>
          </w:tcPr>
          <w:p w14:paraId="1392F0BA" w14:textId="77777777" w:rsidR="00AA70AC" w:rsidRPr="003965AF" w:rsidRDefault="00AA70AC" w:rsidP="004E5BF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rPr>
            </w:pPr>
          </w:p>
        </w:tc>
        <w:tc>
          <w:tcPr>
            <w:tcW w:w="617" w:type="dxa"/>
            <w:vAlign w:val="bottom"/>
          </w:tcPr>
          <w:p w14:paraId="0729C778" w14:textId="77777777" w:rsidR="00AA70AC" w:rsidRPr="003965AF" w:rsidRDefault="00AA70AC" w:rsidP="004E5BFC">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rPr>
            </w:pPr>
          </w:p>
        </w:tc>
        <w:tc>
          <w:tcPr>
            <w:tcW w:w="630" w:type="dxa"/>
            <w:vAlign w:val="bottom"/>
          </w:tcPr>
          <w:p w14:paraId="68D60D66" w14:textId="77777777" w:rsidR="00AA70AC" w:rsidRPr="003965AF" w:rsidRDefault="00AA70AC" w:rsidP="004E5BFC">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rPr>
            </w:pPr>
          </w:p>
        </w:tc>
        <w:tc>
          <w:tcPr>
            <w:tcW w:w="630" w:type="dxa"/>
          </w:tcPr>
          <w:p w14:paraId="76CCF4D8" w14:textId="77777777" w:rsidR="00AA70AC" w:rsidRPr="003965AF" w:rsidRDefault="00AA70AC" w:rsidP="004E5BFC">
            <w:pPr>
              <w:tabs>
                <w:tab w:val="clear" w:pos="227"/>
                <w:tab w:val="clear" w:pos="454"/>
                <w:tab w:val="clear" w:pos="680"/>
                <w:tab w:val="clear" w:pos="907"/>
                <w:tab w:val="clear" w:pos="1644"/>
              </w:tabs>
              <w:spacing w:line="240" w:lineRule="auto"/>
              <w:ind w:right="4"/>
              <w:jc w:val="right"/>
              <w:rPr>
                <w:rFonts w:ascii="Browallia New" w:hAnsi="Browallia New" w:cs="Browallia New"/>
              </w:rPr>
            </w:pPr>
          </w:p>
        </w:tc>
        <w:tc>
          <w:tcPr>
            <w:tcW w:w="630" w:type="dxa"/>
          </w:tcPr>
          <w:p w14:paraId="2FD9E6CD" w14:textId="77777777" w:rsidR="00AA70AC" w:rsidRPr="003965AF" w:rsidRDefault="00AA70AC" w:rsidP="004E5BFC">
            <w:pPr>
              <w:tabs>
                <w:tab w:val="clear" w:pos="227"/>
                <w:tab w:val="clear" w:pos="454"/>
                <w:tab w:val="clear" w:pos="680"/>
                <w:tab w:val="clear" w:pos="907"/>
                <w:tab w:val="clear" w:pos="1644"/>
              </w:tabs>
              <w:spacing w:line="240" w:lineRule="auto"/>
              <w:ind w:right="4"/>
              <w:jc w:val="right"/>
              <w:rPr>
                <w:rFonts w:ascii="Browallia New" w:hAnsi="Browallia New" w:cs="Browallia New"/>
              </w:rPr>
            </w:pPr>
          </w:p>
        </w:tc>
        <w:tc>
          <w:tcPr>
            <w:tcW w:w="786" w:type="dxa"/>
            <w:vAlign w:val="bottom"/>
          </w:tcPr>
          <w:p w14:paraId="55780257" w14:textId="77777777" w:rsidR="00AA70AC" w:rsidRPr="003965AF" w:rsidRDefault="00AA70AC" w:rsidP="004E5BFC">
            <w:pPr>
              <w:tabs>
                <w:tab w:val="clear" w:pos="227"/>
                <w:tab w:val="clear" w:pos="454"/>
                <w:tab w:val="clear" w:pos="680"/>
                <w:tab w:val="clear" w:pos="907"/>
                <w:tab w:val="clear" w:pos="1644"/>
              </w:tabs>
              <w:spacing w:line="240" w:lineRule="auto"/>
              <w:ind w:right="4"/>
              <w:jc w:val="right"/>
              <w:rPr>
                <w:rFonts w:ascii="Browallia New" w:hAnsi="Browallia New" w:cs="Browallia New"/>
              </w:rPr>
            </w:pPr>
          </w:p>
        </w:tc>
        <w:tc>
          <w:tcPr>
            <w:tcW w:w="744" w:type="dxa"/>
            <w:vAlign w:val="bottom"/>
          </w:tcPr>
          <w:p w14:paraId="77FEA276" w14:textId="77777777" w:rsidR="00AA70AC" w:rsidRPr="003965AF" w:rsidRDefault="00AA70AC" w:rsidP="004E5BFC">
            <w:pPr>
              <w:tabs>
                <w:tab w:val="clear" w:pos="227"/>
                <w:tab w:val="clear" w:pos="454"/>
                <w:tab w:val="clear" w:pos="680"/>
                <w:tab w:val="clear" w:pos="907"/>
                <w:tab w:val="clear" w:pos="1644"/>
              </w:tabs>
              <w:spacing w:line="240" w:lineRule="auto"/>
              <w:ind w:right="4"/>
              <w:jc w:val="right"/>
              <w:rPr>
                <w:rFonts w:ascii="Browallia New" w:hAnsi="Browallia New" w:cs="Browallia New"/>
              </w:rPr>
            </w:pPr>
          </w:p>
        </w:tc>
        <w:tc>
          <w:tcPr>
            <w:tcW w:w="708" w:type="dxa"/>
          </w:tcPr>
          <w:p w14:paraId="7EAB876B" w14:textId="77777777" w:rsidR="00AA70AC" w:rsidRPr="003965AF" w:rsidRDefault="00AA70AC" w:rsidP="004E5BFC">
            <w:pPr>
              <w:tabs>
                <w:tab w:val="clear" w:pos="227"/>
                <w:tab w:val="clear" w:pos="454"/>
                <w:tab w:val="clear" w:pos="680"/>
                <w:tab w:val="clear" w:pos="907"/>
                <w:tab w:val="clear" w:pos="1644"/>
              </w:tabs>
              <w:spacing w:line="240" w:lineRule="auto"/>
              <w:ind w:right="4"/>
              <w:jc w:val="right"/>
              <w:rPr>
                <w:rFonts w:ascii="Browallia New" w:hAnsi="Browallia New" w:cs="Browallia New"/>
              </w:rPr>
            </w:pPr>
          </w:p>
        </w:tc>
        <w:tc>
          <w:tcPr>
            <w:tcW w:w="721" w:type="dxa"/>
          </w:tcPr>
          <w:p w14:paraId="15770C22" w14:textId="77777777" w:rsidR="00AA70AC" w:rsidRPr="003965AF" w:rsidRDefault="00AA70AC" w:rsidP="004E5BFC">
            <w:pPr>
              <w:tabs>
                <w:tab w:val="clear" w:pos="227"/>
                <w:tab w:val="clear" w:pos="454"/>
                <w:tab w:val="clear" w:pos="680"/>
                <w:tab w:val="clear" w:pos="907"/>
                <w:tab w:val="clear" w:pos="1644"/>
              </w:tabs>
              <w:spacing w:line="240" w:lineRule="auto"/>
              <w:ind w:right="4"/>
              <w:jc w:val="right"/>
              <w:rPr>
                <w:rFonts w:ascii="Browallia New" w:hAnsi="Browallia New" w:cs="Browallia New"/>
              </w:rPr>
            </w:pPr>
          </w:p>
        </w:tc>
      </w:tr>
      <w:tr w:rsidR="00C403B2" w:rsidRPr="003965AF" w14:paraId="7677D603" w14:textId="77777777">
        <w:trPr>
          <w:gridAfter w:val="1"/>
          <w:wAfter w:w="9" w:type="dxa"/>
        </w:trPr>
        <w:tc>
          <w:tcPr>
            <w:tcW w:w="2690" w:type="dxa"/>
            <w:vAlign w:val="bottom"/>
          </w:tcPr>
          <w:p w14:paraId="4A2D5E40" w14:textId="77777777" w:rsidR="00C403B2" w:rsidRPr="003965AF" w:rsidRDefault="00C403B2" w:rsidP="00C403B2">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u w:val="single"/>
                <w:lang w:val="en-GB"/>
              </w:rPr>
            </w:pPr>
            <w:r w:rsidRPr="003965AF">
              <w:rPr>
                <w:rFonts w:ascii="Browallia New" w:hAnsi="Browallia New" w:cs="Browallia New"/>
                <w:cs/>
              </w:rPr>
              <w:t>บริษัท</w:t>
            </w:r>
            <w:r w:rsidRPr="003965AF">
              <w:rPr>
                <w:rFonts w:ascii="Browallia New" w:hAnsi="Browallia New" w:cs="Browallia New"/>
              </w:rPr>
              <w:t xml:space="preserve"> </w:t>
            </w:r>
            <w:proofErr w:type="spellStart"/>
            <w:r w:rsidRPr="003965AF">
              <w:rPr>
                <w:rFonts w:ascii="Browallia New" w:hAnsi="Browallia New" w:cs="Browallia New"/>
                <w:cs/>
              </w:rPr>
              <w:t>ไมด้า</w:t>
            </w:r>
            <w:proofErr w:type="spellEnd"/>
            <w:r w:rsidRPr="003965AF">
              <w:rPr>
                <w:rFonts w:ascii="Browallia New" w:hAnsi="Browallia New" w:cs="Browallia New"/>
              </w:rPr>
              <w:t xml:space="preserve"> </w:t>
            </w:r>
            <w:r w:rsidRPr="003965AF">
              <w:rPr>
                <w:rFonts w:ascii="Browallia New" w:hAnsi="Browallia New" w:cs="Browallia New"/>
                <w:cs/>
              </w:rPr>
              <w:t>ลิสซิ่ง</w:t>
            </w:r>
            <w:r w:rsidRPr="003965AF">
              <w:rPr>
                <w:rFonts w:ascii="Browallia New" w:hAnsi="Browallia New" w:cs="Browallia New"/>
              </w:rPr>
              <w:t xml:space="preserve"> </w:t>
            </w:r>
            <w:r w:rsidRPr="003965AF">
              <w:rPr>
                <w:rFonts w:ascii="Browallia New" w:hAnsi="Browallia New" w:cs="Browallia New"/>
                <w:cs/>
              </w:rPr>
              <w:t>จำกัด</w:t>
            </w:r>
            <w:r w:rsidRPr="003965AF">
              <w:rPr>
                <w:rFonts w:ascii="Browallia New" w:hAnsi="Browallia New" w:cs="Browallia New"/>
              </w:rPr>
              <w:t xml:space="preserve"> </w:t>
            </w:r>
            <w:r w:rsidRPr="003965AF">
              <w:rPr>
                <w:rFonts w:ascii="Browallia New" w:hAnsi="Browallia New" w:cs="Browallia New"/>
                <w:cs/>
              </w:rPr>
              <w:t>(มหาชน)</w:t>
            </w:r>
          </w:p>
        </w:tc>
        <w:tc>
          <w:tcPr>
            <w:tcW w:w="706" w:type="dxa"/>
            <w:vAlign w:val="bottom"/>
          </w:tcPr>
          <w:p w14:paraId="4985AC5E" w14:textId="73C2624E"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532,399</w:t>
            </w:r>
          </w:p>
        </w:tc>
        <w:tc>
          <w:tcPr>
            <w:tcW w:w="707" w:type="dxa"/>
            <w:vAlign w:val="bottom"/>
          </w:tcPr>
          <w:p w14:paraId="28327A4D" w14:textId="3E441A0B"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532,399</w:t>
            </w:r>
          </w:p>
        </w:tc>
        <w:tc>
          <w:tcPr>
            <w:tcW w:w="617" w:type="dxa"/>
            <w:vAlign w:val="bottom"/>
          </w:tcPr>
          <w:p w14:paraId="338AA1E2" w14:textId="18E94D26" w:rsidR="00C403B2" w:rsidRPr="008E4DC5" w:rsidRDefault="00781A7F"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46.98</w:t>
            </w:r>
          </w:p>
        </w:tc>
        <w:tc>
          <w:tcPr>
            <w:tcW w:w="630" w:type="dxa"/>
            <w:vAlign w:val="bottom"/>
          </w:tcPr>
          <w:p w14:paraId="687120A2"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46.98</w:t>
            </w:r>
          </w:p>
        </w:tc>
        <w:tc>
          <w:tcPr>
            <w:tcW w:w="630" w:type="dxa"/>
            <w:vAlign w:val="bottom"/>
          </w:tcPr>
          <w:p w14:paraId="56FDD645" w14:textId="733C2C2C"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630" w:type="dxa"/>
            <w:vAlign w:val="bottom"/>
          </w:tcPr>
          <w:p w14:paraId="6311F2BA"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786" w:type="dxa"/>
            <w:vAlign w:val="bottom"/>
          </w:tcPr>
          <w:p w14:paraId="4299A55C" w14:textId="04AE2C30"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281,864</w:t>
            </w:r>
          </w:p>
        </w:tc>
        <w:tc>
          <w:tcPr>
            <w:tcW w:w="744" w:type="dxa"/>
            <w:vAlign w:val="bottom"/>
          </w:tcPr>
          <w:p w14:paraId="1B698175" w14:textId="6E3E3A5D"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281,864</w:t>
            </w:r>
          </w:p>
        </w:tc>
        <w:tc>
          <w:tcPr>
            <w:tcW w:w="708" w:type="dxa"/>
          </w:tcPr>
          <w:p w14:paraId="39982079" w14:textId="689D4CC9" w:rsidR="00C403B2" w:rsidRPr="003965AF" w:rsidRDefault="00781A7F" w:rsidP="00781A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781A7F">
              <w:rPr>
                <w:rFonts w:ascii="Browallia New" w:hAnsi="Browallia New" w:cs="Browallia New"/>
              </w:rPr>
              <w:t xml:space="preserve"> -   </w:t>
            </w:r>
          </w:p>
        </w:tc>
        <w:tc>
          <w:tcPr>
            <w:tcW w:w="721" w:type="dxa"/>
            <w:vAlign w:val="bottom"/>
          </w:tcPr>
          <w:p w14:paraId="1C2299ED" w14:textId="4D530F6E"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7C0AD7BD" w14:textId="77777777">
        <w:trPr>
          <w:gridAfter w:val="1"/>
          <w:wAfter w:w="9" w:type="dxa"/>
        </w:trPr>
        <w:tc>
          <w:tcPr>
            <w:tcW w:w="2690" w:type="dxa"/>
            <w:vAlign w:val="center"/>
          </w:tcPr>
          <w:p w14:paraId="6E5A24C7"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rPr>
            </w:pPr>
            <w:r w:rsidRPr="003965AF">
              <w:rPr>
                <w:rFonts w:ascii="Browallia New" w:hAnsi="Browallia New" w:cs="Browallia New"/>
                <w:cs/>
              </w:rPr>
              <w:t>บริษัท</w:t>
            </w:r>
            <w:r w:rsidRPr="003965AF">
              <w:rPr>
                <w:rFonts w:ascii="Browallia New" w:hAnsi="Browallia New" w:cs="Browallia New"/>
              </w:rPr>
              <w:t xml:space="preserve"> </w:t>
            </w:r>
            <w:proofErr w:type="spellStart"/>
            <w:r w:rsidRPr="003965AF">
              <w:rPr>
                <w:rFonts w:ascii="Browallia New" w:hAnsi="Browallia New" w:cs="Browallia New"/>
                <w:cs/>
              </w:rPr>
              <w:t>ไมด้า</w:t>
            </w:r>
            <w:proofErr w:type="spellEnd"/>
            <w:r w:rsidRPr="003965AF">
              <w:rPr>
                <w:rFonts w:ascii="Browallia New" w:hAnsi="Browallia New" w:cs="Browallia New"/>
              </w:rPr>
              <w:t xml:space="preserve"> </w:t>
            </w:r>
            <w:r w:rsidRPr="003965AF">
              <w:rPr>
                <w:rFonts w:ascii="Browallia New" w:hAnsi="Browallia New" w:cs="Browallia New"/>
                <w:cs/>
              </w:rPr>
              <w:t>พร</w:t>
            </w:r>
            <w:proofErr w:type="spellStart"/>
            <w:r w:rsidRPr="003965AF">
              <w:rPr>
                <w:rFonts w:ascii="Browallia New" w:hAnsi="Browallia New" w:cs="Browallia New"/>
                <w:cs/>
              </w:rPr>
              <w:t>็อพ</w:t>
            </w:r>
            <w:proofErr w:type="spellEnd"/>
            <w:r w:rsidRPr="003965AF">
              <w:rPr>
                <w:rFonts w:ascii="Browallia New" w:hAnsi="Browallia New" w:cs="Browallia New"/>
                <w:cs/>
              </w:rPr>
              <w:t>เพอร์ตี้</w:t>
            </w:r>
            <w:r w:rsidRPr="003965AF">
              <w:rPr>
                <w:rFonts w:ascii="Browallia New" w:hAnsi="Browallia New" w:cs="Browallia New"/>
              </w:rPr>
              <w:t xml:space="preserve"> </w:t>
            </w:r>
            <w:r w:rsidRPr="003965AF">
              <w:rPr>
                <w:rFonts w:ascii="Browallia New" w:hAnsi="Browallia New" w:cs="Browallia New"/>
                <w:cs/>
              </w:rPr>
              <w:t>จำกัด</w:t>
            </w:r>
          </w:p>
        </w:tc>
        <w:tc>
          <w:tcPr>
            <w:tcW w:w="706" w:type="dxa"/>
            <w:vAlign w:val="bottom"/>
          </w:tcPr>
          <w:p w14:paraId="1341D185" w14:textId="03424BD1"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1,000,000</w:t>
            </w:r>
          </w:p>
        </w:tc>
        <w:tc>
          <w:tcPr>
            <w:tcW w:w="707" w:type="dxa"/>
            <w:vAlign w:val="bottom"/>
          </w:tcPr>
          <w:p w14:paraId="5F0F8C18" w14:textId="55A7E7F2"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1,000,000</w:t>
            </w:r>
          </w:p>
        </w:tc>
        <w:tc>
          <w:tcPr>
            <w:tcW w:w="617" w:type="dxa"/>
            <w:vAlign w:val="bottom"/>
          </w:tcPr>
          <w:p w14:paraId="727E5812" w14:textId="494175E2" w:rsidR="00C403B2" w:rsidRPr="008E4DC5" w:rsidRDefault="00781A7F"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99.99</w:t>
            </w:r>
          </w:p>
        </w:tc>
        <w:tc>
          <w:tcPr>
            <w:tcW w:w="630" w:type="dxa"/>
            <w:vAlign w:val="bottom"/>
          </w:tcPr>
          <w:p w14:paraId="7405A532"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99.99</w:t>
            </w:r>
          </w:p>
        </w:tc>
        <w:tc>
          <w:tcPr>
            <w:tcW w:w="630" w:type="dxa"/>
            <w:vAlign w:val="bottom"/>
          </w:tcPr>
          <w:p w14:paraId="179F5658" w14:textId="66778666"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630" w:type="dxa"/>
            <w:vAlign w:val="bottom"/>
          </w:tcPr>
          <w:p w14:paraId="56C02617"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786" w:type="dxa"/>
            <w:vAlign w:val="bottom"/>
          </w:tcPr>
          <w:p w14:paraId="24821C12" w14:textId="28E1D53A"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1,013,733</w:t>
            </w:r>
          </w:p>
        </w:tc>
        <w:tc>
          <w:tcPr>
            <w:tcW w:w="744" w:type="dxa"/>
            <w:vAlign w:val="bottom"/>
          </w:tcPr>
          <w:p w14:paraId="2E7B9E9B" w14:textId="6451F0C1"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1,013,733</w:t>
            </w:r>
          </w:p>
        </w:tc>
        <w:tc>
          <w:tcPr>
            <w:tcW w:w="708" w:type="dxa"/>
          </w:tcPr>
          <w:p w14:paraId="57805F66" w14:textId="75979B13" w:rsidR="00C403B2" w:rsidRPr="003965AF" w:rsidRDefault="00781A7F" w:rsidP="00781A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781A7F">
              <w:rPr>
                <w:rFonts w:ascii="Browallia New" w:hAnsi="Browallia New" w:cs="Browallia New"/>
              </w:rPr>
              <w:t xml:space="preserve"> -   </w:t>
            </w:r>
          </w:p>
        </w:tc>
        <w:tc>
          <w:tcPr>
            <w:tcW w:w="721" w:type="dxa"/>
            <w:vAlign w:val="bottom"/>
          </w:tcPr>
          <w:p w14:paraId="72D8A3A5" w14:textId="0683DDC9"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0F636B16" w14:textId="77777777">
        <w:trPr>
          <w:gridAfter w:val="1"/>
          <w:wAfter w:w="9" w:type="dxa"/>
        </w:trPr>
        <w:tc>
          <w:tcPr>
            <w:tcW w:w="2690" w:type="dxa"/>
            <w:vAlign w:val="center"/>
          </w:tcPr>
          <w:p w14:paraId="470375F4"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rPr>
            </w:pPr>
            <w:r w:rsidRPr="003965AF">
              <w:rPr>
                <w:rFonts w:ascii="Browallia New" w:hAnsi="Browallia New" w:cs="Browallia New"/>
                <w:cs/>
              </w:rPr>
              <w:t>บริษัท</w:t>
            </w:r>
            <w:r w:rsidRPr="003965AF">
              <w:rPr>
                <w:rFonts w:ascii="Browallia New" w:hAnsi="Browallia New" w:cs="Browallia New"/>
              </w:rPr>
              <w:t xml:space="preserve"> </w:t>
            </w:r>
            <w:proofErr w:type="spellStart"/>
            <w:r w:rsidRPr="003965AF">
              <w:rPr>
                <w:rFonts w:ascii="Browallia New" w:hAnsi="Browallia New" w:cs="Browallia New"/>
                <w:cs/>
              </w:rPr>
              <w:t>ท็</w:t>
            </w:r>
            <w:proofErr w:type="spellEnd"/>
            <w:r w:rsidRPr="003965AF">
              <w:rPr>
                <w:rFonts w:ascii="Browallia New" w:hAnsi="Browallia New" w:cs="Browallia New"/>
                <w:cs/>
              </w:rPr>
              <w:t>อป</w:t>
            </w:r>
            <w:r w:rsidRPr="003965AF">
              <w:rPr>
                <w:rFonts w:ascii="Browallia New" w:hAnsi="Browallia New" w:cs="Browallia New"/>
              </w:rPr>
              <w:t xml:space="preserve"> </w:t>
            </w:r>
            <w:r w:rsidRPr="003965AF">
              <w:rPr>
                <w:rFonts w:ascii="Browallia New" w:hAnsi="Browallia New" w:cs="Browallia New"/>
                <w:cs/>
              </w:rPr>
              <w:t>เอ</w:t>
            </w:r>
            <w:proofErr w:type="spellStart"/>
            <w:r w:rsidRPr="003965AF">
              <w:rPr>
                <w:rFonts w:ascii="Browallia New" w:hAnsi="Browallia New" w:cs="Browallia New"/>
                <w:cs/>
              </w:rPr>
              <w:t>ลลิ</w:t>
            </w:r>
            <w:proofErr w:type="spellEnd"/>
            <w:r w:rsidRPr="003965AF">
              <w:rPr>
                <w:rFonts w:ascii="Browallia New" w:hAnsi="Browallia New" w:cs="Browallia New"/>
                <w:cs/>
              </w:rPr>
              <w:t>เม็นทส</w:t>
            </w:r>
            <w:r w:rsidRPr="003965AF">
              <w:rPr>
                <w:rFonts w:ascii="Browallia New" w:hAnsi="Browallia New" w:cs="Browallia New"/>
              </w:rPr>
              <w:t xml:space="preserve"> </w:t>
            </w:r>
            <w:r w:rsidRPr="003965AF">
              <w:rPr>
                <w:rFonts w:ascii="Browallia New" w:hAnsi="Browallia New" w:cs="Browallia New"/>
                <w:cs/>
              </w:rPr>
              <w:t>จำกัด</w:t>
            </w:r>
          </w:p>
        </w:tc>
        <w:tc>
          <w:tcPr>
            <w:tcW w:w="706" w:type="dxa"/>
            <w:vAlign w:val="bottom"/>
          </w:tcPr>
          <w:p w14:paraId="6AD0FB10" w14:textId="21633F9C"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150,000</w:t>
            </w:r>
          </w:p>
        </w:tc>
        <w:tc>
          <w:tcPr>
            <w:tcW w:w="707" w:type="dxa"/>
            <w:vAlign w:val="bottom"/>
          </w:tcPr>
          <w:p w14:paraId="6E3C8474" w14:textId="257A017D"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150,000</w:t>
            </w:r>
          </w:p>
        </w:tc>
        <w:tc>
          <w:tcPr>
            <w:tcW w:w="617" w:type="dxa"/>
            <w:vAlign w:val="bottom"/>
          </w:tcPr>
          <w:p w14:paraId="22B248DC" w14:textId="6F543916" w:rsidR="00C403B2" w:rsidRPr="008E4DC5" w:rsidRDefault="00781A7F"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99.99</w:t>
            </w:r>
          </w:p>
        </w:tc>
        <w:tc>
          <w:tcPr>
            <w:tcW w:w="630" w:type="dxa"/>
            <w:vAlign w:val="bottom"/>
          </w:tcPr>
          <w:p w14:paraId="2CA1D6FF"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99.99</w:t>
            </w:r>
          </w:p>
        </w:tc>
        <w:tc>
          <w:tcPr>
            <w:tcW w:w="630" w:type="dxa"/>
            <w:vAlign w:val="bottom"/>
          </w:tcPr>
          <w:p w14:paraId="57C1BB85" w14:textId="126BDEFC"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630" w:type="dxa"/>
            <w:vAlign w:val="bottom"/>
          </w:tcPr>
          <w:p w14:paraId="3E43B0B6"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786" w:type="dxa"/>
            <w:vAlign w:val="bottom"/>
          </w:tcPr>
          <w:p w14:paraId="45DF1653" w14:textId="7ABDD6DA"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149,988</w:t>
            </w:r>
          </w:p>
        </w:tc>
        <w:tc>
          <w:tcPr>
            <w:tcW w:w="744" w:type="dxa"/>
            <w:vAlign w:val="bottom"/>
          </w:tcPr>
          <w:p w14:paraId="1A6850B0" w14:textId="368DF66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149,988</w:t>
            </w:r>
          </w:p>
        </w:tc>
        <w:tc>
          <w:tcPr>
            <w:tcW w:w="708" w:type="dxa"/>
          </w:tcPr>
          <w:p w14:paraId="2EEC1DF2" w14:textId="542522DC" w:rsidR="00C403B2" w:rsidRPr="003965AF" w:rsidRDefault="00781A7F" w:rsidP="00781A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781A7F">
              <w:rPr>
                <w:rFonts w:ascii="Browallia New" w:hAnsi="Browallia New" w:cs="Browallia New"/>
              </w:rPr>
              <w:t xml:space="preserve"> -   </w:t>
            </w:r>
          </w:p>
        </w:tc>
        <w:tc>
          <w:tcPr>
            <w:tcW w:w="721" w:type="dxa"/>
            <w:vAlign w:val="bottom"/>
          </w:tcPr>
          <w:p w14:paraId="3345949F" w14:textId="0BE00DF0"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43E2DAFF" w14:textId="77777777">
        <w:trPr>
          <w:gridAfter w:val="1"/>
          <w:wAfter w:w="9" w:type="dxa"/>
        </w:trPr>
        <w:tc>
          <w:tcPr>
            <w:tcW w:w="2690" w:type="dxa"/>
            <w:vAlign w:val="center"/>
          </w:tcPr>
          <w:p w14:paraId="740FDDDE"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rPr>
            </w:pPr>
            <w:r w:rsidRPr="003965AF">
              <w:rPr>
                <w:rFonts w:ascii="Browallia New" w:hAnsi="Browallia New" w:cs="Browallia New"/>
                <w:cs/>
              </w:rPr>
              <w:t>บริษัท</w:t>
            </w:r>
            <w:r w:rsidRPr="003965AF">
              <w:rPr>
                <w:rFonts w:ascii="Browallia New" w:hAnsi="Browallia New" w:cs="Browallia New"/>
              </w:rPr>
              <w:t xml:space="preserve"> </w:t>
            </w:r>
            <w:proofErr w:type="spellStart"/>
            <w:r w:rsidRPr="003965AF">
              <w:rPr>
                <w:rFonts w:ascii="Browallia New" w:hAnsi="Browallia New" w:cs="Browallia New"/>
                <w:cs/>
              </w:rPr>
              <w:t>ไมด้า</w:t>
            </w:r>
            <w:proofErr w:type="spellEnd"/>
            <w:r w:rsidRPr="003965AF">
              <w:rPr>
                <w:rFonts w:ascii="Browallia New" w:hAnsi="Browallia New" w:cs="Browallia New"/>
              </w:rPr>
              <w:t xml:space="preserve"> </w:t>
            </w:r>
            <w:r w:rsidRPr="003965AF">
              <w:rPr>
                <w:rFonts w:ascii="Browallia New" w:hAnsi="Browallia New" w:cs="Browallia New"/>
                <w:cs/>
              </w:rPr>
              <w:t>แอด</w:t>
            </w:r>
            <w:r w:rsidRPr="003965AF">
              <w:rPr>
                <w:rFonts w:ascii="Browallia New" w:hAnsi="Browallia New" w:cs="Browallia New"/>
              </w:rPr>
              <w:t xml:space="preserve"> </w:t>
            </w:r>
            <w:r w:rsidRPr="003965AF">
              <w:rPr>
                <w:rFonts w:ascii="Browallia New" w:hAnsi="Browallia New" w:cs="Browallia New"/>
                <w:cs/>
              </w:rPr>
              <w:t>จำกัด</w:t>
            </w:r>
          </w:p>
        </w:tc>
        <w:tc>
          <w:tcPr>
            <w:tcW w:w="706" w:type="dxa"/>
            <w:vAlign w:val="bottom"/>
          </w:tcPr>
          <w:p w14:paraId="1FBF744D" w14:textId="778BFD5E"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175,000</w:t>
            </w:r>
          </w:p>
        </w:tc>
        <w:tc>
          <w:tcPr>
            <w:tcW w:w="707" w:type="dxa"/>
            <w:vAlign w:val="bottom"/>
          </w:tcPr>
          <w:p w14:paraId="0EDD821F" w14:textId="5497D254"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175,000</w:t>
            </w:r>
          </w:p>
        </w:tc>
        <w:tc>
          <w:tcPr>
            <w:tcW w:w="617" w:type="dxa"/>
            <w:vAlign w:val="bottom"/>
          </w:tcPr>
          <w:p w14:paraId="62D59210" w14:textId="0D1F06F8" w:rsidR="00C403B2" w:rsidRPr="008E4DC5" w:rsidRDefault="00781A7F"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99.99</w:t>
            </w:r>
          </w:p>
        </w:tc>
        <w:tc>
          <w:tcPr>
            <w:tcW w:w="630" w:type="dxa"/>
            <w:vAlign w:val="bottom"/>
          </w:tcPr>
          <w:p w14:paraId="36514F7F"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99.99</w:t>
            </w:r>
          </w:p>
        </w:tc>
        <w:tc>
          <w:tcPr>
            <w:tcW w:w="630" w:type="dxa"/>
            <w:vAlign w:val="bottom"/>
          </w:tcPr>
          <w:p w14:paraId="68639340" w14:textId="4F561A8D"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630" w:type="dxa"/>
            <w:vAlign w:val="bottom"/>
          </w:tcPr>
          <w:p w14:paraId="4F14EF77"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786" w:type="dxa"/>
            <w:vAlign w:val="bottom"/>
          </w:tcPr>
          <w:p w14:paraId="713393AD" w14:textId="5FE85FA8"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175,000</w:t>
            </w:r>
          </w:p>
        </w:tc>
        <w:tc>
          <w:tcPr>
            <w:tcW w:w="744" w:type="dxa"/>
            <w:vAlign w:val="bottom"/>
          </w:tcPr>
          <w:p w14:paraId="62B53FD1" w14:textId="7F32A288"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175,000</w:t>
            </w:r>
          </w:p>
        </w:tc>
        <w:tc>
          <w:tcPr>
            <w:tcW w:w="708" w:type="dxa"/>
          </w:tcPr>
          <w:p w14:paraId="5E5E2B63" w14:textId="2FB72E9C" w:rsidR="00C403B2" w:rsidRPr="003965AF" w:rsidRDefault="00781A7F" w:rsidP="00781A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781A7F">
              <w:rPr>
                <w:rFonts w:ascii="Browallia New" w:hAnsi="Browallia New" w:cs="Browallia New"/>
              </w:rPr>
              <w:t xml:space="preserve"> -   </w:t>
            </w:r>
          </w:p>
        </w:tc>
        <w:tc>
          <w:tcPr>
            <w:tcW w:w="721" w:type="dxa"/>
            <w:vAlign w:val="bottom"/>
          </w:tcPr>
          <w:p w14:paraId="5DB35579" w14:textId="2D836038"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1415F39C" w14:textId="77777777">
        <w:trPr>
          <w:gridAfter w:val="1"/>
          <w:wAfter w:w="9" w:type="dxa"/>
        </w:trPr>
        <w:tc>
          <w:tcPr>
            <w:tcW w:w="2690" w:type="dxa"/>
            <w:vAlign w:val="center"/>
          </w:tcPr>
          <w:p w14:paraId="70F852E2"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rPr>
            </w:pPr>
            <w:r w:rsidRPr="003965AF">
              <w:rPr>
                <w:rFonts w:ascii="Browallia New" w:hAnsi="Browallia New" w:cs="Browallia New"/>
                <w:cs/>
              </w:rPr>
              <w:t>บริษัท</w:t>
            </w:r>
            <w:r w:rsidRPr="003965AF">
              <w:rPr>
                <w:rFonts w:ascii="Browallia New" w:hAnsi="Browallia New" w:cs="Browallia New"/>
              </w:rPr>
              <w:t xml:space="preserve"> </w:t>
            </w:r>
            <w:proofErr w:type="spellStart"/>
            <w:r w:rsidRPr="003965AF">
              <w:rPr>
                <w:rFonts w:ascii="Browallia New" w:hAnsi="Browallia New" w:cs="Browallia New"/>
                <w:cs/>
              </w:rPr>
              <w:t>ไมด้า</w:t>
            </w:r>
            <w:proofErr w:type="spellEnd"/>
            <w:r w:rsidRPr="003965AF">
              <w:rPr>
                <w:rFonts w:ascii="Browallia New" w:hAnsi="Browallia New" w:cs="Browallia New"/>
              </w:rPr>
              <w:t xml:space="preserve"> </w:t>
            </w:r>
            <w:r w:rsidRPr="003965AF">
              <w:rPr>
                <w:rFonts w:ascii="Browallia New" w:hAnsi="Browallia New" w:cs="Browallia New"/>
                <w:cs/>
              </w:rPr>
              <w:t>โฮ</w:t>
            </w:r>
            <w:proofErr w:type="spellStart"/>
            <w:r w:rsidRPr="003965AF">
              <w:rPr>
                <w:rFonts w:ascii="Browallia New" w:hAnsi="Browallia New" w:cs="Browallia New"/>
                <w:cs/>
              </w:rPr>
              <w:t>เทล</w:t>
            </w:r>
            <w:proofErr w:type="spellEnd"/>
            <w:r w:rsidRPr="003965AF">
              <w:rPr>
                <w:rFonts w:ascii="Browallia New" w:hAnsi="Browallia New" w:cs="Browallia New"/>
              </w:rPr>
              <w:t xml:space="preserve"> </w:t>
            </w:r>
            <w:r w:rsidRPr="003965AF">
              <w:rPr>
                <w:rFonts w:ascii="Browallia New" w:hAnsi="Browallia New" w:cs="Browallia New"/>
                <w:cs/>
              </w:rPr>
              <w:t>แอนด์</w:t>
            </w:r>
            <w:r w:rsidRPr="003965AF">
              <w:rPr>
                <w:rFonts w:ascii="Browallia New" w:hAnsi="Browallia New" w:cs="Browallia New"/>
              </w:rPr>
              <w:t xml:space="preserve"> </w:t>
            </w:r>
            <w:r w:rsidRPr="003965AF">
              <w:rPr>
                <w:rFonts w:ascii="Browallia New" w:hAnsi="Browallia New" w:cs="Browallia New"/>
                <w:cs/>
              </w:rPr>
              <w:t>รีสอร</w:t>
            </w:r>
            <w:proofErr w:type="spellStart"/>
            <w:r w:rsidRPr="003965AF">
              <w:rPr>
                <w:rFonts w:ascii="Browallia New" w:hAnsi="Browallia New" w:cs="Browallia New"/>
                <w:cs/>
              </w:rPr>
              <w:t>์ท</w:t>
            </w:r>
            <w:proofErr w:type="spellEnd"/>
            <w:r w:rsidRPr="003965AF">
              <w:rPr>
                <w:rFonts w:ascii="Browallia New" w:hAnsi="Browallia New" w:cs="Browallia New"/>
              </w:rPr>
              <w:t xml:space="preserve"> </w:t>
            </w:r>
            <w:r w:rsidRPr="003965AF">
              <w:rPr>
                <w:rFonts w:ascii="Browallia New" w:hAnsi="Browallia New" w:cs="Browallia New"/>
                <w:cs/>
              </w:rPr>
              <w:t>จำกัด</w:t>
            </w:r>
          </w:p>
        </w:tc>
        <w:tc>
          <w:tcPr>
            <w:tcW w:w="706" w:type="dxa"/>
            <w:vAlign w:val="bottom"/>
          </w:tcPr>
          <w:p w14:paraId="019097AD" w14:textId="5083EABF"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211,200</w:t>
            </w:r>
          </w:p>
        </w:tc>
        <w:tc>
          <w:tcPr>
            <w:tcW w:w="707" w:type="dxa"/>
            <w:vAlign w:val="bottom"/>
          </w:tcPr>
          <w:p w14:paraId="231766CC" w14:textId="5F6CCA03"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211,200</w:t>
            </w:r>
          </w:p>
        </w:tc>
        <w:tc>
          <w:tcPr>
            <w:tcW w:w="617" w:type="dxa"/>
            <w:vAlign w:val="bottom"/>
          </w:tcPr>
          <w:p w14:paraId="53CF5442" w14:textId="7A5B02E0" w:rsidR="00C403B2" w:rsidRPr="008E4DC5" w:rsidRDefault="00781A7F"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99.99</w:t>
            </w:r>
          </w:p>
        </w:tc>
        <w:tc>
          <w:tcPr>
            <w:tcW w:w="630" w:type="dxa"/>
            <w:vAlign w:val="bottom"/>
          </w:tcPr>
          <w:p w14:paraId="53E05D80"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99.99</w:t>
            </w:r>
          </w:p>
        </w:tc>
        <w:tc>
          <w:tcPr>
            <w:tcW w:w="630" w:type="dxa"/>
            <w:vAlign w:val="bottom"/>
          </w:tcPr>
          <w:p w14:paraId="616FE0D9" w14:textId="3545651F"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630" w:type="dxa"/>
            <w:vAlign w:val="bottom"/>
          </w:tcPr>
          <w:p w14:paraId="1C11CD82"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786" w:type="dxa"/>
            <w:vAlign w:val="bottom"/>
          </w:tcPr>
          <w:p w14:paraId="7205C48C" w14:textId="70AA909C"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208,099</w:t>
            </w:r>
          </w:p>
        </w:tc>
        <w:tc>
          <w:tcPr>
            <w:tcW w:w="744" w:type="dxa"/>
            <w:vAlign w:val="bottom"/>
          </w:tcPr>
          <w:p w14:paraId="62522445" w14:textId="549248CC" w:rsidR="00C403B2" w:rsidRPr="003965AF" w:rsidRDefault="00C403B2" w:rsidP="00C403B2">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rPr>
            </w:pPr>
            <w:r w:rsidRPr="00040254">
              <w:rPr>
                <w:rFonts w:ascii="Browallia New" w:hAnsi="Browallia New" w:cs="Browallia New"/>
              </w:rPr>
              <w:t>208,099</w:t>
            </w:r>
          </w:p>
        </w:tc>
        <w:tc>
          <w:tcPr>
            <w:tcW w:w="708" w:type="dxa"/>
          </w:tcPr>
          <w:p w14:paraId="04465D30" w14:textId="2183E499" w:rsidR="00C403B2" w:rsidRPr="003965AF" w:rsidRDefault="00781A7F"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781A7F">
              <w:rPr>
                <w:rFonts w:ascii="Browallia New" w:hAnsi="Browallia New" w:cs="Browallia New"/>
              </w:rPr>
              <w:t xml:space="preserve"> -   </w:t>
            </w:r>
          </w:p>
        </w:tc>
        <w:tc>
          <w:tcPr>
            <w:tcW w:w="721" w:type="dxa"/>
            <w:vAlign w:val="bottom"/>
          </w:tcPr>
          <w:p w14:paraId="1A71A00E" w14:textId="52D8478D" w:rsidR="00C403B2" w:rsidRPr="003965AF" w:rsidRDefault="0078252B"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Pr>
                <w:rFonts w:ascii="Browallia New" w:hAnsi="Browallia New" w:cs="Browallia New"/>
              </w:rPr>
              <w:t>-</w:t>
            </w:r>
          </w:p>
        </w:tc>
      </w:tr>
      <w:tr w:rsidR="00C403B2" w:rsidRPr="003965AF" w14:paraId="0CC3673A" w14:textId="77777777">
        <w:trPr>
          <w:gridAfter w:val="1"/>
          <w:wAfter w:w="9" w:type="dxa"/>
        </w:trPr>
        <w:tc>
          <w:tcPr>
            <w:tcW w:w="2690" w:type="dxa"/>
          </w:tcPr>
          <w:p w14:paraId="292F55D4"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w:t>
            </w:r>
            <w:r w:rsidRPr="003965AF">
              <w:rPr>
                <w:rFonts w:ascii="Browallia New" w:hAnsi="Browallia New" w:cs="Browallia New"/>
              </w:rPr>
              <w:t xml:space="preserve"> </w:t>
            </w:r>
            <w:r w:rsidRPr="003965AF">
              <w:rPr>
                <w:rFonts w:ascii="Browallia New" w:hAnsi="Browallia New" w:cs="Browallia New"/>
                <w:cs/>
              </w:rPr>
              <w:t>เดอะ</w:t>
            </w:r>
            <w:r w:rsidRPr="003965AF">
              <w:rPr>
                <w:rFonts w:ascii="Browallia New" w:hAnsi="Browallia New" w:cs="Browallia New"/>
              </w:rPr>
              <w:t xml:space="preserve"> </w:t>
            </w:r>
            <w:r w:rsidRPr="003965AF">
              <w:rPr>
                <w:rFonts w:ascii="Browallia New" w:hAnsi="Browallia New" w:cs="Browallia New"/>
                <w:cs/>
              </w:rPr>
              <w:t>รีทรีท</w:t>
            </w:r>
            <w:r w:rsidRPr="003965AF">
              <w:rPr>
                <w:rFonts w:ascii="Browallia New" w:hAnsi="Browallia New" w:cs="Browallia New"/>
              </w:rPr>
              <w:t xml:space="preserve"> </w:t>
            </w:r>
            <w:r w:rsidRPr="003965AF">
              <w:rPr>
                <w:rFonts w:ascii="Browallia New" w:hAnsi="Browallia New" w:cs="Browallia New"/>
                <w:cs/>
              </w:rPr>
              <w:t>หัวหิน</w:t>
            </w:r>
            <w:r w:rsidRPr="003965AF">
              <w:rPr>
                <w:rFonts w:ascii="Browallia New" w:hAnsi="Browallia New" w:cs="Browallia New"/>
              </w:rPr>
              <w:t xml:space="preserve"> </w:t>
            </w:r>
            <w:r w:rsidRPr="003965AF">
              <w:rPr>
                <w:rFonts w:ascii="Browallia New" w:hAnsi="Browallia New" w:cs="Browallia New"/>
                <w:cs/>
              </w:rPr>
              <w:t>จำกัด</w:t>
            </w:r>
          </w:p>
        </w:tc>
        <w:tc>
          <w:tcPr>
            <w:tcW w:w="706" w:type="dxa"/>
            <w:vAlign w:val="bottom"/>
          </w:tcPr>
          <w:p w14:paraId="17FC7BA9" w14:textId="6FD174EE"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1,200,000</w:t>
            </w:r>
          </w:p>
        </w:tc>
        <w:tc>
          <w:tcPr>
            <w:tcW w:w="707" w:type="dxa"/>
            <w:vAlign w:val="bottom"/>
          </w:tcPr>
          <w:p w14:paraId="4C20CD79" w14:textId="6B8ECBB3"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1,200,000</w:t>
            </w:r>
          </w:p>
        </w:tc>
        <w:tc>
          <w:tcPr>
            <w:tcW w:w="617" w:type="dxa"/>
            <w:vAlign w:val="bottom"/>
          </w:tcPr>
          <w:p w14:paraId="217774F3" w14:textId="108A40B7" w:rsidR="00C403B2" w:rsidRPr="008E4DC5" w:rsidRDefault="00781A7F"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99.99</w:t>
            </w:r>
          </w:p>
        </w:tc>
        <w:tc>
          <w:tcPr>
            <w:tcW w:w="630" w:type="dxa"/>
            <w:vAlign w:val="bottom"/>
          </w:tcPr>
          <w:p w14:paraId="7ECE4785"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99.99</w:t>
            </w:r>
          </w:p>
        </w:tc>
        <w:tc>
          <w:tcPr>
            <w:tcW w:w="630" w:type="dxa"/>
            <w:vAlign w:val="bottom"/>
          </w:tcPr>
          <w:p w14:paraId="4A9AB0D4" w14:textId="42451E31"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630" w:type="dxa"/>
            <w:vAlign w:val="bottom"/>
          </w:tcPr>
          <w:p w14:paraId="2B7E8411"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786" w:type="dxa"/>
            <w:vAlign w:val="bottom"/>
          </w:tcPr>
          <w:p w14:paraId="2F9D4BDB" w14:textId="5A7AB60B"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040254">
              <w:rPr>
                <w:rFonts w:ascii="Browallia New" w:hAnsi="Browallia New" w:cs="Browallia New"/>
              </w:rPr>
              <w:t>1,210,337</w:t>
            </w:r>
          </w:p>
        </w:tc>
        <w:tc>
          <w:tcPr>
            <w:tcW w:w="744" w:type="dxa"/>
            <w:vAlign w:val="bottom"/>
          </w:tcPr>
          <w:p w14:paraId="4073D591" w14:textId="0AFF8AA9"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040254">
              <w:rPr>
                <w:rFonts w:ascii="Browallia New" w:hAnsi="Browallia New" w:cs="Browallia New"/>
              </w:rPr>
              <w:t>1,210,337</w:t>
            </w:r>
          </w:p>
        </w:tc>
        <w:tc>
          <w:tcPr>
            <w:tcW w:w="708" w:type="dxa"/>
          </w:tcPr>
          <w:p w14:paraId="36D500AE" w14:textId="5BE597D3" w:rsidR="00C403B2" w:rsidRPr="003965AF" w:rsidRDefault="00781A7F" w:rsidP="00781A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781A7F">
              <w:rPr>
                <w:rFonts w:ascii="Browallia New" w:hAnsi="Browallia New" w:cs="Browallia New"/>
              </w:rPr>
              <w:t xml:space="preserve"> -   </w:t>
            </w:r>
          </w:p>
        </w:tc>
        <w:tc>
          <w:tcPr>
            <w:tcW w:w="721" w:type="dxa"/>
            <w:vAlign w:val="bottom"/>
          </w:tcPr>
          <w:p w14:paraId="2487E75B" w14:textId="6FC14861"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7E1921" w:rsidRPr="003965AF" w14:paraId="191D7D7D" w14:textId="77777777" w:rsidTr="00CA6B7D">
        <w:trPr>
          <w:gridAfter w:val="1"/>
          <w:wAfter w:w="9" w:type="dxa"/>
        </w:trPr>
        <w:tc>
          <w:tcPr>
            <w:tcW w:w="2690" w:type="dxa"/>
          </w:tcPr>
          <w:p w14:paraId="3F5BD564" w14:textId="77777777" w:rsidR="007E1921" w:rsidRPr="003965AF" w:rsidRDefault="007E1921" w:rsidP="007E192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w:t>
            </w:r>
            <w:r w:rsidRPr="003965AF">
              <w:rPr>
                <w:rFonts w:ascii="Browallia New" w:hAnsi="Browallia New" w:cs="Browallia New"/>
              </w:rPr>
              <w:t xml:space="preserve"> </w:t>
            </w:r>
            <w:proofErr w:type="spellStart"/>
            <w:r w:rsidRPr="003965AF">
              <w:rPr>
                <w:rFonts w:ascii="Browallia New" w:hAnsi="Browallia New" w:cs="Browallia New"/>
                <w:cs/>
              </w:rPr>
              <w:t>ไมด้า</w:t>
            </w:r>
            <w:proofErr w:type="spellEnd"/>
            <w:r w:rsidRPr="003965AF">
              <w:rPr>
                <w:rFonts w:ascii="Browallia New" w:hAnsi="Browallia New" w:cs="Browallia New"/>
              </w:rPr>
              <w:t xml:space="preserve"> </w:t>
            </w:r>
            <w:r w:rsidRPr="003965AF">
              <w:rPr>
                <w:rFonts w:ascii="Browallia New" w:hAnsi="Browallia New" w:cs="Browallia New"/>
                <w:cs/>
              </w:rPr>
              <w:t>(ลาว)</w:t>
            </w:r>
            <w:r w:rsidRPr="003965AF">
              <w:rPr>
                <w:rFonts w:ascii="Browallia New" w:hAnsi="Browallia New" w:cs="Browallia New"/>
              </w:rPr>
              <w:t xml:space="preserve"> </w:t>
            </w:r>
            <w:r w:rsidRPr="003965AF">
              <w:rPr>
                <w:rFonts w:ascii="Browallia New" w:hAnsi="Browallia New" w:cs="Browallia New"/>
                <w:cs/>
              </w:rPr>
              <w:t>เช่าสินเชื่อ</w:t>
            </w:r>
            <w:r w:rsidRPr="003965AF">
              <w:rPr>
                <w:rFonts w:ascii="Browallia New" w:hAnsi="Browallia New" w:cs="Browallia New"/>
              </w:rPr>
              <w:t xml:space="preserve"> </w:t>
            </w:r>
            <w:r w:rsidRPr="003965AF">
              <w:rPr>
                <w:rFonts w:ascii="Browallia New" w:hAnsi="Browallia New" w:cs="Browallia New"/>
                <w:cs/>
              </w:rPr>
              <w:t>จำกัด</w:t>
            </w:r>
          </w:p>
        </w:tc>
        <w:tc>
          <w:tcPr>
            <w:tcW w:w="706" w:type="dxa"/>
            <w:vAlign w:val="bottom"/>
          </w:tcPr>
          <w:p w14:paraId="41163572" w14:textId="517FBC9B" w:rsidR="007E1921" w:rsidRPr="003965AF" w:rsidRDefault="007E1921" w:rsidP="007E1921">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53,678</w:t>
            </w:r>
          </w:p>
        </w:tc>
        <w:tc>
          <w:tcPr>
            <w:tcW w:w="707" w:type="dxa"/>
            <w:vAlign w:val="bottom"/>
          </w:tcPr>
          <w:p w14:paraId="0C0D2145" w14:textId="60298078" w:rsidR="007E1921" w:rsidRPr="003965AF" w:rsidRDefault="007E1921" w:rsidP="007E1921">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53,678</w:t>
            </w:r>
          </w:p>
        </w:tc>
        <w:tc>
          <w:tcPr>
            <w:tcW w:w="617" w:type="dxa"/>
            <w:vAlign w:val="bottom"/>
          </w:tcPr>
          <w:p w14:paraId="6EC21926" w14:textId="22E17157" w:rsidR="007E1921" w:rsidRPr="008E4DC5" w:rsidRDefault="007E1921" w:rsidP="007E192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60.00</w:t>
            </w:r>
          </w:p>
        </w:tc>
        <w:tc>
          <w:tcPr>
            <w:tcW w:w="630" w:type="dxa"/>
            <w:vAlign w:val="bottom"/>
          </w:tcPr>
          <w:p w14:paraId="274BB2C7" w14:textId="77777777" w:rsidR="007E1921" w:rsidRPr="008E4DC5" w:rsidRDefault="007E1921" w:rsidP="007E192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60.00</w:t>
            </w:r>
          </w:p>
        </w:tc>
        <w:tc>
          <w:tcPr>
            <w:tcW w:w="630" w:type="dxa"/>
            <w:vAlign w:val="bottom"/>
          </w:tcPr>
          <w:p w14:paraId="1E164C65" w14:textId="70A42606" w:rsidR="007E1921" w:rsidRPr="003965AF" w:rsidRDefault="007E1921" w:rsidP="007E1921">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630" w:type="dxa"/>
            <w:vAlign w:val="bottom"/>
          </w:tcPr>
          <w:p w14:paraId="587D78D6" w14:textId="77777777" w:rsidR="007E1921" w:rsidRPr="003965AF" w:rsidRDefault="007E1921" w:rsidP="007E1921">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786" w:type="dxa"/>
            <w:vAlign w:val="bottom"/>
          </w:tcPr>
          <w:p w14:paraId="609181C8" w14:textId="30A6AA20" w:rsidR="007E1921" w:rsidRPr="003965AF" w:rsidRDefault="007E1921" w:rsidP="007E1921">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040254">
              <w:rPr>
                <w:rFonts w:ascii="Browallia New" w:hAnsi="Browallia New" w:cs="Browallia New"/>
              </w:rPr>
              <w:t>32,207</w:t>
            </w:r>
          </w:p>
        </w:tc>
        <w:tc>
          <w:tcPr>
            <w:tcW w:w="744" w:type="dxa"/>
            <w:vAlign w:val="bottom"/>
          </w:tcPr>
          <w:p w14:paraId="492CBFE8" w14:textId="087732FD" w:rsidR="007E1921" w:rsidRPr="003965AF" w:rsidRDefault="007E1921" w:rsidP="007E1921">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040254">
              <w:rPr>
                <w:rFonts w:ascii="Browallia New" w:hAnsi="Browallia New" w:cs="Browallia New"/>
              </w:rPr>
              <w:t>32,207</w:t>
            </w:r>
          </w:p>
        </w:tc>
        <w:tc>
          <w:tcPr>
            <w:tcW w:w="708" w:type="dxa"/>
            <w:vAlign w:val="bottom"/>
          </w:tcPr>
          <w:p w14:paraId="54CAF07C" w14:textId="53B261EC" w:rsidR="007E1921" w:rsidRPr="003965AF" w:rsidRDefault="007E1921" w:rsidP="007E192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3,600</w:t>
            </w:r>
          </w:p>
        </w:tc>
        <w:tc>
          <w:tcPr>
            <w:tcW w:w="721" w:type="dxa"/>
            <w:vAlign w:val="bottom"/>
          </w:tcPr>
          <w:p w14:paraId="0878B0A6" w14:textId="7F097A21" w:rsidR="007E1921" w:rsidRPr="003965AF" w:rsidRDefault="007E1921" w:rsidP="007E1921">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Pr>
                <w:rFonts w:ascii="Browallia New" w:hAnsi="Browallia New" w:cs="Browallia New"/>
              </w:rPr>
              <w:t>3,600</w:t>
            </w:r>
          </w:p>
        </w:tc>
      </w:tr>
      <w:tr w:rsidR="00C403B2" w:rsidRPr="003965AF" w14:paraId="72FD0572" w14:textId="77777777">
        <w:trPr>
          <w:gridAfter w:val="1"/>
          <w:wAfter w:w="9" w:type="dxa"/>
        </w:trPr>
        <w:tc>
          <w:tcPr>
            <w:tcW w:w="2690" w:type="dxa"/>
          </w:tcPr>
          <w:p w14:paraId="1B63EC32"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w:t>
            </w:r>
            <w:r w:rsidRPr="003965AF">
              <w:rPr>
                <w:rFonts w:ascii="Browallia New" w:hAnsi="Browallia New" w:cs="Browallia New"/>
              </w:rPr>
              <w:t xml:space="preserve"> </w:t>
            </w:r>
            <w:proofErr w:type="spellStart"/>
            <w:r w:rsidRPr="003965AF">
              <w:rPr>
                <w:rFonts w:ascii="Browallia New" w:hAnsi="Browallia New" w:cs="Browallia New"/>
                <w:cs/>
              </w:rPr>
              <w:t>ไมด้า</w:t>
            </w:r>
            <w:proofErr w:type="spellEnd"/>
            <w:r w:rsidRPr="003965AF">
              <w:rPr>
                <w:rFonts w:ascii="Browallia New" w:hAnsi="Browallia New" w:cs="Browallia New"/>
              </w:rPr>
              <w:t xml:space="preserve"> </w:t>
            </w:r>
            <w:proofErr w:type="spellStart"/>
            <w:r w:rsidRPr="003965AF">
              <w:rPr>
                <w:rFonts w:ascii="Browallia New" w:hAnsi="Browallia New" w:cs="Browallia New"/>
                <w:cs/>
              </w:rPr>
              <w:t>ดิเวลล</w:t>
            </w:r>
            <w:proofErr w:type="spellEnd"/>
            <w:r w:rsidRPr="003965AF">
              <w:rPr>
                <w:rFonts w:ascii="Browallia New" w:hAnsi="Browallia New" w:cs="Browallia New"/>
                <w:cs/>
              </w:rPr>
              <w:t>อปเม้นท์</w:t>
            </w:r>
            <w:r w:rsidRPr="003965AF">
              <w:rPr>
                <w:rFonts w:ascii="Browallia New" w:hAnsi="Browallia New" w:cs="Browallia New"/>
              </w:rPr>
              <w:t xml:space="preserve"> </w:t>
            </w:r>
            <w:r w:rsidRPr="003965AF">
              <w:rPr>
                <w:rFonts w:ascii="Browallia New" w:hAnsi="Browallia New" w:cs="Browallia New"/>
                <w:cs/>
              </w:rPr>
              <w:t>จำกัด</w:t>
            </w:r>
          </w:p>
        </w:tc>
        <w:tc>
          <w:tcPr>
            <w:tcW w:w="706" w:type="dxa"/>
            <w:vAlign w:val="bottom"/>
          </w:tcPr>
          <w:p w14:paraId="6368EE16" w14:textId="2C7360C0"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210,000</w:t>
            </w:r>
          </w:p>
        </w:tc>
        <w:tc>
          <w:tcPr>
            <w:tcW w:w="707" w:type="dxa"/>
            <w:vAlign w:val="bottom"/>
          </w:tcPr>
          <w:p w14:paraId="4B82BD79" w14:textId="333271E8"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210,000</w:t>
            </w:r>
          </w:p>
        </w:tc>
        <w:tc>
          <w:tcPr>
            <w:tcW w:w="617" w:type="dxa"/>
            <w:vAlign w:val="bottom"/>
          </w:tcPr>
          <w:p w14:paraId="71ABB1FB" w14:textId="3DC5EDAC" w:rsidR="00C403B2" w:rsidRPr="008E4DC5" w:rsidRDefault="00781A7F"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80.00</w:t>
            </w:r>
          </w:p>
        </w:tc>
        <w:tc>
          <w:tcPr>
            <w:tcW w:w="630" w:type="dxa"/>
            <w:vAlign w:val="bottom"/>
          </w:tcPr>
          <w:p w14:paraId="62D7E105"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80.00</w:t>
            </w:r>
          </w:p>
        </w:tc>
        <w:tc>
          <w:tcPr>
            <w:tcW w:w="630" w:type="dxa"/>
            <w:vAlign w:val="bottom"/>
          </w:tcPr>
          <w:p w14:paraId="0EE059F5" w14:textId="6453A76B"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630" w:type="dxa"/>
            <w:vAlign w:val="bottom"/>
          </w:tcPr>
          <w:p w14:paraId="4FE7B703"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786" w:type="dxa"/>
            <w:vAlign w:val="bottom"/>
          </w:tcPr>
          <w:p w14:paraId="0764D1F9" w14:textId="04D95735"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168,000</w:t>
            </w:r>
          </w:p>
        </w:tc>
        <w:tc>
          <w:tcPr>
            <w:tcW w:w="744" w:type="dxa"/>
            <w:vAlign w:val="bottom"/>
          </w:tcPr>
          <w:p w14:paraId="41D7F5CE" w14:textId="5FEBD339"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168,000</w:t>
            </w:r>
          </w:p>
        </w:tc>
        <w:tc>
          <w:tcPr>
            <w:tcW w:w="708" w:type="dxa"/>
          </w:tcPr>
          <w:p w14:paraId="14FDAA18" w14:textId="653A75EB" w:rsidR="00C403B2" w:rsidRPr="003965AF" w:rsidRDefault="00781A7F" w:rsidP="00781A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781A7F">
              <w:rPr>
                <w:rFonts w:ascii="Browallia New" w:hAnsi="Browallia New" w:cs="Browallia New"/>
              </w:rPr>
              <w:t xml:space="preserve"> -   </w:t>
            </w:r>
          </w:p>
        </w:tc>
        <w:tc>
          <w:tcPr>
            <w:tcW w:w="721" w:type="dxa"/>
            <w:vAlign w:val="bottom"/>
          </w:tcPr>
          <w:p w14:paraId="62730E6B" w14:textId="2F0B5FAA"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0265EEA1" w14:textId="77777777">
        <w:trPr>
          <w:gridAfter w:val="1"/>
          <w:wAfter w:w="9" w:type="dxa"/>
        </w:trPr>
        <w:tc>
          <w:tcPr>
            <w:tcW w:w="2690" w:type="dxa"/>
          </w:tcPr>
          <w:p w14:paraId="6FC6D9CD"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w:t>
            </w:r>
            <w:r w:rsidRPr="003965AF">
              <w:rPr>
                <w:rFonts w:ascii="Browallia New" w:hAnsi="Browallia New" w:cs="Browallia New"/>
              </w:rPr>
              <w:t xml:space="preserve"> </w:t>
            </w:r>
            <w:r w:rsidRPr="003965AF">
              <w:rPr>
                <w:rFonts w:ascii="Browallia New" w:hAnsi="Browallia New" w:cs="Browallia New"/>
                <w:cs/>
              </w:rPr>
              <w:t>แมก</w:t>
            </w:r>
            <w:proofErr w:type="spellStart"/>
            <w:r w:rsidRPr="003965AF">
              <w:rPr>
                <w:rFonts w:ascii="Browallia New" w:hAnsi="Browallia New" w:cs="Browallia New"/>
                <w:cs/>
              </w:rPr>
              <w:t>ซ์</w:t>
            </w:r>
            <w:proofErr w:type="spellEnd"/>
            <w:r w:rsidRPr="003965AF">
              <w:rPr>
                <w:rFonts w:ascii="Browallia New" w:hAnsi="Browallia New" w:cs="Browallia New"/>
              </w:rPr>
              <w:t xml:space="preserve"> </w:t>
            </w:r>
            <w:r w:rsidRPr="003965AF">
              <w:rPr>
                <w:rFonts w:ascii="Browallia New" w:hAnsi="Browallia New" w:cs="Browallia New"/>
                <w:cs/>
              </w:rPr>
              <w:t>โฮ</w:t>
            </w:r>
            <w:proofErr w:type="spellStart"/>
            <w:r w:rsidRPr="003965AF">
              <w:rPr>
                <w:rFonts w:ascii="Browallia New" w:hAnsi="Browallia New" w:cs="Browallia New"/>
                <w:cs/>
              </w:rPr>
              <w:t>เทล</w:t>
            </w:r>
            <w:proofErr w:type="spellEnd"/>
            <w:r w:rsidRPr="003965AF">
              <w:rPr>
                <w:rFonts w:ascii="Browallia New" w:hAnsi="Browallia New" w:cs="Browallia New"/>
              </w:rPr>
              <w:t xml:space="preserve"> </w:t>
            </w:r>
            <w:r w:rsidRPr="003965AF">
              <w:rPr>
                <w:rFonts w:ascii="Browallia New" w:hAnsi="Browallia New" w:cs="Browallia New"/>
                <w:cs/>
              </w:rPr>
              <w:t>จำกัด</w:t>
            </w:r>
          </w:p>
        </w:tc>
        <w:tc>
          <w:tcPr>
            <w:tcW w:w="706" w:type="dxa"/>
            <w:vAlign w:val="bottom"/>
          </w:tcPr>
          <w:p w14:paraId="3A9E8330" w14:textId="61536271"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240,000</w:t>
            </w:r>
          </w:p>
        </w:tc>
        <w:tc>
          <w:tcPr>
            <w:tcW w:w="707" w:type="dxa"/>
            <w:vAlign w:val="bottom"/>
          </w:tcPr>
          <w:p w14:paraId="6E1B89B3" w14:textId="3148A3DA"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240,000</w:t>
            </w:r>
          </w:p>
        </w:tc>
        <w:tc>
          <w:tcPr>
            <w:tcW w:w="617" w:type="dxa"/>
            <w:vAlign w:val="bottom"/>
          </w:tcPr>
          <w:p w14:paraId="317E79E3" w14:textId="6D3BBBDE" w:rsidR="00C403B2" w:rsidRPr="008E4DC5" w:rsidRDefault="00781A7F"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99.99</w:t>
            </w:r>
          </w:p>
        </w:tc>
        <w:tc>
          <w:tcPr>
            <w:tcW w:w="630" w:type="dxa"/>
            <w:vAlign w:val="bottom"/>
          </w:tcPr>
          <w:p w14:paraId="5C16B5A2"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99.99</w:t>
            </w:r>
          </w:p>
        </w:tc>
        <w:tc>
          <w:tcPr>
            <w:tcW w:w="630" w:type="dxa"/>
            <w:vAlign w:val="bottom"/>
          </w:tcPr>
          <w:p w14:paraId="6E42DC38" w14:textId="784A9BCB"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630" w:type="dxa"/>
            <w:vAlign w:val="bottom"/>
          </w:tcPr>
          <w:p w14:paraId="16073E6B"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786" w:type="dxa"/>
            <w:vAlign w:val="bottom"/>
          </w:tcPr>
          <w:p w14:paraId="2EF23BE8" w14:textId="20F34DF8"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240,000</w:t>
            </w:r>
          </w:p>
        </w:tc>
        <w:tc>
          <w:tcPr>
            <w:tcW w:w="744" w:type="dxa"/>
            <w:vAlign w:val="bottom"/>
          </w:tcPr>
          <w:p w14:paraId="1DF0ED21" w14:textId="75131E33"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lang w:val="en-GB"/>
              </w:rPr>
            </w:pPr>
            <w:r w:rsidRPr="00040254">
              <w:rPr>
                <w:rFonts w:ascii="Browallia New" w:hAnsi="Browallia New" w:cs="Browallia New"/>
              </w:rPr>
              <w:t>240,000</w:t>
            </w:r>
          </w:p>
        </w:tc>
        <w:tc>
          <w:tcPr>
            <w:tcW w:w="708" w:type="dxa"/>
          </w:tcPr>
          <w:p w14:paraId="3EC5C728" w14:textId="0ECA9AFB" w:rsidR="00C403B2" w:rsidRPr="003965AF" w:rsidRDefault="00781A7F" w:rsidP="00781A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781A7F">
              <w:rPr>
                <w:rFonts w:ascii="Browallia New" w:hAnsi="Browallia New" w:cs="Browallia New"/>
              </w:rPr>
              <w:t xml:space="preserve"> -   </w:t>
            </w:r>
          </w:p>
        </w:tc>
        <w:tc>
          <w:tcPr>
            <w:tcW w:w="721" w:type="dxa"/>
            <w:vAlign w:val="bottom"/>
          </w:tcPr>
          <w:p w14:paraId="44761DE7" w14:textId="6261CB6E"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7E1921" w:rsidRPr="003965AF" w14:paraId="5578F017" w14:textId="77777777" w:rsidTr="005E5607">
        <w:trPr>
          <w:gridAfter w:val="1"/>
          <w:wAfter w:w="9" w:type="dxa"/>
        </w:trPr>
        <w:tc>
          <w:tcPr>
            <w:tcW w:w="2690" w:type="dxa"/>
          </w:tcPr>
          <w:p w14:paraId="1B804373" w14:textId="77777777" w:rsidR="007E1921" w:rsidRPr="003965AF" w:rsidRDefault="007E1921" w:rsidP="007E192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w:t>
            </w:r>
            <w:r w:rsidRPr="003965AF">
              <w:rPr>
                <w:rFonts w:ascii="Browallia New" w:hAnsi="Browallia New" w:cs="Browallia New"/>
              </w:rPr>
              <w:t xml:space="preserve"> </w:t>
            </w:r>
            <w:proofErr w:type="spellStart"/>
            <w:r w:rsidRPr="003965AF">
              <w:rPr>
                <w:rFonts w:ascii="Browallia New" w:hAnsi="Browallia New" w:cs="Browallia New"/>
                <w:cs/>
              </w:rPr>
              <w:t>ไมด้า</w:t>
            </w:r>
            <w:proofErr w:type="spellEnd"/>
            <w:r w:rsidRPr="003965AF">
              <w:rPr>
                <w:rFonts w:ascii="Browallia New" w:hAnsi="Browallia New" w:cs="Browallia New"/>
              </w:rPr>
              <w:t xml:space="preserve"> </w:t>
            </w:r>
            <w:r w:rsidRPr="003965AF">
              <w:rPr>
                <w:rFonts w:ascii="Browallia New" w:hAnsi="Browallia New" w:cs="Browallia New"/>
                <w:cs/>
              </w:rPr>
              <w:t>เอเจนซี่</w:t>
            </w:r>
            <w:r w:rsidRPr="003965AF">
              <w:rPr>
                <w:rFonts w:ascii="Browallia New" w:hAnsi="Browallia New" w:cs="Browallia New"/>
              </w:rPr>
              <w:t xml:space="preserve"> </w:t>
            </w:r>
            <w:r w:rsidRPr="003965AF">
              <w:rPr>
                <w:rFonts w:ascii="Browallia New" w:hAnsi="Browallia New" w:cs="Browallia New"/>
                <w:cs/>
              </w:rPr>
              <w:t>แอนด์</w:t>
            </w:r>
            <w:r w:rsidRPr="003965AF">
              <w:rPr>
                <w:rFonts w:ascii="Browallia New" w:hAnsi="Browallia New" w:cs="Browallia New"/>
              </w:rPr>
              <w:t xml:space="preserve"> </w:t>
            </w:r>
            <w:proofErr w:type="spellStart"/>
            <w:r w:rsidRPr="003965AF">
              <w:rPr>
                <w:rFonts w:ascii="Browallia New" w:hAnsi="Browallia New" w:cs="Browallia New"/>
                <w:cs/>
              </w:rPr>
              <w:t>ดิเวลล</w:t>
            </w:r>
            <w:proofErr w:type="spellEnd"/>
            <w:r w:rsidRPr="003965AF">
              <w:rPr>
                <w:rFonts w:ascii="Browallia New" w:hAnsi="Browallia New" w:cs="Browallia New"/>
                <w:cs/>
              </w:rPr>
              <w:t>อปเม้นท์</w:t>
            </w:r>
            <w:r w:rsidRPr="003965AF">
              <w:rPr>
                <w:rFonts w:ascii="Browallia New" w:hAnsi="Browallia New" w:cs="Browallia New"/>
              </w:rPr>
              <w:t xml:space="preserve"> </w:t>
            </w:r>
            <w:r w:rsidRPr="003965AF">
              <w:rPr>
                <w:rFonts w:ascii="Browallia New" w:hAnsi="Browallia New" w:cs="Browallia New"/>
                <w:cs/>
              </w:rPr>
              <w:t>จำกัด</w:t>
            </w:r>
          </w:p>
        </w:tc>
        <w:tc>
          <w:tcPr>
            <w:tcW w:w="706" w:type="dxa"/>
            <w:vAlign w:val="bottom"/>
          </w:tcPr>
          <w:p w14:paraId="22A845A8" w14:textId="56F467D6" w:rsidR="007E1921" w:rsidRPr="003965AF" w:rsidRDefault="007E1921" w:rsidP="007E1921">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2,000</w:t>
            </w:r>
          </w:p>
        </w:tc>
        <w:tc>
          <w:tcPr>
            <w:tcW w:w="707" w:type="dxa"/>
            <w:vAlign w:val="bottom"/>
          </w:tcPr>
          <w:p w14:paraId="2C851553" w14:textId="4AC2C27A" w:rsidR="007E1921" w:rsidRPr="003965AF" w:rsidRDefault="007E1921" w:rsidP="007E1921">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2,000</w:t>
            </w:r>
          </w:p>
        </w:tc>
        <w:tc>
          <w:tcPr>
            <w:tcW w:w="617" w:type="dxa"/>
            <w:vAlign w:val="bottom"/>
          </w:tcPr>
          <w:p w14:paraId="088FDC16" w14:textId="27A3326E" w:rsidR="007E1921" w:rsidRPr="008E4DC5" w:rsidRDefault="007E1921" w:rsidP="007E192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70.00</w:t>
            </w:r>
          </w:p>
        </w:tc>
        <w:tc>
          <w:tcPr>
            <w:tcW w:w="630" w:type="dxa"/>
            <w:vAlign w:val="bottom"/>
          </w:tcPr>
          <w:p w14:paraId="11FADDAF" w14:textId="77777777" w:rsidR="007E1921" w:rsidRPr="008E4DC5" w:rsidRDefault="007E1921" w:rsidP="007E192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70.00</w:t>
            </w:r>
          </w:p>
        </w:tc>
        <w:tc>
          <w:tcPr>
            <w:tcW w:w="630" w:type="dxa"/>
            <w:vAlign w:val="bottom"/>
          </w:tcPr>
          <w:p w14:paraId="6017440F" w14:textId="6147B879" w:rsidR="007E1921" w:rsidRPr="003965AF" w:rsidRDefault="007E1921" w:rsidP="007E1921">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630" w:type="dxa"/>
            <w:vAlign w:val="bottom"/>
          </w:tcPr>
          <w:p w14:paraId="779AEA35" w14:textId="77777777" w:rsidR="007E1921" w:rsidRPr="003965AF" w:rsidRDefault="007E1921" w:rsidP="007E1921">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786" w:type="dxa"/>
            <w:vAlign w:val="bottom"/>
          </w:tcPr>
          <w:p w14:paraId="0D17EFA3" w14:textId="3102E209" w:rsidR="007E1921" w:rsidRPr="003965AF" w:rsidRDefault="007E1921" w:rsidP="007E1921">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040254">
              <w:rPr>
                <w:rFonts w:ascii="Browallia New" w:hAnsi="Browallia New" w:cs="Browallia New"/>
              </w:rPr>
              <w:t>1,400</w:t>
            </w:r>
          </w:p>
        </w:tc>
        <w:tc>
          <w:tcPr>
            <w:tcW w:w="744" w:type="dxa"/>
            <w:vAlign w:val="bottom"/>
          </w:tcPr>
          <w:p w14:paraId="6A5107C5" w14:textId="797A8B53" w:rsidR="007E1921" w:rsidRPr="003965AF" w:rsidRDefault="007E1921" w:rsidP="007E1921">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040254">
              <w:rPr>
                <w:rFonts w:ascii="Browallia New" w:hAnsi="Browallia New" w:cs="Browallia New"/>
              </w:rPr>
              <w:t>1,400</w:t>
            </w:r>
          </w:p>
        </w:tc>
        <w:tc>
          <w:tcPr>
            <w:tcW w:w="708" w:type="dxa"/>
            <w:vAlign w:val="bottom"/>
          </w:tcPr>
          <w:p w14:paraId="4B136A8B" w14:textId="08E81B6D" w:rsidR="007E1921" w:rsidRPr="003965AF" w:rsidRDefault="007E1921" w:rsidP="007E192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3,500</w:t>
            </w:r>
          </w:p>
        </w:tc>
        <w:tc>
          <w:tcPr>
            <w:tcW w:w="721" w:type="dxa"/>
            <w:vAlign w:val="bottom"/>
          </w:tcPr>
          <w:p w14:paraId="5CC63086" w14:textId="77777777" w:rsidR="007E1921" w:rsidRPr="00B22733" w:rsidRDefault="007E1921" w:rsidP="007E1921">
            <w:pPr>
              <w:spacing w:line="240" w:lineRule="auto"/>
              <w:jc w:val="right"/>
              <w:rPr>
                <w:rFonts w:ascii="Browallia New" w:hAnsi="Browallia New" w:cs="Browallia New"/>
              </w:rPr>
            </w:pPr>
          </w:p>
          <w:p w14:paraId="42EB3C66" w14:textId="7262A6E3" w:rsidR="007E1921" w:rsidRPr="003965AF" w:rsidRDefault="007E1921" w:rsidP="007E192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6D4D3068" w14:textId="77777777">
        <w:trPr>
          <w:gridAfter w:val="1"/>
          <w:wAfter w:w="9" w:type="dxa"/>
        </w:trPr>
        <w:tc>
          <w:tcPr>
            <w:tcW w:w="2690" w:type="dxa"/>
            <w:vAlign w:val="center"/>
          </w:tcPr>
          <w:p w14:paraId="1B9F96CC"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w:t>
            </w:r>
            <w:r w:rsidRPr="003965AF">
              <w:rPr>
                <w:rFonts w:ascii="Browallia New" w:hAnsi="Browallia New" w:cs="Browallia New"/>
              </w:rPr>
              <w:t xml:space="preserve"> </w:t>
            </w:r>
            <w:proofErr w:type="spellStart"/>
            <w:r w:rsidRPr="003965AF">
              <w:rPr>
                <w:rFonts w:ascii="Browallia New" w:hAnsi="Browallia New" w:cs="Browallia New"/>
                <w:cs/>
              </w:rPr>
              <w:t>ไมด้า</w:t>
            </w:r>
            <w:proofErr w:type="spellEnd"/>
            <w:r w:rsidRPr="003965AF">
              <w:rPr>
                <w:rFonts w:ascii="Browallia New" w:hAnsi="Browallia New" w:cs="Browallia New"/>
              </w:rPr>
              <w:t xml:space="preserve"> </w:t>
            </w:r>
            <w:proofErr w:type="spellStart"/>
            <w:r w:rsidRPr="003965AF">
              <w:rPr>
                <w:rFonts w:ascii="Browallia New" w:hAnsi="Browallia New" w:cs="Browallia New"/>
                <w:cs/>
              </w:rPr>
              <w:t>ฮอสพิ</w:t>
            </w:r>
            <w:proofErr w:type="spellEnd"/>
            <w:r w:rsidRPr="003965AF">
              <w:rPr>
                <w:rFonts w:ascii="Browallia New" w:hAnsi="Browallia New" w:cs="Browallia New"/>
                <w:cs/>
              </w:rPr>
              <w:t>ทาลิตี้</w:t>
            </w:r>
            <w:r w:rsidRPr="003965AF">
              <w:rPr>
                <w:rFonts w:ascii="Browallia New" w:hAnsi="Browallia New" w:cs="Browallia New"/>
              </w:rPr>
              <w:t xml:space="preserve"> </w:t>
            </w:r>
            <w:r w:rsidRPr="003965AF">
              <w:rPr>
                <w:rFonts w:ascii="Browallia New" w:hAnsi="Browallia New" w:cs="Browallia New"/>
                <w:cs/>
              </w:rPr>
              <w:t>กรุ๊ป</w:t>
            </w:r>
            <w:r w:rsidRPr="003965AF">
              <w:rPr>
                <w:rFonts w:ascii="Browallia New" w:hAnsi="Browallia New" w:cs="Browallia New"/>
              </w:rPr>
              <w:t xml:space="preserve"> </w:t>
            </w:r>
            <w:r w:rsidRPr="003965AF">
              <w:rPr>
                <w:rFonts w:ascii="Browallia New" w:hAnsi="Browallia New" w:cs="Browallia New"/>
                <w:cs/>
              </w:rPr>
              <w:t>จำกัด</w:t>
            </w:r>
          </w:p>
        </w:tc>
        <w:tc>
          <w:tcPr>
            <w:tcW w:w="706" w:type="dxa"/>
            <w:vAlign w:val="bottom"/>
          </w:tcPr>
          <w:p w14:paraId="5468CDED" w14:textId="79404DF6"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2,000</w:t>
            </w:r>
          </w:p>
        </w:tc>
        <w:tc>
          <w:tcPr>
            <w:tcW w:w="707" w:type="dxa"/>
            <w:vAlign w:val="bottom"/>
          </w:tcPr>
          <w:p w14:paraId="53B0D151" w14:textId="2CABABD2"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2,000</w:t>
            </w:r>
          </w:p>
        </w:tc>
        <w:tc>
          <w:tcPr>
            <w:tcW w:w="617" w:type="dxa"/>
            <w:vAlign w:val="bottom"/>
          </w:tcPr>
          <w:p w14:paraId="415AF08F" w14:textId="3AD26653" w:rsidR="00C403B2" w:rsidRPr="008E4DC5" w:rsidRDefault="00781A7F"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99.99</w:t>
            </w:r>
          </w:p>
        </w:tc>
        <w:tc>
          <w:tcPr>
            <w:tcW w:w="630" w:type="dxa"/>
            <w:vAlign w:val="bottom"/>
          </w:tcPr>
          <w:p w14:paraId="58CB7983"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99.99</w:t>
            </w:r>
          </w:p>
        </w:tc>
        <w:tc>
          <w:tcPr>
            <w:tcW w:w="630" w:type="dxa"/>
            <w:vAlign w:val="bottom"/>
          </w:tcPr>
          <w:p w14:paraId="11016F15" w14:textId="177CF25F"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630" w:type="dxa"/>
            <w:vAlign w:val="bottom"/>
          </w:tcPr>
          <w:p w14:paraId="7F0F3FF5"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786" w:type="dxa"/>
            <w:vAlign w:val="bottom"/>
          </w:tcPr>
          <w:p w14:paraId="07159736" w14:textId="56A63CEC"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1,292</w:t>
            </w:r>
          </w:p>
        </w:tc>
        <w:tc>
          <w:tcPr>
            <w:tcW w:w="744" w:type="dxa"/>
            <w:vAlign w:val="bottom"/>
          </w:tcPr>
          <w:p w14:paraId="6256BA2C" w14:textId="6D3FF8A5"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040254">
              <w:rPr>
                <w:rFonts w:ascii="Browallia New" w:hAnsi="Browallia New" w:cs="Browallia New"/>
              </w:rPr>
              <w:t>1,292</w:t>
            </w:r>
          </w:p>
        </w:tc>
        <w:tc>
          <w:tcPr>
            <w:tcW w:w="708" w:type="dxa"/>
          </w:tcPr>
          <w:p w14:paraId="343115BB" w14:textId="0B4B9C7C" w:rsidR="00C403B2" w:rsidRPr="003965AF" w:rsidRDefault="00781A7F" w:rsidP="00781A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781A7F">
              <w:rPr>
                <w:rFonts w:ascii="Browallia New" w:hAnsi="Browallia New" w:cs="Browallia New"/>
              </w:rPr>
              <w:t xml:space="preserve"> -   </w:t>
            </w:r>
          </w:p>
        </w:tc>
        <w:tc>
          <w:tcPr>
            <w:tcW w:w="721" w:type="dxa"/>
            <w:vAlign w:val="bottom"/>
          </w:tcPr>
          <w:p w14:paraId="5A1B886A" w14:textId="526E4660"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1E03CA14" w14:textId="77777777">
        <w:trPr>
          <w:gridAfter w:val="1"/>
          <w:wAfter w:w="9" w:type="dxa"/>
        </w:trPr>
        <w:tc>
          <w:tcPr>
            <w:tcW w:w="2690" w:type="dxa"/>
            <w:vAlign w:val="center"/>
          </w:tcPr>
          <w:p w14:paraId="4547072F"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rPr>
            </w:pPr>
            <w:r w:rsidRPr="003965AF">
              <w:rPr>
                <w:rFonts w:ascii="Browallia New" w:hAnsi="Browallia New" w:cs="Browallia New"/>
                <w:cs/>
              </w:rPr>
              <w:t>บริษัท เอ็มดี รีสอร</w:t>
            </w:r>
            <w:proofErr w:type="spellStart"/>
            <w:r w:rsidRPr="003965AF">
              <w:rPr>
                <w:rFonts w:ascii="Browallia New" w:hAnsi="Browallia New" w:cs="Browallia New"/>
                <w:cs/>
              </w:rPr>
              <w:t>์ท</w:t>
            </w:r>
            <w:proofErr w:type="spellEnd"/>
            <w:r w:rsidRPr="003965AF">
              <w:rPr>
                <w:rFonts w:ascii="Browallia New" w:hAnsi="Browallia New" w:cs="Browallia New"/>
                <w:cs/>
              </w:rPr>
              <w:t xml:space="preserve"> จำกัด    </w:t>
            </w:r>
          </w:p>
        </w:tc>
        <w:tc>
          <w:tcPr>
            <w:tcW w:w="706" w:type="dxa"/>
            <w:vAlign w:val="bottom"/>
          </w:tcPr>
          <w:p w14:paraId="50EB6439" w14:textId="32FBD2AD"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75,000</w:t>
            </w:r>
          </w:p>
        </w:tc>
        <w:tc>
          <w:tcPr>
            <w:tcW w:w="707" w:type="dxa"/>
            <w:vAlign w:val="bottom"/>
          </w:tcPr>
          <w:p w14:paraId="7170C9DA" w14:textId="50EB6789"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1E170D">
              <w:rPr>
                <w:rFonts w:ascii="Browallia New" w:hAnsi="Browallia New" w:cs="Browallia New"/>
              </w:rPr>
              <w:t>75,000</w:t>
            </w:r>
          </w:p>
        </w:tc>
        <w:tc>
          <w:tcPr>
            <w:tcW w:w="617" w:type="dxa"/>
            <w:vAlign w:val="bottom"/>
          </w:tcPr>
          <w:p w14:paraId="0EFCA6A9" w14:textId="34AC591E" w:rsidR="00C403B2" w:rsidRPr="008E4DC5" w:rsidRDefault="00781A7F"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62.41</w:t>
            </w:r>
          </w:p>
        </w:tc>
        <w:tc>
          <w:tcPr>
            <w:tcW w:w="630" w:type="dxa"/>
            <w:vAlign w:val="bottom"/>
          </w:tcPr>
          <w:p w14:paraId="0D925B9E"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62.41</w:t>
            </w:r>
          </w:p>
        </w:tc>
        <w:tc>
          <w:tcPr>
            <w:tcW w:w="630" w:type="dxa"/>
            <w:vAlign w:val="bottom"/>
          </w:tcPr>
          <w:p w14:paraId="42D1750B" w14:textId="2F6AD605" w:rsidR="00C403B2" w:rsidRPr="003965AF" w:rsidRDefault="00781A7F" w:rsidP="00C403B2">
            <w:pPr>
              <w:spacing w:line="240" w:lineRule="auto"/>
              <w:jc w:val="right"/>
              <w:rPr>
                <w:rFonts w:ascii="Browallia New" w:hAnsi="Browallia New" w:cs="Browallia New"/>
              </w:rPr>
            </w:pPr>
            <w:r w:rsidRPr="003965AF">
              <w:rPr>
                <w:rFonts w:ascii="Browallia New" w:hAnsi="Browallia New" w:cs="Browallia New"/>
              </w:rPr>
              <w:t>37.58</w:t>
            </w:r>
          </w:p>
        </w:tc>
        <w:tc>
          <w:tcPr>
            <w:tcW w:w="630" w:type="dxa"/>
            <w:vAlign w:val="bottom"/>
          </w:tcPr>
          <w:p w14:paraId="78840D1F" w14:textId="7777777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37.58</w:t>
            </w:r>
          </w:p>
        </w:tc>
        <w:tc>
          <w:tcPr>
            <w:tcW w:w="786" w:type="dxa"/>
            <w:vAlign w:val="bottom"/>
          </w:tcPr>
          <w:p w14:paraId="7CF84E34" w14:textId="427C18C7"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46,810</w:t>
            </w:r>
          </w:p>
        </w:tc>
        <w:tc>
          <w:tcPr>
            <w:tcW w:w="744" w:type="dxa"/>
            <w:vAlign w:val="bottom"/>
          </w:tcPr>
          <w:p w14:paraId="5CDD091D" w14:textId="4A32B7C5" w:rsidR="00C403B2" w:rsidRPr="003965AF" w:rsidRDefault="00C403B2" w:rsidP="00C403B2">
            <w:pPr>
              <w:spacing w:line="240" w:lineRule="auto"/>
              <w:jc w:val="right"/>
              <w:rPr>
                <w:rFonts w:ascii="Browallia New" w:hAnsi="Browallia New" w:cs="Browallia New"/>
              </w:rPr>
            </w:pPr>
            <w:r w:rsidRPr="00040254">
              <w:rPr>
                <w:rFonts w:ascii="Browallia New" w:hAnsi="Browallia New" w:cs="Browallia New"/>
              </w:rPr>
              <w:t>46,810</w:t>
            </w:r>
          </w:p>
        </w:tc>
        <w:tc>
          <w:tcPr>
            <w:tcW w:w="708" w:type="dxa"/>
          </w:tcPr>
          <w:p w14:paraId="26B390DA" w14:textId="6EBEEE60" w:rsidR="00C403B2" w:rsidRPr="003965AF" w:rsidRDefault="00781A7F" w:rsidP="00781A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781A7F">
              <w:rPr>
                <w:rFonts w:ascii="Browallia New" w:hAnsi="Browallia New" w:cs="Browallia New"/>
              </w:rPr>
              <w:t xml:space="preserve"> -   </w:t>
            </w:r>
          </w:p>
        </w:tc>
        <w:tc>
          <w:tcPr>
            <w:tcW w:w="721" w:type="dxa"/>
            <w:vAlign w:val="bottom"/>
          </w:tcPr>
          <w:p w14:paraId="51C8C393" w14:textId="6B8EB6A0"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513E28AB" w14:textId="77777777">
        <w:trPr>
          <w:gridAfter w:val="1"/>
          <w:wAfter w:w="9" w:type="dxa"/>
        </w:trPr>
        <w:tc>
          <w:tcPr>
            <w:tcW w:w="2690" w:type="dxa"/>
          </w:tcPr>
          <w:p w14:paraId="126C156B"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 อิน</w:t>
            </w:r>
            <w:proofErr w:type="spellStart"/>
            <w:r w:rsidRPr="003965AF">
              <w:rPr>
                <w:rFonts w:ascii="Browallia New" w:hAnsi="Browallia New" w:cs="Browallia New"/>
                <w:cs/>
              </w:rPr>
              <w:t>เทล</w:t>
            </w:r>
            <w:proofErr w:type="spellEnd"/>
            <w:r w:rsidRPr="003965AF">
              <w:rPr>
                <w:rFonts w:ascii="Browallia New" w:hAnsi="Browallia New" w:cs="Browallia New"/>
                <w:cs/>
              </w:rPr>
              <w:t>ลิเจนท์ มาร์เก็ตติ</w:t>
            </w:r>
            <w:proofErr w:type="spellStart"/>
            <w:r w:rsidRPr="003965AF">
              <w:rPr>
                <w:rFonts w:ascii="Browallia New" w:hAnsi="Browallia New" w:cs="Browallia New"/>
                <w:cs/>
              </w:rPr>
              <w:t>้ง</w:t>
            </w:r>
            <w:proofErr w:type="spellEnd"/>
            <w:r w:rsidRPr="003965AF">
              <w:rPr>
                <w:rFonts w:ascii="Browallia New" w:hAnsi="Browallia New" w:cs="Browallia New"/>
                <w:cs/>
              </w:rPr>
              <w:t xml:space="preserve"> เอเจนซี่ จำกัด</w:t>
            </w:r>
          </w:p>
        </w:tc>
        <w:tc>
          <w:tcPr>
            <w:tcW w:w="706" w:type="dxa"/>
            <w:vAlign w:val="bottom"/>
          </w:tcPr>
          <w:p w14:paraId="577E6D88" w14:textId="01CDF784"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8,500</w:t>
            </w:r>
          </w:p>
        </w:tc>
        <w:tc>
          <w:tcPr>
            <w:tcW w:w="707" w:type="dxa"/>
            <w:vAlign w:val="bottom"/>
          </w:tcPr>
          <w:p w14:paraId="283CD512" w14:textId="71EFE136"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1E170D">
              <w:rPr>
                <w:rFonts w:ascii="Browallia New" w:hAnsi="Browallia New" w:cs="Browallia New"/>
              </w:rPr>
              <w:t>8,500</w:t>
            </w:r>
          </w:p>
        </w:tc>
        <w:tc>
          <w:tcPr>
            <w:tcW w:w="617" w:type="dxa"/>
            <w:vAlign w:val="bottom"/>
          </w:tcPr>
          <w:p w14:paraId="40C6E523" w14:textId="52E39B01" w:rsidR="00C403B2" w:rsidRPr="008E4DC5" w:rsidRDefault="00781A7F"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79.99</w:t>
            </w:r>
          </w:p>
        </w:tc>
        <w:tc>
          <w:tcPr>
            <w:tcW w:w="630" w:type="dxa"/>
            <w:vAlign w:val="bottom"/>
          </w:tcPr>
          <w:p w14:paraId="29514223"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79.99</w:t>
            </w:r>
          </w:p>
        </w:tc>
        <w:tc>
          <w:tcPr>
            <w:tcW w:w="630" w:type="dxa"/>
            <w:vAlign w:val="bottom"/>
          </w:tcPr>
          <w:p w14:paraId="2D630B10" w14:textId="30A13770" w:rsidR="00C403B2" w:rsidRPr="003965AF" w:rsidRDefault="00781A7F" w:rsidP="00C403B2">
            <w:pPr>
              <w:spacing w:line="240" w:lineRule="auto"/>
              <w:jc w:val="right"/>
              <w:rPr>
                <w:rFonts w:ascii="Browallia New" w:hAnsi="Browallia New" w:cs="Browallia New"/>
              </w:rPr>
            </w:pPr>
            <w:r w:rsidRPr="003965AF">
              <w:rPr>
                <w:rFonts w:ascii="Browallia New" w:hAnsi="Browallia New" w:cs="Browallia New"/>
              </w:rPr>
              <w:t>-</w:t>
            </w:r>
          </w:p>
        </w:tc>
        <w:tc>
          <w:tcPr>
            <w:tcW w:w="630" w:type="dxa"/>
            <w:vAlign w:val="bottom"/>
          </w:tcPr>
          <w:p w14:paraId="4BAC3031" w14:textId="7777777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w:t>
            </w:r>
          </w:p>
        </w:tc>
        <w:tc>
          <w:tcPr>
            <w:tcW w:w="786" w:type="dxa"/>
            <w:vAlign w:val="bottom"/>
          </w:tcPr>
          <w:p w14:paraId="27C1974D" w14:textId="2DCF6B7A"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8,000</w:t>
            </w:r>
          </w:p>
        </w:tc>
        <w:tc>
          <w:tcPr>
            <w:tcW w:w="744" w:type="dxa"/>
            <w:vAlign w:val="bottom"/>
          </w:tcPr>
          <w:p w14:paraId="48D63419" w14:textId="16C0D4B7" w:rsidR="00C403B2" w:rsidRPr="003965AF" w:rsidRDefault="00C403B2" w:rsidP="00C403B2">
            <w:pPr>
              <w:spacing w:line="240" w:lineRule="auto"/>
              <w:jc w:val="right"/>
              <w:rPr>
                <w:rFonts w:ascii="Browallia New" w:hAnsi="Browallia New" w:cs="Browallia New"/>
              </w:rPr>
            </w:pPr>
            <w:r w:rsidRPr="00040254">
              <w:rPr>
                <w:rFonts w:ascii="Browallia New" w:hAnsi="Browallia New" w:cs="Browallia New"/>
              </w:rPr>
              <w:t>8,000</w:t>
            </w:r>
          </w:p>
        </w:tc>
        <w:tc>
          <w:tcPr>
            <w:tcW w:w="708" w:type="dxa"/>
          </w:tcPr>
          <w:p w14:paraId="5C9975BA" w14:textId="2DCBD4F5" w:rsidR="00C403B2" w:rsidRPr="003965AF" w:rsidRDefault="00781A7F" w:rsidP="00781A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781A7F">
              <w:rPr>
                <w:rFonts w:ascii="Browallia New" w:hAnsi="Browallia New" w:cs="Browallia New"/>
              </w:rPr>
              <w:t xml:space="preserve"> -   </w:t>
            </w:r>
          </w:p>
        </w:tc>
        <w:tc>
          <w:tcPr>
            <w:tcW w:w="721" w:type="dxa"/>
            <w:vAlign w:val="bottom"/>
          </w:tcPr>
          <w:p w14:paraId="064647D3" w14:textId="5D010B9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5EDED8CE" w14:textId="77777777">
        <w:trPr>
          <w:gridAfter w:val="1"/>
          <w:wAfter w:w="9" w:type="dxa"/>
        </w:trPr>
        <w:tc>
          <w:tcPr>
            <w:tcW w:w="2690" w:type="dxa"/>
          </w:tcPr>
          <w:p w14:paraId="58AAF8BE"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 ไอ ทีซี</w:t>
            </w:r>
            <w:r w:rsidRPr="003965AF">
              <w:rPr>
                <w:rFonts w:ascii="Browallia New" w:hAnsi="Browallia New" w:cs="Browallia New" w:hint="cs"/>
                <w:cs/>
              </w:rPr>
              <w:t>บี</w:t>
            </w:r>
            <w:r w:rsidRPr="003965AF">
              <w:rPr>
                <w:rFonts w:ascii="Browallia New" w:hAnsi="Browallia New" w:cs="Browallia New"/>
                <w:cs/>
              </w:rPr>
              <w:t xml:space="preserve"> จำกัด</w:t>
            </w:r>
          </w:p>
        </w:tc>
        <w:tc>
          <w:tcPr>
            <w:tcW w:w="706" w:type="dxa"/>
            <w:vAlign w:val="bottom"/>
          </w:tcPr>
          <w:p w14:paraId="32157BF3" w14:textId="559D2D10"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300,000</w:t>
            </w:r>
          </w:p>
        </w:tc>
        <w:tc>
          <w:tcPr>
            <w:tcW w:w="707" w:type="dxa"/>
            <w:vAlign w:val="bottom"/>
          </w:tcPr>
          <w:p w14:paraId="7D40D478" w14:textId="1A9FCAC8"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1E170D">
              <w:rPr>
                <w:rFonts w:ascii="Browallia New" w:hAnsi="Browallia New" w:cs="Browallia New"/>
              </w:rPr>
              <w:t>300,000</w:t>
            </w:r>
          </w:p>
        </w:tc>
        <w:tc>
          <w:tcPr>
            <w:tcW w:w="617" w:type="dxa"/>
            <w:vAlign w:val="bottom"/>
          </w:tcPr>
          <w:p w14:paraId="3B23EC77" w14:textId="00BE5DAB" w:rsidR="00C403B2" w:rsidRPr="008E4DC5" w:rsidRDefault="00781A7F"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80.00</w:t>
            </w:r>
          </w:p>
        </w:tc>
        <w:tc>
          <w:tcPr>
            <w:tcW w:w="630" w:type="dxa"/>
            <w:vAlign w:val="bottom"/>
          </w:tcPr>
          <w:p w14:paraId="6C336838"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80.00</w:t>
            </w:r>
          </w:p>
        </w:tc>
        <w:tc>
          <w:tcPr>
            <w:tcW w:w="630" w:type="dxa"/>
            <w:vAlign w:val="bottom"/>
          </w:tcPr>
          <w:p w14:paraId="0B322821" w14:textId="33D89150" w:rsidR="00C403B2" w:rsidRPr="003965AF" w:rsidRDefault="00781A7F" w:rsidP="00C403B2">
            <w:pPr>
              <w:spacing w:line="240" w:lineRule="auto"/>
              <w:jc w:val="right"/>
              <w:rPr>
                <w:rFonts w:ascii="Browallia New" w:hAnsi="Browallia New" w:cs="Browallia New"/>
              </w:rPr>
            </w:pPr>
            <w:r w:rsidRPr="003965AF">
              <w:rPr>
                <w:rFonts w:ascii="Browallia New" w:hAnsi="Browallia New" w:cs="Browallia New"/>
              </w:rPr>
              <w:t>-</w:t>
            </w:r>
          </w:p>
        </w:tc>
        <w:tc>
          <w:tcPr>
            <w:tcW w:w="630" w:type="dxa"/>
            <w:vAlign w:val="bottom"/>
          </w:tcPr>
          <w:p w14:paraId="1E3A302A" w14:textId="7777777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w:t>
            </w:r>
          </w:p>
        </w:tc>
        <w:tc>
          <w:tcPr>
            <w:tcW w:w="786" w:type="dxa"/>
            <w:vAlign w:val="bottom"/>
          </w:tcPr>
          <w:p w14:paraId="39567B3F" w14:textId="095AF15A"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240,000</w:t>
            </w:r>
          </w:p>
        </w:tc>
        <w:tc>
          <w:tcPr>
            <w:tcW w:w="744" w:type="dxa"/>
            <w:vAlign w:val="bottom"/>
          </w:tcPr>
          <w:p w14:paraId="45C2FE5F" w14:textId="7EAD2347" w:rsidR="00C403B2" w:rsidRPr="003965AF" w:rsidRDefault="00C403B2" w:rsidP="00C403B2">
            <w:pPr>
              <w:spacing w:line="240" w:lineRule="auto"/>
              <w:jc w:val="right"/>
              <w:rPr>
                <w:rFonts w:ascii="Browallia New" w:hAnsi="Browallia New" w:cs="Browallia New"/>
              </w:rPr>
            </w:pPr>
            <w:r w:rsidRPr="00040254">
              <w:rPr>
                <w:rFonts w:ascii="Browallia New" w:hAnsi="Browallia New" w:cs="Browallia New"/>
              </w:rPr>
              <w:t>240,000</w:t>
            </w:r>
          </w:p>
        </w:tc>
        <w:tc>
          <w:tcPr>
            <w:tcW w:w="708" w:type="dxa"/>
          </w:tcPr>
          <w:p w14:paraId="64A55E39" w14:textId="7FB58D0C" w:rsidR="00C403B2" w:rsidRPr="003965AF" w:rsidRDefault="00781A7F" w:rsidP="00781A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781A7F">
              <w:rPr>
                <w:rFonts w:ascii="Browallia New" w:hAnsi="Browallia New" w:cs="Browallia New"/>
              </w:rPr>
              <w:t xml:space="preserve"> -   </w:t>
            </w:r>
          </w:p>
        </w:tc>
        <w:tc>
          <w:tcPr>
            <w:tcW w:w="721" w:type="dxa"/>
            <w:vAlign w:val="bottom"/>
          </w:tcPr>
          <w:p w14:paraId="371C9723" w14:textId="0C267640"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Pr>
                <w:rFonts w:ascii="Browallia New" w:hAnsi="Browallia New" w:cs="Browallia New"/>
              </w:rPr>
              <w:t>-</w:t>
            </w:r>
          </w:p>
        </w:tc>
      </w:tr>
      <w:tr w:rsidR="00C403B2" w:rsidRPr="003965AF" w14:paraId="7956DBD5" w14:textId="77777777">
        <w:trPr>
          <w:gridAfter w:val="1"/>
          <w:wAfter w:w="9" w:type="dxa"/>
        </w:trPr>
        <w:tc>
          <w:tcPr>
            <w:tcW w:w="2690" w:type="dxa"/>
          </w:tcPr>
          <w:p w14:paraId="26302E6E"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 วีหก เอ็นเตอร์เทนเมนท์ จำกัด</w:t>
            </w:r>
          </w:p>
        </w:tc>
        <w:tc>
          <w:tcPr>
            <w:tcW w:w="706" w:type="dxa"/>
            <w:vAlign w:val="bottom"/>
          </w:tcPr>
          <w:p w14:paraId="2171F267" w14:textId="09D69BCE"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77,000</w:t>
            </w:r>
          </w:p>
        </w:tc>
        <w:tc>
          <w:tcPr>
            <w:tcW w:w="707" w:type="dxa"/>
            <w:vAlign w:val="bottom"/>
          </w:tcPr>
          <w:p w14:paraId="2B6D14FD" w14:textId="7F331F5D"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1E170D">
              <w:rPr>
                <w:rFonts w:ascii="Browallia New" w:hAnsi="Browallia New" w:cs="Browallia New"/>
              </w:rPr>
              <w:t>77,000</w:t>
            </w:r>
          </w:p>
        </w:tc>
        <w:tc>
          <w:tcPr>
            <w:tcW w:w="617" w:type="dxa"/>
            <w:vAlign w:val="bottom"/>
          </w:tcPr>
          <w:p w14:paraId="12CAF0E6" w14:textId="221C169B" w:rsidR="00C403B2" w:rsidRPr="008E4DC5" w:rsidRDefault="00781A7F"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59.99</w:t>
            </w:r>
          </w:p>
        </w:tc>
        <w:tc>
          <w:tcPr>
            <w:tcW w:w="630" w:type="dxa"/>
            <w:vAlign w:val="bottom"/>
          </w:tcPr>
          <w:p w14:paraId="0E8869DF"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59.99</w:t>
            </w:r>
          </w:p>
        </w:tc>
        <w:tc>
          <w:tcPr>
            <w:tcW w:w="630" w:type="dxa"/>
            <w:vAlign w:val="bottom"/>
          </w:tcPr>
          <w:p w14:paraId="225239F9" w14:textId="164B8ACC" w:rsidR="00C403B2" w:rsidRPr="003965AF" w:rsidRDefault="00781A7F" w:rsidP="00C403B2">
            <w:pPr>
              <w:spacing w:line="240" w:lineRule="auto"/>
              <w:jc w:val="right"/>
              <w:rPr>
                <w:rFonts w:ascii="Browallia New" w:hAnsi="Browallia New" w:cs="Browallia New"/>
              </w:rPr>
            </w:pPr>
            <w:r w:rsidRPr="003965AF">
              <w:rPr>
                <w:rFonts w:ascii="Browallia New" w:hAnsi="Browallia New" w:cs="Browallia New"/>
              </w:rPr>
              <w:t>-</w:t>
            </w:r>
          </w:p>
        </w:tc>
        <w:tc>
          <w:tcPr>
            <w:tcW w:w="630" w:type="dxa"/>
            <w:vAlign w:val="bottom"/>
          </w:tcPr>
          <w:p w14:paraId="4786D482" w14:textId="7777777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w:t>
            </w:r>
          </w:p>
        </w:tc>
        <w:tc>
          <w:tcPr>
            <w:tcW w:w="786" w:type="dxa"/>
            <w:vAlign w:val="bottom"/>
          </w:tcPr>
          <w:p w14:paraId="1A934AE8" w14:textId="00E9CEDC"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46,200</w:t>
            </w:r>
          </w:p>
        </w:tc>
        <w:tc>
          <w:tcPr>
            <w:tcW w:w="744" w:type="dxa"/>
            <w:vAlign w:val="bottom"/>
          </w:tcPr>
          <w:p w14:paraId="1FAD6B4B" w14:textId="532F60D7" w:rsidR="00C403B2" w:rsidRPr="003965AF" w:rsidRDefault="00C403B2" w:rsidP="00C403B2">
            <w:pPr>
              <w:spacing w:line="240" w:lineRule="auto"/>
              <w:jc w:val="right"/>
              <w:rPr>
                <w:rFonts w:ascii="Browallia New" w:hAnsi="Browallia New" w:cs="Browallia New"/>
              </w:rPr>
            </w:pPr>
            <w:r w:rsidRPr="00040254">
              <w:rPr>
                <w:rFonts w:ascii="Browallia New" w:hAnsi="Browallia New" w:cs="Browallia New"/>
              </w:rPr>
              <w:t>46,200</w:t>
            </w:r>
          </w:p>
        </w:tc>
        <w:tc>
          <w:tcPr>
            <w:tcW w:w="708" w:type="dxa"/>
          </w:tcPr>
          <w:p w14:paraId="5AF9DAE3" w14:textId="72F10196" w:rsidR="00C403B2" w:rsidRPr="003965AF" w:rsidRDefault="00781A7F" w:rsidP="00781A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781A7F">
              <w:rPr>
                <w:rFonts w:ascii="Browallia New" w:hAnsi="Browallia New" w:cs="Browallia New"/>
              </w:rPr>
              <w:t xml:space="preserve"> -   </w:t>
            </w:r>
          </w:p>
        </w:tc>
        <w:tc>
          <w:tcPr>
            <w:tcW w:w="721" w:type="dxa"/>
            <w:vAlign w:val="bottom"/>
          </w:tcPr>
          <w:p w14:paraId="3E4F0A9C" w14:textId="3A933949"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Pr>
                <w:rFonts w:ascii="Browallia New" w:hAnsi="Browallia New" w:cs="Browallia New"/>
              </w:rPr>
              <w:t>-</w:t>
            </w:r>
          </w:p>
        </w:tc>
      </w:tr>
      <w:tr w:rsidR="00C403B2" w:rsidRPr="003965AF" w14:paraId="276DBA3A" w14:textId="77777777" w:rsidTr="005E5607">
        <w:trPr>
          <w:gridAfter w:val="1"/>
          <w:wAfter w:w="9" w:type="dxa"/>
        </w:trPr>
        <w:tc>
          <w:tcPr>
            <w:tcW w:w="2690" w:type="dxa"/>
          </w:tcPr>
          <w:p w14:paraId="143C806E"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p>
        </w:tc>
        <w:tc>
          <w:tcPr>
            <w:tcW w:w="706" w:type="dxa"/>
            <w:vAlign w:val="bottom"/>
          </w:tcPr>
          <w:p w14:paraId="7017ADC9"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p>
        </w:tc>
        <w:tc>
          <w:tcPr>
            <w:tcW w:w="707" w:type="dxa"/>
            <w:vAlign w:val="bottom"/>
          </w:tcPr>
          <w:p w14:paraId="5772F034"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17" w:type="dxa"/>
            <w:vAlign w:val="bottom"/>
          </w:tcPr>
          <w:p w14:paraId="6F75E237"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p>
        </w:tc>
        <w:tc>
          <w:tcPr>
            <w:tcW w:w="630" w:type="dxa"/>
            <w:vAlign w:val="bottom"/>
          </w:tcPr>
          <w:p w14:paraId="18744454"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tcPr>
          <w:p w14:paraId="3F6E172B" w14:textId="77777777" w:rsidR="00C403B2" w:rsidRPr="003965AF" w:rsidRDefault="00C403B2" w:rsidP="00C403B2">
            <w:pPr>
              <w:spacing w:line="240" w:lineRule="auto"/>
              <w:jc w:val="right"/>
              <w:rPr>
                <w:rFonts w:ascii="Browallia New" w:hAnsi="Browallia New" w:cs="Browallia New"/>
              </w:rPr>
            </w:pPr>
          </w:p>
        </w:tc>
        <w:tc>
          <w:tcPr>
            <w:tcW w:w="630" w:type="dxa"/>
          </w:tcPr>
          <w:p w14:paraId="7D7B9F7D" w14:textId="77777777" w:rsidR="00C403B2" w:rsidRPr="003965AF" w:rsidRDefault="00C403B2" w:rsidP="00C403B2">
            <w:pPr>
              <w:spacing w:line="240" w:lineRule="auto"/>
              <w:jc w:val="right"/>
              <w:rPr>
                <w:rFonts w:ascii="Browallia New" w:hAnsi="Browallia New" w:cs="Browallia New"/>
              </w:rPr>
            </w:pPr>
          </w:p>
        </w:tc>
        <w:tc>
          <w:tcPr>
            <w:tcW w:w="786" w:type="dxa"/>
            <w:vAlign w:val="bottom"/>
          </w:tcPr>
          <w:p w14:paraId="0AA27A92" w14:textId="77777777" w:rsidR="00C403B2" w:rsidRPr="003965AF" w:rsidRDefault="00C403B2" w:rsidP="00C403B2">
            <w:pPr>
              <w:spacing w:line="240" w:lineRule="auto"/>
              <w:jc w:val="right"/>
              <w:rPr>
                <w:rFonts w:ascii="Browallia New" w:hAnsi="Browallia New" w:cs="Browallia New"/>
              </w:rPr>
            </w:pPr>
          </w:p>
        </w:tc>
        <w:tc>
          <w:tcPr>
            <w:tcW w:w="744" w:type="dxa"/>
            <w:vAlign w:val="bottom"/>
          </w:tcPr>
          <w:p w14:paraId="1644E5C5" w14:textId="77777777" w:rsidR="00C403B2" w:rsidRPr="003965AF" w:rsidRDefault="00C403B2" w:rsidP="00C403B2">
            <w:pPr>
              <w:spacing w:line="240" w:lineRule="auto"/>
              <w:jc w:val="right"/>
              <w:rPr>
                <w:rFonts w:ascii="Browallia New" w:hAnsi="Browallia New" w:cs="Browallia New"/>
              </w:rPr>
            </w:pPr>
          </w:p>
        </w:tc>
        <w:tc>
          <w:tcPr>
            <w:tcW w:w="708" w:type="dxa"/>
          </w:tcPr>
          <w:p w14:paraId="6C2F68EA" w14:textId="77777777" w:rsidR="00C403B2" w:rsidRPr="003965AF" w:rsidRDefault="00C403B2" w:rsidP="00781A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721" w:type="dxa"/>
          </w:tcPr>
          <w:p w14:paraId="71D8DB9B"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p>
        </w:tc>
      </w:tr>
      <w:tr w:rsidR="00C403B2" w:rsidRPr="003965AF" w14:paraId="784647E8" w14:textId="3D097CA9" w:rsidTr="005E5607">
        <w:trPr>
          <w:gridAfter w:val="1"/>
          <w:wAfter w:w="9" w:type="dxa"/>
        </w:trPr>
        <w:tc>
          <w:tcPr>
            <w:tcW w:w="3396" w:type="dxa"/>
            <w:gridSpan w:val="2"/>
            <w:vAlign w:val="center"/>
          </w:tcPr>
          <w:p w14:paraId="378E12B8" w14:textId="77777777" w:rsidR="00C403B2" w:rsidRPr="003965AF" w:rsidRDefault="00C403B2" w:rsidP="00C403B2">
            <w:pPr>
              <w:tabs>
                <w:tab w:val="clear" w:pos="227"/>
                <w:tab w:val="clear" w:pos="454"/>
                <w:tab w:val="clear" w:pos="680"/>
                <w:tab w:val="clear" w:pos="907"/>
                <w:tab w:val="clear" w:pos="1644"/>
              </w:tabs>
              <w:spacing w:line="240" w:lineRule="auto"/>
              <w:ind w:left="-108" w:right="-10" w:firstLine="108"/>
              <w:rPr>
                <w:rFonts w:ascii="Browallia New" w:hAnsi="Browallia New" w:cs="Browallia New"/>
              </w:rPr>
            </w:pPr>
            <w:r w:rsidRPr="003965AF">
              <w:rPr>
                <w:rFonts w:ascii="Browallia New" w:hAnsi="Browallia New" w:cs="Browallia New"/>
                <w:b/>
                <w:bCs/>
                <w:cs/>
              </w:rPr>
              <w:t xml:space="preserve">บริษัทย่อยของบริษัท </w:t>
            </w:r>
            <w:proofErr w:type="spellStart"/>
            <w:r w:rsidRPr="003965AF">
              <w:rPr>
                <w:rFonts w:ascii="Browallia New" w:hAnsi="Browallia New" w:cs="Browallia New"/>
                <w:b/>
                <w:bCs/>
                <w:cs/>
              </w:rPr>
              <w:t>ไมด้า</w:t>
            </w:r>
            <w:proofErr w:type="spellEnd"/>
            <w:r w:rsidRPr="003965AF">
              <w:rPr>
                <w:rFonts w:ascii="Browallia New" w:hAnsi="Browallia New" w:cs="Browallia New"/>
                <w:b/>
                <w:bCs/>
                <w:cs/>
              </w:rPr>
              <w:t xml:space="preserve"> ลิสซิ่ง จำกัด</w:t>
            </w:r>
            <w:r w:rsidRPr="003965AF">
              <w:rPr>
                <w:rFonts w:ascii="Browallia New" w:hAnsi="Browallia New" w:cs="Browallia New"/>
                <w:b/>
                <w:bCs/>
              </w:rPr>
              <w:t xml:space="preserve"> (</w:t>
            </w:r>
            <w:r w:rsidRPr="003965AF">
              <w:rPr>
                <w:rFonts w:ascii="Browallia New" w:hAnsi="Browallia New" w:cs="Browallia New"/>
                <w:b/>
                <w:bCs/>
                <w:cs/>
              </w:rPr>
              <w:t>มหาชน)</w:t>
            </w:r>
          </w:p>
        </w:tc>
        <w:tc>
          <w:tcPr>
            <w:tcW w:w="707" w:type="dxa"/>
          </w:tcPr>
          <w:p w14:paraId="6070F9E7"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17" w:type="dxa"/>
          </w:tcPr>
          <w:p w14:paraId="693003AF"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tcPr>
          <w:p w14:paraId="720A3892"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tcPr>
          <w:p w14:paraId="0D293DBE" w14:textId="77777777" w:rsidR="00C403B2" w:rsidRPr="003965AF" w:rsidRDefault="00C403B2" w:rsidP="00C403B2">
            <w:pPr>
              <w:spacing w:line="240" w:lineRule="auto"/>
              <w:jc w:val="right"/>
              <w:rPr>
                <w:rFonts w:ascii="Browallia New" w:hAnsi="Browallia New" w:cs="Browallia New"/>
              </w:rPr>
            </w:pPr>
          </w:p>
        </w:tc>
        <w:tc>
          <w:tcPr>
            <w:tcW w:w="630" w:type="dxa"/>
          </w:tcPr>
          <w:p w14:paraId="02324984" w14:textId="77777777" w:rsidR="00C403B2" w:rsidRPr="003965AF" w:rsidRDefault="00C403B2" w:rsidP="00C403B2">
            <w:pPr>
              <w:spacing w:line="240" w:lineRule="auto"/>
              <w:jc w:val="right"/>
              <w:rPr>
                <w:rFonts w:ascii="Browallia New" w:hAnsi="Browallia New" w:cs="Browallia New"/>
              </w:rPr>
            </w:pPr>
          </w:p>
        </w:tc>
        <w:tc>
          <w:tcPr>
            <w:tcW w:w="786" w:type="dxa"/>
          </w:tcPr>
          <w:p w14:paraId="5E3AF5DD" w14:textId="77777777" w:rsidR="00C403B2" w:rsidRPr="003965AF" w:rsidRDefault="00C403B2" w:rsidP="00C403B2">
            <w:pPr>
              <w:spacing w:line="240" w:lineRule="auto"/>
              <w:jc w:val="right"/>
              <w:rPr>
                <w:rFonts w:ascii="Browallia New" w:hAnsi="Browallia New" w:cs="Browallia New"/>
              </w:rPr>
            </w:pPr>
          </w:p>
        </w:tc>
        <w:tc>
          <w:tcPr>
            <w:tcW w:w="744" w:type="dxa"/>
          </w:tcPr>
          <w:p w14:paraId="16F6FFDF" w14:textId="77777777" w:rsidR="00C403B2" w:rsidRPr="003965AF" w:rsidRDefault="00C403B2" w:rsidP="00C403B2">
            <w:pPr>
              <w:spacing w:line="240" w:lineRule="auto"/>
              <w:jc w:val="right"/>
              <w:rPr>
                <w:rFonts w:ascii="Browallia New" w:hAnsi="Browallia New" w:cs="Browallia New"/>
              </w:rPr>
            </w:pPr>
          </w:p>
        </w:tc>
        <w:tc>
          <w:tcPr>
            <w:tcW w:w="708" w:type="dxa"/>
          </w:tcPr>
          <w:p w14:paraId="1CC2DDAA" w14:textId="77777777" w:rsidR="00C403B2" w:rsidRPr="003965AF" w:rsidRDefault="00C403B2" w:rsidP="00781A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721" w:type="dxa"/>
          </w:tcPr>
          <w:p w14:paraId="7ABE7974"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r>
      <w:tr w:rsidR="00C403B2" w:rsidRPr="003965AF" w14:paraId="595D951E" w14:textId="77777777" w:rsidTr="00D64E97">
        <w:trPr>
          <w:gridAfter w:val="1"/>
          <w:wAfter w:w="9" w:type="dxa"/>
        </w:trPr>
        <w:tc>
          <w:tcPr>
            <w:tcW w:w="2690" w:type="dxa"/>
            <w:vAlign w:val="center"/>
          </w:tcPr>
          <w:p w14:paraId="3B41775B"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 xml:space="preserve">บริษัท บริหารสินทรัพย์ </w:t>
            </w:r>
            <w:proofErr w:type="spellStart"/>
            <w:r w:rsidRPr="003965AF">
              <w:rPr>
                <w:rFonts w:ascii="Browallia New" w:hAnsi="Browallia New" w:cs="Browallia New"/>
                <w:cs/>
              </w:rPr>
              <w:t>ไมด้า</w:t>
            </w:r>
            <w:proofErr w:type="spellEnd"/>
            <w:r w:rsidRPr="003965AF">
              <w:rPr>
                <w:rFonts w:ascii="Browallia New" w:hAnsi="Browallia New" w:cs="Browallia New"/>
                <w:cs/>
              </w:rPr>
              <w:t xml:space="preserve"> จำกัด</w:t>
            </w:r>
          </w:p>
        </w:tc>
        <w:tc>
          <w:tcPr>
            <w:tcW w:w="706" w:type="dxa"/>
            <w:vAlign w:val="bottom"/>
          </w:tcPr>
          <w:p w14:paraId="598CC36F" w14:textId="1A75DF3B"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100,000</w:t>
            </w:r>
          </w:p>
        </w:tc>
        <w:tc>
          <w:tcPr>
            <w:tcW w:w="707" w:type="dxa"/>
            <w:vAlign w:val="bottom"/>
          </w:tcPr>
          <w:p w14:paraId="08327050"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100,000</w:t>
            </w:r>
          </w:p>
        </w:tc>
        <w:tc>
          <w:tcPr>
            <w:tcW w:w="617" w:type="dxa"/>
            <w:vAlign w:val="bottom"/>
          </w:tcPr>
          <w:p w14:paraId="120B71A0" w14:textId="28F77F9B" w:rsidR="00C403B2" w:rsidRPr="003965AF" w:rsidRDefault="00781A7F"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 xml:space="preserve"> -</w:t>
            </w:r>
          </w:p>
        </w:tc>
        <w:tc>
          <w:tcPr>
            <w:tcW w:w="630" w:type="dxa"/>
            <w:vAlign w:val="bottom"/>
          </w:tcPr>
          <w:p w14:paraId="5C12C251"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 xml:space="preserve"> -</w:t>
            </w:r>
          </w:p>
        </w:tc>
        <w:tc>
          <w:tcPr>
            <w:tcW w:w="630" w:type="dxa"/>
            <w:vAlign w:val="bottom"/>
          </w:tcPr>
          <w:p w14:paraId="56B58A4C" w14:textId="6B187AB1" w:rsidR="00C403B2" w:rsidRPr="003965AF" w:rsidRDefault="00781A7F" w:rsidP="00C403B2">
            <w:pPr>
              <w:spacing w:line="240" w:lineRule="auto"/>
              <w:jc w:val="right"/>
              <w:rPr>
                <w:rFonts w:ascii="Browallia New" w:hAnsi="Browallia New" w:cs="Browallia New"/>
              </w:rPr>
            </w:pPr>
            <w:r w:rsidRPr="003965AF">
              <w:rPr>
                <w:rFonts w:ascii="Browallia New" w:hAnsi="Browallia New" w:cs="Browallia New"/>
              </w:rPr>
              <w:t>99.99</w:t>
            </w:r>
          </w:p>
        </w:tc>
        <w:tc>
          <w:tcPr>
            <w:tcW w:w="630" w:type="dxa"/>
            <w:vAlign w:val="bottom"/>
          </w:tcPr>
          <w:p w14:paraId="0D875C88" w14:textId="7777777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99.99</w:t>
            </w:r>
          </w:p>
        </w:tc>
        <w:tc>
          <w:tcPr>
            <w:tcW w:w="786" w:type="dxa"/>
            <w:vAlign w:val="bottom"/>
          </w:tcPr>
          <w:p w14:paraId="1CF5757F" w14:textId="24B17423" w:rsidR="00C403B2" w:rsidRPr="003965AF" w:rsidRDefault="00781A7F" w:rsidP="00C403B2">
            <w:pPr>
              <w:spacing w:line="240" w:lineRule="auto"/>
              <w:jc w:val="right"/>
              <w:rPr>
                <w:rFonts w:ascii="Browallia New" w:hAnsi="Browallia New" w:cs="Browallia New"/>
              </w:rPr>
            </w:pPr>
            <w:r w:rsidRPr="003965AF">
              <w:rPr>
                <w:rFonts w:ascii="Browallia New" w:hAnsi="Browallia New" w:cs="Browallia New"/>
              </w:rPr>
              <w:t>-</w:t>
            </w:r>
          </w:p>
        </w:tc>
        <w:tc>
          <w:tcPr>
            <w:tcW w:w="744" w:type="dxa"/>
            <w:vAlign w:val="bottom"/>
          </w:tcPr>
          <w:p w14:paraId="0FA9436F" w14:textId="7777777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w:t>
            </w:r>
          </w:p>
        </w:tc>
        <w:tc>
          <w:tcPr>
            <w:tcW w:w="708" w:type="dxa"/>
          </w:tcPr>
          <w:p w14:paraId="6B8CB8F0" w14:textId="22D6DDFE" w:rsidR="00C403B2" w:rsidRPr="003965AF" w:rsidRDefault="00781A7F" w:rsidP="00781A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781A7F">
              <w:rPr>
                <w:rFonts w:ascii="Browallia New" w:hAnsi="Browallia New" w:cs="Browallia New"/>
              </w:rPr>
              <w:t xml:space="preserve"> -   </w:t>
            </w:r>
          </w:p>
        </w:tc>
        <w:tc>
          <w:tcPr>
            <w:tcW w:w="721" w:type="dxa"/>
            <w:vAlign w:val="bottom"/>
          </w:tcPr>
          <w:p w14:paraId="109FB132" w14:textId="150D940C"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2F068150" w14:textId="77777777" w:rsidTr="00D64E97">
        <w:trPr>
          <w:gridAfter w:val="1"/>
          <w:wAfter w:w="9" w:type="dxa"/>
        </w:trPr>
        <w:tc>
          <w:tcPr>
            <w:tcW w:w="2690" w:type="dxa"/>
            <w:vAlign w:val="center"/>
          </w:tcPr>
          <w:p w14:paraId="762E8473"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 xml:space="preserve">บริษัท </w:t>
            </w:r>
            <w:proofErr w:type="spellStart"/>
            <w:r w:rsidRPr="003965AF">
              <w:rPr>
                <w:rFonts w:ascii="Browallia New" w:hAnsi="Browallia New" w:cs="Browallia New"/>
                <w:cs/>
              </w:rPr>
              <w:t>ไมด้า</w:t>
            </w:r>
            <w:proofErr w:type="spellEnd"/>
            <w:r w:rsidRPr="003965AF">
              <w:rPr>
                <w:rFonts w:ascii="Browallia New" w:hAnsi="Browallia New" w:cs="Browallia New"/>
                <w:cs/>
              </w:rPr>
              <w:t xml:space="preserve"> มันนี่ จำกัด</w:t>
            </w:r>
          </w:p>
        </w:tc>
        <w:tc>
          <w:tcPr>
            <w:tcW w:w="706" w:type="dxa"/>
            <w:vAlign w:val="bottom"/>
          </w:tcPr>
          <w:p w14:paraId="719C26D6" w14:textId="3701AC2E" w:rsidR="00C403B2" w:rsidRPr="003965AF" w:rsidRDefault="00781A7F"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5,000</w:t>
            </w:r>
          </w:p>
        </w:tc>
        <w:tc>
          <w:tcPr>
            <w:tcW w:w="707" w:type="dxa"/>
            <w:vAlign w:val="bottom"/>
          </w:tcPr>
          <w:p w14:paraId="0E8AD1B6"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5,000</w:t>
            </w:r>
          </w:p>
        </w:tc>
        <w:tc>
          <w:tcPr>
            <w:tcW w:w="617" w:type="dxa"/>
            <w:vAlign w:val="bottom"/>
          </w:tcPr>
          <w:p w14:paraId="7E9BF13B" w14:textId="39E716C7" w:rsidR="00C403B2" w:rsidRPr="003965AF" w:rsidRDefault="00781A7F"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 xml:space="preserve"> -</w:t>
            </w:r>
          </w:p>
        </w:tc>
        <w:tc>
          <w:tcPr>
            <w:tcW w:w="630" w:type="dxa"/>
            <w:vAlign w:val="bottom"/>
          </w:tcPr>
          <w:p w14:paraId="3F825487"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 xml:space="preserve"> -</w:t>
            </w:r>
          </w:p>
        </w:tc>
        <w:tc>
          <w:tcPr>
            <w:tcW w:w="630" w:type="dxa"/>
            <w:vAlign w:val="bottom"/>
          </w:tcPr>
          <w:p w14:paraId="05F18EB2" w14:textId="2527B630" w:rsidR="00C403B2" w:rsidRPr="003965AF" w:rsidRDefault="00781A7F" w:rsidP="00C403B2">
            <w:pPr>
              <w:spacing w:line="240" w:lineRule="auto"/>
              <w:jc w:val="right"/>
              <w:rPr>
                <w:rFonts w:ascii="Browallia New" w:hAnsi="Browallia New" w:cs="Browallia New"/>
              </w:rPr>
            </w:pPr>
            <w:r w:rsidRPr="003965AF">
              <w:rPr>
                <w:rFonts w:ascii="Browallia New" w:hAnsi="Browallia New" w:cs="Browallia New"/>
              </w:rPr>
              <w:t>99.99</w:t>
            </w:r>
          </w:p>
        </w:tc>
        <w:tc>
          <w:tcPr>
            <w:tcW w:w="630" w:type="dxa"/>
            <w:vAlign w:val="bottom"/>
          </w:tcPr>
          <w:p w14:paraId="1EFBF95D" w14:textId="7777777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99.99</w:t>
            </w:r>
          </w:p>
        </w:tc>
        <w:tc>
          <w:tcPr>
            <w:tcW w:w="786" w:type="dxa"/>
            <w:vAlign w:val="bottom"/>
          </w:tcPr>
          <w:p w14:paraId="439A2F30" w14:textId="46C12E9E" w:rsidR="00C403B2" w:rsidRPr="003965AF" w:rsidRDefault="00781A7F" w:rsidP="00C403B2">
            <w:pPr>
              <w:spacing w:line="240" w:lineRule="auto"/>
              <w:jc w:val="right"/>
              <w:rPr>
                <w:rFonts w:ascii="Browallia New" w:hAnsi="Browallia New" w:cs="Browallia New"/>
              </w:rPr>
            </w:pPr>
            <w:r w:rsidRPr="003965AF">
              <w:rPr>
                <w:rFonts w:ascii="Browallia New" w:hAnsi="Browallia New" w:cs="Browallia New"/>
              </w:rPr>
              <w:t>-</w:t>
            </w:r>
          </w:p>
        </w:tc>
        <w:tc>
          <w:tcPr>
            <w:tcW w:w="744" w:type="dxa"/>
            <w:vAlign w:val="bottom"/>
          </w:tcPr>
          <w:p w14:paraId="0D112C71" w14:textId="7777777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w:t>
            </w:r>
          </w:p>
        </w:tc>
        <w:tc>
          <w:tcPr>
            <w:tcW w:w="708" w:type="dxa"/>
          </w:tcPr>
          <w:p w14:paraId="66E2A305" w14:textId="280F0E8D" w:rsidR="00C403B2" w:rsidRPr="003965AF" w:rsidRDefault="00781A7F" w:rsidP="00781A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781A7F">
              <w:rPr>
                <w:rFonts w:ascii="Browallia New" w:hAnsi="Browallia New" w:cs="Browallia New"/>
              </w:rPr>
              <w:t xml:space="preserve"> -   </w:t>
            </w:r>
          </w:p>
        </w:tc>
        <w:tc>
          <w:tcPr>
            <w:tcW w:w="721" w:type="dxa"/>
            <w:vAlign w:val="bottom"/>
          </w:tcPr>
          <w:p w14:paraId="1F94EAF5" w14:textId="44F55119"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74144D" w:rsidRPr="003965AF" w14:paraId="790CB058" w14:textId="77777777" w:rsidTr="00D64E97">
        <w:tc>
          <w:tcPr>
            <w:tcW w:w="2690" w:type="dxa"/>
            <w:vAlign w:val="center"/>
          </w:tcPr>
          <w:p w14:paraId="6607D1DB" w14:textId="77777777" w:rsidR="0074144D" w:rsidRPr="003965AF" w:rsidRDefault="0074144D"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p>
        </w:tc>
        <w:tc>
          <w:tcPr>
            <w:tcW w:w="706" w:type="dxa"/>
            <w:vAlign w:val="bottom"/>
          </w:tcPr>
          <w:p w14:paraId="550AB817" w14:textId="77777777" w:rsidR="0074144D" w:rsidRPr="003965AF" w:rsidRDefault="0074144D"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p>
        </w:tc>
        <w:tc>
          <w:tcPr>
            <w:tcW w:w="707" w:type="dxa"/>
            <w:vAlign w:val="bottom"/>
          </w:tcPr>
          <w:p w14:paraId="17453C06" w14:textId="77777777" w:rsidR="0074144D" w:rsidRPr="003965AF" w:rsidRDefault="0074144D"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17" w:type="dxa"/>
            <w:vAlign w:val="bottom"/>
          </w:tcPr>
          <w:p w14:paraId="561C7AB6" w14:textId="77777777" w:rsidR="0074144D" w:rsidRPr="003965AF" w:rsidRDefault="0074144D"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vAlign w:val="bottom"/>
          </w:tcPr>
          <w:p w14:paraId="1D9C6B5D" w14:textId="77777777" w:rsidR="0074144D" w:rsidRPr="003965AF" w:rsidRDefault="0074144D"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vAlign w:val="bottom"/>
          </w:tcPr>
          <w:p w14:paraId="14CFA10F" w14:textId="77777777" w:rsidR="0074144D" w:rsidRPr="003965AF" w:rsidRDefault="0074144D" w:rsidP="00C403B2">
            <w:pPr>
              <w:spacing w:line="240" w:lineRule="auto"/>
              <w:jc w:val="right"/>
              <w:rPr>
                <w:rFonts w:ascii="Browallia New" w:hAnsi="Browallia New" w:cs="Browallia New"/>
              </w:rPr>
            </w:pPr>
          </w:p>
        </w:tc>
        <w:tc>
          <w:tcPr>
            <w:tcW w:w="630" w:type="dxa"/>
            <w:vAlign w:val="bottom"/>
          </w:tcPr>
          <w:p w14:paraId="7C6280DB" w14:textId="77777777" w:rsidR="0074144D" w:rsidRPr="003965AF" w:rsidRDefault="0074144D" w:rsidP="00C403B2">
            <w:pPr>
              <w:spacing w:line="240" w:lineRule="auto"/>
              <w:jc w:val="right"/>
              <w:rPr>
                <w:rFonts w:ascii="Browallia New" w:hAnsi="Browallia New" w:cs="Browallia New"/>
              </w:rPr>
            </w:pPr>
          </w:p>
        </w:tc>
        <w:tc>
          <w:tcPr>
            <w:tcW w:w="786" w:type="dxa"/>
            <w:vAlign w:val="bottom"/>
          </w:tcPr>
          <w:p w14:paraId="69F64B8A" w14:textId="77777777" w:rsidR="0074144D" w:rsidRPr="003965AF" w:rsidRDefault="0074144D" w:rsidP="00C403B2">
            <w:pPr>
              <w:spacing w:line="240" w:lineRule="auto"/>
              <w:jc w:val="right"/>
              <w:rPr>
                <w:rFonts w:ascii="Browallia New" w:hAnsi="Browallia New" w:cs="Browallia New"/>
              </w:rPr>
            </w:pPr>
          </w:p>
        </w:tc>
        <w:tc>
          <w:tcPr>
            <w:tcW w:w="744" w:type="dxa"/>
            <w:vAlign w:val="bottom"/>
          </w:tcPr>
          <w:p w14:paraId="28BCE23F" w14:textId="77777777" w:rsidR="0074144D" w:rsidRPr="003965AF" w:rsidRDefault="0074144D" w:rsidP="00C403B2">
            <w:pPr>
              <w:spacing w:line="240" w:lineRule="auto"/>
              <w:jc w:val="right"/>
              <w:rPr>
                <w:rFonts w:ascii="Browallia New" w:hAnsi="Browallia New" w:cs="Browallia New"/>
              </w:rPr>
            </w:pPr>
          </w:p>
        </w:tc>
        <w:tc>
          <w:tcPr>
            <w:tcW w:w="708" w:type="dxa"/>
          </w:tcPr>
          <w:p w14:paraId="7140610D" w14:textId="77777777" w:rsidR="0074144D" w:rsidRPr="00781A7F" w:rsidRDefault="0074144D" w:rsidP="00781A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721" w:type="dxa"/>
            <w:gridSpan w:val="2"/>
            <w:vAlign w:val="bottom"/>
          </w:tcPr>
          <w:p w14:paraId="4DD82B94" w14:textId="77777777" w:rsidR="0074144D" w:rsidRDefault="0074144D"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r>
      <w:tr w:rsidR="00C403B2" w:rsidRPr="003965AF" w14:paraId="26CFC055" w14:textId="12350387" w:rsidTr="005E5607">
        <w:trPr>
          <w:gridAfter w:val="1"/>
          <w:wAfter w:w="9" w:type="dxa"/>
        </w:trPr>
        <w:tc>
          <w:tcPr>
            <w:tcW w:w="3396" w:type="dxa"/>
            <w:gridSpan w:val="2"/>
            <w:vAlign w:val="center"/>
          </w:tcPr>
          <w:p w14:paraId="279B9868" w14:textId="77777777" w:rsidR="00C403B2" w:rsidRPr="003965AF" w:rsidRDefault="00C403B2" w:rsidP="00C403B2">
            <w:pPr>
              <w:tabs>
                <w:tab w:val="clear" w:pos="227"/>
                <w:tab w:val="clear" w:pos="454"/>
                <w:tab w:val="clear" w:pos="680"/>
                <w:tab w:val="clear" w:pos="907"/>
                <w:tab w:val="clear" w:pos="1644"/>
              </w:tabs>
              <w:spacing w:line="240" w:lineRule="auto"/>
              <w:ind w:left="-108" w:right="-10" w:firstLine="108"/>
              <w:rPr>
                <w:rFonts w:ascii="Browallia New" w:hAnsi="Browallia New" w:cs="Browallia New"/>
              </w:rPr>
            </w:pPr>
            <w:r w:rsidRPr="003965AF">
              <w:rPr>
                <w:rFonts w:ascii="Browallia New" w:hAnsi="Browallia New" w:cs="Browallia New"/>
                <w:b/>
                <w:bCs/>
                <w:cs/>
              </w:rPr>
              <w:t xml:space="preserve">บริษัทย่อยของบริษัท </w:t>
            </w:r>
            <w:proofErr w:type="spellStart"/>
            <w:r w:rsidRPr="003965AF">
              <w:rPr>
                <w:rFonts w:ascii="Browallia New" w:hAnsi="Browallia New" w:cs="Browallia New"/>
                <w:b/>
                <w:bCs/>
                <w:cs/>
              </w:rPr>
              <w:t>ไมด้า</w:t>
            </w:r>
            <w:proofErr w:type="spellEnd"/>
            <w:r w:rsidRPr="003965AF">
              <w:rPr>
                <w:rFonts w:ascii="Browallia New" w:hAnsi="Browallia New" w:cs="Browallia New"/>
                <w:b/>
                <w:bCs/>
                <w:cs/>
              </w:rPr>
              <w:t xml:space="preserve"> พร</w:t>
            </w:r>
            <w:proofErr w:type="spellStart"/>
            <w:r w:rsidRPr="003965AF">
              <w:rPr>
                <w:rFonts w:ascii="Browallia New" w:hAnsi="Browallia New" w:cs="Browallia New"/>
                <w:b/>
                <w:bCs/>
                <w:cs/>
              </w:rPr>
              <w:t>็อพ</w:t>
            </w:r>
            <w:proofErr w:type="spellEnd"/>
            <w:r w:rsidRPr="003965AF">
              <w:rPr>
                <w:rFonts w:ascii="Browallia New" w:hAnsi="Browallia New" w:cs="Browallia New"/>
                <w:b/>
                <w:bCs/>
                <w:cs/>
              </w:rPr>
              <w:t>เพอร์ตี้ จำกัด</w:t>
            </w:r>
          </w:p>
        </w:tc>
        <w:tc>
          <w:tcPr>
            <w:tcW w:w="707" w:type="dxa"/>
          </w:tcPr>
          <w:p w14:paraId="1732860E"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17" w:type="dxa"/>
            <w:vAlign w:val="bottom"/>
          </w:tcPr>
          <w:p w14:paraId="084D8A60"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vAlign w:val="bottom"/>
          </w:tcPr>
          <w:p w14:paraId="21C23CB3"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tcPr>
          <w:p w14:paraId="339F5EDE" w14:textId="77777777" w:rsidR="00C403B2" w:rsidRPr="003965AF" w:rsidRDefault="00C403B2" w:rsidP="00C403B2">
            <w:pPr>
              <w:spacing w:line="240" w:lineRule="auto"/>
              <w:jc w:val="right"/>
              <w:rPr>
                <w:rFonts w:ascii="Browallia New" w:hAnsi="Browallia New" w:cs="Browallia New"/>
              </w:rPr>
            </w:pPr>
          </w:p>
        </w:tc>
        <w:tc>
          <w:tcPr>
            <w:tcW w:w="630" w:type="dxa"/>
          </w:tcPr>
          <w:p w14:paraId="04073B33" w14:textId="77777777" w:rsidR="00C403B2" w:rsidRPr="003965AF" w:rsidRDefault="00C403B2" w:rsidP="00C403B2">
            <w:pPr>
              <w:spacing w:line="240" w:lineRule="auto"/>
              <w:jc w:val="right"/>
              <w:rPr>
                <w:rFonts w:ascii="Browallia New" w:hAnsi="Browallia New" w:cs="Browallia New"/>
              </w:rPr>
            </w:pPr>
          </w:p>
        </w:tc>
        <w:tc>
          <w:tcPr>
            <w:tcW w:w="786" w:type="dxa"/>
          </w:tcPr>
          <w:p w14:paraId="2476D11F" w14:textId="77777777" w:rsidR="00C403B2" w:rsidRPr="003965AF" w:rsidRDefault="00C403B2" w:rsidP="00C403B2">
            <w:pPr>
              <w:spacing w:line="240" w:lineRule="auto"/>
              <w:jc w:val="right"/>
              <w:rPr>
                <w:rFonts w:ascii="Browallia New" w:hAnsi="Browallia New" w:cs="Browallia New"/>
              </w:rPr>
            </w:pPr>
          </w:p>
        </w:tc>
        <w:tc>
          <w:tcPr>
            <w:tcW w:w="744" w:type="dxa"/>
          </w:tcPr>
          <w:p w14:paraId="7D415193" w14:textId="77777777" w:rsidR="00C403B2" w:rsidRPr="003965AF" w:rsidRDefault="00C403B2" w:rsidP="00C403B2">
            <w:pPr>
              <w:spacing w:line="240" w:lineRule="auto"/>
              <w:jc w:val="right"/>
              <w:rPr>
                <w:rFonts w:ascii="Browallia New" w:hAnsi="Browallia New" w:cs="Browallia New"/>
              </w:rPr>
            </w:pPr>
          </w:p>
        </w:tc>
        <w:tc>
          <w:tcPr>
            <w:tcW w:w="708" w:type="dxa"/>
          </w:tcPr>
          <w:p w14:paraId="4DE360E6" w14:textId="0F65D6F7" w:rsidR="00C403B2" w:rsidRPr="003965AF" w:rsidRDefault="00C403B2" w:rsidP="00781A7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721" w:type="dxa"/>
          </w:tcPr>
          <w:p w14:paraId="270931FF" w14:textId="79DF87B3"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p>
        </w:tc>
      </w:tr>
      <w:tr w:rsidR="00C403B2" w:rsidRPr="003965AF" w14:paraId="1058C256" w14:textId="77777777">
        <w:trPr>
          <w:gridAfter w:val="1"/>
          <w:wAfter w:w="9" w:type="dxa"/>
        </w:trPr>
        <w:tc>
          <w:tcPr>
            <w:tcW w:w="2690" w:type="dxa"/>
            <w:vAlign w:val="center"/>
          </w:tcPr>
          <w:p w14:paraId="0B12354E"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 xml:space="preserve">บริษัท รักษาความปลอดภัย </w:t>
            </w:r>
            <w:proofErr w:type="spellStart"/>
            <w:r w:rsidRPr="003965AF">
              <w:rPr>
                <w:rFonts w:ascii="Browallia New" w:hAnsi="Browallia New" w:cs="Browallia New"/>
                <w:cs/>
              </w:rPr>
              <w:t>ไมด้า</w:t>
            </w:r>
            <w:proofErr w:type="spellEnd"/>
            <w:r w:rsidRPr="003965AF">
              <w:rPr>
                <w:rFonts w:ascii="Browallia New" w:hAnsi="Browallia New" w:cs="Browallia New"/>
                <w:cs/>
              </w:rPr>
              <w:t xml:space="preserve"> จำกัด</w:t>
            </w:r>
          </w:p>
        </w:tc>
        <w:tc>
          <w:tcPr>
            <w:tcW w:w="706" w:type="dxa"/>
            <w:vAlign w:val="bottom"/>
          </w:tcPr>
          <w:p w14:paraId="54939C32" w14:textId="3EC09C88" w:rsidR="00C403B2" w:rsidRPr="003965AF" w:rsidRDefault="00781A7F" w:rsidP="00C403B2">
            <w:pPr>
              <w:spacing w:line="240" w:lineRule="auto"/>
              <w:jc w:val="right"/>
              <w:rPr>
                <w:rFonts w:ascii="Browallia New" w:hAnsi="Browallia New" w:cs="Browallia New"/>
              </w:rPr>
            </w:pPr>
            <w:r w:rsidRPr="003965AF">
              <w:rPr>
                <w:rFonts w:ascii="Browallia New" w:hAnsi="Browallia New" w:cs="Browallia New"/>
              </w:rPr>
              <w:t>1,000</w:t>
            </w:r>
          </w:p>
        </w:tc>
        <w:tc>
          <w:tcPr>
            <w:tcW w:w="707" w:type="dxa"/>
            <w:vAlign w:val="bottom"/>
          </w:tcPr>
          <w:p w14:paraId="3DDC001B" w14:textId="7777777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1,000</w:t>
            </w:r>
          </w:p>
        </w:tc>
        <w:tc>
          <w:tcPr>
            <w:tcW w:w="617" w:type="dxa"/>
            <w:vAlign w:val="bottom"/>
          </w:tcPr>
          <w:p w14:paraId="3BFCF2C3" w14:textId="7161B658" w:rsidR="00C403B2" w:rsidRPr="003965AF" w:rsidRDefault="00781A7F"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 xml:space="preserve"> -</w:t>
            </w:r>
          </w:p>
        </w:tc>
        <w:tc>
          <w:tcPr>
            <w:tcW w:w="630" w:type="dxa"/>
            <w:vAlign w:val="bottom"/>
          </w:tcPr>
          <w:p w14:paraId="71F9EC57"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 xml:space="preserve"> -</w:t>
            </w:r>
          </w:p>
        </w:tc>
        <w:tc>
          <w:tcPr>
            <w:tcW w:w="630" w:type="dxa"/>
            <w:vAlign w:val="bottom"/>
          </w:tcPr>
          <w:p w14:paraId="1BECCD14" w14:textId="7F8519D6" w:rsidR="00C403B2" w:rsidRPr="003965AF" w:rsidRDefault="00781A7F" w:rsidP="00C403B2">
            <w:pPr>
              <w:spacing w:line="240" w:lineRule="auto"/>
              <w:jc w:val="right"/>
              <w:rPr>
                <w:rFonts w:ascii="Browallia New" w:hAnsi="Browallia New" w:cs="Browallia New"/>
              </w:rPr>
            </w:pPr>
            <w:r w:rsidRPr="003965AF">
              <w:rPr>
                <w:rFonts w:ascii="Browallia New" w:hAnsi="Browallia New" w:cs="Browallia New"/>
              </w:rPr>
              <w:t>99.99</w:t>
            </w:r>
          </w:p>
        </w:tc>
        <w:tc>
          <w:tcPr>
            <w:tcW w:w="630" w:type="dxa"/>
            <w:vAlign w:val="bottom"/>
          </w:tcPr>
          <w:p w14:paraId="66843B53" w14:textId="7777777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99.99</w:t>
            </w:r>
          </w:p>
        </w:tc>
        <w:tc>
          <w:tcPr>
            <w:tcW w:w="786" w:type="dxa"/>
            <w:vAlign w:val="bottom"/>
          </w:tcPr>
          <w:p w14:paraId="79E4CECB" w14:textId="7C2648CF" w:rsidR="00C403B2" w:rsidRPr="003965AF" w:rsidRDefault="00781A7F" w:rsidP="00C403B2">
            <w:pPr>
              <w:pBdr>
                <w:bottom w:val="single" w:sz="4" w:space="1" w:color="auto"/>
              </w:pBdr>
              <w:spacing w:line="240" w:lineRule="auto"/>
              <w:jc w:val="right"/>
              <w:rPr>
                <w:rFonts w:ascii="Browallia New" w:hAnsi="Browallia New" w:cs="Browallia New"/>
              </w:rPr>
            </w:pPr>
            <w:r w:rsidRPr="003965AF">
              <w:rPr>
                <w:rFonts w:ascii="Browallia New" w:hAnsi="Browallia New" w:cs="Browallia New"/>
              </w:rPr>
              <w:t>-</w:t>
            </w:r>
          </w:p>
        </w:tc>
        <w:tc>
          <w:tcPr>
            <w:tcW w:w="744" w:type="dxa"/>
            <w:vAlign w:val="bottom"/>
          </w:tcPr>
          <w:p w14:paraId="59DE344F" w14:textId="77777777" w:rsidR="00C403B2" w:rsidRPr="003965AF" w:rsidRDefault="00C403B2" w:rsidP="00C403B2">
            <w:pPr>
              <w:pBdr>
                <w:bottom w:val="single" w:sz="4" w:space="1" w:color="auto"/>
              </w:pBdr>
              <w:tabs>
                <w:tab w:val="right" w:pos="491"/>
              </w:tabs>
              <w:spacing w:line="240" w:lineRule="auto"/>
              <w:jc w:val="right"/>
              <w:rPr>
                <w:rFonts w:ascii="Browallia New" w:hAnsi="Browallia New" w:cs="Browallia New"/>
              </w:rPr>
            </w:pPr>
            <w:r w:rsidRPr="003965AF">
              <w:rPr>
                <w:rFonts w:ascii="Browallia New" w:hAnsi="Browallia New" w:cs="Browallia New"/>
              </w:rPr>
              <w:t>-</w:t>
            </w:r>
          </w:p>
        </w:tc>
        <w:tc>
          <w:tcPr>
            <w:tcW w:w="708" w:type="dxa"/>
          </w:tcPr>
          <w:p w14:paraId="3C89B090" w14:textId="299F39C7" w:rsidR="00C403B2" w:rsidRPr="003965AF" w:rsidRDefault="001E1000" w:rsidP="00781A7F">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c>
          <w:tcPr>
            <w:tcW w:w="721" w:type="dxa"/>
            <w:vAlign w:val="bottom"/>
          </w:tcPr>
          <w:p w14:paraId="09475371" w14:textId="051C32AC" w:rsidR="00C403B2" w:rsidRPr="003965AF" w:rsidRDefault="00C403B2" w:rsidP="00C403B2">
            <w:pPr>
              <w:pBdr>
                <w:bottom w:val="single" w:sz="4" w:space="1" w:color="auto"/>
              </w:pBdr>
              <w:spacing w:line="240" w:lineRule="auto"/>
              <w:jc w:val="right"/>
              <w:rPr>
                <w:rFonts w:ascii="Browallia New" w:hAnsi="Browallia New" w:cs="Browallia New"/>
              </w:rPr>
            </w:pPr>
            <w:r>
              <w:rPr>
                <w:rFonts w:ascii="Browallia New" w:hAnsi="Browallia New" w:cs="Browallia New"/>
              </w:rPr>
              <w:t>-</w:t>
            </w:r>
          </w:p>
        </w:tc>
      </w:tr>
      <w:tr w:rsidR="00C403B2" w:rsidRPr="003965AF" w14:paraId="67C001BC" w14:textId="77777777" w:rsidTr="007A7688">
        <w:trPr>
          <w:gridAfter w:val="1"/>
          <w:wAfter w:w="9" w:type="dxa"/>
          <w:trHeight w:val="70"/>
        </w:trPr>
        <w:tc>
          <w:tcPr>
            <w:tcW w:w="2690" w:type="dxa"/>
            <w:vAlign w:val="center"/>
          </w:tcPr>
          <w:p w14:paraId="38241E22" w14:textId="77777777" w:rsidR="00C403B2" w:rsidRPr="003965AF" w:rsidRDefault="00C403B2" w:rsidP="00C403B2">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60" w:right="-108"/>
              <w:rPr>
                <w:rFonts w:ascii="Browallia New" w:hAnsi="Browallia New" w:cs="Browallia New"/>
                <w:cs/>
              </w:rPr>
            </w:pPr>
            <w:r w:rsidRPr="003965AF">
              <w:rPr>
                <w:rFonts w:ascii="Browallia New" w:hAnsi="Browallia New" w:cs="Browallia New"/>
                <w:cs/>
              </w:rPr>
              <w:t>รวม</w:t>
            </w:r>
          </w:p>
        </w:tc>
        <w:tc>
          <w:tcPr>
            <w:tcW w:w="706" w:type="dxa"/>
            <w:vAlign w:val="bottom"/>
          </w:tcPr>
          <w:p w14:paraId="5CA4BD5D"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p>
        </w:tc>
        <w:tc>
          <w:tcPr>
            <w:tcW w:w="707" w:type="dxa"/>
            <w:vAlign w:val="bottom"/>
          </w:tcPr>
          <w:p w14:paraId="37018FC6"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p>
        </w:tc>
        <w:tc>
          <w:tcPr>
            <w:tcW w:w="617" w:type="dxa"/>
            <w:vAlign w:val="bottom"/>
          </w:tcPr>
          <w:p w14:paraId="51F5637D"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vAlign w:val="bottom"/>
          </w:tcPr>
          <w:p w14:paraId="4DF693F7"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tcPr>
          <w:p w14:paraId="0797579B" w14:textId="77777777" w:rsidR="00C403B2" w:rsidRPr="003965AF" w:rsidRDefault="00C403B2" w:rsidP="00C403B2">
            <w:pPr>
              <w:spacing w:line="240" w:lineRule="auto"/>
              <w:ind w:left="-240"/>
              <w:jc w:val="right"/>
              <w:rPr>
                <w:rFonts w:ascii="Browallia New" w:hAnsi="Browallia New" w:cs="Browallia New"/>
              </w:rPr>
            </w:pPr>
          </w:p>
        </w:tc>
        <w:tc>
          <w:tcPr>
            <w:tcW w:w="630" w:type="dxa"/>
          </w:tcPr>
          <w:p w14:paraId="540885DC" w14:textId="77777777" w:rsidR="00C403B2" w:rsidRPr="003965AF" w:rsidRDefault="00C403B2" w:rsidP="00C403B2">
            <w:pPr>
              <w:spacing w:line="240" w:lineRule="auto"/>
              <w:ind w:left="-240"/>
              <w:jc w:val="right"/>
              <w:rPr>
                <w:rFonts w:ascii="Browallia New" w:hAnsi="Browallia New" w:cs="Browallia New"/>
              </w:rPr>
            </w:pPr>
          </w:p>
        </w:tc>
        <w:tc>
          <w:tcPr>
            <w:tcW w:w="786" w:type="dxa"/>
          </w:tcPr>
          <w:p w14:paraId="66043DBC" w14:textId="63C43AD0" w:rsidR="00C403B2" w:rsidRPr="003965AF" w:rsidRDefault="00C61D9F" w:rsidP="007A7688">
            <w:pPr>
              <w:spacing w:line="240" w:lineRule="auto"/>
              <w:jc w:val="right"/>
              <w:rPr>
                <w:rFonts w:ascii="Browallia New" w:hAnsi="Browallia New" w:cs="Browallia New"/>
              </w:rPr>
            </w:pPr>
            <w:r w:rsidRPr="003F2771">
              <w:rPr>
                <w:rFonts w:ascii="Browallia New" w:hAnsi="Browallia New" w:cs="Browallia New"/>
              </w:rPr>
              <w:t>3,822,930</w:t>
            </w:r>
          </w:p>
        </w:tc>
        <w:tc>
          <w:tcPr>
            <w:tcW w:w="744" w:type="dxa"/>
          </w:tcPr>
          <w:p w14:paraId="4BC135F4" w14:textId="64EDE2F7" w:rsidR="00C403B2" w:rsidRPr="003965AF" w:rsidRDefault="00C403B2" w:rsidP="007A7688">
            <w:pPr>
              <w:spacing w:line="240" w:lineRule="auto"/>
              <w:jc w:val="right"/>
              <w:rPr>
                <w:rFonts w:ascii="Browallia New" w:hAnsi="Browallia New" w:cs="Browallia New"/>
              </w:rPr>
            </w:pPr>
            <w:r w:rsidRPr="003F2771">
              <w:rPr>
                <w:rFonts w:ascii="Browallia New" w:hAnsi="Browallia New" w:cs="Browallia New"/>
              </w:rPr>
              <w:t>3,822,930</w:t>
            </w:r>
          </w:p>
        </w:tc>
        <w:tc>
          <w:tcPr>
            <w:tcW w:w="708" w:type="dxa"/>
          </w:tcPr>
          <w:p w14:paraId="4E3FB79E" w14:textId="044DF308" w:rsidR="00C403B2" w:rsidRPr="003965AF" w:rsidRDefault="00EE5306" w:rsidP="007A7688">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7,100</w:t>
            </w:r>
          </w:p>
        </w:tc>
        <w:tc>
          <w:tcPr>
            <w:tcW w:w="721" w:type="dxa"/>
          </w:tcPr>
          <w:p w14:paraId="7D740A67" w14:textId="68C6FE3A" w:rsidR="00C403B2" w:rsidRPr="003965AF" w:rsidRDefault="00211AD4" w:rsidP="007A7688">
            <w:pPr>
              <w:pBdr>
                <w:bottom w:val="single" w:sz="12" w:space="1" w:color="auto"/>
              </w:pBdr>
              <w:spacing w:line="240" w:lineRule="auto"/>
              <w:jc w:val="right"/>
              <w:rPr>
                <w:rFonts w:ascii="Browallia New" w:hAnsi="Browallia New" w:cs="Browallia New"/>
              </w:rPr>
            </w:pPr>
            <w:r>
              <w:rPr>
                <w:rFonts w:ascii="Browallia New" w:hAnsi="Browallia New" w:cs="Browallia New"/>
              </w:rPr>
              <w:t>3,600</w:t>
            </w:r>
          </w:p>
        </w:tc>
      </w:tr>
      <w:tr w:rsidR="007755D2" w:rsidRPr="003965AF" w14:paraId="27C9E853" w14:textId="77777777" w:rsidTr="007A7688">
        <w:trPr>
          <w:gridAfter w:val="1"/>
          <w:wAfter w:w="9" w:type="dxa"/>
        </w:trPr>
        <w:tc>
          <w:tcPr>
            <w:tcW w:w="4720" w:type="dxa"/>
            <w:gridSpan w:val="4"/>
            <w:vAlign w:val="center"/>
          </w:tcPr>
          <w:p w14:paraId="4C0F6DED" w14:textId="77777777" w:rsidR="007755D2" w:rsidRPr="003965AF" w:rsidRDefault="007755D2" w:rsidP="007755D2">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rPr>
            </w:pPr>
            <w:r w:rsidRPr="003965AF">
              <w:rPr>
                <w:rFonts w:ascii="Browallia New" w:hAnsi="Browallia New" w:cs="Browallia New"/>
                <w:u w:val="single"/>
                <w:cs/>
              </w:rPr>
              <w:t>หัก</w:t>
            </w:r>
            <w:r w:rsidRPr="003965AF">
              <w:rPr>
                <w:rFonts w:ascii="Browallia New" w:hAnsi="Browallia New" w:cs="Browallia New"/>
              </w:rPr>
              <w:t xml:space="preserve"> </w:t>
            </w:r>
            <w:r w:rsidRPr="003965AF">
              <w:rPr>
                <w:rFonts w:ascii="Browallia New" w:hAnsi="Browallia New" w:cs="Browallia New"/>
                <w:cs/>
              </w:rPr>
              <w:t>ค่าเผื่อการด้อยค่าเงินลงทุน</w:t>
            </w:r>
          </w:p>
        </w:tc>
        <w:tc>
          <w:tcPr>
            <w:tcW w:w="630" w:type="dxa"/>
            <w:vAlign w:val="bottom"/>
          </w:tcPr>
          <w:p w14:paraId="06F8F4C4" w14:textId="77777777" w:rsidR="007755D2" w:rsidRPr="003965AF" w:rsidRDefault="007755D2" w:rsidP="007755D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tcPr>
          <w:p w14:paraId="17D2CA9D" w14:textId="77777777" w:rsidR="007755D2" w:rsidRPr="003965AF" w:rsidRDefault="007755D2" w:rsidP="007755D2">
            <w:pPr>
              <w:spacing w:line="240" w:lineRule="auto"/>
              <w:jc w:val="right"/>
              <w:rPr>
                <w:rFonts w:ascii="Browallia New" w:hAnsi="Browallia New" w:cs="Browallia New"/>
              </w:rPr>
            </w:pPr>
          </w:p>
        </w:tc>
        <w:tc>
          <w:tcPr>
            <w:tcW w:w="630" w:type="dxa"/>
          </w:tcPr>
          <w:p w14:paraId="0CB3A07C" w14:textId="77777777" w:rsidR="007755D2" w:rsidRPr="003965AF" w:rsidRDefault="007755D2" w:rsidP="007755D2">
            <w:pPr>
              <w:spacing w:line="240" w:lineRule="auto"/>
              <w:jc w:val="right"/>
              <w:rPr>
                <w:rFonts w:ascii="Browallia New" w:hAnsi="Browallia New" w:cs="Browallia New"/>
              </w:rPr>
            </w:pPr>
          </w:p>
        </w:tc>
        <w:tc>
          <w:tcPr>
            <w:tcW w:w="786" w:type="dxa"/>
          </w:tcPr>
          <w:p w14:paraId="62207868" w14:textId="31D866D5" w:rsidR="007755D2" w:rsidRPr="003965AF" w:rsidRDefault="007755D2" w:rsidP="007A7688">
            <w:pPr>
              <w:pBdr>
                <w:bottom w:val="single" w:sz="4" w:space="1" w:color="auto"/>
              </w:pBdr>
              <w:spacing w:line="240" w:lineRule="auto"/>
              <w:jc w:val="right"/>
              <w:rPr>
                <w:rFonts w:ascii="Browallia New" w:hAnsi="Browallia New" w:cs="Browallia New"/>
              </w:rPr>
            </w:pPr>
            <w:r w:rsidRPr="002E5F57">
              <w:rPr>
                <w:rFonts w:ascii="Browallia New" w:hAnsi="Browallia New" w:cs="Browallia New"/>
              </w:rPr>
              <w:t>(176,400)</w:t>
            </w:r>
          </w:p>
        </w:tc>
        <w:tc>
          <w:tcPr>
            <w:tcW w:w="744" w:type="dxa"/>
          </w:tcPr>
          <w:p w14:paraId="12B812F0" w14:textId="7AE3A6F1" w:rsidR="007755D2" w:rsidRPr="003965AF" w:rsidRDefault="007755D2" w:rsidP="007A7688">
            <w:pPr>
              <w:pBdr>
                <w:bottom w:val="single" w:sz="4" w:space="1" w:color="auto"/>
              </w:pBdr>
              <w:spacing w:line="240" w:lineRule="auto"/>
              <w:jc w:val="right"/>
              <w:rPr>
                <w:rFonts w:ascii="Browallia New" w:hAnsi="Browallia New" w:cs="Browallia New"/>
              </w:rPr>
            </w:pPr>
            <w:r w:rsidRPr="002E5F57">
              <w:rPr>
                <w:rFonts w:ascii="Browallia New" w:hAnsi="Browallia New" w:cs="Browallia New"/>
              </w:rPr>
              <w:t>(176,400)</w:t>
            </w:r>
          </w:p>
        </w:tc>
        <w:tc>
          <w:tcPr>
            <w:tcW w:w="708" w:type="dxa"/>
          </w:tcPr>
          <w:p w14:paraId="3ABB3CE8" w14:textId="77777777" w:rsidR="007755D2" w:rsidRPr="003965AF" w:rsidRDefault="007755D2" w:rsidP="007A7688">
            <w:pPr>
              <w:spacing w:line="240" w:lineRule="auto"/>
              <w:jc w:val="right"/>
              <w:rPr>
                <w:rFonts w:ascii="Browallia New" w:hAnsi="Browallia New" w:cs="Browallia New"/>
              </w:rPr>
            </w:pPr>
          </w:p>
        </w:tc>
        <w:tc>
          <w:tcPr>
            <w:tcW w:w="721" w:type="dxa"/>
          </w:tcPr>
          <w:p w14:paraId="3C1C6134" w14:textId="3513F03B" w:rsidR="007755D2" w:rsidRPr="003965AF" w:rsidRDefault="007755D2" w:rsidP="007A7688">
            <w:pPr>
              <w:spacing w:line="240" w:lineRule="auto"/>
              <w:jc w:val="right"/>
              <w:rPr>
                <w:rFonts w:ascii="Browallia New" w:hAnsi="Browallia New" w:cs="Browallia New"/>
                <w:cs/>
              </w:rPr>
            </w:pPr>
          </w:p>
        </w:tc>
      </w:tr>
      <w:tr w:rsidR="00C403B2" w:rsidRPr="003965AF" w14:paraId="104B5CE4" w14:textId="77777777" w:rsidTr="007A7688">
        <w:trPr>
          <w:gridAfter w:val="1"/>
          <w:wAfter w:w="9" w:type="dxa"/>
        </w:trPr>
        <w:tc>
          <w:tcPr>
            <w:tcW w:w="2690" w:type="dxa"/>
            <w:vAlign w:val="center"/>
          </w:tcPr>
          <w:p w14:paraId="07E2893A" w14:textId="77777777" w:rsidR="00C403B2" w:rsidRPr="003965AF" w:rsidRDefault="00C403B2" w:rsidP="00C403B2">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cs/>
                <w:lang w:val="en-GB"/>
              </w:rPr>
            </w:pPr>
            <w:r w:rsidRPr="003965AF">
              <w:rPr>
                <w:rFonts w:ascii="Browallia New" w:hAnsi="Browallia New" w:cs="Browallia New"/>
                <w:cs/>
              </w:rPr>
              <w:t>เงินลงทุนในบริษัทย่อย</w:t>
            </w:r>
            <w:r w:rsidRPr="003965AF">
              <w:rPr>
                <w:rFonts w:ascii="Browallia New" w:hAnsi="Browallia New" w:cs="Browallia New"/>
              </w:rPr>
              <w:t xml:space="preserve"> -</w:t>
            </w:r>
            <w:r w:rsidRPr="003965AF">
              <w:rPr>
                <w:rFonts w:ascii="Browallia New" w:hAnsi="Browallia New" w:cs="Browallia New"/>
                <w:lang w:val="en-GB"/>
              </w:rPr>
              <w:t xml:space="preserve"> </w:t>
            </w:r>
            <w:r w:rsidRPr="003965AF">
              <w:rPr>
                <w:rFonts w:ascii="Browallia New" w:hAnsi="Browallia New" w:cs="Browallia New"/>
                <w:cs/>
                <w:lang w:val="en-GB"/>
              </w:rPr>
              <w:t>สุทธิ</w:t>
            </w:r>
          </w:p>
        </w:tc>
        <w:tc>
          <w:tcPr>
            <w:tcW w:w="706" w:type="dxa"/>
            <w:vAlign w:val="bottom"/>
          </w:tcPr>
          <w:p w14:paraId="18B73E14" w14:textId="77777777" w:rsidR="00C403B2" w:rsidRPr="003965AF" w:rsidRDefault="00C403B2" w:rsidP="00C403B2">
            <w:pPr>
              <w:tabs>
                <w:tab w:val="clear" w:pos="227"/>
                <w:tab w:val="clear" w:pos="454"/>
                <w:tab w:val="clear" w:pos="680"/>
                <w:tab w:val="clear" w:pos="907"/>
              </w:tabs>
              <w:spacing w:line="240" w:lineRule="auto"/>
              <w:ind w:left="-108" w:right="-10"/>
              <w:jc w:val="right"/>
              <w:rPr>
                <w:rFonts w:ascii="Browallia New" w:hAnsi="Browallia New" w:cs="Browallia New"/>
              </w:rPr>
            </w:pPr>
          </w:p>
        </w:tc>
        <w:tc>
          <w:tcPr>
            <w:tcW w:w="707" w:type="dxa"/>
            <w:vAlign w:val="center"/>
          </w:tcPr>
          <w:p w14:paraId="48D54E19" w14:textId="77777777" w:rsidR="00C403B2" w:rsidRPr="003965AF" w:rsidRDefault="00C403B2" w:rsidP="00C403B2">
            <w:pPr>
              <w:tabs>
                <w:tab w:val="clear" w:pos="227"/>
                <w:tab w:val="clear" w:pos="454"/>
                <w:tab w:val="clear" w:pos="680"/>
                <w:tab w:val="clear" w:pos="907"/>
              </w:tabs>
              <w:spacing w:line="240" w:lineRule="auto"/>
              <w:ind w:left="-108" w:right="-10"/>
              <w:jc w:val="right"/>
              <w:rPr>
                <w:rFonts w:ascii="Browallia New" w:hAnsi="Browallia New" w:cs="Browallia New"/>
              </w:rPr>
            </w:pPr>
          </w:p>
        </w:tc>
        <w:tc>
          <w:tcPr>
            <w:tcW w:w="617" w:type="dxa"/>
            <w:vAlign w:val="bottom"/>
          </w:tcPr>
          <w:p w14:paraId="3A21DDD7"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vAlign w:val="bottom"/>
          </w:tcPr>
          <w:p w14:paraId="404842E5"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tcPr>
          <w:p w14:paraId="2F3B111A" w14:textId="77777777" w:rsidR="00C403B2" w:rsidRPr="003965AF" w:rsidRDefault="00C403B2" w:rsidP="00C403B2">
            <w:pPr>
              <w:tabs>
                <w:tab w:val="clear" w:pos="227"/>
                <w:tab w:val="clear" w:pos="454"/>
                <w:tab w:val="clear" w:pos="680"/>
                <w:tab w:val="clear" w:pos="907"/>
                <w:tab w:val="clear" w:pos="1644"/>
              </w:tabs>
              <w:spacing w:line="240" w:lineRule="auto"/>
              <w:ind w:right="-10"/>
              <w:jc w:val="right"/>
              <w:rPr>
                <w:rFonts w:ascii="Browallia New" w:hAnsi="Browallia New" w:cs="Browallia New"/>
              </w:rPr>
            </w:pPr>
          </w:p>
        </w:tc>
        <w:tc>
          <w:tcPr>
            <w:tcW w:w="630" w:type="dxa"/>
          </w:tcPr>
          <w:p w14:paraId="080BD7FC" w14:textId="77777777" w:rsidR="00C403B2" w:rsidRPr="003965AF" w:rsidRDefault="00C403B2" w:rsidP="00C403B2">
            <w:pPr>
              <w:tabs>
                <w:tab w:val="clear" w:pos="227"/>
                <w:tab w:val="clear" w:pos="454"/>
                <w:tab w:val="clear" w:pos="680"/>
                <w:tab w:val="clear" w:pos="907"/>
                <w:tab w:val="clear" w:pos="1644"/>
              </w:tabs>
              <w:spacing w:line="240" w:lineRule="auto"/>
              <w:ind w:right="-10"/>
              <w:jc w:val="right"/>
              <w:rPr>
                <w:rFonts w:ascii="Browallia New" w:hAnsi="Browallia New" w:cs="Browallia New"/>
              </w:rPr>
            </w:pPr>
          </w:p>
        </w:tc>
        <w:tc>
          <w:tcPr>
            <w:tcW w:w="786" w:type="dxa"/>
          </w:tcPr>
          <w:p w14:paraId="4969813D" w14:textId="7E7C07E9" w:rsidR="00C403B2" w:rsidRPr="003965AF" w:rsidRDefault="00C61D9F" w:rsidP="007A7688">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rPr>
            </w:pPr>
            <w:r w:rsidRPr="003F2771">
              <w:rPr>
                <w:rFonts w:ascii="Browallia New" w:hAnsi="Browallia New" w:cs="Browallia New"/>
              </w:rPr>
              <w:t>3,646,530</w:t>
            </w:r>
          </w:p>
        </w:tc>
        <w:tc>
          <w:tcPr>
            <w:tcW w:w="744" w:type="dxa"/>
          </w:tcPr>
          <w:p w14:paraId="6F8FDED1" w14:textId="264B385B" w:rsidR="00C403B2" w:rsidRPr="003965AF" w:rsidRDefault="00C403B2" w:rsidP="007A7688">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rPr>
            </w:pPr>
            <w:r w:rsidRPr="003F2771">
              <w:rPr>
                <w:rFonts w:ascii="Browallia New" w:hAnsi="Browallia New" w:cs="Browallia New"/>
              </w:rPr>
              <w:t>3,646,530</w:t>
            </w:r>
          </w:p>
        </w:tc>
        <w:tc>
          <w:tcPr>
            <w:tcW w:w="708" w:type="dxa"/>
          </w:tcPr>
          <w:p w14:paraId="7D63FA13" w14:textId="77777777" w:rsidR="00C403B2" w:rsidRPr="003965AF" w:rsidRDefault="00C403B2" w:rsidP="007A7688">
            <w:pPr>
              <w:tabs>
                <w:tab w:val="clear" w:pos="227"/>
                <w:tab w:val="clear" w:pos="454"/>
                <w:tab w:val="clear" w:pos="680"/>
                <w:tab w:val="clear" w:pos="907"/>
                <w:tab w:val="clear" w:pos="1644"/>
              </w:tabs>
              <w:spacing w:line="240" w:lineRule="auto"/>
              <w:ind w:right="-10"/>
              <w:jc w:val="right"/>
              <w:rPr>
                <w:rFonts w:ascii="Browallia New" w:hAnsi="Browallia New" w:cs="Browallia New"/>
              </w:rPr>
            </w:pPr>
          </w:p>
        </w:tc>
        <w:tc>
          <w:tcPr>
            <w:tcW w:w="721" w:type="dxa"/>
          </w:tcPr>
          <w:p w14:paraId="7F7D985E" w14:textId="77777777" w:rsidR="00C403B2" w:rsidRPr="003965AF" w:rsidRDefault="00C403B2" w:rsidP="007A7688">
            <w:pPr>
              <w:tabs>
                <w:tab w:val="clear" w:pos="227"/>
                <w:tab w:val="clear" w:pos="454"/>
                <w:tab w:val="clear" w:pos="680"/>
                <w:tab w:val="clear" w:pos="907"/>
                <w:tab w:val="clear" w:pos="1644"/>
              </w:tabs>
              <w:spacing w:line="240" w:lineRule="auto"/>
              <w:ind w:right="-10"/>
              <w:jc w:val="right"/>
              <w:rPr>
                <w:rFonts w:ascii="Browallia New" w:hAnsi="Browallia New" w:cs="Browallia New"/>
              </w:rPr>
            </w:pPr>
          </w:p>
        </w:tc>
      </w:tr>
    </w:tbl>
    <w:p w14:paraId="2782582D" w14:textId="27068443" w:rsidR="00E8275D" w:rsidRPr="00554249" w:rsidRDefault="00196D75"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b/>
          <w:bCs/>
          <w:sz w:val="28"/>
          <w:szCs w:val="28"/>
          <w:u w:val="single"/>
          <w:lang w:val="en-GB"/>
        </w:rPr>
      </w:pPr>
      <w:r w:rsidRPr="00554249">
        <w:rPr>
          <w:rFonts w:ascii="Browallia New" w:hAnsi="Browallia New" w:cs="Browallia New" w:hint="cs"/>
          <w:b/>
          <w:bCs/>
          <w:sz w:val="28"/>
          <w:szCs w:val="28"/>
          <w:u w:val="single"/>
          <w:cs/>
          <w:lang w:val="en-GB"/>
        </w:rPr>
        <w:lastRenderedPageBreak/>
        <w:t>การจ่ายเงินปันผล</w:t>
      </w:r>
      <w:r w:rsidR="005D2FF3" w:rsidRPr="00554249">
        <w:rPr>
          <w:rFonts w:ascii="Browallia New" w:hAnsi="Browallia New" w:cs="Browallia New" w:hint="cs"/>
          <w:b/>
          <w:bCs/>
          <w:sz w:val="28"/>
          <w:szCs w:val="28"/>
          <w:u w:val="single"/>
          <w:cs/>
          <w:lang w:val="en-GB"/>
        </w:rPr>
        <w:t>ของบริษัทย่อย</w:t>
      </w:r>
    </w:p>
    <w:p w14:paraId="50DF9855" w14:textId="77777777" w:rsidR="00CC152F" w:rsidRPr="00EE2F11" w:rsidRDefault="00CC152F"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4"/>
          <w:szCs w:val="24"/>
          <w:lang w:val="en-GB"/>
        </w:rPr>
      </w:pPr>
    </w:p>
    <w:p w14:paraId="45C5E5CA" w14:textId="6C69E411" w:rsidR="005D2FF3" w:rsidRPr="00554249" w:rsidRDefault="00685B0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8"/>
          <w:szCs w:val="28"/>
          <w:cs/>
        </w:rPr>
      </w:pPr>
      <w:r w:rsidRPr="00554249">
        <w:rPr>
          <w:rFonts w:ascii="Browallia New" w:hAnsi="Browallia New" w:cs="Browallia New" w:hint="cs"/>
          <w:sz w:val="28"/>
          <w:szCs w:val="28"/>
          <w:cs/>
          <w:lang w:val="en-GB"/>
        </w:rPr>
        <w:t>บริษัทย่อยมีการประกาศจ่ายเงินปันผล</w:t>
      </w:r>
      <w:r w:rsidR="00554249" w:rsidRPr="00554249">
        <w:rPr>
          <w:rFonts w:ascii="Browallia New" w:hAnsi="Browallia New" w:cs="Browallia New" w:hint="cs"/>
          <w:sz w:val="28"/>
          <w:szCs w:val="28"/>
          <w:cs/>
          <w:lang w:val="en-GB"/>
        </w:rPr>
        <w:t>สำหรับงวด</w:t>
      </w:r>
      <w:r w:rsidR="00554249" w:rsidRPr="00554249">
        <w:rPr>
          <w:rFonts w:ascii="Browallia New" w:hAnsi="Browallia New" w:cs="Browallia New" w:hint="cs"/>
          <w:sz w:val="28"/>
          <w:szCs w:val="28"/>
          <w:cs/>
        </w:rPr>
        <w:t>สามเดือน</w:t>
      </w:r>
      <w:r w:rsidR="004D639C">
        <w:rPr>
          <w:rFonts w:ascii="Browallia New" w:hAnsi="Browallia New" w:cs="Browallia New" w:hint="cs"/>
          <w:sz w:val="28"/>
          <w:szCs w:val="28"/>
          <w:cs/>
        </w:rPr>
        <w:t>และหกเดือน</w:t>
      </w:r>
      <w:r w:rsidR="00554249" w:rsidRPr="00554249">
        <w:rPr>
          <w:rFonts w:ascii="Browallia New" w:hAnsi="Browallia New" w:cs="Browallia New" w:hint="cs"/>
          <w:sz w:val="28"/>
          <w:szCs w:val="28"/>
          <w:cs/>
        </w:rPr>
        <w:t xml:space="preserve">สิ้นสุดวันที่ </w:t>
      </w:r>
      <w:r w:rsidR="004D639C" w:rsidRPr="00A67DCC">
        <w:rPr>
          <w:rFonts w:ascii="Browallia New" w:hAnsi="Browallia New" w:cs="Browallia New"/>
          <w:sz w:val="28"/>
          <w:szCs w:val="28"/>
          <w:lang w:val="en-GB"/>
        </w:rPr>
        <w:t>30</w:t>
      </w:r>
      <w:r w:rsidR="004D639C" w:rsidRPr="00A67DCC">
        <w:rPr>
          <w:rFonts w:ascii="Browallia New" w:hAnsi="Browallia New" w:cs="Browallia New"/>
          <w:sz w:val="28"/>
          <w:szCs w:val="28"/>
          <w:cs/>
        </w:rPr>
        <w:t xml:space="preserve"> มิถุนายน</w:t>
      </w:r>
      <w:r w:rsidR="004D639C" w:rsidRPr="00A67DCC">
        <w:rPr>
          <w:rFonts w:ascii="Browallia New" w:hAnsi="Browallia New" w:cs="Browallia New"/>
          <w:sz w:val="28"/>
          <w:szCs w:val="28"/>
        </w:rPr>
        <w:t xml:space="preserve"> </w:t>
      </w:r>
      <w:r w:rsidR="00554249" w:rsidRPr="00554249">
        <w:rPr>
          <w:rFonts w:ascii="Browallia New" w:hAnsi="Browallia New" w:cs="Browallia New" w:hint="cs"/>
          <w:sz w:val="28"/>
          <w:szCs w:val="28"/>
        </w:rPr>
        <w:t>2569</w:t>
      </w:r>
      <w:r w:rsidR="00554249" w:rsidRPr="00554249">
        <w:rPr>
          <w:rFonts w:ascii="Browallia New" w:hAnsi="Browallia New" w:cs="Browallia New" w:hint="cs"/>
          <w:spacing w:val="-2"/>
          <w:sz w:val="28"/>
          <w:szCs w:val="28"/>
          <w:cs/>
        </w:rPr>
        <w:t xml:space="preserve"> </w:t>
      </w:r>
      <w:r w:rsidR="00554249" w:rsidRPr="00554249">
        <w:rPr>
          <w:rFonts w:ascii="Browallia New" w:hAnsi="Browallia New" w:cs="Browallia New" w:hint="cs"/>
          <w:sz w:val="28"/>
          <w:szCs w:val="28"/>
          <w:cs/>
        </w:rPr>
        <w:t xml:space="preserve">และ </w:t>
      </w:r>
      <w:r w:rsidR="00554249" w:rsidRPr="00554249">
        <w:rPr>
          <w:rFonts w:ascii="Browallia New" w:hAnsi="Browallia New" w:cs="Browallia New" w:hint="cs"/>
          <w:sz w:val="28"/>
          <w:szCs w:val="28"/>
        </w:rPr>
        <w:t>2568</w:t>
      </w:r>
      <w:r w:rsidR="00554249" w:rsidRPr="00554249">
        <w:rPr>
          <w:rFonts w:ascii="Browallia New" w:hAnsi="Browallia New" w:cs="Browallia New" w:hint="cs"/>
          <w:sz w:val="28"/>
          <w:szCs w:val="28"/>
          <w:lang w:val="en-GB"/>
        </w:rPr>
        <w:t xml:space="preserve"> </w:t>
      </w:r>
      <w:r w:rsidR="00554249" w:rsidRPr="00554249">
        <w:rPr>
          <w:rFonts w:ascii="Browallia New" w:hAnsi="Browallia New" w:cs="Browallia New" w:hint="cs"/>
          <w:sz w:val="28"/>
          <w:szCs w:val="28"/>
          <w:cs/>
          <w:lang w:val="en-GB"/>
        </w:rPr>
        <w:t>รวมทั้งสิ้น</w:t>
      </w:r>
      <w:r w:rsidR="00EE2F11">
        <w:rPr>
          <w:rFonts w:ascii="Browallia New" w:hAnsi="Browallia New" w:cs="Browallia New"/>
          <w:sz w:val="28"/>
          <w:szCs w:val="28"/>
          <w:lang w:val="en-GB"/>
        </w:rPr>
        <w:t xml:space="preserve"> </w:t>
      </w:r>
      <w:r w:rsidR="00554249" w:rsidRPr="00554249">
        <w:rPr>
          <w:rFonts w:ascii="Browallia New" w:hAnsi="Browallia New" w:cs="Browallia New" w:hint="cs"/>
          <w:sz w:val="28"/>
          <w:szCs w:val="28"/>
          <w:cs/>
          <w:lang w:val="en-GB"/>
        </w:rPr>
        <w:t>ดังนี้</w:t>
      </w:r>
    </w:p>
    <w:p w14:paraId="7FC4A400" w14:textId="77777777" w:rsidR="00E8275D" w:rsidRDefault="00E8275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4"/>
          <w:szCs w:val="24"/>
          <w:lang w:val="en-GB"/>
        </w:rPr>
      </w:pPr>
    </w:p>
    <w:tbl>
      <w:tblPr>
        <w:tblW w:w="8928" w:type="dxa"/>
        <w:tblInd w:w="426" w:type="dxa"/>
        <w:tblLayout w:type="fixed"/>
        <w:tblCellMar>
          <w:left w:w="57" w:type="dxa"/>
          <w:right w:w="57" w:type="dxa"/>
        </w:tblCellMar>
        <w:tblLook w:val="0000" w:firstRow="0" w:lastRow="0" w:firstColumn="0" w:lastColumn="0" w:noHBand="0" w:noVBand="0"/>
      </w:tblPr>
      <w:tblGrid>
        <w:gridCol w:w="2551"/>
        <w:gridCol w:w="142"/>
        <w:gridCol w:w="850"/>
        <w:gridCol w:w="142"/>
        <w:gridCol w:w="992"/>
        <w:gridCol w:w="142"/>
        <w:gridCol w:w="992"/>
        <w:gridCol w:w="142"/>
        <w:gridCol w:w="851"/>
        <w:gridCol w:w="141"/>
        <w:gridCol w:w="851"/>
        <w:gridCol w:w="142"/>
        <w:gridCol w:w="990"/>
      </w:tblGrid>
      <w:tr w:rsidR="00554249" w:rsidRPr="00235043" w14:paraId="4D5F79CA" w14:textId="77777777">
        <w:trPr>
          <w:trHeight w:val="148"/>
        </w:trPr>
        <w:tc>
          <w:tcPr>
            <w:tcW w:w="2551" w:type="dxa"/>
          </w:tcPr>
          <w:p w14:paraId="582800EC" w14:textId="77777777" w:rsidR="00554249" w:rsidRPr="00235043" w:rsidRDefault="00554249">
            <w:pPr>
              <w:tabs>
                <w:tab w:val="left" w:pos="113"/>
              </w:tabs>
              <w:ind w:right="-57"/>
              <w:jc w:val="center"/>
              <w:rPr>
                <w:rFonts w:ascii="Browallia New" w:hAnsi="Browallia New" w:cs="Browallia New"/>
                <w:sz w:val="22"/>
                <w:szCs w:val="22"/>
                <w:cs/>
              </w:rPr>
            </w:pPr>
          </w:p>
        </w:tc>
        <w:tc>
          <w:tcPr>
            <w:tcW w:w="142" w:type="dxa"/>
          </w:tcPr>
          <w:p w14:paraId="11B8352E" w14:textId="77777777" w:rsidR="00554249" w:rsidRPr="00235043" w:rsidRDefault="00554249">
            <w:pPr>
              <w:tabs>
                <w:tab w:val="left" w:pos="113"/>
              </w:tabs>
              <w:ind w:right="-57"/>
              <w:jc w:val="center"/>
              <w:rPr>
                <w:rFonts w:ascii="Browallia New" w:hAnsi="Browallia New" w:cs="Browallia New"/>
                <w:sz w:val="22"/>
                <w:szCs w:val="22"/>
                <w:cs/>
              </w:rPr>
            </w:pPr>
          </w:p>
        </w:tc>
        <w:tc>
          <w:tcPr>
            <w:tcW w:w="6235" w:type="dxa"/>
            <w:gridSpan w:val="11"/>
            <w:tcBorders>
              <w:bottom w:val="single" w:sz="4" w:space="0" w:color="auto"/>
            </w:tcBorders>
          </w:tcPr>
          <w:p w14:paraId="62DCD836" w14:textId="05946184"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235043">
              <w:rPr>
                <w:rFonts w:ascii="Browallia New" w:hAnsi="Browallia New" w:cs="Browallia New"/>
                <w:sz w:val="23"/>
                <w:szCs w:val="23"/>
                <w:cs/>
              </w:rPr>
              <w:t xml:space="preserve">สำหรับงวดสามเดือนสิ้นสุดวันที่ </w:t>
            </w:r>
            <w:r w:rsidR="00623A86">
              <w:rPr>
                <w:rFonts w:ascii="Browallia New" w:hAnsi="Browallia New" w:cs="Browallia New"/>
                <w:sz w:val="23"/>
                <w:szCs w:val="23"/>
              </w:rPr>
              <w:t xml:space="preserve">30 </w:t>
            </w:r>
            <w:r w:rsidR="00623A86">
              <w:rPr>
                <w:rFonts w:ascii="Browallia New" w:hAnsi="Browallia New" w:cs="Browallia New" w:hint="cs"/>
                <w:sz w:val="23"/>
                <w:szCs w:val="23"/>
                <w:cs/>
              </w:rPr>
              <w:t>มิถุนายน</w:t>
            </w:r>
          </w:p>
        </w:tc>
      </w:tr>
      <w:tr w:rsidR="00554249" w:rsidRPr="00235043" w14:paraId="15480659" w14:textId="77777777">
        <w:trPr>
          <w:trHeight w:val="148"/>
        </w:trPr>
        <w:tc>
          <w:tcPr>
            <w:tcW w:w="2551" w:type="dxa"/>
          </w:tcPr>
          <w:p w14:paraId="62D022FB" w14:textId="77777777" w:rsidR="00554249" w:rsidRPr="00235043" w:rsidRDefault="00554249">
            <w:pPr>
              <w:tabs>
                <w:tab w:val="left" w:pos="113"/>
              </w:tabs>
              <w:ind w:right="-57"/>
              <w:jc w:val="center"/>
              <w:rPr>
                <w:rFonts w:ascii="Browallia New" w:hAnsi="Browallia New" w:cs="Browallia New"/>
                <w:sz w:val="22"/>
                <w:szCs w:val="22"/>
                <w:cs/>
              </w:rPr>
            </w:pPr>
          </w:p>
        </w:tc>
        <w:tc>
          <w:tcPr>
            <w:tcW w:w="142" w:type="dxa"/>
          </w:tcPr>
          <w:p w14:paraId="65DAE6E6" w14:textId="77777777" w:rsidR="00554249" w:rsidRPr="00235043" w:rsidRDefault="00554249">
            <w:pPr>
              <w:tabs>
                <w:tab w:val="left" w:pos="113"/>
              </w:tabs>
              <w:ind w:right="-57"/>
              <w:jc w:val="center"/>
              <w:rPr>
                <w:rFonts w:ascii="Browallia New" w:hAnsi="Browallia New" w:cs="Browallia New"/>
                <w:sz w:val="22"/>
                <w:szCs w:val="22"/>
                <w:cs/>
              </w:rPr>
            </w:pPr>
          </w:p>
        </w:tc>
        <w:tc>
          <w:tcPr>
            <w:tcW w:w="3118" w:type="dxa"/>
            <w:gridSpan w:val="5"/>
            <w:tcBorders>
              <w:bottom w:val="single" w:sz="4" w:space="0" w:color="auto"/>
            </w:tcBorders>
          </w:tcPr>
          <w:p w14:paraId="19D8FF17"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3"/>
                <w:szCs w:val="23"/>
              </w:rPr>
            </w:pPr>
            <w:r w:rsidRPr="00235043">
              <w:rPr>
                <w:rFonts w:ascii="Browallia New" w:hAnsi="Browallia New" w:cs="Browallia New"/>
                <w:sz w:val="23"/>
                <w:szCs w:val="23"/>
              </w:rPr>
              <w:t>256</w:t>
            </w:r>
            <w:r>
              <w:rPr>
                <w:rFonts w:ascii="Browallia New" w:hAnsi="Browallia New" w:cs="Browallia New"/>
                <w:sz w:val="23"/>
                <w:szCs w:val="23"/>
              </w:rPr>
              <w:t>9</w:t>
            </w:r>
          </w:p>
        </w:tc>
        <w:tc>
          <w:tcPr>
            <w:tcW w:w="142" w:type="dxa"/>
          </w:tcPr>
          <w:p w14:paraId="34BEE0A9"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2975" w:type="dxa"/>
            <w:gridSpan w:val="5"/>
            <w:tcBorders>
              <w:bottom w:val="single" w:sz="4" w:space="0" w:color="auto"/>
            </w:tcBorders>
          </w:tcPr>
          <w:p w14:paraId="19BD7BEE"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3"/>
                <w:szCs w:val="23"/>
              </w:rPr>
            </w:pPr>
            <w:r w:rsidRPr="00235043">
              <w:rPr>
                <w:rFonts w:ascii="Browallia New" w:hAnsi="Browallia New" w:cs="Browallia New"/>
                <w:sz w:val="23"/>
                <w:szCs w:val="23"/>
              </w:rPr>
              <w:t>256</w:t>
            </w:r>
            <w:r>
              <w:rPr>
                <w:rFonts w:ascii="Browallia New" w:hAnsi="Browallia New" w:cs="Browallia New"/>
                <w:sz w:val="23"/>
                <w:szCs w:val="23"/>
              </w:rPr>
              <w:t>8</w:t>
            </w:r>
          </w:p>
        </w:tc>
      </w:tr>
      <w:tr w:rsidR="00554249" w:rsidRPr="00235043" w14:paraId="4054B09B" w14:textId="77777777">
        <w:trPr>
          <w:trHeight w:val="148"/>
        </w:trPr>
        <w:tc>
          <w:tcPr>
            <w:tcW w:w="2551" w:type="dxa"/>
          </w:tcPr>
          <w:p w14:paraId="0728303E" w14:textId="77777777" w:rsidR="00554249" w:rsidRPr="00235043" w:rsidRDefault="00554249">
            <w:pPr>
              <w:tabs>
                <w:tab w:val="left" w:pos="113"/>
              </w:tabs>
              <w:ind w:right="-57"/>
              <w:jc w:val="center"/>
              <w:rPr>
                <w:rFonts w:ascii="Browallia New" w:hAnsi="Browallia New" w:cs="Browallia New"/>
                <w:sz w:val="22"/>
                <w:szCs w:val="22"/>
                <w:cs/>
              </w:rPr>
            </w:pPr>
          </w:p>
        </w:tc>
        <w:tc>
          <w:tcPr>
            <w:tcW w:w="142" w:type="dxa"/>
          </w:tcPr>
          <w:p w14:paraId="2BCF7EEF" w14:textId="77777777" w:rsidR="00554249" w:rsidRPr="00235043" w:rsidRDefault="00554249">
            <w:pPr>
              <w:tabs>
                <w:tab w:val="left" w:pos="113"/>
              </w:tabs>
              <w:ind w:right="-57"/>
              <w:jc w:val="center"/>
              <w:rPr>
                <w:rFonts w:ascii="Browallia New" w:hAnsi="Browallia New" w:cs="Browallia New"/>
                <w:sz w:val="22"/>
                <w:szCs w:val="22"/>
                <w:cs/>
              </w:rPr>
            </w:pPr>
          </w:p>
        </w:tc>
        <w:tc>
          <w:tcPr>
            <w:tcW w:w="1984" w:type="dxa"/>
            <w:gridSpan w:val="3"/>
            <w:tcBorders>
              <w:top w:val="single" w:sz="4" w:space="0" w:color="auto"/>
              <w:bottom w:val="single" w:sz="4" w:space="0" w:color="auto"/>
            </w:tcBorders>
          </w:tcPr>
          <w:p w14:paraId="52456A72" w14:textId="77777777" w:rsidR="00554249" w:rsidRPr="00235043" w:rsidRDefault="00554249">
            <w:pPr>
              <w:tabs>
                <w:tab w:val="left" w:pos="113"/>
              </w:tabs>
              <w:ind w:right="-57"/>
              <w:jc w:val="center"/>
              <w:rPr>
                <w:rFonts w:ascii="Browallia New" w:hAnsi="Browallia New" w:cs="Browallia New"/>
                <w:sz w:val="22"/>
                <w:szCs w:val="22"/>
                <w:cs/>
              </w:rPr>
            </w:pPr>
            <w:r w:rsidRPr="00235043">
              <w:rPr>
                <w:rFonts w:ascii="Browallia New" w:hAnsi="Browallia New" w:cs="Browallia New"/>
                <w:sz w:val="22"/>
                <w:szCs w:val="22"/>
                <w:cs/>
              </w:rPr>
              <w:t>ประกาศจ่ายเงินปันผล</w:t>
            </w:r>
          </w:p>
        </w:tc>
        <w:tc>
          <w:tcPr>
            <w:tcW w:w="142" w:type="dxa"/>
            <w:tcBorders>
              <w:top w:val="single" w:sz="4" w:space="0" w:color="auto"/>
            </w:tcBorders>
          </w:tcPr>
          <w:p w14:paraId="4C11662A"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bottom w:val="single" w:sz="4" w:space="0" w:color="auto"/>
            </w:tcBorders>
          </w:tcPr>
          <w:p w14:paraId="52892F6D"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235043">
              <w:rPr>
                <w:rFonts w:ascii="Browallia New" w:hAnsi="Browallia New" w:cs="Browallia New"/>
                <w:sz w:val="22"/>
                <w:szCs w:val="22"/>
                <w:cs/>
              </w:rPr>
              <w:t>เงินปันผลจ่าย</w:t>
            </w:r>
          </w:p>
        </w:tc>
        <w:tc>
          <w:tcPr>
            <w:tcW w:w="142" w:type="dxa"/>
          </w:tcPr>
          <w:p w14:paraId="73ED3E17"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1843" w:type="dxa"/>
            <w:gridSpan w:val="3"/>
            <w:tcBorders>
              <w:bottom w:val="single" w:sz="4" w:space="0" w:color="auto"/>
            </w:tcBorders>
          </w:tcPr>
          <w:p w14:paraId="6F73DBDC"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235043">
              <w:rPr>
                <w:rFonts w:ascii="Browallia New" w:hAnsi="Browallia New" w:cs="Browallia New"/>
                <w:sz w:val="22"/>
                <w:szCs w:val="22"/>
                <w:cs/>
              </w:rPr>
              <w:t>ประกาศจ่ายเงินปันผล</w:t>
            </w:r>
          </w:p>
        </w:tc>
        <w:tc>
          <w:tcPr>
            <w:tcW w:w="142" w:type="dxa"/>
          </w:tcPr>
          <w:p w14:paraId="4AC66927"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bottom w:val="single" w:sz="4" w:space="0" w:color="auto"/>
            </w:tcBorders>
          </w:tcPr>
          <w:p w14:paraId="38BCDC1A"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2"/>
                <w:szCs w:val="22"/>
                <w:cs/>
              </w:rPr>
            </w:pPr>
            <w:r w:rsidRPr="00235043">
              <w:rPr>
                <w:rFonts w:ascii="Browallia New" w:hAnsi="Browallia New" w:cs="Browallia New"/>
                <w:sz w:val="22"/>
                <w:szCs w:val="22"/>
                <w:cs/>
              </w:rPr>
              <w:t>เงินปันผลจ่าย</w:t>
            </w:r>
          </w:p>
        </w:tc>
      </w:tr>
      <w:tr w:rsidR="00554249" w:rsidRPr="00235043" w14:paraId="10A8AD6C" w14:textId="77777777">
        <w:trPr>
          <w:trHeight w:val="589"/>
        </w:trPr>
        <w:tc>
          <w:tcPr>
            <w:tcW w:w="2551" w:type="dxa"/>
            <w:tcBorders>
              <w:bottom w:val="single" w:sz="4" w:space="0" w:color="auto"/>
            </w:tcBorders>
            <w:vAlign w:val="bottom"/>
          </w:tcPr>
          <w:p w14:paraId="0C07F803" w14:textId="77777777" w:rsidR="00554249" w:rsidRPr="00235043" w:rsidRDefault="00554249">
            <w:pPr>
              <w:tabs>
                <w:tab w:val="left" w:pos="113"/>
              </w:tabs>
              <w:ind w:right="-57"/>
              <w:jc w:val="center"/>
              <w:rPr>
                <w:rFonts w:ascii="Browallia New" w:hAnsi="Browallia New" w:cs="Browallia New"/>
                <w:sz w:val="22"/>
                <w:szCs w:val="22"/>
                <w:cs/>
              </w:rPr>
            </w:pPr>
            <w:r w:rsidRPr="00235043">
              <w:rPr>
                <w:rFonts w:ascii="Browallia New" w:hAnsi="Browallia New" w:cs="Browallia New"/>
                <w:sz w:val="22"/>
                <w:szCs w:val="22"/>
                <w:cs/>
              </w:rPr>
              <w:t>ชื่อบริษัท</w:t>
            </w:r>
          </w:p>
        </w:tc>
        <w:tc>
          <w:tcPr>
            <w:tcW w:w="142" w:type="dxa"/>
          </w:tcPr>
          <w:p w14:paraId="28C24C6E" w14:textId="77777777" w:rsidR="00554249" w:rsidRPr="00235043" w:rsidRDefault="00554249">
            <w:pPr>
              <w:tabs>
                <w:tab w:val="left" w:pos="113"/>
              </w:tabs>
              <w:ind w:right="-57"/>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40FADA6C" w14:textId="77777777" w:rsidR="00554249" w:rsidRPr="00235043" w:rsidRDefault="00554249">
            <w:pPr>
              <w:jc w:val="center"/>
              <w:rPr>
                <w:rFonts w:ascii="Browallia New" w:hAnsi="Browallia New" w:cs="Browallia New"/>
                <w:sz w:val="22"/>
                <w:szCs w:val="22"/>
              </w:rPr>
            </w:pPr>
            <w:r w:rsidRPr="00235043">
              <w:rPr>
                <w:rFonts w:ascii="Browallia New" w:hAnsi="Browallia New" w:cs="Browallia New"/>
                <w:sz w:val="22"/>
                <w:szCs w:val="22"/>
                <w:cs/>
              </w:rPr>
              <w:t>อัตราหุ้นละ</w:t>
            </w:r>
          </w:p>
          <w:p w14:paraId="729A3F7E" w14:textId="77777777" w:rsidR="00554249" w:rsidRPr="00235043" w:rsidRDefault="00554249">
            <w:pPr>
              <w:tabs>
                <w:tab w:val="left" w:pos="113"/>
              </w:tabs>
              <w:ind w:right="-57"/>
              <w:jc w:val="center"/>
              <w:rPr>
                <w:rFonts w:ascii="Browallia New" w:hAnsi="Browallia New" w:cs="Browallia New"/>
                <w:sz w:val="22"/>
                <w:szCs w:val="22"/>
                <w:cs/>
              </w:rPr>
            </w:pPr>
            <w:r w:rsidRPr="00235043">
              <w:rPr>
                <w:rFonts w:ascii="Browallia New" w:hAnsi="Browallia New" w:cs="Browallia New"/>
                <w:sz w:val="22"/>
                <w:szCs w:val="22"/>
                <w:cs/>
              </w:rPr>
              <w:t>(บาท)</w:t>
            </w:r>
          </w:p>
        </w:tc>
        <w:tc>
          <w:tcPr>
            <w:tcW w:w="142" w:type="dxa"/>
            <w:tcBorders>
              <w:top w:val="single" w:sz="4" w:space="0" w:color="auto"/>
            </w:tcBorders>
          </w:tcPr>
          <w:p w14:paraId="2282B1F2" w14:textId="77777777" w:rsidR="00554249" w:rsidRPr="00235043" w:rsidRDefault="00554249">
            <w:pPr>
              <w:tabs>
                <w:tab w:val="left" w:pos="113"/>
              </w:tabs>
              <w:ind w:right="-57"/>
              <w:rPr>
                <w:rFonts w:ascii="Browallia New" w:hAnsi="Browallia New" w:cs="Browallia New"/>
                <w:sz w:val="22"/>
                <w:szCs w:val="22"/>
                <w:cs/>
              </w:rPr>
            </w:pPr>
          </w:p>
        </w:tc>
        <w:tc>
          <w:tcPr>
            <w:tcW w:w="992" w:type="dxa"/>
            <w:tcBorders>
              <w:top w:val="single" w:sz="4" w:space="0" w:color="auto"/>
              <w:bottom w:val="single" w:sz="4" w:space="0" w:color="auto"/>
            </w:tcBorders>
            <w:vAlign w:val="bottom"/>
          </w:tcPr>
          <w:p w14:paraId="0AF15D6B" w14:textId="77777777" w:rsidR="00554249" w:rsidRPr="00235043" w:rsidRDefault="00554249">
            <w:pPr>
              <w:jc w:val="center"/>
              <w:rPr>
                <w:rFonts w:ascii="Browallia New" w:hAnsi="Browallia New" w:cs="Browallia New"/>
                <w:sz w:val="22"/>
                <w:szCs w:val="22"/>
              </w:rPr>
            </w:pPr>
            <w:r w:rsidRPr="00235043">
              <w:rPr>
                <w:rFonts w:ascii="Browallia New" w:hAnsi="Browallia New" w:cs="Browallia New"/>
                <w:sz w:val="22"/>
                <w:szCs w:val="22"/>
                <w:cs/>
              </w:rPr>
              <w:t>จำนวนหุ้น</w:t>
            </w:r>
          </w:p>
          <w:p w14:paraId="689996CE" w14:textId="77777777" w:rsidR="00554249" w:rsidRPr="00235043" w:rsidRDefault="00554249">
            <w:pPr>
              <w:tabs>
                <w:tab w:val="left" w:pos="113"/>
              </w:tabs>
              <w:ind w:right="-57"/>
              <w:jc w:val="center"/>
              <w:rPr>
                <w:rFonts w:ascii="Browallia New" w:hAnsi="Browallia New" w:cs="Browallia New"/>
                <w:sz w:val="22"/>
                <w:szCs w:val="22"/>
                <w:cs/>
              </w:rPr>
            </w:pPr>
            <w:r w:rsidRPr="00235043">
              <w:rPr>
                <w:rFonts w:ascii="Browallia New" w:hAnsi="Browallia New" w:cs="Browallia New"/>
                <w:sz w:val="22"/>
                <w:szCs w:val="22"/>
                <w:cs/>
              </w:rPr>
              <w:t>(พันหุ้น)</w:t>
            </w:r>
          </w:p>
        </w:tc>
        <w:tc>
          <w:tcPr>
            <w:tcW w:w="142" w:type="dxa"/>
          </w:tcPr>
          <w:p w14:paraId="673B3ADE"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vAlign w:val="bottom"/>
          </w:tcPr>
          <w:p w14:paraId="664E5546"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235043">
              <w:rPr>
                <w:rFonts w:ascii="Browallia New" w:hAnsi="Browallia New" w:cs="Browallia New"/>
                <w:sz w:val="22"/>
                <w:szCs w:val="22"/>
                <w:cs/>
              </w:rPr>
              <w:t>จำนวนเงิน</w:t>
            </w:r>
            <w:r w:rsidRPr="00235043">
              <w:rPr>
                <w:rFonts w:ascii="Browallia New" w:hAnsi="Browallia New" w:cs="Browallia New"/>
                <w:sz w:val="22"/>
                <w:szCs w:val="22"/>
                <w:cs/>
              </w:rPr>
              <w:br/>
            </w:r>
            <w:r w:rsidRPr="00235043">
              <w:rPr>
                <w:rFonts w:ascii="Browallia New" w:hAnsi="Browallia New" w:cs="Browallia New"/>
                <w:sz w:val="22"/>
                <w:szCs w:val="22"/>
              </w:rPr>
              <w:t xml:space="preserve"> </w:t>
            </w:r>
            <w:r w:rsidRPr="00235043">
              <w:rPr>
                <w:rFonts w:ascii="Browallia New" w:hAnsi="Browallia New" w:cs="Browallia New"/>
                <w:sz w:val="22"/>
                <w:szCs w:val="22"/>
                <w:cs/>
              </w:rPr>
              <w:t>(พันบาท)</w:t>
            </w:r>
          </w:p>
        </w:tc>
        <w:tc>
          <w:tcPr>
            <w:tcW w:w="142" w:type="dxa"/>
          </w:tcPr>
          <w:p w14:paraId="662A5D95"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02550057" w14:textId="77777777" w:rsidR="00554249" w:rsidRPr="00235043" w:rsidRDefault="00554249">
            <w:pPr>
              <w:jc w:val="center"/>
              <w:rPr>
                <w:rFonts w:ascii="Browallia New" w:hAnsi="Browallia New" w:cs="Browallia New"/>
                <w:sz w:val="22"/>
                <w:szCs w:val="22"/>
              </w:rPr>
            </w:pPr>
            <w:r w:rsidRPr="00235043">
              <w:rPr>
                <w:rFonts w:ascii="Browallia New" w:hAnsi="Browallia New" w:cs="Browallia New"/>
                <w:sz w:val="22"/>
                <w:szCs w:val="22"/>
                <w:cs/>
              </w:rPr>
              <w:t>อัตราหุ้นละ</w:t>
            </w:r>
          </w:p>
          <w:p w14:paraId="11FAA99A" w14:textId="77777777" w:rsidR="00554249" w:rsidRPr="00235043" w:rsidRDefault="00554249">
            <w:pPr>
              <w:jc w:val="center"/>
              <w:rPr>
                <w:rFonts w:ascii="Browallia New" w:hAnsi="Browallia New" w:cs="Browallia New"/>
                <w:sz w:val="22"/>
                <w:szCs w:val="22"/>
              </w:rPr>
            </w:pPr>
            <w:r w:rsidRPr="00235043">
              <w:rPr>
                <w:rFonts w:ascii="Browallia New" w:hAnsi="Browallia New" w:cs="Browallia New"/>
                <w:sz w:val="22"/>
                <w:szCs w:val="22"/>
                <w:cs/>
              </w:rPr>
              <w:t>(บาท)</w:t>
            </w:r>
          </w:p>
        </w:tc>
        <w:tc>
          <w:tcPr>
            <w:tcW w:w="141" w:type="dxa"/>
            <w:tcBorders>
              <w:top w:val="single" w:sz="4" w:space="0" w:color="auto"/>
            </w:tcBorders>
          </w:tcPr>
          <w:p w14:paraId="584941ED"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0D730ECC" w14:textId="77777777" w:rsidR="00554249" w:rsidRPr="00235043" w:rsidRDefault="00554249">
            <w:pPr>
              <w:jc w:val="center"/>
              <w:rPr>
                <w:rFonts w:ascii="Browallia New" w:hAnsi="Browallia New" w:cs="Browallia New"/>
                <w:sz w:val="22"/>
                <w:szCs w:val="22"/>
              </w:rPr>
            </w:pPr>
            <w:r w:rsidRPr="00235043">
              <w:rPr>
                <w:rFonts w:ascii="Browallia New" w:hAnsi="Browallia New" w:cs="Browallia New"/>
                <w:sz w:val="22"/>
                <w:szCs w:val="22"/>
                <w:cs/>
              </w:rPr>
              <w:t>จำนวนหุ้น</w:t>
            </w:r>
          </w:p>
          <w:p w14:paraId="120B5897" w14:textId="77777777" w:rsidR="00554249" w:rsidRPr="00235043" w:rsidRDefault="00554249">
            <w:pPr>
              <w:jc w:val="center"/>
              <w:rPr>
                <w:rFonts w:ascii="Browallia New" w:hAnsi="Browallia New" w:cs="Browallia New"/>
                <w:sz w:val="22"/>
                <w:szCs w:val="22"/>
                <w:cs/>
              </w:rPr>
            </w:pPr>
            <w:r w:rsidRPr="00235043">
              <w:rPr>
                <w:rFonts w:ascii="Browallia New" w:hAnsi="Browallia New" w:cs="Browallia New"/>
                <w:sz w:val="22"/>
                <w:szCs w:val="22"/>
                <w:cs/>
              </w:rPr>
              <w:t>(พันหุ้น)</w:t>
            </w:r>
          </w:p>
        </w:tc>
        <w:tc>
          <w:tcPr>
            <w:tcW w:w="142" w:type="dxa"/>
          </w:tcPr>
          <w:p w14:paraId="58526056"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bottom w:val="single" w:sz="4" w:space="0" w:color="auto"/>
            </w:tcBorders>
            <w:vAlign w:val="bottom"/>
          </w:tcPr>
          <w:p w14:paraId="6B46A805"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235043">
              <w:rPr>
                <w:rFonts w:ascii="Browallia New" w:hAnsi="Browallia New" w:cs="Browallia New"/>
                <w:sz w:val="22"/>
                <w:szCs w:val="22"/>
                <w:cs/>
              </w:rPr>
              <w:t>จำนวนเงิน</w:t>
            </w:r>
            <w:r w:rsidRPr="00235043">
              <w:rPr>
                <w:rFonts w:ascii="Browallia New" w:hAnsi="Browallia New" w:cs="Browallia New"/>
                <w:sz w:val="22"/>
                <w:szCs w:val="22"/>
                <w:cs/>
              </w:rPr>
              <w:br/>
            </w:r>
            <w:r w:rsidRPr="00235043">
              <w:rPr>
                <w:rFonts w:ascii="Browallia New" w:hAnsi="Browallia New" w:cs="Browallia New"/>
                <w:sz w:val="22"/>
                <w:szCs w:val="22"/>
              </w:rPr>
              <w:t xml:space="preserve"> </w:t>
            </w:r>
            <w:r w:rsidRPr="00235043">
              <w:rPr>
                <w:rFonts w:ascii="Browallia New" w:hAnsi="Browallia New" w:cs="Browallia New"/>
                <w:sz w:val="22"/>
                <w:szCs w:val="22"/>
                <w:cs/>
              </w:rPr>
              <w:t>(พันบาท)</w:t>
            </w:r>
          </w:p>
        </w:tc>
      </w:tr>
      <w:tr w:rsidR="00554249" w:rsidRPr="00235043" w14:paraId="7737FA0A" w14:textId="77777777">
        <w:tc>
          <w:tcPr>
            <w:tcW w:w="2551" w:type="dxa"/>
            <w:tcBorders>
              <w:top w:val="single" w:sz="4" w:space="0" w:color="auto"/>
            </w:tcBorders>
          </w:tcPr>
          <w:p w14:paraId="3211C766" w14:textId="77777777" w:rsidR="00554249" w:rsidRPr="00235043" w:rsidRDefault="00554249">
            <w:pPr>
              <w:tabs>
                <w:tab w:val="left" w:pos="113"/>
              </w:tabs>
              <w:ind w:right="-57"/>
              <w:jc w:val="center"/>
              <w:rPr>
                <w:rFonts w:ascii="Browallia New" w:hAnsi="Browallia New" w:cs="Browallia New"/>
                <w:sz w:val="22"/>
                <w:szCs w:val="22"/>
                <w:cs/>
              </w:rPr>
            </w:pPr>
          </w:p>
        </w:tc>
        <w:tc>
          <w:tcPr>
            <w:tcW w:w="142" w:type="dxa"/>
          </w:tcPr>
          <w:p w14:paraId="6F1B729D" w14:textId="77777777" w:rsidR="00554249" w:rsidRPr="00235043" w:rsidRDefault="00554249">
            <w:pPr>
              <w:tabs>
                <w:tab w:val="left" w:pos="113"/>
              </w:tabs>
              <w:ind w:right="-57"/>
              <w:jc w:val="center"/>
              <w:rPr>
                <w:rFonts w:ascii="Browallia New" w:hAnsi="Browallia New" w:cs="Browallia New"/>
                <w:sz w:val="22"/>
                <w:szCs w:val="22"/>
                <w:cs/>
              </w:rPr>
            </w:pPr>
          </w:p>
        </w:tc>
        <w:tc>
          <w:tcPr>
            <w:tcW w:w="850" w:type="dxa"/>
            <w:tcBorders>
              <w:top w:val="single" w:sz="4" w:space="0" w:color="auto"/>
            </w:tcBorders>
          </w:tcPr>
          <w:p w14:paraId="0B08D3B8" w14:textId="77777777" w:rsidR="00554249" w:rsidRPr="00235043" w:rsidRDefault="00554249">
            <w:pPr>
              <w:tabs>
                <w:tab w:val="left" w:pos="113"/>
              </w:tabs>
              <w:ind w:right="-57"/>
              <w:jc w:val="center"/>
              <w:rPr>
                <w:rFonts w:ascii="Browallia New" w:hAnsi="Browallia New" w:cs="Browallia New"/>
                <w:sz w:val="22"/>
                <w:szCs w:val="22"/>
                <w:cs/>
              </w:rPr>
            </w:pPr>
          </w:p>
        </w:tc>
        <w:tc>
          <w:tcPr>
            <w:tcW w:w="142" w:type="dxa"/>
          </w:tcPr>
          <w:p w14:paraId="6CAEF5DC" w14:textId="77777777" w:rsidR="00554249" w:rsidRPr="00235043" w:rsidRDefault="00554249">
            <w:pPr>
              <w:tabs>
                <w:tab w:val="left" w:pos="113"/>
              </w:tabs>
              <w:ind w:right="-57"/>
              <w:jc w:val="center"/>
              <w:rPr>
                <w:rFonts w:ascii="Browallia New" w:hAnsi="Browallia New" w:cs="Browallia New"/>
                <w:sz w:val="22"/>
                <w:szCs w:val="22"/>
                <w:cs/>
              </w:rPr>
            </w:pPr>
          </w:p>
        </w:tc>
        <w:tc>
          <w:tcPr>
            <w:tcW w:w="992" w:type="dxa"/>
            <w:tcBorders>
              <w:top w:val="single" w:sz="4" w:space="0" w:color="auto"/>
            </w:tcBorders>
          </w:tcPr>
          <w:p w14:paraId="0F1AE5B9" w14:textId="77777777" w:rsidR="00554249" w:rsidRPr="00235043" w:rsidRDefault="00554249">
            <w:pPr>
              <w:tabs>
                <w:tab w:val="left" w:pos="113"/>
              </w:tabs>
              <w:ind w:right="-57"/>
              <w:jc w:val="center"/>
              <w:rPr>
                <w:rFonts w:ascii="Browallia New" w:hAnsi="Browallia New" w:cs="Browallia New"/>
                <w:sz w:val="22"/>
                <w:szCs w:val="22"/>
                <w:cs/>
              </w:rPr>
            </w:pPr>
          </w:p>
        </w:tc>
        <w:tc>
          <w:tcPr>
            <w:tcW w:w="142" w:type="dxa"/>
          </w:tcPr>
          <w:p w14:paraId="15EB93CC"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tcBorders>
          </w:tcPr>
          <w:p w14:paraId="0991A552"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p>
        </w:tc>
        <w:tc>
          <w:tcPr>
            <w:tcW w:w="142" w:type="dxa"/>
          </w:tcPr>
          <w:p w14:paraId="337FF4B6"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4EDBAD41"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c>
          <w:tcPr>
            <w:tcW w:w="141" w:type="dxa"/>
          </w:tcPr>
          <w:p w14:paraId="5C9266DC"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7780F45D"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r w:rsidRPr="00235043">
              <w:rPr>
                <w:rFonts w:ascii="Browallia New" w:hAnsi="Browallia New" w:cs="Browallia New"/>
                <w:sz w:val="22"/>
                <w:szCs w:val="22"/>
              </w:rPr>
              <w:t xml:space="preserve"> </w:t>
            </w:r>
          </w:p>
        </w:tc>
        <w:tc>
          <w:tcPr>
            <w:tcW w:w="142" w:type="dxa"/>
          </w:tcPr>
          <w:p w14:paraId="292B89F3"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tcBorders>
          </w:tcPr>
          <w:p w14:paraId="0657F3FE"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r>
      <w:tr w:rsidR="00880D05" w:rsidRPr="00235043" w14:paraId="14507200" w14:textId="77777777" w:rsidTr="00B93512">
        <w:tc>
          <w:tcPr>
            <w:tcW w:w="2551" w:type="dxa"/>
          </w:tcPr>
          <w:p w14:paraId="39803643" w14:textId="77777777" w:rsidR="00880D05" w:rsidRPr="00C86ACC" w:rsidRDefault="00880D05" w:rsidP="00880D05">
            <w:pPr>
              <w:tabs>
                <w:tab w:val="left" w:pos="113"/>
              </w:tabs>
              <w:ind w:right="-57"/>
              <w:rPr>
                <w:rFonts w:ascii="Browallia New" w:hAnsi="Browallia New" w:cs="Browallia New"/>
                <w:sz w:val="22"/>
                <w:szCs w:val="22"/>
                <w:cs/>
              </w:rPr>
            </w:pPr>
            <w:r w:rsidRPr="00235043">
              <w:rPr>
                <w:rFonts w:ascii="Browallia New" w:hAnsi="Browallia New" w:cs="Browallia New"/>
                <w:sz w:val="22"/>
                <w:szCs w:val="22"/>
                <w:cs/>
              </w:rPr>
              <w:t xml:space="preserve">บริษัท </w:t>
            </w:r>
            <w:proofErr w:type="spellStart"/>
            <w:r w:rsidRPr="00235043">
              <w:rPr>
                <w:rFonts w:ascii="Browallia New" w:hAnsi="Browallia New" w:cs="Browallia New"/>
                <w:sz w:val="22"/>
                <w:szCs w:val="22"/>
                <w:cs/>
              </w:rPr>
              <w:t>ไมด้า</w:t>
            </w:r>
            <w:proofErr w:type="spellEnd"/>
            <w:r w:rsidRPr="00235043">
              <w:rPr>
                <w:rFonts w:ascii="Browallia New" w:hAnsi="Browallia New" w:cs="Browallia New"/>
                <w:sz w:val="22"/>
                <w:szCs w:val="22"/>
                <w:cs/>
              </w:rPr>
              <w:t xml:space="preserve"> (ลาว) เช่าสินเชื่อ จำกัด</w:t>
            </w:r>
          </w:p>
        </w:tc>
        <w:tc>
          <w:tcPr>
            <w:tcW w:w="142" w:type="dxa"/>
          </w:tcPr>
          <w:p w14:paraId="06AE8016" w14:textId="77777777" w:rsidR="00880D05" w:rsidRPr="00C86ACC" w:rsidRDefault="00880D05" w:rsidP="00880D05">
            <w:pPr>
              <w:tabs>
                <w:tab w:val="left" w:pos="113"/>
              </w:tabs>
              <w:ind w:right="-57"/>
              <w:rPr>
                <w:rFonts w:ascii="Browallia New" w:hAnsi="Browallia New" w:cs="Browallia New"/>
                <w:sz w:val="22"/>
                <w:szCs w:val="22"/>
                <w:cs/>
              </w:rPr>
            </w:pPr>
          </w:p>
        </w:tc>
        <w:tc>
          <w:tcPr>
            <w:tcW w:w="850" w:type="dxa"/>
            <w:vAlign w:val="bottom"/>
          </w:tcPr>
          <w:p w14:paraId="6F747400" w14:textId="09C412CB" w:rsidR="00880D05" w:rsidRPr="00235043" w:rsidRDefault="00617B30" w:rsidP="00880D0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c>
          <w:tcPr>
            <w:tcW w:w="142" w:type="dxa"/>
            <w:vAlign w:val="bottom"/>
          </w:tcPr>
          <w:p w14:paraId="6193240D" w14:textId="77777777" w:rsidR="00880D05" w:rsidRPr="00235043" w:rsidRDefault="00880D05" w:rsidP="00880D05">
            <w:pPr>
              <w:tabs>
                <w:tab w:val="left" w:pos="113"/>
              </w:tabs>
              <w:ind w:right="-57"/>
              <w:jc w:val="right"/>
              <w:rPr>
                <w:rFonts w:ascii="Browallia New" w:hAnsi="Browallia New" w:cs="Browallia New"/>
                <w:sz w:val="22"/>
                <w:szCs w:val="22"/>
                <w:cs/>
              </w:rPr>
            </w:pPr>
          </w:p>
        </w:tc>
        <w:tc>
          <w:tcPr>
            <w:tcW w:w="992" w:type="dxa"/>
            <w:vAlign w:val="bottom"/>
          </w:tcPr>
          <w:p w14:paraId="64DAF0E5" w14:textId="4211B669" w:rsidR="00880D05" w:rsidRPr="00235043" w:rsidRDefault="00617B30" w:rsidP="00880D0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c>
          <w:tcPr>
            <w:tcW w:w="142" w:type="dxa"/>
            <w:vAlign w:val="bottom"/>
          </w:tcPr>
          <w:p w14:paraId="3E5869CB" w14:textId="77777777" w:rsidR="00880D05" w:rsidRPr="00235043" w:rsidRDefault="00880D05" w:rsidP="00880D0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vAlign w:val="bottom"/>
          </w:tcPr>
          <w:p w14:paraId="60DF5A19" w14:textId="3C8FAA9E" w:rsidR="00880D05" w:rsidRPr="00235043" w:rsidRDefault="00617B30" w:rsidP="00880D0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c>
          <w:tcPr>
            <w:tcW w:w="142" w:type="dxa"/>
            <w:vAlign w:val="bottom"/>
          </w:tcPr>
          <w:p w14:paraId="73906A9D" w14:textId="77777777" w:rsidR="00880D05" w:rsidRPr="00C86ACC" w:rsidRDefault="00880D05" w:rsidP="00880D0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tcBorders>
              <w:top w:val="nil"/>
              <w:left w:val="nil"/>
              <w:bottom w:val="nil"/>
              <w:right w:val="nil"/>
            </w:tcBorders>
          </w:tcPr>
          <w:p w14:paraId="0656FAB5" w14:textId="428163D5" w:rsidR="00880D05" w:rsidRPr="00235043" w:rsidRDefault="00880D05" w:rsidP="00880D0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40</w:t>
            </w:r>
          </w:p>
        </w:tc>
        <w:tc>
          <w:tcPr>
            <w:tcW w:w="141" w:type="dxa"/>
          </w:tcPr>
          <w:p w14:paraId="51DC93FF" w14:textId="77777777" w:rsidR="00880D05" w:rsidRPr="00235043" w:rsidRDefault="00880D05" w:rsidP="00880D0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tcPr>
          <w:p w14:paraId="162677DA" w14:textId="47684A79" w:rsidR="00880D05" w:rsidRPr="00235043" w:rsidRDefault="00880D05" w:rsidP="00880D0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150</w:t>
            </w:r>
          </w:p>
        </w:tc>
        <w:tc>
          <w:tcPr>
            <w:tcW w:w="142" w:type="dxa"/>
          </w:tcPr>
          <w:p w14:paraId="5CD0B458" w14:textId="77777777" w:rsidR="00880D05" w:rsidRPr="00235043" w:rsidRDefault="00880D05" w:rsidP="00880D0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Pr>
          <w:p w14:paraId="4DA37F1E" w14:textId="0F28D719" w:rsidR="00880D05" w:rsidRPr="00235043" w:rsidRDefault="00880D05" w:rsidP="00880D0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6,000</w:t>
            </w:r>
          </w:p>
        </w:tc>
      </w:tr>
      <w:tr w:rsidR="005B3A02" w:rsidRPr="00235043" w14:paraId="1FD18214" w14:textId="77777777" w:rsidTr="00B93512">
        <w:tc>
          <w:tcPr>
            <w:tcW w:w="2551" w:type="dxa"/>
          </w:tcPr>
          <w:p w14:paraId="03761D78" w14:textId="77777777" w:rsidR="000B698F" w:rsidRDefault="000B698F" w:rsidP="00880D05">
            <w:pPr>
              <w:tabs>
                <w:tab w:val="left" w:pos="113"/>
              </w:tabs>
              <w:ind w:right="-57"/>
              <w:rPr>
                <w:rFonts w:ascii="Browallia New" w:hAnsi="Browallia New" w:cs="Browallia New"/>
                <w:sz w:val="22"/>
                <w:szCs w:val="22"/>
              </w:rPr>
            </w:pPr>
            <w:r w:rsidRPr="000B698F">
              <w:rPr>
                <w:rFonts w:ascii="Browallia New" w:hAnsi="Browallia New" w:cs="Browallia New"/>
                <w:sz w:val="22"/>
                <w:szCs w:val="22"/>
                <w:cs/>
              </w:rPr>
              <w:t xml:space="preserve">บริษัท </w:t>
            </w:r>
            <w:proofErr w:type="spellStart"/>
            <w:r w:rsidRPr="000B698F">
              <w:rPr>
                <w:rFonts w:ascii="Browallia New" w:hAnsi="Browallia New" w:cs="Browallia New"/>
                <w:sz w:val="22"/>
                <w:szCs w:val="22"/>
                <w:cs/>
              </w:rPr>
              <w:t>ไมด้า</w:t>
            </w:r>
            <w:proofErr w:type="spellEnd"/>
            <w:r w:rsidRPr="000B698F">
              <w:rPr>
                <w:rFonts w:ascii="Browallia New" w:hAnsi="Browallia New" w:cs="Browallia New"/>
                <w:sz w:val="22"/>
                <w:szCs w:val="22"/>
                <w:cs/>
              </w:rPr>
              <w:t xml:space="preserve"> เอเจนซี่ แอนด์ </w:t>
            </w:r>
          </w:p>
          <w:p w14:paraId="576C6A26" w14:textId="487D215F" w:rsidR="005B3A02" w:rsidRPr="00235043" w:rsidRDefault="000B698F" w:rsidP="000B698F">
            <w:pPr>
              <w:tabs>
                <w:tab w:val="left" w:pos="113"/>
              </w:tabs>
              <w:ind w:right="-57" w:firstLine="220"/>
              <w:rPr>
                <w:rFonts w:ascii="Browallia New" w:hAnsi="Browallia New" w:cs="Browallia New"/>
                <w:sz w:val="22"/>
                <w:szCs w:val="22"/>
                <w:cs/>
              </w:rPr>
            </w:pPr>
            <w:proofErr w:type="spellStart"/>
            <w:r w:rsidRPr="000B698F">
              <w:rPr>
                <w:rFonts w:ascii="Browallia New" w:hAnsi="Browallia New" w:cs="Browallia New"/>
                <w:sz w:val="22"/>
                <w:szCs w:val="22"/>
                <w:cs/>
              </w:rPr>
              <w:t>ดิเวลล</w:t>
            </w:r>
            <w:proofErr w:type="spellEnd"/>
            <w:r w:rsidRPr="000B698F">
              <w:rPr>
                <w:rFonts w:ascii="Browallia New" w:hAnsi="Browallia New" w:cs="Browallia New"/>
                <w:sz w:val="22"/>
                <w:szCs w:val="22"/>
                <w:cs/>
              </w:rPr>
              <w:t>อปเม้นท์ จำกัด</w:t>
            </w:r>
          </w:p>
        </w:tc>
        <w:tc>
          <w:tcPr>
            <w:tcW w:w="142" w:type="dxa"/>
          </w:tcPr>
          <w:p w14:paraId="75310A0B" w14:textId="77777777" w:rsidR="005B3A02" w:rsidRPr="00C86ACC" w:rsidRDefault="005B3A02" w:rsidP="00880D05">
            <w:pPr>
              <w:tabs>
                <w:tab w:val="left" w:pos="113"/>
              </w:tabs>
              <w:ind w:right="-57"/>
              <w:rPr>
                <w:rFonts w:ascii="Browallia New" w:hAnsi="Browallia New" w:cs="Browallia New"/>
                <w:sz w:val="22"/>
                <w:szCs w:val="22"/>
                <w:cs/>
              </w:rPr>
            </w:pPr>
          </w:p>
        </w:tc>
        <w:tc>
          <w:tcPr>
            <w:tcW w:w="850" w:type="dxa"/>
            <w:vAlign w:val="bottom"/>
          </w:tcPr>
          <w:p w14:paraId="755B4AD1" w14:textId="3593646D" w:rsidR="005B3A02" w:rsidRPr="00235043" w:rsidRDefault="00F04B88" w:rsidP="000B698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C86ACC">
              <w:rPr>
                <w:rFonts w:ascii="Browallia New" w:hAnsi="Browallia New" w:cs="Browallia New"/>
                <w:sz w:val="22"/>
                <w:szCs w:val="22"/>
              </w:rPr>
              <w:t>25</w:t>
            </w:r>
          </w:p>
        </w:tc>
        <w:tc>
          <w:tcPr>
            <w:tcW w:w="142" w:type="dxa"/>
            <w:vAlign w:val="bottom"/>
          </w:tcPr>
          <w:p w14:paraId="4A5239D3" w14:textId="77777777" w:rsidR="005B3A02" w:rsidRPr="00235043" w:rsidRDefault="005B3A02" w:rsidP="000B698F">
            <w:pPr>
              <w:tabs>
                <w:tab w:val="left" w:pos="113"/>
              </w:tabs>
              <w:ind w:right="-57"/>
              <w:jc w:val="right"/>
              <w:rPr>
                <w:rFonts w:ascii="Browallia New" w:hAnsi="Browallia New" w:cs="Browallia New"/>
                <w:sz w:val="22"/>
                <w:szCs w:val="22"/>
                <w:cs/>
              </w:rPr>
            </w:pPr>
          </w:p>
        </w:tc>
        <w:tc>
          <w:tcPr>
            <w:tcW w:w="992" w:type="dxa"/>
            <w:vAlign w:val="bottom"/>
          </w:tcPr>
          <w:p w14:paraId="4F811DE8" w14:textId="29EFE6EF" w:rsidR="005B3A02" w:rsidRPr="00235043" w:rsidRDefault="00F04B88" w:rsidP="000B698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C86ACC">
              <w:rPr>
                <w:rFonts w:ascii="Browallia New" w:hAnsi="Browallia New" w:cs="Browallia New"/>
                <w:sz w:val="22"/>
                <w:szCs w:val="22"/>
              </w:rPr>
              <w:t>200</w:t>
            </w:r>
          </w:p>
        </w:tc>
        <w:tc>
          <w:tcPr>
            <w:tcW w:w="142" w:type="dxa"/>
            <w:vAlign w:val="bottom"/>
          </w:tcPr>
          <w:p w14:paraId="27652759" w14:textId="77777777" w:rsidR="005B3A02" w:rsidRPr="00235043" w:rsidRDefault="005B3A02" w:rsidP="000B698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tcBorders>
              <w:bottom w:val="single" w:sz="4" w:space="0" w:color="auto"/>
            </w:tcBorders>
            <w:vAlign w:val="bottom"/>
          </w:tcPr>
          <w:p w14:paraId="6EA3418B" w14:textId="33E28FEA" w:rsidR="005B3A02" w:rsidRPr="00235043" w:rsidRDefault="00397C82" w:rsidP="000B698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5,000</w:t>
            </w:r>
          </w:p>
        </w:tc>
        <w:tc>
          <w:tcPr>
            <w:tcW w:w="142" w:type="dxa"/>
            <w:vAlign w:val="bottom"/>
          </w:tcPr>
          <w:p w14:paraId="081664E4" w14:textId="77777777" w:rsidR="005B3A02" w:rsidRPr="00C86ACC" w:rsidRDefault="005B3A02" w:rsidP="000B698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tcBorders>
              <w:top w:val="nil"/>
              <w:left w:val="nil"/>
              <w:bottom w:val="nil"/>
              <w:right w:val="nil"/>
            </w:tcBorders>
            <w:vAlign w:val="bottom"/>
          </w:tcPr>
          <w:p w14:paraId="5E2927D0" w14:textId="4BC25E04" w:rsidR="005B3A02" w:rsidRPr="00A67DCC" w:rsidRDefault="00617B30" w:rsidP="000B698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c>
          <w:tcPr>
            <w:tcW w:w="141" w:type="dxa"/>
            <w:vAlign w:val="bottom"/>
          </w:tcPr>
          <w:p w14:paraId="6BE93E1C" w14:textId="77777777" w:rsidR="005B3A02" w:rsidRPr="00235043" w:rsidRDefault="005B3A02" w:rsidP="000B698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vAlign w:val="bottom"/>
          </w:tcPr>
          <w:p w14:paraId="6E00B96C" w14:textId="7A9D90AC" w:rsidR="005B3A02" w:rsidRPr="00A67DCC" w:rsidRDefault="00617B30" w:rsidP="000B698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c>
          <w:tcPr>
            <w:tcW w:w="142" w:type="dxa"/>
            <w:vAlign w:val="bottom"/>
          </w:tcPr>
          <w:p w14:paraId="2CD64AD0" w14:textId="77777777" w:rsidR="005B3A02" w:rsidRPr="00235043" w:rsidRDefault="005B3A02" w:rsidP="000B698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bottom w:val="single" w:sz="4" w:space="0" w:color="auto"/>
            </w:tcBorders>
            <w:vAlign w:val="bottom"/>
          </w:tcPr>
          <w:p w14:paraId="3400DAAA" w14:textId="06FDD482" w:rsidR="005B3A02" w:rsidRPr="00A67DCC" w:rsidRDefault="00617B30" w:rsidP="000B698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r>
      <w:tr w:rsidR="00AD524F" w:rsidRPr="00235043" w14:paraId="1A765364" w14:textId="77777777" w:rsidTr="00B93512">
        <w:tc>
          <w:tcPr>
            <w:tcW w:w="2551" w:type="dxa"/>
          </w:tcPr>
          <w:p w14:paraId="0AD55EE0" w14:textId="77777777" w:rsidR="00AD524F" w:rsidRPr="00235043" w:rsidRDefault="00AD524F" w:rsidP="00880D05">
            <w:pPr>
              <w:tabs>
                <w:tab w:val="left" w:pos="113"/>
              </w:tabs>
              <w:ind w:right="-57"/>
              <w:rPr>
                <w:rFonts w:ascii="Browallia New" w:hAnsi="Browallia New" w:cs="Browallia New"/>
                <w:sz w:val="22"/>
                <w:szCs w:val="22"/>
                <w:cs/>
              </w:rPr>
            </w:pPr>
          </w:p>
        </w:tc>
        <w:tc>
          <w:tcPr>
            <w:tcW w:w="142" w:type="dxa"/>
          </w:tcPr>
          <w:p w14:paraId="36A5648F" w14:textId="77777777" w:rsidR="00AD524F" w:rsidRPr="00C86ACC" w:rsidRDefault="00AD524F" w:rsidP="00880D05">
            <w:pPr>
              <w:tabs>
                <w:tab w:val="left" w:pos="113"/>
              </w:tabs>
              <w:ind w:right="-57"/>
              <w:rPr>
                <w:rFonts w:ascii="Browallia New" w:hAnsi="Browallia New" w:cs="Browallia New"/>
                <w:sz w:val="22"/>
                <w:szCs w:val="22"/>
                <w:cs/>
              </w:rPr>
            </w:pPr>
          </w:p>
        </w:tc>
        <w:tc>
          <w:tcPr>
            <w:tcW w:w="850" w:type="dxa"/>
            <w:vAlign w:val="bottom"/>
          </w:tcPr>
          <w:p w14:paraId="020F89BC" w14:textId="77777777" w:rsidR="00AD524F" w:rsidRPr="00235043" w:rsidRDefault="00AD524F" w:rsidP="00880D0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vAlign w:val="bottom"/>
          </w:tcPr>
          <w:p w14:paraId="2923A539" w14:textId="77777777" w:rsidR="00AD524F" w:rsidRPr="00235043" w:rsidRDefault="00AD524F" w:rsidP="00880D05">
            <w:pPr>
              <w:tabs>
                <w:tab w:val="left" w:pos="113"/>
              </w:tabs>
              <w:ind w:right="-57"/>
              <w:jc w:val="right"/>
              <w:rPr>
                <w:rFonts w:ascii="Browallia New" w:hAnsi="Browallia New" w:cs="Browallia New"/>
                <w:sz w:val="22"/>
                <w:szCs w:val="22"/>
                <w:cs/>
              </w:rPr>
            </w:pPr>
          </w:p>
        </w:tc>
        <w:tc>
          <w:tcPr>
            <w:tcW w:w="992" w:type="dxa"/>
            <w:vAlign w:val="bottom"/>
          </w:tcPr>
          <w:p w14:paraId="578650D4" w14:textId="77777777" w:rsidR="00AD524F" w:rsidRPr="00235043" w:rsidRDefault="00AD524F" w:rsidP="00880D0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vAlign w:val="bottom"/>
          </w:tcPr>
          <w:p w14:paraId="56D7ACAE" w14:textId="77777777" w:rsidR="00AD524F" w:rsidRPr="00235043" w:rsidRDefault="00AD524F" w:rsidP="00880D0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tcBorders>
              <w:top w:val="single" w:sz="4" w:space="0" w:color="auto"/>
              <w:bottom w:val="single" w:sz="12" w:space="0" w:color="auto"/>
            </w:tcBorders>
            <w:vAlign w:val="bottom"/>
          </w:tcPr>
          <w:p w14:paraId="2B087CFC" w14:textId="164A7A3A" w:rsidR="00AD524F" w:rsidRPr="00235043" w:rsidRDefault="001B4339" w:rsidP="00880D0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5,000</w:t>
            </w:r>
          </w:p>
        </w:tc>
        <w:tc>
          <w:tcPr>
            <w:tcW w:w="142" w:type="dxa"/>
            <w:vAlign w:val="bottom"/>
          </w:tcPr>
          <w:p w14:paraId="7FAF86FE" w14:textId="77777777" w:rsidR="00AD524F" w:rsidRPr="00C86ACC" w:rsidRDefault="00AD524F" w:rsidP="00880D0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tcBorders>
              <w:top w:val="nil"/>
              <w:left w:val="nil"/>
              <w:bottom w:val="nil"/>
              <w:right w:val="nil"/>
            </w:tcBorders>
          </w:tcPr>
          <w:p w14:paraId="0BDAA800" w14:textId="77777777" w:rsidR="00AD524F" w:rsidRPr="00A67DCC" w:rsidRDefault="00AD524F" w:rsidP="00880D0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1" w:type="dxa"/>
          </w:tcPr>
          <w:p w14:paraId="5E6BC6DD" w14:textId="77777777" w:rsidR="00AD524F" w:rsidRPr="00235043" w:rsidRDefault="00AD524F" w:rsidP="00880D0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tcPr>
          <w:p w14:paraId="67B8F555" w14:textId="77777777" w:rsidR="00AD524F" w:rsidRPr="00A67DCC" w:rsidRDefault="00AD524F" w:rsidP="00880D0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tcPr>
          <w:p w14:paraId="3DA8B10B" w14:textId="77777777" w:rsidR="00AD524F" w:rsidRPr="00235043" w:rsidRDefault="00AD524F" w:rsidP="00880D0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top w:val="single" w:sz="4" w:space="0" w:color="auto"/>
              <w:bottom w:val="single" w:sz="12" w:space="0" w:color="auto"/>
            </w:tcBorders>
          </w:tcPr>
          <w:p w14:paraId="0B9CD3CF" w14:textId="4063B277" w:rsidR="00AD524F" w:rsidRPr="00A67DCC" w:rsidRDefault="00617B30" w:rsidP="00880D0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6,000</w:t>
            </w:r>
          </w:p>
        </w:tc>
      </w:tr>
    </w:tbl>
    <w:p w14:paraId="10F32DD2" w14:textId="77777777" w:rsidR="002659C2" w:rsidRDefault="002659C2" w:rsidP="00F27B31">
      <w:pPr>
        <w:pStyle w:val="a3"/>
        <w:tabs>
          <w:tab w:val="clear" w:pos="1080"/>
        </w:tabs>
        <w:jc w:val="thaiDistribute"/>
        <w:rPr>
          <w:rFonts w:ascii="Browallia New" w:hAnsi="Browallia New" w:cs="Browallia New"/>
          <w:sz w:val="28"/>
          <w:szCs w:val="28"/>
          <w:lang w:val="en-GB"/>
        </w:rPr>
      </w:pPr>
    </w:p>
    <w:tbl>
      <w:tblPr>
        <w:tblW w:w="8928" w:type="dxa"/>
        <w:tblInd w:w="426" w:type="dxa"/>
        <w:tblLayout w:type="fixed"/>
        <w:tblCellMar>
          <w:left w:w="57" w:type="dxa"/>
          <w:right w:w="57" w:type="dxa"/>
        </w:tblCellMar>
        <w:tblLook w:val="0000" w:firstRow="0" w:lastRow="0" w:firstColumn="0" w:lastColumn="0" w:noHBand="0" w:noVBand="0"/>
      </w:tblPr>
      <w:tblGrid>
        <w:gridCol w:w="2551"/>
        <w:gridCol w:w="142"/>
        <w:gridCol w:w="850"/>
        <w:gridCol w:w="142"/>
        <w:gridCol w:w="992"/>
        <w:gridCol w:w="142"/>
        <w:gridCol w:w="992"/>
        <w:gridCol w:w="142"/>
        <w:gridCol w:w="851"/>
        <w:gridCol w:w="141"/>
        <w:gridCol w:w="851"/>
        <w:gridCol w:w="142"/>
        <w:gridCol w:w="990"/>
      </w:tblGrid>
      <w:tr w:rsidR="006316F2" w:rsidRPr="00235043" w14:paraId="78C2AD2A" w14:textId="77777777" w:rsidTr="00CA6B7D">
        <w:trPr>
          <w:trHeight w:val="148"/>
        </w:trPr>
        <w:tc>
          <w:tcPr>
            <w:tcW w:w="2551" w:type="dxa"/>
          </w:tcPr>
          <w:p w14:paraId="12E7BC84" w14:textId="77777777" w:rsidR="006316F2" w:rsidRPr="00235043" w:rsidRDefault="006316F2" w:rsidP="00CA6B7D">
            <w:pPr>
              <w:tabs>
                <w:tab w:val="left" w:pos="113"/>
              </w:tabs>
              <w:ind w:right="-57"/>
              <w:jc w:val="center"/>
              <w:rPr>
                <w:rFonts w:ascii="Browallia New" w:hAnsi="Browallia New" w:cs="Browallia New"/>
                <w:sz w:val="22"/>
                <w:szCs w:val="22"/>
                <w:cs/>
              </w:rPr>
            </w:pPr>
          </w:p>
        </w:tc>
        <w:tc>
          <w:tcPr>
            <w:tcW w:w="142" w:type="dxa"/>
          </w:tcPr>
          <w:p w14:paraId="5F37CDA5" w14:textId="77777777" w:rsidR="006316F2" w:rsidRPr="00235043" w:rsidRDefault="006316F2" w:rsidP="00CA6B7D">
            <w:pPr>
              <w:tabs>
                <w:tab w:val="left" w:pos="113"/>
              </w:tabs>
              <w:ind w:right="-57"/>
              <w:jc w:val="center"/>
              <w:rPr>
                <w:rFonts w:ascii="Browallia New" w:hAnsi="Browallia New" w:cs="Browallia New"/>
                <w:sz w:val="22"/>
                <w:szCs w:val="22"/>
                <w:cs/>
              </w:rPr>
            </w:pPr>
          </w:p>
        </w:tc>
        <w:tc>
          <w:tcPr>
            <w:tcW w:w="6235" w:type="dxa"/>
            <w:gridSpan w:val="11"/>
            <w:tcBorders>
              <w:bottom w:val="single" w:sz="4" w:space="0" w:color="auto"/>
            </w:tcBorders>
          </w:tcPr>
          <w:p w14:paraId="7AD92DE5" w14:textId="60CBE1D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235043">
              <w:rPr>
                <w:rFonts w:ascii="Browallia New" w:hAnsi="Browallia New" w:cs="Browallia New"/>
                <w:sz w:val="23"/>
                <w:szCs w:val="23"/>
                <w:cs/>
              </w:rPr>
              <w:t>สำหรับงวด</w:t>
            </w:r>
            <w:r w:rsidR="00133FB9">
              <w:rPr>
                <w:rFonts w:ascii="Browallia New" w:hAnsi="Browallia New" w:cs="Browallia New" w:hint="cs"/>
                <w:sz w:val="23"/>
                <w:szCs w:val="23"/>
                <w:cs/>
              </w:rPr>
              <w:t>หก</w:t>
            </w:r>
            <w:r w:rsidRPr="00235043">
              <w:rPr>
                <w:rFonts w:ascii="Browallia New" w:hAnsi="Browallia New" w:cs="Browallia New"/>
                <w:sz w:val="23"/>
                <w:szCs w:val="23"/>
                <w:cs/>
              </w:rPr>
              <w:t xml:space="preserve">เดือนสิ้นสุดวันที่ </w:t>
            </w:r>
            <w:r w:rsidR="00623A86">
              <w:rPr>
                <w:rFonts w:ascii="Browallia New" w:hAnsi="Browallia New" w:cs="Browallia New"/>
                <w:sz w:val="23"/>
                <w:szCs w:val="23"/>
              </w:rPr>
              <w:t xml:space="preserve">30 </w:t>
            </w:r>
            <w:r w:rsidR="00623A86">
              <w:rPr>
                <w:rFonts w:ascii="Browallia New" w:hAnsi="Browallia New" w:cs="Browallia New" w:hint="cs"/>
                <w:sz w:val="23"/>
                <w:szCs w:val="23"/>
                <w:cs/>
              </w:rPr>
              <w:t>มิถุนายน</w:t>
            </w:r>
          </w:p>
        </w:tc>
      </w:tr>
      <w:tr w:rsidR="006316F2" w:rsidRPr="00235043" w14:paraId="74643910" w14:textId="77777777" w:rsidTr="00CA6B7D">
        <w:trPr>
          <w:trHeight w:val="148"/>
        </w:trPr>
        <w:tc>
          <w:tcPr>
            <w:tcW w:w="2551" w:type="dxa"/>
          </w:tcPr>
          <w:p w14:paraId="5F7A1194" w14:textId="77777777" w:rsidR="006316F2" w:rsidRPr="00235043" w:rsidRDefault="006316F2" w:rsidP="00CA6B7D">
            <w:pPr>
              <w:tabs>
                <w:tab w:val="left" w:pos="113"/>
              </w:tabs>
              <w:ind w:right="-57"/>
              <w:jc w:val="center"/>
              <w:rPr>
                <w:rFonts w:ascii="Browallia New" w:hAnsi="Browallia New" w:cs="Browallia New"/>
                <w:sz w:val="22"/>
                <w:szCs w:val="22"/>
                <w:cs/>
              </w:rPr>
            </w:pPr>
          </w:p>
        </w:tc>
        <w:tc>
          <w:tcPr>
            <w:tcW w:w="142" w:type="dxa"/>
          </w:tcPr>
          <w:p w14:paraId="69013534" w14:textId="77777777" w:rsidR="006316F2" w:rsidRPr="00235043" w:rsidRDefault="006316F2" w:rsidP="00CA6B7D">
            <w:pPr>
              <w:tabs>
                <w:tab w:val="left" w:pos="113"/>
              </w:tabs>
              <w:ind w:right="-57"/>
              <w:jc w:val="center"/>
              <w:rPr>
                <w:rFonts w:ascii="Browallia New" w:hAnsi="Browallia New" w:cs="Browallia New"/>
                <w:sz w:val="22"/>
                <w:szCs w:val="22"/>
                <w:cs/>
              </w:rPr>
            </w:pPr>
          </w:p>
        </w:tc>
        <w:tc>
          <w:tcPr>
            <w:tcW w:w="3118" w:type="dxa"/>
            <w:gridSpan w:val="5"/>
            <w:tcBorders>
              <w:bottom w:val="single" w:sz="4" w:space="0" w:color="auto"/>
            </w:tcBorders>
          </w:tcPr>
          <w:p w14:paraId="6E62EEF1"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3"/>
                <w:szCs w:val="23"/>
              </w:rPr>
            </w:pPr>
            <w:r w:rsidRPr="00235043">
              <w:rPr>
                <w:rFonts w:ascii="Browallia New" w:hAnsi="Browallia New" w:cs="Browallia New"/>
                <w:sz w:val="23"/>
                <w:szCs w:val="23"/>
              </w:rPr>
              <w:t>256</w:t>
            </w:r>
            <w:r>
              <w:rPr>
                <w:rFonts w:ascii="Browallia New" w:hAnsi="Browallia New" w:cs="Browallia New"/>
                <w:sz w:val="23"/>
                <w:szCs w:val="23"/>
              </w:rPr>
              <w:t>9</w:t>
            </w:r>
          </w:p>
        </w:tc>
        <w:tc>
          <w:tcPr>
            <w:tcW w:w="142" w:type="dxa"/>
          </w:tcPr>
          <w:p w14:paraId="647598B2"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2975" w:type="dxa"/>
            <w:gridSpan w:val="5"/>
            <w:tcBorders>
              <w:bottom w:val="single" w:sz="4" w:space="0" w:color="auto"/>
            </w:tcBorders>
          </w:tcPr>
          <w:p w14:paraId="0E6FDC54"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3"/>
                <w:szCs w:val="23"/>
              </w:rPr>
            </w:pPr>
            <w:r w:rsidRPr="00235043">
              <w:rPr>
                <w:rFonts w:ascii="Browallia New" w:hAnsi="Browallia New" w:cs="Browallia New"/>
                <w:sz w:val="23"/>
                <w:szCs w:val="23"/>
              </w:rPr>
              <w:t>256</w:t>
            </w:r>
            <w:r>
              <w:rPr>
                <w:rFonts w:ascii="Browallia New" w:hAnsi="Browallia New" w:cs="Browallia New"/>
                <w:sz w:val="23"/>
                <w:szCs w:val="23"/>
              </w:rPr>
              <w:t>8</w:t>
            </w:r>
          </w:p>
        </w:tc>
      </w:tr>
      <w:tr w:rsidR="006316F2" w:rsidRPr="00235043" w14:paraId="77D4AD7F" w14:textId="77777777" w:rsidTr="00CA6B7D">
        <w:trPr>
          <w:trHeight w:val="148"/>
        </w:trPr>
        <w:tc>
          <w:tcPr>
            <w:tcW w:w="2551" w:type="dxa"/>
          </w:tcPr>
          <w:p w14:paraId="43EDFDA5" w14:textId="77777777" w:rsidR="006316F2" w:rsidRPr="00235043" w:rsidRDefault="006316F2" w:rsidP="00CA6B7D">
            <w:pPr>
              <w:tabs>
                <w:tab w:val="left" w:pos="113"/>
              </w:tabs>
              <w:ind w:right="-57"/>
              <w:jc w:val="center"/>
              <w:rPr>
                <w:rFonts w:ascii="Browallia New" w:hAnsi="Browallia New" w:cs="Browallia New"/>
                <w:sz w:val="22"/>
                <w:szCs w:val="22"/>
                <w:cs/>
              </w:rPr>
            </w:pPr>
          </w:p>
        </w:tc>
        <w:tc>
          <w:tcPr>
            <w:tcW w:w="142" w:type="dxa"/>
          </w:tcPr>
          <w:p w14:paraId="1C286CE6" w14:textId="77777777" w:rsidR="006316F2" w:rsidRPr="00235043" w:rsidRDefault="006316F2" w:rsidP="00CA6B7D">
            <w:pPr>
              <w:tabs>
                <w:tab w:val="left" w:pos="113"/>
              </w:tabs>
              <w:ind w:right="-57"/>
              <w:jc w:val="center"/>
              <w:rPr>
                <w:rFonts w:ascii="Browallia New" w:hAnsi="Browallia New" w:cs="Browallia New"/>
                <w:sz w:val="22"/>
                <w:szCs w:val="22"/>
                <w:cs/>
              </w:rPr>
            </w:pPr>
          </w:p>
        </w:tc>
        <w:tc>
          <w:tcPr>
            <w:tcW w:w="1984" w:type="dxa"/>
            <w:gridSpan w:val="3"/>
            <w:tcBorders>
              <w:top w:val="single" w:sz="4" w:space="0" w:color="auto"/>
              <w:bottom w:val="single" w:sz="4" w:space="0" w:color="auto"/>
            </w:tcBorders>
          </w:tcPr>
          <w:p w14:paraId="55E671BF" w14:textId="77777777" w:rsidR="006316F2" w:rsidRPr="00235043" w:rsidRDefault="006316F2" w:rsidP="00CA6B7D">
            <w:pPr>
              <w:tabs>
                <w:tab w:val="left" w:pos="113"/>
              </w:tabs>
              <w:ind w:right="-57"/>
              <w:jc w:val="center"/>
              <w:rPr>
                <w:rFonts w:ascii="Browallia New" w:hAnsi="Browallia New" w:cs="Browallia New"/>
                <w:sz w:val="22"/>
                <w:szCs w:val="22"/>
                <w:cs/>
              </w:rPr>
            </w:pPr>
            <w:r w:rsidRPr="00235043">
              <w:rPr>
                <w:rFonts w:ascii="Browallia New" w:hAnsi="Browallia New" w:cs="Browallia New"/>
                <w:sz w:val="22"/>
                <w:szCs w:val="22"/>
                <w:cs/>
              </w:rPr>
              <w:t>ประกาศจ่ายเงินปันผล</w:t>
            </w:r>
          </w:p>
        </w:tc>
        <w:tc>
          <w:tcPr>
            <w:tcW w:w="142" w:type="dxa"/>
            <w:tcBorders>
              <w:top w:val="single" w:sz="4" w:space="0" w:color="auto"/>
            </w:tcBorders>
          </w:tcPr>
          <w:p w14:paraId="04A67D17"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bottom w:val="single" w:sz="4" w:space="0" w:color="auto"/>
            </w:tcBorders>
          </w:tcPr>
          <w:p w14:paraId="02198086"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235043">
              <w:rPr>
                <w:rFonts w:ascii="Browallia New" w:hAnsi="Browallia New" w:cs="Browallia New"/>
                <w:sz w:val="22"/>
                <w:szCs w:val="22"/>
                <w:cs/>
              </w:rPr>
              <w:t>เงินปันผลจ่าย</w:t>
            </w:r>
          </w:p>
        </w:tc>
        <w:tc>
          <w:tcPr>
            <w:tcW w:w="142" w:type="dxa"/>
          </w:tcPr>
          <w:p w14:paraId="27644BC1"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1843" w:type="dxa"/>
            <w:gridSpan w:val="3"/>
            <w:tcBorders>
              <w:bottom w:val="single" w:sz="4" w:space="0" w:color="auto"/>
            </w:tcBorders>
          </w:tcPr>
          <w:p w14:paraId="4DBAF1FF"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235043">
              <w:rPr>
                <w:rFonts w:ascii="Browallia New" w:hAnsi="Browallia New" w:cs="Browallia New"/>
                <w:sz w:val="22"/>
                <w:szCs w:val="22"/>
                <w:cs/>
              </w:rPr>
              <w:t>ประกาศจ่ายเงินปันผล</w:t>
            </w:r>
          </w:p>
        </w:tc>
        <w:tc>
          <w:tcPr>
            <w:tcW w:w="142" w:type="dxa"/>
          </w:tcPr>
          <w:p w14:paraId="17E2AE0A"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bottom w:val="single" w:sz="4" w:space="0" w:color="auto"/>
            </w:tcBorders>
          </w:tcPr>
          <w:p w14:paraId="6E3B6669"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2"/>
                <w:szCs w:val="22"/>
                <w:cs/>
              </w:rPr>
            </w:pPr>
            <w:r w:rsidRPr="00235043">
              <w:rPr>
                <w:rFonts w:ascii="Browallia New" w:hAnsi="Browallia New" w:cs="Browallia New"/>
                <w:sz w:val="22"/>
                <w:szCs w:val="22"/>
                <w:cs/>
              </w:rPr>
              <w:t>เงินปันผลจ่าย</w:t>
            </w:r>
          </w:p>
        </w:tc>
      </w:tr>
      <w:tr w:rsidR="006316F2" w:rsidRPr="00235043" w14:paraId="572A642D" w14:textId="77777777" w:rsidTr="00CA6B7D">
        <w:trPr>
          <w:trHeight w:val="589"/>
        </w:trPr>
        <w:tc>
          <w:tcPr>
            <w:tcW w:w="2551" w:type="dxa"/>
            <w:tcBorders>
              <w:bottom w:val="single" w:sz="4" w:space="0" w:color="auto"/>
            </w:tcBorders>
            <w:vAlign w:val="bottom"/>
          </w:tcPr>
          <w:p w14:paraId="3510DBF2" w14:textId="77777777" w:rsidR="006316F2" w:rsidRPr="00235043" w:rsidRDefault="006316F2" w:rsidP="00CA6B7D">
            <w:pPr>
              <w:tabs>
                <w:tab w:val="left" w:pos="113"/>
              </w:tabs>
              <w:ind w:right="-57"/>
              <w:jc w:val="center"/>
              <w:rPr>
                <w:rFonts w:ascii="Browallia New" w:hAnsi="Browallia New" w:cs="Browallia New"/>
                <w:sz w:val="22"/>
                <w:szCs w:val="22"/>
                <w:cs/>
              </w:rPr>
            </w:pPr>
            <w:r w:rsidRPr="00235043">
              <w:rPr>
                <w:rFonts w:ascii="Browallia New" w:hAnsi="Browallia New" w:cs="Browallia New"/>
                <w:sz w:val="22"/>
                <w:szCs w:val="22"/>
                <w:cs/>
              </w:rPr>
              <w:t>ชื่อบริษัท</w:t>
            </w:r>
          </w:p>
        </w:tc>
        <w:tc>
          <w:tcPr>
            <w:tcW w:w="142" w:type="dxa"/>
          </w:tcPr>
          <w:p w14:paraId="62D2A1A9" w14:textId="77777777" w:rsidR="006316F2" w:rsidRPr="00235043" w:rsidRDefault="006316F2" w:rsidP="00CA6B7D">
            <w:pPr>
              <w:tabs>
                <w:tab w:val="left" w:pos="113"/>
              </w:tabs>
              <w:ind w:right="-57"/>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4590CCED" w14:textId="77777777" w:rsidR="006316F2" w:rsidRPr="00235043" w:rsidRDefault="006316F2" w:rsidP="00CA6B7D">
            <w:pPr>
              <w:jc w:val="center"/>
              <w:rPr>
                <w:rFonts w:ascii="Browallia New" w:hAnsi="Browallia New" w:cs="Browallia New"/>
                <w:sz w:val="22"/>
                <w:szCs w:val="22"/>
              </w:rPr>
            </w:pPr>
            <w:r w:rsidRPr="00235043">
              <w:rPr>
                <w:rFonts w:ascii="Browallia New" w:hAnsi="Browallia New" w:cs="Browallia New"/>
                <w:sz w:val="22"/>
                <w:szCs w:val="22"/>
                <w:cs/>
              </w:rPr>
              <w:t>อัตราหุ้นละ</w:t>
            </w:r>
          </w:p>
          <w:p w14:paraId="5F127597" w14:textId="77777777" w:rsidR="006316F2" w:rsidRPr="00235043" w:rsidRDefault="006316F2" w:rsidP="00CA6B7D">
            <w:pPr>
              <w:tabs>
                <w:tab w:val="left" w:pos="113"/>
              </w:tabs>
              <w:ind w:right="-57"/>
              <w:jc w:val="center"/>
              <w:rPr>
                <w:rFonts w:ascii="Browallia New" w:hAnsi="Browallia New" w:cs="Browallia New"/>
                <w:sz w:val="22"/>
                <w:szCs w:val="22"/>
                <w:cs/>
              </w:rPr>
            </w:pPr>
            <w:r w:rsidRPr="00235043">
              <w:rPr>
                <w:rFonts w:ascii="Browallia New" w:hAnsi="Browallia New" w:cs="Browallia New"/>
                <w:sz w:val="22"/>
                <w:szCs w:val="22"/>
                <w:cs/>
              </w:rPr>
              <w:t>(บาท)</w:t>
            </w:r>
          </w:p>
        </w:tc>
        <w:tc>
          <w:tcPr>
            <w:tcW w:w="142" w:type="dxa"/>
            <w:tcBorders>
              <w:top w:val="single" w:sz="4" w:space="0" w:color="auto"/>
            </w:tcBorders>
          </w:tcPr>
          <w:p w14:paraId="6236055C" w14:textId="77777777" w:rsidR="006316F2" w:rsidRPr="00235043" w:rsidRDefault="006316F2" w:rsidP="00CA6B7D">
            <w:pPr>
              <w:tabs>
                <w:tab w:val="left" w:pos="113"/>
              </w:tabs>
              <w:ind w:right="-57"/>
              <w:rPr>
                <w:rFonts w:ascii="Browallia New" w:hAnsi="Browallia New" w:cs="Browallia New"/>
                <w:sz w:val="22"/>
                <w:szCs w:val="22"/>
                <w:cs/>
              </w:rPr>
            </w:pPr>
          </w:p>
        </w:tc>
        <w:tc>
          <w:tcPr>
            <w:tcW w:w="992" w:type="dxa"/>
            <w:tcBorders>
              <w:top w:val="single" w:sz="4" w:space="0" w:color="auto"/>
              <w:bottom w:val="single" w:sz="4" w:space="0" w:color="auto"/>
            </w:tcBorders>
            <w:vAlign w:val="bottom"/>
          </w:tcPr>
          <w:p w14:paraId="4D787CA7" w14:textId="77777777" w:rsidR="006316F2" w:rsidRPr="00235043" w:rsidRDefault="006316F2" w:rsidP="00CA6B7D">
            <w:pPr>
              <w:jc w:val="center"/>
              <w:rPr>
                <w:rFonts w:ascii="Browallia New" w:hAnsi="Browallia New" w:cs="Browallia New"/>
                <w:sz w:val="22"/>
                <w:szCs w:val="22"/>
              </w:rPr>
            </w:pPr>
            <w:r w:rsidRPr="00235043">
              <w:rPr>
                <w:rFonts w:ascii="Browallia New" w:hAnsi="Browallia New" w:cs="Browallia New"/>
                <w:sz w:val="22"/>
                <w:szCs w:val="22"/>
                <w:cs/>
              </w:rPr>
              <w:t>จำนวนหุ้น</w:t>
            </w:r>
          </w:p>
          <w:p w14:paraId="2252F188" w14:textId="77777777" w:rsidR="006316F2" w:rsidRPr="00235043" w:rsidRDefault="006316F2" w:rsidP="00CA6B7D">
            <w:pPr>
              <w:tabs>
                <w:tab w:val="left" w:pos="113"/>
              </w:tabs>
              <w:ind w:right="-57"/>
              <w:jc w:val="center"/>
              <w:rPr>
                <w:rFonts w:ascii="Browallia New" w:hAnsi="Browallia New" w:cs="Browallia New"/>
                <w:sz w:val="22"/>
                <w:szCs w:val="22"/>
                <w:cs/>
              </w:rPr>
            </w:pPr>
            <w:r w:rsidRPr="00235043">
              <w:rPr>
                <w:rFonts w:ascii="Browallia New" w:hAnsi="Browallia New" w:cs="Browallia New"/>
                <w:sz w:val="22"/>
                <w:szCs w:val="22"/>
                <w:cs/>
              </w:rPr>
              <w:t>(พันหุ้น)</w:t>
            </w:r>
          </w:p>
        </w:tc>
        <w:tc>
          <w:tcPr>
            <w:tcW w:w="142" w:type="dxa"/>
          </w:tcPr>
          <w:p w14:paraId="6308A03B"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vAlign w:val="bottom"/>
          </w:tcPr>
          <w:p w14:paraId="5CF7EF9E"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235043">
              <w:rPr>
                <w:rFonts w:ascii="Browallia New" w:hAnsi="Browallia New" w:cs="Browallia New"/>
                <w:sz w:val="22"/>
                <w:szCs w:val="22"/>
                <w:cs/>
              </w:rPr>
              <w:t>จำนวนเงิน</w:t>
            </w:r>
            <w:r w:rsidRPr="00235043">
              <w:rPr>
                <w:rFonts w:ascii="Browallia New" w:hAnsi="Browallia New" w:cs="Browallia New"/>
                <w:sz w:val="22"/>
                <w:szCs w:val="22"/>
                <w:cs/>
              </w:rPr>
              <w:br/>
            </w:r>
            <w:r w:rsidRPr="00235043">
              <w:rPr>
                <w:rFonts w:ascii="Browallia New" w:hAnsi="Browallia New" w:cs="Browallia New"/>
                <w:sz w:val="22"/>
                <w:szCs w:val="22"/>
              </w:rPr>
              <w:t xml:space="preserve"> </w:t>
            </w:r>
            <w:r w:rsidRPr="00235043">
              <w:rPr>
                <w:rFonts w:ascii="Browallia New" w:hAnsi="Browallia New" w:cs="Browallia New"/>
                <w:sz w:val="22"/>
                <w:szCs w:val="22"/>
                <w:cs/>
              </w:rPr>
              <w:t>(พันบาท)</w:t>
            </w:r>
          </w:p>
        </w:tc>
        <w:tc>
          <w:tcPr>
            <w:tcW w:w="142" w:type="dxa"/>
          </w:tcPr>
          <w:p w14:paraId="2EB067BA"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4088108E" w14:textId="77777777" w:rsidR="006316F2" w:rsidRPr="00235043" w:rsidRDefault="006316F2" w:rsidP="00CA6B7D">
            <w:pPr>
              <w:jc w:val="center"/>
              <w:rPr>
                <w:rFonts w:ascii="Browallia New" w:hAnsi="Browallia New" w:cs="Browallia New"/>
                <w:sz w:val="22"/>
                <w:szCs w:val="22"/>
              </w:rPr>
            </w:pPr>
            <w:r w:rsidRPr="00235043">
              <w:rPr>
                <w:rFonts w:ascii="Browallia New" w:hAnsi="Browallia New" w:cs="Browallia New"/>
                <w:sz w:val="22"/>
                <w:szCs w:val="22"/>
                <w:cs/>
              </w:rPr>
              <w:t>อัตราหุ้นละ</w:t>
            </w:r>
          </w:p>
          <w:p w14:paraId="3EEFE417" w14:textId="77777777" w:rsidR="006316F2" w:rsidRPr="00235043" w:rsidRDefault="006316F2" w:rsidP="00CA6B7D">
            <w:pPr>
              <w:jc w:val="center"/>
              <w:rPr>
                <w:rFonts w:ascii="Browallia New" w:hAnsi="Browallia New" w:cs="Browallia New"/>
                <w:sz w:val="22"/>
                <w:szCs w:val="22"/>
              </w:rPr>
            </w:pPr>
            <w:r w:rsidRPr="00235043">
              <w:rPr>
                <w:rFonts w:ascii="Browallia New" w:hAnsi="Browallia New" w:cs="Browallia New"/>
                <w:sz w:val="22"/>
                <w:szCs w:val="22"/>
                <w:cs/>
              </w:rPr>
              <w:t>(บาท)</w:t>
            </w:r>
          </w:p>
        </w:tc>
        <w:tc>
          <w:tcPr>
            <w:tcW w:w="141" w:type="dxa"/>
            <w:tcBorders>
              <w:top w:val="single" w:sz="4" w:space="0" w:color="auto"/>
            </w:tcBorders>
          </w:tcPr>
          <w:p w14:paraId="140E0B4B"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79D3F3EA" w14:textId="77777777" w:rsidR="006316F2" w:rsidRPr="00235043" w:rsidRDefault="006316F2" w:rsidP="00CA6B7D">
            <w:pPr>
              <w:jc w:val="center"/>
              <w:rPr>
                <w:rFonts w:ascii="Browallia New" w:hAnsi="Browallia New" w:cs="Browallia New"/>
                <w:sz w:val="22"/>
                <w:szCs w:val="22"/>
              </w:rPr>
            </w:pPr>
            <w:r w:rsidRPr="00235043">
              <w:rPr>
                <w:rFonts w:ascii="Browallia New" w:hAnsi="Browallia New" w:cs="Browallia New"/>
                <w:sz w:val="22"/>
                <w:szCs w:val="22"/>
                <w:cs/>
              </w:rPr>
              <w:t>จำนวนหุ้น</w:t>
            </w:r>
          </w:p>
          <w:p w14:paraId="534156A3" w14:textId="77777777" w:rsidR="006316F2" w:rsidRPr="00235043" w:rsidRDefault="006316F2" w:rsidP="00CA6B7D">
            <w:pPr>
              <w:jc w:val="center"/>
              <w:rPr>
                <w:rFonts w:ascii="Browallia New" w:hAnsi="Browallia New" w:cs="Browallia New"/>
                <w:sz w:val="22"/>
                <w:szCs w:val="22"/>
                <w:cs/>
              </w:rPr>
            </w:pPr>
            <w:r w:rsidRPr="00235043">
              <w:rPr>
                <w:rFonts w:ascii="Browallia New" w:hAnsi="Browallia New" w:cs="Browallia New"/>
                <w:sz w:val="22"/>
                <w:szCs w:val="22"/>
                <w:cs/>
              </w:rPr>
              <w:t>(พันหุ้น)</w:t>
            </w:r>
          </w:p>
        </w:tc>
        <w:tc>
          <w:tcPr>
            <w:tcW w:w="142" w:type="dxa"/>
          </w:tcPr>
          <w:p w14:paraId="0CA58428"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bottom w:val="single" w:sz="4" w:space="0" w:color="auto"/>
            </w:tcBorders>
            <w:vAlign w:val="bottom"/>
          </w:tcPr>
          <w:p w14:paraId="44CBBD4F"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235043">
              <w:rPr>
                <w:rFonts w:ascii="Browallia New" w:hAnsi="Browallia New" w:cs="Browallia New"/>
                <w:sz w:val="22"/>
                <w:szCs w:val="22"/>
                <w:cs/>
              </w:rPr>
              <w:t>จำนวนเงิน</w:t>
            </w:r>
            <w:r w:rsidRPr="00235043">
              <w:rPr>
                <w:rFonts w:ascii="Browallia New" w:hAnsi="Browallia New" w:cs="Browallia New"/>
                <w:sz w:val="22"/>
                <w:szCs w:val="22"/>
                <w:cs/>
              </w:rPr>
              <w:br/>
            </w:r>
            <w:r w:rsidRPr="00235043">
              <w:rPr>
                <w:rFonts w:ascii="Browallia New" w:hAnsi="Browallia New" w:cs="Browallia New"/>
                <w:sz w:val="22"/>
                <w:szCs w:val="22"/>
              </w:rPr>
              <w:t xml:space="preserve"> </w:t>
            </w:r>
            <w:r w:rsidRPr="00235043">
              <w:rPr>
                <w:rFonts w:ascii="Browallia New" w:hAnsi="Browallia New" w:cs="Browallia New"/>
                <w:sz w:val="22"/>
                <w:szCs w:val="22"/>
                <w:cs/>
              </w:rPr>
              <w:t>(พันบาท)</w:t>
            </w:r>
          </w:p>
        </w:tc>
      </w:tr>
      <w:tr w:rsidR="006316F2" w:rsidRPr="00235043" w14:paraId="2AFF135A" w14:textId="77777777" w:rsidTr="00CA6B7D">
        <w:tc>
          <w:tcPr>
            <w:tcW w:w="2551" w:type="dxa"/>
            <w:tcBorders>
              <w:top w:val="single" w:sz="4" w:space="0" w:color="auto"/>
            </w:tcBorders>
          </w:tcPr>
          <w:p w14:paraId="10520272" w14:textId="77777777" w:rsidR="006316F2" w:rsidRPr="00235043" w:rsidRDefault="006316F2" w:rsidP="00CA6B7D">
            <w:pPr>
              <w:tabs>
                <w:tab w:val="left" w:pos="113"/>
              </w:tabs>
              <w:ind w:right="-57"/>
              <w:jc w:val="center"/>
              <w:rPr>
                <w:rFonts w:ascii="Browallia New" w:hAnsi="Browallia New" w:cs="Browallia New"/>
                <w:sz w:val="22"/>
                <w:szCs w:val="22"/>
                <w:cs/>
              </w:rPr>
            </w:pPr>
          </w:p>
        </w:tc>
        <w:tc>
          <w:tcPr>
            <w:tcW w:w="142" w:type="dxa"/>
          </w:tcPr>
          <w:p w14:paraId="353478B3" w14:textId="77777777" w:rsidR="006316F2" w:rsidRPr="00235043" w:rsidRDefault="006316F2" w:rsidP="00CA6B7D">
            <w:pPr>
              <w:tabs>
                <w:tab w:val="left" w:pos="113"/>
              </w:tabs>
              <w:ind w:right="-57"/>
              <w:jc w:val="center"/>
              <w:rPr>
                <w:rFonts w:ascii="Browallia New" w:hAnsi="Browallia New" w:cs="Browallia New"/>
                <w:sz w:val="22"/>
                <w:szCs w:val="22"/>
                <w:cs/>
              </w:rPr>
            </w:pPr>
          </w:p>
        </w:tc>
        <w:tc>
          <w:tcPr>
            <w:tcW w:w="850" w:type="dxa"/>
            <w:tcBorders>
              <w:top w:val="single" w:sz="4" w:space="0" w:color="auto"/>
            </w:tcBorders>
          </w:tcPr>
          <w:p w14:paraId="39074817" w14:textId="77777777" w:rsidR="006316F2" w:rsidRPr="00235043" w:rsidRDefault="006316F2" w:rsidP="00CA6B7D">
            <w:pPr>
              <w:tabs>
                <w:tab w:val="left" w:pos="113"/>
              </w:tabs>
              <w:ind w:right="-57"/>
              <w:jc w:val="center"/>
              <w:rPr>
                <w:rFonts w:ascii="Browallia New" w:hAnsi="Browallia New" w:cs="Browallia New"/>
                <w:sz w:val="22"/>
                <w:szCs w:val="22"/>
                <w:cs/>
              </w:rPr>
            </w:pPr>
          </w:p>
        </w:tc>
        <w:tc>
          <w:tcPr>
            <w:tcW w:w="142" w:type="dxa"/>
          </w:tcPr>
          <w:p w14:paraId="676564C2" w14:textId="77777777" w:rsidR="006316F2" w:rsidRPr="00235043" w:rsidRDefault="006316F2" w:rsidP="00CA6B7D">
            <w:pPr>
              <w:tabs>
                <w:tab w:val="left" w:pos="113"/>
              </w:tabs>
              <w:ind w:right="-57"/>
              <w:jc w:val="center"/>
              <w:rPr>
                <w:rFonts w:ascii="Browallia New" w:hAnsi="Browallia New" w:cs="Browallia New"/>
                <w:sz w:val="22"/>
                <w:szCs w:val="22"/>
                <w:cs/>
              </w:rPr>
            </w:pPr>
          </w:p>
        </w:tc>
        <w:tc>
          <w:tcPr>
            <w:tcW w:w="992" w:type="dxa"/>
            <w:tcBorders>
              <w:top w:val="single" w:sz="4" w:space="0" w:color="auto"/>
            </w:tcBorders>
          </w:tcPr>
          <w:p w14:paraId="37D74E7A" w14:textId="77777777" w:rsidR="006316F2" w:rsidRPr="00235043" w:rsidRDefault="006316F2" w:rsidP="00CA6B7D">
            <w:pPr>
              <w:tabs>
                <w:tab w:val="left" w:pos="113"/>
              </w:tabs>
              <w:ind w:right="-57"/>
              <w:jc w:val="center"/>
              <w:rPr>
                <w:rFonts w:ascii="Browallia New" w:hAnsi="Browallia New" w:cs="Browallia New"/>
                <w:sz w:val="22"/>
                <w:szCs w:val="22"/>
                <w:cs/>
              </w:rPr>
            </w:pPr>
          </w:p>
        </w:tc>
        <w:tc>
          <w:tcPr>
            <w:tcW w:w="142" w:type="dxa"/>
          </w:tcPr>
          <w:p w14:paraId="59EA7CA7"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tcBorders>
          </w:tcPr>
          <w:p w14:paraId="13BD06CF"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p>
        </w:tc>
        <w:tc>
          <w:tcPr>
            <w:tcW w:w="142" w:type="dxa"/>
          </w:tcPr>
          <w:p w14:paraId="55BAFB81"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014F6892"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c>
          <w:tcPr>
            <w:tcW w:w="141" w:type="dxa"/>
          </w:tcPr>
          <w:p w14:paraId="5E6B614F"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5880FD59"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r w:rsidRPr="00235043">
              <w:rPr>
                <w:rFonts w:ascii="Browallia New" w:hAnsi="Browallia New" w:cs="Browallia New"/>
                <w:sz w:val="22"/>
                <w:szCs w:val="22"/>
              </w:rPr>
              <w:t xml:space="preserve"> </w:t>
            </w:r>
          </w:p>
        </w:tc>
        <w:tc>
          <w:tcPr>
            <w:tcW w:w="142" w:type="dxa"/>
          </w:tcPr>
          <w:p w14:paraId="678428FB"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tcBorders>
          </w:tcPr>
          <w:p w14:paraId="5425035E" w14:textId="77777777" w:rsidR="006316F2" w:rsidRPr="00235043" w:rsidRDefault="006316F2" w:rsidP="00CA6B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r>
      <w:tr w:rsidR="006F5E4F" w:rsidRPr="00235043" w14:paraId="589EB7C6" w14:textId="77777777" w:rsidTr="00854389">
        <w:tc>
          <w:tcPr>
            <w:tcW w:w="2551" w:type="dxa"/>
          </w:tcPr>
          <w:p w14:paraId="1696343F" w14:textId="77777777" w:rsidR="006F5E4F" w:rsidRPr="00C86ACC" w:rsidRDefault="006F5E4F" w:rsidP="006F5E4F">
            <w:pPr>
              <w:tabs>
                <w:tab w:val="left" w:pos="113"/>
              </w:tabs>
              <w:ind w:right="-57"/>
              <w:rPr>
                <w:rFonts w:ascii="Browallia New" w:hAnsi="Browallia New" w:cs="Browallia New"/>
                <w:sz w:val="22"/>
                <w:szCs w:val="22"/>
                <w:cs/>
              </w:rPr>
            </w:pPr>
            <w:r w:rsidRPr="00235043">
              <w:rPr>
                <w:rFonts w:ascii="Browallia New" w:hAnsi="Browallia New" w:cs="Browallia New"/>
                <w:sz w:val="22"/>
                <w:szCs w:val="22"/>
                <w:cs/>
              </w:rPr>
              <w:t xml:space="preserve">บริษัท </w:t>
            </w:r>
            <w:proofErr w:type="spellStart"/>
            <w:r w:rsidRPr="00235043">
              <w:rPr>
                <w:rFonts w:ascii="Browallia New" w:hAnsi="Browallia New" w:cs="Browallia New"/>
                <w:sz w:val="22"/>
                <w:szCs w:val="22"/>
                <w:cs/>
              </w:rPr>
              <w:t>ไมด้า</w:t>
            </w:r>
            <w:proofErr w:type="spellEnd"/>
            <w:r w:rsidRPr="00235043">
              <w:rPr>
                <w:rFonts w:ascii="Browallia New" w:hAnsi="Browallia New" w:cs="Browallia New"/>
                <w:sz w:val="22"/>
                <w:szCs w:val="22"/>
                <w:cs/>
              </w:rPr>
              <w:t xml:space="preserve"> (ลาว) เช่าสินเชื่อ จำกัด</w:t>
            </w:r>
          </w:p>
        </w:tc>
        <w:tc>
          <w:tcPr>
            <w:tcW w:w="142" w:type="dxa"/>
          </w:tcPr>
          <w:p w14:paraId="1B5F127B" w14:textId="77777777" w:rsidR="006F5E4F" w:rsidRPr="00C86ACC" w:rsidRDefault="006F5E4F" w:rsidP="006F5E4F">
            <w:pPr>
              <w:tabs>
                <w:tab w:val="left" w:pos="113"/>
              </w:tabs>
              <w:ind w:right="-57"/>
              <w:rPr>
                <w:rFonts w:ascii="Browallia New" w:hAnsi="Browallia New" w:cs="Browallia New"/>
                <w:sz w:val="22"/>
                <w:szCs w:val="22"/>
                <w:cs/>
              </w:rPr>
            </w:pPr>
          </w:p>
        </w:tc>
        <w:tc>
          <w:tcPr>
            <w:tcW w:w="850" w:type="dxa"/>
          </w:tcPr>
          <w:p w14:paraId="2954B800" w14:textId="114B3E3D" w:rsidR="006F5E4F" w:rsidRPr="00235043" w:rsidRDefault="00740A89" w:rsidP="006F5E4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617B30">
              <w:rPr>
                <w:rFonts w:ascii="Browallia New" w:hAnsi="Browallia New" w:cs="Browallia New"/>
                <w:sz w:val="22"/>
                <w:szCs w:val="22"/>
              </w:rPr>
              <w:t>40</w:t>
            </w:r>
          </w:p>
        </w:tc>
        <w:tc>
          <w:tcPr>
            <w:tcW w:w="142" w:type="dxa"/>
          </w:tcPr>
          <w:p w14:paraId="32239E22" w14:textId="77777777" w:rsidR="006F5E4F" w:rsidRPr="00235043" w:rsidRDefault="006F5E4F" w:rsidP="006F5E4F">
            <w:pPr>
              <w:tabs>
                <w:tab w:val="left" w:pos="113"/>
              </w:tabs>
              <w:ind w:right="-57"/>
              <w:jc w:val="right"/>
              <w:rPr>
                <w:rFonts w:ascii="Browallia New" w:hAnsi="Browallia New" w:cs="Browallia New"/>
                <w:sz w:val="22"/>
                <w:szCs w:val="22"/>
                <w:cs/>
              </w:rPr>
            </w:pPr>
          </w:p>
        </w:tc>
        <w:tc>
          <w:tcPr>
            <w:tcW w:w="992" w:type="dxa"/>
          </w:tcPr>
          <w:p w14:paraId="1B7658CB" w14:textId="76005524" w:rsidR="006F5E4F" w:rsidRPr="00235043" w:rsidRDefault="00740A89" w:rsidP="006F5E4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617B30">
              <w:rPr>
                <w:rFonts w:ascii="Browallia New" w:hAnsi="Browallia New" w:cs="Browallia New"/>
                <w:sz w:val="22"/>
                <w:szCs w:val="22"/>
              </w:rPr>
              <w:t>150</w:t>
            </w:r>
          </w:p>
        </w:tc>
        <w:tc>
          <w:tcPr>
            <w:tcW w:w="142" w:type="dxa"/>
          </w:tcPr>
          <w:p w14:paraId="26392071" w14:textId="77777777" w:rsidR="006F5E4F" w:rsidRPr="00235043" w:rsidRDefault="006F5E4F" w:rsidP="006F5E4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tcPr>
          <w:p w14:paraId="789E4778" w14:textId="05CF4622" w:rsidR="006F5E4F" w:rsidRPr="00235043" w:rsidRDefault="00740A89" w:rsidP="006F5E4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6,000</w:t>
            </w:r>
          </w:p>
        </w:tc>
        <w:tc>
          <w:tcPr>
            <w:tcW w:w="142" w:type="dxa"/>
            <w:vAlign w:val="bottom"/>
          </w:tcPr>
          <w:p w14:paraId="6B28BE2D" w14:textId="77777777" w:rsidR="006F5E4F" w:rsidRPr="00C86ACC" w:rsidRDefault="006F5E4F" w:rsidP="006F5E4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tcBorders>
              <w:top w:val="nil"/>
              <w:left w:val="nil"/>
              <w:bottom w:val="nil"/>
              <w:right w:val="nil"/>
            </w:tcBorders>
          </w:tcPr>
          <w:p w14:paraId="1514C0A8" w14:textId="766A438D" w:rsidR="006F5E4F" w:rsidRPr="00235043" w:rsidRDefault="006F5E4F" w:rsidP="006F5E4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40</w:t>
            </w:r>
          </w:p>
        </w:tc>
        <w:tc>
          <w:tcPr>
            <w:tcW w:w="141" w:type="dxa"/>
          </w:tcPr>
          <w:p w14:paraId="582FADB1" w14:textId="77777777" w:rsidR="006F5E4F" w:rsidRPr="00235043" w:rsidRDefault="006F5E4F" w:rsidP="006F5E4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tcPr>
          <w:p w14:paraId="38275623" w14:textId="67C0D13A" w:rsidR="006F5E4F" w:rsidRPr="00235043" w:rsidRDefault="006F5E4F" w:rsidP="006F5E4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150</w:t>
            </w:r>
          </w:p>
        </w:tc>
        <w:tc>
          <w:tcPr>
            <w:tcW w:w="142" w:type="dxa"/>
          </w:tcPr>
          <w:p w14:paraId="582059B3" w14:textId="77777777" w:rsidR="006F5E4F" w:rsidRPr="00235043" w:rsidRDefault="006F5E4F" w:rsidP="006F5E4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Pr>
          <w:p w14:paraId="6C1E11D3" w14:textId="65223994" w:rsidR="006F5E4F" w:rsidRPr="00235043" w:rsidRDefault="006F5E4F" w:rsidP="006F5E4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A67DCC">
              <w:rPr>
                <w:rFonts w:ascii="Browallia New" w:hAnsi="Browallia New" w:cs="Browallia New"/>
                <w:sz w:val="22"/>
                <w:szCs w:val="22"/>
              </w:rPr>
              <w:t>6,000</w:t>
            </w:r>
          </w:p>
        </w:tc>
      </w:tr>
      <w:tr w:rsidR="00740A89" w:rsidRPr="00235043" w14:paraId="72E8FDC3" w14:textId="77777777" w:rsidTr="00854389">
        <w:tc>
          <w:tcPr>
            <w:tcW w:w="2551" w:type="dxa"/>
          </w:tcPr>
          <w:p w14:paraId="49E975A7" w14:textId="77777777" w:rsidR="00740A89" w:rsidRDefault="00740A89" w:rsidP="00740A89">
            <w:pPr>
              <w:tabs>
                <w:tab w:val="left" w:pos="113"/>
              </w:tabs>
              <w:ind w:right="-57"/>
              <w:rPr>
                <w:rFonts w:ascii="Browallia New" w:hAnsi="Browallia New" w:cs="Browallia New"/>
                <w:sz w:val="22"/>
                <w:szCs w:val="22"/>
              </w:rPr>
            </w:pPr>
            <w:r w:rsidRPr="000B698F">
              <w:rPr>
                <w:rFonts w:ascii="Browallia New" w:hAnsi="Browallia New" w:cs="Browallia New"/>
                <w:sz w:val="22"/>
                <w:szCs w:val="22"/>
                <w:cs/>
              </w:rPr>
              <w:t xml:space="preserve">บริษัท </w:t>
            </w:r>
            <w:proofErr w:type="spellStart"/>
            <w:r w:rsidRPr="000B698F">
              <w:rPr>
                <w:rFonts w:ascii="Browallia New" w:hAnsi="Browallia New" w:cs="Browallia New"/>
                <w:sz w:val="22"/>
                <w:szCs w:val="22"/>
                <w:cs/>
              </w:rPr>
              <w:t>ไมด้า</w:t>
            </w:r>
            <w:proofErr w:type="spellEnd"/>
            <w:r w:rsidRPr="000B698F">
              <w:rPr>
                <w:rFonts w:ascii="Browallia New" w:hAnsi="Browallia New" w:cs="Browallia New"/>
                <w:sz w:val="22"/>
                <w:szCs w:val="22"/>
                <w:cs/>
              </w:rPr>
              <w:t xml:space="preserve"> เอเจนซี่ แอนด์ </w:t>
            </w:r>
          </w:p>
          <w:p w14:paraId="4FD13BC0" w14:textId="1C5376B7" w:rsidR="00740A89" w:rsidRPr="00235043" w:rsidRDefault="00740A89" w:rsidP="00740A89">
            <w:pPr>
              <w:tabs>
                <w:tab w:val="left" w:pos="113"/>
              </w:tabs>
              <w:ind w:right="-57" w:firstLine="220"/>
              <w:rPr>
                <w:rFonts w:ascii="Browallia New" w:hAnsi="Browallia New" w:cs="Browallia New"/>
                <w:sz w:val="22"/>
                <w:szCs w:val="22"/>
                <w:cs/>
              </w:rPr>
            </w:pPr>
            <w:proofErr w:type="spellStart"/>
            <w:r w:rsidRPr="000B698F">
              <w:rPr>
                <w:rFonts w:ascii="Browallia New" w:hAnsi="Browallia New" w:cs="Browallia New"/>
                <w:sz w:val="22"/>
                <w:szCs w:val="22"/>
                <w:cs/>
              </w:rPr>
              <w:t>ดิเวลล</w:t>
            </w:r>
            <w:proofErr w:type="spellEnd"/>
            <w:r w:rsidRPr="000B698F">
              <w:rPr>
                <w:rFonts w:ascii="Browallia New" w:hAnsi="Browallia New" w:cs="Browallia New"/>
                <w:sz w:val="22"/>
                <w:szCs w:val="22"/>
                <w:cs/>
              </w:rPr>
              <w:t>อปเม้นท์ จำกัด</w:t>
            </w:r>
          </w:p>
        </w:tc>
        <w:tc>
          <w:tcPr>
            <w:tcW w:w="142" w:type="dxa"/>
          </w:tcPr>
          <w:p w14:paraId="28EE06B9" w14:textId="77777777" w:rsidR="00740A89" w:rsidRPr="00C86ACC" w:rsidRDefault="00740A89" w:rsidP="00740A89">
            <w:pPr>
              <w:tabs>
                <w:tab w:val="left" w:pos="113"/>
              </w:tabs>
              <w:ind w:right="-57"/>
              <w:rPr>
                <w:rFonts w:ascii="Browallia New" w:hAnsi="Browallia New" w:cs="Browallia New"/>
                <w:sz w:val="22"/>
                <w:szCs w:val="22"/>
                <w:cs/>
              </w:rPr>
            </w:pPr>
          </w:p>
        </w:tc>
        <w:tc>
          <w:tcPr>
            <w:tcW w:w="850" w:type="dxa"/>
            <w:vAlign w:val="bottom"/>
          </w:tcPr>
          <w:p w14:paraId="4E84B61B" w14:textId="0458B701" w:rsidR="00740A89" w:rsidRPr="00235043" w:rsidRDefault="00C86ACC" w:rsidP="00740A8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C86ACC">
              <w:rPr>
                <w:rFonts w:ascii="Browallia New" w:hAnsi="Browallia New" w:cs="Browallia New"/>
                <w:sz w:val="22"/>
                <w:szCs w:val="22"/>
              </w:rPr>
              <w:t>25</w:t>
            </w:r>
          </w:p>
        </w:tc>
        <w:tc>
          <w:tcPr>
            <w:tcW w:w="142" w:type="dxa"/>
            <w:vAlign w:val="bottom"/>
          </w:tcPr>
          <w:p w14:paraId="544B0DE9" w14:textId="77777777" w:rsidR="00740A89" w:rsidRPr="00235043" w:rsidRDefault="00740A89" w:rsidP="00740A89">
            <w:pPr>
              <w:tabs>
                <w:tab w:val="left" w:pos="113"/>
              </w:tabs>
              <w:ind w:right="-57"/>
              <w:jc w:val="right"/>
              <w:rPr>
                <w:rFonts w:ascii="Browallia New" w:hAnsi="Browallia New" w:cs="Browallia New"/>
                <w:sz w:val="22"/>
                <w:szCs w:val="22"/>
                <w:cs/>
              </w:rPr>
            </w:pPr>
          </w:p>
        </w:tc>
        <w:tc>
          <w:tcPr>
            <w:tcW w:w="992" w:type="dxa"/>
            <w:vAlign w:val="bottom"/>
          </w:tcPr>
          <w:p w14:paraId="5E619742" w14:textId="63596EFF" w:rsidR="00740A89" w:rsidRPr="00235043" w:rsidRDefault="00F04B88" w:rsidP="00740A8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C86ACC">
              <w:rPr>
                <w:rFonts w:ascii="Browallia New" w:hAnsi="Browallia New" w:cs="Browallia New"/>
                <w:sz w:val="22"/>
                <w:szCs w:val="22"/>
              </w:rPr>
              <w:t>200</w:t>
            </w:r>
          </w:p>
        </w:tc>
        <w:tc>
          <w:tcPr>
            <w:tcW w:w="142" w:type="dxa"/>
            <w:vAlign w:val="bottom"/>
          </w:tcPr>
          <w:p w14:paraId="60F4A33B" w14:textId="77777777" w:rsidR="00740A89" w:rsidRPr="00235043" w:rsidRDefault="00740A89" w:rsidP="00740A8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tcBorders>
              <w:bottom w:val="single" w:sz="4" w:space="0" w:color="auto"/>
            </w:tcBorders>
            <w:vAlign w:val="bottom"/>
          </w:tcPr>
          <w:p w14:paraId="2426E9A0" w14:textId="7F38A02A" w:rsidR="00740A89" w:rsidRPr="00235043" w:rsidRDefault="00740A89" w:rsidP="00740A8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5,000</w:t>
            </w:r>
          </w:p>
        </w:tc>
        <w:tc>
          <w:tcPr>
            <w:tcW w:w="142" w:type="dxa"/>
            <w:vAlign w:val="bottom"/>
          </w:tcPr>
          <w:p w14:paraId="03DD54C7" w14:textId="77777777" w:rsidR="00740A89" w:rsidRPr="00C86ACC" w:rsidRDefault="00740A89" w:rsidP="00740A8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tcBorders>
              <w:top w:val="nil"/>
              <w:left w:val="nil"/>
              <w:bottom w:val="nil"/>
              <w:right w:val="nil"/>
            </w:tcBorders>
            <w:vAlign w:val="bottom"/>
          </w:tcPr>
          <w:p w14:paraId="5D0A0BDE" w14:textId="34A6BBE6" w:rsidR="00740A89" w:rsidRPr="00A67DCC" w:rsidRDefault="00740A89" w:rsidP="00740A8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c>
          <w:tcPr>
            <w:tcW w:w="141" w:type="dxa"/>
            <w:vAlign w:val="bottom"/>
          </w:tcPr>
          <w:p w14:paraId="6576189D" w14:textId="77777777" w:rsidR="00740A89" w:rsidRPr="00235043" w:rsidRDefault="00740A89" w:rsidP="00740A8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vAlign w:val="bottom"/>
          </w:tcPr>
          <w:p w14:paraId="7E9B3E7C" w14:textId="7B83378D" w:rsidR="00740A89" w:rsidRPr="00A67DCC" w:rsidRDefault="00740A89" w:rsidP="00740A8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c>
          <w:tcPr>
            <w:tcW w:w="142" w:type="dxa"/>
            <w:vAlign w:val="bottom"/>
          </w:tcPr>
          <w:p w14:paraId="24B91A21" w14:textId="77777777" w:rsidR="00740A89" w:rsidRPr="00235043" w:rsidRDefault="00740A89" w:rsidP="00740A8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bottom w:val="single" w:sz="4" w:space="0" w:color="auto"/>
            </w:tcBorders>
            <w:vAlign w:val="bottom"/>
          </w:tcPr>
          <w:p w14:paraId="6C2C19DC" w14:textId="73F7039F" w:rsidR="00740A89" w:rsidRPr="00A67DCC" w:rsidRDefault="00740A89" w:rsidP="00740A8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r>
      <w:tr w:rsidR="00FC657D" w:rsidRPr="00235043" w14:paraId="5D8F0709" w14:textId="77777777" w:rsidTr="00854389">
        <w:tc>
          <w:tcPr>
            <w:tcW w:w="2551" w:type="dxa"/>
          </w:tcPr>
          <w:p w14:paraId="08E50DDB" w14:textId="77777777" w:rsidR="00FC657D" w:rsidRPr="00235043" w:rsidRDefault="00FC657D" w:rsidP="00FC657D">
            <w:pPr>
              <w:tabs>
                <w:tab w:val="left" w:pos="113"/>
              </w:tabs>
              <w:ind w:right="-57"/>
              <w:rPr>
                <w:rFonts w:ascii="Browallia New" w:hAnsi="Browallia New" w:cs="Browallia New"/>
                <w:sz w:val="22"/>
                <w:szCs w:val="22"/>
                <w:cs/>
              </w:rPr>
            </w:pPr>
          </w:p>
        </w:tc>
        <w:tc>
          <w:tcPr>
            <w:tcW w:w="142" w:type="dxa"/>
          </w:tcPr>
          <w:p w14:paraId="5651508A" w14:textId="77777777" w:rsidR="00FC657D" w:rsidRPr="00C86ACC" w:rsidRDefault="00FC657D" w:rsidP="00FC657D">
            <w:pPr>
              <w:tabs>
                <w:tab w:val="left" w:pos="113"/>
              </w:tabs>
              <w:ind w:right="-57"/>
              <w:rPr>
                <w:rFonts w:ascii="Browallia New" w:hAnsi="Browallia New" w:cs="Browallia New"/>
                <w:sz w:val="22"/>
                <w:szCs w:val="22"/>
                <w:cs/>
              </w:rPr>
            </w:pPr>
          </w:p>
        </w:tc>
        <w:tc>
          <w:tcPr>
            <w:tcW w:w="850" w:type="dxa"/>
            <w:vAlign w:val="bottom"/>
          </w:tcPr>
          <w:p w14:paraId="088BB100" w14:textId="77777777" w:rsidR="00FC657D" w:rsidRPr="00235043" w:rsidRDefault="00FC657D" w:rsidP="00FC65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vAlign w:val="bottom"/>
          </w:tcPr>
          <w:p w14:paraId="721211EE" w14:textId="77777777" w:rsidR="00FC657D" w:rsidRPr="00235043" w:rsidRDefault="00FC657D" w:rsidP="00FC657D">
            <w:pPr>
              <w:tabs>
                <w:tab w:val="left" w:pos="113"/>
              </w:tabs>
              <w:ind w:right="-57"/>
              <w:jc w:val="right"/>
              <w:rPr>
                <w:rFonts w:ascii="Browallia New" w:hAnsi="Browallia New" w:cs="Browallia New"/>
                <w:sz w:val="22"/>
                <w:szCs w:val="22"/>
                <w:cs/>
              </w:rPr>
            </w:pPr>
          </w:p>
        </w:tc>
        <w:tc>
          <w:tcPr>
            <w:tcW w:w="992" w:type="dxa"/>
            <w:vAlign w:val="bottom"/>
          </w:tcPr>
          <w:p w14:paraId="3A46DBDC" w14:textId="77777777" w:rsidR="00FC657D" w:rsidRPr="00235043" w:rsidRDefault="00FC657D" w:rsidP="00FC65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vAlign w:val="bottom"/>
          </w:tcPr>
          <w:p w14:paraId="4B6D5F43" w14:textId="77777777" w:rsidR="00FC657D" w:rsidRPr="00235043" w:rsidRDefault="00FC657D" w:rsidP="00FC65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tcBorders>
              <w:top w:val="single" w:sz="4" w:space="0" w:color="auto"/>
              <w:bottom w:val="single" w:sz="12" w:space="0" w:color="auto"/>
            </w:tcBorders>
            <w:vAlign w:val="bottom"/>
          </w:tcPr>
          <w:p w14:paraId="3DEC6D19" w14:textId="308065BF" w:rsidR="00FC657D" w:rsidRPr="00235043" w:rsidRDefault="002C1685" w:rsidP="00FC65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11,000</w:t>
            </w:r>
          </w:p>
        </w:tc>
        <w:tc>
          <w:tcPr>
            <w:tcW w:w="142" w:type="dxa"/>
            <w:vAlign w:val="bottom"/>
          </w:tcPr>
          <w:p w14:paraId="3222372B" w14:textId="77777777" w:rsidR="00FC657D" w:rsidRPr="00C86ACC" w:rsidRDefault="00FC657D" w:rsidP="00FC65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tcBorders>
              <w:top w:val="nil"/>
              <w:left w:val="nil"/>
              <w:bottom w:val="nil"/>
              <w:right w:val="nil"/>
            </w:tcBorders>
          </w:tcPr>
          <w:p w14:paraId="65AB335A" w14:textId="77777777" w:rsidR="00FC657D" w:rsidRPr="00A67DCC" w:rsidRDefault="00FC657D" w:rsidP="00FC65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1" w:type="dxa"/>
          </w:tcPr>
          <w:p w14:paraId="73DDEF84" w14:textId="77777777" w:rsidR="00FC657D" w:rsidRPr="00235043" w:rsidRDefault="00FC657D" w:rsidP="00FC65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tcPr>
          <w:p w14:paraId="243A8368" w14:textId="77777777" w:rsidR="00FC657D" w:rsidRPr="00A67DCC" w:rsidRDefault="00FC657D" w:rsidP="00FC65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tcPr>
          <w:p w14:paraId="73CFE859" w14:textId="77777777" w:rsidR="00FC657D" w:rsidRPr="00235043" w:rsidRDefault="00FC657D" w:rsidP="00FC65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top w:val="single" w:sz="4" w:space="0" w:color="auto"/>
              <w:bottom w:val="single" w:sz="12" w:space="0" w:color="auto"/>
            </w:tcBorders>
          </w:tcPr>
          <w:p w14:paraId="0A1187AF" w14:textId="182B202A" w:rsidR="00FC657D" w:rsidRPr="00A67DCC" w:rsidRDefault="00FC657D" w:rsidP="00FC657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6,000</w:t>
            </w:r>
          </w:p>
        </w:tc>
      </w:tr>
    </w:tbl>
    <w:p w14:paraId="06CA1DD9" w14:textId="77777777" w:rsidR="006316F2" w:rsidRPr="00EE2F11" w:rsidRDefault="006316F2" w:rsidP="00F27B31">
      <w:pPr>
        <w:pStyle w:val="a3"/>
        <w:tabs>
          <w:tab w:val="clear" w:pos="1080"/>
        </w:tabs>
        <w:jc w:val="thaiDistribute"/>
        <w:rPr>
          <w:rFonts w:ascii="Browallia New" w:hAnsi="Browallia New" w:cs="Browallia New"/>
          <w:sz w:val="24"/>
          <w:szCs w:val="24"/>
          <w:lang w:val="en-US"/>
        </w:rPr>
      </w:pPr>
    </w:p>
    <w:p w14:paraId="7AC40893" w14:textId="41C098FA" w:rsidR="006971B8" w:rsidRPr="0082726E" w:rsidRDefault="006971B8" w:rsidP="008D44BC">
      <w:pPr>
        <w:numPr>
          <w:ilvl w:val="0"/>
          <w:numId w:val="16"/>
        </w:numPr>
        <w:tabs>
          <w:tab w:val="clear" w:pos="227"/>
          <w:tab w:val="clear" w:pos="454"/>
          <w:tab w:val="clear" w:pos="680"/>
          <w:tab w:val="clear" w:pos="907"/>
          <w:tab w:val="clear" w:pos="1635"/>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82726E">
        <w:rPr>
          <w:rFonts w:ascii="Browallia New" w:hAnsi="Browallia New" w:cs="Browallia New"/>
          <w:b/>
          <w:bCs/>
          <w:sz w:val="28"/>
          <w:szCs w:val="28"/>
          <w:cs/>
          <w:lang w:val="en-GB"/>
        </w:rPr>
        <w:t>ที่ดิน อาคาร</w:t>
      </w:r>
      <w:r w:rsidR="008D7DD1" w:rsidRPr="0082726E">
        <w:rPr>
          <w:rFonts w:ascii="Browallia New" w:hAnsi="Browallia New" w:cs="Browallia New"/>
          <w:b/>
          <w:bCs/>
          <w:sz w:val="28"/>
          <w:szCs w:val="28"/>
          <w:lang w:val="en-GB"/>
        </w:rPr>
        <w:t xml:space="preserve"> </w:t>
      </w:r>
      <w:r w:rsidRPr="0082726E">
        <w:rPr>
          <w:rFonts w:ascii="Browallia New" w:hAnsi="Browallia New" w:cs="Browallia New"/>
          <w:b/>
          <w:bCs/>
          <w:sz w:val="28"/>
          <w:szCs w:val="28"/>
          <w:cs/>
          <w:lang w:val="en-GB"/>
        </w:rPr>
        <w:t>และอุปกรณ์</w:t>
      </w:r>
    </w:p>
    <w:p w14:paraId="509EB191" w14:textId="4452BCAA" w:rsidR="00EA0032" w:rsidRPr="000A5348" w:rsidRDefault="00EA0032" w:rsidP="003F5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rPr>
          <w:rFonts w:ascii="Browallia New" w:hAnsi="Browallia New" w:cs="Browallia New"/>
          <w:b/>
          <w:bCs/>
          <w:sz w:val="22"/>
          <w:szCs w:val="22"/>
          <w:lang w:val="en-GB"/>
        </w:rPr>
      </w:pPr>
    </w:p>
    <w:p w14:paraId="49592F42" w14:textId="5B9D558B" w:rsidR="00E349FC" w:rsidRPr="002246F0" w:rsidRDefault="00E349FC" w:rsidP="0032644E">
      <w:pPr>
        <w:tabs>
          <w:tab w:val="left" w:pos="426"/>
        </w:tabs>
        <w:ind w:left="426"/>
        <w:jc w:val="thaiDistribute"/>
        <w:rPr>
          <w:rFonts w:ascii="Browallia New" w:hAnsi="Browallia New" w:cs="Browallia New"/>
          <w:sz w:val="28"/>
          <w:szCs w:val="28"/>
        </w:rPr>
      </w:pPr>
      <w:r w:rsidRPr="002246F0">
        <w:rPr>
          <w:rFonts w:ascii="Browallia New" w:hAnsi="Browallia New" w:cs="Browallia New"/>
          <w:spacing w:val="-2"/>
          <w:sz w:val="28"/>
          <w:szCs w:val="28"/>
          <w:cs/>
        </w:rPr>
        <w:t>รายการเคลื่อนไหวของที่ดิน อาคาร และอุปกรณ์</w:t>
      </w:r>
      <w:r w:rsidR="00EB3FBF" w:rsidRPr="002246F0">
        <w:rPr>
          <w:rFonts w:ascii="Browallia New" w:hAnsi="Browallia New" w:cs="Browallia New"/>
          <w:spacing w:val="-2"/>
          <w:sz w:val="28"/>
          <w:szCs w:val="28"/>
          <w:cs/>
        </w:rPr>
        <w:t>สำหรับงวด</w:t>
      </w:r>
      <w:r w:rsidR="00133FB9">
        <w:rPr>
          <w:rFonts w:ascii="Browallia New" w:hAnsi="Browallia New" w:cs="Browallia New" w:hint="cs"/>
          <w:spacing w:val="-2"/>
          <w:sz w:val="28"/>
          <w:szCs w:val="28"/>
          <w:cs/>
        </w:rPr>
        <w:t>หก</w:t>
      </w:r>
      <w:r w:rsidR="00A57D6B" w:rsidRPr="00235043">
        <w:rPr>
          <w:rFonts w:ascii="Browallia New" w:hAnsi="Browallia New" w:cs="Browallia New"/>
          <w:sz w:val="28"/>
          <w:szCs w:val="28"/>
          <w:cs/>
        </w:rPr>
        <w:t xml:space="preserve">เดือนสิ้นสุดวันที่ </w:t>
      </w:r>
      <w:r w:rsidR="00133FB9" w:rsidRPr="00A67DCC">
        <w:rPr>
          <w:rFonts w:ascii="Browallia New" w:hAnsi="Browallia New" w:cs="Browallia New"/>
          <w:sz w:val="28"/>
          <w:szCs w:val="28"/>
          <w:lang w:val="en-GB"/>
        </w:rPr>
        <w:t>30</w:t>
      </w:r>
      <w:r w:rsidR="00133FB9" w:rsidRPr="00A67DCC">
        <w:rPr>
          <w:rFonts w:ascii="Browallia New" w:hAnsi="Browallia New" w:cs="Browallia New"/>
          <w:sz w:val="28"/>
          <w:szCs w:val="28"/>
          <w:cs/>
        </w:rPr>
        <w:t xml:space="preserve"> มิถุนายน</w:t>
      </w:r>
      <w:r w:rsidR="00133FB9" w:rsidRPr="00A67DCC">
        <w:rPr>
          <w:rFonts w:ascii="Browallia New" w:hAnsi="Browallia New" w:cs="Browallia New"/>
          <w:sz w:val="28"/>
          <w:szCs w:val="28"/>
        </w:rPr>
        <w:t xml:space="preserve"> </w:t>
      </w:r>
      <w:r w:rsidR="00A57D6B">
        <w:rPr>
          <w:rFonts w:ascii="Browallia New" w:hAnsi="Browallia New" w:cs="Browallia New"/>
          <w:sz w:val="28"/>
          <w:szCs w:val="28"/>
        </w:rPr>
        <w:t>2569</w:t>
      </w:r>
      <w:r w:rsidRPr="002246F0">
        <w:rPr>
          <w:rFonts w:ascii="Browallia New" w:hAnsi="Browallia New" w:cs="Browallia New"/>
          <w:spacing w:val="-2"/>
          <w:sz w:val="28"/>
          <w:szCs w:val="28"/>
          <w:cs/>
        </w:rPr>
        <w:t xml:space="preserve"> มีดังนี้</w:t>
      </w:r>
    </w:p>
    <w:p w14:paraId="270CA29B" w14:textId="77777777" w:rsidR="00325A5C" w:rsidRPr="00CA5733" w:rsidRDefault="00325A5C" w:rsidP="00325A5C">
      <w:pPr>
        <w:tabs>
          <w:tab w:val="left" w:pos="3390"/>
        </w:tabs>
        <w:spacing w:line="240" w:lineRule="auto"/>
        <w:ind w:left="426"/>
        <w:jc w:val="thaiDistribute"/>
        <w:rPr>
          <w:rFonts w:ascii="Browallia New" w:hAnsi="Browallia New" w:cs="Browallia New"/>
          <w:sz w:val="22"/>
          <w:szCs w:val="22"/>
        </w:rPr>
      </w:pPr>
    </w:p>
    <w:tbl>
      <w:tblPr>
        <w:tblW w:w="9015" w:type="dxa"/>
        <w:tblInd w:w="363" w:type="dxa"/>
        <w:tblLayout w:type="fixed"/>
        <w:tblCellMar>
          <w:left w:w="72" w:type="dxa"/>
          <w:right w:w="72" w:type="dxa"/>
        </w:tblCellMar>
        <w:tblLook w:val="0000" w:firstRow="0" w:lastRow="0" w:firstColumn="0" w:lastColumn="0" w:noHBand="0" w:noVBand="0"/>
      </w:tblPr>
      <w:tblGrid>
        <w:gridCol w:w="4605"/>
        <w:gridCol w:w="2087"/>
        <w:gridCol w:w="169"/>
        <w:gridCol w:w="2154"/>
      </w:tblGrid>
      <w:tr w:rsidR="00E2476E" w:rsidRPr="00235043" w14:paraId="374CEB73" w14:textId="77777777" w:rsidTr="00E4741A">
        <w:trPr>
          <w:cantSplit/>
        </w:trPr>
        <w:tc>
          <w:tcPr>
            <w:tcW w:w="4605" w:type="dxa"/>
          </w:tcPr>
          <w:p w14:paraId="2AC6EB9A" w14:textId="77777777" w:rsidR="00E2476E" w:rsidRPr="00235043" w:rsidRDefault="00E2476E" w:rsidP="00204A5D">
            <w:pPr>
              <w:tabs>
                <w:tab w:val="left" w:pos="3390"/>
              </w:tabs>
              <w:spacing w:line="240" w:lineRule="auto"/>
              <w:ind w:left="426"/>
              <w:jc w:val="thaiDistribute"/>
              <w:rPr>
                <w:rFonts w:ascii="Browallia New" w:hAnsi="Browallia New" w:cs="Browallia New"/>
                <w:sz w:val="28"/>
                <w:szCs w:val="28"/>
                <w:cs/>
              </w:rPr>
            </w:pPr>
          </w:p>
        </w:tc>
        <w:tc>
          <w:tcPr>
            <w:tcW w:w="4410" w:type="dxa"/>
            <w:gridSpan w:val="3"/>
            <w:vAlign w:val="bottom"/>
          </w:tcPr>
          <w:p w14:paraId="10D7866E" w14:textId="77777777" w:rsidR="00E2476E" w:rsidRPr="00235043" w:rsidRDefault="00E2476E" w:rsidP="00204A5D">
            <w:pPr>
              <w:spacing w:line="240" w:lineRule="auto"/>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lang w:val="en-GB"/>
              </w:rPr>
              <w:t xml:space="preserve">: </w:t>
            </w:r>
            <w:r w:rsidRPr="00235043">
              <w:rPr>
                <w:rFonts w:ascii="Browallia New" w:hAnsi="Browallia New" w:cs="Browallia New"/>
                <w:sz w:val="28"/>
                <w:szCs w:val="28"/>
                <w:cs/>
              </w:rPr>
              <w:t>พันบาท)</w:t>
            </w:r>
          </w:p>
        </w:tc>
      </w:tr>
      <w:tr w:rsidR="00E2476E" w:rsidRPr="00235043" w14:paraId="27DE6F1C" w14:textId="77777777" w:rsidTr="00E4741A">
        <w:trPr>
          <w:cantSplit/>
        </w:trPr>
        <w:tc>
          <w:tcPr>
            <w:tcW w:w="4605" w:type="dxa"/>
          </w:tcPr>
          <w:p w14:paraId="1CF16B2E" w14:textId="77777777" w:rsidR="00E2476E" w:rsidRPr="00235043" w:rsidRDefault="00E2476E" w:rsidP="00204A5D">
            <w:pPr>
              <w:tabs>
                <w:tab w:val="left" w:pos="3390"/>
              </w:tabs>
              <w:spacing w:line="240" w:lineRule="auto"/>
              <w:ind w:left="426"/>
              <w:jc w:val="thaiDistribute"/>
              <w:rPr>
                <w:rFonts w:ascii="Browallia New" w:hAnsi="Browallia New" w:cs="Browallia New"/>
                <w:sz w:val="28"/>
                <w:szCs w:val="28"/>
                <w:cs/>
              </w:rPr>
            </w:pPr>
          </w:p>
        </w:tc>
        <w:tc>
          <w:tcPr>
            <w:tcW w:w="2087" w:type="dxa"/>
            <w:tcBorders>
              <w:bottom w:val="single" w:sz="4" w:space="0" w:color="auto"/>
            </w:tcBorders>
            <w:vAlign w:val="center"/>
          </w:tcPr>
          <w:p w14:paraId="23BBA4B5" w14:textId="4ACBF152" w:rsidR="00E2476E" w:rsidRPr="00235043" w:rsidRDefault="00E4741A" w:rsidP="00204A5D">
            <w:pPr>
              <w:spacing w:line="240" w:lineRule="auto"/>
              <w:jc w:val="center"/>
              <w:rPr>
                <w:rFonts w:ascii="Browallia New" w:hAnsi="Browallia New" w:cs="Browallia New"/>
                <w:sz w:val="28"/>
                <w:szCs w:val="28"/>
                <w:cs/>
              </w:rPr>
            </w:pPr>
            <w:r w:rsidRPr="00235043">
              <w:rPr>
                <w:rFonts w:ascii="Browallia New" w:hAnsi="Browallia New" w:cs="Browallia New"/>
                <w:sz w:val="28"/>
                <w:szCs w:val="28"/>
                <w:cs/>
              </w:rPr>
              <w:br/>
            </w:r>
            <w:r w:rsidR="00E2476E" w:rsidRPr="00235043">
              <w:rPr>
                <w:rFonts w:ascii="Browallia New" w:hAnsi="Browallia New" w:cs="Browallia New"/>
                <w:sz w:val="28"/>
                <w:szCs w:val="28"/>
                <w:cs/>
              </w:rPr>
              <w:t>ข้อมูลทางการเงินรวม</w:t>
            </w:r>
          </w:p>
        </w:tc>
        <w:tc>
          <w:tcPr>
            <w:tcW w:w="169" w:type="dxa"/>
          </w:tcPr>
          <w:p w14:paraId="70AA7936" w14:textId="77777777" w:rsidR="00E2476E" w:rsidRPr="00235043" w:rsidRDefault="00E2476E" w:rsidP="00204A5D">
            <w:pPr>
              <w:tabs>
                <w:tab w:val="left" w:pos="3390"/>
              </w:tabs>
              <w:spacing w:line="240" w:lineRule="auto"/>
              <w:ind w:left="426"/>
              <w:jc w:val="thaiDistribute"/>
              <w:rPr>
                <w:rFonts w:ascii="Browallia New" w:hAnsi="Browallia New" w:cs="Browallia New"/>
                <w:sz w:val="28"/>
                <w:szCs w:val="28"/>
                <w:cs/>
              </w:rPr>
            </w:pPr>
          </w:p>
        </w:tc>
        <w:tc>
          <w:tcPr>
            <w:tcW w:w="2154" w:type="dxa"/>
            <w:tcBorders>
              <w:bottom w:val="single" w:sz="4" w:space="0" w:color="auto"/>
            </w:tcBorders>
            <w:vAlign w:val="center"/>
          </w:tcPr>
          <w:p w14:paraId="56F8F511" w14:textId="62C56BF8" w:rsidR="00E2476E" w:rsidRPr="00235043" w:rsidRDefault="00E2476E" w:rsidP="00CA69AC">
            <w:pPr>
              <w:spacing w:line="240" w:lineRule="auto"/>
              <w:jc w:val="center"/>
              <w:rPr>
                <w:rFonts w:ascii="Browallia New" w:hAnsi="Browallia New" w:cs="Browallia New"/>
                <w:sz w:val="28"/>
                <w:szCs w:val="28"/>
                <w:cs/>
              </w:rPr>
            </w:pPr>
            <w:r w:rsidRPr="00235043">
              <w:rPr>
                <w:rFonts w:ascii="Browallia New" w:hAnsi="Browallia New" w:cs="Browallia New"/>
                <w:sz w:val="28"/>
                <w:szCs w:val="28"/>
                <w:cs/>
              </w:rPr>
              <w:t>ข้อมูลทางการเงิน</w:t>
            </w:r>
            <w:r w:rsidR="00E4741A" w:rsidRPr="00235043">
              <w:rPr>
                <w:rFonts w:ascii="Browallia New" w:hAnsi="Browallia New" w:cs="Browallia New"/>
                <w:sz w:val="28"/>
                <w:szCs w:val="28"/>
                <w:cs/>
              </w:rPr>
              <w:br/>
            </w:r>
            <w:r w:rsidRPr="00235043">
              <w:rPr>
                <w:rFonts w:ascii="Browallia New" w:hAnsi="Browallia New" w:cs="Browallia New"/>
                <w:sz w:val="28"/>
                <w:szCs w:val="28"/>
                <w:cs/>
              </w:rPr>
              <w:t>เฉพาะบริษัท</w:t>
            </w:r>
          </w:p>
        </w:tc>
      </w:tr>
      <w:tr w:rsidR="00E2476E" w:rsidRPr="00235043" w14:paraId="66136851" w14:textId="77777777" w:rsidTr="00A57D6B">
        <w:trPr>
          <w:cantSplit/>
          <w:trHeight w:hRule="exact" w:val="397"/>
        </w:trPr>
        <w:tc>
          <w:tcPr>
            <w:tcW w:w="4605" w:type="dxa"/>
          </w:tcPr>
          <w:p w14:paraId="1B594829" w14:textId="77777777" w:rsidR="00E2476E" w:rsidRPr="00592913" w:rsidRDefault="00E2476E" w:rsidP="00204A5D">
            <w:pPr>
              <w:tabs>
                <w:tab w:val="left" w:pos="3390"/>
              </w:tabs>
              <w:spacing w:line="240" w:lineRule="auto"/>
              <w:ind w:left="426"/>
              <w:jc w:val="thaiDistribute"/>
              <w:rPr>
                <w:rFonts w:ascii="Browallia New" w:hAnsi="Browallia New" w:cs="Browallia New"/>
                <w:sz w:val="12"/>
                <w:szCs w:val="12"/>
                <w:cs/>
              </w:rPr>
            </w:pPr>
          </w:p>
        </w:tc>
        <w:tc>
          <w:tcPr>
            <w:tcW w:w="2087" w:type="dxa"/>
            <w:tcBorders>
              <w:top w:val="single" w:sz="4" w:space="0" w:color="auto"/>
            </w:tcBorders>
          </w:tcPr>
          <w:p w14:paraId="5A7E3493" w14:textId="77777777" w:rsidR="00E2476E" w:rsidRPr="00592913" w:rsidRDefault="00E2476E" w:rsidP="00204A5D">
            <w:pPr>
              <w:tabs>
                <w:tab w:val="left" w:pos="3390"/>
              </w:tabs>
              <w:spacing w:line="240" w:lineRule="auto"/>
              <w:ind w:left="426"/>
              <w:jc w:val="thaiDistribute"/>
              <w:rPr>
                <w:rFonts w:ascii="Browallia New" w:hAnsi="Browallia New" w:cs="Browallia New"/>
                <w:sz w:val="12"/>
                <w:szCs w:val="12"/>
                <w:cs/>
              </w:rPr>
            </w:pPr>
          </w:p>
        </w:tc>
        <w:tc>
          <w:tcPr>
            <w:tcW w:w="169" w:type="dxa"/>
          </w:tcPr>
          <w:p w14:paraId="36B3E0D1" w14:textId="77777777" w:rsidR="00E2476E" w:rsidRPr="00592913" w:rsidRDefault="00E2476E" w:rsidP="00204A5D">
            <w:pPr>
              <w:tabs>
                <w:tab w:val="left" w:pos="3390"/>
              </w:tabs>
              <w:spacing w:line="240" w:lineRule="auto"/>
              <w:ind w:left="426"/>
              <w:jc w:val="thaiDistribute"/>
              <w:rPr>
                <w:rFonts w:ascii="Browallia New" w:hAnsi="Browallia New" w:cs="Browallia New"/>
                <w:sz w:val="12"/>
                <w:szCs w:val="12"/>
                <w:cs/>
              </w:rPr>
            </w:pPr>
          </w:p>
        </w:tc>
        <w:tc>
          <w:tcPr>
            <w:tcW w:w="2154" w:type="dxa"/>
            <w:tcBorders>
              <w:top w:val="single" w:sz="4" w:space="0" w:color="auto"/>
            </w:tcBorders>
          </w:tcPr>
          <w:p w14:paraId="2DC47D9B" w14:textId="77777777" w:rsidR="00E2476E" w:rsidRPr="00592913" w:rsidRDefault="00E2476E" w:rsidP="00204A5D">
            <w:pPr>
              <w:tabs>
                <w:tab w:val="left" w:pos="3390"/>
              </w:tabs>
              <w:spacing w:line="240" w:lineRule="auto"/>
              <w:ind w:left="426"/>
              <w:jc w:val="thaiDistribute"/>
              <w:rPr>
                <w:rFonts w:ascii="Browallia New" w:hAnsi="Browallia New" w:cs="Browallia New"/>
                <w:sz w:val="12"/>
                <w:szCs w:val="12"/>
                <w:cs/>
              </w:rPr>
            </w:pPr>
          </w:p>
        </w:tc>
      </w:tr>
      <w:tr w:rsidR="00081D98" w:rsidRPr="00235043" w14:paraId="5671C4E0" w14:textId="77777777" w:rsidTr="00A57D6B">
        <w:trPr>
          <w:cantSplit/>
          <w:trHeight w:val="80"/>
        </w:trPr>
        <w:tc>
          <w:tcPr>
            <w:tcW w:w="4605" w:type="dxa"/>
          </w:tcPr>
          <w:p w14:paraId="73808B7B" w14:textId="3D11EA86" w:rsidR="00081D98" w:rsidRPr="00C56A45" w:rsidRDefault="00EB5E7B" w:rsidP="00A57D6B">
            <w:pPr>
              <w:tabs>
                <w:tab w:val="left" w:pos="3390"/>
              </w:tabs>
              <w:spacing w:line="240" w:lineRule="auto"/>
              <w:jc w:val="thaiDistribute"/>
              <w:rPr>
                <w:rFonts w:ascii="Browallia New" w:hAnsi="Browallia New" w:cs="Browallia New"/>
                <w:sz w:val="28"/>
                <w:szCs w:val="28"/>
                <w:cs/>
              </w:rPr>
            </w:pPr>
            <w:r w:rsidRPr="00C56A45">
              <w:rPr>
                <w:rFonts w:ascii="Browallia New" w:hAnsi="Browallia New" w:cs="Browallia New"/>
                <w:sz w:val="28"/>
                <w:szCs w:val="28"/>
                <w:cs/>
              </w:rPr>
              <w:t>มูลค่าสุทธิตามบัญชี</w:t>
            </w:r>
            <w:r w:rsidR="003143CD" w:rsidRPr="00C56A45">
              <w:rPr>
                <w:rFonts w:ascii="Browallia New" w:hAnsi="Browallia New" w:cs="Browallia New"/>
                <w:sz w:val="28"/>
                <w:szCs w:val="28"/>
                <w:cs/>
              </w:rPr>
              <w:t xml:space="preserve"> ณ วันที่ </w:t>
            </w:r>
            <w:r w:rsidR="003143CD" w:rsidRPr="00C56A45">
              <w:rPr>
                <w:rFonts w:ascii="Browallia New" w:hAnsi="Browallia New" w:cs="Browallia New"/>
                <w:sz w:val="28"/>
                <w:szCs w:val="28"/>
              </w:rPr>
              <w:t xml:space="preserve">1 </w:t>
            </w:r>
            <w:r w:rsidR="003143CD" w:rsidRPr="00C56A45">
              <w:rPr>
                <w:rFonts w:ascii="Browallia New" w:hAnsi="Browallia New" w:cs="Browallia New"/>
                <w:sz w:val="28"/>
                <w:szCs w:val="28"/>
                <w:cs/>
              </w:rPr>
              <w:t xml:space="preserve">มกราคม </w:t>
            </w:r>
            <w:r w:rsidR="003158CD" w:rsidRPr="00C56A45">
              <w:rPr>
                <w:rFonts w:ascii="Browallia New" w:hAnsi="Browallia New" w:cs="Browallia New"/>
                <w:sz w:val="28"/>
                <w:szCs w:val="28"/>
              </w:rPr>
              <w:t>256</w:t>
            </w:r>
            <w:r w:rsidR="00A57D6B">
              <w:rPr>
                <w:rFonts w:ascii="Browallia New" w:hAnsi="Browallia New" w:cs="Browallia New"/>
                <w:sz w:val="28"/>
                <w:szCs w:val="28"/>
              </w:rPr>
              <w:t>9</w:t>
            </w:r>
          </w:p>
        </w:tc>
        <w:tc>
          <w:tcPr>
            <w:tcW w:w="2087" w:type="dxa"/>
            <w:vAlign w:val="bottom"/>
          </w:tcPr>
          <w:p w14:paraId="2573D6F6" w14:textId="6E1DC30D" w:rsidR="00081D98" w:rsidRPr="00C82C80" w:rsidRDefault="000B037B" w:rsidP="00C320BC">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C82C80">
              <w:rPr>
                <w:rFonts w:ascii="Browallia New" w:hAnsi="Browallia New" w:cs="Browallia New"/>
                <w:snapToGrid w:val="0"/>
                <w:color w:val="000000"/>
                <w:sz w:val="28"/>
                <w:szCs w:val="28"/>
                <w:lang w:eastAsia="th-TH"/>
              </w:rPr>
              <w:t>3,141</w:t>
            </w:r>
            <w:r w:rsidR="00C82C80" w:rsidRPr="00C82C80">
              <w:rPr>
                <w:rFonts w:ascii="Browallia New" w:hAnsi="Browallia New" w:cs="Browallia New"/>
                <w:snapToGrid w:val="0"/>
                <w:color w:val="000000"/>
                <w:sz w:val="28"/>
                <w:szCs w:val="28"/>
                <w:lang w:eastAsia="th-TH"/>
              </w:rPr>
              <w:t>,738</w:t>
            </w:r>
          </w:p>
        </w:tc>
        <w:tc>
          <w:tcPr>
            <w:tcW w:w="169" w:type="dxa"/>
            <w:vAlign w:val="bottom"/>
          </w:tcPr>
          <w:p w14:paraId="680A56C9" w14:textId="77777777" w:rsidR="00081D98" w:rsidRPr="00C56A45" w:rsidRDefault="00081D98" w:rsidP="00DF2569">
            <w:pPr>
              <w:tabs>
                <w:tab w:val="left" w:pos="3390"/>
              </w:tabs>
              <w:spacing w:line="240" w:lineRule="auto"/>
              <w:ind w:left="426"/>
              <w:jc w:val="right"/>
              <w:rPr>
                <w:rFonts w:ascii="Browallia New" w:hAnsi="Browallia New" w:cs="Browallia New"/>
                <w:sz w:val="28"/>
                <w:szCs w:val="28"/>
                <w:cs/>
                <w:lang w:val="en-GB"/>
              </w:rPr>
            </w:pPr>
          </w:p>
        </w:tc>
        <w:tc>
          <w:tcPr>
            <w:tcW w:w="2154" w:type="dxa"/>
            <w:vAlign w:val="bottom"/>
          </w:tcPr>
          <w:p w14:paraId="6FB0386E" w14:textId="4709F949" w:rsidR="00081D98" w:rsidRPr="000067C5" w:rsidRDefault="00CA7989" w:rsidP="00C320BC">
            <w:pPr>
              <w:tabs>
                <w:tab w:val="clear" w:pos="227"/>
                <w:tab w:val="clear" w:pos="454"/>
                <w:tab w:val="clear" w:pos="680"/>
                <w:tab w:val="left" w:pos="720"/>
              </w:tabs>
              <w:spacing w:line="240" w:lineRule="auto"/>
              <w:ind w:right="40"/>
              <w:jc w:val="right"/>
              <w:rPr>
                <w:rFonts w:ascii="Browallia New" w:hAnsi="Browallia New" w:cs="Browallia New"/>
                <w:color w:val="000000"/>
                <w:sz w:val="28"/>
                <w:szCs w:val="28"/>
              </w:rPr>
            </w:pPr>
            <w:r w:rsidRPr="000067C5">
              <w:rPr>
                <w:rFonts w:ascii="Browallia New" w:hAnsi="Browallia New" w:cs="Browallia New"/>
                <w:color w:val="000000"/>
                <w:sz w:val="28"/>
                <w:szCs w:val="28"/>
              </w:rPr>
              <w:t>839,058</w:t>
            </w:r>
          </w:p>
        </w:tc>
      </w:tr>
      <w:tr w:rsidR="00E2476E" w:rsidRPr="00235043" w14:paraId="6878301E" w14:textId="77777777" w:rsidTr="00A57D6B">
        <w:trPr>
          <w:cantSplit/>
          <w:trHeight w:val="80"/>
        </w:trPr>
        <w:tc>
          <w:tcPr>
            <w:tcW w:w="4605" w:type="dxa"/>
          </w:tcPr>
          <w:p w14:paraId="32814BAB" w14:textId="19A94DA2" w:rsidR="00E2476E" w:rsidRPr="00C56A45" w:rsidRDefault="00E2476E" w:rsidP="005F6A65">
            <w:pPr>
              <w:tabs>
                <w:tab w:val="left" w:pos="3390"/>
              </w:tabs>
              <w:spacing w:line="240" w:lineRule="auto"/>
              <w:jc w:val="thaiDistribute"/>
              <w:rPr>
                <w:rFonts w:ascii="Browallia New" w:hAnsi="Browallia New" w:cs="Browallia New"/>
                <w:sz w:val="28"/>
                <w:szCs w:val="28"/>
                <w:cs/>
              </w:rPr>
            </w:pPr>
            <w:r w:rsidRPr="00C56A45">
              <w:rPr>
                <w:rFonts w:ascii="Browallia New" w:hAnsi="Browallia New" w:cs="Browallia New"/>
                <w:sz w:val="28"/>
                <w:szCs w:val="28"/>
                <w:cs/>
              </w:rPr>
              <w:t>ซื้อ</w:t>
            </w:r>
            <w:r w:rsidRPr="00C56A45">
              <w:rPr>
                <w:rFonts w:ascii="Browallia New" w:hAnsi="Browallia New" w:cs="Browallia New"/>
                <w:sz w:val="28"/>
                <w:szCs w:val="28"/>
                <w:cs/>
                <w:lang w:val="en-GB"/>
              </w:rPr>
              <w:t>ระหว่างงวด</w:t>
            </w:r>
          </w:p>
        </w:tc>
        <w:tc>
          <w:tcPr>
            <w:tcW w:w="2087" w:type="dxa"/>
            <w:vAlign w:val="bottom"/>
          </w:tcPr>
          <w:p w14:paraId="3C0DA92E" w14:textId="0EAD2A7F" w:rsidR="00E2476E" w:rsidRPr="00C56A45" w:rsidRDefault="00F75F28"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F75F28">
              <w:rPr>
                <w:rFonts w:ascii="Browallia New" w:hAnsi="Browallia New" w:cs="Browallia New"/>
                <w:sz w:val="28"/>
                <w:szCs w:val="28"/>
              </w:rPr>
              <w:t>13,</w:t>
            </w:r>
            <w:r w:rsidR="001D22C7" w:rsidRPr="001D22C7">
              <w:rPr>
                <w:rFonts w:ascii="Browallia New" w:hAnsi="Browallia New" w:cs="Browallia New"/>
                <w:sz w:val="28"/>
                <w:szCs w:val="28"/>
              </w:rPr>
              <w:t>198</w:t>
            </w:r>
          </w:p>
        </w:tc>
        <w:tc>
          <w:tcPr>
            <w:tcW w:w="169" w:type="dxa"/>
            <w:vAlign w:val="bottom"/>
          </w:tcPr>
          <w:p w14:paraId="732030E2" w14:textId="77777777" w:rsidR="00E2476E" w:rsidRPr="00C56A45"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vAlign w:val="bottom"/>
          </w:tcPr>
          <w:p w14:paraId="350052E0" w14:textId="1D6205AD" w:rsidR="00E2476E" w:rsidRPr="000067C5" w:rsidRDefault="00D10534"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0067C5">
              <w:rPr>
                <w:rFonts w:ascii="Browallia New" w:hAnsi="Browallia New" w:cs="Browallia New"/>
                <w:sz w:val="28"/>
                <w:szCs w:val="28"/>
                <w:lang w:val="en-GB"/>
              </w:rPr>
              <w:t>2,69</w:t>
            </w:r>
            <w:r w:rsidR="00F23021" w:rsidRPr="000067C5">
              <w:rPr>
                <w:rFonts w:ascii="Browallia New" w:hAnsi="Browallia New" w:cs="Browallia New"/>
                <w:sz w:val="28"/>
                <w:szCs w:val="28"/>
                <w:lang w:val="en-GB"/>
              </w:rPr>
              <w:t>2</w:t>
            </w:r>
          </w:p>
        </w:tc>
      </w:tr>
      <w:tr w:rsidR="003B393A" w:rsidRPr="00235043" w14:paraId="26597121" w14:textId="77777777" w:rsidTr="00A57D6B">
        <w:trPr>
          <w:cantSplit/>
          <w:trHeight w:val="80"/>
        </w:trPr>
        <w:tc>
          <w:tcPr>
            <w:tcW w:w="4605" w:type="dxa"/>
          </w:tcPr>
          <w:p w14:paraId="777E7860" w14:textId="6BE96DF4" w:rsidR="003B393A" w:rsidRPr="00C56A45" w:rsidRDefault="003B393A" w:rsidP="005F6A65">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รับโอนจากที่ดินรอการพัฒนา</w:t>
            </w:r>
          </w:p>
        </w:tc>
        <w:tc>
          <w:tcPr>
            <w:tcW w:w="2087" w:type="dxa"/>
            <w:vAlign w:val="bottom"/>
          </w:tcPr>
          <w:p w14:paraId="49DCEE90" w14:textId="5179D353" w:rsidR="003B393A" w:rsidRPr="00F75F28" w:rsidRDefault="00874A9F"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18</w:t>
            </w:r>
            <w:r w:rsidR="000469D2">
              <w:rPr>
                <w:rFonts w:ascii="Browallia New" w:hAnsi="Browallia New" w:cs="Browallia New"/>
                <w:sz w:val="28"/>
                <w:szCs w:val="28"/>
              </w:rPr>
              <w:t>,042</w:t>
            </w:r>
          </w:p>
        </w:tc>
        <w:tc>
          <w:tcPr>
            <w:tcW w:w="169" w:type="dxa"/>
            <w:vAlign w:val="bottom"/>
          </w:tcPr>
          <w:p w14:paraId="3BB8F589" w14:textId="77777777" w:rsidR="003B393A" w:rsidRPr="00C56A45" w:rsidRDefault="003B393A"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vAlign w:val="bottom"/>
          </w:tcPr>
          <w:p w14:paraId="41B05FD6" w14:textId="49AD07B2" w:rsidR="003B393A" w:rsidRPr="000067C5" w:rsidRDefault="000469D2"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27673C" w:rsidRPr="00235043" w14:paraId="308D81C9" w14:textId="77777777" w:rsidTr="00A57D6B">
        <w:trPr>
          <w:cantSplit/>
          <w:trHeight w:val="80"/>
        </w:trPr>
        <w:tc>
          <w:tcPr>
            <w:tcW w:w="4605" w:type="dxa"/>
          </w:tcPr>
          <w:p w14:paraId="5608A340" w14:textId="5EA402F4" w:rsidR="0027673C" w:rsidRPr="00C56A45" w:rsidRDefault="0027673C" w:rsidP="0027673C">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ขายระหว่างงวด</w:t>
            </w:r>
          </w:p>
        </w:tc>
        <w:tc>
          <w:tcPr>
            <w:tcW w:w="2087" w:type="dxa"/>
            <w:vAlign w:val="bottom"/>
          </w:tcPr>
          <w:p w14:paraId="246BBBF2" w14:textId="5411E99F" w:rsidR="0027673C" w:rsidRPr="00C56A45" w:rsidRDefault="0027673C" w:rsidP="0027673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0067C5">
              <w:rPr>
                <w:rFonts w:ascii="Browallia New" w:hAnsi="Browallia New" w:cs="Browallia New" w:hint="cs"/>
                <w:snapToGrid w:val="0"/>
                <w:color w:val="000000"/>
                <w:sz w:val="28"/>
                <w:szCs w:val="28"/>
                <w:cs/>
                <w:lang w:eastAsia="th-TH"/>
              </w:rPr>
              <w:t>(</w:t>
            </w:r>
            <w:r w:rsidR="00CB1818">
              <w:rPr>
                <w:rFonts w:ascii="Browallia New" w:hAnsi="Browallia New" w:cs="Browallia New"/>
                <w:snapToGrid w:val="0"/>
                <w:color w:val="000000"/>
                <w:sz w:val="28"/>
                <w:szCs w:val="28"/>
                <w:lang w:eastAsia="th-TH"/>
              </w:rPr>
              <w:t>433</w:t>
            </w:r>
            <w:r w:rsidRPr="000067C5">
              <w:rPr>
                <w:rFonts w:ascii="Browallia New" w:hAnsi="Browallia New" w:cs="Browallia New" w:hint="cs"/>
                <w:snapToGrid w:val="0"/>
                <w:color w:val="000000"/>
                <w:sz w:val="28"/>
                <w:szCs w:val="28"/>
                <w:cs/>
                <w:lang w:eastAsia="th-TH"/>
              </w:rPr>
              <w:t>)</w:t>
            </w:r>
          </w:p>
        </w:tc>
        <w:tc>
          <w:tcPr>
            <w:tcW w:w="169" w:type="dxa"/>
            <w:vAlign w:val="bottom"/>
          </w:tcPr>
          <w:p w14:paraId="541609C1" w14:textId="77777777" w:rsidR="0027673C" w:rsidRPr="00C56A45" w:rsidRDefault="0027673C" w:rsidP="0027673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vAlign w:val="bottom"/>
          </w:tcPr>
          <w:p w14:paraId="6C811EF5" w14:textId="19B4739D" w:rsidR="0027673C" w:rsidRPr="000067C5" w:rsidRDefault="0027673C" w:rsidP="0027673C">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0067C5">
              <w:rPr>
                <w:rFonts w:ascii="Browallia New" w:hAnsi="Browallia New" w:cs="Browallia New" w:hint="cs"/>
                <w:snapToGrid w:val="0"/>
                <w:color w:val="000000"/>
                <w:sz w:val="28"/>
                <w:szCs w:val="28"/>
                <w:cs/>
                <w:lang w:eastAsia="th-TH"/>
              </w:rPr>
              <w:t>(</w:t>
            </w:r>
            <w:r w:rsidRPr="000067C5">
              <w:rPr>
                <w:rFonts w:ascii="Browallia New" w:hAnsi="Browallia New" w:cs="Browallia New"/>
                <w:snapToGrid w:val="0"/>
                <w:color w:val="000000"/>
                <w:sz w:val="28"/>
                <w:szCs w:val="28"/>
                <w:lang w:eastAsia="th-TH"/>
              </w:rPr>
              <w:t>3</w:t>
            </w:r>
            <w:r w:rsidR="003E1014">
              <w:rPr>
                <w:rFonts w:ascii="Browallia New" w:hAnsi="Browallia New" w:cs="Browallia New"/>
                <w:snapToGrid w:val="0"/>
                <w:color w:val="000000"/>
                <w:sz w:val="28"/>
                <w:szCs w:val="28"/>
                <w:lang w:eastAsia="th-TH"/>
              </w:rPr>
              <w:t>82</w:t>
            </w:r>
            <w:r w:rsidRPr="000067C5">
              <w:rPr>
                <w:rFonts w:ascii="Browallia New" w:hAnsi="Browallia New" w:cs="Browallia New" w:hint="cs"/>
                <w:snapToGrid w:val="0"/>
                <w:color w:val="000000"/>
                <w:sz w:val="28"/>
                <w:szCs w:val="28"/>
                <w:cs/>
                <w:lang w:eastAsia="th-TH"/>
              </w:rPr>
              <w:t>)</w:t>
            </w:r>
          </w:p>
        </w:tc>
      </w:tr>
      <w:tr w:rsidR="0027673C" w:rsidRPr="00235043" w14:paraId="1DF89A47" w14:textId="77777777">
        <w:trPr>
          <w:cantSplit/>
          <w:trHeight w:val="80"/>
        </w:trPr>
        <w:tc>
          <w:tcPr>
            <w:tcW w:w="4605" w:type="dxa"/>
          </w:tcPr>
          <w:p w14:paraId="14BC20D8" w14:textId="1593496D" w:rsidR="0027673C" w:rsidRPr="00C56A45" w:rsidRDefault="0027673C" w:rsidP="0027673C">
            <w:pPr>
              <w:tabs>
                <w:tab w:val="left" w:pos="3390"/>
              </w:tabs>
              <w:spacing w:line="240" w:lineRule="auto"/>
              <w:jc w:val="thaiDistribute"/>
              <w:rPr>
                <w:rFonts w:ascii="Browallia New" w:hAnsi="Browallia New" w:cs="Browallia New"/>
                <w:sz w:val="28"/>
                <w:szCs w:val="28"/>
                <w:cs/>
              </w:rPr>
            </w:pPr>
            <w:r w:rsidRPr="00C56A45">
              <w:rPr>
                <w:rFonts w:ascii="Browallia New" w:hAnsi="Browallia New" w:cs="Browallia New"/>
                <w:sz w:val="28"/>
                <w:szCs w:val="28"/>
                <w:cs/>
              </w:rPr>
              <w:t>ตัดจำหน่ายระหว่างงวด</w:t>
            </w:r>
          </w:p>
        </w:tc>
        <w:tc>
          <w:tcPr>
            <w:tcW w:w="2087" w:type="dxa"/>
            <w:vAlign w:val="bottom"/>
          </w:tcPr>
          <w:p w14:paraId="37937544" w14:textId="2781CFDD" w:rsidR="0027673C" w:rsidRPr="00C56A45" w:rsidRDefault="00103F8F" w:rsidP="0027673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000067C5">
              <w:rPr>
                <w:rFonts w:ascii="Browallia New" w:hAnsi="Browallia New" w:cs="Browallia New" w:hint="cs"/>
                <w:snapToGrid w:val="0"/>
                <w:color w:val="000000"/>
                <w:sz w:val="28"/>
                <w:szCs w:val="28"/>
                <w:cs/>
                <w:lang w:eastAsia="th-TH"/>
              </w:rPr>
              <w:t>(</w:t>
            </w:r>
            <w:r w:rsidRPr="00103F8F">
              <w:rPr>
                <w:rFonts w:ascii="Browallia New" w:hAnsi="Browallia New" w:cs="Browallia New"/>
                <w:sz w:val="28"/>
                <w:szCs w:val="28"/>
                <w:lang w:val="en-GB"/>
              </w:rPr>
              <w:t>36,</w:t>
            </w:r>
            <w:r w:rsidR="002F42A4">
              <w:rPr>
                <w:rFonts w:ascii="Browallia New" w:hAnsi="Browallia New" w:cs="Browallia New"/>
                <w:sz w:val="28"/>
                <w:szCs w:val="28"/>
                <w:lang w:val="en-GB"/>
              </w:rPr>
              <w:t>100</w:t>
            </w:r>
            <w:r w:rsidRPr="000067C5">
              <w:rPr>
                <w:rFonts w:ascii="Browallia New" w:hAnsi="Browallia New" w:cs="Browallia New" w:hint="cs"/>
                <w:snapToGrid w:val="0"/>
                <w:color w:val="000000"/>
                <w:sz w:val="28"/>
                <w:szCs w:val="28"/>
                <w:cs/>
                <w:lang w:eastAsia="th-TH"/>
              </w:rPr>
              <w:t>)</w:t>
            </w:r>
          </w:p>
        </w:tc>
        <w:tc>
          <w:tcPr>
            <w:tcW w:w="169" w:type="dxa"/>
            <w:vAlign w:val="bottom"/>
          </w:tcPr>
          <w:p w14:paraId="2F06889F" w14:textId="77777777" w:rsidR="0027673C" w:rsidRPr="00C56A45" w:rsidRDefault="0027673C" w:rsidP="0027673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vAlign w:val="bottom"/>
          </w:tcPr>
          <w:p w14:paraId="28B40A37" w14:textId="211C7AA6" w:rsidR="0027673C" w:rsidRPr="000067C5" w:rsidRDefault="0027673C" w:rsidP="0027673C">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0067C5">
              <w:rPr>
                <w:rFonts w:ascii="Browallia New" w:hAnsi="Browallia New" w:cs="Browallia New" w:hint="cs"/>
                <w:snapToGrid w:val="0"/>
                <w:color w:val="000000"/>
                <w:sz w:val="28"/>
                <w:szCs w:val="28"/>
                <w:cs/>
                <w:lang w:eastAsia="th-TH"/>
              </w:rPr>
              <w:t>(</w:t>
            </w:r>
            <w:r w:rsidRPr="000067C5">
              <w:rPr>
                <w:rFonts w:ascii="Browallia New" w:hAnsi="Browallia New" w:cs="Browallia New"/>
                <w:snapToGrid w:val="0"/>
                <w:color w:val="000000"/>
                <w:sz w:val="28"/>
                <w:szCs w:val="28"/>
                <w:cs/>
                <w:lang w:eastAsia="th-TH"/>
              </w:rPr>
              <w:t>35</w:t>
            </w:r>
            <w:r w:rsidRPr="000067C5">
              <w:rPr>
                <w:rFonts w:ascii="Browallia New" w:hAnsi="Browallia New" w:cs="Browallia New"/>
                <w:snapToGrid w:val="0"/>
                <w:color w:val="000000"/>
                <w:sz w:val="28"/>
                <w:szCs w:val="28"/>
                <w:lang w:eastAsia="th-TH"/>
              </w:rPr>
              <w:t>,</w:t>
            </w:r>
            <w:r w:rsidR="003E1014">
              <w:rPr>
                <w:rFonts w:ascii="Browallia New" w:hAnsi="Browallia New" w:cs="Browallia New"/>
                <w:snapToGrid w:val="0"/>
                <w:color w:val="000000"/>
                <w:sz w:val="28"/>
                <w:szCs w:val="28"/>
                <w:lang w:eastAsia="th-TH"/>
              </w:rPr>
              <w:t>908</w:t>
            </w:r>
            <w:r w:rsidRPr="000067C5">
              <w:rPr>
                <w:rFonts w:ascii="Browallia New" w:hAnsi="Browallia New" w:cs="Browallia New" w:hint="cs"/>
                <w:snapToGrid w:val="0"/>
                <w:color w:val="000000"/>
                <w:sz w:val="28"/>
                <w:szCs w:val="28"/>
                <w:cs/>
                <w:lang w:eastAsia="th-TH"/>
              </w:rPr>
              <w:t>)</w:t>
            </w:r>
          </w:p>
        </w:tc>
      </w:tr>
      <w:tr w:rsidR="0027673C" w:rsidRPr="00235043" w14:paraId="19ADB674" w14:textId="77777777">
        <w:trPr>
          <w:cantSplit/>
          <w:trHeight w:val="80"/>
        </w:trPr>
        <w:tc>
          <w:tcPr>
            <w:tcW w:w="4605" w:type="dxa"/>
          </w:tcPr>
          <w:p w14:paraId="632262E6" w14:textId="77F3680C" w:rsidR="0027673C" w:rsidRPr="00C56A45" w:rsidRDefault="0027673C" w:rsidP="0027673C">
            <w:pPr>
              <w:tabs>
                <w:tab w:val="left" w:pos="3390"/>
              </w:tabs>
              <w:spacing w:line="240" w:lineRule="auto"/>
              <w:jc w:val="thaiDistribute"/>
              <w:rPr>
                <w:rFonts w:ascii="Browallia New" w:hAnsi="Browallia New" w:cs="Browallia New"/>
                <w:sz w:val="28"/>
                <w:szCs w:val="28"/>
                <w:cs/>
                <w:lang w:val="en-GB"/>
              </w:rPr>
            </w:pPr>
            <w:r w:rsidRPr="00C56A45">
              <w:rPr>
                <w:rFonts w:ascii="Browallia New" w:hAnsi="Browallia New" w:cs="Browallia New"/>
                <w:sz w:val="28"/>
                <w:szCs w:val="28"/>
                <w:cs/>
              </w:rPr>
              <w:t>ค่าเสื่อมราคาสำหรับงวด</w:t>
            </w:r>
          </w:p>
        </w:tc>
        <w:tc>
          <w:tcPr>
            <w:tcW w:w="2087" w:type="dxa"/>
            <w:tcBorders>
              <w:bottom w:val="single" w:sz="4" w:space="0" w:color="auto"/>
            </w:tcBorders>
            <w:vAlign w:val="bottom"/>
          </w:tcPr>
          <w:p w14:paraId="5A62F411" w14:textId="20DBB160" w:rsidR="0027673C" w:rsidRPr="00772054" w:rsidRDefault="007D726C" w:rsidP="0027673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00772054">
              <w:rPr>
                <w:rFonts w:ascii="Browallia New" w:hAnsi="Browallia New" w:cs="Browallia New" w:hint="cs"/>
                <w:sz w:val="28"/>
                <w:szCs w:val="28"/>
                <w:cs/>
              </w:rPr>
              <w:t>(</w:t>
            </w:r>
            <w:r w:rsidR="002F42A4" w:rsidRPr="00772054">
              <w:rPr>
                <w:rFonts w:ascii="Browallia New" w:hAnsi="Browallia New" w:cs="Browallia New"/>
                <w:sz w:val="28"/>
                <w:szCs w:val="28"/>
                <w:lang w:val="en-GB"/>
              </w:rPr>
              <w:t>68,44</w:t>
            </w:r>
            <w:r w:rsidR="00F80DE9">
              <w:rPr>
                <w:rFonts w:ascii="Browallia New" w:hAnsi="Browallia New" w:cs="Browallia New"/>
                <w:sz w:val="28"/>
                <w:szCs w:val="28"/>
                <w:lang w:val="en-GB"/>
              </w:rPr>
              <w:t>5</w:t>
            </w:r>
            <w:r w:rsidRPr="00772054">
              <w:rPr>
                <w:rFonts w:ascii="Browallia New" w:hAnsi="Browallia New" w:cs="Browallia New" w:hint="cs"/>
                <w:sz w:val="28"/>
                <w:szCs w:val="28"/>
                <w:cs/>
              </w:rPr>
              <w:t>)</w:t>
            </w:r>
          </w:p>
        </w:tc>
        <w:tc>
          <w:tcPr>
            <w:tcW w:w="169" w:type="dxa"/>
            <w:vAlign w:val="bottom"/>
          </w:tcPr>
          <w:p w14:paraId="213A09B8" w14:textId="77777777" w:rsidR="0027673C" w:rsidRPr="00C56A45" w:rsidRDefault="0027673C" w:rsidP="0027673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tcBorders>
              <w:bottom w:val="single" w:sz="4" w:space="0" w:color="auto"/>
            </w:tcBorders>
            <w:vAlign w:val="bottom"/>
          </w:tcPr>
          <w:p w14:paraId="4A938DA4" w14:textId="6611EBD5" w:rsidR="0027673C" w:rsidRPr="000067C5" w:rsidRDefault="0027673C" w:rsidP="0027673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0067C5">
              <w:rPr>
                <w:rFonts w:ascii="Browallia New" w:hAnsi="Browallia New" w:cs="Browallia New" w:hint="cs"/>
                <w:sz w:val="28"/>
                <w:szCs w:val="28"/>
                <w:cs/>
              </w:rPr>
              <w:t>(</w:t>
            </w:r>
            <w:r w:rsidRPr="000067C5">
              <w:rPr>
                <w:rFonts w:ascii="Browallia New" w:hAnsi="Browallia New" w:cs="Browallia New"/>
                <w:sz w:val="28"/>
                <w:szCs w:val="28"/>
                <w:cs/>
              </w:rPr>
              <w:t>21</w:t>
            </w:r>
            <w:r w:rsidRPr="000067C5">
              <w:rPr>
                <w:rFonts w:ascii="Browallia New" w:hAnsi="Browallia New" w:cs="Browallia New"/>
                <w:sz w:val="28"/>
                <w:szCs w:val="28"/>
              </w:rPr>
              <w:t>,</w:t>
            </w:r>
            <w:r w:rsidR="003E1014">
              <w:rPr>
                <w:rFonts w:ascii="Browallia New" w:hAnsi="Browallia New" w:cs="Browallia New"/>
                <w:sz w:val="28"/>
                <w:szCs w:val="28"/>
              </w:rPr>
              <w:t>081</w:t>
            </w:r>
            <w:r w:rsidRPr="000067C5">
              <w:rPr>
                <w:rFonts w:ascii="Browallia New" w:hAnsi="Browallia New" w:cs="Browallia New" w:hint="cs"/>
                <w:sz w:val="28"/>
                <w:szCs w:val="28"/>
                <w:cs/>
              </w:rPr>
              <w:t>)</w:t>
            </w:r>
          </w:p>
        </w:tc>
      </w:tr>
      <w:tr w:rsidR="0027673C" w:rsidRPr="00235043" w14:paraId="63C1F117" w14:textId="77777777" w:rsidTr="00C56A45">
        <w:trPr>
          <w:cantSplit/>
        </w:trPr>
        <w:tc>
          <w:tcPr>
            <w:tcW w:w="4605" w:type="dxa"/>
          </w:tcPr>
          <w:p w14:paraId="56FAA243" w14:textId="77222B88" w:rsidR="0027673C" w:rsidRPr="00C56A45" w:rsidRDefault="0027673C" w:rsidP="0027673C">
            <w:pPr>
              <w:pStyle w:val="acctfourfigures"/>
              <w:tabs>
                <w:tab w:val="clear" w:pos="765"/>
              </w:tabs>
              <w:spacing w:line="240" w:lineRule="auto"/>
              <w:rPr>
                <w:rFonts w:ascii="Browallia New" w:hAnsi="Browallia New" w:cs="Browallia New"/>
                <w:sz w:val="28"/>
                <w:szCs w:val="28"/>
                <w:lang w:bidi="th-TH"/>
              </w:rPr>
            </w:pPr>
            <w:r w:rsidRPr="00C56A45">
              <w:rPr>
                <w:rFonts w:ascii="Browallia New" w:hAnsi="Browallia New" w:cs="Browallia New"/>
                <w:sz w:val="28"/>
                <w:szCs w:val="28"/>
                <w:cs/>
                <w:lang w:bidi="th-TH"/>
              </w:rPr>
              <w:t>มูลค่าสุทธิตามบัญชี</w:t>
            </w:r>
            <w:r w:rsidRPr="00C56A45">
              <w:rPr>
                <w:rFonts w:ascii="Browallia New" w:hAnsi="Browallia New" w:cs="Browallia New"/>
                <w:sz w:val="28"/>
                <w:szCs w:val="28"/>
                <w:cs/>
              </w:rPr>
              <w:t xml:space="preserve"> </w:t>
            </w:r>
            <w:r w:rsidRPr="00C56A45">
              <w:rPr>
                <w:rFonts w:ascii="Browallia New" w:hAnsi="Browallia New" w:cs="Browallia New"/>
                <w:sz w:val="28"/>
                <w:szCs w:val="28"/>
                <w:cs/>
                <w:lang w:bidi="th-TH"/>
              </w:rPr>
              <w:t>ณ</w:t>
            </w:r>
            <w:r w:rsidRPr="00C56A45">
              <w:rPr>
                <w:rFonts w:ascii="Browallia New" w:hAnsi="Browallia New" w:cs="Browallia New"/>
                <w:sz w:val="28"/>
                <w:szCs w:val="28"/>
                <w:cs/>
              </w:rPr>
              <w:t xml:space="preserve"> </w:t>
            </w:r>
            <w:r w:rsidRPr="00C56A45">
              <w:rPr>
                <w:rFonts w:ascii="Browallia New" w:hAnsi="Browallia New" w:cs="Browallia New"/>
                <w:sz w:val="28"/>
                <w:szCs w:val="28"/>
                <w:cs/>
                <w:lang w:bidi="th-TH"/>
              </w:rPr>
              <w:t>วันที่</w:t>
            </w:r>
            <w:r w:rsidRPr="00C56A45">
              <w:rPr>
                <w:rFonts w:ascii="Browallia New" w:hAnsi="Browallia New" w:cs="Browallia New"/>
                <w:sz w:val="28"/>
                <w:szCs w:val="28"/>
                <w:cs/>
              </w:rPr>
              <w:t xml:space="preserve"> </w:t>
            </w:r>
            <w:r w:rsidRPr="00A67DCC">
              <w:rPr>
                <w:rFonts w:ascii="Browallia New" w:hAnsi="Browallia New" w:cs="Browallia New"/>
                <w:sz w:val="28"/>
                <w:szCs w:val="28"/>
              </w:rPr>
              <w:t>30</w:t>
            </w:r>
            <w:r w:rsidRPr="00A67DCC">
              <w:rPr>
                <w:rFonts w:ascii="Browallia New" w:hAnsi="Browallia New" w:cs="Browallia New"/>
                <w:sz w:val="28"/>
                <w:szCs w:val="28"/>
                <w:cs/>
              </w:rPr>
              <w:t xml:space="preserve"> </w:t>
            </w:r>
            <w:r w:rsidRPr="00A67DCC">
              <w:rPr>
                <w:rFonts w:ascii="Browallia New" w:hAnsi="Browallia New" w:cs="Browallia New"/>
                <w:sz w:val="28"/>
                <w:szCs w:val="28"/>
                <w:cs/>
                <w:lang w:bidi="th-TH"/>
              </w:rPr>
              <w:t>มิถุนายน</w:t>
            </w:r>
            <w:r w:rsidRPr="00A67DCC">
              <w:rPr>
                <w:rFonts w:ascii="Browallia New" w:hAnsi="Browallia New" w:cs="Browallia New"/>
                <w:sz w:val="28"/>
                <w:szCs w:val="28"/>
              </w:rPr>
              <w:t xml:space="preserve"> </w:t>
            </w:r>
            <w:r>
              <w:rPr>
                <w:rFonts w:ascii="Browallia New" w:hAnsi="Browallia New" w:cs="Browallia New"/>
                <w:sz w:val="28"/>
                <w:szCs w:val="28"/>
                <w:lang w:val="en-US"/>
              </w:rPr>
              <w:t>2569</w:t>
            </w:r>
          </w:p>
        </w:tc>
        <w:tc>
          <w:tcPr>
            <w:tcW w:w="2087" w:type="dxa"/>
            <w:tcBorders>
              <w:top w:val="single" w:sz="4" w:space="0" w:color="auto"/>
              <w:bottom w:val="single" w:sz="12" w:space="0" w:color="auto"/>
            </w:tcBorders>
            <w:vAlign w:val="bottom"/>
          </w:tcPr>
          <w:p w14:paraId="0EAA8DD4" w14:textId="001A8CC2" w:rsidR="0027673C" w:rsidRPr="00530BE4" w:rsidRDefault="00DC2CBD" w:rsidP="0027673C">
            <w:pPr>
              <w:tabs>
                <w:tab w:val="clear" w:pos="227"/>
                <w:tab w:val="clear" w:pos="454"/>
                <w:tab w:val="clear" w:pos="680"/>
                <w:tab w:val="left" w:pos="720"/>
              </w:tabs>
              <w:spacing w:line="240" w:lineRule="auto"/>
              <w:ind w:right="40"/>
              <w:jc w:val="right"/>
              <w:rPr>
                <w:rFonts w:ascii="Browallia New" w:hAnsi="Browallia New" w:cs="Browallia New"/>
                <w:sz w:val="28"/>
                <w:szCs w:val="28"/>
                <w:highlight w:val="yellow"/>
              </w:rPr>
            </w:pPr>
            <w:r w:rsidRPr="00FF2259">
              <w:rPr>
                <w:rFonts w:ascii="Browallia New" w:hAnsi="Browallia New" w:cs="Browallia New"/>
                <w:sz w:val="28"/>
                <w:szCs w:val="28"/>
              </w:rPr>
              <w:t>3,06</w:t>
            </w:r>
            <w:r w:rsidR="00BE0F52">
              <w:rPr>
                <w:rFonts w:ascii="Browallia New" w:hAnsi="Browallia New" w:cs="Browallia New"/>
                <w:sz w:val="28"/>
                <w:szCs w:val="28"/>
              </w:rPr>
              <w:t>8</w:t>
            </w:r>
            <w:r w:rsidRPr="00FF2259">
              <w:rPr>
                <w:rFonts w:ascii="Browallia New" w:hAnsi="Browallia New" w:cs="Browallia New"/>
                <w:sz w:val="28"/>
                <w:szCs w:val="28"/>
              </w:rPr>
              <w:t>,</w:t>
            </w:r>
            <w:r w:rsidR="00BE0F52">
              <w:rPr>
                <w:rFonts w:ascii="Browallia New" w:hAnsi="Browallia New" w:cs="Browallia New"/>
                <w:sz w:val="28"/>
                <w:szCs w:val="28"/>
              </w:rPr>
              <w:t>000</w:t>
            </w:r>
          </w:p>
        </w:tc>
        <w:tc>
          <w:tcPr>
            <w:tcW w:w="169" w:type="dxa"/>
            <w:vAlign w:val="bottom"/>
          </w:tcPr>
          <w:p w14:paraId="400FBDA1" w14:textId="77777777" w:rsidR="0027673C" w:rsidRPr="00C56A45" w:rsidRDefault="0027673C" w:rsidP="0027673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tcBorders>
              <w:top w:val="single" w:sz="4" w:space="0" w:color="auto"/>
              <w:bottom w:val="single" w:sz="12" w:space="0" w:color="auto"/>
            </w:tcBorders>
            <w:vAlign w:val="center"/>
          </w:tcPr>
          <w:p w14:paraId="36EAAB7F" w14:textId="3C65B4A3" w:rsidR="0027673C" w:rsidRPr="000067C5" w:rsidRDefault="0027673C" w:rsidP="0027673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0067C5">
              <w:rPr>
                <w:rFonts w:ascii="Browallia New" w:hAnsi="Browallia New" w:cs="Browallia New"/>
                <w:sz w:val="28"/>
                <w:szCs w:val="28"/>
              </w:rPr>
              <w:t>784,379</w:t>
            </w:r>
          </w:p>
        </w:tc>
      </w:tr>
    </w:tbl>
    <w:p w14:paraId="125FBE61" w14:textId="1DFEA440" w:rsidR="00850368" w:rsidRPr="00235043" w:rsidRDefault="00C86828" w:rsidP="009F28F8">
      <w:pPr>
        <w:tabs>
          <w:tab w:val="left" w:pos="426"/>
        </w:tabs>
        <w:ind w:left="426"/>
        <w:jc w:val="thaiDistribute"/>
        <w:rPr>
          <w:rFonts w:ascii="Browallia New" w:hAnsi="Browallia New" w:cs="Browallia New"/>
          <w:spacing w:val="-2"/>
          <w:sz w:val="28"/>
          <w:szCs w:val="28"/>
        </w:rPr>
      </w:pPr>
      <w:r w:rsidRPr="00235043">
        <w:rPr>
          <w:rFonts w:ascii="Browallia New" w:hAnsi="Browallia New" w:cs="Browallia New"/>
          <w:spacing w:val="-2"/>
          <w:sz w:val="28"/>
          <w:szCs w:val="28"/>
          <w:cs/>
        </w:rPr>
        <w:lastRenderedPageBreak/>
        <w:t xml:space="preserve">ณ วันที่ </w:t>
      </w:r>
      <w:r w:rsidR="00133FB9" w:rsidRPr="00A67DCC">
        <w:rPr>
          <w:rFonts w:ascii="Browallia New" w:hAnsi="Browallia New" w:cs="Browallia New"/>
          <w:sz w:val="28"/>
          <w:szCs w:val="28"/>
          <w:lang w:val="en-GB"/>
        </w:rPr>
        <w:t>30</w:t>
      </w:r>
      <w:r w:rsidR="00133FB9" w:rsidRPr="00A67DCC">
        <w:rPr>
          <w:rFonts w:ascii="Browallia New" w:hAnsi="Browallia New" w:cs="Browallia New"/>
          <w:sz w:val="28"/>
          <w:szCs w:val="28"/>
          <w:cs/>
        </w:rPr>
        <w:t xml:space="preserve"> </w:t>
      </w:r>
      <w:r w:rsidR="00133FB9" w:rsidRPr="008B4F1C">
        <w:rPr>
          <w:rFonts w:ascii="Browallia New" w:hAnsi="Browallia New" w:cs="Browallia New"/>
          <w:sz w:val="28"/>
          <w:szCs w:val="28"/>
          <w:cs/>
        </w:rPr>
        <w:t>มิถุนายน</w:t>
      </w:r>
      <w:r w:rsidR="00133FB9" w:rsidRPr="008B4F1C">
        <w:rPr>
          <w:rFonts w:ascii="Browallia New" w:hAnsi="Browallia New" w:cs="Browallia New"/>
          <w:sz w:val="28"/>
          <w:szCs w:val="28"/>
        </w:rPr>
        <w:t xml:space="preserve"> </w:t>
      </w:r>
      <w:r w:rsidR="00CA7989" w:rsidRPr="008B4F1C">
        <w:rPr>
          <w:rFonts w:ascii="Browallia New" w:hAnsi="Browallia New" w:cs="Browallia New"/>
          <w:sz w:val="28"/>
          <w:szCs w:val="28"/>
        </w:rPr>
        <w:t>2569</w:t>
      </w:r>
      <w:r w:rsidR="005B2722" w:rsidRPr="008B4F1C">
        <w:rPr>
          <w:rFonts w:ascii="Browallia New" w:hAnsi="Browallia New" w:cs="Browallia New" w:hint="cs"/>
          <w:sz w:val="28"/>
          <w:szCs w:val="28"/>
          <w:cs/>
        </w:rPr>
        <w:t xml:space="preserve"> และ </w:t>
      </w:r>
      <w:r w:rsidR="005B2722" w:rsidRPr="008B4F1C">
        <w:rPr>
          <w:rFonts w:ascii="Browallia New" w:hAnsi="Browallia New" w:cs="Browallia New"/>
          <w:sz w:val="28"/>
          <w:szCs w:val="28"/>
        </w:rPr>
        <w:t xml:space="preserve">31 </w:t>
      </w:r>
      <w:r w:rsidR="005B2722" w:rsidRPr="008B4F1C">
        <w:rPr>
          <w:rFonts w:ascii="Browallia New" w:hAnsi="Browallia New" w:cs="Browallia New" w:hint="cs"/>
          <w:sz w:val="28"/>
          <w:szCs w:val="28"/>
          <w:cs/>
        </w:rPr>
        <w:t xml:space="preserve">ธันวาคม </w:t>
      </w:r>
      <w:r w:rsidR="005B2722" w:rsidRPr="008B4F1C">
        <w:rPr>
          <w:rFonts w:ascii="Browallia New" w:hAnsi="Browallia New" w:cs="Browallia New"/>
          <w:sz w:val="28"/>
          <w:szCs w:val="28"/>
        </w:rPr>
        <w:t>2568</w:t>
      </w:r>
      <w:r w:rsidR="00CA7989" w:rsidRPr="008B4F1C">
        <w:rPr>
          <w:rFonts w:ascii="Browallia New" w:hAnsi="Browallia New" w:cs="Browallia New"/>
          <w:spacing w:val="-2"/>
          <w:sz w:val="28"/>
          <w:szCs w:val="28"/>
          <w:cs/>
        </w:rPr>
        <w:t xml:space="preserve"> </w:t>
      </w:r>
      <w:r w:rsidR="004D5A7D" w:rsidRPr="008B4F1C">
        <w:rPr>
          <w:rFonts w:ascii="Browallia New" w:hAnsi="Browallia New" w:cs="Browallia New"/>
          <w:spacing w:val="-2"/>
          <w:sz w:val="28"/>
          <w:szCs w:val="28"/>
          <w:cs/>
        </w:rPr>
        <w:t>ที่ดินพร้อมสิ่งปลูกสร้าง</w:t>
      </w:r>
      <w:r w:rsidR="003D4A2E" w:rsidRPr="008B4F1C">
        <w:rPr>
          <w:rFonts w:ascii="Browallia New" w:hAnsi="Browallia New" w:cs="Browallia New"/>
          <w:spacing w:val="-2"/>
          <w:sz w:val="28"/>
          <w:szCs w:val="28"/>
          <w:cs/>
        </w:rPr>
        <w:t>ของกลุ่มบริษัท</w:t>
      </w:r>
      <w:r w:rsidR="0079486B" w:rsidRPr="008B4F1C">
        <w:rPr>
          <w:rFonts w:ascii="Browallia New" w:hAnsi="Browallia New" w:cs="Browallia New"/>
          <w:spacing w:val="-2"/>
          <w:sz w:val="28"/>
          <w:szCs w:val="28"/>
          <w:cs/>
        </w:rPr>
        <w:t>ซึ่ง</w:t>
      </w:r>
      <w:r w:rsidR="004D5A7D" w:rsidRPr="008B4F1C">
        <w:rPr>
          <w:rFonts w:ascii="Browallia New" w:hAnsi="Browallia New" w:cs="Browallia New"/>
          <w:spacing w:val="-2"/>
          <w:sz w:val="28"/>
          <w:szCs w:val="28"/>
          <w:cs/>
        </w:rPr>
        <w:t>มีมูลค่าสุทธิตามบัญชี</w:t>
      </w:r>
      <w:r w:rsidR="0079486B" w:rsidRPr="008B4F1C">
        <w:rPr>
          <w:rFonts w:ascii="Browallia New" w:hAnsi="Browallia New" w:cs="Browallia New"/>
          <w:spacing w:val="-2"/>
          <w:sz w:val="28"/>
          <w:szCs w:val="28"/>
          <w:cs/>
        </w:rPr>
        <w:t xml:space="preserve"> </w:t>
      </w:r>
      <w:r w:rsidR="004D5A7D" w:rsidRPr="008B4F1C">
        <w:rPr>
          <w:rFonts w:ascii="Browallia New" w:hAnsi="Browallia New" w:cs="Browallia New"/>
          <w:spacing w:val="-2"/>
          <w:sz w:val="28"/>
          <w:szCs w:val="28"/>
          <w:cs/>
        </w:rPr>
        <w:t xml:space="preserve">จำนวน </w:t>
      </w:r>
      <w:r w:rsidR="00BB42D6" w:rsidRPr="008B4F1C">
        <w:rPr>
          <w:rFonts w:ascii="Browallia New" w:hAnsi="Browallia New" w:cs="Browallia New"/>
          <w:spacing w:val="-2"/>
          <w:sz w:val="28"/>
          <w:szCs w:val="28"/>
        </w:rPr>
        <w:t>1,9</w:t>
      </w:r>
      <w:r w:rsidR="00231C2A" w:rsidRPr="008B4F1C">
        <w:rPr>
          <w:rFonts w:ascii="Browallia New" w:hAnsi="Browallia New" w:cs="Browallia New"/>
          <w:spacing w:val="-2"/>
          <w:sz w:val="28"/>
          <w:szCs w:val="28"/>
        </w:rPr>
        <w:t>1</w:t>
      </w:r>
      <w:r w:rsidR="004D2ADD" w:rsidRPr="008B4F1C">
        <w:rPr>
          <w:rFonts w:ascii="Browallia New" w:hAnsi="Browallia New" w:cs="Browallia New"/>
          <w:spacing w:val="-2"/>
          <w:sz w:val="28"/>
          <w:szCs w:val="28"/>
        </w:rPr>
        <w:t>6.39</w:t>
      </w:r>
      <w:r w:rsidR="004D5A7D" w:rsidRPr="008B4F1C">
        <w:rPr>
          <w:rFonts w:ascii="Browallia New" w:hAnsi="Browallia New" w:cs="Browallia New"/>
          <w:spacing w:val="-2"/>
          <w:sz w:val="28"/>
          <w:szCs w:val="28"/>
          <w:cs/>
        </w:rPr>
        <w:t xml:space="preserve"> ล้านบาท</w:t>
      </w:r>
      <w:r w:rsidR="005B2722" w:rsidRPr="008B4F1C">
        <w:rPr>
          <w:rFonts w:ascii="Browallia New" w:hAnsi="Browallia New" w:cs="Browallia New"/>
          <w:spacing w:val="-2"/>
          <w:sz w:val="28"/>
          <w:szCs w:val="28"/>
        </w:rPr>
        <w:t xml:space="preserve"> </w:t>
      </w:r>
      <w:r w:rsidR="005B2722" w:rsidRPr="008B4F1C">
        <w:rPr>
          <w:rFonts w:ascii="Browallia New" w:hAnsi="Browallia New" w:cs="Browallia New" w:hint="cs"/>
          <w:spacing w:val="-2"/>
          <w:sz w:val="28"/>
          <w:szCs w:val="28"/>
          <w:cs/>
        </w:rPr>
        <w:t>และ</w:t>
      </w:r>
      <w:r w:rsidR="00E03B56" w:rsidRPr="008B4F1C">
        <w:rPr>
          <w:rFonts w:ascii="Browallia New" w:hAnsi="Browallia New" w:cs="Browallia New" w:hint="cs"/>
          <w:spacing w:val="-2"/>
          <w:sz w:val="28"/>
          <w:szCs w:val="28"/>
          <w:cs/>
        </w:rPr>
        <w:t xml:space="preserve"> </w:t>
      </w:r>
      <w:r w:rsidR="00612F66" w:rsidRPr="008B4F1C">
        <w:rPr>
          <w:rFonts w:ascii="Browallia New" w:hAnsi="Browallia New" w:cs="Browallia New"/>
          <w:spacing w:val="-2"/>
          <w:sz w:val="28"/>
          <w:szCs w:val="28"/>
        </w:rPr>
        <w:t>1,</w:t>
      </w:r>
      <w:r w:rsidR="00366154" w:rsidRPr="008B4F1C">
        <w:rPr>
          <w:rFonts w:ascii="Browallia New" w:hAnsi="Browallia New" w:cs="Browallia New"/>
          <w:spacing w:val="-2"/>
          <w:sz w:val="28"/>
          <w:szCs w:val="28"/>
        </w:rPr>
        <w:t>934.</w:t>
      </w:r>
      <w:r w:rsidR="00EA585E" w:rsidRPr="008B4F1C">
        <w:rPr>
          <w:rFonts w:ascii="Browallia New" w:hAnsi="Browallia New" w:cs="Browallia New"/>
          <w:spacing w:val="-2"/>
          <w:sz w:val="28"/>
          <w:szCs w:val="28"/>
        </w:rPr>
        <w:t>87</w:t>
      </w:r>
      <w:r w:rsidR="00612F66" w:rsidRPr="008B4F1C">
        <w:rPr>
          <w:rFonts w:ascii="Browallia New" w:hAnsi="Browallia New" w:cs="Browallia New"/>
          <w:spacing w:val="-2"/>
          <w:sz w:val="28"/>
          <w:szCs w:val="28"/>
        </w:rPr>
        <w:t xml:space="preserve"> </w:t>
      </w:r>
      <w:r w:rsidR="00612F66" w:rsidRPr="008B4F1C">
        <w:rPr>
          <w:rFonts w:ascii="Browallia New" w:hAnsi="Browallia New" w:cs="Browallia New" w:hint="cs"/>
          <w:spacing w:val="-2"/>
          <w:sz w:val="28"/>
          <w:szCs w:val="28"/>
          <w:cs/>
        </w:rPr>
        <w:t>ล้านบาท</w:t>
      </w:r>
      <w:r w:rsidR="00700B2E" w:rsidRPr="008B4F1C">
        <w:rPr>
          <w:rFonts w:ascii="Browallia New" w:hAnsi="Browallia New" w:cs="Browallia New" w:hint="cs"/>
          <w:spacing w:val="-2"/>
          <w:sz w:val="28"/>
          <w:szCs w:val="28"/>
          <w:cs/>
        </w:rPr>
        <w:t xml:space="preserve"> ตามลำดับ</w:t>
      </w:r>
      <w:r w:rsidR="00612F66" w:rsidRPr="008B4F1C">
        <w:rPr>
          <w:rFonts w:ascii="Browallia New" w:hAnsi="Browallia New" w:cs="Browallia New" w:hint="cs"/>
          <w:spacing w:val="-2"/>
          <w:sz w:val="28"/>
          <w:szCs w:val="28"/>
          <w:cs/>
        </w:rPr>
        <w:t xml:space="preserve"> </w:t>
      </w:r>
      <w:r w:rsidR="0079486B" w:rsidRPr="008B4F1C">
        <w:rPr>
          <w:rFonts w:ascii="Browallia New" w:hAnsi="Browallia New" w:cs="Browallia New"/>
          <w:spacing w:val="-2"/>
          <w:sz w:val="28"/>
          <w:szCs w:val="28"/>
          <w:cs/>
        </w:rPr>
        <w:t>(</w:t>
      </w:r>
      <w:r w:rsidR="00E57AB9" w:rsidRPr="008B4F1C">
        <w:rPr>
          <w:rFonts w:ascii="Browallia New" w:hAnsi="Browallia New" w:cs="Browallia New" w:hint="cs"/>
          <w:spacing w:val="-2"/>
          <w:sz w:val="28"/>
          <w:szCs w:val="28"/>
          <w:cs/>
        </w:rPr>
        <w:t>ข้อมูลทาง</w:t>
      </w:r>
      <w:r w:rsidR="0079486B" w:rsidRPr="008B4F1C">
        <w:rPr>
          <w:rFonts w:ascii="Browallia New" w:hAnsi="Browallia New" w:cs="Browallia New"/>
          <w:spacing w:val="-2"/>
          <w:sz w:val="28"/>
          <w:szCs w:val="28"/>
          <w:cs/>
        </w:rPr>
        <w:t xml:space="preserve">การเงินเฉพาะบริษัท : จำนวน </w:t>
      </w:r>
      <w:r w:rsidR="00EA794A" w:rsidRPr="008B4F1C">
        <w:rPr>
          <w:rFonts w:ascii="Browallia New" w:hAnsi="Browallia New" w:cs="Browallia New"/>
          <w:spacing w:val="-2"/>
          <w:sz w:val="28"/>
          <w:szCs w:val="28"/>
        </w:rPr>
        <w:t>430.</w:t>
      </w:r>
      <w:r w:rsidR="00886CE3" w:rsidRPr="008B4F1C">
        <w:rPr>
          <w:rFonts w:ascii="Browallia New" w:hAnsi="Browallia New" w:cs="Browallia New"/>
          <w:spacing w:val="-2"/>
          <w:sz w:val="28"/>
          <w:szCs w:val="28"/>
        </w:rPr>
        <w:t>93</w:t>
      </w:r>
      <w:r w:rsidR="00F858D7" w:rsidRPr="008B4F1C">
        <w:rPr>
          <w:rFonts w:ascii="Browallia New" w:hAnsi="Browallia New" w:cs="Browallia New"/>
          <w:spacing w:val="-2"/>
          <w:sz w:val="28"/>
          <w:szCs w:val="28"/>
          <w:cs/>
        </w:rPr>
        <w:t xml:space="preserve"> </w:t>
      </w:r>
      <w:r w:rsidR="00CC152F" w:rsidRPr="008B4F1C">
        <w:rPr>
          <w:rFonts w:ascii="Browallia New" w:hAnsi="Browallia New" w:cs="Browallia New"/>
          <w:spacing w:val="-2"/>
          <w:sz w:val="28"/>
          <w:szCs w:val="28"/>
          <w:cs/>
        </w:rPr>
        <w:br/>
      </w:r>
      <w:r w:rsidR="0079486B" w:rsidRPr="008B4F1C">
        <w:rPr>
          <w:rFonts w:ascii="Browallia New" w:hAnsi="Browallia New" w:cs="Browallia New"/>
          <w:spacing w:val="-2"/>
          <w:sz w:val="28"/>
          <w:szCs w:val="28"/>
          <w:cs/>
        </w:rPr>
        <w:t>ล้านบาท</w:t>
      </w:r>
      <w:r w:rsidR="00612F66" w:rsidRPr="008B4F1C">
        <w:rPr>
          <w:rFonts w:ascii="Browallia New" w:hAnsi="Browallia New" w:cs="Browallia New" w:hint="cs"/>
          <w:spacing w:val="-2"/>
          <w:sz w:val="28"/>
          <w:szCs w:val="28"/>
          <w:cs/>
        </w:rPr>
        <w:t xml:space="preserve"> และ </w:t>
      </w:r>
      <w:r w:rsidR="00EA585E" w:rsidRPr="008B4F1C">
        <w:rPr>
          <w:rFonts w:ascii="Browallia New" w:hAnsi="Browallia New" w:cs="Browallia New"/>
          <w:spacing w:val="-2"/>
          <w:sz w:val="28"/>
          <w:szCs w:val="28"/>
        </w:rPr>
        <w:t>434.</w:t>
      </w:r>
      <w:r w:rsidR="006472D5" w:rsidRPr="008B4F1C">
        <w:rPr>
          <w:rFonts w:ascii="Browallia New" w:hAnsi="Browallia New" w:cs="Browallia New"/>
          <w:spacing w:val="-2"/>
          <w:sz w:val="28"/>
          <w:szCs w:val="28"/>
        </w:rPr>
        <w:t>84</w:t>
      </w:r>
      <w:r w:rsidR="00612F66" w:rsidRPr="008B4F1C">
        <w:rPr>
          <w:rFonts w:ascii="Browallia New" w:hAnsi="Browallia New" w:cs="Browallia New"/>
          <w:spacing w:val="-2"/>
          <w:sz w:val="28"/>
          <w:szCs w:val="28"/>
        </w:rPr>
        <w:t xml:space="preserve"> </w:t>
      </w:r>
      <w:r w:rsidR="00612F66" w:rsidRPr="008B4F1C">
        <w:rPr>
          <w:rFonts w:ascii="Browallia New" w:hAnsi="Browallia New" w:cs="Browallia New" w:hint="cs"/>
          <w:spacing w:val="-2"/>
          <w:sz w:val="28"/>
          <w:szCs w:val="28"/>
          <w:cs/>
        </w:rPr>
        <w:t>ล้านบาท ตามลำดับ</w:t>
      </w:r>
      <w:r w:rsidR="0079486B" w:rsidRPr="008B4F1C">
        <w:rPr>
          <w:rFonts w:ascii="Browallia New" w:hAnsi="Browallia New" w:cs="Browallia New"/>
          <w:spacing w:val="-2"/>
          <w:sz w:val="28"/>
          <w:szCs w:val="28"/>
          <w:cs/>
        </w:rPr>
        <w:t>) ติดภาระค้ำประกันวงเงินสินเชื่อที่ได้รับจากสถาบันการเงินและหนังสือ</w:t>
      </w:r>
      <w:r w:rsidR="00133FB9" w:rsidRPr="008B4F1C">
        <w:rPr>
          <w:rFonts w:ascii="Browallia New" w:hAnsi="Browallia New" w:cs="Browallia New"/>
          <w:spacing w:val="-2"/>
          <w:sz w:val="28"/>
          <w:szCs w:val="28"/>
        </w:rPr>
        <w:br/>
      </w:r>
      <w:r w:rsidR="0079486B" w:rsidRPr="008B4F1C">
        <w:rPr>
          <w:rFonts w:ascii="Browallia New" w:hAnsi="Browallia New" w:cs="Browallia New"/>
          <w:spacing w:val="-2"/>
          <w:sz w:val="28"/>
          <w:szCs w:val="28"/>
          <w:cs/>
        </w:rPr>
        <w:t>ค้ำประกันที่ออกโดย</w:t>
      </w:r>
      <w:r w:rsidR="000D3EE1" w:rsidRPr="008B4F1C">
        <w:rPr>
          <w:rFonts w:ascii="Browallia New" w:hAnsi="Browallia New" w:cs="Browallia New" w:hint="cs"/>
          <w:spacing w:val="-2"/>
          <w:sz w:val="28"/>
          <w:szCs w:val="28"/>
          <w:cs/>
        </w:rPr>
        <w:t>สถาบันการเงิน</w:t>
      </w:r>
    </w:p>
    <w:p w14:paraId="2E66842C" w14:textId="77777777" w:rsidR="00D66E13" w:rsidRPr="00235043" w:rsidRDefault="00D66E13" w:rsidP="009F28F8">
      <w:pPr>
        <w:tabs>
          <w:tab w:val="left" w:pos="426"/>
        </w:tabs>
        <w:ind w:left="426"/>
        <w:jc w:val="thaiDistribute"/>
        <w:rPr>
          <w:rFonts w:ascii="Browallia New" w:hAnsi="Browallia New" w:cs="Browallia New"/>
          <w:spacing w:val="-2"/>
          <w:sz w:val="28"/>
          <w:szCs w:val="28"/>
        </w:rPr>
      </w:pPr>
    </w:p>
    <w:p w14:paraId="6859AC47" w14:textId="5D877D2F" w:rsidR="00D66E90" w:rsidRDefault="00D66E13" w:rsidP="001775B8">
      <w:pPr>
        <w:tabs>
          <w:tab w:val="left" w:pos="426"/>
        </w:tabs>
        <w:ind w:left="426"/>
        <w:jc w:val="thaiDistribute"/>
        <w:rPr>
          <w:rFonts w:ascii="Browallia New" w:hAnsi="Browallia New" w:cs="Browallia New"/>
          <w:sz w:val="28"/>
          <w:szCs w:val="28"/>
        </w:rPr>
      </w:pPr>
      <w:r w:rsidRPr="00235043">
        <w:rPr>
          <w:rFonts w:ascii="Browallia New" w:hAnsi="Browallia New" w:cs="Browallia New"/>
          <w:spacing w:val="-2"/>
          <w:sz w:val="28"/>
          <w:szCs w:val="28"/>
          <w:cs/>
        </w:rPr>
        <w:t xml:space="preserve">ณ วันที่ </w:t>
      </w:r>
      <w:r w:rsidR="00133FB9" w:rsidRPr="00A67DCC">
        <w:rPr>
          <w:rFonts w:ascii="Browallia New" w:hAnsi="Browallia New" w:cs="Browallia New"/>
          <w:sz w:val="28"/>
          <w:szCs w:val="28"/>
          <w:lang w:val="en-GB"/>
        </w:rPr>
        <w:t>30</w:t>
      </w:r>
      <w:r w:rsidR="00133FB9" w:rsidRPr="00A67DCC">
        <w:rPr>
          <w:rFonts w:ascii="Browallia New" w:hAnsi="Browallia New" w:cs="Browallia New"/>
          <w:sz w:val="28"/>
          <w:szCs w:val="28"/>
          <w:cs/>
        </w:rPr>
        <w:t xml:space="preserve"> มิถุนายน</w:t>
      </w:r>
      <w:r w:rsidR="00133FB9" w:rsidRPr="00A67DCC">
        <w:rPr>
          <w:rFonts w:ascii="Browallia New" w:hAnsi="Browallia New" w:cs="Browallia New"/>
          <w:sz w:val="28"/>
          <w:szCs w:val="28"/>
        </w:rPr>
        <w:t xml:space="preserve"> </w:t>
      </w:r>
      <w:r w:rsidR="0096574F">
        <w:rPr>
          <w:rFonts w:ascii="Browallia New" w:hAnsi="Browallia New" w:cs="Browallia New"/>
          <w:sz w:val="28"/>
          <w:szCs w:val="28"/>
        </w:rPr>
        <w:t>2569</w:t>
      </w:r>
      <w:r w:rsidR="001775B8">
        <w:rPr>
          <w:rFonts w:ascii="Browallia New" w:hAnsi="Browallia New" w:cs="Browallia New" w:hint="cs"/>
          <w:sz w:val="28"/>
          <w:szCs w:val="28"/>
          <w:cs/>
        </w:rPr>
        <w:t xml:space="preserve"> และ </w:t>
      </w:r>
      <w:r w:rsidR="001775B8">
        <w:rPr>
          <w:rFonts w:ascii="Browallia New" w:hAnsi="Browallia New" w:cs="Browallia New"/>
          <w:sz w:val="28"/>
          <w:szCs w:val="28"/>
        </w:rPr>
        <w:t xml:space="preserve">31 </w:t>
      </w:r>
      <w:r w:rsidR="00C34A93">
        <w:rPr>
          <w:rFonts w:ascii="Browallia New" w:hAnsi="Browallia New" w:cs="Browallia New" w:hint="cs"/>
          <w:sz w:val="28"/>
          <w:szCs w:val="28"/>
          <w:cs/>
        </w:rPr>
        <w:t>ธันวาคม</w:t>
      </w:r>
      <w:r w:rsidR="001775B8">
        <w:rPr>
          <w:rFonts w:ascii="Browallia New" w:hAnsi="Browallia New" w:cs="Browallia New" w:hint="cs"/>
          <w:sz w:val="28"/>
          <w:szCs w:val="28"/>
          <w:cs/>
        </w:rPr>
        <w:t xml:space="preserve"> </w:t>
      </w:r>
      <w:r w:rsidR="001775B8">
        <w:rPr>
          <w:rFonts w:ascii="Browallia New" w:hAnsi="Browallia New" w:cs="Browallia New"/>
          <w:sz w:val="28"/>
          <w:szCs w:val="28"/>
        </w:rPr>
        <w:t>256</w:t>
      </w:r>
      <w:r w:rsidR="00C34A93">
        <w:rPr>
          <w:rFonts w:ascii="Browallia New" w:hAnsi="Browallia New" w:cs="Browallia New"/>
          <w:sz w:val="28"/>
          <w:szCs w:val="28"/>
        </w:rPr>
        <w:t>8</w:t>
      </w:r>
      <w:r w:rsidR="0096574F" w:rsidRPr="002246F0">
        <w:rPr>
          <w:rFonts w:ascii="Browallia New" w:hAnsi="Browallia New" w:cs="Browallia New"/>
          <w:spacing w:val="-2"/>
          <w:sz w:val="28"/>
          <w:szCs w:val="28"/>
          <w:cs/>
        </w:rPr>
        <w:t xml:space="preserve"> </w:t>
      </w:r>
      <w:r w:rsidR="009A0569" w:rsidRPr="00235043">
        <w:rPr>
          <w:rFonts w:ascii="Browallia New" w:hAnsi="Browallia New" w:cs="Browallia New"/>
          <w:sz w:val="28"/>
          <w:szCs w:val="28"/>
          <w:cs/>
        </w:rPr>
        <w:t xml:space="preserve">ที่ดินพร้อมสิ่งปลูกสร้างของบริษัทย่อย ซึ่งมีมูลค่าสุทธิตามบัญชี </w:t>
      </w:r>
      <w:r w:rsidR="009A0569" w:rsidRPr="00756BAE">
        <w:rPr>
          <w:rFonts w:ascii="Browallia New" w:hAnsi="Browallia New" w:cs="Browallia New"/>
          <w:sz w:val="28"/>
          <w:szCs w:val="28"/>
          <w:cs/>
        </w:rPr>
        <w:t>จำนวน</w:t>
      </w:r>
      <w:r w:rsidR="00BE54C3" w:rsidRPr="00756BAE">
        <w:rPr>
          <w:rFonts w:ascii="Browallia New" w:hAnsi="Browallia New" w:cs="Browallia New"/>
          <w:sz w:val="28"/>
          <w:szCs w:val="28"/>
        </w:rPr>
        <w:t xml:space="preserve"> </w:t>
      </w:r>
      <w:r w:rsidR="000A3327">
        <w:rPr>
          <w:rFonts w:ascii="Browallia New" w:hAnsi="Browallia New" w:cs="Browallia New"/>
          <w:sz w:val="28"/>
          <w:szCs w:val="28"/>
        </w:rPr>
        <w:t>273.25</w:t>
      </w:r>
      <w:r w:rsidR="00BE54C3" w:rsidRPr="00756BAE">
        <w:rPr>
          <w:rFonts w:ascii="Browallia New" w:hAnsi="Browallia New" w:cs="Browallia New"/>
          <w:sz w:val="28"/>
          <w:szCs w:val="28"/>
        </w:rPr>
        <w:t xml:space="preserve"> </w:t>
      </w:r>
      <w:r w:rsidR="009A0569" w:rsidRPr="00756BAE">
        <w:rPr>
          <w:rFonts w:ascii="Browallia New" w:hAnsi="Browallia New" w:cs="Browallia New"/>
          <w:sz w:val="28"/>
          <w:szCs w:val="28"/>
          <w:cs/>
        </w:rPr>
        <w:t xml:space="preserve">ล้านบาท </w:t>
      </w:r>
      <w:r w:rsidR="001775B8">
        <w:rPr>
          <w:rFonts w:ascii="Browallia New" w:hAnsi="Browallia New" w:cs="Browallia New" w:hint="cs"/>
          <w:sz w:val="28"/>
          <w:szCs w:val="28"/>
          <w:cs/>
        </w:rPr>
        <w:t xml:space="preserve">และ </w:t>
      </w:r>
      <w:r w:rsidR="001775B8">
        <w:rPr>
          <w:rFonts w:ascii="Browallia New" w:hAnsi="Browallia New" w:cs="Browallia New"/>
          <w:sz w:val="28"/>
          <w:szCs w:val="28"/>
        </w:rPr>
        <w:t xml:space="preserve">276.62 </w:t>
      </w:r>
      <w:r w:rsidR="001775B8">
        <w:rPr>
          <w:rFonts w:ascii="Browallia New" w:hAnsi="Browallia New" w:cs="Browallia New" w:hint="cs"/>
          <w:sz w:val="28"/>
          <w:szCs w:val="28"/>
          <w:cs/>
        </w:rPr>
        <w:t xml:space="preserve">ล้านบาท ตามลำดับ </w:t>
      </w:r>
      <w:r w:rsidR="009A0569" w:rsidRPr="00756BAE">
        <w:rPr>
          <w:rFonts w:ascii="Browallia New" w:hAnsi="Browallia New" w:cs="Browallia New"/>
          <w:sz w:val="28"/>
          <w:szCs w:val="28"/>
          <w:cs/>
        </w:rPr>
        <w:t>ติดภาระจำนองเป็นหลักประกันหุ้นกู้กับบริษัทหลักทรัพย์</w:t>
      </w:r>
      <w:r w:rsidR="00133FB9">
        <w:rPr>
          <w:rFonts w:ascii="Browallia New" w:hAnsi="Browallia New" w:cs="Browallia New"/>
          <w:sz w:val="28"/>
          <w:szCs w:val="28"/>
        </w:rPr>
        <w:br/>
      </w:r>
      <w:r w:rsidR="009A0569" w:rsidRPr="00756BAE">
        <w:rPr>
          <w:rFonts w:ascii="Browallia New" w:hAnsi="Browallia New" w:cs="Browallia New"/>
          <w:sz w:val="28"/>
          <w:szCs w:val="28"/>
          <w:cs/>
        </w:rPr>
        <w:t>แห่งหนึ่ง</w:t>
      </w:r>
    </w:p>
    <w:p w14:paraId="47BFCA9C" w14:textId="272A80EE" w:rsidR="00D42D21" w:rsidRPr="002246F0" w:rsidRDefault="00D42D21" w:rsidP="0025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bookmarkStart w:id="3" w:name="_Hlk38910074"/>
    </w:p>
    <w:p w14:paraId="54D4BD56" w14:textId="78F5ADC3" w:rsidR="00445844" w:rsidRPr="002246F0" w:rsidRDefault="000064DA" w:rsidP="00B77036">
      <w:pPr>
        <w:numPr>
          <w:ilvl w:val="0"/>
          <w:numId w:val="16"/>
        </w:numPr>
        <w:tabs>
          <w:tab w:val="clear" w:pos="227"/>
          <w:tab w:val="clear" w:pos="454"/>
          <w:tab w:val="clear" w:pos="680"/>
          <w:tab w:val="clear" w:pos="907"/>
          <w:tab w:val="clear" w:pos="1635"/>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246F0">
        <w:rPr>
          <w:rFonts w:ascii="Browallia New" w:hAnsi="Browallia New" w:cs="Browallia New"/>
          <w:b/>
          <w:bCs/>
          <w:sz w:val="28"/>
          <w:szCs w:val="28"/>
          <w:cs/>
          <w:lang w:val="en-GB"/>
        </w:rPr>
        <w:t>อสังหาริมทรัพย์เพื่อการลงทุน</w:t>
      </w:r>
    </w:p>
    <w:bookmarkEnd w:id="3"/>
    <w:p w14:paraId="766D1E3E" w14:textId="77777777" w:rsidR="00445844" w:rsidRPr="002246F0" w:rsidRDefault="00445844" w:rsidP="00953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706"/>
        <w:rPr>
          <w:rFonts w:ascii="Browallia New" w:hAnsi="Browallia New" w:cs="Browallia New"/>
          <w:b/>
          <w:bCs/>
          <w:sz w:val="28"/>
          <w:szCs w:val="28"/>
          <w:cs/>
          <w:lang w:val="en-GB"/>
        </w:rPr>
      </w:pPr>
    </w:p>
    <w:p w14:paraId="010E6F66" w14:textId="79AE6036" w:rsidR="00445844" w:rsidRPr="002246F0"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r w:rsidRPr="002246F0">
        <w:rPr>
          <w:rFonts w:ascii="Browallia New" w:hAnsi="Browallia New" w:cs="Browallia New"/>
          <w:sz w:val="28"/>
          <w:szCs w:val="28"/>
          <w:cs/>
        </w:rPr>
        <w:t>รายการเคลื่อนไหวของอสังหาริมทรัพย์เพื่อการลงทุน</w:t>
      </w:r>
      <w:r w:rsidR="00BA7CB6" w:rsidRPr="002246F0">
        <w:rPr>
          <w:rFonts w:ascii="Browallia New" w:hAnsi="Browallia New" w:cs="Browallia New"/>
          <w:sz w:val="28"/>
          <w:szCs w:val="28"/>
          <w:cs/>
        </w:rPr>
        <w:t>สำหรับงวด</w:t>
      </w:r>
      <w:r w:rsidR="00F950C4">
        <w:rPr>
          <w:rFonts w:ascii="Browallia New" w:hAnsi="Browallia New" w:cs="Browallia New" w:hint="cs"/>
          <w:sz w:val="28"/>
          <w:szCs w:val="28"/>
          <w:cs/>
        </w:rPr>
        <w:t>หก</w:t>
      </w:r>
      <w:r w:rsidR="0096574F" w:rsidRPr="00235043">
        <w:rPr>
          <w:rFonts w:ascii="Browallia New" w:hAnsi="Browallia New" w:cs="Browallia New"/>
          <w:sz w:val="28"/>
          <w:szCs w:val="28"/>
          <w:cs/>
        </w:rPr>
        <w:t xml:space="preserve">เดือนสิ้นสุดวันที่ </w:t>
      </w:r>
      <w:r w:rsidR="00F950C4" w:rsidRPr="00A67DCC">
        <w:rPr>
          <w:rFonts w:ascii="Browallia New" w:hAnsi="Browallia New" w:cs="Browallia New"/>
          <w:sz w:val="28"/>
          <w:szCs w:val="28"/>
          <w:lang w:val="en-GB"/>
        </w:rPr>
        <w:t>30</w:t>
      </w:r>
      <w:r w:rsidR="00F950C4" w:rsidRPr="00A67DCC">
        <w:rPr>
          <w:rFonts w:ascii="Browallia New" w:hAnsi="Browallia New" w:cs="Browallia New"/>
          <w:sz w:val="28"/>
          <w:szCs w:val="28"/>
          <w:cs/>
        </w:rPr>
        <w:t xml:space="preserve"> มิถุนายน</w:t>
      </w:r>
      <w:r w:rsidR="00F950C4" w:rsidRPr="00A67DCC">
        <w:rPr>
          <w:rFonts w:ascii="Browallia New" w:hAnsi="Browallia New" w:cs="Browallia New"/>
          <w:sz w:val="28"/>
          <w:szCs w:val="28"/>
        </w:rPr>
        <w:t xml:space="preserve"> </w:t>
      </w:r>
      <w:r w:rsidR="0096574F">
        <w:rPr>
          <w:rFonts w:ascii="Browallia New" w:hAnsi="Browallia New" w:cs="Browallia New"/>
          <w:sz w:val="28"/>
          <w:szCs w:val="28"/>
        </w:rPr>
        <w:t>2569</w:t>
      </w:r>
      <w:r w:rsidR="0096574F" w:rsidRPr="002246F0">
        <w:rPr>
          <w:rFonts w:ascii="Browallia New" w:hAnsi="Browallia New" w:cs="Browallia New"/>
          <w:spacing w:val="-2"/>
          <w:sz w:val="28"/>
          <w:szCs w:val="28"/>
          <w:cs/>
        </w:rPr>
        <w:t xml:space="preserve"> </w:t>
      </w:r>
      <w:r w:rsidRPr="002246F0">
        <w:rPr>
          <w:rFonts w:ascii="Browallia New" w:hAnsi="Browallia New" w:cs="Browallia New"/>
          <w:sz w:val="28"/>
          <w:szCs w:val="28"/>
          <w:cs/>
        </w:rPr>
        <w:t>มีดังนี้</w:t>
      </w:r>
    </w:p>
    <w:p w14:paraId="32231748" w14:textId="1EC4A802" w:rsidR="00A87DD9" w:rsidRPr="002246F0" w:rsidRDefault="00581505" w:rsidP="00581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ind w:left="426"/>
        <w:rPr>
          <w:rFonts w:ascii="Browallia New" w:hAnsi="Browallia New" w:cs="Browallia New"/>
          <w:b/>
          <w:bCs/>
          <w:sz w:val="28"/>
          <w:szCs w:val="28"/>
          <w:lang w:val="en-GB"/>
        </w:rPr>
      </w:pPr>
      <w:r w:rsidRPr="002246F0">
        <w:rPr>
          <w:rFonts w:ascii="Browallia New" w:hAnsi="Browallia New" w:cs="Browallia New"/>
          <w:b/>
          <w:bCs/>
          <w:sz w:val="28"/>
          <w:szCs w:val="28"/>
          <w:lang w:val="en-GB"/>
        </w:rPr>
        <w:tab/>
      </w:r>
    </w:p>
    <w:tbl>
      <w:tblPr>
        <w:tblW w:w="8991" w:type="dxa"/>
        <w:tblInd w:w="378" w:type="dxa"/>
        <w:tblLayout w:type="fixed"/>
        <w:tblCellMar>
          <w:left w:w="72" w:type="dxa"/>
          <w:right w:w="72" w:type="dxa"/>
        </w:tblCellMar>
        <w:tblLook w:val="0000" w:firstRow="0" w:lastRow="0" w:firstColumn="0" w:lastColumn="0" w:noHBand="0" w:noVBand="0"/>
      </w:tblPr>
      <w:tblGrid>
        <w:gridCol w:w="4599"/>
        <w:gridCol w:w="2088"/>
        <w:gridCol w:w="167"/>
        <w:gridCol w:w="2137"/>
      </w:tblGrid>
      <w:tr w:rsidR="00E4741A" w:rsidRPr="002246F0" w14:paraId="64BBE627" w14:textId="77777777" w:rsidTr="00E4741A">
        <w:trPr>
          <w:cantSplit/>
        </w:trPr>
        <w:tc>
          <w:tcPr>
            <w:tcW w:w="4599" w:type="dxa"/>
          </w:tcPr>
          <w:p w14:paraId="1A9C2A13" w14:textId="77777777" w:rsidR="00E4741A" w:rsidRPr="002246F0" w:rsidRDefault="00E4741A" w:rsidP="00204A5D">
            <w:pPr>
              <w:tabs>
                <w:tab w:val="left" w:pos="3390"/>
              </w:tabs>
              <w:spacing w:line="240" w:lineRule="auto"/>
              <w:ind w:left="426"/>
              <w:jc w:val="thaiDistribute"/>
              <w:rPr>
                <w:rFonts w:ascii="Browallia New" w:hAnsi="Browallia New" w:cs="Browallia New"/>
                <w:sz w:val="28"/>
                <w:szCs w:val="28"/>
                <w:cs/>
              </w:rPr>
            </w:pPr>
          </w:p>
        </w:tc>
        <w:tc>
          <w:tcPr>
            <w:tcW w:w="4392" w:type="dxa"/>
            <w:gridSpan w:val="3"/>
            <w:vAlign w:val="bottom"/>
          </w:tcPr>
          <w:p w14:paraId="43BDD5B2" w14:textId="77777777" w:rsidR="00E4741A" w:rsidRPr="002246F0" w:rsidRDefault="00E4741A" w:rsidP="00204A5D">
            <w:pPr>
              <w:spacing w:line="240" w:lineRule="auto"/>
              <w:jc w:val="right"/>
              <w:rPr>
                <w:rFonts w:ascii="Browallia New" w:hAnsi="Browallia New" w:cs="Browallia New"/>
                <w:sz w:val="28"/>
                <w:szCs w:val="28"/>
                <w:cs/>
              </w:rPr>
            </w:pPr>
            <w:r w:rsidRPr="002246F0">
              <w:rPr>
                <w:rFonts w:ascii="Browallia New" w:hAnsi="Browallia New" w:cs="Browallia New"/>
                <w:sz w:val="28"/>
                <w:szCs w:val="28"/>
                <w:cs/>
              </w:rPr>
              <w:t xml:space="preserve">(หน่วย </w:t>
            </w:r>
            <w:r w:rsidRPr="002246F0">
              <w:rPr>
                <w:rFonts w:ascii="Browallia New" w:hAnsi="Browallia New" w:cs="Browallia New"/>
                <w:sz w:val="28"/>
                <w:szCs w:val="28"/>
                <w:lang w:val="en-GB"/>
              </w:rPr>
              <w:t xml:space="preserve">: </w:t>
            </w:r>
            <w:r w:rsidRPr="002246F0">
              <w:rPr>
                <w:rFonts w:ascii="Browallia New" w:hAnsi="Browallia New" w:cs="Browallia New"/>
                <w:sz w:val="28"/>
                <w:szCs w:val="28"/>
                <w:cs/>
              </w:rPr>
              <w:t>พันบาท)</w:t>
            </w:r>
          </w:p>
        </w:tc>
      </w:tr>
      <w:tr w:rsidR="00E4741A" w:rsidRPr="002246F0" w14:paraId="18D4F111" w14:textId="77777777" w:rsidTr="00E4741A">
        <w:trPr>
          <w:cantSplit/>
        </w:trPr>
        <w:tc>
          <w:tcPr>
            <w:tcW w:w="4599" w:type="dxa"/>
          </w:tcPr>
          <w:p w14:paraId="177953DE" w14:textId="77777777" w:rsidR="00E4741A" w:rsidRPr="002246F0" w:rsidRDefault="00E4741A" w:rsidP="00204A5D">
            <w:pPr>
              <w:tabs>
                <w:tab w:val="left" w:pos="3390"/>
              </w:tabs>
              <w:spacing w:line="240" w:lineRule="auto"/>
              <w:ind w:left="426"/>
              <w:jc w:val="thaiDistribute"/>
              <w:rPr>
                <w:rFonts w:ascii="Browallia New" w:hAnsi="Browallia New" w:cs="Browallia New"/>
                <w:sz w:val="28"/>
                <w:szCs w:val="28"/>
                <w:cs/>
              </w:rPr>
            </w:pPr>
          </w:p>
        </w:tc>
        <w:tc>
          <w:tcPr>
            <w:tcW w:w="2088" w:type="dxa"/>
            <w:tcBorders>
              <w:bottom w:val="single" w:sz="4" w:space="0" w:color="auto"/>
            </w:tcBorders>
            <w:vAlign w:val="center"/>
          </w:tcPr>
          <w:p w14:paraId="3AAAE578" w14:textId="574B535A" w:rsidR="00E4741A" w:rsidRPr="002246F0" w:rsidRDefault="00E4741A" w:rsidP="00204A5D">
            <w:pPr>
              <w:spacing w:line="240" w:lineRule="auto"/>
              <w:jc w:val="center"/>
              <w:rPr>
                <w:rFonts w:ascii="Browallia New" w:hAnsi="Browallia New" w:cs="Browallia New"/>
                <w:sz w:val="28"/>
                <w:szCs w:val="28"/>
                <w:cs/>
              </w:rPr>
            </w:pPr>
            <w:r w:rsidRPr="002246F0">
              <w:rPr>
                <w:rFonts w:ascii="Browallia New" w:hAnsi="Browallia New" w:cs="Browallia New"/>
                <w:sz w:val="28"/>
                <w:szCs w:val="28"/>
                <w:cs/>
              </w:rPr>
              <w:br/>
              <w:t>ข้อมูลทางการเงินรวม</w:t>
            </w:r>
          </w:p>
        </w:tc>
        <w:tc>
          <w:tcPr>
            <w:tcW w:w="167" w:type="dxa"/>
          </w:tcPr>
          <w:p w14:paraId="4932115F" w14:textId="77777777" w:rsidR="00E4741A" w:rsidRPr="002246F0" w:rsidRDefault="00E4741A" w:rsidP="00204A5D">
            <w:pPr>
              <w:tabs>
                <w:tab w:val="left" w:pos="3390"/>
              </w:tabs>
              <w:spacing w:line="240" w:lineRule="auto"/>
              <w:ind w:left="426"/>
              <w:jc w:val="thaiDistribute"/>
              <w:rPr>
                <w:rFonts w:ascii="Browallia New" w:hAnsi="Browallia New" w:cs="Browallia New"/>
                <w:sz w:val="28"/>
                <w:szCs w:val="28"/>
                <w:cs/>
              </w:rPr>
            </w:pPr>
          </w:p>
        </w:tc>
        <w:tc>
          <w:tcPr>
            <w:tcW w:w="2137" w:type="dxa"/>
            <w:tcBorders>
              <w:bottom w:val="single" w:sz="4" w:space="0" w:color="auto"/>
            </w:tcBorders>
            <w:vAlign w:val="center"/>
          </w:tcPr>
          <w:p w14:paraId="20D14F1E" w14:textId="51F8F7E8" w:rsidR="00E4741A" w:rsidRPr="002246F0" w:rsidRDefault="00E4741A" w:rsidP="00204A5D">
            <w:pPr>
              <w:spacing w:line="240" w:lineRule="auto"/>
              <w:jc w:val="center"/>
              <w:rPr>
                <w:rFonts w:ascii="Browallia New" w:hAnsi="Browallia New" w:cs="Browallia New"/>
                <w:sz w:val="28"/>
                <w:szCs w:val="28"/>
                <w:cs/>
              </w:rPr>
            </w:pPr>
            <w:r w:rsidRPr="002246F0">
              <w:rPr>
                <w:rFonts w:ascii="Browallia New" w:hAnsi="Browallia New" w:cs="Browallia New"/>
                <w:sz w:val="28"/>
                <w:szCs w:val="28"/>
                <w:cs/>
              </w:rPr>
              <w:t>ข้อมูลทางการเงิน</w:t>
            </w:r>
            <w:r w:rsidRPr="002246F0">
              <w:rPr>
                <w:rFonts w:ascii="Browallia New" w:hAnsi="Browallia New" w:cs="Browallia New"/>
                <w:sz w:val="28"/>
                <w:szCs w:val="28"/>
                <w:cs/>
              </w:rPr>
              <w:br/>
              <w:t>เฉพาะบริษัท</w:t>
            </w:r>
          </w:p>
        </w:tc>
      </w:tr>
      <w:tr w:rsidR="00E4741A" w:rsidRPr="002246F0" w14:paraId="3E8086DE" w14:textId="77777777" w:rsidTr="00E4741A">
        <w:trPr>
          <w:cantSplit/>
          <w:trHeight w:hRule="exact" w:val="318"/>
        </w:trPr>
        <w:tc>
          <w:tcPr>
            <w:tcW w:w="4599" w:type="dxa"/>
          </w:tcPr>
          <w:p w14:paraId="3C30D15F" w14:textId="77777777" w:rsidR="00E4741A" w:rsidRPr="002246F0" w:rsidRDefault="00E4741A" w:rsidP="00204A5D">
            <w:pPr>
              <w:tabs>
                <w:tab w:val="left" w:pos="3390"/>
              </w:tabs>
              <w:spacing w:line="240" w:lineRule="auto"/>
              <w:ind w:left="426"/>
              <w:jc w:val="thaiDistribute"/>
              <w:rPr>
                <w:rFonts w:ascii="Browallia New" w:hAnsi="Browallia New" w:cs="Browallia New"/>
                <w:sz w:val="28"/>
                <w:szCs w:val="28"/>
                <w:cs/>
              </w:rPr>
            </w:pPr>
          </w:p>
        </w:tc>
        <w:tc>
          <w:tcPr>
            <w:tcW w:w="2088" w:type="dxa"/>
            <w:tcBorders>
              <w:top w:val="single" w:sz="4" w:space="0" w:color="auto"/>
            </w:tcBorders>
          </w:tcPr>
          <w:p w14:paraId="3629961C" w14:textId="77777777" w:rsidR="00E4741A" w:rsidRPr="002246F0" w:rsidRDefault="00E4741A" w:rsidP="00204A5D">
            <w:pPr>
              <w:tabs>
                <w:tab w:val="left" w:pos="3390"/>
              </w:tabs>
              <w:spacing w:line="240" w:lineRule="auto"/>
              <w:ind w:left="426"/>
              <w:jc w:val="thaiDistribute"/>
              <w:rPr>
                <w:rFonts w:ascii="Browallia New" w:hAnsi="Browallia New" w:cs="Browallia New"/>
                <w:sz w:val="28"/>
                <w:szCs w:val="28"/>
                <w:cs/>
              </w:rPr>
            </w:pPr>
          </w:p>
        </w:tc>
        <w:tc>
          <w:tcPr>
            <w:tcW w:w="167" w:type="dxa"/>
          </w:tcPr>
          <w:p w14:paraId="74706FA2" w14:textId="77777777" w:rsidR="00E4741A" w:rsidRPr="002246F0" w:rsidRDefault="00E4741A" w:rsidP="00204A5D">
            <w:pPr>
              <w:tabs>
                <w:tab w:val="left" w:pos="3390"/>
              </w:tabs>
              <w:spacing w:line="240" w:lineRule="auto"/>
              <w:ind w:left="426"/>
              <w:jc w:val="thaiDistribute"/>
              <w:rPr>
                <w:rFonts w:ascii="Browallia New" w:hAnsi="Browallia New" w:cs="Browallia New"/>
                <w:sz w:val="28"/>
                <w:szCs w:val="28"/>
                <w:cs/>
              </w:rPr>
            </w:pPr>
          </w:p>
        </w:tc>
        <w:tc>
          <w:tcPr>
            <w:tcW w:w="2137" w:type="dxa"/>
            <w:tcBorders>
              <w:top w:val="single" w:sz="4" w:space="0" w:color="auto"/>
            </w:tcBorders>
          </w:tcPr>
          <w:p w14:paraId="1877944A" w14:textId="77777777" w:rsidR="00E4741A" w:rsidRPr="002246F0" w:rsidRDefault="00E4741A" w:rsidP="00204A5D">
            <w:pPr>
              <w:tabs>
                <w:tab w:val="left" w:pos="3390"/>
              </w:tabs>
              <w:spacing w:line="240" w:lineRule="auto"/>
              <w:ind w:left="426"/>
              <w:jc w:val="thaiDistribute"/>
              <w:rPr>
                <w:rFonts w:ascii="Browallia New" w:hAnsi="Browallia New" w:cs="Browallia New"/>
                <w:sz w:val="28"/>
                <w:szCs w:val="28"/>
                <w:cs/>
              </w:rPr>
            </w:pPr>
          </w:p>
        </w:tc>
      </w:tr>
      <w:tr w:rsidR="00E4741A" w:rsidRPr="002246F0" w14:paraId="6BBC9FC8" w14:textId="77777777" w:rsidTr="00E4741A">
        <w:trPr>
          <w:cantSplit/>
          <w:trHeight w:val="171"/>
        </w:trPr>
        <w:tc>
          <w:tcPr>
            <w:tcW w:w="4599" w:type="dxa"/>
          </w:tcPr>
          <w:p w14:paraId="63C2BE06" w14:textId="62624037" w:rsidR="00E4741A" w:rsidRPr="002246F0" w:rsidRDefault="00E4741A" w:rsidP="00207CDE">
            <w:pPr>
              <w:tabs>
                <w:tab w:val="left" w:pos="3390"/>
              </w:tabs>
              <w:spacing w:line="240" w:lineRule="auto"/>
              <w:jc w:val="thaiDistribute"/>
              <w:rPr>
                <w:rFonts w:ascii="Browallia New" w:hAnsi="Browallia New" w:cs="Browallia New"/>
                <w:sz w:val="28"/>
                <w:szCs w:val="28"/>
                <w:cs/>
              </w:rPr>
            </w:pPr>
            <w:r w:rsidRPr="002246F0">
              <w:rPr>
                <w:rFonts w:ascii="Browallia New" w:hAnsi="Browallia New" w:cs="Browallia New"/>
                <w:sz w:val="28"/>
                <w:szCs w:val="28"/>
                <w:cs/>
              </w:rPr>
              <w:t>มูลค่าสุทธิตามบัญชี</w:t>
            </w:r>
            <w:r w:rsidRPr="002246F0">
              <w:rPr>
                <w:rFonts w:ascii="Browallia New" w:hAnsi="Browallia New" w:cs="Browallia New"/>
                <w:sz w:val="28"/>
                <w:szCs w:val="28"/>
              </w:rPr>
              <w:t xml:space="preserve"> </w:t>
            </w:r>
            <w:r w:rsidRPr="002246F0">
              <w:rPr>
                <w:rFonts w:ascii="Browallia New" w:hAnsi="Browallia New" w:cs="Browallia New"/>
                <w:sz w:val="28"/>
                <w:szCs w:val="28"/>
                <w:cs/>
              </w:rPr>
              <w:t xml:space="preserve">ณ วันที่ </w:t>
            </w:r>
            <w:r w:rsidRPr="002246F0">
              <w:rPr>
                <w:rFonts w:ascii="Browallia New" w:hAnsi="Browallia New" w:cs="Browallia New"/>
                <w:sz w:val="28"/>
                <w:szCs w:val="28"/>
              </w:rPr>
              <w:t>1</w:t>
            </w:r>
            <w:r w:rsidRPr="002246F0">
              <w:rPr>
                <w:rFonts w:ascii="Browallia New" w:hAnsi="Browallia New" w:cs="Browallia New"/>
                <w:sz w:val="28"/>
                <w:szCs w:val="28"/>
                <w:cs/>
              </w:rPr>
              <w:t xml:space="preserve"> มกราคม </w:t>
            </w:r>
            <w:r w:rsidRPr="002246F0">
              <w:rPr>
                <w:rFonts w:ascii="Browallia New" w:hAnsi="Browallia New" w:cs="Browallia New"/>
                <w:sz w:val="28"/>
                <w:szCs w:val="28"/>
              </w:rPr>
              <w:t>256</w:t>
            </w:r>
            <w:r w:rsidR="0096574F">
              <w:rPr>
                <w:rFonts w:ascii="Browallia New" w:hAnsi="Browallia New" w:cs="Browallia New"/>
                <w:sz w:val="28"/>
                <w:szCs w:val="28"/>
              </w:rPr>
              <w:t>9</w:t>
            </w:r>
          </w:p>
        </w:tc>
        <w:tc>
          <w:tcPr>
            <w:tcW w:w="2088" w:type="dxa"/>
            <w:vAlign w:val="bottom"/>
          </w:tcPr>
          <w:p w14:paraId="59EC8F1E" w14:textId="17CFC6F7" w:rsidR="00E4741A" w:rsidRPr="002246F0" w:rsidRDefault="00BE07D3"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BE07D3">
              <w:rPr>
                <w:rFonts w:ascii="Browallia New" w:hAnsi="Browallia New" w:cs="Browallia New"/>
                <w:snapToGrid w:val="0"/>
                <w:color w:val="000000"/>
                <w:sz w:val="28"/>
                <w:szCs w:val="28"/>
                <w:lang w:eastAsia="th-TH"/>
              </w:rPr>
              <w:t>695,482</w:t>
            </w:r>
          </w:p>
        </w:tc>
        <w:tc>
          <w:tcPr>
            <w:tcW w:w="167" w:type="dxa"/>
            <w:vAlign w:val="bottom"/>
          </w:tcPr>
          <w:p w14:paraId="633B6AE8" w14:textId="77777777" w:rsidR="00E4741A" w:rsidRPr="002246F0" w:rsidRDefault="00E4741A"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37" w:type="dxa"/>
            <w:vAlign w:val="bottom"/>
          </w:tcPr>
          <w:p w14:paraId="79812D87" w14:textId="4B85AD09" w:rsidR="00E4741A" w:rsidRPr="002246F0" w:rsidRDefault="00CE40F8"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CE40F8">
              <w:rPr>
                <w:rFonts w:ascii="Browallia New" w:hAnsi="Browallia New" w:cs="Browallia New"/>
                <w:snapToGrid w:val="0"/>
                <w:color w:val="000000"/>
                <w:sz w:val="28"/>
                <w:szCs w:val="28"/>
                <w:lang w:eastAsia="th-TH"/>
              </w:rPr>
              <w:t>76,17</w:t>
            </w:r>
            <w:r w:rsidR="00E02E02">
              <w:rPr>
                <w:rFonts w:ascii="Browallia New" w:hAnsi="Browallia New" w:cs="Browallia New"/>
                <w:snapToGrid w:val="0"/>
                <w:color w:val="000000"/>
                <w:sz w:val="28"/>
                <w:szCs w:val="28"/>
                <w:lang w:eastAsia="th-TH"/>
              </w:rPr>
              <w:t>9</w:t>
            </w:r>
          </w:p>
        </w:tc>
      </w:tr>
      <w:tr w:rsidR="00991396" w:rsidRPr="002246F0" w14:paraId="7568F442" w14:textId="77777777" w:rsidTr="004F1D19">
        <w:trPr>
          <w:cantSplit/>
          <w:trHeight w:val="80"/>
        </w:trPr>
        <w:tc>
          <w:tcPr>
            <w:tcW w:w="4599" w:type="dxa"/>
          </w:tcPr>
          <w:p w14:paraId="2E430798" w14:textId="495EF124" w:rsidR="00991396" w:rsidRPr="002246F0" w:rsidRDefault="00B67AC9" w:rsidP="00991396">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รับโอนมาจาก</w:t>
            </w:r>
            <w:r w:rsidR="00E6247F" w:rsidRPr="00E6247F">
              <w:rPr>
                <w:rFonts w:ascii="Browallia New" w:hAnsi="Browallia New" w:cs="Browallia New"/>
                <w:sz w:val="28"/>
                <w:szCs w:val="28"/>
                <w:cs/>
              </w:rPr>
              <w:t>ต้นทุนการพัฒนาอสังหาริมทรัพย์</w:t>
            </w:r>
          </w:p>
        </w:tc>
        <w:tc>
          <w:tcPr>
            <w:tcW w:w="2088" w:type="dxa"/>
          </w:tcPr>
          <w:p w14:paraId="5C87101C" w14:textId="54D4985B" w:rsidR="00991396" w:rsidRPr="002246F0" w:rsidRDefault="005C3467"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5C3467">
              <w:rPr>
                <w:rFonts w:ascii="Browallia New" w:hAnsi="Browallia New" w:cs="Browallia New"/>
                <w:snapToGrid w:val="0"/>
                <w:color w:val="000000"/>
                <w:sz w:val="28"/>
                <w:szCs w:val="28"/>
                <w:lang w:eastAsia="th-TH"/>
              </w:rPr>
              <w:t>4,044</w:t>
            </w:r>
          </w:p>
        </w:tc>
        <w:tc>
          <w:tcPr>
            <w:tcW w:w="167" w:type="dxa"/>
            <w:vAlign w:val="bottom"/>
          </w:tcPr>
          <w:p w14:paraId="4481DD5C" w14:textId="77777777" w:rsidR="00991396" w:rsidRPr="002246F0" w:rsidRDefault="00991396" w:rsidP="00991396">
            <w:pPr>
              <w:tabs>
                <w:tab w:val="left" w:pos="3390"/>
              </w:tabs>
              <w:spacing w:line="240" w:lineRule="auto"/>
              <w:ind w:left="426"/>
              <w:jc w:val="right"/>
              <w:rPr>
                <w:rFonts w:ascii="Browallia New" w:hAnsi="Browallia New" w:cs="Browallia New"/>
                <w:sz w:val="28"/>
                <w:szCs w:val="28"/>
                <w:cs/>
              </w:rPr>
            </w:pPr>
          </w:p>
        </w:tc>
        <w:tc>
          <w:tcPr>
            <w:tcW w:w="2137" w:type="dxa"/>
          </w:tcPr>
          <w:p w14:paraId="4515EE6F" w14:textId="447A071A" w:rsidR="00991396" w:rsidRPr="002246F0" w:rsidRDefault="00424AF3"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Pr>
                <w:rFonts w:ascii="Browallia New" w:hAnsi="Browallia New" w:cs="Browallia New"/>
                <w:snapToGrid w:val="0"/>
                <w:color w:val="000000"/>
                <w:sz w:val="28"/>
                <w:szCs w:val="28"/>
                <w:lang w:eastAsia="th-TH"/>
              </w:rPr>
              <w:t>-</w:t>
            </w:r>
          </w:p>
        </w:tc>
      </w:tr>
      <w:tr w:rsidR="00711842" w:rsidRPr="002246F0" w14:paraId="606E332C" w14:textId="77777777" w:rsidTr="004F761B">
        <w:trPr>
          <w:cantSplit/>
          <w:trHeight w:val="360"/>
        </w:trPr>
        <w:tc>
          <w:tcPr>
            <w:tcW w:w="4599" w:type="dxa"/>
            <w:vAlign w:val="bottom"/>
          </w:tcPr>
          <w:p w14:paraId="060BAA46" w14:textId="7601F612" w:rsidR="00711842" w:rsidRPr="002246F0" w:rsidRDefault="00711842" w:rsidP="00711842">
            <w:pPr>
              <w:tabs>
                <w:tab w:val="left" w:pos="3390"/>
              </w:tabs>
              <w:spacing w:line="240" w:lineRule="auto"/>
              <w:jc w:val="thaiDistribute"/>
              <w:rPr>
                <w:rFonts w:ascii="Browallia New" w:hAnsi="Browallia New" w:cs="Browallia New"/>
                <w:sz w:val="28"/>
                <w:szCs w:val="28"/>
                <w:cs/>
              </w:rPr>
            </w:pPr>
            <w:r w:rsidRPr="002246F0">
              <w:rPr>
                <w:rFonts w:ascii="Browallia New" w:hAnsi="Browallia New" w:cs="Browallia New"/>
                <w:sz w:val="28"/>
                <w:szCs w:val="28"/>
                <w:cs/>
              </w:rPr>
              <w:t>ค่าเสื่อมราคาสำหรับงวด</w:t>
            </w:r>
          </w:p>
        </w:tc>
        <w:tc>
          <w:tcPr>
            <w:tcW w:w="2088" w:type="dxa"/>
            <w:vAlign w:val="bottom"/>
          </w:tcPr>
          <w:p w14:paraId="15BCBC14" w14:textId="7C989D6B" w:rsidR="00711842" w:rsidRPr="002246F0" w:rsidRDefault="00E729B3"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cs/>
                <w:lang w:eastAsia="th-TH"/>
              </w:rPr>
            </w:pPr>
            <w:r w:rsidRPr="008E01AC">
              <w:rPr>
                <w:rFonts w:ascii="Browallia New" w:hAnsi="Browallia New" w:cs="Browallia New"/>
                <w:snapToGrid w:val="0"/>
                <w:color w:val="000000"/>
                <w:sz w:val="28"/>
                <w:szCs w:val="28"/>
                <w:lang w:eastAsia="th-TH"/>
              </w:rPr>
              <w:t>(</w:t>
            </w:r>
            <w:r w:rsidRPr="00E729B3">
              <w:rPr>
                <w:rFonts w:ascii="Browallia New" w:hAnsi="Browallia New" w:cs="Browallia New"/>
                <w:snapToGrid w:val="0"/>
                <w:color w:val="000000"/>
                <w:sz w:val="28"/>
                <w:szCs w:val="28"/>
                <w:lang w:eastAsia="th-TH"/>
              </w:rPr>
              <w:t>4,519</w:t>
            </w:r>
            <w:r w:rsidRPr="008E01AC">
              <w:rPr>
                <w:rFonts w:ascii="Browallia New" w:hAnsi="Browallia New" w:cs="Browallia New"/>
                <w:snapToGrid w:val="0"/>
                <w:color w:val="000000"/>
                <w:sz w:val="28"/>
                <w:szCs w:val="28"/>
                <w:lang w:eastAsia="th-TH"/>
              </w:rPr>
              <w:t>)</w:t>
            </w:r>
          </w:p>
        </w:tc>
        <w:tc>
          <w:tcPr>
            <w:tcW w:w="167" w:type="dxa"/>
            <w:vAlign w:val="bottom"/>
          </w:tcPr>
          <w:p w14:paraId="0487F5C1" w14:textId="77777777" w:rsidR="00711842" w:rsidRPr="002246F0" w:rsidRDefault="00711842" w:rsidP="00711842">
            <w:pPr>
              <w:tabs>
                <w:tab w:val="left" w:pos="3390"/>
              </w:tabs>
              <w:spacing w:line="240" w:lineRule="auto"/>
              <w:ind w:left="426"/>
              <w:jc w:val="right"/>
              <w:rPr>
                <w:rFonts w:ascii="Browallia New" w:hAnsi="Browallia New" w:cs="Browallia New"/>
                <w:sz w:val="28"/>
                <w:szCs w:val="28"/>
                <w:cs/>
              </w:rPr>
            </w:pPr>
          </w:p>
        </w:tc>
        <w:tc>
          <w:tcPr>
            <w:tcW w:w="2137" w:type="dxa"/>
          </w:tcPr>
          <w:p w14:paraId="6EEBA036" w14:textId="186F55D3" w:rsidR="00711842" w:rsidRPr="002246F0" w:rsidRDefault="00424AF3"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Pr>
                <w:rFonts w:ascii="Browallia New" w:hAnsi="Browallia New" w:cs="Browallia New"/>
                <w:snapToGrid w:val="0"/>
                <w:color w:val="000000"/>
                <w:sz w:val="28"/>
                <w:szCs w:val="28"/>
                <w:lang w:eastAsia="th-TH"/>
              </w:rPr>
              <w:t>-</w:t>
            </w:r>
          </w:p>
        </w:tc>
      </w:tr>
      <w:tr w:rsidR="006F26CF" w:rsidRPr="002246F0" w14:paraId="63B13EF9" w14:textId="77777777" w:rsidTr="003612FC">
        <w:trPr>
          <w:cantSplit/>
        </w:trPr>
        <w:tc>
          <w:tcPr>
            <w:tcW w:w="4599" w:type="dxa"/>
          </w:tcPr>
          <w:p w14:paraId="7EAE0D0D" w14:textId="3D8E0B4C" w:rsidR="006F26CF" w:rsidRPr="002246F0" w:rsidRDefault="006F26CF" w:rsidP="006F26CF">
            <w:pPr>
              <w:tabs>
                <w:tab w:val="left" w:pos="3390"/>
              </w:tabs>
              <w:spacing w:line="240" w:lineRule="auto"/>
              <w:jc w:val="thaiDistribute"/>
              <w:rPr>
                <w:rFonts w:ascii="Browallia New" w:hAnsi="Browallia New" w:cs="Browallia New"/>
                <w:sz w:val="28"/>
                <w:szCs w:val="28"/>
                <w:cs/>
              </w:rPr>
            </w:pPr>
            <w:r w:rsidRPr="002246F0">
              <w:rPr>
                <w:rFonts w:ascii="Browallia New" w:hAnsi="Browallia New" w:cs="Browallia New"/>
                <w:sz w:val="28"/>
                <w:szCs w:val="28"/>
                <w:cs/>
              </w:rPr>
              <w:t xml:space="preserve">มูลค่าสุทธิตามบัญชี ณ วันที่ </w:t>
            </w:r>
            <w:r w:rsidR="00F950C4" w:rsidRPr="00A67DCC">
              <w:rPr>
                <w:rFonts w:ascii="Browallia New" w:hAnsi="Browallia New" w:cs="Browallia New"/>
                <w:sz w:val="28"/>
                <w:szCs w:val="28"/>
                <w:lang w:val="en-GB"/>
              </w:rPr>
              <w:t>30</w:t>
            </w:r>
            <w:r w:rsidR="00F950C4" w:rsidRPr="00A67DCC">
              <w:rPr>
                <w:rFonts w:ascii="Browallia New" w:hAnsi="Browallia New" w:cs="Browallia New"/>
                <w:sz w:val="28"/>
                <w:szCs w:val="28"/>
                <w:cs/>
              </w:rPr>
              <w:t xml:space="preserve"> มิถุนายน</w:t>
            </w:r>
            <w:r w:rsidR="00F950C4" w:rsidRPr="00A67DCC">
              <w:rPr>
                <w:rFonts w:ascii="Browallia New" w:hAnsi="Browallia New" w:cs="Browallia New"/>
                <w:sz w:val="28"/>
                <w:szCs w:val="28"/>
              </w:rPr>
              <w:t xml:space="preserve"> </w:t>
            </w:r>
            <w:r w:rsidR="0096574F">
              <w:rPr>
                <w:rFonts w:ascii="Browallia New" w:hAnsi="Browallia New" w:cs="Browallia New"/>
                <w:sz w:val="28"/>
                <w:szCs w:val="28"/>
              </w:rPr>
              <w:t>2569</w:t>
            </w:r>
          </w:p>
        </w:tc>
        <w:tc>
          <w:tcPr>
            <w:tcW w:w="2088" w:type="dxa"/>
            <w:tcBorders>
              <w:top w:val="single" w:sz="4" w:space="0" w:color="auto"/>
              <w:bottom w:val="single" w:sz="12" w:space="0" w:color="auto"/>
            </w:tcBorders>
          </w:tcPr>
          <w:p w14:paraId="4FD16005" w14:textId="76857125" w:rsidR="006F26CF" w:rsidRPr="002246F0" w:rsidRDefault="000A2242"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0A2242">
              <w:rPr>
                <w:rFonts w:ascii="Browallia New" w:hAnsi="Browallia New" w:cs="Browallia New"/>
                <w:snapToGrid w:val="0"/>
                <w:color w:val="000000"/>
                <w:sz w:val="28"/>
                <w:szCs w:val="28"/>
                <w:lang w:eastAsia="th-TH"/>
              </w:rPr>
              <w:t>695,007</w:t>
            </w:r>
          </w:p>
        </w:tc>
        <w:tc>
          <w:tcPr>
            <w:tcW w:w="167" w:type="dxa"/>
            <w:vAlign w:val="bottom"/>
          </w:tcPr>
          <w:p w14:paraId="2E5D868B" w14:textId="77777777" w:rsidR="006F26CF" w:rsidRPr="002246F0" w:rsidRDefault="006F26CF" w:rsidP="006F26CF">
            <w:pPr>
              <w:tabs>
                <w:tab w:val="left" w:pos="3390"/>
              </w:tabs>
              <w:spacing w:line="240" w:lineRule="auto"/>
              <w:ind w:left="426"/>
              <w:jc w:val="right"/>
              <w:rPr>
                <w:rFonts w:ascii="Browallia New" w:hAnsi="Browallia New" w:cs="Browallia New"/>
                <w:sz w:val="28"/>
                <w:szCs w:val="28"/>
                <w:cs/>
              </w:rPr>
            </w:pPr>
          </w:p>
        </w:tc>
        <w:tc>
          <w:tcPr>
            <w:tcW w:w="2137" w:type="dxa"/>
            <w:tcBorders>
              <w:top w:val="single" w:sz="4" w:space="0" w:color="auto"/>
              <w:bottom w:val="single" w:sz="12" w:space="0" w:color="auto"/>
            </w:tcBorders>
            <w:vAlign w:val="bottom"/>
          </w:tcPr>
          <w:p w14:paraId="54FF5D75" w14:textId="194E6D4C" w:rsidR="006F26CF" w:rsidRPr="002246F0" w:rsidRDefault="00424AF3"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Pr>
                <w:rFonts w:ascii="Browallia New" w:hAnsi="Browallia New" w:cs="Browallia New"/>
                <w:snapToGrid w:val="0"/>
                <w:color w:val="000000"/>
                <w:sz w:val="28"/>
                <w:szCs w:val="28"/>
                <w:lang w:eastAsia="th-TH"/>
              </w:rPr>
              <w:t>76,17</w:t>
            </w:r>
            <w:r w:rsidR="00E02E02">
              <w:rPr>
                <w:rFonts w:ascii="Browallia New" w:hAnsi="Browallia New" w:cs="Browallia New"/>
                <w:snapToGrid w:val="0"/>
                <w:color w:val="000000"/>
                <w:sz w:val="28"/>
                <w:szCs w:val="28"/>
                <w:lang w:eastAsia="th-TH"/>
              </w:rPr>
              <w:t>9</w:t>
            </w:r>
          </w:p>
        </w:tc>
      </w:tr>
    </w:tbl>
    <w:p w14:paraId="3A11F1D0"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6FAAD946" w14:textId="77777777" w:rsidR="008B3311" w:rsidRPr="002246F0" w:rsidRDefault="008B3311" w:rsidP="008B3311">
      <w:pPr>
        <w:pStyle w:val="ListParagraph"/>
        <w:tabs>
          <w:tab w:val="left" w:pos="426"/>
        </w:tabs>
        <w:ind w:left="360"/>
        <w:jc w:val="thaiDistribute"/>
        <w:rPr>
          <w:rFonts w:ascii="Browallia New" w:hAnsi="Browallia New" w:cs="Browallia New"/>
          <w:spacing w:val="-2"/>
          <w:sz w:val="28"/>
          <w:szCs w:val="28"/>
        </w:rPr>
      </w:pPr>
    </w:p>
    <w:p w14:paraId="27FC1BA4" w14:textId="6B70560E" w:rsidR="006E4FB0" w:rsidRPr="00964E72" w:rsidRDefault="006E4FB0" w:rsidP="0095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964E72">
        <w:rPr>
          <w:rFonts w:ascii="Browallia New" w:hAnsi="Browallia New" w:cs="Browallia New" w:hint="cs"/>
          <w:sz w:val="28"/>
          <w:szCs w:val="28"/>
          <w:cs/>
        </w:rPr>
        <w:t xml:space="preserve">ณ วันที่ </w:t>
      </w:r>
      <w:r w:rsidR="00F950C4" w:rsidRPr="00A67DCC">
        <w:rPr>
          <w:rFonts w:ascii="Browallia New" w:hAnsi="Browallia New" w:cs="Browallia New"/>
          <w:sz w:val="28"/>
          <w:szCs w:val="28"/>
          <w:lang w:val="en-GB"/>
        </w:rPr>
        <w:t>30</w:t>
      </w:r>
      <w:r w:rsidR="00F950C4" w:rsidRPr="00A67DCC">
        <w:rPr>
          <w:rFonts w:ascii="Browallia New" w:hAnsi="Browallia New" w:cs="Browallia New"/>
          <w:sz w:val="28"/>
          <w:szCs w:val="28"/>
          <w:cs/>
        </w:rPr>
        <w:t xml:space="preserve"> มิถุนายน</w:t>
      </w:r>
      <w:r w:rsidR="00F950C4" w:rsidRPr="00A67DCC">
        <w:rPr>
          <w:rFonts w:ascii="Browallia New" w:hAnsi="Browallia New" w:cs="Browallia New"/>
          <w:sz w:val="28"/>
          <w:szCs w:val="28"/>
        </w:rPr>
        <w:t xml:space="preserve"> </w:t>
      </w:r>
      <w:r w:rsidR="00410C00" w:rsidRPr="00964E72">
        <w:rPr>
          <w:rFonts w:ascii="Browallia New" w:hAnsi="Browallia New" w:cs="Browallia New"/>
          <w:sz w:val="28"/>
          <w:szCs w:val="28"/>
        </w:rPr>
        <w:t>2569</w:t>
      </w:r>
      <w:r w:rsidR="00250D66">
        <w:rPr>
          <w:rFonts w:ascii="Browallia New" w:hAnsi="Browallia New" w:cs="Browallia New" w:hint="cs"/>
          <w:sz w:val="28"/>
          <w:szCs w:val="28"/>
          <w:cs/>
        </w:rPr>
        <w:t xml:space="preserve"> และ </w:t>
      </w:r>
      <w:r w:rsidR="00250D66">
        <w:rPr>
          <w:rFonts w:ascii="Browallia New" w:hAnsi="Browallia New" w:cs="Browallia New"/>
          <w:sz w:val="28"/>
          <w:szCs w:val="28"/>
        </w:rPr>
        <w:t xml:space="preserve">31 </w:t>
      </w:r>
      <w:r w:rsidR="00250D66">
        <w:rPr>
          <w:rFonts w:ascii="Browallia New" w:hAnsi="Browallia New" w:cs="Browallia New" w:hint="cs"/>
          <w:sz w:val="28"/>
          <w:szCs w:val="28"/>
          <w:cs/>
        </w:rPr>
        <w:t xml:space="preserve">ธันวาคม </w:t>
      </w:r>
      <w:r w:rsidR="00250D66">
        <w:rPr>
          <w:rFonts w:ascii="Browallia New" w:hAnsi="Browallia New" w:cs="Browallia New"/>
          <w:sz w:val="28"/>
          <w:szCs w:val="28"/>
        </w:rPr>
        <w:t>2568</w:t>
      </w:r>
      <w:r w:rsidR="00410C00" w:rsidRPr="00964E72">
        <w:rPr>
          <w:rFonts w:ascii="Browallia New" w:hAnsi="Browallia New" w:cs="Browallia New"/>
          <w:sz w:val="28"/>
          <w:szCs w:val="28"/>
        </w:rPr>
        <w:t xml:space="preserve"> </w:t>
      </w:r>
      <w:r w:rsidRPr="00964E72">
        <w:rPr>
          <w:rFonts w:ascii="Browallia New" w:hAnsi="Browallia New" w:cs="Browallia New"/>
          <w:spacing w:val="-2"/>
          <w:sz w:val="28"/>
          <w:szCs w:val="28"/>
          <w:cs/>
        </w:rPr>
        <w:t xml:space="preserve">ที่ดินของกลุ่มบริษัทซึ่งมีมูลค่าสุทธิตามบัญชี จำนวน </w:t>
      </w:r>
      <w:r w:rsidR="004A6DC6">
        <w:rPr>
          <w:rFonts w:ascii="Browallia New" w:hAnsi="Browallia New" w:cs="Browallia New"/>
          <w:spacing w:val="-2"/>
          <w:sz w:val="28"/>
          <w:szCs w:val="28"/>
        </w:rPr>
        <w:t>101.76</w:t>
      </w:r>
      <w:r w:rsidRPr="00964E72">
        <w:rPr>
          <w:rFonts w:ascii="Browallia New" w:hAnsi="Browallia New" w:cs="Browallia New"/>
          <w:spacing w:val="-2"/>
          <w:sz w:val="28"/>
          <w:szCs w:val="28"/>
          <w:cs/>
        </w:rPr>
        <w:t xml:space="preserve"> </w:t>
      </w:r>
      <w:r w:rsidR="00EE2F11">
        <w:rPr>
          <w:rFonts w:ascii="Browallia New" w:hAnsi="Browallia New" w:cs="Browallia New"/>
          <w:spacing w:val="-2"/>
          <w:sz w:val="28"/>
          <w:szCs w:val="28"/>
        </w:rPr>
        <w:br/>
      </w:r>
      <w:r w:rsidRPr="00964E72">
        <w:rPr>
          <w:rFonts w:ascii="Browallia New" w:hAnsi="Browallia New" w:cs="Browallia New"/>
          <w:spacing w:val="-2"/>
          <w:sz w:val="28"/>
          <w:szCs w:val="28"/>
          <w:cs/>
        </w:rPr>
        <w:t>ล้านบาท</w:t>
      </w:r>
      <w:r w:rsidRPr="00964E72">
        <w:rPr>
          <w:rFonts w:ascii="Browallia New" w:hAnsi="Browallia New" w:cs="Browallia New"/>
          <w:spacing w:val="-2"/>
          <w:sz w:val="28"/>
          <w:szCs w:val="28"/>
        </w:rPr>
        <w:t xml:space="preserve"> </w:t>
      </w:r>
      <w:r w:rsidRPr="00964E72">
        <w:rPr>
          <w:rFonts w:ascii="Browallia New" w:hAnsi="Browallia New" w:cs="Browallia New"/>
          <w:spacing w:val="-2"/>
          <w:sz w:val="28"/>
          <w:szCs w:val="28"/>
          <w:cs/>
        </w:rPr>
        <w:t>(</w:t>
      </w:r>
      <w:r w:rsidR="005750F1">
        <w:rPr>
          <w:rFonts w:ascii="Browallia New" w:hAnsi="Browallia New" w:cs="Browallia New" w:hint="cs"/>
          <w:spacing w:val="-2"/>
          <w:sz w:val="28"/>
          <w:szCs w:val="28"/>
          <w:cs/>
        </w:rPr>
        <w:t>ข้อมูลทาง</w:t>
      </w:r>
      <w:r w:rsidRPr="00964E72">
        <w:rPr>
          <w:rFonts w:ascii="Browallia New" w:hAnsi="Browallia New" w:cs="Browallia New"/>
          <w:spacing w:val="-2"/>
          <w:sz w:val="28"/>
          <w:szCs w:val="28"/>
          <w:cs/>
        </w:rPr>
        <w:t xml:space="preserve">การเงินเฉพาะบริษัท : จำนวน </w:t>
      </w:r>
      <w:r w:rsidR="00274E6E">
        <w:rPr>
          <w:rFonts w:ascii="Browallia New" w:hAnsi="Browallia New" w:cs="Browallia New"/>
          <w:spacing w:val="-2"/>
          <w:sz w:val="28"/>
          <w:szCs w:val="28"/>
        </w:rPr>
        <w:t>38.18</w:t>
      </w:r>
      <w:r w:rsidRPr="00964E72">
        <w:rPr>
          <w:rFonts w:ascii="Browallia New" w:hAnsi="Browallia New" w:cs="Browallia New"/>
          <w:spacing w:val="-2"/>
          <w:sz w:val="28"/>
          <w:szCs w:val="28"/>
          <w:cs/>
        </w:rPr>
        <w:t xml:space="preserve"> ล้านบาท) ติดภาระค้ำประกันวงเงินสินเชื่อที่ได้รับจาก</w:t>
      </w:r>
      <w:r w:rsidR="00EE2F11">
        <w:rPr>
          <w:rFonts w:ascii="Browallia New" w:hAnsi="Browallia New" w:cs="Browallia New"/>
          <w:spacing w:val="-2"/>
          <w:sz w:val="28"/>
          <w:szCs w:val="28"/>
        </w:rPr>
        <w:br/>
      </w:r>
      <w:r w:rsidRPr="00964E72">
        <w:rPr>
          <w:rFonts w:ascii="Browallia New" w:hAnsi="Browallia New" w:cs="Browallia New"/>
          <w:spacing w:val="-2"/>
          <w:sz w:val="28"/>
          <w:szCs w:val="28"/>
          <w:cs/>
        </w:rPr>
        <w:t>สถาบันการเงินและหนังสือค้ำประกันที่ออกโดย</w:t>
      </w:r>
      <w:r w:rsidRPr="00964E72">
        <w:rPr>
          <w:rFonts w:ascii="Browallia New" w:hAnsi="Browallia New" w:cs="Browallia New" w:hint="cs"/>
          <w:spacing w:val="-2"/>
          <w:sz w:val="28"/>
          <w:szCs w:val="28"/>
          <w:cs/>
        </w:rPr>
        <w:t>สถาบันการเงิน</w:t>
      </w:r>
    </w:p>
    <w:p w14:paraId="0DBD263E" w14:textId="77777777" w:rsidR="006E4FB0" w:rsidRPr="0003674C" w:rsidRDefault="006E4FB0" w:rsidP="006E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709D5756" w14:textId="79BE90B2" w:rsidR="00163EE6" w:rsidRPr="00554249" w:rsidRDefault="006E4FB0" w:rsidP="00B06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b/>
          <w:bCs/>
          <w:sz w:val="28"/>
          <w:szCs w:val="28"/>
          <w:lang w:val="en-GB"/>
        </w:rPr>
      </w:pPr>
      <w:r w:rsidRPr="005056B1">
        <w:rPr>
          <w:rFonts w:ascii="Browallia New" w:hAnsi="Browallia New" w:cs="Browallia New"/>
          <w:sz w:val="28"/>
          <w:szCs w:val="28"/>
          <w:cs/>
        </w:rPr>
        <w:t>ณ</w:t>
      </w:r>
      <w:r w:rsidRPr="005056B1">
        <w:rPr>
          <w:rFonts w:ascii="Browallia New" w:hAnsi="Browallia New" w:cs="Browallia New"/>
          <w:sz w:val="28"/>
          <w:szCs w:val="28"/>
        </w:rPr>
        <w:t xml:space="preserve"> </w:t>
      </w:r>
      <w:r w:rsidRPr="005056B1">
        <w:rPr>
          <w:rFonts w:ascii="Browallia New" w:hAnsi="Browallia New" w:cs="Browallia New"/>
          <w:sz w:val="28"/>
          <w:szCs w:val="28"/>
          <w:cs/>
        </w:rPr>
        <w:t>วันที่</w:t>
      </w:r>
      <w:r w:rsidRPr="005056B1">
        <w:rPr>
          <w:rFonts w:ascii="Browallia New" w:hAnsi="Browallia New" w:cs="Browallia New"/>
          <w:sz w:val="28"/>
          <w:szCs w:val="28"/>
        </w:rPr>
        <w:t xml:space="preserve"> </w:t>
      </w:r>
      <w:r w:rsidR="00B069F5" w:rsidRPr="005056B1">
        <w:rPr>
          <w:rFonts w:ascii="Browallia New" w:hAnsi="Browallia New" w:cs="Browallia New"/>
          <w:sz w:val="28"/>
          <w:szCs w:val="28"/>
          <w:lang w:val="en-GB"/>
        </w:rPr>
        <w:t>30</w:t>
      </w:r>
      <w:r w:rsidR="00B069F5" w:rsidRPr="005056B1">
        <w:rPr>
          <w:rFonts w:ascii="Browallia New" w:hAnsi="Browallia New" w:cs="Browallia New"/>
          <w:sz w:val="28"/>
          <w:szCs w:val="28"/>
          <w:cs/>
        </w:rPr>
        <w:t xml:space="preserve"> มิถุนายน</w:t>
      </w:r>
      <w:r w:rsidR="00B069F5" w:rsidRPr="005056B1">
        <w:rPr>
          <w:rFonts w:ascii="Browallia New" w:hAnsi="Browallia New" w:cs="Browallia New"/>
          <w:sz w:val="28"/>
          <w:szCs w:val="28"/>
        </w:rPr>
        <w:t xml:space="preserve"> </w:t>
      </w:r>
      <w:r w:rsidR="00964E72" w:rsidRPr="005056B1">
        <w:rPr>
          <w:rFonts w:ascii="Browallia New" w:hAnsi="Browallia New" w:cs="Browallia New"/>
          <w:spacing w:val="-4"/>
          <w:sz w:val="28"/>
          <w:szCs w:val="28"/>
        </w:rPr>
        <w:t>2569</w:t>
      </w:r>
      <w:r w:rsidR="00F24C3E" w:rsidRPr="005056B1">
        <w:rPr>
          <w:rFonts w:ascii="Browallia New" w:hAnsi="Browallia New" w:cs="Browallia New" w:hint="cs"/>
          <w:spacing w:val="-4"/>
          <w:sz w:val="28"/>
          <w:szCs w:val="28"/>
          <w:cs/>
        </w:rPr>
        <w:t xml:space="preserve"> และ </w:t>
      </w:r>
      <w:r w:rsidR="00F24C3E" w:rsidRPr="005056B1">
        <w:rPr>
          <w:rFonts w:ascii="Browallia New" w:hAnsi="Browallia New" w:cs="Browallia New"/>
          <w:spacing w:val="-4"/>
          <w:sz w:val="28"/>
          <w:szCs w:val="28"/>
        </w:rPr>
        <w:t xml:space="preserve">31 </w:t>
      </w:r>
      <w:r w:rsidR="00F24C3E" w:rsidRPr="005056B1">
        <w:rPr>
          <w:rFonts w:ascii="Browallia New" w:hAnsi="Browallia New" w:cs="Browallia New" w:hint="cs"/>
          <w:spacing w:val="-4"/>
          <w:sz w:val="28"/>
          <w:szCs w:val="28"/>
          <w:cs/>
        </w:rPr>
        <w:t xml:space="preserve">ธันวาคม </w:t>
      </w:r>
      <w:r w:rsidR="00F24C3E" w:rsidRPr="005056B1">
        <w:rPr>
          <w:rFonts w:ascii="Browallia New" w:hAnsi="Browallia New" w:cs="Browallia New"/>
          <w:spacing w:val="-4"/>
          <w:sz w:val="28"/>
          <w:szCs w:val="28"/>
        </w:rPr>
        <w:t>256</w:t>
      </w:r>
      <w:r w:rsidR="00F4603F" w:rsidRPr="005056B1">
        <w:rPr>
          <w:rFonts w:ascii="Browallia New" w:hAnsi="Browallia New" w:cs="Browallia New"/>
          <w:spacing w:val="-4"/>
          <w:sz w:val="28"/>
          <w:szCs w:val="28"/>
        </w:rPr>
        <w:t>8</w:t>
      </w:r>
      <w:r w:rsidR="00964E72" w:rsidRPr="005056B1">
        <w:rPr>
          <w:rFonts w:ascii="Browallia New" w:hAnsi="Browallia New" w:cs="Browallia New"/>
          <w:spacing w:val="-4"/>
          <w:sz w:val="28"/>
          <w:szCs w:val="28"/>
        </w:rPr>
        <w:t xml:space="preserve"> </w:t>
      </w:r>
      <w:r w:rsidRPr="005056B1">
        <w:rPr>
          <w:rFonts w:ascii="Browallia New" w:hAnsi="Browallia New" w:cs="Browallia New"/>
          <w:sz w:val="28"/>
          <w:szCs w:val="28"/>
          <w:cs/>
        </w:rPr>
        <w:t>ที่ดินพร้อมสิ่งปลูกสร้างของบริษัทย่อย ซึ่งมีมูลค่าสุทธิตามบัญชี จำนวน</w:t>
      </w:r>
      <w:r w:rsidRPr="005056B1">
        <w:rPr>
          <w:rFonts w:ascii="Browallia New" w:hAnsi="Browallia New" w:cs="Browallia New"/>
          <w:sz w:val="28"/>
          <w:szCs w:val="28"/>
        </w:rPr>
        <w:t xml:space="preserve"> </w:t>
      </w:r>
      <w:r w:rsidR="00A06813">
        <w:rPr>
          <w:rFonts w:ascii="Browallia New" w:hAnsi="Browallia New" w:cs="Browallia New"/>
          <w:sz w:val="28"/>
          <w:szCs w:val="28"/>
        </w:rPr>
        <w:t>79.14</w:t>
      </w:r>
      <w:r w:rsidRPr="005056B1">
        <w:rPr>
          <w:rFonts w:ascii="Browallia New" w:hAnsi="Browallia New" w:cs="Browallia New"/>
          <w:sz w:val="28"/>
          <w:szCs w:val="28"/>
        </w:rPr>
        <w:t xml:space="preserve"> </w:t>
      </w:r>
      <w:r w:rsidRPr="005056B1">
        <w:rPr>
          <w:rFonts w:ascii="Browallia New" w:hAnsi="Browallia New" w:cs="Browallia New"/>
          <w:sz w:val="28"/>
          <w:szCs w:val="28"/>
          <w:cs/>
        </w:rPr>
        <w:t>ล้านบาท</w:t>
      </w:r>
      <w:r w:rsidR="00F24C3E" w:rsidRPr="005056B1">
        <w:rPr>
          <w:rFonts w:ascii="Browallia New" w:hAnsi="Browallia New" w:cs="Browallia New"/>
          <w:sz w:val="28"/>
          <w:szCs w:val="28"/>
        </w:rPr>
        <w:t xml:space="preserve"> </w:t>
      </w:r>
      <w:r w:rsidR="00F24C3E" w:rsidRPr="005056B1">
        <w:rPr>
          <w:rFonts w:ascii="Browallia New" w:hAnsi="Browallia New" w:cs="Browallia New" w:hint="cs"/>
          <w:sz w:val="28"/>
          <w:szCs w:val="28"/>
          <w:cs/>
        </w:rPr>
        <w:t xml:space="preserve">และ </w:t>
      </w:r>
      <w:r w:rsidR="00D62074" w:rsidRPr="005056B1">
        <w:rPr>
          <w:rFonts w:ascii="Browallia New" w:hAnsi="Browallia New" w:cs="Browallia New"/>
          <w:sz w:val="28"/>
          <w:szCs w:val="28"/>
        </w:rPr>
        <w:t xml:space="preserve">79.42 </w:t>
      </w:r>
      <w:r w:rsidR="00D62074" w:rsidRPr="005056B1">
        <w:rPr>
          <w:rFonts w:ascii="Browallia New" w:hAnsi="Browallia New" w:cs="Browallia New" w:hint="cs"/>
          <w:sz w:val="28"/>
          <w:szCs w:val="28"/>
          <w:cs/>
        </w:rPr>
        <w:t>ล้านบาท ตามลำดับ</w:t>
      </w:r>
      <w:r w:rsidR="0003674C" w:rsidRPr="005056B1">
        <w:rPr>
          <w:rFonts w:ascii="Browallia New" w:hAnsi="Browallia New" w:cs="Browallia New"/>
          <w:sz w:val="28"/>
          <w:szCs w:val="28"/>
        </w:rPr>
        <w:t xml:space="preserve"> </w:t>
      </w:r>
      <w:r w:rsidRPr="005056B1">
        <w:rPr>
          <w:rFonts w:ascii="Browallia New" w:hAnsi="Browallia New" w:cs="Browallia New"/>
          <w:sz w:val="28"/>
          <w:szCs w:val="28"/>
          <w:cs/>
        </w:rPr>
        <w:t>ติดภาระจำนองเป็นหลักประกันหุ้นกู้กับบริษัทหลักทรัพย์</w:t>
      </w:r>
      <w:r w:rsidR="007D0C1A" w:rsidRPr="005056B1">
        <w:rPr>
          <w:rFonts w:ascii="Browallia New" w:hAnsi="Browallia New" w:cs="Browallia New"/>
          <w:sz w:val="28"/>
          <w:szCs w:val="28"/>
        </w:rPr>
        <w:t xml:space="preserve"> </w:t>
      </w:r>
      <w:r w:rsidR="00B069F5" w:rsidRPr="005056B1">
        <w:rPr>
          <w:rFonts w:ascii="Browallia New" w:hAnsi="Browallia New" w:cs="Browallia New"/>
          <w:sz w:val="28"/>
          <w:szCs w:val="28"/>
        </w:rPr>
        <w:br/>
      </w:r>
      <w:r w:rsidRPr="005056B1">
        <w:rPr>
          <w:rFonts w:ascii="Browallia New" w:hAnsi="Browallia New" w:cs="Browallia New"/>
          <w:sz w:val="28"/>
          <w:szCs w:val="28"/>
          <w:cs/>
        </w:rPr>
        <w:t>แห่งหนึ่ง</w:t>
      </w:r>
    </w:p>
    <w:p w14:paraId="4F0535B2" w14:textId="77777777" w:rsidR="00BB72DA" w:rsidRDefault="00BB72DA" w:rsidP="00267450">
      <w:pPr>
        <w:tabs>
          <w:tab w:val="clear" w:pos="227"/>
          <w:tab w:val="clear" w:pos="454"/>
        </w:tabs>
        <w:spacing w:line="240" w:lineRule="auto"/>
        <w:ind w:left="426"/>
        <w:rPr>
          <w:rFonts w:ascii="Browallia New" w:hAnsi="Browallia New" w:cs="Browallia New"/>
          <w:sz w:val="28"/>
          <w:szCs w:val="28"/>
          <w:lang w:val="en-GB"/>
        </w:rPr>
      </w:pPr>
    </w:p>
    <w:p w14:paraId="48156951" w14:textId="77777777" w:rsidR="00C0636B" w:rsidRDefault="00C0636B" w:rsidP="00267450">
      <w:pPr>
        <w:tabs>
          <w:tab w:val="clear" w:pos="227"/>
          <w:tab w:val="clear" w:pos="454"/>
        </w:tabs>
        <w:spacing w:line="240" w:lineRule="auto"/>
        <w:ind w:left="426"/>
        <w:rPr>
          <w:rFonts w:ascii="Browallia New" w:hAnsi="Browallia New" w:cs="Browallia New"/>
          <w:sz w:val="28"/>
          <w:szCs w:val="28"/>
          <w:lang w:val="en-GB"/>
        </w:rPr>
      </w:pPr>
    </w:p>
    <w:p w14:paraId="11C24185" w14:textId="77777777" w:rsidR="00E759DA" w:rsidRDefault="00E759DA" w:rsidP="00267450">
      <w:pPr>
        <w:tabs>
          <w:tab w:val="clear" w:pos="227"/>
          <w:tab w:val="clear" w:pos="454"/>
        </w:tabs>
        <w:spacing w:line="240" w:lineRule="auto"/>
        <w:ind w:left="426"/>
        <w:rPr>
          <w:rFonts w:ascii="Browallia New" w:hAnsi="Browallia New" w:cs="Browallia New"/>
          <w:sz w:val="28"/>
          <w:szCs w:val="28"/>
          <w:lang w:val="en-GB"/>
        </w:rPr>
      </w:pPr>
    </w:p>
    <w:p w14:paraId="2981B701" w14:textId="77777777" w:rsidR="00E759DA" w:rsidRDefault="00E759DA" w:rsidP="00267450">
      <w:pPr>
        <w:tabs>
          <w:tab w:val="clear" w:pos="227"/>
          <w:tab w:val="clear" w:pos="454"/>
        </w:tabs>
        <w:spacing w:line="240" w:lineRule="auto"/>
        <w:ind w:left="426"/>
        <w:rPr>
          <w:rFonts w:ascii="Browallia New" w:hAnsi="Browallia New" w:cs="Browallia New"/>
          <w:sz w:val="28"/>
          <w:szCs w:val="28"/>
          <w:lang w:val="en-GB"/>
        </w:rPr>
      </w:pPr>
    </w:p>
    <w:p w14:paraId="3EE42108" w14:textId="77777777" w:rsidR="00E759DA" w:rsidRDefault="00E759DA" w:rsidP="00267450">
      <w:pPr>
        <w:tabs>
          <w:tab w:val="clear" w:pos="227"/>
          <w:tab w:val="clear" w:pos="454"/>
        </w:tabs>
        <w:spacing w:line="240" w:lineRule="auto"/>
        <w:ind w:left="426"/>
        <w:rPr>
          <w:rFonts w:ascii="Browallia New" w:hAnsi="Browallia New" w:cs="Browallia New"/>
          <w:sz w:val="28"/>
          <w:szCs w:val="28"/>
          <w:lang w:val="en-GB"/>
        </w:rPr>
      </w:pPr>
    </w:p>
    <w:p w14:paraId="1B2C18AD" w14:textId="77777777" w:rsidR="00472DEC" w:rsidRDefault="00472DEC" w:rsidP="00267450">
      <w:pPr>
        <w:tabs>
          <w:tab w:val="clear" w:pos="227"/>
          <w:tab w:val="clear" w:pos="454"/>
        </w:tabs>
        <w:spacing w:line="240" w:lineRule="auto"/>
        <w:ind w:left="426"/>
        <w:rPr>
          <w:rFonts w:ascii="Browallia New" w:hAnsi="Browallia New" w:cs="Browallia New"/>
          <w:sz w:val="28"/>
          <w:szCs w:val="28"/>
          <w:lang w:val="en-GB"/>
        </w:rPr>
      </w:pPr>
    </w:p>
    <w:p w14:paraId="707E41F4" w14:textId="77777777" w:rsidR="00E759DA" w:rsidRDefault="00E759DA" w:rsidP="00267450">
      <w:pPr>
        <w:tabs>
          <w:tab w:val="clear" w:pos="227"/>
          <w:tab w:val="clear" w:pos="454"/>
        </w:tabs>
        <w:spacing w:line="240" w:lineRule="auto"/>
        <w:ind w:left="426"/>
        <w:rPr>
          <w:rFonts w:ascii="Browallia New" w:hAnsi="Browallia New" w:cs="Browallia New"/>
          <w:sz w:val="28"/>
          <w:szCs w:val="28"/>
          <w:lang w:val="en-GB"/>
        </w:rPr>
      </w:pPr>
    </w:p>
    <w:p w14:paraId="5EEED1C0" w14:textId="77777777" w:rsidR="00E759DA" w:rsidRDefault="00E759DA" w:rsidP="00267450">
      <w:pPr>
        <w:tabs>
          <w:tab w:val="clear" w:pos="227"/>
          <w:tab w:val="clear" w:pos="454"/>
        </w:tabs>
        <w:spacing w:line="240" w:lineRule="auto"/>
        <w:ind w:left="426"/>
        <w:rPr>
          <w:rFonts w:ascii="Browallia New" w:hAnsi="Browallia New" w:cs="Browallia New"/>
          <w:sz w:val="28"/>
          <w:szCs w:val="28"/>
          <w:lang w:val="en-GB"/>
        </w:rPr>
      </w:pPr>
    </w:p>
    <w:p w14:paraId="71299D53" w14:textId="77777777" w:rsidR="00E759DA" w:rsidRDefault="00E759DA" w:rsidP="00267450">
      <w:pPr>
        <w:tabs>
          <w:tab w:val="clear" w:pos="227"/>
          <w:tab w:val="clear" w:pos="454"/>
        </w:tabs>
        <w:spacing w:line="240" w:lineRule="auto"/>
        <w:ind w:left="426"/>
        <w:rPr>
          <w:rFonts w:ascii="Browallia New" w:hAnsi="Browallia New" w:cs="Browallia New"/>
          <w:sz w:val="28"/>
          <w:szCs w:val="28"/>
          <w:lang w:val="en-GB"/>
        </w:rPr>
      </w:pPr>
    </w:p>
    <w:p w14:paraId="629B8B9A" w14:textId="32E6F686" w:rsidR="009509EF" w:rsidRPr="002246F0" w:rsidRDefault="009509EF" w:rsidP="009509EF">
      <w:pPr>
        <w:numPr>
          <w:ilvl w:val="0"/>
          <w:numId w:val="16"/>
        </w:numPr>
        <w:tabs>
          <w:tab w:val="clear" w:pos="227"/>
          <w:tab w:val="clear" w:pos="454"/>
          <w:tab w:val="clear" w:pos="680"/>
          <w:tab w:val="clear" w:pos="907"/>
          <w:tab w:val="clear" w:pos="1635"/>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Pr>
          <w:rFonts w:ascii="Browallia New" w:hAnsi="Browallia New" w:cs="Browallia New" w:hint="cs"/>
          <w:b/>
          <w:bCs/>
          <w:sz w:val="28"/>
          <w:szCs w:val="28"/>
          <w:cs/>
          <w:lang w:val="en-GB"/>
        </w:rPr>
        <w:lastRenderedPageBreak/>
        <w:t>หุ้นกู้</w:t>
      </w:r>
    </w:p>
    <w:p w14:paraId="248A4DEE" w14:textId="77777777" w:rsidR="00C0636B" w:rsidRPr="00CA5549" w:rsidRDefault="00C0636B" w:rsidP="00C06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rPr>
          <w:rFonts w:ascii="Browallia New" w:hAnsi="Browallia New" w:cs="Browallia New"/>
          <w:b/>
          <w:bCs/>
          <w:sz w:val="20"/>
          <w:szCs w:val="20"/>
          <w:highlight w:val="yellow"/>
          <w:lang w:val="en-GB"/>
        </w:rPr>
      </w:pPr>
    </w:p>
    <w:p w14:paraId="05473411" w14:textId="4FA24741" w:rsidR="009509EF" w:rsidRPr="00FA5E25" w:rsidRDefault="009509EF" w:rsidP="0095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Pr>
          <w:rFonts w:ascii="Browallia New" w:hAnsi="Browallia New" w:cs="Browallia New"/>
          <w:sz w:val="28"/>
          <w:szCs w:val="28"/>
        </w:rPr>
        <w:t xml:space="preserve">30 </w:t>
      </w:r>
      <w:r>
        <w:rPr>
          <w:rFonts w:ascii="Browallia New" w:hAnsi="Browallia New" w:cs="Browallia New" w:hint="cs"/>
          <w:sz w:val="28"/>
          <w:szCs w:val="28"/>
          <w:cs/>
        </w:rPr>
        <w:t xml:space="preserve">มิถุนายน </w:t>
      </w:r>
      <w:r>
        <w:rPr>
          <w:rFonts w:ascii="Browallia New" w:hAnsi="Browallia New" w:cs="Browallia New"/>
          <w:sz w:val="28"/>
          <w:szCs w:val="28"/>
        </w:rPr>
        <w:t xml:space="preserve">2569 </w:t>
      </w:r>
      <w:r>
        <w:rPr>
          <w:rFonts w:ascii="Browallia New" w:hAnsi="Browallia New" w:cs="Browallia New" w:hint="cs"/>
          <w:sz w:val="28"/>
          <w:szCs w:val="28"/>
          <w:cs/>
        </w:rPr>
        <w:t>บริษัท</w:t>
      </w:r>
      <w:r w:rsidR="0016035A">
        <w:rPr>
          <w:rFonts w:ascii="Browallia New" w:hAnsi="Browallia New" w:cs="Browallia New" w:hint="cs"/>
          <w:sz w:val="28"/>
          <w:szCs w:val="28"/>
          <w:cs/>
        </w:rPr>
        <w:t>ย่อย</w:t>
      </w:r>
      <w:r>
        <w:rPr>
          <w:rFonts w:ascii="Browallia New" w:hAnsi="Browallia New" w:cs="Browallia New" w:hint="cs"/>
          <w:sz w:val="28"/>
          <w:szCs w:val="28"/>
          <w:cs/>
        </w:rPr>
        <w:t xml:space="preserve">มีหุ้นกู้มูลค่า </w:t>
      </w:r>
      <w:r>
        <w:rPr>
          <w:rFonts w:ascii="Browallia New" w:hAnsi="Browallia New" w:cs="Browallia New"/>
          <w:sz w:val="28"/>
          <w:szCs w:val="28"/>
        </w:rPr>
        <w:t xml:space="preserve">652.47 </w:t>
      </w:r>
      <w:r>
        <w:rPr>
          <w:rFonts w:ascii="Browallia New" w:hAnsi="Browallia New" w:cs="Browallia New" w:hint="cs"/>
          <w:sz w:val="28"/>
          <w:szCs w:val="28"/>
          <w:cs/>
        </w:rPr>
        <w:t xml:space="preserve">ล้านบาท ซึ่งจะครบกำหนด วันที่ </w:t>
      </w:r>
      <w:r>
        <w:rPr>
          <w:rFonts w:ascii="Browallia New" w:hAnsi="Browallia New" w:cs="Browallia New"/>
          <w:sz w:val="28"/>
          <w:szCs w:val="28"/>
        </w:rPr>
        <w:t xml:space="preserve">5 </w:t>
      </w:r>
      <w:r>
        <w:rPr>
          <w:rFonts w:ascii="Browallia New" w:hAnsi="Browallia New" w:cs="Browallia New" w:hint="cs"/>
          <w:sz w:val="28"/>
          <w:szCs w:val="28"/>
          <w:cs/>
        </w:rPr>
        <w:t xml:space="preserve">กรกฎาคม </w:t>
      </w:r>
      <w:r>
        <w:rPr>
          <w:rFonts w:ascii="Browallia New" w:hAnsi="Browallia New" w:cs="Browallia New"/>
          <w:sz w:val="28"/>
          <w:szCs w:val="28"/>
        </w:rPr>
        <w:t xml:space="preserve">2569 </w:t>
      </w:r>
      <w:r>
        <w:rPr>
          <w:rFonts w:ascii="Browallia New" w:hAnsi="Browallia New" w:cs="Browallia New" w:hint="cs"/>
          <w:sz w:val="28"/>
          <w:szCs w:val="28"/>
          <w:cs/>
        </w:rPr>
        <w:t>อย่างไรก็ตาม บริษัท</w:t>
      </w:r>
      <w:r w:rsidR="0016035A">
        <w:rPr>
          <w:rFonts w:ascii="Browallia New" w:hAnsi="Browallia New" w:cs="Browallia New" w:hint="cs"/>
          <w:sz w:val="28"/>
          <w:szCs w:val="28"/>
          <w:cs/>
        </w:rPr>
        <w:t>ย่อย</w:t>
      </w:r>
      <w:r>
        <w:rPr>
          <w:rFonts w:ascii="Browallia New" w:hAnsi="Browallia New" w:cs="Browallia New" w:hint="cs"/>
          <w:sz w:val="28"/>
          <w:szCs w:val="28"/>
          <w:cs/>
        </w:rPr>
        <w:t>ได้จัดประชุมผู้ถือหุ้นกู้</w:t>
      </w:r>
      <w:r w:rsidRPr="00662611">
        <w:rPr>
          <w:rFonts w:ascii="Browallia New" w:hAnsi="Browallia New" w:cs="Browallia New"/>
          <w:sz w:val="28"/>
          <w:szCs w:val="28"/>
          <w:cs/>
        </w:rPr>
        <w:t xml:space="preserve">ครั้งที่ </w:t>
      </w:r>
      <w:r>
        <w:rPr>
          <w:rFonts w:ascii="Browallia New" w:hAnsi="Browallia New" w:cs="Browallia New"/>
          <w:sz w:val="28"/>
          <w:szCs w:val="28"/>
        </w:rPr>
        <w:t>1/2569</w:t>
      </w:r>
      <w:r w:rsidRPr="00662611">
        <w:rPr>
          <w:rFonts w:ascii="Browallia New" w:hAnsi="Browallia New" w:cs="Browallia New"/>
          <w:sz w:val="28"/>
          <w:szCs w:val="28"/>
          <w:cs/>
        </w:rPr>
        <w:t xml:space="preserve"> เมื่อวันที่ </w:t>
      </w:r>
      <w:r>
        <w:rPr>
          <w:rFonts w:ascii="Browallia New" w:hAnsi="Browallia New" w:cs="Browallia New"/>
          <w:sz w:val="28"/>
          <w:szCs w:val="28"/>
        </w:rPr>
        <w:t>24</w:t>
      </w:r>
      <w:r w:rsidRPr="00662611">
        <w:rPr>
          <w:rFonts w:ascii="Browallia New" w:hAnsi="Browallia New" w:cs="Browallia New"/>
          <w:sz w:val="28"/>
          <w:szCs w:val="28"/>
          <w:cs/>
        </w:rPr>
        <w:t xml:space="preserve"> มิถุนายน </w:t>
      </w:r>
      <w:r>
        <w:rPr>
          <w:rFonts w:ascii="Browallia New" w:hAnsi="Browallia New" w:cs="Browallia New"/>
          <w:sz w:val="28"/>
          <w:szCs w:val="28"/>
        </w:rPr>
        <w:t>2569</w:t>
      </w:r>
      <w:r>
        <w:rPr>
          <w:rFonts w:ascii="Browallia New" w:hAnsi="Browallia New" w:cs="Browallia New" w:hint="cs"/>
          <w:sz w:val="28"/>
          <w:szCs w:val="28"/>
          <w:cs/>
        </w:rPr>
        <w:t xml:space="preserve"> </w:t>
      </w:r>
      <w:r w:rsidRPr="00C5394E">
        <w:rPr>
          <w:rFonts w:ascii="Browallia New" w:hAnsi="Browallia New" w:cs="Browallia New"/>
          <w:sz w:val="28"/>
          <w:szCs w:val="28"/>
          <w:cs/>
        </w:rPr>
        <w:t>โดยมีมติอนุมัติให้ขยาย</w:t>
      </w:r>
      <w:r w:rsidR="00EE2F11">
        <w:rPr>
          <w:rFonts w:ascii="Browallia New" w:hAnsi="Browallia New" w:cs="Browallia New"/>
          <w:sz w:val="28"/>
          <w:szCs w:val="28"/>
        </w:rPr>
        <w:br/>
      </w:r>
      <w:r w:rsidRPr="00C5394E">
        <w:rPr>
          <w:rFonts w:ascii="Browallia New" w:hAnsi="Browallia New" w:cs="Browallia New"/>
          <w:sz w:val="28"/>
          <w:szCs w:val="28"/>
          <w:cs/>
        </w:rPr>
        <w:t>วันครบกำหนดไถ่ถอน จากเดิม</w:t>
      </w:r>
      <w:r>
        <w:rPr>
          <w:rFonts w:ascii="Browallia New" w:hAnsi="Browallia New" w:cs="Browallia New"/>
          <w:sz w:val="28"/>
          <w:szCs w:val="28"/>
        </w:rPr>
        <w:t xml:space="preserve"> </w:t>
      </w:r>
      <w:r w:rsidRPr="00662611">
        <w:rPr>
          <w:rFonts w:ascii="Browallia New" w:hAnsi="Browallia New" w:cs="Browallia New"/>
          <w:sz w:val="28"/>
          <w:szCs w:val="28"/>
          <w:cs/>
        </w:rPr>
        <w:t xml:space="preserve">วันที่ </w:t>
      </w:r>
      <w:r>
        <w:rPr>
          <w:rFonts w:ascii="Browallia New" w:hAnsi="Browallia New" w:cs="Browallia New"/>
          <w:sz w:val="28"/>
          <w:szCs w:val="28"/>
        </w:rPr>
        <w:t>5</w:t>
      </w:r>
      <w:r w:rsidRPr="00662611">
        <w:rPr>
          <w:rFonts w:ascii="Browallia New" w:hAnsi="Browallia New" w:cs="Browallia New"/>
          <w:sz w:val="28"/>
          <w:szCs w:val="28"/>
          <w:cs/>
        </w:rPr>
        <w:t xml:space="preserve"> กรกฎาคม </w:t>
      </w:r>
      <w:r>
        <w:rPr>
          <w:rFonts w:ascii="Browallia New" w:hAnsi="Browallia New" w:cs="Browallia New"/>
          <w:sz w:val="28"/>
          <w:szCs w:val="28"/>
        </w:rPr>
        <w:t>2569</w:t>
      </w:r>
      <w:r w:rsidRPr="00662611">
        <w:rPr>
          <w:rFonts w:ascii="Browallia New" w:hAnsi="Browallia New" w:cs="Browallia New"/>
          <w:sz w:val="28"/>
          <w:szCs w:val="28"/>
          <w:cs/>
        </w:rPr>
        <w:t xml:space="preserve"> เป็นวันที่ </w:t>
      </w:r>
      <w:r>
        <w:rPr>
          <w:rFonts w:ascii="Browallia New" w:hAnsi="Browallia New" w:cs="Browallia New"/>
          <w:sz w:val="28"/>
          <w:szCs w:val="28"/>
        </w:rPr>
        <w:t>5</w:t>
      </w:r>
      <w:r w:rsidRPr="00662611">
        <w:rPr>
          <w:rFonts w:ascii="Browallia New" w:hAnsi="Browallia New" w:cs="Browallia New"/>
          <w:sz w:val="28"/>
          <w:szCs w:val="28"/>
          <w:cs/>
        </w:rPr>
        <w:t xml:space="preserve"> เมษายน </w:t>
      </w:r>
      <w:r>
        <w:rPr>
          <w:rFonts w:ascii="Browallia New" w:hAnsi="Browallia New" w:cs="Browallia New"/>
          <w:sz w:val="28"/>
          <w:szCs w:val="28"/>
        </w:rPr>
        <w:t>2570</w:t>
      </w:r>
      <w:r w:rsidRPr="00662611">
        <w:rPr>
          <w:rFonts w:ascii="Browallia New" w:hAnsi="Browallia New" w:cs="Browallia New"/>
          <w:sz w:val="28"/>
          <w:szCs w:val="28"/>
          <w:cs/>
        </w:rPr>
        <w:t xml:space="preserve"> และเปลี่ยนแปลงอัตราดอกเบี้ยจากเดิมร้อยละ </w:t>
      </w:r>
      <w:r>
        <w:rPr>
          <w:rFonts w:ascii="Browallia New" w:hAnsi="Browallia New" w:cs="Browallia New"/>
          <w:sz w:val="28"/>
          <w:szCs w:val="28"/>
        </w:rPr>
        <w:t>7</w:t>
      </w:r>
      <w:r w:rsidRPr="00662611">
        <w:rPr>
          <w:rFonts w:ascii="Browallia New" w:hAnsi="Browallia New" w:cs="Browallia New"/>
          <w:sz w:val="28"/>
          <w:szCs w:val="28"/>
          <w:cs/>
        </w:rPr>
        <w:t>.</w:t>
      </w:r>
      <w:r>
        <w:rPr>
          <w:rFonts w:ascii="Browallia New" w:hAnsi="Browallia New" w:cs="Browallia New"/>
          <w:sz w:val="28"/>
          <w:szCs w:val="28"/>
        </w:rPr>
        <w:t>00</w:t>
      </w:r>
      <w:r w:rsidRPr="00662611">
        <w:rPr>
          <w:rFonts w:ascii="Browallia New" w:hAnsi="Browallia New" w:cs="Browallia New"/>
          <w:sz w:val="28"/>
          <w:szCs w:val="28"/>
          <w:cs/>
        </w:rPr>
        <w:t xml:space="preserve"> ต่อปี เป็นร้อยละ </w:t>
      </w:r>
      <w:r>
        <w:rPr>
          <w:rFonts w:ascii="Browallia New" w:hAnsi="Browallia New" w:cs="Browallia New"/>
          <w:sz w:val="28"/>
          <w:szCs w:val="28"/>
        </w:rPr>
        <w:t>7.10</w:t>
      </w:r>
      <w:r w:rsidRPr="00662611">
        <w:rPr>
          <w:rFonts w:ascii="Browallia New" w:hAnsi="Browallia New" w:cs="Browallia New"/>
          <w:sz w:val="28"/>
          <w:szCs w:val="28"/>
          <w:cs/>
        </w:rPr>
        <w:t xml:space="preserve"> ต่อปี </w:t>
      </w:r>
      <w:r w:rsidRPr="00662611">
        <w:rPr>
          <w:rFonts w:ascii="Browallia New" w:hAnsi="Browallia New" w:cs="Browallia New" w:hint="cs"/>
          <w:sz w:val="28"/>
          <w:szCs w:val="28"/>
          <w:cs/>
        </w:rPr>
        <w:t>รวมถึง</w:t>
      </w:r>
      <w:r w:rsidRPr="00662611">
        <w:rPr>
          <w:rFonts w:ascii="Browallia New" w:hAnsi="Browallia New" w:cs="Browallia New"/>
          <w:sz w:val="28"/>
          <w:szCs w:val="28"/>
          <w:cs/>
        </w:rPr>
        <w:t xml:space="preserve">แบ่งชำระคืนเงินต้นของหุ้นกู้ เป็นจำนวน </w:t>
      </w:r>
      <w:r>
        <w:rPr>
          <w:rFonts w:ascii="Browallia New" w:hAnsi="Browallia New" w:cs="Browallia New"/>
          <w:sz w:val="28"/>
          <w:szCs w:val="28"/>
        </w:rPr>
        <w:t>4</w:t>
      </w:r>
      <w:r w:rsidRPr="00662611">
        <w:rPr>
          <w:rFonts w:ascii="Browallia New" w:hAnsi="Browallia New" w:cs="Browallia New"/>
          <w:sz w:val="28"/>
          <w:szCs w:val="28"/>
          <w:cs/>
        </w:rPr>
        <w:t xml:space="preserve"> งวด ดังต่อไปนี้   </w:t>
      </w:r>
    </w:p>
    <w:p w14:paraId="17A5260D" w14:textId="77777777" w:rsidR="009509EF" w:rsidRPr="00662611" w:rsidRDefault="009509EF" w:rsidP="009509EF">
      <w:pPr>
        <w:jc w:val="thaiDistribute"/>
        <w:rPr>
          <w:rFonts w:ascii="Browallia New" w:hAnsi="Browallia New" w:cs="Browallia New"/>
          <w:sz w:val="28"/>
          <w:szCs w:val="28"/>
        </w:rPr>
      </w:pPr>
    </w:p>
    <w:p w14:paraId="1EFF600C" w14:textId="77777777" w:rsidR="00A3693A" w:rsidRDefault="00A3693A" w:rsidP="00A3693A">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r w:rsidRPr="00A3693A">
        <w:rPr>
          <w:rFonts w:ascii="Browallia New" w:hAnsi="Browallia New" w:cs="Browallia New"/>
          <w:sz w:val="28"/>
          <w:szCs w:val="28"/>
          <w:cs/>
        </w:rPr>
        <w:t xml:space="preserve">งวดที่ </w:t>
      </w:r>
      <w:r w:rsidRPr="00A3693A">
        <w:rPr>
          <w:rFonts w:ascii="Browallia New" w:hAnsi="Browallia New" w:cs="Browallia New"/>
          <w:sz w:val="28"/>
          <w:szCs w:val="28"/>
        </w:rPr>
        <w:t>1</w:t>
      </w:r>
      <w:r w:rsidRPr="00A3693A">
        <w:rPr>
          <w:rFonts w:ascii="Browallia New" w:hAnsi="Browallia New" w:cs="Browallia New"/>
          <w:sz w:val="28"/>
          <w:szCs w:val="28"/>
          <w:cs/>
        </w:rPr>
        <w:t xml:space="preserve"> กำหนดชำระในวันที่ </w:t>
      </w:r>
      <w:r w:rsidRPr="00A3693A">
        <w:rPr>
          <w:rFonts w:ascii="Browallia New" w:hAnsi="Browallia New" w:cs="Browallia New"/>
          <w:sz w:val="28"/>
          <w:szCs w:val="28"/>
        </w:rPr>
        <w:t>5</w:t>
      </w:r>
      <w:r w:rsidRPr="00A3693A">
        <w:rPr>
          <w:rFonts w:ascii="Browallia New" w:hAnsi="Browallia New" w:cs="Browallia New"/>
          <w:sz w:val="28"/>
          <w:szCs w:val="28"/>
          <w:cs/>
        </w:rPr>
        <w:t xml:space="preserve"> กรกฎาคม </w:t>
      </w:r>
      <w:r w:rsidRPr="00A3693A">
        <w:rPr>
          <w:rFonts w:ascii="Browallia New" w:hAnsi="Browallia New" w:cs="Browallia New"/>
          <w:sz w:val="28"/>
          <w:szCs w:val="28"/>
        </w:rPr>
        <w:t>2569</w:t>
      </w:r>
      <w:r w:rsidRPr="00A3693A">
        <w:rPr>
          <w:rFonts w:ascii="Browallia New" w:hAnsi="Browallia New" w:cs="Browallia New"/>
          <w:sz w:val="28"/>
          <w:szCs w:val="28"/>
          <w:cs/>
        </w:rPr>
        <w:t xml:space="preserve"> </w:t>
      </w:r>
      <w:r w:rsidRPr="00A3693A">
        <w:rPr>
          <w:rFonts w:ascii="Browallia New" w:hAnsi="Browallia New" w:cs="Browallia New"/>
          <w:sz w:val="28"/>
          <w:szCs w:val="28"/>
        </w:rPr>
        <w:t>(</w:t>
      </w:r>
      <w:r w:rsidRPr="00A3693A">
        <w:rPr>
          <w:rFonts w:ascii="Browallia New" w:hAnsi="Browallia New" w:cs="Browallia New" w:hint="cs"/>
          <w:sz w:val="28"/>
          <w:szCs w:val="28"/>
          <w:cs/>
        </w:rPr>
        <w:t>วันครบกำหนดไถ่ถอนเดิม</w:t>
      </w:r>
      <w:r w:rsidRPr="00A3693A">
        <w:rPr>
          <w:rFonts w:ascii="Browallia New" w:hAnsi="Browallia New" w:cs="Browallia New"/>
          <w:sz w:val="28"/>
          <w:szCs w:val="28"/>
        </w:rPr>
        <w:t xml:space="preserve">) </w:t>
      </w:r>
      <w:r w:rsidRPr="00A3693A">
        <w:rPr>
          <w:rFonts w:ascii="Browallia New" w:hAnsi="Browallia New" w:cs="Browallia New" w:hint="cs"/>
          <w:sz w:val="28"/>
          <w:szCs w:val="28"/>
          <w:cs/>
        </w:rPr>
        <w:t>เป็นจำนวนรวม</w:t>
      </w:r>
      <w:r w:rsidRPr="00A3693A">
        <w:rPr>
          <w:rFonts w:ascii="Browallia New" w:hAnsi="Browallia New" w:cs="Browallia New"/>
          <w:sz w:val="28"/>
          <w:szCs w:val="28"/>
          <w:cs/>
        </w:rPr>
        <w:t>ไม่น้อยกว่า</w:t>
      </w:r>
      <w:r w:rsidRPr="00A3693A">
        <w:rPr>
          <w:rFonts w:ascii="Browallia New" w:hAnsi="Browallia New" w:cs="Browallia New" w:hint="cs"/>
          <w:sz w:val="28"/>
          <w:szCs w:val="28"/>
          <w:cs/>
        </w:rPr>
        <w:t xml:space="preserve">   </w:t>
      </w:r>
      <w:r w:rsidRPr="00A3693A">
        <w:rPr>
          <w:rFonts w:ascii="Browallia New" w:hAnsi="Browallia New" w:cs="Browallia New"/>
          <w:sz w:val="28"/>
          <w:szCs w:val="28"/>
          <w:cs/>
        </w:rPr>
        <w:t>ร้อยละ</w:t>
      </w:r>
      <w:r w:rsidRPr="00A3693A">
        <w:rPr>
          <w:rFonts w:ascii="Browallia New" w:hAnsi="Browallia New" w:cs="Browallia New" w:hint="cs"/>
          <w:sz w:val="28"/>
          <w:szCs w:val="28"/>
          <w:cs/>
        </w:rPr>
        <w:t xml:space="preserve"> </w:t>
      </w:r>
      <w:r w:rsidRPr="00A3693A">
        <w:rPr>
          <w:rFonts w:ascii="Browallia New" w:hAnsi="Browallia New" w:cs="Browallia New"/>
          <w:sz w:val="28"/>
          <w:szCs w:val="28"/>
        </w:rPr>
        <w:t>20</w:t>
      </w:r>
      <w:r w:rsidRPr="00A3693A">
        <w:rPr>
          <w:rFonts w:ascii="Browallia New" w:hAnsi="Browallia New" w:cs="Browallia New"/>
          <w:sz w:val="28"/>
          <w:szCs w:val="28"/>
          <w:cs/>
        </w:rPr>
        <w:t xml:space="preserve"> ของมูลค่าหุ้นกู้ที่ยัง</w:t>
      </w:r>
      <w:r w:rsidRPr="00A3693A">
        <w:rPr>
          <w:rFonts w:ascii="Browallia New" w:hAnsi="Browallia New" w:cs="Browallia New" w:hint="cs"/>
          <w:sz w:val="28"/>
          <w:szCs w:val="28"/>
          <w:cs/>
        </w:rPr>
        <w:t>ไม่</w:t>
      </w:r>
      <w:r w:rsidRPr="00A3693A">
        <w:rPr>
          <w:rFonts w:ascii="Browallia New" w:hAnsi="Browallia New" w:cs="Browallia New"/>
          <w:sz w:val="28"/>
          <w:szCs w:val="28"/>
          <w:cs/>
        </w:rPr>
        <w:t>ได้ไถ่ถอน</w:t>
      </w:r>
    </w:p>
    <w:p w14:paraId="1BA322D6" w14:textId="77777777" w:rsidR="00A3693A" w:rsidRDefault="00A3693A" w:rsidP="00A3693A">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r w:rsidRPr="00A3693A">
        <w:rPr>
          <w:rFonts w:ascii="Browallia New" w:hAnsi="Browallia New" w:cs="Browallia New"/>
          <w:sz w:val="28"/>
          <w:szCs w:val="28"/>
          <w:cs/>
        </w:rPr>
        <w:t xml:space="preserve">งวดที่ </w:t>
      </w:r>
      <w:r w:rsidRPr="00A3693A">
        <w:rPr>
          <w:rFonts w:ascii="Browallia New" w:hAnsi="Browallia New" w:cs="Browallia New"/>
          <w:sz w:val="28"/>
          <w:szCs w:val="28"/>
        </w:rPr>
        <w:t>2</w:t>
      </w:r>
      <w:r w:rsidRPr="00A3693A">
        <w:rPr>
          <w:rFonts w:ascii="Browallia New" w:hAnsi="Browallia New" w:cs="Browallia New"/>
          <w:sz w:val="28"/>
          <w:szCs w:val="28"/>
          <w:cs/>
        </w:rPr>
        <w:t xml:space="preserve"> กำหนดชำระในวันที่ </w:t>
      </w:r>
      <w:r w:rsidRPr="00A3693A">
        <w:rPr>
          <w:rFonts w:ascii="Browallia New" w:hAnsi="Browallia New" w:cs="Browallia New"/>
          <w:sz w:val="28"/>
          <w:szCs w:val="28"/>
        </w:rPr>
        <w:t>5</w:t>
      </w:r>
      <w:r w:rsidRPr="00A3693A">
        <w:rPr>
          <w:rFonts w:ascii="Browallia New" w:hAnsi="Browallia New" w:cs="Browallia New"/>
          <w:sz w:val="28"/>
          <w:szCs w:val="28"/>
          <w:cs/>
        </w:rPr>
        <w:t xml:space="preserve"> ตุลาคม </w:t>
      </w:r>
      <w:r w:rsidRPr="00A3693A">
        <w:rPr>
          <w:rFonts w:ascii="Browallia New" w:hAnsi="Browallia New" w:cs="Browallia New"/>
          <w:sz w:val="28"/>
          <w:szCs w:val="28"/>
        </w:rPr>
        <w:t>2569</w:t>
      </w:r>
      <w:r w:rsidRPr="00A3693A">
        <w:rPr>
          <w:rFonts w:ascii="Browallia New" w:hAnsi="Browallia New" w:cs="Browallia New"/>
          <w:sz w:val="28"/>
          <w:szCs w:val="28"/>
          <w:cs/>
        </w:rPr>
        <w:t xml:space="preserve"> </w:t>
      </w:r>
      <w:r w:rsidRPr="00A3693A">
        <w:rPr>
          <w:rFonts w:ascii="Browallia New" w:hAnsi="Browallia New" w:cs="Browallia New" w:hint="cs"/>
          <w:sz w:val="28"/>
          <w:szCs w:val="28"/>
          <w:cs/>
        </w:rPr>
        <w:t>เป็นจำนวนรวม</w:t>
      </w:r>
      <w:r w:rsidRPr="00A3693A">
        <w:rPr>
          <w:rFonts w:ascii="Browallia New" w:hAnsi="Browallia New" w:cs="Browallia New"/>
          <w:sz w:val="28"/>
          <w:szCs w:val="28"/>
          <w:cs/>
        </w:rPr>
        <w:t xml:space="preserve">ไม่น้อยกว่าร้อยละ </w:t>
      </w:r>
      <w:r w:rsidRPr="00A3693A">
        <w:rPr>
          <w:rFonts w:ascii="Browallia New" w:hAnsi="Browallia New" w:cs="Browallia New"/>
          <w:sz w:val="28"/>
          <w:szCs w:val="28"/>
        </w:rPr>
        <w:t>30</w:t>
      </w:r>
      <w:r w:rsidRPr="00A3693A">
        <w:rPr>
          <w:rFonts w:ascii="Browallia New" w:hAnsi="Browallia New" w:cs="Browallia New"/>
          <w:sz w:val="28"/>
          <w:szCs w:val="28"/>
          <w:cs/>
        </w:rPr>
        <w:t xml:space="preserve"> ของมูลค่าหุ้นกู้ที่ยัง</w:t>
      </w:r>
      <w:r w:rsidRPr="00A3693A">
        <w:rPr>
          <w:rFonts w:ascii="Browallia New" w:hAnsi="Browallia New" w:cs="Browallia New" w:hint="cs"/>
          <w:sz w:val="28"/>
          <w:szCs w:val="28"/>
          <w:cs/>
        </w:rPr>
        <w:t>ไม่</w:t>
      </w:r>
      <w:r w:rsidRPr="00A3693A">
        <w:rPr>
          <w:rFonts w:ascii="Browallia New" w:hAnsi="Browallia New" w:cs="Browallia New"/>
          <w:sz w:val="28"/>
          <w:szCs w:val="28"/>
          <w:cs/>
        </w:rPr>
        <w:t>ได้ไ</w:t>
      </w:r>
      <w:r w:rsidRPr="00A3693A">
        <w:rPr>
          <w:rFonts w:ascii="Browallia New" w:hAnsi="Browallia New" w:cs="Browallia New" w:hint="cs"/>
          <w:sz w:val="28"/>
          <w:szCs w:val="28"/>
          <w:cs/>
        </w:rPr>
        <w:t>ถ่</w:t>
      </w:r>
      <w:r w:rsidRPr="00A3693A">
        <w:rPr>
          <w:rFonts w:ascii="Browallia New" w:hAnsi="Browallia New" w:cs="Browallia New"/>
          <w:sz w:val="28"/>
          <w:szCs w:val="28"/>
          <w:cs/>
        </w:rPr>
        <w:t>ถอน</w:t>
      </w:r>
    </w:p>
    <w:p w14:paraId="59FA24CB" w14:textId="77777777" w:rsidR="00A3693A" w:rsidRDefault="00A3693A" w:rsidP="00A3693A">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r w:rsidRPr="00A3693A">
        <w:rPr>
          <w:rFonts w:ascii="Browallia New" w:hAnsi="Browallia New" w:cs="Browallia New"/>
          <w:sz w:val="28"/>
          <w:szCs w:val="28"/>
          <w:cs/>
        </w:rPr>
        <w:t xml:space="preserve">งวดที่ </w:t>
      </w:r>
      <w:r w:rsidRPr="00A3693A">
        <w:rPr>
          <w:rFonts w:ascii="Browallia New" w:hAnsi="Browallia New" w:cs="Browallia New"/>
          <w:sz w:val="28"/>
          <w:szCs w:val="28"/>
        </w:rPr>
        <w:t>3</w:t>
      </w:r>
      <w:r w:rsidRPr="00A3693A">
        <w:rPr>
          <w:rFonts w:ascii="Browallia New" w:hAnsi="Browallia New" w:cs="Browallia New"/>
          <w:sz w:val="28"/>
          <w:szCs w:val="28"/>
          <w:cs/>
        </w:rPr>
        <w:t xml:space="preserve"> กำหนดชำระในวันที่ </w:t>
      </w:r>
      <w:r w:rsidRPr="00A3693A">
        <w:rPr>
          <w:rFonts w:ascii="Browallia New" w:hAnsi="Browallia New" w:cs="Browallia New"/>
          <w:sz w:val="28"/>
          <w:szCs w:val="28"/>
        </w:rPr>
        <w:t>5</w:t>
      </w:r>
      <w:r w:rsidRPr="00A3693A">
        <w:rPr>
          <w:rFonts w:ascii="Browallia New" w:hAnsi="Browallia New" w:cs="Browallia New"/>
          <w:sz w:val="28"/>
          <w:szCs w:val="28"/>
          <w:cs/>
        </w:rPr>
        <w:t xml:space="preserve"> มกราคม </w:t>
      </w:r>
      <w:r w:rsidRPr="00A3693A">
        <w:rPr>
          <w:rFonts w:ascii="Browallia New" w:hAnsi="Browallia New" w:cs="Browallia New"/>
          <w:sz w:val="28"/>
          <w:szCs w:val="28"/>
        </w:rPr>
        <w:t>2570</w:t>
      </w:r>
      <w:r w:rsidRPr="00A3693A">
        <w:rPr>
          <w:rFonts w:ascii="Browallia New" w:hAnsi="Browallia New" w:cs="Browallia New"/>
          <w:sz w:val="28"/>
          <w:szCs w:val="28"/>
          <w:cs/>
        </w:rPr>
        <w:t xml:space="preserve"> </w:t>
      </w:r>
      <w:r w:rsidRPr="00A3693A">
        <w:rPr>
          <w:rFonts w:ascii="Browallia New" w:hAnsi="Browallia New" w:cs="Browallia New" w:hint="cs"/>
          <w:sz w:val="28"/>
          <w:szCs w:val="28"/>
          <w:cs/>
        </w:rPr>
        <w:t>เป็นจำนวนรวม</w:t>
      </w:r>
      <w:r w:rsidRPr="00A3693A">
        <w:rPr>
          <w:rFonts w:ascii="Browallia New" w:hAnsi="Browallia New" w:cs="Browallia New"/>
          <w:sz w:val="28"/>
          <w:szCs w:val="28"/>
          <w:cs/>
        </w:rPr>
        <w:t xml:space="preserve">ไม่น้อยกว่าร้อยละ </w:t>
      </w:r>
      <w:r w:rsidRPr="00A3693A">
        <w:rPr>
          <w:rFonts w:ascii="Browallia New" w:hAnsi="Browallia New" w:cs="Browallia New"/>
          <w:sz w:val="28"/>
          <w:szCs w:val="28"/>
        </w:rPr>
        <w:t>25</w:t>
      </w:r>
      <w:r w:rsidRPr="00A3693A">
        <w:rPr>
          <w:rFonts w:ascii="Browallia New" w:hAnsi="Browallia New" w:cs="Browallia New"/>
          <w:sz w:val="28"/>
          <w:szCs w:val="28"/>
          <w:cs/>
        </w:rPr>
        <w:t xml:space="preserve"> ของมูลค่าหุ้นกู้ที่ยัง</w:t>
      </w:r>
      <w:r w:rsidRPr="00A3693A">
        <w:rPr>
          <w:rFonts w:ascii="Browallia New" w:hAnsi="Browallia New" w:cs="Browallia New" w:hint="cs"/>
          <w:sz w:val="28"/>
          <w:szCs w:val="28"/>
          <w:cs/>
        </w:rPr>
        <w:t>ไม่</w:t>
      </w:r>
      <w:r w:rsidRPr="00A3693A">
        <w:rPr>
          <w:rFonts w:ascii="Browallia New" w:hAnsi="Browallia New" w:cs="Browallia New"/>
          <w:sz w:val="28"/>
          <w:szCs w:val="28"/>
          <w:cs/>
        </w:rPr>
        <w:t>ได้ไถ่ถอน</w:t>
      </w:r>
    </w:p>
    <w:p w14:paraId="2A889576" w14:textId="7CA17B0A" w:rsidR="00A3693A" w:rsidRPr="00A3693A" w:rsidRDefault="00A3693A" w:rsidP="00A3693A">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r w:rsidRPr="00A3693A">
        <w:rPr>
          <w:rFonts w:ascii="Browallia New" w:hAnsi="Browallia New" w:cs="Browallia New"/>
          <w:sz w:val="28"/>
          <w:szCs w:val="28"/>
          <w:cs/>
        </w:rPr>
        <w:t xml:space="preserve">งวดที่ </w:t>
      </w:r>
      <w:r w:rsidRPr="00A3693A">
        <w:rPr>
          <w:rFonts w:ascii="Browallia New" w:hAnsi="Browallia New" w:cs="Browallia New"/>
          <w:sz w:val="28"/>
          <w:szCs w:val="28"/>
        </w:rPr>
        <w:t>4</w:t>
      </w:r>
      <w:r w:rsidRPr="00A3693A">
        <w:rPr>
          <w:rFonts w:ascii="Browallia New" w:hAnsi="Browallia New" w:cs="Browallia New"/>
          <w:sz w:val="28"/>
          <w:szCs w:val="28"/>
          <w:cs/>
        </w:rPr>
        <w:t xml:space="preserve"> กำหนดชำระในวันที่ </w:t>
      </w:r>
      <w:r w:rsidRPr="00A3693A">
        <w:rPr>
          <w:rFonts w:ascii="Browallia New" w:hAnsi="Browallia New" w:cs="Browallia New"/>
          <w:sz w:val="28"/>
          <w:szCs w:val="28"/>
        </w:rPr>
        <w:t>5</w:t>
      </w:r>
      <w:r w:rsidRPr="00A3693A">
        <w:rPr>
          <w:rFonts w:ascii="Browallia New" w:hAnsi="Browallia New" w:cs="Browallia New"/>
          <w:sz w:val="28"/>
          <w:szCs w:val="28"/>
          <w:cs/>
        </w:rPr>
        <w:t xml:space="preserve"> เมษายน </w:t>
      </w:r>
      <w:r w:rsidRPr="00A3693A">
        <w:rPr>
          <w:rFonts w:ascii="Browallia New" w:hAnsi="Browallia New" w:cs="Browallia New"/>
          <w:sz w:val="28"/>
          <w:szCs w:val="28"/>
        </w:rPr>
        <w:t>2570</w:t>
      </w:r>
      <w:r w:rsidRPr="00A3693A">
        <w:rPr>
          <w:rFonts w:ascii="Browallia New" w:hAnsi="Browallia New" w:cs="Browallia New"/>
          <w:sz w:val="28"/>
          <w:szCs w:val="28"/>
          <w:cs/>
        </w:rPr>
        <w:t xml:space="preserve"> (วันครบกำหนดไถ่ถอน) </w:t>
      </w:r>
      <w:r w:rsidRPr="00A3693A">
        <w:rPr>
          <w:rFonts w:ascii="Browallia New" w:hAnsi="Browallia New" w:cs="Browallia New" w:hint="cs"/>
          <w:sz w:val="28"/>
          <w:szCs w:val="28"/>
          <w:cs/>
        </w:rPr>
        <w:t>เป็นจำนวน</w:t>
      </w:r>
      <w:r w:rsidRPr="00A3693A">
        <w:rPr>
          <w:rFonts w:ascii="Browallia New" w:hAnsi="Browallia New" w:cs="Browallia New"/>
          <w:sz w:val="28"/>
          <w:szCs w:val="28"/>
          <w:cs/>
        </w:rPr>
        <w:t>เงินต้น</w:t>
      </w:r>
      <w:r w:rsidRPr="00A3693A">
        <w:rPr>
          <w:rFonts w:ascii="Browallia New" w:hAnsi="Browallia New" w:cs="Browallia New" w:hint="cs"/>
          <w:sz w:val="28"/>
          <w:szCs w:val="28"/>
          <w:cs/>
        </w:rPr>
        <w:t>ของ</w:t>
      </w:r>
      <w:r w:rsidRPr="00A3693A">
        <w:rPr>
          <w:rFonts w:ascii="Browallia New" w:hAnsi="Browallia New" w:cs="Browallia New"/>
          <w:sz w:val="28"/>
          <w:szCs w:val="28"/>
          <w:cs/>
        </w:rPr>
        <w:t>หุ้นกู้ส่วนที่ยัง</w:t>
      </w:r>
      <w:r w:rsidRPr="00A3693A">
        <w:rPr>
          <w:rFonts w:ascii="Browallia New" w:hAnsi="Browallia New" w:cs="Browallia New" w:hint="cs"/>
          <w:sz w:val="28"/>
          <w:szCs w:val="28"/>
          <w:cs/>
        </w:rPr>
        <w:t>ไม่</w:t>
      </w:r>
      <w:r w:rsidRPr="00A3693A">
        <w:rPr>
          <w:rFonts w:ascii="Browallia New" w:hAnsi="Browallia New" w:cs="Browallia New"/>
          <w:sz w:val="28"/>
          <w:szCs w:val="28"/>
          <w:cs/>
        </w:rPr>
        <w:t>ได้ชำระ</w:t>
      </w:r>
      <w:r w:rsidRPr="00A3693A">
        <w:rPr>
          <w:rFonts w:ascii="Browallia New" w:hAnsi="Browallia New" w:cs="Browallia New" w:hint="cs"/>
          <w:sz w:val="28"/>
          <w:szCs w:val="28"/>
          <w:cs/>
        </w:rPr>
        <w:t>ทั้งหมด</w:t>
      </w:r>
    </w:p>
    <w:p w14:paraId="36B6F7B1" w14:textId="77777777" w:rsidR="009509EF" w:rsidRDefault="009509EF" w:rsidP="009509EF">
      <w:pPr>
        <w:ind w:left="450" w:right="-43"/>
        <w:jc w:val="thaiDistribute"/>
        <w:rPr>
          <w:rFonts w:ascii="Browallia New" w:hAnsi="Browallia New" w:cs="Browallia New"/>
          <w:sz w:val="28"/>
          <w:szCs w:val="28"/>
        </w:rPr>
      </w:pPr>
    </w:p>
    <w:p w14:paraId="2449185F" w14:textId="59FC39DE" w:rsidR="009509EF" w:rsidRDefault="009509EF" w:rsidP="00621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4"/>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Pr>
          <w:rFonts w:ascii="Browallia New" w:hAnsi="Browallia New" w:cs="Browallia New"/>
          <w:sz w:val="28"/>
          <w:szCs w:val="28"/>
        </w:rPr>
        <w:t>5</w:t>
      </w:r>
      <w:r>
        <w:rPr>
          <w:rFonts w:ascii="Browallia New" w:hAnsi="Browallia New" w:cs="Browallia New" w:hint="cs"/>
          <w:sz w:val="28"/>
          <w:szCs w:val="28"/>
          <w:cs/>
        </w:rPr>
        <w:t xml:space="preserve"> กรกฎาคม </w:t>
      </w:r>
      <w:r>
        <w:rPr>
          <w:rFonts w:ascii="Browallia New" w:hAnsi="Browallia New" w:cs="Browallia New"/>
          <w:sz w:val="28"/>
          <w:szCs w:val="28"/>
        </w:rPr>
        <w:t xml:space="preserve">2569 </w:t>
      </w:r>
      <w:r>
        <w:rPr>
          <w:rFonts w:ascii="Browallia New" w:hAnsi="Browallia New" w:cs="Browallia New" w:hint="cs"/>
          <w:sz w:val="28"/>
          <w:szCs w:val="28"/>
          <w:cs/>
        </w:rPr>
        <w:t>บริษัท</w:t>
      </w:r>
      <w:r w:rsidR="0016035A">
        <w:rPr>
          <w:rFonts w:ascii="Browallia New" w:hAnsi="Browallia New" w:cs="Browallia New" w:hint="cs"/>
          <w:sz w:val="28"/>
          <w:szCs w:val="28"/>
          <w:cs/>
        </w:rPr>
        <w:t>ย่อย</w:t>
      </w:r>
      <w:r>
        <w:rPr>
          <w:rFonts w:ascii="Browallia New" w:hAnsi="Browallia New" w:cs="Browallia New" w:hint="cs"/>
          <w:sz w:val="28"/>
          <w:szCs w:val="28"/>
          <w:cs/>
        </w:rPr>
        <w:t xml:space="preserve">ได้จ่ายชำระเงินให้กับผู้ถือหุ้นกู้เป็นจำนวนเงิน </w:t>
      </w:r>
      <w:r>
        <w:rPr>
          <w:rFonts w:ascii="Browallia New" w:hAnsi="Browallia New" w:cs="Browallia New"/>
          <w:sz w:val="28"/>
          <w:szCs w:val="28"/>
        </w:rPr>
        <w:t xml:space="preserve">130.50 </w:t>
      </w:r>
      <w:r>
        <w:rPr>
          <w:rFonts w:ascii="Browallia New" w:hAnsi="Browallia New" w:cs="Browallia New" w:hint="cs"/>
          <w:sz w:val="28"/>
          <w:szCs w:val="28"/>
          <w:cs/>
        </w:rPr>
        <w:t xml:space="preserve">ล้านบาท และดอกเบี้ยค้างจ่าย จำนวน </w:t>
      </w:r>
      <w:r>
        <w:rPr>
          <w:rFonts w:ascii="Browallia New" w:hAnsi="Browallia New" w:cs="Browallia New"/>
          <w:sz w:val="28"/>
          <w:szCs w:val="28"/>
        </w:rPr>
        <w:t xml:space="preserve">11.51 </w:t>
      </w:r>
      <w:r>
        <w:rPr>
          <w:rFonts w:ascii="Browallia New" w:hAnsi="Browallia New" w:cs="Browallia New" w:hint="cs"/>
          <w:sz w:val="28"/>
          <w:szCs w:val="28"/>
          <w:cs/>
        </w:rPr>
        <w:t>ล้านบาท</w:t>
      </w:r>
    </w:p>
    <w:p w14:paraId="2338AA89" w14:textId="77777777" w:rsidR="009509EF" w:rsidRPr="008E427B" w:rsidRDefault="009509EF" w:rsidP="00621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4"/>
        <w:jc w:val="thaiDistribute"/>
        <w:rPr>
          <w:rFonts w:ascii="Browallia New" w:hAnsi="Browallia New" w:cs="Browallia New"/>
          <w:sz w:val="28"/>
          <w:szCs w:val="28"/>
        </w:rPr>
      </w:pPr>
    </w:p>
    <w:p w14:paraId="4FF3222F" w14:textId="491A81D6" w:rsidR="009509EF" w:rsidRPr="00374EE8" w:rsidRDefault="009509EF" w:rsidP="00621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4"/>
        <w:jc w:val="thaiDistribute"/>
        <w:rPr>
          <w:rFonts w:ascii="Browallia New" w:hAnsi="Browallia New" w:cs="Browallia New"/>
          <w:sz w:val="28"/>
          <w:szCs w:val="28"/>
        </w:rPr>
      </w:pPr>
      <w:r w:rsidRPr="008E427B">
        <w:rPr>
          <w:rFonts w:ascii="Browallia New" w:hAnsi="Browallia New" w:cs="Browallia New"/>
          <w:sz w:val="28"/>
          <w:szCs w:val="28"/>
          <w:cs/>
        </w:rPr>
        <w:t>ทั้งนี้ บริษัท</w:t>
      </w:r>
      <w:r w:rsidR="0016035A">
        <w:rPr>
          <w:rFonts w:ascii="Browallia New" w:hAnsi="Browallia New" w:cs="Browallia New" w:hint="cs"/>
          <w:sz w:val="28"/>
          <w:szCs w:val="28"/>
          <w:cs/>
        </w:rPr>
        <w:t>ย่อย</w:t>
      </w:r>
      <w:r w:rsidRPr="008E427B">
        <w:rPr>
          <w:rFonts w:ascii="Browallia New" w:hAnsi="Browallia New" w:cs="Browallia New"/>
          <w:sz w:val="28"/>
          <w:szCs w:val="28"/>
          <w:cs/>
        </w:rPr>
        <w:t>ได้ขยายระยะเวลาของหลักทรัพย์ค้ำประกันการชำระหนี้หุ้นกู้กับผู้แทนผู้ถือหุ้นกู้ สำหรับการจดจำนองที่ดิน และอาคารชุ</w:t>
      </w:r>
      <w:r>
        <w:rPr>
          <w:rFonts w:ascii="Browallia New" w:hAnsi="Browallia New" w:cs="Browallia New" w:hint="cs"/>
          <w:sz w:val="28"/>
          <w:szCs w:val="28"/>
          <w:cs/>
        </w:rPr>
        <w:t>ด</w:t>
      </w:r>
      <w:r w:rsidRPr="008E427B">
        <w:rPr>
          <w:rFonts w:ascii="Browallia New" w:hAnsi="Browallia New" w:cs="Browallia New"/>
          <w:sz w:val="28"/>
          <w:szCs w:val="28"/>
          <w:cs/>
        </w:rPr>
        <w:t xml:space="preserve"> </w:t>
      </w:r>
      <w:r>
        <w:rPr>
          <w:rFonts w:ascii="Browallia New" w:hAnsi="Browallia New" w:cs="Browallia New"/>
          <w:sz w:val="28"/>
          <w:szCs w:val="28"/>
        </w:rPr>
        <w:t>4</w:t>
      </w:r>
      <w:r w:rsidRPr="008E427B">
        <w:rPr>
          <w:rFonts w:ascii="Browallia New" w:hAnsi="Browallia New" w:cs="Browallia New"/>
          <w:sz w:val="28"/>
          <w:szCs w:val="28"/>
          <w:cs/>
        </w:rPr>
        <w:t xml:space="preserve"> รายการ ตามระยะเวลา</w:t>
      </w:r>
      <w:r>
        <w:rPr>
          <w:rFonts w:ascii="Browallia New" w:hAnsi="Browallia New" w:cs="Browallia New" w:hint="cs"/>
          <w:sz w:val="28"/>
          <w:szCs w:val="28"/>
          <w:cs/>
        </w:rPr>
        <w:t>ของ</w:t>
      </w:r>
      <w:r w:rsidRPr="008E427B">
        <w:rPr>
          <w:rFonts w:ascii="Browallia New" w:hAnsi="Browallia New" w:cs="Browallia New"/>
          <w:sz w:val="28"/>
          <w:szCs w:val="28"/>
          <w:cs/>
        </w:rPr>
        <w:t>หุ้นกู้ที่ขยายออกไป</w:t>
      </w:r>
    </w:p>
    <w:p w14:paraId="64A3582E" w14:textId="77777777" w:rsidR="00C0636B" w:rsidRPr="009509EF" w:rsidRDefault="00C0636B" w:rsidP="0095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7F30C979" w14:textId="51B5F0AA" w:rsidR="00BB72DA" w:rsidRPr="00235043" w:rsidRDefault="00BB72DA" w:rsidP="00267450">
      <w:pPr>
        <w:tabs>
          <w:tab w:val="clear" w:pos="227"/>
          <w:tab w:val="clear" w:pos="454"/>
        </w:tabs>
        <w:spacing w:line="240" w:lineRule="auto"/>
        <w:ind w:left="426"/>
        <w:rPr>
          <w:rFonts w:ascii="Browallia New" w:hAnsi="Browallia New" w:cs="Browallia New"/>
          <w:sz w:val="28"/>
          <w:szCs w:val="28"/>
          <w:cs/>
          <w:lang w:val="en-GB"/>
        </w:rPr>
        <w:sectPr w:rsidR="00BB72DA" w:rsidRPr="00235043" w:rsidSect="006F29F0">
          <w:headerReference w:type="default" r:id="rId11"/>
          <w:footerReference w:type="default" r:id="rId12"/>
          <w:pgSz w:w="11909" w:h="16834" w:code="9"/>
          <w:pgMar w:top="2127" w:right="1080" w:bottom="1170" w:left="1440" w:header="567" w:footer="23" w:gutter="0"/>
          <w:pgNumType w:start="12"/>
          <w:cols w:space="720"/>
          <w:docGrid w:linePitch="245"/>
        </w:sectPr>
      </w:pPr>
    </w:p>
    <w:p w14:paraId="5B4B0E3D" w14:textId="63B86915" w:rsidR="006971B8" w:rsidRPr="00235043" w:rsidRDefault="00526601" w:rsidP="00AA6F7F">
      <w:pPr>
        <w:numPr>
          <w:ilvl w:val="0"/>
          <w:numId w:val="16"/>
        </w:numPr>
        <w:tabs>
          <w:tab w:val="clear" w:pos="227"/>
          <w:tab w:val="clear" w:pos="454"/>
          <w:tab w:val="clear" w:pos="680"/>
          <w:tab w:val="clear" w:pos="907"/>
          <w:tab w:val="clear" w:pos="1635"/>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lastRenderedPageBreak/>
        <w:t>ข้อมูลตามส่วนงาน</w:t>
      </w:r>
      <w:r w:rsidR="00302D43" w:rsidRPr="00235043">
        <w:rPr>
          <w:rFonts w:ascii="Browallia New" w:hAnsi="Browallia New" w:cs="Browallia New"/>
          <w:b/>
          <w:bCs/>
          <w:sz w:val="28"/>
          <w:szCs w:val="28"/>
          <w:cs/>
          <w:lang w:val="en-GB"/>
        </w:rPr>
        <w:t>และรายได</w:t>
      </w:r>
      <w:r w:rsidR="00FF6306" w:rsidRPr="00235043">
        <w:rPr>
          <w:rFonts w:ascii="Browallia New" w:hAnsi="Browallia New" w:cs="Browallia New"/>
          <w:b/>
          <w:bCs/>
          <w:sz w:val="28"/>
          <w:szCs w:val="28"/>
          <w:cs/>
          <w:lang w:val="en-GB"/>
        </w:rPr>
        <w:t>้</w:t>
      </w:r>
    </w:p>
    <w:p w14:paraId="6916126F" w14:textId="77777777" w:rsidR="00621059" w:rsidRPr="00621059" w:rsidRDefault="00621059" w:rsidP="0088067D">
      <w:pPr>
        <w:tabs>
          <w:tab w:val="clear" w:pos="227"/>
          <w:tab w:val="clear" w:pos="454"/>
        </w:tabs>
        <w:spacing w:line="240" w:lineRule="auto"/>
        <w:ind w:left="432" w:right="141"/>
        <w:jc w:val="thaiDistribute"/>
        <w:rPr>
          <w:rFonts w:ascii="Browallia New" w:hAnsi="Browallia New" w:cs="Browallia New"/>
          <w:sz w:val="16"/>
          <w:szCs w:val="16"/>
        </w:rPr>
      </w:pPr>
    </w:p>
    <w:p w14:paraId="0D927DB2" w14:textId="695E7E09" w:rsidR="0081419D" w:rsidRPr="00235043" w:rsidRDefault="005B7BE8" w:rsidP="0088067D">
      <w:pPr>
        <w:tabs>
          <w:tab w:val="clear" w:pos="227"/>
          <w:tab w:val="clear" w:pos="454"/>
        </w:tabs>
        <w:spacing w:line="240" w:lineRule="auto"/>
        <w:ind w:left="432" w:right="141"/>
        <w:jc w:val="thaiDistribute"/>
        <w:rPr>
          <w:rFonts w:ascii="Browallia New" w:hAnsi="Browallia New" w:cs="Browallia New"/>
          <w:sz w:val="27"/>
          <w:szCs w:val="27"/>
        </w:rPr>
      </w:pPr>
      <w:r w:rsidRPr="009C5DAE">
        <w:rPr>
          <w:rFonts w:ascii="Browallia New" w:hAnsi="Browallia New" w:cs="Browallia New"/>
          <w:sz w:val="28"/>
          <w:szCs w:val="28"/>
          <w:cs/>
        </w:rPr>
        <w:t>กลุ่มบริษัทมีรายได้ทั้งในประเทศและต่างประเทศ ประกอบด้วย</w:t>
      </w:r>
      <w:r w:rsidR="002146BB">
        <w:rPr>
          <w:rFonts w:ascii="Browallia New" w:hAnsi="Browallia New" w:cs="Browallia New"/>
          <w:sz w:val="28"/>
          <w:szCs w:val="28"/>
        </w:rPr>
        <w:t xml:space="preserve"> 6 </w:t>
      </w:r>
      <w:r w:rsidR="002146BB">
        <w:rPr>
          <w:rFonts w:ascii="Browallia New" w:hAnsi="Browallia New" w:cs="Browallia New" w:hint="cs"/>
          <w:sz w:val="28"/>
          <w:szCs w:val="28"/>
          <w:cs/>
        </w:rPr>
        <w:t xml:space="preserve">ส่วนงาน คือ </w:t>
      </w:r>
      <w:r w:rsidR="0034292B">
        <w:rPr>
          <w:rFonts w:ascii="Browallia New" w:hAnsi="Browallia New" w:cs="Browallia New"/>
          <w:sz w:val="28"/>
          <w:szCs w:val="28"/>
        </w:rPr>
        <w:t>1.</w:t>
      </w:r>
      <w:r w:rsidR="0034292B">
        <w:rPr>
          <w:rFonts w:ascii="Browallia New" w:hAnsi="Browallia New" w:cs="Browallia New" w:hint="cs"/>
          <w:sz w:val="28"/>
          <w:szCs w:val="28"/>
          <w:cs/>
        </w:rPr>
        <w:t>)</w:t>
      </w:r>
      <w:r w:rsidR="00C076E8">
        <w:rPr>
          <w:rFonts w:ascii="Browallia New" w:hAnsi="Browallia New" w:cs="Browallia New" w:hint="cs"/>
          <w:sz w:val="28"/>
          <w:szCs w:val="28"/>
          <w:cs/>
        </w:rPr>
        <w:t xml:space="preserve"> </w:t>
      </w:r>
      <w:r w:rsidRPr="009C5DAE">
        <w:rPr>
          <w:rFonts w:ascii="Browallia New" w:hAnsi="Browallia New" w:cs="Browallia New"/>
          <w:sz w:val="28"/>
          <w:szCs w:val="28"/>
          <w:cs/>
        </w:rPr>
        <w:t>รายได้จากการ</w:t>
      </w:r>
      <w:r w:rsidR="00F225E7">
        <w:rPr>
          <w:rFonts w:ascii="Browallia New" w:hAnsi="Browallia New" w:cs="Browallia New" w:hint="cs"/>
          <w:sz w:val="28"/>
          <w:szCs w:val="28"/>
          <w:cs/>
        </w:rPr>
        <w:t>ขายและ</w:t>
      </w:r>
      <w:r w:rsidRPr="009C5DAE">
        <w:rPr>
          <w:rFonts w:ascii="Browallia New" w:hAnsi="Browallia New" w:cs="Browallia New"/>
          <w:sz w:val="28"/>
          <w:szCs w:val="28"/>
          <w:cs/>
        </w:rPr>
        <w:t>ให้บริการเช่าซื้อเครื่องใช้ไฟฟ้าภายในบ้าน</w:t>
      </w:r>
      <w:r w:rsidR="00F225E7">
        <w:rPr>
          <w:rFonts w:ascii="Browallia New" w:hAnsi="Browallia New" w:cs="Browallia New"/>
          <w:sz w:val="28"/>
          <w:szCs w:val="28"/>
        </w:rPr>
        <w:t xml:space="preserve"> </w:t>
      </w:r>
      <w:r w:rsidR="00F225E7" w:rsidRPr="009C5DAE">
        <w:rPr>
          <w:rFonts w:ascii="Browallia New" w:hAnsi="Browallia New" w:cs="Browallia New"/>
          <w:sz w:val="28"/>
          <w:szCs w:val="28"/>
          <w:cs/>
        </w:rPr>
        <w:t>บริการให้สินเชื่อเช่าซื้อ</w:t>
      </w:r>
      <w:r w:rsidR="00F225E7">
        <w:rPr>
          <w:rFonts w:ascii="Browallia New" w:hAnsi="Browallia New" w:cs="Browallia New" w:hint="cs"/>
          <w:sz w:val="28"/>
          <w:szCs w:val="28"/>
          <w:cs/>
        </w:rPr>
        <w:t xml:space="preserve">รถยนต์ </w:t>
      </w:r>
      <w:r>
        <w:rPr>
          <w:rFonts w:ascii="Browallia New" w:hAnsi="Browallia New" w:cs="Browallia New"/>
          <w:sz w:val="28"/>
          <w:szCs w:val="28"/>
          <w:cs/>
        </w:rPr>
        <w:t>รถจักรยานยนต์</w:t>
      </w:r>
      <w:r w:rsidR="00F225E7">
        <w:rPr>
          <w:rFonts w:ascii="Browallia New" w:hAnsi="Browallia New" w:cs="Browallia New" w:hint="cs"/>
          <w:sz w:val="28"/>
          <w:szCs w:val="28"/>
          <w:cs/>
        </w:rPr>
        <w:t xml:space="preserve"> และ</w:t>
      </w:r>
      <w:r w:rsidR="00F225E7" w:rsidRPr="009C5DAE">
        <w:rPr>
          <w:rFonts w:ascii="Browallia New" w:hAnsi="Browallia New" w:cs="Browallia New"/>
          <w:sz w:val="28"/>
          <w:szCs w:val="28"/>
          <w:cs/>
        </w:rPr>
        <w:t>รถยนต์ที่ผ่านการใช้งานแล้ว</w:t>
      </w:r>
      <w:r w:rsidRPr="009C5DAE">
        <w:rPr>
          <w:rFonts w:ascii="Browallia New" w:hAnsi="Browallia New" w:cs="Browallia New"/>
          <w:sz w:val="28"/>
          <w:szCs w:val="28"/>
          <w:cs/>
        </w:rPr>
        <w:t xml:space="preserve"> </w:t>
      </w:r>
      <w:r w:rsidR="00BC3F0F" w:rsidRPr="00235043">
        <w:rPr>
          <w:rFonts w:ascii="Browallia New" w:hAnsi="Browallia New" w:cs="Browallia New"/>
          <w:sz w:val="28"/>
          <w:szCs w:val="28"/>
          <w:cs/>
        </w:rPr>
        <w:t>ให้บริ</w:t>
      </w:r>
      <w:r w:rsidR="00ED2D67">
        <w:rPr>
          <w:rFonts w:ascii="Browallia New" w:hAnsi="Browallia New" w:cs="Browallia New" w:hint="cs"/>
          <w:sz w:val="28"/>
          <w:szCs w:val="28"/>
          <w:cs/>
        </w:rPr>
        <w:t>ห</w:t>
      </w:r>
      <w:r w:rsidR="00BC3F0F" w:rsidRPr="00235043">
        <w:rPr>
          <w:rFonts w:ascii="Browallia New" w:hAnsi="Browallia New" w:cs="Browallia New"/>
          <w:sz w:val="28"/>
          <w:szCs w:val="28"/>
          <w:cs/>
        </w:rPr>
        <w:t>ารสินเชื่ออื่น</w:t>
      </w:r>
      <w:r w:rsidR="00456EF1">
        <w:rPr>
          <w:rFonts w:ascii="Browallia New" w:hAnsi="Browallia New" w:cs="Browallia New" w:hint="cs"/>
          <w:sz w:val="28"/>
          <w:szCs w:val="28"/>
          <w:cs/>
        </w:rPr>
        <w:t>และ</w:t>
      </w:r>
      <w:r w:rsidR="00BC3F0F" w:rsidRPr="00235043">
        <w:rPr>
          <w:rFonts w:ascii="Browallia New" w:hAnsi="Browallia New" w:cs="Browallia New"/>
          <w:sz w:val="28"/>
          <w:szCs w:val="28"/>
          <w:cs/>
        </w:rPr>
        <w:t xml:space="preserve">การบริหารสินทรัพย์ด้อยคุณภาพ โรงรับจำนำ </w:t>
      </w:r>
      <w:r w:rsidR="00A2434E">
        <w:rPr>
          <w:rFonts w:ascii="Browallia New" w:hAnsi="Browallia New" w:cs="Browallia New"/>
          <w:sz w:val="28"/>
          <w:szCs w:val="28"/>
        </w:rPr>
        <w:t>2.</w:t>
      </w:r>
      <w:r w:rsidR="00A2434E">
        <w:rPr>
          <w:rFonts w:ascii="Browallia New" w:hAnsi="Browallia New" w:cs="Browallia New" w:hint="cs"/>
          <w:sz w:val="28"/>
          <w:szCs w:val="28"/>
          <w:cs/>
        </w:rPr>
        <w:t>)</w:t>
      </w:r>
      <w:r w:rsidR="00462F89">
        <w:rPr>
          <w:rFonts w:ascii="Browallia New" w:hAnsi="Browallia New" w:cs="Browallia New" w:hint="cs"/>
          <w:sz w:val="28"/>
          <w:szCs w:val="28"/>
          <w:cs/>
        </w:rPr>
        <w:t xml:space="preserve"> </w:t>
      </w:r>
      <w:r w:rsidR="002C3594" w:rsidRPr="009C5DAE">
        <w:rPr>
          <w:rFonts w:ascii="Browallia New" w:hAnsi="Browallia New" w:cs="Browallia New"/>
          <w:sz w:val="28"/>
          <w:szCs w:val="28"/>
          <w:cs/>
        </w:rPr>
        <w:t xml:space="preserve">ธุรกิจพัฒนาอสังหาริมทรัพย์เพื่อขาย </w:t>
      </w:r>
      <w:r w:rsidR="00625801">
        <w:rPr>
          <w:rFonts w:ascii="Browallia New" w:hAnsi="Browallia New" w:cs="Browallia New"/>
          <w:sz w:val="28"/>
          <w:szCs w:val="28"/>
        </w:rPr>
        <w:t>3.</w:t>
      </w:r>
      <w:r w:rsidR="00625801">
        <w:rPr>
          <w:rFonts w:ascii="Browallia New" w:hAnsi="Browallia New" w:cs="Browallia New" w:hint="cs"/>
          <w:sz w:val="28"/>
          <w:szCs w:val="28"/>
          <w:cs/>
        </w:rPr>
        <w:t>)</w:t>
      </w:r>
      <w:r w:rsidR="00034AE5">
        <w:rPr>
          <w:rFonts w:ascii="Browallia New" w:hAnsi="Browallia New" w:cs="Browallia New" w:hint="cs"/>
          <w:sz w:val="28"/>
          <w:szCs w:val="28"/>
          <w:cs/>
        </w:rPr>
        <w:t xml:space="preserve"> </w:t>
      </w:r>
      <w:r w:rsidRPr="009C5DAE">
        <w:rPr>
          <w:rFonts w:ascii="Browallia New" w:hAnsi="Browallia New" w:cs="Browallia New"/>
          <w:sz w:val="28"/>
          <w:szCs w:val="28"/>
          <w:cs/>
        </w:rPr>
        <w:t>ธุรกิจโรงแรม ธุรกิจบริการบริหารโรงแรมและบริหารคอนโดมิเนียมเพื่อให้เช่า</w:t>
      </w:r>
      <w:r>
        <w:rPr>
          <w:rFonts w:ascii="Browallia New" w:hAnsi="Browallia New" w:cs="Browallia New"/>
          <w:sz w:val="28"/>
          <w:szCs w:val="28"/>
          <w:cs/>
        </w:rPr>
        <w:t xml:space="preserve"> </w:t>
      </w:r>
      <w:r w:rsidR="00C35BEF">
        <w:rPr>
          <w:rFonts w:ascii="Browallia New" w:hAnsi="Browallia New" w:cs="Browallia New"/>
          <w:sz w:val="28"/>
          <w:szCs w:val="28"/>
        </w:rPr>
        <w:t>4.</w:t>
      </w:r>
      <w:r w:rsidR="00C35BEF">
        <w:rPr>
          <w:rFonts w:ascii="Browallia New" w:hAnsi="Browallia New" w:cs="Browallia New" w:hint="cs"/>
          <w:sz w:val="28"/>
          <w:szCs w:val="28"/>
          <w:cs/>
        </w:rPr>
        <w:t>)</w:t>
      </w:r>
      <w:r w:rsidR="00034AE5">
        <w:rPr>
          <w:rFonts w:ascii="Browallia New" w:hAnsi="Browallia New" w:cs="Browallia New" w:hint="cs"/>
          <w:sz w:val="28"/>
          <w:szCs w:val="28"/>
          <w:cs/>
        </w:rPr>
        <w:t xml:space="preserve"> </w:t>
      </w:r>
      <w:r w:rsidR="00AE6617" w:rsidRPr="00235043">
        <w:rPr>
          <w:rFonts w:ascii="Browallia New" w:hAnsi="Browallia New" w:cs="Browallia New"/>
          <w:sz w:val="28"/>
          <w:szCs w:val="28"/>
          <w:cs/>
        </w:rPr>
        <w:t xml:space="preserve">ธุรกิจตัวแทนขายอสังหาริมทรัพย์ </w:t>
      </w:r>
      <w:r w:rsidR="007A4AFD">
        <w:rPr>
          <w:rFonts w:ascii="Browallia New" w:hAnsi="Browallia New" w:cs="Browallia New"/>
          <w:sz w:val="28"/>
          <w:szCs w:val="28"/>
        </w:rPr>
        <w:t>5.</w:t>
      </w:r>
      <w:r w:rsidR="007A4AFD">
        <w:rPr>
          <w:rFonts w:ascii="Browallia New" w:hAnsi="Browallia New" w:cs="Browallia New" w:hint="cs"/>
          <w:sz w:val="28"/>
          <w:szCs w:val="28"/>
          <w:cs/>
        </w:rPr>
        <w:t>)</w:t>
      </w:r>
      <w:r w:rsidR="007505BB">
        <w:rPr>
          <w:rFonts w:ascii="Browallia New" w:hAnsi="Browallia New" w:cs="Browallia New"/>
          <w:sz w:val="28"/>
          <w:szCs w:val="28"/>
        </w:rPr>
        <w:t xml:space="preserve"> </w:t>
      </w:r>
      <w:r w:rsidR="00C8678E" w:rsidRPr="00235043">
        <w:rPr>
          <w:rFonts w:ascii="Browallia New" w:hAnsi="Browallia New" w:cs="Browallia New"/>
          <w:sz w:val="28"/>
          <w:szCs w:val="28"/>
          <w:cs/>
        </w:rPr>
        <w:t xml:space="preserve">ธุรกิจบริการจัดทำโฆษณาประชาสัมพันธ์ </w:t>
      </w:r>
      <w:r w:rsidR="00826543">
        <w:rPr>
          <w:rFonts w:ascii="Browallia New" w:hAnsi="Browallia New" w:cs="Browallia New"/>
          <w:sz w:val="28"/>
          <w:szCs w:val="28"/>
        </w:rPr>
        <w:t>6.</w:t>
      </w:r>
      <w:r w:rsidR="00826543">
        <w:rPr>
          <w:rFonts w:ascii="Browallia New" w:hAnsi="Browallia New" w:cs="Browallia New" w:hint="cs"/>
          <w:sz w:val="28"/>
          <w:szCs w:val="28"/>
          <w:cs/>
        </w:rPr>
        <w:t>)</w:t>
      </w:r>
      <w:r w:rsidR="00034AE5">
        <w:rPr>
          <w:rFonts w:ascii="Browallia New" w:hAnsi="Browallia New" w:cs="Browallia New" w:hint="cs"/>
          <w:sz w:val="28"/>
          <w:szCs w:val="28"/>
          <w:cs/>
        </w:rPr>
        <w:t xml:space="preserve"> </w:t>
      </w:r>
      <w:r w:rsidR="00117C7D">
        <w:rPr>
          <w:rFonts w:ascii="Browallia New" w:hAnsi="Browallia New" w:cs="Browallia New" w:hint="cs"/>
          <w:sz w:val="28"/>
          <w:szCs w:val="28"/>
          <w:cs/>
        </w:rPr>
        <w:t>ธุรกิจอื่นๆ</w:t>
      </w:r>
      <w:r w:rsidR="009669FA">
        <w:rPr>
          <w:rFonts w:ascii="Browallia New" w:hAnsi="Browallia New" w:cs="Browallia New" w:hint="cs"/>
          <w:sz w:val="28"/>
          <w:szCs w:val="28"/>
          <w:cs/>
        </w:rPr>
        <w:t xml:space="preserve"> ซึ่งประกอบด้วย</w:t>
      </w:r>
      <w:r w:rsidR="00F225E7" w:rsidRPr="009C5DAE">
        <w:rPr>
          <w:rFonts w:ascii="Browallia New" w:hAnsi="Browallia New" w:cs="Browallia New"/>
          <w:sz w:val="28"/>
          <w:szCs w:val="28"/>
          <w:cs/>
        </w:rPr>
        <w:t>ธุรกิจ</w:t>
      </w:r>
      <w:r w:rsidRPr="009C5DAE">
        <w:rPr>
          <w:rFonts w:ascii="Browallia New" w:hAnsi="Browallia New" w:cs="Browallia New"/>
          <w:sz w:val="28"/>
          <w:szCs w:val="28"/>
          <w:cs/>
        </w:rPr>
        <w:t xml:space="preserve">ให้เช่าสนามกอล์ฟ </w:t>
      </w:r>
      <w:r w:rsidR="002C79D3" w:rsidRPr="00235043">
        <w:rPr>
          <w:rFonts w:ascii="Browallia New" w:hAnsi="Browallia New" w:cs="Browallia New"/>
          <w:sz w:val="28"/>
          <w:szCs w:val="28"/>
          <w:cs/>
        </w:rPr>
        <w:t>ธุรกิจผลิตภัณฑ์อาหารเสริมจากสมุนไพร ธุรกิจให้บริการรักษาความปลอดภัย</w:t>
      </w:r>
      <w:r w:rsidR="00916636" w:rsidRPr="00235043">
        <w:rPr>
          <w:rFonts w:ascii="Browallia New" w:hAnsi="Browallia New" w:cs="Browallia New"/>
          <w:sz w:val="28"/>
          <w:szCs w:val="28"/>
          <w:cs/>
        </w:rPr>
        <w:t xml:space="preserve"> </w:t>
      </w:r>
      <w:r w:rsidR="002C79D3" w:rsidRPr="00235043">
        <w:rPr>
          <w:rFonts w:ascii="Browallia New" w:hAnsi="Browallia New" w:cs="Browallia New"/>
          <w:sz w:val="28"/>
          <w:szCs w:val="28"/>
          <w:cs/>
        </w:rPr>
        <w:t>บริการรับจ้างจัดงานอีเว้น</w:t>
      </w:r>
      <w:r w:rsidR="00CF2619" w:rsidRPr="00235043">
        <w:rPr>
          <w:rFonts w:ascii="Browallia New" w:hAnsi="Browallia New" w:cs="Browallia New"/>
          <w:sz w:val="28"/>
          <w:szCs w:val="28"/>
          <w:cs/>
        </w:rPr>
        <w:t xml:space="preserve"> </w:t>
      </w:r>
      <w:r w:rsidR="005876D8" w:rsidRPr="00235043">
        <w:rPr>
          <w:rFonts w:ascii="Browallia New" w:hAnsi="Browallia New" w:cs="Browallia New"/>
          <w:sz w:val="28"/>
          <w:szCs w:val="28"/>
          <w:cs/>
        </w:rPr>
        <w:t>ผลิตเบียร์</w:t>
      </w:r>
      <w:r w:rsidR="00F225E7">
        <w:rPr>
          <w:rFonts w:ascii="Browallia New" w:hAnsi="Browallia New" w:cs="Browallia New" w:hint="cs"/>
          <w:sz w:val="28"/>
          <w:szCs w:val="28"/>
          <w:cs/>
        </w:rPr>
        <w:t xml:space="preserve"> </w:t>
      </w:r>
      <w:r w:rsidR="005876D8" w:rsidRPr="00235043">
        <w:rPr>
          <w:rFonts w:ascii="Browallia New" w:hAnsi="Browallia New" w:cs="Browallia New"/>
          <w:sz w:val="28"/>
          <w:szCs w:val="28"/>
          <w:cs/>
        </w:rPr>
        <w:t>และเครื่องดื่มทุก</w:t>
      </w:r>
      <w:r w:rsidR="00F225E7">
        <w:rPr>
          <w:rFonts w:ascii="Browallia New" w:hAnsi="Browallia New" w:cs="Browallia New" w:hint="cs"/>
          <w:sz w:val="28"/>
          <w:szCs w:val="28"/>
          <w:cs/>
        </w:rPr>
        <w:t xml:space="preserve">ประเภท </w:t>
      </w:r>
      <w:r w:rsidR="005876D8" w:rsidRPr="00235043">
        <w:rPr>
          <w:rFonts w:ascii="Browallia New" w:hAnsi="Browallia New" w:cs="Browallia New"/>
          <w:sz w:val="28"/>
          <w:szCs w:val="28"/>
          <w:cs/>
        </w:rPr>
        <w:t>และผลิตรายการโทรทัศน์</w:t>
      </w:r>
      <w:r w:rsidR="00D169A1" w:rsidRPr="00235043">
        <w:rPr>
          <w:rFonts w:ascii="Browallia New" w:hAnsi="Browallia New" w:cs="Browallia New"/>
          <w:sz w:val="28"/>
          <w:szCs w:val="28"/>
          <w:cs/>
        </w:rPr>
        <w:t>และวิทยุ</w:t>
      </w:r>
      <w:r w:rsidR="000A4CC4">
        <w:rPr>
          <w:rFonts w:ascii="Browallia New" w:hAnsi="Browallia New" w:cs="Browallia New"/>
          <w:sz w:val="28"/>
          <w:szCs w:val="28"/>
          <w:cs/>
        </w:rPr>
        <w:t xml:space="preserve"> </w:t>
      </w:r>
      <w:r w:rsidRPr="009C5DAE">
        <w:rPr>
          <w:rFonts w:ascii="Browallia New" w:hAnsi="Browallia New" w:cs="Browallia New"/>
          <w:sz w:val="28"/>
          <w:szCs w:val="28"/>
          <w:cs/>
        </w:rPr>
        <w:t>กลุ่มบริษัท</w:t>
      </w:r>
      <w:r w:rsidRPr="009C5DAE">
        <w:rPr>
          <w:rFonts w:ascii="Browallia New" w:hAnsi="Browallia New" w:cs="Browallia New"/>
          <w:szCs w:val="28"/>
          <w:shd w:val="clear" w:color="auto" w:fill="FFFFFF"/>
          <w:cs/>
        </w:rPr>
        <w:t>ได้เปิดเผยข้อมูลการจำแนกรายได้จากการดำเนินธุรกิจหลักตามภูมิศาสตร์</w:t>
      </w:r>
      <w:r w:rsidRPr="009C5DAE">
        <w:rPr>
          <w:rFonts w:ascii="Browallia New" w:hAnsi="Browallia New" w:cs="Browallia New"/>
          <w:szCs w:val="28"/>
          <w:shd w:val="clear" w:color="auto" w:fill="FFFFFF"/>
        </w:rPr>
        <w:t xml:space="preserve"> </w:t>
      </w:r>
      <w:r w:rsidR="00F225E7" w:rsidRPr="009C5DAE">
        <w:rPr>
          <w:rFonts w:ascii="Browallia New" w:hAnsi="Browallia New" w:cs="Browallia New"/>
          <w:sz w:val="28"/>
          <w:szCs w:val="28"/>
          <w:cs/>
        </w:rPr>
        <w:t>โดยไม่รวมรายได้จากดอกเบี้ยรับ</w:t>
      </w:r>
      <w:r w:rsidRPr="00235043">
        <w:rPr>
          <w:rFonts w:ascii="Browallia New" w:hAnsi="Browallia New" w:cs="Browallia New"/>
          <w:sz w:val="27"/>
          <w:szCs w:val="27"/>
          <w:shd w:val="clear" w:color="auto" w:fill="FFFFFF"/>
        </w:rPr>
        <w:t xml:space="preserve"> </w:t>
      </w:r>
      <w:r w:rsidR="00EC0697" w:rsidRPr="00235043">
        <w:rPr>
          <w:rFonts w:ascii="Browallia New" w:hAnsi="Browallia New" w:cs="Browallia New"/>
          <w:sz w:val="27"/>
          <w:szCs w:val="27"/>
          <w:shd w:val="clear" w:color="auto" w:fill="FFFFFF"/>
          <w:cs/>
        </w:rPr>
        <w:t>และแยกตามการรับรู้รายได้</w:t>
      </w:r>
      <w:r w:rsidR="00AF0990" w:rsidRPr="00235043">
        <w:rPr>
          <w:rFonts w:ascii="Browallia New" w:hAnsi="Browallia New" w:cs="Browallia New"/>
          <w:sz w:val="27"/>
          <w:szCs w:val="27"/>
          <w:shd w:val="clear" w:color="auto" w:fill="FFFFFF"/>
          <w:cs/>
        </w:rPr>
        <w:t>สำหรับงวด</w:t>
      </w:r>
      <w:r w:rsidR="00A85B30">
        <w:rPr>
          <w:rFonts w:ascii="Browallia New" w:hAnsi="Browallia New" w:cs="Browallia New"/>
          <w:sz w:val="27"/>
          <w:szCs w:val="27"/>
          <w:shd w:val="clear" w:color="auto" w:fill="FFFFFF"/>
          <w:cs/>
        </w:rPr>
        <w:br/>
      </w:r>
      <w:r w:rsidR="004C3761">
        <w:rPr>
          <w:rFonts w:ascii="Browallia New" w:hAnsi="Browallia New" w:cs="Browallia New" w:hint="cs"/>
          <w:sz w:val="27"/>
          <w:szCs w:val="27"/>
          <w:shd w:val="clear" w:color="auto" w:fill="FFFFFF"/>
          <w:cs/>
        </w:rPr>
        <w:t>หกเดือน</w:t>
      </w:r>
      <w:r w:rsidR="00AF0990" w:rsidRPr="00235043">
        <w:rPr>
          <w:rFonts w:ascii="Browallia New" w:hAnsi="Browallia New" w:cs="Browallia New"/>
          <w:sz w:val="27"/>
          <w:szCs w:val="27"/>
          <w:shd w:val="clear" w:color="auto" w:fill="FFFFFF"/>
          <w:cs/>
        </w:rPr>
        <w:t xml:space="preserve">สิ้นสุดวันที่ </w:t>
      </w:r>
      <w:r w:rsidR="005C70E7" w:rsidRPr="00A67DCC">
        <w:rPr>
          <w:rFonts w:ascii="Browallia New" w:hAnsi="Browallia New" w:cs="Browallia New"/>
          <w:sz w:val="27"/>
          <w:szCs w:val="27"/>
          <w:lang w:val="en-GB"/>
        </w:rPr>
        <w:t>30</w:t>
      </w:r>
      <w:r w:rsidR="005C70E7" w:rsidRPr="00A67DCC">
        <w:rPr>
          <w:rFonts w:ascii="Browallia New" w:hAnsi="Browallia New" w:cs="Browallia New"/>
          <w:sz w:val="27"/>
          <w:szCs w:val="27"/>
          <w:cs/>
          <w:lang w:val="en-GB"/>
        </w:rPr>
        <w:t xml:space="preserve"> มิถุนายน</w:t>
      </w:r>
      <w:r w:rsidR="005C70E7" w:rsidRPr="00A67DCC">
        <w:rPr>
          <w:rFonts w:ascii="Browallia New" w:hAnsi="Browallia New" w:cs="Browallia New"/>
          <w:sz w:val="27"/>
          <w:szCs w:val="27"/>
          <w:shd w:val="clear" w:color="auto" w:fill="FFFFFF"/>
          <w:cs/>
        </w:rPr>
        <w:t xml:space="preserve"> </w:t>
      </w:r>
      <w:r w:rsidR="001D1227">
        <w:rPr>
          <w:rFonts w:ascii="Browallia New" w:hAnsi="Browallia New" w:cs="Browallia New"/>
          <w:sz w:val="28"/>
          <w:szCs w:val="28"/>
        </w:rPr>
        <w:t>2569</w:t>
      </w:r>
      <w:r w:rsidR="001D1227" w:rsidRPr="002246F0">
        <w:rPr>
          <w:rFonts w:ascii="Browallia New" w:hAnsi="Browallia New" w:cs="Browallia New"/>
          <w:spacing w:val="-2"/>
          <w:sz w:val="28"/>
          <w:szCs w:val="28"/>
          <w:cs/>
        </w:rPr>
        <w:t xml:space="preserve"> </w:t>
      </w:r>
      <w:r w:rsidR="001D1227" w:rsidRPr="002246F0">
        <w:rPr>
          <w:rFonts w:ascii="Browallia New" w:hAnsi="Browallia New" w:cs="Browallia New"/>
          <w:sz w:val="28"/>
          <w:szCs w:val="28"/>
          <w:cs/>
        </w:rPr>
        <w:t xml:space="preserve">และ </w:t>
      </w:r>
      <w:r w:rsidR="001D1227" w:rsidRPr="002246F0">
        <w:rPr>
          <w:rFonts w:ascii="Browallia New" w:hAnsi="Browallia New" w:cs="Browallia New"/>
          <w:sz w:val="28"/>
          <w:szCs w:val="28"/>
        </w:rPr>
        <w:t>256</w:t>
      </w:r>
      <w:r w:rsidR="001D1227">
        <w:rPr>
          <w:rFonts w:ascii="Browallia New" w:hAnsi="Browallia New" w:cs="Browallia New"/>
          <w:sz w:val="28"/>
          <w:szCs w:val="28"/>
        </w:rPr>
        <w:t>8</w:t>
      </w:r>
      <w:r w:rsidR="0081419D" w:rsidRPr="00235043">
        <w:rPr>
          <w:rFonts w:ascii="Browallia New" w:hAnsi="Browallia New" w:cs="Browallia New"/>
          <w:sz w:val="27"/>
          <w:szCs w:val="27"/>
          <w:cs/>
        </w:rPr>
        <w:t xml:space="preserve"> ดังนี้</w:t>
      </w:r>
    </w:p>
    <w:p w14:paraId="132FB428" w14:textId="77777777" w:rsidR="003B2C43" w:rsidRDefault="003B2C43">
      <w:pPr>
        <w:rPr>
          <w:rFonts w:ascii="Browallia New" w:hAnsi="Browallia New" w:cs="Browallia New"/>
        </w:rPr>
      </w:pPr>
    </w:p>
    <w:tbl>
      <w:tblPr>
        <w:tblW w:w="13845" w:type="dxa"/>
        <w:tblInd w:w="426" w:type="dxa"/>
        <w:tblLayout w:type="fixed"/>
        <w:tblLook w:val="0000" w:firstRow="0" w:lastRow="0" w:firstColumn="0" w:lastColumn="0" w:noHBand="0" w:noVBand="0"/>
      </w:tblPr>
      <w:tblGrid>
        <w:gridCol w:w="1842"/>
        <w:gridCol w:w="993"/>
        <w:gridCol w:w="992"/>
        <w:gridCol w:w="759"/>
        <w:gridCol w:w="800"/>
        <w:gridCol w:w="709"/>
        <w:gridCol w:w="709"/>
        <w:gridCol w:w="708"/>
        <w:gridCol w:w="709"/>
        <w:gridCol w:w="802"/>
        <w:gridCol w:w="757"/>
        <w:gridCol w:w="709"/>
        <w:gridCol w:w="709"/>
        <w:gridCol w:w="596"/>
        <w:gridCol w:w="630"/>
        <w:gridCol w:w="708"/>
        <w:gridCol w:w="713"/>
      </w:tblGrid>
      <w:tr w:rsidR="003B2C43" w:rsidRPr="00E83B58" w14:paraId="10F3D735" w14:textId="77777777" w:rsidTr="00D96D17">
        <w:trPr>
          <w:tblHeader/>
        </w:trPr>
        <w:tc>
          <w:tcPr>
            <w:tcW w:w="1842" w:type="dxa"/>
          </w:tcPr>
          <w:p w14:paraId="1181E121" w14:textId="77777777" w:rsidR="003B2C43" w:rsidRPr="00E83B58" w:rsidRDefault="003B2C43" w:rsidP="00CA6B7D">
            <w:pPr>
              <w:spacing w:line="240" w:lineRule="auto"/>
              <w:ind w:right="-108"/>
              <w:rPr>
                <w:rFonts w:ascii="BrowalliaUPC" w:hAnsi="BrowalliaUPC" w:cs="BrowalliaUPC"/>
                <w:sz w:val="20"/>
                <w:szCs w:val="20"/>
              </w:rPr>
            </w:pPr>
          </w:p>
        </w:tc>
        <w:tc>
          <w:tcPr>
            <w:tcW w:w="12003" w:type="dxa"/>
            <w:gridSpan w:val="16"/>
          </w:tcPr>
          <w:p w14:paraId="3EA66816" w14:textId="77777777" w:rsidR="003B2C43" w:rsidRPr="00E83B58" w:rsidRDefault="003B2C43" w:rsidP="00CA6B7D">
            <w:pPr>
              <w:spacing w:line="240" w:lineRule="auto"/>
              <w:jc w:val="right"/>
              <w:rPr>
                <w:rFonts w:ascii="BrowalliaUPC" w:hAnsi="BrowalliaUPC" w:cs="BrowalliaUPC"/>
                <w:sz w:val="20"/>
                <w:szCs w:val="20"/>
              </w:rPr>
            </w:pPr>
            <w:r w:rsidRPr="00E83B58">
              <w:rPr>
                <w:rFonts w:ascii="BrowalliaUPC" w:hAnsi="BrowalliaUPC" w:cs="BrowalliaUPC"/>
                <w:sz w:val="20"/>
                <w:szCs w:val="20"/>
                <w:cs/>
              </w:rPr>
              <w:t>(หน่วย : ล้านบาท)</w:t>
            </w:r>
          </w:p>
        </w:tc>
      </w:tr>
      <w:tr w:rsidR="003B2C43" w:rsidRPr="00E83B58" w14:paraId="5B47AB99" w14:textId="77777777" w:rsidTr="00D96D17">
        <w:trPr>
          <w:tblHeader/>
        </w:trPr>
        <w:tc>
          <w:tcPr>
            <w:tcW w:w="1842" w:type="dxa"/>
          </w:tcPr>
          <w:p w14:paraId="7593BD1B" w14:textId="77777777" w:rsidR="003B2C43" w:rsidRPr="00E83B58" w:rsidRDefault="003B2C43" w:rsidP="00CA6B7D">
            <w:pPr>
              <w:spacing w:line="240" w:lineRule="auto"/>
              <w:ind w:right="-108"/>
              <w:rPr>
                <w:rFonts w:ascii="BrowalliaUPC" w:hAnsi="BrowalliaUPC" w:cs="BrowalliaUPC"/>
                <w:sz w:val="20"/>
                <w:szCs w:val="20"/>
              </w:rPr>
            </w:pPr>
          </w:p>
        </w:tc>
        <w:tc>
          <w:tcPr>
            <w:tcW w:w="12003" w:type="dxa"/>
            <w:gridSpan w:val="16"/>
          </w:tcPr>
          <w:p w14:paraId="3FCA9F22"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ข้อมูลทางการเงินรวม</w:t>
            </w:r>
          </w:p>
        </w:tc>
      </w:tr>
      <w:tr w:rsidR="003B2C43" w:rsidRPr="00E83B58" w14:paraId="215CF39B" w14:textId="77777777" w:rsidTr="00D96D17">
        <w:trPr>
          <w:tblHeader/>
        </w:trPr>
        <w:tc>
          <w:tcPr>
            <w:tcW w:w="1842" w:type="dxa"/>
          </w:tcPr>
          <w:p w14:paraId="678EFB06" w14:textId="77777777" w:rsidR="003B2C43" w:rsidRPr="00E83B58" w:rsidRDefault="003B2C43" w:rsidP="00CA6B7D">
            <w:pPr>
              <w:spacing w:line="240" w:lineRule="auto"/>
              <w:ind w:right="-108"/>
              <w:rPr>
                <w:rFonts w:ascii="BrowalliaUPC" w:hAnsi="BrowalliaUPC" w:cs="BrowalliaUPC"/>
                <w:sz w:val="20"/>
                <w:szCs w:val="20"/>
              </w:rPr>
            </w:pPr>
          </w:p>
        </w:tc>
        <w:tc>
          <w:tcPr>
            <w:tcW w:w="12003" w:type="dxa"/>
            <w:gridSpan w:val="16"/>
          </w:tcPr>
          <w:p w14:paraId="73410B57" w14:textId="6819FBBD" w:rsidR="003B2C43" w:rsidRPr="00E83B58" w:rsidRDefault="003B2C43" w:rsidP="00CA6B7D">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สำหรับงวด</w:t>
            </w:r>
            <w:r>
              <w:rPr>
                <w:rFonts w:ascii="BrowalliaUPC" w:hAnsi="BrowalliaUPC" w:cs="BrowalliaUPC" w:hint="cs"/>
                <w:sz w:val="20"/>
                <w:szCs w:val="20"/>
                <w:cs/>
              </w:rPr>
              <w:t>หก</w:t>
            </w:r>
            <w:r w:rsidRPr="00E83B58">
              <w:rPr>
                <w:rFonts w:ascii="BrowalliaUPC" w:hAnsi="BrowalliaUPC" w:cs="BrowalliaUPC"/>
                <w:sz w:val="20"/>
                <w:szCs w:val="20"/>
                <w:cs/>
              </w:rPr>
              <w:t xml:space="preserve">เดือนสิ้นสุดวันที่ </w:t>
            </w:r>
            <w:r>
              <w:rPr>
                <w:rFonts w:ascii="BrowalliaUPC" w:hAnsi="BrowalliaUPC" w:cs="BrowalliaUPC"/>
                <w:sz w:val="20"/>
                <w:szCs w:val="20"/>
              </w:rPr>
              <w:t>30</w:t>
            </w:r>
            <w:r>
              <w:rPr>
                <w:rFonts w:ascii="BrowalliaUPC" w:hAnsi="BrowalliaUPC" w:cs="BrowalliaUPC" w:hint="cs"/>
                <w:sz w:val="20"/>
                <w:szCs w:val="20"/>
                <w:cs/>
              </w:rPr>
              <w:t xml:space="preserve"> มิถุนายน</w:t>
            </w:r>
          </w:p>
        </w:tc>
      </w:tr>
      <w:tr w:rsidR="003B2C43" w:rsidRPr="00E83B58" w14:paraId="64F577A8" w14:textId="77777777" w:rsidTr="00D96D17">
        <w:tblPrEx>
          <w:tblBorders>
            <w:bottom w:val="single" w:sz="4" w:space="0" w:color="auto"/>
          </w:tblBorders>
        </w:tblPrEx>
        <w:trPr>
          <w:tblHeader/>
        </w:trPr>
        <w:tc>
          <w:tcPr>
            <w:tcW w:w="1842" w:type="dxa"/>
          </w:tcPr>
          <w:p w14:paraId="05FA4379" w14:textId="77777777" w:rsidR="003B2C43" w:rsidRPr="00E83B58" w:rsidRDefault="003B2C43" w:rsidP="00CA6B7D">
            <w:pPr>
              <w:pStyle w:val="Heading1"/>
              <w:numPr>
                <w:ilvl w:val="0"/>
                <w:numId w:val="0"/>
              </w:numPr>
              <w:spacing w:line="240" w:lineRule="auto"/>
              <w:rPr>
                <w:rFonts w:ascii="BrowalliaUPC" w:hAnsi="BrowalliaUPC" w:cs="BrowalliaUPC"/>
                <w:sz w:val="20"/>
                <w:szCs w:val="20"/>
                <w:cs/>
              </w:rPr>
            </w:pPr>
          </w:p>
        </w:tc>
        <w:tc>
          <w:tcPr>
            <w:tcW w:w="1985" w:type="dxa"/>
            <w:gridSpan w:val="2"/>
            <w:tcBorders>
              <w:top w:val="nil"/>
            </w:tcBorders>
            <w:vAlign w:val="bottom"/>
          </w:tcPr>
          <w:p w14:paraId="6165B357" w14:textId="61BBA352" w:rsidR="003B2C43" w:rsidRPr="00E83B58" w:rsidRDefault="003B2C43" w:rsidP="00621059">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ธุรกิจขา</w:t>
            </w:r>
            <w:r>
              <w:rPr>
                <w:rFonts w:ascii="BrowalliaUPC" w:hAnsi="BrowalliaUPC" w:cs="BrowalliaUPC" w:hint="cs"/>
                <w:sz w:val="20"/>
                <w:szCs w:val="20"/>
                <w:cs/>
              </w:rPr>
              <w:t>ย</w:t>
            </w:r>
            <w:r w:rsidR="00621059">
              <w:rPr>
                <w:rFonts w:ascii="BrowalliaUPC" w:hAnsi="BrowalliaUPC" w:cs="BrowalliaUPC"/>
                <w:sz w:val="20"/>
                <w:szCs w:val="20"/>
              </w:rPr>
              <w:t xml:space="preserve"> </w:t>
            </w:r>
            <w:r w:rsidRPr="00E83B58">
              <w:rPr>
                <w:rFonts w:ascii="BrowalliaUPC" w:hAnsi="BrowalliaUPC" w:cs="BrowalliaUPC"/>
                <w:sz w:val="20"/>
                <w:szCs w:val="20"/>
                <w:cs/>
              </w:rPr>
              <w:t>ให้เช่าซื้อ</w:t>
            </w:r>
            <w:r>
              <w:rPr>
                <w:rFonts w:ascii="BrowalliaUPC" w:hAnsi="BrowalliaUPC" w:cs="BrowalliaUPC" w:hint="cs"/>
                <w:sz w:val="20"/>
                <w:szCs w:val="20"/>
                <w:cs/>
              </w:rPr>
              <w:t xml:space="preserve"> บริหารสินเชื่ออื่นและบริหารสินทรัพย์ด้อยคุณภาพ</w:t>
            </w:r>
            <w:r>
              <w:rPr>
                <w:rFonts w:ascii="BrowalliaUPC" w:hAnsi="BrowalliaUPC" w:cs="BrowalliaUPC"/>
                <w:sz w:val="20"/>
                <w:szCs w:val="20"/>
              </w:rPr>
              <w:t xml:space="preserve"> </w:t>
            </w:r>
            <w:r>
              <w:rPr>
                <w:rFonts w:ascii="BrowalliaUPC" w:hAnsi="BrowalliaUPC" w:cs="BrowalliaUPC" w:hint="cs"/>
                <w:sz w:val="20"/>
                <w:szCs w:val="20"/>
                <w:cs/>
              </w:rPr>
              <w:t>โรงรับจำนำ</w:t>
            </w:r>
          </w:p>
        </w:tc>
        <w:tc>
          <w:tcPr>
            <w:tcW w:w="1559" w:type="dxa"/>
            <w:gridSpan w:val="2"/>
            <w:tcBorders>
              <w:top w:val="nil"/>
            </w:tcBorders>
            <w:vAlign w:val="bottom"/>
          </w:tcPr>
          <w:p w14:paraId="159E0A11"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ธุรกิจพัฒนาอสังหาริมทรัพย์</w:t>
            </w:r>
          </w:p>
        </w:tc>
        <w:tc>
          <w:tcPr>
            <w:tcW w:w="1418" w:type="dxa"/>
            <w:gridSpan w:val="2"/>
            <w:tcBorders>
              <w:top w:val="nil"/>
            </w:tcBorders>
            <w:vAlign w:val="bottom"/>
          </w:tcPr>
          <w:p w14:paraId="6AF4F282"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rPr>
            </w:pPr>
          </w:p>
          <w:p w14:paraId="5208583E"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ธุรกิจโรงแรม</w:t>
            </w:r>
            <w:r>
              <w:rPr>
                <w:rFonts w:ascii="BrowalliaUPC" w:hAnsi="BrowalliaUPC" w:cs="BrowalliaUPC" w:hint="cs"/>
                <w:sz w:val="20"/>
                <w:szCs w:val="20"/>
                <w:cs/>
              </w:rPr>
              <w:t>และบริหารคอนโดมิเนียม</w:t>
            </w:r>
          </w:p>
        </w:tc>
        <w:tc>
          <w:tcPr>
            <w:tcW w:w="1417" w:type="dxa"/>
            <w:gridSpan w:val="2"/>
            <w:tcBorders>
              <w:top w:val="nil"/>
            </w:tcBorders>
            <w:vAlign w:val="bottom"/>
          </w:tcPr>
          <w:p w14:paraId="252E1579"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ธุรกิจตัวแทนขายอสังหาริมทรัพย์</w:t>
            </w:r>
          </w:p>
        </w:tc>
        <w:tc>
          <w:tcPr>
            <w:tcW w:w="1559" w:type="dxa"/>
            <w:gridSpan w:val="2"/>
            <w:tcBorders>
              <w:top w:val="nil"/>
            </w:tcBorders>
            <w:vAlign w:val="bottom"/>
          </w:tcPr>
          <w:p w14:paraId="73FA795A"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cs/>
              </w:rPr>
              <w:t>ธุรกิจบริการจัดทำโฆษณาประชาสัมพันธ์</w:t>
            </w:r>
          </w:p>
          <w:p w14:paraId="6B0E6CF3"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และจัดงานกิจกรรม</w:t>
            </w:r>
          </w:p>
        </w:tc>
        <w:tc>
          <w:tcPr>
            <w:tcW w:w="1418" w:type="dxa"/>
            <w:gridSpan w:val="2"/>
            <w:tcBorders>
              <w:top w:val="nil"/>
            </w:tcBorders>
            <w:vAlign w:val="bottom"/>
          </w:tcPr>
          <w:p w14:paraId="23769ED7"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rPr>
            </w:pPr>
          </w:p>
          <w:p w14:paraId="18B85BA0"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cs/>
              </w:rPr>
              <w:t>ธุรกิจอื่นๆ</w:t>
            </w:r>
          </w:p>
        </w:tc>
        <w:tc>
          <w:tcPr>
            <w:tcW w:w="1226" w:type="dxa"/>
            <w:gridSpan w:val="2"/>
            <w:tcBorders>
              <w:top w:val="nil"/>
            </w:tcBorders>
            <w:vAlign w:val="bottom"/>
          </w:tcPr>
          <w:p w14:paraId="739FC178"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การตัดรายการบัญชีระหว่างกัน</w:t>
            </w:r>
          </w:p>
        </w:tc>
        <w:tc>
          <w:tcPr>
            <w:tcW w:w="1421" w:type="dxa"/>
            <w:gridSpan w:val="2"/>
            <w:tcBorders>
              <w:top w:val="nil"/>
            </w:tcBorders>
            <w:vAlign w:val="bottom"/>
          </w:tcPr>
          <w:p w14:paraId="52CE0936"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rPr>
            </w:pPr>
          </w:p>
          <w:p w14:paraId="454436C2"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รวม</w:t>
            </w:r>
          </w:p>
        </w:tc>
      </w:tr>
      <w:tr w:rsidR="003B2C43" w:rsidRPr="00E83B58" w14:paraId="18CD35BE" w14:textId="77777777" w:rsidTr="00D96D17">
        <w:tblPrEx>
          <w:tblBorders>
            <w:bottom w:val="single" w:sz="4" w:space="0" w:color="auto"/>
          </w:tblBorders>
        </w:tblPrEx>
        <w:trPr>
          <w:tblHeader/>
        </w:trPr>
        <w:tc>
          <w:tcPr>
            <w:tcW w:w="1842" w:type="dxa"/>
          </w:tcPr>
          <w:p w14:paraId="37FC574D" w14:textId="77777777" w:rsidR="003B2C43" w:rsidRPr="00E83B58" w:rsidRDefault="003B2C43" w:rsidP="00CA6B7D">
            <w:pPr>
              <w:spacing w:line="240" w:lineRule="auto"/>
              <w:rPr>
                <w:rFonts w:ascii="BrowalliaUPC" w:hAnsi="BrowalliaUPC" w:cs="BrowalliaUPC"/>
                <w:sz w:val="20"/>
                <w:szCs w:val="20"/>
                <w:cs/>
                <w:lang w:val="en-GB"/>
              </w:rPr>
            </w:pPr>
          </w:p>
        </w:tc>
        <w:tc>
          <w:tcPr>
            <w:tcW w:w="993" w:type="dxa"/>
          </w:tcPr>
          <w:p w14:paraId="66ADF4B2"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992" w:type="dxa"/>
          </w:tcPr>
          <w:p w14:paraId="3A9134B2"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c>
          <w:tcPr>
            <w:tcW w:w="759" w:type="dxa"/>
          </w:tcPr>
          <w:p w14:paraId="6F9F56F2"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800" w:type="dxa"/>
          </w:tcPr>
          <w:p w14:paraId="4ED76A4A"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c>
          <w:tcPr>
            <w:tcW w:w="709" w:type="dxa"/>
          </w:tcPr>
          <w:p w14:paraId="391573C6"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709" w:type="dxa"/>
          </w:tcPr>
          <w:p w14:paraId="07073312"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c>
          <w:tcPr>
            <w:tcW w:w="708" w:type="dxa"/>
          </w:tcPr>
          <w:p w14:paraId="3A3EFF99"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709" w:type="dxa"/>
          </w:tcPr>
          <w:p w14:paraId="1DE0640E"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c>
          <w:tcPr>
            <w:tcW w:w="802" w:type="dxa"/>
          </w:tcPr>
          <w:p w14:paraId="446B2DE6"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757" w:type="dxa"/>
          </w:tcPr>
          <w:p w14:paraId="5ECCAEF6"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c>
          <w:tcPr>
            <w:tcW w:w="709" w:type="dxa"/>
          </w:tcPr>
          <w:p w14:paraId="6D610E79"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709" w:type="dxa"/>
          </w:tcPr>
          <w:p w14:paraId="3F752281"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c>
          <w:tcPr>
            <w:tcW w:w="596" w:type="dxa"/>
          </w:tcPr>
          <w:p w14:paraId="0BB99418"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630" w:type="dxa"/>
          </w:tcPr>
          <w:p w14:paraId="69731F67"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c>
          <w:tcPr>
            <w:tcW w:w="708" w:type="dxa"/>
          </w:tcPr>
          <w:p w14:paraId="0088A596"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713" w:type="dxa"/>
          </w:tcPr>
          <w:p w14:paraId="154525F0" w14:textId="77777777" w:rsidR="003B2C43" w:rsidRPr="00E83B58" w:rsidRDefault="003B2C43" w:rsidP="00CA6B7D">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r>
      <w:tr w:rsidR="003B2C43" w:rsidRPr="00E83B58" w14:paraId="7297944C" w14:textId="77777777" w:rsidTr="00CA6B7D">
        <w:tblPrEx>
          <w:tblBorders>
            <w:bottom w:val="single" w:sz="4" w:space="0" w:color="auto"/>
          </w:tblBorders>
        </w:tblPrEx>
        <w:trPr>
          <w:trHeight w:val="207"/>
        </w:trPr>
        <w:tc>
          <w:tcPr>
            <w:tcW w:w="1842" w:type="dxa"/>
            <w:tcBorders>
              <w:bottom w:val="nil"/>
            </w:tcBorders>
          </w:tcPr>
          <w:p w14:paraId="139378EE" w14:textId="77777777" w:rsidR="003B2C43" w:rsidRPr="00E83B58" w:rsidRDefault="003B2C43" w:rsidP="00CA6B7D">
            <w:pPr>
              <w:spacing w:line="240" w:lineRule="auto"/>
              <w:ind w:right="-108"/>
              <w:rPr>
                <w:rFonts w:ascii="BrowalliaUPC" w:hAnsi="BrowalliaUPC" w:cs="BrowalliaUPC"/>
                <w:sz w:val="20"/>
                <w:szCs w:val="20"/>
                <w:cs/>
              </w:rPr>
            </w:pPr>
          </w:p>
        </w:tc>
        <w:tc>
          <w:tcPr>
            <w:tcW w:w="993" w:type="dxa"/>
          </w:tcPr>
          <w:p w14:paraId="1B92F574" w14:textId="77777777" w:rsidR="003B2C43" w:rsidRPr="00E83B58" w:rsidRDefault="003B2C43" w:rsidP="00CA6B7D">
            <w:pPr>
              <w:spacing w:line="240" w:lineRule="auto"/>
              <w:jc w:val="right"/>
              <w:rPr>
                <w:rFonts w:ascii="BrowalliaUPC" w:hAnsi="BrowalliaUPC" w:cs="BrowalliaUPC"/>
                <w:sz w:val="20"/>
                <w:szCs w:val="20"/>
                <w:cs/>
              </w:rPr>
            </w:pPr>
          </w:p>
        </w:tc>
        <w:tc>
          <w:tcPr>
            <w:tcW w:w="992" w:type="dxa"/>
          </w:tcPr>
          <w:p w14:paraId="6FDF1AB3" w14:textId="77777777" w:rsidR="003B2C43" w:rsidRPr="00E83B58" w:rsidRDefault="003B2C43" w:rsidP="00CA6B7D">
            <w:pPr>
              <w:spacing w:line="240" w:lineRule="auto"/>
              <w:jc w:val="right"/>
              <w:rPr>
                <w:rFonts w:ascii="BrowalliaUPC" w:hAnsi="BrowalliaUPC" w:cs="BrowalliaUPC"/>
                <w:sz w:val="20"/>
                <w:szCs w:val="20"/>
                <w:cs/>
              </w:rPr>
            </w:pPr>
          </w:p>
        </w:tc>
        <w:tc>
          <w:tcPr>
            <w:tcW w:w="759" w:type="dxa"/>
          </w:tcPr>
          <w:p w14:paraId="5D102605" w14:textId="77777777" w:rsidR="003B2C43" w:rsidRPr="00E83B58" w:rsidRDefault="003B2C43" w:rsidP="00CA6B7D">
            <w:pPr>
              <w:spacing w:line="240" w:lineRule="auto"/>
              <w:jc w:val="right"/>
              <w:rPr>
                <w:rFonts w:ascii="BrowalliaUPC" w:hAnsi="BrowalliaUPC" w:cs="BrowalliaUPC"/>
                <w:sz w:val="20"/>
                <w:szCs w:val="20"/>
                <w:cs/>
              </w:rPr>
            </w:pPr>
          </w:p>
        </w:tc>
        <w:tc>
          <w:tcPr>
            <w:tcW w:w="800" w:type="dxa"/>
          </w:tcPr>
          <w:p w14:paraId="4F8F8015" w14:textId="77777777" w:rsidR="003B2C43" w:rsidRPr="00E83B58" w:rsidRDefault="003B2C43" w:rsidP="00CA6B7D">
            <w:pPr>
              <w:spacing w:line="240" w:lineRule="auto"/>
              <w:jc w:val="right"/>
              <w:rPr>
                <w:rFonts w:ascii="BrowalliaUPC" w:hAnsi="BrowalliaUPC" w:cs="BrowalliaUPC"/>
                <w:sz w:val="20"/>
                <w:szCs w:val="20"/>
                <w:cs/>
              </w:rPr>
            </w:pPr>
          </w:p>
        </w:tc>
        <w:tc>
          <w:tcPr>
            <w:tcW w:w="709" w:type="dxa"/>
          </w:tcPr>
          <w:p w14:paraId="4F317F8B" w14:textId="77777777" w:rsidR="003B2C43" w:rsidRPr="00E83B58" w:rsidRDefault="003B2C43" w:rsidP="00CA6B7D">
            <w:pPr>
              <w:spacing w:line="240" w:lineRule="auto"/>
              <w:jc w:val="right"/>
              <w:rPr>
                <w:rFonts w:ascii="BrowalliaUPC" w:hAnsi="BrowalliaUPC" w:cs="BrowalliaUPC"/>
                <w:sz w:val="20"/>
                <w:szCs w:val="20"/>
              </w:rPr>
            </w:pPr>
          </w:p>
        </w:tc>
        <w:tc>
          <w:tcPr>
            <w:tcW w:w="709" w:type="dxa"/>
          </w:tcPr>
          <w:p w14:paraId="38F6D023" w14:textId="77777777" w:rsidR="003B2C43" w:rsidRPr="00E83B58" w:rsidRDefault="003B2C43" w:rsidP="00CA6B7D">
            <w:pPr>
              <w:spacing w:line="240" w:lineRule="auto"/>
              <w:jc w:val="right"/>
              <w:rPr>
                <w:rFonts w:ascii="BrowalliaUPC" w:hAnsi="BrowalliaUPC" w:cs="BrowalliaUPC"/>
                <w:sz w:val="20"/>
                <w:szCs w:val="20"/>
                <w:cs/>
              </w:rPr>
            </w:pPr>
          </w:p>
        </w:tc>
        <w:tc>
          <w:tcPr>
            <w:tcW w:w="708" w:type="dxa"/>
          </w:tcPr>
          <w:p w14:paraId="6F9BA3FB" w14:textId="77777777" w:rsidR="003B2C43" w:rsidRPr="00E83B58" w:rsidRDefault="003B2C43" w:rsidP="00CA6B7D">
            <w:pPr>
              <w:spacing w:line="240" w:lineRule="auto"/>
              <w:jc w:val="right"/>
              <w:rPr>
                <w:rFonts w:ascii="BrowalliaUPC" w:hAnsi="BrowalliaUPC" w:cs="BrowalliaUPC"/>
                <w:sz w:val="20"/>
                <w:szCs w:val="20"/>
                <w:cs/>
              </w:rPr>
            </w:pPr>
          </w:p>
        </w:tc>
        <w:tc>
          <w:tcPr>
            <w:tcW w:w="709" w:type="dxa"/>
          </w:tcPr>
          <w:p w14:paraId="40EEC926" w14:textId="77777777" w:rsidR="003B2C43" w:rsidRPr="00E83B58" w:rsidRDefault="003B2C43" w:rsidP="00CA6B7D">
            <w:pPr>
              <w:spacing w:line="240" w:lineRule="auto"/>
              <w:jc w:val="right"/>
              <w:rPr>
                <w:rFonts w:ascii="BrowalliaUPC" w:hAnsi="BrowalliaUPC" w:cs="BrowalliaUPC"/>
                <w:sz w:val="20"/>
                <w:szCs w:val="20"/>
                <w:cs/>
              </w:rPr>
            </w:pPr>
          </w:p>
        </w:tc>
        <w:tc>
          <w:tcPr>
            <w:tcW w:w="802" w:type="dxa"/>
          </w:tcPr>
          <w:p w14:paraId="23A77F1D" w14:textId="77777777" w:rsidR="003B2C43" w:rsidRPr="00E83B58" w:rsidRDefault="003B2C43" w:rsidP="00CA6B7D">
            <w:pPr>
              <w:spacing w:line="240" w:lineRule="auto"/>
              <w:jc w:val="center"/>
              <w:rPr>
                <w:rFonts w:ascii="BrowalliaUPC" w:hAnsi="BrowalliaUPC" w:cs="BrowalliaUPC"/>
                <w:sz w:val="20"/>
                <w:szCs w:val="20"/>
              </w:rPr>
            </w:pPr>
          </w:p>
        </w:tc>
        <w:tc>
          <w:tcPr>
            <w:tcW w:w="757" w:type="dxa"/>
          </w:tcPr>
          <w:p w14:paraId="6BC439E0" w14:textId="77777777" w:rsidR="003B2C43" w:rsidRPr="00E83B58" w:rsidRDefault="003B2C43" w:rsidP="00CA6B7D">
            <w:pPr>
              <w:spacing w:line="240" w:lineRule="auto"/>
              <w:jc w:val="center"/>
              <w:rPr>
                <w:rFonts w:ascii="BrowalliaUPC" w:hAnsi="BrowalliaUPC" w:cs="BrowalliaUPC"/>
                <w:sz w:val="20"/>
                <w:szCs w:val="20"/>
              </w:rPr>
            </w:pPr>
          </w:p>
        </w:tc>
        <w:tc>
          <w:tcPr>
            <w:tcW w:w="709" w:type="dxa"/>
          </w:tcPr>
          <w:p w14:paraId="61ED2502" w14:textId="77777777" w:rsidR="003B2C43" w:rsidRPr="00E83B58" w:rsidRDefault="003B2C43" w:rsidP="00CA6B7D">
            <w:pPr>
              <w:tabs>
                <w:tab w:val="clear" w:pos="227"/>
                <w:tab w:val="decimal" w:pos="252"/>
              </w:tabs>
              <w:spacing w:line="240" w:lineRule="auto"/>
              <w:jc w:val="right"/>
              <w:rPr>
                <w:rFonts w:ascii="BrowalliaUPC" w:hAnsi="BrowalliaUPC" w:cs="BrowalliaUPC"/>
                <w:sz w:val="20"/>
                <w:szCs w:val="20"/>
              </w:rPr>
            </w:pPr>
          </w:p>
        </w:tc>
        <w:tc>
          <w:tcPr>
            <w:tcW w:w="709" w:type="dxa"/>
          </w:tcPr>
          <w:p w14:paraId="61B1A773" w14:textId="77777777" w:rsidR="003B2C43" w:rsidRPr="00E83B58" w:rsidRDefault="003B2C43" w:rsidP="00CA6B7D">
            <w:pPr>
              <w:tabs>
                <w:tab w:val="clear" w:pos="227"/>
                <w:tab w:val="decimal" w:pos="252"/>
              </w:tabs>
              <w:spacing w:line="240" w:lineRule="auto"/>
              <w:jc w:val="right"/>
              <w:rPr>
                <w:rFonts w:ascii="BrowalliaUPC" w:hAnsi="BrowalliaUPC" w:cs="BrowalliaUPC"/>
                <w:sz w:val="20"/>
                <w:szCs w:val="20"/>
              </w:rPr>
            </w:pPr>
          </w:p>
        </w:tc>
        <w:tc>
          <w:tcPr>
            <w:tcW w:w="596" w:type="dxa"/>
          </w:tcPr>
          <w:p w14:paraId="7771CBED" w14:textId="77777777" w:rsidR="003B2C43" w:rsidRPr="00E83B58" w:rsidRDefault="003B2C43" w:rsidP="00CA6B7D">
            <w:pPr>
              <w:tabs>
                <w:tab w:val="clear" w:pos="227"/>
                <w:tab w:val="decimal" w:pos="252"/>
              </w:tabs>
              <w:spacing w:line="240" w:lineRule="auto"/>
              <w:jc w:val="right"/>
              <w:rPr>
                <w:rFonts w:ascii="BrowalliaUPC" w:hAnsi="BrowalliaUPC" w:cs="BrowalliaUPC"/>
                <w:sz w:val="20"/>
                <w:szCs w:val="20"/>
              </w:rPr>
            </w:pPr>
          </w:p>
        </w:tc>
        <w:tc>
          <w:tcPr>
            <w:tcW w:w="630" w:type="dxa"/>
          </w:tcPr>
          <w:p w14:paraId="63A94B8A" w14:textId="77777777" w:rsidR="003B2C43" w:rsidRPr="00E83B58" w:rsidRDefault="003B2C43" w:rsidP="00CA6B7D">
            <w:pPr>
              <w:tabs>
                <w:tab w:val="clear" w:pos="227"/>
                <w:tab w:val="decimal" w:pos="252"/>
              </w:tabs>
              <w:spacing w:line="240" w:lineRule="auto"/>
              <w:jc w:val="right"/>
              <w:rPr>
                <w:rFonts w:ascii="BrowalliaUPC" w:hAnsi="BrowalliaUPC" w:cs="BrowalliaUPC"/>
                <w:sz w:val="20"/>
                <w:szCs w:val="20"/>
              </w:rPr>
            </w:pPr>
          </w:p>
        </w:tc>
        <w:tc>
          <w:tcPr>
            <w:tcW w:w="708" w:type="dxa"/>
          </w:tcPr>
          <w:p w14:paraId="70C3E47E" w14:textId="77777777" w:rsidR="003B2C43" w:rsidRPr="00E83B58" w:rsidRDefault="003B2C43" w:rsidP="00CA6B7D">
            <w:pPr>
              <w:tabs>
                <w:tab w:val="clear" w:pos="227"/>
                <w:tab w:val="decimal" w:pos="252"/>
              </w:tabs>
              <w:spacing w:line="240" w:lineRule="auto"/>
              <w:jc w:val="right"/>
              <w:rPr>
                <w:rFonts w:ascii="BrowalliaUPC" w:hAnsi="BrowalliaUPC" w:cs="BrowalliaUPC"/>
                <w:sz w:val="20"/>
                <w:szCs w:val="20"/>
              </w:rPr>
            </w:pPr>
          </w:p>
        </w:tc>
        <w:tc>
          <w:tcPr>
            <w:tcW w:w="713" w:type="dxa"/>
          </w:tcPr>
          <w:p w14:paraId="26219D2D" w14:textId="77777777" w:rsidR="003B2C43" w:rsidRPr="00E83B58" w:rsidRDefault="003B2C43" w:rsidP="00CA6B7D">
            <w:pPr>
              <w:tabs>
                <w:tab w:val="clear" w:pos="227"/>
                <w:tab w:val="decimal" w:pos="252"/>
              </w:tabs>
              <w:spacing w:line="240" w:lineRule="auto"/>
              <w:jc w:val="right"/>
              <w:rPr>
                <w:rFonts w:ascii="BrowalliaUPC" w:hAnsi="BrowalliaUPC" w:cs="BrowalliaUPC"/>
                <w:sz w:val="20"/>
                <w:szCs w:val="20"/>
              </w:rPr>
            </w:pPr>
          </w:p>
        </w:tc>
      </w:tr>
      <w:tr w:rsidR="003B2C43" w:rsidRPr="00E83B58" w14:paraId="7C636329" w14:textId="77777777" w:rsidTr="00CA6B7D">
        <w:tblPrEx>
          <w:tblBorders>
            <w:bottom w:val="single" w:sz="4" w:space="0" w:color="auto"/>
          </w:tblBorders>
        </w:tblPrEx>
        <w:tc>
          <w:tcPr>
            <w:tcW w:w="1842" w:type="dxa"/>
            <w:tcBorders>
              <w:bottom w:val="nil"/>
            </w:tcBorders>
          </w:tcPr>
          <w:p w14:paraId="3C21165B" w14:textId="77777777" w:rsidR="003B2C43" w:rsidRPr="00E83B58" w:rsidRDefault="003B2C43" w:rsidP="00CA6B7D">
            <w:pPr>
              <w:spacing w:line="240" w:lineRule="auto"/>
              <w:ind w:right="-108"/>
              <w:rPr>
                <w:rFonts w:ascii="BrowalliaUPC" w:hAnsi="BrowalliaUPC" w:cs="BrowalliaUPC"/>
                <w:sz w:val="20"/>
                <w:szCs w:val="20"/>
                <w:cs/>
              </w:rPr>
            </w:pPr>
            <w:r w:rsidRPr="00E83B58">
              <w:rPr>
                <w:rFonts w:ascii="BrowalliaUPC" w:hAnsi="BrowalliaUPC" w:cs="BrowalliaUPC"/>
                <w:sz w:val="20"/>
                <w:szCs w:val="20"/>
                <w:cs/>
              </w:rPr>
              <w:t>รายได้ตามภูมิศาสตร์</w:t>
            </w:r>
          </w:p>
        </w:tc>
        <w:tc>
          <w:tcPr>
            <w:tcW w:w="993" w:type="dxa"/>
            <w:tcBorders>
              <w:bottom w:val="nil"/>
            </w:tcBorders>
            <w:vAlign w:val="bottom"/>
          </w:tcPr>
          <w:p w14:paraId="5C636684" w14:textId="77777777" w:rsidR="003B2C43" w:rsidRPr="00E83B58" w:rsidRDefault="003B2C43" w:rsidP="00CA6B7D">
            <w:pPr>
              <w:spacing w:line="240" w:lineRule="auto"/>
              <w:jc w:val="right"/>
              <w:rPr>
                <w:rFonts w:ascii="BrowalliaUPC" w:hAnsi="BrowalliaUPC" w:cs="BrowalliaUPC"/>
                <w:sz w:val="20"/>
                <w:szCs w:val="20"/>
              </w:rPr>
            </w:pPr>
          </w:p>
        </w:tc>
        <w:tc>
          <w:tcPr>
            <w:tcW w:w="992" w:type="dxa"/>
            <w:tcBorders>
              <w:bottom w:val="nil"/>
            </w:tcBorders>
            <w:vAlign w:val="bottom"/>
          </w:tcPr>
          <w:p w14:paraId="6C60BE67" w14:textId="77777777" w:rsidR="003B2C43" w:rsidRPr="00E83B58" w:rsidRDefault="003B2C43" w:rsidP="00CA6B7D">
            <w:pPr>
              <w:spacing w:line="240" w:lineRule="auto"/>
              <w:jc w:val="right"/>
              <w:rPr>
                <w:rFonts w:ascii="BrowalliaUPC" w:hAnsi="BrowalliaUPC" w:cs="BrowalliaUPC"/>
                <w:sz w:val="20"/>
                <w:szCs w:val="20"/>
              </w:rPr>
            </w:pPr>
          </w:p>
        </w:tc>
        <w:tc>
          <w:tcPr>
            <w:tcW w:w="759" w:type="dxa"/>
            <w:tcBorders>
              <w:bottom w:val="nil"/>
            </w:tcBorders>
            <w:vAlign w:val="bottom"/>
          </w:tcPr>
          <w:p w14:paraId="56755733" w14:textId="77777777" w:rsidR="003B2C43" w:rsidRPr="00E83B58" w:rsidRDefault="003B2C43" w:rsidP="00CA6B7D">
            <w:pPr>
              <w:spacing w:line="240" w:lineRule="auto"/>
              <w:jc w:val="right"/>
              <w:rPr>
                <w:rFonts w:ascii="BrowalliaUPC" w:hAnsi="BrowalliaUPC" w:cs="BrowalliaUPC"/>
                <w:sz w:val="20"/>
                <w:szCs w:val="20"/>
              </w:rPr>
            </w:pPr>
          </w:p>
        </w:tc>
        <w:tc>
          <w:tcPr>
            <w:tcW w:w="800" w:type="dxa"/>
            <w:tcBorders>
              <w:bottom w:val="nil"/>
            </w:tcBorders>
            <w:vAlign w:val="bottom"/>
          </w:tcPr>
          <w:p w14:paraId="6E9F1B03" w14:textId="77777777" w:rsidR="003B2C43" w:rsidRPr="00E83B58" w:rsidRDefault="003B2C43" w:rsidP="00CA6B7D">
            <w:pPr>
              <w:spacing w:line="240" w:lineRule="auto"/>
              <w:jc w:val="right"/>
              <w:rPr>
                <w:rFonts w:ascii="BrowalliaUPC" w:hAnsi="BrowalliaUPC" w:cs="BrowalliaUPC"/>
                <w:sz w:val="20"/>
                <w:szCs w:val="20"/>
              </w:rPr>
            </w:pPr>
          </w:p>
        </w:tc>
        <w:tc>
          <w:tcPr>
            <w:tcW w:w="709" w:type="dxa"/>
            <w:tcBorders>
              <w:bottom w:val="nil"/>
            </w:tcBorders>
            <w:vAlign w:val="bottom"/>
          </w:tcPr>
          <w:p w14:paraId="68DC39F9" w14:textId="77777777" w:rsidR="003B2C43" w:rsidRPr="00E83B58" w:rsidRDefault="003B2C43" w:rsidP="00CA6B7D">
            <w:pPr>
              <w:spacing w:line="240" w:lineRule="auto"/>
              <w:jc w:val="right"/>
              <w:rPr>
                <w:rFonts w:ascii="BrowalliaUPC" w:hAnsi="BrowalliaUPC" w:cs="BrowalliaUPC"/>
                <w:sz w:val="20"/>
                <w:szCs w:val="20"/>
              </w:rPr>
            </w:pPr>
          </w:p>
        </w:tc>
        <w:tc>
          <w:tcPr>
            <w:tcW w:w="709" w:type="dxa"/>
            <w:tcBorders>
              <w:bottom w:val="nil"/>
            </w:tcBorders>
            <w:vAlign w:val="bottom"/>
          </w:tcPr>
          <w:p w14:paraId="63A8F745" w14:textId="77777777" w:rsidR="003B2C43" w:rsidRPr="00E83B58" w:rsidRDefault="003B2C43" w:rsidP="00CA6B7D">
            <w:pPr>
              <w:spacing w:line="240" w:lineRule="auto"/>
              <w:jc w:val="right"/>
              <w:rPr>
                <w:rFonts w:ascii="BrowalliaUPC" w:hAnsi="BrowalliaUPC" w:cs="BrowalliaUPC"/>
                <w:sz w:val="20"/>
                <w:szCs w:val="20"/>
              </w:rPr>
            </w:pPr>
          </w:p>
        </w:tc>
        <w:tc>
          <w:tcPr>
            <w:tcW w:w="708" w:type="dxa"/>
            <w:tcBorders>
              <w:bottom w:val="nil"/>
            </w:tcBorders>
            <w:vAlign w:val="bottom"/>
          </w:tcPr>
          <w:p w14:paraId="64230EE5" w14:textId="77777777" w:rsidR="003B2C43" w:rsidRPr="00E83B58" w:rsidRDefault="003B2C43" w:rsidP="00CA6B7D">
            <w:pPr>
              <w:spacing w:line="240" w:lineRule="auto"/>
              <w:jc w:val="right"/>
              <w:rPr>
                <w:rFonts w:ascii="BrowalliaUPC" w:hAnsi="BrowalliaUPC" w:cs="BrowalliaUPC"/>
                <w:sz w:val="20"/>
                <w:szCs w:val="20"/>
                <w:lang w:val="en-GB"/>
              </w:rPr>
            </w:pPr>
          </w:p>
        </w:tc>
        <w:tc>
          <w:tcPr>
            <w:tcW w:w="709" w:type="dxa"/>
            <w:tcBorders>
              <w:bottom w:val="nil"/>
            </w:tcBorders>
            <w:vAlign w:val="bottom"/>
          </w:tcPr>
          <w:p w14:paraId="2FFF588F" w14:textId="77777777" w:rsidR="003B2C43" w:rsidRPr="00E83B58" w:rsidRDefault="003B2C43" w:rsidP="00CA6B7D">
            <w:pPr>
              <w:tabs>
                <w:tab w:val="clear" w:pos="4451"/>
                <w:tab w:val="left" w:pos="507"/>
              </w:tabs>
              <w:spacing w:line="240" w:lineRule="auto"/>
              <w:jc w:val="right"/>
              <w:rPr>
                <w:rFonts w:ascii="BrowalliaUPC" w:hAnsi="BrowalliaUPC" w:cs="BrowalliaUPC"/>
                <w:sz w:val="20"/>
                <w:szCs w:val="20"/>
              </w:rPr>
            </w:pPr>
          </w:p>
        </w:tc>
        <w:tc>
          <w:tcPr>
            <w:tcW w:w="802" w:type="dxa"/>
            <w:tcBorders>
              <w:bottom w:val="nil"/>
            </w:tcBorders>
            <w:vAlign w:val="bottom"/>
          </w:tcPr>
          <w:p w14:paraId="71F538F8" w14:textId="77777777" w:rsidR="003B2C43" w:rsidRPr="00E83B58" w:rsidRDefault="003B2C43" w:rsidP="00CA6B7D">
            <w:pPr>
              <w:spacing w:line="240" w:lineRule="auto"/>
              <w:jc w:val="right"/>
              <w:rPr>
                <w:rFonts w:ascii="BrowalliaUPC" w:hAnsi="BrowalliaUPC" w:cs="BrowalliaUPC"/>
                <w:sz w:val="20"/>
                <w:szCs w:val="20"/>
              </w:rPr>
            </w:pPr>
          </w:p>
        </w:tc>
        <w:tc>
          <w:tcPr>
            <w:tcW w:w="757" w:type="dxa"/>
            <w:tcBorders>
              <w:bottom w:val="nil"/>
            </w:tcBorders>
            <w:vAlign w:val="bottom"/>
          </w:tcPr>
          <w:p w14:paraId="679765D2" w14:textId="77777777" w:rsidR="003B2C43" w:rsidRPr="00E83B58" w:rsidRDefault="003B2C43" w:rsidP="00CA6B7D">
            <w:pPr>
              <w:spacing w:line="240" w:lineRule="auto"/>
              <w:jc w:val="right"/>
              <w:rPr>
                <w:rFonts w:ascii="BrowalliaUPC" w:hAnsi="BrowalliaUPC" w:cs="BrowalliaUPC"/>
                <w:sz w:val="20"/>
                <w:szCs w:val="20"/>
              </w:rPr>
            </w:pPr>
          </w:p>
        </w:tc>
        <w:tc>
          <w:tcPr>
            <w:tcW w:w="709" w:type="dxa"/>
            <w:tcBorders>
              <w:bottom w:val="nil"/>
            </w:tcBorders>
            <w:vAlign w:val="bottom"/>
          </w:tcPr>
          <w:p w14:paraId="362A2080" w14:textId="77777777" w:rsidR="003B2C43" w:rsidRPr="00E83B58" w:rsidRDefault="003B2C43" w:rsidP="00CA6B7D">
            <w:pPr>
              <w:spacing w:line="240" w:lineRule="auto"/>
              <w:jc w:val="right"/>
              <w:rPr>
                <w:rFonts w:ascii="BrowalliaUPC" w:hAnsi="BrowalliaUPC" w:cs="BrowalliaUPC"/>
                <w:sz w:val="20"/>
                <w:szCs w:val="20"/>
              </w:rPr>
            </w:pPr>
          </w:p>
        </w:tc>
        <w:tc>
          <w:tcPr>
            <w:tcW w:w="709" w:type="dxa"/>
            <w:tcBorders>
              <w:bottom w:val="nil"/>
            </w:tcBorders>
            <w:vAlign w:val="bottom"/>
          </w:tcPr>
          <w:p w14:paraId="092DA7F8" w14:textId="77777777" w:rsidR="003B2C43" w:rsidRPr="00E83B58" w:rsidRDefault="003B2C43" w:rsidP="00CA6B7D">
            <w:pPr>
              <w:spacing w:line="240" w:lineRule="auto"/>
              <w:jc w:val="right"/>
              <w:rPr>
                <w:rFonts w:ascii="BrowalliaUPC" w:hAnsi="BrowalliaUPC" w:cs="BrowalliaUPC"/>
                <w:sz w:val="20"/>
                <w:szCs w:val="20"/>
              </w:rPr>
            </w:pPr>
          </w:p>
        </w:tc>
        <w:tc>
          <w:tcPr>
            <w:tcW w:w="596" w:type="dxa"/>
            <w:tcBorders>
              <w:bottom w:val="nil"/>
            </w:tcBorders>
            <w:vAlign w:val="bottom"/>
          </w:tcPr>
          <w:p w14:paraId="379183ED" w14:textId="77777777" w:rsidR="003B2C43" w:rsidRPr="00E83B58" w:rsidRDefault="003B2C43" w:rsidP="00CA6B7D">
            <w:pPr>
              <w:spacing w:line="240" w:lineRule="auto"/>
              <w:jc w:val="right"/>
              <w:rPr>
                <w:rFonts w:ascii="BrowalliaUPC" w:hAnsi="BrowalliaUPC" w:cs="BrowalliaUPC"/>
                <w:sz w:val="20"/>
                <w:szCs w:val="20"/>
              </w:rPr>
            </w:pPr>
          </w:p>
        </w:tc>
        <w:tc>
          <w:tcPr>
            <w:tcW w:w="630" w:type="dxa"/>
            <w:tcBorders>
              <w:bottom w:val="nil"/>
            </w:tcBorders>
            <w:vAlign w:val="bottom"/>
          </w:tcPr>
          <w:p w14:paraId="647EE2BA" w14:textId="77777777" w:rsidR="003B2C43" w:rsidRPr="00E83B58" w:rsidRDefault="003B2C43" w:rsidP="00CA6B7D">
            <w:pPr>
              <w:spacing w:line="240" w:lineRule="auto"/>
              <w:jc w:val="right"/>
              <w:rPr>
                <w:rFonts w:ascii="BrowalliaUPC" w:hAnsi="BrowalliaUPC" w:cs="BrowalliaUPC"/>
                <w:sz w:val="20"/>
                <w:szCs w:val="20"/>
              </w:rPr>
            </w:pPr>
          </w:p>
        </w:tc>
        <w:tc>
          <w:tcPr>
            <w:tcW w:w="708" w:type="dxa"/>
            <w:tcBorders>
              <w:bottom w:val="nil"/>
            </w:tcBorders>
            <w:vAlign w:val="bottom"/>
          </w:tcPr>
          <w:p w14:paraId="72CCEC48" w14:textId="77777777" w:rsidR="003B2C43" w:rsidRPr="00E83B58" w:rsidRDefault="003B2C43" w:rsidP="00CA6B7D">
            <w:pPr>
              <w:tabs>
                <w:tab w:val="clear" w:pos="227"/>
                <w:tab w:val="decimal" w:pos="252"/>
              </w:tabs>
              <w:spacing w:line="240" w:lineRule="auto"/>
              <w:jc w:val="right"/>
              <w:rPr>
                <w:rFonts w:ascii="BrowalliaUPC" w:hAnsi="BrowalliaUPC" w:cs="BrowalliaUPC"/>
                <w:sz w:val="20"/>
                <w:szCs w:val="20"/>
              </w:rPr>
            </w:pPr>
          </w:p>
        </w:tc>
        <w:tc>
          <w:tcPr>
            <w:tcW w:w="713" w:type="dxa"/>
            <w:tcBorders>
              <w:bottom w:val="nil"/>
            </w:tcBorders>
            <w:vAlign w:val="bottom"/>
          </w:tcPr>
          <w:p w14:paraId="3A9189E1" w14:textId="77777777" w:rsidR="003B2C43" w:rsidRPr="00E83B58" w:rsidRDefault="003B2C43" w:rsidP="00CA6B7D">
            <w:pPr>
              <w:tabs>
                <w:tab w:val="clear" w:pos="227"/>
                <w:tab w:val="decimal" w:pos="252"/>
              </w:tabs>
              <w:spacing w:line="240" w:lineRule="auto"/>
              <w:jc w:val="right"/>
              <w:rPr>
                <w:rFonts w:ascii="BrowalliaUPC" w:hAnsi="BrowalliaUPC" w:cs="BrowalliaUPC"/>
                <w:sz w:val="20"/>
                <w:szCs w:val="20"/>
              </w:rPr>
            </w:pPr>
          </w:p>
        </w:tc>
      </w:tr>
      <w:tr w:rsidR="00A1163A" w:rsidRPr="00E83B58" w14:paraId="6819290A" w14:textId="77777777" w:rsidTr="00A1163A">
        <w:tblPrEx>
          <w:tblBorders>
            <w:bottom w:val="single" w:sz="4" w:space="0" w:color="auto"/>
          </w:tblBorders>
        </w:tblPrEx>
        <w:tc>
          <w:tcPr>
            <w:tcW w:w="1842" w:type="dxa"/>
            <w:tcBorders>
              <w:bottom w:val="nil"/>
            </w:tcBorders>
          </w:tcPr>
          <w:p w14:paraId="0BE027B7" w14:textId="77777777" w:rsidR="00A1163A" w:rsidRPr="00E83B58" w:rsidRDefault="00A1163A" w:rsidP="00A1163A">
            <w:pPr>
              <w:pStyle w:val="ListParagraph"/>
              <w:numPr>
                <w:ilvl w:val="0"/>
                <w:numId w:val="20"/>
              </w:numPr>
              <w:tabs>
                <w:tab w:val="clear" w:pos="680"/>
                <w:tab w:val="clear" w:pos="907"/>
              </w:tabs>
              <w:spacing w:line="240" w:lineRule="auto"/>
              <w:ind w:left="453" w:right="-108" w:hanging="426"/>
              <w:rPr>
                <w:rFonts w:ascii="BrowalliaUPC" w:hAnsi="BrowalliaUPC" w:cs="BrowalliaUPC"/>
                <w:sz w:val="20"/>
                <w:szCs w:val="20"/>
                <w:cs/>
              </w:rPr>
            </w:pPr>
            <w:r w:rsidRPr="00E83B58">
              <w:rPr>
                <w:rFonts w:ascii="BrowalliaUPC" w:hAnsi="BrowalliaUPC" w:cs="BrowalliaUPC"/>
                <w:sz w:val="20"/>
                <w:szCs w:val="20"/>
                <w:cs/>
              </w:rPr>
              <w:t>ในประเทศ</w:t>
            </w:r>
          </w:p>
        </w:tc>
        <w:tc>
          <w:tcPr>
            <w:tcW w:w="993" w:type="dxa"/>
            <w:tcBorders>
              <w:bottom w:val="nil"/>
            </w:tcBorders>
            <w:vAlign w:val="bottom"/>
          </w:tcPr>
          <w:p w14:paraId="316048DC" w14:textId="517E8175" w:rsidR="00A1163A" w:rsidRPr="00326F22" w:rsidRDefault="00A1163A" w:rsidP="00A1163A">
            <w:pP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315 </w:t>
            </w:r>
          </w:p>
        </w:tc>
        <w:tc>
          <w:tcPr>
            <w:tcW w:w="992" w:type="dxa"/>
            <w:tcBorders>
              <w:bottom w:val="nil"/>
            </w:tcBorders>
            <w:vAlign w:val="bottom"/>
          </w:tcPr>
          <w:p w14:paraId="55D7EE4C" w14:textId="5198A3F3" w:rsidR="00A1163A" w:rsidRPr="00326F22" w:rsidRDefault="00A1163A" w:rsidP="00A1163A">
            <w:pP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346 </w:t>
            </w:r>
          </w:p>
        </w:tc>
        <w:tc>
          <w:tcPr>
            <w:tcW w:w="759" w:type="dxa"/>
            <w:tcBorders>
              <w:bottom w:val="nil"/>
            </w:tcBorders>
            <w:vAlign w:val="bottom"/>
          </w:tcPr>
          <w:p w14:paraId="57DDB34C" w14:textId="5498B9DA" w:rsidR="00A1163A" w:rsidRPr="00326F22" w:rsidRDefault="00A1163A" w:rsidP="00A1163A">
            <w:pP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1,081 </w:t>
            </w:r>
          </w:p>
        </w:tc>
        <w:tc>
          <w:tcPr>
            <w:tcW w:w="800" w:type="dxa"/>
            <w:tcBorders>
              <w:bottom w:val="nil"/>
            </w:tcBorders>
            <w:vAlign w:val="bottom"/>
          </w:tcPr>
          <w:p w14:paraId="6F3454B5" w14:textId="39E80DED" w:rsidR="00A1163A" w:rsidRPr="00326F22" w:rsidRDefault="00A1163A" w:rsidP="00A1163A">
            <w:pP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167 </w:t>
            </w:r>
          </w:p>
        </w:tc>
        <w:tc>
          <w:tcPr>
            <w:tcW w:w="709" w:type="dxa"/>
            <w:tcBorders>
              <w:bottom w:val="nil"/>
            </w:tcBorders>
            <w:vAlign w:val="bottom"/>
          </w:tcPr>
          <w:p w14:paraId="45A28563" w14:textId="386605CC" w:rsidR="00A1163A" w:rsidRPr="00326F22" w:rsidRDefault="00A1163A" w:rsidP="00A1163A">
            <w:pP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313 </w:t>
            </w:r>
          </w:p>
        </w:tc>
        <w:tc>
          <w:tcPr>
            <w:tcW w:w="709" w:type="dxa"/>
            <w:tcBorders>
              <w:bottom w:val="nil"/>
            </w:tcBorders>
            <w:vAlign w:val="bottom"/>
          </w:tcPr>
          <w:p w14:paraId="06E3F485" w14:textId="241B1AC8" w:rsidR="00A1163A" w:rsidRPr="00326F22" w:rsidRDefault="00A1163A" w:rsidP="00A1163A">
            <w:pP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330 </w:t>
            </w:r>
          </w:p>
        </w:tc>
        <w:tc>
          <w:tcPr>
            <w:tcW w:w="708" w:type="dxa"/>
            <w:tcBorders>
              <w:bottom w:val="nil"/>
            </w:tcBorders>
            <w:vAlign w:val="bottom"/>
          </w:tcPr>
          <w:p w14:paraId="722845B7" w14:textId="119A13F8" w:rsidR="00A1163A" w:rsidRPr="00326F22" w:rsidRDefault="00A1163A" w:rsidP="00A1163A">
            <w:pPr>
              <w:tabs>
                <w:tab w:val="clear" w:pos="4451"/>
                <w:tab w:val="left" w:pos="507"/>
              </w:tabs>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31 </w:t>
            </w:r>
          </w:p>
        </w:tc>
        <w:tc>
          <w:tcPr>
            <w:tcW w:w="709" w:type="dxa"/>
            <w:tcBorders>
              <w:bottom w:val="nil"/>
            </w:tcBorders>
            <w:vAlign w:val="bottom"/>
          </w:tcPr>
          <w:p w14:paraId="0E076E8D" w14:textId="7C903883" w:rsidR="00A1163A" w:rsidRPr="00326F22" w:rsidRDefault="00A1163A" w:rsidP="00A1163A">
            <w:pPr>
              <w:tabs>
                <w:tab w:val="clear" w:pos="4451"/>
                <w:tab w:val="left" w:pos="507"/>
              </w:tabs>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19 </w:t>
            </w:r>
          </w:p>
        </w:tc>
        <w:tc>
          <w:tcPr>
            <w:tcW w:w="802" w:type="dxa"/>
            <w:tcBorders>
              <w:bottom w:val="nil"/>
            </w:tcBorders>
            <w:vAlign w:val="bottom"/>
          </w:tcPr>
          <w:p w14:paraId="4E28CE72" w14:textId="2AFC1DA7" w:rsidR="00A1163A" w:rsidRPr="00326F22" w:rsidRDefault="00A1163A" w:rsidP="00A1163A">
            <w:pP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48 </w:t>
            </w:r>
          </w:p>
        </w:tc>
        <w:tc>
          <w:tcPr>
            <w:tcW w:w="757" w:type="dxa"/>
            <w:tcBorders>
              <w:bottom w:val="nil"/>
            </w:tcBorders>
            <w:vAlign w:val="bottom"/>
          </w:tcPr>
          <w:p w14:paraId="0E84C03C" w14:textId="785BDF6F" w:rsidR="00A1163A" w:rsidRPr="00326F22" w:rsidRDefault="00A1163A" w:rsidP="00A1163A">
            <w:pP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55 </w:t>
            </w:r>
          </w:p>
        </w:tc>
        <w:tc>
          <w:tcPr>
            <w:tcW w:w="709" w:type="dxa"/>
            <w:tcBorders>
              <w:bottom w:val="nil"/>
            </w:tcBorders>
            <w:vAlign w:val="bottom"/>
          </w:tcPr>
          <w:p w14:paraId="15CF88F4" w14:textId="31F31BB0" w:rsidR="00A1163A" w:rsidRPr="00326F22" w:rsidRDefault="00A1163A" w:rsidP="00A1163A">
            <w:pPr>
              <w:spacing w:line="240" w:lineRule="auto"/>
              <w:jc w:val="right"/>
              <w:rPr>
                <w:rFonts w:ascii="Browallia New" w:hAnsi="Browallia New" w:cs="Browallia New"/>
                <w:sz w:val="20"/>
                <w:szCs w:val="20"/>
              </w:rPr>
            </w:pPr>
            <w:r w:rsidRPr="00A1163A">
              <w:rPr>
                <w:rFonts w:ascii="Browallia New" w:hAnsi="Browallia New" w:cs="Browallia New"/>
                <w:sz w:val="20"/>
                <w:szCs w:val="20"/>
              </w:rPr>
              <w:t>2</w:t>
            </w:r>
            <w:r w:rsidR="00792645">
              <w:rPr>
                <w:rFonts w:ascii="Browallia New" w:hAnsi="Browallia New" w:cs="Browallia New"/>
                <w:sz w:val="20"/>
                <w:szCs w:val="20"/>
              </w:rPr>
              <w:t>7</w:t>
            </w:r>
            <w:r w:rsidRPr="00A1163A">
              <w:rPr>
                <w:rFonts w:ascii="Browallia New" w:hAnsi="Browallia New" w:cs="Browallia New"/>
                <w:sz w:val="20"/>
                <w:szCs w:val="20"/>
              </w:rPr>
              <w:t xml:space="preserve"> </w:t>
            </w:r>
          </w:p>
        </w:tc>
        <w:tc>
          <w:tcPr>
            <w:tcW w:w="709" w:type="dxa"/>
            <w:tcBorders>
              <w:bottom w:val="nil"/>
            </w:tcBorders>
            <w:vAlign w:val="bottom"/>
          </w:tcPr>
          <w:p w14:paraId="55C5B33C" w14:textId="513BE9D8" w:rsidR="00A1163A" w:rsidRPr="00326F22" w:rsidRDefault="00A1163A" w:rsidP="00A1163A">
            <w:pP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21 </w:t>
            </w:r>
          </w:p>
        </w:tc>
        <w:tc>
          <w:tcPr>
            <w:tcW w:w="596" w:type="dxa"/>
            <w:tcBorders>
              <w:bottom w:val="nil"/>
            </w:tcBorders>
            <w:vAlign w:val="bottom"/>
          </w:tcPr>
          <w:p w14:paraId="1C79E049" w14:textId="204980D3" w:rsidR="00A1163A" w:rsidRPr="00326F22" w:rsidRDefault="00A1163A" w:rsidP="00A1163A">
            <w:pP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(52)</w:t>
            </w:r>
          </w:p>
        </w:tc>
        <w:tc>
          <w:tcPr>
            <w:tcW w:w="630" w:type="dxa"/>
            <w:tcBorders>
              <w:bottom w:val="nil"/>
            </w:tcBorders>
            <w:vAlign w:val="bottom"/>
          </w:tcPr>
          <w:p w14:paraId="0A9E220C" w14:textId="486BF9C9" w:rsidR="00A1163A" w:rsidRPr="00326F22" w:rsidRDefault="00A1163A" w:rsidP="00A1163A">
            <w:pP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(40)</w:t>
            </w:r>
          </w:p>
        </w:tc>
        <w:tc>
          <w:tcPr>
            <w:tcW w:w="708" w:type="dxa"/>
            <w:tcBorders>
              <w:bottom w:val="nil"/>
            </w:tcBorders>
            <w:vAlign w:val="bottom"/>
          </w:tcPr>
          <w:p w14:paraId="6F8CCB72" w14:textId="23BBD149" w:rsidR="00A1163A" w:rsidRPr="00326F22" w:rsidRDefault="00A1163A" w:rsidP="00A1163A">
            <w:pPr>
              <w:tabs>
                <w:tab w:val="clear" w:pos="227"/>
                <w:tab w:val="decimal" w:pos="252"/>
              </w:tabs>
              <w:spacing w:line="240" w:lineRule="auto"/>
              <w:jc w:val="right"/>
              <w:rPr>
                <w:rFonts w:ascii="Browallia New" w:hAnsi="Browallia New" w:cs="Browallia New"/>
                <w:sz w:val="20"/>
                <w:szCs w:val="20"/>
              </w:rPr>
            </w:pPr>
            <w:r w:rsidRPr="00A1163A">
              <w:rPr>
                <w:rFonts w:ascii="Browallia New" w:hAnsi="Browallia New" w:cs="Browallia New"/>
                <w:sz w:val="20"/>
                <w:szCs w:val="20"/>
              </w:rPr>
              <w:t>1,76</w:t>
            </w:r>
            <w:r w:rsidR="002D2A1D">
              <w:rPr>
                <w:rFonts w:ascii="Browallia New" w:hAnsi="Browallia New" w:cs="Browallia New"/>
                <w:sz w:val="20"/>
                <w:szCs w:val="20"/>
              </w:rPr>
              <w:t>3</w:t>
            </w:r>
            <w:r w:rsidRPr="00A1163A">
              <w:rPr>
                <w:rFonts w:ascii="Browallia New" w:hAnsi="Browallia New" w:cs="Browallia New"/>
                <w:sz w:val="20"/>
                <w:szCs w:val="20"/>
              </w:rPr>
              <w:t xml:space="preserve"> </w:t>
            </w:r>
          </w:p>
        </w:tc>
        <w:tc>
          <w:tcPr>
            <w:tcW w:w="713" w:type="dxa"/>
            <w:tcBorders>
              <w:bottom w:val="nil"/>
            </w:tcBorders>
            <w:vAlign w:val="bottom"/>
          </w:tcPr>
          <w:p w14:paraId="0765D140" w14:textId="4F443CDD" w:rsidR="00A1163A" w:rsidRPr="00326F22" w:rsidRDefault="00A1163A" w:rsidP="00A1163A">
            <w:pPr>
              <w:tabs>
                <w:tab w:val="clear" w:pos="227"/>
                <w:tab w:val="decimal" w:pos="252"/>
              </w:tabs>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898 </w:t>
            </w:r>
          </w:p>
        </w:tc>
      </w:tr>
      <w:tr w:rsidR="00A1163A" w:rsidRPr="00E83B58" w14:paraId="3843F01B" w14:textId="77777777" w:rsidTr="00A1163A">
        <w:tblPrEx>
          <w:tblBorders>
            <w:bottom w:val="single" w:sz="4" w:space="0" w:color="auto"/>
          </w:tblBorders>
        </w:tblPrEx>
        <w:tc>
          <w:tcPr>
            <w:tcW w:w="1842" w:type="dxa"/>
            <w:tcBorders>
              <w:bottom w:val="nil"/>
            </w:tcBorders>
          </w:tcPr>
          <w:p w14:paraId="28484597" w14:textId="77777777" w:rsidR="00A1163A" w:rsidRPr="00E83B58" w:rsidRDefault="00A1163A" w:rsidP="00A1163A">
            <w:pPr>
              <w:pStyle w:val="ListParagraph"/>
              <w:numPr>
                <w:ilvl w:val="0"/>
                <w:numId w:val="20"/>
              </w:numPr>
              <w:tabs>
                <w:tab w:val="clear" w:pos="680"/>
                <w:tab w:val="clear" w:pos="907"/>
              </w:tabs>
              <w:spacing w:line="240" w:lineRule="auto"/>
              <w:ind w:left="453" w:right="-108" w:hanging="426"/>
              <w:rPr>
                <w:rFonts w:ascii="BrowalliaUPC" w:hAnsi="BrowalliaUPC" w:cs="BrowalliaUPC"/>
                <w:sz w:val="20"/>
                <w:szCs w:val="20"/>
              </w:rPr>
            </w:pPr>
            <w:r w:rsidRPr="00E83B58">
              <w:rPr>
                <w:rFonts w:ascii="BrowalliaUPC" w:hAnsi="BrowalliaUPC" w:cs="BrowalliaUPC"/>
                <w:sz w:val="20"/>
                <w:szCs w:val="20"/>
                <w:cs/>
              </w:rPr>
              <w:t>ต่างประเทศ</w:t>
            </w:r>
          </w:p>
        </w:tc>
        <w:tc>
          <w:tcPr>
            <w:tcW w:w="993" w:type="dxa"/>
            <w:tcBorders>
              <w:bottom w:val="nil"/>
            </w:tcBorders>
            <w:vAlign w:val="bottom"/>
          </w:tcPr>
          <w:p w14:paraId="77A28D57" w14:textId="1AC9876A" w:rsidR="00A1163A" w:rsidRPr="00326F22" w:rsidRDefault="00A1163A" w:rsidP="00A1163A">
            <w:pPr>
              <w:pBdr>
                <w:bottom w:val="single" w:sz="4"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30 </w:t>
            </w:r>
          </w:p>
        </w:tc>
        <w:tc>
          <w:tcPr>
            <w:tcW w:w="992" w:type="dxa"/>
            <w:tcBorders>
              <w:bottom w:val="nil"/>
            </w:tcBorders>
            <w:vAlign w:val="bottom"/>
          </w:tcPr>
          <w:p w14:paraId="32153A7E" w14:textId="002F54E1" w:rsidR="00A1163A" w:rsidRPr="00326F22" w:rsidRDefault="00A1163A" w:rsidP="00A1163A">
            <w:pPr>
              <w:pBdr>
                <w:bottom w:val="single" w:sz="4"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31 </w:t>
            </w:r>
          </w:p>
        </w:tc>
        <w:tc>
          <w:tcPr>
            <w:tcW w:w="759" w:type="dxa"/>
            <w:tcBorders>
              <w:bottom w:val="nil"/>
            </w:tcBorders>
            <w:vAlign w:val="bottom"/>
          </w:tcPr>
          <w:p w14:paraId="7371BF39" w14:textId="6007B921" w:rsidR="00A1163A" w:rsidRPr="00326F22" w:rsidRDefault="00A1163A" w:rsidP="00A1163A">
            <w:pPr>
              <w:pBdr>
                <w:bottom w:val="single" w:sz="4"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w:t>
            </w:r>
          </w:p>
        </w:tc>
        <w:tc>
          <w:tcPr>
            <w:tcW w:w="800" w:type="dxa"/>
            <w:tcBorders>
              <w:bottom w:val="nil"/>
            </w:tcBorders>
            <w:vAlign w:val="bottom"/>
          </w:tcPr>
          <w:p w14:paraId="6DC1EA89" w14:textId="166B08A1" w:rsidR="00A1163A" w:rsidRPr="00326F22" w:rsidRDefault="00A1163A" w:rsidP="00A1163A">
            <w:pPr>
              <w:pBdr>
                <w:bottom w:val="single" w:sz="4"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w:t>
            </w:r>
          </w:p>
        </w:tc>
        <w:tc>
          <w:tcPr>
            <w:tcW w:w="709" w:type="dxa"/>
            <w:tcBorders>
              <w:bottom w:val="nil"/>
            </w:tcBorders>
            <w:vAlign w:val="bottom"/>
          </w:tcPr>
          <w:p w14:paraId="434F7B49" w14:textId="556BF297" w:rsidR="00A1163A" w:rsidRPr="00326F22" w:rsidRDefault="00A1163A" w:rsidP="00A1163A">
            <w:pPr>
              <w:pBdr>
                <w:bottom w:val="single" w:sz="4"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w:t>
            </w:r>
          </w:p>
        </w:tc>
        <w:tc>
          <w:tcPr>
            <w:tcW w:w="709" w:type="dxa"/>
            <w:tcBorders>
              <w:bottom w:val="nil"/>
            </w:tcBorders>
            <w:vAlign w:val="bottom"/>
          </w:tcPr>
          <w:p w14:paraId="5B39808D" w14:textId="3EDF3DFA" w:rsidR="00A1163A" w:rsidRPr="00326F22" w:rsidRDefault="00A1163A" w:rsidP="00A1163A">
            <w:pPr>
              <w:pBdr>
                <w:bottom w:val="single" w:sz="4"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w:t>
            </w:r>
          </w:p>
        </w:tc>
        <w:tc>
          <w:tcPr>
            <w:tcW w:w="708" w:type="dxa"/>
            <w:tcBorders>
              <w:bottom w:val="nil"/>
            </w:tcBorders>
            <w:vAlign w:val="bottom"/>
          </w:tcPr>
          <w:p w14:paraId="480583AE" w14:textId="66D76B25" w:rsidR="00A1163A" w:rsidRPr="00326F22" w:rsidRDefault="00A1163A" w:rsidP="00A1163A">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w:t>
            </w:r>
          </w:p>
        </w:tc>
        <w:tc>
          <w:tcPr>
            <w:tcW w:w="709" w:type="dxa"/>
            <w:tcBorders>
              <w:bottom w:val="nil"/>
            </w:tcBorders>
            <w:vAlign w:val="bottom"/>
          </w:tcPr>
          <w:p w14:paraId="1699779D" w14:textId="43D4E7E2" w:rsidR="00A1163A" w:rsidRPr="00326F22" w:rsidRDefault="00A1163A" w:rsidP="00A1163A">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w:t>
            </w:r>
          </w:p>
        </w:tc>
        <w:tc>
          <w:tcPr>
            <w:tcW w:w="802" w:type="dxa"/>
            <w:tcBorders>
              <w:bottom w:val="nil"/>
            </w:tcBorders>
            <w:vAlign w:val="bottom"/>
          </w:tcPr>
          <w:p w14:paraId="188E8DDE" w14:textId="3EAD3B9E" w:rsidR="00A1163A" w:rsidRPr="00326F22" w:rsidRDefault="00A1163A" w:rsidP="00A1163A">
            <w:pPr>
              <w:pBdr>
                <w:bottom w:val="single" w:sz="4"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w:t>
            </w:r>
          </w:p>
        </w:tc>
        <w:tc>
          <w:tcPr>
            <w:tcW w:w="757" w:type="dxa"/>
            <w:tcBorders>
              <w:bottom w:val="nil"/>
            </w:tcBorders>
            <w:vAlign w:val="bottom"/>
          </w:tcPr>
          <w:p w14:paraId="2FE52A3B" w14:textId="77979B7C" w:rsidR="00A1163A" w:rsidRPr="00326F22" w:rsidRDefault="00A1163A" w:rsidP="00A1163A">
            <w:pPr>
              <w:pBdr>
                <w:bottom w:val="single" w:sz="4"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w:t>
            </w:r>
          </w:p>
        </w:tc>
        <w:tc>
          <w:tcPr>
            <w:tcW w:w="709" w:type="dxa"/>
            <w:tcBorders>
              <w:bottom w:val="nil"/>
            </w:tcBorders>
            <w:vAlign w:val="bottom"/>
          </w:tcPr>
          <w:p w14:paraId="0591F633" w14:textId="1FEC6BC8" w:rsidR="00A1163A" w:rsidRPr="00326F22" w:rsidRDefault="00792645" w:rsidP="00A1163A">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r w:rsidR="00A1163A" w:rsidRPr="00A1163A">
              <w:rPr>
                <w:rFonts w:ascii="Browallia New" w:hAnsi="Browallia New" w:cs="Browallia New"/>
                <w:sz w:val="20"/>
                <w:szCs w:val="20"/>
              </w:rPr>
              <w:t xml:space="preserve"> </w:t>
            </w:r>
          </w:p>
        </w:tc>
        <w:tc>
          <w:tcPr>
            <w:tcW w:w="709" w:type="dxa"/>
            <w:tcBorders>
              <w:bottom w:val="nil"/>
            </w:tcBorders>
            <w:vAlign w:val="bottom"/>
          </w:tcPr>
          <w:p w14:paraId="4B9EB10F" w14:textId="0286EA80" w:rsidR="00A1163A" w:rsidRPr="00326F22" w:rsidRDefault="00A1163A" w:rsidP="00A1163A">
            <w:pPr>
              <w:pBdr>
                <w:bottom w:val="single" w:sz="4"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w:t>
            </w:r>
          </w:p>
        </w:tc>
        <w:tc>
          <w:tcPr>
            <w:tcW w:w="596" w:type="dxa"/>
            <w:tcBorders>
              <w:bottom w:val="nil"/>
            </w:tcBorders>
            <w:vAlign w:val="bottom"/>
          </w:tcPr>
          <w:p w14:paraId="21FB5E93" w14:textId="255A8E50" w:rsidR="00A1163A" w:rsidRPr="00326F22" w:rsidRDefault="00A1163A" w:rsidP="00A1163A">
            <w:pPr>
              <w:pBdr>
                <w:bottom w:val="single" w:sz="4"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w:t>
            </w:r>
          </w:p>
        </w:tc>
        <w:tc>
          <w:tcPr>
            <w:tcW w:w="630" w:type="dxa"/>
            <w:tcBorders>
              <w:bottom w:val="nil"/>
            </w:tcBorders>
            <w:vAlign w:val="bottom"/>
          </w:tcPr>
          <w:p w14:paraId="4367E3E0" w14:textId="1804BAAE" w:rsidR="00A1163A" w:rsidRPr="00326F22" w:rsidRDefault="00A1163A" w:rsidP="00A1163A">
            <w:pPr>
              <w:pBdr>
                <w:bottom w:val="single" w:sz="4" w:space="1" w:color="auto"/>
              </w:pBdr>
              <w:tabs>
                <w:tab w:val="clear" w:pos="227"/>
                <w:tab w:val="clear" w:pos="454"/>
                <w:tab w:val="left" w:pos="109"/>
              </w:tabs>
              <w:spacing w:line="240" w:lineRule="auto"/>
              <w:ind w:right="-14"/>
              <w:jc w:val="right"/>
              <w:rPr>
                <w:rFonts w:ascii="Browallia New" w:hAnsi="Browallia New" w:cs="Browallia New"/>
                <w:sz w:val="20"/>
                <w:szCs w:val="20"/>
              </w:rPr>
            </w:pPr>
            <w:r w:rsidRPr="00A1163A">
              <w:rPr>
                <w:rFonts w:ascii="Browallia New" w:hAnsi="Browallia New" w:cs="Browallia New"/>
                <w:sz w:val="20"/>
                <w:szCs w:val="20"/>
              </w:rPr>
              <w:t xml:space="preserve">- </w:t>
            </w:r>
          </w:p>
        </w:tc>
        <w:tc>
          <w:tcPr>
            <w:tcW w:w="708" w:type="dxa"/>
            <w:tcBorders>
              <w:bottom w:val="nil"/>
            </w:tcBorders>
            <w:vAlign w:val="bottom"/>
          </w:tcPr>
          <w:p w14:paraId="039DE43E" w14:textId="1C2113EA" w:rsidR="00A1163A" w:rsidRPr="00326F22" w:rsidRDefault="00A1163A" w:rsidP="00A1163A">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1163A">
              <w:rPr>
                <w:rFonts w:ascii="Browallia New" w:hAnsi="Browallia New" w:cs="Browallia New"/>
                <w:sz w:val="20"/>
                <w:szCs w:val="20"/>
              </w:rPr>
              <w:t>3</w:t>
            </w:r>
            <w:r w:rsidR="002D2A1D">
              <w:rPr>
                <w:rFonts w:ascii="Browallia New" w:hAnsi="Browallia New" w:cs="Browallia New"/>
                <w:sz w:val="20"/>
                <w:szCs w:val="20"/>
              </w:rPr>
              <w:t>2</w:t>
            </w:r>
            <w:r w:rsidRPr="00A1163A">
              <w:rPr>
                <w:rFonts w:ascii="Browallia New" w:hAnsi="Browallia New" w:cs="Browallia New"/>
                <w:sz w:val="20"/>
                <w:szCs w:val="20"/>
              </w:rPr>
              <w:t xml:space="preserve"> </w:t>
            </w:r>
          </w:p>
        </w:tc>
        <w:tc>
          <w:tcPr>
            <w:tcW w:w="713" w:type="dxa"/>
            <w:tcBorders>
              <w:bottom w:val="nil"/>
            </w:tcBorders>
            <w:vAlign w:val="bottom"/>
          </w:tcPr>
          <w:p w14:paraId="5B49C629" w14:textId="07DFC03B" w:rsidR="00A1163A" w:rsidRPr="00326F22" w:rsidRDefault="00A1163A" w:rsidP="00A1163A">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31 </w:t>
            </w:r>
          </w:p>
        </w:tc>
      </w:tr>
      <w:tr w:rsidR="00A1163A" w:rsidRPr="00E83B58" w14:paraId="39E199A5" w14:textId="77777777" w:rsidTr="00A1163A">
        <w:tblPrEx>
          <w:tblBorders>
            <w:bottom w:val="single" w:sz="4" w:space="0" w:color="auto"/>
          </w:tblBorders>
        </w:tblPrEx>
        <w:tc>
          <w:tcPr>
            <w:tcW w:w="1842" w:type="dxa"/>
            <w:tcBorders>
              <w:bottom w:val="nil"/>
            </w:tcBorders>
          </w:tcPr>
          <w:p w14:paraId="215F1427" w14:textId="77777777" w:rsidR="00A1163A" w:rsidRPr="00E83B58" w:rsidRDefault="00A1163A" w:rsidP="00A1163A">
            <w:pPr>
              <w:spacing w:line="240" w:lineRule="auto"/>
              <w:ind w:right="-108"/>
              <w:rPr>
                <w:rFonts w:ascii="BrowalliaUPC" w:hAnsi="BrowalliaUPC" w:cs="BrowalliaUPC"/>
                <w:sz w:val="20"/>
                <w:szCs w:val="20"/>
                <w:cs/>
              </w:rPr>
            </w:pPr>
            <w:r w:rsidRPr="00E83B58">
              <w:rPr>
                <w:rFonts w:ascii="BrowalliaUPC" w:hAnsi="BrowalliaUPC" w:cs="BrowalliaUPC"/>
                <w:sz w:val="20"/>
                <w:szCs w:val="20"/>
                <w:cs/>
              </w:rPr>
              <w:t>รวม</w:t>
            </w:r>
          </w:p>
        </w:tc>
        <w:tc>
          <w:tcPr>
            <w:tcW w:w="993" w:type="dxa"/>
            <w:tcBorders>
              <w:bottom w:val="nil"/>
            </w:tcBorders>
            <w:vAlign w:val="bottom"/>
          </w:tcPr>
          <w:p w14:paraId="5794D590" w14:textId="40AF0625"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345 </w:t>
            </w:r>
          </w:p>
        </w:tc>
        <w:tc>
          <w:tcPr>
            <w:tcW w:w="992" w:type="dxa"/>
            <w:tcBorders>
              <w:bottom w:val="nil"/>
            </w:tcBorders>
            <w:vAlign w:val="bottom"/>
          </w:tcPr>
          <w:p w14:paraId="03D1D467" w14:textId="684180E5"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377 </w:t>
            </w:r>
          </w:p>
        </w:tc>
        <w:tc>
          <w:tcPr>
            <w:tcW w:w="759" w:type="dxa"/>
            <w:tcBorders>
              <w:bottom w:val="nil"/>
            </w:tcBorders>
            <w:vAlign w:val="bottom"/>
          </w:tcPr>
          <w:p w14:paraId="23CE13CA" w14:textId="71A081D6"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1,081 </w:t>
            </w:r>
          </w:p>
        </w:tc>
        <w:tc>
          <w:tcPr>
            <w:tcW w:w="800" w:type="dxa"/>
            <w:tcBorders>
              <w:bottom w:val="nil"/>
            </w:tcBorders>
            <w:vAlign w:val="bottom"/>
          </w:tcPr>
          <w:p w14:paraId="33D9F1D8" w14:textId="2336BF90"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167 </w:t>
            </w:r>
          </w:p>
        </w:tc>
        <w:tc>
          <w:tcPr>
            <w:tcW w:w="709" w:type="dxa"/>
            <w:tcBorders>
              <w:bottom w:val="nil"/>
            </w:tcBorders>
            <w:vAlign w:val="bottom"/>
          </w:tcPr>
          <w:p w14:paraId="4B1FAD8E" w14:textId="5ADB3425"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313 </w:t>
            </w:r>
          </w:p>
        </w:tc>
        <w:tc>
          <w:tcPr>
            <w:tcW w:w="709" w:type="dxa"/>
            <w:tcBorders>
              <w:bottom w:val="nil"/>
            </w:tcBorders>
            <w:vAlign w:val="bottom"/>
          </w:tcPr>
          <w:p w14:paraId="1952025F" w14:textId="15597910"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330 </w:t>
            </w:r>
          </w:p>
        </w:tc>
        <w:tc>
          <w:tcPr>
            <w:tcW w:w="708" w:type="dxa"/>
            <w:tcBorders>
              <w:bottom w:val="nil"/>
            </w:tcBorders>
            <w:vAlign w:val="bottom"/>
          </w:tcPr>
          <w:p w14:paraId="7A31AB8F" w14:textId="3FAAE2A6" w:rsidR="00A1163A" w:rsidRPr="00326F22" w:rsidRDefault="00A1163A" w:rsidP="00A1163A">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31 </w:t>
            </w:r>
          </w:p>
        </w:tc>
        <w:tc>
          <w:tcPr>
            <w:tcW w:w="709" w:type="dxa"/>
            <w:tcBorders>
              <w:bottom w:val="nil"/>
            </w:tcBorders>
            <w:vAlign w:val="bottom"/>
          </w:tcPr>
          <w:p w14:paraId="5E8F7DDD" w14:textId="59D0B153" w:rsidR="00A1163A" w:rsidRPr="00326F22" w:rsidRDefault="00A1163A" w:rsidP="00A1163A">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19 </w:t>
            </w:r>
          </w:p>
        </w:tc>
        <w:tc>
          <w:tcPr>
            <w:tcW w:w="802" w:type="dxa"/>
            <w:tcBorders>
              <w:bottom w:val="nil"/>
            </w:tcBorders>
            <w:vAlign w:val="bottom"/>
          </w:tcPr>
          <w:p w14:paraId="41DC7D4C" w14:textId="0D952A08"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48 </w:t>
            </w:r>
          </w:p>
        </w:tc>
        <w:tc>
          <w:tcPr>
            <w:tcW w:w="757" w:type="dxa"/>
            <w:tcBorders>
              <w:bottom w:val="nil"/>
            </w:tcBorders>
            <w:vAlign w:val="bottom"/>
          </w:tcPr>
          <w:p w14:paraId="42BFA9AC" w14:textId="0E34CF1F"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55 </w:t>
            </w:r>
          </w:p>
        </w:tc>
        <w:tc>
          <w:tcPr>
            <w:tcW w:w="709" w:type="dxa"/>
            <w:tcBorders>
              <w:bottom w:val="nil"/>
            </w:tcBorders>
            <w:vAlign w:val="bottom"/>
          </w:tcPr>
          <w:p w14:paraId="4DDCF5E3" w14:textId="47D9DD66"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29 </w:t>
            </w:r>
          </w:p>
        </w:tc>
        <w:tc>
          <w:tcPr>
            <w:tcW w:w="709" w:type="dxa"/>
            <w:tcBorders>
              <w:bottom w:val="nil"/>
            </w:tcBorders>
            <w:vAlign w:val="bottom"/>
          </w:tcPr>
          <w:p w14:paraId="30D1ED77" w14:textId="0CDEDA9D"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21 </w:t>
            </w:r>
          </w:p>
        </w:tc>
        <w:tc>
          <w:tcPr>
            <w:tcW w:w="596" w:type="dxa"/>
            <w:tcBorders>
              <w:bottom w:val="nil"/>
            </w:tcBorders>
            <w:vAlign w:val="bottom"/>
          </w:tcPr>
          <w:p w14:paraId="008FCC92" w14:textId="3063F5EC"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(52)</w:t>
            </w:r>
          </w:p>
        </w:tc>
        <w:tc>
          <w:tcPr>
            <w:tcW w:w="630" w:type="dxa"/>
            <w:tcBorders>
              <w:bottom w:val="nil"/>
            </w:tcBorders>
            <w:vAlign w:val="bottom"/>
          </w:tcPr>
          <w:p w14:paraId="27A7A474" w14:textId="3640B691"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(40)</w:t>
            </w:r>
          </w:p>
        </w:tc>
        <w:tc>
          <w:tcPr>
            <w:tcW w:w="708" w:type="dxa"/>
            <w:tcBorders>
              <w:bottom w:val="nil"/>
            </w:tcBorders>
            <w:vAlign w:val="bottom"/>
          </w:tcPr>
          <w:p w14:paraId="655CBE72" w14:textId="1A554715" w:rsidR="00A1163A" w:rsidRPr="00326F22" w:rsidRDefault="00A1163A" w:rsidP="00A1163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1,795 </w:t>
            </w:r>
          </w:p>
        </w:tc>
        <w:tc>
          <w:tcPr>
            <w:tcW w:w="713" w:type="dxa"/>
            <w:tcBorders>
              <w:bottom w:val="nil"/>
            </w:tcBorders>
            <w:vAlign w:val="bottom"/>
          </w:tcPr>
          <w:p w14:paraId="32030B9F" w14:textId="2DDE5806" w:rsidR="00A1163A" w:rsidRPr="00326F22" w:rsidRDefault="00A1163A" w:rsidP="00A1163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929 </w:t>
            </w:r>
          </w:p>
        </w:tc>
      </w:tr>
      <w:tr w:rsidR="00A1163A" w:rsidRPr="00E83B58" w14:paraId="76C02006" w14:textId="77777777" w:rsidTr="00A1163A">
        <w:tblPrEx>
          <w:tblBorders>
            <w:bottom w:val="single" w:sz="4" w:space="0" w:color="auto"/>
          </w:tblBorders>
        </w:tblPrEx>
        <w:tc>
          <w:tcPr>
            <w:tcW w:w="1842" w:type="dxa"/>
          </w:tcPr>
          <w:p w14:paraId="1ED02257" w14:textId="77777777" w:rsidR="00A1163A" w:rsidRPr="00E83B58" w:rsidRDefault="00A1163A" w:rsidP="00A1163A">
            <w:pPr>
              <w:spacing w:line="240" w:lineRule="auto"/>
              <w:ind w:right="-108"/>
              <w:rPr>
                <w:rFonts w:ascii="BrowalliaUPC" w:hAnsi="BrowalliaUPC" w:cs="BrowalliaUPC"/>
                <w:sz w:val="20"/>
                <w:szCs w:val="20"/>
                <w:cs/>
              </w:rPr>
            </w:pPr>
            <w:r w:rsidRPr="00E83B58">
              <w:rPr>
                <w:rFonts w:ascii="BrowalliaUPC" w:hAnsi="BrowalliaUPC" w:cs="BrowalliaUPC"/>
                <w:sz w:val="20"/>
                <w:szCs w:val="20"/>
                <w:cs/>
              </w:rPr>
              <w:t>กำไ</w:t>
            </w:r>
            <w:r>
              <w:rPr>
                <w:rFonts w:ascii="BrowalliaUPC" w:hAnsi="BrowalliaUPC" w:cs="BrowalliaUPC" w:hint="cs"/>
                <w:sz w:val="20"/>
                <w:szCs w:val="20"/>
                <w:cs/>
              </w:rPr>
              <w:t>ร</w:t>
            </w:r>
            <w:r w:rsidRPr="00E83B58">
              <w:rPr>
                <w:rFonts w:ascii="BrowalliaUPC" w:hAnsi="BrowalliaUPC" w:cs="BrowalliaUPC"/>
                <w:sz w:val="20"/>
                <w:szCs w:val="20"/>
                <w:cs/>
              </w:rPr>
              <w:t xml:space="preserve">ขั้นต้น </w:t>
            </w:r>
          </w:p>
        </w:tc>
        <w:tc>
          <w:tcPr>
            <w:tcW w:w="993" w:type="dxa"/>
            <w:tcBorders>
              <w:bottom w:val="nil"/>
            </w:tcBorders>
            <w:vAlign w:val="bottom"/>
          </w:tcPr>
          <w:p w14:paraId="31C21D74" w14:textId="25F74A55"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301 </w:t>
            </w:r>
          </w:p>
        </w:tc>
        <w:tc>
          <w:tcPr>
            <w:tcW w:w="992" w:type="dxa"/>
            <w:tcBorders>
              <w:bottom w:val="nil"/>
            </w:tcBorders>
            <w:vAlign w:val="bottom"/>
          </w:tcPr>
          <w:p w14:paraId="7EF0A74E" w14:textId="74BF6F85"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326 </w:t>
            </w:r>
          </w:p>
        </w:tc>
        <w:tc>
          <w:tcPr>
            <w:tcW w:w="759" w:type="dxa"/>
            <w:tcBorders>
              <w:bottom w:val="nil"/>
            </w:tcBorders>
            <w:vAlign w:val="bottom"/>
          </w:tcPr>
          <w:p w14:paraId="714F5611" w14:textId="74C500B9" w:rsidR="00A1163A" w:rsidRPr="00326F22" w:rsidRDefault="00792645" w:rsidP="00A1163A">
            <w:pPr>
              <w:pBdr>
                <w:bottom w:val="single" w:sz="12" w:space="1" w:color="auto"/>
              </w:pBdr>
              <w:spacing w:line="240" w:lineRule="auto"/>
              <w:jc w:val="right"/>
              <w:rPr>
                <w:rFonts w:ascii="Browallia New" w:hAnsi="Browallia New" w:cs="Browallia New"/>
                <w:sz w:val="20"/>
                <w:szCs w:val="20"/>
              </w:rPr>
            </w:pPr>
            <w:r w:rsidRPr="00792645">
              <w:rPr>
                <w:rFonts w:ascii="Browallia New" w:hAnsi="Browallia New" w:cs="Browallia New"/>
                <w:sz w:val="20"/>
                <w:szCs w:val="20"/>
              </w:rPr>
              <w:t>497</w:t>
            </w:r>
          </w:p>
        </w:tc>
        <w:tc>
          <w:tcPr>
            <w:tcW w:w="800" w:type="dxa"/>
            <w:tcBorders>
              <w:bottom w:val="nil"/>
            </w:tcBorders>
            <w:vAlign w:val="bottom"/>
          </w:tcPr>
          <w:p w14:paraId="0BA5B866" w14:textId="065FBE33"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62 </w:t>
            </w:r>
          </w:p>
        </w:tc>
        <w:tc>
          <w:tcPr>
            <w:tcW w:w="709" w:type="dxa"/>
            <w:tcBorders>
              <w:bottom w:val="nil"/>
            </w:tcBorders>
            <w:vAlign w:val="bottom"/>
          </w:tcPr>
          <w:p w14:paraId="6F9FDC05" w14:textId="237269D3"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13</w:t>
            </w:r>
            <w:r w:rsidR="00792645">
              <w:rPr>
                <w:rFonts w:ascii="Browallia New" w:hAnsi="Browallia New" w:cs="Browallia New"/>
                <w:sz w:val="20"/>
                <w:szCs w:val="20"/>
              </w:rPr>
              <w:t>6</w:t>
            </w:r>
            <w:r w:rsidRPr="00A1163A">
              <w:rPr>
                <w:rFonts w:ascii="Browallia New" w:hAnsi="Browallia New" w:cs="Browallia New"/>
                <w:sz w:val="20"/>
                <w:szCs w:val="20"/>
              </w:rPr>
              <w:t xml:space="preserve"> </w:t>
            </w:r>
          </w:p>
        </w:tc>
        <w:tc>
          <w:tcPr>
            <w:tcW w:w="709" w:type="dxa"/>
            <w:tcBorders>
              <w:bottom w:val="nil"/>
            </w:tcBorders>
            <w:vAlign w:val="bottom"/>
          </w:tcPr>
          <w:p w14:paraId="62C8AA25" w14:textId="24861B1A"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160 </w:t>
            </w:r>
          </w:p>
        </w:tc>
        <w:tc>
          <w:tcPr>
            <w:tcW w:w="708" w:type="dxa"/>
            <w:tcBorders>
              <w:bottom w:val="nil"/>
            </w:tcBorders>
            <w:vAlign w:val="bottom"/>
          </w:tcPr>
          <w:p w14:paraId="473430DF" w14:textId="510485A4" w:rsidR="00A1163A" w:rsidRPr="00326F22" w:rsidRDefault="00A1163A" w:rsidP="00A1163A">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11 </w:t>
            </w:r>
          </w:p>
        </w:tc>
        <w:tc>
          <w:tcPr>
            <w:tcW w:w="709" w:type="dxa"/>
            <w:tcBorders>
              <w:bottom w:val="nil"/>
            </w:tcBorders>
            <w:vAlign w:val="bottom"/>
          </w:tcPr>
          <w:p w14:paraId="3843B646" w14:textId="362FB065"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7 </w:t>
            </w:r>
          </w:p>
        </w:tc>
        <w:tc>
          <w:tcPr>
            <w:tcW w:w="802" w:type="dxa"/>
            <w:tcBorders>
              <w:bottom w:val="nil"/>
            </w:tcBorders>
            <w:vAlign w:val="bottom"/>
          </w:tcPr>
          <w:p w14:paraId="18B47E6A" w14:textId="1F0F6786"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8 </w:t>
            </w:r>
          </w:p>
        </w:tc>
        <w:tc>
          <w:tcPr>
            <w:tcW w:w="757" w:type="dxa"/>
            <w:tcBorders>
              <w:bottom w:val="nil"/>
            </w:tcBorders>
            <w:vAlign w:val="bottom"/>
          </w:tcPr>
          <w:p w14:paraId="5F6259F5" w14:textId="1AFAA178"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12 </w:t>
            </w:r>
          </w:p>
        </w:tc>
        <w:tc>
          <w:tcPr>
            <w:tcW w:w="709" w:type="dxa"/>
            <w:tcBorders>
              <w:bottom w:val="nil"/>
            </w:tcBorders>
            <w:vAlign w:val="bottom"/>
          </w:tcPr>
          <w:p w14:paraId="5B2207B6" w14:textId="694E8D16"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1</w:t>
            </w:r>
            <w:r w:rsidR="002D2A1D">
              <w:rPr>
                <w:rFonts w:ascii="Browallia New" w:hAnsi="Browallia New" w:cs="Browallia New"/>
                <w:sz w:val="20"/>
                <w:szCs w:val="20"/>
              </w:rPr>
              <w:t>7</w:t>
            </w:r>
            <w:r w:rsidRPr="00A1163A">
              <w:rPr>
                <w:rFonts w:ascii="Browallia New" w:hAnsi="Browallia New" w:cs="Browallia New"/>
                <w:sz w:val="20"/>
                <w:szCs w:val="20"/>
              </w:rPr>
              <w:t xml:space="preserve"> </w:t>
            </w:r>
          </w:p>
        </w:tc>
        <w:tc>
          <w:tcPr>
            <w:tcW w:w="709" w:type="dxa"/>
            <w:tcBorders>
              <w:bottom w:val="nil"/>
            </w:tcBorders>
            <w:vAlign w:val="bottom"/>
          </w:tcPr>
          <w:p w14:paraId="438EA6AF" w14:textId="5C756FA9"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15 </w:t>
            </w:r>
          </w:p>
        </w:tc>
        <w:tc>
          <w:tcPr>
            <w:tcW w:w="596" w:type="dxa"/>
            <w:tcBorders>
              <w:bottom w:val="nil"/>
            </w:tcBorders>
            <w:vAlign w:val="bottom"/>
          </w:tcPr>
          <w:p w14:paraId="529D720C" w14:textId="390B17FC" w:rsidR="00A1163A" w:rsidRPr="00326F22" w:rsidRDefault="00A1163A" w:rsidP="00A1163A">
            <w:pPr>
              <w:pBdr>
                <w:bottom w:val="single" w:sz="12" w:space="1" w:color="auto"/>
              </w:pBdr>
              <w:spacing w:line="240" w:lineRule="auto"/>
              <w:jc w:val="right"/>
              <w:rPr>
                <w:rFonts w:ascii="Browallia New" w:hAnsi="Browallia New" w:cs="Browallia New"/>
                <w:sz w:val="20"/>
                <w:szCs w:val="20"/>
                <w:cs/>
              </w:rPr>
            </w:pPr>
            <w:r w:rsidRPr="00A1163A">
              <w:rPr>
                <w:rFonts w:ascii="Browallia New" w:hAnsi="Browallia New" w:cs="Browallia New"/>
                <w:sz w:val="20"/>
                <w:szCs w:val="20"/>
              </w:rPr>
              <w:t xml:space="preserve"> (2</w:t>
            </w:r>
            <w:r w:rsidR="002D2A1D">
              <w:rPr>
                <w:rFonts w:ascii="Browallia New" w:hAnsi="Browallia New" w:cs="Browallia New"/>
                <w:sz w:val="20"/>
                <w:szCs w:val="20"/>
              </w:rPr>
              <w:t>1</w:t>
            </w:r>
            <w:r w:rsidRPr="00A1163A">
              <w:rPr>
                <w:rFonts w:ascii="Browallia New" w:hAnsi="Browallia New" w:cs="Browallia New"/>
                <w:sz w:val="20"/>
                <w:szCs w:val="20"/>
              </w:rPr>
              <w:t>)</w:t>
            </w:r>
          </w:p>
        </w:tc>
        <w:tc>
          <w:tcPr>
            <w:tcW w:w="630" w:type="dxa"/>
            <w:tcBorders>
              <w:bottom w:val="nil"/>
            </w:tcBorders>
            <w:vAlign w:val="bottom"/>
          </w:tcPr>
          <w:p w14:paraId="7D2D1477" w14:textId="6BA8B283"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 (23)</w:t>
            </w:r>
          </w:p>
        </w:tc>
        <w:tc>
          <w:tcPr>
            <w:tcW w:w="708" w:type="dxa"/>
            <w:tcBorders>
              <w:bottom w:val="nil"/>
            </w:tcBorders>
            <w:vAlign w:val="bottom"/>
          </w:tcPr>
          <w:p w14:paraId="45771ED4" w14:textId="49B5F5C1" w:rsidR="00A1163A" w:rsidRPr="00326F22" w:rsidRDefault="00A1163A" w:rsidP="00A1163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949 </w:t>
            </w:r>
          </w:p>
        </w:tc>
        <w:tc>
          <w:tcPr>
            <w:tcW w:w="713" w:type="dxa"/>
            <w:tcBorders>
              <w:bottom w:val="nil"/>
            </w:tcBorders>
            <w:vAlign w:val="bottom"/>
          </w:tcPr>
          <w:p w14:paraId="05E67FC3" w14:textId="45E3A7AF" w:rsidR="00A1163A" w:rsidRPr="00326F22" w:rsidRDefault="00A1163A" w:rsidP="00A1163A">
            <w:pPr>
              <w:pBdr>
                <w:bottom w:val="single" w:sz="12" w:space="1" w:color="auto"/>
              </w:pBdr>
              <w:spacing w:line="240" w:lineRule="auto"/>
              <w:jc w:val="right"/>
              <w:rPr>
                <w:rFonts w:ascii="Browallia New" w:hAnsi="Browallia New" w:cs="Browallia New"/>
                <w:sz w:val="20"/>
                <w:szCs w:val="20"/>
              </w:rPr>
            </w:pPr>
            <w:r w:rsidRPr="00A1163A">
              <w:rPr>
                <w:rFonts w:ascii="Browallia New" w:hAnsi="Browallia New" w:cs="Browallia New"/>
                <w:sz w:val="20"/>
                <w:szCs w:val="20"/>
              </w:rPr>
              <w:t xml:space="preserve">559 </w:t>
            </w:r>
          </w:p>
        </w:tc>
      </w:tr>
      <w:tr w:rsidR="003D49DB" w:rsidRPr="00E83B58" w14:paraId="4B82016F" w14:textId="77777777" w:rsidTr="00CA6B7D">
        <w:tblPrEx>
          <w:tblBorders>
            <w:bottom w:val="single" w:sz="4" w:space="0" w:color="auto"/>
          </w:tblBorders>
        </w:tblPrEx>
        <w:tc>
          <w:tcPr>
            <w:tcW w:w="1842" w:type="dxa"/>
          </w:tcPr>
          <w:p w14:paraId="43996B42" w14:textId="77777777" w:rsidR="003D49DB" w:rsidRPr="00E83B58" w:rsidRDefault="003D49DB" w:rsidP="003D49DB">
            <w:pPr>
              <w:spacing w:line="240" w:lineRule="auto"/>
              <w:ind w:right="-108"/>
              <w:rPr>
                <w:rFonts w:ascii="BrowalliaUPC" w:hAnsi="BrowalliaUPC" w:cs="BrowalliaUPC"/>
                <w:sz w:val="20"/>
                <w:szCs w:val="20"/>
                <w:cs/>
              </w:rPr>
            </w:pPr>
          </w:p>
        </w:tc>
        <w:tc>
          <w:tcPr>
            <w:tcW w:w="993" w:type="dxa"/>
            <w:tcBorders>
              <w:bottom w:val="nil"/>
            </w:tcBorders>
            <w:vAlign w:val="bottom"/>
          </w:tcPr>
          <w:p w14:paraId="6FB49E29" w14:textId="77777777" w:rsidR="003D49DB" w:rsidRPr="00E83B58" w:rsidRDefault="003D49DB" w:rsidP="003D49DB">
            <w:pPr>
              <w:spacing w:line="240" w:lineRule="auto"/>
              <w:jc w:val="right"/>
              <w:rPr>
                <w:rFonts w:ascii="BrowalliaUPC" w:hAnsi="BrowalliaUPC" w:cs="BrowalliaUPC"/>
                <w:sz w:val="20"/>
                <w:szCs w:val="20"/>
              </w:rPr>
            </w:pPr>
          </w:p>
        </w:tc>
        <w:tc>
          <w:tcPr>
            <w:tcW w:w="992" w:type="dxa"/>
            <w:tcBorders>
              <w:bottom w:val="nil"/>
            </w:tcBorders>
            <w:vAlign w:val="bottom"/>
          </w:tcPr>
          <w:p w14:paraId="7F248D44" w14:textId="77777777" w:rsidR="003D49DB" w:rsidRPr="00E83B58" w:rsidRDefault="003D49DB" w:rsidP="003D49DB">
            <w:pPr>
              <w:spacing w:line="240" w:lineRule="auto"/>
              <w:jc w:val="right"/>
              <w:rPr>
                <w:rFonts w:ascii="BrowalliaUPC" w:hAnsi="BrowalliaUPC" w:cs="BrowalliaUPC"/>
                <w:sz w:val="20"/>
                <w:szCs w:val="20"/>
              </w:rPr>
            </w:pPr>
          </w:p>
        </w:tc>
        <w:tc>
          <w:tcPr>
            <w:tcW w:w="759" w:type="dxa"/>
            <w:tcBorders>
              <w:bottom w:val="nil"/>
            </w:tcBorders>
          </w:tcPr>
          <w:p w14:paraId="384C6C01" w14:textId="77777777" w:rsidR="003D49DB" w:rsidRPr="00E83B58" w:rsidRDefault="003D49DB" w:rsidP="003D49DB">
            <w:pPr>
              <w:spacing w:line="240" w:lineRule="auto"/>
              <w:jc w:val="right"/>
              <w:rPr>
                <w:rFonts w:ascii="BrowalliaUPC" w:hAnsi="BrowalliaUPC" w:cs="BrowalliaUPC"/>
                <w:sz w:val="20"/>
                <w:szCs w:val="20"/>
              </w:rPr>
            </w:pPr>
          </w:p>
        </w:tc>
        <w:tc>
          <w:tcPr>
            <w:tcW w:w="800" w:type="dxa"/>
            <w:tcBorders>
              <w:bottom w:val="nil"/>
            </w:tcBorders>
          </w:tcPr>
          <w:p w14:paraId="66D83768"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vAlign w:val="bottom"/>
          </w:tcPr>
          <w:p w14:paraId="0FD270D8"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173FBCB4" w14:textId="77777777" w:rsidR="003D49DB" w:rsidRPr="00E83B58" w:rsidRDefault="003D49DB" w:rsidP="003D49DB">
            <w:pPr>
              <w:spacing w:line="240" w:lineRule="auto"/>
              <w:jc w:val="right"/>
              <w:rPr>
                <w:rFonts w:ascii="BrowalliaUPC" w:hAnsi="BrowalliaUPC" w:cs="BrowalliaUPC"/>
                <w:sz w:val="20"/>
                <w:szCs w:val="20"/>
              </w:rPr>
            </w:pPr>
          </w:p>
        </w:tc>
        <w:tc>
          <w:tcPr>
            <w:tcW w:w="708" w:type="dxa"/>
            <w:tcBorders>
              <w:bottom w:val="nil"/>
            </w:tcBorders>
          </w:tcPr>
          <w:p w14:paraId="0336FBA5" w14:textId="77777777" w:rsidR="003D49DB" w:rsidRPr="00E83B58" w:rsidRDefault="003D49DB" w:rsidP="003D49DB">
            <w:pPr>
              <w:spacing w:line="240" w:lineRule="auto"/>
              <w:jc w:val="right"/>
              <w:rPr>
                <w:rFonts w:ascii="BrowalliaUPC" w:hAnsi="BrowalliaUPC" w:cs="BrowalliaUPC"/>
                <w:sz w:val="20"/>
                <w:szCs w:val="20"/>
                <w:highlight w:val="yellow"/>
              </w:rPr>
            </w:pPr>
          </w:p>
        </w:tc>
        <w:tc>
          <w:tcPr>
            <w:tcW w:w="709" w:type="dxa"/>
            <w:tcBorders>
              <w:bottom w:val="nil"/>
            </w:tcBorders>
          </w:tcPr>
          <w:p w14:paraId="6F608988" w14:textId="77777777" w:rsidR="003D49DB" w:rsidRPr="00E83B58" w:rsidRDefault="003D49DB" w:rsidP="003D49DB">
            <w:pPr>
              <w:spacing w:line="240" w:lineRule="auto"/>
              <w:jc w:val="right"/>
              <w:rPr>
                <w:rFonts w:ascii="BrowalliaUPC" w:hAnsi="BrowalliaUPC" w:cs="BrowalliaUPC"/>
                <w:sz w:val="20"/>
                <w:szCs w:val="20"/>
              </w:rPr>
            </w:pPr>
          </w:p>
        </w:tc>
        <w:tc>
          <w:tcPr>
            <w:tcW w:w="802" w:type="dxa"/>
            <w:tcBorders>
              <w:bottom w:val="nil"/>
            </w:tcBorders>
          </w:tcPr>
          <w:p w14:paraId="65892722" w14:textId="77777777" w:rsidR="003D49DB" w:rsidRPr="00E83B58" w:rsidRDefault="003D49DB" w:rsidP="003D49DB">
            <w:pPr>
              <w:spacing w:line="240" w:lineRule="auto"/>
              <w:jc w:val="right"/>
              <w:rPr>
                <w:rFonts w:ascii="BrowalliaUPC" w:hAnsi="BrowalliaUPC" w:cs="BrowalliaUPC"/>
                <w:sz w:val="20"/>
                <w:szCs w:val="20"/>
              </w:rPr>
            </w:pPr>
          </w:p>
        </w:tc>
        <w:tc>
          <w:tcPr>
            <w:tcW w:w="757" w:type="dxa"/>
            <w:tcBorders>
              <w:bottom w:val="nil"/>
            </w:tcBorders>
          </w:tcPr>
          <w:p w14:paraId="59AF3684"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31CB46C3"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5E667464" w14:textId="77777777" w:rsidR="003D49DB" w:rsidRPr="00E83B58" w:rsidRDefault="003D49DB" w:rsidP="003D49DB">
            <w:pPr>
              <w:spacing w:line="240" w:lineRule="auto"/>
              <w:jc w:val="right"/>
              <w:rPr>
                <w:rFonts w:ascii="BrowalliaUPC" w:hAnsi="BrowalliaUPC" w:cs="BrowalliaUPC"/>
                <w:sz w:val="20"/>
                <w:szCs w:val="20"/>
              </w:rPr>
            </w:pPr>
          </w:p>
        </w:tc>
        <w:tc>
          <w:tcPr>
            <w:tcW w:w="596" w:type="dxa"/>
            <w:tcBorders>
              <w:bottom w:val="nil"/>
            </w:tcBorders>
          </w:tcPr>
          <w:p w14:paraId="1B8BFA18" w14:textId="77777777" w:rsidR="003D49DB" w:rsidRPr="00E83B58" w:rsidRDefault="003D49DB" w:rsidP="003D49DB">
            <w:pPr>
              <w:spacing w:line="240" w:lineRule="auto"/>
              <w:jc w:val="right"/>
              <w:rPr>
                <w:rFonts w:ascii="BrowalliaUPC" w:hAnsi="BrowalliaUPC" w:cs="BrowalliaUPC"/>
                <w:sz w:val="20"/>
                <w:szCs w:val="20"/>
              </w:rPr>
            </w:pPr>
          </w:p>
        </w:tc>
        <w:tc>
          <w:tcPr>
            <w:tcW w:w="630" w:type="dxa"/>
            <w:tcBorders>
              <w:bottom w:val="nil"/>
            </w:tcBorders>
          </w:tcPr>
          <w:p w14:paraId="6406356C" w14:textId="77777777" w:rsidR="003D49DB" w:rsidRPr="00E83B58" w:rsidRDefault="003D49DB" w:rsidP="003D49DB">
            <w:pPr>
              <w:spacing w:line="240" w:lineRule="auto"/>
              <w:jc w:val="right"/>
              <w:rPr>
                <w:rFonts w:ascii="BrowalliaUPC" w:hAnsi="BrowalliaUPC" w:cs="BrowalliaUPC"/>
                <w:sz w:val="20"/>
                <w:szCs w:val="20"/>
              </w:rPr>
            </w:pPr>
          </w:p>
        </w:tc>
        <w:tc>
          <w:tcPr>
            <w:tcW w:w="708" w:type="dxa"/>
            <w:tcBorders>
              <w:bottom w:val="nil"/>
            </w:tcBorders>
          </w:tcPr>
          <w:p w14:paraId="5D3C4DBE" w14:textId="77777777" w:rsidR="003D49DB" w:rsidRPr="00E83B58" w:rsidRDefault="003D49DB" w:rsidP="003D49DB">
            <w:pPr>
              <w:spacing w:line="240" w:lineRule="auto"/>
              <w:jc w:val="right"/>
              <w:rPr>
                <w:rFonts w:ascii="BrowalliaUPC" w:hAnsi="BrowalliaUPC" w:cs="BrowalliaUPC"/>
                <w:sz w:val="20"/>
                <w:szCs w:val="20"/>
              </w:rPr>
            </w:pPr>
          </w:p>
        </w:tc>
        <w:tc>
          <w:tcPr>
            <w:tcW w:w="713" w:type="dxa"/>
            <w:tcBorders>
              <w:bottom w:val="nil"/>
            </w:tcBorders>
          </w:tcPr>
          <w:p w14:paraId="6D7F663C" w14:textId="77777777" w:rsidR="003D49DB" w:rsidRPr="00E83B58" w:rsidRDefault="003D49DB" w:rsidP="003D49DB">
            <w:pPr>
              <w:spacing w:line="240" w:lineRule="auto"/>
              <w:jc w:val="right"/>
              <w:rPr>
                <w:rFonts w:ascii="BrowalliaUPC" w:hAnsi="BrowalliaUPC" w:cs="BrowalliaUPC"/>
                <w:sz w:val="20"/>
                <w:szCs w:val="20"/>
              </w:rPr>
            </w:pPr>
          </w:p>
        </w:tc>
      </w:tr>
      <w:tr w:rsidR="003D49DB" w:rsidRPr="00E83B58" w14:paraId="2D1B5CAA" w14:textId="77777777" w:rsidTr="00CA6B7D">
        <w:tblPrEx>
          <w:tblBorders>
            <w:bottom w:val="single" w:sz="4" w:space="0" w:color="auto"/>
          </w:tblBorders>
        </w:tblPrEx>
        <w:tc>
          <w:tcPr>
            <w:tcW w:w="1842" w:type="dxa"/>
            <w:tcBorders>
              <w:top w:val="nil"/>
            </w:tcBorders>
          </w:tcPr>
          <w:p w14:paraId="3F2CE6AF" w14:textId="77777777" w:rsidR="003D49DB" w:rsidRPr="00E83B58" w:rsidRDefault="003D49DB" w:rsidP="003D49DB">
            <w:pPr>
              <w:spacing w:line="240" w:lineRule="auto"/>
              <w:ind w:right="-108"/>
              <w:rPr>
                <w:rFonts w:ascii="BrowalliaUPC" w:hAnsi="BrowalliaUPC" w:cs="BrowalliaUPC"/>
                <w:sz w:val="20"/>
                <w:szCs w:val="20"/>
                <w:highlight w:val="yellow"/>
                <w:cs/>
              </w:rPr>
            </w:pPr>
            <w:r w:rsidRPr="00E83B58">
              <w:rPr>
                <w:rFonts w:ascii="BrowalliaUPC" w:hAnsi="BrowalliaUPC" w:cs="BrowalliaUPC"/>
                <w:sz w:val="20"/>
                <w:szCs w:val="20"/>
                <w:cs/>
              </w:rPr>
              <w:t>รายได้แยกตามการรับรู้รายได้</w:t>
            </w:r>
          </w:p>
        </w:tc>
        <w:tc>
          <w:tcPr>
            <w:tcW w:w="993" w:type="dxa"/>
            <w:tcBorders>
              <w:top w:val="nil"/>
            </w:tcBorders>
            <w:vAlign w:val="bottom"/>
          </w:tcPr>
          <w:p w14:paraId="389AAB14" w14:textId="77777777" w:rsidR="003D49DB" w:rsidRPr="00E83B58" w:rsidRDefault="003D49DB" w:rsidP="003D49DB">
            <w:pPr>
              <w:spacing w:line="240" w:lineRule="auto"/>
              <w:jc w:val="right"/>
              <w:rPr>
                <w:rFonts w:ascii="BrowalliaUPC" w:hAnsi="BrowalliaUPC" w:cs="BrowalliaUPC"/>
                <w:sz w:val="20"/>
                <w:szCs w:val="20"/>
                <w:highlight w:val="yellow"/>
              </w:rPr>
            </w:pPr>
          </w:p>
        </w:tc>
        <w:tc>
          <w:tcPr>
            <w:tcW w:w="992" w:type="dxa"/>
            <w:tcBorders>
              <w:top w:val="nil"/>
            </w:tcBorders>
            <w:vAlign w:val="bottom"/>
          </w:tcPr>
          <w:p w14:paraId="20A20080" w14:textId="77777777" w:rsidR="003D49DB" w:rsidRPr="00E83B58" w:rsidRDefault="003D49DB" w:rsidP="003D49DB">
            <w:pPr>
              <w:spacing w:line="240" w:lineRule="auto"/>
              <w:jc w:val="right"/>
              <w:rPr>
                <w:rFonts w:ascii="BrowalliaUPC" w:hAnsi="BrowalliaUPC" w:cs="BrowalliaUPC"/>
                <w:sz w:val="20"/>
                <w:szCs w:val="20"/>
                <w:highlight w:val="yellow"/>
              </w:rPr>
            </w:pPr>
          </w:p>
        </w:tc>
        <w:tc>
          <w:tcPr>
            <w:tcW w:w="759" w:type="dxa"/>
            <w:tcBorders>
              <w:top w:val="nil"/>
            </w:tcBorders>
          </w:tcPr>
          <w:p w14:paraId="01F9E700" w14:textId="77777777" w:rsidR="003D49DB" w:rsidRPr="00E83B58" w:rsidRDefault="003D49DB" w:rsidP="003D49DB">
            <w:pPr>
              <w:spacing w:line="240" w:lineRule="auto"/>
              <w:jc w:val="right"/>
              <w:rPr>
                <w:rFonts w:ascii="BrowalliaUPC" w:hAnsi="BrowalliaUPC" w:cs="BrowalliaUPC"/>
                <w:sz w:val="20"/>
                <w:szCs w:val="20"/>
                <w:highlight w:val="yellow"/>
              </w:rPr>
            </w:pPr>
          </w:p>
        </w:tc>
        <w:tc>
          <w:tcPr>
            <w:tcW w:w="800" w:type="dxa"/>
            <w:tcBorders>
              <w:top w:val="nil"/>
            </w:tcBorders>
          </w:tcPr>
          <w:p w14:paraId="6B1F9CD3" w14:textId="77777777" w:rsidR="003D49DB" w:rsidRPr="00E83B58" w:rsidRDefault="003D49DB" w:rsidP="003D49DB">
            <w:pPr>
              <w:spacing w:line="240" w:lineRule="auto"/>
              <w:jc w:val="right"/>
              <w:rPr>
                <w:rFonts w:ascii="BrowalliaUPC" w:hAnsi="BrowalliaUPC" w:cs="BrowalliaUPC"/>
                <w:sz w:val="20"/>
                <w:szCs w:val="20"/>
                <w:highlight w:val="yellow"/>
              </w:rPr>
            </w:pPr>
          </w:p>
        </w:tc>
        <w:tc>
          <w:tcPr>
            <w:tcW w:w="709" w:type="dxa"/>
            <w:tcBorders>
              <w:top w:val="nil"/>
            </w:tcBorders>
            <w:vAlign w:val="bottom"/>
          </w:tcPr>
          <w:p w14:paraId="36D042D7" w14:textId="77777777" w:rsidR="003D49DB" w:rsidRPr="00E83B58" w:rsidRDefault="003D49DB" w:rsidP="003D49DB">
            <w:pPr>
              <w:spacing w:line="240" w:lineRule="auto"/>
              <w:jc w:val="right"/>
              <w:rPr>
                <w:rFonts w:ascii="BrowalliaUPC" w:hAnsi="BrowalliaUPC" w:cs="BrowalliaUPC"/>
                <w:sz w:val="20"/>
                <w:szCs w:val="20"/>
                <w:highlight w:val="yellow"/>
              </w:rPr>
            </w:pPr>
          </w:p>
        </w:tc>
        <w:tc>
          <w:tcPr>
            <w:tcW w:w="709" w:type="dxa"/>
            <w:tcBorders>
              <w:top w:val="nil"/>
            </w:tcBorders>
          </w:tcPr>
          <w:p w14:paraId="6EA10A25" w14:textId="77777777" w:rsidR="003D49DB" w:rsidRPr="00E83B58" w:rsidRDefault="003D49DB" w:rsidP="003D49DB">
            <w:pPr>
              <w:spacing w:line="240" w:lineRule="auto"/>
              <w:jc w:val="right"/>
              <w:rPr>
                <w:rFonts w:ascii="BrowalliaUPC" w:hAnsi="BrowalliaUPC" w:cs="BrowalliaUPC"/>
                <w:sz w:val="20"/>
                <w:szCs w:val="20"/>
                <w:highlight w:val="yellow"/>
              </w:rPr>
            </w:pPr>
          </w:p>
        </w:tc>
        <w:tc>
          <w:tcPr>
            <w:tcW w:w="708" w:type="dxa"/>
            <w:tcBorders>
              <w:top w:val="nil"/>
            </w:tcBorders>
          </w:tcPr>
          <w:p w14:paraId="330F17B1" w14:textId="77777777" w:rsidR="003D49DB" w:rsidRPr="00E83B58" w:rsidRDefault="003D49DB" w:rsidP="003D49DB">
            <w:pPr>
              <w:spacing w:line="240" w:lineRule="auto"/>
              <w:jc w:val="right"/>
              <w:rPr>
                <w:rFonts w:ascii="BrowalliaUPC" w:hAnsi="BrowalliaUPC" w:cs="BrowalliaUPC"/>
                <w:sz w:val="20"/>
                <w:szCs w:val="20"/>
                <w:highlight w:val="yellow"/>
              </w:rPr>
            </w:pPr>
          </w:p>
        </w:tc>
        <w:tc>
          <w:tcPr>
            <w:tcW w:w="709" w:type="dxa"/>
            <w:tcBorders>
              <w:top w:val="nil"/>
            </w:tcBorders>
          </w:tcPr>
          <w:p w14:paraId="650CAAA7" w14:textId="77777777" w:rsidR="003D49DB" w:rsidRPr="00E83B58" w:rsidRDefault="003D49DB" w:rsidP="003D49DB">
            <w:pPr>
              <w:spacing w:line="240" w:lineRule="auto"/>
              <w:jc w:val="right"/>
              <w:rPr>
                <w:rFonts w:ascii="BrowalliaUPC" w:hAnsi="BrowalliaUPC" w:cs="BrowalliaUPC"/>
                <w:sz w:val="20"/>
                <w:szCs w:val="20"/>
                <w:highlight w:val="yellow"/>
              </w:rPr>
            </w:pPr>
          </w:p>
        </w:tc>
        <w:tc>
          <w:tcPr>
            <w:tcW w:w="802" w:type="dxa"/>
            <w:tcBorders>
              <w:top w:val="nil"/>
            </w:tcBorders>
          </w:tcPr>
          <w:p w14:paraId="31FBC234" w14:textId="77777777" w:rsidR="003D49DB" w:rsidRPr="00E83B58" w:rsidRDefault="003D49DB" w:rsidP="003D49DB">
            <w:pPr>
              <w:spacing w:line="240" w:lineRule="auto"/>
              <w:jc w:val="right"/>
              <w:rPr>
                <w:rFonts w:ascii="BrowalliaUPC" w:hAnsi="BrowalliaUPC" w:cs="BrowalliaUPC"/>
                <w:sz w:val="20"/>
                <w:szCs w:val="20"/>
                <w:highlight w:val="yellow"/>
              </w:rPr>
            </w:pPr>
          </w:p>
        </w:tc>
        <w:tc>
          <w:tcPr>
            <w:tcW w:w="757" w:type="dxa"/>
            <w:tcBorders>
              <w:top w:val="nil"/>
            </w:tcBorders>
          </w:tcPr>
          <w:p w14:paraId="22561032" w14:textId="77777777" w:rsidR="003D49DB" w:rsidRPr="00E83B58" w:rsidRDefault="003D49DB" w:rsidP="003D49DB">
            <w:pPr>
              <w:spacing w:line="240" w:lineRule="auto"/>
              <w:jc w:val="right"/>
              <w:rPr>
                <w:rFonts w:ascii="BrowalliaUPC" w:hAnsi="BrowalliaUPC" w:cs="BrowalliaUPC"/>
                <w:sz w:val="20"/>
                <w:szCs w:val="20"/>
                <w:highlight w:val="yellow"/>
              </w:rPr>
            </w:pPr>
          </w:p>
        </w:tc>
        <w:tc>
          <w:tcPr>
            <w:tcW w:w="709" w:type="dxa"/>
            <w:tcBorders>
              <w:top w:val="nil"/>
            </w:tcBorders>
          </w:tcPr>
          <w:p w14:paraId="5AB816B1" w14:textId="77777777" w:rsidR="003D49DB" w:rsidRPr="00E83B58" w:rsidRDefault="003D49DB" w:rsidP="003D49DB">
            <w:pPr>
              <w:spacing w:line="240" w:lineRule="auto"/>
              <w:jc w:val="right"/>
              <w:rPr>
                <w:rFonts w:ascii="BrowalliaUPC" w:hAnsi="BrowalliaUPC" w:cs="BrowalliaUPC"/>
                <w:sz w:val="20"/>
                <w:szCs w:val="20"/>
                <w:highlight w:val="yellow"/>
              </w:rPr>
            </w:pPr>
          </w:p>
        </w:tc>
        <w:tc>
          <w:tcPr>
            <w:tcW w:w="709" w:type="dxa"/>
            <w:tcBorders>
              <w:top w:val="nil"/>
            </w:tcBorders>
          </w:tcPr>
          <w:p w14:paraId="634B7DE8" w14:textId="77777777" w:rsidR="003D49DB" w:rsidRPr="00E83B58" w:rsidRDefault="003D49DB" w:rsidP="003D49DB">
            <w:pPr>
              <w:spacing w:line="240" w:lineRule="auto"/>
              <w:jc w:val="right"/>
              <w:rPr>
                <w:rFonts w:ascii="BrowalliaUPC" w:hAnsi="BrowalliaUPC" w:cs="BrowalliaUPC"/>
                <w:sz w:val="20"/>
                <w:szCs w:val="20"/>
                <w:highlight w:val="yellow"/>
              </w:rPr>
            </w:pPr>
          </w:p>
        </w:tc>
        <w:tc>
          <w:tcPr>
            <w:tcW w:w="596" w:type="dxa"/>
            <w:tcBorders>
              <w:top w:val="nil"/>
            </w:tcBorders>
          </w:tcPr>
          <w:p w14:paraId="622A25EA" w14:textId="77777777" w:rsidR="003D49DB" w:rsidRPr="00E83B58" w:rsidRDefault="003D49DB" w:rsidP="003D49DB">
            <w:pPr>
              <w:spacing w:line="240" w:lineRule="auto"/>
              <w:jc w:val="right"/>
              <w:rPr>
                <w:rFonts w:ascii="BrowalliaUPC" w:hAnsi="BrowalliaUPC" w:cs="BrowalliaUPC"/>
                <w:sz w:val="20"/>
                <w:szCs w:val="20"/>
                <w:highlight w:val="yellow"/>
              </w:rPr>
            </w:pPr>
          </w:p>
        </w:tc>
        <w:tc>
          <w:tcPr>
            <w:tcW w:w="630" w:type="dxa"/>
            <w:tcBorders>
              <w:top w:val="nil"/>
            </w:tcBorders>
          </w:tcPr>
          <w:p w14:paraId="05FD6CC9" w14:textId="77777777" w:rsidR="003D49DB" w:rsidRPr="00E83B58" w:rsidRDefault="003D49DB" w:rsidP="003D49DB">
            <w:pPr>
              <w:spacing w:line="240" w:lineRule="auto"/>
              <w:jc w:val="right"/>
              <w:rPr>
                <w:rFonts w:ascii="BrowalliaUPC" w:hAnsi="BrowalliaUPC" w:cs="BrowalliaUPC"/>
                <w:sz w:val="20"/>
                <w:szCs w:val="20"/>
                <w:highlight w:val="yellow"/>
              </w:rPr>
            </w:pPr>
          </w:p>
        </w:tc>
        <w:tc>
          <w:tcPr>
            <w:tcW w:w="708" w:type="dxa"/>
            <w:tcBorders>
              <w:top w:val="nil"/>
            </w:tcBorders>
          </w:tcPr>
          <w:p w14:paraId="66430846" w14:textId="77777777" w:rsidR="003D49DB" w:rsidRPr="00E83B58" w:rsidRDefault="003D49DB" w:rsidP="003D49DB">
            <w:pPr>
              <w:spacing w:line="240" w:lineRule="auto"/>
              <w:jc w:val="right"/>
              <w:rPr>
                <w:rFonts w:ascii="BrowalliaUPC" w:hAnsi="BrowalliaUPC" w:cs="BrowalliaUPC"/>
                <w:sz w:val="20"/>
                <w:szCs w:val="20"/>
                <w:highlight w:val="yellow"/>
              </w:rPr>
            </w:pPr>
          </w:p>
        </w:tc>
        <w:tc>
          <w:tcPr>
            <w:tcW w:w="713" w:type="dxa"/>
            <w:tcBorders>
              <w:top w:val="nil"/>
            </w:tcBorders>
          </w:tcPr>
          <w:p w14:paraId="34A15A8B" w14:textId="77777777" w:rsidR="003D49DB" w:rsidRPr="00E83B58" w:rsidRDefault="003D49DB" w:rsidP="003D49DB">
            <w:pPr>
              <w:spacing w:line="240" w:lineRule="auto"/>
              <w:jc w:val="right"/>
              <w:rPr>
                <w:rFonts w:ascii="BrowalliaUPC" w:hAnsi="BrowalliaUPC" w:cs="BrowalliaUPC"/>
                <w:sz w:val="20"/>
                <w:szCs w:val="20"/>
                <w:highlight w:val="yellow"/>
              </w:rPr>
            </w:pPr>
          </w:p>
        </w:tc>
      </w:tr>
      <w:tr w:rsidR="00826F78" w:rsidRPr="00E83B58" w14:paraId="599661D0" w14:textId="77777777" w:rsidTr="00826F78">
        <w:tblPrEx>
          <w:tblBorders>
            <w:bottom w:val="single" w:sz="4" w:space="0" w:color="auto"/>
          </w:tblBorders>
        </w:tblPrEx>
        <w:tc>
          <w:tcPr>
            <w:tcW w:w="1842" w:type="dxa"/>
            <w:tcBorders>
              <w:top w:val="nil"/>
            </w:tcBorders>
          </w:tcPr>
          <w:p w14:paraId="0DBEBB41" w14:textId="77777777" w:rsidR="00826F78" w:rsidRPr="00E83B58" w:rsidRDefault="00826F78" w:rsidP="00826F78">
            <w:pPr>
              <w:pStyle w:val="ListParagraph"/>
              <w:numPr>
                <w:ilvl w:val="0"/>
                <w:numId w:val="20"/>
              </w:numPr>
              <w:tabs>
                <w:tab w:val="clear" w:pos="680"/>
                <w:tab w:val="clear" w:pos="907"/>
              </w:tabs>
              <w:spacing w:line="240" w:lineRule="auto"/>
              <w:ind w:left="453" w:right="-108" w:hanging="426"/>
              <w:rPr>
                <w:rFonts w:ascii="BrowalliaUPC" w:hAnsi="BrowalliaUPC" w:cs="BrowalliaUPC"/>
                <w:sz w:val="20"/>
                <w:szCs w:val="20"/>
                <w:cs/>
              </w:rPr>
            </w:pPr>
            <w:r w:rsidRPr="00E83B58">
              <w:rPr>
                <w:rFonts w:ascii="BrowalliaUPC" w:hAnsi="BrowalliaUPC" w:cs="BrowalliaUPC"/>
                <w:sz w:val="20"/>
                <w:szCs w:val="20"/>
                <w:cs/>
              </w:rPr>
              <w:t>ณ เวลาใดเวลาหนึ่ง</w:t>
            </w:r>
          </w:p>
        </w:tc>
        <w:tc>
          <w:tcPr>
            <w:tcW w:w="993" w:type="dxa"/>
            <w:tcBorders>
              <w:top w:val="nil"/>
            </w:tcBorders>
            <w:vAlign w:val="bottom"/>
          </w:tcPr>
          <w:p w14:paraId="692269C1" w14:textId="7D8B8709" w:rsidR="00826F78" w:rsidRPr="00EE76BD" w:rsidRDefault="00826F78" w:rsidP="00826F78">
            <w:pP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 </w:t>
            </w:r>
          </w:p>
        </w:tc>
        <w:tc>
          <w:tcPr>
            <w:tcW w:w="992" w:type="dxa"/>
            <w:tcBorders>
              <w:top w:val="nil"/>
            </w:tcBorders>
            <w:vAlign w:val="bottom"/>
          </w:tcPr>
          <w:p w14:paraId="683FF358" w14:textId="6CC84D3E" w:rsidR="00826F78" w:rsidRPr="00EE76BD" w:rsidRDefault="00826F78" w:rsidP="00826F78">
            <w:pP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 </w:t>
            </w:r>
          </w:p>
        </w:tc>
        <w:tc>
          <w:tcPr>
            <w:tcW w:w="759" w:type="dxa"/>
            <w:tcBorders>
              <w:top w:val="nil"/>
            </w:tcBorders>
            <w:vAlign w:val="bottom"/>
          </w:tcPr>
          <w:p w14:paraId="786755D3" w14:textId="327E64D9" w:rsidR="00826F78" w:rsidRPr="00EE76BD" w:rsidRDefault="00826F78" w:rsidP="00826F78">
            <w:pP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1,081 </w:t>
            </w:r>
          </w:p>
        </w:tc>
        <w:tc>
          <w:tcPr>
            <w:tcW w:w="800" w:type="dxa"/>
            <w:tcBorders>
              <w:top w:val="nil"/>
            </w:tcBorders>
            <w:vAlign w:val="bottom"/>
          </w:tcPr>
          <w:p w14:paraId="2F547E35" w14:textId="7DD603FD" w:rsidR="00826F78" w:rsidRPr="00EE76BD" w:rsidRDefault="00826F78" w:rsidP="00826F78">
            <w:pP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167 </w:t>
            </w:r>
          </w:p>
        </w:tc>
        <w:tc>
          <w:tcPr>
            <w:tcW w:w="709" w:type="dxa"/>
            <w:tcBorders>
              <w:top w:val="nil"/>
            </w:tcBorders>
            <w:vAlign w:val="bottom"/>
          </w:tcPr>
          <w:p w14:paraId="577A8926" w14:textId="681555DA" w:rsidR="00826F78" w:rsidRPr="00EE76BD" w:rsidRDefault="00826F78" w:rsidP="00826F78">
            <w:pPr>
              <w:spacing w:line="240" w:lineRule="auto"/>
              <w:jc w:val="right"/>
              <w:rPr>
                <w:rFonts w:ascii="Browallia New" w:hAnsi="Browallia New" w:cs="Browallia New"/>
                <w:sz w:val="20"/>
                <w:szCs w:val="20"/>
              </w:rPr>
            </w:pPr>
            <w:r w:rsidRPr="00826F78">
              <w:rPr>
                <w:rFonts w:ascii="Browallia New" w:hAnsi="Browallia New" w:cs="Browallia New"/>
                <w:sz w:val="20"/>
                <w:szCs w:val="20"/>
              </w:rPr>
              <w:t>1</w:t>
            </w:r>
            <w:r w:rsidR="00BA68E5">
              <w:rPr>
                <w:rFonts w:ascii="Browallia New" w:hAnsi="Browallia New" w:cs="Browallia New"/>
                <w:sz w:val="20"/>
                <w:szCs w:val="20"/>
              </w:rPr>
              <w:t>11</w:t>
            </w:r>
            <w:r w:rsidRPr="00826F78">
              <w:rPr>
                <w:rFonts w:ascii="Browallia New" w:hAnsi="Browallia New" w:cs="Browallia New"/>
                <w:sz w:val="20"/>
                <w:szCs w:val="20"/>
              </w:rPr>
              <w:t xml:space="preserve"> </w:t>
            </w:r>
          </w:p>
        </w:tc>
        <w:tc>
          <w:tcPr>
            <w:tcW w:w="709" w:type="dxa"/>
            <w:tcBorders>
              <w:top w:val="nil"/>
            </w:tcBorders>
            <w:vAlign w:val="bottom"/>
          </w:tcPr>
          <w:p w14:paraId="12EC651A" w14:textId="53184667" w:rsidR="00826F78" w:rsidRPr="00EE76BD" w:rsidRDefault="00826F78" w:rsidP="00826F78">
            <w:pPr>
              <w:spacing w:line="240" w:lineRule="auto"/>
              <w:jc w:val="right"/>
              <w:rPr>
                <w:rFonts w:ascii="Browallia New" w:hAnsi="Browallia New" w:cs="Browallia New"/>
                <w:sz w:val="20"/>
                <w:szCs w:val="20"/>
              </w:rPr>
            </w:pPr>
            <w:r w:rsidRPr="00826F78">
              <w:rPr>
                <w:rFonts w:ascii="Browallia New" w:hAnsi="Browallia New" w:cs="Browallia New"/>
                <w:sz w:val="20"/>
                <w:szCs w:val="20"/>
              </w:rPr>
              <w:t>1</w:t>
            </w:r>
            <w:r w:rsidR="00F31B02">
              <w:rPr>
                <w:rFonts w:ascii="Browallia New" w:hAnsi="Browallia New" w:cs="Browallia New"/>
                <w:sz w:val="20"/>
                <w:szCs w:val="20"/>
              </w:rPr>
              <w:t>17</w:t>
            </w:r>
            <w:r w:rsidRPr="00826F78">
              <w:rPr>
                <w:rFonts w:ascii="Browallia New" w:hAnsi="Browallia New" w:cs="Browallia New"/>
                <w:sz w:val="20"/>
                <w:szCs w:val="20"/>
              </w:rPr>
              <w:t xml:space="preserve"> </w:t>
            </w:r>
          </w:p>
        </w:tc>
        <w:tc>
          <w:tcPr>
            <w:tcW w:w="708" w:type="dxa"/>
            <w:tcBorders>
              <w:top w:val="nil"/>
            </w:tcBorders>
            <w:vAlign w:val="bottom"/>
          </w:tcPr>
          <w:p w14:paraId="11EF584F" w14:textId="55A4E57F" w:rsidR="00826F78" w:rsidRPr="00EE76BD" w:rsidRDefault="00826F78" w:rsidP="00826F78">
            <w:pP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31 </w:t>
            </w:r>
          </w:p>
        </w:tc>
        <w:tc>
          <w:tcPr>
            <w:tcW w:w="709" w:type="dxa"/>
            <w:tcBorders>
              <w:top w:val="nil"/>
            </w:tcBorders>
            <w:vAlign w:val="bottom"/>
          </w:tcPr>
          <w:p w14:paraId="261B9B94" w14:textId="2FF0D84F" w:rsidR="00826F78" w:rsidRPr="00EE76BD" w:rsidRDefault="00826F78" w:rsidP="00826F78">
            <w:pP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19 </w:t>
            </w:r>
          </w:p>
        </w:tc>
        <w:tc>
          <w:tcPr>
            <w:tcW w:w="802" w:type="dxa"/>
            <w:tcBorders>
              <w:top w:val="nil"/>
            </w:tcBorders>
            <w:vAlign w:val="bottom"/>
          </w:tcPr>
          <w:p w14:paraId="0C2C3E2E" w14:textId="544FB0A1" w:rsidR="00826F78" w:rsidRPr="00EE76BD" w:rsidRDefault="00826F78" w:rsidP="00826F78">
            <w:pP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48 </w:t>
            </w:r>
          </w:p>
        </w:tc>
        <w:tc>
          <w:tcPr>
            <w:tcW w:w="757" w:type="dxa"/>
            <w:tcBorders>
              <w:top w:val="nil"/>
            </w:tcBorders>
            <w:vAlign w:val="bottom"/>
          </w:tcPr>
          <w:p w14:paraId="185A3425" w14:textId="60535ACF" w:rsidR="00826F78" w:rsidRPr="00EE76BD" w:rsidRDefault="00826F78" w:rsidP="00826F78">
            <w:pP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52 </w:t>
            </w:r>
          </w:p>
        </w:tc>
        <w:tc>
          <w:tcPr>
            <w:tcW w:w="709" w:type="dxa"/>
            <w:tcBorders>
              <w:top w:val="nil"/>
            </w:tcBorders>
            <w:vAlign w:val="bottom"/>
          </w:tcPr>
          <w:p w14:paraId="578F2337" w14:textId="652480BF" w:rsidR="00826F78" w:rsidRPr="00EE76BD" w:rsidRDefault="00826F78" w:rsidP="00826F78">
            <w:pP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7 </w:t>
            </w:r>
          </w:p>
        </w:tc>
        <w:tc>
          <w:tcPr>
            <w:tcW w:w="709" w:type="dxa"/>
            <w:tcBorders>
              <w:top w:val="nil"/>
            </w:tcBorders>
            <w:vAlign w:val="bottom"/>
          </w:tcPr>
          <w:p w14:paraId="2946E287" w14:textId="063B1C6C" w:rsidR="00826F78" w:rsidRPr="00EE76BD" w:rsidRDefault="00826F78" w:rsidP="00826F78">
            <w:pP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 </w:t>
            </w:r>
          </w:p>
        </w:tc>
        <w:tc>
          <w:tcPr>
            <w:tcW w:w="596" w:type="dxa"/>
            <w:tcBorders>
              <w:top w:val="nil"/>
            </w:tcBorders>
            <w:vAlign w:val="bottom"/>
          </w:tcPr>
          <w:p w14:paraId="1F6D1DF3" w14:textId="74097845" w:rsidR="00826F78" w:rsidRPr="00EE76BD" w:rsidRDefault="00826F78" w:rsidP="00826F78">
            <w:pP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 (11)</w:t>
            </w:r>
          </w:p>
        </w:tc>
        <w:tc>
          <w:tcPr>
            <w:tcW w:w="630" w:type="dxa"/>
            <w:tcBorders>
              <w:top w:val="nil"/>
            </w:tcBorders>
            <w:vAlign w:val="bottom"/>
          </w:tcPr>
          <w:p w14:paraId="3822C300" w14:textId="7C633BA8" w:rsidR="00826F78" w:rsidRPr="00EE76BD" w:rsidRDefault="00826F78" w:rsidP="00826F78">
            <w:pP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 (10)</w:t>
            </w:r>
          </w:p>
        </w:tc>
        <w:tc>
          <w:tcPr>
            <w:tcW w:w="708" w:type="dxa"/>
            <w:tcBorders>
              <w:top w:val="nil"/>
            </w:tcBorders>
            <w:vAlign w:val="bottom"/>
          </w:tcPr>
          <w:p w14:paraId="289FBB08" w14:textId="6D9CD8A6" w:rsidR="00826F78" w:rsidRPr="00EE76BD" w:rsidRDefault="00826F78" w:rsidP="00826F78">
            <w:pPr>
              <w:spacing w:line="240" w:lineRule="auto"/>
              <w:jc w:val="right"/>
              <w:rPr>
                <w:rFonts w:ascii="Browallia New" w:hAnsi="Browallia New" w:cs="Browallia New"/>
                <w:sz w:val="20"/>
                <w:szCs w:val="20"/>
              </w:rPr>
            </w:pPr>
            <w:r w:rsidRPr="00826F78">
              <w:rPr>
                <w:rFonts w:ascii="Browallia New" w:hAnsi="Browallia New" w:cs="Browallia New"/>
                <w:sz w:val="20"/>
                <w:szCs w:val="20"/>
              </w:rPr>
              <w:t>1,</w:t>
            </w:r>
            <w:r w:rsidR="00C530DD" w:rsidRPr="00C530DD">
              <w:rPr>
                <w:rFonts w:ascii="Browallia New" w:hAnsi="Browallia New" w:cs="Browallia New"/>
                <w:sz w:val="20"/>
                <w:szCs w:val="20"/>
              </w:rPr>
              <w:t>267</w:t>
            </w:r>
          </w:p>
        </w:tc>
        <w:tc>
          <w:tcPr>
            <w:tcW w:w="713" w:type="dxa"/>
            <w:tcBorders>
              <w:top w:val="nil"/>
            </w:tcBorders>
            <w:vAlign w:val="bottom"/>
          </w:tcPr>
          <w:p w14:paraId="12D6E831" w14:textId="6E966313" w:rsidR="00826F78" w:rsidRPr="00EE76BD" w:rsidRDefault="009A2403" w:rsidP="00826F78">
            <w:pPr>
              <w:spacing w:line="240" w:lineRule="auto"/>
              <w:jc w:val="right"/>
              <w:rPr>
                <w:rFonts w:ascii="Browallia New" w:hAnsi="Browallia New" w:cs="Browallia New"/>
                <w:sz w:val="20"/>
                <w:szCs w:val="20"/>
              </w:rPr>
            </w:pPr>
            <w:r w:rsidRPr="009A2403">
              <w:rPr>
                <w:rFonts w:ascii="Browallia New" w:hAnsi="Browallia New" w:cs="Browallia New"/>
                <w:sz w:val="20"/>
                <w:szCs w:val="20"/>
              </w:rPr>
              <w:t>345</w:t>
            </w:r>
          </w:p>
        </w:tc>
      </w:tr>
      <w:tr w:rsidR="00826F78" w:rsidRPr="00E83B58" w14:paraId="63836427" w14:textId="77777777" w:rsidTr="003B393A">
        <w:tblPrEx>
          <w:tblBorders>
            <w:bottom w:val="single" w:sz="4" w:space="0" w:color="auto"/>
          </w:tblBorders>
        </w:tblPrEx>
        <w:trPr>
          <w:trHeight w:val="153"/>
        </w:trPr>
        <w:tc>
          <w:tcPr>
            <w:tcW w:w="1842" w:type="dxa"/>
            <w:tcBorders>
              <w:top w:val="nil"/>
              <w:bottom w:val="nil"/>
            </w:tcBorders>
          </w:tcPr>
          <w:p w14:paraId="7933435F" w14:textId="77777777" w:rsidR="00826F78" w:rsidRPr="00E83B58" w:rsidRDefault="00826F78" w:rsidP="00826F78">
            <w:pPr>
              <w:pStyle w:val="ListParagraph"/>
              <w:numPr>
                <w:ilvl w:val="0"/>
                <w:numId w:val="20"/>
              </w:numPr>
              <w:tabs>
                <w:tab w:val="clear" w:pos="680"/>
                <w:tab w:val="clear" w:pos="907"/>
              </w:tabs>
              <w:spacing w:line="240" w:lineRule="auto"/>
              <w:ind w:left="453" w:right="-108" w:hanging="426"/>
              <w:rPr>
                <w:rFonts w:ascii="BrowalliaUPC" w:hAnsi="BrowalliaUPC" w:cs="BrowalliaUPC"/>
                <w:sz w:val="20"/>
                <w:szCs w:val="20"/>
                <w:cs/>
              </w:rPr>
            </w:pPr>
            <w:r w:rsidRPr="00E83B58">
              <w:rPr>
                <w:rFonts w:ascii="BrowalliaUPC" w:hAnsi="BrowalliaUPC" w:cs="BrowalliaUPC"/>
                <w:sz w:val="20"/>
                <w:szCs w:val="20"/>
                <w:cs/>
              </w:rPr>
              <w:t>ตลอดช่วงเวลาหนึ่ง</w:t>
            </w:r>
          </w:p>
        </w:tc>
        <w:tc>
          <w:tcPr>
            <w:tcW w:w="993" w:type="dxa"/>
            <w:tcBorders>
              <w:top w:val="nil"/>
              <w:bottom w:val="nil"/>
            </w:tcBorders>
            <w:vAlign w:val="bottom"/>
          </w:tcPr>
          <w:p w14:paraId="3EAC9969" w14:textId="75825DE6" w:rsidR="00826F78" w:rsidRPr="00EE76BD" w:rsidRDefault="00826F78" w:rsidP="00826F78">
            <w:pPr>
              <w:pBdr>
                <w:bottom w:val="single" w:sz="4"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            345 </w:t>
            </w:r>
          </w:p>
        </w:tc>
        <w:tc>
          <w:tcPr>
            <w:tcW w:w="992" w:type="dxa"/>
            <w:tcBorders>
              <w:top w:val="nil"/>
              <w:bottom w:val="nil"/>
            </w:tcBorders>
            <w:vAlign w:val="bottom"/>
          </w:tcPr>
          <w:p w14:paraId="7E861B65" w14:textId="6D6F14B4" w:rsidR="00826F78" w:rsidRPr="00EE76BD" w:rsidRDefault="00826F78" w:rsidP="00826F78">
            <w:pPr>
              <w:pBdr>
                <w:bottom w:val="single" w:sz="4"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            377 </w:t>
            </w:r>
          </w:p>
        </w:tc>
        <w:tc>
          <w:tcPr>
            <w:tcW w:w="759" w:type="dxa"/>
            <w:tcBorders>
              <w:top w:val="nil"/>
              <w:bottom w:val="nil"/>
            </w:tcBorders>
            <w:vAlign w:val="bottom"/>
          </w:tcPr>
          <w:p w14:paraId="79D5F21E" w14:textId="35EFA7A8" w:rsidR="00826F78" w:rsidRPr="00EE76BD" w:rsidRDefault="00826F78" w:rsidP="00826F78">
            <w:pPr>
              <w:pBdr>
                <w:bottom w:val="single" w:sz="4"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 </w:t>
            </w:r>
          </w:p>
        </w:tc>
        <w:tc>
          <w:tcPr>
            <w:tcW w:w="800" w:type="dxa"/>
            <w:tcBorders>
              <w:top w:val="nil"/>
              <w:bottom w:val="nil"/>
            </w:tcBorders>
            <w:vAlign w:val="bottom"/>
          </w:tcPr>
          <w:p w14:paraId="1FB64FA1" w14:textId="16640B28" w:rsidR="00826F78" w:rsidRPr="00EE76BD" w:rsidRDefault="00826F78" w:rsidP="00826F78">
            <w:pPr>
              <w:pBdr>
                <w:bottom w:val="single" w:sz="4"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 </w:t>
            </w:r>
          </w:p>
        </w:tc>
        <w:tc>
          <w:tcPr>
            <w:tcW w:w="709" w:type="dxa"/>
            <w:tcBorders>
              <w:top w:val="nil"/>
              <w:bottom w:val="nil"/>
            </w:tcBorders>
            <w:vAlign w:val="bottom"/>
          </w:tcPr>
          <w:p w14:paraId="3019882A" w14:textId="7EEF2F71" w:rsidR="00826F78" w:rsidRPr="00EE76BD" w:rsidRDefault="00BA68E5" w:rsidP="00826F78">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202</w:t>
            </w:r>
            <w:r w:rsidR="00826F78" w:rsidRPr="00826F78">
              <w:rPr>
                <w:rFonts w:ascii="Browallia New" w:hAnsi="Browallia New" w:cs="Browallia New"/>
                <w:sz w:val="20"/>
                <w:szCs w:val="20"/>
              </w:rPr>
              <w:t xml:space="preserve"> </w:t>
            </w:r>
          </w:p>
        </w:tc>
        <w:tc>
          <w:tcPr>
            <w:tcW w:w="709" w:type="dxa"/>
            <w:tcBorders>
              <w:top w:val="nil"/>
              <w:bottom w:val="nil"/>
            </w:tcBorders>
            <w:vAlign w:val="bottom"/>
          </w:tcPr>
          <w:p w14:paraId="5E898155" w14:textId="7D73151A" w:rsidR="00826F78" w:rsidRPr="00EE76BD" w:rsidRDefault="00F31B02" w:rsidP="00826F78">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213</w:t>
            </w:r>
            <w:r w:rsidR="00826F78" w:rsidRPr="00826F78">
              <w:rPr>
                <w:rFonts w:ascii="Browallia New" w:hAnsi="Browallia New" w:cs="Browallia New"/>
                <w:sz w:val="20"/>
                <w:szCs w:val="20"/>
              </w:rPr>
              <w:t xml:space="preserve"> </w:t>
            </w:r>
          </w:p>
        </w:tc>
        <w:tc>
          <w:tcPr>
            <w:tcW w:w="708" w:type="dxa"/>
            <w:tcBorders>
              <w:top w:val="nil"/>
              <w:bottom w:val="nil"/>
            </w:tcBorders>
            <w:vAlign w:val="bottom"/>
          </w:tcPr>
          <w:p w14:paraId="5C337E0E" w14:textId="32051C55" w:rsidR="00826F78" w:rsidRPr="00EE76BD" w:rsidRDefault="00826F78" w:rsidP="00826F78">
            <w:pPr>
              <w:pBdr>
                <w:bottom w:val="single" w:sz="4"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 </w:t>
            </w:r>
          </w:p>
        </w:tc>
        <w:tc>
          <w:tcPr>
            <w:tcW w:w="709" w:type="dxa"/>
            <w:tcBorders>
              <w:top w:val="nil"/>
              <w:bottom w:val="nil"/>
            </w:tcBorders>
            <w:vAlign w:val="bottom"/>
          </w:tcPr>
          <w:p w14:paraId="3E77D9AB" w14:textId="45A72218" w:rsidR="00826F78" w:rsidRPr="00EE76BD" w:rsidRDefault="00826F78" w:rsidP="00826F78">
            <w:pPr>
              <w:pBdr>
                <w:bottom w:val="single" w:sz="4"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 </w:t>
            </w:r>
          </w:p>
        </w:tc>
        <w:tc>
          <w:tcPr>
            <w:tcW w:w="802" w:type="dxa"/>
            <w:tcBorders>
              <w:top w:val="nil"/>
              <w:bottom w:val="nil"/>
            </w:tcBorders>
            <w:vAlign w:val="bottom"/>
          </w:tcPr>
          <w:p w14:paraId="16E65542" w14:textId="1037E4DC" w:rsidR="00826F78" w:rsidRPr="00EE76BD" w:rsidRDefault="00826F78" w:rsidP="00826F78">
            <w:pPr>
              <w:pBdr>
                <w:bottom w:val="single" w:sz="4"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 </w:t>
            </w:r>
          </w:p>
        </w:tc>
        <w:tc>
          <w:tcPr>
            <w:tcW w:w="757" w:type="dxa"/>
            <w:tcBorders>
              <w:top w:val="nil"/>
              <w:bottom w:val="nil"/>
            </w:tcBorders>
            <w:vAlign w:val="bottom"/>
          </w:tcPr>
          <w:p w14:paraId="1D617A2E" w14:textId="78CF9070" w:rsidR="00826F78" w:rsidRPr="00EE76BD" w:rsidRDefault="00826F78" w:rsidP="00826F78">
            <w:pPr>
              <w:pBdr>
                <w:bottom w:val="single" w:sz="4"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3 </w:t>
            </w:r>
          </w:p>
        </w:tc>
        <w:tc>
          <w:tcPr>
            <w:tcW w:w="709" w:type="dxa"/>
            <w:tcBorders>
              <w:top w:val="nil"/>
              <w:bottom w:val="nil"/>
            </w:tcBorders>
            <w:vAlign w:val="bottom"/>
          </w:tcPr>
          <w:p w14:paraId="3F98E8D7" w14:textId="446C1EEA" w:rsidR="00826F78" w:rsidRPr="00EE76BD" w:rsidRDefault="00826F78" w:rsidP="00826F78">
            <w:pPr>
              <w:pBdr>
                <w:bottom w:val="single" w:sz="4"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22 </w:t>
            </w:r>
          </w:p>
        </w:tc>
        <w:tc>
          <w:tcPr>
            <w:tcW w:w="709" w:type="dxa"/>
            <w:tcBorders>
              <w:top w:val="nil"/>
              <w:bottom w:val="nil"/>
            </w:tcBorders>
            <w:vAlign w:val="bottom"/>
          </w:tcPr>
          <w:p w14:paraId="6829476F" w14:textId="24BDFFBB" w:rsidR="00826F78" w:rsidRPr="00EE76BD" w:rsidRDefault="00826F78" w:rsidP="00826F78">
            <w:pPr>
              <w:pBdr>
                <w:bottom w:val="single" w:sz="4"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21 </w:t>
            </w:r>
          </w:p>
        </w:tc>
        <w:tc>
          <w:tcPr>
            <w:tcW w:w="596" w:type="dxa"/>
            <w:tcBorders>
              <w:top w:val="nil"/>
              <w:bottom w:val="nil"/>
            </w:tcBorders>
            <w:vAlign w:val="bottom"/>
          </w:tcPr>
          <w:p w14:paraId="12A66A88" w14:textId="1BDB9292" w:rsidR="00826F78" w:rsidRPr="00EE76BD" w:rsidRDefault="00826F78" w:rsidP="00826F78">
            <w:pPr>
              <w:pBdr>
                <w:bottom w:val="single" w:sz="4"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 (41)</w:t>
            </w:r>
          </w:p>
        </w:tc>
        <w:tc>
          <w:tcPr>
            <w:tcW w:w="630" w:type="dxa"/>
            <w:tcBorders>
              <w:top w:val="nil"/>
              <w:bottom w:val="nil"/>
            </w:tcBorders>
            <w:vAlign w:val="bottom"/>
          </w:tcPr>
          <w:p w14:paraId="1551AAE4" w14:textId="05F49305" w:rsidR="00826F78" w:rsidRPr="00EE76BD" w:rsidRDefault="00826F78" w:rsidP="00826F78">
            <w:pPr>
              <w:pBdr>
                <w:bottom w:val="single" w:sz="4"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 (30)</w:t>
            </w:r>
          </w:p>
        </w:tc>
        <w:tc>
          <w:tcPr>
            <w:tcW w:w="708" w:type="dxa"/>
            <w:tcBorders>
              <w:top w:val="nil"/>
              <w:bottom w:val="nil"/>
            </w:tcBorders>
            <w:vAlign w:val="bottom"/>
          </w:tcPr>
          <w:p w14:paraId="7915AB3E" w14:textId="505B2986" w:rsidR="00826F78" w:rsidRPr="00EE76BD" w:rsidRDefault="005D6AC8" w:rsidP="00826F78">
            <w:pPr>
              <w:pBdr>
                <w:bottom w:val="single" w:sz="4" w:space="1" w:color="auto"/>
              </w:pBdr>
              <w:spacing w:line="240" w:lineRule="auto"/>
              <w:jc w:val="right"/>
              <w:rPr>
                <w:rFonts w:ascii="Browallia New" w:hAnsi="Browallia New" w:cs="Browallia New"/>
                <w:sz w:val="20"/>
                <w:szCs w:val="20"/>
              </w:rPr>
            </w:pPr>
            <w:r w:rsidRPr="005D6AC8">
              <w:rPr>
                <w:rFonts w:ascii="Browallia New" w:hAnsi="Browallia New" w:cs="Browallia New"/>
                <w:sz w:val="20"/>
                <w:szCs w:val="20"/>
              </w:rPr>
              <w:t>528</w:t>
            </w:r>
          </w:p>
        </w:tc>
        <w:tc>
          <w:tcPr>
            <w:tcW w:w="713" w:type="dxa"/>
            <w:tcBorders>
              <w:top w:val="nil"/>
              <w:bottom w:val="nil"/>
            </w:tcBorders>
            <w:vAlign w:val="bottom"/>
          </w:tcPr>
          <w:p w14:paraId="4F574F20" w14:textId="1FA44ACA" w:rsidR="00826F78" w:rsidRPr="00EE76BD" w:rsidRDefault="009A2403" w:rsidP="00826F78">
            <w:pPr>
              <w:pBdr>
                <w:bottom w:val="single" w:sz="4" w:space="1" w:color="auto"/>
              </w:pBdr>
              <w:spacing w:line="240" w:lineRule="auto"/>
              <w:jc w:val="right"/>
              <w:rPr>
                <w:rFonts w:ascii="Browallia New" w:hAnsi="Browallia New" w:cs="Browallia New"/>
                <w:sz w:val="20"/>
                <w:szCs w:val="20"/>
              </w:rPr>
            </w:pPr>
            <w:r w:rsidRPr="009A2403">
              <w:rPr>
                <w:rFonts w:ascii="Browallia New" w:hAnsi="Browallia New" w:cs="Browallia New"/>
                <w:sz w:val="20"/>
                <w:szCs w:val="20"/>
              </w:rPr>
              <w:t>584</w:t>
            </w:r>
          </w:p>
        </w:tc>
      </w:tr>
      <w:tr w:rsidR="00826F78" w:rsidRPr="00E83B58" w14:paraId="7DB4721C" w14:textId="77777777" w:rsidTr="00621059">
        <w:tblPrEx>
          <w:tblBorders>
            <w:bottom w:val="single" w:sz="4" w:space="0" w:color="auto"/>
          </w:tblBorders>
        </w:tblPrEx>
        <w:tc>
          <w:tcPr>
            <w:tcW w:w="1842" w:type="dxa"/>
            <w:tcBorders>
              <w:top w:val="nil"/>
              <w:bottom w:val="nil"/>
            </w:tcBorders>
          </w:tcPr>
          <w:p w14:paraId="42A60ABA" w14:textId="77777777" w:rsidR="00826F78" w:rsidRPr="00E83B58" w:rsidRDefault="00826F78" w:rsidP="00826F78">
            <w:pPr>
              <w:spacing w:line="240" w:lineRule="auto"/>
              <w:ind w:right="-108"/>
              <w:rPr>
                <w:rFonts w:ascii="BrowalliaUPC" w:hAnsi="BrowalliaUPC" w:cs="BrowalliaUPC"/>
                <w:sz w:val="20"/>
                <w:szCs w:val="20"/>
                <w:highlight w:val="yellow"/>
                <w:cs/>
              </w:rPr>
            </w:pPr>
            <w:r w:rsidRPr="00E83B58">
              <w:rPr>
                <w:rFonts w:ascii="BrowalliaUPC" w:hAnsi="BrowalliaUPC" w:cs="BrowalliaUPC"/>
                <w:sz w:val="20"/>
                <w:szCs w:val="20"/>
                <w:cs/>
              </w:rPr>
              <w:t>รวม</w:t>
            </w:r>
          </w:p>
        </w:tc>
        <w:tc>
          <w:tcPr>
            <w:tcW w:w="993" w:type="dxa"/>
            <w:tcBorders>
              <w:top w:val="nil"/>
              <w:bottom w:val="nil"/>
            </w:tcBorders>
            <w:vAlign w:val="bottom"/>
          </w:tcPr>
          <w:p w14:paraId="76F6643F" w14:textId="271E0865" w:rsidR="00826F78" w:rsidRPr="00EE76BD" w:rsidRDefault="00826F78" w:rsidP="00826F78">
            <w:pPr>
              <w:pBdr>
                <w:bottom w:val="single" w:sz="12"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            345 </w:t>
            </w:r>
          </w:p>
        </w:tc>
        <w:tc>
          <w:tcPr>
            <w:tcW w:w="992" w:type="dxa"/>
            <w:tcBorders>
              <w:top w:val="nil"/>
              <w:bottom w:val="nil"/>
            </w:tcBorders>
            <w:vAlign w:val="bottom"/>
          </w:tcPr>
          <w:p w14:paraId="6570CD8E" w14:textId="741F1EDF" w:rsidR="00826F78" w:rsidRPr="00EE76BD" w:rsidRDefault="00826F78" w:rsidP="00826F78">
            <w:pPr>
              <w:pBdr>
                <w:bottom w:val="single" w:sz="12"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            377 </w:t>
            </w:r>
          </w:p>
        </w:tc>
        <w:tc>
          <w:tcPr>
            <w:tcW w:w="759" w:type="dxa"/>
            <w:tcBorders>
              <w:top w:val="nil"/>
              <w:bottom w:val="nil"/>
            </w:tcBorders>
            <w:vAlign w:val="bottom"/>
          </w:tcPr>
          <w:p w14:paraId="338AA66A" w14:textId="45FFB52B" w:rsidR="00826F78" w:rsidRPr="00EE76BD" w:rsidRDefault="00826F78" w:rsidP="00826F78">
            <w:pPr>
              <w:pBdr>
                <w:bottom w:val="single" w:sz="12"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1,081 </w:t>
            </w:r>
          </w:p>
        </w:tc>
        <w:tc>
          <w:tcPr>
            <w:tcW w:w="800" w:type="dxa"/>
            <w:tcBorders>
              <w:top w:val="nil"/>
              <w:bottom w:val="nil"/>
            </w:tcBorders>
            <w:vAlign w:val="bottom"/>
          </w:tcPr>
          <w:p w14:paraId="691F0493" w14:textId="170CB5F5" w:rsidR="00826F78" w:rsidRPr="00EE76BD" w:rsidRDefault="00826F78" w:rsidP="00826F78">
            <w:pPr>
              <w:pBdr>
                <w:bottom w:val="single" w:sz="12"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167 </w:t>
            </w:r>
          </w:p>
        </w:tc>
        <w:tc>
          <w:tcPr>
            <w:tcW w:w="709" w:type="dxa"/>
            <w:tcBorders>
              <w:top w:val="nil"/>
              <w:bottom w:val="nil"/>
            </w:tcBorders>
            <w:vAlign w:val="bottom"/>
          </w:tcPr>
          <w:p w14:paraId="65FF73F6" w14:textId="0A08EE07" w:rsidR="00826F78" w:rsidRPr="00EE76BD" w:rsidRDefault="00826F78" w:rsidP="00826F78">
            <w:pPr>
              <w:pBdr>
                <w:bottom w:val="single" w:sz="12"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313 </w:t>
            </w:r>
          </w:p>
        </w:tc>
        <w:tc>
          <w:tcPr>
            <w:tcW w:w="709" w:type="dxa"/>
            <w:tcBorders>
              <w:top w:val="nil"/>
              <w:bottom w:val="nil"/>
            </w:tcBorders>
            <w:vAlign w:val="bottom"/>
          </w:tcPr>
          <w:p w14:paraId="1410882D" w14:textId="05457BA4" w:rsidR="00826F78" w:rsidRPr="00EE76BD" w:rsidRDefault="00826F78" w:rsidP="00826F78">
            <w:pPr>
              <w:pBdr>
                <w:bottom w:val="single" w:sz="12"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330 </w:t>
            </w:r>
          </w:p>
        </w:tc>
        <w:tc>
          <w:tcPr>
            <w:tcW w:w="708" w:type="dxa"/>
            <w:tcBorders>
              <w:top w:val="nil"/>
              <w:bottom w:val="nil"/>
            </w:tcBorders>
            <w:vAlign w:val="bottom"/>
          </w:tcPr>
          <w:p w14:paraId="5944D7B9" w14:textId="091CC651" w:rsidR="00826F78" w:rsidRPr="00EE76BD" w:rsidRDefault="00826F78" w:rsidP="00826F78">
            <w:pPr>
              <w:pBdr>
                <w:bottom w:val="single" w:sz="12"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31 </w:t>
            </w:r>
          </w:p>
        </w:tc>
        <w:tc>
          <w:tcPr>
            <w:tcW w:w="709" w:type="dxa"/>
            <w:tcBorders>
              <w:top w:val="nil"/>
              <w:bottom w:val="nil"/>
            </w:tcBorders>
            <w:vAlign w:val="bottom"/>
          </w:tcPr>
          <w:p w14:paraId="4114C8F2" w14:textId="37D3D2ED" w:rsidR="00826F78" w:rsidRPr="00EE76BD" w:rsidRDefault="00826F78" w:rsidP="00826F78">
            <w:pPr>
              <w:pBdr>
                <w:bottom w:val="single" w:sz="12"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19 </w:t>
            </w:r>
          </w:p>
        </w:tc>
        <w:tc>
          <w:tcPr>
            <w:tcW w:w="802" w:type="dxa"/>
            <w:tcBorders>
              <w:top w:val="nil"/>
              <w:bottom w:val="nil"/>
            </w:tcBorders>
            <w:vAlign w:val="bottom"/>
          </w:tcPr>
          <w:p w14:paraId="556DC59A" w14:textId="4B5393A1" w:rsidR="00826F78" w:rsidRPr="00EE76BD" w:rsidRDefault="00826F78" w:rsidP="00826F78">
            <w:pPr>
              <w:pBdr>
                <w:bottom w:val="single" w:sz="12"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48 </w:t>
            </w:r>
          </w:p>
        </w:tc>
        <w:tc>
          <w:tcPr>
            <w:tcW w:w="757" w:type="dxa"/>
            <w:tcBorders>
              <w:top w:val="nil"/>
              <w:bottom w:val="nil"/>
            </w:tcBorders>
            <w:vAlign w:val="bottom"/>
          </w:tcPr>
          <w:p w14:paraId="6F428F0B" w14:textId="4DE4FF57" w:rsidR="00826F78" w:rsidRPr="00EE76BD" w:rsidRDefault="00826F78" w:rsidP="00826F78">
            <w:pPr>
              <w:pBdr>
                <w:bottom w:val="single" w:sz="12"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55 </w:t>
            </w:r>
          </w:p>
        </w:tc>
        <w:tc>
          <w:tcPr>
            <w:tcW w:w="709" w:type="dxa"/>
            <w:tcBorders>
              <w:top w:val="nil"/>
              <w:bottom w:val="nil"/>
            </w:tcBorders>
            <w:vAlign w:val="bottom"/>
          </w:tcPr>
          <w:p w14:paraId="67767AA0" w14:textId="02EAD6B2" w:rsidR="00826F78" w:rsidRPr="00EE76BD" w:rsidRDefault="00826F78" w:rsidP="00826F78">
            <w:pPr>
              <w:pBdr>
                <w:bottom w:val="single" w:sz="12"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29 </w:t>
            </w:r>
          </w:p>
        </w:tc>
        <w:tc>
          <w:tcPr>
            <w:tcW w:w="709" w:type="dxa"/>
            <w:tcBorders>
              <w:top w:val="nil"/>
              <w:bottom w:val="nil"/>
            </w:tcBorders>
            <w:vAlign w:val="bottom"/>
          </w:tcPr>
          <w:p w14:paraId="474B400A" w14:textId="28085EA6" w:rsidR="00826F78" w:rsidRPr="00EE76BD" w:rsidRDefault="00826F78" w:rsidP="00826F78">
            <w:pPr>
              <w:pBdr>
                <w:bottom w:val="single" w:sz="12"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21 </w:t>
            </w:r>
          </w:p>
        </w:tc>
        <w:tc>
          <w:tcPr>
            <w:tcW w:w="596" w:type="dxa"/>
            <w:tcBorders>
              <w:top w:val="nil"/>
              <w:bottom w:val="nil"/>
            </w:tcBorders>
            <w:vAlign w:val="bottom"/>
          </w:tcPr>
          <w:p w14:paraId="2CE49966" w14:textId="47A64DCF" w:rsidR="00826F78" w:rsidRPr="00EE76BD" w:rsidRDefault="00826F78" w:rsidP="00826F78">
            <w:pPr>
              <w:pBdr>
                <w:bottom w:val="single" w:sz="12"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 (52)</w:t>
            </w:r>
          </w:p>
        </w:tc>
        <w:tc>
          <w:tcPr>
            <w:tcW w:w="630" w:type="dxa"/>
            <w:tcBorders>
              <w:top w:val="nil"/>
              <w:bottom w:val="nil"/>
            </w:tcBorders>
            <w:vAlign w:val="bottom"/>
          </w:tcPr>
          <w:p w14:paraId="58DDA8C2" w14:textId="0EC197EC" w:rsidR="00826F78" w:rsidRPr="00EE76BD" w:rsidRDefault="00826F78" w:rsidP="00826F78">
            <w:pPr>
              <w:pBdr>
                <w:bottom w:val="single" w:sz="12"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 (40)</w:t>
            </w:r>
          </w:p>
        </w:tc>
        <w:tc>
          <w:tcPr>
            <w:tcW w:w="708" w:type="dxa"/>
            <w:tcBorders>
              <w:top w:val="nil"/>
              <w:bottom w:val="nil"/>
            </w:tcBorders>
            <w:vAlign w:val="bottom"/>
          </w:tcPr>
          <w:p w14:paraId="4A9FF7FD" w14:textId="7E1C854B" w:rsidR="00826F78" w:rsidRPr="00EE76BD" w:rsidRDefault="00826F78" w:rsidP="00826F78">
            <w:pPr>
              <w:pBdr>
                <w:bottom w:val="single" w:sz="12"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1,795 </w:t>
            </w:r>
          </w:p>
        </w:tc>
        <w:tc>
          <w:tcPr>
            <w:tcW w:w="713" w:type="dxa"/>
            <w:tcBorders>
              <w:top w:val="nil"/>
              <w:bottom w:val="nil"/>
            </w:tcBorders>
            <w:vAlign w:val="bottom"/>
          </w:tcPr>
          <w:p w14:paraId="75F972C2" w14:textId="7CB24CA7" w:rsidR="00826F78" w:rsidRPr="00EE76BD" w:rsidRDefault="00826F78" w:rsidP="00826F78">
            <w:pPr>
              <w:pBdr>
                <w:bottom w:val="single" w:sz="12" w:space="1" w:color="auto"/>
              </w:pBdr>
              <w:spacing w:line="240" w:lineRule="auto"/>
              <w:jc w:val="right"/>
              <w:rPr>
                <w:rFonts w:ascii="Browallia New" w:hAnsi="Browallia New" w:cs="Browallia New"/>
                <w:sz w:val="20"/>
                <w:szCs w:val="20"/>
              </w:rPr>
            </w:pPr>
            <w:r w:rsidRPr="00826F78">
              <w:rPr>
                <w:rFonts w:ascii="Browallia New" w:hAnsi="Browallia New" w:cs="Browallia New"/>
                <w:sz w:val="20"/>
                <w:szCs w:val="20"/>
              </w:rPr>
              <w:t xml:space="preserve">929 </w:t>
            </w:r>
          </w:p>
        </w:tc>
      </w:tr>
      <w:tr w:rsidR="003D49DB" w:rsidRPr="00E83B58" w14:paraId="5974CA82" w14:textId="77777777" w:rsidTr="00621059">
        <w:tblPrEx>
          <w:tblBorders>
            <w:bottom w:val="single" w:sz="4" w:space="0" w:color="auto"/>
          </w:tblBorders>
        </w:tblPrEx>
        <w:tc>
          <w:tcPr>
            <w:tcW w:w="1842" w:type="dxa"/>
            <w:tcBorders>
              <w:top w:val="nil"/>
              <w:bottom w:val="nil"/>
            </w:tcBorders>
          </w:tcPr>
          <w:p w14:paraId="0E8AA345" w14:textId="77777777" w:rsidR="003D49DB" w:rsidRPr="00E83B58" w:rsidRDefault="003D49DB" w:rsidP="003D49DB">
            <w:pPr>
              <w:spacing w:line="240" w:lineRule="auto"/>
              <w:ind w:right="-108"/>
              <w:rPr>
                <w:rFonts w:ascii="BrowalliaUPC" w:hAnsi="BrowalliaUPC" w:cs="BrowalliaUPC"/>
                <w:sz w:val="20"/>
                <w:szCs w:val="20"/>
                <w:cs/>
              </w:rPr>
            </w:pPr>
          </w:p>
        </w:tc>
        <w:tc>
          <w:tcPr>
            <w:tcW w:w="993" w:type="dxa"/>
            <w:tcBorders>
              <w:top w:val="nil"/>
              <w:bottom w:val="nil"/>
            </w:tcBorders>
          </w:tcPr>
          <w:p w14:paraId="77A654B9" w14:textId="77777777" w:rsidR="003D49DB" w:rsidRPr="00E83B58" w:rsidRDefault="003D49DB" w:rsidP="003D49DB">
            <w:pPr>
              <w:spacing w:line="240" w:lineRule="auto"/>
              <w:jc w:val="right"/>
              <w:rPr>
                <w:rFonts w:ascii="BrowalliaUPC" w:hAnsi="BrowalliaUPC" w:cs="BrowalliaUPC"/>
                <w:sz w:val="20"/>
                <w:szCs w:val="20"/>
              </w:rPr>
            </w:pPr>
          </w:p>
        </w:tc>
        <w:tc>
          <w:tcPr>
            <w:tcW w:w="992" w:type="dxa"/>
            <w:tcBorders>
              <w:top w:val="nil"/>
              <w:bottom w:val="nil"/>
            </w:tcBorders>
          </w:tcPr>
          <w:p w14:paraId="430D2210" w14:textId="77777777" w:rsidR="003D49DB" w:rsidRPr="00E83B58" w:rsidRDefault="003D49DB" w:rsidP="003D49DB">
            <w:pPr>
              <w:spacing w:line="240" w:lineRule="auto"/>
              <w:jc w:val="right"/>
              <w:rPr>
                <w:rFonts w:ascii="BrowalliaUPC" w:hAnsi="BrowalliaUPC" w:cs="BrowalliaUPC"/>
                <w:sz w:val="20"/>
                <w:szCs w:val="20"/>
              </w:rPr>
            </w:pPr>
          </w:p>
        </w:tc>
        <w:tc>
          <w:tcPr>
            <w:tcW w:w="759" w:type="dxa"/>
            <w:tcBorders>
              <w:top w:val="nil"/>
              <w:bottom w:val="nil"/>
            </w:tcBorders>
          </w:tcPr>
          <w:p w14:paraId="69E0862B" w14:textId="77777777" w:rsidR="003D49DB" w:rsidRPr="00E83B58" w:rsidRDefault="003D49DB" w:rsidP="003D49DB">
            <w:pPr>
              <w:spacing w:line="240" w:lineRule="auto"/>
              <w:jc w:val="right"/>
              <w:rPr>
                <w:rFonts w:ascii="BrowalliaUPC" w:hAnsi="BrowalliaUPC" w:cs="BrowalliaUPC"/>
                <w:sz w:val="20"/>
                <w:szCs w:val="20"/>
              </w:rPr>
            </w:pPr>
          </w:p>
        </w:tc>
        <w:tc>
          <w:tcPr>
            <w:tcW w:w="800" w:type="dxa"/>
            <w:tcBorders>
              <w:top w:val="nil"/>
              <w:bottom w:val="nil"/>
            </w:tcBorders>
          </w:tcPr>
          <w:p w14:paraId="65880EF6"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top w:val="nil"/>
              <w:bottom w:val="nil"/>
            </w:tcBorders>
          </w:tcPr>
          <w:p w14:paraId="2FB2F06C"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top w:val="nil"/>
              <w:bottom w:val="nil"/>
            </w:tcBorders>
          </w:tcPr>
          <w:p w14:paraId="7EBE3F24" w14:textId="77777777" w:rsidR="003D49DB" w:rsidRPr="00E83B58" w:rsidRDefault="003D49DB" w:rsidP="003D49DB">
            <w:pPr>
              <w:spacing w:line="240" w:lineRule="auto"/>
              <w:jc w:val="right"/>
              <w:rPr>
                <w:rFonts w:ascii="BrowalliaUPC" w:hAnsi="BrowalliaUPC" w:cs="BrowalliaUPC"/>
                <w:sz w:val="20"/>
                <w:szCs w:val="20"/>
              </w:rPr>
            </w:pPr>
          </w:p>
        </w:tc>
        <w:tc>
          <w:tcPr>
            <w:tcW w:w="708" w:type="dxa"/>
            <w:tcBorders>
              <w:top w:val="nil"/>
              <w:bottom w:val="nil"/>
            </w:tcBorders>
          </w:tcPr>
          <w:p w14:paraId="63893519"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top w:val="nil"/>
              <w:bottom w:val="nil"/>
            </w:tcBorders>
          </w:tcPr>
          <w:p w14:paraId="21C6E503" w14:textId="77777777" w:rsidR="003D49DB" w:rsidRPr="00E83B58" w:rsidRDefault="003D49DB" w:rsidP="003D49DB">
            <w:pPr>
              <w:spacing w:line="240" w:lineRule="auto"/>
              <w:jc w:val="right"/>
              <w:rPr>
                <w:rFonts w:ascii="BrowalliaUPC" w:hAnsi="BrowalliaUPC" w:cs="BrowalliaUPC"/>
                <w:sz w:val="20"/>
                <w:szCs w:val="20"/>
              </w:rPr>
            </w:pPr>
          </w:p>
        </w:tc>
        <w:tc>
          <w:tcPr>
            <w:tcW w:w="802" w:type="dxa"/>
            <w:tcBorders>
              <w:top w:val="nil"/>
              <w:bottom w:val="nil"/>
            </w:tcBorders>
          </w:tcPr>
          <w:p w14:paraId="664C7144" w14:textId="77777777" w:rsidR="003D49DB" w:rsidRPr="00E83B58" w:rsidRDefault="003D49DB" w:rsidP="003D49DB">
            <w:pPr>
              <w:spacing w:line="240" w:lineRule="auto"/>
              <w:jc w:val="right"/>
              <w:rPr>
                <w:rFonts w:ascii="BrowalliaUPC" w:hAnsi="BrowalliaUPC" w:cs="BrowalliaUPC"/>
                <w:sz w:val="20"/>
                <w:szCs w:val="20"/>
              </w:rPr>
            </w:pPr>
          </w:p>
        </w:tc>
        <w:tc>
          <w:tcPr>
            <w:tcW w:w="757" w:type="dxa"/>
            <w:tcBorders>
              <w:top w:val="nil"/>
              <w:bottom w:val="nil"/>
            </w:tcBorders>
          </w:tcPr>
          <w:p w14:paraId="1DA21AFE"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top w:val="nil"/>
              <w:bottom w:val="nil"/>
            </w:tcBorders>
          </w:tcPr>
          <w:p w14:paraId="6EF23B37"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top w:val="nil"/>
              <w:bottom w:val="nil"/>
            </w:tcBorders>
          </w:tcPr>
          <w:p w14:paraId="5DD6AEFB" w14:textId="77777777" w:rsidR="003D49DB" w:rsidRPr="00E83B58" w:rsidRDefault="003D49DB" w:rsidP="003D49DB">
            <w:pPr>
              <w:spacing w:line="240" w:lineRule="auto"/>
              <w:jc w:val="right"/>
              <w:rPr>
                <w:rFonts w:ascii="BrowalliaUPC" w:hAnsi="BrowalliaUPC" w:cs="BrowalliaUPC"/>
                <w:sz w:val="20"/>
                <w:szCs w:val="20"/>
              </w:rPr>
            </w:pPr>
          </w:p>
        </w:tc>
        <w:tc>
          <w:tcPr>
            <w:tcW w:w="596" w:type="dxa"/>
            <w:tcBorders>
              <w:top w:val="nil"/>
              <w:bottom w:val="nil"/>
            </w:tcBorders>
          </w:tcPr>
          <w:p w14:paraId="1003B2B8" w14:textId="77777777" w:rsidR="003D49DB" w:rsidRPr="00E83B58" w:rsidRDefault="003D49DB" w:rsidP="003D49DB">
            <w:pPr>
              <w:spacing w:line="240" w:lineRule="auto"/>
              <w:jc w:val="right"/>
              <w:rPr>
                <w:rFonts w:ascii="BrowalliaUPC" w:hAnsi="BrowalliaUPC" w:cs="BrowalliaUPC"/>
                <w:sz w:val="20"/>
                <w:szCs w:val="20"/>
              </w:rPr>
            </w:pPr>
          </w:p>
        </w:tc>
        <w:tc>
          <w:tcPr>
            <w:tcW w:w="630" w:type="dxa"/>
            <w:tcBorders>
              <w:top w:val="nil"/>
              <w:bottom w:val="nil"/>
            </w:tcBorders>
          </w:tcPr>
          <w:p w14:paraId="78EC0705" w14:textId="77777777" w:rsidR="003D49DB" w:rsidRPr="00E83B58" w:rsidRDefault="003D49DB" w:rsidP="003D49DB">
            <w:pPr>
              <w:spacing w:line="240" w:lineRule="auto"/>
              <w:jc w:val="right"/>
              <w:rPr>
                <w:rFonts w:ascii="BrowalliaUPC" w:hAnsi="BrowalliaUPC" w:cs="BrowalliaUPC"/>
                <w:sz w:val="20"/>
                <w:szCs w:val="20"/>
              </w:rPr>
            </w:pPr>
          </w:p>
        </w:tc>
        <w:tc>
          <w:tcPr>
            <w:tcW w:w="708" w:type="dxa"/>
            <w:tcBorders>
              <w:top w:val="nil"/>
              <w:bottom w:val="nil"/>
            </w:tcBorders>
          </w:tcPr>
          <w:p w14:paraId="11D64447" w14:textId="77777777" w:rsidR="003D49DB" w:rsidRPr="00E83B58" w:rsidRDefault="003D49DB" w:rsidP="003D49DB">
            <w:pPr>
              <w:spacing w:line="240" w:lineRule="auto"/>
              <w:jc w:val="right"/>
              <w:rPr>
                <w:rFonts w:ascii="BrowalliaUPC" w:hAnsi="BrowalliaUPC" w:cs="BrowalliaUPC"/>
                <w:sz w:val="20"/>
                <w:szCs w:val="20"/>
              </w:rPr>
            </w:pPr>
          </w:p>
        </w:tc>
        <w:tc>
          <w:tcPr>
            <w:tcW w:w="713" w:type="dxa"/>
            <w:tcBorders>
              <w:top w:val="nil"/>
              <w:bottom w:val="nil"/>
            </w:tcBorders>
          </w:tcPr>
          <w:p w14:paraId="64061C33" w14:textId="77777777" w:rsidR="003D49DB" w:rsidRPr="00E83B58" w:rsidRDefault="003D49DB" w:rsidP="003D49DB">
            <w:pPr>
              <w:spacing w:line="240" w:lineRule="auto"/>
              <w:jc w:val="right"/>
              <w:rPr>
                <w:rFonts w:ascii="BrowalliaUPC" w:hAnsi="BrowalliaUPC" w:cs="BrowalliaUPC"/>
                <w:sz w:val="20"/>
                <w:szCs w:val="20"/>
              </w:rPr>
            </w:pPr>
          </w:p>
        </w:tc>
      </w:tr>
      <w:tr w:rsidR="00621059" w:rsidRPr="00E83B58" w14:paraId="0B0B9ADA" w14:textId="77777777" w:rsidTr="008209DE">
        <w:tblPrEx>
          <w:tblBorders>
            <w:bottom w:val="single" w:sz="4" w:space="0" w:color="auto"/>
          </w:tblBorders>
        </w:tblPrEx>
        <w:tc>
          <w:tcPr>
            <w:tcW w:w="1842" w:type="dxa"/>
            <w:tcBorders>
              <w:top w:val="nil"/>
            </w:tcBorders>
          </w:tcPr>
          <w:p w14:paraId="67075C35" w14:textId="3249DAAE" w:rsidR="00621059" w:rsidRPr="00E83B58" w:rsidRDefault="00621059" w:rsidP="008209DE">
            <w:pPr>
              <w:spacing w:line="240" w:lineRule="auto"/>
              <w:ind w:right="-108"/>
              <w:rPr>
                <w:rFonts w:ascii="BrowalliaUPC" w:hAnsi="BrowalliaUPC" w:cs="BrowalliaUPC"/>
                <w:sz w:val="20"/>
                <w:szCs w:val="20"/>
                <w:cs/>
              </w:rPr>
            </w:pPr>
          </w:p>
        </w:tc>
        <w:tc>
          <w:tcPr>
            <w:tcW w:w="993" w:type="dxa"/>
            <w:tcBorders>
              <w:top w:val="nil"/>
            </w:tcBorders>
          </w:tcPr>
          <w:p w14:paraId="20693DB0" w14:textId="77777777" w:rsidR="00621059" w:rsidRPr="00E83B58" w:rsidRDefault="00621059" w:rsidP="008209DE">
            <w:pPr>
              <w:spacing w:line="240" w:lineRule="auto"/>
              <w:jc w:val="right"/>
              <w:rPr>
                <w:rFonts w:ascii="BrowalliaUPC" w:hAnsi="BrowalliaUPC" w:cs="BrowalliaUPC"/>
                <w:sz w:val="20"/>
                <w:szCs w:val="20"/>
              </w:rPr>
            </w:pPr>
          </w:p>
        </w:tc>
        <w:tc>
          <w:tcPr>
            <w:tcW w:w="992" w:type="dxa"/>
            <w:tcBorders>
              <w:top w:val="nil"/>
            </w:tcBorders>
          </w:tcPr>
          <w:p w14:paraId="00705A04" w14:textId="77777777" w:rsidR="00621059" w:rsidRPr="00E83B58" w:rsidRDefault="00621059" w:rsidP="008209DE">
            <w:pPr>
              <w:spacing w:line="240" w:lineRule="auto"/>
              <w:jc w:val="right"/>
              <w:rPr>
                <w:rFonts w:ascii="BrowalliaUPC" w:hAnsi="BrowalliaUPC" w:cs="BrowalliaUPC"/>
                <w:sz w:val="20"/>
                <w:szCs w:val="20"/>
              </w:rPr>
            </w:pPr>
          </w:p>
        </w:tc>
        <w:tc>
          <w:tcPr>
            <w:tcW w:w="759" w:type="dxa"/>
            <w:tcBorders>
              <w:top w:val="nil"/>
            </w:tcBorders>
          </w:tcPr>
          <w:p w14:paraId="7139ED18" w14:textId="77777777" w:rsidR="00621059" w:rsidRPr="00E83B58" w:rsidRDefault="00621059" w:rsidP="008209DE">
            <w:pPr>
              <w:spacing w:line="240" w:lineRule="auto"/>
              <w:jc w:val="right"/>
              <w:rPr>
                <w:rFonts w:ascii="BrowalliaUPC" w:hAnsi="BrowalliaUPC" w:cs="BrowalliaUPC"/>
                <w:sz w:val="20"/>
                <w:szCs w:val="20"/>
              </w:rPr>
            </w:pPr>
          </w:p>
        </w:tc>
        <w:tc>
          <w:tcPr>
            <w:tcW w:w="800" w:type="dxa"/>
            <w:tcBorders>
              <w:top w:val="nil"/>
            </w:tcBorders>
          </w:tcPr>
          <w:p w14:paraId="5649A0EA" w14:textId="77777777" w:rsidR="00621059" w:rsidRPr="00E83B58" w:rsidRDefault="00621059" w:rsidP="008209DE">
            <w:pPr>
              <w:spacing w:line="240" w:lineRule="auto"/>
              <w:jc w:val="right"/>
              <w:rPr>
                <w:rFonts w:ascii="BrowalliaUPC" w:hAnsi="BrowalliaUPC" w:cs="BrowalliaUPC"/>
                <w:sz w:val="20"/>
                <w:szCs w:val="20"/>
              </w:rPr>
            </w:pPr>
          </w:p>
        </w:tc>
        <w:tc>
          <w:tcPr>
            <w:tcW w:w="709" w:type="dxa"/>
            <w:tcBorders>
              <w:top w:val="nil"/>
            </w:tcBorders>
          </w:tcPr>
          <w:p w14:paraId="61AF054D" w14:textId="77777777" w:rsidR="00621059" w:rsidRPr="00E83B58" w:rsidRDefault="00621059" w:rsidP="008209DE">
            <w:pPr>
              <w:spacing w:line="240" w:lineRule="auto"/>
              <w:jc w:val="right"/>
              <w:rPr>
                <w:rFonts w:ascii="BrowalliaUPC" w:hAnsi="BrowalliaUPC" w:cs="BrowalliaUPC"/>
                <w:sz w:val="20"/>
                <w:szCs w:val="20"/>
              </w:rPr>
            </w:pPr>
          </w:p>
        </w:tc>
        <w:tc>
          <w:tcPr>
            <w:tcW w:w="709" w:type="dxa"/>
            <w:tcBorders>
              <w:top w:val="nil"/>
            </w:tcBorders>
          </w:tcPr>
          <w:p w14:paraId="126B4214" w14:textId="77777777" w:rsidR="00621059" w:rsidRPr="00E83B58" w:rsidRDefault="00621059" w:rsidP="008209DE">
            <w:pPr>
              <w:spacing w:line="240" w:lineRule="auto"/>
              <w:jc w:val="right"/>
              <w:rPr>
                <w:rFonts w:ascii="BrowalliaUPC" w:hAnsi="BrowalliaUPC" w:cs="BrowalliaUPC"/>
                <w:sz w:val="20"/>
                <w:szCs w:val="20"/>
              </w:rPr>
            </w:pPr>
          </w:p>
        </w:tc>
        <w:tc>
          <w:tcPr>
            <w:tcW w:w="708" w:type="dxa"/>
            <w:tcBorders>
              <w:top w:val="nil"/>
            </w:tcBorders>
          </w:tcPr>
          <w:p w14:paraId="37D2AA58" w14:textId="77777777" w:rsidR="00621059" w:rsidRPr="00E83B58" w:rsidRDefault="00621059" w:rsidP="008209DE">
            <w:pPr>
              <w:spacing w:line="240" w:lineRule="auto"/>
              <w:jc w:val="right"/>
              <w:rPr>
                <w:rFonts w:ascii="BrowalliaUPC" w:hAnsi="BrowalliaUPC" w:cs="BrowalliaUPC"/>
                <w:sz w:val="20"/>
                <w:szCs w:val="20"/>
              </w:rPr>
            </w:pPr>
          </w:p>
        </w:tc>
        <w:tc>
          <w:tcPr>
            <w:tcW w:w="709" w:type="dxa"/>
            <w:tcBorders>
              <w:top w:val="nil"/>
            </w:tcBorders>
          </w:tcPr>
          <w:p w14:paraId="27DDCAD6" w14:textId="77777777" w:rsidR="00621059" w:rsidRPr="00E83B58" w:rsidRDefault="00621059" w:rsidP="008209DE">
            <w:pPr>
              <w:spacing w:line="240" w:lineRule="auto"/>
              <w:jc w:val="right"/>
              <w:rPr>
                <w:rFonts w:ascii="BrowalliaUPC" w:hAnsi="BrowalliaUPC" w:cs="BrowalliaUPC"/>
                <w:sz w:val="20"/>
                <w:szCs w:val="20"/>
              </w:rPr>
            </w:pPr>
          </w:p>
        </w:tc>
        <w:tc>
          <w:tcPr>
            <w:tcW w:w="802" w:type="dxa"/>
            <w:tcBorders>
              <w:top w:val="nil"/>
            </w:tcBorders>
          </w:tcPr>
          <w:p w14:paraId="02BB378E" w14:textId="77777777" w:rsidR="00621059" w:rsidRPr="00E83B58" w:rsidRDefault="00621059" w:rsidP="008209DE">
            <w:pPr>
              <w:spacing w:line="240" w:lineRule="auto"/>
              <w:jc w:val="right"/>
              <w:rPr>
                <w:rFonts w:ascii="BrowalliaUPC" w:hAnsi="BrowalliaUPC" w:cs="BrowalliaUPC"/>
                <w:sz w:val="20"/>
                <w:szCs w:val="20"/>
              </w:rPr>
            </w:pPr>
          </w:p>
        </w:tc>
        <w:tc>
          <w:tcPr>
            <w:tcW w:w="757" w:type="dxa"/>
            <w:tcBorders>
              <w:top w:val="nil"/>
            </w:tcBorders>
          </w:tcPr>
          <w:p w14:paraId="634F04D2" w14:textId="77777777" w:rsidR="00621059" w:rsidRPr="00E83B58" w:rsidRDefault="00621059" w:rsidP="008209DE">
            <w:pPr>
              <w:spacing w:line="240" w:lineRule="auto"/>
              <w:jc w:val="right"/>
              <w:rPr>
                <w:rFonts w:ascii="BrowalliaUPC" w:hAnsi="BrowalliaUPC" w:cs="BrowalliaUPC"/>
                <w:sz w:val="20"/>
                <w:szCs w:val="20"/>
              </w:rPr>
            </w:pPr>
          </w:p>
        </w:tc>
        <w:tc>
          <w:tcPr>
            <w:tcW w:w="709" w:type="dxa"/>
            <w:tcBorders>
              <w:top w:val="nil"/>
            </w:tcBorders>
          </w:tcPr>
          <w:p w14:paraId="6978DC02" w14:textId="77777777" w:rsidR="00621059" w:rsidRPr="00E83B58" w:rsidRDefault="00621059" w:rsidP="008209DE">
            <w:pPr>
              <w:spacing w:line="240" w:lineRule="auto"/>
              <w:jc w:val="right"/>
              <w:rPr>
                <w:rFonts w:ascii="BrowalliaUPC" w:hAnsi="BrowalliaUPC" w:cs="BrowalliaUPC"/>
                <w:sz w:val="20"/>
                <w:szCs w:val="20"/>
              </w:rPr>
            </w:pPr>
          </w:p>
        </w:tc>
        <w:tc>
          <w:tcPr>
            <w:tcW w:w="709" w:type="dxa"/>
            <w:tcBorders>
              <w:top w:val="nil"/>
            </w:tcBorders>
          </w:tcPr>
          <w:p w14:paraId="5C9D22E6" w14:textId="77777777" w:rsidR="00621059" w:rsidRPr="00E83B58" w:rsidRDefault="00621059" w:rsidP="008209DE">
            <w:pPr>
              <w:spacing w:line="240" w:lineRule="auto"/>
              <w:jc w:val="right"/>
              <w:rPr>
                <w:rFonts w:ascii="BrowalliaUPC" w:hAnsi="BrowalliaUPC" w:cs="BrowalliaUPC"/>
                <w:sz w:val="20"/>
                <w:szCs w:val="20"/>
              </w:rPr>
            </w:pPr>
          </w:p>
        </w:tc>
        <w:tc>
          <w:tcPr>
            <w:tcW w:w="596" w:type="dxa"/>
            <w:tcBorders>
              <w:top w:val="nil"/>
            </w:tcBorders>
          </w:tcPr>
          <w:p w14:paraId="1350BA28" w14:textId="77777777" w:rsidR="00621059" w:rsidRPr="00E83B58" w:rsidRDefault="00621059" w:rsidP="008209DE">
            <w:pPr>
              <w:spacing w:line="240" w:lineRule="auto"/>
              <w:jc w:val="right"/>
              <w:rPr>
                <w:rFonts w:ascii="BrowalliaUPC" w:hAnsi="BrowalliaUPC" w:cs="BrowalliaUPC"/>
                <w:sz w:val="20"/>
                <w:szCs w:val="20"/>
              </w:rPr>
            </w:pPr>
          </w:p>
        </w:tc>
        <w:tc>
          <w:tcPr>
            <w:tcW w:w="630" w:type="dxa"/>
            <w:tcBorders>
              <w:top w:val="nil"/>
            </w:tcBorders>
          </w:tcPr>
          <w:p w14:paraId="1B0259E3" w14:textId="77777777" w:rsidR="00621059" w:rsidRPr="00E83B58" w:rsidRDefault="00621059" w:rsidP="008209DE">
            <w:pPr>
              <w:spacing w:line="240" w:lineRule="auto"/>
              <w:jc w:val="right"/>
              <w:rPr>
                <w:rFonts w:ascii="BrowalliaUPC" w:hAnsi="BrowalliaUPC" w:cs="BrowalliaUPC"/>
                <w:sz w:val="20"/>
                <w:szCs w:val="20"/>
              </w:rPr>
            </w:pPr>
          </w:p>
        </w:tc>
        <w:tc>
          <w:tcPr>
            <w:tcW w:w="708" w:type="dxa"/>
            <w:tcBorders>
              <w:top w:val="nil"/>
            </w:tcBorders>
          </w:tcPr>
          <w:p w14:paraId="443F2CA3" w14:textId="56165864" w:rsidR="00621059" w:rsidRPr="00330D31" w:rsidRDefault="00621059" w:rsidP="008209DE">
            <w:pPr>
              <w:spacing w:line="240" w:lineRule="auto"/>
              <w:jc w:val="right"/>
              <w:rPr>
                <w:rFonts w:ascii="Browallia New" w:hAnsi="Browallia New" w:cs="Browallia New"/>
                <w:sz w:val="20"/>
                <w:szCs w:val="20"/>
              </w:rPr>
            </w:pPr>
          </w:p>
        </w:tc>
        <w:tc>
          <w:tcPr>
            <w:tcW w:w="713" w:type="dxa"/>
            <w:tcBorders>
              <w:top w:val="nil"/>
            </w:tcBorders>
          </w:tcPr>
          <w:p w14:paraId="46A03485" w14:textId="0C7A9798" w:rsidR="00621059" w:rsidRPr="00FA7DA7" w:rsidRDefault="00621059" w:rsidP="008209DE">
            <w:pPr>
              <w:spacing w:line="240" w:lineRule="auto"/>
              <w:jc w:val="right"/>
              <w:rPr>
                <w:rFonts w:ascii="Browallia New" w:hAnsi="Browallia New" w:cs="Browallia New"/>
                <w:sz w:val="20"/>
                <w:szCs w:val="20"/>
              </w:rPr>
            </w:pPr>
          </w:p>
        </w:tc>
      </w:tr>
      <w:tr w:rsidR="00621059" w:rsidRPr="00E83B58" w14:paraId="52E079A5" w14:textId="77777777" w:rsidTr="003F5866">
        <w:tblPrEx>
          <w:tblBorders>
            <w:bottom w:val="single" w:sz="4" w:space="0" w:color="auto"/>
          </w:tblBorders>
        </w:tblPrEx>
        <w:tc>
          <w:tcPr>
            <w:tcW w:w="1842" w:type="dxa"/>
            <w:tcBorders>
              <w:top w:val="nil"/>
            </w:tcBorders>
          </w:tcPr>
          <w:p w14:paraId="60151D82" w14:textId="77777777" w:rsidR="00621059" w:rsidRPr="00E83B58" w:rsidRDefault="00621059" w:rsidP="003F5866">
            <w:pPr>
              <w:spacing w:line="240" w:lineRule="auto"/>
              <w:ind w:right="-108"/>
              <w:rPr>
                <w:rFonts w:ascii="BrowalliaUPC" w:hAnsi="BrowalliaUPC" w:cs="BrowalliaUPC"/>
                <w:sz w:val="20"/>
                <w:szCs w:val="20"/>
                <w:cs/>
              </w:rPr>
            </w:pPr>
            <w:r w:rsidRPr="00E83B58">
              <w:rPr>
                <w:rFonts w:ascii="BrowalliaUPC" w:hAnsi="BrowalliaUPC" w:cs="BrowalliaUPC"/>
                <w:sz w:val="20"/>
                <w:szCs w:val="20"/>
                <w:cs/>
              </w:rPr>
              <w:t>ดอกเบี้ยรับ</w:t>
            </w:r>
          </w:p>
        </w:tc>
        <w:tc>
          <w:tcPr>
            <w:tcW w:w="993" w:type="dxa"/>
            <w:tcBorders>
              <w:top w:val="nil"/>
            </w:tcBorders>
          </w:tcPr>
          <w:p w14:paraId="2519F18D" w14:textId="77777777" w:rsidR="00621059" w:rsidRPr="00E83B58" w:rsidRDefault="00621059" w:rsidP="003F5866">
            <w:pPr>
              <w:spacing w:line="240" w:lineRule="auto"/>
              <w:jc w:val="right"/>
              <w:rPr>
                <w:rFonts w:ascii="BrowalliaUPC" w:hAnsi="BrowalliaUPC" w:cs="BrowalliaUPC"/>
                <w:sz w:val="20"/>
                <w:szCs w:val="20"/>
              </w:rPr>
            </w:pPr>
          </w:p>
        </w:tc>
        <w:tc>
          <w:tcPr>
            <w:tcW w:w="992" w:type="dxa"/>
            <w:tcBorders>
              <w:top w:val="nil"/>
            </w:tcBorders>
          </w:tcPr>
          <w:p w14:paraId="6F546238" w14:textId="77777777" w:rsidR="00621059" w:rsidRPr="00E83B58" w:rsidRDefault="00621059" w:rsidP="003F5866">
            <w:pPr>
              <w:spacing w:line="240" w:lineRule="auto"/>
              <w:jc w:val="right"/>
              <w:rPr>
                <w:rFonts w:ascii="BrowalliaUPC" w:hAnsi="BrowalliaUPC" w:cs="BrowalliaUPC"/>
                <w:sz w:val="20"/>
                <w:szCs w:val="20"/>
              </w:rPr>
            </w:pPr>
          </w:p>
        </w:tc>
        <w:tc>
          <w:tcPr>
            <w:tcW w:w="759" w:type="dxa"/>
            <w:tcBorders>
              <w:top w:val="nil"/>
            </w:tcBorders>
          </w:tcPr>
          <w:p w14:paraId="134900CC" w14:textId="77777777" w:rsidR="00621059" w:rsidRPr="00E83B58" w:rsidRDefault="00621059" w:rsidP="003F5866">
            <w:pPr>
              <w:spacing w:line="240" w:lineRule="auto"/>
              <w:jc w:val="right"/>
              <w:rPr>
                <w:rFonts w:ascii="BrowalliaUPC" w:hAnsi="BrowalliaUPC" w:cs="BrowalliaUPC"/>
                <w:sz w:val="20"/>
                <w:szCs w:val="20"/>
              </w:rPr>
            </w:pPr>
          </w:p>
        </w:tc>
        <w:tc>
          <w:tcPr>
            <w:tcW w:w="800" w:type="dxa"/>
            <w:tcBorders>
              <w:top w:val="nil"/>
            </w:tcBorders>
          </w:tcPr>
          <w:p w14:paraId="72B04EB9" w14:textId="77777777" w:rsidR="00621059" w:rsidRPr="00E83B58" w:rsidRDefault="00621059" w:rsidP="003F5866">
            <w:pPr>
              <w:spacing w:line="240" w:lineRule="auto"/>
              <w:jc w:val="right"/>
              <w:rPr>
                <w:rFonts w:ascii="BrowalliaUPC" w:hAnsi="BrowalliaUPC" w:cs="BrowalliaUPC"/>
                <w:sz w:val="20"/>
                <w:szCs w:val="20"/>
              </w:rPr>
            </w:pPr>
          </w:p>
        </w:tc>
        <w:tc>
          <w:tcPr>
            <w:tcW w:w="709" w:type="dxa"/>
            <w:tcBorders>
              <w:top w:val="nil"/>
            </w:tcBorders>
          </w:tcPr>
          <w:p w14:paraId="70C90D62" w14:textId="77777777" w:rsidR="00621059" w:rsidRPr="00E83B58" w:rsidRDefault="00621059" w:rsidP="003F5866">
            <w:pPr>
              <w:spacing w:line="240" w:lineRule="auto"/>
              <w:jc w:val="right"/>
              <w:rPr>
                <w:rFonts w:ascii="BrowalliaUPC" w:hAnsi="BrowalliaUPC" w:cs="BrowalliaUPC"/>
                <w:sz w:val="20"/>
                <w:szCs w:val="20"/>
              </w:rPr>
            </w:pPr>
          </w:p>
        </w:tc>
        <w:tc>
          <w:tcPr>
            <w:tcW w:w="709" w:type="dxa"/>
            <w:tcBorders>
              <w:top w:val="nil"/>
            </w:tcBorders>
          </w:tcPr>
          <w:p w14:paraId="6C13644E" w14:textId="77777777" w:rsidR="00621059" w:rsidRPr="00E83B58" w:rsidRDefault="00621059" w:rsidP="003F5866">
            <w:pPr>
              <w:spacing w:line="240" w:lineRule="auto"/>
              <w:jc w:val="right"/>
              <w:rPr>
                <w:rFonts w:ascii="BrowalliaUPC" w:hAnsi="BrowalliaUPC" w:cs="BrowalliaUPC"/>
                <w:sz w:val="20"/>
                <w:szCs w:val="20"/>
              </w:rPr>
            </w:pPr>
          </w:p>
        </w:tc>
        <w:tc>
          <w:tcPr>
            <w:tcW w:w="708" w:type="dxa"/>
            <w:tcBorders>
              <w:top w:val="nil"/>
            </w:tcBorders>
          </w:tcPr>
          <w:p w14:paraId="3EFC0058" w14:textId="77777777" w:rsidR="00621059" w:rsidRPr="00E83B58" w:rsidRDefault="00621059" w:rsidP="003F5866">
            <w:pPr>
              <w:spacing w:line="240" w:lineRule="auto"/>
              <w:jc w:val="right"/>
              <w:rPr>
                <w:rFonts w:ascii="BrowalliaUPC" w:hAnsi="BrowalliaUPC" w:cs="BrowalliaUPC"/>
                <w:sz w:val="20"/>
                <w:szCs w:val="20"/>
              </w:rPr>
            </w:pPr>
          </w:p>
        </w:tc>
        <w:tc>
          <w:tcPr>
            <w:tcW w:w="709" w:type="dxa"/>
            <w:tcBorders>
              <w:top w:val="nil"/>
            </w:tcBorders>
          </w:tcPr>
          <w:p w14:paraId="64A5FB1F" w14:textId="77777777" w:rsidR="00621059" w:rsidRPr="00E83B58" w:rsidRDefault="00621059" w:rsidP="003F5866">
            <w:pPr>
              <w:spacing w:line="240" w:lineRule="auto"/>
              <w:jc w:val="right"/>
              <w:rPr>
                <w:rFonts w:ascii="BrowalliaUPC" w:hAnsi="BrowalliaUPC" w:cs="BrowalliaUPC"/>
                <w:sz w:val="20"/>
                <w:szCs w:val="20"/>
              </w:rPr>
            </w:pPr>
          </w:p>
        </w:tc>
        <w:tc>
          <w:tcPr>
            <w:tcW w:w="802" w:type="dxa"/>
            <w:tcBorders>
              <w:top w:val="nil"/>
            </w:tcBorders>
          </w:tcPr>
          <w:p w14:paraId="4E9FB538" w14:textId="77777777" w:rsidR="00621059" w:rsidRPr="00E83B58" w:rsidRDefault="00621059" w:rsidP="003F5866">
            <w:pPr>
              <w:spacing w:line="240" w:lineRule="auto"/>
              <w:jc w:val="right"/>
              <w:rPr>
                <w:rFonts w:ascii="BrowalliaUPC" w:hAnsi="BrowalliaUPC" w:cs="BrowalliaUPC"/>
                <w:sz w:val="20"/>
                <w:szCs w:val="20"/>
              </w:rPr>
            </w:pPr>
          </w:p>
        </w:tc>
        <w:tc>
          <w:tcPr>
            <w:tcW w:w="757" w:type="dxa"/>
            <w:tcBorders>
              <w:top w:val="nil"/>
            </w:tcBorders>
          </w:tcPr>
          <w:p w14:paraId="5FF800D4" w14:textId="77777777" w:rsidR="00621059" w:rsidRPr="00E83B58" w:rsidRDefault="00621059" w:rsidP="003F5866">
            <w:pPr>
              <w:spacing w:line="240" w:lineRule="auto"/>
              <w:jc w:val="right"/>
              <w:rPr>
                <w:rFonts w:ascii="BrowalliaUPC" w:hAnsi="BrowalliaUPC" w:cs="BrowalliaUPC"/>
                <w:sz w:val="20"/>
                <w:szCs w:val="20"/>
              </w:rPr>
            </w:pPr>
          </w:p>
        </w:tc>
        <w:tc>
          <w:tcPr>
            <w:tcW w:w="709" w:type="dxa"/>
            <w:tcBorders>
              <w:top w:val="nil"/>
            </w:tcBorders>
          </w:tcPr>
          <w:p w14:paraId="4844BCE7" w14:textId="77777777" w:rsidR="00621059" w:rsidRPr="00E83B58" w:rsidRDefault="00621059" w:rsidP="003F5866">
            <w:pPr>
              <w:spacing w:line="240" w:lineRule="auto"/>
              <w:jc w:val="right"/>
              <w:rPr>
                <w:rFonts w:ascii="BrowalliaUPC" w:hAnsi="BrowalliaUPC" w:cs="BrowalliaUPC"/>
                <w:sz w:val="20"/>
                <w:szCs w:val="20"/>
              </w:rPr>
            </w:pPr>
          </w:p>
        </w:tc>
        <w:tc>
          <w:tcPr>
            <w:tcW w:w="709" w:type="dxa"/>
            <w:tcBorders>
              <w:top w:val="nil"/>
            </w:tcBorders>
          </w:tcPr>
          <w:p w14:paraId="100FB560" w14:textId="77777777" w:rsidR="00621059" w:rsidRPr="00E83B58" w:rsidRDefault="00621059" w:rsidP="003F5866">
            <w:pPr>
              <w:spacing w:line="240" w:lineRule="auto"/>
              <w:jc w:val="right"/>
              <w:rPr>
                <w:rFonts w:ascii="BrowalliaUPC" w:hAnsi="BrowalliaUPC" w:cs="BrowalliaUPC"/>
                <w:sz w:val="20"/>
                <w:szCs w:val="20"/>
              </w:rPr>
            </w:pPr>
          </w:p>
        </w:tc>
        <w:tc>
          <w:tcPr>
            <w:tcW w:w="596" w:type="dxa"/>
            <w:tcBorders>
              <w:top w:val="nil"/>
            </w:tcBorders>
          </w:tcPr>
          <w:p w14:paraId="45ADD3FB" w14:textId="77777777" w:rsidR="00621059" w:rsidRPr="00E83B58" w:rsidRDefault="00621059" w:rsidP="003F5866">
            <w:pPr>
              <w:spacing w:line="240" w:lineRule="auto"/>
              <w:jc w:val="right"/>
              <w:rPr>
                <w:rFonts w:ascii="BrowalliaUPC" w:hAnsi="BrowalliaUPC" w:cs="BrowalliaUPC"/>
                <w:sz w:val="20"/>
                <w:szCs w:val="20"/>
              </w:rPr>
            </w:pPr>
          </w:p>
        </w:tc>
        <w:tc>
          <w:tcPr>
            <w:tcW w:w="630" w:type="dxa"/>
            <w:tcBorders>
              <w:top w:val="nil"/>
            </w:tcBorders>
          </w:tcPr>
          <w:p w14:paraId="38AA0F30" w14:textId="77777777" w:rsidR="00621059" w:rsidRPr="00E83B58" w:rsidRDefault="00621059" w:rsidP="003F5866">
            <w:pPr>
              <w:spacing w:line="240" w:lineRule="auto"/>
              <w:jc w:val="right"/>
              <w:rPr>
                <w:rFonts w:ascii="BrowalliaUPC" w:hAnsi="BrowalliaUPC" w:cs="BrowalliaUPC"/>
                <w:sz w:val="20"/>
                <w:szCs w:val="20"/>
              </w:rPr>
            </w:pPr>
          </w:p>
        </w:tc>
        <w:tc>
          <w:tcPr>
            <w:tcW w:w="708" w:type="dxa"/>
            <w:tcBorders>
              <w:top w:val="nil"/>
            </w:tcBorders>
          </w:tcPr>
          <w:p w14:paraId="6F157775" w14:textId="77777777" w:rsidR="00621059" w:rsidRPr="00330D31" w:rsidRDefault="00621059" w:rsidP="003F5866">
            <w:pPr>
              <w:spacing w:line="240" w:lineRule="auto"/>
              <w:jc w:val="right"/>
              <w:rPr>
                <w:rFonts w:ascii="Browallia New" w:hAnsi="Browallia New" w:cs="Browallia New"/>
                <w:sz w:val="20"/>
                <w:szCs w:val="20"/>
              </w:rPr>
            </w:pPr>
            <w:r w:rsidRPr="00330D31">
              <w:rPr>
                <w:rFonts w:ascii="Browallia New" w:hAnsi="Browallia New" w:cs="Browallia New"/>
                <w:sz w:val="20"/>
                <w:szCs w:val="20"/>
              </w:rPr>
              <w:t xml:space="preserve"> 26 </w:t>
            </w:r>
          </w:p>
        </w:tc>
        <w:tc>
          <w:tcPr>
            <w:tcW w:w="713" w:type="dxa"/>
            <w:tcBorders>
              <w:top w:val="nil"/>
            </w:tcBorders>
          </w:tcPr>
          <w:p w14:paraId="2594A73C" w14:textId="77777777" w:rsidR="00621059" w:rsidRPr="00FA7DA7" w:rsidRDefault="00621059" w:rsidP="003F5866">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31 </w:t>
            </w:r>
          </w:p>
        </w:tc>
      </w:tr>
      <w:tr w:rsidR="003D49DB" w:rsidRPr="00E83B58" w14:paraId="4FC88D7C" w14:textId="77777777" w:rsidTr="00CA6B7D">
        <w:tblPrEx>
          <w:tblBorders>
            <w:bottom w:val="single" w:sz="4" w:space="0" w:color="auto"/>
          </w:tblBorders>
        </w:tblPrEx>
        <w:tc>
          <w:tcPr>
            <w:tcW w:w="1842" w:type="dxa"/>
          </w:tcPr>
          <w:p w14:paraId="1A326529" w14:textId="77777777" w:rsidR="003D49DB" w:rsidRPr="00E83B58" w:rsidRDefault="003D49DB" w:rsidP="003D49DB">
            <w:pPr>
              <w:spacing w:line="240" w:lineRule="auto"/>
              <w:ind w:right="-108"/>
              <w:rPr>
                <w:rFonts w:ascii="BrowalliaUPC" w:hAnsi="BrowalliaUPC" w:cs="BrowalliaUPC"/>
                <w:sz w:val="20"/>
                <w:szCs w:val="20"/>
                <w:cs/>
              </w:rPr>
            </w:pPr>
            <w:r w:rsidRPr="00E83B58">
              <w:rPr>
                <w:rFonts w:ascii="BrowalliaUPC" w:hAnsi="BrowalliaUPC" w:cs="BrowalliaUPC"/>
                <w:sz w:val="20"/>
                <w:szCs w:val="20"/>
                <w:cs/>
              </w:rPr>
              <w:t>ดอกเบี้ยจ่าย</w:t>
            </w:r>
          </w:p>
        </w:tc>
        <w:tc>
          <w:tcPr>
            <w:tcW w:w="993" w:type="dxa"/>
          </w:tcPr>
          <w:p w14:paraId="1A5FA685" w14:textId="77777777" w:rsidR="003D49DB" w:rsidRPr="00E83B58" w:rsidRDefault="003D49DB" w:rsidP="003D49DB">
            <w:pPr>
              <w:spacing w:line="240" w:lineRule="auto"/>
              <w:jc w:val="right"/>
              <w:rPr>
                <w:rFonts w:ascii="BrowalliaUPC" w:hAnsi="BrowalliaUPC" w:cs="BrowalliaUPC"/>
                <w:sz w:val="20"/>
                <w:szCs w:val="20"/>
              </w:rPr>
            </w:pPr>
          </w:p>
        </w:tc>
        <w:tc>
          <w:tcPr>
            <w:tcW w:w="992" w:type="dxa"/>
          </w:tcPr>
          <w:p w14:paraId="628400E0" w14:textId="77777777" w:rsidR="003D49DB" w:rsidRPr="00E83B58" w:rsidRDefault="003D49DB" w:rsidP="003D49DB">
            <w:pPr>
              <w:spacing w:line="240" w:lineRule="auto"/>
              <w:jc w:val="right"/>
              <w:rPr>
                <w:rFonts w:ascii="BrowalliaUPC" w:hAnsi="BrowalliaUPC" w:cs="BrowalliaUPC"/>
                <w:sz w:val="20"/>
                <w:szCs w:val="20"/>
              </w:rPr>
            </w:pPr>
          </w:p>
        </w:tc>
        <w:tc>
          <w:tcPr>
            <w:tcW w:w="759" w:type="dxa"/>
          </w:tcPr>
          <w:p w14:paraId="7D2272EE" w14:textId="77777777" w:rsidR="003D49DB" w:rsidRPr="00E83B58" w:rsidRDefault="003D49DB" w:rsidP="003D49DB">
            <w:pPr>
              <w:spacing w:line="240" w:lineRule="auto"/>
              <w:jc w:val="right"/>
              <w:rPr>
                <w:rFonts w:ascii="BrowalliaUPC" w:hAnsi="BrowalliaUPC" w:cs="BrowalliaUPC"/>
                <w:sz w:val="20"/>
                <w:szCs w:val="20"/>
              </w:rPr>
            </w:pPr>
          </w:p>
        </w:tc>
        <w:tc>
          <w:tcPr>
            <w:tcW w:w="800" w:type="dxa"/>
          </w:tcPr>
          <w:p w14:paraId="2DA00155"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Pr>
          <w:p w14:paraId="6E5FF0DE"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Pr>
          <w:p w14:paraId="71A8706D" w14:textId="77777777" w:rsidR="003D49DB" w:rsidRPr="00E83B58" w:rsidRDefault="003D49DB" w:rsidP="003D49DB">
            <w:pPr>
              <w:spacing w:line="240" w:lineRule="auto"/>
              <w:jc w:val="right"/>
              <w:rPr>
                <w:rFonts w:ascii="BrowalliaUPC" w:hAnsi="BrowalliaUPC" w:cs="BrowalliaUPC"/>
                <w:sz w:val="20"/>
                <w:szCs w:val="20"/>
              </w:rPr>
            </w:pPr>
          </w:p>
        </w:tc>
        <w:tc>
          <w:tcPr>
            <w:tcW w:w="708" w:type="dxa"/>
          </w:tcPr>
          <w:p w14:paraId="65EE087F"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Pr>
          <w:p w14:paraId="77C8D690" w14:textId="77777777" w:rsidR="003D49DB" w:rsidRPr="00E83B58" w:rsidRDefault="003D49DB" w:rsidP="003D49DB">
            <w:pPr>
              <w:spacing w:line="240" w:lineRule="auto"/>
              <w:jc w:val="right"/>
              <w:rPr>
                <w:rFonts w:ascii="BrowalliaUPC" w:hAnsi="BrowalliaUPC" w:cs="BrowalliaUPC"/>
                <w:sz w:val="20"/>
                <w:szCs w:val="20"/>
              </w:rPr>
            </w:pPr>
          </w:p>
        </w:tc>
        <w:tc>
          <w:tcPr>
            <w:tcW w:w="802" w:type="dxa"/>
          </w:tcPr>
          <w:p w14:paraId="6EDC37C3" w14:textId="77777777" w:rsidR="003D49DB" w:rsidRPr="00E83B58" w:rsidRDefault="003D49DB" w:rsidP="003D49DB">
            <w:pPr>
              <w:spacing w:line="240" w:lineRule="auto"/>
              <w:jc w:val="right"/>
              <w:rPr>
                <w:rFonts w:ascii="BrowalliaUPC" w:hAnsi="BrowalliaUPC" w:cs="BrowalliaUPC"/>
                <w:sz w:val="20"/>
                <w:szCs w:val="20"/>
              </w:rPr>
            </w:pPr>
          </w:p>
        </w:tc>
        <w:tc>
          <w:tcPr>
            <w:tcW w:w="757" w:type="dxa"/>
          </w:tcPr>
          <w:p w14:paraId="115431F3"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Pr>
          <w:p w14:paraId="660CDF5D"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Pr>
          <w:p w14:paraId="16E1D372" w14:textId="77777777" w:rsidR="003D49DB" w:rsidRPr="00E83B58" w:rsidRDefault="003D49DB" w:rsidP="003D49DB">
            <w:pPr>
              <w:spacing w:line="240" w:lineRule="auto"/>
              <w:jc w:val="right"/>
              <w:rPr>
                <w:rFonts w:ascii="BrowalliaUPC" w:hAnsi="BrowalliaUPC" w:cs="BrowalliaUPC"/>
                <w:sz w:val="20"/>
                <w:szCs w:val="20"/>
              </w:rPr>
            </w:pPr>
          </w:p>
        </w:tc>
        <w:tc>
          <w:tcPr>
            <w:tcW w:w="596" w:type="dxa"/>
          </w:tcPr>
          <w:p w14:paraId="70797C07" w14:textId="77777777" w:rsidR="003D49DB" w:rsidRPr="00E83B58" w:rsidRDefault="003D49DB" w:rsidP="003D49DB">
            <w:pPr>
              <w:spacing w:line="240" w:lineRule="auto"/>
              <w:jc w:val="right"/>
              <w:rPr>
                <w:rFonts w:ascii="BrowalliaUPC" w:hAnsi="BrowalliaUPC" w:cs="BrowalliaUPC"/>
                <w:sz w:val="20"/>
                <w:szCs w:val="20"/>
              </w:rPr>
            </w:pPr>
          </w:p>
        </w:tc>
        <w:tc>
          <w:tcPr>
            <w:tcW w:w="630" w:type="dxa"/>
          </w:tcPr>
          <w:p w14:paraId="7F97FA8C" w14:textId="77777777" w:rsidR="003D49DB" w:rsidRPr="00E83B58" w:rsidRDefault="003D49DB" w:rsidP="003D49DB">
            <w:pPr>
              <w:spacing w:line="240" w:lineRule="auto"/>
              <w:jc w:val="right"/>
              <w:rPr>
                <w:rFonts w:ascii="BrowalliaUPC" w:hAnsi="BrowalliaUPC" w:cs="BrowalliaUPC"/>
                <w:sz w:val="20"/>
                <w:szCs w:val="20"/>
              </w:rPr>
            </w:pPr>
          </w:p>
        </w:tc>
        <w:tc>
          <w:tcPr>
            <w:tcW w:w="708" w:type="dxa"/>
          </w:tcPr>
          <w:p w14:paraId="0473BD2E" w14:textId="2EED8409" w:rsidR="003D49DB" w:rsidRPr="00330D31" w:rsidRDefault="00330D31" w:rsidP="003D49DB">
            <w:pPr>
              <w:spacing w:line="240" w:lineRule="auto"/>
              <w:jc w:val="right"/>
              <w:rPr>
                <w:rFonts w:ascii="Browallia New" w:hAnsi="Browallia New" w:cs="Browallia New"/>
                <w:sz w:val="20"/>
                <w:szCs w:val="20"/>
              </w:rPr>
            </w:pPr>
            <w:r w:rsidRPr="00330D31">
              <w:rPr>
                <w:rFonts w:ascii="Browallia New" w:hAnsi="Browallia New" w:cs="Browallia New"/>
                <w:sz w:val="20"/>
                <w:szCs w:val="20"/>
              </w:rPr>
              <w:t xml:space="preserve"> 142 </w:t>
            </w:r>
          </w:p>
        </w:tc>
        <w:tc>
          <w:tcPr>
            <w:tcW w:w="713" w:type="dxa"/>
          </w:tcPr>
          <w:p w14:paraId="672D4BF9" w14:textId="1EAAED95" w:rsidR="003D49DB" w:rsidRPr="00FA7DA7" w:rsidRDefault="003D49DB" w:rsidP="003D49DB">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153 </w:t>
            </w:r>
          </w:p>
        </w:tc>
      </w:tr>
      <w:tr w:rsidR="003D49DB" w:rsidRPr="00E83B58" w14:paraId="7160C178" w14:textId="77777777" w:rsidTr="00CA6B7D">
        <w:tblPrEx>
          <w:tblBorders>
            <w:bottom w:val="single" w:sz="4" w:space="0" w:color="auto"/>
          </w:tblBorders>
        </w:tblPrEx>
        <w:tc>
          <w:tcPr>
            <w:tcW w:w="1842" w:type="dxa"/>
            <w:tcBorders>
              <w:bottom w:val="nil"/>
            </w:tcBorders>
          </w:tcPr>
          <w:p w14:paraId="5BE8BBD1" w14:textId="77777777" w:rsidR="003D49DB" w:rsidRPr="00E83B58" w:rsidRDefault="003D49DB" w:rsidP="003D49DB">
            <w:pPr>
              <w:spacing w:line="240" w:lineRule="auto"/>
              <w:ind w:right="-108"/>
              <w:rPr>
                <w:rFonts w:ascii="BrowalliaUPC" w:hAnsi="BrowalliaUPC" w:cs="BrowalliaUPC"/>
                <w:sz w:val="20"/>
                <w:szCs w:val="20"/>
                <w:cs/>
              </w:rPr>
            </w:pPr>
            <w:r w:rsidRPr="00E83B58">
              <w:rPr>
                <w:rFonts w:ascii="BrowalliaUPC" w:hAnsi="BrowalliaUPC" w:cs="BrowalliaUPC"/>
                <w:sz w:val="20"/>
                <w:szCs w:val="20"/>
                <w:cs/>
              </w:rPr>
              <w:t>ค่าเสื่อมราคาและค่าตัดจำหน่าย</w:t>
            </w:r>
          </w:p>
        </w:tc>
        <w:tc>
          <w:tcPr>
            <w:tcW w:w="993" w:type="dxa"/>
            <w:tcBorders>
              <w:bottom w:val="nil"/>
            </w:tcBorders>
          </w:tcPr>
          <w:p w14:paraId="0A7A1EBD" w14:textId="77777777" w:rsidR="003D49DB" w:rsidRPr="00E83B58" w:rsidRDefault="003D49DB" w:rsidP="003D49DB">
            <w:pPr>
              <w:spacing w:line="240" w:lineRule="auto"/>
              <w:jc w:val="right"/>
              <w:rPr>
                <w:rFonts w:ascii="BrowalliaUPC" w:hAnsi="BrowalliaUPC" w:cs="BrowalliaUPC"/>
                <w:sz w:val="20"/>
                <w:szCs w:val="20"/>
              </w:rPr>
            </w:pPr>
          </w:p>
        </w:tc>
        <w:tc>
          <w:tcPr>
            <w:tcW w:w="992" w:type="dxa"/>
            <w:tcBorders>
              <w:bottom w:val="nil"/>
            </w:tcBorders>
          </w:tcPr>
          <w:p w14:paraId="09F9FC06" w14:textId="77777777" w:rsidR="003D49DB" w:rsidRPr="00E83B58" w:rsidRDefault="003D49DB" w:rsidP="003D49DB">
            <w:pPr>
              <w:spacing w:line="240" w:lineRule="auto"/>
              <w:jc w:val="right"/>
              <w:rPr>
                <w:rFonts w:ascii="BrowalliaUPC" w:hAnsi="BrowalliaUPC" w:cs="BrowalliaUPC"/>
                <w:sz w:val="20"/>
                <w:szCs w:val="20"/>
              </w:rPr>
            </w:pPr>
          </w:p>
        </w:tc>
        <w:tc>
          <w:tcPr>
            <w:tcW w:w="759" w:type="dxa"/>
            <w:tcBorders>
              <w:bottom w:val="nil"/>
            </w:tcBorders>
          </w:tcPr>
          <w:p w14:paraId="564630F8" w14:textId="77777777" w:rsidR="003D49DB" w:rsidRPr="00E83B58" w:rsidRDefault="003D49DB" w:rsidP="003D49DB">
            <w:pPr>
              <w:spacing w:line="240" w:lineRule="auto"/>
              <w:jc w:val="right"/>
              <w:rPr>
                <w:rFonts w:ascii="BrowalliaUPC" w:hAnsi="BrowalliaUPC" w:cs="BrowalliaUPC"/>
                <w:sz w:val="20"/>
                <w:szCs w:val="20"/>
              </w:rPr>
            </w:pPr>
          </w:p>
        </w:tc>
        <w:tc>
          <w:tcPr>
            <w:tcW w:w="800" w:type="dxa"/>
            <w:tcBorders>
              <w:bottom w:val="nil"/>
            </w:tcBorders>
          </w:tcPr>
          <w:p w14:paraId="5DD17C2C"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48959B45"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2E728680" w14:textId="77777777" w:rsidR="003D49DB" w:rsidRPr="00E83B58" w:rsidRDefault="003D49DB" w:rsidP="003D49DB">
            <w:pPr>
              <w:spacing w:line="240" w:lineRule="auto"/>
              <w:jc w:val="right"/>
              <w:rPr>
                <w:rFonts w:ascii="BrowalliaUPC" w:hAnsi="BrowalliaUPC" w:cs="BrowalliaUPC"/>
                <w:sz w:val="20"/>
                <w:szCs w:val="20"/>
              </w:rPr>
            </w:pPr>
          </w:p>
        </w:tc>
        <w:tc>
          <w:tcPr>
            <w:tcW w:w="708" w:type="dxa"/>
            <w:tcBorders>
              <w:bottom w:val="nil"/>
            </w:tcBorders>
          </w:tcPr>
          <w:p w14:paraId="7A9EAD92"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3475A869" w14:textId="77777777" w:rsidR="003D49DB" w:rsidRPr="00E83B58" w:rsidRDefault="003D49DB" w:rsidP="003D49DB">
            <w:pPr>
              <w:spacing w:line="240" w:lineRule="auto"/>
              <w:jc w:val="right"/>
              <w:rPr>
                <w:rFonts w:ascii="BrowalliaUPC" w:hAnsi="BrowalliaUPC" w:cs="BrowalliaUPC"/>
                <w:sz w:val="20"/>
                <w:szCs w:val="20"/>
              </w:rPr>
            </w:pPr>
          </w:p>
        </w:tc>
        <w:tc>
          <w:tcPr>
            <w:tcW w:w="802" w:type="dxa"/>
            <w:tcBorders>
              <w:bottom w:val="nil"/>
            </w:tcBorders>
          </w:tcPr>
          <w:p w14:paraId="20CA8D0D" w14:textId="77777777" w:rsidR="003D49DB" w:rsidRPr="00E83B58" w:rsidRDefault="003D49DB" w:rsidP="003D49DB">
            <w:pPr>
              <w:spacing w:line="240" w:lineRule="auto"/>
              <w:jc w:val="right"/>
              <w:rPr>
                <w:rFonts w:ascii="BrowalliaUPC" w:hAnsi="BrowalliaUPC" w:cs="BrowalliaUPC"/>
                <w:sz w:val="20"/>
                <w:szCs w:val="20"/>
              </w:rPr>
            </w:pPr>
          </w:p>
        </w:tc>
        <w:tc>
          <w:tcPr>
            <w:tcW w:w="757" w:type="dxa"/>
            <w:tcBorders>
              <w:bottom w:val="nil"/>
            </w:tcBorders>
          </w:tcPr>
          <w:p w14:paraId="1591FB73"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1C682872"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62E463B2" w14:textId="77777777" w:rsidR="003D49DB" w:rsidRPr="00E83B58" w:rsidRDefault="003D49DB" w:rsidP="003D49DB">
            <w:pPr>
              <w:spacing w:line="240" w:lineRule="auto"/>
              <w:jc w:val="right"/>
              <w:rPr>
                <w:rFonts w:ascii="BrowalliaUPC" w:hAnsi="BrowalliaUPC" w:cs="BrowalliaUPC"/>
                <w:sz w:val="20"/>
                <w:szCs w:val="20"/>
              </w:rPr>
            </w:pPr>
          </w:p>
        </w:tc>
        <w:tc>
          <w:tcPr>
            <w:tcW w:w="596" w:type="dxa"/>
            <w:tcBorders>
              <w:bottom w:val="nil"/>
            </w:tcBorders>
          </w:tcPr>
          <w:p w14:paraId="6ED18C09" w14:textId="77777777" w:rsidR="003D49DB" w:rsidRPr="00E83B58" w:rsidRDefault="003D49DB" w:rsidP="003D49DB">
            <w:pPr>
              <w:spacing w:line="240" w:lineRule="auto"/>
              <w:jc w:val="right"/>
              <w:rPr>
                <w:rFonts w:ascii="BrowalliaUPC" w:hAnsi="BrowalliaUPC" w:cs="BrowalliaUPC"/>
                <w:sz w:val="20"/>
                <w:szCs w:val="20"/>
              </w:rPr>
            </w:pPr>
          </w:p>
        </w:tc>
        <w:tc>
          <w:tcPr>
            <w:tcW w:w="630" w:type="dxa"/>
            <w:tcBorders>
              <w:bottom w:val="nil"/>
            </w:tcBorders>
          </w:tcPr>
          <w:p w14:paraId="77F63671" w14:textId="77777777" w:rsidR="003D49DB" w:rsidRPr="00E83B58" w:rsidRDefault="003D49DB" w:rsidP="003D49DB">
            <w:pPr>
              <w:spacing w:line="240" w:lineRule="auto"/>
              <w:jc w:val="right"/>
              <w:rPr>
                <w:rFonts w:ascii="BrowalliaUPC" w:hAnsi="BrowalliaUPC" w:cs="BrowalliaUPC"/>
                <w:sz w:val="20"/>
                <w:szCs w:val="20"/>
              </w:rPr>
            </w:pPr>
          </w:p>
        </w:tc>
        <w:tc>
          <w:tcPr>
            <w:tcW w:w="708" w:type="dxa"/>
            <w:tcBorders>
              <w:bottom w:val="nil"/>
            </w:tcBorders>
          </w:tcPr>
          <w:p w14:paraId="3B9392F3" w14:textId="421AAF80" w:rsidR="003D49DB" w:rsidRPr="00330D31" w:rsidRDefault="00E95757" w:rsidP="003D49DB">
            <w:pPr>
              <w:tabs>
                <w:tab w:val="clear" w:pos="227"/>
                <w:tab w:val="left" w:pos="251"/>
              </w:tabs>
              <w:spacing w:line="240" w:lineRule="auto"/>
              <w:jc w:val="right"/>
              <w:rPr>
                <w:rFonts w:ascii="Browallia New" w:hAnsi="Browallia New" w:cs="Browallia New"/>
                <w:sz w:val="20"/>
                <w:szCs w:val="20"/>
              </w:rPr>
            </w:pPr>
            <w:r>
              <w:rPr>
                <w:rFonts w:ascii="Browallia New" w:hAnsi="Browallia New" w:cs="Browallia New"/>
                <w:sz w:val="20"/>
                <w:szCs w:val="20"/>
              </w:rPr>
              <w:t>81</w:t>
            </w:r>
          </w:p>
        </w:tc>
        <w:tc>
          <w:tcPr>
            <w:tcW w:w="713" w:type="dxa"/>
            <w:tcBorders>
              <w:bottom w:val="nil"/>
            </w:tcBorders>
          </w:tcPr>
          <w:p w14:paraId="27793E88" w14:textId="1E691DAF" w:rsidR="003D49DB" w:rsidRPr="00FA7DA7" w:rsidRDefault="003D49DB" w:rsidP="003D49DB">
            <w:pPr>
              <w:spacing w:line="240" w:lineRule="auto"/>
              <w:jc w:val="right"/>
              <w:rPr>
                <w:rFonts w:ascii="Browallia New" w:hAnsi="Browallia New" w:cs="Browallia New"/>
                <w:sz w:val="20"/>
                <w:szCs w:val="20"/>
              </w:rPr>
            </w:pPr>
            <w:r w:rsidRPr="00A67DCC">
              <w:rPr>
                <w:rFonts w:ascii="Browallia New" w:hAnsi="Browallia New" w:cs="Browallia New"/>
                <w:sz w:val="20"/>
                <w:szCs w:val="20"/>
              </w:rPr>
              <w:t>72</w:t>
            </w:r>
          </w:p>
        </w:tc>
      </w:tr>
      <w:tr w:rsidR="003D49DB" w:rsidRPr="00E83B58" w14:paraId="1A6EFFCB" w14:textId="77777777" w:rsidTr="00CA6B7D">
        <w:tblPrEx>
          <w:tblBorders>
            <w:bottom w:val="single" w:sz="4" w:space="0" w:color="auto"/>
          </w:tblBorders>
        </w:tblPrEx>
        <w:tc>
          <w:tcPr>
            <w:tcW w:w="1842" w:type="dxa"/>
            <w:tcBorders>
              <w:bottom w:val="nil"/>
            </w:tcBorders>
          </w:tcPr>
          <w:p w14:paraId="27EAFF2C" w14:textId="77777777" w:rsidR="003D49DB" w:rsidRPr="00E83B58" w:rsidRDefault="003D49DB" w:rsidP="003D49DB">
            <w:pPr>
              <w:spacing w:line="240" w:lineRule="auto"/>
              <w:ind w:right="-108"/>
              <w:rPr>
                <w:rFonts w:ascii="BrowalliaUPC" w:hAnsi="BrowalliaUPC" w:cs="BrowalliaUPC"/>
                <w:sz w:val="20"/>
                <w:szCs w:val="20"/>
                <w:cs/>
              </w:rPr>
            </w:pPr>
          </w:p>
        </w:tc>
        <w:tc>
          <w:tcPr>
            <w:tcW w:w="993" w:type="dxa"/>
            <w:tcBorders>
              <w:bottom w:val="nil"/>
            </w:tcBorders>
          </w:tcPr>
          <w:p w14:paraId="7D4C0815" w14:textId="77777777" w:rsidR="003D49DB" w:rsidRPr="00E83B58" w:rsidRDefault="003D49DB" w:rsidP="003D49DB">
            <w:pPr>
              <w:spacing w:line="240" w:lineRule="auto"/>
              <w:jc w:val="right"/>
              <w:rPr>
                <w:rFonts w:ascii="BrowalliaUPC" w:hAnsi="BrowalliaUPC" w:cs="BrowalliaUPC"/>
                <w:sz w:val="20"/>
                <w:szCs w:val="20"/>
              </w:rPr>
            </w:pPr>
          </w:p>
        </w:tc>
        <w:tc>
          <w:tcPr>
            <w:tcW w:w="992" w:type="dxa"/>
            <w:tcBorders>
              <w:bottom w:val="nil"/>
            </w:tcBorders>
          </w:tcPr>
          <w:p w14:paraId="68DF0A4F" w14:textId="77777777" w:rsidR="003D49DB" w:rsidRPr="00E83B58" w:rsidRDefault="003D49DB" w:rsidP="003D49DB">
            <w:pPr>
              <w:spacing w:line="240" w:lineRule="auto"/>
              <w:jc w:val="right"/>
              <w:rPr>
                <w:rFonts w:ascii="BrowalliaUPC" w:hAnsi="BrowalliaUPC" w:cs="BrowalliaUPC"/>
                <w:sz w:val="20"/>
                <w:szCs w:val="20"/>
              </w:rPr>
            </w:pPr>
          </w:p>
        </w:tc>
        <w:tc>
          <w:tcPr>
            <w:tcW w:w="759" w:type="dxa"/>
            <w:tcBorders>
              <w:bottom w:val="nil"/>
            </w:tcBorders>
          </w:tcPr>
          <w:p w14:paraId="4F9B5C21" w14:textId="77777777" w:rsidR="003D49DB" w:rsidRPr="00E83B58" w:rsidRDefault="003D49DB" w:rsidP="003D49DB">
            <w:pPr>
              <w:spacing w:line="240" w:lineRule="auto"/>
              <w:jc w:val="right"/>
              <w:rPr>
                <w:rFonts w:ascii="BrowalliaUPC" w:hAnsi="BrowalliaUPC" w:cs="BrowalliaUPC"/>
                <w:sz w:val="20"/>
                <w:szCs w:val="20"/>
              </w:rPr>
            </w:pPr>
          </w:p>
        </w:tc>
        <w:tc>
          <w:tcPr>
            <w:tcW w:w="800" w:type="dxa"/>
            <w:tcBorders>
              <w:bottom w:val="nil"/>
            </w:tcBorders>
          </w:tcPr>
          <w:p w14:paraId="162A3941"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6CE32F3A"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6297C23F" w14:textId="77777777" w:rsidR="003D49DB" w:rsidRPr="00E83B58" w:rsidRDefault="003D49DB" w:rsidP="003D49DB">
            <w:pPr>
              <w:spacing w:line="240" w:lineRule="auto"/>
              <w:jc w:val="right"/>
              <w:rPr>
                <w:rFonts w:ascii="BrowalliaUPC" w:hAnsi="BrowalliaUPC" w:cs="BrowalliaUPC"/>
                <w:sz w:val="20"/>
                <w:szCs w:val="20"/>
              </w:rPr>
            </w:pPr>
          </w:p>
        </w:tc>
        <w:tc>
          <w:tcPr>
            <w:tcW w:w="708" w:type="dxa"/>
            <w:tcBorders>
              <w:bottom w:val="nil"/>
            </w:tcBorders>
          </w:tcPr>
          <w:p w14:paraId="7303E697"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77B22AC9" w14:textId="77777777" w:rsidR="003D49DB" w:rsidRPr="00E83B58" w:rsidRDefault="003D49DB" w:rsidP="003D49DB">
            <w:pPr>
              <w:spacing w:line="240" w:lineRule="auto"/>
              <w:jc w:val="right"/>
              <w:rPr>
                <w:rFonts w:ascii="BrowalliaUPC" w:hAnsi="BrowalliaUPC" w:cs="BrowalliaUPC"/>
                <w:sz w:val="20"/>
                <w:szCs w:val="20"/>
              </w:rPr>
            </w:pPr>
          </w:p>
        </w:tc>
        <w:tc>
          <w:tcPr>
            <w:tcW w:w="802" w:type="dxa"/>
            <w:tcBorders>
              <w:bottom w:val="nil"/>
            </w:tcBorders>
          </w:tcPr>
          <w:p w14:paraId="09204BA5" w14:textId="77777777" w:rsidR="003D49DB" w:rsidRPr="00E83B58" w:rsidRDefault="003D49DB" w:rsidP="003D49DB">
            <w:pPr>
              <w:spacing w:line="240" w:lineRule="auto"/>
              <w:jc w:val="right"/>
              <w:rPr>
                <w:rFonts w:ascii="BrowalliaUPC" w:hAnsi="BrowalliaUPC" w:cs="BrowalliaUPC"/>
                <w:sz w:val="20"/>
                <w:szCs w:val="20"/>
              </w:rPr>
            </w:pPr>
          </w:p>
        </w:tc>
        <w:tc>
          <w:tcPr>
            <w:tcW w:w="757" w:type="dxa"/>
            <w:tcBorders>
              <w:bottom w:val="nil"/>
            </w:tcBorders>
          </w:tcPr>
          <w:p w14:paraId="3702BEB3"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7F5AB6FC"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562AD935" w14:textId="77777777" w:rsidR="003D49DB" w:rsidRPr="00E83B58" w:rsidRDefault="003D49DB" w:rsidP="003D49DB">
            <w:pPr>
              <w:spacing w:line="240" w:lineRule="auto"/>
              <w:jc w:val="right"/>
              <w:rPr>
                <w:rFonts w:ascii="BrowalliaUPC" w:hAnsi="BrowalliaUPC" w:cs="BrowalliaUPC"/>
                <w:sz w:val="20"/>
                <w:szCs w:val="20"/>
              </w:rPr>
            </w:pPr>
          </w:p>
        </w:tc>
        <w:tc>
          <w:tcPr>
            <w:tcW w:w="596" w:type="dxa"/>
            <w:tcBorders>
              <w:bottom w:val="nil"/>
            </w:tcBorders>
          </w:tcPr>
          <w:p w14:paraId="44DBA33D" w14:textId="77777777" w:rsidR="003D49DB" w:rsidRPr="00E83B58" w:rsidRDefault="003D49DB" w:rsidP="003D49DB">
            <w:pPr>
              <w:spacing w:line="240" w:lineRule="auto"/>
              <w:jc w:val="right"/>
              <w:rPr>
                <w:rFonts w:ascii="BrowalliaUPC" w:hAnsi="BrowalliaUPC" w:cs="BrowalliaUPC"/>
                <w:sz w:val="20"/>
                <w:szCs w:val="20"/>
              </w:rPr>
            </w:pPr>
          </w:p>
        </w:tc>
        <w:tc>
          <w:tcPr>
            <w:tcW w:w="630" w:type="dxa"/>
            <w:tcBorders>
              <w:bottom w:val="nil"/>
            </w:tcBorders>
          </w:tcPr>
          <w:p w14:paraId="391244F6" w14:textId="77777777" w:rsidR="003D49DB" w:rsidRPr="00E83B58" w:rsidRDefault="003D49DB" w:rsidP="003D49DB">
            <w:pPr>
              <w:spacing w:line="240" w:lineRule="auto"/>
              <w:jc w:val="right"/>
              <w:rPr>
                <w:rFonts w:ascii="BrowalliaUPC" w:hAnsi="BrowalliaUPC" w:cs="BrowalliaUPC"/>
                <w:sz w:val="20"/>
                <w:szCs w:val="20"/>
              </w:rPr>
            </w:pPr>
          </w:p>
        </w:tc>
        <w:tc>
          <w:tcPr>
            <w:tcW w:w="708" w:type="dxa"/>
            <w:tcBorders>
              <w:bottom w:val="nil"/>
            </w:tcBorders>
          </w:tcPr>
          <w:p w14:paraId="0CEC5721" w14:textId="77777777" w:rsidR="003D49DB" w:rsidRPr="00330D31" w:rsidRDefault="003D49DB" w:rsidP="003D49DB">
            <w:pPr>
              <w:tabs>
                <w:tab w:val="clear" w:pos="227"/>
                <w:tab w:val="left" w:pos="251"/>
              </w:tabs>
              <w:spacing w:line="240" w:lineRule="auto"/>
              <w:jc w:val="right"/>
              <w:rPr>
                <w:rFonts w:ascii="Browallia New" w:hAnsi="Browallia New" w:cs="Browallia New"/>
                <w:sz w:val="20"/>
                <w:szCs w:val="20"/>
              </w:rPr>
            </w:pPr>
          </w:p>
        </w:tc>
        <w:tc>
          <w:tcPr>
            <w:tcW w:w="713" w:type="dxa"/>
            <w:tcBorders>
              <w:bottom w:val="nil"/>
            </w:tcBorders>
          </w:tcPr>
          <w:p w14:paraId="61D74495" w14:textId="77777777" w:rsidR="003D49DB" w:rsidRPr="00FA7DA7" w:rsidRDefault="003D49DB" w:rsidP="003D49DB">
            <w:pPr>
              <w:spacing w:line="240" w:lineRule="auto"/>
              <w:jc w:val="right"/>
              <w:rPr>
                <w:rFonts w:ascii="Browallia New" w:hAnsi="Browallia New" w:cs="Browallia New"/>
                <w:sz w:val="20"/>
                <w:szCs w:val="20"/>
              </w:rPr>
            </w:pPr>
          </w:p>
        </w:tc>
      </w:tr>
      <w:tr w:rsidR="003D49DB" w:rsidRPr="00E83B58" w14:paraId="2FC3B87D" w14:textId="77777777" w:rsidTr="00CA6B7D">
        <w:tblPrEx>
          <w:tblBorders>
            <w:bottom w:val="single" w:sz="4" w:space="0" w:color="auto"/>
          </w:tblBorders>
        </w:tblPrEx>
        <w:tc>
          <w:tcPr>
            <w:tcW w:w="1842" w:type="dxa"/>
            <w:tcBorders>
              <w:bottom w:val="nil"/>
            </w:tcBorders>
          </w:tcPr>
          <w:p w14:paraId="2F57C54C" w14:textId="77777777" w:rsidR="003D49DB" w:rsidRPr="00E83B58" w:rsidRDefault="003D49DB" w:rsidP="003D49DB">
            <w:pPr>
              <w:spacing w:line="240" w:lineRule="auto"/>
              <w:ind w:right="-108"/>
              <w:rPr>
                <w:rFonts w:ascii="BrowalliaUPC" w:hAnsi="BrowalliaUPC" w:cs="BrowalliaUPC"/>
                <w:sz w:val="20"/>
                <w:szCs w:val="20"/>
                <w:cs/>
              </w:rPr>
            </w:pPr>
            <w:r w:rsidRPr="00E83B58">
              <w:rPr>
                <w:rFonts w:ascii="BrowalliaUPC" w:hAnsi="BrowalliaUPC" w:cs="BrowalliaUPC"/>
                <w:sz w:val="20"/>
                <w:szCs w:val="20"/>
                <w:cs/>
              </w:rPr>
              <w:t>สินทรัพย์รวม</w:t>
            </w:r>
          </w:p>
        </w:tc>
        <w:tc>
          <w:tcPr>
            <w:tcW w:w="993" w:type="dxa"/>
            <w:tcBorders>
              <w:bottom w:val="nil"/>
            </w:tcBorders>
          </w:tcPr>
          <w:p w14:paraId="5538B113" w14:textId="77777777" w:rsidR="003D49DB" w:rsidRPr="00E83B58" w:rsidRDefault="003D49DB" w:rsidP="003D49DB">
            <w:pPr>
              <w:spacing w:line="240" w:lineRule="auto"/>
              <w:jc w:val="right"/>
              <w:rPr>
                <w:rFonts w:ascii="BrowalliaUPC" w:hAnsi="BrowalliaUPC" w:cs="BrowalliaUPC"/>
                <w:sz w:val="20"/>
                <w:szCs w:val="20"/>
              </w:rPr>
            </w:pPr>
          </w:p>
        </w:tc>
        <w:tc>
          <w:tcPr>
            <w:tcW w:w="992" w:type="dxa"/>
            <w:tcBorders>
              <w:bottom w:val="nil"/>
            </w:tcBorders>
          </w:tcPr>
          <w:p w14:paraId="7AEE1624" w14:textId="77777777" w:rsidR="003D49DB" w:rsidRPr="00E83B58" w:rsidRDefault="003D49DB" w:rsidP="003D49DB">
            <w:pPr>
              <w:spacing w:line="240" w:lineRule="auto"/>
              <w:jc w:val="right"/>
              <w:rPr>
                <w:rFonts w:ascii="BrowalliaUPC" w:hAnsi="BrowalliaUPC" w:cs="BrowalliaUPC"/>
                <w:sz w:val="20"/>
                <w:szCs w:val="20"/>
              </w:rPr>
            </w:pPr>
          </w:p>
        </w:tc>
        <w:tc>
          <w:tcPr>
            <w:tcW w:w="759" w:type="dxa"/>
            <w:tcBorders>
              <w:bottom w:val="nil"/>
            </w:tcBorders>
          </w:tcPr>
          <w:p w14:paraId="1AD46708" w14:textId="77777777" w:rsidR="003D49DB" w:rsidRPr="00E83B58" w:rsidRDefault="003D49DB" w:rsidP="003D49DB">
            <w:pPr>
              <w:spacing w:line="240" w:lineRule="auto"/>
              <w:jc w:val="right"/>
              <w:rPr>
                <w:rFonts w:ascii="BrowalliaUPC" w:hAnsi="BrowalliaUPC" w:cs="BrowalliaUPC"/>
                <w:sz w:val="20"/>
                <w:szCs w:val="20"/>
              </w:rPr>
            </w:pPr>
          </w:p>
        </w:tc>
        <w:tc>
          <w:tcPr>
            <w:tcW w:w="800" w:type="dxa"/>
            <w:tcBorders>
              <w:bottom w:val="nil"/>
            </w:tcBorders>
          </w:tcPr>
          <w:p w14:paraId="61814C6F"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385E36CF"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1169800A" w14:textId="77777777" w:rsidR="003D49DB" w:rsidRPr="00E83B58" w:rsidRDefault="003D49DB" w:rsidP="003D49DB">
            <w:pPr>
              <w:spacing w:line="240" w:lineRule="auto"/>
              <w:jc w:val="right"/>
              <w:rPr>
                <w:rFonts w:ascii="BrowalliaUPC" w:hAnsi="BrowalliaUPC" w:cs="BrowalliaUPC"/>
                <w:sz w:val="20"/>
                <w:szCs w:val="20"/>
              </w:rPr>
            </w:pPr>
          </w:p>
        </w:tc>
        <w:tc>
          <w:tcPr>
            <w:tcW w:w="708" w:type="dxa"/>
            <w:tcBorders>
              <w:bottom w:val="nil"/>
            </w:tcBorders>
          </w:tcPr>
          <w:p w14:paraId="1761B522"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1A6EA75B" w14:textId="77777777" w:rsidR="003D49DB" w:rsidRPr="00E83B58" w:rsidRDefault="003D49DB" w:rsidP="003D49DB">
            <w:pPr>
              <w:spacing w:line="240" w:lineRule="auto"/>
              <w:jc w:val="right"/>
              <w:rPr>
                <w:rFonts w:ascii="BrowalliaUPC" w:hAnsi="BrowalliaUPC" w:cs="BrowalliaUPC"/>
                <w:sz w:val="20"/>
                <w:szCs w:val="20"/>
              </w:rPr>
            </w:pPr>
          </w:p>
        </w:tc>
        <w:tc>
          <w:tcPr>
            <w:tcW w:w="802" w:type="dxa"/>
            <w:tcBorders>
              <w:bottom w:val="nil"/>
            </w:tcBorders>
          </w:tcPr>
          <w:p w14:paraId="221704E9" w14:textId="77777777" w:rsidR="003D49DB" w:rsidRPr="00E83B58" w:rsidRDefault="003D49DB" w:rsidP="003D49DB">
            <w:pPr>
              <w:spacing w:line="240" w:lineRule="auto"/>
              <w:jc w:val="right"/>
              <w:rPr>
                <w:rFonts w:ascii="BrowalliaUPC" w:hAnsi="BrowalliaUPC" w:cs="BrowalliaUPC"/>
                <w:sz w:val="20"/>
                <w:szCs w:val="20"/>
              </w:rPr>
            </w:pPr>
          </w:p>
        </w:tc>
        <w:tc>
          <w:tcPr>
            <w:tcW w:w="757" w:type="dxa"/>
            <w:tcBorders>
              <w:bottom w:val="nil"/>
            </w:tcBorders>
          </w:tcPr>
          <w:p w14:paraId="6824109F"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4A9E8385"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3E286467" w14:textId="77777777" w:rsidR="003D49DB" w:rsidRPr="00E83B58" w:rsidRDefault="003D49DB" w:rsidP="003D49DB">
            <w:pPr>
              <w:spacing w:line="240" w:lineRule="auto"/>
              <w:jc w:val="right"/>
              <w:rPr>
                <w:rFonts w:ascii="BrowalliaUPC" w:hAnsi="BrowalliaUPC" w:cs="BrowalliaUPC"/>
                <w:sz w:val="20"/>
                <w:szCs w:val="20"/>
              </w:rPr>
            </w:pPr>
          </w:p>
        </w:tc>
        <w:tc>
          <w:tcPr>
            <w:tcW w:w="596" w:type="dxa"/>
            <w:tcBorders>
              <w:bottom w:val="nil"/>
            </w:tcBorders>
          </w:tcPr>
          <w:p w14:paraId="2EA08A27" w14:textId="77777777" w:rsidR="003D49DB" w:rsidRPr="00E83B58" w:rsidRDefault="003D49DB" w:rsidP="003D49DB">
            <w:pPr>
              <w:spacing w:line="240" w:lineRule="auto"/>
              <w:jc w:val="right"/>
              <w:rPr>
                <w:rFonts w:ascii="BrowalliaUPC" w:hAnsi="BrowalliaUPC" w:cs="BrowalliaUPC"/>
                <w:sz w:val="20"/>
                <w:szCs w:val="20"/>
              </w:rPr>
            </w:pPr>
          </w:p>
        </w:tc>
        <w:tc>
          <w:tcPr>
            <w:tcW w:w="630" w:type="dxa"/>
            <w:tcBorders>
              <w:bottom w:val="nil"/>
            </w:tcBorders>
          </w:tcPr>
          <w:p w14:paraId="5FE0BFA0" w14:textId="77777777" w:rsidR="003D49DB" w:rsidRPr="00E83B58" w:rsidRDefault="003D49DB" w:rsidP="003D49DB">
            <w:pPr>
              <w:spacing w:line="240" w:lineRule="auto"/>
              <w:jc w:val="right"/>
              <w:rPr>
                <w:rFonts w:ascii="BrowalliaUPC" w:hAnsi="BrowalliaUPC" w:cs="BrowalliaUPC"/>
                <w:sz w:val="20"/>
                <w:szCs w:val="20"/>
              </w:rPr>
            </w:pPr>
          </w:p>
        </w:tc>
        <w:tc>
          <w:tcPr>
            <w:tcW w:w="708" w:type="dxa"/>
            <w:tcBorders>
              <w:bottom w:val="nil"/>
            </w:tcBorders>
          </w:tcPr>
          <w:p w14:paraId="4C244593" w14:textId="177AE1F7" w:rsidR="003D49DB" w:rsidRPr="00330D31" w:rsidRDefault="00330D31" w:rsidP="003D49DB">
            <w:pPr>
              <w:tabs>
                <w:tab w:val="clear" w:pos="227"/>
                <w:tab w:val="left" w:pos="251"/>
              </w:tabs>
              <w:spacing w:line="240" w:lineRule="auto"/>
              <w:jc w:val="right"/>
              <w:rPr>
                <w:rFonts w:ascii="Browallia New" w:hAnsi="Browallia New" w:cs="Browallia New"/>
                <w:sz w:val="20"/>
                <w:szCs w:val="20"/>
              </w:rPr>
            </w:pPr>
            <w:r w:rsidRPr="00330D31">
              <w:rPr>
                <w:rFonts w:ascii="Browallia New" w:hAnsi="Browallia New" w:cs="Browallia New"/>
                <w:sz w:val="20"/>
                <w:szCs w:val="20"/>
              </w:rPr>
              <w:t>11,31</w:t>
            </w:r>
            <w:r w:rsidR="00BA67CA">
              <w:rPr>
                <w:rFonts w:ascii="Browallia New" w:hAnsi="Browallia New" w:cs="Browallia New"/>
                <w:sz w:val="20"/>
                <w:szCs w:val="20"/>
              </w:rPr>
              <w:t>6</w:t>
            </w:r>
          </w:p>
        </w:tc>
        <w:tc>
          <w:tcPr>
            <w:tcW w:w="713" w:type="dxa"/>
            <w:tcBorders>
              <w:bottom w:val="nil"/>
            </w:tcBorders>
          </w:tcPr>
          <w:p w14:paraId="268DFA30" w14:textId="41A49106" w:rsidR="003D49DB" w:rsidRPr="00FA7DA7" w:rsidRDefault="003D49DB" w:rsidP="003D49DB">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11,767 </w:t>
            </w:r>
          </w:p>
        </w:tc>
      </w:tr>
      <w:tr w:rsidR="003D49DB" w:rsidRPr="00E83B58" w14:paraId="3A4CB0F4" w14:textId="77777777" w:rsidTr="00CA6B7D">
        <w:tblPrEx>
          <w:tblBorders>
            <w:bottom w:val="single" w:sz="4" w:space="0" w:color="auto"/>
          </w:tblBorders>
        </w:tblPrEx>
        <w:trPr>
          <w:trHeight w:val="154"/>
        </w:trPr>
        <w:tc>
          <w:tcPr>
            <w:tcW w:w="1842" w:type="dxa"/>
            <w:tcBorders>
              <w:bottom w:val="nil"/>
            </w:tcBorders>
          </w:tcPr>
          <w:p w14:paraId="02895DF8" w14:textId="77777777" w:rsidR="003D49DB" w:rsidRPr="00E83B58" w:rsidRDefault="003D49DB" w:rsidP="003D49DB">
            <w:pPr>
              <w:spacing w:line="240" w:lineRule="auto"/>
              <w:ind w:right="-108"/>
              <w:rPr>
                <w:rFonts w:ascii="BrowalliaUPC" w:hAnsi="BrowalliaUPC" w:cs="BrowalliaUPC"/>
                <w:sz w:val="20"/>
                <w:szCs w:val="20"/>
                <w:highlight w:val="yellow"/>
                <w:cs/>
              </w:rPr>
            </w:pPr>
            <w:r w:rsidRPr="00E83B58">
              <w:rPr>
                <w:rFonts w:ascii="BrowalliaUPC" w:hAnsi="BrowalliaUPC" w:cs="BrowalliaUPC"/>
                <w:sz w:val="20"/>
                <w:szCs w:val="20"/>
                <w:cs/>
              </w:rPr>
              <w:t>หนี้สินรวม</w:t>
            </w:r>
          </w:p>
        </w:tc>
        <w:tc>
          <w:tcPr>
            <w:tcW w:w="993" w:type="dxa"/>
            <w:tcBorders>
              <w:bottom w:val="nil"/>
            </w:tcBorders>
          </w:tcPr>
          <w:p w14:paraId="6AE69C4D" w14:textId="77777777" w:rsidR="003D49DB" w:rsidRPr="00E83B58" w:rsidRDefault="003D49DB" w:rsidP="003D49DB">
            <w:pPr>
              <w:spacing w:line="240" w:lineRule="auto"/>
              <w:jc w:val="right"/>
              <w:rPr>
                <w:rFonts w:ascii="BrowalliaUPC" w:hAnsi="BrowalliaUPC" w:cs="BrowalliaUPC"/>
                <w:sz w:val="20"/>
                <w:szCs w:val="20"/>
              </w:rPr>
            </w:pPr>
          </w:p>
        </w:tc>
        <w:tc>
          <w:tcPr>
            <w:tcW w:w="992" w:type="dxa"/>
            <w:tcBorders>
              <w:bottom w:val="nil"/>
            </w:tcBorders>
          </w:tcPr>
          <w:p w14:paraId="2C07326F" w14:textId="77777777" w:rsidR="003D49DB" w:rsidRPr="00E83B58" w:rsidRDefault="003D49DB" w:rsidP="003D49DB">
            <w:pPr>
              <w:spacing w:line="240" w:lineRule="auto"/>
              <w:jc w:val="right"/>
              <w:rPr>
                <w:rFonts w:ascii="BrowalliaUPC" w:hAnsi="BrowalliaUPC" w:cs="BrowalliaUPC"/>
                <w:sz w:val="20"/>
                <w:szCs w:val="20"/>
              </w:rPr>
            </w:pPr>
          </w:p>
        </w:tc>
        <w:tc>
          <w:tcPr>
            <w:tcW w:w="759" w:type="dxa"/>
            <w:tcBorders>
              <w:bottom w:val="nil"/>
            </w:tcBorders>
          </w:tcPr>
          <w:p w14:paraId="2B268B7E" w14:textId="77777777" w:rsidR="003D49DB" w:rsidRPr="00E83B58" w:rsidRDefault="003D49DB" w:rsidP="003D49DB">
            <w:pPr>
              <w:spacing w:line="240" w:lineRule="auto"/>
              <w:jc w:val="right"/>
              <w:rPr>
                <w:rFonts w:ascii="BrowalliaUPC" w:hAnsi="BrowalliaUPC" w:cs="BrowalliaUPC"/>
                <w:sz w:val="20"/>
                <w:szCs w:val="20"/>
              </w:rPr>
            </w:pPr>
          </w:p>
        </w:tc>
        <w:tc>
          <w:tcPr>
            <w:tcW w:w="800" w:type="dxa"/>
            <w:tcBorders>
              <w:bottom w:val="nil"/>
            </w:tcBorders>
          </w:tcPr>
          <w:p w14:paraId="00C218F9"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3144C4C7"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363DC23D" w14:textId="77777777" w:rsidR="003D49DB" w:rsidRPr="00E83B58" w:rsidRDefault="003D49DB" w:rsidP="003D49DB">
            <w:pPr>
              <w:spacing w:line="240" w:lineRule="auto"/>
              <w:jc w:val="right"/>
              <w:rPr>
                <w:rFonts w:ascii="BrowalliaUPC" w:hAnsi="BrowalliaUPC" w:cs="BrowalliaUPC"/>
                <w:sz w:val="20"/>
                <w:szCs w:val="20"/>
              </w:rPr>
            </w:pPr>
          </w:p>
        </w:tc>
        <w:tc>
          <w:tcPr>
            <w:tcW w:w="708" w:type="dxa"/>
            <w:tcBorders>
              <w:bottom w:val="nil"/>
            </w:tcBorders>
          </w:tcPr>
          <w:p w14:paraId="7A51691F"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203AD362" w14:textId="77777777" w:rsidR="003D49DB" w:rsidRPr="00E83B58" w:rsidRDefault="003D49DB" w:rsidP="003D49DB">
            <w:pPr>
              <w:spacing w:line="240" w:lineRule="auto"/>
              <w:jc w:val="right"/>
              <w:rPr>
                <w:rFonts w:ascii="BrowalliaUPC" w:hAnsi="BrowalliaUPC" w:cs="BrowalliaUPC"/>
                <w:sz w:val="20"/>
                <w:szCs w:val="20"/>
              </w:rPr>
            </w:pPr>
          </w:p>
        </w:tc>
        <w:tc>
          <w:tcPr>
            <w:tcW w:w="802" w:type="dxa"/>
            <w:tcBorders>
              <w:bottom w:val="nil"/>
            </w:tcBorders>
          </w:tcPr>
          <w:p w14:paraId="0BCC19AA" w14:textId="77777777" w:rsidR="003D49DB" w:rsidRPr="00E83B58" w:rsidRDefault="003D49DB" w:rsidP="003D49DB">
            <w:pPr>
              <w:spacing w:line="240" w:lineRule="auto"/>
              <w:jc w:val="right"/>
              <w:rPr>
                <w:rFonts w:ascii="BrowalliaUPC" w:hAnsi="BrowalliaUPC" w:cs="BrowalliaUPC"/>
                <w:sz w:val="20"/>
                <w:szCs w:val="20"/>
              </w:rPr>
            </w:pPr>
          </w:p>
        </w:tc>
        <w:tc>
          <w:tcPr>
            <w:tcW w:w="757" w:type="dxa"/>
            <w:tcBorders>
              <w:bottom w:val="nil"/>
            </w:tcBorders>
          </w:tcPr>
          <w:p w14:paraId="3001580A"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3E9B43D6" w14:textId="77777777" w:rsidR="003D49DB" w:rsidRPr="00E83B58" w:rsidRDefault="003D49DB" w:rsidP="003D49DB">
            <w:pPr>
              <w:spacing w:line="240" w:lineRule="auto"/>
              <w:jc w:val="right"/>
              <w:rPr>
                <w:rFonts w:ascii="BrowalliaUPC" w:hAnsi="BrowalliaUPC" w:cs="BrowalliaUPC"/>
                <w:sz w:val="20"/>
                <w:szCs w:val="20"/>
              </w:rPr>
            </w:pPr>
          </w:p>
        </w:tc>
        <w:tc>
          <w:tcPr>
            <w:tcW w:w="709" w:type="dxa"/>
            <w:tcBorders>
              <w:bottom w:val="nil"/>
            </w:tcBorders>
          </w:tcPr>
          <w:p w14:paraId="6586382A" w14:textId="77777777" w:rsidR="003D49DB" w:rsidRPr="00E83B58" w:rsidRDefault="003D49DB" w:rsidP="003D49DB">
            <w:pPr>
              <w:spacing w:line="240" w:lineRule="auto"/>
              <w:jc w:val="right"/>
              <w:rPr>
                <w:rFonts w:ascii="BrowalliaUPC" w:hAnsi="BrowalliaUPC" w:cs="BrowalliaUPC"/>
                <w:sz w:val="20"/>
                <w:szCs w:val="20"/>
              </w:rPr>
            </w:pPr>
          </w:p>
        </w:tc>
        <w:tc>
          <w:tcPr>
            <w:tcW w:w="596" w:type="dxa"/>
            <w:tcBorders>
              <w:bottom w:val="nil"/>
            </w:tcBorders>
          </w:tcPr>
          <w:p w14:paraId="692591C6" w14:textId="77777777" w:rsidR="003D49DB" w:rsidRPr="00E83B58" w:rsidRDefault="003D49DB" w:rsidP="003D49DB">
            <w:pPr>
              <w:spacing w:line="240" w:lineRule="auto"/>
              <w:jc w:val="right"/>
              <w:rPr>
                <w:rFonts w:ascii="BrowalliaUPC" w:hAnsi="BrowalliaUPC" w:cs="BrowalliaUPC"/>
                <w:sz w:val="20"/>
                <w:szCs w:val="20"/>
              </w:rPr>
            </w:pPr>
          </w:p>
        </w:tc>
        <w:tc>
          <w:tcPr>
            <w:tcW w:w="630" w:type="dxa"/>
            <w:tcBorders>
              <w:bottom w:val="nil"/>
            </w:tcBorders>
          </w:tcPr>
          <w:p w14:paraId="6156560F" w14:textId="77777777" w:rsidR="003D49DB" w:rsidRPr="00E83B58" w:rsidRDefault="003D49DB" w:rsidP="003D49DB">
            <w:pPr>
              <w:spacing w:line="240" w:lineRule="auto"/>
              <w:jc w:val="right"/>
              <w:rPr>
                <w:rFonts w:ascii="BrowalliaUPC" w:hAnsi="BrowalliaUPC" w:cs="BrowalliaUPC"/>
                <w:sz w:val="20"/>
                <w:szCs w:val="20"/>
              </w:rPr>
            </w:pPr>
          </w:p>
        </w:tc>
        <w:tc>
          <w:tcPr>
            <w:tcW w:w="708" w:type="dxa"/>
            <w:tcBorders>
              <w:bottom w:val="nil"/>
            </w:tcBorders>
          </w:tcPr>
          <w:p w14:paraId="48306453" w14:textId="316B945C" w:rsidR="003D49DB" w:rsidRPr="00330D31" w:rsidRDefault="00330D31" w:rsidP="003D49DB">
            <w:pPr>
              <w:spacing w:line="240" w:lineRule="auto"/>
              <w:jc w:val="right"/>
              <w:rPr>
                <w:rFonts w:ascii="Browallia New" w:hAnsi="Browallia New" w:cs="Browallia New"/>
                <w:sz w:val="20"/>
                <w:szCs w:val="20"/>
              </w:rPr>
            </w:pPr>
            <w:r w:rsidRPr="00330D31">
              <w:rPr>
                <w:rFonts w:ascii="Browallia New" w:hAnsi="Browallia New" w:cs="Browallia New"/>
                <w:sz w:val="20"/>
                <w:szCs w:val="20"/>
              </w:rPr>
              <w:t>6,969</w:t>
            </w:r>
          </w:p>
        </w:tc>
        <w:tc>
          <w:tcPr>
            <w:tcW w:w="713" w:type="dxa"/>
            <w:tcBorders>
              <w:bottom w:val="nil"/>
            </w:tcBorders>
          </w:tcPr>
          <w:p w14:paraId="0385AD0E" w14:textId="615C73D6" w:rsidR="003D49DB" w:rsidRPr="00FA7DA7" w:rsidRDefault="003D49DB" w:rsidP="003D49DB">
            <w:pPr>
              <w:spacing w:line="240" w:lineRule="auto"/>
              <w:jc w:val="right"/>
              <w:rPr>
                <w:rFonts w:ascii="Browallia New" w:hAnsi="Browallia New" w:cs="Browallia New"/>
                <w:sz w:val="20"/>
                <w:szCs w:val="20"/>
              </w:rPr>
            </w:pPr>
            <w:r w:rsidRPr="00A67DCC">
              <w:rPr>
                <w:rFonts w:ascii="Browallia New" w:hAnsi="Browallia New" w:cs="Browallia New"/>
                <w:sz w:val="20"/>
                <w:szCs w:val="20"/>
              </w:rPr>
              <w:t xml:space="preserve"> 7,114</w:t>
            </w:r>
          </w:p>
        </w:tc>
      </w:tr>
    </w:tbl>
    <w:p w14:paraId="3014A1FB" w14:textId="77777777" w:rsidR="003319C6" w:rsidRPr="002310D1" w:rsidRDefault="003319C6" w:rsidP="00A76E34">
      <w:pPr>
        <w:rPr>
          <w:rFonts w:ascii="Browallia New" w:hAnsi="Browallia New" w:cs="Browallia New"/>
          <w:sz w:val="28"/>
          <w:szCs w:val="28"/>
        </w:rPr>
      </w:pPr>
    </w:p>
    <w:tbl>
      <w:tblPr>
        <w:tblW w:w="4804" w:type="pct"/>
        <w:tblInd w:w="426" w:type="dxa"/>
        <w:tblLayout w:type="fixed"/>
        <w:tblLook w:val="0000" w:firstRow="0" w:lastRow="0" w:firstColumn="0" w:lastColumn="0" w:noHBand="0" w:noVBand="0"/>
      </w:tblPr>
      <w:tblGrid>
        <w:gridCol w:w="4254"/>
        <w:gridCol w:w="1278"/>
        <w:gridCol w:w="1278"/>
        <w:gridCol w:w="1275"/>
        <w:gridCol w:w="1278"/>
        <w:gridCol w:w="1167"/>
        <w:gridCol w:w="1172"/>
        <w:gridCol w:w="1167"/>
        <w:gridCol w:w="1022"/>
      </w:tblGrid>
      <w:tr w:rsidR="002310D1" w:rsidRPr="002310D1" w14:paraId="233CA7C9" w14:textId="77777777" w:rsidTr="003B393A">
        <w:trPr>
          <w:trHeight w:val="64"/>
        </w:trPr>
        <w:tc>
          <w:tcPr>
            <w:tcW w:w="1531" w:type="pct"/>
          </w:tcPr>
          <w:p w14:paraId="0BD91530" w14:textId="77777777" w:rsidR="002310D1" w:rsidRPr="002310D1" w:rsidRDefault="002310D1" w:rsidP="00CA6B7D">
            <w:pPr>
              <w:spacing w:line="240" w:lineRule="auto"/>
              <w:ind w:right="-108"/>
              <w:rPr>
                <w:rFonts w:ascii="Browallia New" w:hAnsi="Browallia New" w:cs="Browallia New"/>
                <w:sz w:val="24"/>
                <w:szCs w:val="24"/>
              </w:rPr>
            </w:pPr>
          </w:p>
        </w:tc>
        <w:tc>
          <w:tcPr>
            <w:tcW w:w="3469" w:type="pct"/>
            <w:gridSpan w:val="8"/>
          </w:tcPr>
          <w:p w14:paraId="220E8CCF" w14:textId="77777777" w:rsidR="002310D1" w:rsidRPr="002310D1" w:rsidRDefault="002310D1" w:rsidP="00CA6B7D">
            <w:pPr>
              <w:pBdr>
                <w:bottom w:val="single" w:sz="4" w:space="1" w:color="auto"/>
              </w:pBdr>
              <w:spacing w:line="240" w:lineRule="auto"/>
              <w:jc w:val="center"/>
              <w:rPr>
                <w:rFonts w:ascii="Browallia New" w:hAnsi="Browallia New" w:cs="Browallia New"/>
                <w:sz w:val="24"/>
                <w:szCs w:val="24"/>
                <w:cs/>
              </w:rPr>
            </w:pPr>
            <w:r w:rsidRPr="002310D1">
              <w:rPr>
                <w:rFonts w:ascii="Browallia New" w:hAnsi="Browallia New" w:cs="Browallia New"/>
                <w:sz w:val="24"/>
                <w:szCs w:val="24"/>
                <w:cs/>
              </w:rPr>
              <w:t>ข้อมูลทางการเงินเฉพาะบริษัท</w:t>
            </w:r>
          </w:p>
        </w:tc>
      </w:tr>
      <w:tr w:rsidR="002310D1" w:rsidRPr="002310D1" w14:paraId="4A1E2EAF" w14:textId="77777777" w:rsidTr="003B393A">
        <w:trPr>
          <w:trHeight w:val="64"/>
        </w:trPr>
        <w:tc>
          <w:tcPr>
            <w:tcW w:w="1531" w:type="pct"/>
          </w:tcPr>
          <w:p w14:paraId="68FD818A" w14:textId="77777777" w:rsidR="002310D1" w:rsidRPr="002310D1" w:rsidRDefault="002310D1" w:rsidP="00CA6B7D">
            <w:pPr>
              <w:spacing w:line="240" w:lineRule="auto"/>
              <w:ind w:right="-108"/>
              <w:rPr>
                <w:rFonts w:ascii="Browallia New" w:hAnsi="Browallia New" w:cs="Browallia New"/>
                <w:sz w:val="24"/>
                <w:szCs w:val="24"/>
              </w:rPr>
            </w:pPr>
          </w:p>
        </w:tc>
        <w:tc>
          <w:tcPr>
            <w:tcW w:w="3469" w:type="pct"/>
            <w:gridSpan w:val="8"/>
          </w:tcPr>
          <w:p w14:paraId="605F7BD3" w14:textId="4EA15E3A" w:rsidR="002310D1" w:rsidRPr="002310D1" w:rsidRDefault="002310D1" w:rsidP="00CA6B7D">
            <w:pPr>
              <w:pBdr>
                <w:bottom w:val="single" w:sz="4" w:space="1" w:color="auto"/>
              </w:pBdr>
              <w:spacing w:line="240" w:lineRule="auto"/>
              <w:jc w:val="center"/>
              <w:rPr>
                <w:rFonts w:ascii="Browallia New" w:hAnsi="Browallia New" w:cs="Browallia New"/>
                <w:sz w:val="24"/>
                <w:szCs w:val="24"/>
                <w:cs/>
              </w:rPr>
            </w:pPr>
            <w:r w:rsidRPr="002310D1">
              <w:rPr>
                <w:rFonts w:ascii="Browallia New" w:hAnsi="Browallia New" w:cs="Browallia New"/>
                <w:sz w:val="24"/>
                <w:szCs w:val="24"/>
                <w:cs/>
              </w:rPr>
              <w:t>สำหรับงวด</w:t>
            </w:r>
            <w:r>
              <w:rPr>
                <w:rFonts w:ascii="Browallia New" w:hAnsi="Browallia New" w:cs="Browallia New" w:hint="cs"/>
                <w:sz w:val="24"/>
                <w:szCs w:val="24"/>
                <w:cs/>
              </w:rPr>
              <w:t>หก</w:t>
            </w:r>
            <w:r w:rsidRPr="002310D1">
              <w:rPr>
                <w:rFonts w:ascii="Browallia New" w:hAnsi="Browallia New" w:cs="Browallia New"/>
                <w:sz w:val="24"/>
                <w:szCs w:val="24"/>
                <w:cs/>
              </w:rPr>
              <w:t xml:space="preserve">เดือนสิ้นสุดวันที่ </w:t>
            </w:r>
            <w:r>
              <w:rPr>
                <w:rFonts w:ascii="Browallia New" w:hAnsi="Browallia New" w:cs="Browallia New"/>
                <w:sz w:val="24"/>
                <w:szCs w:val="24"/>
              </w:rPr>
              <w:t>30</w:t>
            </w:r>
            <w:r>
              <w:rPr>
                <w:rFonts w:ascii="Browallia New" w:hAnsi="Browallia New" w:cs="Browallia New" w:hint="cs"/>
                <w:sz w:val="24"/>
                <w:szCs w:val="24"/>
                <w:cs/>
              </w:rPr>
              <w:t xml:space="preserve"> มิถุนายน</w:t>
            </w:r>
          </w:p>
        </w:tc>
      </w:tr>
      <w:tr w:rsidR="002310D1" w:rsidRPr="002310D1" w14:paraId="3471E786" w14:textId="77777777" w:rsidTr="003B393A">
        <w:tblPrEx>
          <w:tblBorders>
            <w:bottom w:val="single" w:sz="4" w:space="0" w:color="auto"/>
          </w:tblBorders>
        </w:tblPrEx>
        <w:trPr>
          <w:trHeight w:val="75"/>
          <w:tblHeader/>
        </w:trPr>
        <w:tc>
          <w:tcPr>
            <w:tcW w:w="1531" w:type="pct"/>
          </w:tcPr>
          <w:p w14:paraId="02F1D209" w14:textId="77777777" w:rsidR="002310D1" w:rsidRPr="002310D1" w:rsidRDefault="002310D1" w:rsidP="00CA6B7D">
            <w:pPr>
              <w:pStyle w:val="Heading1"/>
              <w:numPr>
                <w:ilvl w:val="0"/>
                <w:numId w:val="0"/>
              </w:numPr>
              <w:spacing w:line="240" w:lineRule="auto"/>
              <w:rPr>
                <w:rFonts w:ascii="Browallia New" w:hAnsi="Browallia New" w:cs="Browallia New"/>
                <w:sz w:val="24"/>
                <w:szCs w:val="24"/>
                <w:cs/>
              </w:rPr>
            </w:pPr>
          </w:p>
        </w:tc>
        <w:tc>
          <w:tcPr>
            <w:tcW w:w="920" w:type="pct"/>
            <w:gridSpan w:val="2"/>
            <w:tcBorders>
              <w:top w:val="nil"/>
              <w:bottom w:val="nil"/>
            </w:tcBorders>
            <w:vAlign w:val="bottom"/>
          </w:tcPr>
          <w:p w14:paraId="12134A4F" w14:textId="77777777" w:rsidR="002310D1" w:rsidRPr="002310D1" w:rsidRDefault="002310D1" w:rsidP="00CA6B7D">
            <w:pPr>
              <w:pBdr>
                <w:bottom w:val="single" w:sz="4" w:space="1" w:color="auto"/>
              </w:pBdr>
              <w:spacing w:line="240" w:lineRule="auto"/>
              <w:jc w:val="center"/>
              <w:rPr>
                <w:rFonts w:ascii="Browallia New" w:hAnsi="Browallia New" w:cs="Browallia New"/>
                <w:sz w:val="24"/>
                <w:szCs w:val="24"/>
              </w:rPr>
            </w:pPr>
            <w:r w:rsidRPr="002310D1">
              <w:rPr>
                <w:rFonts w:ascii="Browallia New" w:hAnsi="Browallia New" w:cs="Browallia New"/>
                <w:sz w:val="24"/>
                <w:szCs w:val="24"/>
                <w:cs/>
              </w:rPr>
              <w:t>ธุรกิจขายและ</w:t>
            </w:r>
          </w:p>
          <w:p w14:paraId="09168488" w14:textId="77777777" w:rsidR="002310D1" w:rsidRPr="002310D1" w:rsidRDefault="002310D1" w:rsidP="00CA6B7D">
            <w:pPr>
              <w:pBdr>
                <w:bottom w:val="single" w:sz="4" w:space="1" w:color="auto"/>
              </w:pBdr>
              <w:spacing w:line="240" w:lineRule="auto"/>
              <w:jc w:val="center"/>
              <w:rPr>
                <w:rFonts w:ascii="Browallia New" w:hAnsi="Browallia New" w:cs="Browallia New"/>
                <w:sz w:val="24"/>
                <w:szCs w:val="24"/>
                <w:cs/>
              </w:rPr>
            </w:pPr>
            <w:r w:rsidRPr="002310D1">
              <w:rPr>
                <w:rFonts w:ascii="Browallia New" w:hAnsi="Browallia New" w:cs="Browallia New"/>
                <w:sz w:val="24"/>
                <w:szCs w:val="24"/>
                <w:cs/>
              </w:rPr>
              <w:t>ให้เช่าซื้อ</w:t>
            </w:r>
          </w:p>
        </w:tc>
        <w:tc>
          <w:tcPr>
            <w:tcW w:w="919" w:type="pct"/>
            <w:gridSpan w:val="2"/>
            <w:vAlign w:val="bottom"/>
          </w:tcPr>
          <w:p w14:paraId="3FE718FE" w14:textId="77777777" w:rsidR="002310D1" w:rsidRPr="002310D1" w:rsidRDefault="002310D1" w:rsidP="00CA6B7D">
            <w:pPr>
              <w:pBdr>
                <w:bottom w:val="single" w:sz="4" w:space="1" w:color="auto"/>
              </w:pBdr>
              <w:spacing w:line="240" w:lineRule="auto"/>
              <w:jc w:val="center"/>
              <w:rPr>
                <w:rFonts w:ascii="Browallia New" w:hAnsi="Browallia New" w:cs="Browallia New"/>
                <w:sz w:val="24"/>
                <w:szCs w:val="24"/>
              </w:rPr>
            </w:pPr>
            <w:r w:rsidRPr="002310D1">
              <w:rPr>
                <w:rFonts w:ascii="Browallia New" w:hAnsi="Browallia New" w:cs="Browallia New"/>
                <w:sz w:val="24"/>
                <w:szCs w:val="24"/>
                <w:cs/>
              </w:rPr>
              <w:t>ธุรกิจ</w:t>
            </w:r>
            <w:r w:rsidRPr="002310D1">
              <w:rPr>
                <w:rFonts w:ascii="Browallia New" w:hAnsi="Browallia New" w:cs="Browallia New" w:hint="cs"/>
                <w:sz w:val="24"/>
                <w:szCs w:val="24"/>
                <w:cs/>
              </w:rPr>
              <w:t>พัฒนา</w:t>
            </w:r>
          </w:p>
          <w:p w14:paraId="1FB69BF8" w14:textId="77777777" w:rsidR="002310D1" w:rsidRPr="002310D1" w:rsidRDefault="002310D1" w:rsidP="00CA6B7D">
            <w:pPr>
              <w:pBdr>
                <w:bottom w:val="single" w:sz="4" w:space="1" w:color="auto"/>
              </w:pBdr>
              <w:spacing w:line="240" w:lineRule="auto"/>
              <w:jc w:val="center"/>
              <w:rPr>
                <w:rFonts w:ascii="Browallia New" w:hAnsi="Browallia New" w:cs="Browallia New"/>
                <w:sz w:val="24"/>
                <w:szCs w:val="24"/>
              </w:rPr>
            </w:pPr>
            <w:r w:rsidRPr="002310D1">
              <w:rPr>
                <w:rFonts w:ascii="Browallia New" w:hAnsi="Browallia New" w:cs="Browallia New" w:hint="cs"/>
                <w:sz w:val="24"/>
                <w:szCs w:val="24"/>
                <w:cs/>
              </w:rPr>
              <w:t>อสังหาริมทรัพย์</w:t>
            </w:r>
          </w:p>
        </w:tc>
        <w:tc>
          <w:tcPr>
            <w:tcW w:w="842" w:type="pct"/>
            <w:gridSpan w:val="2"/>
            <w:vAlign w:val="bottom"/>
          </w:tcPr>
          <w:p w14:paraId="3B8A4ED0" w14:textId="77777777" w:rsidR="002310D1" w:rsidRPr="002310D1" w:rsidRDefault="002310D1" w:rsidP="00CA6B7D">
            <w:pPr>
              <w:pBdr>
                <w:bottom w:val="single" w:sz="4" w:space="1" w:color="auto"/>
              </w:pBdr>
              <w:spacing w:line="240" w:lineRule="auto"/>
              <w:jc w:val="center"/>
              <w:rPr>
                <w:rFonts w:ascii="Browallia New" w:hAnsi="Browallia New" w:cs="Browallia New"/>
                <w:sz w:val="24"/>
                <w:szCs w:val="24"/>
              </w:rPr>
            </w:pPr>
          </w:p>
          <w:p w14:paraId="43FE539C" w14:textId="77777777" w:rsidR="002310D1" w:rsidRPr="002310D1" w:rsidRDefault="002310D1" w:rsidP="00CA6B7D">
            <w:pPr>
              <w:pBdr>
                <w:bottom w:val="single" w:sz="4" w:space="1" w:color="auto"/>
              </w:pBdr>
              <w:spacing w:line="240" w:lineRule="auto"/>
              <w:jc w:val="center"/>
              <w:rPr>
                <w:rFonts w:ascii="Browallia New" w:hAnsi="Browallia New" w:cs="Browallia New"/>
                <w:sz w:val="24"/>
                <w:szCs w:val="24"/>
              </w:rPr>
            </w:pPr>
            <w:r w:rsidRPr="002310D1">
              <w:rPr>
                <w:rFonts w:ascii="Browallia New" w:hAnsi="Browallia New" w:cs="Browallia New"/>
                <w:sz w:val="24"/>
                <w:szCs w:val="24"/>
                <w:cs/>
              </w:rPr>
              <w:t>ธุรกิจโรงแรม</w:t>
            </w:r>
          </w:p>
        </w:tc>
        <w:tc>
          <w:tcPr>
            <w:tcW w:w="788" w:type="pct"/>
            <w:gridSpan w:val="2"/>
            <w:tcBorders>
              <w:top w:val="nil"/>
              <w:bottom w:val="nil"/>
            </w:tcBorders>
            <w:vAlign w:val="bottom"/>
          </w:tcPr>
          <w:p w14:paraId="0EDA5D8B" w14:textId="77777777" w:rsidR="002310D1" w:rsidRPr="002310D1" w:rsidRDefault="002310D1" w:rsidP="00CA6B7D">
            <w:pPr>
              <w:pBdr>
                <w:bottom w:val="single" w:sz="4" w:space="1" w:color="auto"/>
              </w:pBdr>
              <w:spacing w:line="240" w:lineRule="auto"/>
              <w:jc w:val="center"/>
              <w:rPr>
                <w:rFonts w:ascii="Browallia New" w:hAnsi="Browallia New" w:cs="Browallia New"/>
                <w:sz w:val="24"/>
                <w:szCs w:val="24"/>
              </w:rPr>
            </w:pPr>
          </w:p>
          <w:p w14:paraId="6A43571D" w14:textId="77777777" w:rsidR="002310D1" w:rsidRPr="002310D1" w:rsidRDefault="002310D1" w:rsidP="00CA6B7D">
            <w:pPr>
              <w:pBdr>
                <w:bottom w:val="single" w:sz="4" w:space="1" w:color="auto"/>
              </w:pBdr>
              <w:spacing w:line="240" w:lineRule="auto"/>
              <w:jc w:val="center"/>
              <w:rPr>
                <w:rFonts w:ascii="Browallia New" w:hAnsi="Browallia New" w:cs="Browallia New"/>
                <w:sz w:val="24"/>
                <w:szCs w:val="24"/>
                <w:cs/>
              </w:rPr>
            </w:pPr>
            <w:r w:rsidRPr="002310D1">
              <w:rPr>
                <w:rFonts w:ascii="Browallia New" w:hAnsi="Browallia New" w:cs="Browallia New"/>
                <w:sz w:val="24"/>
                <w:szCs w:val="24"/>
                <w:cs/>
              </w:rPr>
              <w:t>รวม</w:t>
            </w:r>
          </w:p>
        </w:tc>
      </w:tr>
      <w:tr w:rsidR="002310D1" w:rsidRPr="002310D1" w14:paraId="6257BE82" w14:textId="77777777" w:rsidTr="003B393A">
        <w:tblPrEx>
          <w:tblBorders>
            <w:bottom w:val="single" w:sz="4" w:space="0" w:color="auto"/>
          </w:tblBorders>
        </w:tblPrEx>
        <w:trPr>
          <w:trHeight w:val="64"/>
          <w:tblHeader/>
        </w:trPr>
        <w:tc>
          <w:tcPr>
            <w:tcW w:w="1531" w:type="pct"/>
          </w:tcPr>
          <w:p w14:paraId="10CBE06A" w14:textId="77777777" w:rsidR="002310D1" w:rsidRPr="002310D1" w:rsidRDefault="002310D1" w:rsidP="00CA6B7D">
            <w:pPr>
              <w:spacing w:line="240" w:lineRule="auto"/>
              <w:rPr>
                <w:rFonts w:ascii="Browallia New" w:hAnsi="Browallia New" w:cs="Browallia New"/>
                <w:sz w:val="24"/>
                <w:szCs w:val="24"/>
                <w:cs/>
                <w:lang w:val="en-GB"/>
              </w:rPr>
            </w:pPr>
          </w:p>
        </w:tc>
        <w:tc>
          <w:tcPr>
            <w:tcW w:w="460" w:type="pct"/>
            <w:tcBorders>
              <w:top w:val="nil"/>
            </w:tcBorders>
            <w:vAlign w:val="bottom"/>
          </w:tcPr>
          <w:p w14:paraId="786D0916" w14:textId="77777777" w:rsidR="002310D1" w:rsidRPr="002310D1" w:rsidRDefault="002310D1" w:rsidP="00CA6B7D">
            <w:pPr>
              <w:pBdr>
                <w:bottom w:val="single" w:sz="4" w:space="1" w:color="auto"/>
              </w:pBdr>
              <w:spacing w:line="240" w:lineRule="auto"/>
              <w:jc w:val="center"/>
              <w:rPr>
                <w:rFonts w:ascii="Browallia New" w:hAnsi="Browallia New" w:cs="Browallia New"/>
                <w:sz w:val="24"/>
                <w:szCs w:val="24"/>
              </w:rPr>
            </w:pPr>
            <w:r w:rsidRPr="002310D1">
              <w:rPr>
                <w:rFonts w:ascii="Browallia New" w:hAnsi="Browallia New" w:cs="Browallia New"/>
                <w:sz w:val="24"/>
                <w:szCs w:val="24"/>
              </w:rPr>
              <w:t>2569</w:t>
            </w:r>
          </w:p>
        </w:tc>
        <w:tc>
          <w:tcPr>
            <w:tcW w:w="460" w:type="pct"/>
            <w:tcBorders>
              <w:top w:val="nil"/>
            </w:tcBorders>
            <w:vAlign w:val="bottom"/>
          </w:tcPr>
          <w:p w14:paraId="0A02953F" w14:textId="77777777" w:rsidR="002310D1" w:rsidRPr="002310D1" w:rsidRDefault="002310D1" w:rsidP="00CA6B7D">
            <w:pPr>
              <w:pBdr>
                <w:bottom w:val="single" w:sz="4" w:space="1" w:color="auto"/>
              </w:pBdr>
              <w:spacing w:line="240" w:lineRule="auto"/>
              <w:jc w:val="center"/>
              <w:rPr>
                <w:rFonts w:ascii="Browallia New" w:hAnsi="Browallia New" w:cs="Browallia New"/>
                <w:sz w:val="24"/>
                <w:szCs w:val="24"/>
              </w:rPr>
            </w:pPr>
            <w:r w:rsidRPr="002310D1">
              <w:rPr>
                <w:rFonts w:ascii="Browallia New" w:hAnsi="Browallia New" w:cs="Browallia New"/>
                <w:sz w:val="24"/>
                <w:szCs w:val="24"/>
              </w:rPr>
              <w:t>2568</w:t>
            </w:r>
          </w:p>
        </w:tc>
        <w:tc>
          <w:tcPr>
            <w:tcW w:w="459" w:type="pct"/>
            <w:vAlign w:val="bottom"/>
          </w:tcPr>
          <w:p w14:paraId="202435EE" w14:textId="77777777" w:rsidR="002310D1" w:rsidRPr="002310D1" w:rsidRDefault="002310D1" w:rsidP="00CA6B7D">
            <w:pPr>
              <w:pBdr>
                <w:bottom w:val="single" w:sz="4" w:space="1" w:color="auto"/>
              </w:pBdr>
              <w:spacing w:line="240" w:lineRule="auto"/>
              <w:jc w:val="center"/>
              <w:rPr>
                <w:rFonts w:ascii="Browallia New" w:hAnsi="Browallia New" w:cs="Browallia New"/>
                <w:sz w:val="24"/>
                <w:szCs w:val="24"/>
              </w:rPr>
            </w:pPr>
            <w:r w:rsidRPr="002310D1">
              <w:rPr>
                <w:rFonts w:ascii="Browallia New" w:hAnsi="Browallia New" w:cs="Browallia New"/>
                <w:sz w:val="24"/>
                <w:szCs w:val="24"/>
              </w:rPr>
              <w:t>2569</w:t>
            </w:r>
          </w:p>
        </w:tc>
        <w:tc>
          <w:tcPr>
            <w:tcW w:w="460" w:type="pct"/>
            <w:vAlign w:val="bottom"/>
          </w:tcPr>
          <w:p w14:paraId="2835AD1A" w14:textId="77777777" w:rsidR="002310D1" w:rsidRPr="002310D1" w:rsidRDefault="002310D1" w:rsidP="00CA6B7D">
            <w:pPr>
              <w:pBdr>
                <w:bottom w:val="single" w:sz="4" w:space="1" w:color="auto"/>
              </w:pBdr>
              <w:spacing w:line="240" w:lineRule="auto"/>
              <w:jc w:val="center"/>
              <w:rPr>
                <w:rFonts w:ascii="Browallia New" w:hAnsi="Browallia New" w:cs="Browallia New"/>
                <w:sz w:val="24"/>
                <w:szCs w:val="24"/>
              </w:rPr>
            </w:pPr>
            <w:r w:rsidRPr="002310D1">
              <w:rPr>
                <w:rFonts w:ascii="Browallia New" w:hAnsi="Browallia New" w:cs="Browallia New"/>
                <w:sz w:val="24"/>
                <w:szCs w:val="24"/>
              </w:rPr>
              <w:t>2568</w:t>
            </w:r>
          </w:p>
        </w:tc>
        <w:tc>
          <w:tcPr>
            <w:tcW w:w="420" w:type="pct"/>
            <w:vAlign w:val="bottom"/>
          </w:tcPr>
          <w:p w14:paraId="2E3E766B" w14:textId="77777777" w:rsidR="002310D1" w:rsidRPr="002310D1" w:rsidRDefault="002310D1" w:rsidP="00CA6B7D">
            <w:pPr>
              <w:pBdr>
                <w:bottom w:val="single" w:sz="4" w:space="1" w:color="auto"/>
              </w:pBdr>
              <w:spacing w:line="240" w:lineRule="auto"/>
              <w:jc w:val="center"/>
              <w:rPr>
                <w:rFonts w:ascii="Browallia New" w:hAnsi="Browallia New" w:cs="Browallia New"/>
                <w:sz w:val="24"/>
                <w:szCs w:val="24"/>
              </w:rPr>
            </w:pPr>
            <w:r w:rsidRPr="002310D1">
              <w:rPr>
                <w:rFonts w:ascii="Browallia New" w:hAnsi="Browallia New" w:cs="Browallia New"/>
                <w:sz w:val="24"/>
                <w:szCs w:val="24"/>
              </w:rPr>
              <w:t>2569</w:t>
            </w:r>
          </w:p>
        </w:tc>
        <w:tc>
          <w:tcPr>
            <w:tcW w:w="422" w:type="pct"/>
            <w:vAlign w:val="bottom"/>
          </w:tcPr>
          <w:p w14:paraId="2D51B4A6" w14:textId="77777777" w:rsidR="002310D1" w:rsidRPr="002310D1" w:rsidRDefault="002310D1" w:rsidP="00CA6B7D">
            <w:pPr>
              <w:pBdr>
                <w:bottom w:val="single" w:sz="4" w:space="1" w:color="auto"/>
              </w:pBdr>
              <w:spacing w:line="240" w:lineRule="auto"/>
              <w:jc w:val="center"/>
              <w:rPr>
                <w:rFonts w:ascii="Browallia New" w:hAnsi="Browallia New" w:cs="Browallia New"/>
                <w:sz w:val="24"/>
                <w:szCs w:val="24"/>
              </w:rPr>
            </w:pPr>
            <w:r w:rsidRPr="002310D1">
              <w:rPr>
                <w:rFonts w:ascii="Browallia New" w:hAnsi="Browallia New" w:cs="Browallia New"/>
                <w:sz w:val="24"/>
                <w:szCs w:val="24"/>
              </w:rPr>
              <w:t>2568</w:t>
            </w:r>
          </w:p>
        </w:tc>
        <w:tc>
          <w:tcPr>
            <w:tcW w:w="420" w:type="pct"/>
            <w:tcBorders>
              <w:top w:val="nil"/>
            </w:tcBorders>
            <w:vAlign w:val="bottom"/>
          </w:tcPr>
          <w:p w14:paraId="328C0C9D" w14:textId="77777777" w:rsidR="002310D1" w:rsidRPr="002310D1" w:rsidRDefault="002310D1" w:rsidP="00CA6B7D">
            <w:pPr>
              <w:pBdr>
                <w:bottom w:val="single" w:sz="4" w:space="1" w:color="auto"/>
              </w:pBdr>
              <w:spacing w:line="240" w:lineRule="auto"/>
              <w:jc w:val="center"/>
              <w:rPr>
                <w:rFonts w:ascii="Browallia New" w:hAnsi="Browallia New" w:cs="Browallia New"/>
                <w:sz w:val="24"/>
                <w:szCs w:val="24"/>
              </w:rPr>
            </w:pPr>
            <w:r w:rsidRPr="002310D1">
              <w:rPr>
                <w:rFonts w:ascii="Browallia New" w:hAnsi="Browallia New" w:cs="Browallia New"/>
                <w:sz w:val="24"/>
                <w:szCs w:val="24"/>
              </w:rPr>
              <w:t>2569</w:t>
            </w:r>
          </w:p>
        </w:tc>
        <w:tc>
          <w:tcPr>
            <w:tcW w:w="368" w:type="pct"/>
            <w:tcBorders>
              <w:top w:val="nil"/>
            </w:tcBorders>
            <w:vAlign w:val="bottom"/>
          </w:tcPr>
          <w:p w14:paraId="41CCA160" w14:textId="77777777" w:rsidR="002310D1" w:rsidRPr="002310D1" w:rsidRDefault="002310D1" w:rsidP="00CA6B7D">
            <w:pPr>
              <w:pBdr>
                <w:bottom w:val="single" w:sz="4" w:space="1" w:color="auto"/>
              </w:pBdr>
              <w:spacing w:line="240" w:lineRule="auto"/>
              <w:jc w:val="center"/>
              <w:rPr>
                <w:rFonts w:ascii="Browallia New" w:hAnsi="Browallia New" w:cs="Browallia New"/>
                <w:sz w:val="24"/>
                <w:szCs w:val="24"/>
              </w:rPr>
            </w:pPr>
            <w:r w:rsidRPr="002310D1">
              <w:rPr>
                <w:rFonts w:ascii="Browallia New" w:hAnsi="Browallia New" w:cs="Browallia New"/>
                <w:sz w:val="24"/>
                <w:szCs w:val="24"/>
              </w:rPr>
              <w:t>2568</w:t>
            </w:r>
          </w:p>
        </w:tc>
      </w:tr>
      <w:tr w:rsidR="002310D1" w:rsidRPr="002310D1" w14:paraId="5A684C28" w14:textId="77777777" w:rsidTr="003B393A">
        <w:tblPrEx>
          <w:tblBorders>
            <w:bottom w:val="single" w:sz="4" w:space="0" w:color="auto"/>
          </w:tblBorders>
        </w:tblPrEx>
        <w:trPr>
          <w:trHeight w:val="64"/>
        </w:trPr>
        <w:tc>
          <w:tcPr>
            <w:tcW w:w="1531" w:type="pct"/>
            <w:tcBorders>
              <w:bottom w:val="nil"/>
            </w:tcBorders>
          </w:tcPr>
          <w:p w14:paraId="5B346AE0" w14:textId="77777777" w:rsidR="002310D1" w:rsidRPr="002310D1" w:rsidRDefault="002310D1" w:rsidP="00CA6B7D">
            <w:pPr>
              <w:spacing w:line="240" w:lineRule="auto"/>
              <w:ind w:right="-108"/>
              <w:rPr>
                <w:rFonts w:ascii="Browallia New" w:hAnsi="Browallia New" w:cs="Browallia New"/>
                <w:sz w:val="24"/>
                <w:szCs w:val="24"/>
                <w:cs/>
              </w:rPr>
            </w:pPr>
          </w:p>
        </w:tc>
        <w:tc>
          <w:tcPr>
            <w:tcW w:w="460" w:type="pct"/>
          </w:tcPr>
          <w:p w14:paraId="04F4F190" w14:textId="77777777" w:rsidR="002310D1" w:rsidRPr="002310D1" w:rsidRDefault="002310D1" w:rsidP="00CA6B7D">
            <w:pPr>
              <w:spacing w:line="240" w:lineRule="auto"/>
              <w:jc w:val="right"/>
              <w:rPr>
                <w:rFonts w:ascii="Browallia New" w:hAnsi="Browallia New" w:cs="Browallia New"/>
                <w:sz w:val="24"/>
                <w:szCs w:val="24"/>
                <w:cs/>
              </w:rPr>
            </w:pPr>
          </w:p>
        </w:tc>
        <w:tc>
          <w:tcPr>
            <w:tcW w:w="460" w:type="pct"/>
          </w:tcPr>
          <w:p w14:paraId="43E3E127" w14:textId="77777777" w:rsidR="002310D1" w:rsidRPr="002310D1" w:rsidRDefault="002310D1" w:rsidP="00CA6B7D">
            <w:pPr>
              <w:spacing w:line="240" w:lineRule="auto"/>
              <w:jc w:val="right"/>
              <w:rPr>
                <w:rFonts w:ascii="Browallia New" w:hAnsi="Browallia New" w:cs="Browallia New"/>
                <w:sz w:val="24"/>
                <w:szCs w:val="24"/>
                <w:cs/>
              </w:rPr>
            </w:pPr>
          </w:p>
        </w:tc>
        <w:tc>
          <w:tcPr>
            <w:tcW w:w="459" w:type="pct"/>
          </w:tcPr>
          <w:p w14:paraId="184165B8" w14:textId="77777777" w:rsidR="002310D1" w:rsidRPr="002310D1" w:rsidRDefault="002310D1" w:rsidP="00CA6B7D">
            <w:pPr>
              <w:spacing w:line="240" w:lineRule="auto"/>
              <w:jc w:val="right"/>
              <w:rPr>
                <w:rFonts w:ascii="Browallia New" w:hAnsi="Browallia New" w:cs="Browallia New"/>
                <w:sz w:val="24"/>
                <w:szCs w:val="24"/>
              </w:rPr>
            </w:pPr>
          </w:p>
        </w:tc>
        <w:tc>
          <w:tcPr>
            <w:tcW w:w="460" w:type="pct"/>
          </w:tcPr>
          <w:p w14:paraId="1FE80170" w14:textId="77777777" w:rsidR="002310D1" w:rsidRPr="002310D1" w:rsidRDefault="002310D1" w:rsidP="00CA6B7D">
            <w:pPr>
              <w:spacing w:line="240" w:lineRule="auto"/>
              <w:jc w:val="right"/>
              <w:rPr>
                <w:rFonts w:ascii="Browallia New" w:hAnsi="Browallia New" w:cs="Browallia New"/>
                <w:sz w:val="24"/>
                <w:szCs w:val="24"/>
              </w:rPr>
            </w:pPr>
          </w:p>
        </w:tc>
        <w:tc>
          <w:tcPr>
            <w:tcW w:w="420" w:type="pct"/>
          </w:tcPr>
          <w:p w14:paraId="228BE501" w14:textId="77777777" w:rsidR="002310D1" w:rsidRPr="002310D1" w:rsidRDefault="002310D1" w:rsidP="00CA6B7D">
            <w:pPr>
              <w:spacing w:line="240" w:lineRule="auto"/>
              <w:jc w:val="right"/>
              <w:rPr>
                <w:rFonts w:ascii="Browallia New" w:hAnsi="Browallia New" w:cs="Browallia New"/>
                <w:sz w:val="24"/>
                <w:szCs w:val="24"/>
              </w:rPr>
            </w:pPr>
          </w:p>
        </w:tc>
        <w:tc>
          <w:tcPr>
            <w:tcW w:w="422" w:type="pct"/>
          </w:tcPr>
          <w:p w14:paraId="6BDD1D7E" w14:textId="77777777" w:rsidR="002310D1" w:rsidRPr="002310D1" w:rsidRDefault="002310D1" w:rsidP="00CA6B7D">
            <w:pPr>
              <w:spacing w:line="240" w:lineRule="auto"/>
              <w:jc w:val="right"/>
              <w:rPr>
                <w:rFonts w:ascii="Browallia New" w:hAnsi="Browallia New" w:cs="Browallia New"/>
                <w:sz w:val="24"/>
                <w:szCs w:val="24"/>
              </w:rPr>
            </w:pPr>
          </w:p>
        </w:tc>
        <w:tc>
          <w:tcPr>
            <w:tcW w:w="420" w:type="pct"/>
          </w:tcPr>
          <w:p w14:paraId="1CC16B94" w14:textId="77777777" w:rsidR="002310D1" w:rsidRPr="002310D1" w:rsidRDefault="002310D1" w:rsidP="00CA6B7D">
            <w:pPr>
              <w:tabs>
                <w:tab w:val="clear" w:pos="227"/>
                <w:tab w:val="decimal" w:pos="252"/>
              </w:tabs>
              <w:spacing w:line="240" w:lineRule="auto"/>
              <w:jc w:val="right"/>
              <w:rPr>
                <w:rFonts w:ascii="Browallia New" w:hAnsi="Browallia New" w:cs="Browallia New"/>
                <w:sz w:val="24"/>
                <w:szCs w:val="24"/>
              </w:rPr>
            </w:pPr>
          </w:p>
        </w:tc>
        <w:tc>
          <w:tcPr>
            <w:tcW w:w="368" w:type="pct"/>
          </w:tcPr>
          <w:p w14:paraId="4348C988" w14:textId="77777777" w:rsidR="002310D1" w:rsidRPr="002310D1" w:rsidRDefault="002310D1" w:rsidP="00CA6B7D">
            <w:pPr>
              <w:tabs>
                <w:tab w:val="clear" w:pos="227"/>
                <w:tab w:val="decimal" w:pos="252"/>
              </w:tabs>
              <w:spacing w:line="240" w:lineRule="auto"/>
              <w:jc w:val="right"/>
              <w:rPr>
                <w:rFonts w:ascii="Browallia New" w:hAnsi="Browallia New" w:cs="Browallia New"/>
                <w:sz w:val="24"/>
                <w:szCs w:val="24"/>
              </w:rPr>
            </w:pPr>
          </w:p>
        </w:tc>
      </w:tr>
      <w:tr w:rsidR="002310D1" w:rsidRPr="002310D1" w14:paraId="23D9C534" w14:textId="77777777" w:rsidTr="003B393A">
        <w:tblPrEx>
          <w:tblBorders>
            <w:bottom w:val="single" w:sz="4" w:space="0" w:color="auto"/>
          </w:tblBorders>
        </w:tblPrEx>
        <w:trPr>
          <w:trHeight w:val="64"/>
        </w:trPr>
        <w:tc>
          <w:tcPr>
            <w:tcW w:w="1531" w:type="pct"/>
          </w:tcPr>
          <w:p w14:paraId="6E3E8DFE" w14:textId="77777777" w:rsidR="002310D1" w:rsidRPr="002310D1" w:rsidRDefault="002310D1" w:rsidP="00CA6B7D">
            <w:pPr>
              <w:spacing w:line="240" w:lineRule="auto"/>
              <w:ind w:right="-108"/>
              <w:rPr>
                <w:rFonts w:ascii="Browallia New" w:hAnsi="Browallia New" w:cs="Browallia New"/>
                <w:sz w:val="24"/>
                <w:szCs w:val="24"/>
                <w:cs/>
              </w:rPr>
            </w:pPr>
            <w:r w:rsidRPr="002310D1">
              <w:rPr>
                <w:rFonts w:ascii="Browallia New" w:hAnsi="Browallia New" w:cs="Browallia New"/>
                <w:sz w:val="24"/>
                <w:szCs w:val="24"/>
                <w:cs/>
              </w:rPr>
              <w:t>รายได้แยกตามการรับรู้รายได้</w:t>
            </w:r>
          </w:p>
        </w:tc>
        <w:tc>
          <w:tcPr>
            <w:tcW w:w="460" w:type="pct"/>
            <w:vAlign w:val="bottom"/>
          </w:tcPr>
          <w:p w14:paraId="70DA45F4" w14:textId="77777777" w:rsidR="002310D1" w:rsidRPr="002310D1" w:rsidRDefault="002310D1" w:rsidP="00CA6B7D">
            <w:pPr>
              <w:spacing w:line="240" w:lineRule="auto"/>
              <w:jc w:val="right"/>
              <w:rPr>
                <w:rFonts w:ascii="Browallia New" w:hAnsi="Browallia New" w:cs="Browallia New"/>
                <w:sz w:val="24"/>
                <w:szCs w:val="24"/>
              </w:rPr>
            </w:pPr>
          </w:p>
        </w:tc>
        <w:tc>
          <w:tcPr>
            <w:tcW w:w="460" w:type="pct"/>
            <w:vAlign w:val="bottom"/>
          </w:tcPr>
          <w:p w14:paraId="00BA8513" w14:textId="77777777" w:rsidR="002310D1" w:rsidRPr="002310D1" w:rsidRDefault="002310D1" w:rsidP="00CA6B7D">
            <w:pPr>
              <w:spacing w:line="240" w:lineRule="auto"/>
              <w:jc w:val="right"/>
              <w:rPr>
                <w:rFonts w:ascii="Browallia New" w:hAnsi="Browallia New" w:cs="Browallia New"/>
                <w:sz w:val="24"/>
                <w:szCs w:val="24"/>
              </w:rPr>
            </w:pPr>
          </w:p>
        </w:tc>
        <w:tc>
          <w:tcPr>
            <w:tcW w:w="459" w:type="pct"/>
          </w:tcPr>
          <w:p w14:paraId="0E8FDEE1" w14:textId="77777777" w:rsidR="002310D1" w:rsidRPr="002310D1" w:rsidRDefault="002310D1" w:rsidP="00CA6B7D">
            <w:pPr>
              <w:spacing w:line="240" w:lineRule="auto"/>
              <w:jc w:val="right"/>
              <w:rPr>
                <w:rFonts w:ascii="Browallia New" w:hAnsi="Browallia New" w:cs="Browallia New"/>
                <w:sz w:val="24"/>
                <w:szCs w:val="24"/>
              </w:rPr>
            </w:pPr>
          </w:p>
        </w:tc>
        <w:tc>
          <w:tcPr>
            <w:tcW w:w="460" w:type="pct"/>
          </w:tcPr>
          <w:p w14:paraId="40662153" w14:textId="77777777" w:rsidR="002310D1" w:rsidRPr="002310D1" w:rsidRDefault="002310D1" w:rsidP="00CA6B7D">
            <w:pPr>
              <w:spacing w:line="240" w:lineRule="auto"/>
              <w:jc w:val="right"/>
              <w:rPr>
                <w:rFonts w:ascii="Browallia New" w:hAnsi="Browallia New" w:cs="Browallia New"/>
                <w:sz w:val="24"/>
                <w:szCs w:val="24"/>
              </w:rPr>
            </w:pPr>
          </w:p>
        </w:tc>
        <w:tc>
          <w:tcPr>
            <w:tcW w:w="420" w:type="pct"/>
            <w:vAlign w:val="bottom"/>
          </w:tcPr>
          <w:p w14:paraId="29194C5A" w14:textId="77777777" w:rsidR="002310D1" w:rsidRPr="002310D1" w:rsidRDefault="002310D1" w:rsidP="00CA6B7D">
            <w:pPr>
              <w:spacing w:line="240" w:lineRule="auto"/>
              <w:jc w:val="right"/>
              <w:rPr>
                <w:rFonts w:ascii="Browallia New" w:hAnsi="Browallia New" w:cs="Browallia New"/>
                <w:sz w:val="24"/>
                <w:szCs w:val="24"/>
              </w:rPr>
            </w:pPr>
          </w:p>
        </w:tc>
        <w:tc>
          <w:tcPr>
            <w:tcW w:w="422" w:type="pct"/>
            <w:vAlign w:val="bottom"/>
          </w:tcPr>
          <w:p w14:paraId="4A92D6BC" w14:textId="77777777" w:rsidR="002310D1" w:rsidRPr="002310D1" w:rsidRDefault="002310D1" w:rsidP="00CA6B7D">
            <w:pPr>
              <w:spacing w:line="240" w:lineRule="auto"/>
              <w:jc w:val="right"/>
              <w:rPr>
                <w:rFonts w:ascii="Browallia New" w:hAnsi="Browallia New" w:cs="Browallia New"/>
                <w:sz w:val="24"/>
                <w:szCs w:val="24"/>
              </w:rPr>
            </w:pPr>
          </w:p>
        </w:tc>
        <w:tc>
          <w:tcPr>
            <w:tcW w:w="420" w:type="pct"/>
          </w:tcPr>
          <w:p w14:paraId="7E44D36B" w14:textId="77777777" w:rsidR="002310D1" w:rsidRPr="002310D1" w:rsidRDefault="002310D1" w:rsidP="00CA6B7D">
            <w:pPr>
              <w:spacing w:line="240" w:lineRule="auto"/>
              <w:jc w:val="right"/>
              <w:rPr>
                <w:rFonts w:ascii="Browallia New" w:hAnsi="Browallia New" w:cs="Browallia New"/>
                <w:sz w:val="24"/>
                <w:szCs w:val="24"/>
              </w:rPr>
            </w:pPr>
          </w:p>
        </w:tc>
        <w:tc>
          <w:tcPr>
            <w:tcW w:w="368" w:type="pct"/>
          </w:tcPr>
          <w:p w14:paraId="316FAA01" w14:textId="77777777" w:rsidR="002310D1" w:rsidRPr="002310D1" w:rsidRDefault="002310D1" w:rsidP="00CA6B7D">
            <w:pPr>
              <w:spacing w:line="240" w:lineRule="auto"/>
              <w:jc w:val="right"/>
              <w:rPr>
                <w:rFonts w:ascii="Browallia New" w:hAnsi="Browallia New" w:cs="Browallia New"/>
                <w:sz w:val="24"/>
                <w:szCs w:val="24"/>
              </w:rPr>
            </w:pPr>
          </w:p>
        </w:tc>
      </w:tr>
      <w:tr w:rsidR="00824683" w:rsidRPr="002310D1" w14:paraId="2A40E356" w14:textId="77777777" w:rsidTr="003B393A">
        <w:tblPrEx>
          <w:tblBorders>
            <w:bottom w:val="single" w:sz="4" w:space="0" w:color="auto"/>
          </w:tblBorders>
        </w:tblPrEx>
        <w:trPr>
          <w:trHeight w:val="64"/>
        </w:trPr>
        <w:tc>
          <w:tcPr>
            <w:tcW w:w="1531" w:type="pct"/>
          </w:tcPr>
          <w:p w14:paraId="746F1163" w14:textId="77777777" w:rsidR="00824683" w:rsidRPr="002310D1" w:rsidRDefault="00824683" w:rsidP="00824683">
            <w:pPr>
              <w:pStyle w:val="ListParagraph"/>
              <w:numPr>
                <w:ilvl w:val="0"/>
                <w:numId w:val="20"/>
              </w:numPr>
              <w:tabs>
                <w:tab w:val="clear" w:pos="680"/>
                <w:tab w:val="clear" w:pos="907"/>
              </w:tabs>
              <w:spacing w:line="240" w:lineRule="auto"/>
              <w:ind w:left="453" w:right="-108" w:hanging="426"/>
              <w:rPr>
                <w:rFonts w:ascii="Browallia New" w:hAnsi="Browallia New" w:cs="Browallia New"/>
                <w:sz w:val="24"/>
                <w:szCs w:val="24"/>
                <w:cs/>
              </w:rPr>
            </w:pPr>
            <w:r w:rsidRPr="002310D1">
              <w:rPr>
                <w:rFonts w:ascii="Browallia New" w:hAnsi="Browallia New" w:cs="Browallia New"/>
                <w:sz w:val="24"/>
                <w:szCs w:val="24"/>
                <w:cs/>
              </w:rPr>
              <w:t>ณ เวลาใดเวลาหนึ่ง</w:t>
            </w:r>
          </w:p>
        </w:tc>
        <w:tc>
          <w:tcPr>
            <w:tcW w:w="460" w:type="pct"/>
          </w:tcPr>
          <w:p w14:paraId="63FAF754" w14:textId="1208B6CC" w:rsidR="00824683" w:rsidRPr="002310D1" w:rsidRDefault="004B58AC" w:rsidP="00824683">
            <w:pPr>
              <w:spacing w:line="240" w:lineRule="auto"/>
              <w:jc w:val="right"/>
              <w:rPr>
                <w:rFonts w:ascii="Browallia New" w:hAnsi="Browallia New" w:cs="Browallia New"/>
                <w:sz w:val="24"/>
                <w:szCs w:val="24"/>
              </w:rPr>
            </w:pPr>
            <w:r w:rsidRPr="004B58AC">
              <w:rPr>
                <w:rFonts w:ascii="Browallia New" w:hAnsi="Browallia New" w:cs="Browallia New"/>
                <w:sz w:val="24"/>
                <w:szCs w:val="24"/>
              </w:rPr>
              <w:t xml:space="preserve"> - </w:t>
            </w:r>
          </w:p>
        </w:tc>
        <w:tc>
          <w:tcPr>
            <w:tcW w:w="460" w:type="pct"/>
          </w:tcPr>
          <w:p w14:paraId="2DEF2ECE" w14:textId="680FC75F" w:rsidR="00824683" w:rsidRPr="002310D1" w:rsidRDefault="00824683" w:rsidP="00824683">
            <w:pPr>
              <w:spacing w:line="240" w:lineRule="auto"/>
              <w:jc w:val="right"/>
              <w:rPr>
                <w:rFonts w:ascii="Browallia New" w:hAnsi="Browallia New" w:cs="Browallia New"/>
                <w:sz w:val="24"/>
                <w:szCs w:val="24"/>
              </w:rPr>
            </w:pPr>
            <w:r w:rsidRPr="00A67DCC">
              <w:rPr>
                <w:rFonts w:ascii="Browallia New" w:hAnsi="Browallia New" w:cs="Browallia New"/>
                <w:sz w:val="24"/>
                <w:szCs w:val="24"/>
              </w:rPr>
              <w:t xml:space="preserve"> - </w:t>
            </w:r>
          </w:p>
        </w:tc>
        <w:tc>
          <w:tcPr>
            <w:tcW w:w="459" w:type="pct"/>
          </w:tcPr>
          <w:p w14:paraId="4BE34DC8" w14:textId="5787221D" w:rsidR="00824683" w:rsidRPr="002310D1" w:rsidRDefault="004B58AC" w:rsidP="00824683">
            <w:pPr>
              <w:spacing w:line="240" w:lineRule="auto"/>
              <w:jc w:val="right"/>
              <w:rPr>
                <w:rFonts w:ascii="Browallia New" w:hAnsi="Browallia New" w:cs="Browallia New"/>
                <w:sz w:val="24"/>
                <w:szCs w:val="24"/>
              </w:rPr>
            </w:pPr>
            <w:r w:rsidRPr="004B58AC">
              <w:rPr>
                <w:rFonts w:ascii="Browallia New" w:hAnsi="Browallia New" w:cs="Browallia New"/>
                <w:sz w:val="24"/>
                <w:szCs w:val="24"/>
              </w:rPr>
              <w:t xml:space="preserve"> 786 </w:t>
            </w:r>
          </w:p>
        </w:tc>
        <w:tc>
          <w:tcPr>
            <w:tcW w:w="460" w:type="pct"/>
          </w:tcPr>
          <w:p w14:paraId="6A2BCD4B" w14:textId="71B75D2F" w:rsidR="00824683" w:rsidRPr="002310D1" w:rsidRDefault="00824683" w:rsidP="00824683">
            <w:pPr>
              <w:spacing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420" w:type="pct"/>
          </w:tcPr>
          <w:p w14:paraId="2D6F95B5" w14:textId="6AAE3F0F" w:rsidR="00824683" w:rsidRPr="002310D1" w:rsidRDefault="004B58AC" w:rsidP="00824683">
            <w:pPr>
              <w:spacing w:line="240" w:lineRule="auto"/>
              <w:jc w:val="right"/>
              <w:rPr>
                <w:rFonts w:ascii="Browallia New" w:hAnsi="Browallia New" w:cs="Browallia New"/>
                <w:sz w:val="24"/>
                <w:szCs w:val="24"/>
              </w:rPr>
            </w:pPr>
            <w:r w:rsidRPr="004B58AC">
              <w:rPr>
                <w:rFonts w:ascii="Browallia New" w:hAnsi="Browallia New" w:cs="Browallia New"/>
                <w:sz w:val="24"/>
                <w:szCs w:val="24"/>
              </w:rPr>
              <w:t xml:space="preserve"> 29 </w:t>
            </w:r>
          </w:p>
        </w:tc>
        <w:tc>
          <w:tcPr>
            <w:tcW w:w="422" w:type="pct"/>
          </w:tcPr>
          <w:p w14:paraId="2CCF03F7" w14:textId="21743343" w:rsidR="00824683" w:rsidRPr="002310D1" w:rsidRDefault="0096593B" w:rsidP="00824683">
            <w:pPr>
              <w:spacing w:line="240" w:lineRule="auto"/>
              <w:jc w:val="right"/>
              <w:rPr>
                <w:rFonts w:ascii="Browallia New" w:hAnsi="Browallia New" w:cs="Browallia New"/>
                <w:sz w:val="24"/>
                <w:szCs w:val="24"/>
              </w:rPr>
            </w:pPr>
            <w:r>
              <w:rPr>
                <w:rFonts w:ascii="Browallia New" w:hAnsi="Browallia New" w:cs="Browallia New"/>
                <w:sz w:val="24"/>
                <w:szCs w:val="24"/>
              </w:rPr>
              <w:t>28</w:t>
            </w:r>
          </w:p>
        </w:tc>
        <w:tc>
          <w:tcPr>
            <w:tcW w:w="420" w:type="pct"/>
          </w:tcPr>
          <w:p w14:paraId="1CD7F1F3" w14:textId="50C9A572" w:rsidR="00824683" w:rsidRPr="002310D1" w:rsidRDefault="004B58AC" w:rsidP="00824683">
            <w:pPr>
              <w:spacing w:line="240" w:lineRule="auto"/>
              <w:jc w:val="right"/>
              <w:rPr>
                <w:rFonts w:ascii="Browallia New" w:hAnsi="Browallia New" w:cs="Browallia New"/>
                <w:sz w:val="24"/>
                <w:szCs w:val="24"/>
              </w:rPr>
            </w:pPr>
            <w:r w:rsidRPr="004B58AC">
              <w:rPr>
                <w:rFonts w:ascii="Browallia New" w:hAnsi="Browallia New" w:cs="Browallia New"/>
                <w:sz w:val="24"/>
                <w:szCs w:val="24"/>
              </w:rPr>
              <w:t xml:space="preserve"> 815 </w:t>
            </w:r>
          </w:p>
        </w:tc>
        <w:tc>
          <w:tcPr>
            <w:tcW w:w="368" w:type="pct"/>
          </w:tcPr>
          <w:p w14:paraId="2369BB3D" w14:textId="7AFBEB63" w:rsidR="00824683" w:rsidRPr="002310D1" w:rsidRDefault="00824683" w:rsidP="00824683">
            <w:pPr>
              <w:spacing w:line="240" w:lineRule="auto"/>
              <w:jc w:val="right"/>
              <w:rPr>
                <w:rFonts w:ascii="Browallia New" w:hAnsi="Browallia New" w:cs="Browallia New"/>
                <w:sz w:val="24"/>
                <w:szCs w:val="24"/>
              </w:rPr>
            </w:pPr>
            <w:r w:rsidRPr="00A67DCC">
              <w:rPr>
                <w:rFonts w:ascii="Browallia New" w:hAnsi="Browallia New" w:cs="Browallia New"/>
                <w:sz w:val="24"/>
                <w:szCs w:val="24"/>
              </w:rPr>
              <w:t xml:space="preserve"> </w:t>
            </w:r>
            <w:r w:rsidR="0096593B">
              <w:rPr>
                <w:rFonts w:ascii="Browallia New" w:hAnsi="Browallia New" w:cs="Browallia New"/>
                <w:sz w:val="24"/>
                <w:szCs w:val="24"/>
              </w:rPr>
              <w:t>28</w:t>
            </w:r>
            <w:r w:rsidRPr="00A67DCC">
              <w:rPr>
                <w:rFonts w:ascii="Browallia New" w:hAnsi="Browallia New" w:cs="Browallia New"/>
                <w:sz w:val="24"/>
                <w:szCs w:val="24"/>
              </w:rPr>
              <w:t xml:space="preserve"> </w:t>
            </w:r>
          </w:p>
        </w:tc>
      </w:tr>
      <w:tr w:rsidR="00824683" w:rsidRPr="002310D1" w14:paraId="495BA60B" w14:textId="77777777" w:rsidTr="003B393A">
        <w:tblPrEx>
          <w:tblBorders>
            <w:bottom w:val="single" w:sz="4" w:space="0" w:color="auto"/>
          </w:tblBorders>
        </w:tblPrEx>
        <w:trPr>
          <w:trHeight w:val="328"/>
        </w:trPr>
        <w:tc>
          <w:tcPr>
            <w:tcW w:w="1531" w:type="pct"/>
            <w:tcBorders>
              <w:bottom w:val="nil"/>
            </w:tcBorders>
          </w:tcPr>
          <w:p w14:paraId="165E1B5C" w14:textId="77777777" w:rsidR="00824683" w:rsidRPr="002310D1" w:rsidRDefault="00824683" w:rsidP="00824683">
            <w:pPr>
              <w:pStyle w:val="ListParagraph"/>
              <w:numPr>
                <w:ilvl w:val="0"/>
                <w:numId w:val="20"/>
              </w:numPr>
              <w:tabs>
                <w:tab w:val="clear" w:pos="680"/>
                <w:tab w:val="clear" w:pos="907"/>
              </w:tabs>
              <w:spacing w:line="240" w:lineRule="auto"/>
              <w:ind w:left="453" w:right="-108" w:hanging="426"/>
              <w:rPr>
                <w:rFonts w:ascii="Browallia New" w:hAnsi="Browallia New" w:cs="Browallia New"/>
                <w:sz w:val="24"/>
                <w:szCs w:val="24"/>
                <w:cs/>
              </w:rPr>
            </w:pPr>
            <w:r w:rsidRPr="002310D1">
              <w:rPr>
                <w:rFonts w:ascii="Browallia New" w:hAnsi="Browallia New" w:cs="Browallia New"/>
                <w:sz w:val="24"/>
                <w:szCs w:val="24"/>
                <w:cs/>
              </w:rPr>
              <w:t>ตลอดช่วงเวลาหนึ่ง</w:t>
            </w:r>
          </w:p>
        </w:tc>
        <w:tc>
          <w:tcPr>
            <w:tcW w:w="460" w:type="pct"/>
            <w:tcBorders>
              <w:bottom w:val="nil"/>
            </w:tcBorders>
          </w:tcPr>
          <w:p w14:paraId="334C45FB" w14:textId="515D4221" w:rsidR="00824683" w:rsidRPr="002310D1" w:rsidRDefault="004B58AC" w:rsidP="00824683">
            <w:pPr>
              <w:pBdr>
                <w:bottom w:val="single" w:sz="4" w:space="1" w:color="auto"/>
              </w:pBdr>
              <w:spacing w:line="240" w:lineRule="auto"/>
              <w:jc w:val="right"/>
              <w:rPr>
                <w:rFonts w:ascii="Browallia New" w:hAnsi="Browallia New" w:cs="Browallia New"/>
                <w:sz w:val="24"/>
                <w:szCs w:val="24"/>
              </w:rPr>
            </w:pPr>
            <w:r w:rsidRPr="004B58AC">
              <w:rPr>
                <w:rFonts w:ascii="Browallia New" w:hAnsi="Browallia New" w:cs="Browallia New"/>
                <w:sz w:val="24"/>
                <w:szCs w:val="24"/>
              </w:rPr>
              <w:t xml:space="preserve"> 156 </w:t>
            </w:r>
          </w:p>
        </w:tc>
        <w:tc>
          <w:tcPr>
            <w:tcW w:w="460" w:type="pct"/>
            <w:tcBorders>
              <w:bottom w:val="nil"/>
            </w:tcBorders>
          </w:tcPr>
          <w:p w14:paraId="10257272" w14:textId="240BFCAE" w:rsidR="00824683" w:rsidRPr="002310D1" w:rsidRDefault="00824683" w:rsidP="00824683">
            <w:pPr>
              <w:pBdr>
                <w:bottom w:val="single" w:sz="4"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 xml:space="preserve"> 17</w:t>
            </w:r>
            <w:r w:rsidR="00903FA3">
              <w:rPr>
                <w:rFonts w:ascii="Browallia New" w:hAnsi="Browallia New" w:cs="Browallia New"/>
                <w:sz w:val="24"/>
                <w:szCs w:val="24"/>
              </w:rPr>
              <w:t>2</w:t>
            </w:r>
            <w:r w:rsidRPr="00A67DCC">
              <w:rPr>
                <w:rFonts w:ascii="Browallia New" w:hAnsi="Browallia New" w:cs="Browallia New"/>
                <w:sz w:val="24"/>
                <w:szCs w:val="24"/>
              </w:rPr>
              <w:t xml:space="preserve"> </w:t>
            </w:r>
          </w:p>
        </w:tc>
        <w:tc>
          <w:tcPr>
            <w:tcW w:w="459" w:type="pct"/>
            <w:tcBorders>
              <w:bottom w:val="nil"/>
            </w:tcBorders>
          </w:tcPr>
          <w:p w14:paraId="07A4451A" w14:textId="0E798163" w:rsidR="00824683" w:rsidRPr="002310D1" w:rsidRDefault="004B58AC" w:rsidP="00824683">
            <w:pPr>
              <w:pBdr>
                <w:bottom w:val="single" w:sz="4" w:space="1" w:color="auto"/>
              </w:pBdr>
              <w:spacing w:line="240" w:lineRule="auto"/>
              <w:jc w:val="right"/>
              <w:rPr>
                <w:rFonts w:ascii="Browallia New" w:hAnsi="Browallia New" w:cs="Browallia New"/>
                <w:sz w:val="24"/>
                <w:szCs w:val="24"/>
              </w:rPr>
            </w:pPr>
            <w:r w:rsidRPr="004B58AC">
              <w:rPr>
                <w:rFonts w:ascii="Browallia New" w:hAnsi="Browallia New" w:cs="Browallia New"/>
                <w:sz w:val="24"/>
                <w:szCs w:val="24"/>
              </w:rPr>
              <w:t xml:space="preserve"> - </w:t>
            </w:r>
          </w:p>
        </w:tc>
        <w:tc>
          <w:tcPr>
            <w:tcW w:w="460" w:type="pct"/>
            <w:tcBorders>
              <w:bottom w:val="nil"/>
            </w:tcBorders>
          </w:tcPr>
          <w:p w14:paraId="43FBA713" w14:textId="227EBD0D" w:rsidR="00824683" w:rsidRPr="002310D1" w:rsidRDefault="00824683" w:rsidP="00824683">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420" w:type="pct"/>
            <w:tcBorders>
              <w:bottom w:val="nil"/>
            </w:tcBorders>
          </w:tcPr>
          <w:p w14:paraId="28455953" w14:textId="72B44933" w:rsidR="00824683" w:rsidRPr="002310D1" w:rsidRDefault="004B58AC" w:rsidP="00824683">
            <w:pPr>
              <w:pBdr>
                <w:bottom w:val="single" w:sz="4" w:space="1" w:color="auto"/>
              </w:pBdr>
              <w:spacing w:line="240" w:lineRule="auto"/>
              <w:jc w:val="right"/>
              <w:rPr>
                <w:rFonts w:ascii="Browallia New" w:hAnsi="Browallia New" w:cs="Browallia New"/>
                <w:sz w:val="24"/>
                <w:szCs w:val="24"/>
              </w:rPr>
            </w:pPr>
            <w:r w:rsidRPr="004B58AC">
              <w:rPr>
                <w:rFonts w:ascii="Browallia New" w:hAnsi="Browallia New" w:cs="Browallia New"/>
                <w:sz w:val="24"/>
                <w:szCs w:val="24"/>
              </w:rPr>
              <w:t xml:space="preserve"> 35 </w:t>
            </w:r>
          </w:p>
        </w:tc>
        <w:tc>
          <w:tcPr>
            <w:tcW w:w="422" w:type="pct"/>
            <w:tcBorders>
              <w:bottom w:val="nil"/>
            </w:tcBorders>
            <w:vAlign w:val="bottom"/>
          </w:tcPr>
          <w:p w14:paraId="07807B54" w14:textId="2016027D" w:rsidR="00824683" w:rsidRPr="002310D1" w:rsidRDefault="0096593B" w:rsidP="00824683">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36</w:t>
            </w:r>
          </w:p>
        </w:tc>
        <w:tc>
          <w:tcPr>
            <w:tcW w:w="420" w:type="pct"/>
            <w:tcBorders>
              <w:bottom w:val="nil"/>
            </w:tcBorders>
          </w:tcPr>
          <w:p w14:paraId="67080581" w14:textId="03884D91" w:rsidR="00824683" w:rsidRPr="002310D1" w:rsidRDefault="004B58AC" w:rsidP="00824683">
            <w:pPr>
              <w:pBdr>
                <w:bottom w:val="single" w:sz="4" w:space="1" w:color="auto"/>
              </w:pBdr>
              <w:spacing w:line="240" w:lineRule="auto"/>
              <w:jc w:val="right"/>
              <w:rPr>
                <w:rFonts w:ascii="Browallia New" w:hAnsi="Browallia New" w:cs="Browallia New"/>
                <w:sz w:val="24"/>
                <w:szCs w:val="24"/>
              </w:rPr>
            </w:pPr>
            <w:r w:rsidRPr="004B58AC">
              <w:rPr>
                <w:rFonts w:ascii="Browallia New" w:hAnsi="Browallia New" w:cs="Browallia New"/>
                <w:sz w:val="24"/>
                <w:szCs w:val="24"/>
              </w:rPr>
              <w:t xml:space="preserve"> 191 </w:t>
            </w:r>
          </w:p>
        </w:tc>
        <w:tc>
          <w:tcPr>
            <w:tcW w:w="368" w:type="pct"/>
            <w:tcBorders>
              <w:bottom w:val="nil"/>
            </w:tcBorders>
          </w:tcPr>
          <w:p w14:paraId="39C80459" w14:textId="67F97286" w:rsidR="00824683" w:rsidRPr="002310D1" w:rsidRDefault="00824683" w:rsidP="00824683">
            <w:pPr>
              <w:pBdr>
                <w:bottom w:val="single" w:sz="4"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 xml:space="preserve"> </w:t>
            </w:r>
            <w:r w:rsidR="00E26EDB">
              <w:rPr>
                <w:rFonts w:ascii="Browallia New" w:hAnsi="Browallia New" w:cs="Browallia New"/>
                <w:sz w:val="24"/>
                <w:szCs w:val="24"/>
              </w:rPr>
              <w:t>208</w:t>
            </w:r>
            <w:r w:rsidRPr="00A67DCC">
              <w:rPr>
                <w:rFonts w:ascii="Browallia New" w:hAnsi="Browallia New" w:cs="Browallia New"/>
                <w:sz w:val="24"/>
                <w:szCs w:val="24"/>
              </w:rPr>
              <w:t xml:space="preserve"> </w:t>
            </w:r>
          </w:p>
        </w:tc>
      </w:tr>
      <w:tr w:rsidR="00824683" w:rsidRPr="002310D1" w14:paraId="3233160A" w14:textId="77777777" w:rsidTr="003B393A">
        <w:tblPrEx>
          <w:tblBorders>
            <w:bottom w:val="single" w:sz="4" w:space="0" w:color="auto"/>
          </w:tblBorders>
        </w:tblPrEx>
        <w:trPr>
          <w:trHeight w:val="343"/>
        </w:trPr>
        <w:tc>
          <w:tcPr>
            <w:tcW w:w="1531" w:type="pct"/>
            <w:tcBorders>
              <w:bottom w:val="nil"/>
            </w:tcBorders>
          </w:tcPr>
          <w:p w14:paraId="5BFDDA6C" w14:textId="77777777" w:rsidR="00824683" w:rsidRPr="002310D1" w:rsidRDefault="00824683" w:rsidP="00824683">
            <w:pPr>
              <w:spacing w:line="240" w:lineRule="auto"/>
              <w:ind w:right="-108"/>
              <w:rPr>
                <w:rFonts w:ascii="Browallia New" w:hAnsi="Browallia New" w:cs="Browallia New"/>
                <w:sz w:val="24"/>
                <w:szCs w:val="24"/>
                <w:cs/>
              </w:rPr>
            </w:pPr>
            <w:r w:rsidRPr="002310D1">
              <w:rPr>
                <w:rFonts w:ascii="Browallia New" w:hAnsi="Browallia New" w:cs="Browallia New"/>
                <w:sz w:val="24"/>
                <w:szCs w:val="24"/>
                <w:cs/>
              </w:rPr>
              <w:t>รวม</w:t>
            </w:r>
          </w:p>
        </w:tc>
        <w:tc>
          <w:tcPr>
            <w:tcW w:w="460" w:type="pct"/>
            <w:tcBorders>
              <w:bottom w:val="nil"/>
            </w:tcBorders>
          </w:tcPr>
          <w:p w14:paraId="34B146B0" w14:textId="79F64E78" w:rsidR="00824683" w:rsidRPr="002310D1" w:rsidRDefault="004B58AC" w:rsidP="00824683">
            <w:pPr>
              <w:pBdr>
                <w:bottom w:val="single" w:sz="12" w:space="1" w:color="auto"/>
              </w:pBdr>
              <w:spacing w:line="240" w:lineRule="auto"/>
              <w:jc w:val="right"/>
              <w:rPr>
                <w:rFonts w:ascii="Browallia New" w:hAnsi="Browallia New" w:cs="Browallia New"/>
                <w:sz w:val="24"/>
                <w:szCs w:val="24"/>
              </w:rPr>
            </w:pPr>
            <w:r w:rsidRPr="004B58AC">
              <w:rPr>
                <w:rFonts w:ascii="Browallia New" w:hAnsi="Browallia New" w:cs="Browallia New"/>
                <w:sz w:val="24"/>
                <w:szCs w:val="24"/>
              </w:rPr>
              <w:t xml:space="preserve"> 156 </w:t>
            </w:r>
          </w:p>
        </w:tc>
        <w:tc>
          <w:tcPr>
            <w:tcW w:w="460" w:type="pct"/>
            <w:tcBorders>
              <w:bottom w:val="nil"/>
            </w:tcBorders>
          </w:tcPr>
          <w:p w14:paraId="0FF1A588" w14:textId="663B02E8" w:rsidR="00824683" w:rsidRPr="002310D1" w:rsidRDefault="00824683" w:rsidP="00824683">
            <w:pPr>
              <w:pBdr>
                <w:bottom w:val="single" w:sz="12"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 xml:space="preserve"> 17</w:t>
            </w:r>
            <w:r w:rsidR="00903FA3">
              <w:rPr>
                <w:rFonts w:ascii="Browallia New" w:hAnsi="Browallia New" w:cs="Browallia New"/>
                <w:sz w:val="24"/>
                <w:szCs w:val="24"/>
              </w:rPr>
              <w:t>2</w:t>
            </w:r>
            <w:r w:rsidRPr="00A67DCC">
              <w:rPr>
                <w:rFonts w:ascii="Browallia New" w:hAnsi="Browallia New" w:cs="Browallia New"/>
                <w:sz w:val="24"/>
                <w:szCs w:val="24"/>
              </w:rPr>
              <w:t xml:space="preserve"> </w:t>
            </w:r>
          </w:p>
        </w:tc>
        <w:tc>
          <w:tcPr>
            <w:tcW w:w="459" w:type="pct"/>
            <w:tcBorders>
              <w:bottom w:val="nil"/>
            </w:tcBorders>
          </w:tcPr>
          <w:p w14:paraId="446812D8" w14:textId="464CDBAB" w:rsidR="00824683" w:rsidRPr="002310D1" w:rsidRDefault="004B58AC" w:rsidP="00824683">
            <w:pPr>
              <w:pBdr>
                <w:bottom w:val="single" w:sz="12" w:space="1" w:color="auto"/>
              </w:pBdr>
              <w:spacing w:line="240" w:lineRule="auto"/>
              <w:jc w:val="right"/>
              <w:rPr>
                <w:rFonts w:ascii="Browallia New" w:hAnsi="Browallia New" w:cs="Browallia New"/>
                <w:sz w:val="24"/>
                <w:szCs w:val="24"/>
              </w:rPr>
            </w:pPr>
            <w:r w:rsidRPr="004B58AC">
              <w:rPr>
                <w:rFonts w:ascii="Browallia New" w:hAnsi="Browallia New" w:cs="Browallia New"/>
                <w:sz w:val="24"/>
                <w:szCs w:val="24"/>
              </w:rPr>
              <w:t xml:space="preserve"> 786 </w:t>
            </w:r>
          </w:p>
        </w:tc>
        <w:tc>
          <w:tcPr>
            <w:tcW w:w="460" w:type="pct"/>
            <w:tcBorders>
              <w:bottom w:val="nil"/>
            </w:tcBorders>
          </w:tcPr>
          <w:p w14:paraId="67A7CA66" w14:textId="732761A1" w:rsidR="00824683" w:rsidRPr="002310D1" w:rsidRDefault="00824683" w:rsidP="00824683">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420" w:type="pct"/>
            <w:tcBorders>
              <w:bottom w:val="nil"/>
            </w:tcBorders>
          </w:tcPr>
          <w:p w14:paraId="2B0C9468" w14:textId="27EF2741" w:rsidR="00824683" w:rsidRPr="002310D1" w:rsidRDefault="004B58AC" w:rsidP="00824683">
            <w:pPr>
              <w:pBdr>
                <w:bottom w:val="single" w:sz="12" w:space="1" w:color="auto"/>
              </w:pBdr>
              <w:spacing w:line="240" w:lineRule="auto"/>
              <w:jc w:val="right"/>
              <w:rPr>
                <w:rFonts w:ascii="Browallia New" w:hAnsi="Browallia New" w:cs="Browallia New"/>
                <w:sz w:val="24"/>
                <w:szCs w:val="24"/>
              </w:rPr>
            </w:pPr>
            <w:r w:rsidRPr="004B58AC">
              <w:rPr>
                <w:rFonts w:ascii="Browallia New" w:hAnsi="Browallia New" w:cs="Browallia New"/>
                <w:sz w:val="24"/>
                <w:szCs w:val="24"/>
              </w:rPr>
              <w:t xml:space="preserve"> 64 </w:t>
            </w:r>
          </w:p>
        </w:tc>
        <w:tc>
          <w:tcPr>
            <w:tcW w:w="422" w:type="pct"/>
            <w:tcBorders>
              <w:bottom w:val="nil"/>
            </w:tcBorders>
          </w:tcPr>
          <w:p w14:paraId="1CA61C18" w14:textId="141A2572" w:rsidR="00824683" w:rsidRPr="002310D1" w:rsidRDefault="00824683" w:rsidP="00824683">
            <w:pPr>
              <w:pBdr>
                <w:bottom w:val="single" w:sz="12"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64</w:t>
            </w:r>
          </w:p>
        </w:tc>
        <w:tc>
          <w:tcPr>
            <w:tcW w:w="420" w:type="pct"/>
            <w:tcBorders>
              <w:bottom w:val="nil"/>
            </w:tcBorders>
          </w:tcPr>
          <w:p w14:paraId="2B90950B" w14:textId="7E4DC15C" w:rsidR="00824683" w:rsidRPr="002310D1" w:rsidRDefault="004B58AC" w:rsidP="00824683">
            <w:pPr>
              <w:pBdr>
                <w:bottom w:val="single" w:sz="12" w:space="1" w:color="auto"/>
              </w:pBdr>
              <w:spacing w:line="240" w:lineRule="auto"/>
              <w:jc w:val="right"/>
              <w:rPr>
                <w:rFonts w:ascii="Browallia New" w:hAnsi="Browallia New" w:cs="Browallia New"/>
                <w:sz w:val="24"/>
                <w:szCs w:val="24"/>
              </w:rPr>
            </w:pPr>
            <w:r w:rsidRPr="004B58AC">
              <w:rPr>
                <w:rFonts w:ascii="Browallia New" w:hAnsi="Browallia New" w:cs="Browallia New"/>
                <w:sz w:val="24"/>
                <w:szCs w:val="24"/>
              </w:rPr>
              <w:t xml:space="preserve"> 1,006 </w:t>
            </w:r>
          </w:p>
        </w:tc>
        <w:tc>
          <w:tcPr>
            <w:tcW w:w="368" w:type="pct"/>
            <w:tcBorders>
              <w:bottom w:val="nil"/>
            </w:tcBorders>
          </w:tcPr>
          <w:p w14:paraId="64B2960B" w14:textId="36D6B0CE" w:rsidR="00824683" w:rsidRPr="002310D1" w:rsidRDefault="00824683" w:rsidP="00824683">
            <w:pPr>
              <w:pBdr>
                <w:bottom w:val="single" w:sz="12" w:space="1" w:color="auto"/>
              </w:pBdr>
              <w:spacing w:line="240" w:lineRule="auto"/>
              <w:jc w:val="right"/>
              <w:rPr>
                <w:rFonts w:ascii="Browallia New" w:hAnsi="Browallia New" w:cs="Browallia New"/>
                <w:sz w:val="24"/>
                <w:szCs w:val="24"/>
              </w:rPr>
            </w:pPr>
            <w:r w:rsidRPr="00A67DCC">
              <w:rPr>
                <w:rFonts w:ascii="Browallia New" w:hAnsi="Browallia New" w:cs="Browallia New"/>
                <w:sz w:val="24"/>
                <w:szCs w:val="24"/>
              </w:rPr>
              <w:t xml:space="preserve"> 23</w:t>
            </w:r>
            <w:r w:rsidR="00E26EDB">
              <w:rPr>
                <w:rFonts w:ascii="Browallia New" w:hAnsi="Browallia New" w:cs="Browallia New"/>
                <w:sz w:val="24"/>
                <w:szCs w:val="24"/>
              </w:rPr>
              <w:t>6</w:t>
            </w:r>
            <w:r w:rsidRPr="00A67DCC">
              <w:rPr>
                <w:rFonts w:ascii="Browallia New" w:hAnsi="Browallia New" w:cs="Browallia New"/>
                <w:sz w:val="24"/>
                <w:szCs w:val="24"/>
              </w:rPr>
              <w:t xml:space="preserve"> </w:t>
            </w:r>
          </w:p>
        </w:tc>
      </w:tr>
    </w:tbl>
    <w:p w14:paraId="6BCBFDEB" w14:textId="77777777" w:rsidR="002310D1" w:rsidRPr="00235043" w:rsidRDefault="002310D1" w:rsidP="00A76E34">
      <w:pPr>
        <w:rPr>
          <w:rFonts w:ascii="Browallia New" w:hAnsi="Browallia New" w:cs="Browallia New"/>
          <w:sz w:val="16"/>
          <w:szCs w:val="16"/>
        </w:rPr>
      </w:pPr>
    </w:p>
    <w:p w14:paraId="12956D71" w14:textId="77777777" w:rsidR="00513291" w:rsidRPr="00235043" w:rsidRDefault="00513291" w:rsidP="00A76E34">
      <w:pPr>
        <w:rPr>
          <w:rFonts w:ascii="Browallia New" w:hAnsi="Browallia New" w:cs="Browallia New"/>
          <w:sz w:val="16"/>
          <w:szCs w:val="16"/>
        </w:rPr>
      </w:pPr>
    </w:p>
    <w:p w14:paraId="0A4EB479" w14:textId="790352CA" w:rsidR="00513291" w:rsidRPr="00235043" w:rsidRDefault="00513291" w:rsidP="00A76E34">
      <w:pPr>
        <w:rPr>
          <w:rFonts w:ascii="Browallia New" w:hAnsi="Browallia New" w:cs="Browallia New"/>
          <w:sz w:val="28"/>
          <w:szCs w:val="28"/>
          <w:cs/>
        </w:rPr>
        <w:sectPr w:rsidR="00513291" w:rsidRPr="00235043" w:rsidSect="00A83414">
          <w:headerReference w:type="default" r:id="rId13"/>
          <w:footerReference w:type="default" r:id="rId14"/>
          <w:pgSz w:w="16834" w:h="11909" w:orient="landscape" w:code="9"/>
          <w:pgMar w:top="2694" w:right="958" w:bottom="1080" w:left="1418" w:header="1140" w:footer="131" w:gutter="0"/>
          <w:cols w:space="720"/>
          <w:docGrid w:linePitch="245"/>
        </w:sectPr>
      </w:pPr>
    </w:p>
    <w:p w14:paraId="427B9D57" w14:textId="77777777" w:rsidR="00FF16C7" w:rsidRDefault="00FF16C7" w:rsidP="00FF16C7">
      <w:pPr>
        <w:numPr>
          <w:ilvl w:val="0"/>
          <w:numId w:val="16"/>
        </w:numPr>
        <w:tabs>
          <w:tab w:val="clear" w:pos="227"/>
          <w:tab w:val="clear" w:pos="454"/>
          <w:tab w:val="clear" w:pos="680"/>
          <w:tab w:val="clear" w:pos="907"/>
          <w:tab w:val="clear" w:pos="1635"/>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FF16C7">
        <w:rPr>
          <w:rFonts w:ascii="Browallia New" w:hAnsi="Browallia New" w:cs="Browallia New"/>
          <w:b/>
          <w:bCs/>
          <w:sz w:val="28"/>
          <w:szCs w:val="28"/>
          <w:cs/>
          <w:lang w:val="en-GB"/>
        </w:rPr>
        <w:lastRenderedPageBreak/>
        <w:t>ภาระผูกพันและหนี้สินที่อาจจะเกิดขึ้น</w:t>
      </w:r>
    </w:p>
    <w:p w14:paraId="4C0E7D02" w14:textId="77777777" w:rsidR="00CE18A9" w:rsidRPr="00FF16C7" w:rsidRDefault="00CE18A9" w:rsidP="00CE1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b/>
          <w:bCs/>
          <w:sz w:val="28"/>
          <w:szCs w:val="28"/>
          <w:lang w:val="en-GB"/>
        </w:rPr>
      </w:pPr>
    </w:p>
    <w:p w14:paraId="022AE5A0" w14:textId="77777777" w:rsidR="00CE18A9" w:rsidRPr="00621059" w:rsidRDefault="00CE18A9" w:rsidP="00CE1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Browallia New" w:hAnsi="Browallia New" w:cs="Browallia New"/>
          <w:spacing w:val="-4"/>
          <w:sz w:val="28"/>
          <w:szCs w:val="28"/>
        </w:rPr>
      </w:pPr>
      <w:r w:rsidRPr="00621059">
        <w:rPr>
          <w:rFonts w:ascii="Browallia New" w:hAnsi="Browallia New" w:cs="Browallia New"/>
          <w:spacing w:val="-4"/>
          <w:sz w:val="28"/>
          <w:szCs w:val="28"/>
          <w:cs/>
        </w:rPr>
        <w:t xml:space="preserve">ณ วันที่ </w:t>
      </w:r>
      <w:r w:rsidRPr="00621059">
        <w:rPr>
          <w:rFonts w:ascii="Browallia New" w:hAnsi="Browallia New" w:cs="Browallia New"/>
          <w:spacing w:val="-4"/>
          <w:sz w:val="28"/>
          <w:szCs w:val="28"/>
        </w:rPr>
        <w:t>30</w:t>
      </w:r>
      <w:r w:rsidRPr="00621059">
        <w:rPr>
          <w:rFonts w:ascii="Browallia New" w:hAnsi="Browallia New" w:cs="Browallia New"/>
          <w:spacing w:val="-4"/>
          <w:sz w:val="28"/>
          <w:szCs w:val="28"/>
          <w:cs/>
        </w:rPr>
        <w:t xml:space="preserve"> มิถุนายน</w:t>
      </w:r>
      <w:r w:rsidRPr="00621059">
        <w:rPr>
          <w:rFonts w:ascii="Browallia New" w:hAnsi="Browallia New" w:cs="Browallia New"/>
          <w:spacing w:val="-4"/>
          <w:sz w:val="28"/>
          <w:szCs w:val="28"/>
        </w:rPr>
        <w:t xml:space="preserve"> 2569</w:t>
      </w:r>
      <w:r w:rsidRPr="00621059">
        <w:rPr>
          <w:rFonts w:ascii="Browallia New" w:hAnsi="Browallia New" w:cs="Browallia New"/>
          <w:spacing w:val="-4"/>
          <w:sz w:val="28"/>
          <w:szCs w:val="28"/>
          <w:cs/>
        </w:rPr>
        <w:t xml:space="preserve"> กลุ่มบริษัทมีภาระผูกพันเกี่ยวกับสัญญาก่อสร้างระยะยาวคงเหลือจำนวน </w:t>
      </w:r>
      <w:r w:rsidRPr="00621059">
        <w:rPr>
          <w:rFonts w:ascii="Browallia New" w:hAnsi="Browallia New" w:cs="Browallia New"/>
          <w:spacing w:val="-4"/>
          <w:sz w:val="28"/>
          <w:szCs w:val="28"/>
        </w:rPr>
        <w:t xml:space="preserve">194.71 </w:t>
      </w:r>
      <w:r w:rsidRPr="00621059">
        <w:rPr>
          <w:rFonts w:ascii="Browallia New" w:hAnsi="Browallia New" w:cs="Browallia New"/>
          <w:spacing w:val="-4"/>
          <w:sz w:val="28"/>
          <w:szCs w:val="28"/>
          <w:cs/>
        </w:rPr>
        <w:t>ล้านบาท</w:t>
      </w:r>
    </w:p>
    <w:p w14:paraId="555D69CC" w14:textId="77777777" w:rsidR="00FF16C7" w:rsidRDefault="00FF16C7" w:rsidP="00FF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rPr>
          <w:rFonts w:ascii="Browallia New" w:hAnsi="Browallia New" w:cs="Browallia New"/>
          <w:b/>
          <w:bCs/>
          <w:sz w:val="28"/>
          <w:szCs w:val="28"/>
          <w:lang w:val="en-GB"/>
        </w:rPr>
      </w:pPr>
    </w:p>
    <w:p w14:paraId="2A59D038" w14:textId="77777777" w:rsidR="002426DE" w:rsidRPr="002426DE" w:rsidRDefault="002426DE" w:rsidP="002426DE">
      <w:pPr>
        <w:numPr>
          <w:ilvl w:val="0"/>
          <w:numId w:val="16"/>
        </w:numPr>
        <w:tabs>
          <w:tab w:val="clear" w:pos="227"/>
          <w:tab w:val="clear" w:pos="454"/>
          <w:tab w:val="clear" w:pos="680"/>
          <w:tab w:val="clear" w:pos="907"/>
          <w:tab w:val="clear" w:pos="1635"/>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426DE">
        <w:rPr>
          <w:rFonts w:ascii="Browallia New" w:hAnsi="Browallia New" w:cs="Browallia New"/>
          <w:b/>
          <w:bCs/>
          <w:sz w:val="28"/>
          <w:szCs w:val="28"/>
          <w:cs/>
          <w:lang w:val="en-GB"/>
        </w:rPr>
        <w:t>เหตุการณ์ภายหลังรอบระยะเวลารายงาน</w:t>
      </w:r>
    </w:p>
    <w:p w14:paraId="3B66D310" w14:textId="77777777" w:rsidR="006971B8" w:rsidRPr="00A77A16" w:rsidRDefault="006971B8" w:rsidP="0024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lang w:val="en-GB"/>
        </w:rPr>
      </w:pPr>
    </w:p>
    <w:p w14:paraId="6E1A7165" w14:textId="2084F1F1" w:rsidR="006A2F3F" w:rsidRPr="006A2F3F" w:rsidRDefault="006A2F3F" w:rsidP="006A2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Browallia New" w:hAnsi="Browallia New" w:cs="Browallia New"/>
          <w:sz w:val="28"/>
          <w:szCs w:val="28"/>
        </w:rPr>
      </w:pPr>
      <w:r w:rsidRPr="006A2F3F">
        <w:rPr>
          <w:rFonts w:ascii="Browallia New" w:hAnsi="Browallia New" w:cs="Browallia New" w:hint="cs"/>
          <w:sz w:val="28"/>
          <w:szCs w:val="28"/>
          <w:cs/>
        </w:rPr>
        <w:t>ในการ</w:t>
      </w:r>
      <w:r w:rsidRPr="006A2F3F">
        <w:rPr>
          <w:rFonts w:ascii="Browallia New" w:hAnsi="Browallia New" w:cs="Browallia New"/>
          <w:sz w:val="28"/>
          <w:szCs w:val="28"/>
          <w:cs/>
        </w:rPr>
        <w:t>ประชุมวิสามัญผู้ถือหุ้น</w:t>
      </w:r>
      <w:r w:rsidR="001F7916">
        <w:rPr>
          <w:rFonts w:ascii="Browallia New" w:hAnsi="Browallia New" w:cs="Browallia New" w:hint="cs"/>
          <w:sz w:val="28"/>
          <w:szCs w:val="28"/>
          <w:cs/>
        </w:rPr>
        <w:t>ของบริษัทย่อย</w:t>
      </w:r>
      <w:r w:rsidRPr="006A2F3F">
        <w:rPr>
          <w:rFonts w:ascii="Browallia New" w:hAnsi="Browallia New" w:cs="Browallia New"/>
          <w:sz w:val="28"/>
          <w:szCs w:val="28"/>
          <w:cs/>
        </w:rPr>
        <w:t xml:space="preserve"> ครั้งที่</w:t>
      </w:r>
      <w:r w:rsidRPr="006A2F3F">
        <w:rPr>
          <w:rFonts w:ascii="Browallia New" w:hAnsi="Browallia New" w:cs="Browallia New"/>
          <w:sz w:val="28"/>
          <w:szCs w:val="28"/>
        </w:rPr>
        <w:t> </w:t>
      </w:r>
      <w:r w:rsidR="00D35227">
        <w:rPr>
          <w:rFonts w:ascii="Browallia New" w:hAnsi="Browallia New" w:cs="Browallia New"/>
          <w:sz w:val="28"/>
          <w:szCs w:val="28"/>
        </w:rPr>
        <w:t>1/2569</w:t>
      </w:r>
      <w:r w:rsidRPr="006A2F3F">
        <w:rPr>
          <w:rFonts w:ascii="Browallia New" w:hAnsi="Browallia New" w:cs="Browallia New" w:hint="cs"/>
          <w:sz w:val="28"/>
          <w:szCs w:val="28"/>
          <w:cs/>
        </w:rPr>
        <w:t xml:space="preserve"> </w:t>
      </w:r>
      <w:r w:rsidRPr="006A2F3F">
        <w:rPr>
          <w:rFonts w:ascii="Browallia New" w:hAnsi="Browallia New" w:cs="Browallia New"/>
          <w:sz w:val="28"/>
          <w:szCs w:val="28"/>
          <w:cs/>
        </w:rPr>
        <w:t>เมื่อวันที่</w:t>
      </w:r>
      <w:r w:rsidRPr="006A2F3F">
        <w:rPr>
          <w:rFonts w:ascii="Browallia New" w:hAnsi="Browallia New" w:cs="Browallia New"/>
          <w:sz w:val="28"/>
          <w:szCs w:val="28"/>
        </w:rPr>
        <w:t> </w:t>
      </w:r>
      <w:r w:rsidR="00555344">
        <w:rPr>
          <w:rFonts w:ascii="Browallia New" w:hAnsi="Browallia New" w:cs="Browallia New"/>
          <w:sz w:val="28"/>
          <w:szCs w:val="28"/>
        </w:rPr>
        <w:t>3</w:t>
      </w:r>
      <w:r w:rsidRPr="006A2F3F">
        <w:rPr>
          <w:rFonts w:ascii="Browallia New" w:hAnsi="Browallia New" w:cs="Browallia New"/>
          <w:sz w:val="28"/>
          <w:szCs w:val="28"/>
        </w:rPr>
        <w:t> </w:t>
      </w:r>
      <w:r w:rsidRPr="006A2F3F">
        <w:rPr>
          <w:rFonts w:ascii="Browallia New" w:hAnsi="Browallia New" w:cs="Browallia New"/>
          <w:sz w:val="28"/>
          <w:szCs w:val="28"/>
          <w:cs/>
        </w:rPr>
        <w:t>สิงหาคม</w:t>
      </w:r>
      <w:r w:rsidRPr="006A2F3F">
        <w:rPr>
          <w:rFonts w:ascii="Browallia New" w:hAnsi="Browallia New" w:cs="Browallia New"/>
          <w:sz w:val="28"/>
          <w:szCs w:val="28"/>
        </w:rPr>
        <w:t xml:space="preserve"> 2569 </w:t>
      </w:r>
      <w:r w:rsidRPr="006A2F3F">
        <w:rPr>
          <w:rFonts w:ascii="Browallia New" w:hAnsi="Browallia New" w:cs="Browallia New" w:hint="cs"/>
          <w:sz w:val="28"/>
          <w:szCs w:val="28"/>
          <w:cs/>
        </w:rPr>
        <w:t>ผู้ถือหุ้น</w:t>
      </w:r>
      <w:r w:rsidRPr="006A2F3F">
        <w:rPr>
          <w:rFonts w:ascii="Browallia New" w:hAnsi="Browallia New" w:cs="Browallia New"/>
          <w:sz w:val="28"/>
          <w:szCs w:val="28"/>
          <w:cs/>
        </w:rPr>
        <w:t>มีมติอนุมัติเรื่องสำคัญ</w:t>
      </w:r>
      <w:r w:rsidRPr="006A2F3F">
        <w:rPr>
          <w:rFonts w:ascii="Browallia New" w:hAnsi="Browallia New" w:cs="Browallia New" w:hint="cs"/>
          <w:sz w:val="28"/>
          <w:szCs w:val="28"/>
          <w:cs/>
        </w:rPr>
        <w:t xml:space="preserve"> </w:t>
      </w:r>
      <w:r w:rsidRPr="006A2F3F">
        <w:rPr>
          <w:rFonts w:ascii="Browallia New" w:hAnsi="Browallia New" w:cs="Browallia New"/>
          <w:sz w:val="28"/>
          <w:szCs w:val="28"/>
          <w:cs/>
        </w:rPr>
        <w:t>ดังต่อไปนี้</w:t>
      </w:r>
    </w:p>
    <w:p w14:paraId="077D2303" w14:textId="77777777" w:rsidR="006A2F3F" w:rsidRDefault="006A2F3F" w:rsidP="006A2F3F">
      <w:pPr>
        <w:pStyle w:val="ListParagraph"/>
        <w:spacing w:line="240" w:lineRule="auto"/>
        <w:ind w:left="1008"/>
        <w:jc w:val="thaiDistribute"/>
        <w:rPr>
          <w:rFonts w:ascii="Browallia New" w:hAnsi="Browallia New" w:cs="Browallia New"/>
          <w:sz w:val="28"/>
        </w:rPr>
      </w:pPr>
    </w:p>
    <w:p w14:paraId="66B4CC2E" w14:textId="45A022A3" w:rsidR="006A2F3F" w:rsidRPr="001F7916" w:rsidRDefault="006A2F3F" w:rsidP="00AE09C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27"/>
        <w:jc w:val="thaiDistribute"/>
        <w:rPr>
          <w:rFonts w:ascii="Browallia New" w:hAnsi="Browallia New" w:cs="Browallia New"/>
          <w:sz w:val="28"/>
          <w:szCs w:val="28"/>
        </w:rPr>
      </w:pPr>
      <w:r w:rsidRPr="001F7916">
        <w:rPr>
          <w:rFonts w:ascii="Browallia New" w:hAnsi="Browallia New" w:cs="Browallia New"/>
          <w:sz w:val="28"/>
          <w:szCs w:val="28"/>
          <w:cs/>
        </w:rPr>
        <w:t>อนุมัติการจ่ายปันผลในรูปแบบหุ้นปันผลและเงินสด</w:t>
      </w:r>
      <w:r w:rsidRPr="001F7916">
        <w:rPr>
          <w:rFonts w:ascii="Browallia New" w:hAnsi="Browallia New" w:cs="Browallia New" w:hint="cs"/>
          <w:sz w:val="28"/>
          <w:szCs w:val="28"/>
          <w:cs/>
        </w:rPr>
        <w:t xml:space="preserve"> </w:t>
      </w:r>
      <w:r w:rsidRPr="001F7916">
        <w:rPr>
          <w:rFonts w:ascii="Browallia New" w:hAnsi="Browallia New" w:cs="Browallia New"/>
          <w:sz w:val="28"/>
          <w:szCs w:val="28"/>
          <w:cs/>
        </w:rPr>
        <w:t>ให้แก่ผู้ถือหุ้นของบริษัท</w:t>
      </w:r>
      <w:r w:rsidR="00C35189">
        <w:rPr>
          <w:rFonts w:ascii="Browallia New" w:hAnsi="Browallia New" w:cs="Browallia New" w:hint="cs"/>
          <w:sz w:val="28"/>
          <w:szCs w:val="28"/>
          <w:cs/>
        </w:rPr>
        <w:t>ย่อย</w:t>
      </w:r>
      <w:r w:rsidRPr="001F7916">
        <w:rPr>
          <w:rFonts w:ascii="Browallia New" w:hAnsi="Browallia New" w:cs="Browallia New"/>
          <w:sz w:val="28"/>
          <w:szCs w:val="28"/>
          <w:cs/>
        </w:rPr>
        <w:t>ในรูปแบบหุ้นสามัญแล</w:t>
      </w:r>
      <w:r w:rsidRPr="001F7916">
        <w:rPr>
          <w:rFonts w:ascii="Browallia New" w:hAnsi="Browallia New" w:cs="Browallia New" w:hint="cs"/>
          <w:sz w:val="28"/>
          <w:szCs w:val="28"/>
          <w:cs/>
        </w:rPr>
        <w:t>ะ</w:t>
      </w:r>
      <w:r w:rsidRPr="001F7916">
        <w:rPr>
          <w:rFonts w:ascii="Browallia New" w:hAnsi="Browallia New" w:cs="Browallia New"/>
          <w:sz w:val="28"/>
          <w:szCs w:val="28"/>
        </w:rPr>
        <w:br/>
      </w:r>
      <w:r w:rsidRPr="001F7916">
        <w:rPr>
          <w:rFonts w:ascii="Browallia New" w:hAnsi="Browallia New" w:cs="Browallia New"/>
          <w:sz w:val="28"/>
          <w:szCs w:val="28"/>
          <w:cs/>
        </w:rPr>
        <w:t>เงินสด โดยพิจารณาจากกำไรสะสมที่ยังไม่ได้จัดสรร ตามงบการเงินเฉพาะกิจการประจำปี</w:t>
      </w:r>
      <w:r w:rsidRPr="001F7916">
        <w:rPr>
          <w:rFonts w:ascii="Browallia New" w:hAnsi="Browallia New" w:cs="Browallia New"/>
          <w:sz w:val="28"/>
          <w:szCs w:val="28"/>
        </w:rPr>
        <w:t> 2568 </w:t>
      </w:r>
      <w:r w:rsidRPr="001F7916">
        <w:rPr>
          <w:rFonts w:ascii="Browallia New" w:hAnsi="Browallia New" w:cs="Browallia New"/>
          <w:sz w:val="28"/>
          <w:szCs w:val="28"/>
          <w:cs/>
        </w:rPr>
        <w:t>สิ้นสุดวันที่</w:t>
      </w:r>
      <w:r w:rsidRPr="001F7916">
        <w:rPr>
          <w:rFonts w:ascii="Browallia New" w:hAnsi="Browallia New" w:cs="Browallia New"/>
          <w:sz w:val="28"/>
          <w:szCs w:val="28"/>
        </w:rPr>
        <w:t> 31 </w:t>
      </w:r>
      <w:r w:rsidRPr="001F7916">
        <w:rPr>
          <w:rFonts w:ascii="Browallia New" w:hAnsi="Browallia New" w:cs="Browallia New"/>
          <w:sz w:val="28"/>
          <w:szCs w:val="28"/>
          <w:cs/>
        </w:rPr>
        <w:t>ธันวาคม</w:t>
      </w:r>
      <w:r w:rsidRPr="001F7916">
        <w:rPr>
          <w:rFonts w:ascii="Browallia New" w:hAnsi="Browallia New" w:cs="Browallia New"/>
          <w:sz w:val="28"/>
          <w:szCs w:val="28"/>
        </w:rPr>
        <w:t> 2568 </w:t>
      </w:r>
      <w:r w:rsidRPr="001F7916">
        <w:rPr>
          <w:rFonts w:ascii="Browallia New" w:hAnsi="Browallia New" w:cs="Browallia New"/>
          <w:sz w:val="28"/>
          <w:szCs w:val="28"/>
          <w:cs/>
        </w:rPr>
        <w:t>โดยมีรายละเอียดของการจ่ายปันผล ดังนี้</w:t>
      </w:r>
    </w:p>
    <w:p w14:paraId="4109F35A" w14:textId="77777777" w:rsidR="006A2F3F" w:rsidRPr="006F4086" w:rsidRDefault="006A2F3F" w:rsidP="006A2F3F">
      <w:pPr>
        <w:jc w:val="thaiDistribute"/>
        <w:rPr>
          <w:rFonts w:ascii="Browallia New" w:hAnsi="Browallia New" w:cs="Browallia New"/>
          <w:sz w:val="28"/>
        </w:rPr>
      </w:pPr>
    </w:p>
    <w:p w14:paraId="54F827E1" w14:textId="4CF97145" w:rsidR="001F7916" w:rsidRDefault="006A2F3F" w:rsidP="00621059">
      <w:pPr>
        <w:pStyle w:val="ListParagraph"/>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8"/>
        <w:jc w:val="thaiDistribute"/>
        <w:rPr>
          <w:rFonts w:ascii="Browallia New" w:hAnsi="Browallia New" w:cs="Browallia New"/>
          <w:sz w:val="28"/>
          <w:szCs w:val="28"/>
        </w:rPr>
      </w:pPr>
      <w:r w:rsidRPr="00896D9B">
        <w:rPr>
          <w:rFonts w:ascii="Browallia New" w:hAnsi="Browallia New" w:cs="Browallia New"/>
          <w:sz w:val="28"/>
          <w:szCs w:val="28"/>
          <w:cs/>
        </w:rPr>
        <w:t>จ่ายปันผลเป็นหุ้นสามัญของบริษัท</w:t>
      </w:r>
      <w:r w:rsidR="00C35189">
        <w:rPr>
          <w:rFonts w:ascii="Browallia New" w:hAnsi="Browallia New" w:cs="Browallia New" w:hint="cs"/>
          <w:sz w:val="28"/>
          <w:szCs w:val="28"/>
          <w:cs/>
        </w:rPr>
        <w:t>ย่อย</w:t>
      </w:r>
      <w:r w:rsidRPr="00896D9B">
        <w:rPr>
          <w:rFonts w:ascii="Browallia New" w:hAnsi="Browallia New" w:cs="Browallia New"/>
          <w:sz w:val="28"/>
          <w:szCs w:val="28"/>
        </w:rPr>
        <w:t> </w:t>
      </w:r>
      <w:r w:rsidRPr="00896D9B">
        <w:rPr>
          <w:rFonts w:ascii="Browallia New" w:hAnsi="Browallia New" w:cs="Browallia New"/>
          <w:sz w:val="28"/>
          <w:szCs w:val="28"/>
          <w:cs/>
        </w:rPr>
        <w:t>ให้แก่ผู้ถือหุ้นสามัญจำนวน</w:t>
      </w:r>
      <w:r w:rsidRPr="00896D9B">
        <w:rPr>
          <w:rFonts w:ascii="Browallia New" w:hAnsi="Browallia New" w:cs="Browallia New" w:hint="cs"/>
          <w:sz w:val="28"/>
          <w:szCs w:val="28"/>
          <w:cs/>
        </w:rPr>
        <w:t>ไม่เกิน</w:t>
      </w:r>
      <w:r w:rsidRPr="00896D9B">
        <w:rPr>
          <w:rFonts w:ascii="Browallia New" w:hAnsi="Browallia New" w:cs="Browallia New"/>
          <w:sz w:val="28"/>
          <w:szCs w:val="28"/>
        </w:rPr>
        <w:t> 1,064.80</w:t>
      </w:r>
      <w:r w:rsidRPr="00896D9B">
        <w:rPr>
          <w:rFonts w:ascii="Browallia New" w:hAnsi="Browallia New" w:cs="Browallia New"/>
          <w:sz w:val="28"/>
          <w:szCs w:val="28"/>
          <w:cs/>
        </w:rPr>
        <w:t xml:space="preserve"> </w:t>
      </w:r>
      <w:r w:rsidRPr="00896D9B">
        <w:rPr>
          <w:rFonts w:ascii="Browallia New" w:hAnsi="Browallia New" w:cs="Browallia New" w:hint="cs"/>
          <w:sz w:val="28"/>
          <w:szCs w:val="28"/>
          <w:cs/>
        </w:rPr>
        <w:t>ล้าน</w:t>
      </w:r>
      <w:r w:rsidRPr="00896D9B">
        <w:rPr>
          <w:rFonts w:ascii="Browallia New" w:hAnsi="Browallia New" w:cs="Browallia New"/>
          <w:sz w:val="28"/>
          <w:szCs w:val="28"/>
          <w:cs/>
        </w:rPr>
        <w:t xml:space="preserve">หุ้น </w:t>
      </w:r>
      <w:r w:rsidR="00621059">
        <w:rPr>
          <w:rFonts w:ascii="Browallia New" w:hAnsi="Browallia New" w:cs="Browallia New"/>
          <w:sz w:val="28"/>
          <w:szCs w:val="28"/>
        </w:rPr>
        <w:br/>
      </w:r>
      <w:r w:rsidRPr="00896D9B">
        <w:rPr>
          <w:rFonts w:ascii="Browallia New" w:hAnsi="Browallia New" w:cs="Browallia New"/>
          <w:sz w:val="28"/>
          <w:szCs w:val="28"/>
          <w:cs/>
        </w:rPr>
        <w:t>ในอัตรา</w:t>
      </w:r>
      <w:r w:rsidRPr="00896D9B">
        <w:rPr>
          <w:rFonts w:ascii="Browallia New" w:hAnsi="Browallia New" w:cs="Browallia New"/>
          <w:sz w:val="28"/>
          <w:szCs w:val="28"/>
        </w:rPr>
        <w:t> 1</w:t>
      </w:r>
      <w:r w:rsidRPr="00896D9B">
        <w:rPr>
          <w:rFonts w:ascii="Browallia New" w:hAnsi="Browallia New" w:cs="Browallia New"/>
          <w:sz w:val="28"/>
          <w:szCs w:val="28"/>
          <w:cs/>
        </w:rPr>
        <w:t xml:space="preserve"> หุ้นสามัญเดิมต่อ</w:t>
      </w:r>
      <w:r w:rsidRPr="00896D9B">
        <w:rPr>
          <w:rFonts w:ascii="Browallia New" w:hAnsi="Browallia New" w:cs="Browallia New"/>
          <w:sz w:val="28"/>
          <w:szCs w:val="28"/>
        </w:rPr>
        <w:t> 2</w:t>
      </w:r>
      <w:r w:rsidRPr="00896D9B">
        <w:rPr>
          <w:rFonts w:ascii="Browallia New" w:hAnsi="Browallia New" w:cs="Browallia New"/>
          <w:sz w:val="28"/>
          <w:szCs w:val="28"/>
          <w:cs/>
        </w:rPr>
        <w:t xml:space="preserve"> หุ้นสามัญปันผล เป็นจำนวน</w:t>
      </w:r>
      <w:r w:rsidRPr="00896D9B">
        <w:rPr>
          <w:rFonts w:ascii="Browallia New" w:hAnsi="Browallia New" w:cs="Browallia New" w:hint="cs"/>
          <w:sz w:val="28"/>
          <w:szCs w:val="28"/>
          <w:cs/>
        </w:rPr>
        <w:t>ไม่เกิน</w:t>
      </w:r>
      <w:r w:rsidRPr="00896D9B">
        <w:rPr>
          <w:rFonts w:ascii="Browallia New" w:hAnsi="Browallia New" w:cs="Browallia New"/>
          <w:sz w:val="28"/>
          <w:szCs w:val="28"/>
        </w:rPr>
        <w:t> 2,129.60</w:t>
      </w:r>
      <w:r w:rsidRPr="00896D9B">
        <w:rPr>
          <w:rFonts w:ascii="Browallia New" w:hAnsi="Browallia New" w:cs="Browallia New"/>
          <w:sz w:val="28"/>
          <w:szCs w:val="28"/>
          <w:cs/>
        </w:rPr>
        <w:t xml:space="preserve"> </w:t>
      </w:r>
      <w:r w:rsidRPr="00896D9B">
        <w:rPr>
          <w:rFonts w:ascii="Browallia New" w:hAnsi="Browallia New" w:cs="Browallia New" w:hint="cs"/>
          <w:sz w:val="28"/>
          <w:szCs w:val="28"/>
          <w:cs/>
        </w:rPr>
        <w:t>ล้าน</w:t>
      </w:r>
      <w:r w:rsidRPr="00896D9B">
        <w:rPr>
          <w:rFonts w:ascii="Browallia New" w:hAnsi="Browallia New" w:cs="Browallia New"/>
          <w:sz w:val="28"/>
          <w:szCs w:val="28"/>
          <w:cs/>
        </w:rPr>
        <w:t>หุ้น มูลค่าที่ตราไว้หุ้นละ</w:t>
      </w:r>
      <w:r w:rsidRPr="00896D9B">
        <w:rPr>
          <w:rFonts w:ascii="Browallia New" w:hAnsi="Browallia New" w:cs="Browallia New"/>
          <w:sz w:val="28"/>
          <w:szCs w:val="28"/>
        </w:rPr>
        <w:t> 0.50</w:t>
      </w:r>
      <w:r w:rsidRPr="00896D9B">
        <w:rPr>
          <w:rFonts w:ascii="Browallia New" w:hAnsi="Browallia New" w:cs="Browallia New"/>
          <w:sz w:val="28"/>
          <w:szCs w:val="28"/>
          <w:cs/>
        </w:rPr>
        <w:t xml:space="preserve"> บาท รวมเป็นจำนวน</w:t>
      </w:r>
      <w:r w:rsidRPr="00896D9B">
        <w:rPr>
          <w:rFonts w:ascii="Browallia New" w:hAnsi="Browallia New" w:cs="Browallia New" w:hint="cs"/>
          <w:sz w:val="28"/>
          <w:szCs w:val="28"/>
          <w:cs/>
        </w:rPr>
        <w:t>ไม่เกิน</w:t>
      </w:r>
      <w:r w:rsidRPr="00896D9B">
        <w:rPr>
          <w:rFonts w:ascii="Browallia New" w:hAnsi="Browallia New" w:cs="Browallia New"/>
          <w:sz w:val="28"/>
          <w:szCs w:val="28"/>
        </w:rPr>
        <w:t> 1,064.80</w:t>
      </w:r>
      <w:r w:rsidRPr="00896D9B">
        <w:rPr>
          <w:rFonts w:ascii="Browallia New" w:hAnsi="Browallia New" w:cs="Browallia New" w:hint="cs"/>
          <w:sz w:val="28"/>
          <w:szCs w:val="28"/>
          <w:cs/>
        </w:rPr>
        <w:t xml:space="preserve"> ล้านบาท</w:t>
      </w:r>
    </w:p>
    <w:p w14:paraId="6B8570CB" w14:textId="77777777" w:rsidR="001F7916" w:rsidRDefault="001F7916" w:rsidP="00621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8"/>
        <w:jc w:val="thaiDistribute"/>
        <w:rPr>
          <w:rFonts w:ascii="Browallia New" w:hAnsi="Browallia New" w:cs="Browallia New"/>
          <w:sz w:val="28"/>
          <w:szCs w:val="28"/>
        </w:rPr>
      </w:pPr>
    </w:p>
    <w:p w14:paraId="4FFF5B78" w14:textId="7FB87C5C" w:rsidR="006A2F3F" w:rsidRPr="001F7916" w:rsidRDefault="006A2F3F" w:rsidP="00621059">
      <w:pPr>
        <w:pStyle w:val="ListParagraph"/>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8"/>
        <w:jc w:val="thaiDistribute"/>
        <w:rPr>
          <w:rFonts w:ascii="Browallia New" w:hAnsi="Browallia New" w:cs="Browallia New"/>
          <w:sz w:val="28"/>
          <w:szCs w:val="28"/>
        </w:rPr>
      </w:pPr>
      <w:r w:rsidRPr="00621059">
        <w:rPr>
          <w:rFonts w:ascii="Browallia New" w:hAnsi="Browallia New" w:cs="Browallia New"/>
          <w:spacing w:val="-4"/>
          <w:sz w:val="28"/>
          <w:szCs w:val="28"/>
          <w:cs/>
        </w:rPr>
        <w:t>จ่ายปันผลเป็นเงินสด</w:t>
      </w:r>
      <w:r w:rsidRPr="00621059">
        <w:rPr>
          <w:rFonts w:ascii="Browallia New" w:hAnsi="Browallia New" w:cs="Browallia New"/>
          <w:spacing w:val="-4"/>
          <w:sz w:val="28"/>
          <w:szCs w:val="28"/>
        </w:rPr>
        <w:t> </w:t>
      </w:r>
      <w:r w:rsidRPr="00621059">
        <w:rPr>
          <w:rFonts w:ascii="Browallia New" w:hAnsi="Browallia New" w:cs="Browallia New"/>
          <w:spacing w:val="-4"/>
          <w:sz w:val="28"/>
          <w:szCs w:val="28"/>
          <w:cs/>
        </w:rPr>
        <w:t>ให้แก่ผู้ถือหุ้นสามัญจำนวน</w:t>
      </w:r>
      <w:r w:rsidRPr="00621059">
        <w:rPr>
          <w:rFonts w:ascii="Browallia New" w:hAnsi="Browallia New" w:cs="Browallia New" w:hint="cs"/>
          <w:spacing w:val="-4"/>
          <w:sz w:val="28"/>
          <w:szCs w:val="28"/>
          <w:cs/>
        </w:rPr>
        <w:t>ไม่เกิน</w:t>
      </w:r>
      <w:r w:rsidRPr="00621059">
        <w:rPr>
          <w:rFonts w:ascii="Browallia New" w:hAnsi="Browallia New" w:cs="Browallia New"/>
          <w:spacing w:val="-4"/>
          <w:sz w:val="28"/>
          <w:szCs w:val="28"/>
        </w:rPr>
        <w:t> 1,064.80</w:t>
      </w:r>
      <w:r w:rsidRPr="00621059">
        <w:rPr>
          <w:rFonts w:ascii="Browallia New" w:hAnsi="Browallia New" w:cs="Browallia New"/>
          <w:spacing w:val="-4"/>
          <w:sz w:val="28"/>
          <w:szCs w:val="28"/>
          <w:cs/>
        </w:rPr>
        <w:t xml:space="preserve"> </w:t>
      </w:r>
      <w:r w:rsidRPr="00621059">
        <w:rPr>
          <w:rFonts w:ascii="Browallia New" w:hAnsi="Browallia New" w:cs="Browallia New" w:hint="cs"/>
          <w:spacing w:val="-4"/>
          <w:sz w:val="28"/>
          <w:szCs w:val="28"/>
          <w:cs/>
        </w:rPr>
        <w:t>ล้าน</w:t>
      </w:r>
      <w:r w:rsidRPr="00621059">
        <w:rPr>
          <w:rFonts w:ascii="Browallia New" w:hAnsi="Browallia New" w:cs="Browallia New"/>
          <w:spacing w:val="-4"/>
          <w:sz w:val="28"/>
          <w:szCs w:val="28"/>
          <w:cs/>
        </w:rPr>
        <w:t>หุ้น ในอัตราหุ้นละ</w:t>
      </w:r>
      <w:r w:rsidRPr="001F7916">
        <w:rPr>
          <w:rFonts w:ascii="Browallia New" w:hAnsi="Browallia New" w:cs="Browallia New"/>
          <w:sz w:val="28"/>
          <w:szCs w:val="28"/>
        </w:rPr>
        <w:t> 0.11 </w:t>
      </w:r>
      <w:r w:rsidRPr="001F7916">
        <w:rPr>
          <w:rFonts w:ascii="Browallia New" w:hAnsi="Browallia New" w:cs="Browallia New"/>
          <w:sz w:val="28"/>
          <w:szCs w:val="28"/>
          <w:cs/>
        </w:rPr>
        <w:t>บาทต่อหุ้น รวมเป็นจำนวนเงิน</w:t>
      </w:r>
      <w:r w:rsidRPr="001F7916">
        <w:rPr>
          <w:rFonts w:ascii="Browallia New" w:hAnsi="Browallia New" w:cs="Browallia New" w:hint="cs"/>
          <w:sz w:val="28"/>
          <w:szCs w:val="28"/>
          <w:cs/>
        </w:rPr>
        <w:t>ไม่เกิน</w:t>
      </w:r>
      <w:r w:rsidRPr="001F7916">
        <w:rPr>
          <w:rFonts w:ascii="Browallia New" w:hAnsi="Browallia New" w:cs="Browallia New"/>
          <w:sz w:val="28"/>
          <w:szCs w:val="28"/>
        </w:rPr>
        <w:t> 118.32</w:t>
      </w:r>
      <w:r w:rsidRPr="001F7916">
        <w:rPr>
          <w:rFonts w:ascii="Browallia New" w:hAnsi="Browallia New" w:cs="Browallia New"/>
          <w:sz w:val="28"/>
          <w:szCs w:val="28"/>
          <w:cs/>
        </w:rPr>
        <w:t xml:space="preserve"> </w:t>
      </w:r>
      <w:r w:rsidRPr="001F7916">
        <w:rPr>
          <w:rFonts w:ascii="Browallia New" w:hAnsi="Browallia New" w:cs="Browallia New" w:hint="cs"/>
          <w:sz w:val="28"/>
          <w:szCs w:val="28"/>
          <w:cs/>
        </w:rPr>
        <w:t>ล้าน</w:t>
      </w:r>
      <w:r w:rsidRPr="001F7916">
        <w:rPr>
          <w:rFonts w:ascii="Browallia New" w:hAnsi="Browallia New" w:cs="Browallia New"/>
          <w:sz w:val="28"/>
          <w:szCs w:val="28"/>
          <w:cs/>
        </w:rPr>
        <w:t>บาท เพื่อรองรับภาระภาษีหัก ณ ที่จ่าย</w:t>
      </w:r>
      <w:r w:rsidR="00B22566">
        <w:rPr>
          <w:rFonts w:ascii="Browallia New" w:hAnsi="Browallia New" w:cs="Browallia New"/>
          <w:sz w:val="28"/>
          <w:szCs w:val="28"/>
        </w:rPr>
        <w:t xml:space="preserve"> </w:t>
      </w:r>
      <w:r w:rsidRPr="001F7916">
        <w:rPr>
          <w:rFonts w:ascii="Browallia New" w:hAnsi="Browallia New" w:cs="Browallia New"/>
          <w:sz w:val="28"/>
          <w:szCs w:val="28"/>
          <w:cs/>
        </w:rPr>
        <w:t>สำหรับ</w:t>
      </w:r>
      <w:r w:rsidR="00621059">
        <w:rPr>
          <w:rFonts w:ascii="Browallia New" w:hAnsi="Browallia New" w:cs="Browallia New"/>
          <w:sz w:val="28"/>
          <w:szCs w:val="28"/>
        </w:rPr>
        <w:br/>
      </w:r>
      <w:r w:rsidRPr="001F7916">
        <w:rPr>
          <w:rFonts w:ascii="Browallia New" w:hAnsi="Browallia New" w:cs="Browallia New"/>
          <w:sz w:val="28"/>
          <w:szCs w:val="28"/>
          <w:cs/>
        </w:rPr>
        <w:t>ผู้ถือหุ้นที่ได้รับหุ้นปันผล</w:t>
      </w:r>
    </w:p>
    <w:p w14:paraId="1264EDF4" w14:textId="77777777" w:rsidR="006A2F3F" w:rsidRPr="005941F8" w:rsidRDefault="006A2F3F" w:rsidP="006A2F3F">
      <w:pPr>
        <w:pStyle w:val="ListParagraph"/>
        <w:rPr>
          <w:rFonts w:ascii="Browallia New" w:hAnsi="Browallia New" w:cs="Browallia New"/>
          <w:sz w:val="28"/>
        </w:rPr>
      </w:pPr>
    </w:p>
    <w:p w14:paraId="45095792" w14:textId="2E01D767" w:rsidR="006A2F3F" w:rsidRPr="001F7916" w:rsidRDefault="006A2F3F" w:rsidP="00AE09C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27"/>
        <w:jc w:val="thaiDistribute"/>
        <w:rPr>
          <w:rFonts w:ascii="Browallia New" w:hAnsi="Browallia New" w:cs="Browallia New"/>
          <w:sz w:val="28"/>
          <w:szCs w:val="28"/>
        </w:rPr>
      </w:pPr>
      <w:r w:rsidRPr="001F7916">
        <w:rPr>
          <w:rFonts w:ascii="Browallia New" w:hAnsi="Browallia New" w:cs="Browallia New"/>
          <w:sz w:val="28"/>
          <w:szCs w:val="28"/>
          <w:cs/>
        </w:rPr>
        <w:t>อนุมัติการออกและเสนอขายหุ้นกู้แปลงสภาพที่ออกใหม่ให้แก่ผู้ลงทุนโดยเฉพาะเจาะจง</w:t>
      </w:r>
      <w:r w:rsidRPr="001F7916">
        <w:rPr>
          <w:rFonts w:ascii="Browallia New" w:hAnsi="Browallia New" w:cs="Browallia New"/>
          <w:sz w:val="28"/>
          <w:szCs w:val="28"/>
        </w:rPr>
        <w:t xml:space="preserve"> </w:t>
      </w:r>
      <w:r w:rsidRPr="001F7916">
        <w:rPr>
          <w:rFonts w:ascii="Browallia New" w:hAnsi="Browallia New" w:cs="Browallia New" w:hint="cs"/>
          <w:sz w:val="28"/>
          <w:szCs w:val="28"/>
          <w:cs/>
        </w:rPr>
        <w:t>โดย</w:t>
      </w:r>
      <w:r w:rsidRPr="001F7916">
        <w:rPr>
          <w:rFonts w:ascii="Browallia New" w:hAnsi="Browallia New" w:cs="Browallia New"/>
          <w:sz w:val="28"/>
          <w:szCs w:val="28"/>
          <w:cs/>
        </w:rPr>
        <w:t>หุ้นกู้แปลงสภาพให้สิทธิแปลงสภาพเป็นหุ้นสามัญของบริษัท</w:t>
      </w:r>
      <w:r w:rsidR="00C35189">
        <w:rPr>
          <w:rFonts w:ascii="Browallia New" w:hAnsi="Browallia New" w:cs="Browallia New" w:hint="cs"/>
          <w:sz w:val="28"/>
          <w:szCs w:val="28"/>
          <w:cs/>
        </w:rPr>
        <w:t>ย่อย</w:t>
      </w:r>
      <w:r w:rsidRPr="001F7916">
        <w:rPr>
          <w:rFonts w:ascii="Browallia New" w:hAnsi="Browallia New" w:cs="Browallia New"/>
          <w:sz w:val="28"/>
          <w:szCs w:val="28"/>
          <w:cs/>
        </w:rPr>
        <w:t xml:space="preserve"> ประเภทด้อยสิทธิและไม่มีหลักประกัน </w:t>
      </w:r>
      <w:r w:rsidRPr="001F7916">
        <w:rPr>
          <w:rFonts w:ascii="Browallia New" w:hAnsi="Browallia New" w:cs="Browallia New" w:hint="cs"/>
          <w:sz w:val="28"/>
          <w:szCs w:val="28"/>
          <w:cs/>
        </w:rPr>
        <w:t xml:space="preserve">มีมูลค่าการเสนอขายไม่เกิน </w:t>
      </w:r>
      <w:r w:rsidRPr="001F7916">
        <w:rPr>
          <w:rFonts w:ascii="Browallia New" w:hAnsi="Browallia New" w:cs="Browallia New"/>
          <w:sz w:val="28"/>
          <w:szCs w:val="28"/>
        </w:rPr>
        <w:t xml:space="preserve">1,000.00 </w:t>
      </w:r>
      <w:r w:rsidRPr="001F7916">
        <w:rPr>
          <w:rFonts w:ascii="Browallia New" w:hAnsi="Browallia New" w:cs="Browallia New" w:hint="cs"/>
          <w:sz w:val="28"/>
          <w:szCs w:val="28"/>
          <w:cs/>
        </w:rPr>
        <w:t xml:space="preserve">ล้านบาท ให้แก่ ผู้ลงทุนเฉพาะเจาะจง </w:t>
      </w:r>
      <w:r w:rsidRPr="001F7916">
        <w:rPr>
          <w:rFonts w:ascii="Browallia New" w:hAnsi="Browallia New" w:cs="Browallia New"/>
          <w:sz w:val="28"/>
          <w:szCs w:val="28"/>
          <w:cs/>
        </w:rPr>
        <w:t>(</w:t>
      </w:r>
      <w:r w:rsidRPr="001F7916">
        <w:rPr>
          <w:rFonts w:ascii="Browallia New" w:hAnsi="Browallia New" w:cs="Browallia New"/>
          <w:sz w:val="28"/>
          <w:szCs w:val="28"/>
        </w:rPr>
        <w:t>1</w:t>
      </w:r>
      <w:r w:rsidRPr="001F7916">
        <w:rPr>
          <w:rFonts w:ascii="Browallia New" w:hAnsi="Browallia New" w:cs="Browallia New"/>
          <w:sz w:val="28"/>
          <w:szCs w:val="28"/>
          <w:cs/>
        </w:rPr>
        <w:t xml:space="preserve">) </w:t>
      </w:r>
      <w:r w:rsidRPr="001F7916">
        <w:rPr>
          <w:rFonts w:ascii="Browallia New" w:hAnsi="Browallia New" w:cs="Browallia New"/>
          <w:sz w:val="28"/>
          <w:szCs w:val="28"/>
        </w:rPr>
        <w:t xml:space="preserve">Advance Opportunities Fund (AO Fund) </w:t>
      </w:r>
      <w:r w:rsidRPr="001F7916">
        <w:rPr>
          <w:rFonts w:ascii="Browallia New" w:hAnsi="Browallia New" w:cs="Browallia New"/>
          <w:sz w:val="28"/>
          <w:szCs w:val="28"/>
          <w:cs/>
        </w:rPr>
        <w:t>และ/หรือ (</w:t>
      </w:r>
      <w:r w:rsidRPr="001F7916">
        <w:rPr>
          <w:rFonts w:ascii="Browallia New" w:hAnsi="Browallia New" w:cs="Browallia New"/>
          <w:sz w:val="28"/>
          <w:szCs w:val="28"/>
        </w:rPr>
        <w:t>2</w:t>
      </w:r>
      <w:r w:rsidRPr="001F7916">
        <w:rPr>
          <w:rFonts w:ascii="Browallia New" w:hAnsi="Browallia New" w:cs="Browallia New"/>
          <w:sz w:val="28"/>
          <w:szCs w:val="28"/>
          <w:cs/>
        </w:rPr>
        <w:t xml:space="preserve">) </w:t>
      </w:r>
      <w:r w:rsidRPr="001F7916">
        <w:rPr>
          <w:rFonts w:ascii="Browallia New" w:hAnsi="Browallia New" w:cs="Browallia New"/>
          <w:sz w:val="28"/>
          <w:szCs w:val="28"/>
        </w:rPr>
        <w:t>Advance Opportunities Fund 1</w:t>
      </w:r>
      <w:r w:rsidRPr="001F7916">
        <w:rPr>
          <w:rFonts w:ascii="Browallia New" w:hAnsi="Browallia New" w:cs="Browallia New"/>
          <w:sz w:val="28"/>
          <w:szCs w:val="28"/>
          <w:cs/>
        </w:rPr>
        <w:t xml:space="preserve"> (</w:t>
      </w:r>
      <w:r w:rsidRPr="001F7916">
        <w:rPr>
          <w:rFonts w:ascii="Browallia New" w:hAnsi="Browallia New" w:cs="Browallia New"/>
          <w:sz w:val="28"/>
          <w:szCs w:val="28"/>
        </w:rPr>
        <w:t>AO Fund 1</w:t>
      </w:r>
      <w:r w:rsidRPr="001F7916">
        <w:rPr>
          <w:rFonts w:ascii="Browallia New" w:hAnsi="Browallia New" w:cs="Browallia New"/>
          <w:sz w:val="28"/>
          <w:szCs w:val="28"/>
          <w:cs/>
        </w:rPr>
        <w:t>) ซึ่งบุคคลดังกล่าวไม่เป็นบุคคลที่เกี่ยวโยงกันกับบริษัท</w:t>
      </w:r>
      <w:r w:rsidRPr="001F7916">
        <w:rPr>
          <w:rFonts w:ascii="Browallia New" w:hAnsi="Browallia New" w:cs="Browallia New" w:hint="cs"/>
          <w:sz w:val="28"/>
          <w:szCs w:val="28"/>
          <w:cs/>
        </w:rPr>
        <w:t xml:space="preserve"> </w:t>
      </w:r>
      <w:r w:rsidRPr="001F7916">
        <w:rPr>
          <w:rFonts w:ascii="Browallia New" w:hAnsi="Browallia New" w:cs="Browallia New"/>
          <w:sz w:val="28"/>
          <w:szCs w:val="28"/>
          <w:cs/>
        </w:rPr>
        <w:t xml:space="preserve">ตามประกาศรายการที่เกี่ยวโยงกัน ทั้งนี้ กำหนดให้ระยะเวลาในการออกหุ้นกู้แปลงสภาพมีระยะเวลาภายใน </w:t>
      </w:r>
      <w:r w:rsidRPr="001F7916">
        <w:rPr>
          <w:rFonts w:ascii="Browallia New" w:hAnsi="Browallia New" w:cs="Browallia New"/>
          <w:sz w:val="28"/>
          <w:szCs w:val="28"/>
        </w:rPr>
        <w:t>1</w:t>
      </w:r>
      <w:r w:rsidRPr="001F7916">
        <w:rPr>
          <w:rFonts w:ascii="Browallia New" w:hAnsi="Browallia New" w:cs="Browallia New"/>
          <w:sz w:val="28"/>
          <w:szCs w:val="28"/>
          <w:cs/>
        </w:rPr>
        <w:t xml:space="preserve"> ปี นับแต่วันที่ที่ประชุมผู้ถือหุ้นมีมติอนุมัติให้ออกหุ้นกู้แปลงสภาพ</w:t>
      </w:r>
    </w:p>
    <w:p w14:paraId="12716325" w14:textId="77777777" w:rsidR="006A2F3F" w:rsidRPr="005941F8" w:rsidRDefault="006A2F3F" w:rsidP="006A2F3F">
      <w:pPr>
        <w:pStyle w:val="ListParagraph"/>
        <w:ind w:left="1146"/>
        <w:jc w:val="thaiDistribute"/>
        <w:rPr>
          <w:rFonts w:ascii="Browallia New" w:hAnsi="Browallia New" w:cs="Browallia New"/>
          <w:sz w:val="28"/>
        </w:rPr>
      </w:pPr>
    </w:p>
    <w:p w14:paraId="22F53386" w14:textId="47F40CF2" w:rsidR="006A2F3F" w:rsidRPr="001F7916" w:rsidRDefault="006A2F3F" w:rsidP="00AE09C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27"/>
        <w:jc w:val="thaiDistribute"/>
        <w:rPr>
          <w:rFonts w:ascii="Browallia New" w:hAnsi="Browallia New" w:cs="Browallia New"/>
          <w:sz w:val="28"/>
          <w:szCs w:val="28"/>
        </w:rPr>
      </w:pPr>
      <w:r w:rsidRPr="001F7916">
        <w:rPr>
          <w:rFonts w:ascii="Browallia New" w:hAnsi="Browallia New" w:cs="Browallia New"/>
          <w:sz w:val="28"/>
          <w:szCs w:val="28"/>
          <w:cs/>
        </w:rPr>
        <w:t>อนุมัติการเพิ่มทุนจดทะเบียนของบริษัท</w:t>
      </w:r>
      <w:r w:rsidR="00C35189">
        <w:rPr>
          <w:rFonts w:ascii="Browallia New" w:hAnsi="Browallia New" w:cs="Browallia New" w:hint="cs"/>
          <w:sz w:val="28"/>
          <w:szCs w:val="28"/>
          <w:cs/>
        </w:rPr>
        <w:t>ย่อย</w:t>
      </w:r>
      <w:r w:rsidRPr="001F7916">
        <w:rPr>
          <w:rFonts w:ascii="Browallia New" w:hAnsi="Browallia New" w:cs="Browallia New" w:hint="cs"/>
          <w:sz w:val="28"/>
          <w:szCs w:val="28"/>
          <w:cs/>
        </w:rPr>
        <w:t xml:space="preserve"> </w:t>
      </w:r>
      <w:r w:rsidRPr="001F7916">
        <w:rPr>
          <w:rFonts w:ascii="Browallia New" w:hAnsi="Browallia New" w:cs="Browallia New"/>
          <w:sz w:val="28"/>
          <w:szCs w:val="28"/>
          <w:cs/>
        </w:rPr>
        <w:t>โดยการออกหุ้นสามัญเพิ่มทุน จำนวน</w:t>
      </w:r>
      <w:r w:rsidRPr="001F7916">
        <w:rPr>
          <w:rFonts w:ascii="Browallia New" w:hAnsi="Browallia New" w:cs="Browallia New" w:hint="cs"/>
          <w:sz w:val="28"/>
          <w:szCs w:val="28"/>
          <w:cs/>
        </w:rPr>
        <w:t>ไม่เกิน</w:t>
      </w:r>
      <w:r w:rsidRPr="001F7916">
        <w:rPr>
          <w:rFonts w:ascii="Browallia New" w:hAnsi="Browallia New" w:cs="Browallia New"/>
          <w:sz w:val="28"/>
          <w:szCs w:val="28"/>
          <w:cs/>
        </w:rPr>
        <w:t xml:space="preserve"> </w:t>
      </w:r>
      <w:r w:rsidRPr="001F7916">
        <w:rPr>
          <w:rFonts w:ascii="Browallia New" w:hAnsi="Browallia New" w:cs="Browallia New"/>
          <w:sz w:val="28"/>
          <w:szCs w:val="28"/>
        </w:rPr>
        <w:t>2,479</w:t>
      </w:r>
      <w:r w:rsidRPr="001F7916">
        <w:rPr>
          <w:rFonts w:ascii="Browallia New" w:hAnsi="Browallia New" w:cs="Browallia New"/>
          <w:sz w:val="28"/>
          <w:szCs w:val="28"/>
          <w:cs/>
        </w:rPr>
        <w:t>.</w:t>
      </w:r>
      <w:r w:rsidRPr="001F7916">
        <w:rPr>
          <w:rFonts w:ascii="Browallia New" w:hAnsi="Browallia New" w:cs="Browallia New"/>
          <w:sz w:val="28"/>
          <w:szCs w:val="28"/>
        </w:rPr>
        <w:t>60</w:t>
      </w:r>
      <w:r w:rsidRPr="001F7916">
        <w:rPr>
          <w:rFonts w:ascii="Browallia New" w:hAnsi="Browallia New" w:cs="Browallia New"/>
          <w:sz w:val="28"/>
          <w:szCs w:val="28"/>
          <w:cs/>
        </w:rPr>
        <w:t xml:space="preserve"> ล้านหุ้น มูลค่าที่ตราไว้หุ้นละ </w:t>
      </w:r>
      <w:r w:rsidRPr="001F7916">
        <w:rPr>
          <w:rFonts w:ascii="Browallia New" w:hAnsi="Browallia New" w:cs="Browallia New"/>
          <w:sz w:val="28"/>
          <w:szCs w:val="28"/>
        </w:rPr>
        <w:t>0.50</w:t>
      </w:r>
      <w:r w:rsidRPr="001F7916">
        <w:rPr>
          <w:rFonts w:ascii="Browallia New" w:hAnsi="Browallia New" w:cs="Browallia New"/>
          <w:sz w:val="28"/>
          <w:szCs w:val="28"/>
          <w:cs/>
        </w:rPr>
        <w:t xml:space="preserve"> บาท รวมเป็นจำนวน</w:t>
      </w:r>
      <w:r w:rsidRPr="001F7916">
        <w:rPr>
          <w:rFonts w:ascii="Browallia New" w:hAnsi="Browallia New" w:cs="Browallia New" w:hint="cs"/>
          <w:sz w:val="28"/>
          <w:szCs w:val="28"/>
          <w:cs/>
        </w:rPr>
        <w:t>ไม่เกิน</w:t>
      </w:r>
      <w:r w:rsidRPr="001F7916">
        <w:rPr>
          <w:rFonts w:ascii="Browallia New" w:hAnsi="Browallia New" w:cs="Browallia New"/>
          <w:sz w:val="28"/>
          <w:szCs w:val="28"/>
          <w:cs/>
        </w:rPr>
        <w:t xml:space="preserve"> </w:t>
      </w:r>
      <w:r w:rsidRPr="001F7916">
        <w:rPr>
          <w:rFonts w:ascii="Browallia New" w:hAnsi="Browallia New" w:cs="Browallia New"/>
          <w:sz w:val="28"/>
          <w:szCs w:val="28"/>
        </w:rPr>
        <w:t>1,239</w:t>
      </w:r>
      <w:r w:rsidRPr="001F7916">
        <w:rPr>
          <w:rFonts w:ascii="Browallia New" w:hAnsi="Browallia New" w:cs="Browallia New"/>
          <w:sz w:val="28"/>
          <w:szCs w:val="28"/>
          <w:cs/>
        </w:rPr>
        <w:t>.</w:t>
      </w:r>
      <w:r w:rsidRPr="001F7916">
        <w:rPr>
          <w:rFonts w:ascii="Browallia New" w:hAnsi="Browallia New" w:cs="Browallia New"/>
          <w:sz w:val="28"/>
          <w:szCs w:val="28"/>
        </w:rPr>
        <w:t>80</w:t>
      </w:r>
      <w:r w:rsidRPr="001F7916">
        <w:rPr>
          <w:rFonts w:ascii="Browallia New" w:hAnsi="Browallia New" w:cs="Browallia New"/>
          <w:sz w:val="28"/>
          <w:szCs w:val="28"/>
          <w:cs/>
        </w:rPr>
        <w:t xml:space="preserve"> ล้านบาท เพื่อวัตถุประสงค์</w:t>
      </w:r>
      <w:r w:rsidRPr="001F7916">
        <w:rPr>
          <w:rFonts w:ascii="Browallia New" w:hAnsi="Browallia New" w:cs="Browallia New"/>
          <w:sz w:val="28"/>
          <w:szCs w:val="28"/>
        </w:rPr>
        <w:t xml:space="preserve"> </w:t>
      </w:r>
      <w:r w:rsidRPr="001F7916">
        <w:rPr>
          <w:rFonts w:ascii="Browallia New" w:hAnsi="Browallia New" w:cs="Browallia New"/>
          <w:sz w:val="28"/>
          <w:szCs w:val="28"/>
          <w:cs/>
        </w:rPr>
        <w:t>ดังนี้</w:t>
      </w:r>
    </w:p>
    <w:p w14:paraId="33C64E2F" w14:textId="77777777" w:rsidR="006A2F3F" w:rsidRPr="005941F8" w:rsidRDefault="006A2F3F" w:rsidP="006A2F3F">
      <w:pPr>
        <w:pStyle w:val="ListParagraph"/>
        <w:spacing w:line="240" w:lineRule="auto"/>
        <w:ind w:left="1146"/>
        <w:jc w:val="thaiDistribute"/>
        <w:rPr>
          <w:rFonts w:ascii="Browallia New" w:hAnsi="Browallia New" w:cs="Browallia New"/>
          <w:sz w:val="28"/>
        </w:rPr>
      </w:pPr>
    </w:p>
    <w:p w14:paraId="59B224E2" w14:textId="77777777" w:rsidR="006A2F3F" w:rsidRPr="001F7916" w:rsidRDefault="006A2F3F" w:rsidP="00621059">
      <w:pPr>
        <w:pStyle w:val="ListParagraph"/>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92"/>
        <w:jc w:val="thaiDistribute"/>
        <w:rPr>
          <w:rFonts w:ascii="Browallia New" w:hAnsi="Browallia New" w:cs="Browallia New"/>
          <w:sz w:val="28"/>
          <w:szCs w:val="28"/>
        </w:rPr>
      </w:pPr>
      <w:r w:rsidRPr="001F7916">
        <w:rPr>
          <w:rFonts w:ascii="Browallia New" w:hAnsi="Browallia New" w:cs="Browallia New"/>
          <w:sz w:val="28"/>
          <w:szCs w:val="28"/>
          <w:cs/>
        </w:rPr>
        <w:t>เพื่อรองรับการจ่ายหุ้นปันผล จำนวน</w:t>
      </w:r>
      <w:r w:rsidRPr="001F7916">
        <w:rPr>
          <w:rFonts w:ascii="Browallia New" w:hAnsi="Browallia New" w:cs="Browallia New" w:hint="cs"/>
          <w:sz w:val="28"/>
          <w:szCs w:val="28"/>
          <w:cs/>
        </w:rPr>
        <w:t>ไม่เกิน</w:t>
      </w:r>
      <w:r w:rsidRPr="001F7916">
        <w:rPr>
          <w:rFonts w:ascii="Browallia New" w:hAnsi="Browallia New" w:cs="Browallia New"/>
          <w:sz w:val="28"/>
          <w:szCs w:val="28"/>
          <w:cs/>
        </w:rPr>
        <w:t xml:space="preserve"> </w:t>
      </w:r>
      <w:r w:rsidRPr="001F7916">
        <w:rPr>
          <w:rFonts w:ascii="Browallia New" w:hAnsi="Browallia New" w:cs="Browallia New"/>
          <w:sz w:val="28"/>
          <w:szCs w:val="28"/>
        </w:rPr>
        <w:t>2</w:t>
      </w:r>
      <w:r w:rsidRPr="001F7916">
        <w:rPr>
          <w:rFonts w:ascii="Browallia New" w:hAnsi="Browallia New" w:cs="Browallia New"/>
          <w:sz w:val="28"/>
          <w:szCs w:val="28"/>
          <w:cs/>
        </w:rPr>
        <w:t>,</w:t>
      </w:r>
      <w:r w:rsidRPr="001F7916">
        <w:rPr>
          <w:rFonts w:ascii="Browallia New" w:hAnsi="Browallia New" w:cs="Browallia New"/>
          <w:sz w:val="28"/>
          <w:szCs w:val="28"/>
        </w:rPr>
        <w:t>129.60</w:t>
      </w:r>
      <w:r w:rsidRPr="001F7916">
        <w:rPr>
          <w:rFonts w:ascii="Browallia New" w:hAnsi="Browallia New" w:cs="Browallia New"/>
          <w:sz w:val="28"/>
          <w:szCs w:val="28"/>
          <w:cs/>
        </w:rPr>
        <w:t xml:space="preserve"> ล้านหุ้น มูลค่าที่ตราไว้หุ้นละ </w:t>
      </w:r>
      <w:r w:rsidRPr="001F7916">
        <w:rPr>
          <w:rFonts w:ascii="Browallia New" w:hAnsi="Browallia New" w:cs="Browallia New"/>
          <w:sz w:val="28"/>
          <w:szCs w:val="28"/>
        </w:rPr>
        <w:t>0.50</w:t>
      </w:r>
      <w:r w:rsidRPr="001F7916">
        <w:rPr>
          <w:rFonts w:ascii="Browallia New" w:hAnsi="Browallia New" w:cs="Browallia New"/>
          <w:sz w:val="28"/>
          <w:szCs w:val="28"/>
          <w:cs/>
        </w:rPr>
        <w:t xml:space="preserve"> บาท </w:t>
      </w:r>
    </w:p>
    <w:p w14:paraId="223DDAB4" w14:textId="77777777" w:rsidR="006A2F3F" w:rsidRPr="001F7916" w:rsidRDefault="006A2F3F" w:rsidP="00621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92" w:hanging="720"/>
        <w:jc w:val="thaiDistribute"/>
        <w:rPr>
          <w:rFonts w:ascii="Browallia New" w:hAnsi="Browallia New" w:cs="Browallia New"/>
          <w:sz w:val="28"/>
          <w:szCs w:val="28"/>
        </w:rPr>
      </w:pPr>
    </w:p>
    <w:p w14:paraId="39FBF4BF" w14:textId="77777777" w:rsidR="006A2F3F" w:rsidRPr="001F7916" w:rsidRDefault="006A2F3F" w:rsidP="00621059">
      <w:pPr>
        <w:pStyle w:val="ListParagraph"/>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92"/>
        <w:jc w:val="thaiDistribute"/>
        <w:rPr>
          <w:rFonts w:ascii="Browallia New" w:hAnsi="Browallia New" w:cs="Browallia New"/>
          <w:sz w:val="28"/>
          <w:szCs w:val="28"/>
        </w:rPr>
      </w:pPr>
      <w:r w:rsidRPr="001F7916">
        <w:rPr>
          <w:rFonts w:ascii="Browallia New" w:hAnsi="Browallia New" w:cs="Browallia New"/>
          <w:sz w:val="28"/>
          <w:szCs w:val="28"/>
          <w:cs/>
        </w:rPr>
        <w:t>เพื่อรองรับการใช้สิทธิแปลงสภาพของหุ้นกู้แปลงสภาพที่ออกและเสนอขายให้แก่ผู้ลงทุนโดยเฉพาะเจาะจง จำนวน</w:t>
      </w:r>
      <w:r w:rsidRPr="001F7916">
        <w:rPr>
          <w:rFonts w:ascii="Browallia New" w:hAnsi="Browallia New" w:cs="Browallia New" w:hint="cs"/>
          <w:sz w:val="28"/>
          <w:szCs w:val="28"/>
          <w:cs/>
        </w:rPr>
        <w:t>ไม่เกิน</w:t>
      </w:r>
      <w:r w:rsidRPr="001F7916">
        <w:rPr>
          <w:rFonts w:ascii="Browallia New" w:hAnsi="Browallia New" w:cs="Browallia New"/>
          <w:sz w:val="28"/>
          <w:szCs w:val="28"/>
          <w:cs/>
        </w:rPr>
        <w:t xml:space="preserve"> </w:t>
      </w:r>
      <w:r w:rsidRPr="001F7916">
        <w:rPr>
          <w:rFonts w:ascii="Browallia New" w:hAnsi="Browallia New" w:cs="Browallia New"/>
          <w:sz w:val="28"/>
          <w:szCs w:val="28"/>
        </w:rPr>
        <w:t>350</w:t>
      </w:r>
      <w:r w:rsidRPr="001F7916">
        <w:rPr>
          <w:rFonts w:ascii="Browallia New" w:hAnsi="Browallia New" w:cs="Browallia New"/>
          <w:sz w:val="28"/>
          <w:szCs w:val="28"/>
          <w:cs/>
        </w:rPr>
        <w:t>.</w:t>
      </w:r>
      <w:r w:rsidRPr="001F7916">
        <w:rPr>
          <w:rFonts w:ascii="Browallia New" w:hAnsi="Browallia New" w:cs="Browallia New"/>
          <w:sz w:val="28"/>
          <w:szCs w:val="28"/>
        </w:rPr>
        <w:t>00</w:t>
      </w:r>
      <w:r w:rsidRPr="001F7916">
        <w:rPr>
          <w:rFonts w:ascii="Browallia New" w:hAnsi="Browallia New" w:cs="Browallia New"/>
          <w:sz w:val="28"/>
          <w:szCs w:val="28"/>
          <w:cs/>
        </w:rPr>
        <w:t xml:space="preserve"> ล้านหุ้น มูลค่าที่ตราไว้หุ้นละ </w:t>
      </w:r>
      <w:r w:rsidRPr="001F7916">
        <w:rPr>
          <w:rFonts w:ascii="Browallia New" w:hAnsi="Browallia New" w:cs="Browallia New"/>
          <w:sz w:val="28"/>
          <w:szCs w:val="28"/>
        </w:rPr>
        <w:t>0</w:t>
      </w:r>
      <w:r w:rsidRPr="001F7916">
        <w:rPr>
          <w:rFonts w:ascii="Browallia New" w:hAnsi="Browallia New" w:cs="Browallia New"/>
          <w:sz w:val="28"/>
          <w:szCs w:val="28"/>
          <w:cs/>
        </w:rPr>
        <w:t>.</w:t>
      </w:r>
      <w:r w:rsidRPr="001F7916">
        <w:rPr>
          <w:rFonts w:ascii="Browallia New" w:hAnsi="Browallia New" w:cs="Browallia New"/>
          <w:sz w:val="28"/>
          <w:szCs w:val="28"/>
        </w:rPr>
        <w:t>50</w:t>
      </w:r>
      <w:r w:rsidRPr="001F7916">
        <w:rPr>
          <w:rFonts w:ascii="Browallia New" w:hAnsi="Browallia New" w:cs="Browallia New"/>
          <w:sz w:val="28"/>
          <w:szCs w:val="28"/>
          <w:cs/>
        </w:rPr>
        <w:t xml:space="preserve"> บาท </w:t>
      </w:r>
    </w:p>
    <w:p w14:paraId="0190F0F9" w14:textId="77777777" w:rsidR="004E1DD1" w:rsidRPr="00235043" w:rsidRDefault="004E1DD1" w:rsidP="00C14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rPr>
      </w:pPr>
    </w:p>
    <w:sectPr w:rsidR="004E1DD1" w:rsidRPr="00235043" w:rsidSect="00A85B30">
      <w:headerReference w:type="default" r:id="rId15"/>
      <w:footerReference w:type="default" r:id="rId16"/>
      <w:pgSz w:w="11909" w:h="16834" w:code="9"/>
      <w:pgMar w:top="2410" w:right="1136" w:bottom="806" w:left="1440" w:header="851"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AD2B8" w14:textId="77777777" w:rsidR="008D2740" w:rsidRDefault="008D2740">
      <w:r>
        <w:separator/>
      </w:r>
    </w:p>
  </w:endnote>
  <w:endnote w:type="continuationSeparator" w:id="0">
    <w:p w14:paraId="13E8F568" w14:textId="77777777" w:rsidR="008D2740" w:rsidRDefault="008D2740">
      <w:r>
        <w:continuationSeparator/>
      </w:r>
    </w:p>
  </w:endnote>
  <w:endnote w:type="continuationNotice" w:id="1">
    <w:p w14:paraId="117B11F6" w14:textId="77777777" w:rsidR="008D2740" w:rsidRDefault="008D27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rowalliaUPC">
    <w:altName w:val="Leelawadee UI"/>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97" w:type="dxa"/>
      <w:tblInd w:w="90" w:type="dxa"/>
      <w:tblLook w:val="0000" w:firstRow="0" w:lastRow="0" w:firstColumn="0" w:lastColumn="0" w:noHBand="0" w:noVBand="0"/>
    </w:tblPr>
    <w:tblGrid>
      <w:gridCol w:w="4446"/>
      <w:gridCol w:w="4284"/>
      <w:gridCol w:w="567"/>
    </w:tblGrid>
    <w:tr w:rsidR="00E749CD" w:rsidRPr="00CF6530" w14:paraId="3153C97C" w14:textId="77777777" w:rsidTr="00D23344">
      <w:trPr>
        <w:trHeight w:val="176"/>
      </w:trPr>
      <w:tc>
        <w:tcPr>
          <w:tcW w:w="4446" w:type="dxa"/>
          <w:tcBorders>
            <w:top w:val="nil"/>
            <w:left w:val="nil"/>
            <w:bottom w:val="nil"/>
            <w:right w:val="nil"/>
          </w:tcBorders>
          <w:noWrap/>
          <w:vAlign w:val="bottom"/>
        </w:tcPr>
        <w:p w14:paraId="3B0111CC"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284" w:type="dxa"/>
          <w:tcBorders>
            <w:top w:val="nil"/>
            <w:left w:val="nil"/>
            <w:bottom w:val="nil"/>
          </w:tcBorders>
          <w:noWrap/>
          <w:vAlign w:val="bottom"/>
        </w:tcPr>
        <w:p w14:paraId="33149F3E"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67" w:type="dxa"/>
          <w:tcBorders>
            <w:top w:val="nil"/>
            <w:left w:val="nil"/>
            <w:bottom w:val="nil"/>
            <w:right w:val="nil"/>
          </w:tcBorders>
          <w:vAlign w:val="bottom"/>
        </w:tcPr>
        <w:p w14:paraId="392DE916" w14:textId="7B3C6C46" w:rsidR="00E749CD" w:rsidRPr="00CF6530" w:rsidRDefault="00E749CD">
          <w:pPr>
            <w:pStyle w:val="Footer"/>
            <w:ind w:left="137" w:right="-108"/>
            <w:jc w:val="right"/>
            <w:rPr>
              <w:rFonts w:ascii="Browallia New" w:hAnsi="Browallia New" w:cs="Browallia New"/>
              <w:sz w:val="28"/>
              <w:szCs w:val="28"/>
            </w:rPr>
          </w:pPr>
          <w:r w:rsidRPr="00CF6530">
            <w:rPr>
              <w:rStyle w:val="PageNumber"/>
              <w:rFonts w:ascii="Browallia New" w:hAnsi="Browallia New" w:cs="Browallia New"/>
              <w:sz w:val="28"/>
              <w:szCs w:val="28"/>
            </w:rPr>
            <w:fldChar w:fldCharType="begin"/>
          </w:r>
          <w:r w:rsidRPr="00CF6530">
            <w:rPr>
              <w:rStyle w:val="PageNumber"/>
              <w:rFonts w:ascii="Browallia New" w:hAnsi="Browallia New" w:cs="Browallia New"/>
              <w:sz w:val="28"/>
              <w:szCs w:val="28"/>
            </w:rPr>
            <w:instrText xml:space="preserve"> PAGE </w:instrText>
          </w:r>
          <w:r w:rsidRPr="00CF6530">
            <w:rPr>
              <w:rStyle w:val="PageNumber"/>
              <w:rFonts w:ascii="Browallia New" w:hAnsi="Browallia New" w:cs="Browallia New"/>
              <w:sz w:val="28"/>
              <w:szCs w:val="28"/>
            </w:rPr>
            <w:fldChar w:fldCharType="separate"/>
          </w:r>
          <w:r w:rsidRPr="00CF6530">
            <w:rPr>
              <w:rStyle w:val="PageNumber"/>
              <w:rFonts w:ascii="Browallia New" w:hAnsi="Browallia New" w:cs="Browallia New"/>
              <w:noProof/>
              <w:sz w:val="28"/>
              <w:szCs w:val="28"/>
            </w:rPr>
            <w:t>33</w:t>
          </w:r>
          <w:r w:rsidRPr="00CF6530">
            <w:rPr>
              <w:rStyle w:val="PageNumber"/>
              <w:rFonts w:ascii="Browallia New" w:hAnsi="Browallia New" w:cs="Browallia New"/>
              <w:sz w:val="28"/>
              <w:szCs w:val="28"/>
            </w:rPr>
            <w:fldChar w:fldCharType="end"/>
          </w:r>
        </w:p>
      </w:tc>
    </w:tr>
    <w:tr w:rsidR="00E749CD" w14:paraId="622C54D2" w14:textId="77777777" w:rsidTr="00D23344">
      <w:trPr>
        <w:trHeight w:val="190"/>
      </w:trPr>
      <w:tc>
        <w:tcPr>
          <w:tcW w:w="4446" w:type="dxa"/>
          <w:tcBorders>
            <w:top w:val="nil"/>
            <w:left w:val="nil"/>
            <w:bottom w:val="nil"/>
            <w:right w:val="nil"/>
          </w:tcBorders>
          <w:noWrap/>
          <w:vAlign w:val="bottom"/>
        </w:tcPr>
        <w:p w14:paraId="76656160"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proofErr w:type="gramStart"/>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 xml:space="preserve">  )</w:t>
          </w:r>
          <w:proofErr w:type="gramEnd"/>
        </w:p>
      </w:tc>
      <w:tc>
        <w:tcPr>
          <w:tcW w:w="4284" w:type="dxa"/>
          <w:tcBorders>
            <w:top w:val="nil"/>
            <w:left w:val="nil"/>
            <w:bottom w:val="nil"/>
          </w:tcBorders>
          <w:noWrap/>
          <w:vAlign w:val="bottom"/>
        </w:tcPr>
        <w:p w14:paraId="2A559D15"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roofErr w:type="gramEnd"/>
        </w:p>
      </w:tc>
      <w:tc>
        <w:tcPr>
          <w:tcW w:w="567" w:type="dxa"/>
          <w:tcBorders>
            <w:top w:val="nil"/>
            <w:left w:val="nil"/>
            <w:bottom w:val="nil"/>
            <w:right w:val="nil"/>
          </w:tcBorders>
          <w:vAlign w:val="bottom"/>
        </w:tcPr>
        <w:p w14:paraId="3177F630" w14:textId="77777777" w:rsidR="00E749CD" w:rsidRDefault="00E749CD">
          <w:pPr>
            <w:rPr>
              <w:rFonts w:ascii="Browallia New" w:hAnsi="Browallia New" w:cs="Browallia New"/>
              <w:sz w:val="26"/>
              <w:szCs w:val="26"/>
            </w:rPr>
          </w:pPr>
        </w:p>
      </w:tc>
    </w:tr>
  </w:tbl>
  <w:p w14:paraId="59BEDDC5"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823" w:type="dxa"/>
      <w:tblInd w:w="567" w:type="dxa"/>
      <w:tblLook w:val="0000" w:firstRow="0" w:lastRow="0" w:firstColumn="0" w:lastColumn="0" w:noHBand="0" w:noVBand="0"/>
    </w:tblPr>
    <w:tblGrid>
      <w:gridCol w:w="6516"/>
      <w:gridCol w:w="5039"/>
      <w:gridCol w:w="2268"/>
    </w:tblGrid>
    <w:tr w:rsidR="0010709B" w14:paraId="1A04A921" w14:textId="77777777" w:rsidTr="00333BFE">
      <w:trPr>
        <w:trHeight w:val="176"/>
      </w:trPr>
      <w:tc>
        <w:tcPr>
          <w:tcW w:w="6516" w:type="dxa"/>
          <w:tcBorders>
            <w:top w:val="nil"/>
            <w:left w:val="nil"/>
            <w:bottom w:val="nil"/>
            <w:right w:val="nil"/>
          </w:tcBorders>
          <w:noWrap/>
          <w:vAlign w:val="bottom"/>
        </w:tcPr>
        <w:p w14:paraId="13296537" w14:textId="77777777" w:rsidR="0010709B" w:rsidRDefault="0010709B">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039" w:type="dxa"/>
          <w:tcBorders>
            <w:top w:val="nil"/>
            <w:left w:val="nil"/>
            <w:bottom w:val="nil"/>
          </w:tcBorders>
          <w:noWrap/>
          <w:vAlign w:val="bottom"/>
        </w:tcPr>
        <w:p w14:paraId="361CA022" w14:textId="77777777" w:rsidR="0010709B" w:rsidRPr="00C761A2" w:rsidRDefault="0010709B">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2268" w:type="dxa"/>
          <w:tcBorders>
            <w:top w:val="nil"/>
            <w:left w:val="nil"/>
            <w:bottom w:val="nil"/>
            <w:right w:val="nil"/>
          </w:tcBorders>
          <w:vAlign w:val="bottom"/>
        </w:tcPr>
        <w:p w14:paraId="03381830" w14:textId="77777777" w:rsidR="0010709B" w:rsidRPr="00C761A2" w:rsidRDefault="0010709B">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10709B" w14:paraId="3254AD51" w14:textId="77777777" w:rsidTr="00333BFE">
      <w:trPr>
        <w:trHeight w:val="190"/>
      </w:trPr>
      <w:tc>
        <w:tcPr>
          <w:tcW w:w="6516" w:type="dxa"/>
          <w:tcBorders>
            <w:top w:val="nil"/>
            <w:left w:val="nil"/>
            <w:bottom w:val="nil"/>
            <w:right w:val="nil"/>
          </w:tcBorders>
          <w:noWrap/>
          <w:vAlign w:val="bottom"/>
        </w:tcPr>
        <w:p w14:paraId="3FD9199A" w14:textId="77777777" w:rsidR="0010709B" w:rsidRDefault="0010709B">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proofErr w:type="gramStart"/>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 xml:space="preserve">  )</w:t>
          </w:r>
          <w:proofErr w:type="gramEnd"/>
        </w:p>
      </w:tc>
      <w:tc>
        <w:tcPr>
          <w:tcW w:w="5039" w:type="dxa"/>
          <w:tcBorders>
            <w:top w:val="nil"/>
            <w:left w:val="nil"/>
            <w:bottom w:val="nil"/>
          </w:tcBorders>
          <w:noWrap/>
          <w:vAlign w:val="bottom"/>
        </w:tcPr>
        <w:p w14:paraId="06B805C9" w14:textId="77777777" w:rsidR="0010709B" w:rsidRDefault="0010709B">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roofErr w:type="gramEnd"/>
        </w:p>
      </w:tc>
      <w:tc>
        <w:tcPr>
          <w:tcW w:w="2268" w:type="dxa"/>
          <w:tcBorders>
            <w:top w:val="nil"/>
            <w:left w:val="nil"/>
            <w:bottom w:val="nil"/>
            <w:right w:val="nil"/>
          </w:tcBorders>
          <w:vAlign w:val="bottom"/>
        </w:tcPr>
        <w:p w14:paraId="5CC2A584" w14:textId="77777777" w:rsidR="0010709B" w:rsidRDefault="0010709B">
          <w:pPr>
            <w:rPr>
              <w:rFonts w:ascii="Browallia New" w:hAnsi="Browallia New" w:cs="Browallia New"/>
              <w:sz w:val="26"/>
              <w:szCs w:val="26"/>
            </w:rPr>
          </w:pPr>
        </w:p>
      </w:tc>
    </w:tr>
  </w:tbl>
  <w:p w14:paraId="7589D9A2" w14:textId="77777777" w:rsidR="005E6868" w:rsidRDefault="005E68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7" w:type="dxa"/>
      <w:tblInd w:w="250" w:type="dxa"/>
      <w:tblLook w:val="0000" w:firstRow="0" w:lastRow="0" w:firstColumn="0" w:lastColumn="0" w:noHBand="0" w:noVBand="0"/>
    </w:tblPr>
    <w:tblGrid>
      <w:gridCol w:w="4253"/>
      <w:gridCol w:w="4394"/>
      <w:gridCol w:w="540"/>
    </w:tblGrid>
    <w:tr w:rsidR="00E749CD" w14:paraId="3E208446" w14:textId="77777777">
      <w:trPr>
        <w:trHeight w:val="176"/>
      </w:trPr>
      <w:tc>
        <w:tcPr>
          <w:tcW w:w="4253" w:type="dxa"/>
          <w:tcBorders>
            <w:top w:val="nil"/>
            <w:left w:val="nil"/>
            <w:bottom w:val="nil"/>
            <w:right w:val="nil"/>
          </w:tcBorders>
          <w:noWrap/>
          <w:vAlign w:val="bottom"/>
        </w:tcPr>
        <w:p w14:paraId="731D9F94"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E749CD" w14:paraId="1FC85814" w14:textId="77777777">
      <w:trPr>
        <w:trHeight w:val="190"/>
      </w:trPr>
      <w:tc>
        <w:tcPr>
          <w:tcW w:w="4253" w:type="dxa"/>
          <w:tcBorders>
            <w:top w:val="nil"/>
            <w:left w:val="nil"/>
            <w:bottom w:val="nil"/>
            <w:right w:val="nil"/>
          </w:tcBorders>
          <w:noWrap/>
          <w:vAlign w:val="bottom"/>
        </w:tcPr>
        <w:p w14:paraId="007F516B"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proofErr w:type="gramStart"/>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 xml:space="preserve">  )</w:t>
          </w:r>
          <w:proofErr w:type="gramEnd"/>
        </w:p>
      </w:tc>
      <w:tc>
        <w:tcPr>
          <w:tcW w:w="4394" w:type="dxa"/>
          <w:tcBorders>
            <w:top w:val="nil"/>
            <w:left w:val="nil"/>
            <w:bottom w:val="nil"/>
          </w:tcBorders>
          <w:noWrap/>
          <w:vAlign w:val="bottom"/>
        </w:tcPr>
        <w:p w14:paraId="2F631D23"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roofErr w:type="gramEnd"/>
        </w:p>
      </w:tc>
      <w:tc>
        <w:tcPr>
          <w:tcW w:w="540" w:type="dxa"/>
          <w:tcBorders>
            <w:top w:val="nil"/>
            <w:left w:val="nil"/>
            <w:bottom w:val="nil"/>
            <w:right w:val="nil"/>
          </w:tcBorders>
          <w:vAlign w:val="bottom"/>
        </w:tcPr>
        <w:p w14:paraId="08618217" w14:textId="77777777" w:rsidR="00E749CD" w:rsidRDefault="00E749CD">
          <w:pPr>
            <w:rPr>
              <w:rFonts w:ascii="Browallia New" w:hAnsi="Browallia New" w:cs="Browallia New"/>
              <w:sz w:val="26"/>
              <w:szCs w:val="26"/>
            </w:rPr>
          </w:pPr>
        </w:p>
      </w:tc>
    </w:tr>
  </w:tbl>
  <w:p w14:paraId="63E7BD6F"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AF1DF" w14:textId="77777777" w:rsidR="008D2740" w:rsidRDefault="008D2740">
      <w:r>
        <w:separator/>
      </w:r>
    </w:p>
  </w:footnote>
  <w:footnote w:type="continuationSeparator" w:id="0">
    <w:p w14:paraId="47016F3A" w14:textId="77777777" w:rsidR="008D2740" w:rsidRDefault="008D2740">
      <w:r>
        <w:continuationSeparator/>
      </w:r>
    </w:p>
  </w:footnote>
  <w:footnote w:type="continuationNotice" w:id="1">
    <w:p w14:paraId="46DF4ACE" w14:textId="77777777" w:rsidR="008D2740" w:rsidRDefault="008D274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63F20" w14:textId="77777777" w:rsidR="00C9028A" w:rsidRPr="00367094" w:rsidRDefault="00C9028A" w:rsidP="00C9028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proofErr w:type="spellStart"/>
    <w:r w:rsidRPr="00367094">
      <w:rPr>
        <w:rFonts w:ascii="Browallia New" w:hAnsi="Browallia New" w:cs="Browallia New"/>
        <w:b/>
        <w:bCs/>
        <w:spacing w:val="-4"/>
        <w:sz w:val="28"/>
        <w:szCs w:val="28"/>
        <w:cs/>
      </w:rPr>
      <w:t>ไมด้า</w:t>
    </w:r>
    <w:proofErr w:type="spellEnd"/>
    <w:r w:rsidRPr="00367094">
      <w:rPr>
        <w:rFonts w:ascii="Browallia New" w:hAnsi="Browallia New" w:cs="Browallia New"/>
        <w:b/>
        <w:bCs/>
        <w:spacing w:val="-4"/>
        <w:sz w:val="28"/>
        <w:szCs w:val="28"/>
        <w:cs/>
      </w:rPr>
      <w:t xml:space="preserve"> แอสเซ</w:t>
    </w:r>
    <w:proofErr w:type="spellStart"/>
    <w:r w:rsidRPr="00367094">
      <w:rPr>
        <w:rFonts w:ascii="Browallia New" w:hAnsi="Browallia New" w:cs="Browallia New"/>
        <w:b/>
        <w:bCs/>
        <w:spacing w:val="-4"/>
        <w:sz w:val="28"/>
        <w:szCs w:val="28"/>
        <w:cs/>
      </w:rPr>
      <w:t>็ท</w:t>
    </w:r>
    <w:proofErr w:type="spellEnd"/>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5640682B" w14:textId="7AA5DA87" w:rsidR="00C9028A" w:rsidRPr="00367094" w:rsidRDefault="00C9028A" w:rsidP="00C9028A">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หมายเหตุประกอบ</w:t>
    </w:r>
    <w:r w:rsidR="001257C2">
      <w:rPr>
        <w:rFonts w:ascii="Browallia New" w:hAnsi="Browallia New" w:cs="Browallia New" w:hint="cs"/>
        <w:b/>
        <w:bCs/>
        <w:sz w:val="28"/>
        <w:szCs w:val="28"/>
        <w:cs/>
      </w:rPr>
      <w:t>ข้อมูลทาง</w:t>
    </w:r>
    <w:r w:rsidRPr="00367094">
      <w:rPr>
        <w:rFonts w:ascii="Browallia New" w:hAnsi="Browallia New" w:cs="Browallia New"/>
        <w:b/>
        <w:bCs/>
        <w:sz w:val="28"/>
        <w:szCs w:val="28"/>
        <w:cs/>
      </w:rPr>
      <w:t>การเงินระหว่างกาลแบบย่อ</w:t>
    </w:r>
    <w:r w:rsidR="007427B8">
      <w:rPr>
        <w:rFonts w:ascii="Browallia New" w:hAnsi="Browallia New" w:cs="Browallia New"/>
        <w:b/>
        <w:bCs/>
        <w:sz w:val="28"/>
        <w:szCs w:val="28"/>
      </w:rPr>
      <w:t xml:space="preserve"> </w:t>
    </w:r>
    <w:r w:rsidR="007427B8" w:rsidRPr="00367094">
      <w:rPr>
        <w:rFonts w:ascii="Browallia New" w:hAnsi="Browallia New" w:cs="Browallia New"/>
        <w:b/>
        <w:bCs/>
        <w:sz w:val="28"/>
        <w:szCs w:val="28"/>
      </w:rPr>
      <w:t>(</w:t>
    </w:r>
    <w:r w:rsidR="007427B8" w:rsidRPr="00367094">
      <w:rPr>
        <w:rFonts w:ascii="Browallia New" w:hAnsi="Browallia New" w:cs="Browallia New"/>
        <w:b/>
        <w:bCs/>
        <w:sz w:val="28"/>
        <w:szCs w:val="28"/>
        <w:cs/>
      </w:rPr>
      <w:t>ยังไม่ได้ตรวจสอบ แต่สอบทานแล้ว</w:t>
    </w:r>
    <w:r w:rsidR="007427B8" w:rsidRPr="00367094">
      <w:rPr>
        <w:rFonts w:ascii="Browallia New" w:hAnsi="Browallia New" w:cs="Browallia New"/>
        <w:b/>
        <w:bCs/>
        <w:sz w:val="28"/>
        <w:szCs w:val="28"/>
      </w:rPr>
      <w:t>)</w:t>
    </w:r>
  </w:p>
  <w:p w14:paraId="25965CAA" w14:textId="00957463" w:rsidR="007427B8" w:rsidRPr="00DC3E4B" w:rsidRDefault="00B81364" w:rsidP="00C9028A">
    <w:pPr>
      <w:pStyle w:val="Header"/>
      <w:rPr>
        <w:rFonts w:ascii="Browallia New" w:hAnsi="Browallia New" w:cs="Browallia New"/>
        <w:b/>
        <w:bCs/>
        <w:sz w:val="28"/>
        <w:szCs w:val="28"/>
      </w:rPr>
    </w:pPr>
    <w:r w:rsidRPr="00B81364">
      <w:rPr>
        <w:rFonts w:ascii="Browallia New" w:hAnsi="Browallia New" w:cs="Browallia New"/>
        <w:b/>
        <w:bCs/>
        <w:sz w:val="28"/>
        <w:szCs w:val="28"/>
        <w:cs/>
      </w:rPr>
      <w:t>สำหรับงวดสามเดือน</w:t>
    </w:r>
    <w:r w:rsidR="00E71713">
      <w:rPr>
        <w:rFonts w:ascii="Browallia New" w:hAnsi="Browallia New" w:cs="Browallia New" w:hint="cs"/>
        <w:b/>
        <w:bCs/>
        <w:sz w:val="28"/>
        <w:szCs w:val="28"/>
        <w:cs/>
      </w:rPr>
      <w:t>และหกเดือน</w:t>
    </w:r>
    <w:r w:rsidRPr="00B81364">
      <w:rPr>
        <w:rFonts w:ascii="Browallia New" w:hAnsi="Browallia New" w:cs="Browallia New" w:hint="cs"/>
        <w:b/>
        <w:bCs/>
        <w:sz w:val="28"/>
        <w:szCs w:val="28"/>
        <w:cs/>
      </w:rPr>
      <w:t>สิ้น</w:t>
    </w:r>
    <w:r w:rsidRPr="00B81364">
      <w:rPr>
        <w:rFonts w:ascii="Browallia New" w:hAnsi="Browallia New" w:cs="Browallia New"/>
        <w:b/>
        <w:bCs/>
        <w:sz w:val="28"/>
        <w:szCs w:val="28"/>
        <w:cs/>
      </w:rPr>
      <w:t xml:space="preserve">สุดวันที่ </w:t>
    </w:r>
    <w:r w:rsidR="00DC3E4B">
      <w:rPr>
        <w:rFonts w:ascii="Browallia New" w:hAnsi="Browallia New" w:cs="Browallia New"/>
        <w:b/>
        <w:bCs/>
        <w:sz w:val="28"/>
        <w:szCs w:val="28"/>
        <w:lang w:val="en-GB"/>
      </w:rPr>
      <w:t>3</w:t>
    </w:r>
    <w:r w:rsidR="00E71713">
      <w:rPr>
        <w:rFonts w:ascii="Browallia New" w:hAnsi="Browallia New" w:cs="Browallia New"/>
        <w:b/>
        <w:bCs/>
        <w:sz w:val="28"/>
        <w:szCs w:val="28"/>
      </w:rPr>
      <w:t>0</w:t>
    </w:r>
    <w:r w:rsidR="00E71713">
      <w:rPr>
        <w:rFonts w:ascii="Browallia New" w:hAnsi="Browallia New" w:cs="Browallia New" w:hint="cs"/>
        <w:b/>
        <w:bCs/>
        <w:sz w:val="28"/>
        <w:szCs w:val="28"/>
        <w:cs/>
      </w:rPr>
      <w:t xml:space="preserve"> มิถุนายน</w:t>
    </w:r>
    <w:r w:rsidR="00DC3E4B">
      <w:rPr>
        <w:rFonts w:ascii="Browallia New" w:hAnsi="Browallia New" w:cs="Browallia New" w:hint="cs"/>
        <w:b/>
        <w:bCs/>
        <w:sz w:val="28"/>
        <w:szCs w:val="28"/>
        <w:cs/>
        <w:lang w:val="en-GB"/>
      </w:rPr>
      <w:t xml:space="preserve"> </w:t>
    </w:r>
    <w:r w:rsidR="00DC3E4B">
      <w:rPr>
        <w:rFonts w:ascii="Browallia New" w:hAnsi="Browallia New" w:cs="Browallia New"/>
        <w:b/>
        <w:bCs/>
        <w:sz w:val="28"/>
        <w:szCs w:val="28"/>
      </w:rPr>
      <w:t>2569</w:t>
    </w:r>
  </w:p>
  <w:p w14:paraId="5CD08C4B" w14:textId="6E494F61" w:rsidR="00C9028A" w:rsidRDefault="006C025E" w:rsidP="00C9028A">
    <w:pPr>
      <w:pStyle w:val="Header"/>
    </w:pPr>
    <w:r>
      <w:rPr>
        <w:noProof/>
      </w:rPr>
      <mc:AlternateContent>
        <mc:Choice Requires="wps">
          <w:drawing>
            <wp:anchor distT="0" distB="0" distL="114300" distR="114300" simplePos="0" relativeHeight="251658240" behindDoc="0" locked="0" layoutInCell="1" allowOverlap="1" wp14:anchorId="0D772A9D" wp14:editId="54FD0E34">
              <wp:simplePos x="0" y="0"/>
              <wp:positionH relativeFrom="column">
                <wp:posOffset>7620</wp:posOffset>
              </wp:positionH>
              <wp:positionV relativeFrom="paragraph">
                <wp:posOffset>92710</wp:posOffset>
              </wp:positionV>
              <wp:extent cx="59400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4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0FCF2B2C"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7.3pt" to="468.3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E1152" w14:textId="626888F6" w:rsidR="00C157D1" w:rsidRPr="00367094" w:rsidRDefault="00C157D1" w:rsidP="00C157D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proofErr w:type="spellStart"/>
    <w:r w:rsidRPr="00367094">
      <w:rPr>
        <w:rFonts w:ascii="Browallia New" w:hAnsi="Browallia New" w:cs="Browallia New"/>
        <w:b/>
        <w:bCs/>
        <w:spacing w:val="-4"/>
        <w:sz w:val="28"/>
        <w:szCs w:val="28"/>
        <w:cs/>
      </w:rPr>
      <w:t>ไมด้า</w:t>
    </w:r>
    <w:proofErr w:type="spellEnd"/>
    <w:r w:rsidRPr="00367094">
      <w:rPr>
        <w:rFonts w:ascii="Browallia New" w:hAnsi="Browallia New" w:cs="Browallia New"/>
        <w:b/>
        <w:bCs/>
        <w:spacing w:val="-4"/>
        <w:sz w:val="28"/>
        <w:szCs w:val="28"/>
        <w:cs/>
      </w:rPr>
      <w:t xml:space="preserve"> แอสเซ</w:t>
    </w:r>
    <w:proofErr w:type="spellStart"/>
    <w:r w:rsidRPr="00367094">
      <w:rPr>
        <w:rFonts w:ascii="Browallia New" w:hAnsi="Browallia New" w:cs="Browallia New"/>
        <w:b/>
        <w:bCs/>
        <w:spacing w:val="-4"/>
        <w:sz w:val="28"/>
        <w:szCs w:val="28"/>
        <w:cs/>
      </w:rPr>
      <w:t>็ท</w:t>
    </w:r>
    <w:proofErr w:type="spellEnd"/>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08CB501B" w14:textId="2BD9581B" w:rsidR="00C157D1" w:rsidRPr="00367094" w:rsidRDefault="00C157D1" w:rsidP="00C157D1">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หมายเหตุประกอบ</w:t>
    </w:r>
    <w:r w:rsidR="00DD12C3">
      <w:rPr>
        <w:rFonts w:ascii="Browallia New" w:hAnsi="Browallia New" w:cs="Browallia New" w:hint="cs"/>
        <w:b/>
        <w:bCs/>
        <w:sz w:val="28"/>
        <w:szCs w:val="28"/>
        <w:cs/>
      </w:rPr>
      <w:t>ข้อมูลทาง</w:t>
    </w:r>
    <w:r w:rsidRPr="00367094">
      <w:rPr>
        <w:rFonts w:ascii="Browallia New" w:hAnsi="Browallia New" w:cs="Browallia New"/>
        <w:b/>
        <w:bCs/>
        <w:sz w:val="28"/>
        <w:szCs w:val="28"/>
        <w:cs/>
      </w:rPr>
      <w:t>การเงินระหว่างกาลแบบย่อ</w:t>
    </w:r>
    <w:r>
      <w:rPr>
        <w:rFonts w:ascii="Browallia New" w:hAnsi="Browallia New" w:cs="Browallia New"/>
        <w:b/>
        <w:bCs/>
        <w:sz w:val="28"/>
        <w:szCs w:val="28"/>
      </w:rPr>
      <w:t xml:space="preserve"> </w:t>
    </w:r>
    <w:r w:rsidRPr="00367094">
      <w:rPr>
        <w:rFonts w:ascii="Browallia New" w:hAnsi="Browallia New" w:cs="Browallia New"/>
        <w:b/>
        <w:bCs/>
        <w:sz w:val="28"/>
        <w:szCs w:val="28"/>
      </w:rPr>
      <w:t>(</w:t>
    </w:r>
    <w:r w:rsidRPr="00367094">
      <w:rPr>
        <w:rFonts w:ascii="Browallia New" w:hAnsi="Browallia New" w:cs="Browallia New"/>
        <w:b/>
        <w:bCs/>
        <w:sz w:val="28"/>
        <w:szCs w:val="28"/>
        <w:cs/>
      </w:rPr>
      <w:t>ยังไม่ได้ตรวจสอบ แต่สอบทานแล้ว</w:t>
    </w:r>
    <w:r w:rsidRPr="00367094">
      <w:rPr>
        <w:rFonts w:ascii="Browallia New" w:hAnsi="Browallia New" w:cs="Browallia New"/>
        <w:b/>
        <w:bCs/>
        <w:sz w:val="28"/>
        <w:szCs w:val="28"/>
      </w:rPr>
      <w:t>)</w:t>
    </w:r>
  </w:p>
  <w:p w14:paraId="7ACCE310" w14:textId="42BF75BD" w:rsidR="00C157D1" w:rsidRPr="007427B8" w:rsidRDefault="00B069F5" w:rsidP="00C157D1">
    <w:pPr>
      <w:pStyle w:val="Header"/>
      <w:rPr>
        <w:rFonts w:ascii="Browallia New" w:hAnsi="Browallia New" w:cs="Browallia New"/>
        <w:b/>
        <w:bCs/>
        <w:sz w:val="28"/>
        <w:szCs w:val="28"/>
        <w:lang w:val="en-GB"/>
      </w:rPr>
    </w:pPr>
    <w:r w:rsidRPr="00B81364">
      <w:rPr>
        <w:rFonts w:ascii="Browallia New" w:hAnsi="Browallia New" w:cs="Browallia New"/>
        <w:b/>
        <w:bCs/>
        <w:sz w:val="28"/>
        <w:szCs w:val="28"/>
        <w:cs/>
      </w:rPr>
      <w:t>สำหรับงวดสามเดือน</w:t>
    </w:r>
    <w:r>
      <w:rPr>
        <w:rFonts w:ascii="Browallia New" w:hAnsi="Browallia New" w:cs="Browallia New" w:hint="cs"/>
        <w:b/>
        <w:bCs/>
        <w:sz w:val="28"/>
        <w:szCs w:val="28"/>
        <w:cs/>
      </w:rPr>
      <w:t>และหกเดือน</w:t>
    </w:r>
    <w:r w:rsidRPr="00B81364">
      <w:rPr>
        <w:rFonts w:ascii="Browallia New" w:hAnsi="Browallia New" w:cs="Browallia New" w:hint="cs"/>
        <w:b/>
        <w:bCs/>
        <w:sz w:val="28"/>
        <w:szCs w:val="28"/>
        <w:cs/>
      </w:rPr>
      <w:t>สิ้น</w:t>
    </w:r>
    <w:r w:rsidRPr="00B81364">
      <w:rPr>
        <w:rFonts w:ascii="Browallia New" w:hAnsi="Browallia New" w:cs="Browallia New"/>
        <w:b/>
        <w:bCs/>
        <w:sz w:val="28"/>
        <w:szCs w:val="28"/>
        <w:cs/>
      </w:rPr>
      <w:t xml:space="preserve">สุดวันที่ </w:t>
    </w:r>
    <w:r>
      <w:rPr>
        <w:rFonts w:ascii="Browallia New" w:hAnsi="Browallia New" w:cs="Browallia New"/>
        <w:b/>
        <w:bCs/>
        <w:sz w:val="28"/>
        <w:szCs w:val="28"/>
        <w:lang w:val="en-GB"/>
      </w:rPr>
      <w:t>3</w:t>
    </w:r>
    <w:r>
      <w:rPr>
        <w:rFonts w:ascii="Browallia New" w:hAnsi="Browallia New" w:cs="Browallia New"/>
        <w:b/>
        <w:bCs/>
        <w:sz w:val="28"/>
        <w:szCs w:val="28"/>
      </w:rPr>
      <w:t>0</w:t>
    </w:r>
    <w:r>
      <w:rPr>
        <w:rFonts w:ascii="Browallia New" w:hAnsi="Browallia New" w:cs="Browallia New" w:hint="cs"/>
        <w:b/>
        <w:bCs/>
        <w:sz w:val="28"/>
        <w:szCs w:val="28"/>
        <w:cs/>
      </w:rPr>
      <w:t xml:space="preserve"> มิถุนายน</w:t>
    </w:r>
    <w:r>
      <w:rPr>
        <w:rFonts w:ascii="Browallia New" w:hAnsi="Browallia New" w:cs="Browallia New" w:hint="cs"/>
        <w:b/>
        <w:bCs/>
        <w:sz w:val="28"/>
        <w:szCs w:val="28"/>
        <w:cs/>
        <w:lang w:val="en-GB"/>
      </w:rPr>
      <w:t xml:space="preserve"> </w:t>
    </w:r>
    <w:r>
      <w:rPr>
        <w:rFonts w:ascii="Browallia New" w:hAnsi="Browallia New" w:cs="Browallia New"/>
        <w:b/>
        <w:bCs/>
        <w:sz w:val="28"/>
        <w:szCs w:val="28"/>
      </w:rPr>
      <w:t>2569</w:t>
    </w:r>
  </w:p>
  <w:p w14:paraId="5E17ECF6" w14:textId="4141073C" w:rsidR="00D839E1" w:rsidRDefault="00D839E1" w:rsidP="00C9028A">
    <w:pPr>
      <w:pStyle w:val="Header"/>
    </w:pPr>
    <w:r>
      <w:rPr>
        <w:noProof/>
      </w:rPr>
      <mc:AlternateContent>
        <mc:Choice Requires="wps">
          <w:drawing>
            <wp:anchor distT="0" distB="0" distL="114300" distR="114300" simplePos="0" relativeHeight="251658241" behindDoc="0" locked="0" layoutInCell="1" allowOverlap="1" wp14:anchorId="56EA71B5" wp14:editId="65CB8D7A">
              <wp:simplePos x="0" y="0"/>
              <wp:positionH relativeFrom="column">
                <wp:posOffset>6350</wp:posOffset>
              </wp:positionH>
              <wp:positionV relativeFrom="paragraph">
                <wp:posOffset>88900</wp:posOffset>
              </wp:positionV>
              <wp:extent cx="9072000" cy="0"/>
              <wp:effectExtent l="0" t="0" r="0" b="0"/>
              <wp:wrapNone/>
              <wp:docPr id="633275804" name="Straight Connector 1"/>
              <wp:cNvGraphicFramePr/>
              <a:graphic xmlns:a="http://schemas.openxmlformats.org/drawingml/2006/main">
                <a:graphicData uri="http://schemas.microsoft.com/office/word/2010/wordprocessingShape">
                  <wps:wsp>
                    <wps:cNvCnPr/>
                    <wps:spPr>
                      <a:xfrm>
                        <a:off x="0" y="0"/>
                        <a:ext cx="9072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DA65F47"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7pt" to="714.8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49DB6" w14:textId="77777777" w:rsidR="00C157D1" w:rsidRPr="00367094" w:rsidRDefault="00C157D1" w:rsidP="00C157D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proofErr w:type="spellStart"/>
    <w:r w:rsidRPr="00367094">
      <w:rPr>
        <w:rFonts w:ascii="Browallia New" w:hAnsi="Browallia New" w:cs="Browallia New"/>
        <w:b/>
        <w:bCs/>
        <w:spacing w:val="-4"/>
        <w:sz w:val="28"/>
        <w:szCs w:val="28"/>
        <w:cs/>
      </w:rPr>
      <w:t>ไมด้า</w:t>
    </w:r>
    <w:proofErr w:type="spellEnd"/>
    <w:r w:rsidRPr="00367094">
      <w:rPr>
        <w:rFonts w:ascii="Browallia New" w:hAnsi="Browallia New" w:cs="Browallia New"/>
        <w:b/>
        <w:bCs/>
        <w:spacing w:val="-4"/>
        <w:sz w:val="28"/>
        <w:szCs w:val="28"/>
        <w:cs/>
      </w:rPr>
      <w:t xml:space="preserve"> แอสเซ</w:t>
    </w:r>
    <w:proofErr w:type="spellStart"/>
    <w:r w:rsidRPr="00367094">
      <w:rPr>
        <w:rFonts w:ascii="Browallia New" w:hAnsi="Browallia New" w:cs="Browallia New"/>
        <w:b/>
        <w:bCs/>
        <w:spacing w:val="-4"/>
        <w:sz w:val="28"/>
        <w:szCs w:val="28"/>
        <w:cs/>
      </w:rPr>
      <w:t>็ท</w:t>
    </w:r>
    <w:proofErr w:type="spellEnd"/>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664310FA" w14:textId="77777777" w:rsidR="00C157D1" w:rsidRPr="00367094" w:rsidRDefault="00C157D1" w:rsidP="00C157D1">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หมายเหตุประกอบงบการเงินระหว่างกาลแบบย่อ</w:t>
    </w:r>
    <w:r>
      <w:rPr>
        <w:rFonts w:ascii="Browallia New" w:hAnsi="Browallia New" w:cs="Browallia New"/>
        <w:b/>
        <w:bCs/>
        <w:sz w:val="28"/>
        <w:szCs w:val="28"/>
      </w:rPr>
      <w:t xml:space="preserve"> </w:t>
    </w:r>
    <w:r w:rsidRPr="00367094">
      <w:rPr>
        <w:rFonts w:ascii="Browallia New" w:hAnsi="Browallia New" w:cs="Browallia New"/>
        <w:b/>
        <w:bCs/>
        <w:sz w:val="28"/>
        <w:szCs w:val="28"/>
      </w:rPr>
      <w:t>(</w:t>
    </w:r>
    <w:r w:rsidRPr="00367094">
      <w:rPr>
        <w:rFonts w:ascii="Browallia New" w:hAnsi="Browallia New" w:cs="Browallia New"/>
        <w:b/>
        <w:bCs/>
        <w:sz w:val="28"/>
        <w:szCs w:val="28"/>
        <w:cs/>
      </w:rPr>
      <w:t>ยังไม่ได้ตรวจสอบ แต่สอบทานแล้ว</w:t>
    </w:r>
    <w:r w:rsidRPr="00367094">
      <w:rPr>
        <w:rFonts w:ascii="Browallia New" w:hAnsi="Browallia New" w:cs="Browallia New"/>
        <w:b/>
        <w:bCs/>
        <w:sz w:val="28"/>
        <w:szCs w:val="28"/>
      </w:rPr>
      <w:t>)</w:t>
    </w:r>
  </w:p>
  <w:p w14:paraId="3E3D406E" w14:textId="6F839BF3" w:rsidR="00702BD6" w:rsidRPr="007427B8" w:rsidRDefault="00824683" w:rsidP="00702BD6">
    <w:pPr>
      <w:pStyle w:val="Header"/>
      <w:rPr>
        <w:rFonts w:ascii="Browallia New" w:hAnsi="Browallia New" w:cs="Browallia New"/>
        <w:b/>
        <w:bCs/>
        <w:sz w:val="28"/>
        <w:szCs w:val="28"/>
        <w:lang w:val="en-GB"/>
      </w:rPr>
    </w:pPr>
    <w:r w:rsidRPr="00B81364">
      <w:rPr>
        <w:rFonts w:ascii="Browallia New" w:hAnsi="Browallia New" w:cs="Browallia New"/>
        <w:b/>
        <w:bCs/>
        <w:sz w:val="28"/>
        <w:szCs w:val="28"/>
        <w:cs/>
      </w:rPr>
      <w:t>สำหรับงวดสามเดือน</w:t>
    </w:r>
    <w:r>
      <w:rPr>
        <w:rFonts w:ascii="Browallia New" w:hAnsi="Browallia New" w:cs="Browallia New" w:hint="cs"/>
        <w:b/>
        <w:bCs/>
        <w:sz w:val="28"/>
        <w:szCs w:val="28"/>
        <w:cs/>
      </w:rPr>
      <w:t>และหกเดือน</w:t>
    </w:r>
    <w:r w:rsidRPr="00B81364">
      <w:rPr>
        <w:rFonts w:ascii="Browallia New" w:hAnsi="Browallia New" w:cs="Browallia New" w:hint="cs"/>
        <w:b/>
        <w:bCs/>
        <w:sz w:val="28"/>
        <w:szCs w:val="28"/>
        <w:cs/>
      </w:rPr>
      <w:t>สิ้น</w:t>
    </w:r>
    <w:r w:rsidRPr="00B81364">
      <w:rPr>
        <w:rFonts w:ascii="Browallia New" w:hAnsi="Browallia New" w:cs="Browallia New"/>
        <w:b/>
        <w:bCs/>
        <w:sz w:val="28"/>
        <w:szCs w:val="28"/>
        <w:cs/>
      </w:rPr>
      <w:t xml:space="preserve">สุดวันที่ </w:t>
    </w:r>
    <w:r>
      <w:rPr>
        <w:rFonts w:ascii="Browallia New" w:hAnsi="Browallia New" w:cs="Browallia New"/>
        <w:b/>
        <w:bCs/>
        <w:sz w:val="28"/>
        <w:szCs w:val="28"/>
        <w:lang w:val="en-GB"/>
      </w:rPr>
      <w:t>3</w:t>
    </w:r>
    <w:r>
      <w:rPr>
        <w:rFonts w:ascii="Browallia New" w:hAnsi="Browallia New" w:cs="Browallia New"/>
        <w:b/>
        <w:bCs/>
        <w:sz w:val="28"/>
        <w:szCs w:val="28"/>
      </w:rPr>
      <w:t>0</w:t>
    </w:r>
    <w:r>
      <w:rPr>
        <w:rFonts w:ascii="Browallia New" w:hAnsi="Browallia New" w:cs="Browallia New" w:hint="cs"/>
        <w:b/>
        <w:bCs/>
        <w:sz w:val="28"/>
        <w:szCs w:val="28"/>
        <w:cs/>
      </w:rPr>
      <w:t xml:space="preserve"> มิถุนายน</w:t>
    </w:r>
    <w:r>
      <w:rPr>
        <w:rFonts w:ascii="Browallia New" w:hAnsi="Browallia New" w:cs="Browallia New" w:hint="cs"/>
        <w:b/>
        <w:bCs/>
        <w:sz w:val="28"/>
        <w:szCs w:val="28"/>
        <w:cs/>
        <w:lang w:val="en-GB"/>
      </w:rPr>
      <w:t xml:space="preserve"> </w:t>
    </w:r>
    <w:r>
      <w:rPr>
        <w:rFonts w:ascii="Browallia New" w:hAnsi="Browallia New" w:cs="Browallia New"/>
        <w:b/>
        <w:bCs/>
        <w:sz w:val="28"/>
        <w:szCs w:val="28"/>
      </w:rPr>
      <w:t>2569</w:t>
    </w:r>
  </w:p>
  <w:p w14:paraId="071833DD" w14:textId="77777777" w:rsidR="00D839E1" w:rsidRDefault="00D839E1" w:rsidP="00C9028A">
    <w:pPr>
      <w:pStyle w:val="Header"/>
    </w:pPr>
    <w:r>
      <w:rPr>
        <w:noProof/>
      </w:rPr>
      <mc:AlternateContent>
        <mc:Choice Requires="wps">
          <w:drawing>
            <wp:anchor distT="0" distB="0" distL="114300" distR="114300" simplePos="0" relativeHeight="251658242" behindDoc="0" locked="0" layoutInCell="1" allowOverlap="1" wp14:anchorId="468A5577" wp14:editId="1F074EB2">
              <wp:simplePos x="0" y="0"/>
              <wp:positionH relativeFrom="column">
                <wp:posOffset>7620</wp:posOffset>
              </wp:positionH>
              <wp:positionV relativeFrom="paragraph">
                <wp:posOffset>92710</wp:posOffset>
              </wp:positionV>
              <wp:extent cx="5905500" cy="0"/>
              <wp:effectExtent l="0" t="0" r="0" b="0"/>
              <wp:wrapNone/>
              <wp:docPr id="839673624"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B519C2C"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6pt,7.3pt" to="465.6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8DC1C84"/>
    <w:multiLevelType w:val="hybridMultilevel"/>
    <w:tmpl w:val="BECC0E48"/>
    <w:lvl w:ilvl="0" w:tplc="76565164">
      <w:numFmt w:val="bullet"/>
      <w:lvlText w:val="-"/>
      <w:lvlJc w:val="left"/>
      <w:pPr>
        <w:ind w:left="1066" w:hanging="360"/>
      </w:pPr>
      <w:rPr>
        <w:rFonts w:ascii="Browallia New" w:eastAsia="Times New Roman" w:hAnsi="Browallia New" w:cs="Browallia New"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1" w15:restartNumberingAfterBreak="0">
    <w:nsid w:val="095C3271"/>
    <w:multiLevelType w:val="hybridMultilevel"/>
    <w:tmpl w:val="236EAF7C"/>
    <w:lvl w:ilvl="0" w:tplc="C7860460">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94299"/>
    <w:multiLevelType w:val="hybridMultilevel"/>
    <w:tmpl w:val="2B38502E"/>
    <w:lvl w:ilvl="0" w:tplc="5AA6E8BC">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BD35921"/>
    <w:multiLevelType w:val="multilevel"/>
    <w:tmpl w:val="FD2E6AB2"/>
    <w:lvl w:ilvl="0">
      <w:start w:val="3"/>
      <w:numFmt w:val="decimal"/>
      <w:lvlText w:val="%1"/>
      <w:lvlJc w:val="left"/>
      <w:pPr>
        <w:ind w:left="384" w:hanging="384"/>
      </w:pPr>
      <w:rPr>
        <w:rFonts w:hint="default"/>
      </w:rPr>
    </w:lvl>
    <w:lvl w:ilvl="1">
      <w:start w:val="2"/>
      <w:numFmt w:val="decimal"/>
      <w:lvlText w:val="%1.%2"/>
      <w:lvlJc w:val="left"/>
      <w:pPr>
        <w:ind w:left="852" w:hanging="384"/>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592" w:hanging="72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3888" w:hanging="108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184" w:hanging="1440"/>
      </w:pPr>
      <w:rPr>
        <w:rFonts w:hint="default"/>
      </w:rPr>
    </w:lvl>
  </w:abstractNum>
  <w:abstractNum w:abstractNumId="14" w15:restartNumberingAfterBreak="0">
    <w:nsid w:val="0EB86A40"/>
    <w:multiLevelType w:val="hybridMultilevel"/>
    <w:tmpl w:val="B28AF028"/>
    <w:lvl w:ilvl="0" w:tplc="C3C02512">
      <w:start w:val="31"/>
      <w:numFmt w:val="bullet"/>
      <w:lvlText w:val="-"/>
      <w:lvlJc w:val="left"/>
      <w:pPr>
        <w:ind w:left="1713" w:hanging="360"/>
      </w:pPr>
      <w:rPr>
        <w:rFonts w:ascii="Browallia New" w:eastAsia="Times New Roman" w:hAnsi="Browallia New" w:cs="Browalli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197A051A"/>
    <w:multiLevelType w:val="hybridMultilevel"/>
    <w:tmpl w:val="A1E65EE6"/>
    <w:lvl w:ilvl="0" w:tplc="336ACC14">
      <w:start w:val="1"/>
      <w:numFmt w:val="decimal"/>
      <w:lvlText w:val="18.%1"/>
      <w:lvlJc w:val="left"/>
      <w:pPr>
        <w:ind w:left="1161" w:hanging="360"/>
      </w:pPr>
      <w:rPr>
        <w:rFonts w:ascii="Browallia New" w:hAnsi="Browallia New" w:cs="Browallia New" w:hint="default"/>
        <w:i w:val="0"/>
        <w:i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6" w15:restartNumberingAfterBreak="0">
    <w:nsid w:val="20982002"/>
    <w:multiLevelType w:val="multilevel"/>
    <w:tmpl w:val="3EB0763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27343B0"/>
    <w:multiLevelType w:val="hybridMultilevel"/>
    <w:tmpl w:val="F9FAADC0"/>
    <w:lvl w:ilvl="0" w:tplc="E35CE444">
      <w:start w:val="1"/>
      <w:numFmt w:val="decimal"/>
      <w:lvlText w:val="3.2.%1"/>
      <w:lvlJc w:val="left"/>
      <w:pPr>
        <w:ind w:left="1656" w:hanging="360"/>
      </w:pPr>
      <w:rPr>
        <w:rFonts w:hint="default"/>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8" w15:restartNumberingAfterBreak="0">
    <w:nsid w:val="26635412"/>
    <w:multiLevelType w:val="hybridMultilevel"/>
    <w:tmpl w:val="AB30F568"/>
    <w:lvl w:ilvl="0" w:tplc="A622F7CA">
      <w:start w:val="1"/>
      <w:numFmt w:val="decimal"/>
      <w:pStyle w:val="AANumbering"/>
      <w:lvlText w:val="%1."/>
      <w:lvlJc w:val="left"/>
      <w:pPr>
        <w:tabs>
          <w:tab w:val="num" w:pos="283"/>
        </w:tabs>
        <w:ind w:left="283" w:hanging="283"/>
      </w:pPr>
      <w:rPr>
        <w:rFonts w:cs="Times New Roman"/>
      </w:rPr>
    </w:lvl>
    <w:lvl w:ilvl="1" w:tplc="B3E02910">
      <w:numFmt w:val="decimal"/>
      <w:lvlText w:val=""/>
      <w:lvlJc w:val="left"/>
    </w:lvl>
    <w:lvl w:ilvl="2" w:tplc="CBC4C864">
      <w:numFmt w:val="decimal"/>
      <w:lvlText w:val=""/>
      <w:lvlJc w:val="left"/>
    </w:lvl>
    <w:lvl w:ilvl="3" w:tplc="432A20A8">
      <w:numFmt w:val="decimal"/>
      <w:lvlText w:val=""/>
      <w:lvlJc w:val="left"/>
    </w:lvl>
    <w:lvl w:ilvl="4" w:tplc="100ACF84">
      <w:numFmt w:val="decimal"/>
      <w:lvlText w:val=""/>
      <w:lvlJc w:val="left"/>
    </w:lvl>
    <w:lvl w:ilvl="5" w:tplc="8FB46A22">
      <w:numFmt w:val="decimal"/>
      <w:lvlText w:val=""/>
      <w:lvlJc w:val="left"/>
    </w:lvl>
    <w:lvl w:ilvl="6" w:tplc="18CC8886">
      <w:numFmt w:val="decimal"/>
      <w:lvlText w:val=""/>
      <w:lvlJc w:val="left"/>
    </w:lvl>
    <w:lvl w:ilvl="7" w:tplc="F2C61602">
      <w:numFmt w:val="decimal"/>
      <w:lvlText w:val=""/>
      <w:lvlJc w:val="left"/>
    </w:lvl>
    <w:lvl w:ilvl="8" w:tplc="8FDEAD0C">
      <w:numFmt w:val="decimal"/>
      <w:lvlText w:val=""/>
      <w:lvlJc w:val="left"/>
    </w:lvl>
  </w:abstractNum>
  <w:abstractNum w:abstractNumId="19" w15:restartNumberingAfterBreak="0">
    <w:nsid w:val="2B0D55D7"/>
    <w:multiLevelType w:val="multilevel"/>
    <w:tmpl w:val="A3B4DFC2"/>
    <w:lvl w:ilvl="0">
      <w:start w:val="1"/>
      <w:numFmt w:val="decimal"/>
      <w:lvlText w:val="%1."/>
      <w:lvlJc w:val="left"/>
      <w:pPr>
        <w:tabs>
          <w:tab w:val="num" w:pos="1635"/>
        </w:tabs>
        <w:ind w:left="1635" w:hanging="360"/>
      </w:pPr>
      <w:rPr>
        <w:rFonts w:cs="Times New Roman" w:hint="default"/>
        <w:b/>
        <w:bCs/>
        <w:sz w:val="28"/>
        <w:szCs w:val="28"/>
      </w:rPr>
    </w:lvl>
    <w:lvl w:ilvl="1">
      <w:start w:val="1"/>
      <w:numFmt w:val="decimal"/>
      <w:lvlText w:val="%1.%2"/>
      <w:lvlJc w:val="left"/>
      <w:pPr>
        <w:tabs>
          <w:tab w:val="num" w:pos="2067"/>
        </w:tabs>
        <w:ind w:left="2067" w:hanging="432"/>
      </w:pPr>
      <w:rPr>
        <w:rFonts w:cs="Times New Roman" w:hint="default"/>
        <w:b w:val="0"/>
        <w:bCs w:val="0"/>
        <w:color w:val="auto"/>
        <w:lang w:bidi="th-TH"/>
      </w:rPr>
    </w:lvl>
    <w:lvl w:ilvl="2">
      <w:start w:val="1"/>
      <w:numFmt w:val="bullet"/>
      <w:lvlText w:val=""/>
      <w:lvlJc w:val="left"/>
      <w:pPr>
        <w:tabs>
          <w:tab w:val="num" w:pos="2715"/>
        </w:tabs>
        <w:ind w:left="2499" w:hanging="504"/>
      </w:pPr>
      <w:rPr>
        <w:rFonts w:ascii="Symbol" w:hAnsi="Symbol" w:hint="default"/>
        <w:b w:val="0"/>
        <w:bCs w:val="0"/>
      </w:rPr>
    </w:lvl>
    <w:lvl w:ilvl="3">
      <w:start w:val="1"/>
      <w:numFmt w:val="decimal"/>
      <w:lvlText w:val="%4."/>
      <w:lvlJc w:val="left"/>
      <w:pPr>
        <w:tabs>
          <w:tab w:val="num" w:pos="3435"/>
        </w:tabs>
        <w:ind w:left="3003" w:hanging="648"/>
      </w:pPr>
      <w:rPr>
        <w:rFonts w:hint="default"/>
        <w:b w:val="0"/>
        <w:bCs w:val="0"/>
        <w:color w:val="auto"/>
      </w:rPr>
    </w:lvl>
    <w:lvl w:ilvl="4">
      <w:start w:val="1"/>
      <w:numFmt w:val="decimal"/>
      <w:lvlText w:val="%1.%2.%3.%4.%5."/>
      <w:lvlJc w:val="left"/>
      <w:pPr>
        <w:tabs>
          <w:tab w:val="num" w:pos="3795"/>
        </w:tabs>
        <w:ind w:left="3507" w:hanging="792"/>
      </w:pPr>
      <w:rPr>
        <w:rFonts w:cs="Times New Roman" w:hint="default"/>
      </w:rPr>
    </w:lvl>
    <w:lvl w:ilvl="5">
      <w:start w:val="1"/>
      <w:numFmt w:val="decimal"/>
      <w:lvlText w:val="%1.%2.%3.%4.%5.%6."/>
      <w:lvlJc w:val="left"/>
      <w:pPr>
        <w:tabs>
          <w:tab w:val="num" w:pos="4515"/>
        </w:tabs>
        <w:ind w:left="4011" w:hanging="936"/>
      </w:pPr>
      <w:rPr>
        <w:rFonts w:cs="Times New Roman" w:hint="default"/>
      </w:rPr>
    </w:lvl>
    <w:lvl w:ilvl="6">
      <w:start w:val="1"/>
      <w:numFmt w:val="decimal"/>
      <w:lvlText w:val="%1.%2.%3.%4.%5.%6.%7."/>
      <w:lvlJc w:val="left"/>
      <w:pPr>
        <w:tabs>
          <w:tab w:val="num" w:pos="4875"/>
        </w:tabs>
        <w:ind w:left="4515" w:hanging="1080"/>
      </w:pPr>
      <w:rPr>
        <w:rFonts w:cs="Times New Roman" w:hint="default"/>
      </w:rPr>
    </w:lvl>
    <w:lvl w:ilvl="7">
      <w:start w:val="1"/>
      <w:numFmt w:val="decimal"/>
      <w:lvlText w:val="%1.%2.%3.%4.%5.%6.%7.%8."/>
      <w:lvlJc w:val="left"/>
      <w:pPr>
        <w:tabs>
          <w:tab w:val="num" w:pos="5595"/>
        </w:tabs>
        <w:ind w:left="5019" w:hanging="1224"/>
      </w:pPr>
      <w:rPr>
        <w:rFonts w:cs="Times New Roman" w:hint="default"/>
      </w:rPr>
    </w:lvl>
    <w:lvl w:ilvl="8">
      <w:start w:val="1"/>
      <w:numFmt w:val="decimal"/>
      <w:lvlText w:val="%1.%2.%3.%4.%5.%6.%7.%8.%9."/>
      <w:lvlJc w:val="left"/>
      <w:pPr>
        <w:tabs>
          <w:tab w:val="num" w:pos="5955"/>
        </w:tabs>
        <w:ind w:left="5595" w:hanging="1440"/>
      </w:pPr>
      <w:rPr>
        <w:rFonts w:cs="Times New Roman" w:hint="default"/>
      </w:rPr>
    </w:lvl>
  </w:abstractNum>
  <w:abstractNum w:abstractNumId="20" w15:restartNumberingAfterBreak="0">
    <w:nsid w:val="2C6E3074"/>
    <w:multiLevelType w:val="multilevel"/>
    <w:tmpl w:val="F67EC52A"/>
    <w:lvl w:ilvl="0">
      <w:start w:val="16"/>
      <w:numFmt w:val="decimal"/>
      <w:lvlText w:val="%1."/>
      <w:lvlJc w:val="left"/>
      <w:pPr>
        <w:tabs>
          <w:tab w:val="num" w:pos="360"/>
        </w:tabs>
        <w:ind w:left="360" w:hanging="360"/>
      </w:pPr>
      <w:rPr>
        <w:rFonts w:cs="Times New Roman" w:hint="default"/>
        <w:b/>
        <w:bCs/>
      </w:rPr>
    </w:lvl>
    <w:lvl w:ilvl="1">
      <w:start w:val="1"/>
      <w:numFmt w:val="decimal"/>
      <w:lvlText w:val="%1.%2"/>
      <w:lvlJc w:val="left"/>
      <w:pPr>
        <w:tabs>
          <w:tab w:val="num" w:pos="1425"/>
        </w:tabs>
        <w:ind w:left="1425" w:hanging="432"/>
      </w:pPr>
      <w:rPr>
        <w:rFonts w:cs="Times New Roman" w:hint="default"/>
        <w:b w:val="0"/>
        <w:bCs w:val="0"/>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31937FA1"/>
    <w:multiLevelType w:val="hybridMultilevel"/>
    <w:tmpl w:val="DBE685EC"/>
    <w:lvl w:ilvl="0" w:tplc="392A6660">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71F6A8F"/>
    <w:multiLevelType w:val="hybridMultilevel"/>
    <w:tmpl w:val="0366D572"/>
    <w:lvl w:ilvl="0" w:tplc="D88C028C">
      <w:start w:val="1"/>
      <w:numFmt w:val="thaiLetters"/>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5" w15:restartNumberingAfterBreak="0">
    <w:nsid w:val="39D27C90"/>
    <w:multiLevelType w:val="hybridMultilevel"/>
    <w:tmpl w:val="460495A6"/>
    <w:lvl w:ilvl="0" w:tplc="87FA0C7A">
      <w:start w:val="1"/>
      <w:numFmt w:val="thaiLetters"/>
      <w:lvlText w:val="%1)"/>
      <w:lvlJc w:val="left"/>
      <w:pPr>
        <w:ind w:left="720" w:hanging="360"/>
      </w:pPr>
      <w:rPr>
        <w:rFonts w:eastAsia="Times New Roman"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A297125"/>
    <w:multiLevelType w:val="hybridMultilevel"/>
    <w:tmpl w:val="CC8A7736"/>
    <w:lvl w:ilvl="0" w:tplc="33860AC4">
      <w:start w:val="1"/>
      <w:numFmt w:val="bullet"/>
      <w:pStyle w:val="AA1stlevelbullet"/>
      <w:lvlText w:val=""/>
      <w:lvlJc w:val="left"/>
      <w:pPr>
        <w:tabs>
          <w:tab w:val="num" w:pos="283"/>
        </w:tabs>
        <w:ind w:left="283" w:hanging="283"/>
      </w:pPr>
      <w:rPr>
        <w:rFonts w:ascii="Times New Roman" w:hAnsi="Times New Roman" w:hint="default"/>
      </w:rPr>
    </w:lvl>
    <w:lvl w:ilvl="1" w:tplc="43B61082">
      <w:numFmt w:val="decimal"/>
      <w:lvlText w:val=""/>
      <w:lvlJc w:val="left"/>
    </w:lvl>
    <w:lvl w:ilvl="2" w:tplc="9C725328">
      <w:numFmt w:val="decimal"/>
      <w:lvlText w:val=""/>
      <w:lvlJc w:val="left"/>
    </w:lvl>
    <w:lvl w:ilvl="3" w:tplc="78225382">
      <w:numFmt w:val="decimal"/>
      <w:lvlText w:val=""/>
      <w:lvlJc w:val="left"/>
    </w:lvl>
    <w:lvl w:ilvl="4" w:tplc="36967106">
      <w:numFmt w:val="decimal"/>
      <w:lvlText w:val=""/>
      <w:lvlJc w:val="left"/>
    </w:lvl>
    <w:lvl w:ilvl="5" w:tplc="72861E8E">
      <w:numFmt w:val="decimal"/>
      <w:lvlText w:val=""/>
      <w:lvlJc w:val="left"/>
    </w:lvl>
    <w:lvl w:ilvl="6" w:tplc="B27E1F0C">
      <w:numFmt w:val="decimal"/>
      <w:lvlText w:val=""/>
      <w:lvlJc w:val="left"/>
    </w:lvl>
    <w:lvl w:ilvl="7" w:tplc="5122E232">
      <w:numFmt w:val="decimal"/>
      <w:lvlText w:val=""/>
      <w:lvlJc w:val="left"/>
    </w:lvl>
    <w:lvl w:ilvl="8" w:tplc="4956D888">
      <w:numFmt w:val="decimal"/>
      <w:lvlText w:val=""/>
      <w:lvlJc w:val="left"/>
    </w:lvl>
  </w:abstractNum>
  <w:abstractNum w:abstractNumId="27" w15:restartNumberingAfterBreak="0">
    <w:nsid w:val="3C7F276A"/>
    <w:multiLevelType w:val="multilevel"/>
    <w:tmpl w:val="AD90F766"/>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lang w:val="en-U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3CED0200"/>
    <w:multiLevelType w:val="hybridMultilevel"/>
    <w:tmpl w:val="9BEAE0E2"/>
    <w:lvl w:ilvl="0" w:tplc="BA30491E">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Times New Roman" w:hAnsi="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1" w15:restartNumberingAfterBreak="0">
    <w:nsid w:val="523C02C5"/>
    <w:multiLevelType w:val="hybridMultilevel"/>
    <w:tmpl w:val="0809001D"/>
    <w:styleLink w:val="Style2"/>
    <w:lvl w:ilvl="0" w:tplc="962EE08C">
      <w:start w:val="21"/>
      <w:numFmt w:val="decimal"/>
      <w:lvlText w:val="%1"/>
      <w:lvlJc w:val="left"/>
      <w:pPr>
        <w:ind w:left="360" w:hanging="360"/>
      </w:pPr>
      <w:rPr>
        <w:rFonts w:ascii="Times New Roman" w:hAnsi="Times New Roman" w:hint="default"/>
        <w:color w:val="auto"/>
      </w:rPr>
    </w:lvl>
    <w:lvl w:ilvl="1" w:tplc="D8027B5E">
      <w:start w:val="1"/>
      <w:numFmt w:val="lowerLetter"/>
      <w:lvlText w:val="%2)"/>
      <w:lvlJc w:val="left"/>
      <w:pPr>
        <w:ind w:left="720" w:hanging="360"/>
      </w:pPr>
    </w:lvl>
    <w:lvl w:ilvl="2" w:tplc="3FE6CB90">
      <w:start w:val="1"/>
      <w:numFmt w:val="lowerRoman"/>
      <w:lvlText w:val="%3)"/>
      <w:lvlJc w:val="left"/>
      <w:pPr>
        <w:ind w:left="1080" w:hanging="360"/>
      </w:pPr>
    </w:lvl>
    <w:lvl w:ilvl="3" w:tplc="D39482E8">
      <w:start w:val="1"/>
      <w:numFmt w:val="decimal"/>
      <w:lvlText w:val="(%4)"/>
      <w:lvlJc w:val="left"/>
      <w:pPr>
        <w:ind w:left="1440" w:hanging="360"/>
      </w:pPr>
    </w:lvl>
    <w:lvl w:ilvl="4" w:tplc="70E8E0B6">
      <w:start w:val="1"/>
      <w:numFmt w:val="lowerLetter"/>
      <w:lvlText w:val="(%5)"/>
      <w:lvlJc w:val="left"/>
      <w:pPr>
        <w:ind w:left="1800" w:hanging="360"/>
      </w:pPr>
    </w:lvl>
    <w:lvl w:ilvl="5" w:tplc="57581F80">
      <w:start w:val="1"/>
      <w:numFmt w:val="lowerRoman"/>
      <w:lvlText w:val="(%6)"/>
      <w:lvlJc w:val="left"/>
      <w:pPr>
        <w:ind w:left="2160" w:hanging="360"/>
      </w:pPr>
    </w:lvl>
    <w:lvl w:ilvl="6" w:tplc="CD5E4C62">
      <w:start w:val="1"/>
      <w:numFmt w:val="decimal"/>
      <w:lvlText w:val="%7."/>
      <w:lvlJc w:val="left"/>
      <w:pPr>
        <w:ind w:left="2520" w:hanging="360"/>
      </w:pPr>
    </w:lvl>
    <w:lvl w:ilvl="7" w:tplc="A7084C2C">
      <w:start w:val="1"/>
      <w:numFmt w:val="lowerLetter"/>
      <w:lvlText w:val="%8."/>
      <w:lvlJc w:val="left"/>
      <w:pPr>
        <w:ind w:left="2880" w:hanging="360"/>
      </w:pPr>
    </w:lvl>
    <w:lvl w:ilvl="8" w:tplc="9D6263F6">
      <w:start w:val="1"/>
      <w:numFmt w:val="lowerRoman"/>
      <w:lvlText w:val="%9."/>
      <w:lvlJc w:val="left"/>
      <w:pPr>
        <w:ind w:left="3240" w:hanging="360"/>
      </w:pPr>
    </w:lvl>
  </w:abstractNum>
  <w:abstractNum w:abstractNumId="32" w15:restartNumberingAfterBreak="0">
    <w:nsid w:val="554F0524"/>
    <w:multiLevelType w:val="multilevel"/>
    <w:tmpl w:val="D0C6C6E0"/>
    <w:lvl w:ilvl="0">
      <w:start w:val="1"/>
      <w:numFmt w:val="decimal"/>
      <w:lvlText w:val="%1."/>
      <w:lvlJc w:val="left"/>
      <w:pPr>
        <w:tabs>
          <w:tab w:val="num" w:pos="360"/>
        </w:tabs>
        <w:ind w:left="360" w:hanging="360"/>
      </w:pPr>
      <w:rPr>
        <w:rFonts w:cs="Times New Roman" w:hint="default"/>
        <w:b/>
        <w:bCs/>
      </w:rPr>
    </w:lvl>
    <w:lvl w:ilvl="1">
      <w:start w:val="1"/>
      <w:numFmt w:val="decimal"/>
      <w:lvlText w:val="16.%2"/>
      <w:lvlJc w:val="left"/>
      <w:pPr>
        <w:ind w:left="1353" w:hanging="360"/>
      </w:pPr>
      <w:rPr>
        <w:rFonts w:hint="default"/>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5CF272EF"/>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5D0A0C05"/>
    <w:multiLevelType w:val="multilevel"/>
    <w:tmpl w:val="1234D842"/>
    <w:lvl w:ilvl="0">
      <w:start w:val="1"/>
      <w:numFmt w:val="decimal"/>
      <w:lvlText w:val="%1."/>
      <w:lvlJc w:val="left"/>
      <w:pPr>
        <w:tabs>
          <w:tab w:val="num" w:pos="785"/>
        </w:tabs>
        <w:ind w:left="785" w:hanging="360"/>
      </w:pPr>
      <w:rPr>
        <w:rFonts w:cs="Times New Roman" w:hint="default"/>
        <w:b/>
        <w:bCs/>
        <w:sz w:val="28"/>
        <w:szCs w:val="28"/>
      </w:rPr>
    </w:lvl>
    <w:lvl w:ilvl="1">
      <w:start w:val="1"/>
      <w:numFmt w:val="decimal"/>
      <w:lvlText w:val="%1.%2"/>
      <w:lvlJc w:val="left"/>
      <w:pPr>
        <w:tabs>
          <w:tab w:val="num" w:pos="1217"/>
        </w:tabs>
        <w:ind w:left="1217" w:hanging="432"/>
      </w:pPr>
      <w:rPr>
        <w:rFonts w:cs="Times New Roman" w:hint="default"/>
        <w:b w:val="0"/>
        <w:bCs w:val="0"/>
        <w:color w:val="auto"/>
        <w:lang w:bidi="th-TH"/>
      </w:rPr>
    </w:lvl>
    <w:lvl w:ilvl="2">
      <w:start w:val="1"/>
      <w:numFmt w:val="bullet"/>
      <w:lvlText w:val=""/>
      <w:lvlJc w:val="left"/>
      <w:pPr>
        <w:tabs>
          <w:tab w:val="num" w:pos="1865"/>
        </w:tabs>
        <w:ind w:left="1649" w:hanging="504"/>
      </w:pPr>
      <w:rPr>
        <w:rFonts w:ascii="Symbol" w:hAnsi="Symbol" w:hint="default"/>
        <w:b w:val="0"/>
        <w:bCs w:val="0"/>
      </w:rPr>
    </w:lvl>
    <w:lvl w:ilvl="3">
      <w:start w:val="1"/>
      <w:numFmt w:val="decimal"/>
      <w:lvlText w:val="%4."/>
      <w:lvlJc w:val="left"/>
      <w:pPr>
        <w:tabs>
          <w:tab w:val="num" w:pos="2585"/>
        </w:tabs>
        <w:ind w:left="2153" w:hanging="648"/>
      </w:pPr>
      <w:rPr>
        <w:rFonts w:hint="default"/>
        <w:b w:val="0"/>
        <w:bCs w:val="0"/>
        <w:color w:val="auto"/>
      </w:rPr>
    </w:lvl>
    <w:lvl w:ilvl="4">
      <w:start w:val="1"/>
      <w:numFmt w:val="decimal"/>
      <w:lvlText w:val="%1.%2.%3.%4.%5."/>
      <w:lvlJc w:val="left"/>
      <w:pPr>
        <w:tabs>
          <w:tab w:val="num" w:pos="2945"/>
        </w:tabs>
        <w:ind w:left="2657" w:hanging="792"/>
      </w:pPr>
      <w:rPr>
        <w:rFonts w:cs="Times New Roman" w:hint="default"/>
      </w:rPr>
    </w:lvl>
    <w:lvl w:ilvl="5">
      <w:start w:val="1"/>
      <w:numFmt w:val="decimal"/>
      <w:lvlText w:val="%1.%2.%3.%4.%5.%6."/>
      <w:lvlJc w:val="left"/>
      <w:pPr>
        <w:tabs>
          <w:tab w:val="num" w:pos="3665"/>
        </w:tabs>
        <w:ind w:left="3161" w:hanging="936"/>
      </w:pPr>
      <w:rPr>
        <w:rFonts w:cs="Times New Roman" w:hint="default"/>
      </w:rPr>
    </w:lvl>
    <w:lvl w:ilvl="6">
      <w:start w:val="1"/>
      <w:numFmt w:val="decimal"/>
      <w:lvlText w:val="%1.%2.%3.%4.%5.%6.%7."/>
      <w:lvlJc w:val="left"/>
      <w:pPr>
        <w:tabs>
          <w:tab w:val="num" w:pos="4025"/>
        </w:tabs>
        <w:ind w:left="3665" w:hanging="1080"/>
      </w:pPr>
      <w:rPr>
        <w:rFonts w:cs="Times New Roman" w:hint="default"/>
      </w:rPr>
    </w:lvl>
    <w:lvl w:ilvl="7">
      <w:start w:val="1"/>
      <w:numFmt w:val="decimal"/>
      <w:lvlText w:val="%1.%2.%3.%4.%5.%6.%7.%8."/>
      <w:lvlJc w:val="left"/>
      <w:pPr>
        <w:tabs>
          <w:tab w:val="num" w:pos="4745"/>
        </w:tabs>
        <w:ind w:left="4169" w:hanging="1224"/>
      </w:pPr>
      <w:rPr>
        <w:rFonts w:cs="Times New Roman" w:hint="default"/>
      </w:rPr>
    </w:lvl>
    <w:lvl w:ilvl="8">
      <w:start w:val="1"/>
      <w:numFmt w:val="decimal"/>
      <w:lvlText w:val="%1.%2.%3.%4.%5.%6.%7.%8.%9."/>
      <w:lvlJc w:val="left"/>
      <w:pPr>
        <w:tabs>
          <w:tab w:val="num" w:pos="5105"/>
        </w:tabs>
        <w:ind w:left="4745" w:hanging="1440"/>
      </w:pPr>
      <w:rPr>
        <w:rFonts w:cs="Times New Roman" w:hint="default"/>
      </w:rPr>
    </w:lvl>
  </w:abstractNum>
  <w:abstractNum w:abstractNumId="35" w15:restartNumberingAfterBreak="0">
    <w:nsid w:val="5FF75DD0"/>
    <w:multiLevelType w:val="hybridMultilevel"/>
    <w:tmpl w:val="AD2AC34A"/>
    <w:lvl w:ilvl="0" w:tplc="635087C4">
      <w:start w:val="1"/>
      <w:numFmt w:val="thaiLetters"/>
      <w:lvlText w:val="%1)"/>
      <w:lvlJc w:val="left"/>
      <w:pPr>
        <w:ind w:left="1908" w:hanging="360"/>
      </w:pPr>
      <w:rPr>
        <w:rFonts w:eastAsia="Times New Roman" w:hint="default"/>
        <w:b/>
        <w:bCs/>
      </w:rPr>
    </w:lvl>
    <w:lvl w:ilvl="1" w:tplc="08090019" w:tentative="1">
      <w:start w:val="1"/>
      <w:numFmt w:val="lowerLetter"/>
      <w:lvlText w:val="%2."/>
      <w:lvlJc w:val="left"/>
      <w:pPr>
        <w:ind w:left="2628" w:hanging="360"/>
      </w:pPr>
    </w:lvl>
    <w:lvl w:ilvl="2" w:tplc="0809001B" w:tentative="1">
      <w:start w:val="1"/>
      <w:numFmt w:val="lowerRoman"/>
      <w:lvlText w:val="%3."/>
      <w:lvlJc w:val="right"/>
      <w:pPr>
        <w:ind w:left="3348" w:hanging="180"/>
      </w:pPr>
    </w:lvl>
    <w:lvl w:ilvl="3" w:tplc="0809000F" w:tentative="1">
      <w:start w:val="1"/>
      <w:numFmt w:val="decimal"/>
      <w:lvlText w:val="%4."/>
      <w:lvlJc w:val="left"/>
      <w:pPr>
        <w:ind w:left="4068" w:hanging="360"/>
      </w:pPr>
    </w:lvl>
    <w:lvl w:ilvl="4" w:tplc="08090019" w:tentative="1">
      <w:start w:val="1"/>
      <w:numFmt w:val="lowerLetter"/>
      <w:lvlText w:val="%5."/>
      <w:lvlJc w:val="left"/>
      <w:pPr>
        <w:ind w:left="4788" w:hanging="360"/>
      </w:pPr>
    </w:lvl>
    <w:lvl w:ilvl="5" w:tplc="0809001B" w:tentative="1">
      <w:start w:val="1"/>
      <w:numFmt w:val="lowerRoman"/>
      <w:lvlText w:val="%6."/>
      <w:lvlJc w:val="right"/>
      <w:pPr>
        <w:ind w:left="5508" w:hanging="180"/>
      </w:pPr>
    </w:lvl>
    <w:lvl w:ilvl="6" w:tplc="0809000F" w:tentative="1">
      <w:start w:val="1"/>
      <w:numFmt w:val="decimal"/>
      <w:lvlText w:val="%7."/>
      <w:lvlJc w:val="left"/>
      <w:pPr>
        <w:ind w:left="6228" w:hanging="360"/>
      </w:pPr>
    </w:lvl>
    <w:lvl w:ilvl="7" w:tplc="08090019" w:tentative="1">
      <w:start w:val="1"/>
      <w:numFmt w:val="lowerLetter"/>
      <w:lvlText w:val="%8."/>
      <w:lvlJc w:val="left"/>
      <w:pPr>
        <w:ind w:left="6948" w:hanging="360"/>
      </w:pPr>
    </w:lvl>
    <w:lvl w:ilvl="8" w:tplc="0809001B" w:tentative="1">
      <w:start w:val="1"/>
      <w:numFmt w:val="lowerRoman"/>
      <w:lvlText w:val="%9."/>
      <w:lvlJc w:val="right"/>
      <w:pPr>
        <w:ind w:left="7668" w:hanging="180"/>
      </w:pPr>
    </w:lvl>
  </w:abstractNum>
  <w:abstractNum w:abstractNumId="36" w15:restartNumberingAfterBreak="0">
    <w:nsid w:val="63447665"/>
    <w:multiLevelType w:val="hybridMultilevel"/>
    <w:tmpl w:val="D0667E7C"/>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37" w15:restartNumberingAfterBreak="0">
    <w:nsid w:val="64B25E2B"/>
    <w:multiLevelType w:val="hybridMultilevel"/>
    <w:tmpl w:val="AC84C66C"/>
    <w:lvl w:ilvl="0" w:tplc="A148D082">
      <w:start w:val="99"/>
      <w:numFmt w:val="bullet"/>
      <w:lvlText w:val="﷐"/>
      <w:lvlJc w:val="left"/>
      <w:pPr>
        <w:ind w:left="855" w:hanging="495"/>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AD448B"/>
    <w:multiLevelType w:val="hybridMultilevel"/>
    <w:tmpl w:val="E6002CD6"/>
    <w:lvl w:ilvl="0" w:tplc="7142628A">
      <w:start w:val="1"/>
      <w:numFmt w:val="lowerLetter"/>
      <w:pStyle w:val="ParagraphNumbering"/>
      <w:lvlText w:val="(%1)"/>
      <w:lvlJc w:val="left"/>
      <w:pPr>
        <w:tabs>
          <w:tab w:val="num" w:pos="705"/>
        </w:tabs>
        <w:ind w:left="705" w:hanging="705"/>
      </w:pPr>
      <w:rPr>
        <w:rFonts w:cs="Times New Roman" w:hint="default"/>
      </w:rPr>
    </w:lvl>
    <w:lvl w:ilvl="1" w:tplc="C9BCC672">
      <w:numFmt w:val="decimal"/>
      <w:lvlText w:val=""/>
      <w:lvlJc w:val="left"/>
    </w:lvl>
    <w:lvl w:ilvl="2" w:tplc="A934C722">
      <w:numFmt w:val="decimal"/>
      <w:lvlText w:val=""/>
      <w:lvlJc w:val="left"/>
    </w:lvl>
    <w:lvl w:ilvl="3" w:tplc="00E82B16">
      <w:numFmt w:val="decimal"/>
      <w:lvlText w:val=""/>
      <w:lvlJc w:val="left"/>
    </w:lvl>
    <w:lvl w:ilvl="4" w:tplc="3ECCAB66">
      <w:numFmt w:val="decimal"/>
      <w:lvlText w:val=""/>
      <w:lvlJc w:val="left"/>
    </w:lvl>
    <w:lvl w:ilvl="5" w:tplc="1728AECC">
      <w:numFmt w:val="decimal"/>
      <w:lvlText w:val=""/>
      <w:lvlJc w:val="left"/>
    </w:lvl>
    <w:lvl w:ilvl="6" w:tplc="386E64CE">
      <w:numFmt w:val="decimal"/>
      <w:lvlText w:val=""/>
      <w:lvlJc w:val="left"/>
    </w:lvl>
    <w:lvl w:ilvl="7" w:tplc="8BCC954E">
      <w:numFmt w:val="decimal"/>
      <w:lvlText w:val=""/>
      <w:lvlJc w:val="left"/>
    </w:lvl>
    <w:lvl w:ilvl="8" w:tplc="64A45E46">
      <w:numFmt w:val="decimal"/>
      <w:lvlText w:val=""/>
      <w:lvlJc w:val="left"/>
    </w:lvl>
  </w:abstractNum>
  <w:abstractNum w:abstractNumId="39" w15:restartNumberingAfterBreak="0">
    <w:nsid w:val="673E0B1D"/>
    <w:multiLevelType w:val="multilevel"/>
    <w:tmpl w:val="CF6AC42A"/>
    <w:lvl w:ilvl="0">
      <w:start w:val="3"/>
      <w:numFmt w:val="decimal"/>
      <w:lvlText w:val="%1"/>
      <w:lvlJc w:val="left"/>
      <w:pPr>
        <w:ind w:left="384" w:hanging="384"/>
      </w:pPr>
      <w:rPr>
        <w:rFonts w:hint="default"/>
      </w:rPr>
    </w:lvl>
    <w:lvl w:ilvl="1">
      <w:start w:val="1"/>
      <w:numFmt w:val="decimal"/>
      <w:lvlText w:val="%1.%2"/>
      <w:lvlJc w:val="left"/>
      <w:pPr>
        <w:ind w:left="613" w:hanging="384"/>
      </w:pPr>
      <w:rPr>
        <w:rFonts w:hint="default"/>
      </w:rPr>
    </w:lvl>
    <w:lvl w:ilvl="2">
      <w:start w:val="1"/>
      <w:numFmt w:val="decimal"/>
      <w:lvlText w:val="%1.2.1"/>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636" w:hanging="72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454" w:hanging="108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272" w:hanging="1440"/>
      </w:pPr>
      <w:rPr>
        <w:rFonts w:hint="default"/>
      </w:rPr>
    </w:lvl>
  </w:abstractNum>
  <w:abstractNum w:abstractNumId="40" w15:restartNumberingAfterBreak="0">
    <w:nsid w:val="6A922BE3"/>
    <w:multiLevelType w:val="multilevel"/>
    <w:tmpl w:val="6EC61262"/>
    <w:lvl w:ilvl="0">
      <w:start w:val="19"/>
      <w:numFmt w:val="decimal"/>
      <w:lvlText w:val="%1."/>
      <w:lvlJc w:val="left"/>
      <w:pPr>
        <w:tabs>
          <w:tab w:val="num" w:pos="785"/>
        </w:tabs>
        <w:ind w:left="785" w:hanging="360"/>
      </w:pPr>
      <w:rPr>
        <w:rFonts w:cs="Times New Roman" w:hint="default"/>
        <w:b/>
        <w:bCs/>
        <w:sz w:val="28"/>
        <w:szCs w:val="28"/>
      </w:rPr>
    </w:lvl>
    <w:lvl w:ilvl="1">
      <w:start w:val="1"/>
      <w:numFmt w:val="decimal"/>
      <w:lvlText w:val="%1.%2"/>
      <w:lvlJc w:val="left"/>
      <w:pPr>
        <w:tabs>
          <w:tab w:val="num" w:pos="1217"/>
        </w:tabs>
        <w:ind w:left="1217" w:hanging="432"/>
      </w:pPr>
      <w:rPr>
        <w:rFonts w:cs="Times New Roman" w:hint="default"/>
        <w:b w:val="0"/>
        <w:bCs w:val="0"/>
        <w:color w:val="auto"/>
      </w:rPr>
    </w:lvl>
    <w:lvl w:ilvl="2">
      <w:start w:val="1"/>
      <w:numFmt w:val="bullet"/>
      <w:lvlText w:val=""/>
      <w:lvlJc w:val="left"/>
      <w:pPr>
        <w:tabs>
          <w:tab w:val="num" w:pos="1865"/>
        </w:tabs>
        <w:ind w:left="1649" w:hanging="504"/>
      </w:pPr>
      <w:rPr>
        <w:rFonts w:ascii="Symbol" w:hAnsi="Symbol" w:hint="default"/>
        <w:b w:val="0"/>
        <w:bCs w:val="0"/>
      </w:rPr>
    </w:lvl>
    <w:lvl w:ilvl="3">
      <w:start w:val="1"/>
      <w:numFmt w:val="decimal"/>
      <w:lvlText w:val="%4."/>
      <w:lvlJc w:val="left"/>
      <w:pPr>
        <w:tabs>
          <w:tab w:val="num" w:pos="2585"/>
        </w:tabs>
        <w:ind w:left="2153" w:hanging="648"/>
      </w:pPr>
      <w:rPr>
        <w:rFonts w:hint="default"/>
        <w:b w:val="0"/>
        <w:bCs w:val="0"/>
        <w:color w:val="auto"/>
      </w:rPr>
    </w:lvl>
    <w:lvl w:ilvl="4">
      <w:start w:val="1"/>
      <w:numFmt w:val="decimal"/>
      <w:lvlText w:val="%1.%2.%3.%4.%5."/>
      <w:lvlJc w:val="left"/>
      <w:pPr>
        <w:tabs>
          <w:tab w:val="num" w:pos="2945"/>
        </w:tabs>
        <w:ind w:left="2657" w:hanging="792"/>
      </w:pPr>
      <w:rPr>
        <w:rFonts w:cs="Times New Roman" w:hint="default"/>
      </w:rPr>
    </w:lvl>
    <w:lvl w:ilvl="5">
      <w:start w:val="1"/>
      <w:numFmt w:val="decimal"/>
      <w:lvlText w:val="%1.%2.%3.%4.%5.%6."/>
      <w:lvlJc w:val="left"/>
      <w:pPr>
        <w:tabs>
          <w:tab w:val="num" w:pos="3665"/>
        </w:tabs>
        <w:ind w:left="3161" w:hanging="936"/>
      </w:pPr>
      <w:rPr>
        <w:rFonts w:cs="Times New Roman" w:hint="default"/>
      </w:rPr>
    </w:lvl>
    <w:lvl w:ilvl="6">
      <w:start w:val="1"/>
      <w:numFmt w:val="decimal"/>
      <w:lvlText w:val="%1.%2.%3.%4.%5.%6.%7."/>
      <w:lvlJc w:val="left"/>
      <w:pPr>
        <w:tabs>
          <w:tab w:val="num" w:pos="4025"/>
        </w:tabs>
        <w:ind w:left="3665" w:hanging="1080"/>
      </w:pPr>
      <w:rPr>
        <w:rFonts w:cs="Times New Roman" w:hint="default"/>
      </w:rPr>
    </w:lvl>
    <w:lvl w:ilvl="7">
      <w:start w:val="1"/>
      <w:numFmt w:val="decimal"/>
      <w:lvlText w:val="%1.%2.%3.%4.%5.%6.%7.%8."/>
      <w:lvlJc w:val="left"/>
      <w:pPr>
        <w:tabs>
          <w:tab w:val="num" w:pos="4745"/>
        </w:tabs>
        <w:ind w:left="4169" w:hanging="1224"/>
      </w:pPr>
      <w:rPr>
        <w:rFonts w:cs="Times New Roman" w:hint="default"/>
      </w:rPr>
    </w:lvl>
    <w:lvl w:ilvl="8">
      <w:start w:val="1"/>
      <w:numFmt w:val="decimal"/>
      <w:lvlText w:val="%1.%2.%3.%4.%5.%6.%7.%8.%9."/>
      <w:lvlJc w:val="left"/>
      <w:pPr>
        <w:tabs>
          <w:tab w:val="num" w:pos="5105"/>
        </w:tabs>
        <w:ind w:left="4745" w:hanging="1440"/>
      </w:pPr>
      <w:rPr>
        <w:rFonts w:cs="Times New Roman" w:hint="default"/>
      </w:rPr>
    </w:lvl>
  </w:abstractNum>
  <w:abstractNum w:abstractNumId="41"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2" w15:restartNumberingAfterBreak="0">
    <w:nsid w:val="7CDA1BC2"/>
    <w:multiLevelType w:val="multilevel"/>
    <w:tmpl w:val="DA22F270"/>
    <w:lvl w:ilvl="0">
      <w:start w:val="16"/>
      <w:numFmt w:val="decimal"/>
      <w:lvlText w:val="%1"/>
      <w:lvlJc w:val="left"/>
      <w:pPr>
        <w:ind w:left="480" w:hanging="480"/>
      </w:pPr>
      <w:rPr>
        <w:rFonts w:hint="default"/>
      </w:rPr>
    </w:lvl>
    <w:lvl w:ilvl="1">
      <w:start w:val="1"/>
      <w:numFmt w:val="decimal"/>
      <w:lvlText w:val="17.%2"/>
      <w:lvlJc w:val="left"/>
      <w:pPr>
        <w:ind w:left="1053" w:hanging="480"/>
      </w:pPr>
      <w:rPr>
        <w:rFonts w:hint="default"/>
      </w:rPr>
    </w:lvl>
    <w:lvl w:ilvl="2">
      <w:start w:val="1"/>
      <w:numFmt w:val="decimal"/>
      <w:lvlText w:val="17.%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3"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1291202327">
    <w:abstractNumId w:val="9"/>
  </w:num>
  <w:num w:numId="2" w16cid:durableId="685987354">
    <w:abstractNumId w:val="7"/>
  </w:num>
  <w:num w:numId="3" w16cid:durableId="1329166543">
    <w:abstractNumId w:val="6"/>
  </w:num>
  <w:num w:numId="4" w16cid:durableId="1108159018">
    <w:abstractNumId w:val="5"/>
  </w:num>
  <w:num w:numId="5" w16cid:durableId="203055328">
    <w:abstractNumId w:val="8"/>
  </w:num>
  <w:num w:numId="6" w16cid:durableId="1228104903">
    <w:abstractNumId w:val="3"/>
  </w:num>
  <w:num w:numId="7" w16cid:durableId="1945916499">
    <w:abstractNumId w:val="2"/>
  </w:num>
  <w:num w:numId="8" w16cid:durableId="1667635453">
    <w:abstractNumId w:val="0"/>
  </w:num>
  <w:num w:numId="9" w16cid:durableId="340398595">
    <w:abstractNumId w:val="1"/>
  </w:num>
  <w:num w:numId="10" w16cid:durableId="1370228050">
    <w:abstractNumId w:val="4"/>
  </w:num>
  <w:num w:numId="11" w16cid:durableId="1919705691">
    <w:abstractNumId w:val="26"/>
  </w:num>
  <w:num w:numId="12" w16cid:durableId="66075868">
    <w:abstractNumId w:val="18"/>
  </w:num>
  <w:num w:numId="13" w16cid:durableId="1731222459">
    <w:abstractNumId w:val="38"/>
  </w:num>
  <w:num w:numId="14" w16cid:durableId="513422838">
    <w:abstractNumId w:val="22"/>
  </w:num>
  <w:num w:numId="15" w16cid:durableId="118761582">
    <w:abstractNumId w:val="29"/>
  </w:num>
  <w:num w:numId="16" w16cid:durableId="678510378">
    <w:abstractNumId w:val="19"/>
  </w:num>
  <w:num w:numId="17" w16cid:durableId="841238344">
    <w:abstractNumId w:val="32"/>
  </w:num>
  <w:num w:numId="18" w16cid:durableId="1589773173">
    <w:abstractNumId w:val="31"/>
  </w:num>
  <w:num w:numId="19" w16cid:durableId="1629967485">
    <w:abstractNumId w:val="4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3934826">
    <w:abstractNumId w:val="36"/>
  </w:num>
  <w:num w:numId="21" w16cid:durableId="490606631">
    <w:abstractNumId w:val="42"/>
  </w:num>
  <w:num w:numId="22" w16cid:durableId="1456018862">
    <w:abstractNumId w:val="43"/>
  </w:num>
  <w:num w:numId="23" w16cid:durableId="1574654502">
    <w:abstractNumId w:val="30"/>
  </w:num>
  <w:num w:numId="24" w16cid:durableId="1133913349">
    <w:abstractNumId w:val="39"/>
  </w:num>
  <w:num w:numId="25" w16cid:durableId="709457716">
    <w:abstractNumId w:val="23"/>
  </w:num>
  <w:num w:numId="26" w16cid:durableId="370690656">
    <w:abstractNumId w:val="13"/>
  </w:num>
  <w:num w:numId="27" w16cid:durableId="1866555498">
    <w:abstractNumId w:val="11"/>
  </w:num>
  <w:num w:numId="28" w16cid:durableId="1704742955">
    <w:abstractNumId w:val="15"/>
  </w:num>
  <w:num w:numId="29" w16cid:durableId="281814656">
    <w:abstractNumId w:val="33"/>
  </w:num>
  <w:num w:numId="30" w16cid:durableId="1281650699">
    <w:abstractNumId w:val="25"/>
  </w:num>
  <w:num w:numId="31" w16cid:durableId="262886939">
    <w:abstractNumId w:val="17"/>
  </w:num>
  <w:num w:numId="32" w16cid:durableId="1593395294">
    <w:abstractNumId w:val="35"/>
  </w:num>
  <w:num w:numId="33" w16cid:durableId="1310937844">
    <w:abstractNumId w:val="28"/>
  </w:num>
  <w:num w:numId="34" w16cid:durableId="1487552202">
    <w:abstractNumId w:val="16"/>
  </w:num>
  <w:num w:numId="35" w16cid:durableId="177236179">
    <w:abstractNumId w:val="27"/>
  </w:num>
  <w:num w:numId="36" w16cid:durableId="930509469">
    <w:abstractNumId w:val="37"/>
  </w:num>
  <w:num w:numId="37" w16cid:durableId="1253975223">
    <w:abstractNumId w:val="34"/>
  </w:num>
  <w:num w:numId="38" w16cid:durableId="1208642498">
    <w:abstractNumId w:val="12"/>
  </w:num>
  <w:num w:numId="39" w16cid:durableId="959726246">
    <w:abstractNumId w:val="20"/>
  </w:num>
  <w:num w:numId="40" w16cid:durableId="780958116">
    <w:abstractNumId w:val="40"/>
  </w:num>
  <w:num w:numId="41" w16cid:durableId="196429474">
    <w:abstractNumId w:val="24"/>
  </w:num>
  <w:num w:numId="42" w16cid:durableId="1578199674">
    <w:abstractNumId w:val="21"/>
  </w:num>
  <w:num w:numId="43" w16cid:durableId="284313858">
    <w:abstractNumId w:val="14"/>
  </w:num>
  <w:num w:numId="44" w16cid:durableId="530189473">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gutterAtTop/>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07D"/>
    <w:rsid w:val="00000230"/>
    <w:rsid w:val="00000279"/>
    <w:rsid w:val="0000034D"/>
    <w:rsid w:val="00000394"/>
    <w:rsid w:val="000003F4"/>
    <w:rsid w:val="00000407"/>
    <w:rsid w:val="0000049E"/>
    <w:rsid w:val="000004DC"/>
    <w:rsid w:val="000004F1"/>
    <w:rsid w:val="000005B8"/>
    <w:rsid w:val="000005D3"/>
    <w:rsid w:val="000006F9"/>
    <w:rsid w:val="000007B6"/>
    <w:rsid w:val="000007B7"/>
    <w:rsid w:val="000008D2"/>
    <w:rsid w:val="0000090D"/>
    <w:rsid w:val="000009CE"/>
    <w:rsid w:val="000009DD"/>
    <w:rsid w:val="00000AFE"/>
    <w:rsid w:val="00000BD8"/>
    <w:rsid w:val="00000D08"/>
    <w:rsid w:val="00000DD4"/>
    <w:rsid w:val="00000EBB"/>
    <w:rsid w:val="00000EBD"/>
    <w:rsid w:val="00000F0B"/>
    <w:rsid w:val="000010B5"/>
    <w:rsid w:val="000010CC"/>
    <w:rsid w:val="00001158"/>
    <w:rsid w:val="00001170"/>
    <w:rsid w:val="00001174"/>
    <w:rsid w:val="0000117D"/>
    <w:rsid w:val="00001203"/>
    <w:rsid w:val="000013CB"/>
    <w:rsid w:val="000014BE"/>
    <w:rsid w:val="00001645"/>
    <w:rsid w:val="000016DC"/>
    <w:rsid w:val="00001763"/>
    <w:rsid w:val="000018F8"/>
    <w:rsid w:val="000019F1"/>
    <w:rsid w:val="00001A8A"/>
    <w:rsid w:val="00001C88"/>
    <w:rsid w:val="00001CD4"/>
    <w:rsid w:val="00001D78"/>
    <w:rsid w:val="00001E00"/>
    <w:rsid w:val="00001F4D"/>
    <w:rsid w:val="00001F4F"/>
    <w:rsid w:val="00001F64"/>
    <w:rsid w:val="00001FEB"/>
    <w:rsid w:val="00002050"/>
    <w:rsid w:val="00002185"/>
    <w:rsid w:val="000021D5"/>
    <w:rsid w:val="00002481"/>
    <w:rsid w:val="00002511"/>
    <w:rsid w:val="00002553"/>
    <w:rsid w:val="00002572"/>
    <w:rsid w:val="00002593"/>
    <w:rsid w:val="000025F5"/>
    <w:rsid w:val="000025FE"/>
    <w:rsid w:val="00002680"/>
    <w:rsid w:val="00002683"/>
    <w:rsid w:val="0000271B"/>
    <w:rsid w:val="0000279E"/>
    <w:rsid w:val="000028F8"/>
    <w:rsid w:val="0000295E"/>
    <w:rsid w:val="0000299D"/>
    <w:rsid w:val="00002BE9"/>
    <w:rsid w:val="00002CE5"/>
    <w:rsid w:val="00002E10"/>
    <w:rsid w:val="00002F1E"/>
    <w:rsid w:val="0000303F"/>
    <w:rsid w:val="00003227"/>
    <w:rsid w:val="00003367"/>
    <w:rsid w:val="00003381"/>
    <w:rsid w:val="0000348D"/>
    <w:rsid w:val="00003569"/>
    <w:rsid w:val="000036BA"/>
    <w:rsid w:val="00003723"/>
    <w:rsid w:val="00003752"/>
    <w:rsid w:val="000038AD"/>
    <w:rsid w:val="000038C4"/>
    <w:rsid w:val="000038C8"/>
    <w:rsid w:val="00003ABC"/>
    <w:rsid w:val="00003B96"/>
    <w:rsid w:val="00003BFA"/>
    <w:rsid w:val="00003C11"/>
    <w:rsid w:val="00003C3A"/>
    <w:rsid w:val="00003C49"/>
    <w:rsid w:val="00003D82"/>
    <w:rsid w:val="00003E20"/>
    <w:rsid w:val="00003EEA"/>
    <w:rsid w:val="00003FA8"/>
    <w:rsid w:val="00004005"/>
    <w:rsid w:val="00004072"/>
    <w:rsid w:val="000040DF"/>
    <w:rsid w:val="00004178"/>
    <w:rsid w:val="00004262"/>
    <w:rsid w:val="000042F6"/>
    <w:rsid w:val="00004484"/>
    <w:rsid w:val="000044C1"/>
    <w:rsid w:val="000044E9"/>
    <w:rsid w:val="00004642"/>
    <w:rsid w:val="0000472F"/>
    <w:rsid w:val="000047DE"/>
    <w:rsid w:val="00004804"/>
    <w:rsid w:val="0000487B"/>
    <w:rsid w:val="000048CA"/>
    <w:rsid w:val="00004ACD"/>
    <w:rsid w:val="00004BF5"/>
    <w:rsid w:val="00004C40"/>
    <w:rsid w:val="00004D1B"/>
    <w:rsid w:val="00004D44"/>
    <w:rsid w:val="00004D8B"/>
    <w:rsid w:val="00004D9C"/>
    <w:rsid w:val="00004EA1"/>
    <w:rsid w:val="00004FDB"/>
    <w:rsid w:val="000051E4"/>
    <w:rsid w:val="00005368"/>
    <w:rsid w:val="00005384"/>
    <w:rsid w:val="00005490"/>
    <w:rsid w:val="00005636"/>
    <w:rsid w:val="0000567E"/>
    <w:rsid w:val="00005864"/>
    <w:rsid w:val="00005876"/>
    <w:rsid w:val="0000588D"/>
    <w:rsid w:val="00005895"/>
    <w:rsid w:val="00005A19"/>
    <w:rsid w:val="00005A7F"/>
    <w:rsid w:val="00005ADB"/>
    <w:rsid w:val="00005B5B"/>
    <w:rsid w:val="00005BA7"/>
    <w:rsid w:val="00005BAF"/>
    <w:rsid w:val="00005BEB"/>
    <w:rsid w:val="00005CAD"/>
    <w:rsid w:val="00005CBD"/>
    <w:rsid w:val="00005F13"/>
    <w:rsid w:val="00005F69"/>
    <w:rsid w:val="00005F6E"/>
    <w:rsid w:val="00005FB8"/>
    <w:rsid w:val="00006012"/>
    <w:rsid w:val="000060E8"/>
    <w:rsid w:val="00006370"/>
    <w:rsid w:val="000063BA"/>
    <w:rsid w:val="000064DA"/>
    <w:rsid w:val="00006530"/>
    <w:rsid w:val="00006580"/>
    <w:rsid w:val="000065EB"/>
    <w:rsid w:val="000067AE"/>
    <w:rsid w:val="000067B7"/>
    <w:rsid w:val="000067C5"/>
    <w:rsid w:val="000069A8"/>
    <w:rsid w:val="00006A09"/>
    <w:rsid w:val="00006A0A"/>
    <w:rsid w:val="00006BBD"/>
    <w:rsid w:val="00006BC0"/>
    <w:rsid w:val="00006D98"/>
    <w:rsid w:val="00006E38"/>
    <w:rsid w:val="00006E43"/>
    <w:rsid w:val="00006F39"/>
    <w:rsid w:val="0000733C"/>
    <w:rsid w:val="0000761A"/>
    <w:rsid w:val="0000766E"/>
    <w:rsid w:val="0000771F"/>
    <w:rsid w:val="0000773B"/>
    <w:rsid w:val="00007782"/>
    <w:rsid w:val="00007881"/>
    <w:rsid w:val="000079C8"/>
    <w:rsid w:val="00007A9D"/>
    <w:rsid w:val="00007B24"/>
    <w:rsid w:val="00007B32"/>
    <w:rsid w:val="00007BB4"/>
    <w:rsid w:val="00007BDD"/>
    <w:rsid w:val="00007C52"/>
    <w:rsid w:val="00007CEA"/>
    <w:rsid w:val="00007D06"/>
    <w:rsid w:val="00007D24"/>
    <w:rsid w:val="00007D9E"/>
    <w:rsid w:val="0001010C"/>
    <w:rsid w:val="0001010F"/>
    <w:rsid w:val="00010313"/>
    <w:rsid w:val="000103B6"/>
    <w:rsid w:val="0001041D"/>
    <w:rsid w:val="00010492"/>
    <w:rsid w:val="00010560"/>
    <w:rsid w:val="000108C0"/>
    <w:rsid w:val="00010A3E"/>
    <w:rsid w:val="00010BA1"/>
    <w:rsid w:val="00010C5E"/>
    <w:rsid w:val="00010CEC"/>
    <w:rsid w:val="000110DC"/>
    <w:rsid w:val="000110FF"/>
    <w:rsid w:val="00011115"/>
    <w:rsid w:val="000111F8"/>
    <w:rsid w:val="00011293"/>
    <w:rsid w:val="00011496"/>
    <w:rsid w:val="000114C6"/>
    <w:rsid w:val="000115EC"/>
    <w:rsid w:val="000115FA"/>
    <w:rsid w:val="00011699"/>
    <w:rsid w:val="0001173B"/>
    <w:rsid w:val="0001176E"/>
    <w:rsid w:val="00011797"/>
    <w:rsid w:val="00011844"/>
    <w:rsid w:val="000118AB"/>
    <w:rsid w:val="000118D0"/>
    <w:rsid w:val="000119A6"/>
    <w:rsid w:val="00011B92"/>
    <w:rsid w:val="00011DC5"/>
    <w:rsid w:val="00011DD8"/>
    <w:rsid w:val="00011E1E"/>
    <w:rsid w:val="00011E5E"/>
    <w:rsid w:val="00011F44"/>
    <w:rsid w:val="00011FFE"/>
    <w:rsid w:val="00012116"/>
    <w:rsid w:val="00012123"/>
    <w:rsid w:val="000121C6"/>
    <w:rsid w:val="00012217"/>
    <w:rsid w:val="00012374"/>
    <w:rsid w:val="0001239B"/>
    <w:rsid w:val="000123BD"/>
    <w:rsid w:val="00012421"/>
    <w:rsid w:val="00012502"/>
    <w:rsid w:val="00012644"/>
    <w:rsid w:val="0001268D"/>
    <w:rsid w:val="000127E3"/>
    <w:rsid w:val="00012812"/>
    <w:rsid w:val="00012824"/>
    <w:rsid w:val="000128A6"/>
    <w:rsid w:val="00012A37"/>
    <w:rsid w:val="00012C33"/>
    <w:rsid w:val="0001311E"/>
    <w:rsid w:val="0001316C"/>
    <w:rsid w:val="00013207"/>
    <w:rsid w:val="0001327F"/>
    <w:rsid w:val="00013311"/>
    <w:rsid w:val="0001338E"/>
    <w:rsid w:val="000133FC"/>
    <w:rsid w:val="0001357E"/>
    <w:rsid w:val="000136A7"/>
    <w:rsid w:val="00013A8D"/>
    <w:rsid w:val="00013CA2"/>
    <w:rsid w:val="00013CFB"/>
    <w:rsid w:val="00013EAA"/>
    <w:rsid w:val="00013EF2"/>
    <w:rsid w:val="00013F1A"/>
    <w:rsid w:val="00014186"/>
    <w:rsid w:val="0001418F"/>
    <w:rsid w:val="000144EE"/>
    <w:rsid w:val="000146A4"/>
    <w:rsid w:val="00014977"/>
    <w:rsid w:val="00014A02"/>
    <w:rsid w:val="00014A2C"/>
    <w:rsid w:val="00014C74"/>
    <w:rsid w:val="00014DBF"/>
    <w:rsid w:val="00015052"/>
    <w:rsid w:val="000151BA"/>
    <w:rsid w:val="000151F5"/>
    <w:rsid w:val="000152D1"/>
    <w:rsid w:val="000152E1"/>
    <w:rsid w:val="0001542D"/>
    <w:rsid w:val="0001555D"/>
    <w:rsid w:val="0001561E"/>
    <w:rsid w:val="000156B7"/>
    <w:rsid w:val="00015748"/>
    <w:rsid w:val="00015806"/>
    <w:rsid w:val="0001581B"/>
    <w:rsid w:val="00015941"/>
    <w:rsid w:val="0001595F"/>
    <w:rsid w:val="00015AD6"/>
    <w:rsid w:val="00015B69"/>
    <w:rsid w:val="00015C6B"/>
    <w:rsid w:val="00015C80"/>
    <w:rsid w:val="00015D80"/>
    <w:rsid w:val="00015FA5"/>
    <w:rsid w:val="00016078"/>
    <w:rsid w:val="0001607F"/>
    <w:rsid w:val="00016145"/>
    <w:rsid w:val="0001614E"/>
    <w:rsid w:val="00016166"/>
    <w:rsid w:val="0001619B"/>
    <w:rsid w:val="000161AD"/>
    <w:rsid w:val="0001623A"/>
    <w:rsid w:val="00016273"/>
    <w:rsid w:val="0001641C"/>
    <w:rsid w:val="00016488"/>
    <w:rsid w:val="000166AC"/>
    <w:rsid w:val="00016A08"/>
    <w:rsid w:val="00016AC2"/>
    <w:rsid w:val="00016AF6"/>
    <w:rsid w:val="00016B50"/>
    <w:rsid w:val="00016B57"/>
    <w:rsid w:val="00016BCD"/>
    <w:rsid w:val="00016BE7"/>
    <w:rsid w:val="00016C30"/>
    <w:rsid w:val="00016FD1"/>
    <w:rsid w:val="000173C9"/>
    <w:rsid w:val="000173DC"/>
    <w:rsid w:val="000173F0"/>
    <w:rsid w:val="00017475"/>
    <w:rsid w:val="00017537"/>
    <w:rsid w:val="00017608"/>
    <w:rsid w:val="000176DC"/>
    <w:rsid w:val="000177CA"/>
    <w:rsid w:val="000179BB"/>
    <w:rsid w:val="00017A10"/>
    <w:rsid w:val="00017DC0"/>
    <w:rsid w:val="0002006D"/>
    <w:rsid w:val="000200A5"/>
    <w:rsid w:val="000201D4"/>
    <w:rsid w:val="00020208"/>
    <w:rsid w:val="000202B3"/>
    <w:rsid w:val="000202EF"/>
    <w:rsid w:val="00020442"/>
    <w:rsid w:val="00020467"/>
    <w:rsid w:val="00020526"/>
    <w:rsid w:val="00020643"/>
    <w:rsid w:val="00020676"/>
    <w:rsid w:val="000207A7"/>
    <w:rsid w:val="000208E9"/>
    <w:rsid w:val="00020915"/>
    <w:rsid w:val="00020943"/>
    <w:rsid w:val="00020ABF"/>
    <w:rsid w:val="00020AC2"/>
    <w:rsid w:val="00020BE2"/>
    <w:rsid w:val="00020C2D"/>
    <w:rsid w:val="00020C3A"/>
    <w:rsid w:val="00020E59"/>
    <w:rsid w:val="00021150"/>
    <w:rsid w:val="0002129B"/>
    <w:rsid w:val="000212AE"/>
    <w:rsid w:val="00021309"/>
    <w:rsid w:val="0002132E"/>
    <w:rsid w:val="00021413"/>
    <w:rsid w:val="000214A8"/>
    <w:rsid w:val="000215BA"/>
    <w:rsid w:val="000216A0"/>
    <w:rsid w:val="00021726"/>
    <w:rsid w:val="000217B1"/>
    <w:rsid w:val="00021856"/>
    <w:rsid w:val="000218C8"/>
    <w:rsid w:val="000219A7"/>
    <w:rsid w:val="00021A28"/>
    <w:rsid w:val="00021A33"/>
    <w:rsid w:val="00021A76"/>
    <w:rsid w:val="00021C57"/>
    <w:rsid w:val="00021C59"/>
    <w:rsid w:val="00021C83"/>
    <w:rsid w:val="00021CCE"/>
    <w:rsid w:val="00021D1E"/>
    <w:rsid w:val="00021D2B"/>
    <w:rsid w:val="00021E19"/>
    <w:rsid w:val="00021EAD"/>
    <w:rsid w:val="0002207E"/>
    <w:rsid w:val="000220FF"/>
    <w:rsid w:val="00022116"/>
    <w:rsid w:val="00022276"/>
    <w:rsid w:val="000222C5"/>
    <w:rsid w:val="00022351"/>
    <w:rsid w:val="000223AA"/>
    <w:rsid w:val="00022537"/>
    <w:rsid w:val="00022553"/>
    <w:rsid w:val="00022659"/>
    <w:rsid w:val="00022670"/>
    <w:rsid w:val="00022697"/>
    <w:rsid w:val="00022751"/>
    <w:rsid w:val="00022774"/>
    <w:rsid w:val="00022792"/>
    <w:rsid w:val="00022AD5"/>
    <w:rsid w:val="00022B4A"/>
    <w:rsid w:val="00022B5A"/>
    <w:rsid w:val="00022B69"/>
    <w:rsid w:val="00022B8A"/>
    <w:rsid w:val="00022C08"/>
    <w:rsid w:val="00022C69"/>
    <w:rsid w:val="00022D10"/>
    <w:rsid w:val="00022F56"/>
    <w:rsid w:val="00022FBB"/>
    <w:rsid w:val="000230EF"/>
    <w:rsid w:val="0002316A"/>
    <w:rsid w:val="00023341"/>
    <w:rsid w:val="00023378"/>
    <w:rsid w:val="000233A8"/>
    <w:rsid w:val="000233E2"/>
    <w:rsid w:val="000234A5"/>
    <w:rsid w:val="00023508"/>
    <w:rsid w:val="00023546"/>
    <w:rsid w:val="0002366F"/>
    <w:rsid w:val="00023709"/>
    <w:rsid w:val="000237B1"/>
    <w:rsid w:val="00023845"/>
    <w:rsid w:val="00023A52"/>
    <w:rsid w:val="00023B2D"/>
    <w:rsid w:val="00023B7A"/>
    <w:rsid w:val="00023BA8"/>
    <w:rsid w:val="00023D26"/>
    <w:rsid w:val="00023D82"/>
    <w:rsid w:val="00023ED5"/>
    <w:rsid w:val="00023FE4"/>
    <w:rsid w:val="00024196"/>
    <w:rsid w:val="000243EB"/>
    <w:rsid w:val="00024433"/>
    <w:rsid w:val="0002449E"/>
    <w:rsid w:val="000246AB"/>
    <w:rsid w:val="000247E6"/>
    <w:rsid w:val="00024819"/>
    <w:rsid w:val="00024935"/>
    <w:rsid w:val="00024941"/>
    <w:rsid w:val="00024A42"/>
    <w:rsid w:val="00024BCC"/>
    <w:rsid w:val="00024C44"/>
    <w:rsid w:val="00024CEF"/>
    <w:rsid w:val="00024D95"/>
    <w:rsid w:val="00024D9A"/>
    <w:rsid w:val="00024DF9"/>
    <w:rsid w:val="00024E56"/>
    <w:rsid w:val="00024F07"/>
    <w:rsid w:val="00024FED"/>
    <w:rsid w:val="00025093"/>
    <w:rsid w:val="000250BF"/>
    <w:rsid w:val="000250CF"/>
    <w:rsid w:val="00025103"/>
    <w:rsid w:val="0002515A"/>
    <w:rsid w:val="000251A8"/>
    <w:rsid w:val="00025231"/>
    <w:rsid w:val="000252AC"/>
    <w:rsid w:val="000252D7"/>
    <w:rsid w:val="0002530C"/>
    <w:rsid w:val="0002532E"/>
    <w:rsid w:val="00025351"/>
    <w:rsid w:val="000253D9"/>
    <w:rsid w:val="00025562"/>
    <w:rsid w:val="000257E8"/>
    <w:rsid w:val="0002588A"/>
    <w:rsid w:val="00025A40"/>
    <w:rsid w:val="00025A82"/>
    <w:rsid w:val="00025A91"/>
    <w:rsid w:val="00025ABF"/>
    <w:rsid w:val="00025AC2"/>
    <w:rsid w:val="00025B31"/>
    <w:rsid w:val="00025BF6"/>
    <w:rsid w:val="00025C03"/>
    <w:rsid w:val="00025CC4"/>
    <w:rsid w:val="00025D90"/>
    <w:rsid w:val="00025D97"/>
    <w:rsid w:val="00025DBB"/>
    <w:rsid w:val="00025E57"/>
    <w:rsid w:val="00025F93"/>
    <w:rsid w:val="0002602C"/>
    <w:rsid w:val="00026064"/>
    <w:rsid w:val="00026118"/>
    <w:rsid w:val="0002617F"/>
    <w:rsid w:val="0002645C"/>
    <w:rsid w:val="0002648A"/>
    <w:rsid w:val="00026555"/>
    <w:rsid w:val="00026730"/>
    <w:rsid w:val="000268A3"/>
    <w:rsid w:val="000269F5"/>
    <w:rsid w:val="00026AE9"/>
    <w:rsid w:val="00026B27"/>
    <w:rsid w:val="00026DDC"/>
    <w:rsid w:val="00026E41"/>
    <w:rsid w:val="00026E82"/>
    <w:rsid w:val="00026E98"/>
    <w:rsid w:val="00026FFE"/>
    <w:rsid w:val="00027043"/>
    <w:rsid w:val="00027101"/>
    <w:rsid w:val="000271A9"/>
    <w:rsid w:val="000271B1"/>
    <w:rsid w:val="000272D8"/>
    <w:rsid w:val="000272FD"/>
    <w:rsid w:val="00027314"/>
    <w:rsid w:val="000274AC"/>
    <w:rsid w:val="0002751B"/>
    <w:rsid w:val="000275F9"/>
    <w:rsid w:val="00027643"/>
    <w:rsid w:val="0002764E"/>
    <w:rsid w:val="000277C9"/>
    <w:rsid w:val="0002785F"/>
    <w:rsid w:val="00027907"/>
    <w:rsid w:val="00027916"/>
    <w:rsid w:val="00027A31"/>
    <w:rsid w:val="00027B74"/>
    <w:rsid w:val="00027C1D"/>
    <w:rsid w:val="00027C72"/>
    <w:rsid w:val="00027D01"/>
    <w:rsid w:val="00027D16"/>
    <w:rsid w:val="00027DDC"/>
    <w:rsid w:val="00027DF4"/>
    <w:rsid w:val="00027E0D"/>
    <w:rsid w:val="00027EB9"/>
    <w:rsid w:val="00027F0C"/>
    <w:rsid w:val="00027FFE"/>
    <w:rsid w:val="00030033"/>
    <w:rsid w:val="00030178"/>
    <w:rsid w:val="0003039F"/>
    <w:rsid w:val="000303B2"/>
    <w:rsid w:val="0003057B"/>
    <w:rsid w:val="000305A3"/>
    <w:rsid w:val="000306C8"/>
    <w:rsid w:val="000306DA"/>
    <w:rsid w:val="000307D3"/>
    <w:rsid w:val="00030A2C"/>
    <w:rsid w:val="00030A3C"/>
    <w:rsid w:val="00030A75"/>
    <w:rsid w:val="00030ADC"/>
    <w:rsid w:val="00030B42"/>
    <w:rsid w:val="00030C27"/>
    <w:rsid w:val="00030C3C"/>
    <w:rsid w:val="00030C94"/>
    <w:rsid w:val="00030ED2"/>
    <w:rsid w:val="00030FEF"/>
    <w:rsid w:val="00031099"/>
    <w:rsid w:val="00031225"/>
    <w:rsid w:val="00031229"/>
    <w:rsid w:val="000312D8"/>
    <w:rsid w:val="0003143E"/>
    <w:rsid w:val="00031515"/>
    <w:rsid w:val="00031626"/>
    <w:rsid w:val="000316BE"/>
    <w:rsid w:val="0003180D"/>
    <w:rsid w:val="0003184B"/>
    <w:rsid w:val="00031865"/>
    <w:rsid w:val="00031902"/>
    <w:rsid w:val="0003193B"/>
    <w:rsid w:val="00031A92"/>
    <w:rsid w:val="00031AF5"/>
    <w:rsid w:val="00031B41"/>
    <w:rsid w:val="00031B7C"/>
    <w:rsid w:val="00031B88"/>
    <w:rsid w:val="00031D1D"/>
    <w:rsid w:val="00031D2A"/>
    <w:rsid w:val="00031E1A"/>
    <w:rsid w:val="00031E21"/>
    <w:rsid w:val="00031EC7"/>
    <w:rsid w:val="00031F18"/>
    <w:rsid w:val="000321F4"/>
    <w:rsid w:val="00032333"/>
    <w:rsid w:val="0003238E"/>
    <w:rsid w:val="000324F0"/>
    <w:rsid w:val="0003267D"/>
    <w:rsid w:val="00032699"/>
    <w:rsid w:val="00032757"/>
    <w:rsid w:val="00032769"/>
    <w:rsid w:val="000327B1"/>
    <w:rsid w:val="000327B3"/>
    <w:rsid w:val="000328B3"/>
    <w:rsid w:val="0003299B"/>
    <w:rsid w:val="00032A92"/>
    <w:rsid w:val="00032AE1"/>
    <w:rsid w:val="00032CE2"/>
    <w:rsid w:val="00032D41"/>
    <w:rsid w:val="00032D4B"/>
    <w:rsid w:val="00032D64"/>
    <w:rsid w:val="00032E59"/>
    <w:rsid w:val="00032ECE"/>
    <w:rsid w:val="00032F86"/>
    <w:rsid w:val="00032F9C"/>
    <w:rsid w:val="00032FB2"/>
    <w:rsid w:val="000330FF"/>
    <w:rsid w:val="00033126"/>
    <w:rsid w:val="00033304"/>
    <w:rsid w:val="00033380"/>
    <w:rsid w:val="0003339E"/>
    <w:rsid w:val="000334E1"/>
    <w:rsid w:val="000336D6"/>
    <w:rsid w:val="000339E9"/>
    <w:rsid w:val="00033B32"/>
    <w:rsid w:val="00033BDE"/>
    <w:rsid w:val="00033C3F"/>
    <w:rsid w:val="00033C65"/>
    <w:rsid w:val="00033C6E"/>
    <w:rsid w:val="00033D31"/>
    <w:rsid w:val="00033D41"/>
    <w:rsid w:val="00033DD6"/>
    <w:rsid w:val="00033FDA"/>
    <w:rsid w:val="00033FF5"/>
    <w:rsid w:val="0003430F"/>
    <w:rsid w:val="000343B7"/>
    <w:rsid w:val="00034461"/>
    <w:rsid w:val="000344AC"/>
    <w:rsid w:val="000344FA"/>
    <w:rsid w:val="00034507"/>
    <w:rsid w:val="0003477A"/>
    <w:rsid w:val="000347B2"/>
    <w:rsid w:val="000347DE"/>
    <w:rsid w:val="00034828"/>
    <w:rsid w:val="000348BE"/>
    <w:rsid w:val="0003493E"/>
    <w:rsid w:val="00034983"/>
    <w:rsid w:val="000349EB"/>
    <w:rsid w:val="00034A40"/>
    <w:rsid w:val="00034A7A"/>
    <w:rsid w:val="00034AAB"/>
    <w:rsid w:val="00034AE5"/>
    <w:rsid w:val="00034AEA"/>
    <w:rsid w:val="00034B77"/>
    <w:rsid w:val="00034C21"/>
    <w:rsid w:val="00034C2B"/>
    <w:rsid w:val="00034C4F"/>
    <w:rsid w:val="00034D02"/>
    <w:rsid w:val="00034DAD"/>
    <w:rsid w:val="00034E45"/>
    <w:rsid w:val="00034E7D"/>
    <w:rsid w:val="00034E7E"/>
    <w:rsid w:val="00034F98"/>
    <w:rsid w:val="00035022"/>
    <w:rsid w:val="00035093"/>
    <w:rsid w:val="000351C4"/>
    <w:rsid w:val="000351F1"/>
    <w:rsid w:val="00035229"/>
    <w:rsid w:val="0003527C"/>
    <w:rsid w:val="000353BD"/>
    <w:rsid w:val="00035405"/>
    <w:rsid w:val="0003570E"/>
    <w:rsid w:val="00035884"/>
    <w:rsid w:val="0003595D"/>
    <w:rsid w:val="00035984"/>
    <w:rsid w:val="000359D5"/>
    <w:rsid w:val="00035A39"/>
    <w:rsid w:val="00035ACC"/>
    <w:rsid w:val="00035AFE"/>
    <w:rsid w:val="00035BBF"/>
    <w:rsid w:val="00035BEA"/>
    <w:rsid w:val="00035C98"/>
    <w:rsid w:val="00035CEC"/>
    <w:rsid w:val="00035DB9"/>
    <w:rsid w:val="00035DF0"/>
    <w:rsid w:val="00035E1F"/>
    <w:rsid w:val="00035E67"/>
    <w:rsid w:val="00035EAB"/>
    <w:rsid w:val="0003605F"/>
    <w:rsid w:val="0003622F"/>
    <w:rsid w:val="00036301"/>
    <w:rsid w:val="00036318"/>
    <w:rsid w:val="00036459"/>
    <w:rsid w:val="000364B3"/>
    <w:rsid w:val="00036563"/>
    <w:rsid w:val="0003669A"/>
    <w:rsid w:val="000366C2"/>
    <w:rsid w:val="0003674C"/>
    <w:rsid w:val="00036794"/>
    <w:rsid w:val="000369FF"/>
    <w:rsid w:val="00036AAD"/>
    <w:rsid w:val="00036CCE"/>
    <w:rsid w:val="00036D30"/>
    <w:rsid w:val="00036D3F"/>
    <w:rsid w:val="00036DB1"/>
    <w:rsid w:val="00036EC4"/>
    <w:rsid w:val="00036EEC"/>
    <w:rsid w:val="00036F05"/>
    <w:rsid w:val="00036F0A"/>
    <w:rsid w:val="000370A2"/>
    <w:rsid w:val="00037147"/>
    <w:rsid w:val="00037456"/>
    <w:rsid w:val="000374FC"/>
    <w:rsid w:val="000375E6"/>
    <w:rsid w:val="0003762E"/>
    <w:rsid w:val="000376E0"/>
    <w:rsid w:val="00037899"/>
    <w:rsid w:val="000379F6"/>
    <w:rsid w:val="00037A1D"/>
    <w:rsid w:val="00037A28"/>
    <w:rsid w:val="00037AF4"/>
    <w:rsid w:val="00037B69"/>
    <w:rsid w:val="00037BF2"/>
    <w:rsid w:val="00037C1B"/>
    <w:rsid w:val="00037ED4"/>
    <w:rsid w:val="00037EF0"/>
    <w:rsid w:val="000400A1"/>
    <w:rsid w:val="000400FE"/>
    <w:rsid w:val="00040171"/>
    <w:rsid w:val="000402A0"/>
    <w:rsid w:val="00040385"/>
    <w:rsid w:val="00040530"/>
    <w:rsid w:val="0004054B"/>
    <w:rsid w:val="00040556"/>
    <w:rsid w:val="0004055A"/>
    <w:rsid w:val="0004067C"/>
    <w:rsid w:val="000407ED"/>
    <w:rsid w:val="00040835"/>
    <w:rsid w:val="000408A9"/>
    <w:rsid w:val="000408D5"/>
    <w:rsid w:val="0004090D"/>
    <w:rsid w:val="000409B6"/>
    <w:rsid w:val="00040A86"/>
    <w:rsid w:val="00040B5A"/>
    <w:rsid w:val="00040BA7"/>
    <w:rsid w:val="00040BF6"/>
    <w:rsid w:val="00040CAC"/>
    <w:rsid w:val="00040DA7"/>
    <w:rsid w:val="00040DAC"/>
    <w:rsid w:val="00040F3B"/>
    <w:rsid w:val="00040FA5"/>
    <w:rsid w:val="0004104C"/>
    <w:rsid w:val="00041073"/>
    <w:rsid w:val="00041192"/>
    <w:rsid w:val="000413A7"/>
    <w:rsid w:val="000414D8"/>
    <w:rsid w:val="0004154A"/>
    <w:rsid w:val="00041572"/>
    <w:rsid w:val="000417B8"/>
    <w:rsid w:val="000417F9"/>
    <w:rsid w:val="0004189B"/>
    <w:rsid w:val="000418A6"/>
    <w:rsid w:val="000418D6"/>
    <w:rsid w:val="00041932"/>
    <w:rsid w:val="00041AB5"/>
    <w:rsid w:val="00041C10"/>
    <w:rsid w:val="00041C40"/>
    <w:rsid w:val="00041C65"/>
    <w:rsid w:val="00041D25"/>
    <w:rsid w:val="00041D89"/>
    <w:rsid w:val="00041D9F"/>
    <w:rsid w:val="00041E85"/>
    <w:rsid w:val="00041F3F"/>
    <w:rsid w:val="0004205E"/>
    <w:rsid w:val="0004243E"/>
    <w:rsid w:val="000424CE"/>
    <w:rsid w:val="0004255A"/>
    <w:rsid w:val="000426E8"/>
    <w:rsid w:val="00042976"/>
    <w:rsid w:val="00042A45"/>
    <w:rsid w:val="00042AF7"/>
    <w:rsid w:val="00042CC9"/>
    <w:rsid w:val="00042CFA"/>
    <w:rsid w:val="00042D25"/>
    <w:rsid w:val="00042DA7"/>
    <w:rsid w:val="00042DAB"/>
    <w:rsid w:val="00042E56"/>
    <w:rsid w:val="00042FE3"/>
    <w:rsid w:val="00043074"/>
    <w:rsid w:val="000430A2"/>
    <w:rsid w:val="000430C3"/>
    <w:rsid w:val="000430C9"/>
    <w:rsid w:val="0004317C"/>
    <w:rsid w:val="0004323B"/>
    <w:rsid w:val="00043294"/>
    <w:rsid w:val="000432B6"/>
    <w:rsid w:val="000432D5"/>
    <w:rsid w:val="00043548"/>
    <w:rsid w:val="000435A3"/>
    <w:rsid w:val="000435DB"/>
    <w:rsid w:val="00043626"/>
    <w:rsid w:val="0004388A"/>
    <w:rsid w:val="00043892"/>
    <w:rsid w:val="000439A6"/>
    <w:rsid w:val="000439BC"/>
    <w:rsid w:val="000439BE"/>
    <w:rsid w:val="00043AE3"/>
    <w:rsid w:val="00043C4C"/>
    <w:rsid w:val="00043C69"/>
    <w:rsid w:val="00043F77"/>
    <w:rsid w:val="00044001"/>
    <w:rsid w:val="000440E6"/>
    <w:rsid w:val="00044346"/>
    <w:rsid w:val="000443D5"/>
    <w:rsid w:val="0004462C"/>
    <w:rsid w:val="00044905"/>
    <w:rsid w:val="000449E4"/>
    <w:rsid w:val="00044BAE"/>
    <w:rsid w:val="00044C3F"/>
    <w:rsid w:val="00044E1A"/>
    <w:rsid w:val="00044E94"/>
    <w:rsid w:val="00045016"/>
    <w:rsid w:val="0004506E"/>
    <w:rsid w:val="000450BA"/>
    <w:rsid w:val="00045136"/>
    <w:rsid w:val="000451B3"/>
    <w:rsid w:val="000452CE"/>
    <w:rsid w:val="0004541D"/>
    <w:rsid w:val="00045497"/>
    <w:rsid w:val="00045504"/>
    <w:rsid w:val="0004565D"/>
    <w:rsid w:val="000456D7"/>
    <w:rsid w:val="000457D8"/>
    <w:rsid w:val="00045853"/>
    <w:rsid w:val="00045873"/>
    <w:rsid w:val="000459AF"/>
    <w:rsid w:val="00045C08"/>
    <w:rsid w:val="00045DB6"/>
    <w:rsid w:val="00045DB7"/>
    <w:rsid w:val="00045E74"/>
    <w:rsid w:val="00045F29"/>
    <w:rsid w:val="00045F8F"/>
    <w:rsid w:val="000461E1"/>
    <w:rsid w:val="000462C7"/>
    <w:rsid w:val="00046312"/>
    <w:rsid w:val="0004645D"/>
    <w:rsid w:val="000464E3"/>
    <w:rsid w:val="00046517"/>
    <w:rsid w:val="0004663F"/>
    <w:rsid w:val="0004669D"/>
    <w:rsid w:val="000466F2"/>
    <w:rsid w:val="00046947"/>
    <w:rsid w:val="000469A3"/>
    <w:rsid w:val="000469D2"/>
    <w:rsid w:val="00046A69"/>
    <w:rsid w:val="00046B59"/>
    <w:rsid w:val="00046B61"/>
    <w:rsid w:val="00046D12"/>
    <w:rsid w:val="00046D64"/>
    <w:rsid w:val="00046E6A"/>
    <w:rsid w:val="00046E7F"/>
    <w:rsid w:val="00046ED8"/>
    <w:rsid w:val="00046FE1"/>
    <w:rsid w:val="00047057"/>
    <w:rsid w:val="000471FD"/>
    <w:rsid w:val="00047430"/>
    <w:rsid w:val="00047621"/>
    <w:rsid w:val="0004771C"/>
    <w:rsid w:val="00047808"/>
    <w:rsid w:val="000478DC"/>
    <w:rsid w:val="000479DF"/>
    <w:rsid w:val="00047A3E"/>
    <w:rsid w:val="00047C35"/>
    <w:rsid w:val="00047D92"/>
    <w:rsid w:val="00047DA1"/>
    <w:rsid w:val="00047DB4"/>
    <w:rsid w:val="00050044"/>
    <w:rsid w:val="000500AD"/>
    <w:rsid w:val="00050164"/>
    <w:rsid w:val="0005016C"/>
    <w:rsid w:val="00050269"/>
    <w:rsid w:val="00050294"/>
    <w:rsid w:val="00050301"/>
    <w:rsid w:val="00050380"/>
    <w:rsid w:val="00050411"/>
    <w:rsid w:val="000505B4"/>
    <w:rsid w:val="000506D7"/>
    <w:rsid w:val="0005077D"/>
    <w:rsid w:val="000509A9"/>
    <w:rsid w:val="000509D1"/>
    <w:rsid w:val="00050A2B"/>
    <w:rsid w:val="00050B0D"/>
    <w:rsid w:val="00050B3F"/>
    <w:rsid w:val="00050C10"/>
    <w:rsid w:val="00050D46"/>
    <w:rsid w:val="00050DB5"/>
    <w:rsid w:val="00050DCB"/>
    <w:rsid w:val="00050DDC"/>
    <w:rsid w:val="00050F87"/>
    <w:rsid w:val="00050F99"/>
    <w:rsid w:val="00050FD0"/>
    <w:rsid w:val="0005100A"/>
    <w:rsid w:val="000511A3"/>
    <w:rsid w:val="000511B5"/>
    <w:rsid w:val="00051349"/>
    <w:rsid w:val="00051395"/>
    <w:rsid w:val="00051473"/>
    <w:rsid w:val="0005159A"/>
    <w:rsid w:val="000517AF"/>
    <w:rsid w:val="00051830"/>
    <w:rsid w:val="00051913"/>
    <w:rsid w:val="00051930"/>
    <w:rsid w:val="000519B2"/>
    <w:rsid w:val="00051AAF"/>
    <w:rsid w:val="00051ABF"/>
    <w:rsid w:val="00051AF6"/>
    <w:rsid w:val="00051B06"/>
    <w:rsid w:val="00051B3D"/>
    <w:rsid w:val="00051B9B"/>
    <w:rsid w:val="00051BE4"/>
    <w:rsid w:val="00051DE5"/>
    <w:rsid w:val="00051DF9"/>
    <w:rsid w:val="00051EED"/>
    <w:rsid w:val="00051F38"/>
    <w:rsid w:val="00052018"/>
    <w:rsid w:val="000520F1"/>
    <w:rsid w:val="00052147"/>
    <w:rsid w:val="00052151"/>
    <w:rsid w:val="000521EB"/>
    <w:rsid w:val="000522D7"/>
    <w:rsid w:val="0005240E"/>
    <w:rsid w:val="00052453"/>
    <w:rsid w:val="0005248E"/>
    <w:rsid w:val="00052730"/>
    <w:rsid w:val="00052801"/>
    <w:rsid w:val="0005285B"/>
    <w:rsid w:val="00052BAA"/>
    <w:rsid w:val="00052D62"/>
    <w:rsid w:val="00052DE4"/>
    <w:rsid w:val="00053001"/>
    <w:rsid w:val="000530AA"/>
    <w:rsid w:val="00053312"/>
    <w:rsid w:val="00053322"/>
    <w:rsid w:val="00053435"/>
    <w:rsid w:val="00053517"/>
    <w:rsid w:val="000535B1"/>
    <w:rsid w:val="000535BA"/>
    <w:rsid w:val="00053681"/>
    <w:rsid w:val="00053758"/>
    <w:rsid w:val="000537D8"/>
    <w:rsid w:val="0005387C"/>
    <w:rsid w:val="00053955"/>
    <w:rsid w:val="00053A45"/>
    <w:rsid w:val="00053ADA"/>
    <w:rsid w:val="00053C04"/>
    <w:rsid w:val="00053C28"/>
    <w:rsid w:val="00053D9E"/>
    <w:rsid w:val="00053DD3"/>
    <w:rsid w:val="00053F20"/>
    <w:rsid w:val="00054008"/>
    <w:rsid w:val="00054048"/>
    <w:rsid w:val="00054221"/>
    <w:rsid w:val="0005427A"/>
    <w:rsid w:val="000542AD"/>
    <w:rsid w:val="000542EF"/>
    <w:rsid w:val="00054325"/>
    <w:rsid w:val="000543A8"/>
    <w:rsid w:val="000543FC"/>
    <w:rsid w:val="0005441C"/>
    <w:rsid w:val="00054497"/>
    <w:rsid w:val="00054511"/>
    <w:rsid w:val="00054737"/>
    <w:rsid w:val="00054763"/>
    <w:rsid w:val="00054882"/>
    <w:rsid w:val="00054AAA"/>
    <w:rsid w:val="00054B47"/>
    <w:rsid w:val="00054C34"/>
    <w:rsid w:val="00054E90"/>
    <w:rsid w:val="00054F87"/>
    <w:rsid w:val="000550B8"/>
    <w:rsid w:val="00055258"/>
    <w:rsid w:val="00055367"/>
    <w:rsid w:val="0005539A"/>
    <w:rsid w:val="00055416"/>
    <w:rsid w:val="00055426"/>
    <w:rsid w:val="00055478"/>
    <w:rsid w:val="00055612"/>
    <w:rsid w:val="0005568A"/>
    <w:rsid w:val="000556C5"/>
    <w:rsid w:val="000556C6"/>
    <w:rsid w:val="00055717"/>
    <w:rsid w:val="000557E3"/>
    <w:rsid w:val="00055889"/>
    <w:rsid w:val="000558AA"/>
    <w:rsid w:val="000558F0"/>
    <w:rsid w:val="00055AD8"/>
    <w:rsid w:val="00055AE3"/>
    <w:rsid w:val="00055B23"/>
    <w:rsid w:val="00055B26"/>
    <w:rsid w:val="00055B2D"/>
    <w:rsid w:val="00055CE5"/>
    <w:rsid w:val="00055DA5"/>
    <w:rsid w:val="00055DD6"/>
    <w:rsid w:val="00055EB1"/>
    <w:rsid w:val="00055F2E"/>
    <w:rsid w:val="000561AE"/>
    <w:rsid w:val="000561BC"/>
    <w:rsid w:val="000562EF"/>
    <w:rsid w:val="000563B3"/>
    <w:rsid w:val="00056449"/>
    <w:rsid w:val="00056458"/>
    <w:rsid w:val="000564C6"/>
    <w:rsid w:val="0005674D"/>
    <w:rsid w:val="000568EB"/>
    <w:rsid w:val="000568FC"/>
    <w:rsid w:val="00056987"/>
    <w:rsid w:val="00056BD4"/>
    <w:rsid w:val="00056C12"/>
    <w:rsid w:val="00056C76"/>
    <w:rsid w:val="00056CF3"/>
    <w:rsid w:val="00056F4F"/>
    <w:rsid w:val="0005705C"/>
    <w:rsid w:val="000570A0"/>
    <w:rsid w:val="000570E1"/>
    <w:rsid w:val="0005711F"/>
    <w:rsid w:val="00057195"/>
    <w:rsid w:val="000571FD"/>
    <w:rsid w:val="00057255"/>
    <w:rsid w:val="0005734F"/>
    <w:rsid w:val="00057463"/>
    <w:rsid w:val="000575E5"/>
    <w:rsid w:val="000576DB"/>
    <w:rsid w:val="00057900"/>
    <w:rsid w:val="00057979"/>
    <w:rsid w:val="00057A1A"/>
    <w:rsid w:val="00057B0E"/>
    <w:rsid w:val="00057C7F"/>
    <w:rsid w:val="00057DBE"/>
    <w:rsid w:val="00057DED"/>
    <w:rsid w:val="00057FA5"/>
    <w:rsid w:val="000600E0"/>
    <w:rsid w:val="0006012C"/>
    <w:rsid w:val="0006069E"/>
    <w:rsid w:val="000606BA"/>
    <w:rsid w:val="0006074A"/>
    <w:rsid w:val="00060801"/>
    <w:rsid w:val="0006085B"/>
    <w:rsid w:val="000609A5"/>
    <w:rsid w:val="00060A89"/>
    <w:rsid w:val="00060AE5"/>
    <w:rsid w:val="00060B26"/>
    <w:rsid w:val="00060BAF"/>
    <w:rsid w:val="00060C3F"/>
    <w:rsid w:val="00060CAA"/>
    <w:rsid w:val="00060D3D"/>
    <w:rsid w:val="00060D4D"/>
    <w:rsid w:val="00060D72"/>
    <w:rsid w:val="00060E84"/>
    <w:rsid w:val="00060EBC"/>
    <w:rsid w:val="00060F10"/>
    <w:rsid w:val="000610CD"/>
    <w:rsid w:val="0006112A"/>
    <w:rsid w:val="000613D1"/>
    <w:rsid w:val="00061419"/>
    <w:rsid w:val="00061500"/>
    <w:rsid w:val="000616D4"/>
    <w:rsid w:val="0006197E"/>
    <w:rsid w:val="00061997"/>
    <w:rsid w:val="000619EF"/>
    <w:rsid w:val="00061B60"/>
    <w:rsid w:val="00061BC5"/>
    <w:rsid w:val="00061BF2"/>
    <w:rsid w:val="00061C77"/>
    <w:rsid w:val="00061CA1"/>
    <w:rsid w:val="00061D2C"/>
    <w:rsid w:val="00061DF8"/>
    <w:rsid w:val="00061E3B"/>
    <w:rsid w:val="00061E5D"/>
    <w:rsid w:val="00061FFA"/>
    <w:rsid w:val="00062109"/>
    <w:rsid w:val="0006225B"/>
    <w:rsid w:val="0006230E"/>
    <w:rsid w:val="000623C9"/>
    <w:rsid w:val="000623D1"/>
    <w:rsid w:val="0006257B"/>
    <w:rsid w:val="00062647"/>
    <w:rsid w:val="000626C4"/>
    <w:rsid w:val="000629DA"/>
    <w:rsid w:val="00062A53"/>
    <w:rsid w:val="00062ABF"/>
    <w:rsid w:val="00062B66"/>
    <w:rsid w:val="00062BC9"/>
    <w:rsid w:val="00062BD7"/>
    <w:rsid w:val="00062C16"/>
    <w:rsid w:val="00062C46"/>
    <w:rsid w:val="00062CB9"/>
    <w:rsid w:val="00062D3F"/>
    <w:rsid w:val="00062DD9"/>
    <w:rsid w:val="00062F4A"/>
    <w:rsid w:val="0006302F"/>
    <w:rsid w:val="0006315B"/>
    <w:rsid w:val="0006321F"/>
    <w:rsid w:val="00063264"/>
    <w:rsid w:val="00063311"/>
    <w:rsid w:val="00063711"/>
    <w:rsid w:val="0006382D"/>
    <w:rsid w:val="000638C2"/>
    <w:rsid w:val="00063A9D"/>
    <w:rsid w:val="00063B8C"/>
    <w:rsid w:val="00063DD3"/>
    <w:rsid w:val="00063E38"/>
    <w:rsid w:val="00063F96"/>
    <w:rsid w:val="00064090"/>
    <w:rsid w:val="000640D6"/>
    <w:rsid w:val="000641C5"/>
    <w:rsid w:val="0006440D"/>
    <w:rsid w:val="000644BE"/>
    <w:rsid w:val="0006458D"/>
    <w:rsid w:val="00064705"/>
    <w:rsid w:val="0006473B"/>
    <w:rsid w:val="0006475C"/>
    <w:rsid w:val="000647A2"/>
    <w:rsid w:val="000647BA"/>
    <w:rsid w:val="000649BA"/>
    <w:rsid w:val="00064A2A"/>
    <w:rsid w:val="00064A6D"/>
    <w:rsid w:val="00064AAB"/>
    <w:rsid w:val="00064B1D"/>
    <w:rsid w:val="00064B54"/>
    <w:rsid w:val="00064C43"/>
    <w:rsid w:val="00064C97"/>
    <w:rsid w:val="00064CB8"/>
    <w:rsid w:val="00064D74"/>
    <w:rsid w:val="00064EC4"/>
    <w:rsid w:val="00064FCA"/>
    <w:rsid w:val="0006500C"/>
    <w:rsid w:val="0006506B"/>
    <w:rsid w:val="000650C0"/>
    <w:rsid w:val="000650C9"/>
    <w:rsid w:val="00065232"/>
    <w:rsid w:val="00065261"/>
    <w:rsid w:val="000654D0"/>
    <w:rsid w:val="0006550A"/>
    <w:rsid w:val="0006552F"/>
    <w:rsid w:val="000657FF"/>
    <w:rsid w:val="00065876"/>
    <w:rsid w:val="000658A8"/>
    <w:rsid w:val="00065A6D"/>
    <w:rsid w:val="00065A7B"/>
    <w:rsid w:val="00065F70"/>
    <w:rsid w:val="00066110"/>
    <w:rsid w:val="000661B7"/>
    <w:rsid w:val="00066221"/>
    <w:rsid w:val="000662A8"/>
    <w:rsid w:val="00066381"/>
    <w:rsid w:val="00066478"/>
    <w:rsid w:val="00066591"/>
    <w:rsid w:val="00066625"/>
    <w:rsid w:val="000666D9"/>
    <w:rsid w:val="000666E6"/>
    <w:rsid w:val="00066823"/>
    <w:rsid w:val="00066830"/>
    <w:rsid w:val="00066855"/>
    <w:rsid w:val="00066899"/>
    <w:rsid w:val="000668DD"/>
    <w:rsid w:val="000669E7"/>
    <w:rsid w:val="00066B33"/>
    <w:rsid w:val="00066B51"/>
    <w:rsid w:val="00066B57"/>
    <w:rsid w:val="00066D2F"/>
    <w:rsid w:val="00066D78"/>
    <w:rsid w:val="00066D8D"/>
    <w:rsid w:val="00066F05"/>
    <w:rsid w:val="00066FBF"/>
    <w:rsid w:val="00067040"/>
    <w:rsid w:val="0006734C"/>
    <w:rsid w:val="000673A9"/>
    <w:rsid w:val="000673BD"/>
    <w:rsid w:val="0006747A"/>
    <w:rsid w:val="0006766B"/>
    <w:rsid w:val="0006772A"/>
    <w:rsid w:val="000678A5"/>
    <w:rsid w:val="00067A3C"/>
    <w:rsid w:val="00067A4D"/>
    <w:rsid w:val="00067C98"/>
    <w:rsid w:val="00067DB5"/>
    <w:rsid w:val="00067E11"/>
    <w:rsid w:val="00067E7C"/>
    <w:rsid w:val="00067EBC"/>
    <w:rsid w:val="00067F11"/>
    <w:rsid w:val="00067F2D"/>
    <w:rsid w:val="00067F77"/>
    <w:rsid w:val="00070019"/>
    <w:rsid w:val="000701B0"/>
    <w:rsid w:val="00070281"/>
    <w:rsid w:val="0007029B"/>
    <w:rsid w:val="000702C8"/>
    <w:rsid w:val="0007044D"/>
    <w:rsid w:val="000704C5"/>
    <w:rsid w:val="00070502"/>
    <w:rsid w:val="00070616"/>
    <w:rsid w:val="00070664"/>
    <w:rsid w:val="000706A2"/>
    <w:rsid w:val="000706BB"/>
    <w:rsid w:val="00070716"/>
    <w:rsid w:val="00070784"/>
    <w:rsid w:val="000707A4"/>
    <w:rsid w:val="000707DA"/>
    <w:rsid w:val="0007086E"/>
    <w:rsid w:val="00070872"/>
    <w:rsid w:val="00070878"/>
    <w:rsid w:val="000708FD"/>
    <w:rsid w:val="00070A2E"/>
    <w:rsid w:val="00070A91"/>
    <w:rsid w:val="00070AA8"/>
    <w:rsid w:val="00070B9D"/>
    <w:rsid w:val="00070BE0"/>
    <w:rsid w:val="00070D0A"/>
    <w:rsid w:val="00070EC4"/>
    <w:rsid w:val="00070EE9"/>
    <w:rsid w:val="00070F32"/>
    <w:rsid w:val="0007103C"/>
    <w:rsid w:val="000711F2"/>
    <w:rsid w:val="00071340"/>
    <w:rsid w:val="000713AA"/>
    <w:rsid w:val="00071597"/>
    <w:rsid w:val="00071598"/>
    <w:rsid w:val="000715D4"/>
    <w:rsid w:val="000715F2"/>
    <w:rsid w:val="000716A7"/>
    <w:rsid w:val="000716AB"/>
    <w:rsid w:val="000717D0"/>
    <w:rsid w:val="00071958"/>
    <w:rsid w:val="0007198F"/>
    <w:rsid w:val="00071A9E"/>
    <w:rsid w:val="00071B92"/>
    <w:rsid w:val="00071D95"/>
    <w:rsid w:val="00071E27"/>
    <w:rsid w:val="00071F2A"/>
    <w:rsid w:val="00071F55"/>
    <w:rsid w:val="00071F83"/>
    <w:rsid w:val="00072095"/>
    <w:rsid w:val="00072424"/>
    <w:rsid w:val="00072868"/>
    <w:rsid w:val="000728A1"/>
    <w:rsid w:val="000728F9"/>
    <w:rsid w:val="00072997"/>
    <w:rsid w:val="000729AE"/>
    <w:rsid w:val="00072A09"/>
    <w:rsid w:val="00072A8B"/>
    <w:rsid w:val="00072C1B"/>
    <w:rsid w:val="00072CC2"/>
    <w:rsid w:val="00072D66"/>
    <w:rsid w:val="00072E16"/>
    <w:rsid w:val="00072E19"/>
    <w:rsid w:val="00072E61"/>
    <w:rsid w:val="00072ECC"/>
    <w:rsid w:val="0007301E"/>
    <w:rsid w:val="00073040"/>
    <w:rsid w:val="0007305D"/>
    <w:rsid w:val="000730BF"/>
    <w:rsid w:val="000730E4"/>
    <w:rsid w:val="0007317C"/>
    <w:rsid w:val="000731A8"/>
    <w:rsid w:val="000731B3"/>
    <w:rsid w:val="000731ED"/>
    <w:rsid w:val="0007330E"/>
    <w:rsid w:val="00073395"/>
    <w:rsid w:val="000733FA"/>
    <w:rsid w:val="00073426"/>
    <w:rsid w:val="000734B2"/>
    <w:rsid w:val="000736C0"/>
    <w:rsid w:val="000736DC"/>
    <w:rsid w:val="000736EE"/>
    <w:rsid w:val="00073700"/>
    <w:rsid w:val="00073726"/>
    <w:rsid w:val="0007374F"/>
    <w:rsid w:val="00073796"/>
    <w:rsid w:val="0007385D"/>
    <w:rsid w:val="00073AA5"/>
    <w:rsid w:val="00073AFB"/>
    <w:rsid w:val="00073B11"/>
    <w:rsid w:val="00073BC6"/>
    <w:rsid w:val="00073C79"/>
    <w:rsid w:val="00073CEA"/>
    <w:rsid w:val="00073DA5"/>
    <w:rsid w:val="00073DD4"/>
    <w:rsid w:val="00073E41"/>
    <w:rsid w:val="00073F6D"/>
    <w:rsid w:val="00074025"/>
    <w:rsid w:val="00074054"/>
    <w:rsid w:val="000740CE"/>
    <w:rsid w:val="0007411B"/>
    <w:rsid w:val="000742D2"/>
    <w:rsid w:val="0007442C"/>
    <w:rsid w:val="00074525"/>
    <w:rsid w:val="000746AB"/>
    <w:rsid w:val="000746F8"/>
    <w:rsid w:val="00074745"/>
    <w:rsid w:val="00074773"/>
    <w:rsid w:val="000747D1"/>
    <w:rsid w:val="000747D4"/>
    <w:rsid w:val="00074824"/>
    <w:rsid w:val="00074903"/>
    <w:rsid w:val="000749B0"/>
    <w:rsid w:val="00074B6A"/>
    <w:rsid w:val="00074B7A"/>
    <w:rsid w:val="00074BFA"/>
    <w:rsid w:val="00074CB5"/>
    <w:rsid w:val="00074E1A"/>
    <w:rsid w:val="00074E7B"/>
    <w:rsid w:val="00075048"/>
    <w:rsid w:val="000750A4"/>
    <w:rsid w:val="00075102"/>
    <w:rsid w:val="0007519C"/>
    <w:rsid w:val="00075292"/>
    <w:rsid w:val="00075301"/>
    <w:rsid w:val="00075321"/>
    <w:rsid w:val="00075331"/>
    <w:rsid w:val="00075388"/>
    <w:rsid w:val="0007544B"/>
    <w:rsid w:val="000755DA"/>
    <w:rsid w:val="0007567D"/>
    <w:rsid w:val="000759CC"/>
    <w:rsid w:val="00075A48"/>
    <w:rsid w:val="00075B7F"/>
    <w:rsid w:val="00075BD1"/>
    <w:rsid w:val="00075C1F"/>
    <w:rsid w:val="00075C2E"/>
    <w:rsid w:val="00075CC1"/>
    <w:rsid w:val="00075D54"/>
    <w:rsid w:val="00075EDD"/>
    <w:rsid w:val="00075F1F"/>
    <w:rsid w:val="00075FC4"/>
    <w:rsid w:val="00076208"/>
    <w:rsid w:val="0007629D"/>
    <w:rsid w:val="00076492"/>
    <w:rsid w:val="000764D5"/>
    <w:rsid w:val="00076597"/>
    <w:rsid w:val="00076635"/>
    <w:rsid w:val="0007670A"/>
    <w:rsid w:val="0007683D"/>
    <w:rsid w:val="000769E6"/>
    <w:rsid w:val="00076B2A"/>
    <w:rsid w:val="00076CD1"/>
    <w:rsid w:val="00076DA7"/>
    <w:rsid w:val="00076DAA"/>
    <w:rsid w:val="00076DDE"/>
    <w:rsid w:val="00076ED0"/>
    <w:rsid w:val="00076FC0"/>
    <w:rsid w:val="00077232"/>
    <w:rsid w:val="0007735D"/>
    <w:rsid w:val="0007750E"/>
    <w:rsid w:val="00077522"/>
    <w:rsid w:val="000776C2"/>
    <w:rsid w:val="000776DC"/>
    <w:rsid w:val="0007778F"/>
    <w:rsid w:val="000777B2"/>
    <w:rsid w:val="0007788C"/>
    <w:rsid w:val="00077985"/>
    <w:rsid w:val="000779D5"/>
    <w:rsid w:val="00077B75"/>
    <w:rsid w:val="00077C68"/>
    <w:rsid w:val="00077C80"/>
    <w:rsid w:val="00077E0F"/>
    <w:rsid w:val="00077E10"/>
    <w:rsid w:val="00077ED8"/>
    <w:rsid w:val="00080036"/>
    <w:rsid w:val="00080064"/>
    <w:rsid w:val="00080257"/>
    <w:rsid w:val="000802FA"/>
    <w:rsid w:val="00080356"/>
    <w:rsid w:val="00080432"/>
    <w:rsid w:val="000804A5"/>
    <w:rsid w:val="00080605"/>
    <w:rsid w:val="00080638"/>
    <w:rsid w:val="00080686"/>
    <w:rsid w:val="000807EF"/>
    <w:rsid w:val="000809EB"/>
    <w:rsid w:val="00080B0D"/>
    <w:rsid w:val="00080B6E"/>
    <w:rsid w:val="00080C38"/>
    <w:rsid w:val="00080C80"/>
    <w:rsid w:val="00080C9A"/>
    <w:rsid w:val="00080D0C"/>
    <w:rsid w:val="00080E13"/>
    <w:rsid w:val="00080F99"/>
    <w:rsid w:val="00080FDA"/>
    <w:rsid w:val="00081015"/>
    <w:rsid w:val="00081091"/>
    <w:rsid w:val="00081135"/>
    <w:rsid w:val="000811C4"/>
    <w:rsid w:val="000812ED"/>
    <w:rsid w:val="000812F0"/>
    <w:rsid w:val="00081555"/>
    <w:rsid w:val="00081589"/>
    <w:rsid w:val="00081653"/>
    <w:rsid w:val="000816A2"/>
    <w:rsid w:val="0008172F"/>
    <w:rsid w:val="00081827"/>
    <w:rsid w:val="000818B0"/>
    <w:rsid w:val="00081912"/>
    <w:rsid w:val="00081954"/>
    <w:rsid w:val="00081989"/>
    <w:rsid w:val="000819C1"/>
    <w:rsid w:val="00081A56"/>
    <w:rsid w:val="00081B5B"/>
    <w:rsid w:val="00081BAE"/>
    <w:rsid w:val="00081D96"/>
    <w:rsid w:val="00081D98"/>
    <w:rsid w:val="00081E48"/>
    <w:rsid w:val="00081E7C"/>
    <w:rsid w:val="00082025"/>
    <w:rsid w:val="00082069"/>
    <w:rsid w:val="000821B4"/>
    <w:rsid w:val="000821E1"/>
    <w:rsid w:val="0008233D"/>
    <w:rsid w:val="00082444"/>
    <w:rsid w:val="0008252B"/>
    <w:rsid w:val="00082536"/>
    <w:rsid w:val="000825FE"/>
    <w:rsid w:val="0008261F"/>
    <w:rsid w:val="00082715"/>
    <w:rsid w:val="0008272A"/>
    <w:rsid w:val="00082780"/>
    <w:rsid w:val="0008290B"/>
    <w:rsid w:val="00082911"/>
    <w:rsid w:val="00082AAE"/>
    <w:rsid w:val="00082ACB"/>
    <w:rsid w:val="00082CE8"/>
    <w:rsid w:val="00082D17"/>
    <w:rsid w:val="00082D5A"/>
    <w:rsid w:val="00082FC6"/>
    <w:rsid w:val="0008311F"/>
    <w:rsid w:val="000831FE"/>
    <w:rsid w:val="000832C1"/>
    <w:rsid w:val="000832DC"/>
    <w:rsid w:val="000833C0"/>
    <w:rsid w:val="0008341A"/>
    <w:rsid w:val="000835A3"/>
    <w:rsid w:val="000835CB"/>
    <w:rsid w:val="0008364A"/>
    <w:rsid w:val="0008383E"/>
    <w:rsid w:val="0008384A"/>
    <w:rsid w:val="0008384C"/>
    <w:rsid w:val="000839A6"/>
    <w:rsid w:val="00083A15"/>
    <w:rsid w:val="00083B3E"/>
    <w:rsid w:val="00083BF4"/>
    <w:rsid w:val="00083D05"/>
    <w:rsid w:val="00083D61"/>
    <w:rsid w:val="00083F8B"/>
    <w:rsid w:val="00083F92"/>
    <w:rsid w:val="00083FF2"/>
    <w:rsid w:val="00084120"/>
    <w:rsid w:val="00084589"/>
    <w:rsid w:val="00084621"/>
    <w:rsid w:val="0008465F"/>
    <w:rsid w:val="0008471F"/>
    <w:rsid w:val="0008479E"/>
    <w:rsid w:val="0008483E"/>
    <w:rsid w:val="00084928"/>
    <w:rsid w:val="00084950"/>
    <w:rsid w:val="00084A08"/>
    <w:rsid w:val="00084AEA"/>
    <w:rsid w:val="00084B49"/>
    <w:rsid w:val="00084BAC"/>
    <w:rsid w:val="00084D08"/>
    <w:rsid w:val="00084D62"/>
    <w:rsid w:val="00084D7A"/>
    <w:rsid w:val="00084D83"/>
    <w:rsid w:val="00084E48"/>
    <w:rsid w:val="00084EF6"/>
    <w:rsid w:val="00084F3E"/>
    <w:rsid w:val="000851DB"/>
    <w:rsid w:val="00085220"/>
    <w:rsid w:val="00085248"/>
    <w:rsid w:val="00085308"/>
    <w:rsid w:val="00085314"/>
    <w:rsid w:val="0008531B"/>
    <w:rsid w:val="00085459"/>
    <w:rsid w:val="0008549E"/>
    <w:rsid w:val="000855C6"/>
    <w:rsid w:val="0008569A"/>
    <w:rsid w:val="000856A4"/>
    <w:rsid w:val="000856C5"/>
    <w:rsid w:val="00085803"/>
    <w:rsid w:val="00085938"/>
    <w:rsid w:val="000859B6"/>
    <w:rsid w:val="00085A9E"/>
    <w:rsid w:val="00085C01"/>
    <w:rsid w:val="00085D9F"/>
    <w:rsid w:val="00085DAC"/>
    <w:rsid w:val="00085F6B"/>
    <w:rsid w:val="0008606A"/>
    <w:rsid w:val="00086096"/>
    <w:rsid w:val="00086109"/>
    <w:rsid w:val="0008612A"/>
    <w:rsid w:val="000861C3"/>
    <w:rsid w:val="00086213"/>
    <w:rsid w:val="00086215"/>
    <w:rsid w:val="00086240"/>
    <w:rsid w:val="0008624F"/>
    <w:rsid w:val="000862AD"/>
    <w:rsid w:val="000862BB"/>
    <w:rsid w:val="00086328"/>
    <w:rsid w:val="0008636B"/>
    <w:rsid w:val="00086482"/>
    <w:rsid w:val="000864D6"/>
    <w:rsid w:val="000865DA"/>
    <w:rsid w:val="000866D2"/>
    <w:rsid w:val="0008675D"/>
    <w:rsid w:val="00086760"/>
    <w:rsid w:val="00086793"/>
    <w:rsid w:val="00086823"/>
    <w:rsid w:val="00086972"/>
    <w:rsid w:val="000869CB"/>
    <w:rsid w:val="00086AFB"/>
    <w:rsid w:val="00086B3B"/>
    <w:rsid w:val="00086B87"/>
    <w:rsid w:val="00086C44"/>
    <w:rsid w:val="00086D1E"/>
    <w:rsid w:val="00086E1F"/>
    <w:rsid w:val="00086EE8"/>
    <w:rsid w:val="00086F04"/>
    <w:rsid w:val="00086F65"/>
    <w:rsid w:val="00086FC6"/>
    <w:rsid w:val="00087033"/>
    <w:rsid w:val="00087213"/>
    <w:rsid w:val="00087288"/>
    <w:rsid w:val="00087340"/>
    <w:rsid w:val="000873D3"/>
    <w:rsid w:val="000873EF"/>
    <w:rsid w:val="00087410"/>
    <w:rsid w:val="0008748E"/>
    <w:rsid w:val="000876F1"/>
    <w:rsid w:val="00087899"/>
    <w:rsid w:val="000878B7"/>
    <w:rsid w:val="00087A0F"/>
    <w:rsid w:val="00087A39"/>
    <w:rsid w:val="00087BF1"/>
    <w:rsid w:val="00087C35"/>
    <w:rsid w:val="00087F21"/>
    <w:rsid w:val="0009000C"/>
    <w:rsid w:val="0009009A"/>
    <w:rsid w:val="000900DB"/>
    <w:rsid w:val="000900E5"/>
    <w:rsid w:val="00090118"/>
    <w:rsid w:val="0009015B"/>
    <w:rsid w:val="0009016D"/>
    <w:rsid w:val="00090218"/>
    <w:rsid w:val="0009027D"/>
    <w:rsid w:val="0009038D"/>
    <w:rsid w:val="00090492"/>
    <w:rsid w:val="000904B9"/>
    <w:rsid w:val="00090578"/>
    <w:rsid w:val="000905A6"/>
    <w:rsid w:val="0009070D"/>
    <w:rsid w:val="00090718"/>
    <w:rsid w:val="0009075F"/>
    <w:rsid w:val="0009079C"/>
    <w:rsid w:val="00090996"/>
    <w:rsid w:val="00090A8E"/>
    <w:rsid w:val="00090BDF"/>
    <w:rsid w:val="00090DA9"/>
    <w:rsid w:val="00090E65"/>
    <w:rsid w:val="00090FB6"/>
    <w:rsid w:val="00090FD9"/>
    <w:rsid w:val="0009121B"/>
    <w:rsid w:val="000912AF"/>
    <w:rsid w:val="00091470"/>
    <w:rsid w:val="00091575"/>
    <w:rsid w:val="000915B6"/>
    <w:rsid w:val="0009183F"/>
    <w:rsid w:val="000919CD"/>
    <w:rsid w:val="00091AA4"/>
    <w:rsid w:val="00091BD7"/>
    <w:rsid w:val="00091C29"/>
    <w:rsid w:val="00091D75"/>
    <w:rsid w:val="00091DA4"/>
    <w:rsid w:val="00091E4C"/>
    <w:rsid w:val="00091EBB"/>
    <w:rsid w:val="00092321"/>
    <w:rsid w:val="0009238A"/>
    <w:rsid w:val="000924CF"/>
    <w:rsid w:val="00092646"/>
    <w:rsid w:val="00092687"/>
    <w:rsid w:val="000926D9"/>
    <w:rsid w:val="000927AD"/>
    <w:rsid w:val="00092868"/>
    <w:rsid w:val="0009295F"/>
    <w:rsid w:val="000929FB"/>
    <w:rsid w:val="00092A3A"/>
    <w:rsid w:val="00092BD6"/>
    <w:rsid w:val="00092D92"/>
    <w:rsid w:val="00092E52"/>
    <w:rsid w:val="00093102"/>
    <w:rsid w:val="00093105"/>
    <w:rsid w:val="000931FB"/>
    <w:rsid w:val="0009326C"/>
    <w:rsid w:val="000933BA"/>
    <w:rsid w:val="000933FD"/>
    <w:rsid w:val="00093585"/>
    <w:rsid w:val="0009360E"/>
    <w:rsid w:val="00093649"/>
    <w:rsid w:val="00093667"/>
    <w:rsid w:val="000936B6"/>
    <w:rsid w:val="000936F1"/>
    <w:rsid w:val="00093718"/>
    <w:rsid w:val="00093909"/>
    <w:rsid w:val="0009393E"/>
    <w:rsid w:val="00093A8D"/>
    <w:rsid w:val="00093C2A"/>
    <w:rsid w:val="00093CD2"/>
    <w:rsid w:val="00093DDF"/>
    <w:rsid w:val="00093E5C"/>
    <w:rsid w:val="00093E60"/>
    <w:rsid w:val="00094057"/>
    <w:rsid w:val="000944BA"/>
    <w:rsid w:val="00094532"/>
    <w:rsid w:val="00094547"/>
    <w:rsid w:val="00094572"/>
    <w:rsid w:val="00094577"/>
    <w:rsid w:val="0009457B"/>
    <w:rsid w:val="000946AD"/>
    <w:rsid w:val="000947E9"/>
    <w:rsid w:val="0009489C"/>
    <w:rsid w:val="00094939"/>
    <w:rsid w:val="000949AD"/>
    <w:rsid w:val="00094A17"/>
    <w:rsid w:val="00094A69"/>
    <w:rsid w:val="00094A79"/>
    <w:rsid w:val="00094ABA"/>
    <w:rsid w:val="00094AF6"/>
    <w:rsid w:val="00094B1B"/>
    <w:rsid w:val="00094C03"/>
    <w:rsid w:val="00094C18"/>
    <w:rsid w:val="00094C9E"/>
    <w:rsid w:val="00094F89"/>
    <w:rsid w:val="00095023"/>
    <w:rsid w:val="000950BD"/>
    <w:rsid w:val="000950DD"/>
    <w:rsid w:val="000950ED"/>
    <w:rsid w:val="00095138"/>
    <w:rsid w:val="0009515A"/>
    <w:rsid w:val="0009516D"/>
    <w:rsid w:val="00095262"/>
    <w:rsid w:val="00095292"/>
    <w:rsid w:val="00095346"/>
    <w:rsid w:val="00095376"/>
    <w:rsid w:val="000953BA"/>
    <w:rsid w:val="00095444"/>
    <w:rsid w:val="00095472"/>
    <w:rsid w:val="0009561E"/>
    <w:rsid w:val="0009567E"/>
    <w:rsid w:val="0009569D"/>
    <w:rsid w:val="000957C7"/>
    <w:rsid w:val="00095B3E"/>
    <w:rsid w:val="00095B4C"/>
    <w:rsid w:val="00095BCD"/>
    <w:rsid w:val="00095D07"/>
    <w:rsid w:val="00095DF8"/>
    <w:rsid w:val="00095E18"/>
    <w:rsid w:val="0009605D"/>
    <w:rsid w:val="0009627D"/>
    <w:rsid w:val="000962C8"/>
    <w:rsid w:val="0009639D"/>
    <w:rsid w:val="00096441"/>
    <w:rsid w:val="00096573"/>
    <w:rsid w:val="00096637"/>
    <w:rsid w:val="000966A1"/>
    <w:rsid w:val="00096C41"/>
    <w:rsid w:val="00096D3A"/>
    <w:rsid w:val="00096D3C"/>
    <w:rsid w:val="00096EE6"/>
    <w:rsid w:val="0009700A"/>
    <w:rsid w:val="0009704B"/>
    <w:rsid w:val="0009718D"/>
    <w:rsid w:val="000971B7"/>
    <w:rsid w:val="0009730E"/>
    <w:rsid w:val="0009742A"/>
    <w:rsid w:val="00097528"/>
    <w:rsid w:val="000977F5"/>
    <w:rsid w:val="0009782F"/>
    <w:rsid w:val="000978B7"/>
    <w:rsid w:val="000978FF"/>
    <w:rsid w:val="000979CE"/>
    <w:rsid w:val="00097A3E"/>
    <w:rsid w:val="00097C05"/>
    <w:rsid w:val="00097C2D"/>
    <w:rsid w:val="00097D8B"/>
    <w:rsid w:val="00097E1A"/>
    <w:rsid w:val="00097E7E"/>
    <w:rsid w:val="000A0036"/>
    <w:rsid w:val="000A0214"/>
    <w:rsid w:val="000A0333"/>
    <w:rsid w:val="000A037C"/>
    <w:rsid w:val="000A03EA"/>
    <w:rsid w:val="000A0435"/>
    <w:rsid w:val="000A04D7"/>
    <w:rsid w:val="000A04FB"/>
    <w:rsid w:val="000A05D9"/>
    <w:rsid w:val="000A0600"/>
    <w:rsid w:val="000A0611"/>
    <w:rsid w:val="000A0628"/>
    <w:rsid w:val="000A067D"/>
    <w:rsid w:val="000A082A"/>
    <w:rsid w:val="000A083B"/>
    <w:rsid w:val="000A0874"/>
    <w:rsid w:val="000A0CF8"/>
    <w:rsid w:val="000A0D01"/>
    <w:rsid w:val="000A0E39"/>
    <w:rsid w:val="000A0E7E"/>
    <w:rsid w:val="000A0E8C"/>
    <w:rsid w:val="000A0F2E"/>
    <w:rsid w:val="000A105B"/>
    <w:rsid w:val="000A118D"/>
    <w:rsid w:val="000A12EA"/>
    <w:rsid w:val="000A1370"/>
    <w:rsid w:val="000A1379"/>
    <w:rsid w:val="000A158D"/>
    <w:rsid w:val="000A15AD"/>
    <w:rsid w:val="000A15E2"/>
    <w:rsid w:val="000A160F"/>
    <w:rsid w:val="000A1690"/>
    <w:rsid w:val="000A16D2"/>
    <w:rsid w:val="000A17A2"/>
    <w:rsid w:val="000A17F9"/>
    <w:rsid w:val="000A1A76"/>
    <w:rsid w:val="000A1A8B"/>
    <w:rsid w:val="000A1B91"/>
    <w:rsid w:val="000A1C88"/>
    <w:rsid w:val="000A1CFE"/>
    <w:rsid w:val="000A1E8B"/>
    <w:rsid w:val="000A1F72"/>
    <w:rsid w:val="000A2030"/>
    <w:rsid w:val="000A2034"/>
    <w:rsid w:val="000A2076"/>
    <w:rsid w:val="000A2081"/>
    <w:rsid w:val="000A20C3"/>
    <w:rsid w:val="000A20D6"/>
    <w:rsid w:val="000A2242"/>
    <w:rsid w:val="000A23D3"/>
    <w:rsid w:val="000A248E"/>
    <w:rsid w:val="000A25FC"/>
    <w:rsid w:val="000A272B"/>
    <w:rsid w:val="000A2761"/>
    <w:rsid w:val="000A27E1"/>
    <w:rsid w:val="000A281D"/>
    <w:rsid w:val="000A298F"/>
    <w:rsid w:val="000A299F"/>
    <w:rsid w:val="000A2EA1"/>
    <w:rsid w:val="000A2EAE"/>
    <w:rsid w:val="000A2EE5"/>
    <w:rsid w:val="000A2F91"/>
    <w:rsid w:val="000A2FBF"/>
    <w:rsid w:val="000A3115"/>
    <w:rsid w:val="000A3327"/>
    <w:rsid w:val="000A3389"/>
    <w:rsid w:val="000A33D5"/>
    <w:rsid w:val="000A3452"/>
    <w:rsid w:val="000A34AB"/>
    <w:rsid w:val="000A34B2"/>
    <w:rsid w:val="000A34BD"/>
    <w:rsid w:val="000A36C3"/>
    <w:rsid w:val="000A36C8"/>
    <w:rsid w:val="000A37C8"/>
    <w:rsid w:val="000A38F0"/>
    <w:rsid w:val="000A390E"/>
    <w:rsid w:val="000A3957"/>
    <w:rsid w:val="000A3A13"/>
    <w:rsid w:val="000A3A68"/>
    <w:rsid w:val="000A3B31"/>
    <w:rsid w:val="000A3B5F"/>
    <w:rsid w:val="000A3C1D"/>
    <w:rsid w:val="000A3CA7"/>
    <w:rsid w:val="000A3DD7"/>
    <w:rsid w:val="000A3F2C"/>
    <w:rsid w:val="000A3F73"/>
    <w:rsid w:val="000A3F7C"/>
    <w:rsid w:val="000A410B"/>
    <w:rsid w:val="000A4716"/>
    <w:rsid w:val="000A4756"/>
    <w:rsid w:val="000A47DC"/>
    <w:rsid w:val="000A4830"/>
    <w:rsid w:val="000A48D7"/>
    <w:rsid w:val="000A48EA"/>
    <w:rsid w:val="000A4A68"/>
    <w:rsid w:val="000A4AC9"/>
    <w:rsid w:val="000A4AE8"/>
    <w:rsid w:val="000A4CC4"/>
    <w:rsid w:val="000A4D59"/>
    <w:rsid w:val="000A4E07"/>
    <w:rsid w:val="000A4EE7"/>
    <w:rsid w:val="000A50F4"/>
    <w:rsid w:val="000A5157"/>
    <w:rsid w:val="000A529C"/>
    <w:rsid w:val="000A52FF"/>
    <w:rsid w:val="000A5348"/>
    <w:rsid w:val="000A5350"/>
    <w:rsid w:val="000A5393"/>
    <w:rsid w:val="000A5443"/>
    <w:rsid w:val="000A54A9"/>
    <w:rsid w:val="000A54FA"/>
    <w:rsid w:val="000A55A9"/>
    <w:rsid w:val="000A56E3"/>
    <w:rsid w:val="000A575D"/>
    <w:rsid w:val="000A578F"/>
    <w:rsid w:val="000A584F"/>
    <w:rsid w:val="000A5A3F"/>
    <w:rsid w:val="000A5C3A"/>
    <w:rsid w:val="000A5D57"/>
    <w:rsid w:val="000A5E59"/>
    <w:rsid w:val="000A5EDC"/>
    <w:rsid w:val="000A6054"/>
    <w:rsid w:val="000A6101"/>
    <w:rsid w:val="000A61AA"/>
    <w:rsid w:val="000A631A"/>
    <w:rsid w:val="000A6400"/>
    <w:rsid w:val="000A6476"/>
    <w:rsid w:val="000A64D0"/>
    <w:rsid w:val="000A64D2"/>
    <w:rsid w:val="000A64D4"/>
    <w:rsid w:val="000A683D"/>
    <w:rsid w:val="000A68E3"/>
    <w:rsid w:val="000A69A1"/>
    <w:rsid w:val="000A6A01"/>
    <w:rsid w:val="000A6A5D"/>
    <w:rsid w:val="000A6BEA"/>
    <w:rsid w:val="000A6E38"/>
    <w:rsid w:val="000A6EDA"/>
    <w:rsid w:val="000A6EFD"/>
    <w:rsid w:val="000A6FFE"/>
    <w:rsid w:val="000A7032"/>
    <w:rsid w:val="000A72D4"/>
    <w:rsid w:val="000A72D9"/>
    <w:rsid w:val="000A7332"/>
    <w:rsid w:val="000A7356"/>
    <w:rsid w:val="000A739C"/>
    <w:rsid w:val="000A73FE"/>
    <w:rsid w:val="000A7458"/>
    <w:rsid w:val="000A74EB"/>
    <w:rsid w:val="000A7501"/>
    <w:rsid w:val="000A754D"/>
    <w:rsid w:val="000A77AD"/>
    <w:rsid w:val="000A7A3D"/>
    <w:rsid w:val="000A7A9F"/>
    <w:rsid w:val="000A7B39"/>
    <w:rsid w:val="000A7B99"/>
    <w:rsid w:val="000A7C2B"/>
    <w:rsid w:val="000A7CE4"/>
    <w:rsid w:val="000A7F94"/>
    <w:rsid w:val="000A7FE5"/>
    <w:rsid w:val="000B0103"/>
    <w:rsid w:val="000B0227"/>
    <w:rsid w:val="000B0279"/>
    <w:rsid w:val="000B034F"/>
    <w:rsid w:val="000B037B"/>
    <w:rsid w:val="000B03DF"/>
    <w:rsid w:val="000B03E5"/>
    <w:rsid w:val="000B0404"/>
    <w:rsid w:val="000B0486"/>
    <w:rsid w:val="000B0762"/>
    <w:rsid w:val="000B078D"/>
    <w:rsid w:val="000B081F"/>
    <w:rsid w:val="000B08EC"/>
    <w:rsid w:val="000B0AD3"/>
    <w:rsid w:val="000B0BDE"/>
    <w:rsid w:val="000B0C5E"/>
    <w:rsid w:val="000B0E49"/>
    <w:rsid w:val="000B0EA6"/>
    <w:rsid w:val="000B0F56"/>
    <w:rsid w:val="000B0FA7"/>
    <w:rsid w:val="000B1046"/>
    <w:rsid w:val="000B1154"/>
    <w:rsid w:val="000B11B6"/>
    <w:rsid w:val="000B1284"/>
    <w:rsid w:val="000B12D5"/>
    <w:rsid w:val="000B133C"/>
    <w:rsid w:val="000B13D4"/>
    <w:rsid w:val="000B13E6"/>
    <w:rsid w:val="000B1722"/>
    <w:rsid w:val="000B1735"/>
    <w:rsid w:val="000B182E"/>
    <w:rsid w:val="000B19E6"/>
    <w:rsid w:val="000B1B00"/>
    <w:rsid w:val="000B1B7D"/>
    <w:rsid w:val="000B1BB8"/>
    <w:rsid w:val="000B1C39"/>
    <w:rsid w:val="000B1D75"/>
    <w:rsid w:val="000B1DAE"/>
    <w:rsid w:val="000B1E1C"/>
    <w:rsid w:val="000B1E4D"/>
    <w:rsid w:val="000B1EBC"/>
    <w:rsid w:val="000B1EC4"/>
    <w:rsid w:val="000B2103"/>
    <w:rsid w:val="000B211B"/>
    <w:rsid w:val="000B21C7"/>
    <w:rsid w:val="000B22DB"/>
    <w:rsid w:val="000B2381"/>
    <w:rsid w:val="000B2383"/>
    <w:rsid w:val="000B2565"/>
    <w:rsid w:val="000B2585"/>
    <w:rsid w:val="000B25F4"/>
    <w:rsid w:val="000B25FF"/>
    <w:rsid w:val="000B2645"/>
    <w:rsid w:val="000B27F0"/>
    <w:rsid w:val="000B286F"/>
    <w:rsid w:val="000B28E5"/>
    <w:rsid w:val="000B290A"/>
    <w:rsid w:val="000B295A"/>
    <w:rsid w:val="000B29C0"/>
    <w:rsid w:val="000B29C3"/>
    <w:rsid w:val="000B2A2D"/>
    <w:rsid w:val="000B2AD1"/>
    <w:rsid w:val="000B2D14"/>
    <w:rsid w:val="000B2E0F"/>
    <w:rsid w:val="000B2F60"/>
    <w:rsid w:val="000B2F67"/>
    <w:rsid w:val="000B2FD2"/>
    <w:rsid w:val="000B303C"/>
    <w:rsid w:val="000B3051"/>
    <w:rsid w:val="000B3164"/>
    <w:rsid w:val="000B31DF"/>
    <w:rsid w:val="000B32A1"/>
    <w:rsid w:val="000B338C"/>
    <w:rsid w:val="000B33D1"/>
    <w:rsid w:val="000B3524"/>
    <w:rsid w:val="000B35A0"/>
    <w:rsid w:val="000B36A9"/>
    <w:rsid w:val="000B37FD"/>
    <w:rsid w:val="000B3993"/>
    <w:rsid w:val="000B3B9A"/>
    <w:rsid w:val="000B3D07"/>
    <w:rsid w:val="000B3D4E"/>
    <w:rsid w:val="000B3DA7"/>
    <w:rsid w:val="000B406B"/>
    <w:rsid w:val="000B40D9"/>
    <w:rsid w:val="000B40F4"/>
    <w:rsid w:val="000B41BE"/>
    <w:rsid w:val="000B41E7"/>
    <w:rsid w:val="000B427F"/>
    <w:rsid w:val="000B44DD"/>
    <w:rsid w:val="000B4553"/>
    <w:rsid w:val="000B458E"/>
    <w:rsid w:val="000B4623"/>
    <w:rsid w:val="000B4696"/>
    <w:rsid w:val="000B489B"/>
    <w:rsid w:val="000B4906"/>
    <w:rsid w:val="000B4934"/>
    <w:rsid w:val="000B4A14"/>
    <w:rsid w:val="000B4A2C"/>
    <w:rsid w:val="000B4B85"/>
    <w:rsid w:val="000B4BA8"/>
    <w:rsid w:val="000B4CF3"/>
    <w:rsid w:val="000B4F41"/>
    <w:rsid w:val="000B4FB7"/>
    <w:rsid w:val="000B4FE8"/>
    <w:rsid w:val="000B507B"/>
    <w:rsid w:val="000B50E7"/>
    <w:rsid w:val="000B5260"/>
    <w:rsid w:val="000B5279"/>
    <w:rsid w:val="000B52DF"/>
    <w:rsid w:val="000B52EA"/>
    <w:rsid w:val="000B53E4"/>
    <w:rsid w:val="000B5436"/>
    <w:rsid w:val="000B545C"/>
    <w:rsid w:val="000B55E6"/>
    <w:rsid w:val="000B5728"/>
    <w:rsid w:val="000B57B3"/>
    <w:rsid w:val="000B57D4"/>
    <w:rsid w:val="000B583C"/>
    <w:rsid w:val="000B5C04"/>
    <w:rsid w:val="000B5F28"/>
    <w:rsid w:val="000B6041"/>
    <w:rsid w:val="000B605A"/>
    <w:rsid w:val="000B60B2"/>
    <w:rsid w:val="000B627C"/>
    <w:rsid w:val="000B62D4"/>
    <w:rsid w:val="000B633E"/>
    <w:rsid w:val="000B6386"/>
    <w:rsid w:val="000B6466"/>
    <w:rsid w:val="000B6496"/>
    <w:rsid w:val="000B64E7"/>
    <w:rsid w:val="000B65BD"/>
    <w:rsid w:val="000B663B"/>
    <w:rsid w:val="000B66FA"/>
    <w:rsid w:val="000B67B8"/>
    <w:rsid w:val="000B6804"/>
    <w:rsid w:val="000B685F"/>
    <w:rsid w:val="000B68FF"/>
    <w:rsid w:val="000B698F"/>
    <w:rsid w:val="000B6B8B"/>
    <w:rsid w:val="000B6BFE"/>
    <w:rsid w:val="000B6C3A"/>
    <w:rsid w:val="000B6CD7"/>
    <w:rsid w:val="000B6EB9"/>
    <w:rsid w:val="000B6EE1"/>
    <w:rsid w:val="000B6F14"/>
    <w:rsid w:val="000B7040"/>
    <w:rsid w:val="000B7208"/>
    <w:rsid w:val="000B72BF"/>
    <w:rsid w:val="000B7331"/>
    <w:rsid w:val="000B7425"/>
    <w:rsid w:val="000B750D"/>
    <w:rsid w:val="000B751B"/>
    <w:rsid w:val="000B7655"/>
    <w:rsid w:val="000B775F"/>
    <w:rsid w:val="000B77B2"/>
    <w:rsid w:val="000B789D"/>
    <w:rsid w:val="000B7A1E"/>
    <w:rsid w:val="000B7B68"/>
    <w:rsid w:val="000B7BC8"/>
    <w:rsid w:val="000B7C43"/>
    <w:rsid w:val="000B7C74"/>
    <w:rsid w:val="000B7CCA"/>
    <w:rsid w:val="000B7D27"/>
    <w:rsid w:val="000B7DE3"/>
    <w:rsid w:val="000B7DFD"/>
    <w:rsid w:val="000B7F4E"/>
    <w:rsid w:val="000B7FC4"/>
    <w:rsid w:val="000C02AC"/>
    <w:rsid w:val="000C03D9"/>
    <w:rsid w:val="000C0538"/>
    <w:rsid w:val="000C0584"/>
    <w:rsid w:val="000C08A9"/>
    <w:rsid w:val="000C08BF"/>
    <w:rsid w:val="000C0945"/>
    <w:rsid w:val="000C096B"/>
    <w:rsid w:val="000C09A9"/>
    <w:rsid w:val="000C0A81"/>
    <w:rsid w:val="000C0AA9"/>
    <w:rsid w:val="000C0AAC"/>
    <w:rsid w:val="000C0B3F"/>
    <w:rsid w:val="000C0D12"/>
    <w:rsid w:val="000C0EC1"/>
    <w:rsid w:val="000C0EFB"/>
    <w:rsid w:val="000C1066"/>
    <w:rsid w:val="000C118D"/>
    <w:rsid w:val="000C1580"/>
    <w:rsid w:val="000C15C9"/>
    <w:rsid w:val="000C16E4"/>
    <w:rsid w:val="000C17A2"/>
    <w:rsid w:val="000C17B3"/>
    <w:rsid w:val="000C187D"/>
    <w:rsid w:val="000C1896"/>
    <w:rsid w:val="000C1944"/>
    <w:rsid w:val="000C1A03"/>
    <w:rsid w:val="000C1A04"/>
    <w:rsid w:val="000C1A3D"/>
    <w:rsid w:val="000C1A6D"/>
    <w:rsid w:val="000C1B25"/>
    <w:rsid w:val="000C1D15"/>
    <w:rsid w:val="000C1D40"/>
    <w:rsid w:val="000C1DC5"/>
    <w:rsid w:val="000C1E35"/>
    <w:rsid w:val="000C1F48"/>
    <w:rsid w:val="000C1FDF"/>
    <w:rsid w:val="000C2227"/>
    <w:rsid w:val="000C2258"/>
    <w:rsid w:val="000C2414"/>
    <w:rsid w:val="000C24F6"/>
    <w:rsid w:val="000C254B"/>
    <w:rsid w:val="000C27BD"/>
    <w:rsid w:val="000C2A3F"/>
    <w:rsid w:val="000C2A5E"/>
    <w:rsid w:val="000C2B6C"/>
    <w:rsid w:val="000C2DE6"/>
    <w:rsid w:val="000C2E06"/>
    <w:rsid w:val="000C2E4A"/>
    <w:rsid w:val="000C2E6C"/>
    <w:rsid w:val="000C2EF2"/>
    <w:rsid w:val="000C2EF3"/>
    <w:rsid w:val="000C30AD"/>
    <w:rsid w:val="000C31AA"/>
    <w:rsid w:val="000C3228"/>
    <w:rsid w:val="000C32A1"/>
    <w:rsid w:val="000C32B7"/>
    <w:rsid w:val="000C32C6"/>
    <w:rsid w:val="000C3404"/>
    <w:rsid w:val="000C34CB"/>
    <w:rsid w:val="000C35D8"/>
    <w:rsid w:val="000C365A"/>
    <w:rsid w:val="000C368A"/>
    <w:rsid w:val="000C372C"/>
    <w:rsid w:val="000C376E"/>
    <w:rsid w:val="000C386A"/>
    <w:rsid w:val="000C38BB"/>
    <w:rsid w:val="000C3932"/>
    <w:rsid w:val="000C398F"/>
    <w:rsid w:val="000C39BA"/>
    <w:rsid w:val="000C3B48"/>
    <w:rsid w:val="000C3CB3"/>
    <w:rsid w:val="000C3D3C"/>
    <w:rsid w:val="000C3D99"/>
    <w:rsid w:val="000C3D9E"/>
    <w:rsid w:val="000C3E07"/>
    <w:rsid w:val="000C3F62"/>
    <w:rsid w:val="000C3FC4"/>
    <w:rsid w:val="000C400F"/>
    <w:rsid w:val="000C4268"/>
    <w:rsid w:val="000C42DD"/>
    <w:rsid w:val="000C43EC"/>
    <w:rsid w:val="000C44D4"/>
    <w:rsid w:val="000C45DA"/>
    <w:rsid w:val="000C4643"/>
    <w:rsid w:val="000C46ED"/>
    <w:rsid w:val="000C46F7"/>
    <w:rsid w:val="000C476F"/>
    <w:rsid w:val="000C4902"/>
    <w:rsid w:val="000C49EC"/>
    <w:rsid w:val="000C4A37"/>
    <w:rsid w:val="000C4B13"/>
    <w:rsid w:val="000C4BD8"/>
    <w:rsid w:val="000C4C22"/>
    <w:rsid w:val="000C4CE6"/>
    <w:rsid w:val="000C4D85"/>
    <w:rsid w:val="000C4E49"/>
    <w:rsid w:val="000C4E59"/>
    <w:rsid w:val="000C4F4F"/>
    <w:rsid w:val="000C4F94"/>
    <w:rsid w:val="000C5132"/>
    <w:rsid w:val="000C524B"/>
    <w:rsid w:val="000C532B"/>
    <w:rsid w:val="000C534A"/>
    <w:rsid w:val="000C5425"/>
    <w:rsid w:val="000C5470"/>
    <w:rsid w:val="000C554D"/>
    <w:rsid w:val="000C5633"/>
    <w:rsid w:val="000C5671"/>
    <w:rsid w:val="000C5774"/>
    <w:rsid w:val="000C577D"/>
    <w:rsid w:val="000C5837"/>
    <w:rsid w:val="000C58D6"/>
    <w:rsid w:val="000C5916"/>
    <w:rsid w:val="000C591A"/>
    <w:rsid w:val="000C5955"/>
    <w:rsid w:val="000C5A3D"/>
    <w:rsid w:val="000C5A95"/>
    <w:rsid w:val="000C5C2C"/>
    <w:rsid w:val="000C5DAA"/>
    <w:rsid w:val="000C5F4D"/>
    <w:rsid w:val="000C5FB2"/>
    <w:rsid w:val="000C607C"/>
    <w:rsid w:val="000C60EC"/>
    <w:rsid w:val="000C611E"/>
    <w:rsid w:val="000C61E9"/>
    <w:rsid w:val="000C636D"/>
    <w:rsid w:val="000C65AE"/>
    <w:rsid w:val="000C695A"/>
    <w:rsid w:val="000C6B30"/>
    <w:rsid w:val="000C6BBD"/>
    <w:rsid w:val="000C6D19"/>
    <w:rsid w:val="000C6E8B"/>
    <w:rsid w:val="000C6EAF"/>
    <w:rsid w:val="000C6EE4"/>
    <w:rsid w:val="000C6FCB"/>
    <w:rsid w:val="000C6FD0"/>
    <w:rsid w:val="000C7142"/>
    <w:rsid w:val="000C714B"/>
    <w:rsid w:val="000C719D"/>
    <w:rsid w:val="000C720F"/>
    <w:rsid w:val="000C7247"/>
    <w:rsid w:val="000C7323"/>
    <w:rsid w:val="000C7518"/>
    <w:rsid w:val="000C752C"/>
    <w:rsid w:val="000C755E"/>
    <w:rsid w:val="000C75E8"/>
    <w:rsid w:val="000C767A"/>
    <w:rsid w:val="000C76F9"/>
    <w:rsid w:val="000C7A81"/>
    <w:rsid w:val="000C7AA7"/>
    <w:rsid w:val="000C7B25"/>
    <w:rsid w:val="000C7B90"/>
    <w:rsid w:val="000C7C5B"/>
    <w:rsid w:val="000C7C89"/>
    <w:rsid w:val="000C7DBB"/>
    <w:rsid w:val="000C7E74"/>
    <w:rsid w:val="000C7EF7"/>
    <w:rsid w:val="000C7FC5"/>
    <w:rsid w:val="000D00EC"/>
    <w:rsid w:val="000D0159"/>
    <w:rsid w:val="000D0166"/>
    <w:rsid w:val="000D017E"/>
    <w:rsid w:val="000D01E0"/>
    <w:rsid w:val="000D020A"/>
    <w:rsid w:val="000D031D"/>
    <w:rsid w:val="000D0370"/>
    <w:rsid w:val="000D03A6"/>
    <w:rsid w:val="000D03EC"/>
    <w:rsid w:val="000D0502"/>
    <w:rsid w:val="000D05A9"/>
    <w:rsid w:val="000D05E7"/>
    <w:rsid w:val="000D06BF"/>
    <w:rsid w:val="000D079A"/>
    <w:rsid w:val="000D0833"/>
    <w:rsid w:val="000D089F"/>
    <w:rsid w:val="000D0928"/>
    <w:rsid w:val="000D0971"/>
    <w:rsid w:val="000D0A4B"/>
    <w:rsid w:val="000D0D15"/>
    <w:rsid w:val="000D0F23"/>
    <w:rsid w:val="000D0FB8"/>
    <w:rsid w:val="000D1030"/>
    <w:rsid w:val="000D1035"/>
    <w:rsid w:val="000D12A8"/>
    <w:rsid w:val="000D12C5"/>
    <w:rsid w:val="000D1359"/>
    <w:rsid w:val="000D15D2"/>
    <w:rsid w:val="000D15D3"/>
    <w:rsid w:val="000D15F9"/>
    <w:rsid w:val="000D167E"/>
    <w:rsid w:val="000D169C"/>
    <w:rsid w:val="000D172F"/>
    <w:rsid w:val="000D173C"/>
    <w:rsid w:val="000D19F2"/>
    <w:rsid w:val="000D1AD7"/>
    <w:rsid w:val="000D1C04"/>
    <w:rsid w:val="000D1C2F"/>
    <w:rsid w:val="000D1CA5"/>
    <w:rsid w:val="000D1D91"/>
    <w:rsid w:val="000D1E19"/>
    <w:rsid w:val="000D1E5B"/>
    <w:rsid w:val="000D1F88"/>
    <w:rsid w:val="000D2009"/>
    <w:rsid w:val="000D2047"/>
    <w:rsid w:val="000D2052"/>
    <w:rsid w:val="000D20A2"/>
    <w:rsid w:val="000D211E"/>
    <w:rsid w:val="000D2247"/>
    <w:rsid w:val="000D2282"/>
    <w:rsid w:val="000D22CD"/>
    <w:rsid w:val="000D249E"/>
    <w:rsid w:val="000D24E0"/>
    <w:rsid w:val="000D25AC"/>
    <w:rsid w:val="000D262E"/>
    <w:rsid w:val="000D2670"/>
    <w:rsid w:val="000D27C6"/>
    <w:rsid w:val="000D2B3B"/>
    <w:rsid w:val="000D2BCC"/>
    <w:rsid w:val="000D2CA1"/>
    <w:rsid w:val="000D2EC9"/>
    <w:rsid w:val="000D2EDA"/>
    <w:rsid w:val="000D30E2"/>
    <w:rsid w:val="000D319F"/>
    <w:rsid w:val="000D3256"/>
    <w:rsid w:val="000D330A"/>
    <w:rsid w:val="000D3330"/>
    <w:rsid w:val="000D34AB"/>
    <w:rsid w:val="000D35DF"/>
    <w:rsid w:val="000D36D3"/>
    <w:rsid w:val="000D3760"/>
    <w:rsid w:val="000D3848"/>
    <w:rsid w:val="000D384A"/>
    <w:rsid w:val="000D38F0"/>
    <w:rsid w:val="000D3906"/>
    <w:rsid w:val="000D3B3A"/>
    <w:rsid w:val="000D3B7E"/>
    <w:rsid w:val="000D3C4E"/>
    <w:rsid w:val="000D3D2E"/>
    <w:rsid w:val="000D3E7B"/>
    <w:rsid w:val="000D3EE1"/>
    <w:rsid w:val="000D3F01"/>
    <w:rsid w:val="000D3F5B"/>
    <w:rsid w:val="000D3F6C"/>
    <w:rsid w:val="000D407D"/>
    <w:rsid w:val="000D4295"/>
    <w:rsid w:val="000D42BF"/>
    <w:rsid w:val="000D42D0"/>
    <w:rsid w:val="000D4306"/>
    <w:rsid w:val="000D4391"/>
    <w:rsid w:val="000D44CB"/>
    <w:rsid w:val="000D44E4"/>
    <w:rsid w:val="000D45B4"/>
    <w:rsid w:val="000D4673"/>
    <w:rsid w:val="000D47F5"/>
    <w:rsid w:val="000D4861"/>
    <w:rsid w:val="000D48D2"/>
    <w:rsid w:val="000D4938"/>
    <w:rsid w:val="000D49B2"/>
    <w:rsid w:val="000D49CB"/>
    <w:rsid w:val="000D4A4E"/>
    <w:rsid w:val="000D4AF7"/>
    <w:rsid w:val="000D4B2F"/>
    <w:rsid w:val="000D4BE4"/>
    <w:rsid w:val="000D4C06"/>
    <w:rsid w:val="000D4C3E"/>
    <w:rsid w:val="000D4C68"/>
    <w:rsid w:val="000D4CC4"/>
    <w:rsid w:val="000D4E18"/>
    <w:rsid w:val="000D4F52"/>
    <w:rsid w:val="000D5054"/>
    <w:rsid w:val="000D50D7"/>
    <w:rsid w:val="000D5202"/>
    <w:rsid w:val="000D5230"/>
    <w:rsid w:val="000D530A"/>
    <w:rsid w:val="000D530C"/>
    <w:rsid w:val="000D556D"/>
    <w:rsid w:val="000D5596"/>
    <w:rsid w:val="000D56F1"/>
    <w:rsid w:val="000D573A"/>
    <w:rsid w:val="000D585F"/>
    <w:rsid w:val="000D593E"/>
    <w:rsid w:val="000D59DA"/>
    <w:rsid w:val="000D5A2C"/>
    <w:rsid w:val="000D5A9C"/>
    <w:rsid w:val="000D5D32"/>
    <w:rsid w:val="000D5E4B"/>
    <w:rsid w:val="000D5F5C"/>
    <w:rsid w:val="000D6024"/>
    <w:rsid w:val="000D6062"/>
    <w:rsid w:val="000D6075"/>
    <w:rsid w:val="000D6078"/>
    <w:rsid w:val="000D609F"/>
    <w:rsid w:val="000D60BF"/>
    <w:rsid w:val="000D60CF"/>
    <w:rsid w:val="000D6142"/>
    <w:rsid w:val="000D61B6"/>
    <w:rsid w:val="000D61D2"/>
    <w:rsid w:val="000D6290"/>
    <w:rsid w:val="000D6294"/>
    <w:rsid w:val="000D6324"/>
    <w:rsid w:val="000D637F"/>
    <w:rsid w:val="000D6548"/>
    <w:rsid w:val="000D66FC"/>
    <w:rsid w:val="000D6716"/>
    <w:rsid w:val="000D672C"/>
    <w:rsid w:val="000D6802"/>
    <w:rsid w:val="000D6836"/>
    <w:rsid w:val="000D68C0"/>
    <w:rsid w:val="000D68EF"/>
    <w:rsid w:val="000D6AE1"/>
    <w:rsid w:val="000D6BA6"/>
    <w:rsid w:val="000D6BD0"/>
    <w:rsid w:val="000D6C19"/>
    <w:rsid w:val="000D6C78"/>
    <w:rsid w:val="000D6CEB"/>
    <w:rsid w:val="000D6CED"/>
    <w:rsid w:val="000D6D57"/>
    <w:rsid w:val="000D6D5D"/>
    <w:rsid w:val="000D6E43"/>
    <w:rsid w:val="000D6F50"/>
    <w:rsid w:val="000D7021"/>
    <w:rsid w:val="000D7437"/>
    <w:rsid w:val="000D7472"/>
    <w:rsid w:val="000D74EE"/>
    <w:rsid w:val="000D7603"/>
    <w:rsid w:val="000D770B"/>
    <w:rsid w:val="000D796B"/>
    <w:rsid w:val="000D79D4"/>
    <w:rsid w:val="000D7A8A"/>
    <w:rsid w:val="000D7BED"/>
    <w:rsid w:val="000D7CD7"/>
    <w:rsid w:val="000D7CEC"/>
    <w:rsid w:val="000D7E13"/>
    <w:rsid w:val="000D7E31"/>
    <w:rsid w:val="000D7EA3"/>
    <w:rsid w:val="000D7EA8"/>
    <w:rsid w:val="000D7EC7"/>
    <w:rsid w:val="000D7ED1"/>
    <w:rsid w:val="000D7F39"/>
    <w:rsid w:val="000D7F3E"/>
    <w:rsid w:val="000D7FE4"/>
    <w:rsid w:val="000E00D3"/>
    <w:rsid w:val="000E012F"/>
    <w:rsid w:val="000E01D5"/>
    <w:rsid w:val="000E01FF"/>
    <w:rsid w:val="000E0307"/>
    <w:rsid w:val="000E0326"/>
    <w:rsid w:val="000E035D"/>
    <w:rsid w:val="000E040D"/>
    <w:rsid w:val="000E0454"/>
    <w:rsid w:val="000E04DB"/>
    <w:rsid w:val="000E0633"/>
    <w:rsid w:val="000E065E"/>
    <w:rsid w:val="000E06E3"/>
    <w:rsid w:val="000E0A47"/>
    <w:rsid w:val="000E0B7F"/>
    <w:rsid w:val="000E0C47"/>
    <w:rsid w:val="000E0D39"/>
    <w:rsid w:val="000E0D80"/>
    <w:rsid w:val="000E0D89"/>
    <w:rsid w:val="000E0D8D"/>
    <w:rsid w:val="000E0E41"/>
    <w:rsid w:val="000E0F2C"/>
    <w:rsid w:val="000E108B"/>
    <w:rsid w:val="000E11C7"/>
    <w:rsid w:val="000E11DA"/>
    <w:rsid w:val="000E120E"/>
    <w:rsid w:val="000E127C"/>
    <w:rsid w:val="000E12F1"/>
    <w:rsid w:val="000E12FA"/>
    <w:rsid w:val="000E131E"/>
    <w:rsid w:val="000E1517"/>
    <w:rsid w:val="000E1531"/>
    <w:rsid w:val="000E1584"/>
    <w:rsid w:val="000E1594"/>
    <w:rsid w:val="000E15B1"/>
    <w:rsid w:val="000E1632"/>
    <w:rsid w:val="000E170E"/>
    <w:rsid w:val="000E1788"/>
    <w:rsid w:val="000E182A"/>
    <w:rsid w:val="000E1838"/>
    <w:rsid w:val="000E1964"/>
    <w:rsid w:val="000E1A36"/>
    <w:rsid w:val="000E1BEA"/>
    <w:rsid w:val="000E1CCE"/>
    <w:rsid w:val="000E1E05"/>
    <w:rsid w:val="000E1EB5"/>
    <w:rsid w:val="000E206C"/>
    <w:rsid w:val="000E20E1"/>
    <w:rsid w:val="000E211A"/>
    <w:rsid w:val="000E2291"/>
    <w:rsid w:val="000E23A2"/>
    <w:rsid w:val="000E24FC"/>
    <w:rsid w:val="000E2514"/>
    <w:rsid w:val="000E25CD"/>
    <w:rsid w:val="000E2676"/>
    <w:rsid w:val="000E2743"/>
    <w:rsid w:val="000E29C2"/>
    <w:rsid w:val="000E29DE"/>
    <w:rsid w:val="000E2B8A"/>
    <w:rsid w:val="000E2C3B"/>
    <w:rsid w:val="000E2C46"/>
    <w:rsid w:val="000E2C4C"/>
    <w:rsid w:val="000E2C66"/>
    <w:rsid w:val="000E2C71"/>
    <w:rsid w:val="000E2CBE"/>
    <w:rsid w:val="000E2EA7"/>
    <w:rsid w:val="000E2EFB"/>
    <w:rsid w:val="000E2F1E"/>
    <w:rsid w:val="000E2F40"/>
    <w:rsid w:val="000E2FBD"/>
    <w:rsid w:val="000E2FDA"/>
    <w:rsid w:val="000E3007"/>
    <w:rsid w:val="000E314A"/>
    <w:rsid w:val="000E3236"/>
    <w:rsid w:val="000E344D"/>
    <w:rsid w:val="000E3535"/>
    <w:rsid w:val="000E37DC"/>
    <w:rsid w:val="000E3822"/>
    <w:rsid w:val="000E389B"/>
    <w:rsid w:val="000E3932"/>
    <w:rsid w:val="000E399F"/>
    <w:rsid w:val="000E3AAB"/>
    <w:rsid w:val="000E3B85"/>
    <w:rsid w:val="000E3D02"/>
    <w:rsid w:val="000E3D0B"/>
    <w:rsid w:val="000E3D5C"/>
    <w:rsid w:val="000E3ECC"/>
    <w:rsid w:val="000E3F2F"/>
    <w:rsid w:val="000E3FB9"/>
    <w:rsid w:val="000E41E2"/>
    <w:rsid w:val="000E41F2"/>
    <w:rsid w:val="000E42B0"/>
    <w:rsid w:val="000E4338"/>
    <w:rsid w:val="000E442F"/>
    <w:rsid w:val="000E4793"/>
    <w:rsid w:val="000E4863"/>
    <w:rsid w:val="000E4924"/>
    <w:rsid w:val="000E4996"/>
    <w:rsid w:val="000E4A69"/>
    <w:rsid w:val="000E4A9C"/>
    <w:rsid w:val="000E4BCC"/>
    <w:rsid w:val="000E4BF0"/>
    <w:rsid w:val="000E4C4B"/>
    <w:rsid w:val="000E4CB7"/>
    <w:rsid w:val="000E4CEC"/>
    <w:rsid w:val="000E4D65"/>
    <w:rsid w:val="000E4D9B"/>
    <w:rsid w:val="000E4E76"/>
    <w:rsid w:val="000E4EB7"/>
    <w:rsid w:val="000E4F30"/>
    <w:rsid w:val="000E4F36"/>
    <w:rsid w:val="000E512B"/>
    <w:rsid w:val="000E51AE"/>
    <w:rsid w:val="000E52D3"/>
    <w:rsid w:val="000E52F8"/>
    <w:rsid w:val="000E5381"/>
    <w:rsid w:val="000E54EE"/>
    <w:rsid w:val="000E5610"/>
    <w:rsid w:val="000E5631"/>
    <w:rsid w:val="000E56A7"/>
    <w:rsid w:val="000E57B8"/>
    <w:rsid w:val="000E58CD"/>
    <w:rsid w:val="000E59D2"/>
    <w:rsid w:val="000E5A51"/>
    <w:rsid w:val="000E5A6A"/>
    <w:rsid w:val="000E5A9E"/>
    <w:rsid w:val="000E5CD1"/>
    <w:rsid w:val="000E5D69"/>
    <w:rsid w:val="000E5E03"/>
    <w:rsid w:val="000E6021"/>
    <w:rsid w:val="000E60F5"/>
    <w:rsid w:val="000E61CA"/>
    <w:rsid w:val="000E61CD"/>
    <w:rsid w:val="000E63E0"/>
    <w:rsid w:val="000E641A"/>
    <w:rsid w:val="000E6527"/>
    <w:rsid w:val="000E6570"/>
    <w:rsid w:val="000E6767"/>
    <w:rsid w:val="000E6971"/>
    <w:rsid w:val="000E6AE5"/>
    <w:rsid w:val="000E6C23"/>
    <w:rsid w:val="000E6C9B"/>
    <w:rsid w:val="000E6E8F"/>
    <w:rsid w:val="000E6F9B"/>
    <w:rsid w:val="000E7001"/>
    <w:rsid w:val="000E70DF"/>
    <w:rsid w:val="000E713A"/>
    <w:rsid w:val="000E713E"/>
    <w:rsid w:val="000E720A"/>
    <w:rsid w:val="000E7304"/>
    <w:rsid w:val="000E73BC"/>
    <w:rsid w:val="000E7535"/>
    <w:rsid w:val="000E7555"/>
    <w:rsid w:val="000E75D5"/>
    <w:rsid w:val="000E7666"/>
    <w:rsid w:val="000E76F0"/>
    <w:rsid w:val="000E770E"/>
    <w:rsid w:val="000E771E"/>
    <w:rsid w:val="000E7797"/>
    <w:rsid w:val="000E77C3"/>
    <w:rsid w:val="000E78A0"/>
    <w:rsid w:val="000E79F5"/>
    <w:rsid w:val="000E7AB6"/>
    <w:rsid w:val="000E7B55"/>
    <w:rsid w:val="000E7B88"/>
    <w:rsid w:val="000E7C54"/>
    <w:rsid w:val="000E7CB4"/>
    <w:rsid w:val="000E7E4A"/>
    <w:rsid w:val="000F0073"/>
    <w:rsid w:val="000F0107"/>
    <w:rsid w:val="000F033E"/>
    <w:rsid w:val="000F05BD"/>
    <w:rsid w:val="000F067E"/>
    <w:rsid w:val="000F07E0"/>
    <w:rsid w:val="000F08B1"/>
    <w:rsid w:val="000F09D2"/>
    <w:rsid w:val="000F0B7D"/>
    <w:rsid w:val="000F0E0F"/>
    <w:rsid w:val="000F0EFB"/>
    <w:rsid w:val="000F0EFD"/>
    <w:rsid w:val="000F0FA7"/>
    <w:rsid w:val="000F101F"/>
    <w:rsid w:val="000F10CB"/>
    <w:rsid w:val="000F1182"/>
    <w:rsid w:val="000F12C3"/>
    <w:rsid w:val="000F1479"/>
    <w:rsid w:val="000F14C1"/>
    <w:rsid w:val="000F1679"/>
    <w:rsid w:val="000F1698"/>
    <w:rsid w:val="000F1718"/>
    <w:rsid w:val="000F17A5"/>
    <w:rsid w:val="000F1863"/>
    <w:rsid w:val="000F19AD"/>
    <w:rsid w:val="000F19FB"/>
    <w:rsid w:val="000F1C1D"/>
    <w:rsid w:val="000F1CBA"/>
    <w:rsid w:val="000F1CBB"/>
    <w:rsid w:val="000F1D30"/>
    <w:rsid w:val="000F1D9E"/>
    <w:rsid w:val="000F1DBB"/>
    <w:rsid w:val="000F1DD2"/>
    <w:rsid w:val="000F1F09"/>
    <w:rsid w:val="000F1F23"/>
    <w:rsid w:val="000F202F"/>
    <w:rsid w:val="000F20E7"/>
    <w:rsid w:val="000F2134"/>
    <w:rsid w:val="000F23AF"/>
    <w:rsid w:val="000F260B"/>
    <w:rsid w:val="000F2618"/>
    <w:rsid w:val="000F2620"/>
    <w:rsid w:val="000F26B4"/>
    <w:rsid w:val="000F276E"/>
    <w:rsid w:val="000F288F"/>
    <w:rsid w:val="000F2A5C"/>
    <w:rsid w:val="000F2AE3"/>
    <w:rsid w:val="000F2B58"/>
    <w:rsid w:val="000F2C59"/>
    <w:rsid w:val="000F2D2E"/>
    <w:rsid w:val="000F2DF4"/>
    <w:rsid w:val="000F2E3E"/>
    <w:rsid w:val="000F2E76"/>
    <w:rsid w:val="000F2E85"/>
    <w:rsid w:val="000F2EAC"/>
    <w:rsid w:val="000F2EFB"/>
    <w:rsid w:val="000F2F0D"/>
    <w:rsid w:val="000F2F38"/>
    <w:rsid w:val="000F2F51"/>
    <w:rsid w:val="000F2F7B"/>
    <w:rsid w:val="000F3031"/>
    <w:rsid w:val="000F303D"/>
    <w:rsid w:val="000F335B"/>
    <w:rsid w:val="000F3414"/>
    <w:rsid w:val="000F3586"/>
    <w:rsid w:val="000F3773"/>
    <w:rsid w:val="000F37C1"/>
    <w:rsid w:val="000F37DE"/>
    <w:rsid w:val="000F394A"/>
    <w:rsid w:val="000F394D"/>
    <w:rsid w:val="000F39DA"/>
    <w:rsid w:val="000F3B2B"/>
    <w:rsid w:val="000F3B3B"/>
    <w:rsid w:val="000F3B3F"/>
    <w:rsid w:val="000F3C39"/>
    <w:rsid w:val="000F3C74"/>
    <w:rsid w:val="000F4240"/>
    <w:rsid w:val="000F4273"/>
    <w:rsid w:val="000F42B2"/>
    <w:rsid w:val="000F439D"/>
    <w:rsid w:val="000F456B"/>
    <w:rsid w:val="000F459C"/>
    <w:rsid w:val="000F45A0"/>
    <w:rsid w:val="000F4658"/>
    <w:rsid w:val="000F47DF"/>
    <w:rsid w:val="000F4855"/>
    <w:rsid w:val="000F4963"/>
    <w:rsid w:val="000F49DC"/>
    <w:rsid w:val="000F4AA3"/>
    <w:rsid w:val="000F4B42"/>
    <w:rsid w:val="000F4BCE"/>
    <w:rsid w:val="000F4BFC"/>
    <w:rsid w:val="000F4C2E"/>
    <w:rsid w:val="000F4CA4"/>
    <w:rsid w:val="000F4FFD"/>
    <w:rsid w:val="000F5089"/>
    <w:rsid w:val="000F5241"/>
    <w:rsid w:val="000F52C4"/>
    <w:rsid w:val="000F52CB"/>
    <w:rsid w:val="000F531D"/>
    <w:rsid w:val="000F54E0"/>
    <w:rsid w:val="000F5554"/>
    <w:rsid w:val="000F58E3"/>
    <w:rsid w:val="000F595F"/>
    <w:rsid w:val="000F5A56"/>
    <w:rsid w:val="000F5B08"/>
    <w:rsid w:val="000F5C55"/>
    <w:rsid w:val="000F5CCE"/>
    <w:rsid w:val="000F5DE3"/>
    <w:rsid w:val="000F5E2B"/>
    <w:rsid w:val="000F5F0E"/>
    <w:rsid w:val="000F5F4B"/>
    <w:rsid w:val="000F6009"/>
    <w:rsid w:val="000F600B"/>
    <w:rsid w:val="000F6046"/>
    <w:rsid w:val="000F60D5"/>
    <w:rsid w:val="000F61D4"/>
    <w:rsid w:val="000F6246"/>
    <w:rsid w:val="000F6350"/>
    <w:rsid w:val="000F63C4"/>
    <w:rsid w:val="000F6521"/>
    <w:rsid w:val="000F653F"/>
    <w:rsid w:val="000F655B"/>
    <w:rsid w:val="000F6661"/>
    <w:rsid w:val="000F672D"/>
    <w:rsid w:val="000F6766"/>
    <w:rsid w:val="000F67A0"/>
    <w:rsid w:val="000F6829"/>
    <w:rsid w:val="000F693D"/>
    <w:rsid w:val="000F6B25"/>
    <w:rsid w:val="000F6B4A"/>
    <w:rsid w:val="000F6BFB"/>
    <w:rsid w:val="000F6D0E"/>
    <w:rsid w:val="000F6D5D"/>
    <w:rsid w:val="000F6F2F"/>
    <w:rsid w:val="000F7112"/>
    <w:rsid w:val="000F711D"/>
    <w:rsid w:val="000F71EA"/>
    <w:rsid w:val="000F72DD"/>
    <w:rsid w:val="000F7458"/>
    <w:rsid w:val="000F746B"/>
    <w:rsid w:val="000F7503"/>
    <w:rsid w:val="000F7539"/>
    <w:rsid w:val="000F7559"/>
    <w:rsid w:val="000F7564"/>
    <w:rsid w:val="000F75C4"/>
    <w:rsid w:val="000F761B"/>
    <w:rsid w:val="000F766C"/>
    <w:rsid w:val="000F7704"/>
    <w:rsid w:val="000F778C"/>
    <w:rsid w:val="000F7829"/>
    <w:rsid w:val="000F7887"/>
    <w:rsid w:val="000F78E1"/>
    <w:rsid w:val="000F7A01"/>
    <w:rsid w:val="000F7ABE"/>
    <w:rsid w:val="000F7AC2"/>
    <w:rsid w:val="000F7B83"/>
    <w:rsid w:val="000F7BF9"/>
    <w:rsid w:val="000F7C90"/>
    <w:rsid w:val="000F7C92"/>
    <w:rsid w:val="000F7D18"/>
    <w:rsid w:val="000F7D6A"/>
    <w:rsid w:val="000F7DE7"/>
    <w:rsid w:val="000F7E84"/>
    <w:rsid w:val="000F7F3D"/>
    <w:rsid w:val="000F7F51"/>
    <w:rsid w:val="00100064"/>
    <w:rsid w:val="001000EC"/>
    <w:rsid w:val="00100181"/>
    <w:rsid w:val="001001DE"/>
    <w:rsid w:val="00100264"/>
    <w:rsid w:val="00100294"/>
    <w:rsid w:val="001002CC"/>
    <w:rsid w:val="0010043B"/>
    <w:rsid w:val="0010045A"/>
    <w:rsid w:val="001004C7"/>
    <w:rsid w:val="00100503"/>
    <w:rsid w:val="00100523"/>
    <w:rsid w:val="00100551"/>
    <w:rsid w:val="00100587"/>
    <w:rsid w:val="00100710"/>
    <w:rsid w:val="001008B5"/>
    <w:rsid w:val="00100917"/>
    <w:rsid w:val="0010095B"/>
    <w:rsid w:val="001009AC"/>
    <w:rsid w:val="00100AA4"/>
    <w:rsid w:val="00100C90"/>
    <w:rsid w:val="00100CC1"/>
    <w:rsid w:val="00100CD2"/>
    <w:rsid w:val="00100D1B"/>
    <w:rsid w:val="00101081"/>
    <w:rsid w:val="00101105"/>
    <w:rsid w:val="001011C6"/>
    <w:rsid w:val="0010122E"/>
    <w:rsid w:val="00101295"/>
    <w:rsid w:val="0010129E"/>
    <w:rsid w:val="00101353"/>
    <w:rsid w:val="0010135B"/>
    <w:rsid w:val="0010136A"/>
    <w:rsid w:val="001013A5"/>
    <w:rsid w:val="001013CF"/>
    <w:rsid w:val="00101401"/>
    <w:rsid w:val="001014A8"/>
    <w:rsid w:val="001015EF"/>
    <w:rsid w:val="00101671"/>
    <w:rsid w:val="00101735"/>
    <w:rsid w:val="00101923"/>
    <w:rsid w:val="00101B8C"/>
    <w:rsid w:val="00101C28"/>
    <w:rsid w:val="00101C4D"/>
    <w:rsid w:val="00101C8A"/>
    <w:rsid w:val="00101CF4"/>
    <w:rsid w:val="00101D00"/>
    <w:rsid w:val="00101D16"/>
    <w:rsid w:val="00101E2F"/>
    <w:rsid w:val="00101F0D"/>
    <w:rsid w:val="00101F24"/>
    <w:rsid w:val="001020C8"/>
    <w:rsid w:val="001022BF"/>
    <w:rsid w:val="001023AB"/>
    <w:rsid w:val="001023B5"/>
    <w:rsid w:val="00102482"/>
    <w:rsid w:val="001024A9"/>
    <w:rsid w:val="00102578"/>
    <w:rsid w:val="00102687"/>
    <w:rsid w:val="0010268D"/>
    <w:rsid w:val="001026F2"/>
    <w:rsid w:val="001027C6"/>
    <w:rsid w:val="00102814"/>
    <w:rsid w:val="00102A69"/>
    <w:rsid w:val="00102CAD"/>
    <w:rsid w:val="00102E7B"/>
    <w:rsid w:val="00102E89"/>
    <w:rsid w:val="00102F20"/>
    <w:rsid w:val="00103090"/>
    <w:rsid w:val="001032C8"/>
    <w:rsid w:val="001032F9"/>
    <w:rsid w:val="00103330"/>
    <w:rsid w:val="00103668"/>
    <w:rsid w:val="0010369F"/>
    <w:rsid w:val="001036C6"/>
    <w:rsid w:val="001036CC"/>
    <w:rsid w:val="00103723"/>
    <w:rsid w:val="00103815"/>
    <w:rsid w:val="001038C2"/>
    <w:rsid w:val="00103980"/>
    <w:rsid w:val="001039A5"/>
    <w:rsid w:val="00103A19"/>
    <w:rsid w:val="00103C76"/>
    <w:rsid w:val="00103E21"/>
    <w:rsid w:val="00103EB5"/>
    <w:rsid w:val="00103EE6"/>
    <w:rsid w:val="00103F18"/>
    <w:rsid w:val="00103F35"/>
    <w:rsid w:val="00103F82"/>
    <w:rsid w:val="00103F8F"/>
    <w:rsid w:val="00103FF9"/>
    <w:rsid w:val="0010402B"/>
    <w:rsid w:val="0010411F"/>
    <w:rsid w:val="001043AA"/>
    <w:rsid w:val="001045E0"/>
    <w:rsid w:val="00104872"/>
    <w:rsid w:val="0010487A"/>
    <w:rsid w:val="001048E6"/>
    <w:rsid w:val="00104A8B"/>
    <w:rsid w:val="00104B5C"/>
    <w:rsid w:val="00104B6F"/>
    <w:rsid w:val="00104C39"/>
    <w:rsid w:val="00104C51"/>
    <w:rsid w:val="00104D39"/>
    <w:rsid w:val="00104DAD"/>
    <w:rsid w:val="00104DCA"/>
    <w:rsid w:val="00104E1D"/>
    <w:rsid w:val="00104E6E"/>
    <w:rsid w:val="00105025"/>
    <w:rsid w:val="001052B4"/>
    <w:rsid w:val="00105338"/>
    <w:rsid w:val="001053AE"/>
    <w:rsid w:val="001054B9"/>
    <w:rsid w:val="0010551A"/>
    <w:rsid w:val="00105575"/>
    <w:rsid w:val="00105655"/>
    <w:rsid w:val="001057AF"/>
    <w:rsid w:val="0010591F"/>
    <w:rsid w:val="001059DE"/>
    <w:rsid w:val="00105A20"/>
    <w:rsid w:val="00105B3A"/>
    <w:rsid w:val="00105C00"/>
    <w:rsid w:val="00105C14"/>
    <w:rsid w:val="00105D4C"/>
    <w:rsid w:val="00105E2E"/>
    <w:rsid w:val="00105E83"/>
    <w:rsid w:val="0010604C"/>
    <w:rsid w:val="00106074"/>
    <w:rsid w:val="001060FB"/>
    <w:rsid w:val="00106152"/>
    <w:rsid w:val="001064B3"/>
    <w:rsid w:val="00106543"/>
    <w:rsid w:val="00106549"/>
    <w:rsid w:val="00106662"/>
    <w:rsid w:val="001066BF"/>
    <w:rsid w:val="00106788"/>
    <w:rsid w:val="001068E8"/>
    <w:rsid w:val="00106946"/>
    <w:rsid w:val="00106B3B"/>
    <w:rsid w:val="00106B9D"/>
    <w:rsid w:val="00106BEC"/>
    <w:rsid w:val="00106C07"/>
    <w:rsid w:val="00106D36"/>
    <w:rsid w:val="00106D52"/>
    <w:rsid w:val="00106D8C"/>
    <w:rsid w:val="00106FA7"/>
    <w:rsid w:val="00106FFC"/>
    <w:rsid w:val="0010709B"/>
    <w:rsid w:val="001071ED"/>
    <w:rsid w:val="00107273"/>
    <w:rsid w:val="00107324"/>
    <w:rsid w:val="001075D2"/>
    <w:rsid w:val="00107612"/>
    <w:rsid w:val="0010767D"/>
    <w:rsid w:val="0010775D"/>
    <w:rsid w:val="001079D4"/>
    <w:rsid w:val="00107A06"/>
    <w:rsid w:val="00107A3B"/>
    <w:rsid w:val="00107A9B"/>
    <w:rsid w:val="00107ABD"/>
    <w:rsid w:val="00107B40"/>
    <w:rsid w:val="00107BA5"/>
    <w:rsid w:val="00107D22"/>
    <w:rsid w:val="00107D29"/>
    <w:rsid w:val="00107E53"/>
    <w:rsid w:val="00107EB4"/>
    <w:rsid w:val="00107EC4"/>
    <w:rsid w:val="00107F31"/>
    <w:rsid w:val="00110018"/>
    <w:rsid w:val="00110165"/>
    <w:rsid w:val="0011017D"/>
    <w:rsid w:val="00110214"/>
    <w:rsid w:val="001102B5"/>
    <w:rsid w:val="001103CD"/>
    <w:rsid w:val="00110435"/>
    <w:rsid w:val="00110453"/>
    <w:rsid w:val="001105A2"/>
    <w:rsid w:val="001106CF"/>
    <w:rsid w:val="001107C9"/>
    <w:rsid w:val="001108AC"/>
    <w:rsid w:val="001108CB"/>
    <w:rsid w:val="0011092D"/>
    <w:rsid w:val="0011097B"/>
    <w:rsid w:val="0011099E"/>
    <w:rsid w:val="001109C6"/>
    <w:rsid w:val="00110AF7"/>
    <w:rsid w:val="00110B12"/>
    <w:rsid w:val="00110B8A"/>
    <w:rsid w:val="00110C0A"/>
    <w:rsid w:val="00110C8A"/>
    <w:rsid w:val="00110DC2"/>
    <w:rsid w:val="00110F23"/>
    <w:rsid w:val="00110F7B"/>
    <w:rsid w:val="0011101A"/>
    <w:rsid w:val="0011101B"/>
    <w:rsid w:val="00111099"/>
    <w:rsid w:val="001110AB"/>
    <w:rsid w:val="00111235"/>
    <w:rsid w:val="001113B7"/>
    <w:rsid w:val="00111461"/>
    <w:rsid w:val="00111474"/>
    <w:rsid w:val="001114A2"/>
    <w:rsid w:val="001114CB"/>
    <w:rsid w:val="0011153D"/>
    <w:rsid w:val="00111600"/>
    <w:rsid w:val="00111834"/>
    <w:rsid w:val="001118D0"/>
    <w:rsid w:val="00111906"/>
    <w:rsid w:val="001119F8"/>
    <w:rsid w:val="00111A76"/>
    <w:rsid w:val="00111AC4"/>
    <w:rsid w:val="00111C99"/>
    <w:rsid w:val="00111CE4"/>
    <w:rsid w:val="00111E6C"/>
    <w:rsid w:val="00111EC1"/>
    <w:rsid w:val="00111ED2"/>
    <w:rsid w:val="00111F5A"/>
    <w:rsid w:val="001122FA"/>
    <w:rsid w:val="00112301"/>
    <w:rsid w:val="001123BE"/>
    <w:rsid w:val="001123F6"/>
    <w:rsid w:val="001124F0"/>
    <w:rsid w:val="0011265C"/>
    <w:rsid w:val="0011279D"/>
    <w:rsid w:val="0011286C"/>
    <w:rsid w:val="0011292F"/>
    <w:rsid w:val="0011294A"/>
    <w:rsid w:val="00112AB6"/>
    <w:rsid w:val="00112B60"/>
    <w:rsid w:val="00112C48"/>
    <w:rsid w:val="00112D37"/>
    <w:rsid w:val="00112DEC"/>
    <w:rsid w:val="00112E78"/>
    <w:rsid w:val="00112EE7"/>
    <w:rsid w:val="00113132"/>
    <w:rsid w:val="00113139"/>
    <w:rsid w:val="00113227"/>
    <w:rsid w:val="00113231"/>
    <w:rsid w:val="00113269"/>
    <w:rsid w:val="00113448"/>
    <w:rsid w:val="001135F3"/>
    <w:rsid w:val="0011375E"/>
    <w:rsid w:val="00113A2A"/>
    <w:rsid w:val="00113A3C"/>
    <w:rsid w:val="00113CC8"/>
    <w:rsid w:val="00113D75"/>
    <w:rsid w:val="00113DDB"/>
    <w:rsid w:val="00113DFF"/>
    <w:rsid w:val="00113E67"/>
    <w:rsid w:val="00113EDA"/>
    <w:rsid w:val="00113F0F"/>
    <w:rsid w:val="00113FC9"/>
    <w:rsid w:val="00114014"/>
    <w:rsid w:val="00114044"/>
    <w:rsid w:val="001140F6"/>
    <w:rsid w:val="001141D2"/>
    <w:rsid w:val="001141DA"/>
    <w:rsid w:val="0011425B"/>
    <w:rsid w:val="0011443A"/>
    <w:rsid w:val="00114548"/>
    <w:rsid w:val="00114575"/>
    <w:rsid w:val="00114898"/>
    <w:rsid w:val="0011489C"/>
    <w:rsid w:val="0011491F"/>
    <w:rsid w:val="00114B40"/>
    <w:rsid w:val="00114B7F"/>
    <w:rsid w:val="00114BD0"/>
    <w:rsid w:val="00114BE7"/>
    <w:rsid w:val="00114DA9"/>
    <w:rsid w:val="00115009"/>
    <w:rsid w:val="0011508B"/>
    <w:rsid w:val="001151B3"/>
    <w:rsid w:val="0011529B"/>
    <w:rsid w:val="00115314"/>
    <w:rsid w:val="001153CD"/>
    <w:rsid w:val="00115507"/>
    <w:rsid w:val="001155E2"/>
    <w:rsid w:val="0011560D"/>
    <w:rsid w:val="0011566F"/>
    <w:rsid w:val="001156AC"/>
    <w:rsid w:val="001157A2"/>
    <w:rsid w:val="001159F9"/>
    <w:rsid w:val="00115C6C"/>
    <w:rsid w:val="00115D8A"/>
    <w:rsid w:val="00115F12"/>
    <w:rsid w:val="00116196"/>
    <w:rsid w:val="001162FD"/>
    <w:rsid w:val="001163E6"/>
    <w:rsid w:val="00116402"/>
    <w:rsid w:val="0011658D"/>
    <w:rsid w:val="0011665B"/>
    <w:rsid w:val="00116768"/>
    <w:rsid w:val="001168C3"/>
    <w:rsid w:val="0011695C"/>
    <w:rsid w:val="001169F7"/>
    <w:rsid w:val="00116A4B"/>
    <w:rsid w:val="00116BB9"/>
    <w:rsid w:val="00116BC3"/>
    <w:rsid w:val="00116BC6"/>
    <w:rsid w:val="00116BEC"/>
    <w:rsid w:val="00116C2B"/>
    <w:rsid w:val="00116D04"/>
    <w:rsid w:val="00116E32"/>
    <w:rsid w:val="00116E9B"/>
    <w:rsid w:val="00116ECD"/>
    <w:rsid w:val="00116FD2"/>
    <w:rsid w:val="001170B1"/>
    <w:rsid w:val="00117310"/>
    <w:rsid w:val="00117387"/>
    <w:rsid w:val="0011739A"/>
    <w:rsid w:val="0011744A"/>
    <w:rsid w:val="001174F2"/>
    <w:rsid w:val="00117518"/>
    <w:rsid w:val="001176E3"/>
    <w:rsid w:val="001178DE"/>
    <w:rsid w:val="00117913"/>
    <w:rsid w:val="00117971"/>
    <w:rsid w:val="00117A45"/>
    <w:rsid w:val="00117AA1"/>
    <w:rsid w:val="00117AFF"/>
    <w:rsid w:val="00117B27"/>
    <w:rsid w:val="00117C7D"/>
    <w:rsid w:val="00117E68"/>
    <w:rsid w:val="00117FEA"/>
    <w:rsid w:val="00120008"/>
    <w:rsid w:val="00120019"/>
    <w:rsid w:val="00120210"/>
    <w:rsid w:val="00120241"/>
    <w:rsid w:val="001202E7"/>
    <w:rsid w:val="00120307"/>
    <w:rsid w:val="001203C4"/>
    <w:rsid w:val="001203C6"/>
    <w:rsid w:val="001203F7"/>
    <w:rsid w:val="0012045B"/>
    <w:rsid w:val="001204A8"/>
    <w:rsid w:val="001205F2"/>
    <w:rsid w:val="001206CC"/>
    <w:rsid w:val="0012084E"/>
    <w:rsid w:val="00120914"/>
    <w:rsid w:val="00120A32"/>
    <w:rsid w:val="00120A4E"/>
    <w:rsid w:val="00120B36"/>
    <w:rsid w:val="00120C54"/>
    <w:rsid w:val="00120CEA"/>
    <w:rsid w:val="00120D08"/>
    <w:rsid w:val="00120D21"/>
    <w:rsid w:val="00120DF5"/>
    <w:rsid w:val="00120E4F"/>
    <w:rsid w:val="00120F1A"/>
    <w:rsid w:val="00120F2C"/>
    <w:rsid w:val="00120FAB"/>
    <w:rsid w:val="00120FE0"/>
    <w:rsid w:val="0012101D"/>
    <w:rsid w:val="00121056"/>
    <w:rsid w:val="0012117C"/>
    <w:rsid w:val="0012118C"/>
    <w:rsid w:val="001211FF"/>
    <w:rsid w:val="001214B0"/>
    <w:rsid w:val="001214C6"/>
    <w:rsid w:val="001215D7"/>
    <w:rsid w:val="00121663"/>
    <w:rsid w:val="00121718"/>
    <w:rsid w:val="0012176E"/>
    <w:rsid w:val="00121A19"/>
    <w:rsid w:val="00121A23"/>
    <w:rsid w:val="00121A48"/>
    <w:rsid w:val="00121C0B"/>
    <w:rsid w:val="00121F06"/>
    <w:rsid w:val="00121F8E"/>
    <w:rsid w:val="00121FA1"/>
    <w:rsid w:val="00121FDB"/>
    <w:rsid w:val="001220C4"/>
    <w:rsid w:val="001220D9"/>
    <w:rsid w:val="001221AB"/>
    <w:rsid w:val="001222BD"/>
    <w:rsid w:val="001222EA"/>
    <w:rsid w:val="00122331"/>
    <w:rsid w:val="0012233C"/>
    <w:rsid w:val="00122350"/>
    <w:rsid w:val="001223A0"/>
    <w:rsid w:val="00122425"/>
    <w:rsid w:val="00122961"/>
    <w:rsid w:val="001229CC"/>
    <w:rsid w:val="00122A31"/>
    <w:rsid w:val="00122A97"/>
    <w:rsid w:val="00122AB4"/>
    <w:rsid w:val="00122B84"/>
    <w:rsid w:val="00122BCB"/>
    <w:rsid w:val="00122DFE"/>
    <w:rsid w:val="00122E39"/>
    <w:rsid w:val="00122FA8"/>
    <w:rsid w:val="00123034"/>
    <w:rsid w:val="00123161"/>
    <w:rsid w:val="00123225"/>
    <w:rsid w:val="001232B0"/>
    <w:rsid w:val="00123484"/>
    <w:rsid w:val="00123525"/>
    <w:rsid w:val="001235C2"/>
    <w:rsid w:val="001235E5"/>
    <w:rsid w:val="001235F1"/>
    <w:rsid w:val="00123606"/>
    <w:rsid w:val="00123982"/>
    <w:rsid w:val="001239D4"/>
    <w:rsid w:val="00123A09"/>
    <w:rsid w:val="00123BAA"/>
    <w:rsid w:val="00123BDA"/>
    <w:rsid w:val="00123EF4"/>
    <w:rsid w:val="00123EF5"/>
    <w:rsid w:val="00123FC8"/>
    <w:rsid w:val="00124055"/>
    <w:rsid w:val="0012411F"/>
    <w:rsid w:val="001243F7"/>
    <w:rsid w:val="00124575"/>
    <w:rsid w:val="001245DE"/>
    <w:rsid w:val="00124641"/>
    <w:rsid w:val="00124728"/>
    <w:rsid w:val="001247D2"/>
    <w:rsid w:val="0012484A"/>
    <w:rsid w:val="0012486B"/>
    <w:rsid w:val="001248F3"/>
    <w:rsid w:val="00124918"/>
    <w:rsid w:val="00124998"/>
    <w:rsid w:val="00124ACF"/>
    <w:rsid w:val="00124B0A"/>
    <w:rsid w:val="00124BB0"/>
    <w:rsid w:val="00124D66"/>
    <w:rsid w:val="00124DCF"/>
    <w:rsid w:val="00124ED4"/>
    <w:rsid w:val="00125018"/>
    <w:rsid w:val="0012502A"/>
    <w:rsid w:val="001250F8"/>
    <w:rsid w:val="0012538C"/>
    <w:rsid w:val="00125696"/>
    <w:rsid w:val="001256A4"/>
    <w:rsid w:val="0012572E"/>
    <w:rsid w:val="00125760"/>
    <w:rsid w:val="001257C2"/>
    <w:rsid w:val="00125908"/>
    <w:rsid w:val="0012595F"/>
    <w:rsid w:val="00125A1C"/>
    <w:rsid w:val="00125B46"/>
    <w:rsid w:val="00125F0A"/>
    <w:rsid w:val="001261DD"/>
    <w:rsid w:val="001262E3"/>
    <w:rsid w:val="0012641B"/>
    <w:rsid w:val="001264EE"/>
    <w:rsid w:val="0012656B"/>
    <w:rsid w:val="001265BF"/>
    <w:rsid w:val="00126706"/>
    <w:rsid w:val="001267AF"/>
    <w:rsid w:val="00126878"/>
    <w:rsid w:val="001269D3"/>
    <w:rsid w:val="00126A75"/>
    <w:rsid w:val="00126C7A"/>
    <w:rsid w:val="00126CC5"/>
    <w:rsid w:val="00126D21"/>
    <w:rsid w:val="00126D57"/>
    <w:rsid w:val="00126EDA"/>
    <w:rsid w:val="0012705E"/>
    <w:rsid w:val="0012707E"/>
    <w:rsid w:val="001270B7"/>
    <w:rsid w:val="0012714D"/>
    <w:rsid w:val="00127196"/>
    <w:rsid w:val="0012742C"/>
    <w:rsid w:val="001274AC"/>
    <w:rsid w:val="00127569"/>
    <w:rsid w:val="00127639"/>
    <w:rsid w:val="00127690"/>
    <w:rsid w:val="00127740"/>
    <w:rsid w:val="00127884"/>
    <w:rsid w:val="00127B5B"/>
    <w:rsid w:val="00127B78"/>
    <w:rsid w:val="00127BCF"/>
    <w:rsid w:val="00127CB4"/>
    <w:rsid w:val="00127F2F"/>
    <w:rsid w:val="00130077"/>
    <w:rsid w:val="0013013B"/>
    <w:rsid w:val="001301E6"/>
    <w:rsid w:val="001301ED"/>
    <w:rsid w:val="00130208"/>
    <w:rsid w:val="0013020C"/>
    <w:rsid w:val="0013047E"/>
    <w:rsid w:val="00130506"/>
    <w:rsid w:val="00130589"/>
    <w:rsid w:val="0013062A"/>
    <w:rsid w:val="001306D0"/>
    <w:rsid w:val="0013073D"/>
    <w:rsid w:val="0013076C"/>
    <w:rsid w:val="00130794"/>
    <w:rsid w:val="0013099D"/>
    <w:rsid w:val="001309F2"/>
    <w:rsid w:val="00130C7D"/>
    <w:rsid w:val="00130D5D"/>
    <w:rsid w:val="00130DAD"/>
    <w:rsid w:val="00130E05"/>
    <w:rsid w:val="00130E9A"/>
    <w:rsid w:val="00130EA9"/>
    <w:rsid w:val="00130F1B"/>
    <w:rsid w:val="0013105F"/>
    <w:rsid w:val="001310BF"/>
    <w:rsid w:val="00131108"/>
    <w:rsid w:val="001312BF"/>
    <w:rsid w:val="00131610"/>
    <w:rsid w:val="00131645"/>
    <w:rsid w:val="001316E5"/>
    <w:rsid w:val="001316EC"/>
    <w:rsid w:val="0013175E"/>
    <w:rsid w:val="001317C4"/>
    <w:rsid w:val="001317FB"/>
    <w:rsid w:val="001318BC"/>
    <w:rsid w:val="00131903"/>
    <w:rsid w:val="00131924"/>
    <w:rsid w:val="00131984"/>
    <w:rsid w:val="001319AC"/>
    <w:rsid w:val="00131A0C"/>
    <w:rsid w:val="00131A60"/>
    <w:rsid w:val="00131D4B"/>
    <w:rsid w:val="00131D6C"/>
    <w:rsid w:val="00131E5E"/>
    <w:rsid w:val="00131EA6"/>
    <w:rsid w:val="00131FC1"/>
    <w:rsid w:val="00132086"/>
    <w:rsid w:val="001320D6"/>
    <w:rsid w:val="001322E6"/>
    <w:rsid w:val="0013231B"/>
    <w:rsid w:val="00132471"/>
    <w:rsid w:val="00132789"/>
    <w:rsid w:val="00132892"/>
    <w:rsid w:val="001328AD"/>
    <w:rsid w:val="001328D4"/>
    <w:rsid w:val="00132954"/>
    <w:rsid w:val="001329AC"/>
    <w:rsid w:val="00132A0A"/>
    <w:rsid w:val="00132B9E"/>
    <w:rsid w:val="00132BB5"/>
    <w:rsid w:val="00132D20"/>
    <w:rsid w:val="00132F70"/>
    <w:rsid w:val="00132F79"/>
    <w:rsid w:val="00132F90"/>
    <w:rsid w:val="00132FFC"/>
    <w:rsid w:val="00133006"/>
    <w:rsid w:val="001330D6"/>
    <w:rsid w:val="00133139"/>
    <w:rsid w:val="0013314C"/>
    <w:rsid w:val="0013325E"/>
    <w:rsid w:val="00133452"/>
    <w:rsid w:val="001334A4"/>
    <w:rsid w:val="00133608"/>
    <w:rsid w:val="0013365F"/>
    <w:rsid w:val="0013368C"/>
    <w:rsid w:val="00133847"/>
    <w:rsid w:val="001338F1"/>
    <w:rsid w:val="00133906"/>
    <w:rsid w:val="0013398F"/>
    <w:rsid w:val="001339BE"/>
    <w:rsid w:val="00133A53"/>
    <w:rsid w:val="00133ACD"/>
    <w:rsid w:val="00133C47"/>
    <w:rsid w:val="00133C92"/>
    <w:rsid w:val="00133D93"/>
    <w:rsid w:val="00133E35"/>
    <w:rsid w:val="00133E39"/>
    <w:rsid w:val="00133FB9"/>
    <w:rsid w:val="0013420B"/>
    <w:rsid w:val="0013423D"/>
    <w:rsid w:val="00134305"/>
    <w:rsid w:val="0013442C"/>
    <w:rsid w:val="0013447F"/>
    <w:rsid w:val="001344F5"/>
    <w:rsid w:val="001345FF"/>
    <w:rsid w:val="001346D3"/>
    <w:rsid w:val="00134770"/>
    <w:rsid w:val="001347F7"/>
    <w:rsid w:val="001348E7"/>
    <w:rsid w:val="00134A66"/>
    <w:rsid w:val="00134C35"/>
    <w:rsid w:val="00134C6C"/>
    <w:rsid w:val="00134EBB"/>
    <w:rsid w:val="00134ECE"/>
    <w:rsid w:val="00134ED6"/>
    <w:rsid w:val="0013507C"/>
    <w:rsid w:val="001350F7"/>
    <w:rsid w:val="00135114"/>
    <w:rsid w:val="001351A4"/>
    <w:rsid w:val="001351AB"/>
    <w:rsid w:val="001352AA"/>
    <w:rsid w:val="001352AC"/>
    <w:rsid w:val="001352EC"/>
    <w:rsid w:val="00135300"/>
    <w:rsid w:val="0013534D"/>
    <w:rsid w:val="00135438"/>
    <w:rsid w:val="00135446"/>
    <w:rsid w:val="00135483"/>
    <w:rsid w:val="001355F9"/>
    <w:rsid w:val="001356A9"/>
    <w:rsid w:val="001356B7"/>
    <w:rsid w:val="001358AA"/>
    <w:rsid w:val="0013590E"/>
    <w:rsid w:val="00135A54"/>
    <w:rsid w:val="00135BD0"/>
    <w:rsid w:val="00135C62"/>
    <w:rsid w:val="00135C7B"/>
    <w:rsid w:val="00135CDD"/>
    <w:rsid w:val="00135D37"/>
    <w:rsid w:val="00135D7F"/>
    <w:rsid w:val="00135E75"/>
    <w:rsid w:val="00135ED4"/>
    <w:rsid w:val="00136083"/>
    <w:rsid w:val="0013611C"/>
    <w:rsid w:val="0013621C"/>
    <w:rsid w:val="00136240"/>
    <w:rsid w:val="00136386"/>
    <w:rsid w:val="001363AD"/>
    <w:rsid w:val="00136623"/>
    <w:rsid w:val="0013664E"/>
    <w:rsid w:val="0013665F"/>
    <w:rsid w:val="00136684"/>
    <w:rsid w:val="00136685"/>
    <w:rsid w:val="0013684E"/>
    <w:rsid w:val="00136920"/>
    <w:rsid w:val="00136931"/>
    <w:rsid w:val="00136961"/>
    <w:rsid w:val="001369DA"/>
    <w:rsid w:val="00136A54"/>
    <w:rsid w:val="00136ABF"/>
    <w:rsid w:val="00136B07"/>
    <w:rsid w:val="00136B6F"/>
    <w:rsid w:val="00136CC1"/>
    <w:rsid w:val="00136D06"/>
    <w:rsid w:val="00136D40"/>
    <w:rsid w:val="00136D8E"/>
    <w:rsid w:val="00136DC6"/>
    <w:rsid w:val="001372C1"/>
    <w:rsid w:val="001372E7"/>
    <w:rsid w:val="00137398"/>
    <w:rsid w:val="0013741D"/>
    <w:rsid w:val="001374EA"/>
    <w:rsid w:val="0013760D"/>
    <w:rsid w:val="0013762A"/>
    <w:rsid w:val="00137749"/>
    <w:rsid w:val="001378A9"/>
    <w:rsid w:val="00137A43"/>
    <w:rsid w:val="00137A9D"/>
    <w:rsid w:val="00137CBD"/>
    <w:rsid w:val="00137D23"/>
    <w:rsid w:val="00137E0B"/>
    <w:rsid w:val="00137FC7"/>
    <w:rsid w:val="001401E6"/>
    <w:rsid w:val="00140351"/>
    <w:rsid w:val="001404D8"/>
    <w:rsid w:val="00140524"/>
    <w:rsid w:val="00140674"/>
    <w:rsid w:val="001409D1"/>
    <w:rsid w:val="00140A47"/>
    <w:rsid w:val="00140A89"/>
    <w:rsid w:val="00140B28"/>
    <w:rsid w:val="00140C31"/>
    <w:rsid w:val="00140C43"/>
    <w:rsid w:val="00140E21"/>
    <w:rsid w:val="00140EBD"/>
    <w:rsid w:val="00140F16"/>
    <w:rsid w:val="00140F64"/>
    <w:rsid w:val="001411BC"/>
    <w:rsid w:val="001411D5"/>
    <w:rsid w:val="001413E3"/>
    <w:rsid w:val="00141744"/>
    <w:rsid w:val="00141834"/>
    <w:rsid w:val="00141888"/>
    <w:rsid w:val="001418B1"/>
    <w:rsid w:val="00141997"/>
    <w:rsid w:val="001419DE"/>
    <w:rsid w:val="00141ABC"/>
    <w:rsid w:val="00141ADF"/>
    <w:rsid w:val="00141B1A"/>
    <w:rsid w:val="00141BB8"/>
    <w:rsid w:val="00141C6E"/>
    <w:rsid w:val="00141D19"/>
    <w:rsid w:val="00141D2A"/>
    <w:rsid w:val="00141D31"/>
    <w:rsid w:val="00141EFE"/>
    <w:rsid w:val="00141F62"/>
    <w:rsid w:val="00142043"/>
    <w:rsid w:val="00142217"/>
    <w:rsid w:val="0014221A"/>
    <w:rsid w:val="00142251"/>
    <w:rsid w:val="00142293"/>
    <w:rsid w:val="001423EC"/>
    <w:rsid w:val="00142612"/>
    <w:rsid w:val="00142652"/>
    <w:rsid w:val="0014279A"/>
    <w:rsid w:val="001427DC"/>
    <w:rsid w:val="0014294A"/>
    <w:rsid w:val="0014297D"/>
    <w:rsid w:val="00142A16"/>
    <w:rsid w:val="00142C50"/>
    <w:rsid w:val="00142C75"/>
    <w:rsid w:val="00142DF3"/>
    <w:rsid w:val="00142E0D"/>
    <w:rsid w:val="00142FE7"/>
    <w:rsid w:val="0014316C"/>
    <w:rsid w:val="001433ED"/>
    <w:rsid w:val="0014343F"/>
    <w:rsid w:val="00143538"/>
    <w:rsid w:val="00143555"/>
    <w:rsid w:val="001435A6"/>
    <w:rsid w:val="001436DA"/>
    <w:rsid w:val="0014372E"/>
    <w:rsid w:val="001437BF"/>
    <w:rsid w:val="00143825"/>
    <w:rsid w:val="00143952"/>
    <w:rsid w:val="00143A50"/>
    <w:rsid w:val="00143AA2"/>
    <w:rsid w:val="00143AAA"/>
    <w:rsid w:val="00143AB5"/>
    <w:rsid w:val="00143AEA"/>
    <w:rsid w:val="00143BC9"/>
    <w:rsid w:val="00143BEC"/>
    <w:rsid w:val="00143C0E"/>
    <w:rsid w:val="00143C5A"/>
    <w:rsid w:val="00143C6D"/>
    <w:rsid w:val="00143CA4"/>
    <w:rsid w:val="00143D08"/>
    <w:rsid w:val="00143D4A"/>
    <w:rsid w:val="00143D8F"/>
    <w:rsid w:val="00143E46"/>
    <w:rsid w:val="00143F8A"/>
    <w:rsid w:val="00144014"/>
    <w:rsid w:val="001440E8"/>
    <w:rsid w:val="00144144"/>
    <w:rsid w:val="001441BC"/>
    <w:rsid w:val="00144208"/>
    <w:rsid w:val="0014421E"/>
    <w:rsid w:val="0014423E"/>
    <w:rsid w:val="0014429A"/>
    <w:rsid w:val="001442CA"/>
    <w:rsid w:val="001443F5"/>
    <w:rsid w:val="0014451F"/>
    <w:rsid w:val="00144545"/>
    <w:rsid w:val="001446C1"/>
    <w:rsid w:val="001446C4"/>
    <w:rsid w:val="00144710"/>
    <w:rsid w:val="0014474B"/>
    <w:rsid w:val="001447F7"/>
    <w:rsid w:val="00144805"/>
    <w:rsid w:val="00144816"/>
    <w:rsid w:val="0014495E"/>
    <w:rsid w:val="001449C4"/>
    <w:rsid w:val="001449E7"/>
    <w:rsid w:val="00144B8C"/>
    <w:rsid w:val="00144C7E"/>
    <w:rsid w:val="00144CD7"/>
    <w:rsid w:val="00144CF2"/>
    <w:rsid w:val="00144DD9"/>
    <w:rsid w:val="00144E1D"/>
    <w:rsid w:val="00145169"/>
    <w:rsid w:val="0014539F"/>
    <w:rsid w:val="001455D9"/>
    <w:rsid w:val="001455FA"/>
    <w:rsid w:val="00145700"/>
    <w:rsid w:val="00145914"/>
    <w:rsid w:val="0014591D"/>
    <w:rsid w:val="0014597E"/>
    <w:rsid w:val="00145992"/>
    <w:rsid w:val="00145A09"/>
    <w:rsid w:val="00145A50"/>
    <w:rsid w:val="00145C74"/>
    <w:rsid w:val="00145CF6"/>
    <w:rsid w:val="00145D1E"/>
    <w:rsid w:val="00145D4F"/>
    <w:rsid w:val="00145D76"/>
    <w:rsid w:val="00145D8F"/>
    <w:rsid w:val="00145DF1"/>
    <w:rsid w:val="00145E03"/>
    <w:rsid w:val="00145E7F"/>
    <w:rsid w:val="00145EB8"/>
    <w:rsid w:val="00145EEF"/>
    <w:rsid w:val="00145FC7"/>
    <w:rsid w:val="00146139"/>
    <w:rsid w:val="00146178"/>
    <w:rsid w:val="0014629F"/>
    <w:rsid w:val="001462CE"/>
    <w:rsid w:val="00146627"/>
    <w:rsid w:val="001466AC"/>
    <w:rsid w:val="001468A8"/>
    <w:rsid w:val="00146916"/>
    <w:rsid w:val="001469F2"/>
    <w:rsid w:val="00146A21"/>
    <w:rsid w:val="00146A84"/>
    <w:rsid w:val="00146DE7"/>
    <w:rsid w:val="00146EA8"/>
    <w:rsid w:val="0014700F"/>
    <w:rsid w:val="00147016"/>
    <w:rsid w:val="00147235"/>
    <w:rsid w:val="0014724D"/>
    <w:rsid w:val="001472BD"/>
    <w:rsid w:val="00147383"/>
    <w:rsid w:val="001473C1"/>
    <w:rsid w:val="0014747E"/>
    <w:rsid w:val="00147524"/>
    <w:rsid w:val="00147552"/>
    <w:rsid w:val="00147688"/>
    <w:rsid w:val="00147710"/>
    <w:rsid w:val="00147742"/>
    <w:rsid w:val="00147984"/>
    <w:rsid w:val="00147A3C"/>
    <w:rsid w:val="00147AE8"/>
    <w:rsid w:val="00147AF2"/>
    <w:rsid w:val="00147B0E"/>
    <w:rsid w:val="00147B10"/>
    <w:rsid w:val="00147B70"/>
    <w:rsid w:val="00147C6C"/>
    <w:rsid w:val="00147CBE"/>
    <w:rsid w:val="00147CD5"/>
    <w:rsid w:val="00147D29"/>
    <w:rsid w:val="00147E2E"/>
    <w:rsid w:val="00147F3D"/>
    <w:rsid w:val="00147FE3"/>
    <w:rsid w:val="0015009E"/>
    <w:rsid w:val="001500CA"/>
    <w:rsid w:val="0015021C"/>
    <w:rsid w:val="001503C3"/>
    <w:rsid w:val="001503F8"/>
    <w:rsid w:val="001503F9"/>
    <w:rsid w:val="00150488"/>
    <w:rsid w:val="001504D1"/>
    <w:rsid w:val="001505F9"/>
    <w:rsid w:val="001506D8"/>
    <w:rsid w:val="0015077A"/>
    <w:rsid w:val="00150892"/>
    <w:rsid w:val="0015090C"/>
    <w:rsid w:val="00150964"/>
    <w:rsid w:val="00150B6D"/>
    <w:rsid w:val="00150BBC"/>
    <w:rsid w:val="00150BCA"/>
    <w:rsid w:val="00150C8D"/>
    <w:rsid w:val="00150D4C"/>
    <w:rsid w:val="00150E0A"/>
    <w:rsid w:val="00150E66"/>
    <w:rsid w:val="00150E84"/>
    <w:rsid w:val="00150E87"/>
    <w:rsid w:val="001510A9"/>
    <w:rsid w:val="001512A3"/>
    <w:rsid w:val="00151389"/>
    <w:rsid w:val="0015138C"/>
    <w:rsid w:val="00151438"/>
    <w:rsid w:val="0015167A"/>
    <w:rsid w:val="00151729"/>
    <w:rsid w:val="00151786"/>
    <w:rsid w:val="001518C6"/>
    <w:rsid w:val="00151938"/>
    <w:rsid w:val="00151972"/>
    <w:rsid w:val="00151AB7"/>
    <w:rsid w:val="00151AF0"/>
    <w:rsid w:val="00151B66"/>
    <w:rsid w:val="00151C62"/>
    <w:rsid w:val="00151EBB"/>
    <w:rsid w:val="00151F16"/>
    <w:rsid w:val="00151F4C"/>
    <w:rsid w:val="00152057"/>
    <w:rsid w:val="001520D6"/>
    <w:rsid w:val="001520EB"/>
    <w:rsid w:val="0015216F"/>
    <w:rsid w:val="0015217D"/>
    <w:rsid w:val="0015218B"/>
    <w:rsid w:val="0015223F"/>
    <w:rsid w:val="001522BA"/>
    <w:rsid w:val="00152357"/>
    <w:rsid w:val="0015241F"/>
    <w:rsid w:val="0015247F"/>
    <w:rsid w:val="00152558"/>
    <w:rsid w:val="001525D4"/>
    <w:rsid w:val="001525D8"/>
    <w:rsid w:val="00152603"/>
    <w:rsid w:val="00152618"/>
    <w:rsid w:val="0015270B"/>
    <w:rsid w:val="0015277D"/>
    <w:rsid w:val="00152937"/>
    <w:rsid w:val="001529F5"/>
    <w:rsid w:val="00152A48"/>
    <w:rsid w:val="00152B59"/>
    <w:rsid w:val="00152C96"/>
    <w:rsid w:val="00152C9D"/>
    <w:rsid w:val="00152D95"/>
    <w:rsid w:val="00153088"/>
    <w:rsid w:val="001530FE"/>
    <w:rsid w:val="00153155"/>
    <w:rsid w:val="0015327A"/>
    <w:rsid w:val="001532D6"/>
    <w:rsid w:val="001535BF"/>
    <w:rsid w:val="0015371A"/>
    <w:rsid w:val="00153770"/>
    <w:rsid w:val="0015380B"/>
    <w:rsid w:val="0015397E"/>
    <w:rsid w:val="001539E1"/>
    <w:rsid w:val="00153D7E"/>
    <w:rsid w:val="00153EDB"/>
    <w:rsid w:val="00153F48"/>
    <w:rsid w:val="00153F5D"/>
    <w:rsid w:val="00153FEC"/>
    <w:rsid w:val="001542E1"/>
    <w:rsid w:val="001543EF"/>
    <w:rsid w:val="00154648"/>
    <w:rsid w:val="001546AF"/>
    <w:rsid w:val="00154734"/>
    <w:rsid w:val="001547D7"/>
    <w:rsid w:val="0015482B"/>
    <w:rsid w:val="001548EB"/>
    <w:rsid w:val="0015494C"/>
    <w:rsid w:val="0015494E"/>
    <w:rsid w:val="00154986"/>
    <w:rsid w:val="00154A1F"/>
    <w:rsid w:val="00154B00"/>
    <w:rsid w:val="00154B8F"/>
    <w:rsid w:val="00154BA8"/>
    <w:rsid w:val="00154BB8"/>
    <w:rsid w:val="00154BDB"/>
    <w:rsid w:val="00154BFB"/>
    <w:rsid w:val="00154D8C"/>
    <w:rsid w:val="00154DFD"/>
    <w:rsid w:val="00154E75"/>
    <w:rsid w:val="00154EE3"/>
    <w:rsid w:val="00154FB3"/>
    <w:rsid w:val="0015527F"/>
    <w:rsid w:val="00155338"/>
    <w:rsid w:val="0015540D"/>
    <w:rsid w:val="00155429"/>
    <w:rsid w:val="0015549F"/>
    <w:rsid w:val="001554B6"/>
    <w:rsid w:val="001554D0"/>
    <w:rsid w:val="0015550B"/>
    <w:rsid w:val="00155670"/>
    <w:rsid w:val="00155677"/>
    <w:rsid w:val="001556A6"/>
    <w:rsid w:val="0015576F"/>
    <w:rsid w:val="00155772"/>
    <w:rsid w:val="00155788"/>
    <w:rsid w:val="00155840"/>
    <w:rsid w:val="00155941"/>
    <w:rsid w:val="0015594E"/>
    <w:rsid w:val="00155A2A"/>
    <w:rsid w:val="00155A8F"/>
    <w:rsid w:val="00155AC8"/>
    <w:rsid w:val="00155AEA"/>
    <w:rsid w:val="00155B53"/>
    <w:rsid w:val="00155B8C"/>
    <w:rsid w:val="00155C11"/>
    <w:rsid w:val="00155C3C"/>
    <w:rsid w:val="00155CE8"/>
    <w:rsid w:val="00155D6F"/>
    <w:rsid w:val="00155FC1"/>
    <w:rsid w:val="00155FF8"/>
    <w:rsid w:val="00156090"/>
    <w:rsid w:val="001560E7"/>
    <w:rsid w:val="00156227"/>
    <w:rsid w:val="0015623A"/>
    <w:rsid w:val="001563AC"/>
    <w:rsid w:val="001563DA"/>
    <w:rsid w:val="0015642D"/>
    <w:rsid w:val="001564FC"/>
    <w:rsid w:val="0015650F"/>
    <w:rsid w:val="00156651"/>
    <w:rsid w:val="00156694"/>
    <w:rsid w:val="001567E5"/>
    <w:rsid w:val="00156899"/>
    <w:rsid w:val="0015695F"/>
    <w:rsid w:val="0015699F"/>
    <w:rsid w:val="00156A13"/>
    <w:rsid w:val="00156A3A"/>
    <w:rsid w:val="00156B82"/>
    <w:rsid w:val="00156C17"/>
    <w:rsid w:val="00156C6F"/>
    <w:rsid w:val="00156C9A"/>
    <w:rsid w:val="00156D06"/>
    <w:rsid w:val="00156D09"/>
    <w:rsid w:val="00156E12"/>
    <w:rsid w:val="00156EB2"/>
    <w:rsid w:val="00156F86"/>
    <w:rsid w:val="00157111"/>
    <w:rsid w:val="0015718F"/>
    <w:rsid w:val="00157248"/>
    <w:rsid w:val="00157486"/>
    <w:rsid w:val="00157573"/>
    <w:rsid w:val="001575AE"/>
    <w:rsid w:val="001576A7"/>
    <w:rsid w:val="001576AA"/>
    <w:rsid w:val="001576CD"/>
    <w:rsid w:val="0015799D"/>
    <w:rsid w:val="00157B0E"/>
    <w:rsid w:val="00157B97"/>
    <w:rsid w:val="00157C03"/>
    <w:rsid w:val="00157D75"/>
    <w:rsid w:val="00160100"/>
    <w:rsid w:val="00160162"/>
    <w:rsid w:val="00160182"/>
    <w:rsid w:val="00160212"/>
    <w:rsid w:val="00160294"/>
    <w:rsid w:val="0016035A"/>
    <w:rsid w:val="001605D9"/>
    <w:rsid w:val="00160667"/>
    <w:rsid w:val="001606D6"/>
    <w:rsid w:val="0016071D"/>
    <w:rsid w:val="0016082D"/>
    <w:rsid w:val="001608B8"/>
    <w:rsid w:val="00160A36"/>
    <w:rsid w:val="00160C2D"/>
    <w:rsid w:val="00160C6F"/>
    <w:rsid w:val="00160CD4"/>
    <w:rsid w:val="00160D23"/>
    <w:rsid w:val="00160DE2"/>
    <w:rsid w:val="001610B9"/>
    <w:rsid w:val="0016122A"/>
    <w:rsid w:val="00161319"/>
    <w:rsid w:val="0016132A"/>
    <w:rsid w:val="001613F6"/>
    <w:rsid w:val="0016141D"/>
    <w:rsid w:val="0016144F"/>
    <w:rsid w:val="001614D9"/>
    <w:rsid w:val="001615B2"/>
    <w:rsid w:val="00161AC4"/>
    <w:rsid w:val="00161D3E"/>
    <w:rsid w:val="00161DAA"/>
    <w:rsid w:val="00161EB8"/>
    <w:rsid w:val="00161EC5"/>
    <w:rsid w:val="00161FD0"/>
    <w:rsid w:val="001622FE"/>
    <w:rsid w:val="00162997"/>
    <w:rsid w:val="001629C6"/>
    <w:rsid w:val="00162A32"/>
    <w:rsid w:val="00162B02"/>
    <w:rsid w:val="00162B98"/>
    <w:rsid w:val="00162F1B"/>
    <w:rsid w:val="00162F54"/>
    <w:rsid w:val="00162F70"/>
    <w:rsid w:val="001631B0"/>
    <w:rsid w:val="00163346"/>
    <w:rsid w:val="00163538"/>
    <w:rsid w:val="00163558"/>
    <w:rsid w:val="00163797"/>
    <w:rsid w:val="0016388B"/>
    <w:rsid w:val="0016391F"/>
    <w:rsid w:val="001639B7"/>
    <w:rsid w:val="00163A5D"/>
    <w:rsid w:val="00163B20"/>
    <w:rsid w:val="00163B67"/>
    <w:rsid w:val="00163B7F"/>
    <w:rsid w:val="00163BA4"/>
    <w:rsid w:val="00163CDA"/>
    <w:rsid w:val="00163CE4"/>
    <w:rsid w:val="00163EE6"/>
    <w:rsid w:val="00163EFA"/>
    <w:rsid w:val="00163F5A"/>
    <w:rsid w:val="00164019"/>
    <w:rsid w:val="00164021"/>
    <w:rsid w:val="0016410A"/>
    <w:rsid w:val="0016410E"/>
    <w:rsid w:val="001641F9"/>
    <w:rsid w:val="00164208"/>
    <w:rsid w:val="00164415"/>
    <w:rsid w:val="00164498"/>
    <w:rsid w:val="0016449C"/>
    <w:rsid w:val="0016469E"/>
    <w:rsid w:val="001646F0"/>
    <w:rsid w:val="001648BF"/>
    <w:rsid w:val="0016491E"/>
    <w:rsid w:val="00164961"/>
    <w:rsid w:val="00164978"/>
    <w:rsid w:val="001649F2"/>
    <w:rsid w:val="00164B45"/>
    <w:rsid w:val="00164D8B"/>
    <w:rsid w:val="00164EBA"/>
    <w:rsid w:val="00164ED1"/>
    <w:rsid w:val="00164EE3"/>
    <w:rsid w:val="00164F7C"/>
    <w:rsid w:val="0016508B"/>
    <w:rsid w:val="00165183"/>
    <w:rsid w:val="001651B0"/>
    <w:rsid w:val="001652F1"/>
    <w:rsid w:val="00165327"/>
    <w:rsid w:val="001654A2"/>
    <w:rsid w:val="0016558C"/>
    <w:rsid w:val="0016561E"/>
    <w:rsid w:val="001656A7"/>
    <w:rsid w:val="001656BF"/>
    <w:rsid w:val="00165772"/>
    <w:rsid w:val="0016580E"/>
    <w:rsid w:val="001658D6"/>
    <w:rsid w:val="00165960"/>
    <w:rsid w:val="00165A03"/>
    <w:rsid w:val="00165C65"/>
    <w:rsid w:val="00165D0D"/>
    <w:rsid w:val="00165D39"/>
    <w:rsid w:val="00165D98"/>
    <w:rsid w:val="00165DB4"/>
    <w:rsid w:val="00165DF6"/>
    <w:rsid w:val="00165F89"/>
    <w:rsid w:val="00165FB1"/>
    <w:rsid w:val="001662A7"/>
    <w:rsid w:val="001662AE"/>
    <w:rsid w:val="001662F9"/>
    <w:rsid w:val="0016630A"/>
    <w:rsid w:val="00166313"/>
    <w:rsid w:val="00166375"/>
    <w:rsid w:val="00166387"/>
    <w:rsid w:val="00166389"/>
    <w:rsid w:val="001663AF"/>
    <w:rsid w:val="00166413"/>
    <w:rsid w:val="00166491"/>
    <w:rsid w:val="001664C8"/>
    <w:rsid w:val="0016652F"/>
    <w:rsid w:val="00166633"/>
    <w:rsid w:val="00166830"/>
    <w:rsid w:val="001668B1"/>
    <w:rsid w:val="0016692D"/>
    <w:rsid w:val="00166954"/>
    <w:rsid w:val="00166D77"/>
    <w:rsid w:val="00166FCB"/>
    <w:rsid w:val="00167114"/>
    <w:rsid w:val="00167299"/>
    <w:rsid w:val="001672E5"/>
    <w:rsid w:val="00167328"/>
    <w:rsid w:val="00167479"/>
    <w:rsid w:val="00167536"/>
    <w:rsid w:val="00167618"/>
    <w:rsid w:val="00167927"/>
    <w:rsid w:val="0016796E"/>
    <w:rsid w:val="00167BDB"/>
    <w:rsid w:val="00167BE1"/>
    <w:rsid w:val="00167C4C"/>
    <w:rsid w:val="00167ED0"/>
    <w:rsid w:val="00167EE7"/>
    <w:rsid w:val="00170005"/>
    <w:rsid w:val="00170111"/>
    <w:rsid w:val="00170204"/>
    <w:rsid w:val="00170252"/>
    <w:rsid w:val="00170253"/>
    <w:rsid w:val="0017027D"/>
    <w:rsid w:val="001702C4"/>
    <w:rsid w:val="001702D3"/>
    <w:rsid w:val="0017033E"/>
    <w:rsid w:val="001704BD"/>
    <w:rsid w:val="001704CB"/>
    <w:rsid w:val="00170591"/>
    <w:rsid w:val="00170781"/>
    <w:rsid w:val="00170933"/>
    <w:rsid w:val="001709B1"/>
    <w:rsid w:val="00170A3E"/>
    <w:rsid w:val="00170A6B"/>
    <w:rsid w:val="00170C32"/>
    <w:rsid w:val="00170D6D"/>
    <w:rsid w:val="00170D86"/>
    <w:rsid w:val="00170E39"/>
    <w:rsid w:val="00170FE8"/>
    <w:rsid w:val="0017112F"/>
    <w:rsid w:val="00171145"/>
    <w:rsid w:val="001712E0"/>
    <w:rsid w:val="00171329"/>
    <w:rsid w:val="0017134F"/>
    <w:rsid w:val="001714B4"/>
    <w:rsid w:val="00171512"/>
    <w:rsid w:val="001715FA"/>
    <w:rsid w:val="0017169D"/>
    <w:rsid w:val="00171741"/>
    <w:rsid w:val="00171842"/>
    <w:rsid w:val="001719D5"/>
    <w:rsid w:val="001719DE"/>
    <w:rsid w:val="001719EC"/>
    <w:rsid w:val="00171AB5"/>
    <w:rsid w:val="00171BBA"/>
    <w:rsid w:val="00171BBE"/>
    <w:rsid w:val="00171BF4"/>
    <w:rsid w:val="00171C25"/>
    <w:rsid w:val="00171C33"/>
    <w:rsid w:val="00171D04"/>
    <w:rsid w:val="00171D0C"/>
    <w:rsid w:val="00171EDD"/>
    <w:rsid w:val="00172139"/>
    <w:rsid w:val="00172530"/>
    <w:rsid w:val="0017257D"/>
    <w:rsid w:val="00172686"/>
    <w:rsid w:val="00172725"/>
    <w:rsid w:val="001728CC"/>
    <w:rsid w:val="00172A22"/>
    <w:rsid w:val="00172B2C"/>
    <w:rsid w:val="00172BB0"/>
    <w:rsid w:val="00172BB5"/>
    <w:rsid w:val="00172BD1"/>
    <w:rsid w:val="00172D41"/>
    <w:rsid w:val="00172D46"/>
    <w:rsid w:val="00172D5D"/>
    <w:rsid w:val="00172D76"/>
    <w:rsid w:val="00172DDC"/>
    <w:rsid w:val="00173095"/>
    <w:rsid w:val="001732C9"/>
    <w:rsid w:val="001732E4"/>
    <w:rsid w:val="0017344F"/>
    <w:rsid w:val="00173477"/>
    <w:rsid w:val="0017358D"/>
    <w:rsid w:val="0017363E"/>
    <w:rsid w:val="00173665"/>
    <w:rsid w:val="001737C6"/>
    <w:rsid w:val="00173C83"/>
    <w:rsid w:val="00173D53"/>
    <w:rsid w:val="00173DAB"/>
    <w:rsid w:val="00173FCE"/>
    <w:rsid w:val="00173FEA"/>
    <w:rsid w:val="00173FEC"/>
    <w:rsid w:val="00174014"/>
    <w:rsid w:val="00174172"/>
    <w:rsid w:val="001741B2"/>
    <w:rsid w:val="0017424C"/>
    <w:rsid w:val="0017433B"/>
    <w:rsid w:val="001743F0"/>
    <w:rsid w:val="001745DE"/>
    <w:rsid w:val="001746AB"/>
    <w:rsid w:val="001747D5"/>
    <w:rsid w:val="00174879"/>
    <w:rsid w:val="00174948"/>
    <w:rsid w:val="001749A7"/>
    <w:rsid w:val="001749D9"/>
    <w:rsid w:val="00174B32"/>
    <w:rsid w:val="00174B9A"/>
    <w:rsid w:val="00174C7C"/>
    <w:rsid w:val="00174D75"/>
    <w:rsid w:val="00174DB9"/>
    <w:rsid w:val="00174EB8"/>
    <w:rsid w:val="00174F0C"/>
    <w:rsid w:val="00175449"/>
    <w:rsid w:val="00175556"/>
    <w:rsid w:val="00175660"/>
    <w:rsid w:val="00175679"/>
    <w:rsid w:val="0017569A"/>
    <w:rsid w:val="001756AC"/>
    <w:rsid w:val="00175950"/>
    <w:rsid w:val="001759FF"/>
    <w:rsid w:val="00175A18"/>
    <w:rsid w:val="00175A64"/>
    <w:rsid w:val="00175ADD"/>
    <w:rsid w:val="00175B24"/>
    <w:rsid w:val="00175BAA"/>
    <w:rsid w:val="00175BBB"/>
    <w:rsid w:val="00175BD9"/>
    <w:rsid w:val="00175BEE"/>
    <w:rsid w:val="00175C6D"/>
    <w:rsid w:val="00175F3A"/>
    <w:rsid w:val="0017600B"/>
    <w:rsid w:val="00176015"/>
    <w:rsid w:val="001760A1"/>
    <w:rsid w:val="00176126"/>
    <w:rsid w:val="00176154"/>
    <w:rsid w:val="001761C8"/>
    <w:rsid w:val="00176375"/>
    <w:rsid w:val="001763DC"/>
    <w:rsid w:val="00176424"/>
    <w:rsid w:val="00176427"/>
    <w:rsid w:val="00176461"/>
    <w:rsid w:val="0017666C"/>
    <w:rsid w:val="0017666E"/>
    <w:rsid w:val="001766CC"/>
    <w:rsid w:val="001766DE"/>
    <w:rsid w:val="00176834"/>
    <w:rsid w:val="001769A0"/>
    <w:rsid w:val="001769A7"/>
    <w:rsid w:val="001769CF"/>
    <w:rsid w:val="00176A3A"/>
    <w:rsid w:val="00176A3C"/>
    <w:rsid w:val="00176C04"/>
    <w:rsid w:val="00176DB7"/>
    <w:rsid w:val="00176E27"/>
    <w:rsid w:val="00176F00"/>
    <w:rsid w:val="00177023"/>
    <w:rsid w:val="0017717B"/>
    <w:rsid w:val="0017719A"/>
    <w:rsid w:val="001771F3"/>
    <w:rsid w:val="0017738E"/>
    <w:rsid w:val="001773F9"/>
    <w:rsid w:val="00177433"/>
    <w:rsid w:val="00177549"/>
    <w:rsid w:val="001775B8"/>
    <w:rsid w:val="00177796"/>
    <w:rsid w:val="001777ED"/>
    <w:rsid w:val="00177863"/>
    <w:rsid w:val="001778ED"/>
    <w:rsid w:val="00177A52"/>
    <w:rsid w:val="00177B05"/>
    <w:rsid w:val="00177B89"/>
    <w:rsid w:val="00177D81"/>
    <w:rsid w:val="00177DC3"/>
    <w:rsid w:val="00177E42"/>
    <w:rsid w:val="00177F03"/>
    <w:rsid w:val="00177F2B"/>
    <w:rsid w:val="00177F74"/>
    <w:rsid w:val="00177F82"/>
    <w:rsid w:val="00180035"/>
    <w:rsid w:val="0018016E"/>
    <w:rsid w:val="00180183"/>
    <w:rsid w:val="00180267"/>
    <w:rsid w:val="0018028C"/>
    <w:rsid w:val="001802E1"/>
    <w:rsid w:val="0018031D"/>
    <w:rsid w:val="001803E1"/>
    <w:rsid w:val="0018045F"/>
    <w:rsid w:val="001804C2"/>
    <w:rsid w:val="00180554"/>
    <w:rsid w:val="00180743"/>
    <w:rsid w:val="00180842"/>
    <w:rsid w:val="00180873"/>
    <w:rsid w:val="00180878"/>
    <w:rsid w:val="00180B1B"/>
    <w:rsid w:val="00180B45"/>
    <w:rsid w:val="00180B71"/>
    <w:rsid w:val="00180E09"/>
    <w:rsid w:val="00180E95"/>
    <w:rsid w:val="00180FB6"/>
    <w:rsid w:val="00180FD1"/>
    <w:rsid w:val="00181004"/>
    <w:rsid w:val="001810EA"/>
    <w:rsid w:val="00181211"/>
    <w:rsid w:val="00181284"/>
    <w:rsid w:val="0018141E"/>
    <w:rsid w:val="00181723"/>
    <w:rsid w:val="001817D8"/>
    <w:rsid w:val="0018182E"/>
    <w:rsid w:val="001818FC"/>
    <w:rsid w:val="00181906"/>
    <w:rsid w:val="00181939"/>
    <w:rsid w:val="001819BE"/>
    <w:rsid w:val="00181B38"/>
    <w:rsid w:val="00181B4F"/>
    <w:rsid w:val="00181B6F"/>
    <w:rsid w:val="00181BF7"/>
    <w:rsid w:val="00181CA1"/>
    <w:rsid w:val="00181F25"/>
    <w:rsid w:val="001820B4"/>
    <w:rsid w:val="001821A9"/>
    <w:rsid w:val="001821C2"/>
    <w:rsid w:val="001822D6"/>
    <w:rsid w:val="001822F4"/>
    <w:rsid w:val="00182384"/>
    <w:rsid w:val="00182386"/>
    <w:rsid w:val="001823BB"/>
    <w:rsid w:val="001824A4"/>
    <w:rsid w:val="001824CC"/>
    <w:rsid w:val="00182672"/>
    <w:rsid w:val="00182753"/>
    <w:rsid w:val="00182851"/>
    <w:rsid w:val="0018285A"/>
    <w:rsid w:val="001828A7"/>
    <w:rsid w:val="00182A7E"/>
    <w:rsid w:val="00182A80"/>
    <w:rsid w:val="00182B2D"/>
    <w:rsid w:val="00182C5C"/>
    <w:rsid w:val="00182CC6"/>
    <w:rsid w:val="00182DBE"/>
    <w:rsid w:val="00182E43"/>
    <w:rsid w:val="00182F01"/>
    <w:rsid w:val="00182F7B"/>
    <w:rsid w:val="00183042"/>
    <w:rsid w:val="00183055"/>
    <w:rsid w:val="00183190"/>
    <w:rsid w:val="0018328C"/>
    <w:rsid w:val="001833B0"/>
    <w:rsid w:val="00183479"/>
    <w:rsid w:val="0018348F"/>
    <w:rsid w:val="0018365D"/>
    <w:rsid w:val="00183712"/>
    <w:rsid w:val="001837AF"/>
    <w:rsid w:val="00183813"/>
    <w:rsid w:val="001838D0"/>
    <w:rsid w:val="0018396A"/>
    <w:rsid w:val="00183987"/>
    <w:rsid w:val="00183A62"/>
    <w:rsid w:val="00183A9B"/>
    <w:rsid w:val="00183CC8"/>
    <w:rsid w:val="00183D01"/>
    <w:rsid w:val="00183D05"/>
    <w:rsid w:val="00183E89"/>
    <w:rsid w:val="00183EEB"/>
    <w:rsid w:val="00183F39"/>
    <w:rsid w:val="00184028"/>
    <w:rsid w:val="00184039"/>
    <w:rsid w:val="00184047"/>
    <w:rsid w:val="00184102"/>
    <w:rsid w:val="001841AA"/>
    <w:rsid w:val="00184204"/>
    <w:rsid w:val="001842F2"/>
    <w:rsid w:val="001843D5"/>
    <w:rsid w:val="001844B0"/>
    <w:rsid w:val="00184514"/>
    <w:rsid w:val="00184583"/>
    <w:rsid w:val="00184702"/>
    <w:rsid w:val="001847F9"/>
    <w:rsid w:val="00184899"/>
    <w:rsid w:val="00184990"/>
    <w:rsid w:val="001849D5"/>
    <w:rsid w:val="00184A25"/>
    <w:rsid w:val="00184A87"/>
    <w:rsid w:val="00184BED"/>
    <w:rsid w:val="00184C17"/>
    <w:rsid w:val="00184C4F"/>
    <w:rsid w:val="00184C68"/>
    <w:rsid w:val="00184CA7"/>
    <w:rsid w:val="00184EC6"/>
    <w:rsid w:val="00184EC7"/>
    <w:rsid w:val="00184ED1"/>
    <w:rsid w:val="00184F40"/>
    <w:rsid w:val="00184FA6"/>
    <w:rsid w:val="00185007"/>
    <w:rsid w:val="00185014"/>
    <w:rsid w:val="0018512C"/>
    <w:rsid w:val="001853ED"/>
    <w:rsid w:val="0018544C"/>
    <w:rsid w:val="001855CD"/>
    <w:rsid w:val="001855EB"/>
    <w:rsid w:val="0018561D"/>
    <w:rsid w:val="001856F7"/>
    <w:rsid w:val="0018580D"/>
    <w:rsid w:val="00185941"/>
    <w:rsid w:val="001859F5"/>
    <w:rsid w:val="00185A30"/>
    <w:rsid w:val="00185B93"/>
    <w:rsid w:val="00185E66"/>
    <w:rsid w:val="00185E71"/>
    <w:rsid w:val="0018604B"/>
    <w:rsid w:val="00186129"/>
    <w:rsid w:val="0018616A"/>
    <w:rsid w:val="00186268"/>
    <w:rsid w:val="00186269"/>
    <w:rsid w:val="001865D8"/>
    <w:rsid w:val="001866D2"/>
    <w:rsid w:val="001866E6"/>
    <w:rsid w:val="001867C3"/>
    <w:rsid w:val="0018683B"/>
    <w:rsid w:val="00186841"/>
    <w:rsid w:val="00186925"/>
    <w:rsid w:val="001869AA"/>
    <w:rsid w:val="00186A6F"/>
    <w:rsid w:val="00186B0D"/>
    <w:rsid w:val="00186B3A"/>
    <w:rsid w:val="00186C4A"/>
    <w:rsid w:val="00186CF1"/>
    <w:rsid w:val="00186E7A"/>
    <w:rsid w:val="00186ECD"/>
    <w:rsid w:val="00186F47"/>
    <w:rsid w:val="00187304"/>
    <w:rsid w:val="001873E4"/>
    <w:rsid w:val="001875C0"/>
    <w:rsid w:val="001875D2"/>
    <w:rsid w:val="0018762B"/>
    <w:rsid w:val="0018776F"/>
    <w:rsid w:val="00187833"/>
    <w:rsid w:val="00187934"/>
    <w:rsid w:val="0018797D"/>
    <w:rsid w:val="001879A8"/>
    <w:rsid w:val="00187B76"/>
    <w:rsid w:val="00187BC9"/>
    <w:rsid w:val="00187D31"/>
    <w:rsid w:val="00187DDF"/>
    <w:rsid w:val="00187E69"/>
    <w:rsid w:val="00190009"/>
    <w:rsid w:val="00190079"/>
    <w:rsid w:val="0019007F"/>
    <w:rsid w:val="00190089"/>
    <w:rsid w:val="001900BD"/>
    <w:rsid w:val="00190201"/>
    <w:rsid w:val="0019036F"/>
    <w:rsid w:val="00190461"/>
    <w:rsid w:val="00190519"/>
    <w:rsid w:val="001905EF"/>
    <w:rsid w:val="00190791"/>
    <w:rsid w:val="001907B1"/>
    <w:rsid w:val="001907B7"/>
    <w:rsid w:val="001907E7"/>
    <w:rsid w:val="001908B7"/>
    <w:rsid w:val="0019092C"/>
    <w:rsid w:val="00190ACD"/>
    <w:rsid w:val="00190C6C"/>
    <w:rsid w:val="00190C7E"/>
    <w:rsid w:val="00191105"/>
    <w:rsid w:val="00191113"/>
    <w:rsid w:val="001911C7"/>
    <w:rsid w:val="00191251"/>
    <w:rsid w:val="001912EF"/>
    <w:rsid w:val="0019140E"/>
    <w:rsid w:val="00191446"/>
    <w:rsid w:val="001914B0"/>
    <w:rsid w:val="0019150C"/>
    <w:rsid w:val="0019162E"/>
    <w:rsid w:val="0019166D"/>
    <w:rsid w:val="001917C6"/>
    <w:rsid w:val="00191818"/>
    <w:rsid w:val="00191826"/>
    <w:rsid w:val="0019186F"/>
    <w:rsid w:val="00191993"/>
    <w:rsid w:val="001919A9"/>
    <w:rsid w:val="00191A7E"/>
    <w:rsid w:val="00191A88"/>
    <w:rsid w:val="00191AC0"/>
    <w:rsid w:val="00191AE4"/>
    <w:rsid w:val="00191C2B"/>
    <w:rsid w:val="00191C3D"/>
    <w:rsid w:val="00191C9D"/>
    <w:rsid w:val="00191CA8"/>
    <w:rsid w:val="00191D2B"/>
    <w:rsid w:val="00191D52"/>
    <w:rsid w:val="00191DC3"/>
    <w:rsid w:val="00191E5A"/>
    <w:rsid w:val="00191E6B"/>
    <w:rsid w:val="00191E71"/>
    <w:rsid w:val="00191E9B"/>
    <w:rsid w:val="00191EC0"/>
    <w:rsid w:val="00191F51"/>
    <w:rsid w:val="00192050"/>
    <w:rsid w:val="001921A8"/>
    <w:rsid w:val="001921E9"/>
    <w:rsid w:val="0019221C"/>
    <w:rsid w:val="001922E0"/>
    <w:rsid w:val="001923B5"/>
    <w:rsid w:val="00192412"/>
    <w:rsid w:val="001924BB"/>
    <w:rsid w:val="001924F9"/>
    <w:rsid w:val="001925E5"/>
    <w:rsid w:val="0019274E"/>
    <w:rsid w:val="00192838"/>
    <w:rsid w:val="00192981"/>
    <w:rsid w:val="001929FA"/>
    <w:rsid w:val="00192A2F"/>
    <w:rsid w:val="00192B89"/>
    <w:rsid w:val="00192BE2"/>
    <w:rsid w:val="00192D67"/>
    <w:rsid w:val="00192EFF"/>
    <w:rsid w:val="00192F5F"/>
    <w:rsid w:val="00193006"/>
    <w:rsid w:val="00193010"/>
    <w:rsid w:val="00193189"/>
    <w:rsid w:val="0019318E"/>
    <w:rsid w:val="00193213"/>
    <w:rsid w:val="00193296"/>
    <w:rsid w:val="001932CD"/>
    <w:rsid w:val="001933A7"/>
    <w:rsid w:val="001933EF"/>
    <w:rsid w:val="0019350B"/>
    <w:rsid w:val="00193639"/>
    <w:rsid w:val="001936DE"/>
    <w:rsid w:val="00193711"/>
    <w:rsid w:val="001938E7"/>
    <w:rsid w:val="001939B5"/>
    <w:rsid w:val="001939DE"/>
    <w:rsid w:val="00193A16"/>
    <w:rsid w:val="00193A61"/>
    <w:rsid w:val="00193B1A"/>
    <w:rsid w:val="00193B3E"/>
    <w:rsid w:val="00193BA3"/>
    <w:rsid w:val="00193BCE"/>
    <w:rsid w:val="00193BD4"/>
    <w:rsid w:val="00193BE6"/>
    <w:rsid w:val="00193C6B"/>
    <w:rsid w:val="00193D4F"/>
    <w:rsid w:val="00193F28"/>
    <w:rsid w:val="00193F56"/>
    <w:rsid w:val="00193FE8"/>
    <w:rsid w:val="00194180"/>
    <w:rsid w:val="0019421B"/>
    <w:rsid w:val="0019434E"/>
    <w:rsid w:val="00194509"/>
    <w:rsid w:val="001945A4"/>
    <w:rsid w:val="001945C7"/>
    <w:rsid w:val="00194658"/>
    <w:rsid w:val="00194788"/>
    <w:rsid w:val="001947F9"/>
    <w:rsid w:val="00194809"/>
    <w:rsid w:val="00194A5A"/>
    <w:rsid w:val="00194B32"/>
    <w:rsid w:val="00194BFB"/>
    <w:rsid w:val="00194C1A"/>
    <w:rsid w:val="00194CE4"/>
    <w:rsid w:val="00194D7B"/>
    <w:rsid w:val="00194DD2"/>
    <w:rsid w:val="00194E70"/>
    <w:rsid w:val="00194FD8"/>
    <w:rsid w:val="00195029"/>
    <w:rsid w:val="00195097"/>
    <w:rsid w:val="001951CF"/>
    <w:rsid w:val="00195367"/>
    <w:rsid w:val="001953CF"/>
    <w:rsid w:val="0019549C"/>
    <w:rsid w:val="001954FE"/>
    <w:rsid w:val="00195503"/>
    <w:rsid w:val="00195511"/>
    <w:rsid w:val="0019551B"/>
    <w:rsid w:val="00195600"/>
    <w:rsid w:val="0019562A"/>
    <w:rsid w:val="001956FC"/>
    <w:rsid w:val="00195700"/>
    <w:rsid w:val="00195A26"/>
    <w:rsid w:val="00195AAE"/>
    <w:rsid w:val="00195AC0"/>
    <w:rsid w:val="00195BD0"/>
    <w:rsid w:val="00195C28"/>
    <w:rsid w:val="00195D39"/>
    <w:rsid w:val="00195E11"/>
    <w:rsid w:val="00195E95"/>
    <w:rsid w:val="00195F42"/>
    <w:rsid w:val="00195FB8"/>
    <w:rsid w:val="00195FE4"/>
    <w:rsid w:val="00195FF5"/>
    <w:rsid w:val="00196048"/>
    <w:rsid w:val="00196118"/>
    <w:rsid w:val="00196122"/>
    <w:rsid w:val="001961FA"/>
    <w:rsid w:val="001964A7"/>
    <w:rsid w:val="00196610"/>
    <w:rsid w:val="001966F0"/>
    <w:rsid w:val="00196797"/>
    <w:rsid w:val="001967C3"/>
    <w:rsid w:val="001967D5"/>
    <w:rsid w:val="00196838"/>
    <w:rsid w:val="00196934"/>
    <w:rsid w:val="0019693A"/>
    <w:rsid w:val="00196971"/>
    <w:rsid w:val="00196BC7"/>
    <w:rsid w:val="00196D75"/>
    <w:rsid w:val="00196E32"/>
    <w:rsid w:val="00196E7F"/>
    <w:rsid w:val="00196E82"/>
    <w:rsid w:val="00196E85"/>
    <w:rsid w:val="00196F4E"/>
    <w:rsid w:val="00196FBA"/>
    <w:rsid w:val="00196FEF"/>
    <w:rsid w:val="00197208"/>
    <w:rsid w:val="00197250"/>
    <w:rsid w:val="00197303"/>
    <w:rsid w:val="00197312"/>
    <w:rsid w:val="00197375"/>
    <w:rsid w:val="00197494"/>
    <w:rsid w:val="001974B5"/>
    <w:rsid w:val="0019750A"/>
    <w:rsid w:val="00197820"/>
    <w:rsid w:val="00197AB9"/>
    <w:rsid w:val="00197B0D"/>
    <w:rsid w:val="00197CD0"/>
    <w:rsid w:val="00197D3B"/>
    <w:rsid w:val="00197D54"/>
    <w:rsid w:val="00197DC7"/>
    <w:rsid w:val="00197DF2"/>
    <w:rsid w:val="00197EAB"/>
    <w:rsid w:val="001A01AA"/>
    <w:rsid w:val="001A02CB"/>
    <w:rsid w:val="001A02E9"/>
    <w:rsid w:val="001A0353"/>
    <w:rsid w:val="001A0379"/>
    <w:rsid w:val="001A03E8"/>
    <w:rsid w:val="001A0403"/>
    <w:rsid w:val="001A04AB"/>
    <w:rsid w:val="001A055A"/>
    <w:rsid w:val="001A066F"/>
    <w:rsid w:val="001A06EC"/>
    <w:rsid w:val="001A08DC"/>
    <w:rsid w:val="001A0B07"/>
    <w:rsid w:val="001A0B98"/>
    <w:rsid w:val="001A0C2C"/>
    <w:rsid w:val="001A0CBA"/>
    <w:rsid w:val="001A0CF9"/>
    <w:rsid w:val="001A0DB6"/>
    <w:rsid w:val="001A0E00"/>
    <w:rsid w:val="001A0E37"/>
    <w:rsid w:val="001A0F74"/>
    <w:rsid w:val="001A104E"/>
    <w:rsid w:val="001A1126"/>
    <w:rsid w:val="001A1163"/>
    <w:rsid w:val="001A1172"/>
    <w:rsid w:val="001A12B0"/>
    <w:rsid w:val="001A13F6"/>
    <w:rsid w:val="001A14FD"/>
    <w:rsid w:val="001A1745"/>
    <w:rsid w:val="001A1763"/>
    <w:rsid w:val="001A17A9"/>
    <w:rsid w:val="001A19F1"/>
    <w:rsid w:val="001A1A1A"/>
    <w:rsid w:val="001A1AD2"/>
    <w:rsid w:val="001A1C1A"/>
    <w:rsid w:val="001A1C67"/>
    <w:rsid w:val="001A1C79"/>
    <w:rsid w:val="001A1CE2"/>
    <w:rsid w:val="001A1E65"/>
    <w:rsid w:val="001A1F89"/>
    <w:rsid w:val="001A200B"/>
    <w:rsid w:val="001A22BC"/>
    <w:rsid w:val="001A233B"/>
    <w:rsid w:val="001A2341"/>
    <w:rsid w:val="001A2387"/>
    <w:rsid w:val="001A2394"/>
    <w:rsid w:val="001A239E"/>
    <w:rsid w:val="001A2485"/>
    <w:rsid w:val="001A2492"/>
    <w:rsid w:val="001A24ED"/>
    <w:rsid w:val="001A24FC"/>
    <w:rsid w:val="001A2570"/>
    <w:rsid w:val="001A25C4"/>
    <w:rsid w:val="001A2784"/>
    <w:rsid w:val="001A27B5"/>
    <w:rsid w:val="001A28AD"/>
    <w:rsid w:val="001A2982"/>
    <w:rsid w:val="001A299B"/>
    <w:rsid w:val="001A2A6F"/>
    <w:rsid w:val="001A2BFE"/>
    <w:rsid w:val="001A2C7F"/>
    <w:rsid w:val="001A2D44"/>
    <w:rsid w:val="001A2E82"/>
    <w:rsid w:val="001A2ED2"/>
    <w:rsid w:val="001A2EE0"/>
    <w:rsid w:val="001A2F1C"/>
    <w:rsid w:val="001A3021"/>
    <w:rsid w:val="001A322C"/>
    <w:rsid w:val="001A33A4"/>
    <w:rsid w:val="001A3500"/>
    <w:rsid w:val="001A3512"/>
    <w:rsid w:val="001A3523"/>
    <w:rsid w:val="001A35BA"/>
    <w:rsid w:val="001A3730"/>
    <w:rsid w:val="001A383B"/>
    <w:rsid w:val="001A3A2D"/>
    <w:rsid w:val="001A3AB6"/>
    <w:rsid w:val="001A3F4A"/>
    <w:rsid w:val="001A3F5A"/>
    <w:rsid w:val="001A3FAA"/>
    <w:rsid w:val="001A3FDA"/>
    <w:rsid w:val="001A4084"/>
    <w:rsid w:val="001A4195"/>
    <w:rsid w:val="001A429E"/>
    <w:rsid w:val="001A42A9"/>
    <w:rsid w:val="001A43EB"/>
    <w:rsid w:val="001A444F"/>
    <w:rsid w:val="001A44A4"/>
    <w:rsid w:val="001A4533"/>
    <w:rsid w:val="001A4823"/>
    <w:rsid w:val="001A4828"/>
    <w:rsid w:val="001A487C"/>
    <w:rsid w:val="001A48AB"/>
    <w:rsid w:val="001A48FC"/>
    <w:rsid w:val="001A4976"/>
    <w:rsid w:val="001A4986"/>
    <w:rsid w:val="001A49E0"/>
    <w:rsid w:val="001A4ADB"/>
    <w:rsid w:val="001A4B38"/>
    <w:rsid w:val="001A4C42"/>
    <w:rsid w:val="001A4C4C"/>
    <w:rsid w:val="001A4CE1"/>
    <w:rsid w:val="001A4D5F"/>
    <w:rsid w:val="001A5035"/>
    <w:rsid w:val="001A51BE"/>
    <w:rsid w:val="001A51F8"/>
    <w:rsid w:val="001A524B"/>
    <w:rsid w:val="001A52D6"/>
    <w:rsid w:val="001A5336"/>
    <w:rsid w:val="001A54CB"/>
    <w:rsid w:val="001A5520"/>
    <w:rsid w:val="001A5652"/>
    <w:rsid w:val="001A5750"/>
    <w:rsid w:val="001A5863"/>
    <w:rsid w:val="001A587B"/>
    <w:rsid w:val="001A5903"/>
    <w:rsid w:val="001A5910"/>
    <w:rsid w:val="001A5A4C"/>
    <w:rsid w:val="001A5AEC"/>
    <w:rsid w:val="001A5B31"/>
    <w:rsid w:val="001A5E49"/>
    <w:rsid w:val="001A5F76"/>
    <w:rsid w:val="001A6127"/>
    <w:rsid w:val="001A619A"/>
    <w:rsid w:val="001A61BC"/>
    <w:rsid w:val="001A63A0"/>
    <w:rsid w:val="001A64F5"/>
    <w:rsid w:val="001A65CE"/>
    <w:rsid w:val="001A67A3"/>
    <w:rsid w:val="001A68FB"/>
    <w:rsid w:val="001A69F1"/>
    <w:rsid w:val="001A6A01"/>
    <w:rsid w:val="001A6ABE"/>
    <w:rsid w:val="001A6B80"/>
    <w:rsid w:val="001A6BEE"/>
    <w:rsid w:val="001A6D2C"/>
    <w:rsid w:val="001A6E27"/>
    <w:rsid w:val="001A6EBC"/>
    <w:rsid w:val="001A6ECA"/>
    <w:rsid w:val="001A734E"/>
    <w:rsid w:val="001A73EC"/>
    <w:rsid w:val="001A744D"/>
    <w:rsid w:val="001A7624"/>
    <w:rsid w:val="001A76C9"/>
    <w:rsid w:val="001A770F"/>
    <w:rsid w:val="001A77DD"/>
    <w:rsid w:val="001A7813"/>
    <w:rsid w:val="001A78FF"/>
    <w:rsid w:val="001A79BC"/>
    <w:rsid w:val="001A7B71"/>
    <w:rsid w:val="001A7B8B"/>
    <w:rsid w:val="001A7CA0"/>
    <w:rsid w:val="001A7DD5"/>
    <w:rsid w:val="001A7EAC"/>
    <w:rsid w:val="001B0134"/>
    <w:rsid w:val="001B023E"/>
    <w:rsid w:val="001B028F"/>
    <w:rsid w:val="001B029D"/>
    <w:rsid w:val="001B0317"/>
    <w:rsid w:val="001B032C"/>
    <w:rsid w:val="001B03F0"/>
    <w:rsid w:val="001B04E1"/>
    <w:rsid w:val="001B055B"/>
    <w:rsid w:val="001B05D9"/>
    <w:rsid w:val="001B06AF"/>
    <w:rsid w:val="001B071A"/>
    <w:rsid w:val="001B0727"/>
    <w:rsid w:val="001B07AF"/>
    <w:rsid w:val="001B07D9"/>
    <w:rsid w:val="001B090D"/>
    <w:rsid w:val="001B092F"/>
    <w:rsid w:val="001B09D5"/>
    <w:rsid w:val="001B0AE0"/>
    <w:rsid w:val="001B0B1F"/>
    <w:rsid w:val="001B0BB4"/>
    <w:rsid w:val="001B0CD5"/>
    <w:rsid w:val="001B0DCB"/>
    <w:rsid w:val="001B0E16"/>
    <w:rsid w:val="001B104B"/>
    <w:rsid w:val="001B10F0"/>
    <w:rsid w:val="001B1105"/>
    <w:rsid w:val="001B11D8"/>
    <w:rsid w:val="001B11E0"/>
    <w:rsid w:val="001B12BE"/>
    <w:rsid w:val="001B12F0"/>
    <w:rsid w:val="001B1333"/>
    <w:rsid w:val="001B1334"/>
    <w:rsid w:val="001B13F5"/>
    <w:rsid w:val="001B1422"/>
    <w:rsid w:val="001B1452"/>
    <w:rsid w:val="001B14BA"/>
    <w:rsid w:val="001B153A"/>
    <w:rsid w:val="001B157B"/>
    <w:rsid w:val="001B1722"/>
    <w:rsid w:val="001B1768"/>
    <w:rsid w:val="001B1772"/>
    <w:rsid w:val="001B17F7"/>
    <w:rsid w:val="001B199F"/>
    <w:rsid w:val="001B19D4"/>
    <w:rsid w:val="001B1A19"/>
    <w:rsid w:val="001B1A33"/>
    <w:rsid w:val="001B1A9D"/>
    <w:rsid w:val="001B1AD0"/>
    <w:rsid w:val="001B1B78"/>
    <w:rsid w:val="001B1B98"/>
    <w:rsid w:val="001B1CD8"/>
    <w:rsid w:val="001B1D06"/>
    <w:rsid w:val="001B1D45"/>
    <w:rsid w:val="001B1D90"/>
    <w:rsid w:val="001B1DEB"/>
    <w:rsid w:val="001B1FD6"/>
    <w:rsid w:val="001B209A"/>
    <w:rsid w:val="001B216F"/>
    <w:rsid w:val="001B2234"/>
    <w:rsid w:val="001B2412"/>
    <w:rsid w:val="001B242A"/>
    <w:rsid w:val="001B2488"/>
    <w:rsid w:val="001B24AB"/>
    <w:rsid w:val="001B24BC"/>
    <w:rsid w:val="001B2584"/>
    <w:rsid w:val="001B25A6"/>
    <w:rsid w:val="001B25AF"/>
    <w:rsid w:val="001B2631"/>
    <w:rsid w:val="001B265F"/>
    <w:rsid w:val="001B2746"/>
    <w:rsid w:val="001B27D9"/>
    <w:rsid w:val="001B2851"/>
    <w:rsid w:val="001B2984"/>
    <w:rsid w:val="001B2B23"/>
    <w:rsid w:val="001B2B2E"/>
    <w:rsid w:val="001B2B3D"/>
    <w:rsid w:val="001B2B5E"/>
    <w:rsid w:val="001B2BF9"/>
    <w:rsid w:val="001B2DF0"/>
    <w:rsid w:val="001B2E64"/>
    <w:rsid w:val="001B2E92"/>
    <w:rsid w:val="001B2F6A"/>
    <w:rsid w:val="001B2F85"/>
    <w:rsid w:val="001B2FB6"/>
    <w:rsid w:val="001B2FDB"/>
    <w:rsid w:val="001B300F"/>
    <w:rsid w:val="001B3026"/>
    <w:rsid w:val="001B30D0"/>
    <w:rsid w:val="001B33C0"/>
    <w:rsid w:val="001B33C9"/>
    <w:rsid w:val="001B3465"/>
    <w:rsid w:val="001B349D"/>
    <w:rsid w:val="001B3705"/>
    <w:rsid w:val="001B3793"/>
    <w:rsid w:val="001B3833"/>
    <w:rsid w:val="001B38B1"/>
    <w:rsid w:val="001B38FF"/>
    <w:rsid w:val="001B3902"/>
    <w:rsid w:val="001B395F"/>
    <w:rsid w:val="001B3A30"/>
    <w:rsid w:val="001B3A57"/>
    <w:rsid w:val="001B3A79"/>
    <w:rsid w:val="001B3AD1"/>
    <w:rsid w:val="001B3B65"/>
    <w:rsid w:val="001B3B7E"/>
    <w:rsid w:val="001B3C4F"/>
    <w:rsid w:val="001B3E74"/>
    <w:rsid w:val="001B3EFF"/>
    <w:rsid w:val="001B3FD6"/>
    <w:rsid w:val="001B3FE3"/>
    <w:rsid w:val="001B4041"/>
    <w:rsid w:val="001B4053"/>
    <w:rsid w:val="001B41CA"/>
    <w:rsid w:val="001B41D1"/>
    <w:rsid w:val="001B41FF"/>
    <w:rsid w:val="001B4264"/>
    <w:rsid w:val="001B4304"/>
    <w:rsid w:val="001B4339"/>
    <w:rsid w:val="001B445C"/>
    <w:rsid w:val="001B44B8"/>
    <w:rsid w:val="001B4581"/>
    <w:rsid w:val="001B45D3"/>
    <w:rsid w:val="001B474B"/>
    <w:rsid w:val="001B47C3"/>
    <w:rsid w:val="001B47F5"/>
    <w:rsid w:val="001B4857"/>
    <w:rsid w:val="001B487D"/>
    <w:rsid w:val="001B4916"/>
    <w:rsid w:val="001B4C1E"/>
    <w:rsid w:val="001B4C8B"/>
    <w:rsid w:val="001B4CCA"/>
    <w:rsid w:val="001B4D86"/>
    <w:rsid w:val="001B4F3E"/>
    <w:rsid w:val="001B509D"/>
    <w:rsid w:val="001B516D"/>
    <w:rsid w:val="001B53DF"/>
    <w:rsid w:val="001B53E1"/>
    <w:rsid w:val="001B5423"/>
    <w:rsid w:val="001B5436"/>
    <w:rsid w:val="001B55F6"/>
    <w:rsid w:val="001B56D1"/>
    <w:rsid w:val="001B570F"/>
    <w:rsid w:val="001B58C0"/>
    <w:rsid w:val="001B590A"/>
    <w:rsid w:val="001B59E8"/>
    <w:rsid w:val="001B5A4A"/>
    <w:rsid w:val="001B5AD6"/>
    <w:rsid w:val="001B5BAC"/>
    <w:rsid w:val="001B5C31"/>
    <w:rsid w:val="001B5CA4"/>
    <w:rsid w:val="001B5D43"/>
    <w:rsid w:val="001B5E10"/>
    <w:rsid w:val="001B5E48"/>
    <w:rsid w:val="001B5FEA"/>
    <w:rsid w:val="001B601F"/>
    <w:rsid w:val="001B60B9"/>
    <w:rsid w:val="001B628D"/>
    <w:rsid w:val="001B6299"/>
    <w:rsid w:val="001B6315"/>
    <w:rsid w:val="001B6351"/>
    <w:rsid w:val="001B6392"/>
    <w:rsid w:val="001B641A"/>
    <w:rsid w:val="001B647D"/>
    <w:rsid w:val="001B64CB"/>
    <w:rsid w:val="001B65F5"/>
    <w:rsid w:val="001B663A"/>
    <w:rsid w:val="001B6686"/>
    <w:rsid w:val="001B66D3"/>
    <w:rsid w:val="001B672A"/>
    <w:rsid w:val="001B6927"/>
    <w:rsid w:val="001B69CB"/>
    <w:rsid w:val="001B6A50"/>
    <w:rsid w:val="001B6A97"/>
    <w:rsid w:val="001B6BBA"/>
    <w:rsid w:val="001B6BD1"/>
    <w:rsid w:val="001B6C96"/>
    <w:rsid w:val="001B6CC4"/>
    <w:rsid w:val="001B6DAA"/>
    <w:rsid w:val="001B6DEF"/>
    <w:rsid w:val="001B6EAE"/>
    <w:rsid w:val="001B6F8E"/>
    <w:rsid w:val="001B6FED"/>
    <w:rsid w:val="001B7096"/>
    <w:rsid w:val="001B717F"/>
    <w:rsid w:val="001B7241"/>
    <w:rsid w:val="001B739F"/>
    <w:rsid w:val="001B73EB"/>
    <w:rsid w:val="001B7429"/>
    <w:rsid w:val="001B74D9"/>
    <w:rsid w:val="001B74E5"/>
    <w:rsid w:val="001B7655"/>
    <w:rsid w:val="001B772C"/>
    <w:rsid w:val="001B777D"/>
    <w:rsid w:val="001B77AC"/>
    <w:rsid w:val="001B78DE"/>
    <w:rsid w:val="001B796B"/>
    <w:rsid w:val="001B7A18"/>
    <w:rsid w:val="001B7CDA"/>
    <w:rsid w:val="001B7D9D"/>
    <w:rsid w:val="001B7E50"/>
    <w:rsid w:val="001B7F8D"/>
    <w:rsid w:val="001C00A0"/>
    <w:rsid w:val="001C012F"/>
    <w:rsid w:val="001C0240"/>
    <w:rsid w:val="001C02C2"/>
    <w:rsid w:val="001C0354"/>
    <w:rsid w:val="001C0391"/>
    <w:rsid w:val="001C03A3"/>
    <w:rsid w:val="001C0459"/>
    <w:rsid w:val="001C04DB"/>
    <w:rsid w:val="001C04FA"/>
    <w:rsid w:val="001C0610"/>
    <w:rsid w:val="001C06DD"/>
    <w:rsid w:val="001C077A"/>
    <w:rsid w:val="001C0842"/>
    <w:rsid w:val="001C093B"/>
    <w:rsid w:val="001C0977"/>
    <w:rsid w:val="001C09F5"/>
    <w:rsid w:val="001C0A9F"/>
    <w:rsid w:val="001C0B4E"/>
    <w:rsid w:val="001C0BFE"/>
    <w:rsid w:val="001C0C83"/>
    <w:rsid w:val="001C0CC2"/>
    <w:rsid w:val="001C0DE3"/>
    <w:rsid w:val="001C0E85"/>
    <w:rsid w:val="001C0FFF"/>
    <w:rsid w:val="001C107D"/>
    <w:rsid w:val="001C11E6"/>
    <w:rsid w:val="001C12AC"/>
    <w:rsid w:val="001C172C"/>
    <w:rsid w:val="001C174A"/>
    <w:rsid w:val="001C18E1"/>
    <w:rsid w:val="001C191C"/>
    <w:rsid w:val="001C1AF2"/>
    <w:rsid w:val="001C1BD9"/>
    <w:rsid w:val="001C1C4F"/>
    <w:rsid w:val="001C1C6A"/>
    <w:rsid w:val="001C1C95"/>
    <w:rsid w:val="001C1D28"/>
    <w:rsid w:val="001C1D6E"/>
    <w:rsid w:val="001C1DDC"/>
    <w:rsid w:val="001C1E28"/>
    <w:rsid w:val="001C2050"/>
    <w:rsid w:val="001C215C"/>
    <w:rsid w:val="001C237D"/>
    <w:rsid w:val="001C2450"/>
    <w:rsid w:val="001C2491"/>
    <w:rsid w:val="001C24CA"/>
    <w:rsid w:val="001C24D5"/>
    <w:rsid w:val="001C252A"/>
    <w:rsid w:val="001C2635"/>
    <w:rsid w:val="001C275B"/>
    <w:rsid w:val="001C27E6"/>
    <w:rsid w:val="001C2A0D"/>
    <w:rsid w:val="001C2CF6"/>
    <w:rsid w:val="001C2DEF"/>
    <w:rsid w:val="001C2FD9"/>
    <w:rsid w:val="001C30C7"/>
    <w:rsid w:val="001C3178"/>
    <w:rsid w:val="001C3234"/>
    <w:rsid w:val="001C327C"/>
    <w:rsid w:val="001C334C"/>
    <w:rsid w:val="001C33B3"/>
    <w:rsid w:val="001C345A"/>
    <w:rsid w:val="001C349C"/>
    <w:rsid w:val="001C373F"/>
    <w:rsid w:val="001C3745"/>
    <w:rsid w:val="001C3786"/>
    <w:rsid w:val="001C3951"/>
    <w:rsid w:val="001C3AB7"/>
    <w:rsid w:val="001C3AE2"/>
    <w:rsid w:val="001C3B0F"/>
    <w:rsid w:val="001C3B57"/>
    <w:rsid w:val="001C3C4F"/>
    <w:rsid w:val="001C3D01"/>
    <w:rsid w:val="001C3D8D"/>
    <w:rsid w:val="001C4054"/>
    <w:rsid w:val="001C40AA"/>
    <w:rsid w:val="001C411D"/>
    <w:rsid w:val="001C41C5"/>
    <w:rsid w:val="001C423B"/>
    <w:rsid w:val="001C4331"/>
    <w:rsid w:val="001C445B"/>
    <w:rsid w:val="001C4491"/>
    <w:rsid w:val="001C461F"/>
    <w:rsid w:val="001C4794"/>
    <w:rsid w:val="001C48F3"/>
    <w:rsid w:val="001C4912"/>
    <w:rsid w:val="001C4926"/>
    <w:rsid w:val="001C4A28"/>
    <w:rsid w:val="001C4A6F"/>
    <w:rsid w:val="001C4AAA"/>
    <w:rsid w:val="001C4BCC"/>
    <w:rsid w:val="001C4D77"/>
    <w:rsid w:val="001C4DDA"/>
    <w:rsid w:val="001C4F81"/>
    <w:rsid w:val="001C4FCD"/>
    <w:rsid w:val="001C534E"/>
    <w:rsid w:val="001C53C1"/>
    <w:rsid w:val="001C5436"/>
    <w:rsid w:val="001C5732"/>
    <w:rsid w:val="001C57C8"/>
    <w:rsid w:val="001C57D7"/>
    <w:rsid w:val="001C58A6"/>
    <w:rsid w:val="001C58FD"/>
    <w:rsid w:val="001C5962"/>
    <w:rsid w:val="001C598F"/>
    <w:rsid w:val="001C5A8F"/>
    <w:rsid w:val="001C5AB3"/>
    <w:rsid w:val="001C5B19"/>
    <w:rsid w:val="001C5BD7"/>
    <w:rsid w:val="001C5C0B"/>
    <w:rsid w:val="001C5C34"/>
    <w:rsid w:val="001C5CEF"/>
    <w:rsid w:val="001C5D4A"/>
    <w:rsid w:val="001C5DA3"/>
    <w:rsid w:val="001C5F3D"/>
    <w:rsid w:val="001C5F5E"/>
    <w:rsid w:val="001C61A1"/>
    <w:rsid w:val="001C621A"/>
    <w:rsid w:val="001C63FF"/>
    <w:rsid w:val="001C6409"/>
    <w:rsid w:val="001C6441"/>
    <w:rsid w:val="001C6495"/>
    <w:rsid w:val="001C65E0"/>
    <w:rsid w:val="001C6667"/>
    <w:rsid w:val="001C67C3"/>
    <w:rsid w:val="001C686C"/>
    <w:rsid w:val="001C68B9"/>
    <w:rsid w:val="001C690D"/>
    <w:rsid w:val="001C6A23"/>
    <w:rsid w:val="001C6ABD"/>
    <w:rsid w:val="001C6C92"/>
    <w:rsid w:val="001C6DE2"/>
    <w:rsid w:val="001C6EAF"/>
    <w:rsid w:val="001C6F6C"/>
    <w:rsid w:val="001C7127"/>
    <w:rsid w:val="001C7140"/>
    <w:rsid w:val="001C722C"/>
    <w:rsid w:val="001C73E9"/>
    <w:rsid w:val="001C75B5"/>
    <w:rsid w:val="001C78CF"/>
    <w:rsid w:val="001C79DC"/>
    <w:rsid w:val="001C7A19"/>
    <w:rsid w:val="001C7BE4"/>
    <w:rsid w:val="001C7BF0"/>
    <w:rsid w:val="001C7CC3"/>
    <w:rsid w:val="001C7CE4"/>
    <w:rsid w:val="001C7D80"/>
    <w:rsid w:val="001C7F56"/>
    <w:rsid w:val="001D001B"/>
    <w:rsid w:val="001D00FD"/>
    <w:rsid w:val="001D0103"/>
    <w:rsid w:val="001D0282"/>
    <w:rsid w:val="001D02D9"/>
    <w:rsid w:val="001D0302"/>
    <w:rsid w:val="001D0308"/>
    <w:rsid w:val="001D040B"/>
    <w:rsid w:val="001D0421"/>
    <w:rsid w:val="001D04B5"/>
    <w:rsid w:val="001D0522"/>
    <w:rsid w:val="001D0792"/>
    <w:rsid w:val="001D091F"/>
    <w:rsid w:val="001D0930"/>
    <w:rsid w:val="001D0967"/>
    <w:rsid w:val="001D097D"/>
    <w:rsid w:val="001D09B9"/>
    <w:rsid w:val="001D09C3"/>
    <w:rsid w:val="001D09C7"/>
    <w:rsid w:val="001D0B11"/>
    <w:rsid w:val="001D0B16"/>
    <w:rsid w:val="001D0C03"/>
    <w:rsid w:val="001D0C31"/>
    <w:rsid w:val="001D0C94"/>
    <w:rsid w:val="001D0DEF"/>
    <w:rsid w:val="001D0EC2"/>
    <w:rsid w:val="001D0EF1"/>
    <w:rsid w:val="001D0F1A"/>
    <w:rsid w:val="001D0F2C"/>
    <w:rsid w:val="001D0F52"/>
    <w:rsid w:val="001D1029"/>
    <w:rsid w:val="001D1039"/>
    <w:rsid w:val="001D106A"/>
    <w:rsid w:val="001D112E"/>
    <w:rsid w:val="001D1227"/>
    <w:rsid w:val="001D126A"/>
    <w:rsid w:val="001D130C"/>
    <w:rsid w:val="001D13D3"/>
    <w:rsid w:val="001D15B0"/>
    <w:rsid w:val="001D162C"/>
    <w:rsid w:val="001D1648"/>
    <w:rsid w:val="001D1696"/>
    <w:rsid w:val="001D173B"/>
    <w:rsid w:val="001D19ED"/>
    <w:rsid w:val="001D1A68"/>
    <w:rsid w:val="001D1B63"/>
    <w:rsid w:val="001D1BAF"/>
    <w:rsid w:val="001D1C03"/>
    <w:rsid w:val="001D1C3B"/>
    <w:rsid w:val="001D1CBE"/>
    <w:rsid w:val="001D1CC4"/>
    <w:rsid w:val="001D1DFD"/>
    <w:rsid w:val="001D1F54"/>
    <w:rsid w:val="001D22C7"/>
    <w:rsid w:val="001D22CF"/>
    <w:rsid w:val="001D22DA"/>
    <w:rsid w:val="001D22F7"/>
    <w:rsid w:val="001D244B"/>
    <w:rsid w:val="001D244F"/>
    <w:rsid w:val="001D256A"/>
    <w:rsid w:val="001D25AA"/>
    <w:rsid w:val="001D26CB"/>
    <w:rsid w:val="001D26EA"/>
    <w:rsid w:val="001D28FF"/>
    <w:rsid w:val="001D2903"/>
    <w:rsid w:val="001D29AB"/>
    <w:rsid w:val="001D2A3F"/>
    <w:rsid w:val="001D2A7A"/>
    <w:rsid w:val="001D2B09"/>
    <w:rsid w:val="001D2B6B"/>
    <w:rsid w:val="001D2CD7"/>
    <w:rsid w:val="001D2D00"/>
    <w:rsid w:val="001D2D1E"/>
    <w:rsid w:val="001D2E13"/>
    <w:rsid w:val="001D2E1A"/>
    <w:rsid w:val="001D2E5B"/>
    <w:rsid w:val="001D2E71"/>
    <w:rsid w:val="001D2EF0"/>
    <w:rsid w:val="001D3021"/>
    <w:rsid w:val="001D31AE"/>
    <w:rsid w:val="001D33CE"/>
    <w:rsid w:val="001D347A"/>
    <w:rsid w:val="001D357D"/>
    <w:rsid w:val="001D35B7"/>
    <w:rsid w:val="001D35F4"/>
    <w:rsid w:val="001D36C7"/>
    <w:rsid w:val="001D36E9"/>
    <w:rsid w:val="001D3A12"/>
    <w:rsid w:val="001D3BD6"/>
    <w:rsid w:val="001D3C7E"/>
    <w:rsid w:val="001D3D26"/>
    <w:rsid w:val="001D3D4C"/>
    <w:rsid w:val="001D4101"/>
    <w:rsid w:val="001D413C"/>
    <w:rsid w:val="001D43C7"/>
    <w:rsid w:val="001D4400"/>
    <w:rsid w:val="001D4455"/>
    <w:rsid w:val="001D4515"/>
    <w:rsid w:val="001D452F"/>
    <w:rsid w:val="001D45F7"/>
    <w:rsid w:val="001D465B"/>
    <w:rsid w:val="001D46C1"/>
    <w:rsid w:val="001D4739"/>
    <w:rsid w:val="001D4773"/>
    <w:rsid w:val="001D4869"/>
    <w:rsid w:val="001D4898"/>
    <w:rsid w:val="001D48C2"/>
    <w:rsid w:val="001D4902"/>
    <w:rsid w:val="001D49E4"/>
    <w:rsid w:val="001D4A34"/>
    <w:rsid w:val="001D4A66"/>
    <w:rsid w:val="001D4B1E"/>
    <w:rsid w:val="001D4BBF"/>
    <w:rsid w:val="001D4C5F"/>
    <w:rsid w:val="001D4CF7"/>
    <w:rsid w:val="001D4D4B"/>
    <w:rsid w:val="001D4D84"/>
    <w:rsid w:val="001D4E0B"/>
    <w:rsid w:val="001D4E5A"/>
    <w:rsid w:val="001D4E98"/>
    <w:rsid w:val="001D4EA2"/>
    <w:rsid w:val="001D4F89"/>
    <w:rsid w:val="001D4FF3"/>
    <w:rsid w:val="001D5061"/>
    <w:rsid w:val="001D5114"/>
    <w:rsid w:val="001D5348"/>
    <w:rsid w:val="001D5398"/>
    <w:rsid w:val="001D53A4"/>
    <w:rsid w:val="001D53D7"/>
    <w:rsid w:val="001D541A"/>
    <w:rsid w:val="001D5432"/>
    <w:rsid w:val="001D568F"/>
    <w:rsid w:val="001D5740"/>
    <w:rsid w:val="001D5748"/>
    <w:rsid w:val="001D574D"/>
    <w:rsid w:val="001D5775"/>
    <w:rsid w:val="001D582B"/>
    <w:rsid w:val="001D5A50"/>
    <w:rsid w:val="001D5AFC"/>
    <w:rsid w:val="001D5BF0"/>
    <w:rsid w:val="001D5C2F"/>
    <w:rsid w:val="001D5C7B"/>
    <w:rsid w:val="001D5CA2"/>
    <w:rsid w:val="001D5CA7"/>
    <w:rsid w:val="001D5E0E"/>
    <w:rsid w:val="001D5F25"/>
    <w:rsid w:val="001D5F41"/>
    <w:rsid w:val="001D5FF0"/>
    <w:rsid w:val="001D60F5"/>
    <w:rsid w:val="001D6106"/>
    <w:rsid w:val="001D619D"/>
    <w:rsid w:val="001D61FA"/>
    <w:rsid w:val="001D620B"/>
    <w:rsid w:val="001D6274"/>
    <w:rsid w:val="001D62EA"/>
    <w:rsid w:val="001D63F4"/>
    <w:rsid w:val="001D6507"/>
    <w:rsid w:val="001D659C"/>
    <w:rsid w:val="001D66D6"/>
    <w:rsid w:val="001D69CD"/>
    <w:rsid w:val="001D6A04"/>
    <w:rsid w:val="001D6B9B"/>
    <w:rsid w:val="001D6E75"/>
    <w:rsid w:val="001D6E79"/>
    <w:rsid w:val="001D6EA8"/>
    <w:rsid w:val="001D6F5F"/>
    <w:rsid w:val="001D6F88"/>
    <w:rsid w:val="001D700C"/>
    <w:rsid w:val="001D7096"/>
    <w:rsid w:val="001D7199"/>
    <w:rsid w:val="001D7206"/>
    <w:rsid w:val="001D723E"/>
    <w:rsid w:val="001D72F7"/>
    <w:rsid w:val="001D734A"/>
    <w:rsid w:val="001D734C"/>
    <w:rsid w:val="001D736E"/>
    <w:rsid w:val="001D74EC"/>
    <w:rsid w:val="001D75D0"/>
    <w:rsid w:val="001D764E"/>
    <w:rsid w:val="001D768A"/>
    <w:rsid w:val="001D769A"/>
    <w:rsid w:val="001D76A3"/>
    <w:rsid w:val="001D76DD"/>
    <w:rsid w:val="001D77E0"/>
    <w:rsid w:val="001D7923"/>
    <w:rsid w:val="001D7A14"/>
    <w:rsid w:val="001D7B0F"/>
    <w:rsid w:val="001D7C04"/>
    <w:rsid w:val="001D7D9F"/>
    <w:rsid w:val="001D7EF0"/>
    <w:rsid w:val="001E010D"/>
    <w:rsid w:val="001E0211"/>
    <w:rsid w:val="001E0215"/>
    <w:rsid w:val="001E02AE"/>
    <w:rsid w:val="001E02B1"/>
    <w:rsid w:val="001E02BE"/>
    <w:rsid w:val="001E04A9"/>
    <w:rsid w:val="001E04CE"/>
    <w:rsid w:val="001E04E2"/>
    <w:rsid w:val="001E0765"/>
    <w:rsid w:val="001E07A7"/>
    <w:rsid w:val="001E0811"/>
    <w:rsid w:val="001E0A1B"/>
    <w:rsid w:val="001E0A37"/>
    <w:rsid w:val="001E0A60"/>
    <w:rsid w:val="001E0CC7"/>
    <w:rsid w:val="001E0CED"/>
    <w:rsid w:val="001E0EE9"/>
    <w:rsid w:val="001E0F1F"/>
    <w:rsid w:val="001E0F89"/>
    <w:rsid w:val="001E1000"/>
    <w:rsid w:val="001E1019"/>
    <w:rsid w:val="001E10C7"/>
    <w:rsid w:val="001E114D"/>
    <w:rsid w:val="001E1194"/>
    <w:rsid w:val="001E122F"/>
    <w:rsid w:val="001E140A"/>
    <w:rsid w:val="001E1482"/>
    <w:rsid w:val="001E14A2"/>
    <w:rsid w:val="001E161C"/>
    <w:rsid w:val="001E1716"/>
    <w:rsid w:val="001E1857"/>
    <w:rsid w:val="001E185F"/>
    <w:rsid w:val="001E1912"/>
    <w:rsid w:val="001E1962"/>
    <w:rsid w:val="001E1A4D"/>
    <w:rsid w:val="001E1A53"/>
    <w:rsid w:val="001E1EE9"/>
    <w:rsid w:val="001E1EEB"/>
    <w:rsid w:val="001E1F6B"/>
    <w:rsid w:val="001E20D4"/>
    <w:rsid w:val="001E2148"/>
    <w:rsid w:val="001E2480"/>
    <w:rsid w:val="001E249E"/>
    <w:rsid w:val="001E2574"/>
    <w:rsid w:val="001E25F2"/>
    <w:rsid w:val="001E275D"/>
    <w:rsid w:val="001E275E"/>
    <w:rsid w:val="001E292A"/>
    <w:rsid w:val="001E29C7"/>
    <w:rsid w:val="001E2A3C"/>
    <w:rsid w:val="001E2BD7"/>
    <w:rsid w:val="001E2CCD"/>
    <w:rsid w:val="001E2D3C"/>
    <w:rsid w:val="001E2D4E"/>
    <w:rsid w:val="001E2DB7"/>
    <w:rsid w:val="001E2E72"/>
    <w:rsid w:val="001E2F25"/>
    <w:rsid w:val="001E3002"/>
    <w:rsid w:val="001E304F"/>
    <w:rsid w:val="001E3063"/>
    <w:rsid w:val="001E30E0"/>
    <w:rsid w:val="001E3263"/>
    <w:rsid w:val="001E32B5"/>
    <w:rsid w:val="001E33B0"/>
    <w:rsid w:val="001E3409"/>
    <w:rsid w:val="001E3411"/>
    <w:rsid w:val="001E3545"/>
    <w:rsid w:val="001E356E"/>
    <w:rsid w:val="001E36C1"/>
    <w:rsid w:val="001E3725"/>
    <w:rsid w:val="001E3747"/>
    <w:rsid w:val="001E38FC"/>
    <w:rsid w:val="001E393C"/>
    <w:rsid w:val="001E39D6"/>
    <w:rsid w:val="001E3B49"/>
    <w:rsid w:val="001E3BC3"/>
    <w:rsid w:val="001E3BC8"/>
    <w:rsid w:val="001E3E66"/>
    <w:rsid w:val="001E3F37"/>
    <w:rsid w:val="001E3F86"/>
    <w:rsid w:val="001E3FA1"/>
    <w:rsid w:val="001E401A"/>
    <w:rsid w:val="001E4056"/>
    <w:rsid w:val="001E4234"/>
    <w:rsid w:val="001E433E"/>
    <w:rsid w:val="001E4349"/>
    <w:rsid w:val="001E4485"/>
    <w:rsid w:val="001E4631"/>
    <w:rsid w:val="001E473A"/>
    <w:rsid w:val="001E4883"/>
    <w:rsid w:val="001E4916"/>
    <w:rsid w:val="001E4917"/>
    <w:rsid w:val="001E4956"/>
    <w:rsid w:val="001E4B5F"/>
    <w:rsid w:val="001E4BAB"/>
    <w:rsid w:val="001E4C2E"/>
    <w:rsid w:val="001E4C56"/>
    <w:rsid w:val="001E4E9E"/>
    <w:rsid w:val="001E4EF9"/>
    <w:rsid w:val="001E4F06"/>
    <w:rsid w:val="001E4F6A"/>
    <w:rsid w:val="001E51A3"/>
    <w:rsid w:val="001E5269"/>
    <w:rsid w:val="001E5381"/>
    <w:rsid w:val="001E53DF"/>
    <w:rsid w:val="001E53FF"/>
    <w:rsid w:val="001E5446"/>
    <w:rsid w:val="001E5479"/>
    <w:rsid w:val="001E54F3"/>
    <w:rsid w:val="001E55B3"/>
    <w:rsid w:val="001E566D"/>
    <w:rsid w:val="001E56F8"/>
    <w:rsid w:val="001E56FA"/>
    <w:rsid w:val="001E5786"/>
    <w:rsid w:val="001E57E7"/>
    <w:rsid w:val="001E5862"/>
    <w:rsid w:val="001E5A57"/>
    <w:rsid w:val="001E5AF7"/>
    <w:rsid w:val="001E5DBE"/>
    <w:rsid w:val="001E5E7B"/>
    <w:rsid w:val="001E5E8B"/>
    <w:rsid w:val="001E5F52"/>
    <w:rsid w:val="001E603C"/>
    <w:rsid w:val="001E60E8"/>
    <w:rsid w:val="001E6162"/>
    <w:rsid w:val="001E63A6"/>
    <w:rsid w:val="001E63AC"/>
    <w:rsid w:val="001E64A5"/>
    <w:rsid w:val="001E650D"/>
    <w:rsid w:val="001E6516"/>
    <w:rsid w:val="001E657A"/>
    <w:rsid w:val="001E6586"/>
    <w:rsid w:val="001E65B1"/>
    <w:rsid w:val="001E687C"/>
    <w:rsid w:val="001E6933"/>
    <w:rsid w:val="001E69E0"/>
    <w:rsid w:val="001E6A45"/>
    <w:rsid w:val="001E6BC1"/>
    <w:rsid w:val="001E6DAD"/>
    <w:rsid w:val="001E6DBA"/>
    <w:rsid w:val="001E6EDE"/>
    <w:rsid w:val="001E6F90"/>
    <w:rsid w:val="001E6FDA"/>
    <w:rsid w:val="001E70D5"/>
    <w:rsid w:val="001E71C3"/>
    <w:rsid w:val="001E73B1"/>
    <w:rsid w:val="001E7497"/>
    <w:rsid w:val="001E7609"/>
    <w:rsid w:val="001E76B5"/>
    <w:rsid w:val="001E76C3"/>
    <w:rsid w:val="001E7717"/>
    <w:rsid w:val="001E775D"/>
    <w:rsid w:val="001E77BF"/>
    <w:rsid w:val="001E785E"/>
    <w:rsid w:val="001E7862"/>
    <w:rsid w:val="001E7904"/>
    <w:rsid w:val="001E798C"/>
    <w:rsid w:val="001E799E"/>
    <w:rsid w:val="001E7BC1"/>
    <w:rsid w:val="001E7D11"/>
    <w:rsid w:val="001E7E16"/>
    <w:rsid w:val="001E7E89"/>
    <w:rsid w:val="001E7EAE"/>
    <w:rsid w:val="001E7F04"/>
    <w:rsid w:val="001E7F17"/>
    <w:rsid w:val="001E7FFC"/>
    <w:rsid w:val="001E7FFE"/>
    <w:rsid w:val="001F0067"/>
    <w:rsid w:val="001F0103"/>
    <w:rsid w:val="001F01BA"/>
    <w:rsid w:val="001F032E"/>
    <w:rsid w:val="001F03BC"/>
    <w:rsid w:val="001F03E5"/>
    <w:rsid w:val="001F05E7"/>
    <w:rsid w:val="001F0604"/>
    <w:rsid w:val="001F06FA"/>
    <w:rsid w:val="001F071D"/>
    <w:rsid w:val="001F0731"/>
    <w:rsid w:val="001F07A7"/>
    <w:rsid w:val="001F08D5"/>
    <w:rsid w:val="001F0A02"/>
    <w:rsid w:val="001F0A4D"/>
    <w:rsid w:val="001F0AB9"/>
    <w:rsid w:val="001F0B9A"/>
    <w:rsid w:val="001F0E01"/>
    <w:rsid w:val="001F0E67"/>
    <w:rsid w:val="001F0F89"/>
    <w:rsid w:val="001F1038"/>
    <w:rsid w:val="001F10C7"/>
    <w:rsid w:val="001F1185"/>
    <w:rsid w:val="001F1190"/>
    <w:rsid w:val="001F119B"/>
    <w:rsid w:val="001F1276"/>
    <w:rsid w:val="001F13B1"/>
    <w:rsid w:val="001F1467"/>
    <w:rsid w:val="001F1596"/>
    <w:rsid w:val="001F160D"/>
    <w:rsid w:val="001F163C"/>
    <w:rsid w:val="001F16C3"/>
    <w:rsid w:val="001F1790"/>
    <w:rsid w:val="001F17B7"/>
    <w:rsid w:val="001F1945"/>
    <w:rsid w:val="001F19E2"/>
    <w:rsid w:val="001F19F6"/>
    <w:rsid w:val="001F1A03"/>
    <w:rsid w:val="001F1A6F"/>
    <w:rsid w:val="001F1A7B"/>
    <w:rsid w:val="001F1B3E"/>
    <w:rsid w:val="001F1BD3"/>
    <w:rsid w:val="001F1BE5"/>
    <w:rsid w:val="001F1CFD"/>
    <w:rsid w:val="001F1D0F"/>
    <w:rsid w:val="001F1D67"/>
    <w:rsid w:val="001F1DAA"/>
    <w:rsid w:val="001F1E39"/>
    <w:rsid w:val="001F1E44"/>
    <w:rsid w:val="001F1E45"/>
    <w:rsid w:val="001F1FDD"/>
    <w:rsid w:val="001F20C1"/>
    <w:rsid w:val="001F20D8"/>
    <w:rsid w:val="001F214F"/>
    <w:rsid w:val="001F2166"/>
    <w:rsid w:val="001F21BE"/>
    <w:rsid w:val="001F22C8"/>
    <w:rsid w:val="001F2319"/>
    <w:rsid w:val="001F2361"/>
    <w:rsid w:val="001F2383"/>
    <w:rsid w:val="001F241D"/>
    <w:rsid w:val="001F258A"/>
    <w:rsid w:val="001F25BB"/>
    <w:rsid w:val="001F2698"/>
    <w:rsid w:val="001F26D0"/>
    <w:rsid w:val="001F290C"/>
    <w:rsid w:val="001F295E"/>
    <w:rsid w:val="001F29E9"/>
    <w:rsid w:val="001F29EB"/>
    <w:rsid w:val="001F2A77"/>
    <w:rsid w:val="001F2A99"/>
    <w:rsid w:val="001F2AB1"/>
    <w:rsid w:val="001F2ACF"/>
    <w:rsid w:val="001F2C45"/>
    <w:rsid w:val="001F2CAF"/>
    <w:rsid w:val="001F2CC7"/>
    <w:rsid w:val="001F2D9C"/>
    <w:rsid w:val="001F2EDB"/>
    <w:rsid w:val="001F2F17"/>
    <w:rsid w:val="001F2F39"/>
    <w:rsid w:val="001F2F43"/>
    <w:rsid w:val="001F303E"/>
    <w:rsid w:val="001F30BD"/>
    <w:rsid w:val="001F32B1"/>
    <w:rsid w:val="001F32E0"/>
    <w:rsid w:val="001F34F7"/>
    <w:rsid w:val="001F34FE"/>
    <w:rsid w:val="001F3709"/>
    <w:rsid w:val="001F37BD"/>
    <w:rsid w:val="001F38A9"/>
    <w:rsid w:val="001F3957"/>
    <w:rsid w:val="001F3A4B"/>
    <w:rsid w:val="001F3B17"/>
    <w:rsid w:val="001F3B96"/>
    <w:rsid w:val="001F3C89"/>
    <w:rsid w:val="001F3CB4"/>
    <w:rsid w:val="001F3E32"/>
    <w:rsid w:val="001F405F"/>
    <w:rsid w:val="001F40DE"/>
    <w:rsid w:val="001F40F6"/>
    <w:rsid w:val="001F41E6"/>
    <w:rsid w:val="001F425E"/>
    <w:rsid w:val="001F4342"/>
    <w:rsid w:val="001F4353"/>
    <w:rsid w:val="001F4377"/>
    <w:rsid w:val="001F43B8"/>
    <w:rsid w:val="001F43D2"/>
    <w:rsid w:val="001F4541"/>
    <w:rsid w:val="001F45C1"/>
    <w:rsid w:val="001F46EA"/>
    <w:rsid w:val="001F4802"/>
    <w:rsid w:val="001F4849"/>
    <w:rsid w:val="001F49A0"/>
    <w:rsid w:val="001F4A8B"/>
    <w:rsid w:val="001F4ADB"/>
    <w:rsid w:val="001F4AFA"/>
    <w:rsid w:val="001F4B06"/>
    <w:rsid w:val="001F4B7B"/>
    <w:rsid w:val="001F4B8F"/>
    <w:rsid w:val="001F4C4F"/>
    <w:rsid w:val="001F4C68"/>
    <w:rsid w:val="001F4D49"/>
    <w:rsid w:val="001F4E2F"/>
    <w:rsid w:val="001F4EBE"/>
    <w:rsid w:val="001F4F89"/>
    <w:rsid w:val="001F4FD2"/>
    <w:rsid w:val="001F51C2"/>
    <w:rsid w:val="001F51CE"/>
    <w:rsid w:val="001F5304"/>
    <w:rsid w:val="001F5344"/>
    <w:rsid w:val="001F5434"/>
    <w:rsid w:val="001F55BA"/>
    <w:rsid w:val="001F583D"/>
    <w:rsid w:val="001F58D1"/>
    <w:rsid w:val="001F58E2"/>
    <w:rsid w:val="001F5A64"/>
    <w:rsid w:val="001F5B5D"/>
    <w:rsid w:val="001F5BAA"/>
    <w:rsid w:val="001F5BD3"/>
    <w:rsid w:val="001F5C1F"/>
    <w:rsid w:val="001F5C6B"/>
    <w:rsid w:val="001F5CBE"/>
    <w:rsid w:val="001F5D5B"/>
    <w:rsid w:val="001F5D65"/>
    <w:rsid w:val="001F5DBF"/>
    <w:rsid w:val="001F6197"/>
    <w:rsid w:val="001F6239"/>
    <w:rsid w:val="001F62D6"/>
    <w:rsid w:val="001F64AF"/>
    <w:rsid w:val="001F64BA"/>
    <w:rsid w:val="001F6504"/>
    <w:rsid w:val="001F652D"/>
    <w:rsid w:val="001F6593"/>
    <w:rsid w:val="001F661E"/>
    <w:rsid w:val="001F6762"/>
    <w:rsid w:val="001F677A"/>
    <w:rsid w:val="001F685F"/>
    <w:rsid w:val="001F68D1"/>
    <w:rsid w:val="001F6982"/>
    <w:rsid w:val="001F69D2"/>
    <w:rsid w:val="001F6AFF"/>
    <w:rsid w:val="001F6B4E"/>
    <w:rsid w:val="001F6BE4"/>
    <w:rsid w:val="001F6C08"/>
    <w:rsid w:val="001F6D7B"/>
    <w:rsid w:val="001F6DCB"/>
    <w:rsid w:val="001F6E12"/>
    <w:rsid w:val="001F6E9C"/>
    <w:rsid w:val="001F6EA0"/>
    <w:rsid w:val="001F70A4"/>
    <w:rsid w:val="001F7174"/>
    <w:rsid w:val="001F72F1"/>
    <w:rsid w:val="001F7325"/>
    <w:rsid w:val="001F732C"/>
    <w:rsid w:val="001F744A"/>
    <w:rsid w:val="001F747F"/>
    <w:rsid w:val="001F756E"/>
    <w:rsid w:val="001F75CF"/>
    <w:rsid w:val="001F7657"/>
    <w:rsid w:val="001F77E6"/>
    <w:rsid w:val="001F7883"/>
    <w:rsid w:val="001F7911"/>
    <w:rsid w:val="001F7916"/>
    <w:rsid w:val="001F791C"/>
    <w:rsid w:val="001F7B58"/>
    <w:rsid w:val="001F7B8B"/>
    <w:rsid w:val="001F7C0A"/>
    <w:rsid w:val="001F7CCF"/>
    <w:rsid w:val="001F7DB3"/>
    <w:rsid w:val="001F7DE1"/>
    <w:rsid w:val="001F7FE5"/>
    <w:rsid w:val="001F7FEA"/>
    <w:rsid w:val="00200003"/>
    <w:rsid w:val="002001C8"/>
    <w:rsid w:val="00200250"/>
    <w:rsid w:val="00200258"/>
    <w:rsid w:val="002002C8"/>
    <w:rsid w:val="00200313"/>
    <w:rsid w:val="00200436"/>
    <w:rsid w:val="0020061B"/>
    <w:rsid w:val="002006DF"/>
    <w:rsid w:val="0020072A"/>
    <w:rsid w:val="002008EC"/>
    <w:rsid w:val="002009A8"/>
    <w:rsid w:val="00200A9B"/>
    <w:rsid w:val="00200ADE"/>
    <w:rsid w:val="00200B4D"/>
    <w:rsid w:val="00200B78"/>
    <w:rsid w:val="00200CF7"/>
    <w:rsid w:val="00200EBA"/>
    <w:rsid w:val="00200FC2"/>
    <w:rsid w:val="00200FE5"/>
    <w:rsid w:val="00201001"/>
    <w:rsid w:val="0020103E"/>
    <w:rsid w:val="0020105E"/>
    <w:rsid w:val="002010A0"/>
    <w:rsid w:val="002011A9"/>
    <w:rsid w:val="00201255"/>
    <w:rsid w:val="002012B2"/>
    <w:rsid w:val="002012C0"/>
    <w:rsid w:val="002012C4"/>
    <w:rsid w:val="0020152B"/>
    <w:rsid w:val="002015E1"/>
    <w:rsid w:val="00201623"/>
    <w:rsid w:val="00201635"/>
    <w:rsid w:val="00201664"/>
    <w:rsid w:val="002016A2"/>
    <w:rsid w:val="00201834"/>
    <w:rsid w:val="00201984"/>
    <w:rsid w:val="00201A22"/>
    <w:rsid w:val="00201B38"/>
    <w:rsid w:val="00201B3B"/>
    <w:rsid w:val="00201C21"/>
    <w:rsid w:val="00201C5D"/>
    <w:rsid w:val="00201D40"/>
    <w:rsid w:val="00201E4D"/>
    <w:rsid w:val="00201FC4"/>
    <w:rsid w:val="002021E4"/>
    <w:rsid w:val="002021FA"/>
    <w:rsid w:val="0020221A"/>
    <w:rsid w:val="0020236E"/>
    <w:rsid w:val="00202412"/>
    <w:rsid w:val="00202427"/>
    <w:rsid w:val="00202470"/>
    <w:rsid w:val="002026D8"/>
    <w:rsid w:val="002026F5"/>
    <w:rsid w:val="002026FC"/>
    <w:rsid w:val="0020278C"/>
    <w:rsid w:val="002027D0"/>
    <w:rsid w:val="00202AFB"/>
    <w:rsid w:val="00202B63"/>
    <w:rsid w:val="00202BE3"/>
    <w:rsid w:val="00202CDB"/>
    <w:rsid w:val="00202D1C"/>
    <w:rsid w:val="00202D7A"/>
    <w:rsid w:val="00202DE3"/>
    <w:rsid w:val="00202E2A"/>
    <w:rsid w:val="00202F4C"/>
    <w:rsid w:val="00202FD3"/>
    <w:rsid w:val="0020303D"/>
    <w:rsid w:val="002030D1"/>
    <w:rsid w:val="002031A7"/>
    <w:rsid w:val="00203202"/>
    <w:rsid w:val="0020332E"/>
    <w:rsid w:val="002033F6"/>
    <w:rsid w:val="002033FF"/>
    <w:rsid w:val="0020369B"/>
    <w:rsid w:val="00203709"/>
    <w:rsid w:val="00203758"/>
    <w:rsid w:val="00203790"/>
    <w:rsid w:val="002037E0"/>
    <w:rsid w:val="002038C4"/>
    <w:rsid w:val="002038E4"/>
    <w:rsid w:val="00203946"/>
    <w:rsid w:val="0020395C"/>
    <w:rsid w:val="00203A99"/>
    <w:rsid w:val="00203AD0"/>
    <w:rsid w:val="00203B4C"/>
    <w:rsid w:val="00203BB6"/>
    <w:rsid w:val="00203CAD"/>
    <w:rsid w:val="00203D66"/>
    <w:rsid w:val="00203DA0"/>
    <w:rsid w:val="00203E08"/>
    <w:rsid w:val="00203EDB"/>
    <w:rsid w:val="00204168"/>
    <w:rsid w:val="002041BA"/>
    <w:rsid w:val="002042CF"/>
    <w:rsid w:val="00204617"/>
    <w:rsid w:val="00204691"/>
    <w:rsid w:val="0020479C"/>
    <w:rsid w:val="002047AC"/>
    <w:rsid w:val="002047D9"/>
    <w:rsid w:val="00204984"/>
    <w:rsid w:val="002049FE"/>
    <w:rsid w:val="00204A5D"/>
    <w:rsid w:val="00204B16"/>
    <w:rsid w:val="00204B6B"/>
    <w:rsid w:val="00204BC2"/>
    <w:rsid w:val="00204C30"/>
    <w:rsid w:val="00204DF5"/>
    <w:rsid w:val="00204E08"/>
    <w:rsid w:val="00204F9B"/>
    <w:rsid w:val="0020512C"/>
    <w:rsid w:val="00205286"/>
    <w:rsid w:val="002052D9"/>
    <w:rsid w:val="002052F9"/>
    <w:rsid w:val="002054F4"/>
    <w:rsid w:val="00205557"/>
    <w:rsid w:val="00205815"/>
    <w:rsid w:val="00205838"/>
    <w:rsid w:val="002058D7"/>
    <w:rsid w:val="00205A9E"/>
    <w:rsid w:val="00205AFB"/>
    <w:rsid w:val="00205B74"/>
    <w:rsid w:val="00205D05"/>
    <w:rsid w:val="00205D7A"/>
    <w:rsid w:val="00205DE0"/>
    <w:rsid w:val="00205E73"/>
    <w:rsid w:val="00205E88"/>
    <w:rsid w:val="00205F00"/>
    <w:rsid w:val="00205F79"/>
    <w:rsid w:val="0020607D"/>
    <w:rsid w:val="0020610A"/>
    <w:rsid w:val="0020613E"/>
    <w:rsid w:val="00206160"/>
    <w:rsid w:val="00206246"/>
    <w:rsid w:val="00206382"/>
    <w:rsid w:val="002063A9"/>
    <w:rsid w:val="002064EF"/>
    <w:rsid w:val="00206527"/>
    <w:rsid w:val="00206732"/>
    <w:rsid w:val="00206749"/>
    <w:rsid w:val="0020679C"/>
    <w:rsid w:val="0020686D"/>
    <w:rsid w:val="002069FD"/>
    <w:rsid w:val="00206A29"/>
    <w:rsid w:val="00206A45"/>
    <w:rsid w:val="00206A72"/>
    <w:rsid w:val="00206A85"/>
    <w:rsid w:val="00206A9F"/>
    <w:rsid w:val="00206B0E"/>
    <w:rsid w:val="00206C23"/>
    <w:rsid w:val="00206E14"/>
    <w:rsid w:val="00207034"/>
    <w:rsid w:val="002070A5"/>
    <w:rsid w:val="002070EE"/>
    <w:rsid w:val="002071CA"/>
    <w:rsid w:val="002071EA"/>
    <w:rsid w:val="002072D6"/>
    <w:rsid w:val="00207343"/>
    <w:rsid w:val="00207442"/>
    <w:rsid w:val="002074F4"/>
    <w:rsid w:val="00207508"/>
    <w:rsid w:val="0020750A"/>
    <w:rsid w:val="002075E1"/>
    <w:rsid w:val="00207683"/>
    <w:rsid w:val="0020774F"/>
    <w:rsid w:val="002077F6"/>
    <w:rsid w:val="0020795A"/>
    <w:rsid w:val="00207C62"/>
    <w:rsid w:val="00207C82"/>
    <w:rsid w:val="00207C8C"/>
    <w:rsid w:val="00207CDE"/>
    <w:rsid w:val="00207D05"/>
    <w:rsid w:val="00207D4F"/>
    <w:rsid w:val="00207D86"/>
    <w:rsid w:val="00207E28"/>
    <w:rsid w:val="00207E95"/>
    <w:rsid w:val="00207F29"/>
    <w:rsid w:val="00207F4C"/>
    <w:rsid w:val="00210022"/>
    <w:rsid w:val="00210033"/>
    <w:rsid w:val="00210085"/>
    <w:rsid w:val="002100C7"/>
    <w:rsid w:val="0021011E"/>
    <w:rsid w:val="00210164"/>
    <w:rsid w:val="002101EF"/>
    <w:rsid w:val="0021023E"/>
    <w:rsid w:val="0021025A"/>
    <w:rsid w:val="00210325"/>
    <w:rsid w:val="0021033E"/>
    <w:rsid w:val="002105DE"/>
    <w:rsid w:val="002106A8"/>
    <w:rsid w:val="002108DA"/>
    <w:rsid w:val="0021097A"/>
    <w:rsid w:val="002109A1"/>
    <w:rsid w:val="002109C1"/>
    <w:rsid w:val="00210B70"/>
    <w:rsid w:val="00210B88"/>
    <w:rsid w:val="00210C46"/>
    <w:rsid w:val="00210E5B"/>
    <w:rsid w:val="00210E69"/>
    <w:rsid w:val="00210F0E"/>
    <w:rsid w:val="0021109D"/>
    <w:rsid w:val="00211132"/>
    <w:rsid w:val="00211213"/>
    <w:rsid w:val="002112D8"/>
    <w:rsid w:val="0021145B"/>
    <w:rsid w:val="002114B5"/>
    <w:rsid w:val="002114BE"/>
    <w:rsid w:val="002114D0"/>
    <w:rsid w:val="0021150B"/>
    <w:rsid w:val="002115A6"/>
    <w:rsid w:val="0021168A"/>
    <w:rsid w:val="00211739"/>
    <w:rsid w:val="00211971"/>
    <w:rsid w:val="002119B9"/>
    <w:rsid w:val="00211A1D"/>
    <w:rsid w:val="00211A29"/>
    <w:rsid w:val="00211AD4"/>
    <w:rsid w:val="00211B61"/>
    <w:rsid w:val="00211C99"/>
    <w:rsid w:val="00211CE2"/>
    <w:rsid w:val="00211E24"/>
    <w:rsid w:val="00211F25"/>
    <w:rsid w:val="00212031"/>
    <w:rsid w:val="00212148"/>
    <w:rsid w:val="0021226A"/>
    <w:rsid w:val="00212423"/>
    <w:rsid w:val="00212512"/>
    <w:rsid w:val="00212567"/>
    <w:rsid w:val="00212622"/>
    <w:rsid w:val="00212644"/>
    <w:rsid w:val="0021283E"/>
    <w:rsid w:val="00212872"/>
    <w:rsid w:val="002128FA"/>
    <w:rsid w:val="0021296D"/>
    <w:rsid w:val="00212AFC"/>
    <w:rsid w:val="00212CFD"/>
    <w:rsid w:val="00212D19"/>
    <w:rsid w:val="00212D33"/>
    <w:rsid w:val="00212D98"/>
    <w:rsid w:val="00212DBD"/>
    <w:rsid w:val="00212E1B"/>
    <w:rsid w:val="00212E21"/>
    <w:rsid w:val="0021322A"/>
    <w:rsid w:val="00213308"/>
    <w:rsid w:val="00213315"/>
    <w:rsid w:val="00213373"/>
    <w:rsid w:val="002133BB"/>
    <w:rsid w:val="0021341C"/>
    <w:rsid w:val="002134F9"/>
    <w:rsid w:val="0021359F"/>
    <w:rsid w:val="002135B1"/>
    <w:rsid w:val="0021363D"/>
    <w:rsid w:val="00213704"/>
    <w:rsid w:val="00213744"/>
    <w:rsid w:val="00213765"/>
    <w:rsid w:val="00213809"/>
    <w:rsid w:val="00213897"/>
    <w:rsid w:val="002138D1"/>
    <w:rsid w:val="002139FA"/>
    <w:rsid w:val="00213A16"/>
    <w:rsid w:val="00213A28"/>
    <w:rsid w:val="00213ACC"/>
    <w:rsid w:val="00213AD9"/>
    <w:rsid w:val="00213B59"/>
    <w:rsid w:val="00213DFA"/>
    <w:rsid w:val="00213FFB"/>
    <w:rsid w:val="00214031"/>
    <w:rsid w:val="00214073"/>
    <w:rsid w:val="002140B9"/>
    <w:rsid w:val="0021441B"/>
    <w:rsid w:val="00214553"/>
    <w:rsid w:val="00214692"/>
    <w:rsid w:val="002146BB"/>
    <w:rsid w:val="00214772"/>
    <w:rsid w:val="002147F1"/>
    <w:rsid w:val="0021480B"/>
    <w:rsid w:val="00214813"/>
    <w:rsid w:val="002148B2"/>
    <w:rsid w:val="002149A7"/>
    <w:rsid w:val="00214A46"/>
    <w:rsid w:val="00214AB0"/>
    <w:rsid w:val="00214AEF"/>
    <w:rsid w:val="00214B50"/>
    <w:rsid w:val="00214BEB"/>
    <w:rsid w:val="00214C3C"/>
    <w:rsid w:val="00214D1D"/>
    <w:rsid w:val="00214DA5"/>
    <w:rsid w:val="00214F77"/>
    <w:rsid w:val="00214FDA"/>
    <w:rsid w:val="00215031"/>
    <w:rsid w:val="0021504B"/>
    <w:rsid w:val="00215182"/>
    <w:rsid w:val="00215189"/>
    <w:rsid w:val="002152F1"/>
    <w:rsid w:val="0021545F"/>
    <w:rsid w:val="002154C2"/>
    <w:rsid w:val="002154C9"/>
    <w:rsid w:val="002154E4"/>
    <w:rsid w:val="002154E8"/>
    <w:rsid w:val="002154F6"/>
    <w:rsid w:val="00215541"/>
    <w:rsid w:val="00215785"/>
    <w:rsid w:val="002157C2"/>
    <w:rsid w:val="00215826"/>
    <w:rsid w:val="00215913"/>
    <w:rsid w:val="0021593E"/>
    <w:rsid w:val="00215957"/>
    <w:rsid w:val="00215985"/>
    <w:rsid w:val="002159AD"/>
    <w:rsid w:val="00215A75"/>
    <w:rsid w:val="00215ACF"/>
    <w:rsid w:val="00215B22"/>
    <w:rsid w:val="00215BDC"/>
    <w:rsid w:val="00215BE5"/>
    <w:rsid w:val="00215E78"/>
    <w:rsid w:val="00216150"/>
    <w:rsid w:val="00216637"/>
    <w:rsid w:val="00216678"/>
    <w:rsid w:val="0021678A"/>
    <w:rsid w:val="00216910"/>
    <w:rsid w:val="002169E1"/>
    <w:rsid w:val="00216C03"/>
    <w:rsid w:val="00216C15"/>
    <w:rsid w:val="00216CE2"/>
    <w:rsid w:val="00216DC2"/>
    <w:rsid w:val="00216DD4"/>
    <w:rsid w:val="00216EF7"/>
    <w:rsid w:val="00216F41"/>
    <w:rsid w:val="002171E4"/>
    <w:rsid w:val="00217536"/>
    <w:rsid w:val="00217625"/>
    <w:rsid w:val="002176AC"/>
    <w:rsid w:val="002176C3"/>
    <w:rsid w:val="002176FB"/>
    <w:rsid w:val="0021782D"/>
    <w:rsid w:val="00217931"/>
    <w:rsid w:val="00217940"/>
    <w:rsid w:val="002179B4"/>
    <w:rsid w:val="00217A20"/>
    <w:rsid w:val="00217A22"/>
    <w:rsid w:val="00217BFB"/>
    <w:rsid w:val="00217C1D"/>
    <w:rsid w:val="00217D36"/>
    <w:rsid w:val="00217EB2"/>
    <w:rsid w:val="00217F0F"/>
    <w:rsid w:val="00220053"/>
    <w:rsid w:val="0022005B"/>
    <w:rsid w:val="00220134"/>
    <w:rsid w:val="0022023E"/>
    <w:rsid w:val="0022029F"/>
    <w:rsid w:val="002203ED"/>
    <w:rsid w:val="00220413"/>
    <w:rsid w:val="0022055F"/>
    <w:rsid w:val="0022057C"/>
    <w:rsid w:val="0022061E"/>
    <w:rsid w:val="002206C3"/>
    <w:rsid w:val="00220737"/>
    <w:rsid w:val="00220913"/>
    <w:rsid w:val="002209BD"/>
    <w:rsid w:val="00220B07"/>
    <w:rsid w:val="00220B7D"/>
    <w:rsid w:val="00220BDA"/>
    <w:rsid w:val="00220BEB"/>
    <w:rsid w:val="00220D2C"/>
    <w:rsid w:val="00220E5B"/>
    <w:rsid w:val="00220E7F"/>
    <w:rsid w:val="00221018"/>
    <w:rsid w:val="0022103B"/>
    <w:rsid w:val="002212EB"/>
    <w:rsid w:val="00221315"/>
    <w:rsid w:val="002213F8"/>
    <w:rsid w:val="00221477"/>
    <w:rsid w:val="0022150F"/>
    <w:rsid w:val="00221629"/>
    <w:rsid w:val="002216A1"/>
    <w:rsid w:val="00221828"/>
    <w:rsid w:val="00221917"/>
    <w:rsid w:val="00221941"/>
    <w:rsid w:val="00221ACD"/>
    <w:rsid w:val="00221B98"/>
    <w:rsid w:val="00221BC9"/>
    <w:rsid w:val="00221C29"/>
    <w:rsid w:val="00221C48"/>
    <w:rsid w:val="00221CB0"/>
    <w:rsid w:val="00221CD7"/>
    <w:rsid w:val="00221D32"/>
    <w:rsid w:val="00221E3A"/>
    <w:rsid w:val="00221FF6"/>
    <w:rsid w:val="0022203B"/>
    <w:rsid w:val="002220AC"/>
    <w:rsid w:val="0022218C"/>
    <w:rsid w:val="0022220D"/>
    <w:rsid w:val="0022222B"/>
    <w:rsid w:val="00222498"/>
    <w:rsid w:val="00222668"/>
    <w:rsid w:val="002226A5"/>
    <w:rsid w:val="002227B5"/>
    <w:rsid w:val="002228D0"/>
    <w:rsid w:val="0022292E"/>
    <w:rsid w:val="002229F8"/>
    <w:rsid w:val="00222A7F"/>
    <w:rsid w:val="00222AB6"/>
    <w:rsid w:val="00222C58"/>
    <w:rsid w:val="00222CED"/>
    <w:rsid w:val="00222DC3"/>
    <w:rsid w:val="00222E04"/>
    <w:rsid w:val="00222E43"/>
    <w:rsid w:val="00222E94"/>
    <w:rsid w:val="00222F84"/>
    <w:rsid w:val="00222FD0"/>
    <w:rsid w:val="002231C7"/>
    <w:rsid w:val="0022324C"/>
    <w:rsid w:val="002232D5"/>
    <w:rsid w:val="00223358"/>
    <w:rsid w:val="002234EF"/>
    <w:rsid w:val="002235EE"/>
    <w:rsid w:val="00223635"/>
    <w:rsid w:val="00223639"/>
    <w:rsid w:val="0022364A"/>
    <w:rsid w:val="0022372C"/>
    <w:rsid w:val="002237AE"/>
    <w:rsid w:val="00223877"/>
    <w:rsid w:val="00223879"/>
    <w:rsid w:val="0022389E"/>
    <w:rsid w:val="00223953"/>
    <w:rsid w:val="00223961"/>
    <w:rsid w:val="0022399B"/>
    <w:rsid w:val="00223C4F"/>
    <w:rsid w:val="00223CFA"/>
    <w:rsid w:val="00223D77"/>
    <w:rsid w:val="00223DF9"/>
    <w:rsid w:val="00223E95"/>
    <w:rsid w:val="00223EB3"/>
    <w:rsid w:val="00224113"/>
    <w:rsid w:val="0022419D"/>
    <w:rsid w:val="002242BA"/>
    <w:rsid w:val="00224318"/>
    <w:rsid w:val="0022441C"/>
    <w:rsid w:val="0022464D"/>
    <w:rsid w:val="002246F0"/>
    <w:rsid w:val="002247B9"/>
    <w:rsid w:val="0022493C"/>
    <w:rsid w:val="002249BE"/>
    <w:rsid w:val="002249E4"/>
    <w:rsid w:val="00224A0A"/>
    <w:rsid w:val="00224B1A"/>
    <w:rsid w:val="00224BBB"/>
    <w:rsid w:val="00224BBF"/>
    <w:rsid w:val="00224D49"/>
    <w:rsid w:val="00224E02"/>
    <w:rsid w:val="00224E22"/>
    <w:rsid w:val="00225072"/>
    <w:rsid w:val="00225194"/>
    <w:rsid w:val="0022519C"/>
    <w:rsid w:val="00225364"/>
    <w:rsid w:val="0022537C"/>
    <w:rsid w:val="0022545C"/>
    <w:rsid w:val="0022553B"/>
    <w:rsid w:val="00225602"/>
    <w:rsid w:val="00225629"/>
    <w:rsid w:val="0022565B"/>
    <w:rsid w:val="002256E7"/>
    <w:rsid w:val="0022574E"/>
    <w:rsid w:val="002257DE"/>
    <w:rsid w:val="002258DC"/>
    <w:rsid w:val="002259BB"/>
    <w:rsid w:val="00225C8B"/>
    <w:rsid w:val="00225CC6"/>
    <w:rsid w:val="00225D16"/>
    <w:rsid w:val="00225DB5"/>
    <w:rsid w:val="00225DC8"/>
    <w:rsid w:val="00225E1A"/>
    <w:rsid w:val="00225E3E"/>
    <w:rsid w:val="0022610C"/>
    <w:rsid w:val="0022614F"/>
    <w:rsid w:val="00226166"/>
    <w:rsid w:val="0022638D"/>
    <w:rsid w:val="002263B3"/>
    <w:rsid w:val="002263D5"/>
    <w:rsid w:val="002263F6"/>
    <w:rsid w:val="002264C1"/>
    <w:rsid w:val="00226749"/>
    <w:rsid w:val="0022674B"/>
    <w:rsid w:val="002269F0"/>
    <w:rsid w:val="00226A22"/>
    <w:rsid w:val="00226B58"/>
    <w:rsid w:val="00226B62"/>
    <w:rsid w:val="00226B80"/>
    <w:rsid w:val="00226B84"/>
    <w:rsid w:val="00226BFB"/>
    <w:rsid w:val="00226C26"/>
    <w:rsid w:val="00226D66"/>
    <w:rsid w:val="00226D9A"/>
    <w:rsid w:val="00226DCC"/>
    <w:rsid w:val="00226F35"/>
    <w:rsid w:val="0022702D"/>
    <w:rsid w:val="002270BE"/>
    <w:rsid w:val="00227181"/>
    <w:rsid w:val="002271AB"/>
    <w:rsid w:val="0022727F"/>
    <w:rsid w:val="0022733D"/>
    <w:rsid w:val="00227697"/>
    <w:rsid w:val="00227848"/>
    <w:rsid w:val="0022788D"/>
    <w:rsid w:val="00227894"/>
    <w:rsid w:val="0022789F"/>
    <w:rsid w:val="0022798F"/>
    <w:rsid w:val="00227BDB"/>
    <w:rsid w:val="00227D28"/>
    <w:rsid w:val="00227EA9"/>
    <w:rsid w:val="00227F98"/>
    <w:rsid w:val="00230002"/>
    <w:rsid w:val="002300C8"/>
    <w:rsid w:val="002300F7"/>
    <w:rsid w:val="00230131"/>
    <w:rsid w:val="002302CC"/>
    <w:rsid w:val="0023061D"/>
    <w:rsid w:val="0023069A"/>
    <w:rsid w:val="00230907"/>
    <w:rsid w:val="002309FD"/>
    <w:rsid w:val="00230C27"/>
    <w:rsid w:val="00230C4A"/>
    <w:rsid w:val="00230D0F"/>
    <w:rsid w:val="00230F8A"/>
    <w:rsid w:val="00231006"/>
    <w:rsid w:val="00231055"/>
    <w:rsid w:val="002310D1"/>
    <w:rsid w:val="002311F2"/>
    <w:rsid w:val="0023124B"/>
    <w:rsid w:val="00231321"/>
    <w:rsid w:val="00231348"/>
    <w:rsid w:val="002313C6"/>
    <w:rsid w:val="002314CA"/>
    <w:rsid w:val="0023153D"/>
    <w:rsid w:val="00231626"/>
    <w:rsid w:val="00231667"/>
    <w:rsid w:val="00231972"/>
    <w:rsid w:val="002319AF"/>
    <w:rsid w:val="00231AED"/>
    <w:rsid w:val="00231C2A"/>
    <w:rsid w:val="00231C48"/>
    <w:rsid w:val="00231D19"/>
    <w:rsid w:val="00231D30"/>
    <w:rsid w:val="00231D55"/>
    <w:rsid w:val="00231D8A"/>
    <w:rsid w:val="00231EDF"/>
    <w:rsid w:val="00231F1B"/>
    <w:rsid w:val="00231F6E"/>
    <w:rsid w:val="00232099"/>
    <w:rsid w:val="00232159"/>
    <w:rsid w:val="002321BF"/>
    <w:rsid w:val="002321F3"/>
    <w:rsid w:val="0023241C"/>
    <w:rsid w:val="0023247C"/>
    <w:rsid w:val="002327E9"/>
    <w:rsid w:val="0023297E"/>
    <w:rsid w:val="00232A15"/>
    <w:rsid w:val="00232E9E"/>
    <w:rsid w:val="00232EBE"/>
    <w:rsid w:val="00232F67"/>
    <w:rsid w:val="00232F9B"/>
    <w:rsid w:val="00232FC3"/>
    <w:rsid w:val="0023300E"/>
    <w:rsid w:val="00233017"/>
    <w:rsid w:val="002331DD"/>
    <w:rsid w:val="00233347"/>
    <w:rsid w:val="0023334E"/>
    <w:rsid w:val="00233377"/>
    <w:rsid w:val="0023346B"/>
    <w:rsid w:val="00233523"/>
    <w:rsid w:val="00233645"/>
    <w:rsid w:val="00233700"/>
    <w:rsid w:val="00233711"/>
    <w:rsid w:val="00233739"/>
    <w:rsid w:val="0023373E"/>
    <w:rsid w:val="0023376A"/>
    <w:rsid w:val="002338E9"/>
    <w:rsid w:val="002339BB"/>
    <w:rsid w:val="00233AB2"/>
    <w:rsid w:val="00233ACD"/>
    <w:rsid w:val="00233BB8"/>
    <w:rsid w:val="00233BBD"/>
    <w:rsid w:val="00233BCF"/>
    <w:rsid w:val="00233C88"/>
    <w:rsid w:val="00233D77"/>
    <w:rsid w:val="00233E25"/>
    <w:rsid w:val="00233E88"/>
    <w:rsid w:val="00234278"/>
    <w:rsid w:val="002344EB"/>
    <w:rsid w:val="002344F4"/>
    <w:rsid w:val="002345D5"/>
    <w:rsid w:val="002345FE"/>
    <w:rsid w:val="00234655"/>
    <w:rsid w:val="0023472C"/>
    <w:rsid w:val="00234788"/>
    <w:rsid w:val="0023492B"/>
    <w:rsid w:val="00234B32"/>
    <w:rsid w:val="00234C3D"/>
    <w:rsid w:val="00234CC7"/>
    <w:rsid w:val="00234D40"/>
    <w:rsid w:val="00234D44"/>
    <w:rsid w:val="00234D66"/>
    <w:rsid w:val="00234DB2"/>
    <w:rsid w:val="00234DCB"/>
    <w:rsid w:val="00234E14"/>
    <w:rsid w:val="00234E65"/>
    <w:rsid w:val="00234ED9"/>
    <w:rsid w:val="00234FA3"/>
    <w:rsid w:val="00234FC3"/>
    <w:rsid w:val="00235009"/>
    <w:rsid w:val="00235043"/>
    <w:rsid w:val="002350BF"/>
    <w:rsid w:val="00235123"/>
    <w:rsid w:val="002351F7"/>
    <w:rsid w:val="0023525A"/>
    <w:rsid w:val="00235266"/>
    <w:rsid w:val="00235305"/>
    <w:rsid w:val="00235381"/>
    <w:rsid w:val="0023542B"/>
    <w:rsid w:val="00235501"/>
    <w:rsid w:val="00235773"/>
    <w:rsid w:val="002357C9"/>
    <w:rsid w:val="00235887"/>
    <w:rsid w:val="00235934"/>
    <w:rsid w:val="00235A74"/>
    <w:rsid w:val="00235A8B"/>
    <w:rsid w:val="00235B88"/>
    <w:rsid w:val="00235C3F"/>
    <w:rsid w:val="00235D3B"/>
    <w:rsid w:val="00235FA3"/>
    <w:rsid w:val="0023601D"/>
    <w:rsid w:val="00236088"/>
    <w:rsid w:val="00236216"/>
    <w:rsid w:val="00236259"/>
    <w:rsid w:val="00236330"/>
    <w:rsid w:val="00236431"/>
    <w:rsid w:val="00236433"/>
    <w:rsid w:val="002364B1"/>
    <w:rsid w:val="00236570"/>
    <w:rsid w:val="00236627"/>
    <w:rsid w:val="002366B4"/>
    <w:rsid w:val="002366C7"/>
    <w:rsid w:val="002366F9"/>
    <w:rsid w:val="0023670B"/>
    <w:rsid w:val="002367DD"/>
    <w:rsid w:val="00236864"/>
    <w:rsid w:val="002368BE"/>
    <w:rsid w:val="00236925"/>
    <w:rsid w:val="0023692C"/>
    <w:rsid w:val="002369E2"/>
    <w:rsid w:val="00236A9C"/>
    <w:rsid w:val="00236BA0"/>
    <w:rsid w:val="00236BE9"/>
    <w:rsid w:val="00236C86"/>
    <w:rsid w:val="00236C89"/>
    <w:rsid w:val="00236CFE"/>
    <w:rsid w:val="00236E93"/>
    <w:rsid w:val="00236F0D"/>
    <w:rsid w:val="00236FA0"/>
    <w:rsid w:val="00237015"/>
    <w:rsid w:val="00237037"/>
    <w:rsid w:val="002371FF"/>
    <w:rsid w:val="002372B6"/>
    <w:rsid w:val="002373D5"/>
    <w:rsid w:val="0023747F"/>
    <w:rsid w:val="00237522"/>
    <w:rsid w:val="002375BF"/>
    <w:rsid w:val="002375E7"/>
    <w:rsid w:val="00237659"/>
    <w:rsid w:val="00237800"/>
    <w:rsid w:val="00237897"/>
    <w:rsid w:val="00237A26"/>
    <w:rsid w:val="00237ADF"/>
    <w:rsid w:val="00237B2E"/>
    <w:rsid w:val="00237CD4"/>
    <w:rsid w:val="00237D84"/>
    <w:rsid w:val="00237E46"/>
    <w:rsid w:val="0024004F"/>
    <w:rsid w:val="00240096"/>
    <w:rsid w:val="002401A7"/>
    <w:rsid w:val="00240357"/>
    <w:rsid w:val="00240382"/>
    <w:rsid w:val="00240413"/>
    <w:rsid w:val="002404D0"/>
    <w:rsid w:val="002405EB"/>
    <w:rsid w:val="00240679"/>
    <w:rsid w:val="0024077B"/>
    <w:rsid w:val="002407CA"/>
    <w:rsid w:val="0024084D"/>
    <w:rsid w:val="002409BF"/>
    <w:rsid w:val="00240A6B"/>
    <w:rsid w:val="00240AA9"/>
    <w:rsid w:val="00240B17"/>
    <w:rsid w:val="00240C3E"/>
    <w:rsid w:val="00240CB6"/>
    <w:rsid w:val="00240D49"/>
    <w:rsid w:val="00240D88"/>
    <w:rsid w:val="00240E93"/>
    <w:rsid w:val="00240F7C"/>
    <w:rsid w:val="00240FA4"/>
    <w:rsid w:val="00240FC2"/>
    <w:rsid w:val="00241009"/>
    <w:rsid w:val="0024106B"/>
    <w:rsid w:val="002410DF"/>
    <w:rsid w:val="00241222"/>
    <w:rsid w:val="0024122E"/>
    <w:rsid w:val="00241451"/>
    <w:rsid w:val="00241579"/>
    <w:rsid w:val="002415A9"/>
    <w:rsid w:val="0024166E"/>
    <w:rsid w:val="00241838"/>
    <w:rsid w:val="002418DC"/>
    <w:rsid w:val="0024194F"/>
    <w:rsid w:val="00241A53"/>
    <w:rsid w:val="00241AEC"/>
    <w:rsid w:val="0024205E"/>
    <w:rsid w:val="002420D0"/>
    <w:rsid w:val="00242285"/>
    <w:rsid w:val="00242369"/>
    <w:rsid w:val="0024249F"/>
    <w:rsid w:val="0024259F"/>
    <w:rsid w:val="002425EE"/>
    <w:rsid w:val="002426DE"/>
    <w:rsid w:val="00242750"/>
    <w:rsid w:val="002427D3"/>
    <w:rsid w:val="00242A56"/>
    <w:rsid w:val="00242B2A"/>
    <w:rsid w:val="00242E2C"/>
    <w:rsid w:val="00242E3D"/>
    <w:rsid w:val="00242F07"/>
    <w:rsid w:val="0024301C"/>
    <w:rsid w:val="00243306"/>
    <w:rsid w:val="00243357"/>
    <w:rsid w:val="0024348E"/>
    <w:rsid w:val="002435C8"/>
    <w:rsid w:val="0024363B"/>
    <w:rsid w:val="00243676"/>
    <w:rsid w:val="00243679"/>
    <w:rsid w:val="002436AC"/>
    <w:rsid w:val="00243817"/>
    <w:rsid w:val="002438CC"/>
    <w:rsid w:val="00243A16"/>
    <w:rsid w:val="00243A5A"/>
    <w:rsid w:val="00243A70"/>
    <w:rsid w:val="00243B0B"/>
    <w:rsid w:val="00243B4C"/>
    <w:rsid w:val="00243BBA"/>
    <w:rsid w:val="00243BFA"/>
    <w:rsid w:val="00243C47"/>
    <w:rsid w:val="00243DA3"/>
    <w:rsid w:val="00243DBB"/>
    <w:rsid w:val="00243DCC"/>
    <w:rsid w:val="00243E41"/>
    <w:rsid w:val="00243EDC"/>
    <w:rsid w:val="00243FE3"/>
    <w:rsid w:val="00244009"/>
    <w:rsid w:val="00244085"/>
    <w:rsid w:val="002441EF"/>
    <w:rsid w:val="002441F8"/>
    <w:rsid w:val="00244365"/>
    <w:rsid w:val="0024441D"/>
    <w:rsid w:val="002444A2"/>
    <w:rsid w:val="002445DB"/>
    <w:rsid w:val="0024463C"/>
    <w:rsid w:val="002446CA"/>
    <w:rsid w:val="0024471E"/>
    <w:rsid w:val="0024474D"/>
    <w:rsid w:val="0024487A"/>
    <w:rsid w:val="002449A6"/>
    <w:rsid w:val="00244A3A"/>
    <w:rsid w:val="00244ACA"/>
    <w:rsid w:val="00244CBB"/>
    <w:rsid w:val="00244E84"/>
    <w:rsid w:val="00244EAB"/>
    <w:rsid w:val="00244F4B"/>
    <w:rsid w:val="00244FA9"/>
    <w:rsid w:val="00244FAC"/>
    <w:rsid w:val="0024501B"/>
    <w:rsid w:val="00245107"/>
    <w:rsid w:val="0024510C"/>
    <w:rsid w:val="00245136"/>
    <w:rsid w:val="002452F4"/>
    <w:rsid w:val="00245312"/>
    <w:rsid w:val="00245319"/>
    <w:rsid w:val="00245343"/>
    <w:rsid w:val="002453DE"/>
    <w:rsid w:val="002454ED"/>
    <w:rsid w:val="002455EF"/>
    <w:rsid w:val="00245707"/>
    <w:rsid w:val="0024577E"/>
    <w:rsid w:val="002457FD"/>
    <w:rsid w:val="0024589A"/>
    <w:rsid w:val="002458B9"/>
    <w:rsid w:val="002458CA"/>
    <w:rsid w:val="00245ADC"/>
    <w:rsid w:val="00245BC9"/>
    <w:rsid w:val="00245C09"/>
    <w:rsid w:val="00245C21"/>
    <w:rsid w:val="00245DFA"/>
    <w:rsid w:val="00245E53"/>
    <w:rsid w:val="0024611D"/>
    <w:rsid w:val="002461A3"/>
    <w:rsid w:val="00246312"/>
    <w:rsid w:val="00246344"/>
    <w:rsid w:val="00246469"/>
    <w:rsid w:val="002464DC"/>
    <w:rsid w:val="002464ED"/>
    <w:rsid w:val="002466E0"/>
    <w:rsid w:val="0024680F"/>
    <w:rsid w:val="0024685B"/>
    <w:rsid w:val="002468AA"/>
    <w:rsid w:val="00246A12"/>
    <w:rsid w:val="00246BB2"/>
    <w:rsid w:val="00246D08"/>
    <w:rsid w:val="00246D4D"/>
    <w:rsid w:val="00246DB0"/>
    <w:rsid w:val="00246F8C"/>
    <w:rsid w:val="00247010"/>
    <w:rsid w:val="00247016"/>
    <w:rsid w:val="0024701C"/>
    <w:rsid w:val="00247082"/>
    <w:rsid w:val="00247134"/>
    <w:rsid w:val="0024730B"/>
    <w:rsid w:val="00247335"/>
    <w:rsid w:val="00247519"/>
    <w:rsid w:val="0024760A"/>
    <w:rsid w:val="00247913"/>
    <w:rsid w:val="00247965"/>
    <w:rsid w:val="00247A90"/>
    <w:rsid w:val="00247B20"/>
    <w:rsid w:val="00247C3F"/>
    <w:rsid w:val="00247E84"/>
    <w:rsid w:val="00247F40"/>
    <w:rsid w:val="0025020F"/>
    <w:rsid w:val="0025028E"/>
    <w:rsid w:val="00250295"/>
    <w:rsid w:val="00250327"/>
    <w:rsid w:val="002503B2"/>
    <w:rsid w:val="00250408"/>
    <w:rsid w:val="00250423"/>
    <w:rsid w:val="00250431"/>
    <w:rsid w:val="00250482"/>
    <w:rsid w:val="0025063B"/>
    <w:rsid w:val="0025070F"/>
    <w:rsid w:val="00250725"/>
    <w:rsid w:val="002509A1"/>
    <w:rsid w:val="00250A09"/>
    <w:rsid w:val="00250A24"/>
    <w:rsid w:val="00250AEB"/>
    <w:rsid w:val="00250BEB"/>
    <w:rsid w:val="00250C23"/>
    <w:rsid w:val="00250C37"/>
    <w:rsid w:val="00250CFB"/>
    <w:rsid w:val="00250D66"/>
    <w:rsid w:val="00250EC5"/>
    <w:rsid w:val="00250F63"/>
    <w:rsid w:val="00251076"/>
    <w:rsid w:val="0025114F"/>
    <w:rsid w:val="0025118C"/>
    <w:rsid w:val="002511AD"/>
    <w:rsid w:val="00251225"/>
    <w:rsid w:val="00251249"/>
    <w:rsid w:val="002515B1"/>
    <w:rsid w:val="00251641"/>
    <w:rsid w:val="002516FA"/>
    <w:rsid w:val="0025171F"/>
    <w:rsid w:val="0025175E"/>
    <w:rsid w:val="00251810"/>
    <w:rsid w:val="00251A61"/>
    <w:rsid w:val="00251AA5"/>
    <w:rsid w:val="00251AFF"/>
    <w:rsid w:val="00251D6D"/>
    <w:rsid w:val="00251DCA"/>
    <w:rsid w:val="00251E4C"/>
    <w:rsid w:val="00251E73"/>
    <w:rsid w:val="00251E97"/>
    <w:rsid w:val="00251F57"/>
    <w:rsid w:val="00251F96"/>
    <w:rsid w:val="00251FE9"/>
    <w:rsid w:val="00252022"/>
    <w:rsid w:val="00252092"/>
    <w:rsid w:val="002520B1"/>
    <w:rsid w:val="00252271"/>
    <w:rsid w:val="002522BC"/>
    <w:rsid w:val="002522BD"/>
    <w:rsid w:val="002522DC"/>
    <w:rsid w:val="002523C0"/>
    <w:rsid w:val="0025278C"/>
    <w:rsid w:val="002528FA"/>
    <w:rsid w:val="00252969"/>
    <w:rsid w:val="00252B09"/>
    <w:rsid w:val="00252BF9"/>
    <w:rsid w:val="00252CE9"/>
    <w:rsid w:val="00252D1C"/>
    <w:rsid w:val="00252D2E"/>
    <w:rsid w:val="00252DFD"/>
    <w:rsid w:val="00252F1E"/>
    <w:rsid w:val="00252FC5"/>
    <w:rsid w:val="002530C0"/>
    <w:rsid w:val="002530E4"/>
    <w:rsid w:val="0025311B"/>
    <w:rsid w:val="00253255"/>
    <w:rsid w:val="0025369F"/>
    <w:rsid w:val="0025377F"/>
    <w:rsid w:val="002538AB"/>
    <w:rsid w:val="002538B3"/>
    <w:rsid w:val="002538E6"/>
    <w:rsid w:val="00253941"/>
    <w:rsid w:val="0025397B"/>
    <w:rsid w:val="00253A02"/>
    <w:rsid w:val="00253A20"/>
    <w:rsid w:val="00253BCA"/>
    <w:rsid w:val="00253BF4"/>
    <w:rsid w:val="00253C76"/>
    <w:rsid w:val="00253CE5"/>
    <w:rsid w:val="00253CED"/>
    <w:rsid w:val="00253CEE"/>
    <w:rsid w:val="00253D18"/>
    <w:rsid w:val="00253DC8"/>
    <w:rsid w:val="00253DFE"/>
    <w:rsid w:val="00253E3F"/>
    <w:rsid w:val="00253FE4"/>
    <w:rsid w:val="0025405E"/>
    <w:rsid w:val="00254115"/>
    <w:rsid w:val="00254287"/>
    <w:rsid w:val="00254288"/>
    <w:rsid w:val="002542A6"/>
    <w:rsid w:val="002542DD"/>
    <w:rsid w:val="0025439E"/>
    <w:rsid w:val="002543E8"/>
    <w:rsid w:val="00254406"/>
    <w:rsid w:val="00254412"/>
    <w:rsid w:val="002544D0"/>
    <w:rsid w:val="00254766"/>
    <w:rsid w:val="002547E1"/>
    <w:rsid w:val="00254C3C"/>
    <w:rsid w:val="00254F38"/>
    <w:rsid w:val="0025502D"/>
    <w:rsid w:val="00255231"/>
    <w:rsid w:val="002553F7"/>
    <w:rsid w:val="002554B8"/>
    <w:rsid w:val="002554C0"/>
    <w:rsid w:val="0025554E"/>
    <w:rsid w:val="002555A7"/>
    <w:rsid w:val="002555BF"/>
    <w:rsid w:val="002555E0"/>
    <w:rsid w:val="002556DA"/>
    <w:rsid w:val="0025589C"/>
    <w:rsid w:val="0025591E"/>
    <w:rsid w:val="00255929"/>
    <w:rsid w:val="002559DD"/>
    <w:rsid w:val="00255A88"/>
    <w:rsid w:val="00255AB6"/>
    <w:rsid w:val="00255B69"/>
    <w:rsid w:val="00255C50"/>
    <w:rsid w:val="00255C72"/>
    <w:rsid w:val="00255D09"/>
    <w:rsid w:val="00255D1C"/>
    <w:rsid w:val="00255D96"/>
    <w:rsid w:val="00255DB9"/>
    <w:rsid w:val="00255ED1"/>
    <w:rsid w:val="00255F5F"/>
    <w:rsid w:val="0025605A"/>
    <w:rsid w:val="0025606E"/>
    <w:rsid w:val="0025608D"/>
    <w:rsid w:val="0025613A"/>
    <w:rsid w:val="00256301"/>
    <w:rsid w:val="0025638F"/>
    <w:rsid w:val="00256419"/>
    <w:rsid w:val="00256482"/>
    <w:rsid w:val="002564D4"/>
    <w:rsid w:val="00256539"/>
    <w:rsid w:val="0025657C"/>
    <w:rsid w:val="0025659A"/>
    <w:rsid w:val="00256731"/>
    <w:rsid w:val="0025675A"/>
    <w:rsid w:val="0025694A"/>
    <w:rsid w:val="00256A5E"/>
    <w:rsid w:val="00256ABE"/>
    <w:rsid w:val="00256B3A"/>
    <w:rsid w:val="00256B90"/>
    <w:rsid w:val="00256CF5"/>
    <w:rsid w:val="00256D9D"/>
    <w:rsid w:val="00256E85"/>
    <w:rsid w:val="00256F14"/>
    <w:rsid w:val="00256F6E"/>
    <w:rsid w:val="002571B0"/>
    <w:rsid w:val="00257228"/>
    <w:rsid w:val="00257235"/>
    <w:rsid w:val="00257329"/>
    <w:rsid w:val="002575B6"/>
    <w:rsid w:val="002575EC"/>
    <w:rsid w:val="0025772F"/>
    <w:rsid w:val="00257743"/>
    <w:rsid w:val="002577C6"/>
    <w:rsid w:val="00257850"/>
    <w:rsid w:val="00257869"/>
    <w:rsid w:val="00257893"/>
    <w:rsid w:val="00257918"/>
    <w:rsid w:val="00257950"/>
    <w:rsid w:val="00257AA0"/>
    <w:rsid w:val="00257C49"/>
    <w:rsid w:val="00257DA7"/>
    <w:rsid w:val="00257DB4"/>
    <w:rsid w:val="00257DF5"/>
    <w:rsid w:val="00257E98"/>
    <w:rsid w:val="0026002D"/>
    <w:rsid w:val="002600E3"/>
    <w:rsid w:val="0026016F"/>
    <w:rsid w:val="0026024B"/>
    <w:rsid w:val="00260320"/>
    <w:rsid w:val="0026032A"/>
    <w:rsid w:val="00260593"/>
    <w:rsid w:val="002605B4"/>
    <w:rsid w:val="00260600"/>
    <w:rsid w:val="0026065E"/>
    <w:rsid w:val="00260740"/>
    <w:rsid w:val="0026094F"/>
    <w:rsid w:val="00260A8D"/>
    <w:rsid w:val="00260A99"/>
    <w:rsid w:val="00260AAC"/>
    <w:rsid w:val="00260B89"/>
    <w:rsid w:val="00260BE7"/>
    <w:rsid w:val="00260CEC"/>
    <w:rsid w:val="00260D8F"/>
    <w:rsid w:val="00260E4A"/>
    <w:rsid w:val="00260E85"/>
    <w:rsid w:val="00260EEA"/>
    <w:rsid w:val="00260F04"/>
    <w:rsid w:val="00260F28"/>
    <w:rsid w:val="00260FD1"/>
    <w:rsid w:val="00260FF1"/>
    <w:rsid w:val="00261015"/>
    <w:rsid w:val="002611D2"/>
    <w:rsid w:val="002612AB"/>
    <w:rsid w:val="00261314"/>
    <w:rsid w:val="00261453"/>
    <w:rsid w:val="002614A3"/>
    <w:rsid w:val="002615B6"/>
    <w:rsid w:val="0026160C"/>
    <w:rsid w:val="00261616"/>
    <w:rsid w:val="00261690"/>
    <w:rsid w:val="0026186F"/>
    <w:rsid w:val="0026198B"/>
    <w:rsid w:val="00261ADE"/>
    <w:rsid w:val="00261AEE"/>
    <w:rsid w:val="00261B24"/>
    <w:rsid w:val="00261B2F"/>
    <w:rsid w:val="00261B3B"/>
    <w:rsid w:val="00261C0C"/>
    <w:rsid w:val="00261C77"/>
    <w:rsid w:val="00261CAF"/>
    <w:rsid w:val="00261CD1"/>
    <w:rsid w:val="00261E3A"/>
    <w:rsid w:val="00261F58"/>
    <w:rsid w:val="00261FA7"/>
    <w:rsid w:val="002621F5"/>
    <w:rsid w:val="00262544"/>
    <w:rsid w:val="002625AF"/>
    <w:rsid w:val="002625DD"/>
    <w:rsid w:val="00262653"/>
    <w:rsid w:val="00262687"/>
    <w:rsid w:val="00262691"/>
    <w:rsid w:val="002626B1"/>
    <w:rsid w:val="00262734"/>
    <w:rsid w:val="00262807"/>
    <w:rsid w:val="00262872"/>
    <w:rsid w:val="00262A39"/>
    <w:rsid w:val="00262AF4"/>
    <w:rsid w:val="00262BD9"/>
    <w:rsid w:val="00262CF1"/>
    <w:rsid w:val="00262E17"/>
    <w:rsid w:val="00262E1C"/>
    <w:rsid w:val="00262E30"/>
    <w:rsid w:val="00262EC9"/>
    <w:rsid w:val="00262F18"/>
    <w:rsid w:val="00262F1B"/>
    <w:rsid w:val="00262F92"/>
    <w:rsid w:val="00263057"/>
    <w:rsid w:val="002630D9"/>
    <w:rsid w:val="002633E3"/>
    <w:rsid w:val="002633E4"/>
    <w:rsid w:val="0026347A"/>
    <w:rsid w:val="002635D1"/>
    <w:rsid w:val="00263865"/>
    <w:rsid w:val="00263937"/>
    <w:rsid w:val="00263989"/>
    <w:rsid w:val="00263AD7"/>
    <w:rsid w:val="00263C23"/>
    <w:rsid w:val="00263CED"/>
    <w:rsid w:val="00263F02"/>
    <w:rsid w:val="00263F1C"/>
    <w:rsid w:val="0026406C"/>
    <w:rsid w:val="0026408B"/>
    <w:rsid w:val="0026410F"/>
    <w:rsid w:val="0026418C"/>
    <w:rsid w:val="002641F1"/>
    <w:rsid w:val="00264237"/>
    <w:rsid w:val="002643C2"/>
    <w:rsid w:val="0026448A"/>
    <w:rsid w:val="002645B8"/>
    <w:rsid w:val="00264650"/>
    <w:rsid w:val="00264884"/>
    <w:rsid w:val="002648B8"/>
    <w:rsid w:val="002649EE"/>
    <w:rsid w:val="00264A2F"/>
    <w:rsid w:val="00264A8D"/>
    <w:rsid w:val="00264CDF"/>
    <w:rsid w:val="00264DF2"/>
    <w:rsid w:val="00264E7D"/>
    <w:rsid w:val="00264F39"/>
    <w:rsid w:val="00264F7B"/>
    <w:rsid w:val="002651B0"/>
    <w:rsid w:val="0026527F"/>
    <w:rsid w:val="00265329"/>
    <w:rsid w:val="00265683"/>
    <w:rsid w:val="002656BF"/>
    <w:rsid w:val="002659A9"/>
    <w:rsid w:val="002659C2"/>
    <w:rsid w:val="002659D9"/>
    <w:rsid w:val="00265ACB"/>
    <w:rsid w:val="00265AF5"/>
    <w:rsid w:val="00265BD4"/>
    <w:rsid w:val="00265BDF"/>
    <w:rsid w:val="00265C31"/>
    <w:rsid w:val="00265CEE"/>
    <w:rsid w:val="00265D5B"/>
    <w:rsid w:val="00265D79"/>
    <w:rsid w:val="00265DAE"/>
    <w:rsid w:val="00265DE5"/>
    <w:rsid w:val="00265DF0"/>
    <w:rsid w:val="00265F8B"/>
    <w:rsid w:val="0026611E"/>
    <w:rsid w:val="002664DA"/>
    <w:rsid w:val="002664E5"/>
    <w:rsid w:val="002666FA"/>
    <w:rsid w:val="00266710"/>
    <w:rsid w:val="00266841"/>
    <w:rsid w:val="00266A61"/>
    <w:rsid w:val="00266AE3"/>
    <w:rsid w:val="00266AE6"/>
    <w:rsid w:val="00266BAA"/>
    <w:rsid w:val="00266BE5"/>
    <w:rsid w:val="00266C91"/>
    <w:rsid w:val="00266D3C"/>
    <w:rsid w:val="00266DBA"/>
    <w:rsid w:val="00266E5C"/>
    <w:rsid w:val="00266EA7"/>
    <w:rsid w:val="00266EE8"/>
    <w:rsid w:val="00266FCD"/>
    <w:rsid w:val="0026703A"/>
    <w:rsid w:val="002670B2"/>
    <w:rsid w:val="002670B3"/>
    <w:rsid w:val="00267185"/>
    <w:rsid w:val="00267196"/>
    <w:rsid w:val="00267450"/>
    <w:rsid w:val="0026760C"/>
    <w:rsid w:val="002676B3"/>
    <w:rsid w:val="00267760"/>
    <w:rsid w:val="00267865"/>
    <w:rsid w:val="00267C60"/>
    <w:rsid w:val="00267D04"/>
    <w:rsid w:val="00267E5C"/>
    <w:rsid w:val="00267EA0"/>
    <w:rsid w:val="00270076"/>
    <w:rsid w:val="002701CE"/>
    <w:rsid w:val="002701FB"/>
    <w:rsid w:val="00270229"/>
    <w:rsid w:val="002702CA"/>
    <w:rsid w:val="00270375"/>
    <w:rsid w:val="0027053C"/>
    <w:rsid w:val="002705F6"/>
    <w:rsid w:val="002706A1"/>
    <w:rsid w:val="002706AA"/>
    <w:rsid w:val="002706E6"/>
    <w:rsid w:val="0027079A"/>
    <w:rsid w:val="00270979"/>
    <w:rsid w:val="0027098E"/>
    <w:rsid w:val="00270A05"/>
    <w:rsid w:val="00270C54"/>
    <w:rsid w:val="00270CA8"/>
    <w:rsid w:val="00270CFE"/>
    <w:rsid w:val="00270D1A"/>
    <w:rsid w:val="00270E34"/>
    <w:rsid w:val="00270F66"/>
    <w:rsid w:val="00271061"/>
    <w:rsid w:val="0027108A"/>
    <w:rsid w:val="00271294"/>
    <w:rsid w:val="002712FA"/>
    <w:rsid w:val="00271336"/>
    <w:rsid w:val="0027143A"/>
    <w:rsid w:val="0027147F"/>
    <w:rsid w:val="00271738"/>
    <w:rsid w:val="00271771"/>
    <w:rsid w:val="002717E8"/>
    <w:rsid w:val="002718B6"/>
    <w:rsid w:val="0027193B"/>
    <w:rsid w:val="00271B1E"/>
    <w:rsid w:val="00271B68"/>
    <w:rsid w:val="00271B6A"/>
    <w:rsid w:val="00271C4E"/>
    <w:rsid w:val="00271C90"/>
    <w:rsid w:val="00271CBE"/>
    <w:rsid w:val="00271D30"/>
    <w:rsid w:val="00271FBE"/>
    <w:rsid w:val="0027203B"/>
    <w:rsid w:val="00272058"/>
    <w:rsid w:val="0027206D"/>
    <w:rsid w:val="00272101"/>
    <w:rsid w:val="00272115"/>
    <w:rsid w:val="002722B3"/>
    <w:rsid w:val="00272382"/>
    <w:rsid w:val="00272418"/>
    <w:rsid w:val="002724BC"/>
    <w:rsid w:val="00272573"/>
    <w:rsid w:val="00272639"/>
    <w:rsid w:val="0027267C"/>
    <w:rsid w:val="002726CC"/>
    <w:rsid w:val="0027270D"/>
    <w:rsid w:val="002727FB"/>
    <w:rsid w:val="00272915"/>
    <w:rsid w:val="0027291F"/>
    <w:rsid w:val="00272976"/>
    <w:rsid w:val="002729DD"/>
    <w:rsid w:val="00272B24"/>
    <w:rsid w:val="00272B32"/>
    <w:rsid w:val="00272BA4"/>
    <w:rsid w:val="00272BAB"/>
    <w:rsid w:val="00272BDE"/>
    <w:rsid w:val="00272CA3"/>
    <w:rsid w:val="00272DFF"/>
    <w:rsid w:val="00272E78"/>
    <w:rsid w:val="00272EB4"/>
    <w:rsid w:val="00272ED7"/>
    <w:rsid w:val="00272F69"/>
    <w:rsid w:val="00273022"/>
    <w:rsid w:val="00273092"/>
    <w:rsid w:val="002731CC"/>
    <w:rsid w:val="0027328F"/>
    <w:rsid w:val="00273328"/>
    <w:rsid w:val="0027337A"/>
    <w:rsid w:val="002734B4"/>
    <w:rsid w:val="00273537"/>
    <w:rsid w:val="00273545"/>
    <w:rsid w:val="00273668"/>
    <w:rsid w:val="002736C4"/>
    <w:rsid w:val="002738F3"/>
    <w:rsid w:val="00273960"/>
    <w:rsid w:val="002739BF"/>
    <w:rsid w:val="00273A9C"/>
    <w:rsid w:val="00273AB6"/>
    <w:rsid w:val="00273BBF"/>
    <w:rsid w:val="00273C1E"/>
    <w:rsid w:val="00273C43"/>
    <w:rsid w:val="00273C5A"/>
    <w:rsid w:val="00273D54"/>
    <w:rsid w:val="00273E62"/>
    <w:rsid w:val="00273EFE"/>
    <w:rsid w:val="00274012"/>
    <w:rsid w:val="0027414B"/>
    <w:rsid w:val="002741AB"/>
    <w:rsid w:val="002741D0"/>
    <w:rsid w:val="002743A0"/>
    <w:rsid w:val="002743E5"/>
    <w:rsid w:val="0027445E"/>
    <w:rsid w:val="002744CE"/>
    <w:rsid w:val="002745E0"/>
    <w:rsid w:val="00274630"/>
    <w:rsid w:val="0027464F"/>
    <w:rsid w:val="00274651"/>
    <w:rsid w:val="00274721"/>
    <w:rsid w:val="002748A1"/>
    <w:rsid w:val="002748CE"/>
    <w:rsid w:val="00274A2C"/>
    <w:rsid w:val="00274A2D"/>
    <w:rsid w:val="00274A4E"/>
    <w:rsid w:val="00274A7A"/>
    <w:rsid w:val="00274AD0"/>
    <w:rsid w:val="00274B02"/>
    <w:rsid w:val="00274D3A"/>
    <w:rsid w:val="00274D46"/>
    <w:rsid w:val="00274E6E"/>
    <w:rsid w:val="00275073"/>
    <w:rsid w:val="00275172"/>
    <w:rsid w:val="0027521C"/>
    <w:rsid w:val="0027525D"/>
    <w:rsid w:val="00275268"/>
    <w:rsid w:val="00275320"/>
    <w:rsid w:val="0027535E"/>
    <w:rsid w:val="0027544F"/>
    <w:rsid w:val="002754F6"/>
    <w:rsid w:val="00275577"/>
    <w:rsid w:val="002755AD"/>
    <w:rsid w:val="00275664"/>
    <w:rsid w:val="0027580B"/>
    <w:rsid w:val="0027582F"/>
    <w:rsid w:val="00275842"/>
    <w:rsid w:val="00275A04"/>
    <w:rsid w:val="00275A59"/>
    <w:rsid w:val="00275AB2"/>
    <w:rsid w:val="00275ACA"/>
    <w:rsid w:val="00275AFC"/>
    <w:rsid w:val="00275C37"/>
    <w:rsid w:val="00275C80"/>
    <w:rsid w:val="00275C9B"/>
    <w:rsid w:val="00275E20"/>
    <w:rsid w:val="00275F4A"/>
    <w:rsid w:val="002760C0"/>
    <w:rsid w:val="002761E5"/>
    <w:rsid w:val="00276369"/>
    <w:rsid w:val="002764BC"/>
    <w:rsid w:val="00276733"/>
    <w:rsid w:val="0027673C"/>
    <w:rsid w:val="002767AB"/>
    <w:rsid w:val="002769A1"/>
    <w:rsid w:val="00276D71"/>
    <w:rsid w:val="00276F16"/>
    <w:rsid w:val="00276FE9"/>
    <w:rsid w:val="00277095"/>
    <w:rsid w:val="00277210"/>
    <w:rsid w:val="0027727E"/>
    <w:rsid w:val="00277324"/>
    <w:rsid w:val="00277363"/>
    <w:rsid w:val="00277392"/>
    <w:rsid w:val="002773A2"/>
    <w:rsid w:val="002774BE"/>
    <w:rsid w:val="00277531"/>
    <w:rsid w:val="0027755D"/>
    <w:rsid w:val="00277663"/>
    <w:rsid w:val="002776E2"/>
    <w:rsid w:val="002777BF"/>
    <w:rsid w:val="00277852"/>
    <w:rsid w:val="00277872"/>
    <w:rsid w:val="0027787F"/>
    <w:rsid w:val="00277891"/>
    <w:rsid w:val="0027790A"/>
    <w:rsid w:val="002779DD"/>
    <w:rsid w:val="00277A5B"/>
    <w:rsid w:val="00277B39"/>
    <w:rsid w:val="00277B9F"/>
    <w:rsid w:val="00277DD3"/>
    <w:rsid w:val="00277E93"/>
    <w:rsid w:val="00280010"/>
    <w:rsid w:val="00280069"/>
    <w:rsid w:val="0028015B"/>
    <w:rsid w:val="002802AE"/>
    <w:rsid w:val="002802C9"/>
    <w:rsid w:val="0028036D"/>
    <w:rsid w:val="0028038A"/>
    <w:rsid w:val="002803C8"/>
    <w:rsid w:val="0028040D"/>
    <w:rsid w:val="002804BD"/>
    <w:rsid w:val="00280695"/>
    <w:rsid w:val="00280822"/>
    <w:rsid w:val="0028088A"/>
    <w:rsid w:val="00280904"/>
    <w:rsid w:val="00280A3C"/>
    <w:rsid w:val="00280B0F"/>
    <w:rsid w:val="00280B6D"/>
    <w:rsid w:val="00280B7A"/>
    <w:rsid w:val="00280C02"/>
    <w:rsid w:val="00280C4D"/>
    <w:rsid w:val="00280C5C"/>
    <w:rsid w:val="00280CA9"/>
    <w:rsid w:val="00280D17"/>
    <w:rsid w:val="00280DFC"/>
    <w:rsid w:val="00280FA3"/>
    <w:rsid w:val="0028103D"/>
    <w:rsid w:val="00281045"/>
    <w:rsid w:val="00281068"/>
    <w:rsid w:val="00281107"/>
    <w:rsid w:val="0028110A"/>
    <w:rsid w:val="0028115A"/>
    <w:rsid w:val="0028120D"/>
    <w:rsid w:val="00281241"/>
    <w:rsid w:val="0028127E"/>
    <w:rsid w:val="00281312"/>
    <w:rsid w:val="002813A7"/>
    <w:rsid w:val="0028140D"/>
    <w:rsid w:val="002814B3"/>
    <w:rsid w:val="00281507"/>
    <w:rsid w:val="00281519"/>
    <w:rsid w:val="00281520"/>
    <w:rsid w:val="00281687"/>
    <w:rsid w:val="00281784"/>
    <w:rsid w:val="002819C2"/>
    <w:rsid w:val="002819F3"/>
    <w:rsid w:val="00281C26"/>
    <w:rsid w:val="00281C5A"/>
    <w:rsid w:val="00281CB6"/>
    <w:rsid w:val="00281DF4"/>
    <w:rsid w:val="00281F66"/>
    <w:rsid w:val="00281FC0"/>
    <w:rsid w:val="002822B6"/>
    <w:rsid w:val="002822BB"/>
    <w:rsid w:val="0028255B"/>
    <w:rsid w:val="0028271E"/>
    <w:rsid w:val="0028277D"/>
    <w:rsid w:val="002828D3"/>
    <w:rsid w:val="0028292E"/>
    <w:rsid w:val="00282961"/>
    <w:rsid w:val="0028296D"/>
    <w:rsid w:val="00282A24"/>
    <w:rsid w:val="00282AD9"/>
    <w:rsid w:val="00282C1C"/>
    <w:rsid w:val="00282CCF"/>
    <w:rsid w:val="00282E25"/>
    <w:rsid w:val="00282F17"/>
    <w:rsid w:val="00283030"/>
    <w:rsid w:val="00283129"/>
    <w:rsid w:val="00283297"/>
    <w:rsid w:val="002832A2"/>
    <w:rsid w:val="002832C8"/>
    <w:rsid w:val="00283380"/>
    <w:rsid w:val="002833AA"/>
    <w:rsid w:val="002834A8"/>
    <w:rsid w:val="002834B0"/>
    <w:rsid w:val="00283624"/>
    <w:rsid w:val="0028368F"/>
    <w:rsid w:val="002836AA"/>
    <w:rsid w:val="002836ED"/>
    <w:rsid w:val="00283717"/>
    <w:rsid w:val="0028387D"/>
    <w:rsid w:val="002838BB"/>
    <w:rsid w:val="002839AB"/>
    <w:rsid w:val="00283A2D"/>
    <w:rsid w:val="00283A9B"/>
    <w:rsid w:val="00283BAE"/>
    <w:rsid w:val="00283C1A"/>
    <w:rsid w:val="00283C70"/>
    <w:rsid w:val="00283E0F"/>
    <w:rsid w:val="00283EFF"/>
    <w:rsid w:val="00283F8C"/>
    <w:rsid w:val="00283FF4"/>
    <w:rsid w:val="002840C2"/>
    <w:rsid w:val="00284556"/>
    <w:rsid w:val="00284594"/>
    <w:rsid w:val="0028465E"/>
    <w:rsid w:val="002846B6"/>
    <w:rsid w:val="002846CC"/>
    <w:rsid w:val="002846F4"/>
    <w:rsid w:val="00284747"/>
    <w:rsid w:val="002847B7"/>
    <w:rsid w:val="002847DD"/>
    <w:rsid w:val="00284848"/>
    <w:rsid w:val="002848D2"/>
    <w:rsid w:val="0028491E"/>
    <w:rsid w:val="00284993"/>
    <w:rsid w:val="00284AED"/>
    <w:rsid w:val="00284B17"/>
    <w:rsid w:val="00284BBB"/>
    <w:rsid w:val="00284CFC"/>
    <w:rsid w:val="00284D66"/>
    <w:rsid w:val="00284D9C"/>
    <w:rsid w:val="00284DD6"/>
    <w:rsid w:val="00284E1E"/>
    <w:rsid w:val="00284F0F"/>
    <w:rsid w:val="00285078"/>
    <w:rsid w:val="00285147"/>
    <w:rsid w:val="002851C0"/>
    <w:rsid w:val="002851E5"/>
    <w:rsid w:val="002854EF"/>
    <w:rsid w:val="00285503"/>
    <w:rsid w:val="002855DC"/>
    <w:rsid w:val="00285710"/>
    <w:rsid w:val="00285793"/>
    <w:rsid w:val="00285836"/>
    <w:rsid w:val="002859B9"/>
    <w:rsid w:val="00285A41"/>
    <w:rsid w:val="00285A61"/>
    <w:rsid w:val="00285B66"/>
    <w:rsid w:val="00285CB9"/>
    <w:rsid w:val="00285CDD"/>
    <w:rsid w:val="00285CF4"/>
    <w:rsid w:val="00285D8D"/>
    <w:rsid w:val="00285DE1"/>
    <w:rsid w:val="00285EBC"/>
    <w:rsid w:val="00285ED9"/>
    <w:rsid w:val="00285EE1"/>
    <w:rsid w:val="002860A6"/>
    <w:rsid w:val="002860AD"/>
    <w:rsid w:val="00286184"/>
    <w:rsid w:val="002861FA"/>
    <w:rsid w:val="002862E6"/>
    <w:rsid w:val="00286312"/>
    <w:rsid w:val="002864F1"/>
    <w:rsid w:val="0028671B"/>
    <w:rsid w:val="002867AC"/>
    <w:rsid w:val="0028689C"/>
    <w:rsid w:val="00286929"/>
    <w:rsid w:val="0028696D"/>
    <w:rsid w:val="002869BB"/>
    <w:rsid w:val="00286AE0"/>
    <w:rsid w:val="00286BE1"/>
    <w:rsid w:val="00286C0F"/>
    <w:rsid w:val="00286C6F"/>
    <w:rsid w:val="00286D01"/>
    <w:rsid w:val="00286DF6"/>
    <w:rsid w:val="00286EFE"/>
    <w:rsid w:val="00286FD8"/>
    <w:rsid w:val="00287161"/>
    <w:rsid w:val="00287196"/>
    <w:rsid w:val="002873C7"/>
    <w:rsid w:val="002875C0"/>
    <w:rsid w:val="0028760C"/>
    <w:rsid w:val="00287691"/>
    <w:rsid w:val="002876BC"/>
    <w:rsid w:val="002876E1"/>
    <w:rsid w:val="00287770"/>
    <w:rsid w:val="002877E7"/>
    <w:rsid w:val="00287A19"/>
    <w:rsid w:val="00287B08"/>
    <w:rsid w:val="00287BFD"/>
    <w:rsid w:val="00287D0A"/>
    <w:rsid w:val="00287E37"/>
    <w:rsid w:val="00287E5E"/>
    <w:rsid w:val="00287E7B"/>
    <w:rsid w:val="00287F22"/>
    <w:rsid w:val="00290050"/>
    <w:rsid w:val="00290051"/>
    <w:rsid w:val="002900EF"/>
    <w:rsid w:val="002901E2"/>
    <w:rsid w:val="00290238"/>
    <w:rsid w:val="00290385"/>
    <w:rsid w:val="00290458"/>
    <w:rsid w:val="002904D3"/>
    <w:rsid w:val="00290579"/>
    <w:rsid w:val="00290623"/>
    <w:rsid w:val="00290643"/>
    <w:rsid w:val="0029071A"/>
    <w:rsid w:val="00290799"/>
    <w:rsid w:val="00290801"/>
    <w:rsid w:val="0029094F"/>
    <w:rsid w:val="002909A1"/>
    <w:rsid w:val="002909AB"/>
    <w:rsid w:val="00290A80"/>
    <w:rsid w:val="00290BA3"/>
    <w:rsid w:val="00290BE7"/>
    <w:rsid w:val="00290F00"/>
    <w:rsid w:val="00290F14"/>
    <w:rsid w:val="00291174"/>
    <w:rsid w:val="002911F1"/>
    <w:rsid w:val="00291247"/>
    <w:rsid w:val="00291410"/>
    <w:rsid w:val="00291424"/>
    <w:rsid w:val="0029143F"/>
    <w:rsid w:val="002914D8"/>
    <w:rsid w:val="00291688"/>
    <w:rsid w:val="0029169C"/>
    <w:rsid w:val="002916B7"/>
    <w:rsid w:val="002917BD"/>
    <w:rsid w:val="002918A7"/>
    <w:rsid w:val="0029191A"/>
    <w:rsid w:val="0029192B"/>
    <w:rsid w:val="00291981"/>
    <w:rsid w:val="0029199C"/>
    <w:rsid w:val="002919F5"/>
    <w:rsid w:val="00291B7E"/>
    <w:rsid w:val="00291E34"/>
    <w:rsid w:val="00291E4F"/>
    <w:rsid w:val="00291FAF"/>
    <w:rsid w:val="0029201E"/>
    <w:rsid w:val="0029218C"/>
    <w:rsid w:val="00292211"/>
    <w:rsid w:val="00292294"/>
    <w:rsid w:val="002923B5"/>
    <w:rsid w:val="002925CD"/>
    <w:rsid w:val="0029261D"/>
    <w:rsid w:val="002926B0"/>
    <w:rsid w:val="002926B6"/>
    <w:rsid w:val="00292754"/>
    <w:rsid w:val="002928B1"/>
    <w:rsid w:val="002929F8"/>
    <w:rsid w:val="00292A3C"/>
    <w:rsid w:val="00292A90"/>
    <w:rsid w:val="00292B63"/>
    <w:rsid w:val="00292B79"/>
    <w:rsid w:val="00292BE4"/>
    <w:rsid w:val="00292BEB"/>
    <w:rsid w:val="00292C9B"/>
    <w:rsid w:val="00292D23"/>
    <w:rsid w:val="00292F58"/>
    <w:rsid w:val="00292FBC"/>
    <w:rsid w:val="00293043"/>
    <w:rsid w:val="0029307F"/>
    <w:rsid w:val="002931DF"/>
    <w:rsid w:val="0029320C"/>
    <w:rsid w:val="00293211"/>
    <w:rsid w:val="002933F0"/>
    <w:rsid w:val="0029341F"/>
    <w:rsid w:val="002934AE"/>
    <w:rsid w:val="00293719"/>
    <w:rsid w:val="0029378E"/>
    <w:rsid w:val="0029381E"/>
    <w:rsid w:val="002938F0"/>
    <w:rsid w:val="00293974"/>
    <w:rsid w:val="002939A2"/>
    <w:rsid w:val="002939CB"/>
    <w:rsid w:val="002939D8"/>
    <w:rsid w:val="00293A46"/>
    <w:rsid w:val="00293A50"/>
    <w:rsid w:val="00293ABE"/>
    <w:rsid w:val="00293B37"/>
    <w:rsid w:val="00293B63"/>
    <w:rsid w:val="00293C1F"/>
    <w:rsid w:val="00293C46"/>
    <w:rsid w:val="00293C80"/>
    <w:rsid w:val="00293D78"/>
    <w:rsid w:val="00293DC7"/>
    <w:rsid w:val="00293DDC"/>
    <w:rsid w:val="00293EA9"/>
    <w:rsid w:val="00293EAF"/>
    <w:rsid w:val="00293ECD"/>
    <w:rsid w:val="00293ED6"/>
    <w:rsid w:val="00293F1E"/>
    <w:rsid w:val="00293F84"/>
    <w:rsid w:val="00293FB1"/>
    <w:rsid w:val="0029400C"/>
    <w:rsid w:val="00294014"/>
    <w:rsid w:val="002940AF"/>
    <w:rsid w:val="0029417A"/>
    <w:rsid w:val="00294182"/>
    <w:rsid w:val="0029418A"/>
    <w:rsid w:val="002941DD"/>
    <w:rsid w:val="0029423C"/>
    <w:rsid w:val="00294269"/>
    <w:rsid w:val="002943E6"/>
    <w:rsid w:val="00294460"/>
    <w:rsid w:val="0029453E"/>
    <w:rsid w:val="00294556"/>
    <w:rsid w:val="00294638"/>
    <w:rsid w:val="002946C5"/>
    <w:rsid w:val="002946D1"/>
    <w:rsid w:val="00294702"/>
    <w:rsid w:val="002947A1"/>
    <w:rsid w:val="002947AE"/>
    <w:rsid w:val="002947DC"/>
    <w:rsid w:val="00294835"/>
    <w:rsid w:val="00294839"/>
    <w:rsid w:val="002949FD"/>
    <w:rsid w:val="00294BC8"/>
    <w:rsid w:val="00294BF2"/>
    <w:rsid w:val="00294CCA"/>
    <w:rsid w:val="00294CF8"/>
    <w:rsid w:val="00294E15"/>
    <w:rsid w:val="00294FBD"/>
    <w:rsid w:val="00295060"/>
    <w:rsid w:val="002950D2"/>
    <w:rsid w:val="0029516F"/>
    <w:rsid w:val="00295288"/>
    <w:rsid w:val="0029543B"/>
    <w:rsid w:val="002955A6"/>
    <w:rsid w:val="0029561B"/>
    <w:rsid w:val="00295664"/>
    <w:rsid w:val="0029574B"/>
    <w:rsid w:val="0029578F"/>
    <w:rsid w:val="002957A8"/>
    <w:rsid w:val="00295946"/>
    <w:rsid w:val="00295AA6"/>
    <w:rsid w:val="00295BEC"/>
    <w:rsid w:val="00295CCD"/>
    <w:rsid w:val="00295DF8"/>
    <w:rsid w:val="00295F74"/>
    <w:rsid w:val="0029609A"/>
    <w:rsid w:val="0029610B"/>
    <w:rsid w:val="00296111"/>
    <w:rsid w:val="0029628C"/>
    <w:rsid w:val="002963E1"/>
    <w:rsid w:val="00296517"/>
    <w:rsid w:val="00296698"/>
    <w:rsid w:val="002966B7"/>
    <w:rsid w:val="002968E3"/>
    <w:rsid w:val="00296BB8"/>
    <w:rsid w:val="00296D43"/>
    <w:rsid w:val="00296D9A"/>
    <w:rsid w:val="00296DD6"/>
    <w:rsid w:val="00296E21"/>
    <w:rsid w:val="00296E4D"/>
    <w:rsid w:val="00296F7B"/>
    <w:rsid w:val="00296FB2"/>
    <w:rsid w:val="00297034"/>
    <w:rsid w:val="00297121"/>
    <w:rsid w:val="00297150"/>
    <w:rsid w:val="00297263"/>
    <w:rsid w:val="0029737C"/>
    <w:rsid w:val="002973C3"/>
    <w:rsid w:val="00297405"/>
    <w:rsid w:val="00297430"/>
    <w:rsid w:val="0029748E"/>
    <w:rsid w:val="00297638"/>
    <w:rsid w:val="00297670"/>
    <w:rsid w:val="00297689"/>
    <w:rsid w:val="00297691"/>
    <w:rsid w:val="0029776A"/>
    <w:rsid w:val="0029783E"/>
    <w:rsid w:val="00297B7D"/>
    <w:rsid w:val="00297C6F"/>
    <w:rsid w:val="00297C95"/>
    <w:rsid w:val="00297D1C"/>
    <w:rsid w:val="00297DAE"/>
    <w:rsid w:val="00297E49"/>
    <w:rsid w:val="00297E59"/>
    <w:rsid w:val="00297E5A"/>
    <w:rsid w:val="00297E5D"/>
    <w:rsid w:val="00297F7A"/>
    <w:rsid w:val="002A0028"/>
    <w:rsid w:val="002A013A"/>
    <w:rsid w:val="002A013E"/>
    <w:rsid w:val="002A0160"/>
    <w:rsid w:val="002A024B"/>
    <w:rsid w:val="002A024C"/>
    <w:rsid w:val="002A025D"/>
    <w:rsid w:val="002A02E2"/>
    <w:rsid w:val="002A03C7"/>
    <w:rsid w:val="002A03D7"/>
    <w:rsid w:val="002A042A"/>
    <w:rsid w:val="002A04DB"/>
    <w:rsid w:val="002A0799"/>
    <w:rsid w:val="002A07C5"/>
    <w:rsid w:val="002A07F7"/>
    <w:rsid w:val="002A086D"/>
    <w:rsid w:val="002A08EF"/>
    <w:rsid w:val="002A09C5"/>
    <w:rsid w:val="002A09C7"/>
    <w:rsid w:val="002A09F8"/>
    <w:rsid w:val="002A0C8F"/>
    <w:rsid w:val="002A0FB3"/>
    <w:rsid w:val="002A1008"/>
    <w:rsid w:val="002A1012"/>
    <w:rsid w:val="002A11F1"/>
    <w:rsid w:val="002A12F2"/>
    <w:rsid w:val="002A138E"/>
    <w:rsid w:val="002A14E6"/>
    <w:rsid w:val="002A14F1"/>
    <w:rsid w:val="002A1566"/>
    <w:rsid w:val="002A1583"/>
    <w:rsid w:val="002A1784"/>
    <w:rsid w:val="002A18B1"/>
    <w:rsid w:val="002A18D7"/>
    <w:rsid w:val="002A1A11"/>
    <w:rsid w:val="002A1A14"/>
    <w:rsid w:val="002A1A72"/>
    <w:rsid w:val="002A1A97"/>
    <w:rsid w:val="002A1B74"/>
    <w:rsid w:val="002A1CEA"/>
    <w:rsid w:val="002A1E4C"/>
    <w:rsid w:val="002A1EF6"/>
    <w:rsid w:val="002A1F34"/>
    <w:rsid w:val="002A1F7E"/>
    <w:rsid w:val="002A2195"/>
    <w:rsid w:val="002A2229"/>
    <w:rsid w:val="002A22DD"/>
    <w:rsid w:val="002A23A7"/>
    <w:rsid w:val="002A2436"/>
    <w:rsid w:val="002A24AF"/>
    <w:rsid w:val="002A25BC"/>
    <w:rsid w:val="002A28C5"/>
    <w:rsid w:val="002A290F"/>
    <w:rsid w:val="002A29DE"/>
    <w:rsid w:val="002A2A62"/>
    <w:rsid w:val="002A2B5D"/>
    <w:rsid w:val="002A2C3E"/>
    <w:rsid w:val="002A2C55"/>
    <w:rsid w:val="002A2CA8"/>
    <w:rsid w:val="002A2D8C"/>
    <w:rsid w:val="002A2E9F"/>
    <w:rsid w:val="002A2EB5"/>
    <w:rsid w:val="002A2F92"/>
    <w:rsid w:val="002A3037"/>
    <w:rsid w:val="002A30BB"/>
    <w:rsid w:val="002A31ED"/>
    <w:rsid w:val="002A32CF"/>
    <w:rsid w:val="002A357B"/>
    <w:rsid w:val="002A3592"/>
    <w:rsid w:val="002A3631"/>
    <w:rsid w:val="002A3793"/>
    <w:rsid w:val="002A3848"/>
    <w:rsid w:val="002A3914"/>
    <w:rsid w:val="002A39C1"/>
    <w:rsid w:val="002A3A87"/>
    <w:rsid w:val="002A3C85"/>
    <w:rsid w:val="002A3D01"/>
    <w:rsid w:val="002A3E06"/>
    <w:rsid w:val="002A40D3"/>
    <w:rsid w:val="002A414E"/>
    <w:rsid w:val="002A4151"/>
    <w:rsid w:val="002A41A5"/>
    <w:rsid w:val="002A4279"/>
    <w:rsid w:val="002A456A"/>
    <w:rsid w:val="002A46C3"/>
    <w:rsid w:val="002A47A8"/>
    <w:rsid w:val="002A47F2"/>
    <w:rsid w:val="002A48B3"/>
    <w:rsid w:val="002A49E0"/>
    <w:rsid w:val="002A4A37"/>
    <w:rsid w:val="002A4AC0"/>
    <w:rsid w:val="002A4BA2"/>
    <w:rsid w:val="002A4BCB"/>
    <w:rsid w:val="002A4D91"/>
    <w:rsid w:val="002A4F2F"/>
    <w:rsid w:val="002A51C3"/>
    <w:rsid w:val="002A5214"/>
    <w:rsid w:val="002A5249"/>
    <w:rsid w:val="002A525C"/>
    <w:rsid w:val="002A5387"/>
    <w:rsid w:val="002A53E8"/>
    <w:rsid w:val="002A5529"/>
    <w:rsid w:val="002A557E"/>
    <w:rsid w:val="002A55AD"/>
    <w:rsid w:val="002A5601"/>
    <w:rsid w:val="002A5681"/>
    <w:rsid w:val="002A569D"/>
    <w:rsid w:val="002A5763"/>
    <w:rsid w:val="002A5918"/>
    <w:rsid w:val="002A5953"/>
    <w:rsid w:val="002A5A1E"/>
    <w:rsid w:val="002A5A38"/>
    <w:rsid w:val="002A5BC5"/>
    <w:rsid w:val="002A5C70"/>
    <w:rsid w:val="002A5C8A"/>
    <w:rsid w:val="002A5CA1"/>
    <w:rsid w:val="002A5CBF"/>
    <w:rsid w:val="002A5DD0"/>
    <w:rsid w:val="002A5E4C"/>
    <w:rsid w:val="002A5FC0"/>
    <w:rsid w:val="002A5FD5"/>
    <w:rsid w:val="002A610E"/>
    <w:rsid w:val="002A6159"/>
    <w:rsid w:val="002A63D8"/>
    <w:rsid w:val="002A647B"/>
    <w:rsid w:val="002A64EF"/>
    <w:rsid w:val="002A657A"/>
    <w:rsid w:val="002A65D8"/>
    <w:rsid w:val="002A6673"/>
    <w:rsid w:val="002A6685"/>
    <w:rsid w:val="002A668B"/>
    <w:rsid w:val="002A66B0"/>
    <w:rsid w:val="002A66B5"/>
    <w:rsid w:val="002A67BC"/>
    <w:rsid w:val="002A681A"/>
    <w:rsid w:val="002A68EE"/>
    <w:rsid w:val="002A69B3"/>
    <w:rsid w:val="002A69DA"/>
    <w:rsid w:val="002A6A02"/>
    <w:rsid w:val="002A6A1E"/>
    <w:rsid w:val="002A6A7C"/>
    <w:rsid w:val="002A6B02"/>
    <w:rsid w:val="002A6B6F"/>
    <w:rsid w:val="002A6CCA"/>
    <w:rsid w:val="002A6D3B"/>
    <w:rsid w:val="002A6D96"/>
    <w:rsid w:val="002A6DB0"/>
    <w:rsid w:val="002A6E6D"/>
    <w:rsid w:val="002A6F51"/>
    <w:rsid w:val="002A6F52"/>
    <w:rsid w:val="002A706B"/>
    <w:rsid w:val="002A7175"/>
    <w:rsid w:val="002A72C8"/>
    <w:rsid w:val="002A734E"/>
    <w:rsid w:val="002A73F5"/>
    <w:rsid w:val="002A7415"/>
    <w:rsid w:val="002A75EA"/>
    <w:rsid w:val="002A7633"/>
    <w:rsid w:val="002A77D8"/>
    <w:rsid w:val="002A77DD"/>
    <w:rsid w:val="002A7969"/>
    <w:rsid w:val="002A7A65"/>
    <w:rsid w:val="002A7B65"/>
    <w:rsid w:val="002A7B7A"/>
    <w:rsid w:val="002A7BB7"/>
    <w:rsid w:val="002A7C38"/>
    <w:rsid w:val="002A7CA3"/>
    <w:rsid w:val="002A7DEA"/>
    <w:rsid w:val="002A7DF9"/>
    <w:rsid w:val="002A7F8A"/>
    <w:rsid w:val="002A7FF2"/>
    <w:rsid w:val="002B005C"/>
    <w:rsid w:val="002B00FD"/>
    <w:rsid w:val="002B0147"/>
    <w:rsid w:val="002B0193"/>
    <w:rsid w:val="002B02C7"/>
    <w:rsid w:val="002B0325"/>
    <w:rsid w:val="002B043D"/>
    <w:rsid w:val="002B0512"/>
    <w:rsid w:val="002B0750"/>
    <w:rsid w:val="002B07CD"/>
    <w:rsid w:val="002B07F1"/>
    <w:rsid w:val="002B08DA"/>
    <w:rsid w:val="002B099E"/>
    <w:rsid w:val="002B0AB4"/>
    <w:rsid w:val="002B0B80"/>
    <w:rsid w:val="002B0C01"/>
    <w:rsid w:val="002B0CB3"/>
    <w:rsid w:val="002B0E44"/>
    <w:rsid w:val="002B0EED"/>
    <w:rsid w:val="002B10CE"/>
    <w:rsid w:val="002B1144"/>
    <w:rsid w:val="002B1183"/>
    <w:rsid w:val="002B11DA"/>
    <w:rsid w:val="002B129D"/>
    <w:rsid w:val="002B12AF"/>
    <w:rsid w:val="002B12E6"/>
    <w:rsid w:val="002B133E"/>
    <w:rsid w:val="002B13E1"/>
    <w:rsid w:val="002B1427"/>
    <w:rsid w:val="002B1590"/>
    <w:rsid w:val="002B1594"/>
    <w:rsid w:val="002B16A1"/>
    <w:rsid w:val="002B16C5"/>
    <w:rsid w:val="002B16F5"/>
    <w:rsid w:val="002B178E"/>
    <w:rsid w:val="002B185D"/>
    <w:rsid w:val="002B185E"/>
    <w:rsid w:val="002B1890"/>
    <w:rsid w:val="002B1A26"/>
    <w:rsid w:val="002B1BBE"/>
    <w:rsid w:val="002B1CA9"/>
    <w:rsid w:val="002B1E2C"/>
    <w:rsid w:val="002B201E"/>
    <w:rsid w:val="002B2081"/>
    <w:rsid w:val="002B2157"/>
    <w:rsid w:val="002B21E6"/>
    <w:rsid w:val="002B23B2"/>
    <w:rsid w:val="002B24E5"/>
    <w:rsid w:val="002B253A"/>
    <w:rsid w:val="002B2584"/>
    <w:rsid w:val="002B2715"/>
    <w:rsid w:val="002B28C9"/>
    <w:rsid w:val="002B2920"/>
    <w:rsid w:val="002B2978"/>
    <w:rsid w:val="002B29D0"/>
    <w:rsid w:val="002B2A0A"/>
    <w:rsid w:val="002B2A4D"/>
    <w:rsid w:val="002B2A55"/>
    <w:rsid w:val="002B2A61"/>
    <w:rsid w:val="002B2B08"/>
    <w:rsid w:val="002B2B5C"/>
    <w:rsid w:val="002B2BD3"/>
    <w:rsid w:val="002B2C52"/>
    <w:rsid w:val="002B2D17"/>
    <w:rsid w:val="002B2D52"/>
    <w:rsid w:val="002B2E7B"/>
    <w:rsid w:val="002B2F1A"/>
    <w:rsid w:val="002B306F"/>
    <w:rsid w:val="002B308E"/>
    <w:rsid w:val="002B313F"/>
    <w:rsid w:val="002B31A7"/>
    <w:rsid w:val="002B3273"/>
    <w:rsid w:val="002B3333"/>
    <w:rsid w:val="002B33C1"/>
    <w:rsid w:val="002B3503"/>
    <w:rsid w:val="002B3801"/>
    <w:rsid w:val="002B38DB"/>
    <w:rsid w:val="002B38DE"/>
    <w:rsid w:val="002B3998"/>
    <w:rsid w:val="002B39BE"/>
    <w:rsid w:val="002B3DAA"/>
    <w:rsid w:val="002B3F8C"/>
    <w:rsid w:val="002B3FA8"/>
    <w:rsid w:val="002B40EE"/>
    <w:rsid w:val="002B41EC"/>
    <w:rsid w:val="002B4270"/>
    <w:rsid w:val="002B4297"/>
    <w:rsid w:val="002B42A7"/>
    <w:rsid w:val="002B4343"/>
    <w:rsid w:val="002B4354"/>
    <w:rsid w:val="002B450D"/>
    <w:rsid w:val="002B456B"/>
    <w:rsid w:val="002B45C4"/>
    <w:rsid w:val="002B45E1"/>
    <w:rsid w:val="002B46C8"/>
    <w:rsid w:val="002B47F2"/>
    <w:rsid w:val="002B4859"/>
    <w:rsid w:val="002B48C3"/>
    <w:rsid w:val="002B48E1"/>
    <w:rsid w:val="002B49A3"/>
    <w:rsid w:val="002B49A7"/>
    <w:rsid w:val="002B49AE"/>
    <w:rsid w:val="002B4A50"/>
    <w:rsid w:val="002B4AC4"/>
    <w:rsid w:val="002B4AD5"/>
    <w:rsid w:val="002B4CB4"/>
    <w:rsid w:val="002B4D04"/>
    <w:rsid w:val="002B4D48"/>
    <w:rsid w:val="002B4DF6"/>
    <w:rsid w:val="002B4F1B"/>
    <w:rsid w:val="002B506C"/>
    <w:rsid w:val="002B536B"/>
    <w:rsid w:val="002B541E"/>
    <w:rsid w:val="002B54EE"/>
    <w:rsid w:val="002B56E7"/>
    <w:rsid w:val="002B5766"/>
    <w:rsid w:val="002B5875"/>
    <w:rsid w:val="002B596C"/>
    <w:rsid w:val="002B59AE"/>
    <w:rsid w:val="002B5A50"/>
    <w:rsid w:val="002B5C21"/>
    <w:rsid w:val="002B5C92"/>
    <w:rsid w:val="002B5F42"/>
    <w:rsid w:val="002B5F58"/>
    <w:rsid w:val="002B5FC1"/>
    <w:rsid w:val="002B6087"/>
    <w:rsid w:val="002B6110"/>
    <w:rsid w:val="002B62F2"/>
    <w:rsid w:val="002B63C6"/>
    <w:rsid w:val="002B64CD"/>
    <w:rsid w:val="002B6531"/>
    <w:rsid w:val="002B654C"/>
    <w:rsid w:val="002B6738"/>
    <w:rsid w:val="002B67E5"/>
    <w:rsid w:val="002B67EE"/>
    <w:rsid w:val="002B6AB1"/>
    <w:rsid w:val="002B6DC9"/>
    <w:rsid w:val="002B6F10"/>
    <w:rsid w:val="002B7021"/>
    <w:rsid w:val="002B705D"/>
    <w:rsid w:val="002B716C"/>
    <w:rsid w:val="002B720C"/>
    <w:rsid w:val="002B73A5"/>
    <w:rsid w:val="002B73C2"/>
    <w:rsid w:val="002B7431"/>
    <w:rsid w:val="002B748C"/>
    <w:rsid w:val="002B7498"/>
    <w:rsid w:val="002B75F9"/>
    <w:rsid w:val="002B765C"/>
    <w:rsid w:val="002B78F2"/>
    <w:rsid w:val="002B79E5"/>
    <w:rsid w:val="002B7A4D"/>
    <w:rsid w:val="002B7A8A"/>
    <w:rsid w:val="002B7A99"/>
    <w:rsid w:val="002B7AE3"/>
    <w:rsid w:val="002B7B1A"/>
    <w:rsid w:val="002B7C97"/>
    <w:rsid w:val="002B7CAC"/>
    <w:rsid w:val="002B7CC6"/>
    <w:rsid w:val="002B7FED"/>
    <w:rsid w:val="002C0038"/>
    <w:rsid w:val="002C00A5"/>
    <w:rsid w:val="002C00E2"/>
    <w:rsid w:val="002C013A"/>
    <w:rsid w:val="002C0204"/>
    <w:rsid w:val="002C0222"/>
    <w:rsid w:val="002C034C"/>
    <w:rsid w:val="002C0446"/>
    <w:rsid w:val="002C0583"/>
    <w:rsid w:val="002C06FC"/>
    <w:rsid w:val="002C0954"/>
    <w:rsid w:val="002C09E5"/>
    <w:rsid w:val="002C0A28"/>
    <w:rsid w:val="002C0CE5"/>
    <w:rsid w:val="002C0D33"/>
    <w:rsid w:val="002C0DE7"/>
    <w:rsid w:val="002C0E47"/>
    <w:rsid w:val="002C0E6C"/>
    <w:rsid w:val="002C0F49"/>
    <w:rsid w:val="002C1076"/>
    <w:rsid w:val="002C108C"/>
    <w:rsid w:val="002C11E3"/>
    <w:rsid w:val="002C1203"/>
    <w:rsid w:val="002C13F3"/>
    <w:rsid w:val="002C1540"/>
    <w:rsid w:val="002C1685"/>
    <w:rsid w:val="002C16F1"/>
    <w:rsid w:val="002C16FF"/>
    <w:rsid w:val="002C1737"/>
    <w:rsid w:val="002C175A"/>
    <w:rsid w:val="002C1825"/>
    <w:rsid w:val="002C1895"/>
    <w:rsid w:val="002C18D2"/>
    <w:rsid w:val="002C190D"/>
    <w:rsid w:val="002C19DA"/>
    <w:rsid w:val="002C1A5F"/>
    <w:rsid w:val="002C1A7D"/>
    <w:rsid w:val="002C1CA1"/>
    <w:rsid w:val="002C1CF3"/>
    <w:rsid w:val="002C1D30"/>
    <w:rsid w:val="002C1FCF"/>
    <w:rsid w:val="002C2056"/>
    <w:rsid w:val="002C20AF"/>
    <w:rsid w:val="002C20D5"/>
    <w:rsid w:val="002C2131"/>
    <w:rsid w:val="002C21BC"/>
    <w:rsid w:val="002C22C3"/>
    <w:rsid w:val="002C22E0"/>
    <w:rsid w:val="002C230B"/>
    <w:rsid w:val="002C23F0"/>
    <w:rsid w:val="002C240D"/>
    <w:rsid w:val="002C2422"/>
    <w:rsid w:val="002C245D"/>
    <w:rsid w:val="002C24C1"/>
    <w:rsid w:val="002C26C6"/>
    <w:rsid w:val="002C2718"/>
    <w:rsid w:val="002C27E0"/>
    <w:rsid w:val="002C2897"/>
    <w:rsid w:val="002C28B5"/>
    <w:rsid w:val="002C29AE"/>
    <w:rsid w:val="002C29E4"/>
    <w:rsid w:val="002C2A64"/>
    <w:rsid w:val="002C2AF2"/>
    <w:rsid w:val="002C2B60"/>
    <w:rsid w:val="002C2B6E"/>
    <w:rsid w:val="002C2C96"/>
    <w:rsid w:val="002C2CE6"/>
    <w:rsid w:val="002C2D04"/>
    <w:rsid w:val="002C2D25"/>
    <w:rsid w:val="002C2DE3"/>
    <w:rsid w:val="002C2DF6"/>
    <w:rsid w:val="002C2F64"/>
    <w:rsid w:val="002C3047"/>
    <w:rsid w:val="002C31A5"/>
    <w:rsid w:val="002C330A"/>
    <w:rsid w:val="002C3388"/>
    <w:rsid w:val="002C33CF"/>
    <w:rsid w:val="002C3444"/>
    <w:rsid w:val="002C3594"/>
    <w:rsid w:val="002C35C3"/>
    <w:rsid w:val="002C35D2"/>
    <w:rsid w:val="002C3669"/>
    <w:rsid w:val="002C381A"/>
    <w:rsid w:val="002C3A15"/>
    <w:rsid w:val="002C3A5D"/>
    <w:rsid w:val="002C3AE2"/>
    <w:rsid w:val="002C3DA3"/>
    <w:rsid w:val="002C3E99"/>
    <w:rsid w:val="002C3EDC"/>
    <w:rsid w:val="002C4075"/>
    <w:rsid w:val="002C40AF"/>
    <w:rsid w:val="002C415A"/>
    <w:rsid w:val="002C4175"/>
    <w:rsid w:val="002C4192"/>
    <w:rsid w:val="002C4206"/>
    <w:rsid w:val="002C42DB"/>
    <w:rsid w:val="002C42DF"/>
    <w:rsid w:val="002C43EC"/>
    <w:rsid w:val="002C443C"/>
    <w:rsid w:val="002C4516"/>
    <w:rsid w:val="002C4662"/>
    <w:rsid w:val="002C4737"/>
    <w:rsid w:val="002C4766"/>
    <w:rsid w:val="002C4808"/>
    <w:rsid w:val="002C48AF"/>
    <w:rsid w:val="002C48D6"/>
    <w:rsid w:val="002C4968"/>
    <w:rsid w:val="002C4A58"/>
    <w:rsid w:val="002C4CB2"/>
    <w:rsid w:val="002C4D42"/>
    <w:rsid w:val="002C4D4B"/>
    <w:rsid w:val="002C4DD0"/>
    <w:rsid w:val="002C4E79"/>
    <w:rsid w:val="002C519E"/>
    <w:rsid w:val="002C524F"/>
    <w:rsid w:val="002C52ED"/>
    <w:rsid w:val="002C539A"/>
    <w:rsid w:val="002C53C5"/>
    <w:rsid w:val="002C5448"/>
    <w:rsid w:val="002C5518"/>
    <w:rsid w:val="002C5549"/>
    <w:rsid w:val="002C55FC"/>
    <w:rsid w:val="002C5706"/>
    <w:rsid w:val="002C5750"/>
    <w:rsid w:val="002C57BB"/>
    <w:rsid w:val="002C57F1"/>
    <w:rsid w:val="002C5882"/>
    <w:rsid w:val="002C58EB"/>
    <w:rsid w:val="002C59F8"/>
    <w:rsid w:val="002C5DC2"/>
    <w:rsid w:val="002C5E83"/>
    <w:rsid w:val="002C601B"/>
    <w:rsid w:val="002C607D"/>
    <w:rsid w:val="002C61E3"/>
    <w:rsid w:val="002C6254"/>
    <w:rsid w:val="002C6398"/>
    <w:rsid w:val="002C639C"/>
    <w:rsid w:val="002C641C"/>
    <w:rsid w:val="002C642F"/>
    <w:rsid w:val="002C64C2"/>
    <w:rsid w:val="002C652F"/>
    <w:rsid w:val="002C6603"/>
    <w:rsid w:val="002C6647"/>
    <w:rsid w:val="002C6800"/>
    <w:rsid w:val="002C680E"/>
    <w:rsid w:val="002C6887"/>
    <w:rsid w:val="002C696A"/>
    <w:rsid w:val="002C698E"/>
    <w:rsid w:val="002C6998"/>
    <w:rsid w:val="002C6B65"/>
    <w:rsid w:val="002C6C27"/>
    <w:rsid w:val="002C6CBA"/>
    <w:rsid w:val="002C6CD1"/>
    <w:rsid w:val="002C6CE4"/>
    <w:rsid w:val="002C6EE8"/>
    <w:rsid w:val="002C6F54"/>
    <w:rsid w:val="002C6FEE"/>
    <w:rsid w:val="002C7018"/>
    <w:rsid w:val="002C711F"/>
    <w:rsid w:val="002C712C"/>
    <w:rsid w:val="002C7351"/>
    <w:rsid w:val="002C7406"/>
    <w:rsid w:val="002C7448"/>
    <w:rsid w:val="002C7530"/>
    <w:rsid w:val="002C7549"/>
    <w:rsid w:val="002C76FE"/>
    <w:rsid w:val="002C7821"/>
    <w:rsid w:val="002C7852"/>
    <w:rsid w:val="002C7882"/>
    <w:rsid w:val="002C78E1"/>
    <w:rsid w:val="002C7945"/>
    <w:rsid w:val="002C79C7"/>
    <w:rsid w:val="002C79D3"/>
    <w:rsid w:val="002C7D7A"/>
    <w:rsid w:val="002C7EFE"/>
    <w:rsid w:val="002C7F05"/>
    <w:rsid w:val="002C7FCA"/>
    <w:rsid w:val="002D0042"/>
    <w:rsid w:val="002D00F4"/>
    <w:rsid w:val="002D013E"/>
    <w:rsid w:val="002D01F9"/>
    <w:rsid w:val="002D047A"/>
    <w:rsid w:val="002D0535"/>
    <w:rsid w:val="002D05B7"/>
    <w:rsid w:val="002D08AF"/>
    <w:rsid w:val="002D092F"/>
    <w:rsid w:val="002D0993"/>
    <w:rsid w:val="002D0A07"/>
    <w:rsid w:val="002D0AF6"/>
    <w:rsid w:val="002D0B4A"/>
    <w:rsid w:val="002D0B5A"/>
    <w:rsid w:val="002D0CB6"/>
    <w:rsid w:val="002D0CF6"/>
    <w:rsid w:val="002D0CFD"/>
    <w:rsid w:val="002D0D2F"/>
    <w:rsid w:val="002D0DC5"/>
    <w:rsid w:val="002D0E62"/>
    <w:rsid w:val="002D0E94"/>
    <w:rsid w:val="002D0FA5"/>
    <w:rsid w:val="002D0FAA"/>
    <w:rsid w:val="002D10EB"/>
    <w:rsid w:val="002D1189"/>
    <w:rsid w:val="002D1193"/>
    <w:rsid w:val="002D1218"/>
    <w:rsid w:val="002D12C0"/>
    <w:rsid w:val="002D13A0"/>
    <w:rsid w:val="002D13F4"/>
    <w:rsid w:val="002D1433"/>
    <w:rsid w:val="002D1493"/>
    <w:rsid w:val="002D1580"/>
    <w:rsid w:val="002D1685"/>
    <w:rsid w:val="002D17F8"/>
    <w:rsid w:val="002D181C"/>
    <w:rsid w:val="002D18A7"/>
    <w:rsid w:val="002D1955"/>
    <w:rsid w:val="002D1AD9"/>
    <w:rsid w:val="002D1CAB"/>
    <w:rsid w:val="002D1E9F"/>
    <w:rsid w:val="002D1EF0"/>
    <w:rsid w:val="002D2025"/>
    <w:rsid w:val="002D2224"/>
    <w:rsid w:val="002D223D"/>
    <w:rsid w:val="002D2284"/>
    <w:rsid w:val="002D22FC"/>
    <w:rsid w:val="002D24A6"/>
    <w:rsid w:val="002D250B"/>
    <w:rsid w:val="002D26D8"/>
    <w:rsid w:val="002D274D"/>
    <w:rsid w:val="002D2763"/>
    <w:rsid w:val="002D28CB"/>
    <w:rsid w:val="002D2973"/>
    <w:rsid w:val="002D2979"/>
    <w:rsid w:val="002D29D5"/>
    <w:rsid w:val="002D29D8"/>
    <w:rsid w:val="002D2A1D"/>
    <w:rsid w:val="002D2A5E"/>
    <w:rsid w:val="002D2AE8"/>
    <w:rsid w:val="002D2BC3"/>
    <w:rsid w:val="002D2E63"/>
    <w:rsid w:val="002D2F57"/>
    <w:rsid w:val="002D3070"/>
    <w:rsid w:val="002D318A"/>
    <w:rsid w:val="002D3191"/>
    <w:rsid w:val="002D31CC"/>
    <w:rsid w:val="002D3245"/>
    <w:rsid w:val="002D35C1"/>
    <w:rsid w:val="002D37AF"/>
    <w:rsid w:val="002D3895"/>
    <w:rsid w:val="002D38C9"/>
    <w:rsid w:val="002D3939"/>
    <w:rsid w:val="002D3AF5"/>
    <w:rsid w:val="002D3B76"/>
    <w:rsid w:val="002D3CC1"/>
    <w:rsid w:val="002D3FAB"/>
    <w:rsid w:val="002D4042"/>
    <w:rsid w:val="002D4320"/>
    <w:rsid w:val="002D444E"/>
    <w:rsid w:val="002D44C5"/>
    <w:rsid w:val="002D4515"/>
    <w:rsid w:val="002D4537"/>
    <w:rsid w:val="002D45AC"/>
    <w:rsid w:val="002D466E"/>
    <w:rsid w:val="002D4787"/>
    <w:rsid w:val="002D480E"/>
    <w:rsid w:val="002D49B4"/>
    <w:rsid w:val="002D49F8"/>
    <w:rsid w:val="002D4A35"/>
    <w:rsid w:val="002D4AD0"/>
    <w:rsid w:val="002D4B1C"/>
    <w:rsid w:val="002D4B41"/>
    <w:rsid w:val="002D4D58"/>
    <w:rsid w:val="002D4D5A"/>
    <w:rsid w:val="002D4DB7"/>
    <w:rsid w:val="002D4DFE"/>
    <w:rsid w:val="002D504A"/>
    <w:rsid w:val="002D50B7"/>
    <w:rsid w:val="002D521C"/>
    <w:rsid w:val="002D52AA"/>
    <w:rsid w:val="002D52F5"/>
    <w:rsid w:val="002D5333"/>
    <w:rsid w:val="002D55A3"/>
    <w:rsid w:val="002D55D0"/>
    <w:rsid w:val="002D5733"/>
    <w:rsid w:val="002D5765"/>
    <w:rsid w:val="002D58B1"/>
    <w:rsid w:val="002D5940"/>
    <w:rsid w:val="002D5C31"/>
    <w:rsid w:val="002D5C8A"/>
    <w:rsid w:val="002D5DDB"/>
    <w:rsid w:val="002D5E29"/>
    <w:rsid w:val="002D6047"/>
    <w:rsid w:val="002D60D4"/>
    <w:rsid w:val="002D6347"/>
    <w:rsid w:val="002D642C"/>
    <w:rsid w:val="002D644A"/>
    <w:rsid w:val="002D6581"/>
    <w:rsid w:val="002D6588"/>
    <w:rsid w:val="002D67A2"/>
    <w:rsid w:val="002D689F"/>
    <w:rsid w:val="002D6A98"/>
    <w:rsid w:val="002D6B72"/>
    <w:rsid w:val="002D6C66"/>
    <w:rsid w:val="002D6CDB"/>
    <w:rsid w:val="002D6D1F"/>
    <w:rsid w:val="002D6E92"/>
    <w:rsid w:val="002D6E9B"/>
    <w:rsid w:val="002D6FAB"/>
    <w:rsid w:val="002D6FC7"/>
    <w:rsid w:val="002D6FD1"/>
    <w:rsid w:val="002D7038"/>
    <w:rsid w:val="002D71A1"/>
    <w:rsid w:val="002D71A3"/>
    <w:rsid w:val="002D734E"/>
    <w:rsid w:val="002D749D"/>
    <w:rsid w:val="002D7540"/>
    <w:rsid w:val="002D7585"/>
    <w:rsid w:val="002D7693"/>
    <w:rsid w:val="002D77B2"/>
    <w:rsid w:val="002D77CF"/>
    <w:rsid w:val="002D7A95"/>
    <w:rsid w:val="002D7B3C"/>
    <w:rsid w:val="002D7C06"/>
    <w:rsid w:val="002D7C0F"/>
    <w:rsid w:val="002D7C38"/>
    <w:rsid w:val="002D7C50"/>
    <w:rsid w:val="002D7CDE"/>
    <w:rsid w:val="002D7E47"/>
    <w:rsid w:val="002D7F46"/>
    <w:rsid w:val="002E00A3"/>
    <w:rsid w:val="002E00E4"/>
    <w:rsid w:val="002E0197"/>
    <w:rsid w:val="002E01C4"/>
    <w:rsid w:val="002E025B"/>
    <w:rsid w:val="002E028C"/>
    <w:rsid w:val="002E0380"/>
    <w:rsid w:val="002E07DC"/>
    <w:rsid w:val="002E08C9"/>
    <w:rsid w:val="002E08F9"/>
    <w:rsid w:val="002E09ED"/>
    <w:rsid w:val="002E0A01"/>
    <w:rsid w:val="002E0AFF"/>
    <w:rsid w:val="002E0D3D"/>
    <w:rsid w:val="002E0D69"/>
    <w:rsid w:val="002E0DB9"/>
    <w:rsid w:val="002E0E72"/>
    <w:rsid w:val="002E0F27"/>
    <w:rsid w:val="002E0F61"/>
    <w:rsid w:val="002E0FCF"/>
    <w:rsid w:val="002E106D"/>
    <w:rsid w:val="002E10B0"/>
    <w:rsid w:val="002E1256"/>
    <w:rsid w:val="002E1316"/>
    <w:rsid w:val="002E13F2"/>
    <w:rsid w:val="002E1410"/>
    <w:rsid w:val="002E14C4"/>
    <w:rsid w:val="002E15F9"/>
    <w:rsid w:val="002E1648"/>
    <w:rsid w:val="002E16E2"/>
    <w:rsid w:val="002E1835"/>
    <w:rsid w:val="002E1854"/>
    <w:rsid w:val="002E1887"/>
    <w:rsid w:val="002E1950"/>
    <w:rsid w:val="002E1A97"/>
    <w:rsid w:val="002E1AFA"/>
    <w:rsid w:val="002E1CB6"/>
    <w:rsid w:val="002E1CCD"/>
    <w:rsid w:val="002E1DD7"/>
    <w:rsid w:val="002E1DE0"/>
    <w:rsid w:val="002E1E62"/>
    <w:rsid w:val="002E1EED"/>
    <w:rsid w:val="002E2012"/>
    <w:rsid w:val="002E2116"/>
    <w:rsid w:val="002E21B3"/>
    <w:rsid w:val="002E23D0"/>
    <w:rsid w:val="002E2434"/>
    <w:rsid w:val="002E24F0"/>
    <w:rsid w:val="002E276F"/>
    <w:rsid w:val="002E2A5B"/>
    <w:rsid w:val="002E2CB6"/>
    <w:rsid w:val="002E2E68"/>
    <w:rsid w:val="002E2E90"/>
    <w:rsid w:val="002E2EC5"/>
    <w:rsid w:val="002E2EF9"/>
    <w:rsid w:val="002E2F62"/>
    <w:rsid w:val="002E2F78"/>
    <w:rsid w:val="002E2FF8"/>
    <w:rsid w:val="002E3010"/>
    <w:rsid w:val="002E30BC"/>
    <w:rsid w:val="002E30FF"/>
    <w:rsid w:val="002E3142"/>
    <w:rsid w:val="002E31A9"/>
    <w:rsid w:val="002E31C6"/>
    <w:rsid w:val="002E33FD"/>
    <w:rsid w:val="002E360D"/>
    <w:rsid w:val="002E37B3"/>
    <w:rsid w:val="002E3863"/>
    <w:rsid w:val="002E38DD"/>
    <w:rsid w:val="002E38F2"/>
    <w:rsid w:val="002E392C"/>
    <w:rsid w:val="002E3978"/>
    <w:rsid w:val="002E39E2"/>
    <w:rsid w:val="002E39EA"/>
    <w:rsid w:val="002E3A09"/>
    <w:rsid w:val="002E3A1B"/>
    <w:rsid w:val="002E3A63"/>
    <w:rsid w:val="002E3B5D"/>
    <w:rsid w:val="002E3B6A"/>
    <w:rsid w:val="002E3DCE"/>
    <w:rsid w:val="002E3E49"/>
    <w:rsid w:val="002E3E55"/>
    <w:rsid w:val="002E404E"/>
    <w:rsid w:val="002E404F"/>
    <w:rsid w:val="002E406B"/>
    <w:rsid w:val="002E4074"/>
    <w:rsid w:val="002E409F"/>
    <w:rsid w:val="002E41A4"/>
    <w:rsid w:val="002E4344"/>
    <w:rsid w:val="002E4437"/>
    <w:rsid w:val="002E448D"/>
    <w:rsid w:val="002E4527"/>
    <w:rsid w:val="002E4629"/>
    <w:rsid w:val="002E4750"/>
    <w:rsid w:val="002E4876"/>
    <w:rsid w:val="002E4B7C"/>
    <w:rsid w:val="002E4BDD"/>
    <w:rsid w:val="002E4C0E"/>
    <w:rsid w:val="002E4C6A"/>
    <w:rsid w:val="002E4D03"/>
    <w:rsid w:val="002E4EF0"/>
    <w:rsid w:val="002E4F06"/>
    <w:rsid w:val="002E4F7E"/>
    <w:rsid w:val="002E5031"/>
    <w:rsid w:val="002E5135"/>
    <w:rsid w:val="002E533D"/>
    <w:rsid w:val="002E5389"/>
    <w:rsid w:val="002E53DF"/>
    <w:rsid w:val="002E54E1"/>
    <w:rsid w:val="002E5591"/>
    <w:rsid w:val="002E5884"/>
    <w:rsid w:val="002E5898"/>
    <w:rsid w:val="002E595D"/>
    <w:rsid w:val="002E5B13"/>
    <w:rsid w:val="002E5C4C"/>
    <w:rsid w:val="002E5D03"/>
    <w:rsid w:val="002E5E1F"/>
    <w:rsid w:val="002E5F41"/>
    <w:rsid w:val="002E5FB5"/>
    <w:rsid w:val="002E5FE4"/>
    <w:rsid w:val="002E6022"/>
    <w:rsid w:val="002E6156"/>
    <w:rsid w:val="002E6169"/>
    <w:rsid w:val="002E619C"/>
    <w:rsid w:val="002E61BE"/>
    <w:rsid w:val="002E62FB"/>
    <w:rsid w:val="002E634B"/>
    <w:rsid w:val="002E64A4"/>
    <w:rsid w:val="002E64DB"/>
    <w:rsid w:val="002E6782"/>
    <w:rsid w:val="002E68E5"/>
    <w:rsid w:val="002E68F9"/>
    <w:rsid w:val="002E69E5"/>
    <w:rsid w:val="002E6B32"/>
    <w:rsid w:val="002E6CE8"/>
    <w:rsid w:val="002E6CF1"/>
    <w:rsid w:val="002E6E9B"/>
    <w:rsid w:val="002E6EBF"/>
    <w:rsid w:val="002E7021"/>
    <w:rsid w:val="002E70D2"/>
    <w:rsid w:val="002E70E1"/>
    <w:rsid w:val="002E713C"/>
    <w:rsid w:val="002E71FB"/>
    <w:rsid w:val="002E722E"/>
    <w:rsid w:val="002E724D"/>
    <w:rsid w:val="002E72BE"/>
    <w:rsid w:val="002E7496"/>
    <w:rsid w:val="002E768F"/>
    <w:rsid w:val="002E76E0"/>
    <w:rsid w:val="002E77B3"/>
    <w:rsid w:val="002E78E4"/>
    <w:rsid w:val="002E78E7"/>
    <w:rsid w:val="002E7966"/>
    <w:rsid w:val="002E796D"/>
    <w:rsid w:val="002E79DC"/>
    <w:rsid w:val="002E7A55"/>
    <w:rsid w:val="002E7AF8"/>
    <w:rsid w:val="002E7B37"/>
    <w:rsid w:val="002E7BDF"/>
    <w:rsid w:val="002E7C1C"/>
    <w:rsid w:val="002E7CF9"/>
    <w:rsid w:val="002E7DCE"/>
    <w:rsid w:val="002E7E1C"/>
    <w:rsid w:val="002E7F07"/>
    <w:rsid w:val="002E7F8D"/>
    <w:rsid w:val="002E7FC7"/>
    <w:rsid w:val="002F015E"/>
    <w:rsid w:val="002F01F1"/>
    <w:rsid w:val="002F0225"/>
    <w:rsid w:val="002F02CF"/>
    <w:rsid w:val="002F0348"/>
    <w:rsid w:val="002F03C8"/>
    <w:rsid w:val="002F0485"/>
    <w:rsid w:val="002F0499"/>
    <w:rsid w:val="002F0557"/>
    <w:rsid w:val="002F05AD"/>
    <w:rsid w:val="002F071E"/>
    <w:rsid w:val="002F07F6"/>
    <w:rsid w:val="002F08BC"/>
    <w:rsid w:val="002F08CC"/>
    <w:rsid w:val="002F0905"/>
    <w:rsid w:val="002F0A06"/>
    <w:rsid w:val="002F0A19"/>
    <w:rsid w:val="002F0ABB"/>
    <w:rsid w:val="002F0B96"/>
    <w:rsid w:val="002F0C39"/>
    <w:rsid w:val="002F0C53"/>
    <w:rsid w:val="002F0CEA"/>
    <w:rsid w:val="002F0D03"/>
    <w:rsid w:val="002F0DC7"/>
    <w:rsid w:val="002F0EE9"/>
    <w:rsid w:val="002F0FB4"/>
    <w:rsid w:val="002F1025"/>
    <w:rsid w:val="002F116D"/>
    <w:rsid w:val="002F1197"/>
    <w:rsid w:val="002F127F"/>
    <w:rsid w:val="002F1332"/>
    <w:rsid w:val="002F137A"/>
    <w:rsid w:val="002F1425"/>
    <w:rsid w:val="002F1473"/>
    <w:rsid w:val="002F1504"/>
    <w:rsid w:val="002F15B7"/>
    <w:rsid w:val="002F15C2"/>
    <w:rsid w:val="002F1668"/>
    <w:rsid w:val="002F1741"/>
    <w:rsid w:val="002F18D6"/>
    <w:rsid w:val="002F1949"/>
    <w:rsid w:val="002F1A8F"/>
    <w:rsid w:val="002F1AB7"/>
    <w:rsid w:val="002F1B0E"/>
    <w:rsid w:val="002F1B21"/>
    <w:rsid w:val="002F1B25"/>
    <w:rsid w:val="002F1BC7"/>
    <w:rsid w:val="002F1BD4"/>
    <w:rsid w:val="002F1D6E"/>
    <w:rsid w:val="002F1F00"/>
    <w:rsid w:val="002F2080"/>
    <w:rsid w:val="002F2229"/>
    <w:rsid w:val="002F24A1"/>
    <w:rsid w:val="002F2515"/>
    <w:rsid w:val="002F2617"/>
    <w:rsid w:val="002F26D5"/>
    <w:rsid w:val="002F26F9"/>
    <w:rsid w:val="002F2760"/>
    <w:rsid w:val="002F2791"/>
    <w:rsid w:val="002F27BD"/>
    <w:rsid w:val="002F2805"/>
    <w:rsid w:val="002F293E"/>
    <w:rsid w:val="002F2999"/>
    <w:rsid w:val="002F2B01"/>
    <w:rsid w:val="002F2C40"/>
    <w:rsid w:val="002F2C95"/>
    <w:rsid w:val="002F2D4E"/>
    <w:rsid w:val="002F2D6A"/>
    <w:rsid w:val="002F2E07"/>
    <w:rsid w:val="002F2F7F"/>
    <w:rsid w:val="002F2FC8"/>
    <w:rsid w:val="002F3075"/>
    <w:rsid w:val="002F3083"/>
    <w:rsid w:val="002F3345"/>
    <w:rsid w:val="002F339F"/>
    <w:rsid w:val="002F3554"/>
    <w:rsid w:val="002F36C6"/>
    <w:rsid w:val="002F37B0"/>
    <w:rsid w:val="002F3810"/>
    <w:rsid w:val="002F3893"/>
    <w:rsid w:val="002F3AE9"/>
    <w:rsid w:val="002F3B45"/>
    <w:rsid w:val="002F3D14"/>
    <w:rsid w:val="002F3DB2"/>
    <w:rsid w:val="002F3EA8"/>
    <w:rsid w:val="002F3EB5"/>
    <w:rsid w:val="002F3EF3"/>
    <w:rsid w:val="002F3F2F"/>
    <w:rsid w:val="002F40DC"/>
    <w:rsid w:val="002F40E8"/>
    <w:rsid w:val="002F4207"/>
    <w:rsid w:val="002F422B"/>
    <w:rsid w:val="002F4231"/>
    <w:rsid w:val="002F42A4"/>
    <w:rsid w:val="002F43DF"/>
    <w:rsid w:val="002F45B9"/>
    <w:rsid w:val="002F45C2"/>
    <w:rsid w:val="002F467A"/>
    <w:rsid w:val="002F46A2"/>
    <w:rsid w:val="002F46EC"/>
    <w:rsid w:val="002F47F2"/>
    <w:rsid w:val="002F4892"/>
    <w:rsid w:val="002F4A1C"/>
    <w:rsid w:val="002F4B0E"/>
    <w:rsid w:val="002F4C58"/>
    <w:rsid w:val="002F4D6A"/>
    <w:rsid w:val="002F4F01"/>
    <w:rsid w:val="002F500C"/>
    <w:rsid w:val="002F5133"/>
    <w:rsid w:val="002F51E2"/>
    <w:rsid w:val="002F51F0"/>
    <w:rsid w:val="002F536C"/>
    <w:rsid w:val="002F558E"/>
    <w:rsid w:val="002F56F7"/>
    <w:rsid w:val="002F5891"/>
    <w:rsid w:val="002F58C4"/>
    <w:rsid w:val="002F58E3"/>
    <w:rsid w:val="002F594E"/>
    <w:rsid w:val="002F59E3"/>
    <w:rsid w:val="002F5AA4"/>
    <w:rsid w:val="002F5BA4"/>
    <w:rsid w:val="002F5C1F"/>
    <w:rsid w:val="002F5C57"/>
    <w:rsid w:val="002F5CF4"/>
    <w:rsid w:val="002F5CF8"/>
    <w:rsid w:val="002F5ED0"/>
    <w:rsid w:val="002F5F12"/>
    <w:rsid w:val="002F60A2"/>
    <w:rsid w:val="002F6167"/>
    <w:rsid w:val="002F62CD"/>
    <w:rsid w:val="002F6353"/>
    <w:rsid w:val="002F63E0"/>
    <w:rsid w:val="002F6473"/>
    <w:rsid w:val="002F6552"/>
    <w:rsid w:val="002F65D5"/>
    <w:rsid w:val="002F6661"/>
    <w:rsid w:val="002F69BB"/>
    <w:rsid w:val="002F6ABD"/>
    <w:rsid w:val="002F6ADB"/>
    <w:rsid w:val="002F6ED3"/>
    <w:rsid w:val="002F6F0E"/>
    <w:rsid w:val="002F6F73"/>
    <w:rsid w:val="002F6F90"/>
    <w:rsid w:val="002F6FA0"/>
    <w:rsid w:val="002F6FE9"/>
    <w:rsid w:val="002F7000"/>
    <w:rsid w:val="002F700E"/>
    <w:rsid w:val="002F711A"/>
    <w:rsid w:val="002F7211"/>
    <w:rsid w:val="002F728D"/>
    <w:rsid w:val="002F72E3"/>
    <w:rsid w:val="002F743C"/>
    <w:rsid w:val="002F74B9"/>
    <w:rsid w:val="002F74BB"/>
    <w:rsid w:val="002F74C6"/>
    <w:rsid w:val="002F751C"/>
    <w:rsid w:val="002F7558"/>
    <w:rsid w:val="002F7653"/>
    <w:rsid w:val="002F7735"/>
    <w:rsid w:val="002F798A"/>
    <w:rsid w:val="002F79EA"/>
    <w:rsid w:val="002F7D8E"/>
    <w:rsid w:val="002F7E7C"/>
    <w:rsid w:val="002F7FA8"/>
    <w:rsid w:val="0030038B"/>
    <w:rsid w:val="00300475"/>
    <w:rsid w:val="003004A9"/>
    <w:rsid w:val="00300558"/>
    <w:rsid w:val="003005B3"/>
    <w:rsid w:val="00300A62"/>
    <w:rsid w:val="00300B39"/>
    <w:rsid w:val="00300BFC"/>
    <w:rsid w:val="00300CB1"/>
    <w:rsid w:val="00300CD2"/>
    <w:rsid w:val="00300D29"/>
    <w:rsid w:val="00300D4D"/>
    <w:rsid w:val="00300EB7"/>
    <w:rsid w:val="00300ED1"/>
    <w:rsid w:val="00300EFA"/>
    <w:rsid w:val="00300F3D"/>
    <w:rsid w:val="00300F72"/>
    <w:rsid w:val="00301006"/>
    <w:rsid w:val="003010B4"/>
    <w:rsid w:val="00301162"/>
    <w:rsid w:val="003011E0"/>
    <w:rsid w:val="00301300"/>
    <w:rsid w:val="003013F4"/>
    <w:rsid w:val="0030144E"/>
    <w:rsid w:val="00301664"/>
    <w:rsid w:val="00301903"/>
    <w:rsid w:val="00301914"/>
    <w:rsid w:val="0030195B"/>
    <w:rsid w:val="00301A43"/>
    <w:rsid w:val="00301A6F"/>
    <w:rsid w:val="00301B7E"/>
    <w:rsid w:val="00301B87"/>
    <w:rsid w:val="00301BD2"/>
    <w:rsid w:val="00301BDA"/>
    <w:rsid w:val="00301D6D"/>
    <w:rsid w:val="00301F88"/>
    <w:rsid w:val="00301F97"/>
    <w:rsid w:val="0030201C"/>
    <w:rsid w:val="00302044"/>
    <w:rsid w:val="00302067"/>
    <w:rsid w:val="0030214E"/>
    <w:rsid w:val="003021D2"/>
    <w:rsid w:val="003021FE"/>
    <w:rsid w:val="00302308"/>
    <w:rsid w:val="003023F5"/>
    <w:rsid w:val="0030246C"/>
    <w:rsid w:val="00302488"/>
    <w:rsid w:val="003024EB"/>
    <w:rsid w:val="003025F0"/>
    <w:rsid w:val="0030264B"/>
    <w:rsid w:val="00302715"/>
    <w:rsid w:val="00302753"/>
    <w:rsid w:val="00302793"/>
    <w:rsid w:val="00302868"/>
    <w:rsid w:val="00302949"/>
    <w:rsid w:val="0030296B"/>
    <w:rsid w:val="00302971"/>
    <w:rsid w:val="00302A34"/>
    <w:rsid w:val="00302A53"/>
    <w:rsid w:val="00302AF1"/>
    <w:rsid w:val="00302B9C"/>
    <w:rsid w:val="00302C6F"/>
    <w:rsid w:val="00302C98"/>
    <w:rsid w:val="00302CE8"/>
    <w:rsid w:val="00302D43"/>
    <w:rsid w:val="00302D89"/>
    <w:rsid w:val="00302F32"/>
    <w:rsid w:val="00302F40"/>
    <w:rsid w:val="00302FC7"/>
    <w:rsid w:val="003032FE"/>
    <w:rsid w:val="00303433"/>
    <w:rsid w:val="003034E3"/>
    <w:rsid w:val="00303555"/>
    <w:rsid w:val="00303644"/>
    <w:rsid w:val="00303828"/>
    <w:rsid w:val="003038E3"/>
    <w:rsid w:val="00303987"/>
    <w:rsid w:val="00303A27"/>
    <w:rsid w:val="00303ABE"/>
    <w:rsid w:val="00303B1B"/>
    <w:rsid w:val="00303B38"/>
    <w:rsid w:val="00303B94"/>
    <w:rsid w:val="00303BEA"/>
    <w:rsid w:val="00303BF2"/>
    <w:rsid w:val="00303C0F"/>
    <w:rsid w:val="00303CE2"/>
    <w:rsid w:val="00303CF6"/>
    <w:rsid w:val="00303F6B"/>
    <w:rsid w:val="00303F86"/>
    <w:rsid w:val="0030409E"/>
    <w:rsid w:val="003040A1"/>
    <w:rsid w:val="00304175"/>
    <w:rsid w:val="003041B0"/>
    <w:rsid w:val="003042AA"/>
    <w:rsid w:val="0030467C"/>
    <w:rsid w:val="00304770"/>
    <w:rsid w:val="003048D1"/>
    <w:rsid w:val="00304A5A"/>
    <w:rsid w:val="00304C62"/>
    <w:rsid w:val="00304C67"/>
    <w:rsid w:val="00304CB2"/>
    <w:rsid w:val="00304CC2"/>
    <w:rsid w:val="00304D70"/>
    <w:rsid w:val="00304E96"/>
    <w:rsid w:val="00304FD7"/>
    <w:rsid w:val="00305002"/>
    <w:rsid w:val="0030507D"/>
    <w:rsid w:val="00305241"/>
    <w:rsid w:val="0030529F"/>
    <w:rsid w:val="003052C1"/>
    <w:rsid w:val="00305377"/>
    <w:rsid w:val="003053B3"/>
    <w:rsid w:val="003053F3"/>
    <w:rsid w:val="00305408"/>
    <w:rsid w:val="003055EC"/>
    <w:rsid w:val="0030598D"/>
    <w:rsid w:val="003059B9"/>
    <w:rsid w:val="00305A02"/>
    <w:rsid w:val="00305A61"/>
    <w:rsid w:val="00305B84"/>
    <w:rsid w:val="00305CCD"/>
    <w:rsid w:val="00305D4A"/>
    <w:rsid w:val="00305EBA"/>
    <w:rsid w:val="00305F4A"/>
    <w:rsid w:val="00305F63"/>
    <w:rsid w:val="003060E2"/>
    <w:rsid w:val="00306148"/>
    <w:rsid w:val="00306278"/>
    <w:rsid w:val="00306366"/>
    <w:rsid w:val="003063D3"/>
    <w:rsid w:val="00306433"/>
    <w:rsid w:val="003064F9"/>
    <w:rsid w:val="003065A4"/>
    <w:rsid w:val="003065B9"/>
    <w:rsid w:val="003066A5"/>
    <w:rsid w:val="00306B29"/>
    <w:rsid w:val="00306C7E"/>
    <w:rsid w:val="00306CA7"/>
    <w:rsid w:val="00306D23"/>
    <w:rsid w:val="00306DAC"/>
    <w:rsid w:val="00306DAD"/>
    <w:rsid w:val="0030703F"/>
    <w:rsid w:val="003071B0"/>
    <w:rsid w:val="003072BA"/>
    <w:rsid w:val="00307484"/>
    <w:rsid w:val="0030759D"/>
    <w:rsid w:val="0030766E"/>
    <w:rsid w:val="003076E4"/>
    <w:rsid w:val="003076FD"/>
    <w:rsid w:val="00307769"/>
    <w:rsid w:val="003078AA"/>
    <w:rsid w:val="00307AEB"/>
    <w:rsid w:val="00307B3A"/>
    <w:rsid w:val="00307BD8"/>
    <w:rsid w:val="00307C6C"/>
    <w:rsid w:val="00307C81"/>
    <w:rsid w:val="00307D57"/>
    <w:rsid w:val="00307E19"/>
    <w:rsid w:val="00307E35"/>
    <w:rsid w:val="003101AD"/>
    <w:rsid w:val="003101F9"/>
    <w:rsid w:val="003104C8"/>
    <w:rsid w:val="00310547"/>
    <w:rsid w:val="003105C6"/>
    <w:rsid w:val="003106DB"/>
    <w:rsid w:val="003106E2"/>
    <w:rsid w:val="00310711"/>
    <w:rsid w:val="00310738"/>
    <w:rsid w:val="0031075A"/>
    <w:rsid w:val="00310829"/>
    <w:rsid w:val="003108B1"/>
    <w:rsid w:val="00310A4F"/>
    <w:rsid w:val="00310AD2"/>
    <w:rsid w:val="00310C3A"/>
    <w:rsid w:val="00310DDA"/>
    <w:rsid w:val="00310E56"/>
    <w:rsid w:val="00310F23"/>
    <w:rsid w:val="00310F6C"/>
    <w:rsid w:val="00310FC1"/>
    <w:rsid w:val="00311076"/>
    <w:rsid w:val="003110FE"/>
    <w:rsid w:val="00311157"/>
    <w:rsid w:val="0031116D"/>
    <w:rsid w:val="0031117E"/>
    <w:rsid w:val="003111B0"/>
    <w:rsid w:val="00311230"/>
    <w:rsid w:val="00311238"/>
    <w:rsid w:val="0031136C"/>
    <w:rsid w:val="003115A5"/>
    <w:rsid w:val="003116E1"/>
    <w:rsid w:val="0031181C"/>
    <w:rsid w:val="0031183A"/>
    <w:rsid w:val="00311893"/>
    <w:rsid w:val="00311914"/>
    <w:rsid w:val="00311ADC"/>
    <w:rsid w:val="00311AFD"/>
    <w:rsid w:val="00311B19"/>
    <w:rsid w:val="00311B34"/>
    <w:rsid w:val="00311CBC"/>
    <w:rsid w:val="00311CCE"/>
    <w:rsid w:val="00311D58"/>
    <w:rsid w:val="00311E94"/>
    <w:rsid w:val="00311F0F"/>
    <w:rsid w:val="00311F5E"/>
    <w:rsid w:val="00312062"/>
    <w:rsid w:val="00312128"/>
    <w:rsid w:val="003121A4"/>
    <w:rsid w:val="0031230B"/>
    <w:rsid w:val="003123B3"/>
    <w:rsid w:val="003123BF"/>
    <w:rsid w:val="00312427"/>
    <w:rsid w:val="00312445"/>
    <w:rsid w:val="00312493"/>
    <w:rsid w:val="003124ED"/>
    <w:rsid w:val="003124F7"/>
    <w:rsid w:val="003125B9"/>
    <w:rsid w:val="003126B4"/>
    <w:rsid w:val="00312808"/>
    <w:rsid w:val="003128CD"/>
    <w:rsid w:val="003128DD"/>
    <w:rsid w:val="00312A31"/>
    <w:rsid w:val="00312B4B"/>
    <w:rsid w:val="00312C20"/>
    <w:rsid w:val="00312C81"/>
    <w:rsid w:val="00312D2B"/>
    <w:rsid w:val="00312DBD"/>
    <w:rsid w:val="00312E35"/>
    <w:rsid w:val="00312E4C"/>
    <w:rsid w:val="00312F6C"/>
    <w:rsid w:val="0031313D"/>
    <w:rsid w:val="00313160"/>
    <w:rsid w:val="003132CD"/>
    <w:rsid w:val="00313320"/>
    <w:rsid w:val="00313322"/>
    <w:rsid w:val="003133EB"/>
    <w:rsid w:val="0031357F"/>
    <w:rsid w:val="003135D4"/>
    <w:rsid w:val="00313716"/>
    <w:rsid w:val="003138F9"/>
    <w:rsid w:val="00313998"/>
    <w:rsid w:val="00313B07"/>
    <w:rsid w:val="00313C4D"/>
    <w:rsid w:val="00313C7F"/>
    <w:rsid w:val="00313F6E"/>
    <w:rsid w:val="00313FCE"/>
    <w:rsid w:val="00313FEC"/>
    <w:rsid w:val="003140C7"/>
    <w:rsid w:val="0031419F"/>
    <w:rsid w:val="00314245"/>
    <w:rsid w:val="003142A1"/>
    <w:rsid w:val="003143CD"/>
    <w:rsid w:val="0031447F"/>
    <w:rsid w:val="00314559"/>
    <w:rsid w:val="00314594"/>
    <w:rsid w:val="003145CF"/>
    <w:rsid w:val="003146C7"/>
    <w:rsid w:val="0031478E"/>
    <w:rsid w:val="003147D8"/>
    <w:rsid w:val="0031492B"/>
    <w:rsid w:val="00314942"/>
    <w:rsid w:val="00314B0F"/>
    <w:rsid w:val="00314B1C"/>
    <w:rsid w:val="00314B25"/>
    <w:rsid w:val="00314B79"/>
    <w:rsid w:val="00314BF5"/>
    <w:rsid w:val="00314CC5"/>
    <w:rsid w:val="00314E69"/>
    <w:rsid w:val="00314F46"/>
    <w:rsid w:val="00314FF8"/>
    <w:rsid w:val="00315054"/>
    <w:rsid w:val="003150A1"/>
    <w:rsid w:val="003150B3"/>
    <w:rsid w:val="003151A2"/>
    <w:rsid w:val="00315300"/>
    <w:rsid w:val="0031535F"/>
    <w:rsid w:val="00315424"/>
    <w:rsid w:val="003154D8"/>
    <w:rsid w:val="0031573D"/>
    <w:rsid w:val="00315895"/>
    <w:rsid w:val="003158B1"/>
    <w:rsid w:val="003158CD"/>
    <w:rsid w:val="003158D7"/>
    <w:rsid w:val="00315B3E"/>
    <w:rsid w:val="00315BCF"/>
    <w:rsid w:val="00315CE0"/>
    <w:rsid w:val="00315E46"/>
    <w:rsid w:val="00315F3A"/>
    <w:rsid w:val="00315FC8"/>
    <w:rsid w:val="00315FCA"/>
    <w:rsid w:val="00315FEC"/>
    <w:rsid w:val="0031601D"/>
    <w:rsid w:val="00316042"/>
    <w:rsid w:val="0031609F"/>
    <w:rsid w:val="003160BE"/>
    <w:rsid w:val="003160C8"/>
    <w:rsid w:val="00316274"/>
    <w:rsid w:val="00316357"/>
    <w:rsid w:val="003164D1"/>
    <w:rsid w:val="00316502"/>
    <w:rsid w:val="0031668E"/>
    <w:rsid w:val="00316860"/>
    <w:rsid w:val="003168FF"/>
    <w:rsid w:val="0031693D"/>
    <w:rsid w:val="00316957"/>
    <w:rsid w:val="003169A3"/>
    <w:rsid w:val="003169CF"/>
    <w:rsid w:val="00316A6F"/>
    <w:rsid w:val="00316AA4"/>
    <w:rsid w:val="00316AD4"/>
    <w:rsid w:val="00316AD9"/>
    <w:rsid w:val="00316AE1"/>
    <w:rsid w:val="00316B82"/>
    <w:rsid w:val="00316B88"/>
    <w:rsid w:val="00316C5F"/>
    <w:rsid w:val="00316CEF"/>
    <w:rsid w:val="00316F98"/>
    <w:rsid w:val="00316FB2"/>
    <w:rsid w:val="00317025"/>
    <w:rsid w:val="003170BB"/>
    <w:rsid w:val="00317136"/>
    <w:rsid w:val="003171EC"/>
    <w:rsid w:val="0031724B"/>
    <w:rsid w:val="0031726D"/>
    <w:rsid w:val="003173E6"/>
    <w:rsid w:val="0031749C"/>
    <w:rsid w:val="0031768E"/>
    <w:rsid w:val="00317881"/>
    <w:rsid w:val="0031798D"/>
    <w:rsid w:val="00317A47"/>
    <w:rsid w:val="00317A77"/>
    <w:rsid w:val="00317A9C"/>
    <w:rsid w:val="00317AA8"/>
    <w:rsid w:val="00317B34"/>
    <w:rsid w:val="00317B4F"/>
    <w:rsid w:val="00317DB6"/>
    <w:rsid w:val="00317E36"/>
    <w:rsid w:val="00317E52"/>
    <w:rsid w:val="00317F96"/>
    <w:rsid w:val="00317FD0"/>
    <w:rsid w:val="00320017"/>
    <w:rsid w:val="003200C4"/>
    <w:rsid w:val="00320112"/>
    <w:rsid w:val="0032022A"/>
    <w:rsid w:val="00320299"/>
    <w:rsid w:val="00320367"/>
    <w:rsid w:val="003204EC"/>
    <w:rsid w:val="003207DE"/>
    <w:rsid w:val="0032086E"/>
    <w:rsid w:val="0032095F"/>
    <w:rsid w:val="003209C4"/>
    <w:rsid w:val="00320BA1"/>
    <w:rsid w:val="00320CA6"/>
    <w:rsid w:val="00320CC8"/>
    <w:rsid w:val="00320D67"/>
    <w:rsid w:val="00320D8A"/>
    <w:rsid w:val="00320E3B"/>
    <w:rsid w:val="00320EAA"/>
    <w:rsid w:val="00320EBF"/>
    <w:rsid w:val="00320F9F"/>
    <w:rsid w:val="0032106F"/>
    <w:rsid w:val="00321147"/>
    <w:rsid w:val="003211D8"/>
    <w:rsid w:val="00321220"/>
    <w:rsid w:val="00321484"/>
    <w:rsid w:val="00321569"/>
    <w:rsid w:val="0032161A"/>
    <w:rsid w:val="00321708"/>
    <w:rsid w:val="0032171E"/>
    <w:rsid w:val="00321721"/>
    <w:rsid w:val="003217C4"/>
    <w:rsid w:val="003218A9"/>
    <w:rsid w:val="003219D0"/>
    <w:rsid w:val="00321A91"/>
    <w:rsid w:val="00321B36"/>
    <w:rsid w:val="00321B55"/>
    <w:rsid w:val="00321BE2"/>
    <w:rsid w:val="00321E38"/>
    <w:rsid w:val="00321E4C"/>
    <w:rsid w:val="00321F6B"/>
    <w:rsid w:val="00321FB5"/>
    <w:rsid w:val="00321FBE"/>
    <w:rsid w:val="0032215C"/>
    <w:rsid w:val="003221F6"/>
    <w:rsid w:val="00322285"/>
    <w:rsid w:val="003222EE"/>
    <w:rsid w:val="0032232B"/>
    <w:rsid w:val="00322367"/>
    <w:rsid w:val="003223AC"/>
    <w:rsid w:val="003223E7"/>
    <w:rsid w:val="00322484"/>
    <w:rsid w:val="00322528"/>
    <w:rsid w:val="0032266D"/>
    <w:rsid w:val="00322713"/>
    <w:rsid w:val="00322835"/>
    <w:rsid w:val="00322841"/>
    <w:rsid w:val="00322903"/>
    <w:rsid w:val="00322907"/>
    <w:rsid w:val="003229EB"/>
    <w:rsid w:val="00322A08"/>
    <w:rsid w:val="00322AEC"/>
    <w:rsid w:val="00322B80"/>
    <w:rsid w:val="00322CB9"/>
    <w:rsid w:val="00322E4F"/>
    <w:rsid w:val="00322E73"/>
    <w:rsid w:val="00322F9B"/>
    <w:rsid w:val="00322FBC"/>
    <w:rsid w:val="0032313D"/>
    <w:rsid w:val="003231D3"/>
    <w:rsid w:val="00323255"/>
    <w:rsid w:val="00323305"/>
    <w:rsid w:val="00323578"/>
    <w:rsid w:val="00323611"/>
    <w:rsid w:val="003239E1"/>
    <w:rsid w:val="00323A9B"/>
    <w:rsid w:val="00323C49"/>
    <w:rsid w:val="00323D1B"/>
    <w:rsid w:val="00323E0D"/>
    <w:rsid w:val="00323FAC"/>
    <w:rsid w:val="0032403E"/>
    <w:rsid w:val="0032403F"/>
    <w:rsid w:val="003242A5"/>
    <w:rsid w:val="003243D1"/>
    <w:rsid w:val="003243E1"/>
    <w:rsid w:val="003243E9"/>
    <w:rsid w:val="0032448C"/>
    <w:rsid w:val="00324907"/>
    <w:rsid w:val="00324920"/>
    <w:rsid w:val="00324A6A"/>
    <w:rsid w:val="00324A98"/>
    <w:rsid w:val="00324CFA"/>
    <w:rsid w:val="00324DBC"/>
    <w:rsid w:val="00324DFF"/>
    <w:rsid w:val="00324ED9"/>
    <w:rsid w:val="00324F9E"/>
    <w:rsid w:val="00324FEE"/>
    <w:rsid w:val="0032501F"/>
    <w:rsid w:val="00325157"/>
    <w:rsid w:val="003251FB"/>
    <w:rsid w:val="00325259"/>
    <w:rsid w:val="0032535E"/>
    <w:rsid w:val="003253E5"/>
    <w:rsid w:val="00325493"/>
    <w:rsid w:val="00325548"/>
    <w:rsid w:val="00325594"/>
    <w:rsid w:val="003255D6"/>
    <w:rsid w:val="0032563C"/>
    <w:rsid w:val="00325675"/>
    <w:rsid w:val="00325725"/>
    <w:rsid w:val="00325760"/>
    <w:rsid w:val="00325792"/>
    <w:rsid w:val="003257B6"/>
    <w:rsid w:val="00325A5C"/>
    <w:rsid w:val="00325B19"/>
    <w:rsid w:val="00325CB0"/>
    <w:rsid w:val="00325CF6"/>
    <w:rsid w:val="00325DFF"/>
    <w:rsid w:val="00325E2A"/>
    <w:rsid w:val="00325F0B"/>
    <w:rsid w:val="00325F3A"/>
    <w:rsid w:val="00326063"/>
    <w:rsid w:val="003260B1"/>
    <w:rsid w:val="003260BD"/>
    <w:rsid w:val="0032616E"/>
    <w:rsid w:val="003261FF"/>
    <w:rsid w:val="003262B8"/>
    <w:rsid w:val="0032635F"/>
    <w:rsid w:val="00326393"/>
    <w:rsid w:val="003263B7"/>
    <w:rsid w:val="0032644E"/>
    <w:rsid w:val="00326580"/>
    <w:rsid w:val="00326730"/>
    <w:rsid w:val="003268FF"/>
    <w:rsid w:val="003269AB"/>
    <w:rsid w:val="00326C9F"/>
    <w:rsid w:val="00326CFB"/>
    <w:rsid w:val="00326D95"/>
    <w:rsid w:val="00326DBC"/>
    <w:rsid w:val="00326DE3"/>
    <w:rsid w:val="00326E44"/>
    <w:rsid w:val="00326E66"/>
    <w:rsid w:val="00326EAB"/>
    <w:rsid w:val="00326F22"/>
    <w:rsid w:val="0032705E"/>
    <w:rsid w:val="0032707B"/>
    <w:rsid w:val="00327127"/>
    <w:rsid w:val="0032721D"/>
    <w:rsid w:val="0032733A"/>
    <w:rsid w:val="003273AD"/>
    <w:rsid w:val="0032740A"/>
    <w:rsid w:val="00327447"/>
    <w:rsid w:val="0032763C"/>
    <w:rsid w:val="0032763E"/>
    <w:rsid w:val="0032779C"/>
    <w:rsid w:val="003277A0"/>
    <w:rsid w:val="003277D7"/>
    <w:rsid w:val="003277FB"/>
    <w:rsid w:val="0032784E"/>
    <w:rsid w:val="003278A5"/>
    <w:rsid w:val="003278C7"/>
    <w:rsid w:val="003279A9"/>
    <w:rsid w:val="003279D1"/>
    <w:rsid w:val="00327AAC"/>
    <w:rsid w:val="00327B1F"/>
    <w:rsid w:val="00327BA2"/>
    <w:rsid w:val="00327BE3"/>
    <w:rsid w:val="00327CEB"/>
    <w:rsid w:val="00327DC0"/>
    <w:rsid w:val="00327FA1"/>
    <w:rsid w:val="0033001F"/>
    <w:rsid w:val="00330045"/>
    <w:rsid w:val="003301F2"/>
    <w:rsid w:val="00330714"/>
    <w:rsid w:val="003307B6"/>
    <w:rsid w:val="003307F2"/>
    <w:rsid w:val="003308C6"/>
    <w:rsid w:val="00330954"/>
    <w:rsid w:val="00330A0A"/>
    <w:rsid w:val="00330AFE"/>
    <w:rsid w:val="00330B13"/>
    <w:rsid w:val="00330B28"/>
    <w:rsid w:val="00330BA6"/>
    <w:rsid w:val="00330BAF"/>
    <w:rsid w:val="00330C7E"/>
    <w:rsid w:val="00330D31"/>
    <w:rsid w:val="00330DE0"/>
    <w:rsid w:val="00330E18"/>
    <w:rsid w:val="00330EC5"/>
    <w:rsid w:val="00330ED9"/>
    <w:rsid w:val="00330F30"/>
    <w:rsid w:val="00331003"/>
    <w:rsid w:val="003310A5"/>
    <w:rsid w:val="0033113C"/>
    <w:rsid w:val="003312B2"/>
    <w:rsid w:val="00331398"/>
    <w:rsid w:val="003314AD"/>
    <w:rsid w:val="003314D2"/>
    <w:rsid w:val="003315D1"/>
    <w:rsid w:val="00331661"/>
    <w:rsid w:val="00331737"/>
    <w:rsid w:val="00331774"/>
    <w:rsid w:val="003318D6"/>
    <w:rsid w:val="00331916"/>
    <w:rsid w:val="003319C6"/>
    <w:rsid w:val="00331A11"/>
    <w:rsid w:val="00331AE7"/>
    <w:rsid w:val="00331B0E"/>
    <w:rsid w:val="00331B10"/>
    <w:rsid w:val="00331B7A"/>
    <w:rsid w:val="00331C85"/>
    <w:rsid w:val="00331EB1"/>
    <w:rsid w:val="00331EBC"/>
    <w:rsid w:val="00332025"/>
    <w:rsid w:val="003320FB"/>
    <w:rsid w:val="00332193"/>
    <w:rsid w:val="003321DC"/>
    <w:rsid w:val="003321E9"/>
    <w:rsid w:val="003321FD"/>
    <w:rsid w:val="003323C4"/>
    <w:rsid w:val="00332427"/>
    <w:rsid w:val="003324B5"/>
    <w:rsid w:val="003324DC"/>
    <w:rsid w:val="00332503"/>
    <w:rsid w:val="003325F0"/>
    <w:rsid w:val="003326E9"/>
    <w:rsid w:val="00332791"/>
    <w:rsid w:val="003327F8"/>
    <w:rsid w:val="0033285A"/>
    <w:rsid w:val="0033288E"/>
    <w:rsid w:val="00332A24"/>
    <w:rsid w:val="00332C13"/>
    <w:rsid w:val="00332C8A"/>
    <w:rsid w:val="00332D31"/>
    <w:rsid w:val="00332D41"/>
    <w:rsid w:val="00332E12"/>
    <w:rsid w:val="00332E61"/>
    <w:rsid w:val="00332EBB"/>
    <w:rsid w:val="00333094"/>
    <w:rsid w:val="003330B8"/>
    <w:rsid w:val="0033312F"/>
    <w:rsid w:val="0033315D"/>
    <w:rsid w:val="003331C3"/>
    <w:rsid w:val="00333261"/>
    <w:rsid w:val="003332D2"/>
    <w:rsid w:val="00333346"/>
    <w:rsid w:val="00333349"/>
    <w:rsid w:val="003333BB"/>
    <w:rsid w:val="003333E5"/>
    <w:rsid w:val="003336CB"/>
    <w:rsid w:val="003337DA"/>
    <w:rsid w:val="003337E0"/>
    <w:rsid w:val="0033384F"/>
    <w:rsid w:val="003338E6"/>
    <w:rsid w:val="00333A6C"/>
    <w:rsid w:val="00333AA3"/>
    <w:rsid w:val="00333B7B"/>
    <w:rsid w:val="00333BFE"/>
    <w:rsid w:val="00333C15"/>
    <w:rsid w:val="00333CF3"/>
    <w:rsid w:val="00333CFF"/>
    <w:rsid w:val="00333F11"/>
    <w:rsid w:val="0033402C"/>
    <w:rsid w:val="0033404C"/>
    <w:rsid w:val="00334184"/>
    <w:rsid w:val="0033420F"/>
    <w:rsid w:val="00334260"/>
    <w:rsid w:val="003342B8"/>
    <w:rsid w:val="00334391"/>
    <w:rsid w:val="003344C6"/>
    <w:rsid w:val="00334585"/>
    <w:rsid w:val="003347B2"/>
    <w:rsid w:val="003347BC"/>
    <w:rsid w:val="00334853"/>
    <w:rsid w:val="00334932"/>
    <w:rsid w:val="00334A09"/>
    <w:rsid w:val="00334C79"/>
    <w:rsid w:val="00334D9C"/>
    <w:rsid w:val="00334E90"/>
    <w:rsid w:val="003351D1"/>
    <w:rsid w:val="00335588"/>
    <w:rsid w:val="00335633"/>
    <w:rsid w:val="003356FE"/>
    <w:rsid w:val="0033572F"/>
    <w:rsid w:val="00335812"/>
    <w:rsid w:val="00335AA5"/>
    <w:rsid w:val="00335DC9"/>
    <w:rsid w:val="00335DFC"/>
    <w:rsid w:val="00335F8B"/>
    <w:rsid w:val="00336174"/>
    <w:rsid w:val="00336233"/>
    <w:rsid w:val="00336314"/>
    <w:rsid w:val="0033637D"/>
    <w:rsid w:val="0033659C"/>
    <w:rsid w:val="00336641"/>
    <w:rsid w:val="00336666"/>
    <w:rsid w:val="00336727"/>
    <w:rsid w:val="00336813"/>
    <w:rsid w:val="00336AF5"/>
    <w:rsid w:val="00336B75"/>
    <w:rsid w:val="00336CB7"/>
    <w:rsid w:val="00336F07"/>
    <w:rsid w:val="00336FF9"/>
    <w:rsid w:val="0033727B"/>
    <w:rsid w:val="0033728C"/>
    <w:rsid w:val="003372BA"/>
    <w:rsid w:val="003373D2"/>
    <w:rsid w:val="00337425"/>
    <w:rsid w:val="00337570"/>
    <w:rsid w:val="003375C1"/>
    <w:rsid w:val="003376D5"/>
    <w:rsid w:val="003377B3"/>
    <w:rsid w:val="0033780B"/>
    <w:rsid w:val="003378E5"/>
    <w:rsid w:val="00337976"/>
    <w:rsid w:val="00337C10"/>
    <w:rsid w:val="00337C4E"/>
    <w:rsid w:val="00337E6D"/>
    <w:rsid w:val="00337F4A"/>
    <w:rsid w:val="00337F69"/>
    <w:rsid w:val="00337FC9"/>
    <w:rsid w:val="0034004C"/>
    <w:rsid w:val="0034009F"/>
    <w:rsid w:val="00340114"/>
    <w:rsid w:val="00340134"/>
    <w:rsid w:val="00340202"/>
    <w:rsid w:val="0034024A"/>
    <w:rsid w:val="0034026D"/>
    <w:rsid w:val="003402CD"/>
    <w:rsid w:val="00340342"/>
    <w:rsid w:val="0034036B"/>
    <w:rsid w:val="00340397"/>
    <w:rsid w:val="00340431"/>
    <w:rsid w:val="003404F1"/>
    <w:rsid w:val="0034055D"/>
    <w:rsid w:val="00340570"/>
    <w:rsid w:val="0034065F"/>
    <w:rsid w:val="003407AE"/>
    <w:rsid w:val="0034092C"/>
    <w:rsid w:val="003409E1"/>
    <w:rsid w:val="00340C41"/>
    <w:rsid w:val="00340CC7"/>
    <w:rsid w:val="00340CCD"/>
    <w:rsid w:val="00340D07"/>
    <w:rsid w:val="00340EF1"/>
    <w:rsid w:val="00340F26"/>
    <w:rsid w:val="00340FE7"/>
    <w:rsid w:val="00341178"/>
    <w:rsid w:val="0034119B"/>
    <w:rsid w:val="003412C0"/>
    <w:rsid w:val="003413C3"/>
    <w:rsid w:val="003413CD"/>
    <w:rsid w:val="00341550"/>
    <w:rsid w:val="0034165D"/>
    <w:rsid w:val="003417B9"/>
    <w:rsid w:val="0034186B"/>
    <w:rsid w:val="0034191E"/>
    <w:rsid w:val="00341980"/>
    <w:rsid w:val="003419CD"/>
    <w:rsid w:val="003419F0"/>
    <w:rsid w:val="00341A26"/>
    <w:rsid w:val="00341AFA"/>
    <w:rsid w:val="00341CD6"/>
    <w:rsid w:val="00341D5A"/>
    <w:rsid w:val="00341D8D"/>
    <w:rsid w:val="00341DCB"/>
    <w:rsid w:val="00341F1C"/>
    <w:rsid w:val="003420AB"/>
    <w:rsid w:val="0034214D"/>
    <w:rsid w:val="00342162"/>
    <w:rsid w:val="0034217B"/>
    <w:rsid w:val="003421C8"/>
    <w:rsid w:val="0034255C"/>
    <w:rsid w:val="003425FB"/>
    <w:rsid w:val="003426E4"/>
    <w:rsid w:val="00342888"/>
    <w:rsid w:val="003428D1"/>
    <w:rsid w:val="0034292B"/>
    <w:rsid w:val="003429DE"/>
    <w:rsid w:val="00342BB2"/>
    <w:rsid w:val="00342C78"/>
    <w:rsid w:val="00342DE7"/>
    <w:rsid w:val="00342E33"/>
    <w:rsid w:val="00342F4E"/>
    <w:rsid w:val="00342FF1"/>
    <w:rsid w:val="0034301B"/>
    <w:rsid w:val="0034302E"/>
    <w:rsid w:val="003430DB"/>
    <w:rsid w:val="0034310D"/>
    <w:rsid w:val="003431A8"/>
    <w:rsid w:val="00343214"/>
    <w:rsid w:val="003432B0"/>
    <w:rsid w:val="003432C4"/>
    <w:rsid w:val="003432D6"/>
    <w:rsid w:val="003432FC"/>
    <w:rsid w:val="0034334E"/>
    <w:rsid w:val="0034339A"/>
    <w:rsid w:val="003433AA"/>
    <w:rsid w:val="0034371F"/>
    <w:rsid w:val="0034385D"/>
    <w:rsid w:val="0034387D"/>
    <w:rsid w:val="003438D0"/>
    <w:rsid w:val="00343996"/>
    <w:rsid w:val="003439A9"/>
    <w:rsid w:val="00343A70"/>
    <w:rsid w:val="00343AEB"/>
    <w:rsid w:val="00343AF4"/>
    <w:rsid w:val="00343BF9"/>
    <w:rsid w:val="00343CBD"/>
    <w:rsid w:val="00343CC9"/>
    <w:rsid w:val="00343DCB"/>
    <w:rsid w:val="0034415D"/>
    <w:rsid w:val="00344263"/>
    <w:rsid w:val="00344264"/>
    <w:rsid w:val="00344404"/>
    <w:rsid w:val="0034448B"/>
    <w:rsid w:val="0034469D"/>
    <w:rsid w:val="003446B3"/>
    <w:rsid w:val="003447FA"/>
    <w:rsid w:val="00344810"/>
    <w:rsid w:val="003448C0"/>
    <w:rsid w:val="00344954"/>
    <w:rsid w:val="00344982"/>
    <w:rsid w:val="00344BFF"/>
    <w:rsid w:val="00344CB5"/>
    <w:rsid w:val="00344CC5"/>
    <w:rsid w:val="00344D93"/>
    <w:rsid w:val="00344E7F"/>
    <w:rsid w:val="00344EFA"/>
    <w:rsid w:val="00344F36"/>
    <w:rsid w:val="00344FBD"/>
    <w:rsid w:val="0034502C"/>
    <w:rsid w:val="0034516D"/>
    <w:rsid w:val="00345275"/>
    <w:rsid w:val="00345399"/>
    <w:rsid w:val="003454E9"/>
    <w:rsid w:val="00345517"/>
    <w:rsid w:val="0034563B"/>
    <w:rsid w:val="0034570F"/>
    <w:rsid w:val="0034585A"/>
    <w:rsid w:val="003458AD"/>
    <w:rsid w:val="003458DC"/>
    <w:rsid w:val="003458E7"/>
    <w:rsid w:val="00345982"/>
    <w:rsid w:val="003459B6"/>
    <w:rsid w:val="00345A81"/>
    <w:rsid w:val="00345AC4"/>
    <w:rsid w:val="00345BEF"/>
    <w:rsid w:val="00345CE9"/>
    <w:rsid w:val="00345D38"/>
    <w:rsid w:val="00345DDB"/>
    <w:rsid w:val="00345DFE"/>
    <w:rsid w:val="00345FDE"/>
    <w:rsid w:val="00345FE9"/>
    <w:rsid w:val="00345FF8"/>
    <w:rsid w:val="00346003"/>
    <w:rsid w:val="003462D5"/>
    <w:rsid w:val="00346307"/>
    <w:rsid w:val="003463E9"/>
    <w:rsid w:val="0034643B"/>
    <w:rsid w:val="003465B7"/>
    <w:rsid w:val="003465C3"/>
    <w:rsid w:val="00346604"/>
    <w:rsid w:val="00346636"/>
    <w:rsid w:val="003466A4"/>
    <w:rsid w:val="00346716"/>
    <w:rsid w:val="0034671E"/>
    <w:rsid w:val="00346759"/>
    <w:rsid w:val="0034683C"/>
    <w:rsid w:val="00346956"/>
    <w:rsid w:val="0034695E"/>
    <w:rsid w:val="00346A78"/>
    <w:rsid w:val="00346AFA"/>
    <w:rsid w:val="00346B38"/>
    <w:rsid w:val="00346C6E"/>
    <w:rsid w:val="00346DB3"/>
    <w:rsid w:val="00346E5D"/>
    <w:rsid w:val="00346F15"/>
    <w:rsid w:val="00346F23"/>
    <w:rsid w:val="00346F90"/>
    <w:rsid w:val="00347082"/>
    <w:rsid w:val="00347095"/>
    <w:rsid w:val="00347185"/>
    <w:rsid w:val="003471D3"/>
    <w:rsid w:val="003471F4"/>
    <w:rsid w:val="003472D4"/>
    <w:rsid w:val="003472D5"/>
    <w:rsid w:val="00347323"/>
    <w:rsid w:val="00347384"/>
    <w:rsid w:val="003474E0"/>
    <w:rsid w:val="00347501"/>
    <w:rsid w:val="003475DA"/>
    <w:rsid w:val="0034781A"/>
    <w:rsid w:val="0034783C"/>
    <w:rsid w:val="00347847"/>
    <w:rsid w:val="0034799F"/>
    <w:rsid w:val="00347A34"/>
    <w:rsid w:val="00347A3F"/>
    <w:rsid w:val="00347A9F"/>
    <w:rsid w:val="00347BE6"/>
    <w:rsid w:val="00347C5D"/>
    <w:rsid w:val="00347CCF"/>
    <w:rsid w:val="00347CDD"/>
    <w:rsid w:val="00347E07"/>
    <w:rsid w:val="00347FDE"/>
    <w:rsid w:val="00347FE8"/>
    <w:rsid w:val="0035004A"/>
    <w:rsid w:val="00350152"/>
    <w:rsid w:val="003502A9"/>
    <w:rsid w:val="00350325"/>
    <w:rsid w:val="003505D2"/>
    <w:rsid w:val="0035069E"/>
    <w:rsid w:val="003506E2"/>
    <w:rsid w:val="003506E9"/>
    <w:rsid w:val="0035070B"/>
    <w:rsid w:val="00350789"/>
    <w:rsid w:val="00350858"/>
    <w:rsid w:val="00350BAF"/>
    <w:rsid w:val="00350CA9"/>
    <w:rsid w:val="00350D34"/>
    <w:rsid w:val="00350D81"/>
    <w:rsid w:val="00350FF5"/>
    <w:rsid w:val="003510EE"/>
    <w:rsid w:val="003511BF"/>
    <w:rsid w:val="003511E2"/>
    <w:rsid w:val="00351253"/>
    <w:rsid w:val="003512CE"/>
    <w:rsid w:val="00351373"/>
    <w:rsid w:val="00351412"/>
    <w:rsid w:val="00351446"/>
    <w:rsid w:val="0035149D"/>
    <w:rsid w:val="003514D1"/>
    <w:rsid w:val="003514FD"/>
    <w:rsid w:val="00351625"/>
    <w:rsid w:val="003516CF"/>
    <w:rsid w:val="00351806"/>
    <w:rsid w:val="0035183E"/>
    <w:rsid w:val="0035184A"/>
    <w:rsid w:val="00351949"/>
    <w:rsid w:val="0035198C"/>
    <w:rsid w:val="003519A5"/>
    <w:rsid w:val="003519C5"/>
    <w:rsid w:val="00351B3C"/>
    <w:rsid w:val="00351B3F"/>
    <w:rsid w:val="00351CE2"/>
    <w:rsid w:val="00351DE9"/>
    <w:rsid w:val="0035211D"/>
    <w:rsid w:val="0035212E"/>
    <w:rsid w:val="00352317"/>
    <w:rsid w:val="0035238B"/>
    <w:rsid w:val="003523A6"/>
    <w:rsid w:val="0035241A"/>
    <w:rsid w:val="003526C8"/>
    <w:rsid w:val="00352719"/>
    <w:rsid w:val="0035276C"/>
    <w:rsid w:val="00352781"/>
    <w:rsid w:val="00352796"/>
    <w:rsid w:val="003527DB"/>
    <w:rsid w:val="00352810"/>
    <w:rsid w:val="0035281C"/>
    <w:rsid w:val="003528ED"/>
    <w:rsid w:val="003528EE"/>
    <w:rsid w:val="00352A48"/>
    <w:rsid w:val="00352AA4"/>
    <w:rsid w:val="00352AC9"/>
    <w:rsid w:val="00352D3A"/>
    <w:rsid w:val="00352D84"/>
    <w:rsid w:val="00352DDD"/>
    <w:rsid w:val="00352EB1"/>
    <w:rsid w:val="00352F79"/>
    <w:rsid w:val="00352FB7"/>
    <w:rsid w:val="00353010"/>
    <w:rsid w:val="003530EF"/>
    <w:rsid w:val="003530FF"/>
    <w:rsid w:val="00353149"/>
    <w:rsid w:val="00353170"/>
    <w:rsid w:val="003531F8"/>
    <w:rsid w:val="0035335B"/>
    <w:rsid w:val="003533D4"/>
    <w:rsid w:val="0035345C"/>
    <w:rsid w:val="003534E0"/>
    <w:rsid w:val="00353572"/>
    <w:rsid w:val="00353708"/>
    <w:rsid w:val="003538B6"/>
    <w:rsid w:val="003538F6"/>
    <w:rsid w:val="00353936"/>
    <w:rsid w:val="00353A4D"/>
    <w:rsid w:val="00353A8D"/>
    <w:rsid w:val="00353E83"/>
    <w:rsid w:val="00353F31"/>
    <w:rsid w:val="00354185"/>
    <w:rsid w:val="003542EC"/>
    <w:rsid w:val="00354384"/>
    <w:rsid w:val="00354435"/>
    <w:rsid w:val="0035444E"/>
    <w:rsid w:val="0035452F"/>
    <w:rsid w:val="00354565"/>
    <w:rsid w:val="00354636"/>
    <w:rsid w:val="003546D0"/>
    <w:rsid w:val="003547A1"/>
    <w:rsid w:val="0035485D"/>
    <w:rsid w:val="003548DE"/>
    <w:rsid w:val="00354901"/>
    <w:rsid w:val="00354952"/>
    <w:rsid w:val="0035498F"/>
    <w:rsid w:val="00354A2C"/>
    <w:rsid w:val="00354A9C"/>
    <w:rsid w:val="00354B96"/>
    <w:rsid w:val="00354E1E"/>
    <w:rsid w:val="00355033"/>
    <w:rsid w:val="00355067"/>
    <w:rsid w:val="00355103"/>
    <w:rsid w:val="00355170"/>
    <w:rsid w:val="0035529D"/>
    <w:rsid w:val="00355345"/>
    <w:rsid w:val="00355397"/>
    <w:rsid w:val="00355408"/>
    <w:rsid w:val="0035540A"/>
    <w:rsid w:val="003554BF"/>
    <w:rsid w:val="00355546"/>
    <w:rsid w:val="0035556F"/>
    <w:rsid w:val="0035560A"/>
    <w:rsid w:val="00355643"/>
    <w:rsid w:val="00355671"/>
    <w:rsid w:val="003556C6"/>
    <w:rsid w:val="00355736"/>
    <w:rsid w:val="00355755"/>
    <w:rsid w:val="003557E1"/>
    <w:rsid w:val="00355B95"/>
    <w:rsid w:val="00355BE2"/>
    <w:rsid w:val="00355BE4"/>
    <w:rsid w:val="00355CAF"/>
    <w:rsid w:val="00355E95"/>
    <w:rsid w:val="00355EE7"/>
    <w:rsid w:val="003560FC"/>
    <w:rsid w:val="00356109"/>
    <w:rsid w:val="00356121"/>
    <w:rsid w:val="00356161"/>
    <w:rsid w:val="003561A4"/>
    <w:rsid w:val="003562AF"/>
    <w:rsid w:val="003562EE"/>
    <w:rsid w:val="00356357"/>
    <w:rsid w:val="003563AC"/>
    <w:rsid w:val="003563AF"/>
    <w:rsid w:val="003563C0"/>
    <w:rsid w:val="003563C3"/>
    <w:rsid w:val="00356404"/>
    <w:rsid w:val="003564AF"/>
    <w:rsid w:val="0035658D"/>
    <w:rsid w:val="003565F9"/>
    <w:rsid w:val="00356617"/>
    <w:rsid w:val="003566CC"/>
    <w:rsid w:val="003568C8"/>
    <w:rsid w:val="00356902"/>
    <w:rsid w:val="003569F5"/>
    <w:rsid w:val="00356A0A"/>
    <w:rsid w:val="00356A62"/>
    <w:rsid w:val="00356B63"/>
    <w:rsid w:val="00356C11"/>
    <w:rsid w:val="00356C53"/>
    <w:rsid w:val="00356D1B"/>
    <w:rsid w:val="00356E1F"/>
    <w:rsid w:val="00356F1D"/>
    <w:rsid w:val="00356F75"/>
    <w:rsid w:val="00357144"/>
    <w:rsid w:val="0035725F"/>
    <w:rsid w:val="00357320"/>
    <w:rsid w:val="003573CC"/>
    <w:rsid w:val="0035743B"/>
    <w:rsid w:val="003575D2"/>
    <w:rsid w:val="003575F5"/>
    <w:rsid w:val="0035766F"/>
    <w:rsid w:val="003576E8"/>
    <w:rsid w:val="003577CA"/>
    <w:rsid w:val="003577F3"/>
    <w:rsid w:val="00357858"/>
    <w:rsid w:val="003578F0"/>
    <w:rsid w:val="00357A1E"/>
    <w:rsid w:val="00357B37"/>
    <w:rsid w:val="00357C70"/>
    <w:rsid w:val="00357CC4"/>
    <w:rsid w:val="00357D05"/>
    <w:rsid w:val="00357D8B"/>
    <w:rsid w:val="00357EB1"/>
    <w:rsid w:val="00357EE5"/>
    <w:rsid w:val="00357F61"/>
    <w:rsid w:val="00360001"/>
    <w:rsid w:val="00360030"/>
    <w:rsid w:val="0036003F"/>
    <w:rsid w:val="00360051"/>
    <w:rsid w:val="003600ED"/>
    <w:rsid w:val="00360188"/>
    <w:rsid w:val="00360244"/>
    <w:rsid w:val="00360340"/>
    <w:rsid w:val="0036035A"/>
    <w:rsid w:val="003604CD"/>
    <w:rsid w:val="003604D4"/>
    <w:rsid w:val="0036059F"/>
    <w:rsid w:val="0036075B"/>
    <w:rsid w:val="0036086C"/>
    <w:rsid w:val="00360881"/>
    <w:rsid w:val="00360AA3"/>
    <w:rsid w:val="00360B41"/>
    <w:rsid w:val="00360C72"/>
    <w:rsid w:val="00360E2E"/>
    <w:rsid w:val="00360F78"/>
    <w:rsid w:val="003610D0"/>
    <w:rsid w:val="00361124"/>
    <w:rsid w:val="003612FC"/>
    <w:rsid w:val="003613E8"/>
    <w:rsid w:val="0036140A"/>
    <w:rsid w:val="00361522"/>
    <w:rsid w:val="00361527"/>
    <w:rsid w:val="00361600"/>
    <w:rsid w:val="00361634"/>
    <w:rsid w:val="00361746"/>
    <w:rsid w:val="003617FA"/>
    <w:rsid w:val="00361838"/>
    <w:rsid w:val="003618CA"/>
    <w:rsid w:val="00361A79"/>
    <w:rsid w:val="00361C02"/>
    <w:rsid w:val="00361C30"/>
    <w:rsid w:val="00361D4D"/>
    <w:rsid w:val="00361E25"/>
    <w:rsid w:val="00361F45"/>
    <w:rsid w:val="00362078"/>
    <w:rsid w:val="00362302"/>
    <w:rsid w:val="00362509"/>
    <w:rsid w:val="00362730"/>
    <w:rsid w:val="00362739"/>
    <w:rsid w:val="00362790"/>
    <w:rsid w:val="0036280B"/>
    <w:rsid w:val="003629A9"/>
    <w:rsid w:val="003629EF"/>
    <w:rsid w:val="00362B48"/>
    <w:rsid w:val="00362C3B"/>
    <w:rsid w:val="00362C3E"/>
    <w:rsid w:val="00362D0E"/>
    <w:rsid w:val="00362DF6"/>
    <w:rsid w:val="00362F4E"/>
    <w:rsid w:val="00363076"/>
    <w:rsid w:val="003630AA"/>
    <w:rsid w:val="003631A0"/>
    <w:rsid w:val="003632DC"/>
    <w:rsid w:val="0036334B"/>
    <w:rsid w:val="003633BC"/>
    <w:rsid w:val="003634C1"/>
    <w:rsid w:val="003634C4"/>
    <w:rsid w:val="0036362C"/>
    <w:rsid w:val="0036365B"/>
    <w:rsid w:val="003637E6"/>
    <w:rsid w:val="00363949"/>
    <w:rsid w:val="00363D26"/>
    <w:rsid w:val="00363E5E"/>
    <w:rsid w:val="00363EA8"/>
    <w:rsid w:val="00363F05"/>
    <w:rsid w:val="003643BD"/>
    <w:rsid w:val="003643E1"/>
    <w:rsid w:val="0036455D"/>
    <w:rsid w:val="003645B8"/>
    <w:rsid w:val="003646FD"/>
    <w:rsid w:val="00364746"/>
    <w:rsid w:val="003647E0"/>
    <w:rsid w:val="00364891"/>
    <w:rsid w:val="00364977"/>
    <w:rsid w:val="00364A4E"/>
    <w:rsid w:val="00364C95"/>
    <w:rsid w:val="00364CF7"/>
    <w:rsid w:val="00364D04"/>
    <w:rsid w:val="00364D47"/>
    <w:rsid w:val="00364DC5"/>
    <w:rsid w:val="00365185"/>
    <w:rsid w:val="00365248"/>
    <w:rsid w:val="00365286"/>
    <w:rsid w:val="003652CF"/>
    <w:rsid w:val="0036541F"/>
    <w:rsid w:val="00365448"/>
    <w:rsid w:val="00365476"/>
    <w:rsid w:val="003654EA"/>
    <w:rsid w:val="003654FB"/>
    <w:rsid w:val="0036553A"/>
    <w:rsid w:val="00365550"/>
    <w:rsid w:val="00365551"/>
    <w:rsid w:val="00365716"/>
    <w:rsid w:val="0036588B"/>
    <w:rsid w:val="00365987"/>
    <w:rsid w:val="00365A27"/>
    <w:rsid w:val="00365A5E"/>
    <w:rsid w:val="00365BA0"/>
    <w:rsid w:val="00365BE4"/>
    <w:rsid w:val="00365CC0"/>
    <w:rsid w:val="00365D88"/>
    <w:rsid w:val="00366080"/>
    <w:rsid w:val="003660CB"/>
    <w:rsid w:val="0036611F"/>
    <w:rsid w:val="00366154"/>
    <w:rsid w:val="0036627B"/>
    <w:rsid w:val="00366630"/>
    <w:rsid w:val="00366633"/>
    <w:rsid w:val="0036668A"/>
    <w:rsid w:val="0036668C"/>
    <w:rsid w:val="003666B3"/>
    <w:rsid w:val="003666F0"/>
    <w:rsid w:val="003668A5"/>
    <w:rsid w:val="00366940"/>
    <w:rsid w:val="003669E0"/>
    <w:rsid w:val="00366BFC"/>
    <w:rsid w:val="00366C20"/>
    <w:rsid w:val="00366C69"/>
    <w:rsid w:val="00366CEE"/>
    <w:rsid w:val="00366DE8"/>
    <w:rsid w:val="00366EAB"/>
    <w:rsid w:val="00366FC1"/>
    <w:rsid w:val="00367026"/>
    <w:rsid w:val="00367094"/>
    <w:rsid w:val="00367186"/>
    <w:rsid w:val="00367189"/>
    <w:rsid w:val="00367377"/>
    <w:rsid w:val="003674C0"/>
    <w:rsid w:val="0036762D"/>
    <w:rsid w:val="0036768D"/>
    <w:rsid w:val="003676DD"/>
    <w:rsid w:val="00367716"/>
    <w:rsid w:val="0036772A"/>
    <w:rsid w:val="00367917"/>
    <w:rsid w:val="0036798E"/>
    <w:rsid w:val="003679AC"/>
    <w:rsid w:val="00367AA7"/>
    <w:rsid w:val="00367C11"/>
    <w:rsid w:val="00367C19"/>
    <w:rsid w:val="00367C1B"/>
    <w:rsid w:val="00367C8B"/>
    <w:rsid w:val="00367C93"/>
    <w:rsid w:val="00367CE1"/>
    <w:rsid w:val="00367EA1"/>
    <w:rsid w:val="00367EF3"/>
    <w:rsid w:val="00367F17"/>
    <w:rsid w:val="00367F53"/>
    <w:rsid w:val="00370039"/>
    <w:rsid w:val="00370049"/>
    <w:rsid w:val="003700BA"/>
    <w:rsid w:val="003700DB"/>
    <w:rsid w:val="003701CC"/>
    <w:rsid w:val="00370317"/>
    <w:rsid w:val="00370363"/>
    <w:rsid w:val="00370365"/>
    <w:rsid w:val="003704D8"/>
    <w:rsid w:val="00370634"/>
    <w:rsid w:val="0037098B"/>
    <w:rsid w:val="00370BCD"/>
    <w:rsid w:val="00370C29"/>
    <w:rsid w:val="00370C4A"/>
    <w:rsid w:val="00370CC0"/>
    <w:rsid w:val="00370D75"/>
    <w:rsid w:val="00370D85"/>
    <w:rsid w:val="00370F27"/>
    <w:rsid w:val="00370F87"/>
    <w:rsid w:val="00370FF2"/>
    <w:rsid w:val="003710FA"/>
    <w:rsid w:val="003711A9"/>
    <w:rsid w:val="0037123C"/>
    <w:rsid w:val="00371247"/>
    <w:rsid w:val="00371323"/>
    <w:rsid w:val="00371395"/>
    <w:rsid w:val="0037139E"/>
    <w:rsid w:val="003714C3"/>
    <w:rsid w:val="003714CD"/>
    <w:rsid w:val="00371572"/>
    <w:rsid w:val="00371733"/>
    <w:rsid w:val="00371765"/>
    <w:rsid w:val="00371856"/>
    <w:rsid w:val="00371905"/>
    <w:rsid w:val="003719B6"/>
    <w:rsid w:val="00371AF4"/>
    <w:rsid w:val="00371C17"/>
    <w:rsid w:val="00371CE6"/>
    <w:rsid w:val="00371D7D"/>
    <w:rsid w:val="00371ECA"/>
    <w:rsid w:val="00371EE0"/>
    <w:rsid w:val="00371F33"/>
    <w:rsid w:val="003721C8"/>
    <w:rsid w:val="003722E9"/>
    <w:rsid w:val="0037231B"/>
    <w:rsid w:val="00372414"/>
    <w:rsid w:val="00372605"/>
    <w:rsid w:val="00372638"/>
    <w:rsid w:val="00372735"/>
    <w:rsid w:val="00372825"/>
    <w:rsid w:val="00372854"/>
    <w:rsid w:val="00372875"/>
    <w:rsid w:val="00372886"/>
    <w:rsid w:val="003728B0"/>
    <w:rsid w:val="003729F5"/>
    <w:rsid w:val="00372AED"/>
    <w:rsid w:val="00372B25"/>
    <w:rsid w:val="00372BA3"/>
    <w:rsid w:val="00372BD0"/>
    <w:rsid w:val="00372BD5"/>
    <w:rsid w:val="00372C97"/>
    <w:rsid w:val="00372D56"/>
    <w:rsid w:val="00372D9B"/>
    <w:rsid w:val="00372D9E"/>
    <w:rsid w:val="00372DAB"/>
    <w:rsid w:val="00372DFA"/>
    <w:rsid w:val="00372EDE"/>
    <w:rsid w:val="00372FA5"/>
    <w:rsid w:val="00372FA6"/>
    <w:rsid w:val="00372FAA"/>
    <w:rsid w:val="00373088"/>
    <w:rsid w:val="003731E9"/>
    <w:rsid w:val="00373242"/>
    <w:rsid w:val="003732C6"/>
    <w:rsid w:val="0037334E"/>
    <w:rsid w:val="0037337F"/>
    <w:rsid w:val="00373438"/>
    <w:rsid w:val="00373553"/>
    <w:rsid w:val="00373669"/>
    <w:rsid w:val="00373693"/>
    <w:rsid w:val="003736A1"/>
    <w:rsid w:val="003736AF"/>
    <w:rsid w:val="003737A6"/>
    <w:rsid w:val="003739AA"/>
    <w:rsid w:val="00373C09"/>
    <w:rsid w:val="00373C9A"/>
    <w:rsid w:val="00373DBF"/>
    <w:rsid w:val="00373DD7"/>
    <w:rsid w:val="00373DFD"/>
    <w:rsid w:val="00373E73"/>
    <w:rsid w:val="00373F74"/>
    <w:rsid w:val="00373FAC"/>
    <w:rsid w:val="00374054"/>
    <w:rsid w:val="0037416F"/>
    <w:rsid w:val="0037427A"/>
    <w:rsid w:val="003743D7"/>
    <w:rsid w:val="003743EF"/>
    <w:rsid w:val="00374432"/>
    <w:rsid w:val="00374815"/>
    <w:rsid w:val="0037481A"/>
    <w:rsid w:val="0037491F"/>
    <w:rsid w:val="003749EA"/>
    <w:rsid w:val="00374AB0"/>
    <w:rsid w:val="00374B87"/>
    <w:rsid w:val="00374C15"/>
    <w:rsid w:val="00374D71"/>
    <w:rsid w:val="00374D9D"/>
    <w:rsid w:val="00374DEA"/>
    <w:rsid w:val="00374E5C"/>
    <w:rsid w:val="00374FA7"/>
    <w:rsid w:val="00375011"/>
    <w:rsid w:val="0037505D"/>
    <w:rsid w:val="003750E5"/>
    <w:rsid w:val="00375111"/>
    <w:rsid w:val="0037513F"/>
    <w:rsid w:val="003751C6"/>
    <w:rsid w:val="00375241"/>
    <w:rsid w:val="00375485"/>
    <w:rsid w:val="00375514"/>
    <w:rsid w:val="003756B8"/>
    <w:rsid w:val="0037570E"/>
    <w:rsid w:val="003757AA"/>
    <w:rsid w:val="0037589D"/>
    <w:rsid w:val="003758D2"/>
    <w:rsid w:val="00375A74"/>
    <w:rsid w:val="00375A94"/>
    <w:rsid w:val="00375B6D"/>
    <w:rsid w:val="00375C76"/>
    <w:rsid w:val="00375D98"/>
    <w:rsid w:val="00375E45"/>
    <w:rsid w:val="00375F2C"/>
    <w:rsid w:val="00375F3C"/>
    <w:rsid w:val="00376007"/>
    <w:rsid w:val="00376012"/>
    <w:rsid w:val="00376033"/>
    <w:rsid w:val="00376045"/>
    <w:rsid w:val="003761BA"/>
    <w:rsid w:val="0037622F"/>
    <w:rsid w:val="00376285"/>
    <w:rsid w:val="00376287"/>
    <w:rsid w:val="0037631A"/>
    <w:rsid w:val="0037650C"/>
    <w:rsid w:val="00376658"/>
    <w:rsid w:val="0037666D"/>
    <w:rsid w:val="003766C2"/>
    <w:rsid w:val="00376703"/>
    <w:rsid w:val="00376732"/>
    <w:rsid w:val="00376856"/>
    <w:rsid w:val="0037691B"/>
    <w:rsid w:val="0037697D"/>
    <w:rsid w:val="00376B38"/>
    <w:rsid w:val="00376CD7"/>
    <w:rsid w:val="00376DE9"/>
    <w:rsid w:val="00376E4B"/>
    <w:rsid w:val="00376E6F"/>
    <w:rsid w:val="00376EEF"/>
    <w:rsid w:val="00377105"/>
    <w:rsid w:val="00377182"/>
    <w:rsid w:val="003771B6"/>
    <w:rsid w:val="003772A9"/>
    <w:rsid w:val="003773F0"/>
    <w:rsid w:val="00377403"/>
    <w:rsid w:val="003776A8"/>
    <w:rsid w:val="00377730"/>
    <w:rsid w:val="003777CA"/>
    <w:rsid w:val="00377826"/>
    <w:rsid w:val="0037782E"/>
    <w:rsid w:val="00377914"/>
    <w:rsid w:val="003779FF"/>
    <w:rsid w:val="00377A05"/>
    <w:rsid w:val="00377A82"/>
    <w:rsid w:val="00377AF1"/>
    <w:rsid w:val="00377B63"/>
    <w:rsid w:val="00377C45"/>
    <w:rsid w:val="00377D33"/>
    <w:rsid w:val="00377DDD"/>
    <w:rsid w:val="00377E56"/>
    <w:rsid w:val="00377F12"/>
    <w:rsid w:val="00377F57"/>
    <w:rsid w:val="00377F79"/>
    <w:rsid w:val="00377F7D"/>
    <w:rsid w:val="0038005D"/>
    <w:rsid w:val="00380116"/>
    <w:rsid w:val="0038017D"/>
    <w:rsid w:val="00380183"/>
    <w:rsid w:val="003801D3"/>
    <w:rsid w:val="003801D8"/>
    <w:rsid w:val="003801DA"/>
    <w:rsid w:val="0038024C"/>
    <w:rsid w:val="003802F7"/>
    <w:rsid w:val="003803C2"/>
    <w:rsid w:val="003803E3"/>
    <w:rsid w:val="003804BB"/>
    <w:rsid w:val="0038052B"/>
    <w:rsid w:val="00380555"/>
    <w:rsid w:val="0038067A"/>
    <w:rsid w:val="003806C2"/>
    <w:rsid w:val="003807B7"/>
    <w:rsid w:val="003808D0"/>
    <w:rsid w:val="0038095D"/>
    <w:rsid w:val="00380970"/>
    <w:rsid w:val="003809A8"/>
    <w:rsid w:val="00380AD7"/>
    <w:rsid w:val="00380B4A"/>
    <w:rsid w:val="00380B86"/>
    <w:rsid w:val="00380C49"/>
    <w:rsid w:val="00380ED2"/>
    <w:rsid w:val="00380F41"/>
    <w:rsid w:val="00380F80"/>
    <w:rsid w:val="00380FDD"/>
    <w:rsid w:val="00381018"/>
    <w:rsid w:val="003811D9"/>
    <w:rsid w:val="00381212"/>
    <w:rsid w:val="003812C5"/>
    <w:rsid w:val="003813F0"/>
    <w:rsid w:val="00381421"/>
    <w:rsid w:val="003814A5"/>
    <w:rsid w:val="00381599"/>
    <w:rsid w:val="003815AA"/>
    <w:rsid w:val="003815FA"/>
    <w:rsid w:val="00381659"/>
    <w:rsid w:val="0038177C"/>
    <w:rsid w:val="00381784"/>
    <w:rsid w:val="003817B9"/>
    <w:rsid w:val="003817DA"/>
    <w:rsid w:val="003818A6"/>
    <w:rsid w:val="00381C56"/>
    <w:rsid w:val="00381CD7"/>
    <w:rsid w:val="00381D47"/>
    <w:rsid w:val="00381D86"/>
    <w:rsid w:val="00381E61"/>
    <w:rsid w:val="00381F02"/>
    <w:rsid w:val="00381F15"/>
    <w:rsid w:val="0038207C"/>
    <w:rsid w:val="00382099"/>
    <w:rsid w:val="003820FE"/>
    <w:rsid w:val="003821F1"/>
    <w:rsid w:val="00382278"/>
    <w:rsid w:val="00382362"/>
    <w:rsid w:val="00382377"/>
    <w:rsid w:val="003824F2"/>
    <w:rsid w:val="00382531"/>
    <w:rsid w:val="00382568"/>
    <w:rsid w:val="0038258A"/>
    <w:rsid w:val="003825B3"/>
    <w:rsid w:val="00382674"/>
    <w:rsid w:val="00382685"/>
    <w:rsid w:val="003826DD"/>
    <w:rsid w:val="00382789"/>
    <w:rsid w:val="00382829"/>
    <w:rsid w:val="00382861"/>
    <w:rsid w:val="0038298D"/>
    <w:rsid w:val="00382C0A"/>
    <w:rsid w:val="00382CD3"/>
    <w:rsid w:val="00382D28"/>
    <w:rsid w:val="00382D5E"/>
    <w:rsid w:val="00382E4E"/>
    <w:rsid w:val="00382E51"/>
    <w:rsid w:val="00382E5F"/>
    <w:rsid w:val="00382F61"/>
    <w:rsid w:val="00382F73"/>
    <w:rsid w:val="00382FA6"/>
    <w:rsid w:val="00383013"/>
    <w:rsid w:val="0038319E"/>
    <w:rsid w:val="003831AC"/>
    <w:rsid w:val="003831EB"/>
    <w:rsid w:val="00383303"/>
    <w:rsid w:val="003835C9"/>
    <w:rsid w:val="003836E8"/>
    <w:rsid w:val="00383741"/>
    <w:rsid w:val="0038376D"/>
    <w:rsid w:val="00383784"/>
    <w:rsid w:val="00383943"/>
    <w:rsid w:val="00383A57"/>
    <w:rsid w:val="00383A8F"/>
    <w:rsid w:val="00383BED"/>
    <w:rsid w:val="00383CA3"/>
    <w:rsid w:val="00383D42"/>
    <w:rsid w:val="00383D90"/>
    <w:rsid w:val="00383E7A"/>
    <w:rsid w:val="00383FF7"/>
    <w:rsid w:val="0038405A"/>
    <w:rsid w:val="003841E5"/>
    <w:rsid w:val="0038421C"/>
    <w:rsid w:val="00384239"/>
    <w:rsid w:val="00384552"/>
    <w:rsid w:val="00384591"/>
    <w:rsid w:val="00384618"/>
    <w:rsid w:val="00384624"/>
    <w:rsid w:val="0038474E"/>
    <w:rsid w:val="00384768"/>
    <w:rsid w:val="003847E6"/>
    <w:rsid w:val="003847E9"/>
    <w:rsid w:val="00384863"/>
    <w:rsid w:val="00384938"/>
    <w:rsid w:val="00384A12"/>
    <w:rsid w:val="00384A6C"/>
    <w:rsid w:val="00384AE0"/>
    <w:rsid w:val="00384C26"/>
    <w:rsid w:val="00384C2B"/>
    <w:rsid w:val="00384DFD"/>
    <w:rsid w:val="00384E7E"/>
    <w:rsid w:val="00385022"/>
    <w:rsid w:val="00385082"/>
    <w:rsid w:val="003850E7"/>
    <w:rsid w:val="0038513E"/>
    <w:rsid w:val="0038518F"/>
    <w:rsid w:val="003851CE"/>
    <w:rsid w:val="0038520B"/>
    <w:rsid w:val="00385351"/>
    <w:rsid w:val="0038538A"/>
    <w:rsid w:val="0038542E"/>
    <w:rsid w:val="00385449"/>
    <w:rsid w:val="0038552B"/>
    <w:rsid w:val="003855C4"/>
    <w:rsid w:val="00385608"/>
    <w:rsid w:val="00385657"/>
    <w:rsid w:val="00385705"/>
    <w:rsid w:val="00385907"/>
    <w:rsid w:val="00385B70"/>
    <w:rsid w:val="00385BF2"/>
    <w:rsid w:val="00385E59"/>
    <w:rsid w:val="00385E5A"/>
    <w:rsid w:val="00386001"/>
    <w:rsid w:val="00386050"/>
    <w:rsid w:val="0038608B"/>
    <w:rsid w:val="0038626F"/>
    <w:rsid w:val="003862A3"/>
    <w:rsid w:val="003863FA"/>
    <w:rsid w:val="00386438"/>
    <w:rsid w:val="00386490"/>
    <w:rsid w:val="003864A5"/>
    <w:rsid w:val="003864B1"/>
    <w:rsid w:val="003864BE"/>
    <w:rsid w:val="00386625"/>
    <w:rsid w:val="00386710"/>
    <w:rsid w:val="003867E6"/>
    <w:rsid w:val="003868E0"/>
    <w:rsid w:val="003869EC"/>
    <w:rsid w:val="00386A6C"/>
    <w:rsid w:val="00386AB3"/>
    <w:rsid w:val="00386D36"/>
    <w:rsid w:val="00386DD4"/>
    <w:rsid w:val="00386F88"/>
    <w:rsid w:val="00386FBF"/>
    <w:rsid w:val="00386FC1"/>
    <w:rsid w:val="00387067"/>
    <w:rsid w:val="003871B6"/>
    <w:rsid w:val="003872A3"/>
    <w:rsid w:val="003872E1"/>
    <w:rsid w:val="00387395"/>
    <w:rsid w:val="003873A3"/>
    <w:rsid w:val="003873D8"/>
    <w:rsid w:val="0038753D"/>
    <w:rsid w:val="003875A6"/>
    <w:rsid w:val="003875C1"/>
    <w:rsid w:val="00387601"/>
    <w:rsid w:val="00387622"/>
    <w:rsid w:val="003876F9"/>
    <w:rsid w:val="0038771A"/>
    <w:rsid w:val="00387855"/>
    <w:rsid w:val="00387937"/>
    <w:rsid w:val="00387ACB"/>
    <w:rsid w:val="00387AED"/>
    <w:rsid w:val="00387B8C"/>
    <w:rsid w:val="00387CA9"/>
    <w:rsid w:val="00387DA7"/>
    <w:rsid w:val="00387ED5"/>
    <w:rsid w:val="00387F31"/>
    <w:rsid w:val="00387FE6"/>
    <w:rsid w:val="003900BC"/>
    <w:rsid w:val="00390190"/>
    <w:rsid w:val="0039033D"/>
    <w:rsid w:val="003904E7"/>
    <w:rsid w:val="003904F2"/>
    <w:rsid w:val="003905A0"/>
    <w:rsid w:val="003905B3"/>
    <w:rsid w:val="00390612"/>
    <w:rsid w:val="00390861"/>
    <w:rsid w:val="003908A0"/>
    <w:rsid w:val="00390989"/>
    <w:rsid w:val="003909C9"/>
    <w:rsid w:val="00390A89"/>
    <w:rsid w:val="00390C7A"/>
    <w:rsid w:val="00390D0B"/>
    <w:rsid w:val="00390FF2"/>
    <w:rsid w:val="0039101D"/>
    <w:rsid w:val="0039122A"/>
    <w:rsid w:val="00391383"/>
    <w:rsid w:val="003913F3"/>
    <w:rsid w:val="003914AD"/>
    <w:rsid w:val="003914D0"/>
    <w:rsid w:val="003914F7"/>
    <w:rsid w:val="003915A8"/>
    <w:rsid w:val="003917B0"/>
    <w:rsid w:val="00391824"/>
    <w:rsid w:val="0039199A"/>
    <w:rsid w:val="0039199D"/>
    <w:rsid w:val="00391A84"/>
    <w:rsid w:val="00391A93"/>
    <w:rsid w:val="00391B7D"/>
    <w:rsid w:val="00391B8E"/>
    <w:rsid w:val="00391C87"/>
    <w:rsid w:val="00391EA8"/>
    <w:rsid w:val="00391F74"/>
    <w:rsid w:val="00391FEB"/>
    <w:rsid w:val="0039204C"/>
    <w:rsid w:val="00392139"/>
    <w:rsid w:val="0039215D"/>
    <w:rsid w:val="00392187"/>
    <w:rsid w:val="003921AC"/>
    <w:rsid w:val="003921DA"/>
    <w:rsid w:val="00392243"/>
    <w:rsid w:val="00392333"/>
    <w:rsid w:val="0039245D"/>
    <w:rsid w:val="00392460"/>
    <w:rsid w:val="003926C0"/>
    <w:rsid w:val="00392814"/>
    <w:rsid w:val="0039286D"/>
    <w:rsid w:val="00392A20"/>
    <w:rsid w:val="00392AF5"/>
    <w:rsid w:val="00392BE8"/>
    <w:rsid w:val="00392C1D"/>
    <w:rsid w:val="00392C8F"/>
    <w:rsid w:val="00392CE3"/>
    <w:rsid w:val="00392D14"/>
    <w:rsid w:val="00392D3C"/>
    <w:rsid w:val="00392E1C"/>
    <w:rsid w:val="00392E89"/>
    <w:rsid w:val="00392EE2"/>
    <w:rsid w:val="00392F00"/>
    <w:rsid w:val="00392F5E"/>
    <w:rsid w:val="00392FB0"/>
    <w:rsid w:val="003931EE"/>
    <w:rsid w:val="003931FA"/>
    <w:rsid w:val="00393688"/>
    <w:rsid w:val="003936A5"/>
    <w:rsid w:val="003937AD"/>
    <w:rsid w:val="003937DD"/>
    <w:rsid w:val="00393A3E"/>
    <w:rsid w:val="00393B8B"/>
    <w:rsid w:val="00393C14"/>
    <w:rsid w:val="00393C95"/>
    <w:rsid w:val="00393D6D"/>
    <w:rsid w:val="00393E3F"/>
    <w:rsid w:val="00393E48"/>
    <w:rsid w:val="00393E92"/>
    <w:rsid w:val="00393EA3"/>
    <w:rsid w:val="00393ED3"/>
    <w:rsid w:val="00393EE8"/>
    <w:rsid w:val="00393F47"/>
    <w:rsid w:val="00393FBE"/>
    <w:rsid w:val="003940B6"/>
    <w:rsid w:val="00394253"/>
    <w:rsid w:val="00394297"/>
    <w:rsid w:val="0039431E"/>
    <w:rsid w:val="003943D0"/>
    <w:rsid w:val="003943E4"/>
    <w:rsid w:val="00394801"/>
    <w:rsid w:val="00394927"/>
    <w:rsid w:val="00394A09"/>
    <w:rsid w:val="00394A93"/>
    <w:rsid w:val="00394B5E"/>
    <w:rsid w:val="00394BA5"/>
    <w:rsid w:val="00394BE8"/>
    <w:rsid w:val="00394C5E"/>
    <w:rsid w:val="00394CC4"/>
    <w:rsid w:val="00394CF0"/>
    <w:rsid w:val="00394E27"/>
    <w:rsid w:val="00394F3B"/>
    <w:rsid w:val="00394F83"/>
    <w:rsid w:val="003950B9"/>
    <w:rsid w:val="00395129"/>
    <w:rsid w:val="0039515B"/>
    <w:rsid w:val="0039518E"/>
    <w:rsid w:val="003951B8"/>
    <w:rsid w:val="00395235"/>
    <w:rsid w:val="0039525E"/>
    <w:rsid w:val="0039536D"/>
    <w:rsid w:val="003953A9"/>
    <w:rsid w:val="003953F1"/>
    <w:rsid w:val="00395475"/>
    <w:rsid w:val="0039552A"/>
    <w:rsid w:val="003955F3"/>
    <w:rsid w:val="00395690"/>
    <w:rsid w:val="003956E1"/>
    <w:rsid w:val="0039571A"/>
    <w:rsid w:val="0039573E"/>
    <w:rsid w:val="00395882"/>
    <w:rsid w:val="003958B3"/>
    <w:rsid w:val="0039593F"/>
    <w:rsid w:val="00395A3B"/>
    <w:rsid w:val="00395A40"/>
    <w:rsid w:val="00395A92"/>
    <w:rsid w:val="00395B3F"/>
    <w:rsid w:val="00395BC7"/>
    <w:rsid w:val="00395C54"/>
    <w:rsid w:val="00395CA2"/>
    <w:rsid w:val="00395D04"/>
    <w:rsid w:val="00395D0A"/>
    <w:rsid w:val="00395D36"/>
    <w:rsid w:val="00395D73"/>
    <w:rsid w:val="00395D77"/>
    <w:rsid w:val="00395DDA"/>
    <w:rsid w:val="00395E97"/>
    <w:rsid w:val="00395F59"/>
    <w:rsid w:val="00395F8F"/>
    <w:rsid w:val="00395FA7"/>
    <w:rsid w:val="00396007"/>
    <w:rsid w:val="00396015"/>
    <w:rsid w:val="00396180"/>
    <w:rsid w:val="003961E5"/>
    <w:rsid w:val="0039628B"/>
    <w:rsid w:val="00396341"/>
    <w:rsid w:val="003963B5"/>
    <w:rsid w:val="00396575"/>
    <w:rsid w:val="003965A9"/>
    <w:rsid w:val="0039669C"/>
    <w:rsid w:val="003966E6"/>
    <w:rsid w:val="003967FF"/>
    <w:rsid w:val="003968F8"/>
    <w:rsid w:val="00396902"/>
    <w:rsid w:val="003969CD"/>
    <w:rsid w:val="00396BD9"/>
    <w:rsid w:val="00396C13"/>
    <w:rsid w:val="00396D2C"/>
    <w:rsid w:val="00396D5D"/>
    <w:rsid w:val="00396D77"/>
    <w:rsid w:val="00396EF0"/>
    <w:rsid w:val="00396F8C"/>
    <w:rsid w:val="00396FD9"/>
    <w:rsid w:val="00396FF0"/>
    <w:rsid w:val="00397151"/>
    <w:rsid w:val="003972C6"/>
    <w:rsid w:val="003972F1"/>
    <w:rsid w:val="00397371"/>
    <w:rsid w:val="003973CD"/>
    <w:rsid w:val="00397551"/>
    <w:rsid w:val="00397680"/>
    <w:rsid w:val="00397944"/>
    <w:rsid w:val="003979B8"/>
    <w:rsid w:val="003979F8"/>
    <w:rsid w:val="00397AA2"/>
    <w:rsid w:val="00397C82"/>
    <w:rsid w:val="00397C8A"/>
    <w:rsid w:val="00397D74"/>
    <w:rsid w:val="00397D7B"/>
    <w:rsid w:val="00397E11"/>
    <w:rsid w:val="00397EA3"/>
    <w:rsid w:val="00397FE7"/>
    <w:rsid w:val="003A006F"/>
    <w:rsid w:val="003A0126"/>
    <w:rsid w:val="003A0156"/>
    <w:rsid w:val="003A015F"/>
    <w:rsid w:val="003A01A9"/>
    <w:rsid w:val="003A029A"/>
    <w:rsid w:val="003A0359"/>
    <w:rsid w:val="003A0370"/>
    <w:rsid w:val="003A0449"/>
    <w:rsid w:val="003A0656"/>
    <w:rsid w:val="003A06D4"/>
    <w:rsid w:val="003A0780"/>
    <w:rsid w:val="003A081F"/>
    <w:rsid w:val="003A0889"/>
    <w:rsid w:val="003A090B"/>
    <w:rsid w:val="003A0B0A"/>
    <w:rsid w:val="003A0BD2"/>
    <w:rsid w:val="003A0D35"/>
    <w:rsid w:val="003A0DA1"/>
    <w:rsid w:val="003A0E29"/>
    <w:rsid w:val="003A0F55"/>
    <w:rsid w:val="003A0F69"/>
    <w:rsid w:val="003A0FEB"/>
    <w:rsid w:val="003A0FEF"/>
    <w:rsid w:val="003A103E"/>
    <w:rsid w:val="003A1129"/>
    <w:rsid w:val="003A1145"/>
    <w:rsid w:val="003A11B2"/>
    <w:rsid w:val="003A11E8"/>
    <w:rsid w:val="003A1371"/>
    <w:rsid w:val="003A1440"/>
    <w:rsid w:val="003A1650"/>
    <w:rsid w:val="003A175D"/>
    <w:rsid w:val="003A1792"/>
    <w:rsid w:val="003A1799"/>
    <w:rsid w:val="003A17F8"/>
    <w:rsid w:val="003A18DC"/>
    <w:rsid w:val="003A193D"/>
    <w:rsid w:val="003A19CC"/>
    <w:rsid w:val="003A1AEB"/>
    <w:rsid w:val="003A1B31"/>
    <w:rsid w:val="003A1DB3"/>
    <w:rsid w:val="003A1F60"/>
    <w:rsid w:val="003A20E7"/>
    <w:rsid w:val="003A22BE"/>
    <w:rsid w:val="003A22E8"/>
    <w:rsid w:val="003A259C"/>
    <w:rsid w:val="003A2606"/>
    <w:rsid w:val="003A262B"/>
    <w:rsid w:val="003A26A4"/>
    <w:rsid w:val="003A27CC"/>
    <w:rsid w:val="003A27D8"/>
    <w:rsid w:val="003A2921"/>
    <w:rsid w:val="003A2ABD"/>
    <w:rsid w:val="003A2AE5"/>
    <w:rsid w:val="003A2B4F"/>
    <w:rsid w:val="003A2BB1"/>
    <w:rsid w:val="003A2CCB"/>
    <w:rsid w:val="003A2CCC"/>
    <w:rsid w:val="003A2D78"/>
    <w:rsid w:val="003A2E91"/>
    <w:rsid w:val="003A2EDB"/>
    <w:rsid w:val="003A2F20"/>
    <w:rsid w:val="003A3097"/>
    <w:rsid w:val="003A30BA"/>
    <w:rsid w:val="003A3148"/>
    <w:rsid w:val="003A318B"/>
    <w:rsid w:val="003A3304"/>
    <w:rsid w:val="003A3362"/>
    <w:rsid w:val="003A3389"/>
    <w:rsid w:val="003A347F"/>
    <w:rsid w:val="003A350F"/>
    <w:rsid w:val="003A35A4"/>
    <w:rsid w:val="003A36B1"/>
    <w:rsid w:val="003A376E"/>
    <w:rsid w:val="003A37CE"/>
    <w:rsid w:val="003A38B2"/>
    <w:rsid w:val="003A38C6"/>
    <w:rsid w:val="003A390A"/>
    <w:rsid w:val="003A3A58"/>
    <w:rsid w:val="003A3C1B"/>
    <w:rsid w:val="003A3D39"/>
    <w:rsid w:val="003A3D5B"/>
    <w:rsid w:val="003A3DE7"/>
    <w:rsid w:val="003A3F37"/>
    <w:rsid w:val="003A3FCC"/>
    <w:rsid w:val="003A4011"/>
    <w:rsid w:val="003A417F"/>
    <w:rsid w:val="003A429E"/>
    <w:rsid w:val="003A44C4"/>
    <w:rsid w:val="003A45C5"/>
    <w:rsid w:val="003A460D"/>
    <w:rsid w:val="003A4732"/>
    <w:rsid w:val="003A479B"/>
    <w:rsid w:val="003A47CE"/>
    <w:rsid w:val="003A493B"/>
    <w:rsid w:val="003A4964"/>
    <w:rsid w:val="003A4B50"/>
    <w:rsid w:val="003A4C1D"/>
    <w:rsid w:val="003A4C7E"/>
    <w:rsid w:val="003A4C9A"/>
    <w:rsid w:val="003A4CB3"/>
    <w:rsid w:val="003A4DB3"/>
    <w:rsid w:val="003A4DD2"/>
    <w:rsid w:val="003A4E1A"/>
    <w:rsid w:val="003A4ED7"/>
    <w:rsid w:val="003A5248"/>
    <w:rsid w:val="003A52C9"/>
    <w:rsid w:val="003A5368"/>
    <w:rsid w:val="003A5374"/>
    <w:rsid w:val="003A53C8"/>
    <w:rsid w:val="003A5474"/>
    <w:rsid w:val="003A558D"/>
    <w:rsid w:val="003A562D"/>
    <w:rsid w:val="003A5631"/>
    <w:rsid w:val="003A566F"/>
    <w:rsid w:val="003A569C"/>
    <w:rsid w:val="003A56EC"/>
    <w:rsid w:val="003A5728"/>
    <w:rsid w:val="003A57C7"/>
    <w:rsid w:val="003A58DB"/>
    <w:rsid w:val="003A58EE"/>
    <w:rsid w:val="003A5ABB"/>
    <w:rsid w:val="003A5AC0"/>
    <w:rsid w:val="003A5AC6"/>
    <w:rsid w:val="003A5B22"/>
    <w:rsid w:val="003A5B3E"/>
    <w:rsid w:val="003A5C45"/>
    <w:rsid w:val="003A5C6F"/>
    <w:rsid w:val="003A5CE5"/>
    <w:rsid w:val="003A5FFE"/>
    <w:rsid w:val="003A60A4"/>
    <w:rsid w:val="003A60F7"/>
    <w:rsid w:val="003A6217"/>
    <w:rsid w:val="003A6285"/>
    <w:rsid w:val="003A6306"/>
    <w:rsid w:val="003A6308"/>
    <w:rsid w:val="003A64E2"/>
    <w:rsid w:val="003A654F"/>
    <w:rsid w:val="003A6607"/>
    <w:rsid w:val="003A6680"/>
    <w:rsid w:val="003A6683"/>
    <w:rsid w:val="003A67A4"/>
    <w:rsid w:val="003A6873"/>
    <w:rsid w:val="003A696E"/>
    <w:rsid w:val="003A69E9"/>
    <w:rsid w:val="003A6AC4"/>
    <w:rsid w:val="003A6B21"/>
    <w:rsid w:val="003A6B93"/>
    <w:rsid w:val="003A6CDA"/>
    <w:rsid w:val="003A6CE1"/>
    <w:rsid w:val="003A6CF5"/>
    <w:rsid w:val="003A6E6F"/>
    <w:rsid w:val="003A6EA1"/>
    <w:rsid w:val="003A6EFA"/>
    <w:rsid w:val="003A6F7F"/>
    <w:rsid w:val="003A6FA0"/>
    <w:rsid w:val="003A701C"/>
    <w:rsid w:val="003A73AF"/>
    <w:rsid w:val="003A7482"/>
    <w:rsid w:val="003A769C"/>
    <w:rsid w:val="003A76AF"/>
    <w:rsid w:val="003A770D"/>
    <w:rsid w:val="003A7727"/>
    <w:rsid w:val="003A7749"/>
    <w:rsid w:val="003A77A2"/>
    <w:rsid w:val="003A78AB"/>
    <w:rsid w:val="003A78B5"/>
    <w:rsid w:val="003A78D1"/>
    <w:rsid w:val="003A78EA"/>
    <w:rsid w:val="003A7940"/>
    <w:rsid w:val="003A7978"/>
    <w:rsid w:val="003A7B0D"/>
    <w:rsid w:val="003A7BF2"/>
    <w:rsid w:val="003A7D45"/>
    <w:rsid w:val="003A7D82"/>
    <w:rsid w:val="003A7E5F"/>
    <w:rsid w:val="003B0092"/>
    <w:rsid w:val="003B0157"/>
    <w:rsid w:val="003B015C"/>
    <w:rsid w:val="003B0211"/>
    <w:rsid w:val="003B0383"/>
    <w:rsid w:val="003B0489"/>
    <w:rsid w:val="003B04FE"/>
    <w:rsid w:val="003B072A"/>
    <w:rsid w:val="003B08F7"/>
    <w:rsid w:val="003B09A2"/>
    <w:rsid w:val="003B0A49"/>
    <w:rsid w:val="003B0D07"/>
    <w:rsid w:val="003B0EA6"/>
    <w:rsid w:val="003B0F15"/>
    <w:rsid w:val="003B1148"/>
    <w:rsid w:val="003B1362"/>
    <w:rsid w:val="003B1364"/>
    <w:rsid w:val="003B13C1"/>
    <w:rsid w:val="003B13CA"/>
    <w:rsid w:val="003B14D1"/>
    <w:rsid w:val="003B175F"/>
    <w:rsid w:val="003B17BA"/>
    <w:rsid w:val="003B17E7"/>
    <w:rsid w:val="003B1831"/>
    <w:rsid w:val="003B1845"/>
    <w:rsid w:val="003B18C9"/>
    <w:rsid w:val="003B1A78"/>
    <w:rsid w:val="003B1B03"/>
    <w:rsid w:val="003B1CE0"/>
    <w:rsid w:val="003B1D5B"/>
    <w:rsid w:val="003B1E61"/>
    <w:rsid w:val="003B1E74"/>
    <w:rsid w:val="003B1F3C"/>
    <w:rsid w:val="003B2135"/>
    <w:rsid w:val="003B214A"/>
    <w:rsid w:val="003B21F6"/>
    <w:rsid w:val="003B2432"/>
    <w:rsid w:val="003B24DD"/>
    <w:rsid w:val="003B251C"/>
    <w:rsid w:val="003B25D8"/>
    <w:rsid w:val="003B2700"/>
    <w:rsid w:val="003B2769"/>
    <w:rsid w:val="003B283B"/>
    <w:rsid w:val="003B2903"/>
    <w:rsid w:val="003B29F8"/>
    <w:rsid w:val="003B2A13"/>
    <w:rsid w:val="003B2BA7"/>
    <w:rsid w:val="003B2C43"/>
    <w:rsid w:val="003B2CA3"/>
    <w:rsid w:val="003B2D1C"/>
    <w:rsid w:val="003B2D63"/>
    <w:rsid w:val="003B2E08"/>
    <w:rsid w:val="003B2E61"/>
    <w:rsid w:val="003B2E64"/>
    <w:rsid w:val="003B2EE9"/>
    <w:rsid w:val="003B2F25"/>
    <w:rsid w:val="003B2F5A"/>
    <w:rsid w:val="003B31F4"/>
    <w:rsid w:val="003B3286"/>
    <w:rsid w:val="003B33A9"/>
    <w:rsid w:val="003B343B"/>
    <w:rsid w:val="003B3477"/>
    <w:rsid w:val="003B3563"/>
    <w:rsid w:val="003B3620"/>
    <w:rsid w:val="003B3675"/>
    <w:rsid w:val="003B3722"/>
    <w:rsid w:val="003B3737"/>
    <w:rsid w:val="003B38BE"/>
    <w:rsid w:val="003B38E4"/>
    <w:rsid w:val="003B3930"/>
    <w:rsid w:val="003B393A"/>
    <w:rsid w:val="003B3974"/>
    <w:rsid w:val="003B39A9"/>
    <w:rsid w:val="003B39BF"/>
    <w:rsid w:val="003B3A28"/>
    <w:rsid w:val="003B3A76"/>
    <w:rsid w:val="003B3AFF"/>
    <w:rsid w:val="003B3B06"/>
    <w:rsid w:val="003B3D52"/>
    <w:rsid w:val="003B3D60"/>
    <w:rsid w:val="003B3F11"/>
    <w:rsid w:val="003B3F8D"/>
    <w:rsid w:val="003B3FAA"/>
    <w:rsid w:val="003B3FB3"/>
    <w:rsid w:val="003B405E"/>
    <w:rsid w:val="003B4139"/>
    <w:rsid w:val="003B415D"/>
    <w:rsid w:val="003B4199"/>
    <w:rsid w:val="003B438B"/>
    <w:rsid w:val="003B43C7"/>
    <w:rsid w:val="003B4405"/>
    <w:rsid w:val="003B44FB"/>
    <w:rsid w:val="003B453C"/>
    <w:rsid w:val="003B468A"/>
    <w:rsid w:val="003B4778"/>
    <w:rsid w:val="003B47C5"/>
    <w:rsid w:val="003B480F"/>
    <w:rsid w:val="003B48B5"/>
    <w:rsid w:val="003B48C1"/>
    <w:rsid w:val="003B4916"/>
    <w:rsid w:val="003B49B3"/>
    <w:rsid w:val="003B4BCD"/>
    <w:rsid w:val="003B4C3A"/>
    <w:rsid w:val="003B4E0A"/>
    <w:rsid w:val="003B4ED0"/>
    <w:rsid w:val="003B4EFB"/>
    <w:rsid w:val="003B4F06"/>
    <w:rsid w:val="003B5085"/>
    <w:rsid w:val="003B5248"/>
    <w:rsid w:val="003B52A1"/>
    <w:rsid w:val="003B52F1"/>
    <w:rsid w:val="003B53DE"/>
    <w:rsid w:val="003B541D"/>
    <w:rsid w:val="003B5681"/>
    <w:rsid w:val="003B5773"/>
    <w:rsid w:val="003B592B"/>
    <w:rsid w:val="003B59F7"/>
    <w:rsid w:val="003B5AC9"/>
    <w:rsid w:val="003B5B1D"/>
    <w:rsid w:val="003B5C3D"/>
    <w:rsid w:val="003B5D12"/>
    <w:rsid w:val="003B6038"/>
    <w:rsid w:val="003B6066"/>
    <w:rsid w:val="003B6166"/>
    <w:rsid w:val="003B6228"/>
    <w:rsid w:val="003B6260"/>
    <w:rsid w:val="003B62C0"/>
    <w:rsid w:val="003B64EF"/>
    <w:rsid w:val="003B6514"/>
    <w:rsid w:val="003B665D"/>
    <w:rsid w:val="003B6710"/>
    <w:rsid w:val="003B681F"/>
    <w:rsid w:val="003B682E"/>
    <w:rsid w:val="003B68E3"/>
    <w:rsid w:val="003B6983"/>
    <w:rsid w:val="003B699C"/>
    <w:rsid w:val="003B6A42"/>
    <w:rsid w:val="003B6A60"/>
    <w:rsid w:val="003B6A6F"/>
    <w:rsid w:val="003B6A74"/>
    <w:rsid w:val="003B6BB8"/>
    <w:rsid w:val="003B6BF2"/>
    <w:rsid w:val="003B6C50"/>
    <w:rsid w:val="003B6C7F"/>
    <w:rsid w:val="003B6C91"/>
    <w:rsid w:val="003B6DE0"/>
    <w:rsid w:val="003B6E16"/>
    <w:rsid w:val="003B6E65"/>
    <w:rsid w:val="003B6F7A"/>
    <w:rsid w:val="003B6FD6"/>
    <w:rsid w:val="003B702C"/>
    <w:rsid w:val="003B7083"/>
    <w:rsid w:val="003B70C0"/>
    <w:rsid w:val="003B70E2"/>
    <w:rsid w:val="003B70F3"/>
    <w:rsid w:val="003B7131"/>
    <w:rsid w:val="003B71B1"/>
    <w:rsid w:val="003B7264"/>
    <w:rsid w:val="003B7326"/>
    <w:rsid w:val="003B7381"/>
    <w:rsid w:val="003B73F4"/>
    <w:rsid w:val="003B74C6"/>
    <w:rsid w:val="003B74C7"/>
    <w:rsid w:val="003B74E3"/>
    <w:rsid w:val="003B759D"/>
    <w:rsid w:val="003B75C9"/>
    <w:rsid w:val="003B7656"/>
    <w:rsid w:val="003B767F"/>
    <w:rsid w:val="003B7782"/>
    <w:rsid w:val="003B77CF"/>
    <w:rsid w:val="003B78A1"/>
    <w:rsid w:val="003B78A4"/>
    <w:rsid w:val="003B7936"/>
    <w:rsid w:val="003B7999"/>
    <w:rsid w:val="003B79ED"/>
    <w:rsid w:val="003B7A65"/>
    <w:rsid w:val="003B7B65"/>
    <w:rsid w:val="003B7B99"/>
    <w:rsid w:val="003B7BE9"/>
    <w:rsid w:val="003B7C05"/>
    <w:rsid w:val="003B7CD3"/>
    <w:rsid w:val="003B7D30"/>
    <w:rsid w:val="003B7F37"/>
    <w:rsid w:val="003B7F72"/>
    <w:rsid w:val="003B7FC1"/>
    <w:rsid w:val="003B7FDC"/>
    <w:rsid w:val="003B7FF6"/>
    <w:rsid w:val="003C0062"/>
    <w:rsid w:val="003C00FA"/>
    <w:rsid w:val="003C013B"/>
    <w:rsid w:val="003C01D5"/>
    <w:rsid w:val="003C0492"/>
    <w:rsid w:val="003C04AB"/>
    <w:rsid w:val="003C0650"/>
    <w:rsid w:val="003C067A"/>
    <w:rsid w:val="003C0748"/>
    <w:rsid w:val="003C0785"/>
    <w:rsid w:val="003C07B9"/>
    <w:rsid w:val="003C09C3"/>
    <w:rsid w:val="003C09F0"/>
    <w:rsid w:val="003C0A99"/>
    <w:rsid w:val="003C0B01"/>
    <w:rsid w:val="003C0B0F"/>
    <w:rsid w:val="003C0B8C"/>
    <w:rsid w:val="003C0CA4"/>
    <w:rsid w:val="003C0CA7"/>
    <w:rsid w:val="003C0D04"/>
    <w:rsid w:val="003C0D90"/>
    <w:rsid w:val="003C0E50"/>
    <w:rsid w:val="003C0EB0"/>
    <w:rsid w:val="003C0EE6"/>
    <w:rsid w:val="003C0EE8"/>
    <w:rsid w:val="003C0F29"/>
    <w:rsid w:val="003C1092"/>
    <w:rsid w:val="003C117E"/>
    <w:rsid w:val="003C1187"/>
    <w:rsid w:val="003C12F7"/>
    <w:rsid w:val="003C131D"/>
    <w:rsid w:val="003C142F"/>
    <w:rsid w:val="003C14B0"/>
    <w:rsid w:val="003C14D7"/>
    <w:rsid w:val="003C14E6"/>
    <w:rsid w:val="003C157B"/>
    <w:rsid w:val="003C1590"/>
    <w:rsid w:val="003C15E4"/>
    <w:rsid w:val="003C1621"/>
    <w:rsid w:val="003C16B5"/>
    <w:rsid w:val="003C174E"/>
    <w:rsid w:val="003C17FC"/>
    <w:rsid w:val="003C196A"/>
    <w:rsid w:val="003C19C4"/>
    <w:rsid w:val="003C1A21"/>
    <w:rsid w:val="003C1C25"/>
    <w:rsid w:val="003C1C41"/>
    <w:rsid w:val="003C20A2"/>
    <w:rsid w:val="003C2162"/>
    <w:rsid w:val="003C21BF"/>
    <w:rsid w:val="003C226C"/>
    <w:rsid w:val="003C2290"/>
    <w:rsid w:val="003C2349"/>
    <w:rsid w:val="003C239E"/>
    <w:rsid w:val="003C23F8"/>
    <w:rsid w:val="003C25BC"/>
    <w:rsid w:val="003C25F6"/>
    <w:rsid w:val="003C260F"/>
    <w:rsid w:val="003C263F"/>
    <w:rsid w:val="003C2718"/>
    <w:rsid w:val="003C285D"/>
    <w:rsid w:val="003C2A45"/>
    <w:rsid w:val="003C2B31"/>
    <w:rsid w:val="003C2BB9"/>
    <w:rsid w:val="003C2C04"/>
    <w:rsid w:val="003C2D34"/>
    <w:rsid w:val="003C2E5D"/>
    <w:rsid w:val="003C2F85"/>
    <w:rsid w:val="003C305F"/>
    <w:rsid w:val="003C314E"/>
    <w:rsid w:val="003C31BA"/>
    <w:rsid w:val="003C31E9"/>
    <w:rsid w:val="003C31EE"/>
    <w:rsid w:val="003C32CA"/>
    <w:rsid w:val="003C3376"/>
    <w:rsid w:val="003C338D"/>
    <w:rsid w:val="003C33AB"/>
    <w:rsid w:val="003C3414"/>
    <w:rsid w:val="003C3450"/>
    <w:rsid w:val="003C34BE"/>
    <w:rsid w:val="003C3624"/>
    <w:rsid w:val="003C37BC"/>
    <w:rsid w:val="003C3A6F"/>
    <w:rsid w:val="003C3AA5"/>
    <w:rsid w:val="003C3CC9"/>
    <w:rsid w:val="003C3D4B"/>
    <w:rsid w:val="003C3DCA"/>
    <w:rsid w:val="003C3F42"/>
    <w:rsid w:val="003C42A1"/>
    <w:rsid w:val="003C447B"/>
    <w:rsid w:val="003C4486"/>
    <w:rsid w:val="003C452B"/>
    <w:rsid w:val="003C466B"/>
    <w:rsid w:val="003C46BC"/>
    <w:rsid w:val="003C4BC8"/>
    <w:rsid w:val="003C4BCB"/>
    <w:rsid w:val="003C4BD4"/>
    <w:rsid w:val="003C4C56"/>
    <w:rsid w:val="003C4D1D"/>
    <w:rsid w:val="003C4E09"/>
    <w:rsid w:val="003C4EC0"/>
    <w:rsid w:val="003C4FCF"/>
    <w:rsid w:val="003C500D"/>
    <w:rsid w:val="003C50C4"/>
    <w:rsid w:val="003C510F"/>
    <w:rsid w:val="003C516A"/>
    <w:rsid w:val="003C51A2"/>
    <w:rsid w:val="003C51BF"/>
    <w:rsid w:val="003C520D"/>
    <w:rsid w:val="003C5273"/>
    <w:rsid w:val="003C5314"/>
    <w:rsid w:val="003C5354"/>
    <w:rsid w:val="003C5361"/>
    <w:rsid w:val="003C5413"/>
    <w:rsid w:val="003C5572"/>
    <w:rsid w:val="003C5629"/>
    <w:rsid w:val="003C56D8"/>
    <w:rsid w:val="003C5828"/>
    <w:rsid w:val="003C598D"/>
    <w:rsid w:val="003C599C"/>
    <w:rsid w:val="003C5A62"/>
    <w:rsid w:val="003C5A85"/>
    <w:rsid w:val="003C5B41"/>
    <w:rsid w:val="003C5CA3"/>
    <w:rsid w:val="003C6043"/>
    <w:rsid w:val="003C6157"/>
    <w:rsid w:val="003C61D6"/>
    <w:rsid w:val="003C6229"/>
    <w:rsid w:val="003C65D8"/>
    <w:rsid w:val="003C67F6"/>
    <w:rsid w:val="003C6842"/>
    <w:rsid w:val="003C69E0"/>
    <w:rsid w:val="003C6A67"/>
    <w:rsid w:val="003C6ABB"/>
    <w:rsid w:val="003C6BC0"/>
    <w:rsid w:val="003C6D5A"/>
    <w:rsid w:val="003C6D86"/>
    <w:rsid w:val="003C6E3E"/>
    <w:rsid w:val="003C6EC8"/>
    <w:rsid w:val="003C6ED7"/>
    <w:rsid w:val="003C6F57"/>
    <w:rsid w:val="003C7098"/>
    <w:rsid w:val="003C709B"/>
    <w:rsid w:val="003C7351"/>
    <w:rsid w:val="003C73C7"/>
    <w:rsid w:val="003C74EA"/>
    <w:rsid w:val="003C7503"/>
    <w:rsid w:val="003C7682"/>
    <w:rsid w:val="003C7784"/>
    <w:rsid w:val="003C778D"/>
    <w:rsid w:val="003C791A"/>
    <w:rsid w:val="003C7BFA"/>
    <w:rsid w:val="003C7C24"/>
    <w:rsid w:val="003C7C5D"/>
    <w:rsid w:val="003C7C81"/>
    <w:rsid w:val="003C7C93"/>
    <w:rsid w:val="003C7C9C"/>
    <w:rsid w:val="003C7CCA"/>
    <w:rsid w:val="003C7D6A"/>
    <w:rsid w:val="003C7E10"/>
    <w:rsid w:val="003C7EE7"/>
    <w:rsid w:val="003D0001"/>
    <w:rsid w:val="003D00FA"/>
    <w:rsid w:val="003D0288"/>
    <w:rsid w:val="003D02C5"/>
    <w:rsid w:val="003D049D"/>
    <w:rsid w:val="003D051D"/>
    <w:rsid w:val="003D06E2"/>
    <w:rsid w:val="003D0706"/>
    <w:rsid w:val="003D09A8"/>
    <w:rsid w:val="003D09BA"/>
    <w:rsid w:val="003D09C8"/>
    <w:rsid w:val="003D0A54"/>
    <w:rsid w:val="003D0AC1"/>
    <w:rsid w:val="003D0BE5"/>
    <w:rsid w:val="003D0C6E"/>
    <w:rsid w:val="003D0E42"/>
    <w:rsid w:val="003D0EE0"/>
    <w:rsid w:val="003D0F37"/>
    <w:rsid w:val="003D0F3B"/>
    <w:rsid w:val="003D105C"/>
    <w:rsid w:val="003D10D2"/>
    <w:rsid w:val="003D13DC"/>
    <w:rsid w:val="003D1426"/>
    <w:rsid w:val="003D149C"/>
    <w:rsid w:val="003D158F"/>
    <w:rsid w:val="003D15B6"/>
    <w:rsid w:val="003D15F6"/>
    <w:rsid w:val="003D1792"/>
    <w:rsid w:val="003D17FD"/>
    <w:rsid w:val="003D1805"/>
    <w:rsid w:val="003D1862"/>
    <w:rsid w:val="003D18A9"/>
    <w:rsid w:val="003D19C0"/>
    <w:rsid w:val="003D19EE"/>
    <w:rsid w:val="003D1A41"/>
    <w:rsid w:val="003D1A67"/>
    <w:rsid w:val="003D1AB6"/>
    <w:rsid w:val="003D1DC2"/>
    <w:rsid w:val="003D1E26"/>
    <w:rsid w:val="003D1F71"/>
    <w:rsid w:val="003D1F85"/>
    <w:rsid w:val="003D1F90"/>
    <w:rsid w:val="003D201D"/>
    <w:rsid w:val="003D2157"/>
    <w:rsid w:val="003D218F"/>
    <w:rsid w:val="003D21C4"/>
    <w:rsid w:val="003D2214"/>
    <w:rsid w:val="003D234B"/>
    <w:rsid w:val="003D2355"/>
    <w:rsid w:val="003D23A7"/>
    <w:rsid w:val="003D23B1"/>
    <w:rsid w:val="003D23B9"/>
    <w:rsid w:val="003D2502"/>
    <w:rsid w:val="003D2635"/>
    <w:rsid w:val="003D2736"/>
    <w:rsid w:val="003D280B"/>
    <w:rsid w:val="003D2901"/>
    <w:rsid w:val="003D2A4C"/>
    <w:rsid w:val="003D2C1C"/>
    <w:rsid w:val="003D2C81"/>
    <w:rsid w:val="003D2CC5"/>
    <w:rsid w:val="003D2D68"/>
    <w:rsid w:val="003D2E22"/>
    <w:rsid w:val="003D300A"/>
    <w:rsid w:val="003D3073"/>
    <w:rsid w:val="003D3114"/>
    <w:rsid w:val="003D3115"/>
    <w:rsid w:val="003D3155"/>
    <w:rsid w:val="003D3181"/>
    <w:rsid w:val="003D321E"/>
    <w:rsid w:val="003D3295"/>
    <w:rsid w:val="003D32AE"/>
    <w:rsid w:val="003D32BC"/>
    <w:rsid w:val="003D33D3"/>
    <w:rsid w:val="003D3600"/>
    <w:rsid w:val="003D36A7"/>
    <w:rsid w:val="003D36AB"/>
    <w:rsid w:val="003D36AF"/>
    <w:rsid w:val="003D3BEA"/>
    <w:rsid w:val="003D3C04"/>
    <w:rsid w:val="003D3D20"/>
    <w:rsid w:val="003D3F7F"/>
    <w:rsid w:val="003D3F83"/>
    <w:rsid w:val="003D4135"/>
    <w:rsid w:val="003D4191"/>
    <w:rsid w:val="003D42E9"/>
    <w:rsid w:val="003D44B5"/>
    <w:rsid w:val="003D467A"/>
    <w:rsid w:val="003D4819"/>
    <w:rsid w:val="003D48BD"/>
    <w:rsid w:val="003D48D9"/>
    <w:rsid w:val="003D4917"/>
    <w:rsid w:val="003D4918"/>
    <w:rsid w:val="003D49DB"/>
    <w:rsid w:val="003D49EC"/>
    <w:rsid w:val="003D4A2E"/>
    <w:rsid w:val="003D4A3C"/>
    <w:rsid w:val="003D4A97"/>
    <w:rsid w:val="003D4B25"/>
    <w:rsid w:val="003D4C28"/>
    <w:rsid w:val="003D4D6A"/>
    <w:rsid w:val="003D4E14"/>
    <w:rsid w:val="003D4EB4"/>
    <w:rsid w:val="003D4EEF"/>
    <w:rsid w:val="003D5115"/>
    <w:rsid w:val="003D5153"/>
    <w:rsid w:val="003D529D"/>
    <w:rsid w:val="003D531F"/>
    <w:rsid w:val="003D541D"/>
    <w:rsid w:val="003D5468"/>
    <w:rsid w:val="003D563B"/>
    <w:rsid w:val="003D57CB"/>
    <w:rsid w:val="003D57CF"/>
    <w:rsid w:val="003D57E6"/>
    <w:rsid w:val="003D5881"/>
    <w:rsid w:val="003D58B2"/>
    <w:rsid w:val="003D59CC"/>
    <w:rsid w:val="003D59CF"/>
    <w:rsid w:val="003D59FB"/>
    <w:rsid w:val="003D5B53"/>
    <w:rsid w:val="003D5B6D"/>
    <w:rsid w:val="003D5C20"/>
    <w:rsid w:val="003D5CE7"/>
    <w:rsid w:val="003D5DB2"/>
    <w:rsid w:val="003D5EC7"/>
    <w:rsid w:val="003D5F17"/>
    <w:rsid w:val="003D5FB2"/>
    <w:rsid w:val="003D60D2"/>
    <w:rsid w:val="003D625B"/>
    <w:rsid w:val="003D62AC"/>
    <w:rsid w:val="003D62E1"/>
    <w:rsid w:val="003D6316"/>
    <w:rsid w:val="003D6341"/>
    <w:rsid w:val="003D63BC"/>
    <w:rsid w:val="003D66FE"/>
    <w:rsid w:val="003D6840"/>
    <w:rsid w:val="003D685A"/>
    <w:rsid w:val="003D687B"/>
    <w:rsid w:val="003D68BF"/>
    <w:rsid w:val="003D6929"/>
    <w:rsid w:val="003D6979"/>
    <w:rsid w:val="003D6A00"/>
    <w:rsid w:val="003D6B39"/>
    <w:rsid w:val="003D6BEE"/>
    <w:rsid w:val="003D6C84"/>
    <w:rsid w:val="003D6CE3"/>
    <w:rsid w:val="003D6D56"/>
    <w:rsid w:val="003D6E31"/>
    <w:rsid w:val="003D6F0B"/>
    <w:rsid w:val="003D6FBF"/>
    <w:rsid w:val="003D7024"/>
    <w:rsid w:val="003D723B"/>
    <w:rsid w:val="003D7377"/>
    <w:rsid w:val="003D7379"/>
    <w:rsid w:val="003D7386"/>
    <w:rsid w:val="003D75BB"/>
    <w:rsid w:val="003D7771"/>
    <w:rsid w:val="003D78FE"/>
    <w:rsid w:val="003D7B6E"/>
    <w:rsid w:val="003D7BAE"/>
    <w:rsid w:val="003D7D8E"/>
    <w:rsid w:val="003D7E81"/>
    <w:rsid w:val="003D7F56"/>
    <w:rsid w:val="003E0047"/>
    <w:rsid w:val="003E00CA"/>
    <w:rsid w:val="003E0122"/>
    <w:rsid w:val="003E02A9"/>
    <w:rsid w:val="003E02B8"/>
    <w:rsid w:val="003E02BC"/>
    <w:rsid w:val="003E02E8"/>
    <w:rsid w:val="003E03B7"/>
    <w:rsid w:val="003E03F9"/>
    <w:rsid w:val="003E041E"/>
    <w:rsid w:val="003E0482"/>
    <w:rsid w:val="003E05B8"/>
    <w:rsid w:val="003E05FD"/>
    <w:rsid w:val="003E0638"/>
    <w:rsid w:val="003E0699"/>
    <w:rsid w:val="003E06ED"/>
    <w:rsid w:val="003E06F7"/>
    <w:rsid w:val="003E0811"/>
    <w:rsid w:val="003E0999"/>
    <w:rsid w:val="003E099B"/>
    <w:rsid w:val="003E0A6C"/>
    <w:rsid w:val="003E0AC4"/>
    <w:rsid w:val="003E0C66"/>
    <w:rsid w:val="003E0C88"/>
    <w:rsid w:val="003E0D40"/>
    <w:rsid w:val="003E0EE8"/>
    <w:rsid w:val="003E1014"/>
    <w:rsid w:val="003E105B"/>
    <w:rsid w:val="003E1085"/>
    <w:rsid w:val="003E117A"/>
    <w:rsid w:val="003E126D"/>
    <w:rsid w:val="003E1412"/>
    <w:rsid w:val="003E1548"/>
    <w:rsid w:val="003E15C9"/>
    <w:rsid w:val="003E16F5"/>
    <w:rsid w:val="003E1774"/>
    <w:rsid w:val="003E1A1B"/>
    <w:rsid w:val="003E1BE8"/>
    <w:rsid w:val="003E1C1A"/>
    <w:rsid w:val="003E1D13"/>
    <w:rsid w:val="003E1D9B"/>
    <w:rsid w:val="003E1E8D"/>
    <w:rsid w:val="003E1EBF"/>
    <w:rsid w:val="003E1F6A"/>
    <w:rsid w:val="003E1FB1"/>
    <w:rsid w:val="003E200E"/>
    <w:rsid w:val="003E20A4"/>
    <w:rsid w:val="003E21C7"/>
    <w:rsid w:val="003E2246"/>
    <w:rsid w:val="003E228A"/>
    <w:rsid w:val="003E22FB"/>
    <w:rsid w:val="003E24A8"/>
    <w:rsid w:val="003E271A"/>
    <w:rsid w:val="003E2A76"/>
    <w:rsid w:val="003E2B2F"/>
    <w:rsid w:val="003E2CA1"/>
    <w:rsid w:val="003E2D07"/>
    <w:rsid w:val="003E2D46"/>
    <w:rsid w:val="003E2D95"/>
    <w:rsid w:val="003E2ED8"/>
    <w:rsid w:val="003E2FA5"/>
    <w:rsid w:val="003E2FCE"/>
    <w:rsid w:val="003E3063"/>
    <w:rsid w:val="003E30B0"/>
    <w:rsid w:val="003E30F7"/>
    <w:rsid w:val="003E3163"/>
    <w:rsid w:val="003E31BB"/>
    <w:rsid w:val="003E3692"/>
    <w:rsid w:val="003E3774"/>
    <w:rsid w:val="003E3780"/>
    <w:rsid w:val="003E382D"/>
    <w:rsid w:val="003E39B4"/>
    <w:rsid w:val="003E3A3E"/>
    <w:rsid w:val="003E3A61"/>
    <w:rsid w:val="003E3A72"/>
    <w:rsid w:val="003E3BF6"/>
    <w:rsid w:val="003E3CBD"/>
    <w:rsid w:val="003E3D13"/>
    <w:rsid w:val="003E3D21"/>
    <w:rsid w:val="003E3D64"/>
    <w:rsid w:val="003E3DAB"/>
    <w:rsid w:val="003E3DF6"/>
    <w:rsid w:val="003E4028"/>
    <w:rsid w:val="003E417E"/>
    <w:rsid w:val="003E41A3"/>
    <w:rsid w:val="003E422B"/>
    <w:rsid w:val="003E440F"/>
    <w:rsid w:val="003E44C3"/>
    <w:rsid w:val="003E4515"/>
    <w:rsid w:val="003E4660"/>
    <w:rsid w:val="003E4675"/>
    <w:rsid w:val="003E4687"/>
    <w:rsid w:val="003E4695"/>
    <w:rsid w:val="003E47A1"/>
    <w:rsid w:val="003E47E1"/>
    <w:rsid w:val="003E47EB"/>
    <w:rsid w:val="003E481E"/>
    <w:rsid w:val="003E484A"/>
    <w:rsid w:val="003E4874"/>
    <w:rsid w:val="003E4909"/>
    <w:rsid w:val="003E4C07"/>
    <w:rsid w:val="003E4DDF"/>
    <w:rsid w:val="003E4EB1"/>
    <w:rsid w:val="003E5000"/>
    <w:rsid w:val="003E5075"/>
    <w:rsid w:val="003E50CF"/>
    <w:rsid w:val="003E50ED"/>
    <w:rsid w:val="003E510A"/>
    <w:rsid w:val="003E51AC"/>
    <w:rsid w:val="003E5328"/>
    <w:rsid w:val="003E5360"/>
    <w:rsid w:val="003E53CD"/>
    <w:rsid w:val="003E5438"/>
    <w:rsid w:val="003E54A6"/>
    <w:rsid w:val="003E5580"/>
    <w:rsid w:val="003E5682"/>
    <w:rsid w:val="003E5705"/>
    <w:rsid w:val="003E5823"/>
    <w:rsid w:val="003E5914"/>
    <w:rsid w:val="003E5C03"/>
    <w:rsid w:val="003E5C4C"/>
    <w:rsid w:val="003E5C97"/>
    <w:rsid w:val="003E5E52"/>
    <w:rsid w:val="003E5E5C"/>
    <w:rsid w:val="003E5EEE"/>
    <w:rsid w:val="003E5F86"/>
    <w:rsid w:val="003E5FBE"/>
    <w:rsid w:val="003E608F"/>
    <w:rsid w:val="003E617B"/>
    <w:rsid w:val="003E62EA"/>
    <w:rsid w:val="003E6375"/>
    <w:rsid w:val="003E65D6"/>
    <w:rsid w:val="003E6646"/>
    <w:rsid w:val="003E68E1"/>
    <w:rsid w:val="003E695B"/>
    <w:rsid w:val="003E69D9"/>
    <w:rsid w:val="003E6A4E"/>
    <w:rsid w:val="003E6A52"/>
    <w:rsid w:val="003E6A8F"/>
    <w:rsid w:val="003E6AC5"/>
    <w:rsid w:val="003E6C6C"/>
    <w:rsid w:val="003E6C70"/>
    <w:rsid w:val="003E6D78"/>
    <w:rsid w:val="003E6E4A"/>
    <w:rsid w:val="003E6F37"/>
    <w:rsid w:val="003E6F69"/>
    <w:rsid w:val="003E6FE6"/>
    <w:rsid w:val="003E7057"/>
    <w:rsid w:val="003E7115"/>
    <w:rsid w:val="003E71DD"/>
    <w:rsid w:val="003E7224"/>
    <w:rsid w:val="003E73E2"/>
    <w:rsid w:val="003E73EC"/>
    <w:rsid w:val="003E73EE"/>
    <w:rsid w:val="003E767B"/>
    <w:rsid w:val="003E76F5"/>
    <w:rsid w:val="003E770D"/>
    <w:rsid w:val="003E77AD"/>
    <w:rsid w:val="003E7852"/>
    <w:rsid w:val="003E7872"/>
    <w:rsid w:val="003E78BF"/>
    <w:rsid w:val="003E798A"/>
    <w:rsid w:val="003E7A5E"/>
    <w:rsid w:val="003E7B85"/>
    <w:rsid w:val="003E7C9D"/>
    <w:rsid w:val="003E7E76"/>
    <w:rsid w:val="003F0023"/>
    <w:rsid w:val="003F00F9"/>
    <w:rsid w:val="003F0250"/>
    <w:rsid w:val="003F0329"/>
    <w:rsid w:val="003F039F"/>
    <w:rsid w:val="003F03D5"/>
    <w:rsid w:val="003F0417"/>
    <w:rsid w:val="003F0439"/>
    <w:rsid w:val="003F048F"/>
    <w:rsid w:val="003F0518"/>
    <w:rsid w:val="003F0673"/>
    <w:rsid w:val="003F0716"/>
    <w:rsid w:val="003F07A0"/>
    <w:rsid w:val="003F098D"/>
    <w:rsid w:val="003F0C10"/>
    <w:rsid w:val="003F0C22"/>
    <w:rsid w:val="003F0E1D"/>
    <w:rsid w:val="003F0F8F"/>
    <w:rsid w:val="003F0FC6"/>
    <w:rsid w:val="003F0FF2"/>
    <w:rsid w:val="003F10A5"/>
    <w:rsid w:val="003F118A"/>
    <w:rsid w:val="003F14CE"/>
    <w:rsid w:val="003F1528"/>
    <w:rsid w:val="003F15A8"/>
    <w:rsid w:val="003F1600"/>
    <w:rsid w:val="003F1626"/>
    <w:rsid w:val="003F17AC"/>
    <w:rsid w:val="003F1812"/>
    <w:rsid w:val="003F1A3B"/>
    <w:rsid w:val="003F1B42"/>
    <w:rsid w:val="003F1C98"/>
    <w:rsid w:val="003F1D34"/>
    <w:rsid w:val="003F1DE8"/>
    <w:rsid w:val="003F1DF1"/>
    <w:rsid w:val="003F1E10"/>
    <w:rsid w:val="003F1E59"/>
    <w:rsid w:val="003F1EBA"/>
    <w:rsid w:val="003F1FD8"/>
    <w:rsid w:val="003F1FEE"/>
    <w:rsid w:val="003F207E"/>
    <w:rsid w:val="003F20BC"/>
    <w:rsid w:val="003F20D4"/>
    <w:rsid w:val="003F20F4"/>
    <w:rsid w:val="003F21C3"/>
    <w:rsid w:val="003F21F9"/>
    <w:rsid w:val="003F2218"/>
    <w:rsid w:val="003F230F"/>
    <w:rsid w:val="003F23A3"/>
    <w:rsid w:val="003F23FC"/>
    <w:rsid w:val="003F247D"/>
    <w:rsid w:val="003F24B1"/>
    <w:rsid w:val="003F254B"/>
    <w:rsid w:val="003F267E"/>
    <w:rsid w:val="003F2865"/>
    <w:rsid w:val="003F28E2"/>
    <w:rsid w:val="003F2AFD"/>
    <w:rsid w:val="003F2CE7"/>
    <w:rsid w:val="003F2D50"/>
    <w:rsid w:val="003F2D6C"/>
    <w:rsid w:val="003F2DFE"/>
    <w:rsid w:val="003F2ECD"/>
    <w:rsid w:val="003F2F71"/>
    <w:rsid w:val="003F2F8D"/>
    <w:rsid w:val="003F3054"/>
    <w:rsid w:val="003F3128"/>
    <w:rsid w:val="003F316A"/>
    <w:rsid w:val="003F3177"/>
    <w:rsid w:val="003F33B1"/>
    <w:rsid w:val="003F3426"/>
    <w:rsid w:val="003F3486"/>
    <w:rsid w:val="003F348B"/>
    <w:rsid w:val="003F34C3"/>
    <w:rsid w:val="003F36C3"/>
    <w:rsid w:val="003F3A4D"/>
    <w:rsid w:val="003F3B38"/>
    <w:rsid w:val="003F3B99"/>
    <w:rsid w:val="003F3BCD"/>
    <w:rsid w:val="003F3C44"/>
    <w:rsid w:val="003F3DEE"/>
    <w:rsid w:val="003F3E95"/>
    <w:rsid w:val="003F3EE9"/>
    <w:rsid w:val="003F3F20"/>
    <w:rsid w:val="003F402E"/>
    <w:rsid w:val="003F4051"/>
    <w:rsid w:val="003F4187"/>
    <w:rsid w:val="003F419B"/>
    <w:rsid w:val="003F43B2"/>
    <w:rsid w:val="003F445C"/>
    <w:rsid w:val="003F44A5"/>
    <w:rsid w:val="003F45C7"/>
    <w:rsid w:val="003F45CE"/>
    <w:rsid w:val="003F4645"/>
    <w:rsid w:val="003F4737"/>
    <w:rsid w:val="003F4854"/>
    <w:rsid w:val="003F4883"/>
    <w:rsid w:val="003F491D"/>
    <w:rsid w:val="003F4954"/>
    <w:rsid w:val="003F4AEE"/>
    <w:rsid w:val="003F4B98"/>
    <w:rsid w:val="003F4BDE"/>
    <w:rsid w:val="003F4DAD"/>
    <w:rsid w:val="003F4DD8"/>
    <w:rsid w:val="003F4E41"/>
    <w:rsid w:val="003F4E77"/>
    <w:rsid w:val="003F4EE1"/>
    <w:rsid w:val="003F4FC7"/>
    <w:rsid w:val="003F50F0"/>
    <w:rsid w:val="003F50FA"/>
    <w:rsid w:val="003F5123"/>
    <w:rsid w:val="003F51AE"/>
    <w:rsid w:val="003F51F9"/>
    <w:rsid w:val="003F52B1"/>
    <w:rsid w:val="003F54CC"/>
    <w:rsid w:val="003F5589"/>
    <w:rsid w:val="003F5661"/>
    <w:rsid w:val="003F56B3"/>
    <w:rsid w:val="003F57B1"/>
    <w:rsid w:val="003F57C6"/>
    <w:rsid w:val="003F584F"/>
    <w:rsid w:val="003F58BC"/>
    <w:rsid w:val="003F5984"/>
    <w:rsid w:val="003F5A96"/>
    <w:rsid w:val="003F5B2A"/>
    <w:rsid w:val="003F5B43"/>
    <w:rsid w:val="003F5B87"/>
    <w:rsid w:val="003F5C2B"/>
    <w:rsid w:val="003F5C8A"/>
    <w:rsid w:val="003F5D7E"/>
    <w:rsid w:val="003F5DB6"/>
    <w:rsid w:val="003F5E9D"/>
    <w:rsid w:val="003F5F86"/>
    <w:rsid w:val="003F5F90"/>
    <w:rsid w:val="003F5FC4"/>
    <w:rsid w:val="003F5FEB"/>
    <w:rsid w:val="003F61B0"/>
    <w:rsid w:val="003F63C6"/>
    <w:rsid w:val="003F63D7"/>
    <w:rsid w:val="003F6462"/>
    <w:rsid w:val="003F6550"/>
    <w:rsid w:val="003F65EA"/>
    <w:rsid w:val="003F66E3"/>
    <w:rsid w:val="003F6A36"/>
    <w:rsid w:val="003F6A5C"/>
    <w:rsid w:val="003F6DAD"/>
    <w:rsid w:val="003F6E28"/>
    <w:rsid w:val="003F6F06"/>
    <w:rsid w:val="003F6F18"/>
    <w:rsid w:val="003F704B"/>
    <w:rsid w:val="003F70AE"/>
    <w:rsid w:val="003F7155"/>
    <w:rsid w:val="003F724E"/>
    <w:rsid w:val="003F7332"/>
    <w:rsid w:val="003F7415"/>
    <w:rsid w:val="003F744A"/>
    <w:rsid w:val="003F74F8"/>
    <w:rsid w:val="003F753E"/>
    <w:rsid w:val="003F75B7"/>
    <w:rsid w:val="003F769E"/>
    <w:rsid w:val="003F77FA"/>
    <w:rsid w:val="003F7959"/>
    <w:rsid w:val="003F795F"/>
    <w:rsid w:val="003F7A0B"/>
    <w:rsid w:val="003F7A20"/>
    <w:rsid w:val="003F7A6E"/>
    <w:rsid w:val="003F7D70"/>
    <w:rsid w:val="003F7E6E"/>
    <w:rsid w:val="003F7F27"/>
    <w:rsid w:val="0040014B"/>
    <w:rsid w:val="004001FD"/>
    <w:rsid w:val="004002F3"/>
    <w:rsid w:val="004003FD"/>
    <w:rsid w:val="0040045F"/>
    <w:rsid w:val="00400481"/>
    <w:rsid w:val="0040048E"/>
    <w:rsid w:val="004004C2"/>
    <w:rsid w:val="0040059E"/>
    <w:rsid w:val="00400604"/>
    <w:rsid w:val="00400667"/>
    <w:rsid w:val="0040077C"/>
    <w:rsid w:val="004007DC"/>
    <w:rsid w:val="00400893"/>
    <w:rsid w:val="004009D6"/>
    <w:rsid w:val="00400AC7"/>
    <w:rsid w:val="00400B79"/>
    <w:rsid w:val="00400D19"/>
    <w:rsid w:val="00400D93"/>
    <w:rsid w:val="00400DB6"/>
    <w:rsid w:val="00400E46"/>
    <w:rsid w:val="00400F7B"/>
    <w:rsid w:val="004010ED"/>
    <w:rsid w:val="00401145"/>
    <w:rsid w:val="004013B6"/>
    <w:rsid w:val="00401556"/>
    <w:rsid w:val="00401619"/>
    <w:rsid w:val="0040173C"/>
    <w:rsid w:val="0040182D"/>
    <w:rsid w:val="00401839"/>
    <w:rsid w:val="004018B9"/>
    <w:rsid w:val="004019C0"/>
    <w:rsid w:val="00401A0B"/>
    <w:rsid w:val="00401AAA"/>
    <w:rsid w:val="00401BEC"/>
    <w:rsid w:val="00401CBB"/>
    <w:rsid w:val="00401CD3"/>
    <w:rsid w:val="00401FD2"/>
    <w:rsid w:val="00402195"/>
    <w:rsid w:val="004021BB"/>
    <w:rsid w:val="004021E2"/>
    <w:rsid w:val="00402228"/>
    <w:rsid w:val="0040225A"/>
    <w:rsid w:val="004022FA"/>
    <w:rsid w:val="00402352"/>
    <w:rsid w:val="004023E3"/>
    <w:rsid w:val="00402485"/>
    <w:rsid w:val="004025AD"/>
    <w:rsid w:val="0040261B"/>
    <w:rsid w:val="004026F0"/>
    <w:rsid w:val="00402845"/>
    <w:rsid w:val="0040284B"/>
    <w:rsid w:val="004028A3"/>
    <w:rsid w:val="004028D4"/>
    <w:rsid w:val="0040292C"/>
    <w:rsid w:val="0040293D"/>
    <w:rsid w:val="00402B3C"/>
    <w:rsid w:val="00402B68"/>
    <w:rsid w:val="00402CA1"/>
    <w:rsid w:val="00402CD4"/>
    <w:rsid w:val="00402D7F"/>
    <w:rsid w:val="00402DB0"/>
    <w:rsid w:val="00402F19"/>
    <w:rsid w:val="00402F87"/>
    <w:rsid w:val="00402FA1"/>
    <w:rsid w:val="0040308C"/>
    <w:rsid w:val="00403157"/>
    <w:rsid w:val="004031C8"/>
    <w:rsid w:val="00403291"/>
    <w:rsid w:val="004032C0"/>
    <w:rsid w:val="004032E5"/>
    <w:rsid w:val="004034EF"/>
    <w:rsid w:val="00403777"/>
    <w:rsid w:val="004037C5"/>
    <w:rsid w:val="004037F7"/>
    <w:rsid w:val="0040381C"/>
    <w:rsid w:val="00403A60"/>
    <w:rsid w:val="00403DCF"/>
    <w:rsid w:val="00403FB4"/>
    <w:rsid w:val="00403FF5"/>
    <w:rsid w:val="00404003"/>
    <w:rsid w:val="00404370"/>
    <w:rsid w:val="004044E5"/>
    <w:rsid w:val="0040452B"/>
    <w:rsid w:val="0040453A"/>
    <w:rsid w:val="004046C9"/>
    <w:rsid w:val="00404764"/>
    <w:rsid w:val="004047E8"/>
    <w:rsid w:val="00404854"/>
    <w:rsid w:val="00404918"/>
    <w:rsid w:val="0040493F"/>
    <w:rsid w:val="00404A38"/>
    <w:rsid w:val="00404A72"/>
    <w:rsid w:val="00404A96"/>
    <w:rsid w:val="00404B59"/>
    <w:rsid w:val="00404C01"/>
    <w:rsid w:val="00404DFE"/>
    <w:rsid w:val="00404F81"/>
    <w:rsid w:val="00405108"/>
    <w:rsid w:val="0040518D"/>
    <w:rsid w:val="0040519C"/>
    <w:rsid w:val="0040525F"/>
    <w:rsid w:val="00405291"/>
    <w:rsid w:val="00405293"/>
    <w:rsid w:val="004053C5"/>
    <w:rsid w:val="004053EC"/>
    <w:rsid w:val="004053F0"/>
    <w:rsid w:val="00405427"/>
    <w:rsid w:val="0040549D"/>
    <w:rsid w:val="0040572B"/>
    <w:rsid w:val="0040577A"/>
    <w:rsid w:val="004057B1"/>
    <w:rsid w:val="004057F3"/>
    <w:rsid w:val="0040593B"/>
    <w:rsid w:val="004059D9"/>
    <w:rsid w:val="00405AE9"/>
    <w:rsid w:val="00405C29"/>
    <w:rsid w:val="00405C2B"/>
    <w:rsid w:val="00405CE4"/>
    <w:rsid w:val="00405E9B"/>
    <w:rsid w:val="00405EEA"/>
    <w:rsid w:val="00406085"/>
    <w:rsid w:val="00406106"/>
    <w:rsid w:val="00406260"/>
    <w:rsid w:val="00406275"/>
    <w:rsid w:val="004062AB"/>
    <w:rsid w:val="004062D4"/>
    <w:rsid w:val="0040631D"/>
    <w:rsid w:val="0040632F"/>
    <w:rsid w:val="0040636F"/>
    <w:rsid w:val="00406427"/>
    <w:rsid w:val="0040644A"/>
    <w:rsid w:val="00406499"/>
    <w:rsid w:val="004064E2"/>
    <w:rsid w:val="0040653D"/>
    <w:rsid w:val="00406567"/>
    <w:rsid w:val="004065F3"/>
    <w:rsid w:val="004066C0"/>
    <w:rsid w:val="00406795"/>
    <w:rsid w:val="0040694F"/>
    <w:rsid w:val="00406A1F"/>
    <w:rsid w:val="00406BBE"/>
    <w:rsid w:val="00406DA0"/>
    <w:rsid w:val="00406DC9"/>
    <w:rsid w:val="00406F8E"/>
    <w:rsid w:val="00407124"/>
    <w:rsid w:val="0040712E"/>
    <w:rsid w:val="004071E4"/>
    <w:rsid w:val="00407213"/>
    <w:rsid w:val="00407345"/>
    <w:rsid w:val="004073AE"/>
    <w:rsid w:val="00407682"/>
    <w:rsid w:val="004076F7"/>
    <w:rsid w:val="00407780"/>
    <w:rsid w:val="004077E0"/>
    <w:rsid w:val="00407803"/>
    <w:rsid w:val="00407851"/>
    <w:rsid w:val="00407892"/>
    <w:rsid w:val="004078B4"/>
    <w:rsid w:val="00407A0D"/>
    <w:rsid w:val="00407A9D"/>
    <w:rsid w:val="00407B75"/>
    <w:rsid w:val="00407B91"/>
    <w:rsid w:val="00407C59"/>
    <w:rsid w:val="00407D1A"/>
    <w:rsid w:val="00407DC4"/>
    <w:rsid w:val="00407F64"/>
    <w:rsid w:val="0041004C"/>
    <w:rsid w:val="004101FF"/>
    <w:rsid w:val="0041028F"/>
    <w:rsid w:val="00410399"/>
    <w:rsid w:val="00410485"/>
    <w:rsid w:val="004104B7"/>
    <w:rsid w:val="00410529"/>
    <w:rsid w:val="00410719"/>
    <w:rsid w:val="00410766"/>
    <w:rsid w:val="00410A28"/>
    <w:rsid w:val="00410A49"/>
    <w:rsid w:val="00410A4A"/>
    <w:rsid w:val="00410A53"/>
    <w:rsid w:val="00410C00"/>
    <w:rsid w:val="00410D6F"/>
    <w:rsid w:val="00410DB6"/>
    <w:rsid w:val="00410DD6"/>
    <w:rsid w:val="00410DF3"/>
    <w:rsid w:val="00410FA0"/>
    <w:rsid w:val="004110AF"/>
    <w:rsid w:val="004110F4"/>
    <w:rsid w:val="00411205"/>
    <w:rsid w:val="00411257"/>
    <w:rsid w:val="0041131C"/>
    <w:rsid w:val="00411619"/>
    <w:rsid w:val="00411679"/>
    <w:rsid w:val="00411687"/>
    <w:rsid w:val="0041169E"/>
    <w:rsid w:val="00411779"/>
    <w:rsid w:val="004117C8"/>
    <w:rsid w:val="0041182C"/>
    <w:rsid w:val="0041185E"/>
    <w:rsid w:val="004118C9"/>
    <w:rsid w:val="00411A0F"/>
    <w:rsid w:val="00411AF6"/>
    <w:rsid w:val="00411BDE"/>
    <w:rsid w:val="00411CE8"/>
    <w:rsid w:val="00411CF4"/>
    <w:rsid w:val="00411FED"/>
    <w:rsid w:val="00412158"/>
    <w:rsid w:val="00412196"/>
    <w:rsid w:val="004122D1"/>
    <w:rsid w:val="004123F7"/>
    <w:rsid w:val="00412408"/>
    <w:rsid w:val="00412531"/>
    <w:rsid w:val="004126E6"/>
    <w:rsid w:val="004127D6"/>
    <w:rsid w:val="004128A1"/>
    <w:rsid w:val="00412978"/>
    <w:rsid w:val="00412A58"/>
    <w:rsid w:val="00412BF5"/>
    <w:rsid w:val="00412D19"/>
    <w:rsid w:val="00412D52"/>
    <w:rsid w:val="00412DE8"/>
    <w:rsid w:val="00412E38"/>
    <w:rsid w:val="00412E55"/>
    <w:rsid w:val="00412ED5"/>
    <w:rsid w:val="00412F09"/>
    <w:rsid w:val="00412F53"/>
    <w:rsid w:val="004130A4"/>
    <w:rsid w:val="004131DF"/>
    <w:rsid w:val="004132FE"/>
    <w:rsid w:val="00413503"/>
    <w:rsid w:val="0041355E"/>
    <w:rsid w:val="0041386A"/>
    <w:rsid w:val="004138DF"/>
    <w:rsid w:val="004138F7"/>
    <w:rsid w:val="00413ABE"/>
    <w:rsid w:val="00413C33"/>
    <w:rsid w:val="00413C3D"/>
    <w:rsid w:val="00413DCA"/>
    <w:rsid w:val="00413E07"/>
    <w:rsid w:val="00413ECE"/>
    <w:rsid w:val="00413F0A"/>
    <w:rsid w:val="00413F8E"/>
    <w:rsid w:val="0041400B"/>
    <w:rsid w:val="00414013"/>
    <w:rsid w:val="004140A2"/>
    <w:rsid w:val="004140C4"/>
    <w:rsid w:val="0041422F"/>
    <w:rsid w:val="0041424A"/>
    <w:rsid w:val="00414295"/>
    <w:rsid w:val="00414379"/>
    <w:rsid w:val="004144D9"/>
    <w:rsid w:val="0041453B"/>
    <w:rsid w:val="0041459C"/>
    <w:rsid w:val="004145FA"/>
    <w:rsid w:val="00414751"/>
    <w:rsid w:val="004147B2"/>
    <w:rsid w:val="00414826"/>
    <w:rsid w:val="004148EC"/>
    <w:rsid w:val="00414933"/>
    <w:rsid w:val="004149ED"/>
    <w:rsid w:val="00414A43"/>
    <w:rsid w:val="00414AE5"/>
    <w:rsid w:val="00414B5E"/>
    <w:rsid w:val="00414BD5"/>
    <w:rsid w:val="00414BE8"/>
    <w:rsid w:val="00414BEF"/>
    <w:rsid w:val="00414C24"/>
    <w:rsid w:val="00414DEA"/>
    <w:rsid w:val="00414EF2"/>
    <w:rsid w:val="00415095"/>
    <w:rsid w:val="004150DE"/>
    <w:rsid w:val="00415119"/>
    <w:rsid w:val="00415231"/>
    <w:rsid w:val="00415288"/>
    <w:rsid w:val="00415341"/>
    <w:rsid w:val="00415342"/>
    <w:rsid w:val="00415381"/>
    <w:rsid w:val="004153A2"/>
    <w:rsid w:val="00415426"/>
    <w:rsid w:val="00415555"/>
    <w:rsid w:val="004155D4"/>
    <w:rsid w:val="00415603"/>
    <w:rsid w:val="004157AF"/>
    <w:rsid w:val="004157EB"/>
    <w:rsid w:val="00415863"/>
    <w:rsid w:val="004158D9"/>
    <w:rsid w:val="00415904"/>
    <w:rsid w:val="00415987"/>
    <w:rsid w:val="00415A02"/>
    <w:rsid w:val="00415A23"/>
    <w:rsid w:val="00415B68"/>
    <w:rsid w:val="00415C0B"/>
    <w:rsid w:val="00415CCF"/>
    <w:rsid w:val="00415D07"/>
    <w:rsid w:val="00415F3D"/>
    <w:rsid w:val="004160E9"/>
    <w:rsid w:val="004160EE"/>
    <w:rsid w:val="00416162"/>
    <w:rsid w:val="004161F9"/>
    <w:rsid w:val="004162AD"/>
    <w:rsid w:val="00416372"/>
    <w:rsid w:val="004163A6"/>
    <w:rsid w:val="00416480"/>
    <w:rsid w:val="004169BF"/>
    <w:rsid w:val="00416AE7"/>
    <w:rsid w:val="00416B1A"/>
    <w:rsid w:val="00416B36"/>
    <w:rsid w:val="00416B45"/>
    <w:rsid w:val="00416D91"/>
    <w:rsid w:val="00416E40"/>
    <w:rsid w:val="00417056"/>
    <w:rsid w:val="004170F0"/>
    <w:rsid w:val="004170F1"/>
    <w:rsid w:val="0041727B"/>
    <w:rsid w:val="004172E4"/>
    <w:rsid w:val="004172F1"/>
    <w:rsid w:val="00417356"/>
    <w:rsid w:val="00417433"/>
    <w:rsid w:val="00417481"/>
    <w:rsid w:val="004175C7"/>
    <w:rsid w:val="004175D5"/>
    <w:rsid w:val="00417757"/>
    <w:rsid w:val="00417984"/>
    <w:rsid w:val="004179A4"/>
    <w:rsid w:val="004179A7"/>
    <w:rsid w:val="00417B0C"/>
    <w:rsid w:val="00417D76"/>
    <w:rsid w:val="00417ED0"/>
    <w:rsid w:val="00417F5C"/>
    <w:rsid w:val="0042004C"/>
    <w:rsid w:val="0042013C"/>
    <w:rsid w:val="004201F3"/>
    <w:rsid w:val="00420242"/>
    <w:rsid w:val="00420302"/>
    <w:rsid w:val="004203C9"/>
    <w:rsid w:val="004203D0"/>
    <w:rsid w:val="004203DA"/>
    <w:rsid w:val="004204AC"/>
    <w:rsid w:val="004204D6"/>
    <w:rsid w:val="00420647"/>
    <w:rsid w:val="004208B7"/>
    <w:rsid w:val="00420A6F"/>
    <w:rsid w:val="00420B4B"/>
    <w:rsid w:val="00420BAC"/>
    <w:rsid w:val="00420BEE"/>
    <w:rsid w:val="00420DFB"/>
    <w:rsid w:val="00420FE0"/>
    <w:rsid w:val="004211E6"/>
    <w:rsid w:val="004211E9"/>
    <w:rsid w:val="00421222"/>
    <w:rsid w:val="004213BC"/>
    <w:rsid w:val="004213D9"/>
    <w:rsid w:val="0042143C"/>
    <w:rsid w:val="0042151A"/>
    <w:rsid w:val="004215B6"/>
    <w:rsid w:val="004216A0"/>
    <w:rsid w:val="004217FA"/>
    <w:rsid w:val="0042188E"/>
    <w:rsid w:val="004218A2"/>
    <w:rsid w:val="00421A3D"/>
    <w:rsid w:val="00421CED"/>
    <w:rsid w:val="00421D78"/>
    <w:rsid w:val="00421E74"/>
    <w:rsid w:val="00421EBD"/>
    <w:rsid w:val="004220B8"/>
    <w:rsid w:val="004220C9"/>
    <w:rsid w:val="00422152"/>
    <w:rsid w:val="00422184"/>
    <w:rsid w:val="004221B2"/>
    <w:rsid w:val="004221CB"/>
    <w:rsid w:val="00422249"/>
    <w:rsid w:val="00422357"/>
    <w:rsid w:val="0042239D"/>
    <w:rsid w:val="00422560"/>
    <w:rsid w:val="0042265E"/>
    <w:rsid w:val="0042267F"/>
    <w:rsid w:val="00422711"/>
    <w:rsid w:val="0042284F"/>
    <w:rsid w:val="00422979"/>
    <w:rsid w:val="00422B9B"/>
    <w:rsid w:val="00422E04"/>
    <w:rsid w:val="00422E2F"/>
    <w:rsid w:val="00422EEA"/>
    <w:rsid w:val="00422F07"/>
    <w:rsid w:val="004230C5"/>
    <w:rsid w:val="00423383"/>
    <w:rsid w:val="00423520"/>
    <w:rsid w:val="00423658"/>
    <w:rsid w:val="004236D3"/>
    <w:rsid w:val="00423BA3"/>
    <w:rsid w:val="00423C88"/>
    <w:rsid w:val="00423C92"/>
    <w:rsid w:val="00423EF3"/>
    <w:rsid w:val="00423FB9"/>
    <w:rsid w:val="00423FCE"/>
    <w:rsid w:val="00423FF2"/>
    <w:rsid w:val="00424132"/>
    <w:rsid w:val="00424259"/>
    <w:rsid w:val="004242BF"/>
    <w:rsid w:val="0042446B"/>
    <w:rsid w:val="00424599"/>
    <w:rsid w:val="00424604"/>
    <w:rsid w:val="00424673"/>
    <w:rsid w:val="004246A7"/>
    <w:rsid w:val="00424777"/>
    <w:rsid w:val="00424800"/>
    <w:rsid w:val="0042490C"/>
    <w:rsid w:val="00424A09"/>
    <w:rsid w:val="00424AF3"/>
    <w:rsid w:val="00424B7D"/>
    <w:rsid w:val="00424BAA"/>
    <w:rsid w:val="00424BD8"/>
    <w:rsid w:val="00424C0E"/>
    <w:rsid w:val="00424CEE"/>
    <w:rsid w:val="00424D01"/>
    <w:rsid w:val="00424E31"/>
    <w:rsid w:val="00424FE7"/>
    <w:rsid w:val="004250AB"/>
    <w:rsid w:val="004250BB"/>
    <w:rsid w:val="00425162"/>
    <w:rsid w:val="00425263"/>
    <w:rsid w:val="004252CD"/>
    <w:rsid w:val="004253C0"/>
    <w:rsid w:val="004254DF"/>
    <w:rsid w:val="00425569"/>
    <w:rsid w:val="00425586"/>
    <w:rsid w:val="00425795"/>
    <w:rsid w:val="00425848"/>
    <w:rsid w:val="004259F2"/>
    <w:rsid w:val="00425ACC"/>
    <w:rsid w:val="00425C69"/>
    <w:rsid w:val="00425DD1"/>
    <w:rsid w:val="00425FC4"/>
    <w:rsid w:val="004260DB"/>
    <w:rsid w:val="004261E1"/>
    <w:rsid w:val="00426201"/>
    <w:rsid w:val="0042620F"/>
    <w:rsid w:val="00426211"/>
    <w:rsid w:val="0042621B"/>
    <w:rsid w:val="00426278"/>
    <w:rsid w:val="004264A2"/>
    <w:rsid w:val="004265BF"/>
    <w:rsid w:val="004267A5"/>
    <w:rsid w:val="004267BC"/>
    <w:rsid w:val="004267C8"/>
    <w:rsid w:val="0042683F"/>
    <w:rsid w:val="00426C71"/>
    <w:rsid w:val="00426C99"/>
    <w:rsid w:val="00426C9C"/>
    <w:rsid w:val="00426D45"/>
    <w:rsid w:val="00426F7E"/>
    <w:rsid w:val="00426FC9"/>
    <w:rsid w:val="00427008"/>
    <w:rsid w:val="0042706B"/>
    <w:rsid w:val="004272B0"/>
    <w:rsid w:val="004273FC"/>
    <w:rsid w:val="004276CE"/>
    <w:rsid w:val="004277B4"/>
    <w:rsid w:val="0042789A"/>
    <w:rsid w:val="004278D0"/>
    <w:rsid w:val="004279B6"/>
    <w:rsid w:val="004279CB"/>
    <w:rsid w:val="00427A4A"/>
    <w:rsid w:val="00427AB5"/>
    <w:rsid w:val="00427B62"/>
    <w:rsid w:val="00427C74"/>
    <w:rsid w:val="00427D81"/>
    <w:rsid w:val="00427EB3"/>
    <w:rsid w:val="00430020"/>
    <w:rsid w:val="004300FD"/>
    <w:rsid w:val="0043025A"/>
    <w:rsid w:val="00430377"/>
    <w:rsid w:val="004303C0"/>
    <w:rsid w:val="00430544"/>
    <w:rsid w:val="00430596"/>
    <w:rsid w:val="004305D8"/>
    <w:rsid w:val="00430705"/>
    <w:rsid w:val="00430755"/>
    <w:rsid w:val="0043076E"/>
    <w:rsid w:val="00430790"/>
    <w:rsid w:val="00430913"/>
    <w:rsid w:val="00430A1C"/>
    <w:rsid w:val="00430AB0"/>
    <w:rsid w:val="00430B15"/>
    <w:rsid w:val="00430CD2"/>
    <w:rsid w:val="00430DF2"/>
    <w:rsid w:val="00430E8F"/>
    <w:rsid w:val="00430F33"/>
    <w:rsid w:val="0043100B"/>
    <w:rsid w:val="004310B4"/>
    <w:rsid w:val="004311EE"/>
    <w:rsid w:val="0043124D"/>
    <w:rsid w:val="004312FA"/>
    <w:rsid w:val="0043131A"/>
    <w:rsid w:val="0043147E"/>
    <w:rsid w:val="00431513"/>
    <w:rsid w:val="00431565"/>
    <w:rsid w:val="004315F2"/>
    <w:rsid w:val="0043162E"/>
    <w:rsid w:val="00431700"/>
    <w:rsid w:val="00431AD1"/>
    <w:rsid w:val="00431B3B"/>
    <w:rsid w:val="00431C4B"/>
    <w:rsid w:val="00431D59"/>
    <w:rsid w:val="00431D7A"/>
    <w:rsid w:val="00431ED2"/>
    <w:rsid w:val="0043221E"/>
    <w:rsid w:val="0043226F"/>
    <w:rsid w:val="004322E2"/>
    <w:rsid w:val="004323BC"/>
    <w:rsid w:val="004325E3"/>
    <w:rsid w:val="00432605"/>
    <w:rsid w:val="0043260E"/>
    <w:rsid w:val="00432660"/>
    <w:rsid w:val="0043267B"/>
    <w:rsid w:val="00432786"/>
    <w:rsid w:val="004327A9"/>
    <w:rsid w:val="004327E4"/>
    <w:rsid w:val="004328AE"/>
    <w:rsid w:val="004329D7"/>
    <w:rsid w:val="00432A39"/>
    <w:rsid w:val="00432A73"/>
    <w:rsid w:val="00432BBE"/>
    <w:rsid w:val="00432BEA"/>
    <w:rsid w:val="00432D1F"/>
    <w:rsid w:val="00432E3D"/>
    <w:rsid w:val="00432EBB"/>
    <w:rsid w:val="00432FCE"/>
    <w:rsid w:val="00432FD2"/>
    <w:rsid w:val="0043317D"/>
    <w:rsid w:val="004331C5"/>
    <w:rsid w:val="004332D2"/>
    <w:rsid w:val="00433350"/>
    <w:rsid w:val="004334FD"/>
    <w:rsid w:val="00433571"/>
    <w:rsid w:val="0043364D"/>
    <w:rsid w:val="00433650"/>
    <w:rsid w:val="00433763"/>
    <w:rsid w:val="00433802"/>
    <w:rsid w:val="004338B2"/>
    <w:rsid w:val="004338D9"/>
    <w:rsid w:val="004339BF"/>
    <w:rsid w:val="00433A2C"/>
    <w:rsid w:val="00433A90"/>
    <w:rsid w:val="00433D1E"/>
    <w:rsid w:val="00433DDF"/>
    <w:rsid w:val="00433E42"/>
    <w:rsid w:val="00433E51"/>
    <w:rsid w:val="00433F0D"/>
    <w:rsid w:val="00433F16"/>
    <w:rsid w:val="00433F2A"/>
    <w:rsid w:val="00433F8C"/>
    <w:rsid w:val="00433FD0"/>
    <w:rsid w:val="0043406E"/>
    <w:rsid w:val="004342C2"/>
    <w:rsid w:val="004342F3"/>
    <w:rsid w:val="0043443F"/>
    <w:rsid w:val="004345C5"/>
    <w:rsid w:val="00434652"/>
    <w:rsid w:val="004347EC"/>
    <w:rsid w:val="0043489C"/>
    <w:rsid w:val="004348DA"/>
    <w:rsid w:val="00434A00"/>
    <w:rsid w:val="00434BF4"/>
    <w:rsid w:val="00434CF4"/>
    <w:rsid w:val="00434D82"/>
    <w:rsid w:val="00434DB1"/>
    <w:rsid w:val="00434EB8"/>
    <w:rsid w:val="00434EBA"/>
    <w:rsid w:val="00434F28"/>
    <w:rsid w:val="00434F84"/>
    <w:rsid w:val="00434F9E"/>
    <w:rsid w:val="00434FB1"/>
    <w:rsid w:val="00435053"/>
    <w:rsid w:val="00435054"/>
    <w:rsid w:val="00435060"/>
    <w:rsid w:val="004350C9"/>
    <w:rsid w:val="004351B2"/>
    <w:rsid w:val="00435335"/>
    <w:rsid w:val="004353E4"/>
    <w:rsid w:val="00435475"/>
    <w:rsid w:val="004354C4"/>
    <w:rsid w:val="004357D1"/>
    <w:rsid w:val="004357EB"/>
    <w:rsid w:val="00435866"/>
    <w:rsid w:val="004358E3"/>
    <w:rsid w:val="00435915"/>
    <w:rsid w:val="0043597F"/>
    <w:rsid w:val="004359A3"/>
    <w:rsid w:val="00435AEC"/>
    <w:rsid w:val="00435B4A"/>
    <w:rsid w:val="00435C58"/>
    <w:rsid w:val="00435D6F"/>
    <w:rsid w:val="00435E97"/>
    <w:rsid w:val="00435F24"/>
    <w:rsid w:val="00435FDC"/>
    <w:rsid w:val="0043613A"/>
    <w:rsid w:val="004362EA"/>
    <w:rsid w:val="00436330"/>
    <w:rsid w:val="004366C1"/>
    <w:rsid w:val="00436707"/>
    <w:rsid w:val="0043674F"/>
    <w:rsid w:val="00436757"/>
    <w:rsid w:val="004367FB"/>
    <w:rsid w:val="00436960"/>
    <w:rsid w:val="00436A0D"/>
    <w:rsid w:val="00436A72"/>
    <w:rsid w:val="00436A96"/>
    <w:rsid w:val="00436BC1"/>
    <w:rsid w:val="00436C2D"/>
    <w:rsid w:val="00436C32"/>
    <w:rsid w:val="00436D54"/>
    <w:rsid w:val="00436DA6"/>
    <w:rsid w:val="00436DF9"/>
    <w:rsid w:val="00436E59"/>
    <w:rsid w:val="00436EE4"/>
    <w:rsid w:val="00436F3B"/>
    <w:rsid w:val="004371F0"/>
    <w:rsid w:val="0043756B"/>
    <w:rsid w:val="00437694"/>
    <w:rsid w:val="00437771"/>
    <w:rsid w:val="004377A6"/>
    <w:rsid w:val="004377BA"/>
    <w:rsid w:val="004377E6"/>
    <w:rsid w:val="00437827"/>
    <w:rsid w:val="00437957"/>
    <w:rsid w:val="00437959"/>
    <w:rsid w:val="004379D1"/>
    <w:rsid w:val="004379ED"/>
    <w:rsid w:val="00437BD0"/>
    <w:rsid w:val="00437C44"/>
    <w:rsid w:val="00437C54"/>
    <w:rsid w:val="00437E50"/>
    <w:rsid w:val="00440004"/>
    <w:rsid w:val="00440024"/>
    <w:rsid w:val="0044002A"/>
    <w:rsid w:val="00440113"/>
    <w:rsid w:val="0044021F"/>
    <w:rsid w:val="00440225"/>
    <w:rsid w:val="004402DD"/>
    <w:rsid w:val="0044034F"/>
    <w:rsid w:val="0044050D"/>
    <w:rsid w:val="004405BB"/>
    <w:rsid w:val="004405E7"/>
    <w:rsid w:val="00440686"/>
    <w:rsid w:val="0044069D"/>
    <w:rsid w:val="00440751"/>
    <w:rsid w:val="00440786"/>
    <w:rsid w:val="00440D1B"/>
    <w:rsid w:val="00440D46"/>
    <w:rsid w:val="00440D4B"/>
    <w:rsid w:val="00440D89"/>
    <w:rsid w:val="00440E7B"/>
    <w:rsid w:val="00440F1B"/>
    <w:rsid w:val="00440F3B"/>
    <w:rsid w:val="004410E9"/>
    <w:rsid w:val="00441103"/>
    <w:rsid w:val="00441153"/>
    <w:rsid w:val="004411CB"/>
    <w:rsid w:val="0044120E"/>
    <w:rsid w:val="0044121F"/>
    <w:rsid w:val="0044126E"/>
    <w:rsid w:val="004413BB"/>
    <w:rsid w:val="004414B3"/>
    <w:rsid w:val="004414BA"/>
    <w:rsid w:val="00441511"/>
    <w:rsid w:val="0044160F"/>
    <w:rsid w:val="0044169F"/>
    <w:rsid w:val="004416B3"/>
    <w:rsid w:val="0044178F"/>
    <w:rsid w:val="00441791"/>
    <w:rsid w:val="004417EB"/>
    <w:rsid w:val="00441824"/>
    <w:rsid w:val="004418BF"/>
    <w:rsid w:val="00441BED"/>
    <w:rsid w:val="00441BF7"/>
    <w:rsid w:val="00441C5D"/>
    <w:rsid w:val="00441C99"/>
    <w:rsid w:val="00441D4D"/>
    <w:rsid w:val="00441EC1"/>
    <w:rsid w:val="00441F05"/>
    <w:rsid w:val="00442153"/>
    <w:rsid w:val="0044215D"/>
    <w:rsid w:val="00442246"/>
    <w:rsid w:val="004422CE"/>
    <w:rsid w:val="00442404"/>
    <w:rsid w:val="004424C8"/>
    <w:rsid w:val="004426F8"/>
    <w:rsid w:val="004427AB"/>
    <w:rsid w:val="004427EA"/>
    <w:rsid w:val="00442858"/>
    <w:rsid w:val="0044290E"/>
    <w:rsid w:val="00442923"/>
    <w:rsid w:val="00442A03"/>
    <w:rsid w:val="00442BCA"/>
    <w:rsid w:val="00442C75"/>
    <w:rsid w:val="00442DD3"/>
    <w:rsid w:val="00442DEC"/>
    <w:rsid w:val="00442E4B"/>
    <w:rsid w:val="00442F3E"/>
    <w:rsid w:val="00442FA8"/>
    <w:rsid w:val="004430AE"/>
    <w:rsid w:val="004430D4"/>
    <w:rsid w:val="004431F2"/>
    <w:rsid w:val="004433FA"/>
    <w:rsid w:val="0044341F"/>
    <w:rsid w:val="00443465"/>
    <w:rsid w:val="0044349F"/>
    <w:rsid w:val="004435B3"/>
    <w:rsid w:val="004435C7"/>
    <w:rsid w:val="004437FD"/>
    <w:rsid w:val="0044388B"/>
    <w:rsid w:val="004438F1"/>
    <w:rsid w:val="004439F7"/>
    <w:rsid w:val="00443BEE"/>
    <w:rsid w:val="00443C18"/>
    <w:rsid w:val="00443C51"/>
    <w:rsid w:val="00443D32"/>
    <w:rsid w:val="00443EBF"/>
    <w:rsid w:val="00443FC3"/>
    <w:rsid w:val="00443FDC"/>
    <w:rsid w:val="00444084"/>
    <w:rsid w:val="0044409E"/>
    <w:rsid w:val="00444148"/>
    <w:rsid w:val="004441EC"/>
    <w:rsid w:val="0044421B"/>
    <w:rsid w:val="0044421D"/>
    <w:rsid w:val="00444343"/>
    <w:rsid w:val="0044434A"/>
    <w:rsid w:val="0044439A"/>
    <w:rsid w:val="00444523"/>
    <w:rsid w:val="004445A6"/>
    <w:rsid w:val="0044461B"/>
    <w:rsid w:val="00444726"/>
    <w:rsid w:val="0044473D"/>
    <w:rsid w:val="00444766"/>
    <w:rsid w:val="0044486A"/>
    <w:rsid w:val="00444A2F"/>
    <w:rsid w:val="00444A70"/>
    <w:rsid w:val="00444C20"/>
    <w:rsid w:val="00444E65"/>
    <w:rsid w:val="00444F99"/>
    <w:rsid w:val="00444FA2"/>
    <w:rsid w:val="00444FD4"/>
    <w:rsid w:val="00445005"/>
    <w:rsid w:val="004450B8"/>
    <w:rsid w:val="0044510E"/>
    <w:rsid w:val="004451E3"/>
    <w:rsid w:val="004453A5"/>
    <w:rsid w:val="004453DE"/>
    <w:rsid w:val="00445466"/>
    <w:rsid w:val="004454EB"/>
    <w:rsid w:val="004456D4"/>
    <w:rsid w:val="0044575D"/>
    <w:rsid w:val="004457EF"/>
    <w:rsid w:val="00445817"/>
    <w:rsid w:val="00445844"/>
    <w:rsid w:val="0044585C"/>
    <w:rsid w:val="00445869"/>
    <w:rsid w:val="00445D27"/>
    <w:rsid w:val="00445D50"/>
    <w:rsid w:val="00445D77"/>
    <w:rsid w:val="00445E7D"/>
    <w:rsid w:val="00445EF7"/>
    <w:rsid w:val="00445F3C"/>
    <w:rsid w:val="00445FDD"/>
    <w:rsid w:val="00445FF7"/>
    <w:rsid w:val="00446044"/>
    <w:rsid w:val="00446137"/>
    <w:rsid w:val="00446151"/>
    <w:rsid w:val="004463C9"/>
    <w:rsid w:val="004464BB"/>
    <w:rsid w:val="004464E5"/>
    <w:rsid w:val="004464F8"/>
    <w:rsid w:val="00446603"/>
    <w:rsid w:val="004466A7"/>
    <w:rsid w:val="004467FA"/>
    <w:rsid w:val="0044683E"/>
    <w:rsid w:val="004468EF"/>
    <w:rsid w:val="00446A0C"/>
    <w:rsid w:val="00446AE4"/>
    <w:rsid w:val="00446B3C"/>
    <w:rsid w:val="00446E3B"/>
    <w:rsid w:val="00446EC5"/>
    <w:rsid w:val="00446ECA"/>
    <w:rsid w:val="00446FE3"/>
    <w:rsid w:val="00447036"/>
    <w:rsid w:val="00447074"/>
    <w:rsid w:val="004470C0"/>
    <w:rsid w:val="004470DA"/>
    <w:rsid w:val="00447244"/>
    <w:rsid w:val="004472B1"/>
    <w:rsid w:val="00447376"/>
    <w:rsid w:val="004473BD"/>
    <w:rsid w:val="0044753C"/>
    <w:rsid w:val="0044766D"/>
    <w:rsid w:val="0044769A"/>
    <w:rsid w:val="004476AA"/>
    <w:rsid w:val="004476FB"/>
    <w:rsid w:val="0044774E"/>
    <w:rsid w:val="004477D5"/>
    <w:rsid w:val="00447804"/>
    <w:rsid w:val="00447953"/>
    <w:rsid w:val="0044795E"/>
    <w:rsid w:val="004479E9"/>
    <w:rsid w:val="004479FB"/>
    <w:rsid w:val="00447A8C"/>
    <w:rsid w:val="00447BA2"/>
    <w:rsid w:val="00447C1E"/>
    <w:rsid w:val="00447E86"/>
    <w:rsid w:val="00447F9C"/>
    <w:rsid w:val="00447FEB"/>
    <w:rsid w:val="004501E5"/>
    <w:rsid w:val="0045025F"/>
    <w:rsid w:val="0045032A"/>
    <w:rsid w:val="004503AB"/>
    <w:rsid w:val="004503B7"/>
    <w:rsid w:val="004503FA"/>
    <w:rsid w:val="00450438"/>
    <w:rsid w:val="0045050B"/>
    <w:rsid w:val="00450633"/>
    <w:rsid w:val="004506EC"/>
    <w:rsid w:val="00450789"/>
    <w:rsid w:val="0045085C"/>
    <w:rsid w:val="004509E3"/>
    <w:rsid w:val="00450A6A"/>
    <w:rsid w:val="00450AC0"/>
    <w:rsid w:val="00450C90"/>
    <w:rsid w:val="00450D34"/>
    <w:rsid w:val="00450D69"/>
    <w:rsid w:val="00450F20"/>
    <w:rsid w:val="00450F9C"/>
    <w:rsid w:val="004510FA"/>
    <w:rsid w:val="00451112"/>
    <w:rsid w:val="00451155"/>
    <w:rsid w:val="0045120F"/>
    <w:rsid w:val="00451597"/>
    <w:rsid w:val="004515CF"/>
    <w:rsid w:val="0045161D"/>
    <w:rsid w:val="00451673"/>
    <w:rsid w:val="00451683"/>
    <w:rsid w:val="00451795"/>
    <w:rsid w:val="00451799"/>
    <w:rsid w:val="00451888"/>
    <w:rsid w:val="004518FF"/>
    <w:rsid w:val="00451A1C"/>
    <w:rsid w:val="00451A36"/>
    <w:rsid w:val="00451BE8"/>
    <w:rsid w:val="00451E18"/>
    <w:rsid w:val="004520EE"/>
    <w:rsid w:val="004522AD"/>
    <w:rsid w:val="004523F0"/>
    <w:rsid w:val="00452415"/>
    <w:rsid w:val="00452599"/>
    <w:rsid w:val="004527E1"/>
    <w:rsid w:val="0045285D"/>
    <w:rsid w:val="0045285E"/>
    <w:rsid w:val="004528BE"/>
    <w:rsid w:val="00452ADF"/>
    <w:rsid w:val="00452DB5"/>
    <w:rsid w:val="00452DEC"/>
    <w:rsid w:val="00452E17"/>
    <w:rsid w:val="00452FA0"/>
    <w:rsid w:val="00452FAA"/>
    <w:rsid w:val="00452FFC"/>
    <w:rsid w:val="00453001"/>
    <w:rsid w:val="00453180"/>
    <w:rsid w:val="004533F2"/>
    <w:rsid w:val="00453418"/>
    <w:rsid w:val="004535A9"/>
    <w:rsid w:val="004535CC"/>
    <w:rsid w:val="00453605"/>
    <w:rsid w:val="00453693"/>
    <w:rsid w:val="004538BE"/>
    <w:rsid w:val="00453917"/>
    <w:rsid w:val="0045391B"/>
    <w:rsid w:val="004539CB"/>
    <w:rsid w:val="00453AC0"/>
    <w:rsid w:val="00453B1C"/>
    <w:rsid w:val="00453B9D"/>
    <w:rsid w:val="00453BBB"/>
    <w:rsid w:val="00453BD3"/>
    <w:rsid w:val="00453C25"/>
    <w:rsid w:val="00453D83"/>
    <w:rsid w:val="00453E03"/>
    <w:rsid w:val="00453E86"/>
    <w:rsid w:val="00453EAD"/>
    <w:rsid w:val="00453F8A"/>
    <w:rsid w:val="00453FA2"/>
    <w:rsid w:val="00454012"/>
    <w:rsid w:val="0045416D"/>
    <w:rsid w:val="00454238"/>
    <w:rsid w:val="0045425C"/>
    <w:rsid w:val="0045427B"/>
    <w:rsid w:val="00454296"/>
    <w:rsid w:val="004542AD"/>
    <w:rsid w:val="00454448"/>
    <w:rsid w:val="004544A1"/>
    <w:rsid w:val="004544C6"/>
    <w:rsid w:val="004544EE"/>
    <w:rsid w:val="0045466A"/>
    <w:rsid w:val="00454673"/>
    <w:rsid w:val="004547D5"/>
    <w:rsid w:val="0045487A"/>
    <w:rsid w:val="00454896"/>
    <w:rsid w:val="004548AC"/>
    <w:rsid w:val="004549C5"/>
    <w:rsid w:val="00454A5D"/>
    <w:rsid w:val="00454B55"/>
    <w:rsid w:val="00454B8E"/>
    <w:rsid w:val="00454BF8"/>
    <w:rsid w:val="00454CDB"/>
    <w:rsid w:val="00454D8E"/>
    <w:rsid w:val="00454DED"/>
    <w:rsid w:val="00454DF8"/>
    <w:rsid w:val="00454F88"/>
    <w:rsid w:val="00454FBD"/>
    <w:rsid w:val="00455003"/>
    <w:rsid w:val="00455038"/>
    <w:rsid w:val="004551A2"/>
    <w:rsid w:val="004551CF"/>
    <w:rsid w:val="004553D3"/>
    <w:rsid w:val="0045546A"/>
    <w:rsid w:val="0045582A"/>
    <w:rsid w:val="0045591D"/>
    <w:rsid w:val="00455940"/>
    <w:rsid w:val="00455EC2"/>
    <w:rsid w:val="00455F30"/>
    <w:rsid w:val="00455F4B"/>
    <w:rsid w:val="00456099"/>
    <w:rsid w:val="004560BD"/>
    <w:rsid w:val="0045616E"/>
    <w:rsid w:val="004561B5"/>
    <w:rsid w:val="00456343"/>
    <w:rsid w:val="0045641F"/>
    <w:rsid w:val="00456468"/>
    <w:rsid w:val="00456519"/>
    <w:rsid w:val="00456619"/>
    <w:rsid w:val="00456656"/>
    <w:rsid w:val="0045669F"/>
    <w:rsid w:val="004566BD"/>
    <w:rsid w:val="00456794"/>
    <w:rsid w:val="00456814"/>
    <w:rsid w:val="00456835"/>
    <w:rsid w:val="00456A0E"/>
    <w:rsid w:val="00456B0C"/>
    <w:rsid w:val="00456B3C"/>
    <w:rsid w:val="00456E3B"/>
    <w:rsid w:val="00456EF1"/>
    <w:rsid w:val="00457012"/>
    <w:rsid w:val="00457032"/>
    <w:rsid w:val="00457122"/>
    <w:rsid w:val="004572C4"/>
    <w:rsid w:val="0045754A"/>
    <w:rsid w:val="00457824"/>
    <w:rsid w:val="0045785F"/>
    <w:rsid w:val="00457889"/>
    <w:rsid w:val="0045788D"/>
    <w:rsid w:val="004578AF"/>
    <w:rsid w:val="004578D5"/>
    <w:rsid w:val="00457AD9"/>
    <w:rsid w:val="00457AE9"/>
    <w:rsid w:val="00457B55"/>
    <w:rsid w:val="00457B63"/>
    <w:rsid w:val="00457CA2"/>
    <w:rsid w:val="00457CDC"/>
    <w:rsid w:val="00457E4E"/>
    <w:rsid w:val="00457F50"/>
    <w:rsid w:val="00457FD6"/>
    <w:rsid w:val="00457FEF"/>
    <w:rsid w:val="004600FD"/>
    <w:rsid w:val="004603FF"/>
    <w:rsid w:val="004604A7"/>
    <w:rsid w:val="00460526"/>
    <w:rsid w:val="0046056B"/>
    <w:rsid w:val="00460572"/>
    <w:rsid w:val="00460661"/>
    <w:rsid w:val="00460666"/>
    <w:rsid w:val="00460783"/>
    <w:rsid w:val="004607B4"/>
    <w:rsid w:val="00460848"/>
    <w:rsid w:val="004609CF"/>
    <w:rsid w:val="00460A6F"/>
    <w:rsid w:val="00460B0D"/>
    <w:rsid w:val="00460B89"/>
    <w:rsid w:val="00460CAF"/>
    <w:rsid w:val="00460D26"/>
    <w:rsid w:val="00460E2E"/>
    <w:rsid w:val="00460E79"/>
    <w:rsid w:val="00460E82"/>
    <w:rsid w:val="00460FE0"/>
    <w:rsid w:val="00461087"/>
    <w:rsid w:val="004610D3"/>
    <w:rsid w:val="004611F9"/>
    <w:rsid w:val="0046125C"/>
    <w:rsid w:val="00461260"/>
    <w:rsid w:val="0046128C"/>
    <w:rsid w:val="004613E0"/>
    <w:rsid w:val="00461413"/>
    <w:rsid w:val="00461539"/>
    <w:rsid w:val="0046159E"/>
    <w:rsid w:val="00461697"/>
    <w:rsid w:val="004616BB"/>
    <w:rsid w:val="004616CD"/>
    <w:rsid w:val="004617F2"/>
    <w:rsid w:val="00461805"/>
    <w:rsid w:val="00461868"/>
    <w:rsid w:val="00461877"/>
    <w:rsid w:val="004618CE"/>
    <w:rsid w:val="00461970"/>
    <w:rsid w:val="004619B0"/>
    <w:rsid w:val="004619E9"/>
    <w:rsid w:val="004619EF"/>
    <w:rsid w:val="00461C40"/>
    <w:rsid w:val="00461C8C"/>
    <w:rsid w:val="00461D15"/>
    <w:rsid w:val="00461D60"/>
    <w:rsid w:val="00461E61"/>
    <w:rsid w:val="00461E86"/>
    <w:rsid w:val="00461EFA"/>
    <w:rsid w:val="00461F61"/>
    <w:rsid w:val="0046203E"/>
    <w:rsid w:val="0046204A"/>
    <w:rsid w:val="0046222F"/>
    <w:rsid w:val="0046224E"/>
    <w:rsid w:val="00462366"/>
    <w:rsid w:val="00462465"/>
    <w:rsid w:val="004624FA"/>
    <w:rsid w:val="0046251E"/>
    <w:rsid w:val="00462549"/>
    <w:rsid w:val="004625B2"/>
    <w:rsid w:val="004626C2"/>
    <w:rsid w:val="0046274D"/>
    <w:rsid w:val="0046275F"/>
    <w:rsid w:val="004628E6"/>
    <w:rsid w:val="00462918"/>
    <w:rsid w:val="00462932"/>
    <w:rsid w:val="00462949"/>
    <w:rsid w:val="004629CE"/>
    <w:rsid w:val="00462AA6"/>
    <w:rsid w:val="00462BB6"/>
    <w:rsid w:val="00462C78"/>
    <w:rsid w:val="00462C98"/>
    <w:rsid w:val="00462CA4"/>
    <w:rsid w:val="00462E61"/>
    <w:rsid w:val="00462F71"/>
    <w:rsid w:val="00462F89"/>
    <w:rsid w:val="00462F8F"/>
    <w:rsid w:val="0046305F"/>
    <w:rsid w:val="00463163"/>
    <w:rsid w:val="00463187"/>
    <w:rsid w:val="0046347F"/>
    <w:rsid w:val="004634B2"/>
    <w:rsid w:val="0046353D"/>
    <w:rsid w:val="0046354B"/>
    <w:rsid w:val="0046357F"/>
    <w:rsid w:val="004635AF"/>
    <w:rsid w:val="004635B0"/>
    <w:rsid w:val="004635FF"/>
    <w:rsid w:val="004636B0"/>
    <w:rsid w:val="004636C9"/>
    <w:rsid w:val="00463788"/>
    <w:rsid w:val="0046381B"/>
    <w:rsid w:val="004639D4"/>
    <w:rsid w:val="00463A0D"/>
    <w:rsid w:val="00463A1A"/>
    <w:rsid w:val="00463A8B"/>
    <w:rsid w:val="00463AA6"/>
    <w:rsid w:val="00463AF3"/>
    <w:rsid w:val="00463B41"/>
    <w:rsid w:val="00463B6F"/>
    <w:rsid w:val="00463C15"/>
    <w:rsid w:val="00463CBD"/>
    <w:rsid w:val="00463D32"/>
    <w:rsid w:val="00463F89"/>
    <w:rsid w:val="0046408D"/>
    <w:rsid w:val="0046448D"/>
    <w:rsid w:val="004644B9"/>
    <w:rsid w:val="00464526"/>
    <w:rsid w:val="0046458C"/>
    <w:rsid w:val="004645EF"/>
    <w:rsid w:val="00464703"/>
    <w:rsid w:val="00464829"/>
    <w:rsid w:val="00464868"/>
    <w:rsid w:val="004648CC"/>
    <w:rsid w:val="00464997"/>
    <w:rsid w:val="00464A42"/>
    <w:rsid w:val="00464A67"/>
    <w:rsid w:val="00464B90"/>
    <w:rsid w:val="00464BC4"/>
    <w:rsid w:val="00464C09"/>
    <w:rsid w:val="00464C9F"/>
    <w:rsid w:val="00464CB4"/>
    <w:rsid w:val="00464CB5"/>
    <w:rsid w:val="00464E50"/>
    <w:rsid w:val="00464E87"/>
    <w:rsid w:val="00464F13"/>
    <w:rsid w:val="0046502A"/>
    <w:rsid w:val="00465077"/>
    <w:rsid w:val="0046512A"/>
    <w:rsid w:val="004654E1"/>
    <w:rsid w:val="00465583"/>
    <w:rsid w:val="004655D3"/>
    <w:rsid w:val="00465638"/>
    <w:rsid w:val="0046569F"/>
    <w:rsid w:val="004656E2"/>
    <w:rsid w:val="004656F7"/>
    <w:rsid w:val="004657B5"/>
    <w:rsid w:val="004657DF"/>
    <w:rsid w:val="004658B3"/>
    <w:rsid w:val="004658EF"/>
    <w:rsid w:val="00465A12"/>
    <w:rsid w:val="00465A3B"/>
    <w:rsid w:val="00465A7D"/>
    <w:rsid w:val="00465ADB"/>
    <w:rsid w:val="00465BC2"/>
    <w:rsid w:val="00465BF4"/>
    <w:rsid w:val="00465D07"/>
    <w:rsid w:val="00465D77"/>
    <w:rsid w:val="00465DB3"/>
    <w:rsid w:val="00465FE4"/>
    <w:rsid w:val="00465FEC"/>
    <w:rsid w:val="00466051"/>
    <w:rsid w:val="0046611D"/>
    <w:rsid w:val="00466183"/>
    <w:rsid w:val="00466507"/>
    <w:rsid w:val="0046651C"/>
    <w:rsid w:val="0046678F"/>
    <w:rsid w:val="004669AE"/>
    <w:rsid w:val="004669C9"/>
    <w:rsid w:val="00466AF7"/>
    <w:rsid w:val="00466BB1"/>
    <w:rsid w:val="00466C74"/>
    <w:rsid w:val="00466C85"/>
    <w:rsid w:val="00466E1E"/>
    <w:rsid w:val="00466E3E"/>
    <w:rsid w:val="00466E66"/>
    <w:rsid w:val="00466F24"/>
    <w:rsid w:val="00466F9D"/>
    <w:rsid w:val="004670D9"/>
    <w:rsid w:val="0046754E"/>
    <w:rsid w:val="004675A6"/>
    <w:rsid w:val="00467614"/>
    <w:rsid w:val="004677B3"/>
    <w:rsid w:val="0046780F"/>
    <w:rsid w:val="00467872"/>
    <w:rsid w:val="004678B1"/>
    <w:rsid w:val="004678E7"/>
    <w:rsid w:val="00467AA8"/>
    <w:rsid w:val="00467BF3"/>
    <w:rsid w:val="00467D6F"/>
    <w:rsid w:val="00467D9B"/>
    <w:rsid w:val="00467DED"/>
    <w:rsid w:val="00467E0B"/>
    <w:rsid w:val="00467E83"/>
    <w:rsid w:val="00467E91"/>
    <w:rsid w:val="00467F58"/>
    <w:rsid w:val="00470038"/>
    <w:rsid w:val="004700BC"/>
    <w:rsid w:val="00470244"/>
    <w:rsid w:val="004702D2"/>
    <w:rsid w:val="00470422"/>
    <w:rsid w:val="00470584"/>
    <w:rsid w:val="00470669"/>
    <w:rsid w:val="00470690"/>
    <w:rsid w:val="00470720"/>
    <w:rsid w:val="00470742"/>
    <w:rsid w:val="00470809"/>
    <w:rsid w:val="00470849"/>
    <w:rsid w:val="0047092D"/>
    <w:rsid w:val="004709C9"/>
    <w:rsid w:val="00470A58"/>
    <w:rsid w:val="00470BC0"/>
    <w:rsid w:val="00470C08"/>
    <w:rsid w:val="00470C0A"/>
    <w:rsid w:val="00470CFE"/>
    <w:rsid w:val="00470DC3"/>
    <w:rsid w:val="00470F59"/>
    <w:rsid w:val="00470FD1"/>
    <w:rsid w:val="00471008"/>
    <w:rsid w:val="0047106E"/>
    <w:rsid w:val="004710B1"/>
    <w:rsid w:val="004711EC"/>
    <w:rsid w:val="004711F8"/>
    <w:rsid w:val="0047137E"/>
    <w:rsid w:val="00471413"/>
    <w:rsid w:val="00471562"/>
    <w:rsid w:val="004715CF"/>
    <w:rsid w:val="00471619"/>
    <w:rsid w:val="0047167C"/>
    <w:rsid w:val="004718A8"/>
    <w:rsid w:val="004719CB"/>
    <w:rsid w:val="004719EA"/>
    <w:rsid w:val="00471A74"/>
    <w:rsid w:val="00471B62"/>
    <w:rsid w:val="00471BA5"/>
    <w:rsid w:val="00471BC6"/>
    <w:rsid w:val="00471CCF"/>
    <w:rsid w:val="00471EE3"/>
    <w:rsid w:val="00472031"/>
    <w:rsid w:val="004720BC"/>
    <w:rsid w:val="004720DB"/>
    <w:rsid w:val="00472154"/>
    <w:rsid w:val="004721CA"/>
    <w:rsid w:val="0047227D"/>
    <w:rsid w:val="00472514"/>
    <w:rsid w:val="0047257F"/>
    <w:rsid w:val="00472698"/>
    <w:rsid w:val="00472895"/>
    <w:rsid w:val="0047289C"/>
    <w:rsid w:val="004728CA"/>
    <w:rsid w:val="00472943"/>
    <w:rsid w:val="00472C4D"/>
    <w:rsid w:val="00472D0B"/>
    <w:rsid w:val="00472D99"/>
    <w:rsid w:val="00472DEC"/>
    <w:rsid w:val="00472F0D"/>
    <w:rsid w:val="00472FE6"/>
    <w:rsid w:val="00473034"/>
    <w:rsid w:val="00473035"/>
    <w:rsid w:val="004730E3"/>
    <w:rsid w:val="0047318F"/>
    <w:rsid w:val="00473215"/>
    <w:rsid w:val="00473312"/>
    <w:rsid w:val="00473375"/>
    <w:rsid w:val="00473669"/>
    <w:rsid w:val="00473686"/>
    <w:rsid w:val="0047369D"/>
    <w:rsid w:val="004736D9"/>
    <w:rsid w:val="00473880"/>
    <w:rsid w:val="00473939"/>
    <w:rsid w:val="00473A21"/>
    <w:rsid w:val="00473AFC"/>
    <w:rsid w:val="00473BDB"/>
    <w:rsid w:val="00473BF7"/>
    <w:rsid w:val="00473F4A"/>
    <w:rsid w:val="00473FD5"/>
    <w:rsid w:val="0047407B"/>
    <w:rsid w:val="004740A3"/>
    <w:rsid w:val="004740F8"/>
    <w:rsid w:val="0047410B"/>
    <w:rsid w:val="00474151"/>
    <w:rsid w:val="00474165"/>
    <w:rsid w:val="0047421E"/>
    <w:rsid w:val="00474534"/>
    <w:rsid w:val="00474595"/>
    <w:rsid w:val="00474796"/>
    <w:rsid w:val="004747B6"/>
    <w:rsid w:val="004747E7"/>
    <w:rsid w:val="004748F4"/>
    <w:rsid w:val="0047495D"/>
    <w:rsid w:val="00474A39"/>
    <w:rsid w:val="00474B1F"/>
    <w:rsid w:val="00474BCC"/>
    <w:rsid w:val="00474BD3"/>
    <w:rsid w:val="00474C7C"/>
    <w:rsid w:val="00474CDD"/>
    <w:rsid w:val="00474CED"/>
    <w:rsid w:val="00474CF5"/>
    <w:rsid w:val="00474D6C"/>
    <w:rsid w:val="00474E22"/>
    <w:rsid w:val="00474F0D"/>
    <w:rsid w:val="00474F7B"/>
    <w:rsid w:val="00475076"/>
    <w:rsid w:val="0047517E"/>
    <w:rsid w:val="004751DB"/>
    <w:rsid w:val="00475280"/>
    <w:rsid w:val="004752DE"/>
    <w:rsid w:val="004752F9"/>
    <w:rsid w:val="00475400"/>
    <w:rsid w:val="004755A2"/>
    <w:rsid w:val="00475609"/>
    <w:rsid w:val="00475705"/>
    <w:rsid w:val="00475847"/>
    <w:rsid w:val="00475889"/>
    <w:rsid w:val="0047594D"/>
    <w:rsid w:val="00475952"/>
    <w:rsid w:val="00475998"/>
    <w:rsid w:val="00475A7A"/>
    <w:rsid w:val="00475BCF"/>
    <w:rsid w:val="00475BD9"/>
    <w:rsid w:val="00475C85"/>
    <w:rsid w:val="00475CAC"/>
    <w:rsid w:val="00475D07"/>
    <w:rsid w:val="00475ED0"/>
    <w:rsid w:val="00475FA4"/>
    <w:rsid w:val="00475FC5"/>
    <w:rsid w:val="00475FE5"/>
    <w:rsid w:val="00476044"/>
    <w:rsid w:val="0047614C"/>
    <w:rsid w:val="004761D0"/>
    <w:rsid w:val="004761E4"/>
    <w:rsid w:val="00476210"/>
    <w:rsid w:val="00476313"/>
    <w:rsid w:val="00476367"/>
    <w:rsid w:val="0047646F"/>
    <w:rsid w:val="00476541"/>
    <w:rsid w:val="004766B0"/>
    <w:rsid w:val="0047670F"/>
    <w:rsid w:val="004767DB"/>
    <w:rsid w:val="004769A9"/>
    <w:rsid w:val="004769DA"/>
    <w:rsid w:val="00476AC2"/>
    <w:rsid w:val="00476C21"/>
    <w:rsid w:val="00476C32"/>
    <w:rsid w:val="00476DC3"/>
    <w:rsid w:val="00476E23"/>
    <w:rsid w:val="00476F7F"/>
    <w:rsid w:val="0047703E"/>
    <w:rsid w:val="0047706B"/>
    <w:rsid w:val="0047707F"/>
    <w:rsid w:val="00477092"/>
    <w:rsid w:val="00477164"/>
    <w:rsid w:val="00477339"/>
    <w:rsid w:val="00477508"/>
    <w:rsid w:val="004775DD"/>
    <w:rsid w:val="00477653"/>
    <w:rsid w:val="004776C1"/>
    <w:rsid w:val="004779F7"/>
    <w:rsid w:val="00477A47"/>
    <w:rsid w:val="00477B12"/>
    <w:rsid w:val="00477B82"/>
    <w:rsid w:val="00477BCA"/>
    <w:rsid w:val="00477D49"/>
    <w:rsid w:val="00477E10"/>
    <w:rsid w:val="00477F96"/>
    <w:rsid w:val="00477FD6"/>
    <w:rsid w:val="0048011E"/>
    <w:rsid w:val="00480158"/>
    <w:rsid w:val="004802E0"/>
    <w:rsid w:val="004803AB"/>
    <w:rsid w:val="00480654"/>
    <w:rsid w:val="004807A2"/>
    <w:rsid w:val="00480B4C"/>
    <w:rsid w:val="00480D35"/>
    <w:rsid w:val="00480D42"/>
    <w:rsid w:val="00480D5E"/>
    <w:rsid w:val="00480DB3"/>
    <w:rsid w:val="00480F97"/>
    <w:rsid w:val="00481030"/>
    <w:rsid w:val="004812C0"/>
    <w:rsid w:val="004814B5"/>
    <w:rsid w:val="00481590"/>
    <w:rsid w:val="00481650"/>
    <w:rsid w:val="004816B9"/>
    <w:rsid w:val="004816C8"/>
    <w:rsid w:val="00481785"/>
    <w:rsid w:val="00481901"/>
    <w:rsid w:val="004819B4"/>
    <w:rsid w:val="004819EC"/>
    <w:rsid w:val="00481AD0"/>
    <w:rsid w:val="00481C1C"/>
    <w:rsid w:val="00481CF2"/>
    <w:rsid w:val="00481E22"/>
    <w:rsid w:val="00481E2A"/>
    <w:rsid w:val="00481FB0"/>
    <w:rsid w:val="004820D2"/>
    <w:rsid w:val="00482179"/>
    <w:rsid w:val="00482212"/>
    <w:rsid w:val="00482235"/>
    <w:rsid w:val="00482292"/>
    <w:rsid w:val="004823E3"/>
    <w:rsid w:val="004823EC"/>
    <w:rsid w:val="00482569"/>
    <w:rsid w:val="004825CA"/>
    <w:rsid w:val="00482690"/>
    <w:rsid w:val="004826B6"/>
    <w:rsid w:val="004827DF"/>
    <w:rsid w:val="00482895"/>
    <w:rsid w:val="00482920"/>
    <w:rsid w:val="00482984"/>
    <w:rsid w:val="004829A8"/>
    <w:rsid w:val="00482B08"/>
    <w:rsid w:val="00482B37"/>
    <w:rsid w:val="00482B7D"/>
    <w:rsid w:val="00482C0D"/>
    <w:rsid w:val="00482C10"/>
    <w:rsid w:val="00482D5B"/>
    <w:rsid w:val="00482E46"/>
    <w:rsid w:val="00482EDA"/>
    <w:rsid w:val="004830BC"/>
    <w:rsid w:val="004830E9"/>
    <w:rsid w:val="004830ED"/>
    <w:rsid w:val="00483123"/>
    <w:rsid w:val="00483161"/>
    <w:rsid w:val="00483259"/>
    <w:rsid w:val="004832DF"/>
    <w:rsid w:val="00483321"/>
    <w:rsid w:val="00483494"/>
    <w:rsid w:val="0048366B"/>
    <w:rsid w:val="00483715"/>
    <w:rsid w:val="0048372D"/>
    <w:rsid w:val="00483812"/>
    <w:rsid w:val="0048384F"/>
    <w:rsid w:val="00483982"/>
    <w:rsid w:val="00483B17"/>
    <w:rsid w:val="00483B6E"/>
    <w:rsid w:val="00483CE4"/>
    <w:rsid w:val="00483E3B"/>
    <w:rsid w:val="00483F3F"/>
    <w:rsid w:val="00484004"/>
    <w:rsid w:val="004840E3"/>
    <w:rsid w:val="0048417C"/>
    <w:rsid w:val="004841C8"/>
    <w:rsid w:val="0048427B"/>
    <w:rsid w:val="0048438E"/>
    <w:rsid w:val="0048445E"/>
    <w:rsid w:val="00484472"/>
    <w:rsid w:val="004844B6"/>
    <w:rsid w:val="004845C9"/>
    <w:rsid w:val="004846A4"/>
    <w:rsid w:val="004846B2"/>
    <w:rsid w:val="004846E6"/>
    <w:rsid w:val="004846F5"/>
    <w:rsid w:val="0048471A"/>
    <w:rsid w:val="0048477C"/>
    <w:rsid w:val="004847AF"/>
    <w:rsid w:val="0048490C"/>
    <w:rsid w:val="00484995"/>
    <w:rsid w:val="004849DD"/>
    <w:rsid w:val="00484A32"/>
    <w:rsid w:val="00484DB3"/>
    <w:rsid w:val="00484EBD"/>
    <w:rsid w:val="00484ECF"/>
    <w:rsid w:val="00484F7A"/>
    <w:rsid w:val="00484FB3"/>
    <w:rsid w:val="00484FB5"/>
    <w:rsid w:val="00485056"/>
    <w:rsid w:val="0048510B"/>
    <w:rsid w:val="00485150"/>
    <w:rsid w:val="004851BB"/>
    <w:rsid w:val="00485321"/>
    <w:rsid w:val="0048536A"/>
    <w:rsid w:val="004853E9"/>
    <w:rsid w:val="0048541A"/>
    <w:rsid w:val="0048542A"/>
    <w:rsid w:val="00485471"/>
    <w:rsid w:val="0048548C"/>
    <w:rsid w:val="004854F0"/>
    <w:rsid w:val="004855A1"/>
    <w:rsid w:val="00485905"/>
    <w:rsid w:val="00485A65"/>
    <w:rsid w:val="00485BEC"/>
    <w:rsid w:val="00485C84"/>
    <w:rsid w:val="00485F08"/>
    <w:rsid w:val="00485F35"/>
    <w:rsid w:val="00485F5B"/>
    <w:rsid w:val="0048607D"/>
    <w:rsid w:val="004860ED"/>
    <w:rsid w:val="004860FA"/>
    <w:rsid w:val="004861C7"/>
    <w:rsid w:val="0048625D"/>
    <w:rsid w:val="0048637F"/>
    <w:rsid w:val="00486490"/>
    <w:rsid w:val="004864CA"/>
    <w:rsid w:val="004865C5"/>
    <w:rsid w:val="004866F7"/>
    <w:rsid w:val="0048674B"/>
    <w:rsid w:val="00486796"/>
    <w:rsid w:val="004867B9"/>
    <w:rsid w:val="004867E1"/>
    <w:rsid w:val="0048680D"/>
    <w:rsid w:val="00486829"/>
    <w:rsid w:val="0048685A"/>
    <w:rsid w:val="004868AA"/>
    <w:rsid w:val="00486A72"/>
    <w:rsid w:val="00486C32"/>
    <w:rsid w:val="00486C3F"/>
    <w:rsid w:val="00486D82"/>
    <w:rsid w:val="00486F4A"/>
    <w:rsid w:val="004870AE"/>
    <w:rsid w:val="004870BA"/>
    <w:rsid w:val="00487102"/>
    <w:rsid w:val="0048719E"/>
    <w:rsid w:val="00487247"/>
    <w:rsid w:val="004872DB"/>
    <w:rsid w:val="004873C6"/>
    <w:rsid w:val="00487463"/>
    <w:rsid w:val="004874A3"/>
    <w:rsid w:val="00487582"/>
    <w:rsid w:val="00487699"/>
    <w:rsid w:val="0048769F"/>
    <w:rsid w:val="004876A0"/>
    <w:rsid w:val="004878A0"/>
    <w:rsid w:val="00487939"/>
    <w:rsid w:val="00487977"/>
    <w:rsid w:val="004879BD"/>
    <w:rsid w:val="004879BF"/>
    <w:rsid w:val="00487A9D"/>
    <w:rsid w:val="00487AAF"/>
    <w:rsid w:val="00487D13"/>
    <w:rsid w:val="00487EB8"/>
    <w:rsid w:val="00487EEB"/>
    <w:rsid w:val="00487F31"/>
    <w:rsid w:val="00487F92"/>
    <w:rsid w:val="0049001E"/>
    <w:rsid w:val="004900E0"/>
    <w:rsid w:val="004901ED"/>
    <w:rsid w:val="00490381"/>
    <w:rsid w:val="004904E7"/>
    <w:rsid w:val="0049050E"/>
    <w:rsid w:val="00490576"/>
    <w:rsid w:val="004906CE"/>
    <w:rsid w:val="00490743"/>
    <w:rsid w:val="00490904"/>
    <w:rsid w:val="0049099A"/>
    <w:rsid w:val="004909BB"/>
    <w:rsid w:val="004909C9"/>
    <w:rsid w:val="00490B2B"/>
    <w:rsid w:val="00490B52"/>
    <w:rsid w:val="00490B7D"/>
    <w:rsid w:val="00490C93"/>
    <w:rsid w:val="00490CA4"/>
    <w:rsid w:val="00490F3D"/>
    <w:rsid w:val="00490FFE"/>
    <w:rsid w:val="004912E9"/>
    <w:rsid w:val="004914B3"/>
    <w:rsid w:val="00491522"/>
    <w:rsid w:val="00491660"/>
    <w:rsid w:val="00491681"/>
    <w:rsid w:val="004916EE"/>
    <w:rsid w:val="004919F7"/>
    <w:rsid w:val="00491A5D"/>
    <w:rsid w:val="00491B2E"/>
    <w:rsid w:val="00491BC4"/>
    <w:rsid w:val="00491D09"/>
    <w:rsid w:val="00491D68"/>
    <w:rsid w:val="00491DD1"/>
    <w:rsid w:val="00491F29"/>
    <w:rsid w:val="00491FE9"/>
    <w:rsid w:val="00492040"/>
    <w:rsid w:val="0049206A"/>
    <w:rsid w:val="00492124"/>
    <w:rsid w:val="00492222"/>
    <w:rsid w:val="0049228B"/>
    <w:rsid w:val="004922C2"/>
    <w:rsid w:val="004922CA"/>
    <w:rsid w:val="0049230C"/>
    <w:rsid w:val="00492531"/>
    <w:rsid w:val="00492585"/>
    <w:rsid w:val="004925E9"/>
    <w:rsid w:val="00492791"/>
    <w:rsid w:val="0049281B"/>
    <w:rsid w:val="00492990"/>
    <w:rsid w:val="004929D0"/>
    <w:rsid w:val="004929E4"/>
    <w:rsid w:val="00492A36"/>
    <w:rsid w:val="00492B2F"/>
    <w:rsid w:val="00492B5F"/>
    <w:rsid w:val="00492B73"/>
    <w:rsid w:val="00492BEF"/>
    <w:rsid w:val="00492CE1"/>
    <w:rsid w:val="00492D92"/>
    <w:rsid w:val="00492DC8"/>
    <w:rsid w:val="00492EA1"/>
    <w:rsid w:val="00492F06"/>
    <w:rsid w:val="004931EA"/>
    <w:rsid w:val="004931F2"/>
    <w:rsid w:val="00493253"/>
    <w:rsid w:val="0049327B"/>
    <w:rsid w:val="0049329A"/>
    <w:rsid w:val="0049329D"/>
    <w:rsid w:val="00493306"/>
    <w:rsid w:val="00493401"/>
    <w:rsid w:val="00493523"/>
    <w:rsid w:val="00493635"/>
    <w:rsid w:val="00493671"/>
    <w:rsid w:val="004936E8"/>
    <w:rsid w:val="0049384F"/>
    <w:rsid w:val="00493A4C"/>
    <w:rsid w:val="00493A9C"/>
    <w:rsid w:val="00493B6E"/>
    <w:rsid w:val="00493BA1"/>
    <w:rsid w:val="00493BFC"/>
    <w:rsid w:val="00493C04"/>
    <w:rsid w:val="00493C2A"/>
    <w:rsid w:val="00493D7D"/>
    <w:rsid w:val="00493DAE"/>
    <w:rsid w:val="00493EA6"/>
    <w:rsid w:val="00493EB1"/>
    <w:rsid w:val="00493ED8"/>
    <w:rsid w:val="00493FD5"/>
    <w:rsid w:val="00494090"/>
    <w:rsid w:val="004940AD"/>
    <w:rsid w:val="0049419A"/>
    <w:rsid w:val="004941E5"/>
    <w:rsid w:val="0049429D"/>
    <w:rsid w:val="004942C2"/>
    <w:rsid w:val="004942C6"/>
    <w:rsid w:val="0049433D"/>
    <w:rsid w:val="0049465A"/>
    <w:rsid w:val="00494684"/>
    <w:rsid w:val="004948CA"/>
    <w:rsid w:val="004948D4"/>
    <w:rsid w:val="00494A58"/>
    <w:rsid w:val="00494AAC"/>
    <w:rsid w:val="00494AB9"/>
    <w:rsid w:val="00494AEE"/>
    <w:rsid w:val="00494BAF"/>
    <w:rsid w:val="00494C2D"/>
    <w:rsid w:val="00494CE4"/>
    <w:rsid w:val="00494D38"/>
    <w:rsid w:val="00494E67"/>
    <w:rsid w:val="00494F4D"/>
    <w:rsid w:val="0049506E"/>
    <w:rsid w:val="004950FA"/>
    <w:rsid w:val="00495128"/>
    <w:rsid w:val="0049515B"/>
    <w:rsid w:val="00495399"/>
    <w:rsid w:val="0049541C"/>
    <w:rsid w:val="00495430"/>
    <w:rsid w:val="004954DA"/>
    <w:rsid w:val="0049573D"/>
    <w:rsid w:val="00495778"/>
    <w:rsid w:val="0049583D"/>
    <w:rsid w:val="00495885"/>
    <w:rsid w:val="004958D0"/>
    <w:rsid w:val="004958FB"/>
    <w:rsid w:val="00495937"/>
    <w:rsid w:val="00495A04"/>
    <w:rsid w:val="00495B30"/>
    <w:rsid w:val="00495B38"/>
    <w:rsid w:val="00495B62"/>
    <w:rsid w:val="00495C27"/>
    <w:rsid w:val="00495D6C"/>
    <w:rsid w:val="00495DBC"/>
    <w:rsid w:val="00495DFF"/>
    <w:rsid w:val="00495EF0"/>
    <w:rsid w:val="00495F70"/>
    <w:rsid w:val="00496048"/>
    <w:rsid w:val="004961C1"/>
    <w:rsid w:val="004962A1"/>
    <w:rsid w:val="00496335"/>
    <w:rsid w:val="004963CD"/>
    <w:rsid w:val="0049643E"/>
    <w:rsid w:val="00496812"/>
    <w:rsid w:val="00496863"/>
    <w:rsid w:val="00496966"/>
    <w:rsid w:val="004969D2"/>
    <w:rsid w:val="004969F6"/>
    <w:rsid w:val="00496A2E"/>
    <w:rsid w:val="00496B55"/>
    <w:rsid w:val="00496B6E"/>
    <w:rsid w:val="00496CAF"/>
    <w:rsid w:val="00496CCD"/>
    <w:rsid w:val="00496DE0"/>
    <w:rsid w:val="00496E06"/>
    <w:rsid w:val="00496E8E"/>
    <w:rsid w:val="00496EA9"/>
    <w:rsid w:val="00496F0A"/>
    <w:rsid w:val="00496F19"/>
    <w:rsid w:val="004970EE"/>
    <w:rsid w:val="00497189"/>
    <w:rsid w:val="0049733B"/>
    <w:rsid w:val="004973AD"/>
    <w:rsid w:val="00497488"/>
    <w:rsid w:val="0049751C"/>
    <w:rsid w:val="0049756E"/>
    <w:rsid w:val="00497642"/>
    <w:rsid w:val="0049779D"/>
    <w:rsid w:val="00497901"/>
    <w:rsid w:val="004979DC"/>
    <w:rsid w:val="004979E7"/>
    <w:rsid w:val="00497A52"/>
    <w:rsid w:val="00497A7E"/>
    <w:rsid w:val="00497C9E"/>
    <w:rsid w:val="00497CB1"/>
    <w:rsid w:val="00497D1B"/>
    <w:rsid w:val="00497DD2"/>
    <w:rsid w:val="00497E2B"/>
    <w:rsid w:val="00497EBB"/>
    <w:rsid w:val="00497FF3"/>
    <w:rsid w:val="004A002D"/>
    <w:rsid w:val="004A00AD"/>
    <w:rsid w:val="004A00CB"/>
    <w:rsid w:val="004A01DA"/>
    <w:rsid w:val="004A021F"/>
    <w:rsid w:val="004A02CB"/>
    <w:rsid w:val="004A04DC"/>
    <w:rsid w:val="004A04EE"/>
    <w:rsid w:val="004A066B"/>
    <w:rsid w:val="004A0681"/>
    <w:rsid w:val="004A086F"/>
    <w:rsid w:val="004A095B"/>
    <w:rsid w:val="004A0980"/>
    <w:rsid w:val="004A09EC"/>
    <w:rsid w:val="004A0A68"/>
    <w:rsid w:val="004A0B1A"/>
    <w:rsid w:val="004A0BB0"/>
    <w:rsid w:val="004A0D1B"/>
    <w:rsid w:val="004A0D1D"/>
    <w:rsid w:val="004A0DD4"/>
    <w:rsid w:val="004A0F1B"/>
    <w:rsid w:val="004A0F2B"/>
    <w:rsid w:val="004A1027"/>
    <w:rsid w:val="004A1130"/>
    <w:rsid w:val="004A11F6"/>
    <w:rsid w:val="004A1247"/>
    <w:rsid w:val="004A12C4"/>
    <w:rsid w:val="004A1592"/>
    <w:rsid w:val="004A15A9"/>
    <w:rsid w:val="004A15CB"/>
    <w:rsid w:val="004A17DB"/>
    <w:rsid w:val="004A1882"/>
    <w:rsid w:val="004A18F8"/>
    <w:rsid w:val="004A19FD"/>
    <w:rsid w:val="004A1B21"/>
    <w:rsid w:val="004A1C11"/>
    <w:rsid w:val="004A1DC2"/>
    <w:rsid w:val="004A1FA8"/>
    <w:rsid w:val="004A1FAB"/>
    <w:rsid w:val="004A20A9"/>
    <w:rsid w:val="004A20FB"/>
    <w:rsid w:val="004A2183"/>
    <w:rsid w:val="004A22A7"/>
    <w:rsid w:val="004A240E"/>
    <w:rsid w:val="004A2442"/>
    <w:rsid w:val="004A2467"/>
    <w:rsid w:val="004A2504"/>
    <w:rsid w:val="004A2614"/>
    <w:rsid w:val="004A27D0"/>
    <w:rsid w:val="004A27E5"/>
    <w:rsid w:val="004A28A3"/>
    <w:rsid w:val="004A28DF"/>
    <w:rsid w:val="004A2973"/>
    <w:rsid w:val="004A2A61"/>
    <w:rsid w:val="004A2A8F"/>
    <w:rsid w:val="004A2B53"/>
    <w:rsid w:val="004A2C93"/>
    <w:rsid w:val="004A2D1A"/>
    <w:rsid w:val="004A2D57"/>
    <w:rsid w:val="004A2EC4"/>
    <w:rsid w:val="004A2F88"/>
    <w:rsid w:val="004A3027"/>
    <w:rsid w:val="004A30B8"/>
    <w:rsid w:val="004A310E"/>
    <w:rsid w:val="004A3121"/>
    <w:rsid w:val="004A31C2"/>
    <w:rsid w:val="004A323A"/>
    <w:rsid w:val="004A33EC"/>
    <w:rsid w:val="004A354B"/>
    <w:rsid w:val="004A3564"/>
    <w:rsid w:val="004A35EA"/>
    <w:rsid w:val="004A35FD"/>
    <w:rsid w:val="004A37FA"/>
    <w:rsid w:val="004A3957"/>
    <w:rsid w:val="004A395B"/>
    <w:rsid w:val="004A3A5C"/>
    <w:rsid w:val="004A3A89"/>
    <w:rsid w:val="004A3ABB"/>
    <w:rsid w:val="004A3BE9"/>
    <w:rsid w:val="004A3CF4"/>
    <w:rsid w:val="004A3D79"/>
    <w:rsid w:val="004A3E39"/>
    <w:rsid w:val="004A3F5F"/>
    <w:rsid w:val="004A4060"/>
    <w:rsid w:val="004A40CF"/>
    <w:rsid w:val="004A443B"/>
    <w:rsid w:val="004A44A2"/>
    <w:rsid w:val="004A45BA"/>
    <w:rsid w:val="004A46F3"/>
    <w:rsid w:val="004A4787"/>
    <w:rsid w:val="004A488F"/>
    <w:rsid w:val="004A490A"/>
    <w:rsid w:val="004A49FE"/>
    <w:rsid w:val="004A4A6A"/>
    <w:rsid w:val="004A4B52"/>
    <w:rsid w:val="004A4D64"/>
    <w:rsid w:val="004A4DB0"/>
    <w:rsid w:val="004A4E4A"/>
    <w:rsid w:val="004A4EDC"/>
    <w:rsid w:val="004A4F8C"/>
    <w:rsid w:val="004A5073"/>
    <w:rsid w:val="004A5480"/>
    <w:rsid w:val="004A553F"/>
    <w:rsid w:val="004A55EA"/>
    <w:rsid w:val="004A5608"/>
    <w:rsid w:val="004A56EC"/>
    <w:rsid w:val="004A59D9"/>
    <w:rsid w:val="004A59EE"/>
    <w:rsid w:val="004A5B06"/>
    <w:rsid w:val="004A5B66"/>
    <w:rsid w:val="004A5BCB"/>
    <w:rsid w:val="004A5DD2"/>
    <w:rsid w:val="004A5E61"/>
    <w:rsid w:val="004A5EBA"/>
    <w:rsid w:val="004A5ECA"/>
    <w:rsid w:val="004A5F58"/>
    <w:rsid w:val="004A5FD2"/>
    <w:rsid w:val="004A61D4"/>
    <w:rsid w:val="004A6258"/>
    <w:rsid w:val="004A626A"/>
    <w:rsid w:val="004A627A"/>
    <w:rsid w:val="004A633A"/>
    <w:rsid w:val="004A63BA"/>
    <w:rsid w:val="004A63E8"/>
    <w:rsid w:val="004A6406"/>
    <w:rsid w:val="004A6446"/>
    <w:rsid w:val="004A645A"/>
    <w:rsid w:val="004A64E4"/>
    <w:rsid w:val="004A6531"/>
    <w:rsid w:val="004A6569"/>
    <w:rsid w:val="004A6579"/>
    <w:rsid w:val="004A6684"/>
    <w:rsid w:val="004A6794"/>
    <w:rsid w:val="004A6830"/>
    <w:rsid w:val="004A6862"/>
    <w:rsid w:val="004A68CA"/>
    <w:rsid w:val="004A68D9"/>
    <w:rsid w:val="004A6913"/>
    <w:rsid w:val="004A69EC"/>
    <w:rsid w:val="004A6B6A"/>
    <w:rsid w:val="004A6B70"/>
    <w:rsid w:val="004A6C25"/>
    <w:rsid w:val="004A6CC6"/>
    <w:rsid w:val="004A6DC6"/>
    <w:rsid w:val="004A6E53"/>
    <w:rsid w:val="004A6ED5"/>
    <w:rsid w:val="004A6EFC"/>
    <w:rsid w:val="004A701C"/>
    <w:rsid w:val="004A703F"/>
    <w:rsid w:val="004A7053"/>
    <w:rsid w:val="004A70FC"/>
    <w:rsid w:val="004A7106"/>
    <w:rsid w:val="004A71D4"/>
    <w:rsid w:val="004A723A"/>
    <w:rsid w:val="004A734B"/>
    <w:rsid w:val="004A74F9"/>
    <w:rsid w:val="004A755E"/>
    <w:rsid w:val="004A76B3"/>
    <w:rsid w:val="004A7730"/>
    <w:rsid w:val="004A7745"/>
    <w:rsid w:val="004A7899"/>
    <w:rsid w:val="004A78D0"/>
    <w:rsid w:val="004A79BB"/>
    <w:rsid w:val="004A7AEB"/>
    <w:rsid w:val="004A7B11"/>
    <w:rsid w:val="004A7B36"/>
    <w:rsid w:val="004A7B81"/>
    <w:rsid w:val="004A7C26"/>
    <w:rsid w:val="004A7CEF"/>
    <w:rsid w:val="004A7DA3"/>
    <w:rsid w:val="004A7DAF"/>
    <w:rsid w:val="004A7F2E"/>
    <w:rsid w:val="004A7F35"/>
    <w:rsid w:val="004A7FAA"/>
    <w:rsid w:val="004B007F"/>
    <w:rsid w:val="004B00B7"/>
    <w:rsid w:val="004B020D"/>
    <w:rsid w:val="004B0457"/>
    <w:rsid w:val="004B0569"/>
    <w:rsid w:val="004B08D7"/>
    <w:rsid w:val="004B09CE"/>
    <w:rsid w:val="004B0A94"/>
    <w:rsid w:val="004B0BCB"/>
    <w:rsid w:val="004B0D02"/>
    <w:rsid w:val="004B0D35"/>
    <w:rsid w:val="004B0E2D"/>
    <w:rsid w:val="004B0F75"/>
    <w:rsid w:val="004B0FE7"/>
    <w:rsid w:val="004B1086"/>
    <w:rsid w:val="004B10E4"/>
    <w:rsid w:val="004B1166"/>
    <w:rsid w:val="004B11DF"/>
    <w:rsid w:val="004B121F"/>
    <w:rsid w:val="004B12B8"/>
    <w:rsid w:val="004B12C9"/>
    <w:rsid w:val="004B12EA"/>
    <w:rsid w:val="004B1300"/>
    <w:rsid w:val="004B136C"/>
    <w:rsid w:val="004B13D5"/>
    <w:rsid w:val="004B1572"/>
    <w:rsid w:val="004B15CD"/>
    <w:rsid w:val="004B17BE"/>
    <w:rsid w:val="004B17C7"/>
    <w:rsid w:val="004B188C"/>
    <w:rsid w:val="004B1955"/>
    <w:rsid w:val="004B1BD1"/>
    <w:rsid w:val="004B1C39"/>
    <w:rsid w:val="004B1D09"/>
    <w:rsid w:val="004B1D19"/>
    <w:rsid w:val="004B1D73"/>
    <w:rsid w:val="004B1DF5"/>
    <w:rsid w:val="004B20C7"/>
    <w:rsid w:val="004B2142"/>
    <w:rsid w:val="004B222C"/>
    <w:rsid w:val="004B2300"/>
    <w:rsid w:val="004B2347"/>
    <w:rsid w:val="004B23B8"/>
    <w:rsid w:val="004B245A"/>
    <w:rsid w:val="004B2487"/>
    <w:rsid w:val="004B24E8"/>
    <w:rsid w:val="004B257A"/>
    <w:rsid w:val="004B26A8"/>
    <w:rsid w:val="004B26CE"/>
    <w:rsid w:val="004B277E"/>
    <w:rsid w:val="004B2987"/>
    <w:rsid w:val="004B2A01"/>
    <w:rsid w:val="004B2A37"/>
    <w:rsid w:val="004B2B25"/>
    <w:rsid w:val="004B2B6D"/>
    <w:rsid w:val="004B2C94"/>
    <w:rsid w:val="004B2D06"/>
    <w:rsid w:val="004B2D45"/>
    <w:rsid w:val="004B304B"/>
    <w:rsid w:val="004B30A1"/>
    <w:rsid w:val="004B310C"/>
    <w:rsid w:val="004B31CD"/>
    <w:rsid w:val="004B3203"/>
    <w:rsid w:val="004B3370"/>
    <w:rsid w:val="004B34E7"/>
    <w:rsid w:val="004B3510"/>
    <w:rsid w:val="004B3552"/>
    <w:rsid w:val="004B3711"/>
    <w:rsid w:val="004B3806"/>
    <w:rsid w:val="004B38D7"/>
    <w:rsid w:val="004B392D"/>
    <w:rsid w:val="004B3AFA"/>
    <w:rsid w:val="004B3BFA"/>
    <w:rsid w:val="004B3CCB"/>
    <w:rsid w:val="004B3D3C"/>
    <w:rsid w:val="004B3F05"/>
    <w:rsid w:val="004B404D"/>
    <w:rsid w:val="004B4501"/>
    <w:rsid w:val="004B45FF"/>
    <w:rsid w:val="004B462B"/>
    <w:rsid w:val="004B466B"/>
    <w:rsid w:val="004B46DF"/>
    <w:rsid w:val="004B4730"/>
    <w:rsid w:val="004B4857"/>
    <w:rsid w:val="004B4950"/>
    <w:rsid w:val="004B4AB2"/>
    <w:rsid w:val="004B4AC8"/>
    <w:rsid w:val="004B4CD1"/>
    <w:rsid w:val="004B4DE0"/>
    <w:rsid w:val="004B4EAE"/>
    <w:rsid w:val="004B5047"/>
    <w:rsid w:val="004B50C7"/>
    <w:rsid w:val="004B50C9"/>
    <w:rsid w:val="004B5132"/>
    <w:rsid w:val="004B529B"/>
    <w:rsid w:val="004B53D6"/>
    <w:rsid w:val="004B548F"/>
    <w:rsid w:val="004B55B1"/>
    <w:rsid w:val="004B55E9"/>
    <w:rsid w:val="004B5656"/>
    <w:rsid w:val="004B57B0"/>
    <w:rsid w:val="004B585C"/>
    <w:rsid w:val="004B58AC"/>
    <w:rsid w:val="004B58D4"/>
    <w:rsid w:val="004B5B51"/>
    <w:rsid w:val="004B5C00"/>
    <w:rsid w:val="004B5C9E"/>
    <w:rsid w:val="004B5CBF"/>
    <w:rsid w:val="004B5D4B"/>
    <w:rsid w:val="004B5E68"/>
    <w:rsid w:val="004B5EC5"/>
    <w:rsid w:val="004B5F8D"/>
    <w:rsid w:val="004B60DB"/>
    <w:rsid w:val="004B60F4"/>
    <w:rsid w:val="004B611C"/>
    <w:rsid w:val="004B622A"/>
    <w:rsid w:val="004B6365"/>
    <w:rsid w:val="004B6401"/>
    <w:rsid w:val="004B646E"/>
    <w:rsid w:val="004B64D7"/>
    <w:rsid w:val="004B6522"/>
    <w:rsid w:val="004B655E"/>
    <w:rsid w:val="004B65C0"/>
    <w:rsid w:val="004B664C"/>
    <w:rsid w:val="004B67C2"/>
    <w:rsid w:val="004B67DF"/>
    <w:rsid w:val="004B6868"/>
    <w:rsid w:val="004B688E"/>
    <w:rsid w:val="004B68BF"/>
    <w:rsid w:val="004B6A7B"/>
    <w:rsid w:val="004B6B30"/>
    <w:rsid w:val="004B6BE0"/>
    <w:rsid w:val="004B6BEE"/>
    <w:rsid w:val="004B6BFA"/>
    <w:rsid w:val="004B6C50"/>
    <w:rsid w:val="004B6C51"/>
    <w:rsid w:val="004B6C56"/>
    <w:rsid w:val="004B6D2F"/>
    <w:rsid w:val="004B6D92"/>
    <w:rsid w:val="004B6E4F"/>
    <w:rsid w:val="004B6F38"/>
    <w:rsid w:val="004B6FD8"/>
    <w:rsid w:val="004B709F"/>
    <w:rsid w:val="004B724A"/>
    <w:rsid w:val="004B7346"/>
    <w:rsid w:val="004B7430"/>
    <w:rsid w:val="004B746C"/>
    <w:rsid w:val="004B7476"/>
    <w:rsid w:val="004B7503"/>
    <w:rsid w:val="004B7517"/>
    <w:rsid w:val="004B775C"/>
    <w:rsid w:val="004B7867"/>
    <w:rsid w:val="004B786A"/>
    <w:rsid w:val="004B78DC"/>
    <w:rsid w:val="004B7918"/>
    <w:rsid w:val="004B7ABD"/>
    <w:rsid w:val="004B7C00"/>
    <w:rsid w:val="004B7D34"/>
    <w:rsid w:val="004B7E04"/>
    <w:rsid w:val="004B7E40"/>
    <w:rsid w:val="004B7E41"/>
    <w:rsid w:val="004B7ECB"/>
    <w:rsid w:val="004B7FB5"/>
    <w:rsid w:val="004B7FB6"/>
    <w:rsid w:val="004C00A4"/>
    <w:rsid w:val="004C036D"/>
    <w:rsid w:val="004C03B8"/>
    <w:rsid w:val="004C0499"/>
    <w:rsid w:val="004C055B"/>
    <w:rsid w:val="004C0569"/>
    <w:rsid w:val="004C05A5"/>
    <w:rsid w:val="004C083D"/>
    <w:rsid w:val="004C08EE"/>
    <w:rsid w:val="004C08F8"/>
    <w:rsid w:val="004C096D"/>
    <w:rsid w:val="004C0C77"/>
    <w:rsid w:val="004C0C9F"/>
    <w:rsid w:val="004C0D57"/>
    <w:rsid w:val="004C0D83"/>
    <w:rsid w:val="004C0D9D"/>
    <w:rsid w:val="004C0F19"/>
    <w:rsid w:val="004C0F41"/>
    <w:rsid w:val="004C103A"/>
    <w:rsid w:val="004C107A"/>
    <w:rsid w:val="004C107D"/>
    <w:rsid w:val="004C112D"/>
    <w:rsid w:val="004C1137"/>
    <w:rsid w:val="004C1220"/>
    <w:rsid w:val="004C140B"/>
    <w:rsid w:val="004C142F"/>
    <w:rsid w:val="004C14E4"/>
    <w:rsid w:val="004C1543"/>
    <w:rsid w:val="004C1546"/>
    <w:rsid w:val="004C154D"/>
    <w:rsid w:val="004C1594"/>
    <w:rsid w:val="004C169B"/>
    <w:rsid w:val="004C169D"/>
    <w:rsid w:val="004C1A70"/>
    <w:rsid w:val="004C1B6A"/>
    <w:rsid w:val="004C2097"/>
    <w:rsid w:val="004C227F"/>
    <w:rsid w:val="004C244D"/>
    <w:rsid w:val="004C245C"/>
    <w:rsid w:val="004C25C1"/>
    <w:rsid w:val="004C272A"/>
    <w:rsid w:val="004C278E"/>
    <w:rsid w:val="004C2A52"/>
    <w:rsid w:val="004C2A9C"/>
    <w:rsid w:val="004C2D2F"/>
    <w:rsid w:val="004C2E27"/>
    <w:rsid w:val="004C2EAE"/>
    <w:rsid w:val="004C2EE4"/>
    <w:rsid w:val="004C2FA1"/>
    <w:rsid w:val="004C3006"/>
    <w:rsid w:val="004C31A5"/>
    <w:rsid w:val="004C32A5"/>
    <w:rsid w:val="004C32A8"/>
    <w:rsid w:val="004C3311"/>
    <w:rsid w:val="004C333C"/>
    <w:rsid w:val="004C337A"/>
    <w:rsid w:val="004C33EC"/>
    <w:rsid w:val="004C3402"/>
    <w:rsid w:val="004C34E2"/>
    <w:rsid w:val="004C36A3"/>
    <w:rsid w:val="004C3761"/>
    <w:rsid w:val="004C37C6"/>
    <w:rsid w:val="004C38E2"/>
    <w:rsid w:val="004C3931"/>
    <w:rsid w:val="004C3948"/>
    <w:rsid w:val="004C3B57"/>
    <w:rsid w:val="004C3E0B"/>
    <w:rsid w:val="004C3E52"/>
    <w:rsid w:val="004C3F6B"/>
    <w:rsid w:val="004C3F81"/>
    <w:rsid w:val="004C40F7"/>
    <w:rsid w:val="004C4179"/>
    <w:rsid w:val="004C4188"/>
    <w:rsid w:val="004C423D"/>
    <w:rsid w:val="004C4283"/>
    <w:rsid w:val="004C4331"/>
    <w:rsid w:val="004C434D"/>
    <w:rsid w:val="004C4412"/>
    <w:rsid w:val="004C44EB"/>
    <w:rsid w:val="004C4596"/>
    <w:rsid w:val="004C45BD"/>
    <w:rsid w:val="004C4627"/>
    <w:rsid w:val="004C468C"/>
    <w:rsid w:val="004C46CB"/>
    <w:rsid w:val="004C4787"/>
    <w:rsid w:val="004C48F9"/>
    <w:rsid w:val="004C4951"/>
    <w:rsid w:val="004C49C5"/>
    <w:rsid w:val="004C4AC3"/>
    <w:rsid w:val="004C4C02"/>
    <w:rsid w:val="004C4C12"/>
    <w:rsid w:val="004C4C83"/>
    <w:rsid w:val="004C4C9A"/>
    <w:rsid w:val="004C4D49"/>
    <w:rsid w:val="004C4ECB"/>
    <w:rsid w:val="004C4F1D"/>
    <w:rsid w:val="004C5098"/>
    <w:rsid w:val="004C5207"/>
    <w:rsid w:val="004C52C0"/>
    <w:rsid w:val="004C53F5"/>
    <w:rsid w:val="004C559E"/>
    <w:rsid w:val="004C55EE"/>
    <w:rsid w:val="004C5905"/>
    <w:rsid w:val="004C591C"/>
    <w:rsid w:val="004C592A"/>
    <w:rsid w:val="004C5AA4"/>
    <w:rsid w:val="004C5BF3"/>
    <w:rsid w:val="004C5C0C"/>
    <w:rsid w:val="004C5D60"/>
    <w:rsid w:val="004C5DA4"/>
    <w:rsid w:val="004C5DB5"/>
    <w:rsid w:val="004C5E19"/>
    <w:rsid w:val="004C5E28"/>
    <w:rsid w:val="004C5E40"/>
    <w:rsid w:val="004C5E86"/>
    <w:rsid w:val="004C5E97"/>
    <w:rsid w:val="004C5EB1"/>
    <w:rsid w:val="004C5F51"/>
    <w:rsid w:val="004C5F7C"/>
    <w:rsid w:val="004C60B6"/>
    <w:rsid w:val="004C61BC"/>
    <w:rsid w:val="004C6372"/>
    <w:rsid w:val="004C63E8"/>
    <w:rsid w:val="004C64BC"/>
    <w:rsid w:val="004C6629"/>
    <w:rsid w:val="004C68FC"/>
    <w:rsid w:val="004C69FA"/>
    <w:rsid w:val="004C6A22"/>
    <w:rsid w:val="004C6A99"/>
    <w:rsid w:val="004C6B35"/>
    <w:rsid w:val="004C6B45"/>
    <w:rsid w:val="004C6C2B"/>
    <w:rsid w:val="004C6C6A"/>
    <w:rsid w:val="004C6CE9"/>
    <w:rsid w:val="004C6DB1"/>
    <w:rsid w:val="004C70E7"/>
    <w:rsid w:val="004C70ED"/>
    <w:rsid w:val="004C718D"/>
    <w:rsid w:val="004C72F1"/>
    <w:rsid w:val="004C72F3"/>
    <w:rsid w:val="004C750A"/>
    <w:rsid w:val="004C75C3"/>
    <w:rsid w:val="004C75F7"/>
    <w:rsid w:val="004C76DF"/>
    <w:rsid w:val="004C776E"/>
    <w:rsid w:val="004C7777"/>
    <w:rsid w:val="004C7876"/>
    <w:rsid w:val="004C795C"/>
    <w:rsid w:val="004C7B92"/>
    <w:rsid w:val="004C7D20"/>
    <w:rsid w:val="004C7EC9"/>
    <w:rsid w:val="004C7F8A"/>
    <w:rsid w:val="004C7FE0"/>
    <w:rsid w:val="004D01D2"/>
    <w:rsid w:val="004D0205"/>
    <w:rsid w:val="004D043B"/>
    <w:rsid w:val="004D04AB"/>
    <w:rsid w:val="004D04E3"/>
    <w:rsid w:val="004D061B"/>
    <w:rsid w:val="004D06F3"/>
    <w:rsid w:val="004D071C"/>
    <w:rsid w:val="004D08D5"/>
    <w:rsid w:val="004D0A02"/>
    <w:rsid w:val="004D0A13"/>
    <w:rsid w:val="004D0A1A"/>
    <w:rsid w:val="004D0AB6"/>
    <w:rsid w:val="004D0AEB"/>
    <w:rsid w:val="004D0AF2"/>
    <w:rsid w:val="004D0B13"/>
    <w:rsid w:val="004D0B36"/>
    <w:rsid w:val="004D0C5F"/>
    <w:rsid w:val="004D0C94"/>
    <w:rsid w:val="004D0CF9"/>
    <w:rsid w:val="004D0D83"/>
    <w:rsid w:val="004D0D8F"/>
    <w:rsid w:val="004D0E9E"/>
    <w:rsid w:val="004D0EB7"/>
    <w:rsid w:val="004D0F20"/>
    <w:rsid w:val="004D0F37"/>
    <w:rsid w:val="004D0FF3"/>
    <w:rsid w:val="004D1037"/>
    <w:rsid w:val="004D109D"/>
    <w:rsid w:val="004D1114"/>
    <w:rsid w:val="004D1169"/>
    <w:rsid w:val="004D12B0"/>
    <w:rsid w:val="004D13BD"/>
    <w:rsid w:val="004D1501"/>
    <w:rsid w:val="004D1591"/>
    <w:rsid w:val="004D15A7"/>
    <w:rsid w:val="004D1604"/>
    <w:rsid w:val="004D170A"/>
    <w:rsid w:val="004D1748"/>
    <w:rsid w:val="004D18BE"/>
    <w:rsid w:val="004D19B4"/>
    <w:rsid w:val="004D19E9"/>
    <w:rsid w:val="004D1D30"/>
    <w:rsid w:val="004D1EF7"/>
    <w:rsid w:val="004D1FCE"/>
    <w:rsid w:val="004D2099"/>
    <w:rsid w:val="004D213B"/>
    <w:rsid w:val="004D21D8"/>
    <w:rsid w:val="004D2285"/>
    <w:rsid w:val="004D236A"/>
    <w:rsid w:val="004D23BA"/>
    <w:rsid w:val="004D2488"/>
    <w:rsid w:val="004D24D7"/>
    <w:rsid w:val="004D2515"/>
    <w:rsid w:val="004D2539"/>
    <w:rsid w:val="004D25A0"/>
    <w:rsid w:val="004D261A"/>
    <w:rsid w:val="004D26F7"/>
    <w:rsid w:val="004D298C"/>
    <w:rsid w:val="004D29B7"/>
    <w:rsid w:val="004D2A39"/>
    <w:rsid w:val="004D2ADD"/>
    <w:rsid w:val="004D2AE7"/>
    <w:rsid w:val="004D2B47"/>
    <w:rsid w:val="004D2B79"/>
    <w:rsid w:val="004D2BD4"/>
    <w:rsid w:val="004D2C0F"/>
    <w:rsid w:val="004D2DF4"/>
    <w:rsid w:val="004D2F7F"/>
    <w:rsid w:val="004D3115"/>
    <w:rsid w:val="004D3142"/>
    <w:rsid w:val="004D3175"/>
    <w:rsid w:val="004D32CE"/>
    <w:rsid w:val="004D33C0"/>
    <w:rsid w:val="004D33CB"/>
    <w:rsid w:val="004D34E8"/>
    <w:rsid w:val="004D35C9"/>
    <w:rsid w:val="004D3642"/>
    <w:rsid w:val="004D3647"/>
    <w:rsid w:val="004D3756"/>
    <w:rsid w:val="004D37C2"/>
    <w:rsid w:val="004D37CD"/>
    <w:rsid w:val="004D37EF"/>
    <w:rsid w:val="004D38CF"/>
    <w:rsid w:val="004D39A8"/>
    <w:rsid w:val="004D39EC"/>
    <w:rsid w:val="004D3A87"/>
    <w:rsid w:val="004D3B0A"/>
    <w:rsid w:val="004D3C7D"/>
    <w:rsid w:val="004D3D42"/>
    <w:rsid w:val="004D3DDC"/>
    <w:rsid w:val="004D3DEC"/>
    <w:rsid w:val="004D402E"/>
    <w:rsid w:val="004D406D"/>
    <w:rsid w:val="004D4258"/>
    <w:rsid w:val="004D45AE"/>
    <w:rsid w:val="004D45CD"/>
    <w:rsid w:val="004D468D"/>
    <w:rsid w:val="004D46D5"/>
    <w:rsid w:val="004D4713"/>
    <w:rsid w:val="004D475F"/>
    <w:rsid w:val="004D4849"/>
    <w:rsid w:val="004D4915"/>
    <w:rsid w:val="004D4938"/>
    <w:rsid w:val="004D49A0"/>
    <w:rsid w:val="004D49EC"/>
    <w:rsid w:val="004D4ACA"/>
    <w:rsid w:val="004D4ADB"/>
    <w:rsid w:val="004D4AFE"/>
    <w:rsid w:val="004D4B48"/>
    <w:rsid w:val="004D4C5F"/>
    <w:rsid w:val="004D4C73"/>
    <w:rsid w:val="004D4C79"/>
    <w:rsid w:val="004D4DD3"/>
    <w:rsid w:val="004D4E6B"/>
    <w:rsid w:val="004D4E72"/>
    <w:rsid w:val="004D4EAA"/>
    <w:rsid w:val="004D4F4A"/>
    <w:rsid w:val="004D4FAF"/>
    <w:rsid w:val="004D50CF"/>
    <w:rsid w:val="004D5215"/>
    <w:rsid w:val="004D522E"/>
    <w:rsid w:val="004D5313"/>
    <w:rsid w:val="004D5369"/>
    <w:rsid w:val="004D564F"/>
    <w:rsid w:val="004D5920"/>
    <w:rsid w:val="004D5945"/>
    <w:rsid w:val="004D5A7D"/>
    <w:rsid w:val="004D5D81"/>
    <w:rsid w:val="004D5DD3"/>
    <w:rsid w:val="004D5E04"/>
    <w:rsid w:val="004D5E56"/>
    <w:rsid w:val="004D5F15"/>
    <w:rsid w:val="004D5F38"/>
    <w:rsid w:val="004D5FE6"/>
    <w:rsid w:val="004D605B"/>
    <w:rsid w:val="004D61AC"/>
    <w:rsid w:val="004D62CB"/>
    <w:rsid w:val="004D6302"/>
    <w:rsid w:val="004D639C"/>
    <w:rsid w:val="004D64F7"/>
    <w:rsid w:val="004D65B7"/>
    <w:rsid w:val="004D66F3"/>
    <w:rsid w:val="004D6781"/>
    <w:rsid w:val="004D67AB"/>
    <w:rsid w:val="004D68AF"/>
    <w:rsid w:val="004D68C8"/>
    <w:rsid w:val="004D6A2A"/>
    <w:rsid w:val="004D6B5D"/>
    <w:rsid w:val="004D6B6B"/>
    <w:rsid w:val="004D6B71"/>
    <w:rsid w:val="004D6B9E"/>
    <w:rsid w:val="004D6EC0"/>
    <w:rsid w:val="004D703E"/>
    <w:rsid w:val="004D70F4"/>
    <w:rsid w:val="004D72BD"/>
    <w:rsid w:val="004D749D"/>
    <w:rsid w:val="004D759F"/>
    <w:rsid w:val="004D7745"/>
    <w:rsid w:val="004D776C"/>
    <w:rsid w:val="004D79A7"/>
    <w:rsid w:val="004D7A13"/>
    <w:rsid w:val="004D7A57"/>
    <w:rsid w:val="004D7BBC"/>
    <w:rsid w:val="004D7D9B"/>
    <w:rsid w:val="004D7E3E"/>
    <w:rsid w:val="004D7E4D"/>
    <w:rsid w:val="004D7F77"/>
    <w:rsid w:val="004D7F8B"/>
    <w:rsid w:val="004E00F4"/>
    <w:rsid w:val="004E0152"/>
    <w:rsid w:val="004E02AE"/>
    <w:rsid w:val="004E02CA"/>
    <w:rsid w:val="004E0354"/>
    <w:rsid w:val="004E0553"/>
    <w:rsid w:val="004E0687"/>
    <w:rsid w:val="004E0765"/>
    <w:rsid w:val="004E0A72"/>
    <w:rsid w:val="004E0B25"/>
    <w:rsid w:val="004E0B9C"/>
    <w:rsid w:val="004E0C2C"/>
    <w:rsid w:val="004E0D54"/>
    <w:rsid w:val="004E101A"/>
    <w:rsid w:val="004E103B"/>
    <w:rsid w:val="004E104B"/>
    <w:rsid w:val="004E10CD"/>
    <w:rsid w:val="004E11D1"/>
    <w:rsid w:val="004E1344"/>
    <w:rsid w:val="004E13D0"/>
    <w:rsid w:val="004E148A"/>
    <w:rsid w:val="004E1501"/>
    <w:rsid w:val="004E1506"/>
    <w:rsid w:val="004E1577"/>
    <w:rsid w:val="004E1580"/>
    <w:rsid w:val="004E15BD"/>
    <w:rsid w:val="004E18CF"/>
    <w:rsid w:val="004E19A6"/>
    <w:rsid w:val="004E1B13"/>
    <w:rsid w:val="004E1DD1"/>
    <w:rsid w:val="004E1EB6"/>
    <w:rsid w:val="004E1EEA"/>
    <w:rsid w:val="004E1F00"/>
    <w:rsid w:val="004E1F71"/>
    <w:rsid w:val="004E1FD9"/>
    <w:rsid w:val="004E20F6"/>
    <w:rsid w:val="004E2269"/>
    <w:rsid w:val="004E229B"/>
    <w:rsid w:val="004E22A7"/>
    <w:rsid w:val="004E2375"/>
    <w:rsid w:val="004E23C2"/>
    <w:rsid w:val="004E2481"/>
    <w:rsid w:val="004E285D"/>
    <w:rsid w:val="004E2891"/>
    <w:rsid w:val="004E2957"/>
    <w:rsid w:val="004E29D6"/>
    <w:rsid w:val="004E2A19"/>
    <w:rsid w:val="004E2A1B"/>
    <w:rsid w:val="004E2A40"/>
    <w:rsid w:val="004E2A4F"/>
    <w:rsid w:val="004E2AE7"/>
    <w:rsid w:val="004E2BF6"/>
    <w:rsid w:val="004E2CB2"/>
    <w:rsid w:val="004E2D53"/>
    <w:rsid w:val="004E2F0C"/>
    <w:rsid w:val="004E2F1D"/>
    <w:rsid w:val="004E30C0"/>
    <w:rsid w:val="004E32A3"/>
    <w:rsid w:val="004E32BA"/>
    <w:rsid w:val="004E3327"/>
    <w:rsid w:val="004E332B"/>
    <w:rsid w:val="004E3472"/>
    <w:rsid w:val="004E3616"/>
    <w:rsid w:val="004E36DC"/>
    <w:rsid w:val="004E376D"/>
    <w:rsid w:val="004E38E1"/>
    <w:rsid w:val="004E38E2"/>
    <w:rsid w:val="004E38E3"/>
    <w:rsid w:val="004E39F0"/>
    <w:rsid w:val="004E3B5E"/>
    <w:rsid w:val="004E3C9E"/>
    <w:rsid w:val="004E3D98"/>
    <w:rsid w:val="004E3DBA"/>
    <w:rsid w:val="004E3E6B"/>
    <w:rsid w:val="004E3F73"/>
    <w:rsid w:val="004E3F9A"/>
    <w:rsid w:val="004E3FF0"/>
    <w:rsid w:val="004E4095"/>
    <w:rsid w:val="004E4225"/>
    <w:rsid w:val="004E4276"/>
    <w:rsid w:val="004E4322"/>
    <w:rsid w:val="004E4326"/>
    <w:rsid w:val="004E44B0"/>
    <w:rsid w:val="004E44E7"/>
    <w:rsid w:val="004E44FB"/>
    <w:rsid w:val="004E4528"/>
    <w:rsid w:val="004E4659"/>
    <w:rsid w:val="004E466A"/>
    <w:rsid w:val="004E466E"/>
    <w:rsid w:val="004E46E0"/>
    <w:rsid w:val="004E4700"/>
    <w:rsid w:val="004E48C0"/>
    <w:rsid w:val="004E4A74"/>
    <w:rsid w:val="004E4C7A"/>
    <w:rsid w:val="004E4C86"/>
    <w:rsid w:val="004E4D03"/>
    <w:rsid w:val="004E4E14"/>
    <w:rsid w:val="004E4EFB"/>
    <w:rsid w:val="004E506C"/>
    <w:rsid w:val="004E51EB"/>
    <w:rsid w:val="004E53F8"/>
    <w:rsid w:val="004E5485"/>
    <w:rsid w:val="004E5595"/>
    <w:rsid w:val="004E55C3"/>
    <w:rsid w:val="004E5603"/>
    <w:rsid w:val="004E5705"/>
    <w:rsid w:val="004E5A88"/>
    <w:rsid w:val="004E5B8F"/>
    <w:rsid w:val="004E5BC8"/>
    <w:rsid w:val="004E5BFC"/>
    <w:rsid w:val="004E5F81"/>
    <w:rsid w:val="004E5F85"/>
    <w:rsid w:val="004E600E"/>
    <w:rsid w:val="004E6015"/>
    <w:rsid w:val="004E6175"/>
    <w:rsid w:val="004E6178"/>
    <w:rsid w:val="004E621D"/>
    <w:rsid w:val="004E6399"/>
    <w:rsid w:val="004E63BF"/>
    <w:rsid w:val="004E6464"/>
    <w:rsid w:val="004E64AC"/>
    <w:rsid w:val="004E66C7"/>
    <w:rsid w:val="004E66FA"/>
    <w:rsid w:val="004E6761"/>
    <w:rsid w:val="004E68DC"/>
    <w:rsid w:val="004E68E7"/>
    <w:rsid w:val="004E6918"/>
    <w:rsid w:val="004E697E"/>
    <w:rsid w:val="004E69A8"/>
    <w:rsid w:val="004E69F8"/>
    <w:rsid w:val="004E6C6E"/>
    <w:rsid w:val="004E6C7E"/>
    <w:rsid w:val="004E6C93"/>
    <w:rsid w:val="004E6D1F"/>
    <w:rsid w:val="004E6D75"/>
    <w:rsid w:val="004E6E05"/>
    <w:rsid w:val="004E6ECB"/>
    <w:rsid w:val="004E6F71"/>
    <w:rsid w:val="004E6F86"/>
    <w:rsid w:val="004E7422"/>
    <w:rsid w:val="004E74AD"/>
    <w:rsid w:val="004E7554"/>
    <w:rsid w:val="004E7595"/>
    <w:rsid w:val="004E75B7"/>
    <w:rsid w:val="004E768F"/>
    <w:rsid w:val="004E7695"/>
    <w:rsid w:val="004E77C9"/>
    <w:rsid w:val="004E784C"/>
    <w:rsid w:val="004E78C5"/>
    <w:rsid w:val="004E7B5A"/>
    <w:rsid w:val="004F007C"/>
    <w:rsid w:val="004F008A"/>
    <w:rsid w:val="004F009B"/>
    <w:rsid w:val="004F00A6"/>
    <w:rsid w:val="004F00B4"/>
    <w:rsid w:val="004F01CC"/>
    <w:rsid w:val="004F02F3"/>
    <w:rsid w:val="004F0314"/>
    <w:rsid w:val="004F03A6"/>
    <w:rsid w:val="004F0420"/>
    <w:rsid w:val="004F05B0"/>
    <w:rsid w:val="004F063A"/>
    <w:rsid w:val="004F0767"/>
    <w:rsid w:val="004F07FD"/>
    <w:rsid w:val="004F08AD"/>
    <w:rsid w:val="004F08B9"/>
    <w:rsid w:val="004F08BE"/>
    <w:rsid w:val="004F091C"/>
    <w:rsid w:val="004F0978"/>
    <w:rsid w:val="004F09A7"/>
    <w:rsid w:val="004F09F7"/>
    <w:rsid w:val="004F0C6D"/>
    <w:rsid w:val="004F0D58"/>
    <w:rsid w:val="004F0F61"/>
    <w:rsid w:val="004F105B"/>
    <w:rsid w:val="004F10CA"/>
    <w:rsid w:val="004F1169"/>
    <w:rsid w:val="004F11CF"/>
    <w:rsid w:val="004F11F7"/>
    <w:rsid w:val="004F123C"/>
    <w:rsid w:val="004F128F"/>
    <w:rsid w:val="004F12E8"/>
    <w:rsid w:val="004F12EF"/>
    <w:rsid w:val="004F1384"/>
    <w:rsid w:val="004F13ED"/>
    <w:rsid w:val="004F15ED"/>
    <w:rsid w:val="004F15F9"/>
    <w:rsid w:val="004F1630"/>
    <w:rsid w:val="004F179C"/>
    <w:rsid w:val="004F17E6"/>
    <w:rsid w:val="004F17F5"/>
    <w:rsid w:val="004F1850"/>
    <w:rsid w:val="004F1857"/>
    <w:rsid w:val="004F189D"/>
    <w:rsid w:val="004F194E"/>
    <w:rsid w:val="004F1A15"/>
    <w:rsid w:val="004F1B93"/>
    <w:rsid w:val="004F1BC2"/>
    <w:rsid w:val="004F1BE0"/>
    <w:rsid w:val="004F1D10"/>
    <w:rsid w:val="004F1D19"/>
    <w:rsid w:val="004F1D78"/>
    <w:rsid w:val="004F1DFA"/>
    <w:rsid w:val="004F1E01"/>
    <w:rsid w:val="004F1ED3"/>
    <w:rsid w:val="004F1EF7"/>
    <w:rsid w:val="004F2068"/>
    <w:rsid w:val="004F20C5"/>
    <w:rsid w:val="004F217D"/>
    <w:rsid w:val="004F21A9"/>
    <w:rsid w:val="004F21C4"/>
    <w:rsid w:val="004F224F"/>
    <w:rsid w:val="004F2254"/>
    <w:rsid w:val="004F2272"/>
    <w:rsid w:val="004F22C8"/>
    <w:rsid w:val="004F23C8"/>
    <w:rsid w:val="004F2404"/>
    <w:rsid w:val="004F241D"/>
    <w:rsid w:val="004F2432"/>
    <w:rsid w:val="004F24F9"/>
    <w:rsid w:val="004F2586"/>
    <w:rsid w:val="004F2593"/>
    <w:rsid w:val="004F25AA"/>
    <w:rsid w:val="004F2716"/>
    <w:rsid w:val="004F27E4"/>
    <w:rsid w:val="004F297D"/>
    <w:rsid w:val="004F2A12"/>
    <w:rsid w:val="004F2A53"/>
    <w:rsid w:val="004F2AF7"/>
    <w:rsid w:val="004F2BF7"/>
    <w:rsid w:val="004F2CE4"/>
    <w:rsid w:val="004F2DBE"/>
    <w:rsid w:val="004F3084"/>
    <w:rsid w:val="004F3120"/>
    <w:rsid w:val="004F31E7"/>
    <w:rsid w:val="004F31EB"/>
    <w:rsid w:val="004F34D7"/>
    <w:rsid w:val="004F356C"/>
    <w:rsid w:val="004F35B3"/>
    <w:rsid w:val="004F35BE"/>
    <w:rsid w:val="004F363E"/>
    <w:rsid w:val="004F3690"/>
    <w:rsid w:val="004F36D4"/>
    <w:rsid w:val="004F36F2"/>
    <w:rsid w:val="004F372D"/>
    <w:rsid w:val="004F38B3"/>
    <w:rsid w:val="004F38CC"/>
    <w:rsid w:val="004F3959"/>
    <w:rsid w:val="004F39B1"/>
    <w:rsid w:val="004F39E1"/>
    <w:rsid w:val="004F3C09"/>
    <w:rsid w:val="004F3C2F"/>
    <w:rsid w:val="004F3C35"/>
    <w:rsid w:val="004F3D70"/>
    <w:rsid w:val="004F3D74"/>
    <w:rsid w:val="004F3DE2"/>
    <w:rsid w:val="004F3E09"/>
    <w:rsid w:val="004F405C"/>
    <w:rsid w:val="004F41FC"/>
    <w:rsid w:val="004F442B"/>
    <w:rsid w:val="004F4473"/>
    <w:rsid w:val="004F4586"/>
    <w:rsid w:val="004F4711"/>
    <w:rsid w:val="004F47A7"/>
    <w:rsid w:val="004F481A"/>
    <w:rsid w:val="004F4A30"/>
    <w:rsid w:val="004F4B62"/>
    <w:rsid w:val="004F4B90"/>
    <w:rsid w:val="004F4BC9"/>
    <w:rsid w:val="004F4BE3"/>
    <w:rsid w:val="004F4E0C"/>
    <w:rsid w:val="004F50B4"/>
    <w:rsid w:val="004F5120"/>
    <w:rsid w:val="004F5171"/>
    <w:rsid w:val="004F5183"/>
    <w:rsid w:val="004F526F"/>
    <w:rsid w:val="004F5347"/>
    <w:rsid w:val="004F5468"/>
    <w:rsid w:val="004F5663"/>
    <w:rsid w:val="004F5878"/>
    <w:rsid w:val="004F5D0F"/>
    <w:rsid w:val="004F5DFA"/>
    <w:rsid w:val="004F5DFC"/>
    <w:rsid w:val="004F5EC5"/>
    <w:rsid w:val="004F60ED"/>
    <w:rsid w:val="004F63C8"/>
    <w:rsid w:val="004F64A3"/>
    <w:rsid w:val="004F6587"/>
    <w:rsid w:val="004F6635"/>
    <w:rsid w:val="004F66BF"/>
    <w:rsid w:val="004F672A"/>
    <w:rsid w:val="004F67AF"/>
    <w:rsid w:val="004F688C"/>
    <w:rsid w:val="004F6A3B"/>
    <w:rsid w:val="004F6AA6"/>
    <w:rsid w:val="004F6ADB"/>
    <w:rsid w:val="004F6AEC"/>
    <w:rsid w:val="004F6B6A"/>
    <w:rsid w:val="004F6C0B"/>
    <w:rsid w:val="004F6C47"/>
    <w:rsid w:val="004F6D2E"/>
    <w:rsid w:val="004F6D31"/>
    <w:rsid w:val="004F6E6E"/>
    <w:rsid w:val="004F6F02"/>
    <w:rsid w:val="004F70A3"/>
    <w:rsid w:val="004F70C1"/>
    <w:rsid w:val="004F70FC"/>
    <w:rsid w:val="004F7266"/>
    <w:rsid w:val="004F745C"/>
    <w:rsid w:val="004F761B"/>
    <w:rsid w:val="004F7703"/>
    <w:rsid w:val="004F7733"/>
    <w:rsid w:val="004F77C7"/>
    <w:rsid w:val="004F7871"/>
    <w:rsid w:val="004F7878"/>
    <w:rsid w:val="004F7AD8"/>
    <w:rsid w:val="004F7BA5"/>
    <w:rsid w:val="004F7BAE"/>
    <w:rsid w:val="004F7D0D"/>
    <w:rsid w:val="0050007F"/>
    <w:rsid w:val="0050012C"/>
    <w:rsid w:val="0050017C"/>
    <w:rsid w:val="005001C3"/>
    <w:rsid w:val="00500257"/>
    <w:rsid w:val="0050026B"/>
    <w:rsid w:val="005003D1"/>
    <w:rsid w:val="005003FA"/>
    <w:rsid w:val="00500449"/>
    <w:rsid w:val="0050058C"/>
    <w:rsid w:val="005006F2"/>
    <w:rsid w:val="00500A23"/>
    <w:rsid w:val="00500A72"/>
    <w:rsid w:val="00500A74"/>
    <w:rsid w:val="00500BC3"/>
    <w:rsid w:val="00500BEC"/>
    <w:rsid w:val="00500E1B"/>
    <w:rsid w:val="00500E29"/>
    <w:rsid w:val="00500F23"/>
    <w:rsid w:val="00501154"/>
    <w:rsid w:val="00501255"/>
    <w:rsid w:val="00501276"/>
    <w:rsid w:val="005013C3"/>
    <w:rsid w:val="0050142C"/>
    <w:rsid w:val="0050144B"/>
    <w:rsid w:val="00501535"/>
    <w:rsid w:val="0050179A"/>
    <w:rsid w:val="0050179E"/>
    <w:rsid w:val="005019C7"/>
    <w:rsid w:val="00501A59"/>
    <w:rsid w:val="00501B4C"/>
    <w:rsid w:val="00501B50"/>
    <w:rsid w:val="00501D0B"/>
    <w:rsid w:val="00501D90"/>
    <w:rsid w:val="00501E20"/>
    <w:rsid w:val="00501F10"/>
    <w:rsid w:val="0050201D"/>
    <w:rsid w:val="005020B0"/>
    <w:rsid w:val="005021D1"/>
    <w:rsid w:val="0050224C"/>
    <w:rsid w:val="00502315"/>
    <w:rsid w:val="005023A0"/>
    <w:rsid w:val="0050243B"/>
    <w:rsid w:val="00502518"/>
    <w:rsid w:val="005026BF"/>
    <w:rsid w:val="00502901"/>
    <w:rsid w:val="00502929"/>
    <w:rsid w:val="00502A07"/>
    <w:rsid w:val="00502A2B"/>
    <w:rsid w:val="00502B24"/>
    <w:rsid w:val="00502B4F"/>
    <w:rsid w:val="00502B91"/>
    <w:rsid w:val="00502BCB"/>
    <w:rsid w:val="00502BF8"/>
    <w:rsid w:val="00502C67"/>
    <w:rsid w:val="00502DF6"/>
    <w:rsid w:val="00502F3A"/>
    <w:rsid w:val="00502F61"/>
    <w:rsid w:val="0050304E"/>
    <w:rsid w:val="00503067"/>
    <w:rsid w:val="0050311D"/>
    <w:rsid w:val="00503143"/>
    <w:rsid w:val="00503164"/>
    <w:rsid w:val="005033A6"/>
    <w:rsid w:val="00503477"/>
    <w:rsid w:val="0050352D"/>
    <w:rsid w:val="00503567"/>
    <w:rsid w:val="005035E7"/>
    <w:rsid w:val="005035FF"/>
    <w:rsid w:val="0050362D"/>
    <w:rsid w:val="0050371E"/>
    <w:rsid w:val="005037BF"/>
    <w:rsid w:val="0050386F"/>
    <w:rsid w:val="00503890"/>
    <w:rsid w:val="00503905"/>
    <w:rsid w:val="0050394C"/>
    <w:rsid w:val="00503B6E"/>
    <w:rsid w:val="00503C53"/>
    <w:rsid w:val="00503D96"/>
    <w:rsid w:val="00503DB5"/>
    <w:rsid w:val="00503E45"/>
    <w:rsid w:val="00503E87"/>
    <w:rsid w:val="00504042"/>
    <w:rsid w:val="005041C1"/>
    <w:rsid w:val="0050420D"/>
    <w:rsid w:val="005042BA"/>
    <w:rsid w:val="00504366"/>
    <w:rsid w:val="0050438A"/>
    <w:rsid w:val="0050445B"/>
    <w:rsid w:val="00504494"/>
    <w:rsid w:val="00504526"/>
    <w:rsid w:val="0050454F"/>
    <w:rsid w:val="0050457F"/>
    <w:rsid w:val="005045D3"/>
    <w:rsid w:val="0050462F"/>
    <w:rsid w:val="0050472A"/>
    <w:rsid w:val="005047B3"/>
    <w:rsid w:val="0050482A"/>
    <w:rsid w:val="005048F6"/>
    <w:rsid w:val="00504BBC"/>
    <w:rsid w:val="00504BC5"/>
    <w:rsid w:val="00504BF8"/>
    <w:rsid w:val="00504C04"/>
    <w:rsid w:val="00504C36"/>
    <w:rsid w:val="00504E62"/>
    <w:rsid w:val="00504F5B"/>
    <w:rsid w:val="005051D7"/>
    <w:rsid w:val="0050546E"/>
    <w:rsid w:val="0050547F"/>
    <w:rsid w:val="0050556B"/>
    <w:rsid w:val="005056B1"/>
    <w:rsid w:val="005057EF"/>
    <w:rsid w:val="0050594E"/>
    <w:rsid w:val="00505A0F"/>
    <w:rsid w:val="00505AA9"/>
    <w:rsid w:val="00505AE6"/>
    <w:rsid w:val="00505AF2"/>
    <w:rsid w:val="00505B0E"/>
    <w:rsid w:val="00505B44"/>
    <w:rsid w:val="00505B8D"/>
    <w:rsid w:val="00505D0D"/>
    <w:rsid w:val="00505D4D"/>
    <w:rsid w:val="00505D7F"/>
    <w:rsid w:val="00505DF2"/>
    <w:rsid w:val="00505E45"/>
    <w:rsid w:val="00505EE4"/>
    <w:rsid w:val="00506031"/>
    <w:rsid w:val="00506047"/>
    <w:rsid w:val="00506118"/>
    <w:rsid w:val="0050637B"/>
    <w:rsid w:val="0050657C"/>
    <w:rsid w:val="005065AF"/>
    <w:rsid w:val="005065F3"/>
    <w:rsid w:val="00506600"/>
    <w:rsid w:val="00506625"/>
    <w:rsid w:val="00506776"/>
    <w:rsid w:val="00506795"/>
    <w:rsid w:val="00506AE4"/>
    <w:rsid w:val="00506CF9"/>
    <w:rsid w:val="00506D04"/>
    <w:rsid w:val="00506EBB"/>
    <w:rsid w:val="00506ECE"/>
    <w:rsid w:val="00506F67"/>
    <w:rsid w:val="00506FCB"/>
    <w:rsid w:val="00507012"/>
    <w:rsid w:val="0050703C"/>
    <w:rsid w:val="00507196"/>
    <w:rsid w:val="00507346"/>
    <w:rsid w:val="00507377"/>
    <w:rsid w:val="005073F4"/>
    <w:rsid w:val="00507455"/>
    <w:rsid w:val="005074A5"/>
    <w:rsid w:val="00507537"/>
    <w:rsid w:val="005076C6"/>
    <w:rsid w:val="0050770A"/>
    <w:rsid w:val="0050773F"/>
    <w:rsid w:val="0050796D"/>
    <w:rsid w:val="005079AE"/>
    <w:rsid w:val="00507A20"/>
    <w:rsid w:val="00507A9B"/>
    <w:rsid w:val="00507B32"/>
    <w:rsid w:val="00507E01"/>
    <w:rsid w:val="00510027"/>
    <w:rsid w:val="005102C1"/>
    <w:rsid w:val="00510316"/>
    <w:rsid w:val="0051045C"/>
    <w:rsid w:val="0051067A"/>
    <w:rsid w:val="005106B7"/>
    <w:rsid w:val="00510A2B"/>
    <w:rsid w:val="00510AE8"/>
    <w:rsid w:val="00510B36"/>
    <w:rsid w:val="00510BA7"/>
    <w:rsid w:val="00510C95"/>
    <w:rsid w:val="00510DF0"/>
    <w:rsid w:val="00510FF4"/>
    <w:rsid w:val="00511000"/>
    <w:rsid w:val="00511084"/>
    <w:rsid w:val="005110D8"/>
    <w:rsid w:val="005111CB"/>
    <w:rsid w:val="00511208"/>
    <w:rsid w:val="00511211"/>
    <w:rsid w:val="0051125F"/>
    <w:rsid w:val="00511376"/>
    <w:rsid w:val="005114DF"/>
    <w:rsid w:val="00511585"/>
    <w:rsid w:val="005115B7"/>
    <w:rsid w:val="005115D2"/>
    <w:rsid w:val="005115E6"/>
    <w:rsid w:val="00511612"/>
    <w:rsid w:val="0051167C"/>
    <w:rsid w:val="005117C1"/>
    <w:rsid w:val="0051186B"/>
    <w:rsid w:val="005118E3"/>
    <w:rsid w:val="00511A2C"/>
    <w:rsid w:val="00511A97"/>
    <w:rsid w:val="00511AB9"/>
    <w:rsid w:val="00511CA0"/>
    <w:rsid w:val="00511DCE"/>
    <w:rsid w:val="00511F8E"/>
    <w:rsid w:val="00511F90"/>
    <w:rsid w:val="00511F9E"/>
    <w:rsid w:val="005120EC"/>
    <w:rsid w:val="00512116"/>
    <w:rsid w:val="00512242"/>
    <w:rsid w:val="00512433"/>
    <w:rsid w:val="005125EB"/>
    <w:rsid w:val="00512718"/>
    <w:rsid w:val="005127CB"/>
    <w:rsid w:val="0051290A"/>
    <w:rsid w:val="005129DB"/>
    <w:rsid w:val="00512AF5"/>
    <w:rsid w:val="00512B11"/>
    <w:rsid w:val="00512BA0"/>
    <w:rsid w:val="00512C37"/>
    <w:rsid w:val="00512C97"/>
    <w:rsid w:val="00512CB2"/>
    <w:rsid w:val="00512D10"/>
    <w:rsid w:val="00512D9F"/>
    <w:rsid w:val="00512DE5"/>
    <w:rsid w:val="00512E08"/>
    <w:rsid w:val="00512EB1"/>
    <w:rsid w:val="00512F97"/>
    <w:rsid w:val="0051306D"/>
    <w:rsid w:val="005130D7"/>
    <w:rsid w:val="00513158"/>
    <w:rsid w:val="00513235"/>
    <w:rsid w:val="0051327F"/>
    <w:rsid w:val="00513291"/>
    <w:rsid w:val="00513338"/>
    <w:rsid w:val="00513369"/>
    <w:rsid w:val="0051348C"/>
    <w:rsid w:val="0051353F"/>
    <w:rsid w:val="005135DE"/>
    <w:rsid w:val="005136D9"/>
    <w:rsid w:val="00513700"/>
    <w:rsid w:val="0051381C"/>
    <w:rsid w:val="00513A8A"/>
    <w:rsid w:val="00513A97"/>
    <w:rsid w:val="00513AB9"/>
    <w:rsid w:val="00513BA4"/>
    <w:rsid w:val="00513BA6"/>
    <w:rsid w:val="00513BF7"/>
    <w:rsid w:val="00513C31"/>
    <w:rsid w:val="00513C66"/>
    <w:rsid w:val="00513D53"/>
    <w:rsid w:val="00513DCD"/>
    <w:rsid w:val="00514015"/>
    <w:rsid w:val="0051404F"/>
    <w:rsid w:val="005140C5"/>
    <w:rsid w:val="0051420F"/>
    <w:rsid w:val="00514232"/>
    <w:rsid w:val="00514434"/>
    <w:rsid w:val="00514437"/>
    <w:rsid w:val="0051461E"/>
    <w:rsid w:val="005146C6"/>
    <w:rsid w:val="0051474D"/>
    <w:rsid w:val="005147D9"/>
    <w:rsid w:val="005147EC"/>
    <w:rsid w:val="005147F2"/>
    <w:rsid w:val="0051494F"/>
    <w:rsid w:val="0051497A"/>
    <w:rsid w:val="00514B67"/>
    <w:rsid w:val="00514BC2"/>
    <w:rsid w:val="00514BD9"/>
    <w:rsid w:val="00514D6B"/>
    <w:rsid w:val="00514EB7"/>
    <w:rsid w:val="00514EF2"/>
    <w:rsid w:val="00514F5A"/>
    <w:rsid w:val="00514FB3"/>
    <w:rsid w:val="00514FB4"/>
    <w:rsid w:val="00515062"/>
    <w:rsid w:val="005150A6"/>
    <w:rsid w:val="005150FB"/>
    <w:rsid w:val="00515167"/>
    <w:rsid w:val="00515258"/>
    <w:rsid w:val="00515343"/>
    <w:rsid w:val="00515415"/>
    <w:rsid w:val="005154AF"/>
    <w:rsid w:val="005154FB"/>
    <w:rsid w:val="0051553B"/>
    <w:rsid w:val="005155A7"/>
    <w:rsid w:val="00515696"/>
    <w:rsid w:val="0051573D"/>
    <w:rsid w:val="005157D4"/>
    <w:rsid w:val="0051586B"/>
    <w:rsid w:val="005158B0"/>
    <w:rsid w:val="0051590E"/>
    <w:rsid w:val="00515AFC"/>
    <w:rsid w:val="00515B17"/>
    <w:rsid w:val="00515B2C"/>
    <w:rsid w:val="00515BAA"/>
    <w:rsid w:val="00515CB9"/>
    <w:rsid w:val="00515DD5"/>
    <w:rsid w:val="00515F15"/>
    <w:rsid w:val="00516157"/>
    <w:rsid w:val="005161B1"/>
    <w:rsid w:val="0051639A"/>
    <w:rsid w:val="005165EB"/>
    <w:rsid w:val="00516606"/>
    <w:rsid w:val="005166BC"/>
    <w:rsid w:val="00516719"/>
    <w:rsid w:val="00516783"/>
    <w:rsid w:val="00516992"/>
    <w:rsid w:val="00516A15"/>
    <w:rsid w:val="00516A66"/>
    <w:rsid w:val="00516B62"/>
    <w:rsid w:val="00516C37"/>
    <w:rsid w:val="00516C6C"/>
    <w:rsid w:val="00516D46"/>
    <w:rsid w:val="00516D55"/>
    <w:rsid w:val="00516E90"/>
    <w:rsid w:val="00516ECF"/>
    <w:rsid w:val="00516EE3"/>
    <w:rsid w:val="00516FD0"/>
    <w:rsid w:val="00516FDE"/>
    <w:rsid w:val="00517030"/>
    <w:rsid w:val="0051707E"/>
    <w:rsid w:val="005170C1"/>
    <w:rsid w:val="005170F0"/>
    <w:rsid w:val="0051713D"/>
    <w:rsid w:val="00517268"/>
    <w:rsid w:val="00517294"/>
    <w:rsid w:val="005172BA"/>
    <w:rsid w:val="005172DA"/>
    <w:rsid w:val="005173DE"/>
    <w:rsid w:val="0051744A"/>
    <w:rsid w:val="005174BB"/>
    <w:rsid w:val="005174DA"/>
    <w:rsid w:val="0051758F"/>
    <w:rsid w:val="005175E5"/>
    <w:rsid w:val="005177F3"/>
    <w:rsid w:val="0051786F"/>
    <w:rsid w:val="00517A00"/>
    <w:rsid w:val="00517AFB"/>
    <w:rsid w:val="00517B17"/>
    <w:rsid w:val="00517BF9"/>
    <w:rsid w:val="00517E78"/>
    <w:rsid w:val="00517EBE"/>
    <w:rsid w:val="00517EF2"/>
    <w:rsid w:val="00517F1C"/>
    <w:rsid w:val="00517F20"/>
    <w:rsid w:val="00520008"/>
    <w:rsid w:val="0052007B"/>
    <w:rsid w:val="00520106"/>
    <w:rsid w:val="0052014D"/>
    <w:rsid w:val="005201A8"/>
    <w:rsid w:val="00520214"/>
    <w:rsid w:val="00520295"/>
    <w:rsid w:val="00520419"/>
    <w:rsid w:val="0052046D"/>
    <w:rsid w:val="0052079F"/>
    <w:rsid w:val="00520807"/>
    <w:rsid w:val="00520830"/>
    <w:rsid w:val="005208E1"/>
    <w:rsid w:val="00520931"/>
    <w:rsid w:val="00520932"/>
    <w:rsid w:val="005209A7"/>
    <w:rsid w:val="00520A94"/>
    <w:rsid w:val="00520A98"/>
    <w:rsid w:val="00520AAB"/>
    <w:rsid w:val="00520B51"/>
    <w:rsid w:val="00520B84"/>
    <w:rsid w:val="00520B8F"/>
    <w:rsid w:val="00520BCA"/>
    <w:rsid w:val="00520CE8"/>
    <w:rsid w:val="00520EEB"/>
    <w:rsid w:val="00520F51"/>
    <w:rsid w:val="00521013"/>
    <w:rsid w:val="0052101A"/>
    <w:rsid w:val="0052111C"/>
    <w:rsid w:val="0052117F"/>
    <w:rsid w:val="005211FB"/>
    <w:rsid w:val="0052129F"/>
    <w:rsid w:val="005212D1"/>
    <w:rsid w:val="005213F6"/>
    <w:rsid w:val="005214C9"/>
    <w:rsid w:val="0052157D"/>
    <w:rsid w:val="0052167F"/>
    <w:rsid w:val="005216DB"/>
    <w:rsid w:val="005216F4"/>
    <w:rsid w:val="005217A9"/>
    <w:rsid w:val="0052189C"/>
    <w:rsid w:val="005218A2"/>
    <w:rsid w:val="0052190D"/>
    <w:rsid w:val="0052191A"/>
    <w:rsid w:val="0052196D"/>
    <w:rsid w:val="00521A24"/>
    <w:rsid w:val="00521B33"/>
    <w:rsid w:val="00521C80"/>
    <w:rsid w:val="00521D55"/>
    <w:rsid w:val="00521D6F"/>
    <w:rsid w:val="00521D8C"/>
    <w:rsid w:val="00521E45"/>
    <w:rsid w:val="0052212B"/>
    <w:rsid w:val="005221C5"/>
    <w:rsid w:val="0052228C"/>
    <w:rsid w:val="005222BC"/>
    <w:rsid w:val="00522406"/>
    <w:rsid w:val="0052255E"/>
    <w:rsid w:val="00522728"/>
    <w:rsid w:val="0052272B"/>
    <w:rsid w:val="0052286E"/>
    <w:rsid w:val="00522896"/>
    <w:rsid w:val="0052290E"/>
    <w:rsid w:val="005229FC"/>
    <w:rsid w:val="00522A8C"/>
    <w:rsid w:val="00522B48"/>
    <w:rsid w:val="00522C19"/>
    <w:rsid w:val="00522CB4"/>
    <w:rsid w:val="00522CBB"/>
    <w:rsid w:val="00522D02"/>
    <w:rsid w:val="00522D44"/>
    <w:rsid w:val="00522E55"/>
    <w:rsid w:val="00522E70"/>
    <w:rsid w:val="00522E8C"/>
    <w:rsid w:val="00523030"/>
    <w:rsid w:val="0052308A"/>
    <w:rsid w:val="00523152"/>
    <w:rsid w:val="00523196"/>
    <w:rsid w:val="005231A8"/>
    <w:rsid w:val="00523269"/>
    <w:rsid w:val="005232B0"/>
    <w:rsid w:val="005232EC"/>
    <w:rsid w:val="005234E3"/>
    <w:rsid w:val="00523531"/>
    <w:rsid w:val="00523738"/>
    <w:rsid w:val="00523747"/>
    <w:rsid w:val="00523810"/>
    <w:rsid w:val="00523823"/>
    <w:rsid w:val="00523A1F"/>
    <w:rsid w:val="00523AE7"/>
    <w:rsid w:val="00523D02"/>
    <w:rsid w:val="00523D1C"/>
    <w:rsid w:val="00524003"/>
    <w:rsid w:val="005240F1"/>
    <w:rsid w:val="00524155"/>
    <w:rsid w:val="00524243"/>
    <w:rsid w:val="00524292"/>
    <w:rsid w:val="005244C0"/>
    <w:rsid w:val="005244FC"/>
    <w:rsid w:val="0052453A"/>
    <w:rsid w:val="0052456D"/>
    <w:rsid w:val="00524588"/>
    <w:rsid w:val="005246E2"/>
    <w:rsid w:val="005247C0"/>
    <w:rsid w:val="005247EA"/>
    <w:rsid w:val="0052487E"/>
    <w:rsid w:val="00524B04"/>
    <w:rsid w:val="00524B28"/>
    <w:rsid w:val="00524D17"/>
    <w:rsid w:val="00524DA6"/>
    <w:rsid w:val="00524E00"/>
    <w:rsid w:val="00524F60"/>
    <w:rsid w:val="00525075"/>
    <w:rsid w:val="005250E5"/>
    <w:rsid w:val="0052510F"/>
    <w:rsid w:val="00525125"/>
    <w:rsid w:val="005251A2"/>
    <w:rsid w:val="005251A3"/>
    <w:rsid w:val="0052521C"/>
    <w:rsid w:val="00525258"/>
    <w:rsid w:val="005253F9"/>
    <w:rsid w:val="00525453"/>
    <w:rsid w:val="00525515"/>
    <w:rsid w:val="005255DD"/>
    <w:rsid w:val="00525611"/>
    <w:rsid w:val="005256D9"/>
    <w:rsid w:val="005257E8"/>
    <w:rsid w:val="005257EE"/>
    <w:rsid w:val="00525933"/>
    <w:rsid w:val="005259CE"/>
    <w:rsid w:val="00525A5B"/>
    <w:rsid w:val="00525A95"/>
    <w:rsid w:val="00525ADD"/>
    <w:rsid w:val="00525B54"/>
    <w:rsid w:val="00525DCB"/>
    <w:rsid w:val="00525F69"/>
    <w:rsid w:val="0052608E"/>
    <w:rsid w:val="0052624F"/>
    <w:rsid w:val="00526400"/>
    <w:rsid w:val="0052644A"/>
    <w:rsid w:val="005264A0"/>
    <w:rsid w:val="00526601"/>
    <w:rsid w:val="0052666E"/>
    <w:rsid w:val="00526678"/>
    <w:rsid w:val="005266B5"/>
    <w:rsid w:val="0052679D"/>
    <w:rsid w:val="0052682B"/>
    <w:rsid w:val="00526907"/>
    <w:rsid w:val="005269AC"/>
    <w:rsid w:val="005269AF"/>
    <w:rsid w:val="00526A48"/>
    <w:rsid w:val="00526A7D"/>
    <w:rsid w:val="00526A9B"/>
    <w:rsid w:val="00526D86"/>
    <w:rsid w:val="00527159"/>
    <w:rsid w:val="005271A0"/>
    <w:rsid w:val="005271D8"/>
    <w:rsid w:val="005274BF"/>
    <w:rsid w:val="0052758C"/>
    <w:rsid w:val="005275BF"/>
    <w:rsid w:val="005278B1"/>
    <w:rsid w:val="00527A29"/>
    <w:rsid w:val="00527B1F"/>
    <w:rsid w:val="00527B23"/>
    <w:rsid w:val="00527B44"/>
    <w:rsid w:val="00527B4D"/>
    <w:rsid w:val="00527BF2"/>
    <w:rsid w:val="00527C75"/>
    <w:rsid w:val="00527CCF"/>
    <w:rsid w:val="00527D06"/>
    <w:rsid w:val="00527DC7"/>
    <w:rsid w:val="00527E59"/>
    <w:rsid w:val="00527E73"/>
    <w:rsid w:val="005301C5"/>
    <w:rsid w:val="005303BF"/>
    <w:rsid w:val="0053053F"/>
    <w:rsid w:val="005305E2"/>
    <w:rsid w:val="0053069D"/>
    <w:rsid w:val="005306EA"/>
    <w:rsid w:val="00530763"/>
    <w:rsid w:val="005308B8"/>
    <w:rsid w:val="00530975"/>
    <w:rsid w:val="005309D8"/>
    <w:rsid w:val="005309FE"/>
    <w:rsid w:val="00530A4E"/>
    <w:rsid w:val="00530AD9"/>
    <w:rsid w:val="00530BC3"/>
    <w:rsid w:val="00530BCE"/>
    <w:rsid w:val="00530BE4"/>
    <w:rsid w:val="00530C56"/>
    <w:rsid w:val="00530D19"/>
    <w:rsid w:val="00530D57"/>
    <w:rsid w:val="00530D84"/>
    <w:rsid w:val="00530E91"/>
    <w:rsid w:val="00530EA6"/>
    <w:rsid w:val="00530EC9"/>
    <w:rsid w:val="00530FE1"/>
    <w:rsid w:val="0053115C"/>
    <w:rsid w:val="00531175"/>
    <w:rsid w:val="005311DC"/>
    <w:rsid w:val="005312B5"/>
    <w:rsid w:val="005312E9"/>
    <w:rsid w:val="00531300"/>
    <w:rsid w:val="005313E3"/>
    <w:rsid w:val="00531430"/>
    <w:rsid w:val="00531628"/>
    <w:rsid w:val="00531689"/>
    <w:rsid w:val="00531810"/>
    <w:rsid w:val="005318E7"/>
    <w:rsid w:val="0053191C"/>
    <w:rsid w:val="00531951"/>
    <w:rsid w:val="00531A61"/>
    <w:rsid w:val="00531A73"/>
    <w:rsid w:val="00531AFC"/>
    <w:rsid w:val="00531B37"/>
    <w:rsid w:val="00531E50"/>
    <w:rsid w:val="00531E62"/>
    <w:rsid w:val="00531F19"/>
    <w:rsid w:val="00531F63"/>
    <w:rsid w:val="00531F85"/>
    <w:rsid w:val="00531F8F"/>
    <w:rsid w:val="00531FE6"/>
    <w:rsid w:val="00531FF8"/>
    <w:rsid w:val="00532201"/>
    <w:rsid w:val="0053229E"/>
    <w:rsid w:val="005322D8"/>
    <w:rsid w:val="005324AC"/>
    <w:rsid w:val="005324C6"/>
    <w:rsid w:val="0053251F"/>
    <w:rsid w:val="00532526"/>
    <w:rsid w:val="005326CA"/>
    <w:rsid w:val="005326F6"/>
    <w:rsid w:val="00532A8F"/>
    <w:rsid w:val="00532AFF"/>
    <w:rsid w:val="00532B0D"/>
    <w:rsid w:val="00532BB8"/>
    <w:rsid w:val="00532DDC"/>
    <w:rsid w:val="00532E76"/>
    <w:rsid w:val="00533119"/>
    <w:rsid w:val="0053323B"/>
    <w:rsid w:val="00533435"/>
    <w:rsid w:val="0053370F"/>
    <w:rsid w:val="00533719"/>
    <w:rsid w:val="00533770"/>
    <w:rsid w:val="005337FC"/>
    <w:rsid w:val="00533813"/>
    <w:rsid w:val="00533887"/>
    <w:rsid w:val="005339E1"/>
    <w:rsid w:val="00533AB7"/>
    <w:rsid w:val="00533B3B"/>
    <w:rsid w:val="00533B7B"/>
    <w:rsid w:val="00533BD3"/>
    <w:rsid w:val="00533CEE"/>
    <w:rsid w:val="00533D10"/>
    <w:rsid w:val="00533E13"/>
    <w:rsid w:val="00533E32"/>
    <w:rsid w:val="00533EA9"/>
    <w:rsid w:val="00533EB2"/>
    <w:rsid w:val="00533EC2"/>
    <w:rsid w:val="00533F51"/>
    <w:rsid w:val="00533F79"/>
    <w:rsid w:val="00534035"/>
    <w:rsid w:val="00534062"/>
    <w:rsid w:val="005340DD"/>
    <w:rsid w:val="00534248"/>
    <w:rsid w:val="0053428C"/>
    <w:rsid w:val="0053446F"/>
    <w:rsid w:val="00534487"/>
    <w:rsid w:val="005345EF"/>
    <w:rsid w:val="0053463C"/>
    <w:rsid w:val="00534647"/>
    <w:rsid w:val="005346F5"/>
    <w:rsid w:val="00534748"/>
    <w:rsid w:val="005347B6"/>
    <w:rsid w:val="00534A20"/>
    <w:rsid w:val="00534A6E"/>
    <w:rsid w:val="00534BD3"/>
    <w:rsid w:val="00534D28"/>
    <w:rsid w:val="00534D52"/>
    <w:rsid w:val="00534F50"/>
    <w:rsid w:val="00534FA2"/>
    <w:rsid w:val="00534FEA"/>
    <w:rsid w:val="0053500C"/>
    <w:rsid w:val="005350EF"/>
    <w:rsid w:val="005351A2"/>
    <w:rsid w:val="005352AE"/>
    <w:rsid w:val="005354CC"/>
    <w:rsid w:val="005354DF"/>
    <w:rsid w:val="00535530"/>
    <w:rsid w:val="005355C6"/>
    <w:rsid w:val="0053562D"/>
    <w:rsid w:val="005356B9"/>
    <w:rsid w:val="005358F3"/>
    <w:rsid w:val="00535A32"/>
    <w:rsid w:val="00535A9F"/>
    <w:rsid w:val="00535AD5"/>
    <w:rsid w:val="00535BE0"/>
    <w:rsid w:val="00535BEA"/>
    <w:rsid w:val="00535BFE"/>
    <w:rsid w:val="00535C7C"/>
    <w:rsid w:val="00535CD3"/>
    <w:rsid w:val="00535D6B"/>
    <w:rsid w:val="00535D7E"/>
    <w:rsid w:val="00535DAE"/>
    <w:rsid w:val="00535F37"/>
    <w:rsid w:val="00535FB8"/>
    <w:rsid w:val="0053607A"/>
    <w:rsid w:val="0053617E"/>
    <w:rsid w:val="0053619E"/>
    <w:rsid w:val="00536216"/>
    <w:rsid w:val="005362B3"/>
    <w:rsid w:val="0053634C"/>
    <w:rsid w:val="00536607"/>
    <w:rsid w:val="00536649"/>
    <w:rsid w:val="005366C4"/>
    <w:rsid w:val="00536765"/>
    <w:rsid w:val="005368D2"/>
    <w:rsid w:val="00536A78"/>
    <w:rsid w:val="00536ABC"/>
    <w:rsid w:val="00536B66"/>
    <w:rsid w:val="00536BFC"/>
    <w:rsid w:val="00536C3B"/>
    <w:rsid w:val="00536CA3"/>
    <w:rsid w:val="00536D6B"/>
    <w:rsid w:val="00536E01"/>
    <w:rsid w:val="00536ED7"/>
    <w:rsid w:val="00536F6E"/>
    <w:rsid w:val="0053721A"/>
    <w:rsid w:val="005372D7"/>
    <w:rsid w:val="00537537"/>
    <w:rsid w:val="00537591"/>
    <w:rsid w:val="005375BF"/>
    <w:rsid w:val="00537617"/>
    <w:rsid w:val="00537718"/>
    <w:rsid w:val="00537861"/>
    <w:rsid w:val="00537932"/>
    <w:rsid w:val="005379A5"/>
    <w:rsid w:val="00537A5D"/>
    <w:rsid w:val="00537BFD"/>
    <w:rsid w:val="00537C2E"/>
    <w:rsid w:val="00537C31"/>
    <w:rsid w:val="00537CA1"/>
    <w:rsid w:val="00537D90"/>
    <w:rsid w:val="00540080"/>
    <w:rsid w:val="00540295"/>
    <w:rsid w:val="005402AA"/>
    <w:rsid w:val="005402B8"/>
    <w:rsid w:val="005403D1"/>
    <w:rsid w:val="005403DF"/>
    <w:rsid w:val="0054047D"/>
    <w:rsid w:val="005404A8"/>
    <w:rsid w:val="005405A7"/>
    <w:rsid w:val="0054069A"/>
    <w:rsid w:val="005406CE"/>
    <w:rsid w:val="005406D1"/>
    <w:rsid w:val="005407F7"/>
    <w:rsid w:val="005409E2"/>
    <w:rsid w:val="00540B4B"/>
    <w:rsid w:val="00540C39"/>
    <w:rsid w:val="00540CA4"/>
    <w:rsid w:val="00540D1D"/>
    <w:rsid w:val="00540E7E"/>
    <w:rsid w:val="00540F5F"/>
    <w:rsid w:val="00541012"/>
    <w:rsid w:val="0054111C"/>
    <w:rsid w:val="00541180"/>
    <w:rsid w:val="0054123C"/>
    <w:rsid w:val="005412AF"/>
    <w:rsid w:val="005414F2"/>
    <w:rsid w:val="00541596"/>
    <w:rsid w:val="00541659"/>
    <w:rsid w:val="0054167C"/>
    <w:rsid w:val="0054168C"/>
    <w:rsid w:val="00541871"/>
    <w:rsid w:val="00541923"/>
    <w:rsid w:val="00541AC4"/>
    <w:rsid w:val="00541AF6"/>
    <w:rsid w:val="00541BD8"/>
    <w:rsid w:val="00541C7E"/>
    <w:rsid w:val="00541CB0"/>
    <w:rsid w:val="00541CDC"/>
    <w:rsid w:val="00541D0C"/>
    <w:rsid w:val="00541E2D"/>
    <w:rsid w:val="00541E56"/>
    <w:rsid w:val="00541E9B"/>
    <w:rsid w:val="00541EA2"/>
    <w:rsid w:val="00541EEA"/>
    <w:rsid w:val="00541F83"/>
    <w:rsid w:val="0054212F"/>
    <w:rsid w:val="0054229C"/>
    <w:rsid w:val="00542368"/>
    <w:rsid w:val="005423C7"/>
    <w:rsid w:val="005423F4"/>
    <w:rsid w:val="0054251B"/>
    <w:rsid w:val="00542595"/>
    <w:rsid w:val="0054267C"/>
    <w:rsid w:val="005426AB"/>
    <w:rsid w:val="00542733"/>
    <w:rsid w:val="005427F9"/>
    <w:rsid w:val="005429B9"/>
    <w:rsid w:val="00542B03"/>
    <w:rsid w:val="00542B48"/>
    <w:rsid w:val="00542DC3"/>
    <w:rsid w:val="00542ED5"/>
    <w:rsid w:val="005430C9"/>
    <w:rsid w:val="005432B3"/>
    <w:rsid w:val="0054330C"/>
    <w:rsid w:val="00543362"/>
    <w:rsid w:val="005433A6"/>
    <w:rsid w:val="005433FA"/>
    <w:rsid w:val="00543493"/>
    <w:rsid w:val="00543571"/>
    <w:rsid w:val="0054365B"/>
    <w:rsid w:val="0054369B"/>
    <w:rsid w:val="005436BF"/>
    <w:rsid w:val="0054378F"/>
    <w:rsid w:val="0054393F"/>
    <w:rsid w:val="005439EF"/>
    <w:rsid w:val="00543A6B"/>
    <w:rsid w:val="00543B39"/>
    <w:rsid w:val="00543B5E"/>
    <w:rsid w:val="00543B61"/>
    <w:rsid w:val="00543C37"/>
    <w:rsid w:val="00543D55"/>
    <w:rsid w:val="00543D6C"/>
    <w:rsid w:val="00543E32"/>
    <w:rsid w:val="00543E79"/>
    <w:rsid w:val="00543EA7"/>
    <w:rsid w:val="00543ECC"/>
    <w:rsid w:val="00543F5F"/>
    <w:rsid w:val="00544055"/>
    <w:rsid w:val="00544085"/>
    <w:rsid w:val="005441BA"/>
    <w:rsid w:val="005441E3"/>
    <w:rsid w:val="005441E9"/>
    <w:rsid w:val="00544286"/>
    <w:rsid w:val="00544294"/>
    <w:rsid w:val="00544306"/>
    <w:rsid w:val="005443C3"/>
    <w:rsid w:val="0054458A"/>
    <w:rsid w:val="005445B9"/>
    <w:rsid w:val="005446D4"/>
    <w:rsid w:val="00544827"/>
    <w:rsid w:val="005448BC"/>
    <w:rsid w:val="005448E8"/>
    <w:rsid w:val="0054499A"/>
    <w:rsid w:val="005449DB"/>
    <w:rsid w:val="00544A37"/>
    <w:rsid w:val="00544B5A"/>
    <w:rsid w:val="00544C9C"/>
    <w:rsid w:val="00544D17"/>
    <w:rsid w:val="00544F63"/>
    <w:rsid w:val="00545026"/>
    <w:rsid w:val="0054503C"/>
    <w:rsid w:val="00545101"/>
    <w:rsid w:val="0054523A"/>
    <w:rsid w:val="005454CA"/>
    <w:rsid w:val="005454D0"/>
    <w:rsid w:val="00545505"/>
    <w:rsid w:val="0054558E"/>
    <w:rsid w:val="005455D3"/>
    <w:rsid w:val="005455E8"/>
    <w:rsid w:val="0054561E"/>
    <w:rsid w:val="00545704"/>
    <w:rsid w:val="0054573D"/>
    <w:rsid w:val="0054583F"/>
    <w:rsid w:val="005458A9"/>
    <w:rsid w:val="00545A86"/>
    <w:rsid w:val="00545ADF"/>
    <w:rsid w:val="00545B35"/>
    <w:rsid w:val="00545C18"/>
    <w:rsid w:val="00545CBD"/>
    <w:rsid w:val="00545D8B"/>
    <w:rsid w:val="00545DFA"/>
    <w:rsid w:val="00545E21"/>
    <w:rsid w:val="00545E53"/>
    <w:rsid w:val="00545E97"/>
    <w:rsid w:val="00545EBB"/>
    <w:rsid w:val="00546008"/>
    <w:rsid w:val="00546094"/>
    <w:rsid w:val="005461E0"/>
    <w:rsid w:val="0054633C"/>
    <w:rsid w:val="005463FF"/>
    <w:rsid w:val="0054648F"/>
    <w:rsid w:val="005464EC"/>
    <w:rsid w:val="005465BA"/>
    <w:rsid w:val="00546661"/>
    <w:rsid w:val="00546721"/>
    <w:rsid w:val="00546742"/>
    <w:rsid w:val="005467E6"/>
    <w:rsid w:val="00546819"/>
    <w:rsid w:val="00546846"/>
    <w:rsid w:val="00546863"/>
    <w:rsid w:val="00546941"/>
    <w:rsid w:val="00546952"/>
    <w:rsid w:val="005469F3"/>
    <w:rsid w:val="00546A61"/>
    <w:rsid w:val="00546A74"/>
    <w:rsid w:val="00546B64"/>
    <w:rsid w:val="00546CA2"/>
    <w:rsid w:val="00546CEB"/>
    <w:rsid w:val="00546DA6"/>
    <w:rsid w:val="00546E74"/>
    <w:rsid w:val="00546F0A"/>
    <w:rsid w:val="00547034"/>
    <w:rsid w:val="00547043"/>
    <w:rsid w:val="005470A7"/>
    <w:rsid w:val="005470DF"/>
    <w:rsid w:val="005470F3"/>
    <w:rsid w:val="005471D8"/>
    <w:rsid w:val="005472DE"/>
    <w:rsid w:val="00547632"/>
    <w:rsid w:val="005476BB"/>
    <w:rsid w:val="0054772D"/>
    <w:rsid w:val="005477FB"/>
    <w:rsid w:val="005478E1"/>
    <w:rsid w:val="005478F5"/>
    <w:rsid w:val="00547933"/>
    <w:rsid w:val="00547A76"/>
    <w:rsid w:val="00547BBC"/>
    <w:rsid w:val="00547D5D"/>
    <w:rsid w:val="00547DD6"/>
    <w:rsid w:val="00547ED6"/>
    <w:rsid w:val="00547F5D"/>
    <w:rsid w:val="00547FA3"/>
    <w:rsid w:val="00547FC2"/>
    <w:rsid w:val="00550175"/>
    <w:rsid w:val="00550221"/>
    <w:rsid w:val="005503FC"/>
    <w:rsid w:val="00550407"/>
    <w:rsid w:val="00550438"/>
    <w:rsid w:val="00550463"/>
    <w:rsid w:val="0055047F"/>
    <w:rsid w:val="00550480"/>
    <w:rsid w:val="00550519"/>
    <w:rsid w:val="0055057F"/>
    <w:rsid w:val="00550653"/>
    <w:rsid w:val="00550764"/>
    <w:rsid w:val="005509ED"/>
    <w:rsid w:val="00550B1A"/>
    <w:rsid w:val="00550C58"/>
    <w:rsid w:val="00550CBB"/>
    <w:rsid w:val="00550E2C"/>
    <w:rsid w:val="00550F5D"/>
    <w:rsid w:val="0055108A"/>
    <w:rsid w:val="00551092"/>
    <w:rsid w:val="00551324"/>
    <w:rsid w:val="00551361"/>
    <w:rsid w:val="005515BD"/>
    <w:rsid w:val="005516B0"/>
    <w:rsid w:val="00551819"/>
    <w:rsid w:val="0055189D"/>
    <w:rsid w:val="00551A7C"/>
    <w:rsid w:val="00551AF2"/>
    <w:rsid w:val="00551BC3"/>
    <w:rsid w:val="00551BD9"/>
    <w:rsid w:val="00551F77"/>
    <w:rsid w:val="00551FF3"/>
    <w:rsid w:val="005520B2"/>
    <w:rsid w:val="0055210F"/>
    <w:rsid w:val="00552203"/>
    <w:rsid w:val="00552227"/>
    <w:rsid w:val="00552318"/>
    <w:rsid w:val="005524A3"/>
    <w:rsid w:val="005524B5"/>
    <w:rsid w:val="00552594"/>
    <w:rsid w:val="005525CF"/>
    <w:rsid w:val="005526D4"/>
    <w:rsid w:val="0055273E"/>
    <w:rsid w:val="00552767"/>
    <w:rsid w:val="0055282D"/>
    <w:rsid w:val="00552875"/>
    <w:rsid w:val="0055296E"/>
    <w:rsid w:val="00552A79"/>
    <w:rsid w:val="00552BBF"/>
    <w:rsid w:val="00552E86"/>
    <w:rsid w:val="00552E8F"/>
    <w:rsid w:val="00552F27"/>
    <w:rsid w:val="00552F5E"/>
    <w:rsid w:val="0055303F"/>
    <w:rsid w:val="005531DC"/>
    <w:rsid w:val="005531FF"/>
    <w:rsid w:val="00553271"/>
    <w:rsid w:val="00553502"/>
    <w:rsid w:val="0055355B"/>
    <w:rsid w:val="0055367C"/>
    <w:rsid w:val="005536C2"/>
    <w:rsid w:val="005537B5"/>
    <w:rsid w:val="005537F4"/>
    <w:rsid w:val="00553815"/>
    <w:rsid w:val="00553890"/>
    <w:rsid w:val="005539E5"/>
    <w:rsid w:val="00553A4A"/>
    <w:rsid w:val="00553A9B"/>
    <w:rsid w:val="00553AEA"/>
    <w:rsid w:val="00553BB7"/>
    <w:rsid w:val="00553CD4"/>
    <w:rsid w:val="00553CFA"/>
    <w:rsid w:val="00553E75"/>
    <w:rsid w:val="00553F2E"/>
    <w:rsid w:val="00554165"/>
    <w:rsid w:val="00554249"/>
    <w:rsid w:val="00554259"/>
    <w:rsid w:val="005542CE"/>
    <w:rsid w:val="00554322"/>
    <w:rsid w:val="00554349"/>
    <w:rsid w:val="005543E0"/>
    <w:rsid w:val="005544A5"/>
    <w:rsid w:val="005545DA"/>
    <w:rsid w:val="005546C1"/>
    <w:rsid w:val="00554732"/>
    <w:rsid w:val="00554773"/>
    <w:rsid w:val="00554AA3"/>
    <w:rsid w:val="00554B92"/>
    <w:rsid w:val="00554BA3"/>
    <w:rsid w:val="00554D4E"/>
    <w:rsid w:val="00554E6B"/>
    <w:rsid w:val="00554ECF"/>
    <w:rsid w:val="00554ED8"/>
    <w:rsid w:val="00554F9D"/>
    <w:rsid w:val="00554FB5"/>
    <w:rsid w:val="0055501A"/>
    <w:rsid w:val="005550CB"/>
    <w:rsid w:val="005550E0"/>
    <w:rsid w:val="005551B2"/>
    <w:rsid w:val="005551EA"/>
    <w:rsid w:val="0055525C"/>
    <w:rsid w:val="0055528B"/>
    <w:rsid w:val="00555344"/>
    <w:rsid w:val="00555347"/>
    <w:rsid w:val="005553E6"/>
    <w:rsid w:val="005553E9"/>
    <w:rsid w:val="00555422"/>
    <w:rsid w:val="0055544C"/>
    <w:rsid w:val="00555486"/>
    <w:rsid w:val="00555499"/>
    <w:rsid w:val="005554B8"/>
    <w:rsid w:val="00555536"/>
    <w:rsid w:val="005555A6"/>
    <w:rsid w:val="0055561A"/>
    <w:rsid w:val="00555622"/>
    <w:rsid w:val="0055565F"/>
    <w:rsid w:val="00555664"/>
    <w:rsid w:val="005556D9"/>
    <w:rsid w:val="005556DE"/>
    <w:rsid w:val="005556E5"/>
    <w:rsid w:val="00555703"/>
    <w:rsid w:val="00555781"/>
    <w:rsid w:val="005557C1"/>
    <w:rsid w:val="00555807"/>
    <w:rsid w:val="00555863"/>
    <w:rsid w:val="0055586F"/>
    <w:rsid w:val="00555938"/>
    <w:rsid w:val="00555A71"/>
    <w:rsid w:val="00555A7E"/>
    <w:rsid w:val="00555AA3"/>
    <w:rsid w:val="00555AFB"/>
    <w:rsid w:val="00555B51"/>
    <w:rsid w:val="00555B98"/>
    <w:rsid w:val="00555BCE"/>
    <w:rsid w:val="00555C6E"/>
    <w:rsid w:val="00555D09"/>
    <w:rsid w:val="00555D3C"/>
    <w:rsid w:val="00555D3E"/>
    <w:rsid w:val="00555DE6"/>
    <w:rsid w:val="00555EB9"/>
    <w:rsid w:val="00555F31"/>
    <w:rsid w:val="00555F87"/>
    <w:rsid w:val="005561C8"/>
    <w:rsid w:val="00556310"/>
    <w:rsid w:val="005565A2"/>
    <w:rsid w:val="005565DF"/>
    <w:rsid w:val="00556604"/>
    <w:rsid w:val="0055662C"/>
    <w:rsid w:val="0055688A"/>
    <w:rsid w:val="0055694C"/>
    <w:rsid w:val="0055697F"/>
    <w:rsid w:val="00556BD7"/>
    <w:rsid w:val="00556C31"/>
    <w:rsid w:val="00556CB3"/>
    <w:rsid w:val="00556DBC"/>
    <w:rsid w:val="00556DF3"/>
    <w:rsid w:val="00556DFA"/>
    <w:rsid w:val="00556F41"/>
    <w:rsid w:val="00556FF6"/>
    <w:rsid w:val="005570FA"/>
    <w:rsid w:val="0055726E"/>
    <w:rsid w:val="00557502"/>
    <w:rsid w:val="005575B1"/>
    <w:rsid w:val="00557636"/>
    <w:rsid w:val="0055763C"/>
    <w:rsid w:val="005576DE"/>
    <w:rsid w:val="005577A3"/>
    <w:rsid w:val="00557801"/>
    <w:rsid w:val="005578A4"/>
    <w:rsid w:val="00557993"/>
    <w:rsid w:val="00557A19"/>
    <w:rsid w:val="00557A2A"/>
    <w:rsid w:val="00557A37"/>
    <w:rsid w:val="00557A9E"/>
    <w:rsid w:val="00557B9B"/>
    <w:rsid w:val="00557C43"/>
    <w:rsid w:val="00557C97"/>
    <w:rsid w:val="00557D6B"/>
    <w:rsid w:val="00557E6F"/>
    <w:rsid w:val="00557EF4"/>
    <w:rsid w:val="00557F19"/>
    <w:rsid w:val="00557F43"/>
    <w:rsid w:val="00557F53"/>
    <w:rsid w:val="00557F64"/>
    <w:rsid w:val="0056002C"/>
    <w:rsid w:val="0056004A"/>
    <w:rsid w:val="0056008F"/>
    <w:rsid w:val="0056022F"/>
    <w:rsid w:val="00560343"/>
    <w:rsid w:val="005603B0"/>
    <w:rsid w:val="00560443"/>
    <w:rsid w:val="00560566"/>
    <w:rsid w:val="005605ED"/>
    <w:rsid w:val="0056065A"/>
    <w:rsid w:val="00560705"/>
    <w:rsid w:val="0056079D"/>
    <w:rsid w:val="0056094D"/>
    <w:rsid w:val="0056097E"/>
    <w:rsid w:val="00560A11"/>
    <w:rsid w:val="00560A37"/>
    <w:rsid w:val="00560A57"/>
    <w:rsid w:val="00560B16"/>
    <w:rsid w:val="00560C09"/>
    <w:rsid w:val="00560CA5"/>
    <w:rsid w:val="00560D14"/>
    <w:rsid w:val="00560E9D"/>
    <w:rsid w:val="00560F74"/>
    <w:rsid w:val="0056130A"/>
    <w:rsid w:val="00561326"/>
    <w:rsid w:val="00561839"/>
    <w:rsid w:val="00561972"/>
    <w:rsid w:val="005619E8"/>
    <w:rsid w:val="00561CE8"/>
    <w:rsid w:val="00561D65"/>
    <w:rsid w:val="00562080"/>
    <w:rsid w:val="00562082"/>
    <w:rsid w:val="005620C5"/>
    <w:rsid w:val="005621A8"/>
    <w:rsid w:val="0056221C"/>
    <w:rsid w:val="005622CD"/>
    <w:rsid w:val="005622D8"/>
    <w:rsid w:val="005622F3"/>
    <w:rsid w:val="005625BC"/>
    <w:rsid w:val="005627D6"/>
    <w:rsid w:val="005628B1"/>
    <w:rsid w:val="00562A49"/>
    <w:rsid w:val="00562B63"/>
    <w:rsid w:val="00562BA5"/>
    <w:rsid w:val="00562C51"/>
    <w:rsid w:val="00562E23"/>
    <w:rsid w:val="00562E3F"/>
    <w:rsid w:val="00562F60"/>
    <w:rsid w:val="00563050"/>
    <w:rsid w:val="00563059"/>
    <w:rsid w:val="00563069"/>
    <w:rsid w:val="00563167"/>
    <w:rsid w:val="00563196"/>
    <w:rsid w:val="00563221"/>
    <w:rsid w:val="00563237"/>
    <w:rsid w:val="00563321"/>
    <w:rsid w:val="005633A9"/>
    <w:rsid w:val="005634CE"/>
    <w:rsid w:val="00563581"/>
    <w:rsid w:val="00563995"/>
    <w:rsid w:val="005639F8"/>
    <w:rsid w:val="00563A2D"/>
    <w:rsid w:val="00563BFA"/>
    <w:rsid w:val="00563C42"/>
    <w:rsid w:val="00563C90"/>
    <w:rsid w:val="00563D1A"/>
    <w:rsid w:val="00563E7F"/>
    <w:rsid w:val="00563EC5"/>
    <w:rsid w:val="00563F57"/>
    <w:rsid w:val="00563F60"/>
    <w:rsid w:val="0056405B"/>
    <w:rsid w:val="00564096"/>
    <w:rsid w:val="005641C7"/>
    <w:rsid w:val="005641DB"/>
    <w:rsid w:val="005645C2"/>
    <w:rsid w:val="005645F5"/>
    <w:rsid w:val="00564672"/>
    <w:rsid w:val="005646B0"/>
    <w:rsid w:val="00564751"/>
    <w:rsid w:val="005648EA"/>
    <w:rsid w:val="005648FA"/>
    <w:rsid w:val="00564984"/>
    <w:rsid w:val="00564989"/>
    <w:rsid w:val="00564AA2"/>
    <w:rsid w:val="00564BD3"/>
    <w:rsid w:val="00564C11"/>
    <w:rsid w:val="00564E45"/>
    <w:rsid w:val="00564F26"/>
    <w:rsid w:val="005650C0"/>
    <w:rsid w:val="0056524E"/>
    <w:rsid w:val="005652F6"/>
    <w:rsid w:val="0056533A"/>
    <w:rsid w:val="005653AF"/>
    <w:rsid w:val="00565509"/>
    <w:rsid w:val="00565619"/>
    <w:rsid w:val="00565649"/>
    <w:rsid w:val="00565652"/>
    <w:rsid w:val="00565779"/>
    <w:rsid w:val="005657B4"/>
    <w:rsid w:val="00565807"/>
    <w:rsid w:val="005659CA"/>
    <w:rsid w:val="00565B11"/>
    <w:rsid w:val="00565CBC"/>
    <w:rsid w:val="00565DEC"/>
    <w:rsid w:val="00565E2F"/>
    <w:rsid w:val="00565EE4"/>
    <w:rsid w:val="00565F01"/>
    <w:rsid w:val="00565F02"/>
    <w:rsid w:val="00565F6B"/>
    <w:rsid w:val="00566049"/>
    <w:rsid w:val="00566055"/>
    <w:rsid w:val="005660DA"/>
    <w:rsid w:val="005660EB"/>
    <w:rsid w:val="005661C7"/>
    <w:rsid w:val="005663CE"/>
    <w:rsid w:val="0056646A"/>
    <w:rsid w:val="0056646F"/>
    <w:rsid w:val="00566481"/>
    <w:rsid w:val="00566493"/>
    <w:rsid w:val="005667CF"/>
    <w:rsid w:val="005668A2"/>
    <w:rsid w:val="0056695C"/>
    <w:rsid w:val="005669B5"/>
    <w:rsid w:val="00566A06"/>
    <w:rsid w:val="00566A3A"/>
    <w:rsid w:val="00566B39"/>
    <w:rsid w:val="00566BE7"/>
    <w:rsid w:val="00566BF9"/>
    <w:rsid w:val="00566BFF"/>
    <w:rsid w:val="00566D98"/>
    <w:rsid w:val="00566E3B"/>
    <w:rsid w:val="005670F9"/>
    <w:rsid w:val="005671D1"/>
    <w:rsid w:val="00567249"/>
    <w:rsid w:val="0056743F"/>
    <w:rsid w:val="00567767"/>
    <w:rsid w:val="005678C8"/>
    <w:rsid w:val="00567D1D"/>
    <w:rsid w:val="00567D8D"/>
    <w:rsid w:val="00567D94"/>
    <w:rsid w:val="00567F4D"/>
    <w:rsid w:val="00567F5A"/>
    <w:rsid w:val="00567F6B"/>
    <w:rsid w:val="00570087"/>
    <w:rsid w:val="00570142"/>
    <w:rsid w:val="005701E0"/>
    <w:rsid w:val="00570299"/>
    <w:rsid w:val="005702AA"/>
    <w:rsid w:val="005704B1"/>
    <w:rsid w:val="005704CD"/>
    <w:rsid w:val="005704F3"/>
    <w:rsid w:val="00570583"/>
    <w:rsid w:val="005705B5"/>
    <w:rsid w:val="00570660"/>
    <w:rsid w:val="00570747"/>
    <w:rsid w:val="0057076A"/>
    <w:rsid w:val="00570836"/>
    <w:rsid w:val="00570B3E"/>
    <w:rsid w:val="00570B58"/>
    <w:rsid w:val="00570B7F"/>
    <w:rsid w:val="00570C8A"/>
    <w:rsid w:val="00570C9F"/>
    <w:rsid w:val="00570DEA"/>
    <w:rsid w:val="00570EAA"/>
    <w:rsid w:val="00570EFF"/>
    <w:rsid w:val="00570F1F"/>
    <w:rsid w:val="00570F7A"/>
    <w:rsid w:val="0057100C"/>
    <w:rsid w:val="00571010"/>
    <w:rsid w:val="00571087"/>
    <w:rsid w:val="00571147"/>
    <w:rsid w:val="00571237"/>
    <w:rsid w:val="00571310"/>
    <w:rsid w:val="0057131A"/>
    <w:rsid w:val="005713A3"/>
    <w:rsid w:val="005713D9"/>
    <w:rsid w:val="0057142F"/>
    <w:rsid w:val="00571478"/>
    <w:rsid w:val="00571497"/>
    <w:rsid w:val="005714E9"/>
    <w:rsid w:val="00571606"/>
    <w:rsid w:val="00571645"/>
    <w:rsid w:val="005716B4"/>
    <w:rsid w:val="005717A9"/>
    <w:rsid w:val="005717BA"/>
    <w:rsid w:val="00571824"/>
    <w:rsid w:val="0057184D"/>
    <w:rsid w:val="00571926"/>
    <w:rsid w:val="00571A94"/>
    <w:rsid w:val="00571CDA"/>
    <w:rsid w:val="00571DF9"/>
    <w:rsid w:val="00571E1D"/>
    <w:rsid w:val="00571E5D"/>
    <w:rsid w:val="00571EB5"/>
    <w:rsid w:val="00571F5A"/>
    <w:rsid w:val="00571F7A"/>
    <w:rsid w:val="005720A5"/>
    <w:rsid w:val="0057214D"/>
    <w:rsid w:val="00572250"/>
    <w:rsid w:val="00572337"/>
    <w:rsid w:val="0057247B"/>
    <w:rsid w:val="00572555"/>
    <w:rsid w:val="0057259F"/>
    <w:rsid w:val="00572740"/>
    <w:rsid w:val="005727EB"/>
    <w:rsid w:val="005727F2"/>
    <w:rsid w:val="005728A9"/>
    <w:rsid w:val="005728F1"/>
    <w:rsid w:val="00572BBF"/>
    <w:rsid w:val="00572C7F"/>
    <w:rsid w:val="00572CE5"/>
    <w:rsid w:val="00572D03"/>
    <w:rsid w:val="00572D77"/>
    <w:rsid w:val="00572E31"/>
    <w:rsid w:val="00572E3A"/>
    <w:rsid w:val="00572E8E"/>
    <w:rsid w:val="00572F3C"/>
    <w:rsid w:val="00573001"/>
    <w:rsid w:val="0057303A"/>
    <w:rsid w:val="005730C4"/>
    <w:rsid w:val="00573146"/>
    <w:rsid w:val="005732F3"/>
    <w:rsid w:val="00573328"/>
    <w:rsid w:val="005733B8"/>
    <w:rsid w:val="005734F3"/>
    <w:rsid w:val="00573512"/>
    <w:rsid w:val="0057353B"/>
    <w:rsid w:val="00573609"/>
    <w:rsid w:val="0057372D"/>
    <w:rsid w:val="005737CB"/>
    <w:rsid w:val="005737CE"/>
    <w:rsid w:val="00573A51"/>
    <w:rsid w:val="00573A77"/>
    <w:rsid w:val="00573A96"/>
    <w:rsid w:val="00573A99"/>
    <w:rsid w:val="00573B1A"/>
    <w:rsid w:val="00573CB8"/>
    <w:rsid w:val="00573DC6"/>
    <w:rsid w:val="00573EBD"/>
    <w:rsid w:val="00573F31"/>
    <w:rsid w:val="005741C7"/>
    <w:rsid w:val="00574269"/>
    <w:rsid w:val="005744C1"/>
    <w:rsid w:val="0057471D"/>
    <w:rsid w:val="005747CF"/>
    <w:rsid w:val="00574848"/>
    <w:rsid w:val="00574856"/>
    <w:rsid w:val="00574907"/>
    <w:rsid w:val="0057492B"/>
    <w:rsid w:val="00574954"/>
    <w:rsid w:val="005749C4"/>
    <w:rsid w:val="005749CD"/>
    <w:rsid w:val="00574A12"/>
    <w:rsid w:val="00574B78"/>
    <w:rsid w:val="00574C31"/>
    <w:rsid w:val="00574C56"/>
    <w:rsid w:val="00574CD5"/>
    <w:rsid w:val="00574CD8"/>
    <w:rsid w:val="00574E26"/>
    <w:rsid w:val="00574E41"/>
    <w:rsid w:val="00574E62"/>
    <w:rsid w:val="00574ED3"/>
    <w:rsid w:val="00574F20"/>
    <w:rsid w:val="005750F1"/>
    <w:rsid w:val="00575199"/>
    <w:rsid w:val="0057528C"/>
    <w:rsid w:val="0057531B"/>
    <w:rsid w:val="00575367"/>
    <w:rsid w:val="005754C3"/>
    <w:rsid w:val="00575529"/>
    <w:rsid w:val="0057553A"/>
    <w:rsid w:val="0057554C"/>
    <w:rsid w:val="005755E3"/>
    <w:rsid w:val="005756AC"/>
    <w:rsid w:val="005758AF"/>
    <w:rsid w:val="00575BC6"/>
    <w:rsid w:val="00575CAE"/>
    <w:rsid w:val="00575DBD"/>
    <w:rsid w:val="00575F1A"/>
    <w:rsid w:val="00575FE2"/>
    <w:rsid w:val="00575FF9"/>
    <w:rsid w:val="0057609D"/>
    <w:rsid w:val="005760DA"/>
    <w:rsid w:val="005760EE"/>
    <w:rsid w:val="005761CF"/>
    <w:rsid w:val="00576442"/>
    <w:rsid w:val="005764A0"/>
    <w:rsid w:val="005764D6"/>
    <w:rsid w:val="005764F3"/>
    <w:rsid w:val="00576525"/>
    <w:rsid w:val="005766B5"/>
    <w:rsid w:val="00576784"/>
    <w:rsid w:val="0057683B"/>
    <w:rsid w:val="00576B9E"/>
    <w:rsid w:val="00576C1A"/>
    <w:rsid w:val="00576C33"/>
    <w:rsid w:val="00576CE2"/>
    <w:rsid w:val="00576DB7"/>
    <w:rsid w:val="00576E52"/>
    <w:rsid w:val="00576EE9"/>
    <w:rsid w:val="00576F5F"/>
    <w:rsid w:val="00577096"/>
    <w:rsid w:val="00577110"/>
    <w:rsid w:val="0057721B"/>
    <w:rsid w:val="005772D3"/>
    <w:rsid w:val="005772ED"/>
    <w:rsid w:val="00577314"/>
    <w:rsid w:val="0057733B"/>
    <w:rsid w:val="0057736C"/>
    <w:rsid w:val="00577431"/>
    <w:rsid w:val="00577450"/>
    <w:rsid w:val="0057749A"/>
    <w:rsid w:val="005774BE"/>
    <w:rsid w:val="00577579"/>
    <w:rsid w:val="005776C0"/>
    <w:rsid w:val="00577719"/>
    <w:rsid w:val="0057779A"/>
    <w:rsid w:val="00577848"/>
    <w:rsid w:val="00577849"/>
    <w:rsid w:val="005778BF"/>
    <w:rsid w:val="005778D2"/>
    <w:rsid w:val="005778F4"/>
    <w:rsid w:val="0057792A"/>
    <w:rsid w:val="0057797F"/>
    <w:rsid w:val="00577A6C"/>
    <w:rsid w:val="00577AA7"/>
    <w:rsid w:val="00577AE5"/>
    <w:rsid w:val="00577B7D"/>
    <w:rsid w:val="00577BCC"/>
    <w:rsid w:val="00577BE2"/>
    <w:rsid w:val="00577C00"/>
    <w:rsid w:val="00577CD8"/>
    <w:rsid w:val="00577FC3"/>
    <w:rsid w:val="00580019"/>
    <w:rsid w:val="00580065"/>
    <w:rsid w:val="00580150"/>
    <w:rsid w:val="0058016F"/>
    <w:rsid w:val="005802D8"/>
    <w:rsid w:val="005803C8"/>
    <w:rsid w:val="00580462"/>
    <w:rsid w:val="005804AF"/>
    <w:rsid w:val="0058051A"/>
    <w:rsid w:val="0058057B"/>
    <w:rsid w:val="005805FD"/>
    <w:rsid w:val="00580764"/>
    <w:rsid w:val="005807F2"/>
    <w:rsid w:val="00580886"/>
    <w:rsid w:val="00580A57"/>
    <w:rsid w:val="00580BFB"/>
    <w:rsid w:val="00580C4D"/>
    <w:rsid w:val="00580C6C"/>
    <w:rsid w:val="00580D18"/>
    <w:rsid w:val="00580E4A"/>
    <w:rsid w:val="00580ECF"/>
    <w:rsid w:val="00580EF2"/>
    <w:rsid w:val="00580F78"/>
    <w:rsid w:val="00581065"/>
    <w:rsid w:val="005810B1"/>
    <w:rsid w:val="005810F9"/>
    <w:rsid w:val="0058115E"/>
    <w:rsid w:val="005813BE"/>
    <w:rsid w:val="005813EB"/>
    <w:rsid w:val="0058141E"/>
    <w:rsid w:val="00581457"/>
    <w:rsid w:val="00581505"/>
    <w:rsid w:val="0058152D"/>
    <w:rsid w:val="0058159A"/>
    <w:rsid w:val="005816F6"/>
    <w:rsid w:val="00581738"/>
    <w:rsid w:val="00581795"/>
    <w:rsid w:val="00581824"/>
    <w:rsid w:val="00581830"/>
    <w:rsid w:val="005818A9"/>
    <w:rsid w:val="00581985"/>
    <w:rsid w:val="005819E0"/>
    <w:rsid w:val="00581B31"/>
    <w:rsid w:val="00581B4D"/>
    <w:rsid w:val="00581B63"/>
    <w:rsid w:val="00581CE5"/>
    <w:rsid w:val="00581DFA"/>
    <w:rsid w:val="00581EAF"/>
    <w:rsid w:val="00581F54"/>
    <w:rsid w:val="0058206B"/>
    <w:rsid w:val="00582094"/>
    <w:rsid w:val="005822F9"/>
    <w:rsid w:val="00582310"/>
    <w:rsid w:val="0058238F"/>
    <w:rsid w:val="005824C5"/>
    <w:rsid w:val="00582532"/>
    <w:rsid w:val="005825A9"/>
    <w:rsid w:val="005825E8"/>
    <w:rsid w:val="00582692"/>
    <w:rsid w:val="0058280C"/>
    <w:rsid w:val="00582834"/>
    <w:rsid w:val="00582892"/>
    <w:rsid w:val="00582944"/>
    <w:rsid w:val="00582951"/>
    <w:rsid w:val="00582A50"/>
    <w:rsid w:val="00582A5A"/>
    <w:rsid w:val="00582AAB"/>
    <w:rsid w:val="00582AC1"/>
    <w:rsid w:val="00582BDB"/>
    <w:rsid w:val="00582C5B"/>
    <w:rsid w:val="00582F2E"/>
    <w:rsid w:val="00582FD3"/>
    <w:rsid w:val="0058309C"/>
    <w:rsid w:val="00583135"/>
    <w:rsid w:val="005831EF"/>
    <w:rsid w:val="00583206"/>
    <w:rsid w:val="005832A3"/>
    <w:rsid w:val="005832AA"/>
    <w:rsid w:val="005832B4"/>
    <w:rsid w:val="005832D0"/>
    <w:rsid w:val="0058333A"/>
    <w:rsid w:val="00583489"/>
    <w:rsid w:val="00583612"/>
    <w:rsid w:val="00583895"/>
    <w:rsid w:val="005838D6"/>
    <w:rsid w:val="00583A23"/>
    <w:rsid w:val="00583A5D"/>
    <w:rsid w:val="00583A78"/>
    <w:rsid w:val="00583C61"/>
    <w:rsid w:val="00583C6F"/>
    <w:rsid w:val="00583D3C"/>
    <w:rsid w:val="00583DCA"/>
    <w:rsid w:val="00583E16"/>
    <w:rsid w:val="00583E7E"/>
    <w:rsid w:val="00583F2B"/>
    <w:rsid w:val="00584008"/>
    <w:rsid w:val="00584040"/>
    <w:rsid w:val="0058409E"/>
    <w:rsid w:val="0058411B"/>
    <w:rsid w:val="0058412F"/>
    <w:rsid w:val="00584191"/>
    <w:rsid w:val="00584236"/>
    <w:rsid w:val="0058443E"/>
    <w:rsid w:val="0058450B"/>
    <w:rsid w:val="0058453F"/>
    <w:rsid w:val="0058454A"/>
    <w:rsid w:val="005845F3"/>
    <w:rsid w:val="0058464F"/>
    <w:rsid w:val="00584791"/>
    <w:rsid w:val="00584868"/>
    <w:rsid w:val="005848A1"/>
    <w:rsid w:val="00584971"/>
    <w:rsid w:val="005849E3"/>
    <w:rsid w:val="00584B08"/>
    <w:rsid w:val="00584B43"/>
    <w:rsid w:val="00584BFE"/>
    <w:rsid w:val="00584E44"/>
    <w:rsid w:val="00584E51"/>
    <w:rsid w:val="00584F58"/>
    <w:rsid w:val="00584F8C"/>
    <w:rsid w:val="0058506B"/>
    <w:rsid w:val="005850C8"/>
    <w:rsid w:val="00585117"/>
    <w:rsid w:val="00585193"/>
    <w:rsid w:val="005852C6"/>
    <w:rsid w:val="005853D1"/>
    <w:rsid w:val="005853FD"/>
    <w:rsid w:val="0058547B"/>
    <w:rsid w:val="005854B6"/>
    <w:rsid w:val="005856BD"/>
    <w:rsid w:val="00585829"/>
    <w:rsid w:val="00585890"/>
    <w:rsid w:val="005858F2"/>
    <w:rsid w:val="00585AF6"/>
    <w:rsid w:val="00585B54"/>
    <w:rsid w:val="00585CC1"/>
    <w:rsid w:val="00585D67"/>
    <w:rsid w:val="00585E16"/>
    <w:rsid w:val="00585E9F"/>
    <w:rsid w:val="00585EA0"/>
    <w:rsid w:val="00585F97"/>
    <w:rsid w:val="00585FB8"/>
    <w:rsid w:val="00585FDC"/>
    <w:rsid w:val="005862A6"/>
    <w:rsid w:val="00586300"/>
    <w:rsid w:val="00586370"/>
    <w:rsid w:val="005863E5"/>
    <w:rsid w:val="005863FB"/>
    <w:rsid w:val="00586489"/>
    <w:rsid w:val="005864A5"/>
    <w:rsid w:val="00586590"/>
    <w:rsid w:val="00586678"/>
    <w:rsid w:val="0058673D"/>
    <w:rsid w:val="00586829"/>
    <w:rsid w:val="00586934"/>
    <w:rsid w:val="005869E7"/>
    <w:rsid w:val="00586A79"/>
    <w:rsid w:val="00586B32"/>
    <w:rsid w:val="00586B5B"/>
    <w:rsid w:val="00586B9F"/>
    <w:rsid w:val="00586CD7"/>
    <w:rsid w:val="00586D47"/>
    <w:rsid w:val="00586EFE"/>
    <w:rsid w:val="00586FC1"/>
    <w:rsid w:val="00586FE7"/>
    <w:rsid w:val="00587077"/>
    <w:rsid w:val="00587142"/>
    <w:rsid w:val="00587171"/>
    <w:rsid w:val="005871CD"/>
    <w:rsid w:val="0058725E"/>
    <w:rsid w:val="00587373"/>
    <w:rsid w:val="005873EE"/>
    <w:rsid w:val="00587451"/>
    <w:rsid w:val="005876B8"/>
    <w:rsid w:val="005876D8"/>
    <w:rsid w:val="00587744"/>
    <w:rsid w:val="00587800"/>
    <w:rsid w:val="0058789E"/>
    <w:rsid w:val="00587ACB"/>
    <w:rsid w:val="00587AE6"/>
    <w:rsid w:val="00587BAC"/>
    <w:rsid w:val="00587CCC"/>
    <w:rsid w:val="00587D60"/>
    <w:rsid w:val="00587EAF"/>
    <w:rsid w:val="005900A9"/>
    <w:rsid w:val="00590240"/>
    <w:rsid w:val="00590309"/>
    <w:rsid w:val="00590322"/>
    <w:rsid w:val="00590351"/>
    <w:rsid w:val="00590444"/>
    <w:rsid w:val="005904D7"/>
    <w:rsid w:val="005905CD"/>
    <w:rsid w:val="0059061F"/>
    <w:rsid w:val="0059085E"/>
    <w:rsid w:val="005909A2"/>
    <w:rsid w:val="00590A6E"/>
    <w:rsid w:val="00590A93"/>
    <w:rsid w:val="00590B9C"/>
    <w:rsid w:val="00590C06"/>
    <w:rsid w:val="00590C20"/>
    <w:rsid w:val="00590C44"/>
    <w:rsid w:val="00590D1D"/>
    <w:rsid w:val="00590D94"/>
    <w:rsid w:val="00590DA8"/>
    <w:rsid w:val="00590EBA"/>
    <w:rsid w:val="00591134"/>
    <w:rsid w:val="00591173"/>
    <w:rsid w:val="00591199"/>
    <w:rsid w:val="005912C3"/>
    <w:rsid w:val="005912CE"/>
    <w:rsid w:val="00591325"/>
    <w:rsid w:val="005913C4"/>
    <w:rsid w:val="005913E4"/>
    <w:rsid w:val="00591577"/>
    <w:rsid w:val="0059158C"/>
    <w:rsid w:val="005915D0"/>
    <w:rsid w:val="00591615"/>
    <w:rsid w:val="005916BD"/>
    <w:rsid w:val="005918AF"/>
    <w:rsid w:val="00591920"/>
    <w:rsid w:val="00591A83"/>
    <w:rsid w:val="00591A96"/>
    <w:rsid w:val="00591B8B"/>
    <w:rsid w:val="00591C29"/>
    <w:rsid w:val="00591CBA"/>
    <w:rsid w:val="00591DD0"/>
    <w:rsid w:val="00591EDC"/>
    <w:rsid w:val="00591F93"/>
    <w:rsid w:val="00591FAA"/>
    <w:rsid w:val="00592132"/>
    <w:rsid w:val="00592225"/>
    <w:rsid w:val="005922FE"/>
    <w:rsid w:val="0059236E"/>
    <w:rsid w:val="005924BF"/>
    <w:rsid w:val="00592656"/>
    <w:rsid w:val="005926BF"/>
    <w:rsid w:val="00592737"/>
    <w:rsid w:val="00592779"/>
    <w:rsid w:val="00592870"/>
    <w:rsid w:val="005928AF"/>
    <w:rsid w:val="00592913"/>
    <w:rsid w:val="00592924"/>
    <w:rsid w:val="00592968"/>
    <w:rsid w:val="00592A44"/>
    <w:rsid w:val="00592B2D"/>
    <w:rsid w:val="00592BB6"/>
    <w:rsid w:val="00592C77"/>
    <w:rsid w:val="00592E7E"/>
    <w:rsid w:val="00592EA0"/>
    <w:rsid w:val="00592FC1"/>
    <w:rsid w:val="005930CC"/>
    <w:rsid w:val="005931A3"/>
    <w:rsid w:val="00593236"/>
    <w:rsid w:val="0059332A"/>
    <w:rsid w:val="005933CE"/>
    <w:rsid w:val="00593404"/>
    <w:rsid w:val="0059340C"/>
    <w:rsid w:val="00593427"/>
    <w:rsid w:val="00593443"/>
    <w:rsid w:val="0059366D"/>
    <w:rsid w:val="005936CB"/>
    <w:rsid w:val="0059391A"/>
    <w:rsid w:val="0059391F"/>
    <w:rsid w:val="00593946"/>
    <w:rsid w:val="00593A56"/>
    <w:rsid w:val="00593AF2"/>
    <w:rsid w:val="00593B16"/>
    <w:rsid w:val="00593DCC"/>
    <w:rsid w:val="00593E6F"/>
    <w:rsid w:val="00593E9C"/>
    <w:rsid w:val="00594059"/>
    <w:rsid w:val="0059408E"/>
    <w:rsid w:val="005940FE"/>
    <w:rsid w:val="00594182"/>
    <w:rsid w:val="0059422F"/>
    <w:rsid w:val="005942B8"/>
    <w:rsid w:val="005944F6"/>
    <w:rsid w:val="005945EA"/>
    <w:rsid w:val="00594643"/>
    <w:rsid w:val="005946EF"/>
    <w:rsid w:val="0059474C"/>
    <w:rsid w:val="005947C4"/>
    <w:rsid w:val="005947DF"/>
    <w:rsid w:val="005948C5"/>
    <w:rsid w:val="005949AA"/>
    <w:rsid w:val="005949D6"/>
    <w:rsid w:val="00594AB6"/>
    <w:rsid w:val="00594AE0"/>
    <w:rsid w:val="00594B55"/>
    <w:rsid w:val="00594CBD"/>
    <w:rsid w:val="00594CC4"/>
    <w:rsid w:val="00594CD7"/>
    <w:rsid w:val="00594D7C"/>
    <w:rsid w:val="00594E38"/>
    <w:rsid w:val="00594F0A"/>
    <w:rsid w:val="00594F46"/>
    <w:rsid w:val="00594FF1"/>
    <w:rsid w:val="00595006"/>
    <w:rsid w:val="00595030"/>
    <w:rsid w:val="005950B0"/>
    <w:rsid w:val="00595109"/>
    <w:rsid w:val="00595163"/>
    <w:rsid w:val="00595257"/>
    <w:rsid w:val="0059525F"/>
    <w:rsid w:val="00595371"/>
    <w:rsid w:val="00595459"/>
    <w:rsid w:val="005955F0"/>
    <w:rsid w:val="005956DC"/>
    <w:rsid w:val="00595756"/>
    <w:rsid w:val="00595798"/>
    <w:rsid w:val="005957D4"/>
    <w:rsid w:val="0059585F"/>
    <w:rsid w:val="0059589F"/>
    <w:rsid w:val="0059594E"/>
    <w:rsid w:val="005959ED"/>
    <w:rsid w:val="00595AD1"/>
    <w:rsid w:val="00595AED"/>
    <w:rsid w:val="00595C47"/>
    <w:rsid w:val="00595CFD"/>
    <w:rsid w:val="00595D54"/>
    <w:rsid w:val="00595D75"/>
    <w:rsid w:val="00595D96"/>
    <w:rsid w:val="00595E52"/>
    <w:rsid w:val="00595E8E"/>
    <w:rsid w:val="00595EE8"/>
    <w:rsid w:val="00595F59"/>
    <w:rsid w:val="00595FD6"/>
    <w:rsid w:val="005960AE"/>
    <w:rsid w:val="00596134"/>
    <w:rsid w:val="0059621A"/>
    <w:rsid w:val="0059627E"/>
    <w:rsid w:val="005963D8"/>
    <w:rsid w:val="00596435"/>
    <w:rsid w:val="005964AB"/>
    <w:rsid w:val="0059650F"/>
    <w:rsid w:val="00596536"/>
    <w:rsid w:val="00596588"/>
    <w:rsid w:val="00596605"/>
    <w:rsid w:val="0059666F"/>
    <w:rsid w:val="005966E1"/>
    <w:rsid w:val="005966E6"/>
    <w:rsid w:val="005967F9"/>
    <w:rsid w:val="00596860"/>
    <w:rsid w:val="0059691D"/>
    <w:rsid w:val="0059694A"/>
    <w:rsid w:val="00596B0D"/>
    <w:rsid w:val="00596BEF"/>
    <w:rsid w:val="00596CDA"/>
    <w:rsid w:val="00596CFB"/>
    <w:rsid w:val="00596E21"/>
    <w:rsid w:val="00596EBB"/>
    <w:rsid w:val="00596F76"/>
    <w:rsid w:val="0059704D"/>
    <w:rsid w:val="00597059"/>
    <w:rsid w:val="00597075"/>
    <w:rsid w:val="005970B6"/>
    <w:rsid w:val="0059718D"/>
    <w:rsid w:val="00597232"/>
    <w:rsid w:val="0059724C"/>
    <w:rsid w:val="005972A0"/>
    <w:rsid w:val="0059731E"/>
    <w:rsid w:val="005973BA"/>
    <w:rsid w:val="005975BE"/>
    <w:rsid w:val="00597637"/>
    <w:rsid w:val="00597666"/>
    <w:rsid w:val="00597675"/>
    <w:rsid w:val="00597679"/>
    <w:rsid w:val="00597681"/>
    <w:rsid w:val="005977A6"/>
    <w:rsid w:val="005977B1"/>
    <w:rsid w:val="005978B0"/>
    <w:rsid w:val="00597979"/>
    <w:rsid w:val="00597B11"/>
    <w:rsid w:val="00597B4F"/>
    <w:rsid w:val="00597B71"/>
    <w:rsid w:val="00597BC4"/>
    <w:rsid w:val="00597CA0"/>
    <w:rsid w:val="00597CF8"/>
    <w:rsid w:val="00597D37"/>
    <w:rsid w:val="00597FA9"/>
    <w:rsid w:val="00597FC3"/>
    <w:rsid w:val="00597FE8"/>
    <w:rsid w:val="005A0088"/>
    <w:rsid w:val="005A00DA"/>
    <w:rsid w:val="005A014C"/>
    <w:rsid w:val="005A0154"/>
    <w:rsid w:val="005A020B"/>
    <w:rsid w:val="005A02B5"/>
    <w:rsid w:val="005A02F9"/>
    <w:rsid w:val="005A0371"/>
    <w:rsid w:val="005A03D7"/>
    <w:rsid w:val="005A04EE"/>
    <w:rsid w:val="005A0563"/>
    <w:rsid w:val="005A0582"/>
    <w:rsid w:val="005A0693"/>
    <w:rsid w:val="005A0799"/>
    <w:rsid w:val="005A08EC"/>
    <w:rsid w:val="005A0A77"/>
    <w:rsid w:val="005A0AD7"/>
    <w:rsid w:val="005A0B28"/>
    <w:rsid w:val="005A0B4B"/>
    <w:rsid w:val="005A0CB4"/>
    <w:rsid w:val="005A0D3A"/>
    <w:rsid w:val="005A0E89"/>
    <w:rsid w:val="005A0F54"/>
    <w:rsid w:val="005A0FCF"/>
    <w:rsid w:val="005A1055"/>
    <w:rsid w:val="005A1269"/>
    <w:rsid w:val="005A127D"/>
    <w:rsid w:val="005A12D4"/>
    <w:rsid w:val="005A1674"/>
    <w:rsid w:val="005A16D4"/>
    <w:rsid w:val="005A17AB"/>
    <w:rsid w:val="005A1857"/>
    <w:rsid w:val="005A18D1"/>
    <w:rsid w:val="005A1A1A"/>
    <w:rsid w:val="005A1AAD"/>
    <w:rsid w:val="005A1B18"/>
    <w:rsid w:val="005A1B94"/>
    <w:rsid w:val="005A1BE1"/>
    <w:rsid w:val="005A1C83"/>
    <w:rsid w:val="005A1D5C"/>
    <w:rsid w:val="005A1DF2"/>
    <w:rsid w:val="005A1F2B"/>
    <w:rsid w:val="005A2045"/>
    <w:rsid w:val="005A20E1"/>
    <w:rsid w:val="005A215D"/>
    <w:rsid w:val="005A21E9"/>
    <w:rsid w:val="005A22FC"/>
    <w:rsid w:val="005A23A9"/>
    <w:rsid w:val="005A2457"/>
    <w:rsid w:val="005A2486"/>
    <w:rsid w:val="005A255D"/>
    <w:rsid w:val="005A26B9"/>
    <w:rsid w:val="005A26E8"/>
    <w:rsid w:val="005A2795"/>
    <w:rsid w:val="005A27A4"/>
    <w:rsid w:val="005A2932"/>
    <w:rsid w:val="005A2C6C"/>
    <w:rsid w:val="005A2D1F"/>
    <w:rsid w:val="005A2F35"/>
    <w:rsid w:val="005A3025"/>
    <w:rsid w:val="005A30D1"/>
    <w:rsid w:val="005A3158"/>
    <w:rsid w:val="005A315E"/>
    <w:rsid w:val="005A31F6"/>
    <w:rsid w:val="005A3388"/>
    <w:rsid w:val="005A34C4"/>
    <w:rsid w:val="005A3880"/>
    <w:rsid w:val="005A38AF"/>
    <w:rsid w:val="005A3932"/>
    <w:rsid w:val="005A3988"/>
    <w:rsid w:val="005A39B0"/>
    <w:rsid w:val="005A3A48"/>
    <w:rsid w:val="005A3AF0"/>
    <w:rsid w:val="005A3BD6"/>
    <w:rsid w:val="005A3C8C"/>
    <w:rsid w:val="005A3C93"/>
    <w:rsid w:val="005A3DFA"/>
    <w:rsid w:val="005A3F1F"/>
    <w:rsid w:val="005A3FDA"/>
    <w:rsid w:val="005A4072"/>
    <w:rsid w:val="005A40DE"/>
    <w:rsid w:val="005A417D"/>
    <w:rsid w:val="005A4237"/>
    <w:rsid w:val="005A4395"/>
    <w:rsid w:val="005A45A0"/>
    <w:rsid w:val="005A460F"/>
    <w:rsid w:val="005A4633"/>
    <w:rsid w:val="005A46E1"/>
    <w:rsid w:val="005A4959"/>
    <w:rsid w:val="005A4C85"/>
    <w:rsid w:val="005A4D52"/>
    <w:rsid w:val="005A4E7F"/>
    <w:rsid w:val="005A4F45"/>
    <w:rsid w:val="005A50FF"/>
    <w:rsid w:val="005A511B"/>
    <w:rsid w:val="005A5146"/>
    <w:rsid w:val="005A54DC"/>
    <w:rsid w:val="005A574D"/>
    <w:rsid w:val="005A576F"/>
    <w:rsid w:val="005A5815"/>
    <w:rsid w:val="005A592E"/>
    <w:rsid w:val="005A5989"/>
    <w:rsid w:val="005A59B4"/>
    <w:rsid w:val="005A5A46"/>
    <w:rsid w:val="005A5AE2"/>
    <w:rsid w:val="005A5CF2"/>
    <w:rsid w:val="005A5DC6"/>
    <w:rsid w:val="005A5E13"/>
    <w:rsid w:val="005A5E85"/>
    <w:rsid w:val="005A5F72"/>
    <w:rsid w:val="005A5FEA"/>
    <w:rsid w:val="005A6079"/>
    <w:rsid w:val="005A607F"/>
    <w:rsid w:val="005A60DE"/>
    <w:rsid w:val="005A60F4"/>
    <w:rsid w:val="005A615E"/>
    <w:rsid w:val="005A62A6"/>
    <w:rsid w:val="005A6435"/>
    <w:rsid w:val="005A6482"/>
    <w:rsid w:val="005A64A9"/>
    <w:rsid w:val="005A6537"/>
    <w:rsid w:val="005A6589"/>
    <w:rsid w:val="005A6656"/>
    <w:rsid w:val="005A677A"/>
    <w:rsid w:val="005A682A"/>
    <w:rsid w:val="005A6877"/>
    <w:rsid w:val="005A6984"/>
    <w:rsid w:val="005A69EE"/>
    <w:rsid w:val="005A6A3A"/>
    <w:rsid w:val="005A6B31"/>
    <w:rsid w:val="005A6C11"/>
    <w:rsid w:val="005A6CDD"/>
    <w:rsid w:val="005A6D15"/>
    <w:rsid w:val="005A6DB7"/>
    <w:rsid w:val="005A6E24"/>
    <w:rsid w:val="005A6E8D"/>
    <w:rsid w:val="005A6EA6"/>
    <w:rsid w:val="005A6F05"/>
    <w:rsid w:val="005A6FCE"/>
    <w:rsid w:val="005A70F1"/>
    <w:rsid w:val="005A70FC"/>
    <w:rsid w:val="005A71BE"/>
    <w:rsid w:val="005A7290"/>
    <w:rsid w:val="005A73A4"/>
    <w:rsid w:val="005A74B8"/>
    <w:rsid w:val="005A7645"/>
    <w:rsid w:val="005A777F"/>
    <w:rsid w:val="005A7A92"/>
    <w:rsid w:val="005A7AE1"/>
    <w:rsid w:val="005A7C0E"/>
    <w:rsid w:val="005A7F87"/>
    <w:rsid w:val="005A7FF1"/>
    <w:rsid w:val="005B000E"/>
    <w:rsid w:val="005B0012"/>
    <w:rsid w:val="005B010E"/>
    <w:rsid w:val="005B0276"/>
    <w:rsid w:val="005B0413"/>
    <w:rsid w:val="005B0434"/>
    <w:rsid w:val="005B04AB"/>
    <w:rsid w:val="005B0501"/>
    <w:rsid w:val="005B0506"/>
    <w:rsid w:val="005B05FE"/>
    <w:rsid w:val="005B068C"/>
    <w:rsid w:val="005B0892"/>
    <w:rsid w:val="005B09C2"/>
    <w:rsid w:val="005B09EF"/>
    <w:rsid w:val="005B0B9C"/>
    <w:rsid w:val="005B0D10"/>
    <w:rsid w:val="005B0D93"/>
    <w:rsid w:val="005B0E6B"/>
    <w:rsid w:val="005B0ED9"/>
    <w:rsid w:val="005B0EFC"/>
    <w:rsid w:val="005B0FE5"/>
    <w:rsid w:val="005B102B"/>
    <w:rsid w:val="005B1082"/>
    <w:rsid w:val="005B110F"/>
    <w:rsid w:val="005B118C"/>
    <w:rsid w:val="005B123B"/>
    <w:rsid w:val="005B1275"/>
    <w:rsid w:val="005B13A0"/>
    <w:rsid w:val="005B14E1"/>
    <w:rsid w:val="005B15D0"/>
    <w:rsid w:val="005B1600"/>
    <w:rsid w:val="005B168B"/>
    <w:rsid w:val="005B1829"/>
    <w:rsid w:val="005B1A2A"/>
    <w:rsid w:val="005B1BD4"/>
    <w:rsid w:val="005B1C81"/>
    <w:rsid w:val="005B1D48"/>
    <w:rsid w:val="005B1D4B"/>
    <w:rsid w:val="005B1DF0"/>
    <w:rsid w:val="005B2056"/>
    <w:rsid w:val="005B2064"/>
    <w:rsid w:val="005B2085"/>
    <w:rsid w:val="005B20D9"/>
    <w:rsid w:val="005B213B"/>
    <w:rsid w:val="005B22F4"/>
    <w:rsid w:val="005B2411"/>
    <w:rsid w:val="005B2441"/>
    <w:rsid w:val="005B252F"/>
    <w:rsid w:val="005B2567"/>
    <w:rsid w:val="005B25BF"/>
    <w:rsid w:val="005B267F"/>
    <w:rsid w:val="005B2682"/>
    <w:rsid w:val="005B26BB"/>
    <w:rsid w:val="005B2722"/>
    <w:rsid w:val="005B2B22"/>
    <w:rsid w:val="005B2C51"/>
    <w:rsid w:val="005B2D46"/>
    <w:rsid w:val="005B2E21"/>
    <w:rsid w:val="005B3176"/>
    <w:rsid w:val="005B3588"/>
    <w:rsid w:val="005B3613"/>
    <w:rsid w:val="005B3622"/>
    <w:rsid w:val="005B363C"/>
    <w:rsid w:val="005B3680"/>
    <w:rsid w:val="005B3739"/>
    <w:rsid w:val="005B3A02"/>
    <w:rsid w:val="005B3ABD"/>
    <w:rsid w:val="005B3AE2"/>
    <w:rsid w:val="005B3B2A"/>
    <w:rsid w:val="005B3B49"/>
    <w:rsid w:val="005B3BA5"/>
    <w:rsid w:val="005B3D1F"/>
    <w:rsid w:val="005B3DF2"/>
    <w:rsid w:val="005B4189"/>
    <w:rsid w:val="005B419D"/>
    <w:rsid w:val="005B42F4"/>
    <w:rsid w:val="005B43F0"/>
    <w:rsid w:val="005B4410"/>
    <w:rsid w:val="005B4434"/>
    <w:rsid w:val="005B445F"/>
    <w:rsid w:val="005B4538"/>
    <w:rsid w:val="005B4748"/>
    <w:rsid w:val="005B47C1"/>
    <w:rsid w:val="005B4865"/>
    <w:rsid w:val="005B48F3"/>
    <w:rsid w:val="005B49C3"/>
    <w:rsid w:val="005B4A35"/>
    <w:rsid w:val="005B4B7C"/>
    <w:rsid w:val="005B4BEB"/>
    <w:rsid w:val="005B4C69"/>
    <w:rsid w:val="005B4CA7"/>
    <w:rsid w:val="005B4CC2"/>
    <w:rsid w:val="005B4E21"/>
    <w:rsid w:val="005B4EAD"/>
    <w:rsid w:val="005B4EC3"/>
    <w:rsid w:val="005B4F4E"/>
    <w:rsid w:val="005B4F55"/>
    <w:rsid w:val="005B4F90"/>
    <w:rsid w:val="005B50AE"/>
    <w:rsid w:val="005B50D0"/>
    <w:rsid w:val="005B5155"/>
    <w:rsid w:val="005B5397"/>
    <w:rsid w:val="005B5567"/>
    <w:rsid w:val="005B55BC"/>
    <w:rsid w:val="005B56FE"/>
    <w:rsid w:val="005B577E"/>
    <w:rsid w:val="005B57B9"/>
    <w:rsid w:val="005B587D"/>
    <w:rsid w:val="005B58D0"/>
    <w:rsid w:val="005B5999"/>
    <w:rsid w:val="005B5A20"/>
    <w:rsid w:val="005B5A42"/>
    <w:rsid w:val="005B5AAB"/>
    <w:rsid w:val="005B5AF6"/>
    <w:rsid w:val="005B5BC5"/>
    <w:rsid w:val="005B5E5C"/>
    <w:rsid w:val="005B5E5E"/>
    <w:rsid w:val="005B5E86"/>
    <w:rsid w:val="005B5F5C"/>
    <w:rsid w:val="005B5FF4"/>
    <w:rsid w:val="005B64C6"/>
    <w:rsid w:val="005B64CC"/>
    <w:rsid w:val="005B64D6"/>
    <w:rsid w:val="005B651A"/>
    <w:rsid w:val="005B65BF"/>
    <w:rsid w:val="005B677C"/>
    <w:rsid w:val="005B67C0"/>
    <w:rsid w:val="005B6815"/>
    <w:rsid w:val="005B6A0E"/>
    <w:rsid w:val="005B6B26"/>
    <w:rsid w:val="005B6BE7"/>
    <w:rsid w:val="005B6C44"/>
    <w:rsid w:val="005B6C4B"/>
    <w:rsid w:val="005B6EDE"/>
    <w:rsid w:val="005B6F50"/>
    <w:rsid w:val="005B6F74"/>
    <w:rsid w:val="005B6F90"/>
    <w:rsid w:val="005B7007"/>
    <w:rsid w:val="005B7038"/>
    <w:rsid w:val="005B70AF"/>
    <w:rsid w:val="005B7241"/>
    <w:rsid w:val="005B7270"/>
    <w:rsid w:val="005B742B"/>
    <w:rsid w:val="005B7435"/>
    <w:rsid w:val="005B76E6"/>
    <w:rsid w:val="005B7710"/>
    <w:rsid w:val="005B781C"/>
    <w:rsid w:val="005B7827"/>
    <w:rsid w:val="005B78C8"/>
    <w:rsid w:val="005B797B"/>
    <w:rsid w:val="005B799A"/>
    <w:rsid w:val="005B79F8"/>
    <w:rsid w:val="005B7A7F"/>
    <w:rsid w:val="005B7A9A"/>
    <w:rsid w:val="005B7AE8"/>
    <w:rsid w:val="005B7B3B"/>
    <w:rsid w:val="005B7BE8"/>
    <w:rsid w:val="005B7C5E"/>
    <w:rsid w:val="005B7C67"/>
    <w:rsid w:val="005B7DC7"/>
    <w:rsid w:val="005B7EFD"/>
    <w:rsid w:val="005B7FE0"/>
    <w:rsid w:val="005C0017"/>
    <w:rsid w:val="005C01E8"/>
    <w:rsid w:val="005C01F7"/>
    <w:rsid w:val="005C01FA"/>
    <w:rsid w:val="005C046D"/>
    <w:rsid w:val="005C0563"/>
    <w:rsid w:val="005C06CE"/>
    <w:rsid w:val="005C06F0"/>
    <w:rsid w:val="005C0725"/>
    <w:rsid w:val="005C073A"/>
    <w:rsid w:val="005C074D"/>
    <w:rsid w:val="005C07FE"/>
    <w:rsid w:val="005C089B"/>
    <w:rsid w:val="005C08AA"/>
    <w:rsid w:val="005C094D"/>
    <w:rsid w:val="005C0A45"/>
    <w:rsid w:val="005C0A81"/>
    <w:rsid w:val="005C0B06"/>
    <w:rsid w:val="005C0B81"/>
    <w:rsid w:val="005C0C03"/>
    <w:rsid w:val="005C0CB6"/>
    <w:rsid w:val="005C0D55"/>
    <w:rsid w:val="005C0DE1"/>
    <w:rsid w:val="005C0E0E"/>
    <w:rsid w:val="005C0E2E"/>
    <w:rsid w:val="005C0E93"/>
    <w:rsid w:val="005C0EDC"/>
    <w:rsid w:val="005C0F88"/>
    <w:rsid w:val="005C10A3"/>
    <w:rsid w:val="005C10C1"/>
    <w:rsid w:val="005C1128"/>
    <w:rsid w:val="005C11CE"/>
    <w:rsid w:val="005C12B7"/>
    <w:rsid w:val="005C12C3"/>
    <w:rsid w:val="005C12EB"/>
    <w:rsid w:val="005C130F"/>
    <w:rsid w:val="005C1413"/>
    <w:rsid w:val="005C168F"/>
    <w:rsid w:val="005C1834"/>
    <w:rsid w:val="005C19A1"/>
    <w:rsid w:val="005C19C2"/>
    <w:rsid w:val="005C1B5C"/>
    <w:rsid w:val="005C1B7E"/>
    <w:rsid w:val="005C1B98"/>
    <w:rsid w:val="005C1BEF"/>
    <w:rsid w:val="005C1C3A"/>
    <w:rsid w:val="005C1ED3"/>
    <w:rsid w:val="005C1EE3"/>
    <w:rsid w:val="005C1F0D"/>
    <w:rsid w:val="005C1F20"/>
    <w:rsid w:val="005C1F55"/>
    <w:rsid w:val="005C1FE3"/>
    <w:rsid w:val="005C20C7"/>
    <w:rsid w:val="005C21E6"/>
    <w:rsid w:val="005C2274"/>
    <w:rsid w:val="005C229B"/>
    <w:rsid w:val="005C22BE"/>
    <w:rsid w:val="005C2436"/>
    <w:rsid w:val="005C2537"/>
    <w:rsid w:val="005C2592"/>
    <w:rsid w:val="005C25ED"/>
    <w:rsid w:val="005C2688"/>
    <w:rsid w:val="005C2797"/>
    <w:rsid w:val="005C2892"/>
    <w:rsid w:val="005C2A6D"/>
    <w:rsid w:val="005C2BDE"/>
    <w:rsid w:val="005C2CA8"/>
    <w:rsid w:val="005C2CC2"/>
    <w:rsid w:val="005C2D93"/>
    <w:rsid w:val="005C3183"/>
    <w:rsid w:val="005C3332"/>
    <w:rsid w:val="005C3367"/>
    <w:rsid w:val="005C3467"/>
    <w:rsid w:val="005C3493"/>
    <w:rsid w:val="005C34C9"/>
    <w:rsid w:val="005C3501"/>
    <w:rsid w:val="005C3704"/>
    <w:rsid w:val="005C387F"/>
    <w:rsid w:val="005C3880"/>
    <w:rsid w:val="005C38A2"/>
    <w:rsid w:val="005C3934"/>
    <w:rsid w:val="005C3A56"/>
    <w:rsid w:val="005C3A7B"/>
    <w:rsid w:val="005C3AA8"/>
    <w:rsid w:val="005C3BFF"/>
    <w:rsid w:val="005C3C35"/>
    <w:rsid w:val="005C3DF1"/>
    <w:rsid w:val="005C4017"/>
    <w:rsid w:val="005C407D"/>
    <w:rsid w:val="005C40B2"/>
    <w:rsid w:val="005C4142"/>
    <w:rsid w:val="005C41C8"/>
    <w:rsid w:val="005C430A"/>
    <w:rsid w:val="005C43B4"/>
    <w:rsid w:val="005C44B2"/>
    <w:rsid w:val="005C459A"/>
    <w:rsid w:val="005C4605"/>
    <w:rsid w:val="005C4618"/>
    <w:rsid w:val="005C4710"/>
    <w:rsid w:val="005C473D"/>
    <w:rsid w:val="005C474C"/>
    <w:rsid w:val="005C482E"/>
    <w:rsid w:val="005C484C"/>
    <w:rsid w:val="005C4958"/>
    <w:rsid w:val="005C4966"/>
    <w:rsid w:val="005C4A26"/>
    <w:rsid w:val="005C4B2E"/>
    <w:rsid w:val="005C4B34"/>
    <w:rsid w:val="005C4BC5"/>
    <w:rsid w:val="005C4C6A"/>
    <w:rsid w:val="005C4CA6"/>
    <w:rsid w:val="005C4EA8"/>
    <w:rsid w:val="005C4F13"/>
    <w:rsid w:val="005C4F91"/>
    <w:rsid w:val="005C4FA6"/>
    <w:rsid w:val="005C4FFF"/>
    <w:rsid w:val="005C5086"/>
    <w:rsid w:val="005C50BC"/>
    <w:rsid w:val="005C510A"/>
    <w:rsid w:val="005C513B"/>
    <w:rsid w:val="005C5230"/>
    <w:rsid w:val="005C526A"/>
    <w:rsid w:val="005C528A"/>
    <w:rsid w:val="005C528C"/>
    <w:rsid w:val="005C532C"/>
    <w:rsid w:val="005C532D"/>
    <w:rsid w:val="005C5438"/>
    <w:rsid w:val="005C5727"/>
    <w:rsid w:val="005C5888"/>
    <w:rsid w:val="005C58FB"/>
    <w:rsid w:val="005C5977"/>
    <w:rsid w:val="005C5B14"/>
    <w:rsid w:val="005C5CB4"/>
    <w:rsid w:val="005C5E1C"/>
    <w:rsid w:val="005C5E20"/>
    <w:rsid w:val="005C5E3C"/>
    <w:rsid w:val="005C5F43"/>
    <w:rsid w:val="005C5F6C"/>
    <w:rsid w:val="005C614C"/>
    <w:rsid w:val="005C6184"/>
    <w:rsid w:val="005C61AC"/>
    <w:rsid w:val="005C6223"/>
    <w:rsid w:val="005C6260"/>
    <w:rsid w:val="005C62BC"/>
    <w:rsid w:val="005C638E"/>
    <w:rsid w:val="005C63E9"/>
    <w:rsid w:val="005C6406"/>
    <w:rsid w:val="005C6442"/>
    <w:rsid w:val="005C6517"/>
    <w:rsid w:val="005C6758"/>
    <w:rsid w:val="005C6898"/>
    <w:rsid w:val="005C6A5D"/>
    <w:rsid w:val="005C6B49"/>
    <w:rsid w:val="005C6B4A"/>
    <w:rsid w:val="005C6CCF"/>
    <w:rsid w:val="005C6CFC"/>
    <w:rsid w:val="005C6D10"/>
    <w:rsid w:val="005C6D48"/>
    <w:rsid w:val="005C6D96"/>
    <w:rsid w:val="005C6E40"/>
    <w:rsid w:val="005C6F3E"/>
    <w:rsid w:val="005C70A7"/>
    <w:rsid w:val="005C70E5"/>
    <w:rsid w:val="005C70E7"/>
    <w:rsid w:val="005C714D"/>
    <w:rsid w:val="005C71C1"/>
    <w:rsid w:val="005C72D0"/>
    <w:rsid w:val="005C7376"/>
    <w:rsid w:val="005C73E6"/>
    <w:rsid w:val="005C74A2"/>
    <w:rsid w:val="005C7694"/>
    <w:rsid w:val="005C770E"/>
    <w:rsid w:val="005C773B"/>
    <w:rsid w:val="005C776D"/>
    <w:rsid w:val="005C78CF"/>
    <w:rsid w:val="005C7901"/>
    <w:rsid w:val="005C795C"/>
    <w:rsid w:val="005C7B78"/>
    <w:rsid w:val="005C7C37"/>
    <w:rsid w:val="005C7C47"/>
    <w:rsid w:val="005C7EF7"/>
    <w:rsid w:val="005C7EFD"/>
    <w:rsid w:val="005D00C2"/>
    <w:rsid w:val="005D014A"/>
    <w:rsid w:val="005D0207"/>
    <w:rsid w:val="005D031D"/>
    <w:rsid w:val="005D03A8"/>
    <w:rsid w:val="005D03C6"/>
    <w:rsid w:val="005D03E8"/>
    <w:rsid w:val="005D0542"/>
    <w:rsid w:val="005D0548"/>
    <w:rsid w:val="005D063B"/>
    <w:rsid w:val="005D06C7"/>
    <w:rsid w:val="005D06FA"/>
    <w:rsid w:val="005D087F"/>
    <w:rsid w:val="005D089E"/>
    <w:rsid w:val="005D08FF"/>
    <w:rsid w:val="005D0934"/>
    <w:rsid w:val="005D093E"/>
    <w:rsid w:val="005D099E"/>
    <w:rsid w:val="005D0B58"/>
    <w:rsid w:val="005D0B65"/>
    <w:rsid w:val="005D0C95"/>
    <w:rsid w:val="005D0CA5"/>
    <w:rsid w:val="005D0CC0"/>
    <w:rsid w:val="005D0D03"/>
    <w:rsid w:val="005D0D6B"/>
    <w:rsid w:val="005D0E47"/>
    <w:rsid w:val="005D0EAE"/>
    <w:rsid w:val="005D0EBC"/>
    <w:rsid w:val="005D0EE3"/>
    <w:rsid w:val="005D101C"/>
    <w:rsid w:val="005D1059"/>
    <w:rsid w:val="005D10AE"/>
    <w:rsid w:val="005D1294"/>
    <w:rsid w:val="005D129D"/>
    <w:rsid w:val="005D1315"/>
    <w:rsid w:val="005D1364"/>
    <w:rsid w:val="005D136D"/>
    <w:rsid w:val="005D1370"/>
    <w:rsid w:val="005D141D"/>
    <w:rsid w:val="005D147A"/>
    <w:rsid w:val="005D14EB"/>
    <w:rsid w:val="005D1605"/>
    <w:rsid w:val="005D1616"/>
    <w:rsid w:val="005D16F9"/>
    <w:rsid w:val="005D171A"/>
    <w:rsid w:val="005D175A"/>
    <w:rsid w:val="005D18C2"/>
    <w:rsid w:val="005D1C89"/>
    <w:rsid w:val="005D1CC0"/>
    <w:rsid w:val="005D1D41"/>
    <w:rsid w:val="005D1DA0"/>
    <w:rsid w:val="005D1E22"/>
    <w:rsid w:val="005D1E35"/>
    <w:rsid w:val="005D1E60"/>
    <w:rsid w:val="005D1E7C"/>
    <w:rsid w:val="005D1FEE"/>
    <w:rsid w:val="005D2028"/>
    <w:rsid w:val="005D2081"/>
    <w:rsid w:val="005D2142"/>
    <w:rsid w:val="005D2144"/>
    <w:rsid w:val="005D22DC"/>
    <w:rsid w:val="005D244E"/>
    <w:rsid w:val="005D2468"/>
    <w:rsid w:val="005D2495"/>
    <w:rsid w:val="005D2506"/>
    <w:rsid w:val="005D251B"/>
    <w:rsid w:val="005D25AC"/>
    <w:rsid w:val="005D2623"/>
    <w:rsid w:val="005D2654"/>
    <w:rsid w:val="005D26DE"/>
    <w:rsid w:val="005D2726"/>
    <w:rsid w:val="005D274D"/>
    <w:rsid w:val="005D277B"/>
    <w:rsid w:val="005D279F"/>
    <w:rsid w:val="005D27EC"/>
    <w:rsid w:val="005D28EF"/>
    <w:rsid w:val="005D2973"/>
    <w:rsid w:val="005D299C"/>
    <w:rsid w:val="005D29AC"/>
    <w:rsid w:val="005D29C2"/>
    <w:rsid w:val="005D2ADE"/>
    <w:rsid w:val="005D2B3D"/>
    <w:rsid w:val="005D2C6E"/>
    <w:rsid w:val="005D2EB3"/>
    <w:rsid w:val="005D2EDB"/>
    <w:rsid w:val="005D2F56"/>
    <w:rsid w:val="005D2FF3"/>
    <w:rsid w:val="005D30D7"/>
    <w:rsid w:val="005D31C8"/>
    <w:rsid w:val="005D3260"/>
    <w:rsid w:val="005D33C7"/>
    <w:rsid w:val="005D35B8"/>
    <w:rsid w:val="005D3625"/>
    <w:rsid w:val="005D379E"/>
    <w:rsid w:val="005D37C6"/>
    <w:rsid w:val="005D37FE"/>
    <w:rsid w:val="005D3964"/>
    <w:rsid w:val="005D3987"/>
    <w:rsid w:val="005D3A08"/>
    <w:rsid w:val="005D3A98"/>
    <w:rsid w:val="005D3C34"/>
    <w:rsid w:val="005D3D55"/>
    <w:rsid w:val="005D3E99"/>
    <w:rsid w:val="005D3F34"/>
    <w:rsid w:val="005D407A"/>
    <w:rsid w:val="005D412F"/>
    <w:rsid w:val="005D42B1"/>
    <w:rsid w:val="005D4351"/>
    <w:rsid w:val="005D45CC"/>
    <w:rsid w:val="005D46CD"/>
    <w:rsid w:val="005D46E5"/>
    <w:rsid w:val="005D47C9"/>
    <w:rsid w:val="005D47EC"/>
    <w:rsid w:val="005D47F4"/>
    <w:rsid w:val="005D48E0"/>
    <w:rsid w:val="005D4908"/>
    <w:rsid w:val="005D4A5A"/>
    <w:rsid w:val="005D4AFE"/>
    <w:rsid w:val="005D4BAE"/>
    <w:rsid w:val="005D4BDD"/>
    <w:rsid w:val="005D4CD0"/>
    <w:rsid w:val="005D51E4"/>
    <w:rsid w:val="005D534D"/>
    <w:rsid w:val="005D5521"/>
    <w:rsid w:val="005D5694"/>
    <w:rsid w:val="005D5761"/>
    <w:rsid w:val="005D57E8"/>
    <w:rsid w:val="005D57F5"/>
    <w:rsid w:val="005D5854"/>
    <w:rsid w:val="005D5864"/>
    <w:rsid w:val="005D589C"/>
    <w:rsid w:val="005D58C6"/>
    <w:rsid w:val="005D58EF"/>
    <w:rsid w:val="005D591C"/>
    <w:rsid w:val="005D5A64"/>
    <w:rsid w:val="005D5CE7"/>
    <w:rsid w:val="005D5DC9"/>
    <w:rsid w:val="005D5E13"/>
    <w:rsid w:val="005D5E4A"/>
    <w:rsid w:val="005D5EC2"/>
    <w:rsid w:val="005D5F19"/>
    <w:rsid w:val="005D5F3F"/>
    <w:rsid w:val="005D6018"/>
    <w:rsid w:val="005D622C"/>
    <w:rsid w:val="005D624E"/>
    <w:rsid w:val="005D625E"/>
    <w:rsid w:val="005D62B5"/>
    <w:rsid w:val="005D64B6"/>
    <w:rsid w:val="005D64DB"/>
    <w:rsid w:val="005D6501"/>
    <w:rsid w:val="005D6748"/>
    <w:rsid w:val="005D67AC"/>
    <w:rsid w:val="005D6914"/>
    <w:rsid w:val="005D6A83"/>
    <w:rsid w:val="005D6AB2"/>
    <w:rsid w:val="005D6AC8"/>
    <w:rsid w:val="005D6C06"/>
    <w:rsid w:val="005D6C66"/>
    <w:rsid w:val="005D7236"/>
    <w:rsid w:val="005D72A8"/>
    <w:rsid w:val="005D72DB"/>
    <w:rsid w:val="005D72F8"/>
    <w:rsid w:val="005D73D9"/>
    <w:rsid w:val="005D74CA"/>
    <w:rsid w:val="005D752C"/>
    <w:rsid w:val="005D7687"/>
    <w:rsid w:val="005D77DC"/>
    <w:rsid w:val="005D7A8C"/>
    <w:rsid w:val="005D7B1D"/>
    <w:rsid w:val="005D7DD5"/>
    <w:rsid w:val="005D7E4F"/>
    <w:rsid w:val="005D7ED0"/>
    <w:rsid w:val="005D7FEE"/>
    <w:rsid w:val="005E0112"/>
    <w:rsid w:val="005E0140"/>
    <w:rsid w:val="005E03C1"/>
    <w:rsid w:val="005E051C"/>
    <w:rsid w:val="005E0719"/>
    <w:rsid w:val="005E08F2"/>
    <w:rsid w:val="005E0B01"/>
    <w:rsid w:val="005E0B23"/>
    <w:rsid w:val="005E0B48"/>
    <w:rsid w:val="005E0BDD"/>
    <w:rsid w:val="005E0C45"/>
    <w:rsid w:val="005E0CFA"/>
    <w:rsid w:val="005E0F7C"/>
    <w:rsid w:val="005E0FDA"/>
    <w:rsid w:val="005E10A5"/>
    <w:rsid w:val="005E10E4"/>
    <w:rsid w:val="005E11A7"/>
    <w:rsid w:val="005E11CC"/>
    <w:rsid w:val="005E1538"/>
    <w:rsid w:val="005E160C"/>
    <w:rsid w:val="005E163C"/>
    <w:rsid w:val="005E16A5"/>
    <w:rsid w:val="005E18B1"/>
    <w:rsid w:val="005E18F0"/>
    <w:rsid w:val="005E198E"/>
    <w:rsid w:val="005E1C48"/>
    <w:rsid w:val="005E1CA6"/>
    <w:rsid w:val="005E1CFE"/>
    <w:rsid w:val="005E1D6E"/>
    <w:rsid w:val="005E230A"/>
    <w:rsid w:val="005E234A"/>
    <w:rsid w:val="005E23B4"/>
    <w:rsid w:val="005E250E"/>
    <w:rsid w:val="005E2535"/>
    <w:rsid w:val="005E26B3"/>
    <w:rsid w:val="005E2954"/>
    <w:rsid w:val="005E2993"/>
    <w:rsid w:val="005E2A0F"/>
    <w:rsid w:val="005E2B72"/>
    <w:rsid w:val="005E2BCB"/>
    <w:rsid w:val="005E2BF7"/>
    <w:rsid w:val="005E2C1A"/>
    <w:rsid w:val="005E2CF9"/>
    <w:rsid w:val="005E2D2C"/>
    <w:rsid w:val="005E2D4F"/>
    <w:rsid w:val="005E2F0A"/>
    <w:rsid w:val="005E2F0B"/>
    <w:rsid w:val="005E3145"/>
    <w:rsid w:val="005E3299"/>
    <w:rsid w:val="005E32FC"/>
    <w:rsid w:val="005E3404"/>
    <w:rsid w:val="005E3442"/>
    <w:rsid w:val="005E34A2"/>
    <w:rsid w:val="005E3566"/>
    <w:rsid w:val="005E35D6"/>
    <w:rsid w:val="005E369F"/>
    <w:rsid w:val="005E36F7"/>
    <w:rsid w:val="005E38D2"/>
    <w:rsid w:val="005E3970"/>
    <w:rsid w:val="005E3985"/>
    <w:rsid w:val="005E3B37"/>
    <w:rsid w:val="005E3B3C"/>
    <w:rsid w:val="005E3B4A"/>
    <w:rsid w:val="005E3B54"/>
    <w:rsid w:val="005E3D18"/>
    <w:rsid w:val="005E3E7C"/>
    <w:rsid w:val="005E3EC3"/>
    <w:rsid w:val="005E3ED1"/>
    <w:rsid w:val="005E3F3D"/>
    <w:rsid w:val="005E3F6B"/>
    <w:rsid w:val="005E3FB2"/>
    <w:rsid w:val="005E4009"/>
    <w:rsid w:val="005E4083"/>
    <w:rsid w:val="005E40D3"/>
    <w:rsid w:val="005E418B"/>
    <w:rsid w:val="005E42C1"/>
    <w:rsid w:val="005E4454"/>
    <w:rsid w:val="005E44B1"/>
    <w:rsid w:val="005E4513"/>
    <w:rsid w:val="005E45D9"/>
    <w:rsid w:val="005E47BE"/>
    <w:rsid w:val="005E47C3"/>
    <w:rsid w:val="005E4991"/>
    <w:rsid w:val="005E4A8A"/>
    <w:rsid w:val="005E4B2F"/>
    <w:rsid w:val="005E4B91"/>
    <w:rsid w:val="005E4BC5"/>
    <w:rsid w:val="005E4C20"/>
    <w:rsid w:val="005E4D52"/>
    <w:rsid w:val="005E4D73"/>
    <w:rsid w:val="005E4EE4"/>
    <w:rsid w:val="005E4F5E"/>
    <w:rsid w:val="005E4F9E"/>
    <w:rsid w:val="005E5117"/>
    <w:rsid w:val="005E522A"/>
    <w:rsid w:val="005E5267"/>
    <w:rsid w:val="005E527A"/>
    <w:rsid w:val="005E52E2"/>
    <w:rsid w:val="005E52F7"/>
    <w:rsid w:val="005E5314"/>
    <w:rsid w:val="005E53C2"/>
    <w:rsid w:val="005E55C6"/>
    <w:rsid w:val="005E55EA"/>
    <w:rsid w:val="005E5607"/>
    <w:rsid w:val="005E5653"/>
    <w:rsid w:val="005E567C"/>
    <w:rsid w:val="005E5688"/>
    <w:rsid w:val="005E5A17"/>
    <w:rsid w:val="005E5A89"/>
    <w:rsid w:val="005E5AD3"/>
    <w:rsid w:val="005E5E1A"/>
    <w:rsid w:val="005E5E3D"/>
    <w:rsid w:val="005E5E8B"/>
    <w:rsid w:val="005E5F7C"/>
    <w:rsid w:val="005E60FF"/>
    <w:rsid w:val="005E6135"/>
    <w:rsid w:val="005E6211"/>
    <w:rsid w:val="005E629B"/>
    <w:rsid w:val="005E639D"/>
    <w:rsid w:val="005E648B"/>
    <w:rsid w:val="005E650B"/>
    <w:rsid w:val="005E664E"/>
    <w:rsid w:val="005E66DC"/>
    <w:rsid w:val="005E676B"/>
    <w:rsid w:val="005E6868"/>
    <w:rsid w:val="005E68DE"/>
    <w:rsid w:val="005E691F"/>
    <w:rsid w:val="005E69F5"/>
    <w:rsid w:val="005E6A6E"/>
    <w:rsid w:val="005E6A73"/>
    <w:rsid w:val="005E6ADE"/>
    <w:rsid w:val="005E6AEF"/>
    <w:rsid w:val="005E6B3A"/>
    <w:rsid w:val="005E6BA9"/>
    <w:rsid w:val="005E6D34"/>
    <w:rsid w:val="005E6D41"/>
    <w:rsid w:val="005E6EC6"/>
    <w:rsid w:val="005E6F66"/>
    <w:rsid w:val="005E6F84"/>
    <w:rsid w:val="005E6FB3"/>
    <w:rsid w:val="005E6FC5"/>
    <w:rsid w:val="005E7012"/>
    <w:rsid w:val="005E710D"/>
    <w:rsid w:val="005E7124"/>
    <w:rsid w:val="005E71E2"/>
    <w:rsid w:val="005E728E"/>
    <w:rsid w:val="005E731F"/>
    <w:rsid w:val="005E7373"/>
    <w:rsid w:val="005E74B5"/>
    <w:rsid w:val="005E75B0"/>
    <w:rsid w:val="005E75B1"/>
    <w:rsid w:val="005E7695"/>
    <w:rsid w:val="005E76A0"/>
    <w:rsid w:val="005E76C9"/>
    <w:rsid w:val="005E76E5"/>
    <w:rsid w:val="005E7721"/>
    <w:rsid w:val="005E77FF"/>
    <w:rsid w:val="005E7891"/>
    <w:rsid w:val="005E7913"/>
    <w:rsid w:val="005E797A"/>
    <w:rsid w:val="005E7A6F"/>
    <w:rsid w:val="005E7ADB"/>
    <w:rsid w:val="005E7B1E"/>
    <w:rsid w:val="005E7B40"/>
    <w:rsid w:val="005E7B9E"/>
    <w:rsid w:val="005E7BAA"/>
    <w:rsid w:val="005E7C58"/>
    <w:rsid w:val="005E7C71"/>
    <w:rsid w:val="005E7EBB"/>
    <w:rsid w:val="005E7EC1"/>
    <w:rsid w:val="005E7F35"/>
    <w:rsid w:val="005E7FE0"/>
    <w:rsid w:val="005F0087"/>
    <w:rsid w:val="005F0103"/>
    <w:rsid w:val="005F0146"/>
    <w:rsid w:val="005F0206"/>
    <w:rsid w:val="005F0225"/>
    <w:rsid w:val="005F0247"/>
    <w:rsid w:val="005F02A4"/>
    <w:rsid w:val="005F035A"/>
    <w:rsid w:val="005F0379"/>
    <w:rsid w:val="005F0400"/>
    <w:rsid w:val="005F045B"/>
    <w:rsid w:val="005F04CB"/>
    <w:rsid w:val="005F04F3"/>
    <w:rsid w:val="005F0505"/>
    <w:rsid w:val="005F058D"/>
    <w:rsid w:val="005F073C"/>
    <w:rsid w:val="005F0741"/>
    <w:rsid w:val="005F07D6"/>
    <w:rsid w:val="005F08D8"/>
    <w:rsid w:val="005F09E0"/>
    <w:rsid w:val="005F0A63"/>
    <w:rsid w:val="005F0C06"/>
    <w:rsid w:val="005F0C39"/>
    <w:rsid w:val="005F0C53"/>
    <w:rsid w:val="005F0D96"/>
    <w:rsid w:val="005F0DEE"/>
    <w:rsid w:val="005F0DF5"/>
    <w:rsid w:val="005F0FA6"/>
    <w:rsid w:val="005F119B"/>
    <w:rsid w:val="005F11AC"/>
    <w:rsid w:val="005F125E"/>
    <w:rsid w:val="005F1272"/>
    <w:rsid w:val="005F1290"/>
    <w:rsid w:val="005F12BB"/>
    <w:rsid w:val="005F14F8"/>
    <w:rsid w:val="005F15E9"/>
    <w:rsid w:val="005F1676"/>
    <w:rsid w:val="005F16D3"/>
    <w:rsid w:val="005F1739"/>
    <w:rsid w:val="005F1837"/>
    <w:rsid w:val="005F1A7D"/>
    <w:rsid w:val="005F1CB3"/>
    <w:rsid w:val="005F1DD2"/>
    <w:rsid w:val="005F1ECE"/>
    <w:rsid w:val="005F1EDC"/>
    <w:rsid w:val="005F1F4A"/>
    <w:rsid w:val="005F200F"/>
    <w:rsid w:val="005F20A2"/>
    <w:rsid w:val="005F20C7"/>
    <w:rsid w:val="005F2126"/>
    <w:rsid w:val="005F22F0"/>
    <w:rsid w:val="005F23FF"/>
    <w:rsid w:val="005F2444"/>
    <w:rsid w:val="005F256E"/>
    <w:rsid w:val="005F256F"/>
    <w:rsid w:val="005F2653"/>
    <w:rsid w:val="005F2676"/>
    <w:rsid w:val="005F2690"/>
    <w:rsid w:val="005F26B5"/>
    <w:rsid w:val="005F2708"/>
    <w:rsid w:val="005F273D"/>
    <w:rsid w:val="005F27BD"/>
    <w:rsid w:val="005F2864"/>
    <w:rsid w:val="005F2981"/>
    <w:rsid w:val="005F299D"/>
    <w:rsid w:val="005F29C6"/>
    <w:rsid w:val="005F29CF"/>
    <w:rsid w:val="005F2A98"/>
    <w:rsid w:val="005F2BD4"/>
    <w:rsid w:val="005F2E46"/>
    <w:rsid w:val="005F2F53"/>
    <w:rsid w:val="005F304B"/>
    <w:rsid w:val="005F304F"/>
    <w:rsid w:val="005F3054"/>
    <w:rsid w:val="005F31E5"/>
    <w:rsid w:val="005F320F"/>
    <w:rsid w:val="005F32FA"/>
    <w:rsid w:val="005F3322"/>
    <w:rsid w:val="005F33EA"/>
    <w:rsid w:val="005F347F"/>
    <w:rsid w:val="005F34F0"/>
    <w:rsid w:val="005F3663"/>
    <w:rsid w:val="005F36F3"/>
    <w:rsid w:val="005F3885"/>
    <w:rsid w:val="005F3960"/>
    <w:rsid w:val="005F39E8"/>
    <w:rsid w:val="005F3A3C"/>
    <w:rsid w:val="005F3B1E"/>
    <w:rsid w:val="005F3C62"/>
    <w:rsid w:val="005F3CFC"/>
    <w:rsid w:val="005F3D77"/>
    <w:rsid w:val="005F3D84"/>
    <w:rsid w:val="005F3DB1"/>
    <w:rsid w:val="005F3DB4"/>
    <w:rsid w:val="005F3E6C"/>
    <w:rsid w:val="005F3F14"/>
    <w:rsid w:val="005F3F6E"/>
    <w:rsid w:val="005F3F89"/>
    <w:rsid w:val="005F3FDD"/>
    <w:rsid w:val="005F4215"/>
    <w:rsid w:val="005F434D"/>
    <w:rsid w:val="005F43B7"/>
    <w:rsid w:val="005F43C9"/>
    <w:rsid w:val="005F463B"/>
    <w:rsid w:val="005F467A"/>
    <w:rsid w:val="005F476E"/>
    <w:rsid w:val="005F481B"/>
    <w:rsid w:val="005F4A08"/>
    <w:rsid w:val="005F4B5E"/>
    <w:rsid w:val="005F4D07"/>
    <w:rsid w:val="005F4D39"/>
    <w:rsid w:val="005F4E0B"/>
    <w:rsid w:val="005F4E45"/>
    <w:rsid w:val="005F4FCE"/>
    <w:rsid w:val="005F4FF6"/>
    <w:rsid w:val="005F5010"/>
    <w:rsid w:val="005F5091"/>
    <w:rsid w:val="005F513E"/>
    <w:rsid w:val="005F51F8"/>
    <w:rsid w:val="005F5221"/>
    <w:rsid w:val="005F536B"/>
    <w:rsid w:val="005F53BC"/>
    <w:rsid w:val="005F53C2"/>
    <w:rsid w:val="005F546A"/>
    <w:rsid w:val="005F54BD"/>
    <w:rsid w:val="005F5588"/>
    <w:rsid w:val="005F56BC"/>
    <w:rsid w:val="005F5785"/>
    <w:rsid w:val="005F57DC"/>
    <w:rsid w:val="005F57DD"/>
    <w:rsid w:val="005F584F"/>
    <w:rsid w:val="005F5C5F"/>
    <w:rsid w:val="005F5DFE"/>
    <w:rsid w:val="005F5EA3"/>
    <w:rsid w:val="005F5F6D"/>
    <w:rsid w:val="005F5F77"/>
    <w:rsid w:val="005F6045"/>
    <w:rsid w:val="005F60C8"/>
    <w:rsid w:val="005F612A"/>
    <w:rsid w:val="005F61AF"/>
    <w:rsid w:val="005F6243"/>
    <w:rsid w:val="005F62C0"/>
    <w:rsid w:val="005F6353"/>
    <w:rsid w:val="005F6366"/>
    <w:rsid w:val="005F63CF"/>
    <w:rsid w:val="005F63D6"/>
    <w:rsid w:val="005F65DB"/>
    <w:rsid w:val="005F6617"/>
    <w:rsid w:val="005F66EB"/>
    <w:rsid w:val="005F674F"/>
    <w:rsid w:val="005F683C"/>
    <w:rsid w:val="005F6931"/>
    <w:rsid w:val="005F69C1"/>
    <w:rsid w:val="005F6A65"/>
    <w:rsid w:val="005F6B2F"/>
    <w:rsid w:val="005F6CFB"/>
    <w:rsid w:val="005F6D72"/>
    <w:rsid w:val="005F6FA7"/>
    <w:rsid w:val="005F6FB8"/>
    <w:rsid w:val="005F7063"/>
    <w:rsid w:val="005F70A4"/>
    <w:rsid w:val="005F7118"/>
    <w:rsid w:val="005F7214"/>
    <w:rsid w:val="005F731F"/>
    <w:rsid w:val="005F73C5"/>
    <w:rsid w:val="005F74C9"/>
    <w:rsid w:val="005F758A"/>
    <w:rsid w:val="005F75D5"/>
    <w:rsid w:val="005F77C1"/>
    <w:rsid w:val="005F77F6"/>
    <w:rsid w:val="005F78BF"/>
    <w:rsid w:val="005F7978"/>
    <w:rsid w:val="005F7A56"/>
    <w:rsid w:val="005F7AD3"/>
    <w:rsid w:val="005F7BF5"/>
    <w:rsid w:val="005F7D72"/>
    <w:rsid w:val="005F7E13"/>
    <w:rsid w:val="005F7F6B"/>
    <w:rsid w:val="005F7FA9"/>
    <w:rsid w:val="005F7FCB"/>
    <w:rsid w:val="006000CA"/>
    <w:rsid w:val="006000DD"/>
    <w:rsid w:val="0060012D"/>
    <w:rsid w:val="0060022C"/>
    <w:rsid w:val="006003C8"/>
    <w:rsid w:val="0060058F"/>
    <w:rsid w:val="006005CD"/>
    <w:rsid w:val="006006F2"/>
    <w:rsid w:val="006007E7"/>
    <w:rsid w:val="00600825"/>
    <w:rsid w:val="00600857"/>
    <w:rsid w:val="00600858"/>
    <w:rsid w:val="006008DB"/>
    <w:rsid w:val="006008F6"/>
    <w:rsid w:val="0060090C"/>
    <w:rsid w:val="00600A29"/>
    <w:rsid w:val="00600A4F"/>
    <w:rsid w:val="00600B23"/>
    <w:rsid w:val="00600BF3"/>
    <w:rsid w:val="00600C3A"/>
    <w:rsid w:val="00600CF3"/>
    <w:rsid w:val="00600D5E"/>
    <w:rsid w:val="00600DBE"/>
    <w:rsid w:val="00600E0B"/>
    <w:rsid w:val="00600E14"/>
    <w:rsid w:val="00600E49"/>
    <w:rsid w:val="00601177"/>
    <w:rsid w:val="006011B0"/>
    <w:rsid w:val="0060134A"/>
    <w:rsid w:val="0060145B"/>
    <w:rsid w:val="00601464"/>
    <w:rsid w:val="00601493"/>
    <w:rsid w:val="0060151B"/>
    <w:rsid w:val="00601529"/>
    <w:rsid w:val="00601736"/>
    <w:rsid w:val="006019F3"/>
    <w:rsid w:val="00601AA4"/>
    <w:rsid w:val="00601D22"/>
    <w:rsid w:val="00601DD1"/>
    <w:rsid w:val="00601E35"/>
    <w:rsid w:val="00601F26"/>
    <w:rsid w:val="006020A3"/>
    <w:rsid w:val="00602199"/>
    <w:rsid w:val="006021BE"/>
    <w:rsid w:val="00602266"/>
    <w:rsid w:val="00602284"/>
    <w:rsid w:val="006022F3"/>
    <w:rsid w:val="006023A6"/>
    <w:rsid w:val="006023B0"/>
    <w:rsid w:val="0060241B"/>
    <w:rsid w:val="006026CA"/>
    <w:rsid w:val="006026F0"/>
    <w:rsid w:val="00602799"/>
    <w:rsid w:val="0060282A"/>
    <w:rsid w:val="00602843"/>
    <w:rsid w:val="00602877"/>
    <w:rsid w:val="0060293F"/>
    <w:rsid w:val="00602BDE"/>
    <w:rsid w:val="00602CCD"/>
    <w:rsid w:val="00602CCF"/>
    <w:rsid w:val="00602CE8"/>
    <w:rsid w:val="00602D37"/>
    <w:rsid w:val="00602E15"/>
    <w:rsid w:val="00602E52"/>
    <w:rsid w:val="00603299"/>
    <w:rsid w:val="006032C8"/>
    <w:rsid w:val="00603340"/>
    <w:rsid w:val="006035BC"/>
    <w:rsid w:val="00603615"/>
    <w:rsid w:val="0060364B"/>
    <w:rsid w:val="00603915"/>
    <w:rsid w:val="00603979"/>
    <w:rsid w:val="00603983"/>
    <w:rsid w:val="0060398E"/>
    <w:rsid w:val="006039F6"/>
    <w:rsid w:val="00603B7C"/>
    <w:rsid w:val="00603BD7"/>
    <w:rsid w:val="00603C6E"/>
    <w:rsid w:val="00603E14"/>
    <w:rsid w:val="00603E2C"/>
    <w:rsid w:val="00603E83"/>
    <w:rsid w:val="00603EDC"/>
    <w:rsid w:val="00604018"/>
    <w:rsid w:val="0060413E"/>
    <w:rsid w:val="00604152"/>
    <w:rsid w:val="00604252"/>
    <w:rsid w:val="0060426E"/>
    <w:rsid w:val="00604501"/>
    <w:rsid w:val="006045DC"/>
    <w:rsid w:val="00604737"/>
    <w:rsid w:val="0060474B"/>
    <w:rsid w:val="00604753"/>
    <w:rsid w:val="006049B0"/>
    <w:rsid w:val="00604C2D"/>
    <w:rsid w:val="00604CB9"/>
    <w:rsid w:val="00604D06"/>
    <w:rsid w:val="00604D3B"/>
    <w:rsid w:val="00604D4C"/>
    <w:rsid w:val="00604DB9"/>
    <w:rsid w:val="00604EC0"/>
    <w:rsid w:val="00604F19"/>
    <w:rsid w:val="00604FFB"/>
    <w:rsid w:val="0060511A"/>
    <w:rsid w:val="006051DC"/>
    <w:rsid w:val="006053A0"/>
    <w:rsid w:val="0060541A"/>
    <w:rsid w:val="0060546E"/>
    <w:rsid w:val="006054A6"/>
    <w:rsid w:val="00605584"/>
    <w:rsid w:val="006056BA"/>
    <w:rsid w:val="006056D0"/>
    <w:rsid w:val="006056F5"/>
    <w:rsid w:val="006057B0"/>
    <w:rsid w:val="006057E2"/>
    <w:rsid w:val="00605B98"/>
    <w:rsid w:val="00605C7D"/>
    <w:rsid w:val="00605CBA"/>
    <w:rsid w:val="00605E3F"/>
    <w:rsid w:val="00605E83"/>
    <w:rsid w:val="0060611B"/>
    <w:rsid w:val="006061BA"/>
    <w:rsid w:val="006062A5"/>
    <w:rsid w:val="006062B0"/>
    <w:rsid w:val="0060638A"/>
    <w:rsid w:val="006065F4"/>
    <w:rsid w:val="00606638"/>
    <w:rsid w:val="006066EA"/>
    <w:rsid w:val="00606732"/>
    <w:rsid w:val="00606792"/>
    <w:rsid w:val="00606874"/>
    <w:rsid w:val="006068F1"/>
    <w:rsid w:val="00606A30"/>
    <w:rsid w:val="00606BFA"/>
    <w:rsid w:val="00606C0F"/>
    <w:rsid w:val="00606C3C"/>
    <w:rsid w:val="00606C45"/>
    <w:rsid w:val="00606C9A"/>
    <w:rsid w:val="00606E5F"/>
    <w:rsid w:val="00606FAD"/>
    <w:rsid w:val="006070C2"/>
    <w:rsid w:val="00607117"/>
    <w:rsid w:val="00607359"/>
    <w:rsid w:val="0060744B"/>
    <w:rsid w:val="00607537"/>
    <w:rsid w:val="0060753C"/>
    <w:rsid w:val="006079D8"/>
    <w:rsid w:val="00607A3B"/>
    <w:rsid w:val="00607A5A"/>
    <w:rsid w:val="00607A78"/>
    <w:rsid w:val="00607BEE"/>
    <w:rsid w:val="00607C4C"/>
    <w:rsid w:val="00607CA0"/>
    <w:rsid w:val="00607D6B"/>
    <w:rsid w:val="00607D7B"/>
    <w:rsid w:val="00607D9A"/>
    <w:rsid w:val="00607F53"/>
    <w:rsid w:val="00607F82"/>
    <w:rsid w:val="00607FD7"/>
    <w:rsid w:val="00607FED"/>
    <w:rsid w:val="00610049"/>
    <w:rsid w:val="006100F8"/>
    <w:rsid w:val="006101D7"/>
    <w:rsid w:val="00610230"/>
    <w:rsid w:val="00610312"/>
    <w:rsid w:val="0061060B"/>
    <w:rsid w:val="006106C0"/>
    <w:rsid w:val="0061076C"/>
    <w:rsid w:val="00610787"/>
    <w:rsid w:val="00610918"/>
    <w:rsid w:val="0061092C"/>
    <w:rsid w:val="00610997"/>
    <w:rsid w:val="00610B8F"/>
    <w:rsid w:val="00610BBF"/>
    <w:rsid w:val="00610C46"/>
    <w:rsid w:val="00610D11"/>
    <w:rsid w:val="00610D90"/>
    <w:rsid w:val="00610D96"/>
    <w:rsid w:val="00610D9C"/>
    <w:rsid w:val="00610FBF"/>
    <w:rsid w:val="00611007"/>
    <w:rsid w:val="0061113D"/>
    <w:rsid w:val="0061122C"/>
    <w:rsid w:val="0061124D"/>
    <w:rsid w:val="00611286"/>
    <w:rsid w:val="006112A1"/>
    <w:rsid w:val="006113A3"/>
    <w:rsid w:val="006113A7"/>
    <w:rsid w:val="006113ED"/>
    <w:rsid w:val="00611586"/>
    <w:rsid w:val="00611656"/>
    <w:rsid w:val="00611914"/>
    <w:rsid w:val="0061198B"/>
    <w:rsid w:val="006119AF"/>
    <w:rsid w:val="00611A3C"/>
    <w:rsid w:val="00611AC8"/>
    <w:rsid w:val="00611D1B"/>
    <w:rsid w:val="00612373"/>
    <w:rsid w:val="006124BF"/>
    <w:rsid w:val="00612535"/>
    <w:rsid w:val="0061257B"/>
    <w:rsid w:val="006125B8"/>
    <w:rsid w:val="0061271D"/>
    <w:rsid w:val="006127A4"/>
    <w:rsid w:val="006127C2"/>
    <w:rsid w:val="006127DB"/>
    <w:rsid w:val="0061283E"/>
    <w:rsid w:val="00612A5C"/>
    <w:rsid w:val="00612A93"/>
    <w:rsid w:val="00612ACF"/>
    <w:rsid w:val="00612AD6"/>
    <w:rsid w:val="00612AD8"/>
    <w:rsid w:val="00612BD3"/>
    <w:rsid w:val="00612C67"/>
    <w:rsid w:val="00612C9A"/>
    <w:rsid w:val="00612CF1"/>
    <w:rsid w:val="00612DA1"/>
    <w:rsid w:val="00612E0A"/>
    <w:rsid w:val="00612E67"/>
    <w:rsid w:val="00612F66"/>
    <w:rsid w:val="00612FCE"/>
    <w:rsid w:val="0061305F"/>
    <w:rsid w:val="00613080"/>
    <w:rsid w:val="00613156"/>
    <w:rsid w:val="00613268"/>
    <w:rsid w:val="0061344D"/>
    <w:rsid w:val="0061373C"/>
    <w:rsid w:val="00613788"/>
    <w:rsid w:val="006137B1"/>
    <w:rsid w:val="00613881"/>
    <w:rsid w:val="00613887"/>
    <w:rsid w:val="006138C6"/>
    <w:rsid w:val="00613954"/>
    <w:rsid w:val="00613969"/>
    <w:rsid w:val="0061398F"/>
    <w:rsid w:val="00613998"/>
    <w:rsid w:val="00613A93"/>
    <w:rsid w:val="00613AE9"/>
    <w:rsid w:val="00613B46"/>
    <w:rsid w:val="00613D0B"/>
    <w:rsid w:val="00613DD1"/>
    <w:rsid w:val="00614009"/>
    <w:rsid w:val="00614057"/>
    <w:rsid w:val="0061405F"/>
    <w:rsid w:val="0061406C"/>
    <w:rsid w:val="0061420F"/>
    <w:rsid w:val="006142EB"/>
    <w:rsid w:val="00614390"/>
    <w:rsid w:val="0061439C"/>
    <w:rsid w:val="006143D0"/>
    <w:rsid w:val="006143F3"/>
    <w:rsid w:val="0061445D"/>
    <w:rsid w:val="0061446D"/>
    <w:rsid w:val="006144AD"/>
    <w:rsid w:val="006144C5"/>
    <w:rsid w:val="00614509"/>
    <w:rsid w:val="00614548"/>
    <w:rsid w:val="006148C2"/>
    <w:rsid w:val="006148D7"/>
    <w:rsid w:val="00614CA9"/>
    <w:rsid w:val="00614EF8"/>
    <w:rsid w:val="00614F4C"/>
    <w:rsid w:val="00614F89"/>
    <w:rsid w:val="006150B6"/>
    <w:rsid w:val="00615178"/>
    <w:rsid w:val="006155F9"/>
    <w:rsid w:val="00615668"/>
    <w:rsid w:val="0061566C"/>
    <w:rsid w:val="006156C4"/>
    <w:rsid w:val="006157B3"/>
    <w:rsid w:val="006157CA"/>
    <w:rsid w:val="006158E1"/>
    <w:rsid w:val="00615B44"/>
    <w:rsid w:val="00615B6F"/>
    <w:rsid w:val="00615C32"/>
    <w:rsid w:val="00615C39"/>
    <w:rsid w:val="00615DBC"/>
    <w:rsid w:val="00615E0F"/>
    <w:rsid w:val="00615E65"/>
    <w:rsid w:val="00615FE9"/>
    <w:rsid w:val="00615FF3"/>
    <w:rsid w:val="00616028"/>
    <w:rsid w:val="0061612A"/>
    <w:rsid w:val="006161A0"/>
    <w:rsid w:val="00616307"/>
    <w:rsid w:val="0061642C"/>
    <w:rsid w:val="006164E7"/>
    <w:rsid w:val="0061650A"/>
    <w:rsid w:val="006165FF"/>
    <w:rsid w:val="00616654"/>
    <w:rsid w:val="00616837"/>
    <w:rsid w:val="0061687C"/>
    <w:rsid w:val="00616B2F"/>
    <w:rsid w:val="00616B72"/>
    <w:rsid w:val="00616BB5"/>
    <w:rsid w:val="00616CE3"/>
    <w:rsid w:val="00616DD5"/>
    <w:rsid w:val="00616F8E"/>
    <w:rsid w:val="0061703C"/>
    <w:rsid w:val="00617188"/>
    <w:rsid w:val="0061725D"/>
    <w:rsid w:val="006172AB"/>
    <w:rsid w:val="00617315"/>
    <w:rsid w:val="0061733A"/>
    <w:rsid w:val="00617343"/>
    <w:rsid w:val="00617348"/>
    <w:rsid w:val="006173A2"/>
    <w:rsid w:val="0061745E"/>
    <w:rsid w:val="00617587"/>
    <w:rsid w:val="0061772C"/>
    <w:rsid w:val="00617737"/>
    <w:rsid w:val="006177AD"/>
    <w:rsid w:val="00617908"/>
    <w:rsid w:val="00617919"/>
    <w:rsid w:val="0061797E"/>
    <w:rsid w:val="00617B30"/>
    <w:rsid w:val="00617D3C"/>
    <w:rsid w:val="00617E75"/>
    <w:rsid w:val="00617EA9"/>
    <w:rsid w:val="00617FAB"/>
    <w:rsid w:val="00617FBD"/>
    <w:rsid w:val="0062001B"/>
    <w:rsid w:val="00620038"/>
    <w:rsid w:val="006203FC"/>
    <w:rsid w:val="006206C9"/>
    <w:rsid w:val="006206D1"/>
    <w:rsid w:val="0062072A"/>
    <w:rsid w:val="006208D6"/>
    <w:rsid w:val="0062091E"/>
    <w:rsid w:val="00620923"/>
    <w:rsid w:val="00620B65"/>
    <w:rsid w:val="00620C52"/>
    <w:rsid w:val="00620C7B"/>
    <w:rsid w:val="00620C80"/>
    <w:rsid w:val="00620D7F"/>
    <w:rsid w:val="00620DCC"/>
    <w:rsid w:val="00620E4C"/>
    <w:rsid w:val="00620E60"/>
    <w:rsid w:val="00620E63"/>
    <w:rsid w:val="00620F3C"/>
    <w:rsid w:val="00620FB5"/>
    <w:rsid w:val="0062104A"/>
    <w:rsid w:val="00621059"/>
    <w:rsid w:val="006210DD"/>
    <w:rsid w:val="006210FF"/>
    <w:rsid w:val="00621152"/>
    <w:rsid w:val="00621186"/>
    <w:rsid w:val="00621191"/>
    <w:rsid w:val="00621529"/>
    <w:rsid w:val="00621613"/>
    <w:rsid w:val="00621631"/>
    <w:rsid w:val="0062167A"/>
    <w:rsid w:val="00621684"/>
    <w:rsid w:val="006216A9"/>
    <w:rsid w:val="00621725"/>
    <w:rsid w:val="006218AE"/>
    <w:rsid w:val="006218C1"/>
    <w:rsid w:val="00621903"/>
    <w:rsid w:val="0062190E"/>
    <w:rsid w:val="00621949"/>
    <w:rsid w:val="00621B0F"/>
    <w:rsid w:val="00621B93"/>
    <w:rsid w:val="00621D2E"/>
    <w:rsid w:val="00621D99"/>
    <w:rsid w:val="00621E30"/>
    <w:rsid w:val="00621E4A"/>
    <w:rsid w:val="00621EBB"/>
    <w:rsid w:val="00621F92"/>
    <w:rsid w:val="00621FA7"/>
    <w:rsid w:val="00622180"/>
    <w:rsid w:val="0062222B"/>
    <w:rsid w:val="00622245"/>
    <w:rsid w:val="0062224D"/>
    <w:rsid w:val="00622359"/>
    <w:rsid w:val="006223F9"/>
    <w:rsid w:val="00622435"/>
    <w:rsid w:val="00622534"/>
    <w:rsid w:val="0062262E"/>
    <w:rsid w:val="00622646"/>
    <w:rsid w:val="00622675"/>
    <w:rsid w:val="006226A8"/>
    <w:rsid w:val="00622709"/>
    <w:rsid w:val="006227D0"/>
    <w:rsid w:val="006227E8"/>
    <w:rsid w:val="0062284C"/>
    <w:rsid w:val="00622861"/>
    <w:rsid w:val="006228E7"/>
    <w:rsid w:val="00622962"/>
    <w:rsid w:val="006229EB"/>
    <w:rsid w:val="00622A26"/>
    <w:rsid w:val="00622A6B"/>
    <w:rsid w:val="00622BE7"/>
    <w:rsid w:val="00622F07"/>
    <w:rsid w:val="006231AD"/>
    <w:rsid w:val="006232C9"/>
    <w:rsid w:val="00623322"/>
    <w:rsid w:val="00623409"/>
    <w:rsid w:val="00623474"/>
    <w:rsid w:val="00623593"/>
    <w:rsid w:val="006235AB"/>
    <w:rsid w:val="006237F0"/>
    <w:rsid w:val="0062381D"/>
    <w:rsid w:val="00623877"/>
    <w:rsid w:val="0062387D"/>
    <w:rsid w:val="0062399F"/>
    <w:rsid w:val="006239F3"/>
    <w:rsid w:val="00623A4A"/>
    <w:rsid w:val="00623A86"/>
    <w:rsid w:val="00623B46"/>
    <w:rsid w:val="00623B81"/>
    <w:rsid w:val="00623C81"/>
    <w:rsid w:val="00623D42"/>
    <w:rsid w:val="00623F05"/>
    <w:rsid w:val="00623F19"/>
    <w:rsid w:val="00623FBB"/>
    <w:rsid w:val="00624055"/>
    <w:rsid w:val="006240FC"/>
    <w:rsid w:val="0062428F"/>
    <w:rsid w:val="00624428"/>
    <w:rsid w:val="0062444F"/>
    <w:rsid w:val="006244A6"/>
    <w:rsid w:val="0062472F"/>
    <w:rsid w:val="0062475C"/>
    <w:rsid w:val="00624832"/>
    <w:rsid w:val="00624978"/>
    <w:rsid w:val="006249CD"/>
    <w:rsid w:val="00624A2E"/>
    <w:rsid w:val="00624A9C"/>
    <w:rsid w:val="00624AEA"/>
    <w:rsid w:val="00624BB9"/>
    <w:rsid w:val="00624DB0"/>
    <w:rsid w:val="00624EB3"/>
    <w:rsid w:val="00624EEE"/>
    <w:rsid w:val="00625009"/>
    <w:rsid w:val="00625205"/>
    <w:rsid w:val="00625220"/>
    <w:rsid w:val="006252BE"/>
    <w:rsid w:val="006252E9"/>
    <w:rsid w:val="0062535A"/>
    <w:rsid w:val="006255F5"/>
    <w:rsid w:val="00625630"/>
    <w:rsid w:val="00625801"/>
    <w:rsid w:val="006258BA"/>
    <w:rsid w:val="00625929"/>
    <w:rsid w:val="00625C5D"/>
    <w:rsid w:val="00625D63"/>
    <w:rsid w:val="00625ECF"/>
    <w:rsid w:val="00625FB7"/>
    <w:rsid w:val="006262AE"/>
    <w:rsid w:val="0062635D"/>
    <w:rsid w:val="006263FF"/>
    <w:rsid w:val="006264C7"/>
    <w:rsid w:val="00626500"/>
    <w:rsid w:val="00626532"/>
    <w:rsid w:val="00626598"/>
    <w:rsid w:val="00626639"/>
    <w:rsid w:val="0062663B"/>
    <w:rsid w:val="0062666D"/>
    <w:rsid w:val="006266B3"/>
    <w:rsid w:val="006266F1"/>
    <w:rsid w:val="00626771"/>
    <w:rsid w:val="0062687A"/>
    <w:rsid w:val="006269E9"/>
    <w:rsid w:val="00626A35"/>
    <w:rsid w:val="00626AE8"/>
    <w:rsid w:val="00626B06"/>
    <w:rsid w:val="00626C5C"/>
    <w:rsid w:val="00626C9D"/>
    <w:rsid w:val="00626D05"/>
    <w:rsid w:val="00626D64"/>
    <w:rsid w:val="00626D8C"/>
    <w:rsid w:val="00626E4A"/>
    <w:rsid w:val="00626F66"/>
    <w:rsid w:val="00627015"/>
    <w:rsid w:val="006270A9"/>
    <w:rsid w:val="00627105"/>
    <w:rsid w:val="006271D2"/>
    <w:rsid w:val="006272E1"/>
    <w:rsid w:val="0062735A"/>
    <w:rsid w:val="00627502"/>
    <w:rsid w:val="00627627"/>
    <w:rsid w:val="00627725"/>
    <w:rsid w:val="00627743"/>
    <w:rsid w:val="00627897"/>
    <w:rsid w:val="00627917"/>
    <w:rsid w:val="00627A03"/>
    <w:rsid w:val="00627A7D"/>
    <w:rsid w:val="00627B10"/>
    <w:rsid w:val="00627B48"/>
    <w:rsid w:val="00627CF7"/>
    <w:rsid w:val="00627DC4"/>
    <w:rsid w:val="00630038"/>
    <w:rsid w:val="0063003F"/>
    <w:rsid w:val="0063028A"/>
    <w:rsid w:val="006302AF"/>
    <w:rsid w:val="00630447"/>
    <w:rsid w:val="00630C1D"/>
    <w:rsid w:val="00630C56"/>
    <w:rsid w:val="00630E12"/>
    <w:rsid w:val="00630ECC"/>
    <w:rsid w:val="00630FA2"/>
    <w:rsid w:val="00630FDA"/>
    <w:rsid w:val="0063102A"/>
    <w:rsid w:val="00631252"/>
    <w:rsid w:val="0063130A"/>
    <w:rsid w:val="006313EF"/>
    <w:rsid w:val="0063140A"/>
    <w:rsid w:val="006315BF"/>
    <w:rsid w:val="0063167E"/>
    <w:rsid w:val="006316F2"/>
    <w:rsid w:val="006316FD"/>
    <w:rsid w:val="00631812"/>
    <w:rsid w:val="00631A74"/>
    <w:rsid w:val="00631B18"/>
    <w:rsid w:val="00631C65"/>
    <w:rsid w:val="00631C96"/>
    <w:rsid w:val="00631CDA"/>
    <w:rsid w:val="00631CF6"/>
    <w:rsid w:val="00631E97"/>
    <w:rsid w:val="00631F33"/>
    <w:rsid w:val="00632104"/>
    <w:rsid w:val="00632129"/>
    <w:rsid w:val="0063217D"/>
    <w:rsid w:val="00632284"/>
    <w:rsid w:val="006322D6"/>
    <w:rsid w:val="00632325"/>
    <w:rsid w:val="0063233B"/>
    <w:rsid w:val="00632381"/>
    <w:rsid w:val="006324B4"/>
    <w:rsid w:val="006324CA"/>
    <w:rsid w:val="00632509"/>
    <w:rsid w:val="0063254D"/>
    <w:rsid w:val="0063262B"/>
    <w:rsid w:val="00632731"/>
    <w:rsid w:val="00632902"/>
    <w:rsid w:val="00632A03"/>
    <w:rsid w:val="00632A2B"/>
    <w:rsid w:val="00632A51"/>
    <w:rsid w:val="00632A86"/>
    <w:rsid w:val="00632A87"/>
    <w:rsid w:val="00632B5B"/>
    <w:rsid w:val="00632B7D"/>
    <w:rsid w:val="00632B88"/>
    <w:rsid w:val="00632BD7"/>
    <w:rsid w:val="00632BE6"/>
    <w:rsid w:val="00632D62"/>
    <w:rsid w:val="00632E71"/>
    <w:rsid w:val="00632F08"/>
    <w:rsid w:val="00633001"/>
    <w:rsid w:val="00633081"/>
    <w:rsid w:val="00633092"/>
    <w:rsid w:val="0063311C"/>
    <w:rsid w:val="006331AD"/>
    <w:rsid w:val="00633250"/>
    <w:rsid w:val="00633271"/>
    <w:rsid w:val="0063340C"/>
    <w:rsid w:val="00633430"/>
    <w:rsid w:val="00633478"/>
    <w:rsid w:val="006335D7"/>
    <w:rsid w:val="0063365B"/>
    <w:rsid w:val="00633755"/>
    <w:rsid w:val="00633804"/>
    <w:rsid w:val="00633A48"/>
    <w:rsid w:val="00633A6D"/>
    <w:rsid w:val="00633BCC"/>
    <w:rsid w:val="00633C6A"/>
    <w:rsid w:val="00633D2F"/>
    <w:rsid w:val="00633D36"/>
    <w:rsid w:val="00633D42"/>
    <w:rsid w:val="00633EA1"/>
    <w:rsid w:val="00633EC4"/>
    <w:rsid w:val="00633F4F"/>
    <w:rsid w:val="00633F9F"/>
    <w:rsid w:val="006341B4"/>
    <w:rsid w:val="006342FC"/>
    <w:rsid w:val="00634301"/>
    <w:rsid w:val="0063457A"/>
    <w:rsid w:val="00634625"/>
    <w:rsid w:val="0063465F"/>
    <w:rsid w:val="00634672"/>
    <w:rsid w:val="0063468E"/>
    <w:rsid w:val="0063477D"/>
    <w:rsid w:val="006347F6"/>
    <w:rsid w:val="0063489E"/>
    <w:rsid w:val="006348B0"/>
    <w:rsid w:val="0063499F"/>
    <w:rsid w:val="006349BF"/>
    <w:rsid w:val="00634AA7"/>
    <w:rsid w:val="00634B8B"/>
    <w:rsid w:val="00634C01"/>
    <w:rsid w:val="00634C0B"/>
    <w:rsid w:val="00634C3E"/>
    <w:rsid w:val="00634D87"/>
    <w:rsid w:val="00635413"/>
    <w:rsid w:val="006354E0"/>
    <w:rsid w:val="00635560"/>
    <w:rsid w:val="0063561B"/>
    <w:rsid w:val="00635636"/>
    <w:rsid w:val="0063565F"/>
    <w:rsid w:val="00635660"/>
    <w:rsid w:val="006356B8"/>
    <w:rsid w:val="00635720"/>
    <w:rsid w:val="00635888"/>
    <w:rsid w:val="006358D7"/>
    <w:rsid w:val="00635A2E"/>
    <w:rsid w:val="00635B14"/>
    <w:rsid w:val="00635B33"/>
    <w:rsid w:val="00635CCE"/>
    <w:rsid w:val="00635D4A"/>
    <w:rsid w:val="00635DE8"/>
    <w:rsid w:val="00635E96"/>
    <w:rsid w:val="00635F5D"/>
    <w:rsid w:val="00636155"/>
    <w:rsid w:val="0063617D"/>
    <w:rsid w:val="0063619B"/>
    <w:rsid w:val="00636239"/>
    <w:rsid w:val="0063626E"/>
    <w:rsid w:val="00636325"/>
    <w:rsid w:val="00636332"/>
    <w:rsid w:val="00636469"/>
    <w:rsid w:val="00636627"/>
    <w:rsid w:val="006366C9"/>
    <w:rsid w:val="00636768"/>
    <w:rsid w:val="006369B1"/>
    <w:rsid w:val="006369E0"/>
    <w:rsid w:val="006369FF"/>
    <w:rsid w:val="00636B34"/>
    <w:rsid w:val="00636C9F"/>
    <w:rsid w:val="00636D07"/>
    <w:rsid w:val="00636D08"/>
    <w:rsid w:val="00636D40"/>
    <w:rsid w:val="00636D91"/>
    <w:rsid w:val="00636FAF"/>
    <w:rsid w:val="00636FB2"/>
    <w:rsid w:val="0063704D"/>
    <w:rsid w:val="00637072"/>
    <w:rsid w:val="006372DA"/>
    <w:rsid w:val="006372ED"/>
    <w:rsid w:val="0063741D"/>
    <w:rsid w:val="00637432"/>
    <w:rsid w:val="00637561"/>
    <w:rsid w:val="0063762D"/>
    <w:rsid w:val="00637634"/>
    <w:rsid w:val="0063764F"/>
    <w:rsid w:val="006376AA"/>
    <w:rsid w:val="006377E3"/>
    <w:rsid w:val="006378F8"/>
    <w:rsid w:val="0063798C"/>
    <w:rsid w:val="00637B25"/>
    <w:rsid w:val="00637B27"/>
    <w:rsid w:val="00637BCF"/>
    <w:rsid w:val="00637BFD"/>
    <w:rsid w:val="00637CA1"/>
    <w:rsid w:val="00637CD0"/>
    <w:rsid w:val="00637D96"/>
    <w:rsid w:val="00637EFD"/>
    <w:rsid w:val="00637FC3"/>
    <w:rsid w:val="00640003"/>
    <w:rsid w:val="0064006C"/>
    <w:rsid w:val="006400DA"/>
    <w:rsid w:val="0064014C"/>
    <w:rsid w:val="006401B4"/>
    <w:rsid w:val="006401E5"/>
    <w:rsid w:val="0064032A"/>
    <w:rsid w:val="0064032D"/>
    <w:rsid w:val="00640463"/>
    <w:rsid w:val="0064047E"/>
    <w:rsid w:val="006404C4"/>
    <w:rsid w:val="0064060B"/>
    <w:rsid w:val="006406B9"/>
    <w:rsid w:val="00640781"/>
    <w:rsid w:val="006407FD"/>
    <w:rsid w:val="00640B23"/>
    <w:rsid w:val="00640B75"/>
    <w:rsid w:val="00640E25"/>
    <w:rsid w:val="00640EB1"/>
    <w:rsid w:val="00640FFE"/>
    <w:rsid w:val="006412C0"/>
    <w:rsid w:val="0064138F"/>
    <w:rsid w:val="00641428"/>
    <w:rsid w:val="00641469"/>
    <w:rsid w:val="00641529"/>
    <w:rsid w:val="00641636"/>
    <w:rsid w:val="0064180B"/>
    <w:rsid w:val="00641876"/>
    <w:rsid w:val="006419D5"/>
    <w:rsid w:val="00641BB8"/>
    <w:rsid w:val="00641D56"/>
    <w:rsid w:val="00641DC1"/>
    <w:rsid w:val="00641DF0"/>
    <w:rsid w:val="00641F11"/>
    <w:rsid w:val="00642012"/>
    <w:rsid w:val="006421F4"/>
    <w:rsid w:val="006422A6"/>
    <w:rsid w:val="006422E1"/>
    <w:rsid w:val="0064236B"/>
    <w:rsid w:val="0064239B"/>
    <w:rsid w:val="0064246D"/>
    <w:rsid w:val="00642519"/>
    <w:rsid w:val="00642568"/>
    <w:rsid w:val="006425A6"/>
    <w:rsid w:val="006426E9"/>
    <w:rsid w:val="006427D1"/>
    <w:rsid w:val="0064280F"/>
    <w:rsid w:val="006429B5"/>
    <w:rsid w:val="00642A5D"/>
    <w:rsid w:val="00642AF8"/>
    <w:rsid w:val="00642B10"/>
    <w:rsid w:val="00642B4F"/>
    <w:rsid w:val="00642B55"/>
    <w:rsid w:val="00642BC0"/>
    <w:rsid w:val="00642CB0"/>
    <w:rsid w:val="00642CF9"/>
    <w:rsid w:val="00642DA6"/>
    <w:rsid w:val="00642E8C"/>
    <w:rsid w:val="00642ED4"/>
    <w:rsid w:val="00642EFD"/>
    <w:rsid w:val="00642F9E"/>
    <w:rsid w:val="0064305C"/>
    <w:rsid w:val="0064308C"/>
    <w:rsid w:val="006430F7"/>
    <w:rsid w:val="00643162"/>
    <w:rsid w:val="0064326F"/>
    <w:rsid w:val="006432BF"/>
    <w:rsid w:val="006433ED"/>
    <w:rsid w:val="00643493"/>
    <w:rsid w:val="0064355C"/>
    <w:rsid w:val="006436A6"/>
    <w:rsid w:val="006436EA"/>
    <w:rsid w:val="006437CC"/>
    <w:rsid w:val="006437D0"/>
    <w:rsid w:val="0064383B"/>
    <w:rsid w:val="00643A3F"/>
    <w:rsid w:val="00643AEF"/>
    <w:rsid w:val="00643BA7"/>
    <w:rsid w:val="00643DAA"/>
    <w:rsid w:val="00643DDE"/>
    <w:rsid w:val="00643E41"/>
    <w:rsid w:val="00643E92"/>
    <w:rsid w:val="00643F62"/>
    <w:rsid w:val="0064409B"/>
    <w:rsid w:val="006441CF"/>
    <w:rsid w:val="006441FD"/>
    <w:rsid w:val="0064426E"/>
    <w:rsid w:val="006442A4"/>
    <w:rsid w:val="006442BD"/>
    <w:rsid w:val="00644313"/>
    <w:rsid w:val="0064435A"/>
    <w:rsid w:val="006444C1"/>
    <w:rsid w:val="006444E2"/>
    <w:rsid w:val="006444E5"/>
    <w:rsid w:val="00644628"/>
    <w:rsid w:val="00644672"/>
    <w:rsid w:val="00644694"/>
    <w:rsid w:val="006448B5"/>
    <w:rsid w:val="00644921"/>
    <w:rsid w:val="0064494C"/>
    <w:rsid w:val="00644952"/>
    <w:rsid w:val="006449BF"/>
    <w:rsid w:val="00644A3B"/>
    <w:rsid w:val="00644A96"/>
    <w:rsid w:val="00644AAA"/>
    <w:rsid w:val="00644B71"/>
    <w:rsid w:val="00644B88"/>
    <w:rsid w:val="00644C72"/>
    <w:rsid w:val="00644D32"/>
    <w:rsid w:val="00644DAF"/>
    <w:rsid w:val="00644F52"/>
    <w:rsid w:val="006450D6"/>
    <w:rsid w:val="0064513C"/>
    <w:rsid w:val="00645151"/>
    <w:rsid w:val="0064516D"/>
    <w:rsid w:val="00645202"/>
    <w:rsid w:val="006453D8"/>
    <w:rsid w:val="0064549A"/>
    <w:rsid w:val="006454C4"/>
    <w:rsid w:val="00645586"/>
    <w:rsid w:val="00645642"/>
    <w:rsid w:val="006457C1"/>
    <w:rsid w:val="006457C5"/>
    <w:rsid w:val="00645B27"/>
    <w:rsid w:val="00645BBF"/>
    <w:rsid w:val="00645CF1"/>
    <w:rsid w:val="00645D85"/>
    <w:rsid w:val="00645F03"/>
    <w:rsid w:val="00645FE0"/>
    <w:rsid w:val="0064607D"/>
    <w:rsid w:val="006461CE"/>
    <w:rsid w:val="0064637A"/>
    <w:rsid w:val="006463B8"/>
    <w:rsid w:val="00646419"/>
    <w:rsid w:val="00646440"/>
    <w:rsid w:val="00646494"/>
    <w:rsid w:val="006464D5"/>
    <w:rsid w:val="00646500"/>
    <w:rsid w:val="00646504"/>
    <w:rsid w:val="006465AF"/>
    <w:rsid w:val="006466D4"/>
    <w:rsid w:val="006467EC"/>
    <w:rsid w:val="0064697A"/>
    <w:rsid w:val="00646A1B"/>
    <w:rsid w:val="00646A30"/>
    <w:rsid w:val="00646D2B"/>
    <w:rsid w:val="00647087"/>
    <w:rsid w:val="006470B3"/>
    <w:rsid w:val="00647127"/>
    <w:rsid w:val="0064713B"/>
    <w:rsid w:val="00647202"/>
    <w:rsid w:val="006472D5"/>
    <w:rsid w:val="006473D0"/>
    <w:rsid w:val="00647457"/>
    <w:rsid w:val="0064747A"/>
    <w:rsid w:val="00647553"/>
    <w:rsid w:val="00647664"/>
    <w:rsid w:val="006476B0"/>
    <w:rsid w:val="006476B3"/>
    <w:rsid w:val="006476DB"/>
    <w:rsid w:val="006476F5"/>
    <w:rsid w:val="00647754"/>
    <w:rsid w:val="00647779"/>
    <w:rsid w:val="006477D8"/>
    <w:rsid w:val="0064782D"/>
    <w:rsid w:val="00647832"/>
    <w:rsid w:val="006478AB"/>
    <w:rsid w:val="0064791C"/>
    <w:rsid w:val="006479BD"/>
    <w:rsid w:val="00647A05"/>
    <w:rsid w:val="00647C5D"/>
    <w:rsid w:val="00647CA6"/>
    <w:rsid w:val="00647D3B"/>
    <w:rsid w:val="00647D40"/>
    <w:rsid w:val="00647EB2"/>
    <w:rsid w:val="00647FDC"/>
    <w:rsid w:val="0065009C"/>
    <w:rsid w:val="006500D3"/>
    <w:rsid w:val="00650107"/>
    <w:rsid w:val="006501A9"/>
    <w:rsid w:val="0065030F"/>
    <w:rsid w:val="00650437"/>
    <w:rsid w:val="0065045A"/>
    <w:rsid w:val="0065049B"/>
    <w:rsid w:val="006504A4"/>
    <w:rsid w:val="006504F8"/>
    <w:rsid w:val="0065061E"/>
    <w:rsid w:val="006507F7"/>
    <w:rsid w:val="00650812"/>
    <w:rsid w:val="00650846"/>
    <w:rsid w:val="00650CC3"/>
    <w:rsid w:val="00650CEE"/>
    <w:rsid w:val="00650D85"/>
    <w:rsid w:val="00650DDA"/>
    <w:rsid w:val="00650E55"/>
    <w:rsid w:val="00650F78"/>
    <w:rsid w:val="00651005"/>
    <w:rsid w:val="00651064"/>
    <w:rsid w:val="0065129B"/>
    <w:rsid w:val="006512E6"/>
    <w:rsid w:val="00651543"/>
    <w:rsid w:val="00651568"/>
    <w:rsid w:val="006515B8"/>
    <w:rsid w:val="006516E3"/>
    <w:rsid w:val="00651991"/>
    <w:rsid w:val="006519A0"/>
    <w:rsid w:val="00651A5E"/>
    <w:rsid w:val="00651AB2"/>
    <w:rsid w:val="00651ABD"/>
    <w:rsid w:val="00651AC6"/>
    <w:rsid w:val="00651C16"/>
    <w:rsid w:val="00651C4A"/>
    <w:rsid w:val="00651C66"/>
    <w:rsid w:val="00651CBD"/>
    <w:rsid w:val="00651D39"/>
    <w:rsid w:val="00651D64"/>
    <w:rsid w:val="006521E2"/>
    <w:rsid w:val="0065221D"/>
    <w:rsid w:val="00652232"/>
    <w:rsid w:val="00652432"/>
    <w:rsid w:val="00652435"/>
    <w:rsid w:val="006525A0"/>
    <w:rsid w:val="006525FE"/>
    <w:rsid w:val="006527EE"/>
    <w:rsid w:val="00652816"/>
    <w:rsid w:val="00652A2D"/>
    <w:rsid w:val="00652A42"/>
    <w:rsid w:val="00652A60"/>
    <w:rsid w:val="00652AFE"/>
    <w:rsid w:val="00652BDE"/>
    <w:rsid w:val="00652C84"/>
    <w:rsid w:val="00652CA1"/>
    <w:rsid w:val="00652D69"/>
    <w:rsid w:val="00652DC7"/>
    <w:rsid w:val="00652F0E"/>
    <w:rsid w:val="00652F8E"/>
    <w:rsid w:val="00653009"/>
    <w:rsid w:val="0065307A"/>
    <w:rsid w:val="0065312F"/>
    <w:rsid w:val="006532D9"/>
    <w:rsid w:val="0065332E"/>
    <w:rsid w:val="00653344"/>
    <w:rsid w:val="006533F6"/>
    <w:rsid w:val="006533F8"/>
    <w:rsid w:val="0065340A"/>
    <w:rsid w:val="0065353F"/>
    <w:rsid w:val="0065355D"/>
    <w:rsid w:val="00653847"/>
    <w:rsid w:val="00653ACD"/>
    <w:rsid w:val="00653BC2"/>
    <w:rsid w:val="00653BE2"/>
    <w:rsid w:val="00653EA3"/>
    <w:rsid w:val="00653F46"/>
    <w:rsid w:val="00654209"/>
    <w:rsid w:val="00654448"/>
    <w:rsid w:val="00654585"/>
    <w:rsid w:val="00654693"/>
    <w:rsid w:val="0065469D"/>
    <w:rsid w:val="0065472B"/>
    <w:rsid w:val="006548AF"/>
    <w:rsid w:val="006548FF"/>
    <w:rsid w:val="006549D3"/>
    <w:rsid w:val="00654CB6"/>
    <w:rsid w:val="00654DCE"/>
    <w:rsid w:val="00654DF5"/>
    <w:rsid w:val="00654EF7"/>
    <w:rsid w:val="00654FBA"/>
    <w:rsid w:val="00655097"/>
    <w:rsid w:val="00655173"/>
    <w:rsid w:val="006552A1"/>
    <w:rsid w:val="00655504"/>
    <w:rsid w:val="00655527"/>
    <w:rsid w:val="0065557C"/>
    <w:rsid w:val="00655641"/>
    <w:rsid w:val="006556B7"/>
    <w:rsid w:val="00655749"/>
    <w:rsid w:val="00655783"/>
    <w:rsid w:val="00655846"/>
    <w:rsid w:val="006558DD"/>
    <w:rsid w:val="00655904"/>
    <w:rsid w:val="00655916"/>
    <w:rsid w:val="006559F5"/>
    <w:rsid w:val="00655A6C"/>
    <w:rsid w:val="00655B8A"/>
    <w:rsid w:val="00655BBD"/>
    <w:rsid w:val="00655C4A"/>
    <w:rsid w:val="00655C87"/>
    <w:rsid w:val="00655CAF"/>
    <w:rsid w:val="00655D5C"/>
    <w:rsid w:val="00655DF4"/>
    <w:rsid w:val="00655E02"/>
    <w:rsid w:val="00655F9A"/>
    <w:rsid w:val="0065604F"/>
    <w:rsid w:val="00656093"/>
    <w:rsid w:val="006560E5"/>
    <w:rsid w:val="0065616B"/>
    <w:rsid w:val="00656180"/>
    <w:rsid w:val="00656279"/>
    <w:rsid w:val="00656352"/>
    <w:rsid w:val="00656388"/>
    <w:rsid w:val="00656512"/>
    <w:rsid w:val="006565B1"/>
    <w:rsid w:val="006565C7"/>
    <w:rsid w:val="0065661C"/>
    <w:rsid w:val="0065688A"/>
    <w:rsid w:val="006568C7"/>
    <w:rsid w:val="00656917"/>
    <w:rsid w:val="00656A31"/>
    <w:rsid w:val="00656A9E"/>
    <w:rsid w:val="00656AA7"/>
    <w:rsid w:val="00656C4F"/>
    <w:rsid w:val="00656C50"/>
    <w:rsid w:val="00656CA8"/>
    <w:rsid w:val="00656CCE"/>
    <w:rsid w:val="00656D19"/>
    <w:rsid w:val="00656D8F"/>
    <w:rsid w:val="00656E5B"/>
    <w:rsid w:val="00656EA0"/>
    <w:rsid w:val="00656F38"/>
    <w:rsid w:val="00656FD5"/>
    <w:rsid w:val="00657064"/>
    <w:rsid w:val="006570B2"/>
    <w:rsid w:val="0065715F"/>
    <w:rsid w:val="00657194"/>
    <w:rsid w:val="00657488"/>
    <w:rsid w:val="006576D3"/>
    <w:rsid w:val="00657951"/>
    <w:rsid w:val="00657963"/>
    <w:rsid w:val="0065796E"/>
    <w:rsid w:val="00657A1C"/>
    <w:rsid w:val="00657A4E"/>
    <w:rsid w:val="00657A4F"/>
    <w:rsid w:val="00657BDD"/>
    <w:rsid w:val="00657C5C"/>
    <w:rsid w:val="00657C88"/>
    <w:rsid w:val="00657D28"/>
    <w:rsid w:val="00657D58"/>
    <w:rsid w:val="00657DA8"/>
    <w:rsid w:val="00657DBC"/>
    <w:rsid w:val="00657DCB"/>
    <w:rsid w:val="006600DD"/>
    <w:rsid w:val="00660194"/>
    <w:rsid w:val="006601E9"/>
    <w:rsid w:val="00660245"/>
    <w:rsid w:val="00660265"/>
    <w:rsid w:val="00660422"/>
    <w:rsid w:val="006605EA"/>
    <w:rsid w:val="00660655"/>
    <w:rsid w:val="0066072B"/>
    <w:rsid w:val="00660773"/>
    <w:rsid w:val="006607E4"/>
    <w:rsid w:val="00660814"/>
    <w:rsid w:val="0066099A"/>
    <w:rsid w:val="00660A70"/>
    <w:rsid w:val="00660AEF"/>
    <w:rsid w:val="00660B0D"/>
    <w:rsid w:val="00660B17"/>
    <w:rsid w:val="00660BD9"/>
    <w:rsid w:val="00660DA7"/>
    <w:rsid w:val="00660ECC"/>
    <w:rsid w:val="00660F28"/>
    <w:rsid w:val="00660FEC"/>
    <w:rsid w:val="006610AA"/>
    <w:rsid w:val="0066114F"/>
    <w:rsid w:val="00661160"/>
    <w:rsid w:val="006611F7"/>
    <w:rsid w:val="00661279"/>
    <w:rsid w:val="0066127F"/>
    <w:rsid w:val="00661362"/>
    <w:rsid w:val="006613B0"/>
    <w:rsid w:val="00661457"/>
    <w:rsid w:val="006614A3"/>
    <w:rsid w:val="00661825"/>
    <w:rsid w:val="00661838"/>
    <w:rsid w:val="006618DC"/>
    <w:rsid w:val="00661954"/>
    <w:rsid w:val="00661981"/>
    <w:rsid w:val="0066198B"/>
    <w:rsid w:val="00661B7A"/>
    <w:rsid w:val="00661CC1"/>
    <w:rsid w:val="00661CD5"/>
    <w:rsid w:val="00661CFC"/>
    <w:rsid w:val="00661D35"/>
    <w:rsid w:val="00661D75"/>
    <w:rsid w:val="00661DE3"/>
    <w:rsid w:val="00661EBF"/>
    <w:rsid w:val="00661F76"/>
    <w:rsid w:val="006621C9"/>
    <w:rsid w:val="00662351"/>
    <w:rsid w:val="0066235F"/>
    <w:rsid w:val="006624F6"/>
    <w:rsid w:val="00662528"/>
    <w:rsid w:val="006627B4"/>
    <w:rsid w:val="006627DC"/>
    <w:rsid w:val="006628EB"/>
    <w:rsid w:val="006629E3"/>
    <w:rsid w:val="00662AA2"/>
    <w:rsid w:val="00662BBC"/>
    <w:rsid w:val="00662C08"/>
    <w:rsid w:val="00662C51"/>
    <w:rsid w:val="00662D6D"/>
    <w:rsid w:val="00662D9C"/>
    <w:rsid w:val="00662E63"/>
    <w:rsid w:val="00662EC3"/>
    <w:rsid w:val="00662F73"/>
    <w:rsid w:val="00663059"/>
    <w:rsid w:val="006630DA"/>
    <w:rsid w:val="00663190"/>
    <w:rsid w:val="006631F8"/>
    <w:rsid w:val="00663407"/>
    <w:rsid w:val="00663489"/>
    <w:rsid w:val="00663507"/>
    <w:rsid w:val="00663576"/>
    <w:rsid w:val="006635B0"/>
    <w:rsid w:val="006636D9"/>
    <w:rsid w:val="00663773"/>
    <w:rsid w:val="00663818"/>
    <w:rsid w:val="00663871"/>
    <w:rsid w:val="00663945"/>
    <w:rsid w:val="00663946"/>
    <w:rsid w:val="00663A3D"/>
    <w:rsid w:val="00663A9B"/>
    <w:rsid w:val="00663AA0"/>
    <w:rsid w:val="00663AFA"/>
    <w:rsid w:val="00663B4F"/>
    <w:rsid w:val="00663D7B"/>
    <w:rsid w:val="00664074"/>
    <w:rsid w:val="0066418D"/>
    <w:rsid w:val="00664311"/>
    <w:rsid w:val="0066436D"/>
    <w:rsid w:val="006643B3"/>
    <w:rsid w:val="00664402"/>
    <w:rsid w:val="0066443F"/>
    <w:rsid w:val="006645D8"/>
    <w:rsid w:val="006647C7"/>
    <w:rsid w:val="006648F6"/>
    <w:rsid w:val="00664906"/>
    <w:rsid w:val="00664953"/>
    <w:rsid w:val="006649BE"/>
    <w:rsid w:val="00664B2D"/>
    <w:rsid w:val="00664B3E"/>
    <w:rsid w:val="00664B44"/>
    <w:rsid w:val="00664B73"/>
    <w:rsid w:val="00664C28"/>
    <w:rsid w:val="00664C62"/>
    <w:rsid w:val="00664D22"/>
    <w:rsid w:val="00664DA6"/>
    <w:rsid w:val="00664FB1"/>
    <w:rsid w:val="00665012"/>
    <w:rsid w:val="00665038"/>
    <w:rsid w:val="00665085"/>
    <w:rsid w:val="0066524D"/>
    <w:rsid w:val="00665258"/>
    <w:rsid w:val="00665292"/>
    <w:rsid w:val="00665405"/>
    <w:rsid w:val="006654AA"/>
    <w:rsid w:val="006655A2"/>
    <w:rsid w:val="00665776"/>
    <w:rsid w:val="00665834"/>
    <w:rsid w:val="00665893"/>
    <w:rsid w:val="0066595F"/>
    <w:rsid w:val="006659A1"/>
    <w:rsid w:val="00665A99"/>
    <w:rsid w:val="00665B91"/>
    <w:rsid w:val="00665C13"/>
    <w:rsid w:val="00665EBC"/>
    <w:rsid w:val="00665EE9"/>
    <w:rsid w:val="006660CD"/>
    <w:rsid w:val="00666163"/>
    <w:rsid w:val="00666179"/>
    <w:rsid w:val="00666252"/>
    <w:rsid w:val="006663D4"/>
    <w:rsid w:val="00666448"/>
    <w:rsid w:val="00666495"/>
    <w:rsid w:val="00666582"/>
    <w:rsid w:val="006665DF"/>
    <w:rsid w:val="006666B7"/>
    <w:rsid w:val="0066691A"/>
    <w:rsid w:val="00666954"/>
    <w:rsid w:val="00666995"/>
    <w:rsid w:val="006669CC"/>
    <w:rsid w:val="00666A58"/>
    <w:rsid w:val="00666A7A"/>
    <w:rsid w:val="00666AA6"/>
    <w:rsid w:val="00666AB7"/>
    <w:rsid w:val="00666B96"/>
    <w:rsid w:val="00666BAF"/>
    <w:rsid w:val="00666E63"/>
    <w:rsid w:val="00666EBF"/>
    <w:rsid w:val="00666FC1"/>
    <w:rsid w:val="0066704E"/>
    <w:rsid w:val="00667095"/>
    <w:rsid w:val="00667119"/>
    <w:rsid w:val="006671C1"/>
    <w:rsid w:val="00667218"/>
    <w:rsid w:val="006672A9"/>
    <w:rsid w:val="00667443"/>
    <w:rsid w:val="00667462"/>
    <w:rsid w:val="00667491"/>
    <w:rsid w:val="0066750F"/>
    <w:rsid w:val="006675D1"/>
    <w:rsid w:val="00667606"/>
    <w:rsid w:val="0066784A"/>
    <w:rsid w:val="006678C3"/>
    <w:rsid w:val="00667966"/>
    <w:rsid w:val="00667A1E"/>
    <w:rsid w:val="00667B61"/>
    <w:rsid w:val="00667C3F"/>
    <w:rsid w:val="00667CA7"/>
    <w:rsid w:val="00667CB7"/>
    <w:rsid w:val="00667CF8"/>
    <w:rsid w:val="00667DEF"/>
    <w:rsid w:val="00667F34"/>
    <w:rsid w:val="0067009A"/>
    <w:rsid w:val="006701DA"/>
    <w:rsid w:val="006703BF"/>
    <w:rsid w:val="00670463"/>
    <w:rsid w:val="0067046D"/>
    <w:rsid w:val="006704CD"/>
    <w:rsid w:val="0067053A"/>
    <w:rsid w:val="006705A7"/>
    <w:rsid w:val="006705BF"/>
    <w:rsid w:val="0067062C"/>
    <w:rsid w:val="00670784"/>
    <w:rsid w:val="0067095C"/>
    <w:rsid w:val="006709B7"/>
    <w:rsid w:val="006709C7"/>
    <w:rsid w:val="00670A09"/>
    <w:rsid w:val="00670A1F"/>
    <w:rsid w:val="00670A67"/>
    <w:rsid w:val="00670B60"/>
    <w:rsid w:val="00670C57"/>
    <w:rsid w:val="00670CDE"/>
    <w:rsid w:val="00670D3F"/>
    <w:rsid w:val="00670D72"/>
    <w:rsid w:val="00670E93"/>
    <w:rsid w:val="00670EFE"/>
    <w:rsid w:val="006710AD"/>
    <w:rsid w:val="0067112E"/>
    <w:rsid w:val="0067116A"/>
    <w:rsid w:val="00671270"/>
    <w:rsid w:val="00671429"/>
    <w:rsid w:val="006715B3"/>
    <w:rsid w:val="006716BD"/>
    <w:rsid w:val="00671789"/>
    <w:rsid w:val="00671798"/>
    <w:rsid w:val="006717EB"/>
    <w:rsid w:val="006717F2"/>
    <w:rsid w:val="00671816"/>
    <w:rsid w:val="00671837"/>
    <w:rsid w:val="00671903"/>
    <w:rsid w:val="006719AD"/>
    <w:rsid w:val="006719D1"/>
    <w:rsid w:val="00671A6D"/>
    <w:rsid w:val="00671AB0"/>
    <w:rsid w:val="00671B5C"/>
    <w:rsid w:val="00671B62"/>
    <w:rsid w:val="00671C95"/>
    <w:rsid w:val="00671D48"/>
    <w:rsid w:val="00671EB7"/>
    <w:rsid w:val="00671F79"/>
    <w:rsid w:val="00671FC9"/>
    <w:rsid w:val="00672019"/>
    <w:rsid w:val="0067201D"/>
    <w:rsid w:val="00672066"/>
    <w:rsid w:val="006721D5"/>
    <w:rsid w:val="00672285"/>
    <w:rsid w:val="00672569"/>
    <w:rsid w:val="0067261C"/>
    <w:rsid w:val="00672675"/>
    <w:rsid w:val="006726B8"/>
    <w:rsid w:val="006726D8"/>
    <w:rsid w:val="006727BB"/>
    <w:rsid w:val="0067281C"/>
    <w:rsid w:val="00672878"/>
    <w:rsid w:val="006728AC"/>
    <w:rsid w:val="006728CE"/>
    <w:rsid w:val="0067292C"/>
    <w:rsid w:val="006729DE"/>
    <w:rsid w:val="00672A55"/>
    <w:rsid w:val="00672A68"/>
    <w:rsid w:val="00672ABD"/>
    <w:rsid w:val="00672C0B"/>
    <w:rsid w:val="00672E15"/>
    <w:rsid w:val="00672E91"/>
    <w:rsid w:val="00672E96"/>
    <w:rsid w:val="00672ED7"/>
    <w:rsid w:val="00672EDC"/>
    <w:rsid w:val="00672F38"/>
    <w:rsid w:val="00672FF7"/>
    <w:rsid w:val="0067334C"/>
    <w:rsid w:val="0067339F"/>
    <w:rsid w:val="00673426"/>
    <w:rsid w:val="00673499"/>
    <w:rsid w:val="006736BF"/>
    <w:rsid w:val="0067393C"/>
    <w:rsid w:val="006739CB"/>
    <w:rsid w:val="00673A8C"/>
    <w:rsid w:val="00673B21"/>
    <w:rsid w:val="00673BA8"/>
    <w:rsid w:val="00673BD5"/>
    <w:rsid w:val="00673C8F"/>
    <w:rsid w:val="00673CD5"/>
    <w:rsid w:val="00673DFB"/>
    <w:rsid w:val="00673E43"/>
    <w:rsid w:val="00673F33"/>
    <w:rsid w:val="00673F74"/>
    <w:rsid w:val="00673FD3"/>
    <w:rsid w:val="00674262"/>
    <w:rsid w:val="006742F3"/>
    <w:rsid w:val="006744BE"/>
    <w:rsid w:val="006745B9"/>
    <w:rsid w:val="006745F1"/>
    <w:rsid w:val="00674665"/>
    <w:rsid w:val="0067481D"/>
    <w:rsid w:val="00674844"/>
    <w:rsid w:val="006748D7"/>
    <w:rsid w:val="0067492F"/>
    <w:rsid w:val="00674A47"/>
    <w:rsid w:val="00674AAA"/>
    <w:rsid w:val="00674BAE"/>
    <w:rsid w:val="00674C1A"/>
    <w:rsid w:val="00674C42"/>
    <w:rsid w:val="00674C5E"/>
    <w:rsid w:val="00674C96"/>
    <w:rsid w:val="00674CDF"/>
    <w:rsid w:val="00674D94"/>
    <w:rsid w:val="00674DA3"/>
    <w:rsid w:val="00675093"/>
    <w:rsid w:val="0067510A"/>
    <w:rsid w:val="0067513D"/>
    <w:rsid w:val="006751C7"/>
    <w:rsid w:val="0067523D"/>
    <w:rsid w:val="00675324"/>
    <w:rsid w:val="00675328"/>
    <w:rsid w:val="006754AD"/>
    <w:rsid w:val="006754D8"/>
    <w:rsid w:val="00675535"/>
    <w:rsid w:val="0067559A"/>
    <w:rsid w:val="006756BB"/>
    <w:rsid w:val="006756C5"/>
    <w:rsid w:val="006758C6"/>
    <w:rsid w:val="00675A4F"/>
    <w:rsid w:val="00675B8D"/>
    <w:rsid w:val="00675C75"/>
    <w:rsid w:val="00675CA8"/>
    <w:rsid w:val="00675CCF"/>
    <w:rsid w:val="00675D60"/>
    <w:rsid w:val="00675E36"/>
    <w:rsid w:val="00675F96"/>
    <w:rsid w:val="00675FE1"/>
    <w:rsid w:val="00676296"/>
    <w:rsid w:val="006764F8"/>
    <w:rsid w:val="00676716"/>
    <w:rsid w:val="0067674F"/>
    <w:rsid w:val="0067684C"/>
    <w:rsid w:val="006768E4"/>
    <w:rsid w:val="00676BB2"/>
    <w:rsid w:val="00676BD2"/>
    <w:rsid w:val="00676C5E"/>
    <w:rsid w:val="00676C7E"/>
    <w:rsid w:val="00676CCE"/>
    <w:rsid w:val="00676EE8"/>
    <w:rsid w:val="00676F12"/>
    <w:rsid w:val="00677351"/>
    <w:rsid w:val="006773DB"/>
    <w:rsid w:val="00677479"/>
    <w:rsid w:val="00677714"/>
    <w:rsid w:val="00677727"/>
    <w:rsid w:val="00677866"/>
    <w:rsid w:val="006779CF"/>
    <w:rsid w:val="00677B1C"/>
    <w:rsid w:val="00677C9B"/>
    <w:rsid w:val="00677D32"/>
    <w:rsid w:val="00677DBA"/>
    <w:rsid w:val="00677DC1"/>
    <w:rsid w:val="00677DED"/>
    <w:rsid w:val="00677E3F"/>
    <w:rsid w:val="00677E70"/>
    <w:rsid w:val="0068021D"/>
    <w:rsid w:val="00680235"/>
    <w:rsid w:val="0068033A"/>
    <w:rsid w:val="00680396"/>
    <w:rsid w:val="00680622"/>
    <w:rsid w:val="006806F4"/>
    <w:rsid w:val="00680736"/>
    <w:rsid w:val="00680795"/>
    <w:rsid w:val="006807B6"/>
    <w:rsid w:val="006807D7"/>
    <w:rsid w:val="0068087A"/>
    <w:rsid w:val="006808CB"/>
    <w:rsid w:val="006809E6"/>
    <w:rsid w:val="00680A38"/>
    <w:rsid w:val="00680A94"/>
    <w:rsid w:val="00680AC9"/>
    <w:rsid w:val="00680B57"/>
    <w:rsid w:val="00680BCD"/>
    <w:rsid w:val="00680C1C"/>
    <w:rsid w:val="00680C5C"/>
    <w:rsid w:val="00680D15"/>
    <w:rsid w:val="00680DF1"/>
    <w:rsid w:val="00680E5B"/>
    <w:rsid w:val="00680E97"/>
    <w:rsid w:val="00680F28"/>
    <w:rsid w:val="00680F66"/>
    <w:rsid w:val="0068106E"/>
    <w:rsid w:val="006810CD"/>
    <w:rsid w:val="00681205"/>
    <w:rsid w:val="00681207"/>
    <w:rsid w:val="00681231"/>
    <w:rsid w:val="0068126B"/>
    <w:rsid w:val="006812A8"/>
    <w:rsid w:val="006812DA"/>
    <w:rsid w:val="00681342"/>
    <w:rsid w:val="00681419"/>
    <w:rsid w:val="006814CB"/>
    <w:rsid w:val="006815A3"/>
    <w:rsid w:val="00681624"/>
    <w:rsid w:val="00681662"/>
    <w:rsid w:val="00681699"/>
    <w:rsid w:val="006816F6"/>
    <w:rsid w:val="006818D8"/>
    <w:rsid w:val="006818EC"/>
    <w:rsid w:val="006819CA"/>
    <w:rsid w:val="006819EA"/>
    <w:rsid w:val="00681A50"/>
    <w:rsid w:val="00681B1D"/>
    <w:rsid w:val="00681C0D"/>
    <w:rsid w:val="00681C57"/>
    <w:rsid w:val="00681CA8"/>
    <w:rsid w:val="00681DB8"/>
    <w:rsid w:val="00681E68"/>
    <w:rsid w:val="00681F4A"/>
    <w:rsid w:val="00681F60"/>
    <w:rsid w:val="00682005"/>
    <w:rsid w:val="00682040"/>
    <w:rsid w:val="00682064"/>
    <w:rsid w:val="00682147"/>
    <w:rsid w:val="00682165"/>
    <w:rsid w:val="006821BA"/>
    <w:rsid w:val="006823FE"/>
    <w:rsid w:val="00682432"/>
    <w:rsid w:val="006825E7"/>
    <w:rsid w:val="0068261F"/>
    <w:rsid w:val="0068271A"/>
    <w:rsid w:val="00682735"/>
    <w:rsid w:val="0068275C"/>
    <w:rsid w:val="0068277E"/>
    <w:rsid w:val="00682823"/>
    <w:rsid w:val="00682834"/>
    <w:rsid w:val="00682884"/>
    <w:rsid w:val="00682A41"/>
    <w:rsid w:val="00682A66"/>
    <w:rsid w:val="00682B33"/>
    <w:rsid w:val="00682BFF"/>
    <w:rsid w:val="00682C03"/>
    <w:rsid w:val="00682C87"/>
    <w:rsid w:val="00682DF9"/>
    <w:rsid w:val="00682E0E"/>
    <w:rsid w:val="00682E16"/>
    <w:rsid w:val="00682F22"/>
    <w:rsid w:val="00682F9B"/>
    <w:rsid w:val="00683027"/>
    <w:rsid w:val="00683218"/>
    <w:rsid w:val="0068336D"/>
    <w:rsid w:val="0068345E"/>
    <w:rsid w:val="0068353B"/>
    <w:rsid w:val="00683572"/>
    <w:rsid w:val="006835E6"/>
    <w:rsid w:val="006835F5"/>
    <w:rsid w:val="0068362D"/>
    <w:rsid w:val="00683632"/>
    <w:rsid w:val="00683671"/>
    <w:rsid w:val="00683678"/>
    <w:rsid w:val="00683683"/>
    <w:rsid w:val="006836D0"/>
    <w:rsid w:val="00683714"/>
    <w:rsid w:val="00683789"/>
    <w:rsid w:val="006837B9"/>
    <w:rsid w:val="006837F5"/>
    <w:rsid w:val="00683B45"/>
    <w:rsid w:val="00683B4A"/>
    <w:rsid w:val="00683C67"/>
    <w:rsid w:val="00683C6E"/>
    <w:rsid w:val="00683D0A"/>
    <w:rsid w:val="00683D66"/>
    <w:rsid w:val="00683F48"/>
    <w:rsid w:val="00683FFC"/>
    <w:rsid w:val="00684019"/>
    <w:rsid w:val="00684280"/>
    <w:rsid w:val="006842BA"/>
    <w:rsid w:val="0068433C"/>
    <w:rsid w:val="006843B2"/>
    <w:rsid w:val="00684556"/>
    <w:rsid w:val="006845B4"/>
    <w:rsid w:val="006845E4"/>
    <w:rsid w:val="006846E4"/>
    <w:rsid w:val="00684854"/>
    <w:rsid w:val="006848A1"/>
    <w:rsid w:val="00684951"/>
    <w:rsid w:val="0068496B"/>
    <w:rsid w:val="006849CC"/>
    <w:rsid w:val="00684A33"/>
    <w:rsid w:val="00684A75"/>
    <w:rsid w:val="00684AE9"/>
    <w:rsid w:val="00684B0D"/>
    <w:rsid w:val="00684BA7"/>
    <w:rsid w:val="00684BBD"/>
    <w:rsid w:val="00684CCB"/>
    <w:rsid w:val="00684E0A"/>
    <w:rsid w:val="00684ED6"/>
    <w:rsid w:val="00684EDC"/>
    <w:rsid w:val="00684F0F"/>
    <w:rsid w:val="00685086"/>
    <w:rsid w:val="0068509B"/>
    <w:rsid w:val="00685189"/>
    <w:rsid w:val="00685309"/>
    <w:rsid w:val="0068538F"/>
    <w:rsid w:val="00685464"/>
    <w:rsid w:val="006855C9"/>
    <w:rsid w:val="0068564A"/>
    <w:rsid w:val="006856B0"/>
    <w:rsid w:val="00685788"/>
    <w:rsid w:val="00685858"/>
    <w:rsid w:val="0068592B"/>
    <w:rsid w:val="00685A50"/>
    <w:rsid w:val="00685A82"/>
    <w:rsid w:val="00685B0D"/>
    <w:rsid w:val="00685B55"/>
    <w:rsid w:val="00685C6D"/>
    <w:rsid w:val="00685CC6"/>
    <w:rsid w:val="00685DD1"/>
    <w:rsid w:val="00685E98"/>
    <w:rsid w:val="00685F00"/>
    <w:rsid w:val="0068605C"/>
    <w:rsid w:val="006860D4"/>
    <w:rsid w:val="0068630A"/>
    <w:rsid w:val="0068630E"/>
    <w:rsid w:val="0068631D"/>
    <w:rsid w:val="006863FC"/>
    <w:rsid w:val="00686551"/>
    <w:rsid w:val="0068656F"/>
    <w:rsid w:val="006865BF"/>
    <w:rsid w:val="006865F7"/>
    <w:rsid w:val="0068660D"/>
    <w:rsid w:val="006867F8"/>
    <w:rsid w:val="00686916"/>
    <w:rsid w:val="0068695B"/>
    <w:rsid w:val="006869B1"/>
    <w:rsid w:val="006869DF"/>
    <w:rsid w:val="006869FB"/>
    <w:rsid w:val="00686BB5"/>
    <w:rsid w:val="00686C6F"/>
    <w:rsid w:val="00686D5F"/>
    <w:rsid w:val="00686E30"/>
    <w:rsid w:val="006870E4"/>
    <w:rsid w:val="006871CC"/>
    <w:rsid w:val="00687202"/>
    <w:rsid w:val="0068729C"/>
    <w:rsid w:val="006872F2"/>
    <w:rsid w:val="00687352"/>
    <w:rsid w:val="0068743C"/>
    <w:rsid w:val="006874DA"/>
    <w:rsid w:val="00687616"/>
    <w:rsid w:val="00687644"/>
    <w:rsid w:val="0068779B"/>
    <w:rsid w:val="00687802"/>
    <w:rsid w:val="006879AB"/>
    <w:rsid w:val="00687B13"/>
    <w:rsid w:val="00687F88"/>
    <w:rsid w:val="00690097"/>
    <w:rsid w:val="0069009E"/>
    <w:rsid w:val="00690152"/>
    <w:rsid w:val="00690239"/>
    <w:rsid w:val="00690296"/>
    <w:rsid w:val="006903A1"/>
    <w:rsid w:val="0069043B"/>
    <w:rsid w:val="006905F4"/>
    <w:rsid w:val="006906C9"/>
    <w:rsid w:val="006906D8"/>
    <w:rsid w:val="00690737"/>
    <w:rsid w:val="0069099E"/>
    <w:rsid w:val="006909F7"/>
    <w:rsid w:val="00690A6E"/>
    <w:rsid w:val="00690A95"/>
    <w:rsid w:val="00690ACA"/>
    <w:rsid w:val="00690B00"/>
    <w:rsid w:val="00690B6D"/>
    <w:rsid w:val="00690D9D"/>
    <w:rsid w:val="00690F68"/>
    <w:rsid w:val="00690FAD"/>
    <w:rsid w:val="00691242"/>
    <w:rsid w:val="00691299"/>
    <w:rsid w:val="006912C1"/>
    <w:rsid w:val="0069132B"/>
    <w:rsid w:val="006913E0"/>
    <w:rsid w:val="0069145A"/>
    <w:rsid w:val="0069149D"/>
    <w:rsid w:val="00691570"/>
    <w:rsid w:val="00691852"/>
    <w:rsid w:val="006918FC"/>
    <w:rsid w:val="00691A81"/>
    <w:rsid w:val="00691AF0"/>
    <w:rsid w:val="00691CEC"/>
    <w:rsid w:val="00691D01"/>
    <w:rsid w:val="00692057"/>
    <w:rsid w:val="006920A7"/>
    <w:rsid w:val="0069231A"/>
    <w:rsid w:val="00692326"/>
    <w:rsid w:val="00692499"/>
    <w:rsid w:val="00692613"/>
    <w:rsid w:val="006926FC"/>
    <w:rsid w:val="00692AD5"/>
    <w:rsid w:val="00692ADA"/>
    <w:rsid w:val="00692AF1"/>
    <w:rsid w:val="00692BBD"/>
    <w:rsid w:val="00692E66"/>
    <w:rsid w:val="006931BA"/>
    <w:rsid w:val="006931C6"/>
    <w:rsid w:val="006931E9"/>
    <w:rsid w:val="00693348"/>
    <w:rsid w:val="006933A1"/>
    <w:rsid w:val="00693402"/>
    <w:rsid w:val="00693488"/>
    <w:rsid w:val="0069349E"/>
    <w:rsid w:val="006934A9"/>
    <w:rsid w:val="00693554"/>
    <w:rsid w:val="00693570"/>
    <w:rsid w:val="00693630"/>
    <w:rsid w:val="00693697"/>
    <w:rsid w:val="006936C8"/>
    <w:rsid w:val="006937A7"/>
    <w:rsid w:val="00693827"/>
    <w:rsid w:val="00693851"/>
    <w:rsid w:val="006938B1"/>
    <w:rsid w:val="006939A1"/>
    <w:rsid w:val="00693A20"/>
    <w:rsid w:val="00693A6C"/>
    <w:rsid w:val="00693AD9"/>
    <w:rsid w:val="00693AFD"/>
    <w:rsid w:val="00693CD3"/>
    <w:rsid w:val="00693D75"/>
    <w:rsid w:val="00693E3A"/>
    <w:rsid w:val="00693E55"/>
    <w:rsid w:val="00693EA0"/>
    <w:rsid w:val="006940AE"/>
    <w:rsid w:val="00694169"/>
    <w:rsid w:val="00694319"/>
    <w:rsid w:val="0069443B"/>
    <w:rsid w:val="0069443D"/>
    <w:rsid w:val="00694556"/>
    <w:rsid w:val="0069455E"/>
    <w:rsid w:val="00694597"/>
    <w:rsid w:val="0069467A"/>
    <w:rsid w:val="00694711"/>
    <w:rsid w:val="0069479E"/>
    <w:rsid w:val="006947E1"/>
    <w:rsid w:val="0069483D"/>
    <w:rsid w:val="00694AF6"/>
    <w:rsid w:val="00694B4F"/>
    <w:rsid w:val="00694CB2"/>
    <w:rsid w:val="00694CF5"/>
    <w:rsid w:val="00694DE1"/>
    <w:rsid w:val="00694DFB"/>
    <w:rsid w:val="00694EC5"/>
    <w:rsid w:val="00694F0A"/>
    <w:rsid w:val="00694FF7"/>
    <w:rsid w:val="006951D7"/>
    <w:rsid w:val="0069528E"/>
    <w:rsid w:val="006952BC"/>
    <w:rsid w:val="0069536B"/>
    <w:rsid w:val="006954B1"/>
    <w:rsid w:val="00695506"/>
    <w:rsid w:val="0069552C"/>
    <w:rsid w:val="00695619"/>
    <w:rsid w:val="00695788"/>
    <w:rsid w:val="00695813"/>
    <w:rsid w:val="00695872"/>
    <w:rsid w:val="00695955"/>
    <w:rsid w:val="00695B73"/>
    <w:rsid w:val="00695D33"/>
    <w:rsid w:val="00695D6D"/>
    <w:rsid w:val="00695E12"/>
    <w:rsid w:val="00695F91"/>
    <w:rsid w:val="00695FDD"/>
    <w:rsid w:val="0069608D"/>
    <w:rsid w:val="006960BF"/>
    <w:rsid w:val="006960E0"/>
    <w:rsid w:val="0069633B"/>
    <w:rsid w:val="00696346"/>
    <w:rsid w:val="0069640E"/>
    <w:rsid w:val="006964EF"/>
    <w:rsid w:val="00696671"/>
    <w:rsid w:val="0069672B"/>
    <w:rsid w:val="006967B2"/>
    <w:rsid w:val="00696879"/>
    <w:rsid w:val="006969AE"/>
    <w:rsid w:val="006969FE"/>
    <w:rsid w:val="00696AE2"/>
    <w:rsid w:val="00696B1C"/>
    <w:rsid w:val="00696BEC"/>
    <w:rsid w:val="00696C8E"/>
    <w:rsid w:val="00696E43"/>
    <w:rsid w:val="00696F96"/>
    <w:rsid w:val="00697007"/>
    <w:rsid w:val="006970B5"/>
    <w:rsid w:val="00697160"/>
    <w:rsid w:val="00697166"/>
    <w:rsid w:val="006971B8"/>
    <w:rsid w:val="0069721F"/>
    <w:rsid w:val="006972DC"/>
    <w:rsid w:val="00697331"/>
    <w:rsid w:val="00697350"/>
    <w:rsid w:val="00697352"/>
    <w:rsid w:val="006973DF"/>
    <w:rsid w:val="006973E4"/>
    <w:rsid w:val="00697450"/>
    <w:rsid w:val="00697488"/>
    <w:rsid w:val="00697611"/>
    <w:rsid w:val="00697645"/>
    <w:rsid w:val="006976AD"/>
    <w:rsid w:val="006979EB"/>
    <w:rsid w:val="00697AD0"/>
    <w:rsid w:val="00697CF5"/>
    <w:rsid w:val="00697CFF"/>
    <w:rsid w:val="00697D7C"/>
    <w:rsid w:val="00697E75"/>
    <w:rsid w:val="00697EFB"/>
    <w:rsid w:val="006A012B"/>
    <w:rsid w:val="006A02C8"/>
    <w:rsid w:val="006A03E5"/>
    <w:rsid w:val="006A0557"/>
    <w:rsid w:val="006A05B8"/>
    <w:rsid w:val="006A05C1"/>
    <w:rsid w:val="006A0619"/>
    <w:rsid w:val="006A0663"/>
    <w:rsid w:val="006A0780"/>
    <w:rsid w:val="006A07AA"/>
    <w:rsid w:val="006A080A"/>
    <w:rsid w:val="006A0850"/>
    <w:rsid w:val="006A0A8D"/>
    <w:rsid w:val="006A0B1B"/>
    <w:rsid w:val="006A0B5B"/>
    <w:rsid w:val="006A0B7D"/>
    <w:rsid w:val="006A0CB9"/>
    <w:rsid w:val="006A0DB7"/>
    <w:rsid w:val="006A0E76"/>
    <w:rsid w:val="006A1146"/>
    <w:rsid w:val="006A1167"/>
    <w:rsid w:val="006A11EF"/>
    <w:rsid w:val="006A1231"/>
    <w:rsid w:val="006A12A7"/>
    <w:rsid w:val="006A12C9"/>
    <w:rsid w:val="006A1492"/>
    <w:rsid w:val="006A1543"/>
    <w:rsid w:val="006A15DB"/>
    <w:rsid w:val="006A1740"/>
    <w:rsid w:val="006A17FE"/>
    <w:rsid w:val="006A1822"/>
    <w:rsid w:val="006A189D"/>
    <w:rsid w:val="006A18CB"/>
    <w:rsid w:val="006A1906"/>
    <w:rsid w:val="006A1A07"/>
    <w:rsid w:val="006A1AE6"/>
    <w:rsid w:val="006A1C24"/>
    <w:rsid w:val="006A1C25"/>
    <w:rsid w:val="006A1CFE"/>
    <w:rsid w:val="006A1D65"/>
    <w:rsid w:val="006A1F8A"/>
    <w:rsid w:val="006A1FB8"/>
    <w:rsid w:val="006A221C"/>
    <w:rsid w:val="006A22E6"/>
    <w:rsid w:val="006A22EA"/>
    <w:rsid w:val="006A2340"/>
    <w:rsid w:val="006A23B4"/>
    <w:rsid w:val="006A2422"/>
    <w:rsid w:val="006A2463"/>
    <w:rsid w:val="006A2555"/>
    <w:rsid w:val="006A26BD"/>
    <w:rsid w:val="006A27BD"/>
    <w:rsid w:val="006A2816"/>
    <w:rsid w:val="006A2850"/>
    <w:rsid w:val="006A2996"/>
    <w:rsid w:val="006A299A"/>
    <w:rsid w:val="006A2A7E"/>
    <w:rsid w:val="006A2B3C"/>
    <w:rsid w:val="006A2BEF"/>
    <w:rsid w:val="006A2CE2"/>
    <w:rsid w:val="006A2CF4"/>
    <w:rsid w:val="006A2D93"/>
    <w:rsid w:val="006A2DC3"/>
    <w:rsid w:val="006A2DEE"/>
    <w:rsid w:val="006A2EC0"/>
    <w:rsid w:val="006A2ED1"/>
    <w:rsid w:val="006A2F3F"/>
    <w:rsid w:val="006A2FAE"/>
    <w:rsid w:val="006A2FD7"/>
    <w:rsid w:val="006A304C"/>
    <w:rsid w:val="006A30F7"/>
    <w:rsid w:val="006A36A0"/>
    <w:rsid w:val="006A37B8"/>
    <w:rsid w:val="006A3820"/>
    <w:rsid w:val="006A383E"/>
    <w:rsid w:val="006A3897"/>
    <w:rsid w:val="006A38D0"/>
    <w:rsid w:val="006A3918"/>
    <w:rsid w:val="006A3ABA"/>
    <w:rsid w:val="006A3B29"/>
    <w:rsid w:val="006A3D29"/>
    <w:rsid w:val="006A3D53"/>
    <w:rsid w:val="006A3D68"/>
    <w:rsid w:val="006A3DBA"/>
    <w:rsid w:val="006A3EB6"/>
    <w:rsid w:val="006A3F7B"/>
    <w:rsid w:val="006A3F8B"/>
    <w:rsid w:val="006A3FBE"/>
    <w:rsid w:val="006A41EE"/>
    <w:rsid w:val="006A41FD"/>
    <w:rsid w:val="006A4257"/>
    <w:rsid w:val="006A42FB"/>
    <w:rsid w:val="006A4383"/>
    <w:rsid w:val="006A4480"/>
    <w:rsid w:val="006A448D"/>
    <w:rsid w:val="006A4659"/>
    <w:rsid w:val="006A47C1"/>
    <w:rsid w:val="006A482B"/>
    <w:rsid w:val="006A4930"/>
    <w:rsid w:val="006A4962"/>
    <w:rsid w:val="006A4981"/>
    <w:rsid w:val="006A498B"/>
    <w:rsid w:val="006A4992"/>
    <w:rsid w:val="006A4A16"/>
    <w:rsid w:val="006A4AC6"/>
    <w:rsid w:val="006A4B17"/>
    <w:rsid w:val="006A4B6F"/>
    <w:rsid w:val="006A4BEA"/>
    <w:rsid w:val="006A4D1F"/>
    <w:rsid w:val="006A4D31"/>
    <w:rsid w:val="006A4E87"/>
    <w:rsid w:val="006A4F3A"/>
    <w:rsid w:val="006A4F82"/>
    <w:rsid w:val="006A503A"/>
    <w:rsid w:val="006A5105"/>
    <w:rsid w:val="006A51C1"/>
    <w:rsid w:val="006A51D5"/>
    <w:rsid w:val="006A5235"/>
    <w:rsid w:val="006A529C"/>
    <w:rsid w:val="006A52ED"/>
    <w:rsid w:val="006A5320"/>
    <w:rsid w:val="006A53B8"/>
    <w:rsid w:val="006A5485"/>
    <w:rsid w:val="006A5524"/>
    <w:rsid w:val="006A5549"/>
    <w:rsid w:val="006A55B5"/>
    <w:rsid w:val="006A55F2"/>
    <w:rsid w:val="006A5670"/>
    <w:rsid w:val="006A56EB"/>
    <w:rsid w:val="006A5790"/>
    <w:rsid w:val="006A58FB"/>
    <w:rsid w:val="006A5A7A"/>
    <w:rsid w:val="006A5B66"/>
    <w:rsid w:val="006A5B76"/>
    <w:rsid w:val="006A5C19"/>
    <w:rsid w:val="006A5C3C"/>
    <w:rsid w:val="006A5C91"/>
    <w:rsid w:val="006A5C97"/>
    <w:rsid w:val="006A5CE4"/>
    <w:rsid w:val="006A5DA8"/>
    <w:rsid w:val="006A5DCD"/>
    <w:rsid w:val="006A5E0E"/>
    <w:rsid w:val="006A5E3E"/>
    <w:rsid w:val="006A5F30"/>
    <w:rsid w:val="006A5FDF"/>
    <w:rsid w:val="006A6025"/>
    <w:rsid w:val="006A61BD"/>
    <w:rsid w:val="006A62BD"/>
    <w:rsid w:val="006A632F"/>
    <w:rsid w:val="006A63A2"/>
    <w:rsid w:val="006A63D9"/>
    <w:rsid w:val="006A644D"/>
    <w:rsid w:val="006A64B1"/>
    <w:rsid w:val="006A665F"/>
    <w:rsid w:val="006A6879"/>
    <w:rsid w:val="006A687B"/>
    <w:rsid w:val="006A6A94"/>
    <w:rsid w:val="006A6ACF"/>
    <w:rsid w:val="006A6C02"/>
    <w:rsid w:val="006A6CCE"/>
    <w:rsid w:val="006A6D94"/>
    <w:rsid w:val="006A6DAC"/>
    <w:rsid w:val="006A6EA5"/>
    <w:rsid w:val="006A6EC4"/>
    <w:rsid w:val="006A6F83"/>
    <w:rsid w:val="006A7088"/>
    <w:rsid w:val="006A712F"/>
    <w:rsid w:val="006A71C4"/>
    <w:rsid w:val="006A7391"/>
    <w:rsid w:val="006A73E8"/>
    <w:rsid w:val="006A73FF"/>
    <w:rsid w:val="006A74AC"/>
    <w:rsid w:val="006A7525"/>
    <w:rsid w:val="006A7635"/>
    <w:rsid w:val="006A7672"/>
    <w:rsid w:val="006A7719"/>
    <w:rsid w:val="006A7A58"/>
    <w:rsid w:val="006A7C53"/>
    <w:rsid w:val="006A7D7D"/>
    <w:rsid w:val="006A7D96"/>
    <w:rsid w:val="006B0030"/>
    <w:rsid w:val="006B00DD"/>
    <w:rsid w:val="006B010B"/>
    <w:rsid w:val="006B0167"/>
    <w:rsid w:val="006B0184"/>
    <w:rsid w:val="006B01D6"/>
    <w:rsid w:val="006B050A"/>
    <w:rsid w:val="006B056E"/>
    <w:rsid w:val="006B0763"/>
    <w:rsid w:val="006B08D5"/>
    <w:rsid w:val="006B0ADD"/>
    <w:rsid w:val="006B0B09"/>
    <w:rsid w:val="006B0B1A"/>
    <w:rsid w:val="006B0B1C"/>
    <w:rsid w:val="006B0B6D"/>
    <w:rsid w:val="006B0C35"/>
    <w:rsid w:val="006B0CC5"/>
    <w:rsid w:val="006B0D7C"/>
    <w:rsid w:val="006B0F4C"/>
    <w:rsid w:val="006B108C"/>
    <w:rsid w:val="006B11CF"/>
    <w:rsid w:val="006B12C8"/>
    <w:rsid w:val="006B12CD"/>
    <w:rsid w:val="006B1322"/>
    <w:rsid w:val="006B1329"/>
    <w:rsid w:val="006B140C"/>
    <w:rsid w:val="006B143D"/>
    <w:rsid w:val="006B1494"/>
    <w:rsid w:val="006B14CC"/>
    <w:rsid w:val="006B14DF"/>
    <w:rsid w:val="006B1553"/>
    <w:rsid w:val="006B15C1"/>
    <w:rsid w:val="006B16C3"/>
    <w:rsid w:val="006B1755"/>
    <w:rsid w:val="006B1778"/>
    <w:rsid w:val="006B186C"/>
    <w:rsid w:val="006B18BB"/>
    <w:rsid w:val="006B1918"/>
    <w:rsid w:val="006B1A15"/>
    <w:rsid w:val="006B1D69"/>
    <w:rsid w:val="006B1E87"/>
    <w:rsid w:val="006B1F3E"/>
    <w:rsid w:val="006B2086"/>
    <w:rsid w:val="006B20C7"/>
    <w:rsid w:val="006B22F5"/>
    <w:rsid w:val="006B233B"/>
    <w:rsid w:val="006B255B"/>
    <w:rsid w:val="006B27FE"/>
    <w:rsid w:val="006B2846"/>
    <w:rsid w:val="006B29EA"/>
    <w:rsid w:val="006B2BA2"/>
    <w:rsid w:val="006B2D0B"/>
    <w:rsid w:val="006B2DFB"/>
    <w:rsid w:val="006B3086"/>
    <w:rsid w:val="006B30AF"/>
    <w:rsid w:val="006B310F"/>
    <w:rsid w:val="006B312D"/>
    <w:rsid w:val="006B3130"/>
    <w:rsid w:val="006B3308"/>
    <w:rsid w:val="006B3330"/>
    <w:rsid w:val="006B34A1"/>
    <w:rsid w:val="006B3507"/>
    <w:rsid w:val="006B35CA"/>
    <w:rsid w:val="006B363D"/>
    <w:rsid w:val="006B36D1"/>
    <w:rsid w:val="006B36DE"/>
    <w:rsid w:val="006B380E"/>
    <w:rsid w:val="006B39F5"/>
    <w:rsid w:val="006B3AB4"/>
    <w:rsid w:val="006B3B86"/>
    <w:rsid w:val="006B3BA2"/>
    <w:rsid w:val="006B3BEB"/>
    <w:rsid w:val="006B3F72"/>
    <w:rsid w:val="006B40E0"/>
    <w:rsid w:val="006B4287"/>
    <w:rsid w:val="006B4303"/>
    <w:rsid w:val="006B435B"/>
    <w:rsid w:val="006B43DF"/>
    <w:rsid w:val="006B472B"/>
    <w:rsid w:val="006B47BC"/>
    <w:rsid w:val="006B47C6"/>
    <w:rsid w:val="006B49AC"/>
    <w:rsid w:val="006B4A38"/>
    <w:rsid w:val="006B4A3B"/>
    <w:rsid w:val="006B4A87"/>
    <w:rsid w:val="006B4ACF"/>
    <w:rsid w:val="006B4AED"/>
    <w:rsid w:val="006B4B42"/>
    <w:rsid w:val="006B4B53"/>
    <w:rsid w:val="006B4C4C"/>
    <w:rsid w:val="006B4C5F"/>
    <w:rsid w:val="006B4C8F"/>
    <w:rsid w:val="006B4D24"/>
    <w:rsid w:val="006B4E92"/>
    <w:rsid w:val="006B4EC3"/>
    <w:rsid w:val="006B4EC9"/>
    <w:rsid w:val="006B4EF4"/>
    <w:rsid w:val="006B4FAB"/>
    <w:rsid w:val="006B5035"/>
    <w:rsid w:val="006B5097"/>
    <w:rsid w:val="006B51D3"/>
    <w:rsid w:val="006B51DC"/>
    <w:rsid w:val="006B522F"/>
    <w:rsid w:val="006B52A9"/>
    <w:rsid w:val="006B549E"/>
    <w:rsid w:val="006B54AA"/>
    <w:rsid w:val="006B5512"/>
    <w:rsid w:val="006B5633"/>
    <w:rsid w:val="006B5648"/>
    <w:rsid w:val="006B58E9"/>
    <w:rsid w:val="006B599A"/>
    <w:rsid w:val="006B5AAC"/>
    <w:rsid w:val="006B5B55"/>
    <w:rsid w:val="006B5C1C"/>
    <w:rsid w:val="006B5C8A"/>
    <w:rsid w:val="006B5CDE"/>
    <w:rsid w:val="006B5CE0"/>
    <w:rsid w:val="006B5CEB"/>
    <w:rsid w:val="006B5D01"/>
    <w:rsid w:val="006B5D1F"/>
    <w:rsid w:val="006B5D6E"/>
    <w:rsid w:val="006B5EF2"/>
    <w:rsid w:val="006B5F4C"/>
    <w:rsid w:val="006B6019"/>
    <w:rsid w:val="006B60EE"/>
    <w:rsid w:val="006B619A"/>
    <w:rsid w:val="006B62BC"/>
    <w:rsid w:val="006B635E"/>
    <w:rsid w:val="006B6376"/>
    <w:rsid w:val="006B64CF"/>
    <w:rsid w:val="006B65A7"/>
    <w:rsid w:val="006B65E9"/>
    <w:rsid w:val="006B66C6"/>
    <w:rsid w:val="006B66F6"/>
    <w:rsid w:val="006B6716"/>
    <w:rsid w:val="006B6922"/>
    <w:rsid w:val="006B6983"/>
    <w:rsid w:val="006B6A09"/>
    <w:rsid w:val="006B6B87"/>
    <w:rsid w:val="006B6C7E"/>
    <w:rsid w:val="006B6CB6"/>
    <w:rsid w:val="006B6D1C"/>
    <w:rsid w:val="006B6E8D"/>
    <w:rsid w:val="006B6F8B"/>
    <w:rsid w:val="006B7159"/>
    <w:rsid w:val="006B7212"/>
    <w:rsid w:val="006B7270"/>
    <w:rsid w:val="006B7275"/>
    <w:rsid w:val="006B73A7"/>
    <w:rsid w:val="006B74D4"/>
    <w:rsid w:val="006B7507"/>
    <w:rsid w:val="006B76D2"/>
    <w:rsid w:val="006B76EA"/>
    <w:rsid w:val="006B7726"/>
    <w:rsid w:val="006B7757"/>
    <w:rsid w:val="006B779C"/>
    <w:rsid w:val="006B7A7C"/>
    <w:rsid w:val="006B7A7F"/>
    <w:rsid w:val="006B7AA9"/>
    <w:rsid w:val="006B7B48"/>
    <w:rsid w:val="006B7B55"/>
    <w:rsid w:val="006B7B97"/>
    <w:rsid w:val="006B7BB4"/>
    <w:rsid w:val="006B7BE8"/>
    <w:rsid w:val="006B7C0F"/>
    <w:rsid w:val="006B7C5C"/>
    <w:rsid w:val="006B7D50"/>
    <w:rsid w:val="006B7D63"/>
    <w:rsid w:val="006B7EE4"/>
    <w:rsid w:val="006B7FE0"/>
    <w:rsid w:val="006B7FF7"/>
    <w:rsid w:val="006C00B3"/>
    <w:rsid w:val="006C025E"/>
    <w:rsid w:val="006C030D"/>
    <w:rsid w:val="006C03AB"/>
    <w:rsid w:val="006C03EC"/>
    <w:rsid w:val="006C040B"/>
    <w:rsid w:val="006C04C3"/>
    <w:rsid w:val="006C04EA"/>
    <w:rsid w:val="006C04F1"/>
    <w:rsid w:val="006C057F"/>
    <w:rsid w:val="006C05F0"/>
    <w:rsid w:val="006C063A"/>
    <w:rsid w:val="006C067F"/>
    <w:rsid w:val="006C0716"/>
    <w:rsid w:val="006C07AB"/>
    <w:rsid w:val="006C0962"/>
    <w:rsid w:val="006C09A7"/>
    <w:rsid w:val="006C09D0"/>
    <w:rsid w:val="006C0A3D"/>
    <w:rsid w:val="006C0A52"/>
    <w:rsid w:val="006C0A5B"/>
    <w:rsid w:val="006C0ACE"/>
    <w:rsid w:val="006C0BD8"/>
    <w:rsid w:val="006C0CD4"/>
    <w:rsid w:val="006C0D2A"/>
    <w:rsid w:val="006C0D73"/>
    <w:rsid w:val="006C0DFD"/>
    <w:rsid w:val="006C0EFD"/>
    <w:rsid w:val="006C0F46"/>
    <w:rsid w:val="006C10D4"/>
    <w:rsid w:val="006C10DA"/>
    <w:rsid w:val="006C114E"/>
    <w:rsid w:val="006C12B2"/>
    <w:rsid w:val="006C12C1"/>
    <w:rsid w:val="006C1313"/>
    <w:rsid w:val="006C141B"/>
    <w:rsid w:val="006C1735"/>
    <w:rsid w:val="006C1788"/>
    <w:rsid w:val="006C1897"/>
    <w:rsid w:val="006C1AA5"/>
    <w:rsid w:val="006C1C84"/>
    <w:rsid w:val="006C1D44"/>
    <w:rsid w:val="006C1E59"/>
    <w:rsid w:val="006C1F03"/>
    <w:rsid w:val="006C1F0E"/>
    <w:rsid w:val="006C2002"/>
    <w:rsid w:val="006C20B6"/>
    <w:rsid w:val="006C2164"/>
    <w:rsid w:val="006C2219"/>
    <w:rsid w:val="006C226A"/>
    <w:rsid w:val="006C2310"/>
    <w:rsid w:val="006C2353"/>
    <w:rsid w:val="006C2460"/>
    <w:rsid w:val="006C2484"/>
    <w:rsid w:val="006C24A4"/>
    <w:rsid w:val="006C24B2"/>
    <w:rsid w:val="006C253D"/>
    <w:rsid w:val="006C253F"/>
    <w:rsid w:val="006C2562"/>
    <w:rsid w:val="006C2637"/>
    <w:rsid w:val="006C2713"/>
    <w:rsid w:val="006C2844"/>
    <w:rsid w:val="006C28DA"/>
    <w:rsid w:val="006C290F"/>
    <w:rsid w:val="006C293E"/>
    <w:rsid w:val="006C2968"/>
    <w:rsid w:val="006C2AFA"/>
    <w:rsid w:val="006C2B04"/>
    <w:rsid w:val="006C2B73"/>
    <w:rsid w:val="006C2C3D"/>
    <w:rsid w:val="006C2CBA"/>
    <w:rsid w:val="006C2D2F"/>
    <w:rsid w:val="006C2D3E"/>
    <w:rsid w:val="006C2E16"/>
    <w:rsid w:val="006C2F3A"/>
    <w:rsid w:val="006C2FF2"/>
    <w:rsid w:val="006C3156"/>
    <w:rsid w:val="006C32BB"/>
    <w:rsid w:val="006C32E0"/>
    <w:rsid w:val="006C3406"/>
    <w:rsid w:val="006C343B"/>
    <w:rsid w:val="006C34F0"/>
    <w:rsid w:val="006C353A"/>
    <w:rsid w:val="006C3643"/>
    <w:rsid w:val="006C365C"/>
    <w:rsid w:val="006C36C8"/>
    <w:rsid w:val="006C371D"/>
    <w:rsid w:val="006C383B"/>
    <w:rsid w:val="006C3866"/>
    <w:rsid w:val="006C3911"/>
    <w:rsid w:val="006C3957"/>
    <w:rsid w:val="006C39A0"/>
    <w:rsid w:val="006C39D2"/>
    <w:rsid w:val="006C3A27"/>
    <w:rsid w:val="006C3A54"/>
    <w:rsid w:val="006C3A67"/>
    <w:rsid w:val="006C3A93"/>
    <w:rsid w:val="006C3C0F"/>
    <w:rsid w:val="006C3C2B"/>
    <w:rsid w:val="006C3C82"/>
    <w:rsid w:val="006C3C89"/>
    <w:rsid w:val="006C3D73"/>
    <w:rsid w:val="006C3D91"/>
    <w:rsid w:val="006C3DEC"/>
    <w:rsid w:val="006C3F18"/>
    <w:rsid w:val="006C3FC6"/>
    <w:rsid w:val="006C4007"/>
    <w:rsid w:val="006C4092"/>
    <w:rsid w:val="006C419D"/>
    <w:rsid w:val="006C4452"/>
    <w:rsid w:val="006C46CA"/>
    <w:rsid w:val="006C4828"/>
    <w:rsid w:val="006C485F"/>
    <w:rsid w:val="006C4944"/>
    <w:rsid w:val="006C4980"/>
    <w:rsid w:val="006C4A0B"/>
    <w:rsid w:val="006C4ADB"/>
    <w:rsid w:val="006C4BCA"/>
    <w:rsid w:val="006C4BD2"/>
    <w:rsid w:val="006C4BF0"/>
    <w:rsid w:val="006C4D08"/>
    <w:rsid w:val="006C4D53"/>
    <w:rsid w:val="006C4E86"/>
    <w:rsid w:val="006C50F6"/>
    <w:rsid w:val="006C5146"/>
    <w:rsid w:val="006C536D"/>
    <w:rsid w:val="006C53FB"/>
    <w:rsid w:val="006C5434"/>
    <w:rsid w:val="006C545E"/>
    <w:rsid w:val="006C5484"/>
    <w:rsid w:val="006C554E"/>
    <w:rsid w:val="006C555E"/>
    <w:rsid w:val="006C5767"/>
    <w:rsid w:val="006C5770"/>
    <w:rsid w:val="006C57C5"/>
    <w:rsid w:val="006C57EA"/>
    <w:rsid w:val="006C5923"/>
    <w:rsid w:val="006C5A33"/>
    <w:rsid w:val="006C5A42"/>
    <w:rsid w:val="006C5ACB"/>
    <w:rsid w:val="006C5B60"/>
    <w:rsid w:val="006C5BBC"/>
    <w:rsid w:val="006C5C5E"/>
    <w:rsid w:val="006C5C93"/>
    <w:rsid w:val="006C5D85"/>
    <w:rsid w:val="006C5F40"/>
    <w:rsid w:val="006C5F86"/>
    <w:rsid w:val="006C5FA5"/>
    <w:rsid w:val="006C60BE"/>
    <w:rsid w:val="006C6476"/>
    <w:rsid w:val="006C64EF"/>
    <w:rsid w:val="006C6558"/>
    <w:rsid w:val="006C65BA"/>
    <w:rsid w:val="006C664E"/>
    <w:rsid w:val="006C667D"/>
    <w:rsid w:val="006C68DA"/>
    <w:rsid w:val="006C69A3"/>
    <w:rsid w:val="006C6A10"/>
    <w:rsid w:val="006C6ADA"/>
    <w:rsid w:val="006C6AE0"/>
    <w:rsid w:val="006C6C7A"/>
    <w:rsid w:val="006C6E47"/>
    <w:rsid w:val="006C6ED0"/>
    <w:rsid w:val="006C6FA1"/>
    <w:rsid w:val="006C6FC4"/>
    <w:rsid w:val="006C70A1"/>
    <w:rsid w:val="006C713C"/>
    <w:rsid w:val="006C7214"/>
    <w:rsid w:val="006C722F"/>
    <w:rsid w:val="006C7307"/>
    <w:rsid w:val="006C749F"/>
    <w:rsid w:val="006C754E"/>
    <w:rsid w:val="006C7776"/>
    <w:rsid w:val="006C7809"/>
    <w:rsid w:val="006C7924"/>
    <w:rsid w:val="006C798D"/>
    <w:rsid w:val="006C799A"/>
    <w:rsid w:val="006C7B45"/>
    <w:rsid w:val="006C7CBD"/>
    <w:rsid w:val="006C7D81"/>
    <w:rsid w:val="006C7DC4"/>
    <w:rsid w:val="006C7F85"/>
    <w:rsid w:val="006D0118"/>
    <w:rsid w:val="006D025A"/>
    <w:rsid w:val="006D033C"/>
    <w:rsid w:val="006D0644"/>
    <w:rsid w:val="006D0726"/>
    <w:rsid w:val="006D07C1"/>
    <w:rsid w:val="006D080F"/>
    <w:rsid w:val="006D09C7"/>
    <w:rsid w:val="006D0B82"/>
    <w:rsid w:val="006D10E1"/>
    <w:rsid w:val="006D11AF"/>
    <w:rsid w:val="006D1304"/>
    <w:rsid w:val="006D139E"/>
    <w:rsid w:val="006D13AE"/>
    <w:rsid w:val="006D14CD"/>
    <w:rsid w:val="006D1527"/>
    <w:rsid w:val="006D15B4"/>
    <w:rsid w:val="006D15F2"/>
    <w:rsid w:val="006D167B"/>
    <w:rsid w:val="006D16A2"/>
    <w:rsid w:val="006D16E8"/>
    <w:rsid w:val="006D1712"/>
    <w:rsid w:val="006D1769"/>
    <w:rsid w:val="006D1818"/>
    <w:rsid w:val="006D1834"/>
    <w:rsid w:val="006D187B"/>
    <w:rsid w:val="006D190E"/>
    <w:rsid w:val="006D1917"/>
    <w:rsid w:val="006D19B1"/>
    <w:rsid w:val="006D1CF9"/>
    <w:rsid w:val="006D1E26"/>
    <w:rsid w:val="006D1EC1"/>
    <w:rsid w:val="006D1EF5"/>
    <w:rsid w:val="006D1FF2"/>
    <w:rsid w:val="006D2067"/>
    <w:rsid w:val="006D20AD"/>
    <w:rsid w:val="006D20C6"/>
    <w:rsid w:val="006D218E"/>
    <w:rsid w:val="006D21BD"/>
    <w:rsid w:val="006D21C8"/>
    <w:rsid w:val="006D2243"/>
    <w:rsid w:val="006D225C"/>
    <w:rsid w:val="006D2276"/>
    <w:rsid w:val="006D2396"/>
    <w:rsid w:val="006D273C"/>
    <w:rsid w:val="006D2740"/>
    <w:rsid w:val="006D2B71"/>
    <w:rsid w:val="006D2D05"/>
    <w:rsid w:val="006D2D29"/>
    <w:rsid w:val="006D2D93"/>
    <w:rsid w:val="006D31BB"/>
    <w:rsid w:val="006D31DA"/>
    <w:rsid w:val="006D327E"/>
    <w:rsid w:val="006D337C"/>
    <w:rsid w:val="006D338B"/>
    <w:rsid w:val="006D33FD"/>
    <w:rsid w:val="006D3417"/>
    <w:rsid w:val="006D3443"/>
    <w:rsid w:val="006D3473"/>
    <w:rsid w:val="006D3484"/>
    <w:rsid w:val="006D35BF"/>
    <w:rsid w:val="006D36B8"/>
    <w:rsid w:val="006D36D7"/>
    <w:rsid w:val="006D39A4"/>
    <w:rsid w:val="006D3A2E"/>
    <w:rsid w:val="006D3B8C"/>
    <w:rsid w:val="006D3C57"/>
    <w:rsid w:val="006D3C84"/>
    <w:rsid w:val="006D3E0B"/>
    <w:rsid w:val="006D3E8C"/>
    <w:rsid w:val="006D40FF"/>
    <w:rsid w:val="006D4290"/>
    <w:rsid w:val="006D45A1"/>
    <w:rsid w:val="006D45AC"/>
    <w:rsid w:val="006D46D5"/>
    <w:rsid w:val="006D495D"/>
    <w:rsid w:val="006D49A6"/>
    <w:rsid w:val="006D4A21"/>
    <w:rsid w:val="006D4B61"/>
    <w:rsid w:val="006D4BA1"/>
    <w:rsid w:val="006D4BF7"/>
    <w:rsid w:val="006D4C81"/>
    <w:rsid w:val="006D4D79"/>
    <w:rsid w:val="006D4E32"/>
    <w:rsid w:val="006D5096"/>
    <w:rsid w:val="006D52F6"/>
    <w:rsid w:val="006D532A"/>
    <w:rsid w:val="006D5459"/>
    <w:rsid w:val="006D553D"/>
    <w:rsid w:val="006D55D9"/>
    <w:rsid w:val="006D5602"/>
    <w:rsid w:val="006D5904"/>
    <w:rsid w:val="006D5979"/>
    <w:rsid w:val="006D59BD"/>
    <w:rsid w:val="006D5AA9"/>
    <w:rsid w:val="006D5AB9"/>
    <w:rsid w:val="006D5B21"/>
    <w:rsid w:val="006D5C20"/>
    <w:rsid w:val="006D5D18"/>
    <w:rsid w:val="006D5D26"/>
    <w:rsid w:val="006D5D89"/>
    <w:rsid w:val="006D5DBE"/>
    <w:rsid w:val="006D61F1"/>
    <w:rsid w:val="006D63F9"/>
    <w:rsid w:val="006D6455"/>
    <w:rsid w:val="006D6595"/>
    <w:rsid w:val="006D66D2"/>
    <w:rsid w:val="006D67DB"/>
    <w:rsid w:val="006D6855"/>
    <w:rsid w:val="006D6908"/>
    <w:rsid w:val="006D690F"/>
    <w:rsid w:val="006D6930"/>
    <w:rsid w:val="006D69D7"/>
    <w:rsid w:val="006D6B8C"/>
    <w:rsid w:val="006D6C32"/>
    <w:rsid w:val="006D6C91"/>
    <w:rsid w:val="006D6D05"/>
    <w:rsid w:val="006D7095"/>
    <w:rsid w:val="006D70E8"/>
    <w:rsid w:val="006D71AC"/>
    <w:rsid w:val="006D72E4"/>
    <w:rsid w:val="006D73E4"/>
    <w:rsid w:val="006D7460"/>
    <w:rsid w:val="006D756F"/>
    <w:rsid w:val="006D76CC"/>
    <w:rsid w:val="006D7727"/>
    <w:rsid w:val="006D7743"/>
    <w:rsid w:val="006D77E5"/>
    <w:rsid w:val="006D7864"/>
    <w:rsid w:val="006D7912"/>
    <w:rsid w:val="006D7A34"/>
    <w:rsid w:val="006D7BA2"/>
    <w:rsid w:val="006D7BC6"/>
    <w:rsid w:val="006D7CCC"/>
    <w:rsid w:val="006D7D4E"/>
    <w:rsid w:val="006D7DB3"/>
    <w:rsid w:val="006D7DD9"/>
    <w:rsid w:val="006D7DDF"/>
    <w:rsid w:val="006D7E56"/>
    <w:rsid w:val="006D7E5D"/>
    <w:rsid w:val="006D7F09"/>
    <w:rsid w:val="006D7FD7"/>
    <w:rsid w:val="006E002D"/>
    <w:rsid w:val="006E00BB"/>
    <w:rsid w:val="006E00D9"/>
    <w:rsid w:val="006E0124"/>
    <w:rsid w:val="006E0166"/>
    <w:rsid w:val="006E016B"/>
    <w:rsid w:val="006E050C"/>
    <w:rsid w:val="006E0659"/>
    <w:rsid w:val="006E065A"/>
    <w:rsid w:val="006E065B"/>
    <w:rsid w:val="006E0789"/>
    <w:rsid w:val="006E07FF"/>
    <w:rsid w:val="006E08A7"/>
    <w:rsid w:val="006E0918"/>
    <w:rsid w:val="006E0C0B"/>
    <w:rsid w:val="006E0C7B"/>
    <w:rsid w:val="006E0CFB"/>
    <w:rsid w:val="006E0D13"/>
    <w:rsid w:val="006E0DA4"/>
    <w:rsid w:val="006E0DBA"/>
    <w:rsid w:val="006E0F29"/>
    <w:rsid w:val="006E104F"/>
    <w:rsid w:val="006E1130"/>
    <w:rsid w:val="006E1147"/>
    <w:rsid w:val="006E120F"/>
    <w:rsid w:val="006E1240"/>
    <w:rsid w:val="006E12E2"/>
    <w:rsid w:val="006E12E8"/>
    <w:rsid w:val="006E1314"/>
    <w:rsid w:val="006E132E"/>
    <w:rsid w:val="006E1470"/>
    <w:rsid w:val="006E1525"/>
    <w:rsid w:val="006E1641"/>
    <w:rsid w:val="006E1698"/>
    <w:rsid w:val="006E16E0"/>
    <w:rsid w:val="006E1786"/>
    <w:rsid w:val="006E183A"/>
    <w:rsid w:val="006E1853"/>
    <w:rsid w:val="006E1877"/>
    <w:rsid w:val="006E1938"/>
    <w:rsid w:val="006E1965"/>
    <w:rsid w:val="006E1B0C"/>
    <w:rsid w:val="006E1E8F"/>
    <w:rsid w:val="006E1EDB"/>
    <w:rsid w:val="006E1EF2"/>
    <w:rsid w:val="006E1F9F"/>
    <w:rsid w:val="006E1FB3"/>
    <w:rsid w:val="006E2015"/>
    <w:rsid w:val="006E203C"/>
    <w:rsid w:val="006E20A6"/>
    <w:rsid w:val="006E21C0"/>
    <w:rsid w:val="006E21D4"/>
    <w:rsid w:val="006E2206"/>
    <w:rsid w:val="006E2270"/>
    <w:rsid w:val="006E22F1"/>
    <w:rsid w:val="006E23CC"/>
    <w:rsid w:val="006E24DA"/>
    <w:rsid w:val="006E2525"/>
    <w:rsid w:val="006E255E"/>
    <w:rsid w:val="006E25F6"/>
    <w:rsid w:val="006E264D"/>
    <w:rsid w:val="006E26B8"/>
    <w:rsid w:val="006E26CC"/>
    <w:rsid w:val="006E26E5"/>
    <w:rsid w:val="006E298D"/>
    <w:rsid w:val="006E29D4"/>
    <w:rsid w:val="006E2A8B"/>
    <w:rsid w:val="006E2ACA"/>
    <w:rsid w:val="006E2BCF"/>
    <w:rsid w:val="006E2C06"/>
    <w:rsid w:val="006E2D28"/>
    <w:rsid w:val="006E2DCD"/>
    <w:rsid w:val="006E2E9D"/>
    <w:rsid w:val="006E2EBA"/>
    <w:rsid w:val="006E2EFF"/>
    <w:rsid w:val="006E2F40"/>
    <w:rsid w:val="006E3052"/>
    <w:rsid w:val="006E336A"/>
    <w:rsid w:val="006E336E"/>
    <w:rsid w:val="006E33DC"/>
    <w:rsid w:val="006E343D"/>
    <w:rsid w:val="006E346F"/>
    <w:rsid w:val="006E356D"/>
    <w:rsid w:val="006E35DC"/>
    <w:rsid w:val="006E3609"/>
    <w:rsid w:val="006E3628"/>
    <w:rsid w:val="006E36F3"/>
    <w:rsid w:val="006E3736"/>
    <w:rsid w:val="006E3821"/>
    <w:rsid w:val="006E38D9"/>
    <w:rsid w:val="006E399E"/>
    <w:rsid w:val="006E3BBB"/>
    <w:rsid w:val="006E3C3E"/>
    <w:rsid w:val="006E3E36"/>
    <w:rsid w:val="006E4116"/>
    <w:rsid w:val="006E41EF"/>
    <w:rsid w:val="006E41FA"/>
    <w:rsid w:val="006E42EC"/>
    <w:rsid w:val="006E43FE"/>
    <w:rsid w:val="006E4439"/>
    <w:rsid w:val="006E4659"/>
    <w:rsid w:val="006E465E"/>
    <w:rsid w:val="006E4691"/>
    <w:rsid w:val="006E4703"/>
    <w:rsid w:val="006E47AD"/>
    <w:rsid w:val="006E47BD"/>
    <w:rsid w:val="006E4825"/>
    <w:rsid w:val="006E4944"/>
    <w:rsid w:val="006E4984"/>
    <w:rsid w:val="006E4B10"/>
    <w:rsid w:val="006E4B34"/>
    <w:rsid w:val="006E4C2A"/>
    <w:rsid w:val="006E4D8E"/>
    <w:rsid w:val="006E4EF3"/>
    <w:rsid w:val="006E4F2C"/>
    <w:rsid w:val="006E4FB0"/>
    <w:rsid w:val="006E5021"/>
    <w:rsid w:val="006E50E5"/>
    <w:rsid w:val="006E51B9"/>
    <w:rsid w:val="006E51FE"/>
    <w:rsid w:val="006E5322"/>
    <w:rsid w:val="006E544F"/>
    <w:rsid w:val="006E54AC"/>
    <w:rsid w:val="006E5676"/>
    <w:rsid w:val="006E5903"/>
    <w:rsid w:val="006E5918"/>
    <w:rsid w:val="006E5955"/>
    <w:rsid w:val="006E5D2F"/>
    <w:rsid w:val="006E5E57"/>
    <w:rsid w:val="006E5E89"/>
    <w:rsid w:val="006E5ED1"/>
    <w:rsid w:val="006E60BD"/>
    <w:rsid w:val="006E6113"/>
    <w:rsid w:val="006E613B"/>
    <w:rsid w:val="006E6176"/>
    <w:rsid w:val="006E6185"/>
    <w:rsid w:val="006E619D"/>
    <w:rsid w:val="006E61D4"/>
    <w:rsid w:val="006E623C"/>
    <w:rsid w:val="006E6346"/>
    <w:rsid w:val="006E634D"/>
    <w:rsid w:val="006E650A"/>
    <w:rsid w:val="006E658F"/>
    <w:rsid w:val="006E6600"/>
    <w:rsid w:val="006E6675"/>
    <w:rsid w:val="006E6711"/>
    <w:rsid w:val="006E671A"/>
    <w:rsid w:val="006E6745"/>
    <w:rsid w:val="006E695C"/>
    <w:rsid w:val="006E69B0"/>
    <w:rsid w:val="006E6A23"/>
    <w:rsid w:val="006E6B56"/>
    <w:rsid w:val="006E6DEE"/>
    <w:rsid w:val="006E6E15"/>
    <w:rsid w:val="006E6E55"/>
    <w:rsid w:val="006E7124"/>
    <w:rsid w:val="006E7192"/>
    <w:rsid w:val="006E73B2"/>
    <w:rsid w:val="006E74B7"/>
    <w:rsid w:val="006E74C1"/>
    <w:rsid w:val="006E753F"/>
    <w:rsid w:val="006E7929"/>
    <w:rsid w:val="006E7A7F"/>
    <w:rsid w:val="006E7AB6"/>
    <w:rsid w:val="006E7D19"/>
    <w:rsid w:val="006E7F20"/>
    <w:rsid w:val="006E7F80"/>
    <w:rsid w:val="006F01B3"/>
    <w:rsid w:val="006F033E"/>
    <w:rsid w:val="006F044C"/>
    <w:rsid w:val="006F05E4"/>
    <w:rsid w:val="006F063A"/>
    <w:rsid w:val="006F068F"/>
    <w:rsid w:val="006F0708"/>
    <w:rsid w:val="006F075E"/>
    <w:rsid w:val="006F08BB"/>
    <w:rsid w:val="006F0971"/>
    <w:rsid w:val="006F0CB9"/>
    <w:rsid w:val="006F0CE7"/>
    <w:rsid w:val="006F0D81"/>
    <w:rsid w:val="006F0D89"/>
    <w:rsid w:val="006F0DDB"/>
    <w:rsid w:val="006F0E29"/>
    <w:rsid w:val="006F0E50"/>
    <w:rsid w:val="006F0EDC"/>
    <w:rsid w:val="006F0F00"/>
    <w:rsid w:val="006F0F4B"/>
    <w:rsid w:val="006F1062"/>
    <w:rsid w:val="006F11EE"/>
    <w:rsid w:val="006F126D"/>
    <w:rsid w:val="006F1347"/>
    <w:rsid w:val="006F14B2"/>
    <w:rsid w:val="006F157A"/>
    <w:rsid w:val="006F15C0"/>
    <w:rsid w:val="006F1607"/>
    <w:rsid w:val="006F1672"/>
    <w:rsid w:val="006F1735"/>
    <w:rsid w:val="006F1748"/>
    <w:rsid w:val="006F1779"/>
    <w:rsid w:val="006F1878"/>
    <w:rsid w:val="006F1936"/>
    <w:rsid w:val="006F1A6E"/>
    <w:rsid w:val="006F1B62"/>
    <w:rsid w:val="006F1B93"/>
    <w:rsid w:val="006F1B99"/>
    <w:rsid w:val="006F1C11"/>
    <w:rsid w:val="006F1D41"/>
    <w:rsid w:val="006F1E73"/>
    <w:rsid w:val="006F1E91"/>
    <w:rsid w:val="006F1F0F"/>
    <w:rsid w:val="006F1F24"/>
    <w:rsid w:val="006F2128"/>
    <w:rsid w:val="006F2305"/>
    <w:rsid w:val="006F2363"/>
    <w:rsid w:val="006F241C"/>
    <w:rsid w:val="006F250E"/>
    <w:rsid w:val="006F2510"/>
    <w:rsid w:val="006F257A"/>
    <w:rsid w:val="006F2635"/>
    <w:rsid w:val="006F26C3"/>
    <w:rsid w:val="006F26CF"/>
    <w:rsid w:val="006F2870"/>
    <w:rsid w:val="006F28A2"/>
    <w:rsid w:val="006F2925"/>
    <w:rsid w:val="006F29AF"/>
    <w:rsid w:val="006F29F0"/>
    <w:rsid w:val="006F2ABC"/>
    <w:rsid w:val="006F2E5F"/>
    <w:rsid w:val="006F2F80"/>
    <w:rsid w:val="006F2FF8"/>
    <w:rsid w:val="006F30CB"/>
    <w:rsid w:val="006F3274"/>
    <w:rsid w:val="006F35C7"/>
    <w:rsid w:val="006F365D"/>
    <w:rsid w:val="006F36B8"/>
    <w:rsid w:val="006F36F8"/>
    <w:rsid w:val="006F3733"/>
    <w:rsid w:val="006F3918"/>
    <w:rsid w:val="006F3953"/>
    <w:rsid w:val="006F3B12"/>
    <w:rsid w:val="006F3BCA"/>
    <w:rsid w:val="006F3DE8"/>
    <w:rsid w:val="006F3E31"/>
    <w:rsid w:val="006F3E87"/>
    <w:rsid w:val="006F3E95"/>
    <w:rsid w:val="006F3EAD"/>
    <w:rsid w:val="006F3ECE"/>
    <w:rsid w:val="006F4009"/>
    <w:rsid w:val="006F4256"/>
    <w:rsid w:val="006F4263"/>
    <w:rsid w:val="006F42E2"/>
    <w:rsid w:val="006F44DA"/>
    <w:rsid w:val="006F44F3"/>
    <w:rsid w:val="006F4626"/>
    <w:rsid w:val="006F463B"/>
    <w:rsid w:val="006F47F9"/>
    <w:rsid w:val="006F4A0C"/>
    <w:rsid w:val="006F4A38"/>
    <w:rsid w:val="006F4AB8"/>
    <w:rsid w:val="006F4BED"/>
    <w:rsid w:val="006F4CDF"/>
    <w:rsid w:val="006F4D1E"/>
    <w:rsid w:val="006F4D8A"/>
    <w:rsid w:val="006F4E49"/>
    <w:rsid w:val="006F50A2"/>
    <w:rsid w:val="006F5186"/>
    <w:rsid w:val="006F53AF"/>
    <w:rsid w:val="006F544B"/>
    <w:rsid w:val="006F54A2"/>
    <w:rsid w:val="006F54F8"/>
    <w:rsid w:val="006F554A"/>
    <w:rsid w:val="006F55A9"/>
    <w:rsid w:val="006F55AB"/>
    <w:rsid w:val="006F5700"/>
    <w:rsid w:val="006F583A"/>
    <w:rsid w:val="006F5846"/>
    <w:rsid w:val="006F5864"/>
    <w:rsid w:val="006F5A38"/>
    <w:rsid w:val="006F5A44"/>
    <w:rsid w:val="006F5B15"/>
    <w:rsid w:val="006F5B44"/>
    <w:rsid w:val="006F5BAB"/>
    <w:rsid w:val="006F5C12"/>
    <w:rsid w:val="006F5CEB"/>
    <w:rsid w:val="006F5E1D"/>
    <w:rsid w:val="006F5E1F"/>
    <w:rsid w:val="006F5E4F"/>
    <w:rsid w:val="006F5E7C"/>
    <w:rsid w:val="006F5E91"/>
    <w:rsid w:val="006F5F63"/>
    <w:rsid w:val="006F5FAF"/>
    <w:rsid w:val="006F5FF6"/>
    <w:rsid w:val="006F604A"/>
    <w:rsid w:val="006F6305"/>
    <w:rsid w:val="006F6345"/>
    <w:rsid w:val="006F63DC"/>
    <w:rsid w:val="006F655A"/>
    <w:rsid w:val="006F65D0"/>
    <w:rsid w:val="006F675F"/>
    <w:rsid w:val="006F67BD"/>
    <w:rsid w:val="006F67C3"/>
    <w:rsid w:val="006F67CA"/>
    <w:rsid w:val="006F6AAC"/>
    <w:rsid w:val="006F6C6F"/>
    <w:rsid w:val="006F6DA5"/>
    <w:rsid w:val="006F6DA7"/>
    <w:rsid w:val="006F6DFD"/>
    <w:rsid w:val="006F6E1E"/>
    <w:rsid w:val="006F6EF7"/>
    <w:rsid w:val="006F6FCE"/>
    <w:rsid w:val="006F6FD9"/>
    <w:rsid w:val="006F706E"/>
    <w:rsid w:val="006F7340"/>
    <w:rsid w:val="006F73F3"/>
    <w:rsid w:val="006F741C"/>
    <w:rsid w:val="006F7543"/>
    <w:rsid w:val="006F7638"/>
    <w:rsid w:val="006F77C4"/>
    <w:rsid w:val="006F77FF"/>
    <w:rsid w:val="006F786E"/>
    <w:rsid w:val="006F78ED"/>
    <w:rsid w:val="006F7949"/>
    <w:rsid w:val="006F794E"/>
    <w:rsid w:val="006F7961"/>
    <w:rsid w:val="006F7981"/>
    <w:rsid w:val="006F7B12"/>
    <w:rsid w:val="006F7B7C"/>
    <w:rsid w:val="006F7CB4"/>
    <w:rsid w:val="006F7E86"/>
    <w:rsid w:val="006F7F2E"/>
    <w:rsid w:val="006F7F3F"/>
    <w:rsid w:val="006F7F68"/>
    <w:rsid w:val="00700013"/>
    <w:rsid w:val="007001AA"/>
    <w:rsid w:val="007002A3"/>
    <w:rsid w:val="00700454"/>
    <w:rsid w:val="00700491"/>
    <w:rsid w:val="0070068E"/>
    <w:rsid w:val="00700736"/>
    <w:rsid w:val="0070074F"/>
    <w:rsid w:val="007008FE"/>
    <w:rsid w:val="007009FC"/>
    <w:rsid w:val="00700A1F"/>
    <w:rsid w:val="00700A96"/>
    <w:rsid w:val="00700B2E"/>
    <w:rsid w:val="00700B77"/>
    <w:rsid w:val="00700C0F"/>
    <w:rsid w:val="00700C67"/>
    <w:rsid w:val="00700CEB"/>
    <w:rsid w:val="00700D28"/>
    <w:rsid w:val="00700D3D"/>
    <w:rsid w:val="00700DED"/>
    <w:rsid w:val="00700E38"/>
    <w:rsid w:val="00700EB7"/>
    <w:rsid w:val="00700F16"/>
    <w:rsid w:val="00700F2D"/>
    <w:rsid w:val="00700F53"/>
    <w:rsid w:val="00700F85"/>
    <w:rsid w:val="00700FC3"/>
    <w:rsid w:val="007012AC"/>
    <w:rsid w:val="0070135A"/>
    <w:rsid w:val="0070162B"/>
    <w:rsid w:val="007016C2"/>
    <w:rsid w:val="00701759"/>
    <w:rsid w:val="00701762"/>
    <w:rsid w:val="0070188E"/>
    <w:rsid w:val="007018AB"/>
    <w:rsid w:val="007018B4"/>
    <w:rsid w:val="007018C6"/>
    <w:rsid w:val="007019D7"/>
    <w:rsid w:val="00701B0D"/>
    <w:rsid w:val="00701B31"/>
    <w:rsid w:val="00701D0C"/>
    <w:rsid w:val="00701E95"/>
    <w:rsid w:val="00701EBC"/>
    <w:rsid w:val="00701F30"/>
    <w:rsid w:val="00701FE7"/>
    <w:rsid w:val="00702043"/>
    <w:rsid w:val="007020AA"/>
    <w:rsid w:val="007020D8"/>
    <w:rsid w:val="00702190"/>
    <w:rsid w:val="00702193"/>
    <w:rsid w:val="00702222"/>
    <w:rsid w:val="00702274"/>
    <w:rsid w:val="0070227A"/>
    <w:rsid w:val="007022ED"/>
    <w:rsid w:val="007023A8"/>
    <w:rsid w:val="007023AC"/>
    <w:rsid w:val="007023CA"/>
    <w:rsid w:val="00702533"/>
    <w:rsid w:val="00702598"/>
    <w:rsid w:val="007025F3"/>
    <w:rsid w:val="007026E8"/>
    <w:rsid w:val="00702727"/>
    <w:rsid w:val="00702889"/>
    <w:rsid w:val="0070297C"/>
    <w:rsid w:val="00702A29"/>
    <w:rsid w:val="00702A33"/>
    <w:rsid w:val="00702A3F"/>
    <w:rsid w:val="00702AAA"/>
    <w:rsid w:val="00702BD6"/>
    <w:rsid w:val="00702ED6"/>
    <w:rsid w:val="00702F5C"/>
    <w:rsid w:val="00702F63"/>
    <w:rsid w:val="00702FEB"/>
    <w:rsid w:val="00703082"/>
    <w:rsid w:val="00703259"/>
    <w:rsid w:val="0070334C"/>
    <w:rsid w:val="00703422"/>
    <w:rsid w:val="0070343B"/>
    <w:rsid w:val="0070353E"/>
    <w:rsid w:val="0070359F"/>
    <w:rsid w:val="007035C5"/>
    <w:rsid w:val="007037B3"/>
    <w:rsid w:val="007037D4"/>
    <w:rsid w:val="00703890"/>
    <w:rsid w:val="0070390B"/>
    <w:rsid w:val="00703916"/>
    <w:rsid w:val="007039E4"/>
    <w:rsid w:val="007039E5"/>
    <w:rsid w:val="00703A52"/>
    <w:rsid w:val="00703A70"/>
    <w:rsid w:val="00703B9A"/>
    <w:rsid w:val="00703C7F"/>
    <w:rsid w:val="00703E94"/>
    <w:rsid w:val="00703F48"/>
    <w:rsid w:val="00703FA4"/>
    <w:rsid w:val="00703FD4"/>
    <w:rsid w:val="007040B5"/>
    <w:rsid w:val="007042D2"/>
    <w:rsid w:val="00704341"/>
    <w:rsid w:val="007044AA"/>
    <w:rsid w:val="0070458E"/>
    <w:rsid w:val="00704610"/>
    <w:rsid w:val="00704677"/>
    <w:rsid w:val="007046E8"/>
    <w:rsid w:val="00704772"/>
    <w:rsid w:val="007047E3"/>
    <w:rsid w:val="007049B0"/>
    <w:rsid w:val="00704B28"/>
    <w:rsid w:val="00704B9E"/>
    <w:rsid w:val="00704D6E"/>
    <w:rsid w:val="00704E5B"/>
    <w:rsid w:val="0070502C"/>
    <w:rsid w:val="007050E6"/>
    <w:rsid w:val="007052EA"/>
    <w:rsid w:val="007054E2"/>
    <w:rsid w:val="007054E7"/>
    <w:rsid w:val="00705552"/>
    <w:rsid w:val="007056A5"/>
    <w:rsid w:val="00705775"/>
    <w:rsid w:val="00705807"/>
    <w:rsid w:val="00705888"/>
    <w:rsid w:val="00705954"/>
    <w:rsid w:val="0070599F"/>
    <w:rsid w:val="00705A5E"/>
    <w:rsid w:val="00705A67"/>
    <w:rsid w:val="00705ABD"/>
    <w:rsid w:val="00705BA9"/>
    <w:rsid w:val="00705BAB"/>
    <w:rsid w:val="00705BB3"/>
    <w:rsid w:val="00705D23"/>
    <w:rsid w:val="00705EDA"/>
    <w:rsid w:val="00705FA4"/>
    <w:rsid w:val="00705FD0"/>
    <w:rsid w:val="0070616F"/>
    <w:rsid w:val="00706189"/>
    <w:rsid w:val="007061BC"/>
    <w:rsid w:val="00706214"/>
    <w:rsid w:val="007062B1"/>
    <w:rsid w:val="007063DF"/>
    <w:rsid w:val="00706452"/>
    <w:rsid w:val="007064B7"/>
    <w:rsid w:val="007064D3"/>
    <w:rsid w:val="0070661A"/>
    <w:rsid w:val="0070669B"/>
    <w:rsid w:val="007066FC"/>
    <w:rsid w:val="0070689E"/>
    <w:rsid w:val="007068D4"/>
    <w:rsid w:val="007068D7"/>
    <w:rsid w:val="00706A67"/>
    <w:rsid w:val="00706A83"/>
    <w:rsid w:val="00706B13"/>
    <w:rsid w:val="00706CE1"/>
    <w:rsid w:val="00706DFE"/>
    <w:rsid w:val="00706E01"/>
    <w:rsid w:val="00706F75"/>
    <w:rsid w:val="00706F95"/>
    <w:rsid w:val="0070705F"/>
    <w:rsid w:val="007070BE"/>
    <w:rsid w:val="007071B8"/>
    <w:rsid w:val="0070725D"/>
    <w:rsid w:val="007075BD"/>
    <w:rsid w:val="007075C6"/>
    <w:rsid w:val="007076AE"/>
    <w:rsid w:val="007077CC"/>
    <w:rsid w:val="007078D5"/>
    <w:rsid w:val="0070791E"/>
    <w:rsid w:val="0070793E"/>
    <w:rsid w:val="00707BD1"/>
    <w:rsid w:val="00707C02"/>
    <w:rsid w:val="00707CBC"/>
    <w:rsid w:val="00707D62"/>
    <w:rsid w:val="00707E49"/>
    <w:rsid w:val="00707E64"/>
    <w:rsid w:val="00707E7C"/>
    <w:rsid w:val="00707E83"/>
    <w:rsid w:val="00707EA0"/>
    <w:rsid w:val="00707F40"/>
    <w:rsid w:val="007100F4"/>
    <w:rsid w:val="0071017F"/>
    <w:rsid w:val="007101E6"/>
    <w:rsid w:val="00710375"/>
    <w:rsid w:val="007108FA"/>
    <w:rsid w:val="00710ABD"/>
    <w:rsid w:val="00710B3E"/>
    <w:rsid w:val="00710B6B"/>
    <w:rsid w:val="00710BCD"/>
    <w:rsid w:val="00710DC9"/>
    <w:rsid w:val="00710E2B"/>
    <w:rsid w:val="00710F16"/>
    <w:rsid w:val="00710F6C"/>
    <w:rsid w:val="0071100C"/>
    <w:rsid w:val="00711043"/>
    <w:rsid w:val="00711049"/>
    <w:rsid w:val="0071108F"/>
    <w:rsid w:val="00711108"/>
    <w:rsid w:val="0071124E"/>
    <w:rsid w:val="0071125B"/>
    <w:rsid w:val="00711273"/>
    <w:rsid w:val="0071158B"/>
    <w:rsid w:val="007115E2"/>
    <w:rsid w:val="00711603"/>
    <w:rsid w:val="0071161A"/>
    <w:rsid w:val="007116BF"/>
    <w:rsid w:val="0071174A"/>
    <w:rsid w:val="00711842"/>
    <w:rsid w:val="00711A41"/>
    <w:rsid w:val="00711AEC"/>
    <w:rsid w:val="00711BF4"/>
    <w:rsid w:val="00711D2F"/>
    <w:rsid w:val="00711D37"/>
    <w:rsid w:val="00711D68"/>
    <w:rsid w:val="00711D88"/>
    <w:rsid w:val="00711DBA"/>
    <w:rsid w:val="00711E27"/>
    <w:rsid w:val="00712055"/>
    <w:rsid w:val="00712074"/>
    <w:rsid w:val="0071216C"/>
    <w:rsid w:val="007122C2"/>
    <w:rsid w:val="007122C5"/>
    <w:rsid w:val="007123AA"/>
    <w:rsid w:val="00712444"/>
    <w:rsid w:val="00712580"/>
    <w:rsid w:val="00712597"/>
    <w:rsid w:val="007125F0"/>
    <w:rsid w:val="007125F9"/>
    <w:rsid w:val="00712632"/>
    <w:rsid w:val="007129C3"/>
    <w:rsid w:val="00712A79"/>
    <w:rsid w:val="00712A8D"/>
    <w:rsid w:val="00712A96"/>
    <w:rsid w:val="00712AAD"/>
    <w:rsid w:val="00712AF1"/>
    <w:rsid w:val="00712B31"/>
    <w:rsid w:val="00712D6F"/>
    <w:rsid w:val="00712E41"/>
    <w:rsid w:val="00712E8C"/>
    <w:rsid w:val="00712EB1"/>
    <w:rsid w:val="00712EF9"/>
    <w:rsid w:val="00712FE6"/>
    <w:rsid w:val="0071323D"/>
    <w:rsid w:val="00713293"/>
    <w:rsid w:val="007132E6"/>
    <w:rsid w:val="00713344"/>
    <w:rsid w:val="00713548"/>
    <w:rsid w:val="007138D0"/>
    <w:rsid w:val="0071396B"/>
    <w:rsid w:val="00713986"/>
    <w:rsid w:val="00713CBC"/>
    <w:rsid w:val="00713D84"/>
    <w:rsid w:val="00713DE6"/>
    <w:rsid w:val="00713E96"/>
    <w:rsid w:val="00713EE9"/>
    <w:rsid w:val="00713F59"/>
    <w:rsid w:val="00714134"/>
    <w:rsid w:val="0071416F"/>
    <w:rsid w:val="00714185"/>
    <w:rsid w:val="00714199"/>
    <w:rsid w:val="0071430B"/>
    <w:rsid w:val="00714383"/>
    <w:rsid w:val="007143D2"/>
    <w:rsid w:val="00714471"/>
    <w:rsid w:val="007144E4"/>
    <w:rsid w:val="00714680"/>
    <w:rsid w:val="007146AD"/>
    <w:rsid w:val="007148A0"/>
    <w:rsid w:val="007148A9"/>
    <w:rsid w:val="00714D03"/>
    <w:rsid w:val="00714D0F"/>
    <w:rsid w:val="00714D47"/>
    <w:rsid w:val="00714FC5"/>
    <w:rsid w:val="00715013"/>
    <w:rsid w:val="00715124"/>
    <w:rsid w:val="0071519D"/>
    <w:rsid w:val="00715225"/>
    <w:rsid w:val="0071537E"/>
    <w:rsid w:val="0071582B"/>
    <w:rsid w:val="007158AE"/>
    <w:rsid w:val="00715949"/>
    <w:rsid w:val="00715A76"/>
    <w:rsid w:val="00715B98"/>
    <w:rsid w:val="00715C2C"/>
    <w:rsid w:val="00715C8F"/>
    <w:rsid w:val="00715D2D"/>
    <w:rsid w:val="00715D3A"/>
    <w:rsid w:val="00715EDD"/>
    <w:rsid w:val="007160C3"/>
    <w:rsid w:val="007160E4"/>
    <w:rsid w:val="007161F0"/>
    <w:rsid w:val="0071620A"/>
    <w:rsid w:val="0071620E"/>
    <w:rsid w:val="007162A5"/>
    <w:rsid w:val="00716358"/>
    <w:rsid w:val="007163F5"/>
    <w:rsid w:val="00716490"/>
    <w:rsid w:val="00716604"/>
    <w:rsid w:val="00716665"/>
    <w:rsid w:val="007167EA"/>
    <w:rsid w:val="00716879"/>
    <w:rsid w:val="0071696C"/>
    <w:rsid w:val="007169DE"/>
    <w:rsid w:val="00716BE0"/>
    <w:rsid w:val="00716BEC"/>
    <w:rsid w:val="00716C28"/>
    <w:rsid w:val="00716EF4"/>
    <w:rsid w:val="00716FA3"/>
    <w:rsid w:val="0071706C"/>
    <w:rsid w:val="00717122"/>
    <w:rsid w:val="0071720C"/>
    <w:rsid w:val="00717313"/>
    <w:rsid w:val="00717329"/>
    <w:rsid w:val="00717376"/>
    <w:rsid w:val="007173AC"/>
    <w:rsid w:val="007175E7"/>
    <w:rsid w:val="007175ED"/>
    <w:rsid w:val="00717630"/>
    <w:rsid w:val="00717693"/>
    <w:rsid w:val="007177DC"/>
    <w:rsid w:val="00717836"/>
    <w:rsid w:val="0071785D"/>
    <w:rsid w:val="0071787F"/>
    <w:rsid w:val="00717B05"/>
    <w:rsid w:val="00717BA9"/>
    <w:rsid w:val="00717CB6"/>
    <w:rsid w:val="00717D4E"/>
    <w:rsid w:val="00717EC9"/>
    <w:rsid w:val="00717F2D"/>
    <w:rsid w:val="00717F3B"/>
    <w:rsid w:val="00717F4E"/>
    <w:rsid w:val="007201EA"/>
    <w:rsid w:val="007202A5"/>
    <w:rsid w:val="0072039E"/>
    <w:rsid w:val="007203A3"/>
    <w:rsid w:val="00720447"/>
    <w:rsid w:val="00720498"/>
    <w:rsid w:val="00720519"/>
    <w:rsid w:val="0072075E"/>
    <w:rsid w:val="00720AC0"/>
    <w:rsid w:val="00720BDF"/>
    <w:rsid w:val="00720C0E"/>
    <w:rsid w:val="00720C19"/>
    <w:rsid w:val="00720C9E"/>
    <w:rsid w:val="00720E89"/>
    <w:rsid w:val="00720F5A"/>
    <w:rsid w:val="007210A1"/>
    <w:rsid w:val="00721121"/>
    <w:rsid w:val="00721270"/>
    <w:rsid w:val="00721393"/>
    <w:rsid w:val="007214F2"/>
    <w:rsid w:val="007215C8"/>
    <w:rsid w:val="007218B2"/>
    <w:rsid w:val="00721A27"/>
    <w:rsid w:val="00721A48"/>
    <w:rsid w:val="00721BDB"/>
    <w:rsid w:val="00721C82"/>
    <w:rsid w:val="00721C9D"/>
    <w:rsid w:val="00721CD8"/>
    <w:rsid w:val="00721CF8"/>
    <w:rsid w:val="00721DB8"/>
    <w:rsid w:val="00721E09"/>
    <w:rsid w:val="00721E30"/>
    <w:rsid w:val="00722029"/>
    <w:rsid w:val="007222C8"/>
    <w:rsid w:val="00722333"/>
    <w:rsid w:val="007223FC"/>
    <w:rsid w:val="007224B3"/>
    <w:rsid w:val="0072252E"/>
    <w:rsid w:val="00722587"/>
    <w:rsid w:val="007225D5"/>
    <w:rsid w:val="00722780"/>
    <w:rsid w:val="00722944"/>
    <w:rsid w:val="007229CA"/>
    <w:rsid w:val="00722A17"/>
    <w:rsid w:val="00722A35"/>
    <w:rsid w:val="00722A85"/>
    <w:rsid w:val="00722C62"/>
    <w:rsid w:val="00722DA0"/>
    <w:rsid w:val="00722E1C"/>
    <w:rsid w:val="007230ED"/>
    <w:rsid w:val="00723162"/>
    <w:rsid w:val="00723201"/>
    <w:rsid w:val="0072325C"/>
    <w:rsid w:val="00723282"/>
    <w:rsid w:val="0072333E"/>
    <w:rsid w:val="007233D0"/>
    <w:rsid w:val="007233E5"/>
    <w:rsid w:val="007233EC"/>
    <w:rsid w:val="0072351D"/>
    <w:rsid w:val="00723630"/>
    <w:rsid w:val="00723751"/>
    <w:rsid w:val="007237C1"/>
    <w:rsid w:val="0072384B"/>
    <w:rsid w:val="007238BD"/>
    <w:rsid w:val="00723A4E"/>
    <w:rsid w:val="00723AEE"/>
    <w:rsid w:val="00723AF7"/>
    <w:rsid w:val="00723B8F"/>
    <w:rsid w:val="00723C6A"/>
    <w:rsid w:val="00723CC6"/>
    <w:rsid w:val="00723D0B"/>
    <w:rsid w:val="00723D12"/>
    <w:rsid w:val="00723D83"/>
    <w:rsid w:val="00723DA4"/>
    <w:rsid w:val="00723ECA"/>
    <w:rsid w:val="00724017"/>
    <w:rsid w:val="0072406B"/>
    <w:rsid w:val="00724276"/>
    <w:rsid w:val="00724513"/>
    <w:rsid w:val="007245CE"/>
    <w:rsid w:val="007246E9"/>
    <w:rsid w:val="00724864"/>
    <w:rsid w:val="007249B3"/>
    <w:rsid w:val="00724A59"/>
    <w:rsid w:val="00724ABC"/>
    <w:rsid w:val="00724B2F"/>
    <w:rsid w:val="00724E78"/>
    <w:rsid w:val="00724F22"/>
    <w:rsid w:val="0072515F"/>
    <w:rsid w:val="0072522E"/>
    <w:rsid w:val="00725252"/>
    <w:rsid w:val="007254EB"/>
    <w:rsid w:val="007255BD"/>
    <w:rsid w:val="0072577D"/>
    <w:rsid w:val="00725788"/>
    <w:rsid w:val="007259AF"/>
    <w:rsid w:val="007259FE"/>
    <w:rsid w:val="00725A9A"/>
    <w:rsid w:val="00725A9F"/>
    <w:rsid w:val="00725B15"/>
    <w:rsid w:val="00725B37"/>
    <w:rsid w:val="00725C1B"/>
    <w:rsid w:val="00725C6F"/>
    <w:rsid w:val="00725EEF"/>
    <w:rsid w:val="00725F23"/>
    <w:rsid w:val="00726035"/>
    <w:rsid w:val="0072605F"/>
    <w:rsid w:val="007260A8"/>
    <w:rsid w:val="00726148"/>
    <w:rsid w:val="0072617C"/>
    <w:rsid w:val="00726204"/>
    <w:rsid w:val="00726236"/>
    <w:rsid w:val="0072626B"/>
    <w:rsid w:val="00726294"/>
    <w:rsid w:val="0072634D"/>
    <w:rsid w:val="00726374"/>
    <w:rsid w:val="00726562"/>
    <w:rsid w:val="00726594"/>
    <w:rsid w:val="007266B2"/>
    <w:rsid w:val="00726739"/>
    <w:rsid w:val="00726810"/>
    <w:rsid w:val="007268B0"/>
    <w:rsid w:val="007269E2"/>
    <w:rsid w:val="00726A61"/>
    <w:rsid w:val="00726A90"/>
    <w:rsid w:val="00726B12"/>
    <w:rsid w:val="00726B14"/>
    <w:rsid w:val="00726D55"/>
    <w:rsid w:val="00726EF1"/>
    <w:rsid w:val="00727079"/>
    <w:rsid w:val="0072726B"/>
    <w:rsid w:val="007273AF"/>
    <w:rsid w:val="0072747F"/>
    <w:rsid w:val="0072749A"/>
    <w:rsid w:val="00727528"/>
    <w:rsid w:val="0072764A"/>
    <w:rsid w:val="007276A6"/>
    <w:rsid w:val="00727776"/>
    <w:rsid w:val="0072794A"/>
    <w:rsid w:val="00727995"/>
    <w:rsid w:val="00727A40"/>
    <w:rsid w:val="00727A66"/>
    <w:rsid w:val="00727A9C"/>
    <w:rsid w:val="00727BCB"/>
    <w:rsid w:val="00727CFD"/>
    <w:rsid w:val="00727D82"/>
    <w:rsid w:val="00727E62"/>
    <w:rsid w:val="00727EC0"/>
    <w:rsid w:val="00730033"/>
    <w:rsid w:val="00730250"/>
    <w:rsid w:val="0073040E"/>
    <w:rsid w:val="00730502"/>
    <w:rsid w:val="00730610"/>
    <w:rsid w:val="00730629"/>
    <w:rsid w:val="007306DE"/>
    <w:rsid w:val="0073072E"/>
    <w:rsid w:val="0073075A"/>
    <w:rsid w:val="00730841"/>
    <w:rsid w:val="00730B83"/>
    <w:rsid w:val="00730CDF"/>
    <w:rsid w:val="00730FA8"/>
    <w:rsid w:val="00730FC1"/>
    <w:rsid w:val="00731166"/>
    <w:rsid w:val="007311FD"/>
    <w:rsid w:val="00731321"/>
    <w:rsid w:val="007314E3"/>
    <w:rsid w:val="00731542"/>
    <w:rsid w:val="00731572"/>
    <w:rsid w:val="007316B7"/>
    <w:rsid w:val="0073171A"/>
    <w:rsid w:val="00731B48"/>
    <w:rsid w:val="00731C83"/>
    <w:rsid w:val="00731D25"/>
    <w:rsid w:val="00731E3E"/>
    <w:rsid w:val="0073209F"/>
    <w:rsid w:val="00732189"/>
    <w:rsid w:val="007322AC"/>
    <w:rsid w:val="00732305"/>
    <w:rsid w:val="0073238F"/>
    <w:rsid w:val="007324D1"/>
    <w:rsid w:val="0073257A"/>
    <w:rsid w:val="007325A6"/>
    <w:rsid w:val="0073284F"/>
    <w:rsid w:val="00732891"/>
    <w:rsid w:val="00732928"/>
    <w:rsid w:val="007329FB"/>
    <w:rsid w:val="00732A16"/>
    <w:rsid w:val="00732AA2"/>
    <w:rsid w:val="00732B20"/>
    <w:rsid w:val="00732B83"/>
    <w:rsid w:val="00732CC1"/>
    <w:rsid w:val="00732EF9"/>
    <w:rsid w:val="00732F28"/>
    <w:rsid w:val="00733071"/>
    <w:rsid w:val="007330AB"/>
    <w:rsid w:val="0073320B"/>
    <w:rsid w:val="007333BD"/>
    <w:rsid w:val="00733446"/>
    <w:rsid w:val="007334C5"/>
    <w:rsid w:val="00733640"/>
    <w:rsid w:val="00733659"/>
    <w:rsid w:val="007336DD"/>
    <w:rsid w:val="00733703"/>
    <w:rsid w:val="00733808"/>
    <w:rsid w:val="0073390A"/>
    <w:rsid w:val="00733A15"/>
    <w:rsid w:val="00733AD4"/>
    <w:rsid w:val="00733B5A"/>
    <w:rsid w:val="00733BCC"/>
    <w:rsid w:val="00733BDE"/>
    <w:rsid w:val="00733C5A"/>
    <w:rsid w:val="00733CEC"/>
    <w:rsid w:val="00733D35"/>
    <w:rsid w:val="00734005"/>
    <w:rsid w:val="00734058"/>
    <w:rsid w:val="007341A2"/>
    <w:rsid w:val="00734330"/>
    <w:rsid w:val="007343AB"/>
    <w:rsid w:val="007344EB"/>
    <w:rsid w:val="0073450A"/>
    <w:rsid w:val="0073452B"/>
    <w:rsid w:val="00734584"/>
    <w:rsid w:val="00734763"/>
    <w:rsid w:val="00734838"/>
    <w:rsid w:val="007348C1"/>
    <w:rsid w:val="00734924"/>
    <w:rsid w:val="0073494F"/>
    <w:rsid w:val="007349AD"/>
    <w:rsid w:val="00734B0F"/>
    <w:rsid w:val="00734C45"/>
    <w:rsid w:val="00734CB3"/>
    <w:rsid w:val="00734D32"/>
    <w:rsid w:val="00734E68"/>
    <w:rsid w:val="00734F8D"/>
    <w:rsid w:val="00734FB0"/>
    <w:rsid w:val="007351BD"/>
    <w:rsid w:val="0073524B"/>
    <w:rsid w:val="0073524E"/>
    <w:rsid w:val="0073524F"/>
    <w:rsid w:val="007352D3"/>
    <w:rsid w:val="0073530A"/>
    <w:rsid w:val="0073546F"/>
    <w:rsid w:val="00735642"/>
    <w:rsid w:val="007356CB"/>
    <w:rsid w:val="0073571C"/>
    <w:rsid w:val="00735771"/>
    <w:rsid w:val="0073579B"/>
    <w:rsid w:val="007359A9"/>
    <w:rsid w:val="00735AF6"/>
    <w:rsid w:val="00735BB6"/>
    <w:rsid w:val="00735C58"/>
    <w:rsid w:val="00735DA7"/>
    <w:rsid w:val="00735DF6"/>
    <w:rsid w:val="0073607C"/>
    <w:rsid w:val="007360D3"/>
    <w:rsid w:val="0073628B"/>
    <w:rsid w:val="00736352"/>
    <w:rsid w:val="00736375"/>
    <w:rsid w:val="00736386"/>
    <w:rsid w:val="0073643A"/>
    <w:rsid w:val="00736485"/>
    <w:rsid w:val="0073648B"/>
    <w:rsid w:val="0073652A"/>
    <w:rsid w:val="0073652F"/>
    <w:rsid w:val="0073660A"/>
    <w:rsid w:val="00736719"/>
    <w:rsid w:val="007367CC"/>
    <w:rsid w:val="0073689B"/>
    <w:rsid w:val="00736B54"/>
    <w:rsid w:val="00736B9E"/>
    <w:rsid w:val="00736CC6"/>
    <w:rsid w:val="00736D01"/>
    <w:rsid w:val="00736D30"/>
    <w:rsid w:val="00736DB5"/>
    <w:rsid w:val="00736EDC"/>
    <w:rsid w:val="00736F17"/>
    <w:rsid w:val="00736F6E"/>
    <w:rsid w:val="00736FDF"/>
    <w:rsid w:val="0073702F"/>
    <w:rsid w:val="00737190"/>
    <w:rsid w:val="00737259"/>
    <w:rsid w:val="0073732A"/>
    <w:rsid w:val="0073732D"/>
    <w:rsid w:val="0073743E"/>
    <w:rsid w:val="00737562"/>
    <w:rsid w:val="00737848"/>
    <w:rsid w:val="0073786A"/>
    <w:rsid w:val="00737932"/>
    <w:rsid w:val="00737CA6"/>
    <w:rsid w:val="00737CEB"/>
    <w:rsid w:val="00737D1B"/>
    <w:rsid w:val="00737E5F"/>
    <w:rsid w:val="00737EE3"/>
    <w:rsid w:val="00737FEB"/>
    <w:rsid w:val="00740009"/>
    <w:rsid w:val="007400D7"/>
    <w:rsid w:val="00740251"/>
    <w:rsid w:val="007402AA"/>
    <w:rsid w:val="00740460"/>
    <w:rsid w:val="00740497"/>
    <w:rsid w:val="007404DB"/>
    <w:rsid w:val="00740544"/>
    <w:rsid w:val="007406F0"/>
    <w:rsid w:val="0074072A"/>
    <w:rsid w:val="00740807"/>
    <w:rsid w:val="0074091F"/>
    <w:rsid w:val="00740995"/>
    <w:rsid w:val="00740A5F"/>
    <w:rsid w:val="00740A89"/>
    <w:rsid w:val="00740AC6"/>
    <w:rsid w:val="00740AFF"/>
    <w:rsid w:val="00740B24"/>
    <w:rsid w:val="00740B6B"/>
    <w:rsid w:val="00740B77"/>
    <w:rsid w:val="00740C9E"/>
    <w:rsid w:val="00740D16"/>
    <w:rsid w:val="00740DDA"/>
    <w:rsid w:val="00740EDD"/>
    <w:rsid w:val="00740F12"/>
    <w:rsid w:val="00740F80"/>
    <w:rsid w:val="007410A3"/>
    <w:rsid w:val="0074110D"/>
    <w:rsid w:val="00741112"/>
    <w:rsid w:val="007411C9"/>
    <w:rsid w:val="007411E7"/>
    <w:rsid w:val="0074126B"/>
    <w:rsid w:val="0074144D"/>
    <w:rsid w:val="00741677"/>
    <w:rsid w:val="007416CE"/>
    <w:rsid w:val="00741868"/>
    <w:rsid w:val="00741949"/>
    <w:rsid w:val="007419E9"/>
    <w:rsid w:val="00741A5B"/>
    <w:rsid w:val="00741BF9"/>
    <w:rsid w:val="00741D03"/>
    <w:rsid w:val="00741DC6"/>
    <w:rsid w:val="0074201A"/>
    <w:rsid w:val="0074216E"/>
    <w:rsid w:val="0074217E"/>
    <w:rsid w:val="007422B6"/>
    <w:rsid w:val="007423CD"/>
    <w:rsid w:val="0074246B"/>
    <w:rsid w:val="00742584"/>
    <w:rsid w:val="007425E9"/>
    <w:rsid w:val="00742659"/>
    <w:rsid w:val="00742687"/>
    <w:rsid w:val="007427A8"/>
    <w:rsid w:val="007427B8"/>
    <w:rsid w:val="007427E0"/>
    <w:rsid w:val="007427E9"/>
    <w:rsid w:val="007427FF"/>
    <w:rsid w:val="00742A2D"/>
    <w:rsid w:val="00742AE5"/>
    <w:rsid w:val="00742BB7"/>
    <w:rsid w:val="00742C0A"/>
    <w:rsid w:val="00742CDC"/>
    <w:rsid w:val="00742E32"/>
    <w:rsid w:val="00742E3F"/>
    <w:rsid w:val="00742E56"/>
    <w:rsid w:val="00742F52"/>
    <w:rsid w:val="00742F9E"/>
    <w:rsid w:val="00743085"/>
    <w:rsid w:val="007430F2"/>
    <w:rsid w:val="00743196"/>
    <w:rsid w:val="007431D0"/>
    <w:rsid w:val="0074323D"/>
    <w:rsid w:val="007432C7"/>
    <w:rsid w:val="00743340"/>
    <w:rsid w:val="0074335B"/>
    <w:rsid w:val="007434BA"/>
    <w:rsid w:val="007434F8"/>
    <w:rsid w:val="00743570"/>
    <w:rsid w:val="0074361B"/>
    <w:rsid w:val="00743635"/>
    <w:rsid w:val="00743644"/>
    <w:rsid w:val="00743665"/>
    <w:rsid w:val="00743763"/>
    <w:rsid w:val="0074378A"/>
    <w:rsid w:val="00743833"/>
    <w:rsid w:val="00743894"/>
    <w:rsid w:val="007438F2"/>
    <w:rsid w:val="00743B74"/>
    <w:rsid w:val="00743BBE"/>
    <w:rsid w:val="00743C51"/>
    <w:rsid w:val="00743D08"/>
    <w:rsid w:val="00743D79"/>
    <w:rsid w:val="00743D8B"/>
    <w:rsid w:val="00743E21"/>
    <w:rsid w:val="00743EA8"/>
    <w:rsid w:val="00743EB4"/>
    <w:rsid w:val="00743EB8"/>
    <w:rsid w:val="00743EB9"/>
    <w:rsid w:val="00743EEB"/>
    <w:rsid w:val="00743F31"/>
    <w:rsid w:val="00744095"/>
    <w:rsid w:val="007440BB"/>
    <w:rsid w:val="007441C9"/>
    <w:rsid w:val="00744309"/>
    <w:rsid w:val="00744326"/>
    <w:rsid w:val="0074435F"/>
    <w:rsid w:val="007443FF"/>
    <w:rsid w:val="00744426"/>
    <w:rsid w:val="007449FC"/>
    <w:rsid w:val="00744B23"/>
    <w:rsid w:val="00744B50"/>
    <w:rsid w:val="00744BBF"/>
    <w:rsid w:val="00744C6E"/>
    <w:rsid w:val="00744D0E"/>
    <w:rsid w:val="00744D52"/>
    <w:rsid w:val="00744D60"/>
    <w:rsid w:val="00744DA5"/>
    <w:rsid w:val="0074509B"/>
    <w:rsid w:val="007453FC"/>
    <w:rsid w:val="00745417"/>
    <w:rsid w:val="0074545D"/>
    <w:rsid w:val="007455B0"/>
    <w:rsid w:val="007455D9"/>
    <w:rsid w:val="0074564E"/>
    <w:rsid w:val="007456A1"/>
    <w:rsid w:val="00745747"/>
    <w:rsid w:val="00745835"/>
    <w:rsid w:val="0074592C"/>
    <w:rsid w:val="00745A0B"/>
    <w:rsid w:val="00745A63"/>
    <w:rsid w:val="00745A83"/>
    <w:rsid w:val="00745CC0"/>
    <w:rsid w:val="00745CE8"/>
    <w:rsid w:val="00745D1A"/>
    <w:rsid w:val="00745D6B"/>
    <w:rsid w:val="00745D82"/>
    <w:rsid w:val="00745D9F"/>
    <w:rsid w:val="00745EA0"/>
    <w:rsid w:val="00745F5C"/>
    <w:rsid w:val="00746006"/>
    <w:rsid w:val="0074603C"/>
    <w:rsid w:val="0074606D"/>
    <w:rsid w:val="0074607A"/>
    <w:rsid w:val="007462BE"/>
    <w:rsid w:val="007462C5"/>
    <w:rsid w:val="007462C8"/>
    <w:rsid w:val="007462D8"/>
    <w:rsid w:val="007463CF"/>
    <w:rsid w:val="0074645A"/>
    <w:rsid w:val="0074645E"/>
    <w:rsid w:val="007464D4"/>
    <w:rsid w:val="00746625"/>
    <w:rsid w:val="00746739"/>
    <w:rsid w:val="00746741"/>
    <w:rsid w:val="00746793"/>
    <w:rsid w:val="007467B5"/>
    <w:rsid w:val="00746801"/>
    <w:rsid w:val="00746861"/>
    <w:rsid w:val="007468ED"/>
    <w:rsid w:val="007469C0"/>
    <w:rsid w:val="00746A2F"/>
    <w:rsid w:val="00746A84"/>
    <w:rsid w:val="00746B0A"/>
    <w:rsid w:val="00746B52"/>
    <w:rsid w:val="00746BBD"/>
    <w:rsid w:val="00746C09"/>
    <w:rsid w:val="00746C27"/>
    <w:rsid w:val="00746C52"/>
    <w:rsid w:val="0074701D"/>
    <w:rsid w:val="007471B6"/>
    <w:rsid w:val="00747459"/>
    <w:rsid w:val="0074745D"/>
    <w:rsid w:val="0074754B"/>
    <w:rsid w:val="00747617"/>
    <w:rsid w:val="00747700"/>
    <w:rsid w:val="00747729"/>
    <w:rsid w:val="00747877"/>
    <w:rsid w:val="0074795B"/>
    <w:rsid w:val="0074796C"/>
    <w:rsid w:val="00747A4D"/>
    <w:rsid w:val="00747AD9"/>
    <w:rsid w:val="00747AE2"/>
    <w:rsid w:val="00747BFC"/>
    <w:rsid w:val="00747C0B"/>
    <w:rsid w:val="00747C42"/>
    <w:rsid w:val="00747C45"/>
    <w:rsid w:val="00747C98"/>
    <w:rsid w:val="00747D56"/>
    <w:rsid w:val="00747E1C"/>
    <w:rsid w:val="00747E41"/>
    <w:rsid w:val="00747E65"/>
    <w:rsid w:val="00750036"/>
    <w:rsid w:val="007501F6"/>
    <w:rsid w:val="0075023E"/>
    <w:rsid w:val="00750288"/>
    <w:rsid w:val="0075037F"/>
    <w:rsid w:val="007505BB"/>
    <w:rsid w:val="007506C0"/>
    <w:rsid w:val="007508E2"/>
    <w:rsid w:val="007509CF"/>
    <w:rsid w:val="00750B13"/>
    <w:rsid w:val="00750C03"/>
    <w:rsid w:val="00750C52"/>
    <w:rsid w:val="00750CEC"/>
    <w:rsid w:val="00750F3F"/>
    <w:rsid w:val="00750F9B"/>
    <w:rsid w:val="0075101D"/>
    <w:rsid w:val="00751086"/>
    <w:rsid w:val="00751099"/>
    <w:rsid w:val="007511CE"/>
    <w:rsid w:val="007511F5"/>
    <w:rsid w:val="00751332"/>
    <w:rsid w:val="0075151F"/>
    <w:rsid w:val="00751543"/>
    <w:rsid w:val="0075166D"/>
    <w:rsid w:val="00751799"/>
    <w:rsid w:val="007518F1"/>
    <w:rsid w:val="00751AF0"/>
    <w:rsid w:val="00751B27"/>
    <w:rsid w:val="00751B46"/>
    <w:rsid w:val="00751F02"/>
    <w:rsid w:val="00751F10"/>
    <w:rsid w:val="00751F6F"/>
    <w:rsid w:val="00751FD7"/>
    <w:rsid w:val="00752018"/>
    <w:rsid w:val="0075212A"/>
    <w:rsid w:val="007523D1"/>
    <w:rsid w:val="00752461"/>
    <w:rsid w:val="00752477"/>
    <w:rsid w:val="007524DC"/>
    <w:rsid w:val="007524FF"/>
    <w:rsid w:val="007525C0"/>
    <w:rsid w:val="0075264D"/>
    <w:rsid w:val="00752713"/>
    <w:rsid w:val="007528B6"/>
    <w:rsid w:val="00752A7D"/>
    <w:rsid w:val="00752ABA"/>
    <w:rsid w:val="00752B07"/>
    <w:rsid w:val="00752B9F"/>
    <w:rsid w:val="00752CB9"/>
    <w:rsid w:val="00752D66"/>
    <w:rsid w:val="00752D7C"/>
    <w:rsid w:val="00752D8D"/>
    <w:rsid w:val="00752EB3"/>
    <w:rsid w:val="00752ED1"/>
    <w:rsid w:val="00752FE8"/>
    <w:rsid w:val="00752FEF"/>
    <w:rsid w:val="0075318B"/>
    <w:rsid w:val="00753301"/>
    <w:rsid w:val="00753309"/>
    <w:rsid w:val="00753314"/>
    <w:rsid w:val="00753319"/>
    <w:rsid w:val="00753411"/>
    <w:rsid w:val="0075346F"/>
    <w:rsid w:val="00753494"/>
    <w:rsid w:val="00753660"/>
    <w:rsid w:val="00753696"/>
    <w:rsid w:val="00753717"/>
    <w:rsid w:val="00753841"/>
    <w:rsid w:val="00753894"/>
    <w:rsid w:val="007538BD"/>
    <w:rsid w:val="00753929"/>
    <w:rsid w:val="00753958"/>
    <w:rsid w:val="0075395A"/>
    <w:rsid w:val="007539E6"/>
    <w:rsid w:val="007539F0"/>
    <w:rsid w:val="00753AE8"/>
    <w:rsid w:val="00753AF3"/>
    <w:rsid w:val="00753B5D"/>
    <w:rsid w:val="00753B71"/>
    <w:rsid w:val="00753BCA"/>
    <w:rsid w:val="00753BE3"/>
    <w:rsid w:val="00753D69"/>
    <w:rsid w:val="00753DFA"/>
    <w:rsid w:val="00753E57"/>
    <w:rsid w:val="00753F2E"/>
    <w:rsid w:val="00754088"/>
    <w:rsid w:val="007540CF"/>
    <w:rsid w:val="00754176"/>
    <w:rsid w:val="007542D1"/>
    <w:rsid w:val="0075439A"/>
    <w:rsid w:val="007543BF"/>
    <w:rsid w:val="007547A9"/>
    <w:rsid w:val="0075487E"/>
    <w:rsid w:val="007548E3"/>
    <w:rsid w:val="007548F8"/>
    <w:rsid w:val="00754971"/>
    <w:rsid w:val="00754A52"/>
    <w:rsid w:val="00754C08"/>
    <w:rsid w:val="00754CB9"/>
    <w:rsid w:val="00754CEF"/>
    <w:rsid w:val="00754D01"/>
    <w:rsid w:val="00754DFB"/>
    <w:rsid w:val="00754E57"/>
    <w:rsid w:val="00754E73"/>
    <w:rsid w:val="00754EC5"/>
    <w:rsid w:val="00754EF0"/>
    <w:rsid w:val="00755280"/>
    <w:rsid w:val="00755469"/>
    <w:rsid w:val="00755713"/>
    <w:rsid w:val="0075576B"/>
    <w:rsid w:val="00755858"/>
    <w:rsid w:val="007558D9"/>
    <w:rsid w:val="00755935"/>
    <w:rsid w:val="0075598A"/>
    <w:rsid w:val="007559E3"/>
    <w:rsid w:val="00755AC6"/>
    <w:rsid w:val="00755B27"/>
    <w:rsid w:val="00755C21"/>
    <w:rsid w:val="00755DAF"/>
    <w:rsid w:val="00755E37"/>
    <w:rsid w:val="00755E71"/>
    <w:rsid w:val="00755F7E"/>
    <w:rsid w:val="0075606E"/>
    <w:rsid w:val="007560BD"/>
    <w:rsid w:val="00756110"/>
    <w:rsid w:val="00756138"/>
    <w:rsid w:val="007561F0"/>
    <w:rsid w:val="007563DA"/>
    <w:rsid w:val="00756441"/>
    <w:rsid w:val="007564F1"/>
    <w:rsid w:val="00756660"/>
    <w:rsid w:val="007567F6"/>
    <w:rsid w:val="00756886"/>
    <w:rsid w:val="00756890"/>
    <w:rsid w:val="00756891"/>
    <w:rsid w:val="007568A4"/>
    <w:rsid w:val="00756BAE"/>
    <w:rsid w:val="00756DB1"/>
    <w:rsid w:val="00756F66"/>
    <w:rsid w:val="00757060"/>
    <w:rsid w:val="00757258"/>
    <w:rsid w:val="00757335"/>
    <w:rsid w:val="00757357"/>
    <w:rsid w:val="007573EF"/>
    <w:rsid w:val="00757433"/>
    <w:rsid w:val="00757446"/>
    <w:rsid w:val="007574B1"/>
    <w:rsid w:val="007574DF"/>
    <w:rsid w:val="0075754F"/>
    <w:rsid w:val="007575F6"/>
    <w:rsid w:val="00757649"/>
    <w:rsid w:val="00757653"/>
    <w:rsid w:val="007577B8"/>
    <w:rsid w:val="0075791A"/>
    <w:rsid w:val="00757948"/>
    <w:rsid w:val="007579D3"/>
    <w:rsid w:val="00757C96"/>
    <w:rsid w:val="00757CFD"/>
    <w:rsid w:val="00757D2C"/>
    <w:rsid w:val="00757D8B"/>
    <w:rsid w:val="00757DBD"/>
    <w:rsid w:val="00757F5C"/>
    <w:rsid w:val="00757F5F"/>
    <w:rsid w:val="007600AE"/>
    <w:rsid w:val="007603A6"/>
    <w:rsid w:val="007603B2"/>
    <w:rsid w:val="007603B4"/>
    <w:rsid w:val="00760628"/>
    <w:rsid w:val="0076068D"/>
    <w:rsid w:val="00760784"/>
    <w:rsid w:val="007607E8"/>
    <w:rsid w:val="007607FE"/>
    <w:rsid w:val="007608C9"/>
    <w:rsid w:val="00760900"/>
    <w:rsid w:val="00760A86"/>
    <w:rsid w:val="00760C78"/>
    <w:rsid w:val="00760CF9"/>
    <w:rsid w:val="00760D5D"/>
    <w:rsid w:val="00760DA5"/>
    <w:rsid w:val="00760E7C"/>
    <w:rsid w:val="00760EC4"/>
    <w:rsid w:val="00760FAA"/>
    <w:rsid w:val="00760FDD"/>
    <w:rsid w:val="0076103B"/>
    <w:rsid w:val="0076110E"/>
    <w:rsid w:val="00761136"/>
    <w:rsid w:val="00761243"/>
    <w:rsid w:val="007612BC"/>
    <w:rsid w:val="007612CA"/>
    <w:rsid w:val="007612EB"/>
    <w:rsid w:val="00761411"/>
    <w:rsid w:val="007615B0"/>
    <w:rsid w:val="0076162A"/>
    <w:rsid w:val="0076192D"/>
    <w:rsid w:val="00761938"/>
    <w:rsid w:val="0076193D"/>
    <w:rsid w:val="00761958"/>
    <w:rsid w:val="007619DC"/>
    <w:rsid w:val="00761AFD"/>
    <w:rsid w:val="00761B9D"/>
    <w:rsid w:val="00761CA8"/>
    <w:rsid w:val="00761CD0"/>
    <w:rsid w:val="00761CDC"/>
    <w:rsid w:val="00761D7E"/>
    <w:rsid w:val="00761DF0"/>
    <w:rsid w:val="00761E01"/>
    <w:rsid w:val="00761E86"/>
    <w:rsid w:val="00761EA0"/>
    <w:rsid w:val="00761EA7"/>
    <w:rsid w:val="00761EDF"/>
    <w:rsid w:val="00761F30"/>
    <w:rsid w:val="00761F8F"/>
    <w:rsid w:val="00761FD4"/>
    <w:rsid w:val="0076207A"/>
    <w:rsid w:val="007621AB"/>
    <w:rsid w:val="0076220A"/>
    <w:rsid w:val="007622BD"/>
    <w:rsid w:val="00762301"/>
    <w:rsid w:val="00762347"/>
    <w:rsid w:val="007624AF"/>
    <w:rsid w:val="0076253D"/>
    <w:rsid w:val="007625CD"/>
    <w:rsid w:val="007626B3"/>
    <w:rsid w:val="00762741"/>
    <w:rsid w:val="007627C6"/>
    <w:rsid w:val="007627F6"/>
    <w:rsid w:val="007628FE"/>
    <w:rsid w:val="0076292C"/>
    <w:rsid w:val="00762A37"/>
    <w:rsid w:val="00762A80"/>
    <w:rsid w:val="00762AF6"/>
    <w:rsid w:val="00762B3A"/>
    <w:rsid w:val="00762DE9"/>
    <w:rsid w:val="00762EB7"/>
    <w:rsid w:val="00762F5A"/>
    <w:rsid w:val="00762FDD"/>
    <w:rsid w:val="0076340F"/>
    <w:rsid w:val="0076344E"/>
    <w:rsid w:val="0076357A"/>
    <w:rsid w:val="0076378A"/>
    <w:rsid w:val="0076378B"/>
    <w:rsid w:val="007637E0"/>
    <w:rsid w:val="00763888"/>
    <w:rsid w:val="007638A2"/>
    <w:rsid w:val="007639DC"/>
    <w:rsid w:val="00763B07"/>
    <w:rsid w:val="00763C55"/>
    <w:rsid w:val="00763D3D"/>
    <w:rsid w:val="00763D69"/>
    <w:rsid w:val="00763E26"/>
    <w:rsid w:val="00763F26"/>
    <w:rsid w:val="00763F29"/>
    <w:rsid w:val="00763F49"/>
    <w:rsid w:val="00764053"/>
    <w:rsid w:val="007640E6"/>
    <w:rsid w:val="007642BB"/>
    <w:rsid w:val="00764350"/>
    <w:rsid w:val="00764385"/>
    <w:rsid w:val="007644D1"/>
    <w:rsid w:val="007644E2"/>
    <w:rsid w:val="00764584"/>
    <w:rsid w:val="007645C1"/>
    <w:rsid w:val="0076463C"/>
    <w:rsid w:val="00764645"/>
    <w:rsid w:val="00764712"/>
    <w:rsid w:val="007647E6"/>
    <w:rsid w:val="007648CB"/>
    <w:rsid w:val="00764931"/>
    <w:rsid w:val="00764C2A"/>
    <w:rsid w:val="00764CAB"/>
    <w:rsid w:val="00764D05"/>
    <w:rsid w:val="00764E01"/>
    <w:rsid w:val="00764E93"/>
    <w:rsid w:val="00764E9E"/>
    <w:rsid w:val="00764ED2"/>
    <w:rsid w:val="0076507F"/>
    <w:rsid w:val="0076511B"/>
    <w:rsid w:val="007651CA"/>
    <w:rsid w:val="00765211"/>
    <w:rsid w:val="0076531B"/>
    <w:rsid w:val="00765339"/>
    <w:rsid w:val="00765443"/>
    <w:rsid w:val="0076555F"/>
    <w:rsid w:val="0076585F"/>
    <w:rsid w:val="00765875"/>
    <w:rsid w:val="0076588B"/>
    <w:rsid w:val="0076588F"/>
    <w:rsid w:val="00765899"/>
    <w:rsid w:val="007658EE"/>
    <w:rsid w:val="00765971"/>
    <w:rsid w:val="00765AA6"/>
    <w:rsid w:val="00765AA7"/>
    <w:rsid w:val="00765AC4"/>
    <w:rsid w:val="00765D1C"/>
    <w:rsid w:val="00765EE9"/>
    <w:rsid w:val="007662C2"/>
    <w:rsid w:val="0076650D"/>
    <w:rsid w:val="0076665C"/>
    <w:rsid w:val="00766681"/>
    <w:rsid w:val="007666F7"/>
    <w:rsid w:val="007667CF"/>
    <w:rsid w:val="007667DD"/>
    <w:rsid w:val="0076683A"/>
    <w:rsid w:val="00766902"/>
    <w:rsid w:val="00766911"/>
    <w:rsid w:val="0076694F"/>
    <w:rsid w:val="007669C2"/>
    <w:rsid w:val="00766A56"/>
    <w:rsid w:val="00766BD2"/>
    <w:rsid w:val="00766C35"/>
    <w:rsid w:val="00766C9E"/>
    <w:rsid w:val="00766D0B"/>
    <w:rsid w:val="00766D78"/>
    <w:rsid w:val="00766DA3"/>
    <w:rsid w:val="00766E16"/>
    <w:rsid w:val="00766F17"/>
    <w:rsid w:val="00767238"/>
    <w:rsid w:val="00767244"/>
    <w:rsid w:val="00767295"/>
    <w:rsid w:val="00767304"/>
    <w:rsid w:val="007674D5"/>
    <w:rsid w:val="007675E0"/>
    <w:rsid w:val="00767660"/>
    <w:rsid w:val="00767729"/>
    <w:rsid w:val="007677D7"/>
    <w:rsid w:val="0076781B"/>
    <w:rsid w:val="0076793E"/>
    <w:rsid w:val="00767956"/>
    <w:rsid w:val="007679DE"/>
    <w:rsid w:val="00767B01"/>
    <w:rsid w:val="00767B88"/>
    <w:rsid w:val="00767C38"/>
    <w:rsid w:val="00767C4E"/>
    <w:rsid w:val="00767D9C"/>
    <w:rsid w:val="00767EDF"/>
    <w:rsid w:val="0077004C"/>
    <w:rsid w:val="00770088"/>
    <w:rsid w:val="007700D1"/>
    <w:rsid w:val="0077012D"/>
    <w:rsid w:val="0077026C"/>
    <w:rsid w:val="00770276"/>
    <w:rsid w:val="007702CE"/>
    <w:rsid w:val="007702DC"/>
    <w:rsid w:val="0077031D"/>
    <w:rsid w:val="00770386"/>
    <w:rsid w:val="007704CF"/>
    <w:rsid w:val="007704E3"/>
    <w:rsid w:val="00770624"/>
    <w:rsid w:val="0077062C"/>
    <w:rsid w:val="00770633"/>
    <w:rsid w:val="0077078D"/>
    <w:rsid w:val="007708C0"/>
    <w:rsid w:val="007708E1"/>
    <w:rsid w:val="0077097F"/>
    <w:rsid w:val="00770A60"/>
    <w:rsid w:val="00770A9A"/>
    <w:rsid w:val="00770AAB"/>
    <w:rsid w:val="00770AB6"/>
    <w:rsid w:val="00770ACF"/>
    <w:rsid w:val="00770ADE"/>
    <w:rsid w:val="00770B8C"/>
    <w:rsid w:val="00770C26"/>
    <w:rsid w:val="00770CA3"/>
    <w:rsid w:val="00770CF6"/>
    <w:rsid w:val="00770D08"/>
    <w:rsid w:val="00770DEF"/>
    <w:rsid w:val="00770F5F"/>
    <w:rsid w:val="00770F68"/>
    <w:rsid w:val="0077100A"/>
    <w:rsid w:val="0077103C"/>
    <w:rsid w:val="00771133"/>
    <w:rsid w:val="007711FA"/>
    <w:rsid w:val="0077132D"/>
    <w:rsid w:val="007713CE"/>
    <w:rsid w:val="0077143C"/>
    <w:rsid w:val="007715AC"/>
    <w:rsid w:val="00771610"/>
    <w:rsid w:val="00771851"/>
    <w:rsid w:val="00771933"/>
    <w:rsid w:val="0077194A"/>
    <w:rsid w:val="00771C0D"/>
    <w:rsid w:val="00771C7E"/>
    <w:rsid w:val="00771D45"/>
    <w:rsid w:val="00771D66"/>
    <w:rsid w:val="00772003"/>
    <w:rsid w:val="0077202B"/>
    <w:rsid w:val="00772054"/>
    <w:rsid w:val="007720D4"/>
    <w:rsid w:val="0077217F"/>
    <w:rsid w:val="007721C4"/>
    <w:rsid w:val="007721E3"/>
    <w:rsid w:val="00772273"/>
    <w:rsid w:val="007723A1"/>
    <w:rsid w:val="007724A9"/>
    <w:rsid w:val="00772505"/>
    <w:rsid w:val="00772514"/>
    <w:rsid w:val="007725B7"/>
    <w:rsid w:val="0077282B"/>
    <w:rsid w:val="007728D2"/>
    <w:rsid w:val="007729AA"/>
    <w:rsid w:val="00772AB4"/>
    <w:rsid w:val="00772B6E"/>
    <w:rsid w:val="00772C2B"/>
    <w:rsid w:val="00772C48"/>
    <w:rsid w:val="00772CD7"/>
    <w:rsid w:val="00772ED2"/>
    <w:rsid w:val="00772FE4"/>
    <w:rsid w:val="0077306B"/>
    <w:rsid w:val="0077308E"/>
    <w:rsid w:val="00773297"/>
    <w:rsid w:val="007733A1"/>
    <w:rsid w:val="0077349A"/>
    <w:rsid w:val="007734BF"/>
    <w:rsid w:val="00773677"/>
    <w:rsid w:val="007736BE"/>
    <w:rsid w:val="00773723"/>
    <w:rsid w:val="007738AB"/>
    <w:rsid w:val="00773934"/>
    <w:rsid w:val="007739DD"/>
    <w:rsid w:val="00773A68"/>
    <w:rsid w:val="00773A6B"/>
    <w:rsid w:val="00773ADD"/>
    <w:rsid w:val="00773AFD"/>
    <w:rsid w:val="00773B90"/>
    <w:rsid w:val="00773BE1"/>
    <w:rsid w:val="00773C8D"/>
    <w:rsid w:val="00773F49"/>
    <w:rsid w:val="00773F6C"/>
    <w:rsid w:val="00773F9A"/>
    <w:rsid w:val="00773FA5"/>
    <w:rsid w:val="00774017"/>
    <w:rsid w:val="00774106"/>
    <w:rsid w:val="00774130"/>
    <w:rsid w:val="00774154"/>
    <w:rsid w:val="007741CD"/>
    <w:rsid w:val="00774200"/>
    <w:rsid w:val="0077428B"/>
    <w:rsid w:val="007743AC"/>
    <w:rsid w:val="007743E3"/>
    <w:rsid w:val="00774405"/>
    <w:rsid w:val="007744AE"/>
    <w:rsid w:val="00774521"/>
    <w:rsid w:val="00774610"/>
    <w:rsid w:val="0077462C"/>
    <w:rsid w:val="0077464F"/>
    <w:rsid w:val="0077468B"/>
    <w:rsid w:val="007746EF"/>
    <w:rsid w:val="00774933"/>
    <w:rsid w:val="00774934"/>
    <w:rsid w:val="00774A97"/>
    <w:rsid w:val="00774D06"/>
    <w:rsid w:val="00774E2F"/>
    <w:rsid w:val="00774E8B"/>
    <w:rsid w:val="00774FA2"/>
    <w:rsid w:val="0077506A"/>
    <w:rsid w:val="007751B0"/>
    <w:rsid w:val="00775238"/>
    <w:rsid w:val="007753D7"/>
    <w:rsid w:val="00775437"/>
    <w:rsid w:val="007754DC"/>
    <w:rsid w:val="00775506"/>
    <w:rsid w:val="00775546"/>
    <w:rsid w:val="00775593"/>
    <w:rsid w:val="007755D2"/>
    <w:rsid w:val="007756CE"/>
    <w:rsid w:val="00775751"/>
    <w:rsid w:val="007758C7"/>
    <w:rsid w:val="007758C8"/>
    <w:rsid w:val="00775C6D"/>
    <w:rsid w:val="00775C7E"/>
    <w:rsid w:val="00775DCB"/>
    <w:rsid w:val="00775E0A"/>
    <w:rsid w:val="00775E8B"/>
    <w:rsid w:val="0077600A"/>
    <w:rsid w:val="007760B4"/>
    <w:rsid w:val="007760CE"/>
    <w:rsid w:val="007760E7"/>
    <w:rsid w:val="007761B5"/>
    <w:rsid w:val="00776233"/>
    <w:rsid w:val="00776348"/>
    <w:rsid w:val="0077647D"/>
    <w:rsid w:val="0077654B"/>
    <w:rsid w:val="007766CA"/>
    <w:rsid w:val="0077673B"/>
    <w:rsid w:val="007767B6"/>
    <w:rsid w:val="0077684A"/>
    <w:rsid w:val="007768F9"/>
    <w:rsid w:val="00776943"/>
    <w:rsid w:val="00776947"/>
    <w:rsid w:val="00776BC8"/>
    <w:rsid w:val="00776BFA"/>
    <w:rsid w:val="00776C7F"/>
    <w:rsid w:val="00776E98"/>
    <w:rsid w:val="00776ECA"/>
    <w:rsid w:val="00776F4A"/>
    <w:rsid w:val="00776F6D"/>
    <w:rsid w:val="0077723E"/>
    <w:rsid w:val="007772CB"/>
    <w:rsid w:val="007774BF"/>
    <w:rsid w:val="007774C7"/>
    <w:rsid w:val="00777515"/>
    <w:rsid w:val="007775EC"/>
    <w:rsid w:val="007775F4"/>
    <w:rsid w:val="007777C0"/>
    <w:rsid w:val="00777938"/>
    <w:rsid w:val="00777999"/>
    <w:rsid w:val="007779CB"/>
    <w:rsid w:val="00777A91"/>
    <w:rsid w:val="00777E9A"/>
    <w:rsid w:val="00777F94"/>
    <w:rsid w:val="00777FE3"/>
    <w:rsid w:val="007800A1"/>
    <w:rsid w:val="00780142"/>
    <w:rsid w:val="00780458"/>
    <w:rsid w:val="00780493"/>
    <w:rsid w:val="007804E6"/>
    <w:rsid w:val="007806D3"/>
    <w:rsid w:val="00780796"/>
    <w:rsid w:val="0078089A"/>
    <w:rsid w:val="007809F2"/>
    <w:rsid w:val="00780A61"/>
    <w:rsid w:val="00780A8A"/>
    <w:rsid w:val="00780AE6"/>
    <w:rsid w:val="00780B0A"/>
    <w:rsid w:val="00780BF1"/>
    <w:rsid w:val="00780C61"/>
    <w:rsid w:val="00780D17"/>
    <w:rsid w:val="00780E99"/>
    <w:rsid w:val="00781038"/>
    <w:rsid w:val="0078108A"/>
    <w:rsid w:val="00781345"/>
    <w:rsid w:val="007814EB"/>
    <w:rsid w:val="007814EE"/>
    <w:rsid w:val="00781586"/>
    <w:rsid w:val="007817CB"/>
    <w:rsid w:val="00781955"/>
    <w:rsid w:val="00781A7F"/>
    <w:rsid w:val="00781B4D"/>
    <w:rsid w:val="00781B73"/>
    <w:rsid w:val="00781BA2"/>
    <w:rsid w:val="00781C44"/>
    <w:rsid w:val="00781D24"/>
    <w:rsid w:val="00781DA7"/>
    <w:rsid w:val="00781DDA"/>
    <w:rsid w:val="00781ECC"/>
    <w:rsid w:val="00781F57"/>
    <w:rsid w:val="00781F86"/>
    <w:rsid w:val="00781F90"/>
    <w:rsid w:val="0078202C"/>
    <w:rsid w:val="00782114"/>
    <w:rsid w:val="0078236C"/>
    <w:rsid w:val="00782439"/>
    <w:rsid w:val="0078247B"/>
    <w:rsid w:val="0078252B"/>
    <w:rsid w:val="00782606"/>
    <w:rsid w:val="00782611"/>
    <w:rsid w:val="007826ED"/>
    <w:rsid w:val="007829D5"/>
    <w:rsid w:val="00782B7F"/>
    <w:rsid w:val="00782BB3"/>
    <w:rsid w:val="00782BF3"/>
    <w:rsid w:val="00782C09"/>
    <w:rsid w:val="00782E23"/>
    <w:rsid w:val="00782E78"/>
    <w:rsid w:val="00782EDC"/>
    <w:rsid w:val="00782F8A"/>
    <w:rsid w:val="00782F9B"/>
    <w:rsid w:val="00783036"/>
    <w:rsid w:val="007830C2"/>
    <w:rsid w:val="0078313A"/>
    <w:rsid w:val="0078316E"/>
    <w:rsid w:val="00783286"/>
    <w:rsid w:val="007833CB"/>
    <w:rsid w:val="0078346D"/>
    <w:rsid w:val="0078355B"/>
    <w:rsid w:val="00783796"/>
    <w:rsid w:val="0078384F"/>
    <w:rsid w:val="007838C7"/>
    <w:rsid w:val="007839A8"/>
    <w:rsid w:val="007839C6"/>
    <w:rsid w:val="007839FC"/>
    <w:rsid w:val="00783A32"/>
    <w:rsid w:val="00783DA5"/>
    <w:rsid w:val="00783DB8"/>
    <w:rsid w:val="00783DC4"/>
    <w:rsid w:val="00783EA1"/>
    <w:rsid w:val="00783F2F"/>
    <w:rsid w:val="00783F6F"/>
    <w:rsid w:val="00784033"/>
    <w:rsid w:val="00784234"/>
    <w:rsid w:val="00784254"/>
    <w:rsid w:val="0078425A"/>
    <w:rsid w:val="007842A9"/>
    <w:rsid w:val="0078441A"/>
    <w:rsid w:val="007844B4"/>
    <w:rsid w:val="00784611"/>
    <w:rsid w:val="0078463D"/>
    <w:rsid w:val="00784701"/>
    <w:rsid w:val="007847B6"/>
    <w:rsid w:val="007847C9"/>
    <w:rsid w:val="00784846"/>
    <w:rsid w:val="00784857"/>
    <w:rsid w:val="00784982"/>
    <w:rsid w:val="00784AB5"/>
    <w:rsid w:val="00784AFE"/>
    <w:rsid w:val="00784B9E"/>
    <w:rsid w:val="00784BD9"/>
    <w:rsid w:val="00784C06"/>
    <w:rsid w:val="00784C2F"/>
    <w:rsid w:val="00784E89"/>
    <w:rsid w:val="00784EF7"/>
    <w:rsid w:val="00784F13"/>
    <w:rsid w:val="00784FBF"/>
    <w:rsid w:val="00785067"/>
    <w:rsid w:val="007850C4"/>
    <w:rsid w:val="007851CA"/>
    <w:rsid w:val="00785288"/>
    <w:rsid w:val="00785346"/>
    <w:rsid w:val="0078554B"/>
    <w:rsid w:val="00785660"/>
    <w:rsid w:val="0078580A"/>
    <w:rsid w:val="007858BA"/>
    <w:rsid w:val="00785B58"/>
    <w:rsid w:val="00785BB1"/>
    <w:rsid w:val="00785BBE"/>
    <w:rsid w:val="00785C56"/>
    <w:rsid w:val="00785D39"/>
    <w:rsid w:val="00785DE8"/>
    <w:rsid w:val="00785DF5"/>
    <w:rsid w:val="00785E1B"/>
    <w:rsid w:val="00785EF7"/>
    <w:rsid w:val="00785FDD"/>
    <w:rsid w:val="00786146"/>
    <w:rsid w:val="007862D1"/>
    <w:rsid w:val="00786330"/>
    <w:rsid w:val="00786360"/>
    <w:rsid w:val="00786409"/>
    <w:rsid w:val="0078646C"/>
    <w:rsid w:val="0078647C"/>
    <w:rsid w:val="007864F9"/>
    <w:rsid w:val="00786586"/>
    <w:rsid w:val="007866BA"/>
    <w:rsid w:val="007866C1"/>
    <w:rsid w:val="007868AD"/>
    <w:rsid w:val="00786A4E"/>
    <w:rsid w:val="00786AC5"/>
    <w:rsid w:val="00786B01"/>
    <w:rsid w:val="00786D27"/>
    <w:rsid w:val="00786D6F"/>
    <w:rsid w:val="00786D94"/>
    <w:rsid w:val="00787132"/>
    <w:rsid w:val="0078735E"/>
    <w:rsid w:val="007873DA"/>
    <w:rsid w:val="00787410"/>
    <w:rsid w:val="00787426"/>
    <w:rsid w:val="00787453"/>
    <w:rsid w:val="00787462"/>
    <w:rsid w:val="00787483"/>
    <w:rsid w:val="007874B7"/>
    <w:rsid w:val="0078750F"/>
    <w:rsid w:val="00787685"/>
    <w:rsid w:val="007877BF"/>
    <w:rsid w:val="0078788E"/>
    <w:rsid w:val="007878A4"/>
    <w:rsid w:val="00787971"/>
    <w:rsid w:val="007879D7"/>
    <w:rsid w:val="00787A1C"/>
    <w:rsid w:val="00787B9B"/>
    <w:rsid w:val="00787B9C"/>
    <w:rsid w:val="00787C4D"/>
    <w:rsid w:val="00787CB1"/>
    <w:rsid w:val="00787DEB"/>
    <w:rsid w:val="00787E77"/>
    <w:rsid w:val="00787EB3"/>
    <w:rsid w:val="00787FE2"/>
    <w:rsid w:val="00790098"/>
    <w:rsid w:val="00790200"/>
    <w:rsid w:val="0079024A"/>
    <w:rsid w:val="00790302"/>
    <w:rsid w:val="0079038D"/>
    <w:rsid w:val="00790660"/>
    <w:rsid w:val="007906C9"/>
    <w:rsid w:val="007906CF"/>
    <w:rsid w:val="00790906"/>
    <w:rsid w:val="00790930"/>
    <w:rsid w:val="007909C0"/>
    <w:rsid w:val="00790A01"/>
    <w:rsid w:val="00790B29"/>
    <w:rsid w:val="00790B87"/>
    <w:rsid w:val="00790CB5"/>
    <w:rsid w:val="00791014"/>
    <w:rsid w:val="007910E7"/>
    <w:rsid w:val="00791119"/>
    <w:rsid w:val="0079114F"/>
    <w:rsid w:val="007912C2"/>
    <w:rsid w:val="007912F2"/>
    <w:rsid w:val="00791363"/>
    <w:rsid w:val="00791432"/>
    <w:rsid w:val="007914BD"/>
    <w:rsid w:val="00791565"/>
    <w:rsid w:val="00791707"/>
    <w:rsid w:val="0079174C"/>
    <w:rsid w:val="0079182A"/>
    <w:rsid w:val="00791A01"/>
    <w:rsid w:val="00791A54"/>
    <w:rsid w:val="00791A9C"/>
    <w:rsid w:val="00791ADF"/>
    <w:rsid w:val="00791BFC"/>
    <w:rsid w:val="00791C23"/>
    <w:rsid w:val="00791CA7"/>
    <w:rsid w:val="00791D11"/>
    <w:rsid w:val="00791EA1"/>
    <w:rsid w:val="00791FEE"/>
    <w:rsid w:val="0079202C"/>
    <w:rsid w:val="00792091"/>
    <w:rsid w:val="007920AF"/>
    <w:rsid w:val="00792156"/>
    <w:rsid w:val="00792289"/>
    <w:rsid w:val="00792355"/>
    <w:rsid w:val="0079235D"/>
    <w:rsid w:val="00792416"/>
    <w:rsid w:val="0079241F"/>
    <w:rsid w:val="0079243D"/>
    <w:rsid w:val="007924B3"/>
    <w:rsid w:val="007924CF"/>
    <w:rsid w:val="007924EA"/>
    <w:rsid w:val="00792516"/>
    <w:rsid w:val="00792543"/>
    <w:rsid w:val="00792645"/>
    <w:rsid w:val="007927B9"/>
    <w:rsid w:val="007928B5"/>
    <w:rsid w:val="00792966"/>
    <w:rsid w:val="007929A9"/>
    <w:rsid w:val="00792A37"/>
    <w:rsid w:val="00792AB1"/>
    <w:rsid w:val="00792AE3"/>
    <w:rsid w:val="00792B19"/>
    <w:rsid w:val="00792B5B"/>
    <w:rsid w:val="00792C03"/>
    <w:rsid w:val="00792C07"/>
    <w:rsid w:val="00792CA4"/>
    <w:rsid w:val="00792EFD"/>
    <w:rsid w:val="00792F55"/>
    <w:rsid w:val="00792F59"/>
    <w:rsid w:val="00792F85"/>
    <w:rsid w:val="0079304E"/>
    <w:rsid w:val="00793051"/>
    <w:rsid w:val="00793081"/>
    <w:rsid w:val="007931D4"/>
    <w:rsid w:val="00793222"/>
    <w:rsid w:val="007932B2"/>
    <w:rsid w:val="007933E5"/>
    <w:rsid w:val="007933F1"/>
    <w:rsid w:val="00793550"/>
    <w:rsid w:val="007935BD"/>
    <w:rsid w:val="007935F2"/>
    <w:rsid w:val="00793812"/>
    <w:rsid w:val="00793A1C"/>
    <w:rsid w:val="00793B79"/>
    <w:rsid w:val="00793B8F"/>
    <w:rsid w:val="00793BDD"/>
    <w:rsid w:val="00793D05"/>
    <w:rsid w:val="00793E44"/>
    <w:rsid w:val="00793EA5"/>
    <w:rsid w:val="00793EF4"/>
    <w:rsid w:val="00793F8D"/>
    <w:rsid w:val="00793FC7"/>
    <w:rsid w:val="00793FD4"/>
    <w:rsid w:val="00794100"/>
    <w:rsid w:val="00794115"/>
    <w:rsid w:val="00794206"/>
    <w:rsid w:val="0079423F"/>
    <w:rsid w:val="007943FF"/>
    <w:rsid w:val="00794464"/>
    <w:rsid w:val="0079448E"/>
    <w:rsid w:val="007944D2"/>
    <w:rsid w:val="0079455C"/>
    <w:rsid w:val="0079455E"/>
    <w:rsid w:val="0079486B"/>
    <w:rsid w:val="00794884"/>
    <w:rsid w:val="0079489A"/>
    <w:rsid w:val="007948D8"/>
    <w:rsid w:val="00794928"/>
    <w:rsid w:val="00794974"/>
    <w:rsid w:val="007949E3"/>
    <w:rsid w:val="00794AE0"/>
    <w:rsid w:val="00794B2F"/>
    <w:rsid w:val="00794BE7"/>
    <w:rsid w:val="00794CB8"/>
    <w:rsid w:val="00794D71"/>
    <w:rsid w:val="00794D75"/>
    <w:rsid w:val="00794EE7"/>
    <w:rsid w:val="00794FE9"/>
    <w:rsid w:val="007952D4"/>
    <w:rsid w:val="007954EE"/>
    <w:rsid w:val="0079564B"/>
    <w:rsid w:val="00795681"/>
    <w:rsid w:val="00795726"/>
    <w:rsid w:val="00795743"/>
    <w:rsid w:val="007957A4"/>
    <w:rsid w:val="007957F4"/>
    <w:rsid w:val="0079580C"/>
    <w:rsid w:val="00795826"/>
    <w:rsid w:val="00795850"/>
    <w:rsid w:val="00795A0B"/>
    <w:rsid w:val="00795A5E"/>
    <w:rsid w:val="00795AE5"/>
    <w:rsid w:val="00795C03"/>
    <w:rsid w:val="00795EE5"/>
    <w:rsid w:val="00795F6C"/>
    <w:rsid w:val="00795FB2"/>
    <w:rsid w:val="00795FEC"/>
    <w:rsid w:val="0079605C"/>
    <w:rsid w:val="007962D2"/>
    <w:rsid w:val="007962FD"/>
    <w:rsid w:val="0079630A"/>
    <w:rsid w:val="007965AB"/>
    <w:rsid w:val="00796600"/>
    <w:rsid w:val="007966C8"/>
    <w:rsid w:val="007967DF"/>
    <w:rsid w:val="00796838"/>
    <w:rsid w:val="0079691F"/>
    <w:rsid w:val="0079693A"/>
    <w:rsid w:val="00796990"/>
    <w:rsid w:val="00796C12"/>
    <w:rsid w:val="00796C64"/>
    <w:rsid w:val="00796C86"/>
    <w:rsid w:val="00796CC5"/>
    <w:rsid w:val="00796E58"/>
    <w:rsid w:val="00796EA4"/>
    <w:rsid w:val="00796FC5"/>
    <w:rsid w:val="00796FC8"/>
    <w:rsid w:val="007972DD"/>
    <w:rsid w:val="007973C4"/>
    <w:rsid w:val="00797410"/>
    <w:rsid w:val="007974CE"/>
    <w:rsid w:val="00797654"/>
    <w:rsid w:val="007977E7"/>
    <w:rsid w:val="007978B9"/>
    <w:rsid w:val="007978F6"/>
    <w:rsid w:val="00797A42"/>
    <w:rsid w:val="00797A89"/>
    <w:rsid w:val="00797A8E"/>
    <w:rsid w:val="00797B08"/>
    <w:rsid w:val="00797C28"/>
    <w:rsid w:val="00797C7C"/>
    <w:rsid w:val="00797D18"/>
    <w:rsid w:val="00797D51"/>
    <w:rsid w:val="00797DF7"/>
    <w:rsid w:val="00797E60"/>
    <w:rsid w:val="00797EC8"/>
    <w:rsid w:val="007A009A"/>
    <w:rsid w:val="007A01FF"/>
    <w:rsid w:val="007A0226"/>
    <w:rsid w:val="007A0258"/>
    <w:rsid w:val="007A02C1"/>
    <w:rsid w:val="007A03C3"/>
    <w:rsid w:val="007A04B3"/>
    <w:rsid w:val="007A04C7"/>
    <w:rsid w:val="007A056D"/>
    <w:rsid w:val="007A06C6"/>
    <w:rsid w:val="007A0745"/>
    <w:rsid w:val="007A07CF"/>
    <w:rsid w:val="007A08D0"/>
    <w:rsid w:val="007A09E9"/>
    <w:rsid w:val="007A0A76"/>
    <w:rsid w:val="007A0AE0"/>
    <w:rsid w:val="007A0B65"/>
    <w:rsid w:val="007A0B85"/>
    <w:rsid w:val="007A0B93"/>
    <w:rsid w:val="007A0C3A"/>
    <w:rsid w:val="007A0C66"/>
    <w:rsid w:val="007A0D12"/>
    <w:rsid w:val="007A0E72"/>
    <w:rsid w:val="007A131B"/>
    <w:rsid w:val="007A140D"/>
    <w:rsid w:val="007A14DF"/>
    <w:rsid w:val="007A1681"/>
    <w:rsid w:val="007A16A4"/>
    <w:rsid w:val="007A18DC"/>
    <w:rsid w:val="007A18FE"/>
    <w:rsid w:val="007A19CC"/>
    <w:rsid w:val="007A1A30"/>
    <w:rsid w:val="007A1A75"/>
    <w:rsid w:val="007A1ADB"/>
    <w:rsid w:val="007A1C37"/>
    <w:rsid w:val="007A1CA4"/>
    <w:rsid w:val="007A1DE9"/>
    <w:rsid w:val="007A1FCC"/>
    <w:rsid w:val="007A1FE8"/>
    <w:rsid w:val="007A208F"/>
    <w:rsid w:val="007A20C6"/>
    <w:rsid w:val="007A22B9"/>
    <w:rsid w:val="007A2387"/>
    <w:rsid w:val="007A2480"/>
    <w:rsid w:val="007A25BA"/>
    <w:rsid w:val="007A26A0"/>
    <w:rsid w:val="007A26A5"/>
    <w:rsid w:val="007A271C"/>
    <w:rsid w:val="007A272E"/>
    <w:rsid w:val="007A27AD"/>
    <w:rsid w:val="007A27FF"/>
    <w:rsid w:val="007A281E"/>
    <w:rsid w:val="007A2AB1"/>
    <w:rsid w:val="007A2AEF"/>
    <w:rsid w:val="007A2B30"/>
    <w:rsid w:val="007A2BD7"/>
    <w:rsid w:val="007A2BEA"/>
    <w:rsid w:val="007A2C00"/>
    <w:rsid w:val="007A2CD3"/>
    <w:rsid w:val="007A2CDF"/>
    <w:rsid w:val="007A2D2F"/>
    <w:rsid w:val="007A2E70"/>
    <w:rsid w:val="007A2E9C"/>
    <w:rsid w:val="007A2F67"/>
    <w:rsid w:val="007A30A9"/>
    <w:rsid w:val="007A3109"/>
    <w:rsid w:val="007A3183"/>
    <w:rsid w:val="007A31EB"/>
    <w:rsid w:val="007A3203"/>
    <w:rsid w:val="007A3267"/>
    <w:rsid w:val="007A33E1"/>
    <w:rsid w:val="007A3401"/>
    <w:rsid w:val="007A342A"/>
    <w:rsid w:val="007A34E2"/>
    <w:rsid w:val="007A35B0"/>
    <w:rsid w:val="007A3642"/>
    <w:rsid w:val="007A3868"/>
    <w:rsid w:val="007A3C5B"/>
    <w:rsid w:val="007A3E04"/>
    <w:rsid w:val="007A3F80"/>
    <w:rsid w:val="007A3FBA"/>
    <w:rsid w:val="007A402A"/>
    <w:rsid w:val="007A40F4"/>
    <w:rsid w:val="007A40F5"/>
    <w:rsid w:val="007A4134"/>
    <w:rsid w:val="007A41A1"/>
    <w:rsid w:val="007A41E9"/>
    <w:rsid w:val="007A425D"/>
    <w:rsid w:val="007A42BD"/>
    <w:rsid w:val="007A4410"/>
    <w:rsid w:val="007A449D"/>
    <w:rsid w:val="007A455A"/>
    <w:rsid w:val="007A4576"/>
    <w:rsid w:val="007A47E4"/>
    <w:rsid w:val="007A47EC"/>
    <w:rsid w:val="007A48AD"/>
    <w:rsid w:val="007A48FD"/>
    <w:rsid w:val="007A4977"/>
    <w:rsid w:val="007A4AFD"/>
    <w:rsid w:val="007A4B7A"/>
    <w:rsid w:val="007A4BBD"/>
    <w:rsid w:val="007A4C13"/>
    <w:rsid w:val="007A4CFB"/>
    <w:rsid w:val="007A4D0E"/>
    <w:rsid w:val="007A4ECE"/>
    <w:rsid w:val="007A501A"/>
    <w:rsid w:val="007A501C"/>
    <w:rsid w:val="007A5025"/>
    <w:rsid w:val="007A50FB"/>
    <w:rsid w:val="007A515E"/>
    <w:rsid w:val="007A52D1"/>
    <w:rsid w:val="007A538A"/>
    <w:rsid w:val="007A5395"/>
    <w:rsid w:val="007A544C"/>
    <w:rsid w:val="007A54BD"/>
    <w:rsid w:val="007A5520"/>
    <w:rsid w:val="007A561C"/>
    <w:rsid w:val="007A56E4"/>
    <w:rsid w:val="007A576D"/>
    <w:rsid w:val="007A59AD"/>
    <w:rsid w:val="007A59F1"/>
    <w:rsid w:val="007A5D65"/>
    <w:rsid w:val="007A5E38"/>
    <w:rsid w:val="007A5E60"/>
    <w:rsid w:val="007A5E7C"/>
    <w:rsid w:val="007A5F4A"/>
    <w:rsid w:val="007A6071"/>
    <w:rsid w:val="007A613A"/>
    <w:rsid w:val="007A6225"/>
    <w:rsid w:val="007A6295"/>
    <w:rsid w:val="007A62B8"/>
    <w:rsid w:val="007A6435"/>
    <w:rsid w:val="007A64D9"/>
    <w:rsid w:val="007A6772"/>
    <w:rsid w:val="007A6780"/>
    <w:rsid w:val="007A6848"/>
    <w:rsid w:val="007A6860"/>
    <w:rsid w:val="007A6A6D"/>
    <w:rsid w:val="007A6B9F"/>
    <w:rsid w:val="007A6C33"/>
    <w:rsid w:val="007A6C81"/>
    <w:rsid w:val="007A6CC1"/>
    <w:rsid w:val="007A6D65"/>
    <w:rsid w:val="007A6D9D"/>
    <w:rsid w:val="007A6E0C"/>
    <w:rsid w:val="007A6E8A"/>
    <w:rsid w:val="007A6EE6"/>
    <w:rsid w:val="007A7026"/>
    <w:rsid w:val="007A7120"/>
    <w:rsid w:val="007A71FB"/>
    <w:rsid w:val="007A73CD"/>
    <w:rsid w:val="007A7430"/>
    <w:rsid w:val="007A747F"/>
    <w:rsid w:val="007A7578"/>
    <w:rsid w:val="007A75FD"/>
    <w:rsid w:val="007A7688"/>
    <w:rsid w:val="007A77C2"/>
    <w:rsid w:val="007A77D6"/>
    <w:rsid w:val="007A7839"/>
    <w:rsid w:val="007A784A"/>
    <w:rsid w:val="007A784B"/>
    <w:rsid w:val="007A7972"/>
    <w:rsid w:val="007A7A47"/>
    <w:rsid w:val="007A7AAA"/>
    <w:rsid w:val="007A7B11"/>
    <w:rsid w:val="007A7B51"/>
    <w:rsid w:val="007A7C62"/>
    <w:rsid w:val="007A7CA9"/>
    <w:rsid w:val="007A7D37"/>
    <w:rsid w:val="007A7D5E"/>
    <w:rsid w:val="007A7D91"/>
    <w:rsid w:val="007A7DA9"/>
    <w:rsid w:val="007A7E3D"/>
    <w:rsid w:val="007A7E6A"/>
    <w:rsid w:val="007A7F09"/>
    <w:rsid w:val="007A7F28"/>
    <w:rsid w:val="007A7F63"/>
    <w:rsid w:val="007B0229"/>
    <w:rsid w:val="007B025F"/>
    <w:rsid w:val="007B031C"/>
    <w:rsid w:val="007B047C"/>
    <w:rsid w:val="007B04A7"/>
    <w:rsid w:val="007B0517"/>
    <w:rsid w:val="007B0631"/>
    <w:rsid w:val="007B08BB"/>
    <w:rsid w:val="007B0977"/>
    <w:rsid w:val="007B0A33"/>
    <w:rsid w:val="007B0B82"/>
    <w:rsid w:val="007B0B91"/>
    <w:rsid w:val="007B0BB2"/>
    <w:rsid w:val="007B0BEF"/>
    <w:rsid w:val="007B0D7C"/>
    <w:rsid w:val="007B0F37"/>
    <w:rsid w:val="007B108D"/>
    <w:rsid w:val="007B1128"/>
    <w:rsid w:val="007B11A8"/>
    <w:rsid w:val="007B1237"/>
    <w:rsid w:val="007B1240"/>
    <w:rsid w:val="007B1537"/>
    <w:rsid w:val="007B1577"/>
    <w:rsid w:val="007B15DF"/>
    <w:rsid w:val="007B1681"/>
    <w:rsid w:val="007B186E"/>
    <w:rsid w:val="007B1887"/>
    <w:rsid w:val="007B18A3"/>
    <w:rsid w:val="007B1923"/>
    <w:rsid w:val="007B19E8"/>
    <w:rsid w:val="007B1A58"/>
    <w:rsid w:val="007B1B0A"/>
    <w:rsid w:val="007B1E07"/>
    <w:rsid w:val="007B1E87"/>
    <w:rsid w:val="007B1F8F"/>
    <w:rsid w:val="007B2123"/>
    <w:rsid w:val="007B2139"/>
    <w:rsid w:val="007B2164"/>
    <w:rsid w:val="007B220B"/>
    <w:rsid w:val="007B22D7"/>
    <w:rsid w:val="007B2339"/>
    <w:rsid w:val="007B238D"/>
    <w:rsid w:val="007B247D"/>
    <w:rsid w:val="007B24B4"/>
    <w:rsid w:val="007B2518"/>
    <w:rsid w:val="007B2625"/>
    <w:rsid w:val="007B26CD"/>
    <w:rsid w:val="007B2792"/>
    <w:rsid w:val="007B2843"/>
    <w:rsid w:val="007B28F2"/>
    <w:rsid w:val="007B2B73"/>
    <w:rsid w:val="007B2C13"/>
    <w:rsid w:val="007B2CB8"/>
    <w:rsid w:val="007B2CC2"/>
    <w:rsid w:val="007B2D11"/>
    <w:rsid w:val="007B2D35"/>
    <w:rsid w:val="007B2E5F"/>
    <w:rsid w:val="007B2EB4"/>
    <w:rsid w:val="007B2EC9"/>
    <w:rsid w:val="007B30A6"/>
    <w:rsid w:val="007B30E1"/>
    <w:rsid w:val="007B323A"/>
    <w:rsid w:val="007B3270"/>
    <w:rsid w:val="007B32BF"/>
    <w:rsid w:val="007B3495"/>
    <w:rsid w:val="007B3496"/>
    <w:rsid w:val="007B349E"/>
    <w:rsid w:val="007B35F7"/>
    <w:rsid w:val="007B36F2"/>
    <w:rsid w:val="007B381D"/>
    <w:rsid w:val="007B39C0"/>
    <w:rsid w:val="007B3A5C"/>
    <w:rsid w:val="007B3B4F"/>
    <w:rsid w:val="007B3BF0"/>
    <w:rsid w:val="007B3BF5"/>
    <w:rsid w:val="007B3C09"/>
    <w:rsid w:val="007B3C53"/>
    <w:rsid w:val="007B3CB5"/>
    <w:rsid w:val="007B3D0F"/>
    <w:rsid w:val="007B3EA0"/>
    <w:rsid w:val="007B3F70"/>
    <w:rsid w:val="007B3F87"/>
    <w:rsid w:val="007B404F"/>
    <w:rsid w:val="007B412A"/>
    <w:rsid w:val="007B41AD"/>
    <w:rsid w:val="007B422A"/>
    <w:rsid w:val="007B422F"/>
    <w:rsid w:val="007B42C4"/>
    <w:rsid w:val="007B4403"/>
    <w:rsid w:val="007B4496"/>
    <w:rsid w:val="007B44F2"/>
    <w:rsid w:val="007B44FC"/>
    <w:rsid w:val="007B4502"/>
    <w:rsid w:val="007B452F"/>
    <w:rsid w:val="007B4803"/>
    <w:rsid w:val="007B48B1"/>
    <w:rsid w:val="007B4985"/>
    <w:rsid w:val="007B49F7"/>
    <w:rsid w:val="007B4A10"/>
    <w:rsid w:val="007B4ABE"/>
    <w:rsid w:val="007B4C3C"/>
    <w:rsid w:val="007B4C98"/>
    <w:rsid w:val="007B4D1C"/>
    <w:rsid w:val="007B4DC0"/>
    <w:rsid w:val="007B4F0D"/>
    <w:rsid w:val="007B4F17"/>
    <w:rsid w:val="007B5120"/>
    <w:rsid w:val="007B539D"/>
    <w:rsid w:val="007B5488"/>
    <w:rsid w:val="007B54B3"/>
    <w:rsid w:val="007B5504"/>
    <w:rsid w:val="007B55FF"/>
    <w:rsid w:val="007B5653"/>
    <w:rsid w:val="007B5698"/>
    <w:rsid w:val="007B572F"/>
    <w:rsid w:val="007B583A"/>
    <w:rsid w:val="007B5ADF"/>
    <w:rsid w:val="007B5CD5"/>
    <w:rsid w:val="007B5E38"/>
    <w:rsid w:val="007B5F28"/>
    <w:rsid w:val="007B5FAB"/>
    <w:rsid w:val="007B5FDF"/>
    <w:rsid w:val="007B61F7"/>
    <w:rsid w:val="007B6234"/>
    <w:rsid w:val="007B652A"/>
    <w:rsid w:val="007B6722"/>
    <w:rsid w:val="007B67C7"/>
    <w:rsid w:val="007B67E8"/>
    <w:rsid w:val="007B68AC"/>
    <w:rsid w:val="007B6B89"/>
    <w:rsid w:val="007B6C30"/>
    <w:rsid w:val="007B6E73"/>
    <w:rsid w:val="007B6FB8"/>
    <w:rsid w:val="007B6FC4"/>
    <w:rsid w:val="007B709C"/>
    <w:rsid w:val="007B718E"/>
    <w:rsid w:val="007B737C"/>
    <w:rsid w:val="007B76E6"/>
    <w:rsid w:val="007B76F5"/>
    <w:rsid w:val="007B781A"/>
    <w:rsid w:val="007B7928"/>
    <w:rsid w:val="007B796B"/>
    <w:rsid w:val="007B7979"/>
    <w:rsid w:val="007B7A4F"/>
    <w:rsid w:val="007B7ACE"/>
    <w:rsid w:val="007B7C1D"/>
    <w:rsid w:val="007B7D7B"/>
    <w:rsid w:val="007B7D8A"/>
    <w:rsid w:val="007B7DE1"/>
    <w:rsid w:val="007B7E2A"/>
    <w:rsid w:val="007B7E4E"/>
    <w:rsid w:val="007B7ECF"/>
    <w:rsid w:val="007B7FD0"/>
    <w:rsid w:val="007C0074"/>
    <w:rsid w:val="007C016A"/>
    <w:rsid w:val="007C0260"/>
    <w:rsid w:val="007C02A9"/>
    <w:rsid w:val="007C030D"/>
    <w:rsid w:val="007C031B"/>
    <w:rsid w:val="007C0370"/>
    <w:rsid w:val="007C045A"/>
    <w:rsid w:val="007C0515"/>
    <w:rsid w:val="007C0731"/>
    <w:rsid w:val="007C073C"/>
    <w:rsid w:val="007C07C2"/>
    <w:rsid w:val="007C080F"/>
    <w:rsid w:val="007C08BA"/>
    <w:rsid w:val="007C0983"/>
    <w:rsid w:val="007C0A66"/>
    <w:rsid w:val="007C0C11"/>
    <w:rsid w:val="007C0CD4"/>
    <w:rsid w:val="007C0D1E"/>
    <w:rsid w:val="007C0D90"/>
    <w:rsid w:val="007C0D94"/>
    <w:rsid w:val="007C0E78"/>
    <w:rsid w:val="007C0F60"/>
    <w:rsid w:val="007C1031"/>
    <w:rsid w:val="007C1042"/>
    <w:rsid w:val="007C1178"/>
    <w:rsid w:val="007C128E"/>
    <w:rsid w:val="007C13A2"/>
    <w:rsid w:val="007C1427"/>
    <w:rsid w:val="007C14C1"/>
    <w:rsid w:val="007C15DB"/>
    <w:rsid w:val="007C1844"/>
    <w:rsid w:val="007C186B"/>
    <w:rsid w:val="007C18C8"/>
    <w:rsid w:val="007C19A0"/>
    <w:rsid w:val="007C1A03"/>
    <w:rsid w:val="007C1AD3"/>
    <w:rsid w:val="007C1C7D"/>
    <w:rsid w:val="007C1D20"/>
    <w:rsid w:val="007C1D6B"/>
    <w:rsid w:val="007C1D71"/>
    <w:rsid w:val="007C1DA8"/>
    <w:rsid w:val="007C1EB2"/>
    <w:rsid w:val="007C208B"/>
    <w:rsid w:val="007C20E3"/>
    <w:rsid w:val="007C22C3"/>
    <w:rsid w:val="007C234F"/>
    <w:rsid w:val="007C2475"/>
    <w:rsid w:val="007C2887"/>
    <w:rsid w:val="007C28FD"/>
    <w:rsid w:val="007C2A93"/>
    <w:rsid w:val="007C2C37"/>
    <w:rsid w:val="007C2CDC"/>
    <w:rsid w:val="007C2D42"/>
    <w:rsid w:val="007C2D7E"/>
    <w:rsid w:val="007C2FB8"/>
    <w:rsid w:val="007C30B8"/>
    <w:rsid w:val="007C3153"/>
    <w:rsid w:val="007C3213"/>
    <w:rsid w:val="007C32B1"/>
    <w:rsid w:val="007C32DF"/>
    <w:rsid w:val="007C3370"/>
    <w:rsid w:val="007C3397"/>
    <w:rsid w:val="007C33A2"/>
    <w:rsid w:val="007C3443"/>
    <w:rsid w:val="007C34BE"/>
    <w:rsid w:val="007C34D8"/>
    <w:rsid w:val="007C352C"/>
    <w:rsid w:val="007C3572"/>
    <w:rsid w:val="007C35E5"/>
    <w:rsid w:val="007C36C1"/>
    <w:rsid w:val="007C372A"/>
    <w:rsid w:val="007C3793"/>
    <w:rsid w:val="007C383B"/>
    <w:rsid w:val="007C3A0E"/>
    <w:rsid w:val="007C3A44"/>
    <w:rsid w:val="007C3B1D"/>
    <w:rsid w:val="007C3B5E"/>
    <w:rsid w:val="007C3B60"/>
    <w:rsid w:val="007C3C3C"/>
    <w:rsid w:val="007C3D5B"/>
    <w:rsid w:val="007C3E4A"/>
    <w:rsid w:val="007C3EB2"/>
    <w:rsid w:val="007C4209"/>
    <w:rsid w:val="007C436D"/>
    <w:rsid w:val="007C4433"/>
    <w:rsid w:val="007C446F"/>
    <w:rsid w:val="007C455E"/>
    <w:rsid w:val="007C4661"/>
    <w:rsid w:val="007C4865"/>
    <w:rsid w:val="007C48E9"/>
    <w:rsid w:val="007C4AA9"/>
    <w:rsid w:val="007C4AE3"/>
    <w:rsid w:val="007C4D33"/>
    <w:rsid w:val="007C4D3B"/>
    <w:rsid w:val="007C4DB6"/>
    <w:rsid w:val="007C4DB9"/>
    <w:rsid w:val="007C4DBD"/>
    <w:rsid w:val="007C4DF6"/>
    <w:rsid w:val="007C4E13"/>
    <w:rsid w:val="007C4E39"/>
    <w:rsid w:val="007C4F88"/>
    <w:rsid w:val="007C50D9"/>
    <w:rsid w:val="007C516B"/>
    <w:rsid w:val="007C5283"/>
    <w:rsid w:val="007C52E9"/>
    <w:rsid w:val="007C534E"/>
    <w:rsid w:val="007C536F"/>
    <w:rsid w:val="007C53CC"/>
    <w:rsid w:val="007C53DC"/>
    <w:rsid w:val="007C55AD"/>
    <w:rsid w:val="007C56D8"/>
    <w:rsid w:val="007C5748"/>
    <w:rsid w:val="007C5759"/>
    <w:rsid w:val="007C57B9"/>
    <w:rsid w:val="007C57D6"/>
    <w:rsid w:val="007C585A"/>
    <w:rsid w:val="007C591A"/>
    <w:rsid w:val="007C5961"/>
    <w:rsid w:val="007C5A76"/>
    <w:rsid w:val="007C5AE9"/>
    <w:rsid w:val="007C5C57"/>
    <w:rsid w:val="007C5C77"/>
    <w:rsid w:val="007C5D97"/>
    <w:rsid w:val="007C5DA5"/>
    <w:rsid w:val="007C5F17"/>
    <w:rsid w:val="007C5FFF"/>
    <w:rsid w:val="007C607E"/>
    <w:rsid w:val="007C60F4"/>
    <w:rsid w:val="007C61FB"/>
    <w:rsid w:val="007C622D"/>
    <w:rsid w:val="007C6291"/>
    <w:rsid w:val="007C634A"/>
    <w:rsid w:val="007C63C7"/>
    <w:rsid w:val="007C6536"/>
    <w:rsid w:val="007C6559"/>
    <w:rsid w:val="007C6603"/>
    <w:rsid w:val="007C66F2"/>
    <w:rsid w:val="007C6790"/>
    <w:rsid w:val="007C6797"/>
    <w:rsid w:val="007C67C0"/>
    <w:rsid w:val="007C686A"/>
    <w:rsid w:val="007C69AF"/>
    <w:rsid w:val="007C69D3"/>
    <w:rsid w:val="007C6A09"/>
    <w:rsid w:val="007C6A70"/>
    <w:rsid w:val="007C6C06"/>
    <w:rsid w:val="007C6C59"/>
    <w:rsid w:val="007C6D7F"/>
    <w:rsid w:val="007C6E11"/>
    <w:rsid w:val="007C6E32"/>
    <w:rsid w:val="007C6E38"/>
    <w:rsid w:val="007C6E66"/>
    <w:rsid w:val="007C6E8B"/>
    <w:rsid w:val="007C6F31"/>
    <w:rsid w:val="007C6FBA"/>
    <w:rsid w:val="007C7029"/>
    <w:rsid w:val="007C768B"/>
    <w:rsid w:val="007C775E"/>
    <w:rsid w:val="007C7785"/>
    <w:rsid w:val="007C7792"/>
    <w:rsid w:val="007C782B"/>
    <w:rsid w:val="007C7878"/>
    <w:rsid w:val="007C797C"/>
    <w:rsid w:val="007C7A95"/>
    <w:rsid w:val="007C7AC0"/>
    <w:rsid w:val="007C7B48"/>
    <w:rsid w:val="007C7BC7"/>
    <w:rsid w:val="007C7C6C"/>
    <w:rsid w:val="007C7E7E"/>
    <w:rsid w:val="007D00C2"/>
    <w:rsid w:val="007D0104"/>
    <w:rsid w:val="007D01AA"/>
    <w:rsid w:val="007D02B6"/>
    <w:rsid w:val="007D0478"/>
    <w:rsid w:val="007D0480"/>
    <w:rsid w:val="007D0493"/>
    <w:rsid w:val="007D0506"/>
    <w:rsid w:val="007D05EF"/>
    <w:rsid w:val="007D07B1"/>
    <w:rsid w:val="007D0AF4"/>
    <w:rsid w:val="007D0B68"/>
    <w:rsid w:val="007D0C1A"/>
    <w:rsid w:val="007D0C2E"/>
    <w:rsid w:val="007D0C3F"/>
    <w:rsid w:val="007D0D00"/>
    <w:rsid w:val="007D0E11"/>
    <w:rsid w:val="007D0E88"/>
    <w:rsid w:val="007D10D1"/>
    <w:rsid w:val="007D12BA"/>
    <w:rsid w:val="007D1312"/>
    <w:rsid w:val="007D1543"/>
    <w:rsid w:val="007D15C4"/>
    <w:rsid w:val="007D187E"/>
    <w:rsid w:val="007D19C4"/>
    <w:rsid w:val="007D19DD"/>
    <w:rsid w:val="007D19EF"/>
    <w:rsid w:val="007D1A54"/>
    <w:rsid w:val="007D1A6A"/>
    <w:rsid w:val="007D1A99"/>
    <w:rsid w:val="007D1B35"/>
    <w:rsid w:val="007D1C4F"/>
    <w:rsid w:val="007D1CB4"/>
    <w:rsid w:val="007D1D58"/>
    <w:rsid w:val="007D1D6E"/>
    <w:rsid w:val="007D1DF1"/>
    <w:rsid w:val="007D1E1A"/>
    <w:rsid w:val="007D1F07"/>
    <w:rsid w:val="007D1F38"/>
    <w:rsid w:val="007D1F57"/>
    <w:rsid w:val="007D1F5C"/>
    <w:rsid w:val="007D1F9C"/>
    <w:rsid w:val="007D20B8"/>
    <w:rsid w:val="007D20F6"/>
    <w:rsid w:val="007D22AA"/>
    <w:rsid w:val="007D22DE"/>
    <w:rsid w:val="007D2443"/>
    <w:rsid w:val="007D244F"/>
    <w:rsid w:val="007D24ED"/>
    <w:rsid w:val="007D2524"/>
    <w:rsid w:val="007D2558"/>
    <w:rsid w:val="007D268E"/>
    <w:rsid w:val="007D278D"/>
    <w:rsid w:val="007D27CA"/>
    <w:rsid w:val="007D2856"/>
    <w:rsid w:val="007D287F"/>
    <w:rsid w:val="007D2893"/>
    <w:rsid w:val="007D28C6"/>
    <w:rsid w:val="007D290C"/>
    <w:rsid w:val="007D2920"/>
    <w:rsid w:val="007D298E"/>
    <w:rsid w:val="007D2A91"/>
    <w:rsid w:val="007D2AF8"/>
    <w:rsid w:val="007D2C94"/>
    <w:rsid w:val="007D2CA6"/>
    <w:rsid w:val="007D2DC7"/>
    <w:rsid w:val="007D2F0A"/>
    <w:rsid w:val="007D2FBE"/>
    <w:rsid w:val="007D30B4"/>
    <w:rsid w:val="007D3393"/>
    <w:rsid w:val="007D33D5"/>
    <w:rsid w:val="007D33DD"/>
    <w:rsid w:val="007D351A"/>
    <w:rsid w:val="007D3545"/>
    <w:rsid w:val="007D35BB"/>
    <w:rsid w:val="007D370E"/>
    <w:rsid w:val="007D39D4"/>
    <w:rsid w:val="007D3B1D"/>
    <w:rsid w:val="007D3E90"/>
    <w:rsid w:val="007D3F1D"/>
    <w:rsid w:val="007D3FA3"/>
    <w:rsid w:val="007D40A7"/>
    <w:rsid w:val="007D425B"/>
    <w:rsid w:val="007D43DF"/>
    <w:rsid w:val="007D4442"/>
    <w:rsid w:val="007D444D"/>
    <w:rsid w:val="007D4852"/>
    <w:rsid w:val="007D49AD"/>
    <w:rsid w:val="007D49BA"/>
    <w:rsid w:val="007D4A99"/>
    <w:rsid w:val="007D4AA3"/>
    <w:rsid w:val="007D4AF3"/>
    <w:rsid w:val="007D4B9F"/>
    <w:rsid w:val="007D4C9A"/>
    <w:rsid w:val="007D4D2C"/>
    <w:rsid w:val="007D4D92"/>
    <w:rsid w:val="007D4ECF"/>
    <w:rsid w:val="007D4EF2"/>
    <w:rsid w:val="007D4FBD"/>
    <w:rsid w:val="007D50D3"/>
    <w:rsid w:val="007D5253"/>
    <w:rsid w:val="007D531C"/>
    <w:rsid w:val="007D53BD"/>
    <w:rsid w:val="007D5430"/>
    <w:rsid w:val="007D5445"/>
    <w:rsid w:val="007D549C"/>
    <w:rsid w:val="007D56B4"/>
    <w:rsid w:val="007D5830"/>
    <w:rsid w:val="007D597A"/>
    <w:rsid w:val="007D5AD7"/>
    <w:rsid w:val="007D5C2A"/>
    <w:rsid w:val="007D5D81"/>
    <w:rsid w:val="007D5E07"/>
    <w:rsid w:val="007D60D3"/>
    <w:rsid w:val="007D6114"/>
    <w:rsid w:val="007D6155"/>
    <w:rsid w:val="007D634C"/>
    <w:rsid w:val="007D6470"/>
    <w:rsid w:val="007D6572"/>
    <w:rsid w:val="007D65C7"/>
    <w:rsid w:val="007D69F0"/>
    <w:rsid w:val="007D69F7"/>
    <w:rsid w:val="007D6AA0"/>
    <w:rsid w:val="007D6AF0"/>
    <w:rsid w:val="007D6B60"/>
    <w:rsid w:val="007D6C12"/>
    <w:rsid w:val="007D6CFA"/>
    <w:rsid w:val="007D6D35"/>
    <w:rsid w:val="007D6DD3"/>
    <w:rsid w:val="007D6E32"/>
    <w:rsid w:val="007D6E50"/>
    <w:rsid w:val="007D71B1"/>
    <w:rsid w:val="007D726C"/>
    <w:rsid w:val="007D737E"/>
    <w:rsid w:val="007D73F2"/>
    <w:rsid w:val="007D7460"/>
    <w:rsid w:val="007D75FB"/>
    <w:rsid w:val="007D7734"/>
    <w:rsid w:val="007D7795"/>
    <w:rsid w:val="007D77CA"/>
    <w:rsid w:val="007D78E1"/>
    <w:rsid w:val="007D7907"/>
    <w:rsid w:val="007D7976"/>
    <w:rsid w:val="007D7A1B"/>
    <w:rsid w:val="007D7A9D"/>
    <w:rsid w:val="007D7AD8"/>
    <w:rsid w:val="007D7B72"/>
    <w:rsid w:val="007D7B93"/>
    <w:rsid w:val="007D7BDA"/>
    <w:rsid w:val="007D7C4E"/>
    <w:rsid w:val="007D7CC7"/>
    <w:rsid w:val="007D7D5E"/>
    <w:rsid w:val="007D7D6E"/>
    <w:rsid w:val="007D7D97"/>
    <w:rsid w:val="007D7E53"/>
    <w:rsid w:val="007D7E7B"/>
    <w:rsid w:val="007D7ED0"/>
    <w:rsid w:val="007D7F58"/>
    <w:rsid w:val="007D7FE4"/>
    <w:rsid w:val="007E0030"/>
    <w:rsid w:val="007E007E"/>
    <w:rsid w:val="007E009B"/>
    <w:rsid w:val="007E00CA"/>
    <w:rsid w:val="007E0166"/>
    <w:rsid w:val="007E0324"/>
    <w:rsid w:val="007E03C4"/>
    <w:rsid w:val="007E053D"/>
    <w:rsid w:val="007E0565"/>
    <w:rsid w:val="007E071A"/>
    <w:rsid w:val="007E0760"/>
    <w:rsid w:val="007E0771"/>
    <w:rsid w:val="007E0789"/>
    <w:rsid w:val="007E079E"/>
    <w:rsid w:val="007E07F6"/>
    <w:rsid w:val="007E08D8"/>
    <w:rsid w:val="007E0909"/>
    <w:rsid w:val="007E0988"/>
    <w:rsid w:val="007E09B9"/>
    <w:rsid w:val="007E09F6"/>
    <w:rsid w:val="007E0A13"/>
    <w:rsid w:val="007E0A1A"/>
    <w:rsid w:val="007E0A7D"/>
    <w:rsid w:val="007E0B97"/>
    <w:rsid w:val="007E0D60"/>
    <w:rsid w:val="007E0D9D"/>
    <w:rsid w:val="007E0E09"/>
    <w:rsid w:val="007E0E21"/>
    <w:rsid w:val="007E0EF8"/>
    <w:rsid w:val="007E1063"/>
    <w:rsid w:val="007E1092"/>
    <w:rsid w:val="007E10D9"/>
    <w:rsid w:val="007E1136"/>
    <w:rsid w:val="007E117F"/>
    <w:rsid w:val="007E11B5"/>
    <w:rsid w:val="007E11E1"/>
    <w:rsid w:val="007E125C"/>
    <w:rsid w:val="007E1323"/>
    <w:rsid w:val="007E140A"/>
    <w:rsid w:val="007E1538"/>
    <w:rsid w:val="007E1619"/>
    <w:rsid w:val="007E16BB"/>
    <w:rsid w:val="007E1742"/>
    <w:rsid w:val="007E1787"/>
    <w:rsid w:val="007E17D6"/>
    <w:rsid w:val="007E188D"/>
    <w:rsid w:val="007E1921"/>
    <w:rsid w:val="007E1A8B"/>
    <w:rsid w:val="007E1CDE"/>
    <w:rsid w:val="007E1D1E"/>
    <w:rsid w:val="007E1DCA"/>
    <w:rsid w:val="007E1E91"/>
    <w:rsid w:val="007E1EA1"/>
    <w:rsid w:val="007E1EBB"/>
    <w:rsid w:val="007E1F1A"/>
    <w:rsid w:val="007E1F20"/>
    <w:rsid w:val="007E1F3F"/>
    <w:rsid w:val="007E1FAF"/>
    <w:rsid w:val="007E20EF"/>
    <w:rsid w:val="007E216D"/>
    <w:rsid w:val="007E218A"/>
    <w:rsid w:val="007E22E3"/>
    <w:rsid w:val="007E2302"/>
    <w:rsid w:val="007E2461"/>
    <w:rsid w:val="007E2502"/>
    <w:rsid w:val="007E2585"/>
    <w:rsid w:val="007E26E4"/>
    <w:rsid w:val="007E2700"/>
    <w:rsid w:val="007E27FC"/>
    <w:rsid w:val="007E28AB"/>
    <w:rsid w:val="007E28E2"/>
    <w:rsid w:val="007E2B2D"/>
    <w:rsid w:val="007E2BB1"/>
    <w:rsid w:val="007E2C8A"/>
    <w:rsid w:val="007E2CA1"/>
    <w:rsid w:val="007E2CB4"/>
    <w:rsid w:val="007E2F0B"/>
    <w:rsid w:val="007E2F0D"/>
    <w:rsid w:val="007E30D0"/>
    <w:rsid w:val="007E31F3"/>
    <w:rsid w:val="007E3250"/>
    <w:rsid w:val="007E328D"/>
    <w:rsid w:val="007E3346"/>
    <w:rsid w:val="007E367F"/>
    <w:rsid w:val="007E36FC"/>
    <w:rsid w:val="007E3829"/>
    <w:rsid w:val="007E3847"/>
    <w:rsid w:val="007E388B"/>
    <w:rsid w:val="007E3A01"/>
    <w:rsid w:val="007E3A9B"/>
    <w:rsid w:val="007E3B3B"/>
    <w:rsid w:val="007E3BBC"/>
    <w:rsid w:val="007E3C7B"/>
    <w:rsid w:val="007E3C7F"/>
    <w:rsid w:val="007E3E3F"/>
    <w:rsid w:val="007E3ED7"/>
    <w:rsid w:val="007E3F6D"/>
    <w:rsid w:val="007E3FBD"/>
    <w:rsid w:val="007E43CC"/>
    <w:rsid w:val="007E4426"/>
    <w:rsid w:val="007E456B"/>
    <w:rsid w:val="007E484C"/>
    <w:rsid w:val="007E48A5"/>
    <w:rsid w:val="007E4916"/>
    <w:rsid w:val="007E49F2"/>
    <w:rsid w:val="007E49F4"/>
    <w:rsid w:val="007E4C1B"/>
    <w:rsid w:val="007E4CE8"/>
    <w:rsid w:val="007E4D32"/>
    <w:rsid w:val="007E4D9B"/>
    <w:rsid w:val="007E4EF7"/>
    <w:rsid w:val="007E4F36"/>
    <w:rsid w:val="007E50A1"/>
    <w:rsid w:val="007E50B3"/>
    <w:rsid w:val="007E520C"/>
    <w:rsid w:val="007E5211"/>
    <w:rsid w:val="007E528F"/>
    <w:rsid w:val="007E52BD"/>
    <w:rsid w:val="007E536F"/>
    <w:rsid w:val="007E5409"/>
    <w:rsid w:val="007E5454"/>
    <w:rsid w:val="007E54C9"/>
    <w:rsid w:val="007E5690"/>
    <w:rsid w:val="007E575D"/>
    <w:rsid w:val="007E5798"/>
    <w:rsid w:val="007E58D7"/>
    <w:rsid w:val="007E5A2B"/>
    <w:rsid w:val="007E5A51"/>
    <w:rsid w:val="007E5AAB"/>
    <w:rsid w:val="007E5AEB"/>
    <w:rsid w:val="007E5BCC"/>
    <w:rsid w:val="007E5C0C"/>
    <w:rsid w:val="007E5DB2"/>
    <w:rsid w:val="007E5E63"/>
    <w:rsid w:val="007E5E6C"/>
    <w:rsid w:val="007E6007"/>
    <w:rsid w:val="007E600B"/>
    <w:rsid w:val="007E6101"/>
    <w:rsid w:val="007E618A"/>
    <w:rsid w:val="007E62AF"/>
    <w:rsid w:val="007E6315"/>
    <w:rsid w:val="007E633B"/>
    <w:rsid w:val="007E6462"/>
    <w:rsid w:val="007E6515"/>
    <w:rsid w:val="007E65D0"/>
    <w:rsid w:val="007E671F"/>
    <w:rsid w:val="007E67C5"/>
    <w:rsid w:val="007E67D7"/>
    <w:rsid w:val="007E687C"/>
    <w:rsid w:val="007E698B"/>
    <w:rsid w:val="007E69E2"/>
    <w:rsid w:val="007E6A09"/>
    <w:rsid w:val="007E6B5B"/>
    <w:rsid w:val="007E6BBC"/>
    <w:rsid w:val="007E6D22"/>
    <w:rsid w:val="007E6E3C"/>
    <w:rsid w:val="007E6F95"/>
    <w:rsid w:val="007E6FEB"/>
    <w:rsid w:val="007E704F"/>
    <w:rsid w:val="007E70D2"/>
    <w:rsid w:val="007E716B"/>
    <w:rsid w:val="007E71BA"/>
    <w:rsid w:val="007E7547"/>
    <w:rsid w:val="007E7708"/>
    <w:rsid w:val="007E7717"/>
    <w:rsid w:val="007E771C"/>
    <w:rsid w:val="007E77B5"/>
    <w:rsid w:val="007E7853"/>
    <w:rsid w:val="007E7969"/>
    <w:rsid w:val="007E7BFA"/>
    <w:rsid w:val="007E7D59"/>
    <w:rsid w:val="007E7E11"/>
    <w:rsid w:val="007E7E53"/>
    <w:rsid w:val="007E7E63"/>
    <w:rsid w:val="007E7E67"/>
    <w:rsid w:val="007F003E"/>
    <w:rsid w:val="007F00FD"/>
    <w:rsid w:val="007F0135"/>
    <w:rsid w:val="007F0230"/>
    <w:rsid w:val="007F029D"/>
    <w:rsid w:val="007F0495"/>
    <w:rsid w:val="007F04A2"/>
    <w:rsid w:val="007F050D"/>
    <w:rsid w:val="007F0575"/>
    <w:rsid w:val="007F067C"/>
    <w:rsid w:val="007F087F"/>
    <w:rsid w:val="007F0A18"/>
    <w:rsid w:val="007F0AFC"/>
    <w:rsid w:val="007F0B06"/>
    <w:rsid w:val="007F0BED"/>
    <w:rsid w:val="007F0C1F"/>
    <w:rsid w:val="007F0CA0"/>
    <w:rsid w:val="007F0D25"/>
    <w:rsid w:val="007F0D2D"/>
    <w:rsid w:val="007F0D5C"/>
    <w:rsid w:val="007F0FB0"/>
    <w:rsid w:val="007F1034"/>
    <w:rsid w:val="007F1083"/>
    <w:rsid w:val="007F12EA"/>
    <w:rsid w:val="007F1375"/>
    <w:rsid w:val="007F138F"/>
    <w:rsid w:val="007F144D"/>
    <w:rsid w:val="007F1589"/>
    <w:rsid w:val="007F15D4"/>
    <w:rsid w:val="007F1617"/>
    <w:rsid w:val="007F1694"/>
    <w:rsid w:val="007F173E"/>
    <w:rsid w:val="007F1746"/>
    <w:rsid w:val="007F1776"/>
    <w:rsid w:val="007F1788"/>
    <w:rsid w:val="007F1971"/>
    <w:rsid w:val="007F19F6"/>
    <w:rsid w:val="007F19FF"/>
    <w:rsid w:val="007F1A27"/>
    <w:rsid w:val="007F1ABA"/>
    <w:rsid w:val="007F1B3C"/>
    <w:rsid w:val="007F1B40"/>
    <w:rsid w:val="007F1B83"/>
    <w:rsid w:val="007F1BD1"/>
    <w:rsid w:val="007F1C77"/>
    <w:rsid w:val="007F1CEB"/>
    <w:rsid w:val="007F1D04"/>
    <w:rsid w:val="007F1D06"/>
    <w:rsid w:val="007F1D87"/>
    <w:rsid w:val="007F1F78"/>
    <w:rsid w:val="007F2193"/>
    <w:rsid w:val="007F21C1"/>
    <w:rsid w:val="007F21E1"/>
    <w:rsid w:val="007F22A8"/>
    <w:rsid w:val="007F2301"/>
    <w:rsid w:val="007F234F"/>
    <w:rsid w:val="007F2526"/>
    <w:rsid w:val="007F25FE"/>
    <w:rsid w:val="007F267F"/>
    <w:rsid w:val="007F2684"/>
    <w:rsid w:val="007F26A8"/>
    <w:rsid w:val="007F26D6"/>
    <w:rsid w:val="007F2A33"/>
    <w:rsid w:val="007F2B08"/>
    <w:rsid w:val="007F2B2C"/>
    <w:rsid w:val="007F2B88"/>
    <w:rsid w:val="007F2B9A"/>
    <w:rsid w:val="007F2B9F"/>
    <w:rsid w:val="007F2BBE"/>
    <w:rsid w:val="007F2CBE"/>
    <w:rsid w:val="007F2DCA"/>
    <w:rsid w:val="007F2E44"/>
    <w:rsid w:val="007F3070"/>
    <w:rsid w:val="007F324D"/>
    <w:rsid w:val="007F3287"/>
    <w:rsid w:val="007F3363"/>
    <w:rsid w:val="007F3396"/>
    <w:rsid w:val="007F34AE"/>
    <w:rsid w:val="007F351E"/>
    <w:rsid w:val="007F3569"/>
    <w:rsid w:val="007F36C6"/>
    <w:rsid w:val="007F36ED"/>
    <w:rsid w:val="007F37AD"/>
    <w:rsid w:val="007F3937"/>
    <w:rsid w:val="007F3983"/>
    <w:rsid w:val="007F39EB"/>
    <w:rsid w:val="007F3A6D"/>
    <w:rsid w:val="007F3C7B"/>
    <w:rsid w:val="007F3CFD"/>
    <w:rsid w:val="007F3D47"/>
    <w:rsid w:val="007F3E33"/>
    <w:rsid w:val="007F3E4B"/>
    <w:rsid w:val="007F3F36"/>
    <w:rsid w:val="007F4075"/>
    <w:rsid w:val="007F413F"/>
    <w:rsid w:val="007F4166"/>
    <w:rsid w:val="007F42B3"/>
    <w:rsid w:val="007F4356"/>
    <w:rsid w:val="007F4384"/>
    <w:rsid w:val="007F4440"/>
    <w:rsid w:val="007F449B"/>
    <w:rsid w:val="007F4538"/>
    <w:rsid w:val="007F4563"/>
    <w:rsid w:val="007F4597"/>
    <w:rsid w:val="007F45DB"/>
    <w:rsid w:val="007F46C8"/>
    <w:rsid w:val="007F47B8"/>
    <w:rsid w:val="007F47EB"/>
    <w:rsid w:val="007F48D3"/>
    <w:rsid w:val="007F4952"/>
    <w:rsid w:val="007F4996"/>
    <w:rsid w:val="007F4B24"/>
    <w:rsid w:val="007F4B41"/>
    <w:rsid w:val="007F4BBA"/>
    <w:rsid w:val="007F4BCE"/>
    <w:rsid w:val="007F4CFF"/>
    <w:rsid w:val="007F4F2A"/>
    <w:rsid w:val="007F5034"/>
    <w:rsid w:val="007F5076"/>
    <w:rsid w:val="007F50CE"/>
    <w:rsid w:val="007F51CE"/>
    <w:rsid w:val="007F5327"/>
    <w:rsid w:val="007F545B"/>
    <w:rsid w:val="007F546B"/>
    <w:rsid w:val="007F5590"/>
    <w:rsid w:val="007F56A5"/>
    <w:rsid w:val="007F586F"/>
    <w:rsid w:val="007F58E6"/>
    <w:rsid w:val="007F5BB5"/>
    <w:rsid w:val="007F5CF4"/>
    <w:rsid w:val="007F5D6B"/>
    <w:rsid w:val="007F6051"/>
    <w:rsid w:val="007F60CB"/>
    <w:rsid w:val="007F6325"/>
    <w:rsid w:val="007F642F"/>
    <w:rsid w:val="007F658F"/>
    <w:rsid w:val="007F6641"/>
    <w:rsid w:val="007F6736"/>
    <w:rsid w:val="007F675D"/>
    <w:rsid w:val="007F685C"/>
    <w:rsid w:val="007F689C"/>
    <w:rsid w:val="007F6B74"/>
    <w:rsid w:val="007F6B84"/>
    <w:rsid w:val="007F6CC2"/>
    <w:rsid w:val="007F6D6E"/>
    <w:rsid w:val="007F6D88"/>
    <w:rsid w:val="007F6E30"/>
    <w:rsid w:val="007F6E61"/>
    <w:rsid w:val="007F6E8F"/>
    <w:rsid w:val="007F6F54"/>
    <w:rsid w:val="007F6FC2"/>
    <w:rsid w:val="007F7100"/>
    <w:rsid w:val="007F71DC"/>
    <w:rsid w:val="007F73B4"/>
    <w:rsid w:val="007F73D5"/>
    <w:rsid w:val="007F74AF"/>
    <w:rsid w:val="007F74D0"/>
    <w:rsid w:val="007F7504"/>
    <w:rsid w:val="007F7514"/>
    <w:rsid w:val="007F7680"/>
    <w:rsid w:val="007F7719"/>
    <w:rsid w:val="007F775A"/>
    <w:rsid w:val="007F78B2"/>
    <w:rsid w:val="007F78FE"/>
    <w:rsid w:val="007F79B1"/>
    <w:rsid w:val="007F7BC7"/>
    <w:rsid w:val="007F7DCC"/>
    <w:rsid w:val="007F7E9B"/>
    <w:rsid w:val="007F7F23"/>
    <w:rsid w:val="007F7F32"/>
    <w:rsid w:val="007F7FEE"/>
    <w:rsid w:val="0080006F"/>
    <w:rsid w:val="00800078"/>
    <w:rsid w:val="00800187"/>
    <w:rsid w:val="0080018C"/>
    <w:rsid w:val="00800195"/>
    <w:rsid w:val="0080019C"/>
    <w:rsid w:val="008002CD"/>
    <w:rsid w:val="0080030F"/>
    <w:rsid w:val="00800497"/>
    <w:rsid w:val="0080064C"/>
    <w:rsid w:val="0080079B"/>
    <w:rsid w:val="00800854"/>
    <w:rsid w:val="0080099F"/>
    <w:rsid w:val="008009BD"/>
    <w:rsid w:val="00800B2C"/>
    <w:rsid w:val="00800B76"/>
    <w:rsid w:val="00800B8C"/>
    <w:rsid w:val="00800C6E"/>
    <w:rsid w:val="00800F09"/>
    <w:rsid w:val="00800F21"/>
    <w:rsid w:val="00800F74"/>
    <w:rsid w:val="00800FC4"/>
    <w:rsid w:val="00800FF7"/>
    <w:rsid w:val="00801057"/>
    <w:rsid w:val="008010A7"/>
    <w:rsid w:val="008010AA"/>
    <w:rsid w:val="00801105"/>
    <w:rsid w:val="008011CA"/>
    <w:rsid w:val="008011F9"/>
    <w:rsid w:val="00801283"/>
    <w:rsid w:val="00801472"/>
    <w:rsid w:val="008014AB"/>
    <w:rsid w:val="008014CD"/>
    <w:rsid w:val="008016A1"/>
    <w:rsid w:val="00801800"/>
    <w:rsid w:val="00801863"/>
    <w:rsid w:val="008018E2"/>
    <w:rsid w:val="008019E7"/>
    <w:rsid w:val="008019FD"/>
    <w:rsid w:val="00801A25"/>
    <w:rsid w:val="00801A59"/>
    <w:rsid w:val="00801A68"/>
    <w:rsid w:val="00801AB9"/>
    <w:rsid w:val="00801B7D"/>
    <w:rsid w:val="00801BAA"/>
    <w:rsid w:val="00801CD6"/>
    <w:rsid w:val="00801F0B"/>
    <w:rsid w:val="008020A2"/>
    <w:rsid w:val="0080220E"/>
    <w:rsid w:val="008022AD"/>
    <w:rsid w:val="0080239F"/>
    <w:rsid w:val="00802444"/>
    <w:rsid w:val="008025E9"/>
    <w:rsid w:val="0080261B"/>
    <w:rsid w:val="00802756"/>
    <w:rsid w:val="008027C0"/>
    <w:rsid w:val="0080281C"/>
    <w:rsid w:val="0080284E"/>
    <w:rsid w:val="00802A39"/>
    <w:rsid w:val="00802B12"/>
    <w:rsid w:val="00802B7B"/>
    <w:rsid w:val="00802D83"/>
    <w:rsid w:val="00802F67"/>
    <w:rsid w:val="00802F68"/>
    <w:rsid w:val="00802F71"/>
    <w:rsid w:val="00802FB4"/>
    <w:rsid w:val="00802FDB"/>
    <w:rsid w:val="008030BC"/>
    <w:rsid w:val="008031B9"/>
    <w:rsid w:val="008032A8"/>
    <w:rsid w:val="00803367"/>
    <w:rsid w:val="00803384"/>
    <w:rsid w:val="008033A9"/>
    <w:rsid w:val="00803769"/>
    <w:rsid w:val="00803808"/>
    <w:rsid w:val="0080388F"/>
    <w:rsid w:val="008038BF"/>
    <w:rsid w:val="008039D6"/>
    <w:rsid w:val="008039DA"/>
    <w:rsid w:val="00803A15"/>
    <w:rsid w:val="00803A44"/>
    <w:rsid w:val="00803A55"/>
    <w:rsid w:val="00803B36"/>
    <w:rsid w:val="00803B6E"/>
    <w:rsid w:val="00803BB6"/>
    <w:rsid w:val="00803BD4"/>
    <w:rsid w:val="00803DCF"/>
    <w:rsid w:val="00803E9B"/>
    <w:rsid w:val="00803EAF"/>
    <w:rsid w:val="00803F74"/>
    <w:rsid w:val="00803FCF"/>
    <w:rsid w:val="008040D0"/>
    <w:rsid w:val="0080410F"/>
    <w:rsid w:val="008041AA"/>
    <w:rsid w:val="008041D8"/>
    <w:rsid w:val="008041FC"/>
    <w:rsid w:val="00804209"/>
    <w:rsid w:val="008042DF"/>
    <w:rsid w:val="00804391"/>
    <w:rsid w:val="008046A5"/>
    <w:rsid w:val="008046B6"/>
    <w:rsid w:val="0080470D"/>
    <w:rsid w:val="00804740"/>
    <w:rsid w:val="00804748"/>
    <w:rsid w:val="008047B6"/>
    <w:rsid w:val="008047E5"/>
    <w:rsid w:val="0080481A"/>
    <w:rsid w:val="0080488F"/>
    <w:rsid w:val="0080490A"/>
    <w:rsid w:val="00804926"/>
    <w:rsid w:val="00804A92"/>
    <w:rsid w:val="00804C31"/>
    <w:rsid w:val="00804D1F"/>
    <w:rsid w:val="00804D8A"/>
    <w:rsid w:val="00804D8B"/>
    <w:rsid w:val="00804D92"/>
    <w:rsid w:val="00804DE0"/>
    <w:rsid w:val="00804ED7"/>
    <w:rsid w:val="00804F14"/>
    <w:rsid w:val="00804F89"/>
    <w:rsid w:val="00804FD0"/>
    <w:rsid w:val="00805052"/>
    <w:rsid w:val="00805072"/>
    <w:rsid w:val="00805198"/>
    <w:rsid w:val="008052E5"/>
    <w:rsid w:val="00805553"/>
    <w:rsid w:val="0080577B"/>
    <w:rsid w:val="008057CA"/>
    <w:rsid w:val="00805840"/>
    <w:rsid w:val="0080588A"/>
    <w:rsid w:val="008058C2"/>
    <w:rsid w:val="008059E8"/>
    <w:rsid w:val="00805A38"/>
    <w:rsid w:val="00805AA8"/>
    <w:rsid w:val="00805B8E"/>
    <w:rsid w:val="00805C18"/>
    <w:rsid w:val="00805C85"/>
    <w:rsid w:val="00805DF2"/>
    <w:rsid w:val="00805EB4"/>
    <w:rsid w:val="00805EC9"/>
    <w:rsid w:val="00805EFC"/>
    <w:rsid w:val="00806139"/>
    <w:rsid w:val="00806147"/>
    <w:rsid w:val="0080616E"/>
    <w:rsid w:val="008061CE"/>
    <w:rsid w:val="008061F3"/>
    <w:rsid w:val="00806270"/>
    <w:rsid w:val="00806312"/>
    <w:rsid w:val="0080635E"/>
    <w:rsid w:val="0080649F"/>
    <w:rsid w:val="008064A7"/>
    <w:rsid w:val="0080671A"/>
    <w:rsid w:val="00806869"/>
    <w:rsid w:val="00806871"/>
    <w:rsid w:val="00806960"/>
    <w:rsid w:val="00806A33"/>
    <w:rsid w:val="00806A59"/>
    <w:rsid w:val="00806C98"/>
    <w:rsid w:val="00806CB9"/>
    <w:rsid w:val="00806DAC"/>
    <w:rsid w:val="00806F9E"/>
    <w:rsid w:val="00807020"/>
    <w:rsid w:val="00807098"/>
    <w:rsid w:val="0080712B"/>
    <w:rsid w:val="008071F4"/>
    <w:rsid w:val="008072AB"/>
    <w:rsid w:val="008073EE"/>
    <w:rsid w:val="0080757D"/>
    <w:rsid w:val="00807627"/>
    <w:rsid w:val="00807637"/>
    <w:rsid w:val="00807657"/>
    <w:rsid w:val="0080770E"/>
    <w:rsid w:val="0080772E"/>
    <w:rsid w:val="008077A5"/>
    <w:rsid w:val="008078B4"/>
    <w:rsid w:val="008078DC"/>
    <w:rsid w:val="008078E7"/>
    <w:rsid w:val="008079B7"/>
    <w:rsid w:val="00807A1C"/>
    <w:rsid w:val="00807ADD"/>
    <w:rsid w:val="00807B89"/>
    <w:rsid w:val="00807C6C"/>
    <w:rsid w:val="00807D39"/>
    <w:rsid w:val="00807E01"/>
    <w:rsid w:val="00807EAB"/>
    <w:rsid w:val="00807F0B"/>
    <w:rsid w:val="008102B7"/>
    <w:rsid w:val="00810309"/>
    <w:rsid w:val="008103EA"/>
    <w:rsid w:val="008104C9"/>
    <w:rsid w:val="008104D6"/>
    <w:rsid w:val="008104DE"/>
    <w:rsid w:val="00810533"/>
    <w:rsid w:val="008105E0"/>
    <w:rsid w:val="00810661"/>
    <w:rsid w:val="008106BC"/>
    <w:rsid w:val="00810774"/>
    <w:rsid w:val="00810780"/>
    <w:rsid w:val="008107F9"/>
    <w:rsid w:val="00810964"/>
    <w:rsid w:val="008109B5"/>
    <w:rsid w:val="008109E7"/>
    <w:rsid w:val="00810A68"/>
    <w:rsid w:val="00810AD6"/>
    <w:rsid w:val="00810B93"/>
    <w:rsid w:val="00810B9F"/>
    <w:rsid w:val="00810C37"/>
    <w:rsid w:val="00810D3D"/>
    <w:rsid w:val="00810E45"/>
    <w:rsid w:val="00810F55"/>
    <w:rsid w:val="00810FE6"/>
    <w:rsid w:val="00810FE9"/>
    <w:rsid w:val="00811034"/>
    <w:rsid w:val="0081106C"/>
    <w:rsid w:val="00811098"/>
    <w:rsid w:val="008112C6"/>
    <w:rsid w:val="008112DD"/>
    <w:rsid w:val="00811325"/>
    <w:rsid w:val="00811438"/>
    <w:rsid w:val="0081149A"/>
    <w:rsid w:val="008114C2"/>
    <w:rsid w:val="0081150E"/>
    <w:rsid w:val="008115DE"/>
    <w:rsid w:val="008117DB"/>
    <w:rsid w:val="008117F8"/>
    <w:rsid w:val="008118F9"/>
    <w:rsid w:val="00811B30"/>
    <w:rsid w:val="00811B4E"/>
    <w:rsid w:val="00811B9D"/>
    <w:rsid w:val="00811BD1"/>
    <w:rsid w:val="00811D29"/>
    <w:rsid w:val="00811DC1"/>
    <w:rsid w:val="00811E4A"/>
    <w:rsid w:val="00811E6A"/>
    <w:rsid w:val="00811EB0"/>
    <w:rsid w:val="00811F53"/>
    <w:rsid w:val="00811F77"/>
    <w:rsid w:val="008120AD"/>
    <w:rsid w:val="008120B2"/>
    <w:rsid w:val="00812130"/>
    <w:rsid w:val="008121A5"/>
    <w:rsid w:val="0081220A"/>
    <w:rsid w:val="008122AB"/>
    <w:rsid w:val="00812370"/>
    <w:rsid w:val="00812517"/>
    <w:rsid w:val="008126D1"/>
    <w:rsid w:val="008127A7"/>
    <w:rsid w:val="008127AA"/>
    <w:rsid w:val="0081282E"/>
    <w:rsid w:val="008128D3"/>
    <w:rsid w:val="00812966"/>
    <w:rsid w:val="00812969"/>
    <w:rsid w:val="00812980"/>
    <w:rsid w:val="008129A7"/>
    <w:rsid w:val="00812ACC"/>
    <w:rsid w:val="00812AEA"/>
    <w:rsid w:val="00812C83"/>
    <w:rsid w:val="00812E1F"/>
    <w:rsid w:val="00812E8D"/>
    <w:rsid w:val="00812F16"/>
    <w:rsid w:val="008130AD"/>
    <w:rsid w:val="008133C4"/>
    <w:rsid w:val="00813437"/>
    <w:rsid w:val="00813499"/>
    <w:rsid w:val="00813616"/>
    <w:rsid w:val="008137F2"/>
    <w:rsid w:val="008137FF"/>
    <w:rsid w:val="008139B9"/>
    <w:rsid w:val="00813A0B"/>
    <w:rsid w:val="00813BF2"/>
    <w:rsid w:val="00813CB9"/>
    <w:rsid w:val="00813DD0"/>
    <w:rsid w:val="00813ED0"/>
    <w:rsid w:val="00814194"/>
    <w:rsid w:val="0081419D"/>
    <w:rsid w:val="008142F2"/>
    <w:rsid w:val="008143BD"/>
    <w:rsid w:val="00814421"/>
    <w:rsid w:val="0081467E"/>
    <w:rsid w:val="00814A0E"/>
    <w:rsid w:val="00814B1D"/>
    <w:rsid w:val="00814D27"/>
    <w:rsid w:val="00814E5D"/>
    <w:rsid w:val="00814EE5"/>
    <w:rsid w:val="00814F2A"/>
    <w:rsid w:val="00814F8D"/>
    <w:rsid w:val="00814FC9"/>
    <w:rsid w:val="00814FD2"/>
    <w:rsid w:val="00814FDB"/>
    <w:rsid w:val="00815025"/>
    <w:rsid w:val="008150D9"/>
    <w:rsid w:val="00815172"/>
    <w:rsid w:val="008151D4"/>
    <w:rsid w:val="00815208"/>
    <w:rsid w:val="00815230"/>
    <w:rsid w:val="00815255"/>
    <w:rsid w:val="00815268"/>
    <w:rsid w:val="00815278"/>
    <w:rsid w:val="008152B8"/>
    <w:rsid w:val="00815357"/>
    <w:rsid w:val="00815397"/>
    <w:rsid w:val="00815428"/>
    <w:rsid w:val="00815430"/>
    <w:rsid w:val="008154A2"/>
    <w:rsid w:val="008154B3"/>
    <w:rsid w:val="0081552B"/>
    <w:rsid w:val="00815549"/>
    <w:rsid w:val="00815571"/>
    <w:rsid w:val="008155AB"/>
    <w:rsid w:val="0081569B"/>
    <w:rsid w:val="00815702"/>
    <w:rsid w:val="0081578B"/>
    <w:rsid w:val="00815876"/>
    <w:rsid w:val="00815888"/>
    <w:rsid w:val="00815957"/>
    <w:rsid w:val="0081599E"/>
    <w:rsid w:val="008159C5"/>
    <w:rsid w:val="00815A50"/>
    <w:rsid w:val="00815A7D"/>
    <w:rsid w:val="00815AFF"/>
    <w:rsid w:val="00815B8A"/>
    <w:rsid w:val="00815C48"/>
    <w:rsid w:val="00815C6B"/>
    <w:rsid w:val="00815C9D"/>
    <w:rsid w:val="00815D38"/>
    <w:rsid w:val="00815DAC"/>
    <w:rsid w:val="00815DC1"/>
    <w:rsid w:val="00815ECB"/>
    <w:rsid w:val="00815F43"/>
    <w:rsid w:val="00815F96"/>
    <w:rsid w:val="008160A6"/>
    <w:rsid w:val="008160AD"/>
    <w:rsid w:val="0081619A"/>
    <w:rsid w:val="0081620C"/>
    <w:rsid w:val="00816312"/>
    <w:rsid w:val="0081636A"/>
    <w:rsid w:val="00816416"/>
    <w:rsid w:val="0081643D"/>
    <w:rsid w:val="00816456"/>
    <w:rsid w:val="0081648C"/>
    <w:rsid w:val="0081655B"/>
    <w:rsid w:val="0081674A"/>
    <w:rsid w:val="008169A7"/>
    <w:rsid w:val="00816A7B"/>
    <w:rsid w:val="00816AFB"/>
    <w:rsid w:val="00816B9B"/>
    <w:rsid w:val="00816BA6"/>
    <w:rsid w:val="00816C07"/>
    <w:rsid w:val="00816C76"/>
    <w:rsid w:val="00816C89"/>
    <w:rsid w:val="00816CC0"/>
    <w:rsid w:val="00816F85"/>
    <w:rsid w:val="00816F8A"/>
    <w:rsid w:val="008170FC"/>
    <w:rsid w:val="00817109"/>
    <w:rsid w:val="008171AF"/>
    <w:rsid w:val="008171BC"/>
    <w:rsid w:val="00817339"/>
    <w:rsid w:val="008173A2"/>
    <w:rsid w:val="008173D4"/>
    <w:rsid w:val="00817460"/>
    <w:rsid w:val="008174A5"/>
    <w:rsid w:val="008177D5"/>
    <w:rsid w:val="0081783B"/>
    <w:rsid w:val="0081791C"/>
    <w:rsid w:val="0081798C"/>
    <w:rsid w:val="00817AD5"/>
    <w:rsid w:val="00817B6E"/>
    <w:rsid w:val="00817B7A"/>
    <w:rsid w:val="00817C04"/>
    <w:rsid w:val="00817C1B"/>
    <w:rsid w:val="00817E23"/>
    <w:rsid w:val="00817EED"/>
    <w:rsid w:val="00817F77"/>
    <w:rsid w:val="00820216"/>
    <w:rsid w:val="00820595"/>
    <w:rsid w:val="00820691"/>
    <w:rsid w:val="008206AA"/>
    <w:rsid w:val="0082071B"/>
    <w:rsid w:val="00820888"/>
    <w:rsid w:val="00820A63"/>
    <w:rsid w:val="00820C60"/>
    <w:rsid w:val="00820CD6"/>
    <w:rsid w:val="00820DF0"/>
    <w:rsid w:val="00820E53"/>
    <w:rsid w:val="00820E61"/>
    <w:rsid w:val="00820EED"/>
    <w:rsid w:val="00820F2C"/>
    <w:rsid w:val="00820FFC"/>
    <w:rsid w:val="0082109F"/>
    <w:rsid w:val="008210A2"/>
    <w:rsid w:val="008210D6"/>
    <w:rsid w:val="00821176"/>
    <w:rsid w:val="00821349"/>
    <w:rsid w:val="00821362"/>
    <w:rsid w:val="00821530"/>
    <w:rsid w:val="00821712"/>
    <w:rsid w:val="00821749"/>
    <w:rsid w:val="00821767"/>
    <w:rsid w:val="0082183D"/>
    <w:rsid w:val="00821948"/>
    <w:rsid w:val="00821977"/>
    <w:rsid w:val="00821A65"/>
    <w:rsid w:val="00821B12"/>
    <w:rsid w:val="00821B45"/>
    <w:rsid w:val="00821C24"/>
    <w:rsid w:val="00821D36"/>
    <w:rsid w:val="00821D37"/>
    <w:rsid w:val="00821DCD"/>
    <w:rsid w:val="00821EC9"/>
    <w:rsid w:val="00821FFF"/>
    <w:rsid w:val="008222CE"/>
    <w:rsid w:val="008224FB"/>
    <w:rsid w:val="00822589"/>
    <w:rsid w:val="0082265B"/>
    <w:rsid w:val="00822754"/>
    <w:rsid w:val="008227ED"/>
    <w:rsid w:val="00822B7B"/>
    <w:rsid w:val="00822BC5"/>
    <w:rsid w:val="00822BD0"/>
    <w:rsid w:val="00822CEE"/>
    <w:rsid w:val="00822D07"/>
    <w:rsid w:val="00822D67"/>
    <w:rsid w:val="00822DF8"/>
    <w:rsid w:val="00822E04"/>
    <w:rsid w:val="00822E4C"/>
    <w:rsid w:val="00822EB4"/>
    <w:rsid w:val="00822F95"/>
    <w:rsid w:val="0082302D"/>
    <w:rsid w:val="00823249"/>
    <w:rsid w:val="0082327A"/>
    <w:rsid w:val="0082331E"/>
    <w:rsid w:val="00823448"/>
    <w:rsid w:val="00823697"/>
    <w:rsid w:val="00823758"/>
    <w:rsid w:val="00823909"/>
    <w:rsid w:val="00823D7F"/>
    <w:rsid w:val="00823DCB"/>
    <w:rsid w:val="00823F9C"/>
    <w:rsid w:val="00824103"/>
    <w:rsid w:val="00824147"/>
    <w:rsid w:val="0082417C"/>
    <w:rsid w:val="0082442B"/>
    <w:rsid w:val="00824490"/>
    <w:rsid w:val="0082452F"/>
    <w:rsid w:val="0082453D"/>
    <w:rsid w:val="00824554"/>
    <w:rsid w:val="008245BC"/>
    <w:rsid w:val="00824683"/>
    <w:rsid w:val="008246BB"/>
    <w:rsid w:val="00824712"/>
    <w:rsid w:val="0082472A"/>
    <w:rsid w:val="00824842"/>
    <w:rsid w:val="00824844"/>
    <w:rsid w:val="0082486C"/>
    <w:rsid w:val="0082487E"/>
    <w:rsid w:val="008249D8"/>
    <w:rsid w:val="008249E3"/>
    <w:rsid w:val="008249FC"/>
    <w:rsid w:val="00824B98"/>
    <w:rsid w:val="00824C2A"/>
    <w:rsid w:val="00824DDE"/>
    <w:rsid w:val="00824E9B"/>
    <w:rsid w:val="00824F20"/>
    <w:rsid w:val="008250FB"/>
    <w:rsid w:val="00825152"/>
    <w:rsid w:val="00825207"/>
    <w:rsid w:val="0082526B"/>
    <w:rsid w:val="008252E4"/>
    <w:rsid w:val="00825378"/>
    <w:rsid w:val="00825564"/>
    <w:rsid w:val="008255D3"/>
    <w:rsid w:val="0082560B"/>
    <w:rsid w:val="00825666"/>
    <w:rsid w:val="008256C9"/>
    <w:rsid w:val="008257A3"/>
    <w:rsid w:val="00825810"/>
    <w:rsid w:val="0082583B"/>
    <w:rsid w:val="00825863"/>
    <w:rsid w:val="008259CF"/>
    <w:rsid w:val="00825A17"/>
    <w:rsid w:val="00825A32"/>
    <w:rsid w:val="00825A6A"/>
    <w:rsid w:val="00825AEE"/>
    <w:rsid w:val="00825B22"/>
    <w:rsid w:val="00825B77"/>
    <w:rsid w:val="00825D71"/>
    <w:rsid w:val="00825E31"/>
    <w:rsid w:val="00825EA8"/>
    <w:rsid w:val="00825EB3"/>
    <w:rsid w:val="00825FFF"/>
    <w:rsid w:val="008260C1"/>
    <w:rsid w:val="00826120"/>
    <w:rsid w:val="00826228"/>
    <w:rsid w:val="0082626C"/>
    <w:rsid w:val="0082630A"/>
    <w:rsid w:val="008263D1"/>
    <w:rsid w:val="00826543"/>
    <w:rsid w:val="008265A2"/>
    <w:rsid w:val="008265F5"/>
    <w:rsid w:val="0082681D"/>
    <w:rsid w:val="00826865"/>
    <w:rsid w:val="008268CA"/>
    <w:rsid w:val="00826959"/>
    <w:rsid w:val="00826A88"/>
    <w:rsid w:val="00826B76"/>
    <w:rsid w:val="00826BCA"/>
    <w:rsid w:val="00826C06"/>
    <w:rsid w:val="00826D4C"/>
    <w:rsid w:val="00826E1F"/>
    <w:rsid w:val="00826F78"/>
    <w:rsid w:val="00827041"/>
    <w:rsid w:val="0082726E"/>
    <w:rsid w:val="008272DA"/>
    <w:rsid w:val="00827341"/>
    <w:rsid w:val="00827471"/>
    <w:rsid w:val="00827664"/>
    <w:rsid w:val="008276F7"/>
    <w:rsid w:val="008277A9"/>
    <w:rsid w:val="00827845"/>
    <w:rsid w:val="00827A11"/>
    <w:rsid w:val="00827A86"/>
    <w:rsid w:val="00827BA5"/>
    <w:rsid w:val="00827CA8"/>
    <w:rsid w:val="00827D74"/>
    <w:rsid w:val="00827F97"/>
    <w:rsid w:val="00827FF8"/>
    <w:rsid w:val="0083000F"/>
    <w:rsid w:val="00830227"/>
    <w:rsid w:val="008302EE"/>
    <w:rsid w:val="0083032F"/>
    <w:rsid w:val="00830339"/>
    <w:rsid w:val="008304F1"/>
    <w:rsid w:val="00830667"/>
    <w:rsid w:val="008306B5"/>
    <w:rsid w:val="00830711"/>
    <w:rsid w:val="0083086E"/>
    <w:rsid w:val="00830883"/>
    <w:rsid w:val="008308F6"/>
    <w:rsid w:val="0083093C"/>
    <w:rsid w:val="00830A82"/>
    <w:rsid w:val="00830B2A"/>
    <w:rsid w:val="00830B39"/>
    <w:rsid w:val="00830DCA"/>
    <w:rsid w:val="00830DD1"/>
    <w:rsid w:val="00830E9E"/>
    <w:rsid w:val="00830EC4"/>
    <w:rsid w:val="008310CE"/>
    <w:rsid w:val="008310F1"/>
    <w:rsid w:val="0083113C"/>
    <w:rsid w:val="008311DA"/>
    <w:rsid w:val="008312C1"/>
    <w:rsid w:val="0083134F"/>
    <w:rsid w:val="00831375"/>
    <w:rsid w:val="008313DF"/>
    <w:rsid w:val="008314B9"/>
    <w:rsid w:val="008316CA"/>
    <w:rsid w:val="00831722"/>
    <w:rsid w:val="008317F8"/>
    <w:rsid w:val="008318B5"/>
    <w:rsid w:val="008318FB"/>
    <w:rsid w:val="0083193C"/>
    <w:rsid w:val="0083196A"/>
    <w:rsid w:val="008319AD"/>
    <w:rsid w:val="00831A2A"/>
    <w:rsid w:val="00831A8F"/>
    <w:rsid w:val="00831BA2"/>
    <w:rsid w:val="00831CE5"/>
    <w:rsid w:val="00831DA4"/>
    <w:rsid w:val="00831EE2"/>
    <w:rsid w:val="008321A9"/>
    <w:rsid w:val="00832256"/>
    <w:rsid w:val="0083240E"/>
    <w:rsid w:val="00832721"/>
    <w:rsid w:val="0083285E"/>
    <w:rsid w:val="00832907"/>
    <w:rsid w:val="008329CD"/>
    <w:rsid w:val="00832A1F"/>
    <w:rsid w:val="00832B12"/>
    <w:rsid w:val="00832B55"/>
    <w:rsid w:val="00832CC9"/>
    <w:rsid w:val="00832CF4"/>
    <w:rsid w:val="00832F5A"/>
    <w:rsid w:val="00832FE4"/>
    <w:rsid w:val="0083306D"/>
    <w:rsid w:val="00833157"/>
    <w:rsid w:val="0083318D"/>
    <w:rsid w:val="008331CA"/>
    <w:rsid w:val="008332BB"/>
    <w:rsid w:val="00833305"/>
    <w:rsid w:val="008334AF"/>
    <w:rsid w:val="00833549"/>
    <w:rsid w:val="008336C7"/>
    <w:rsid w:val="008336D9"/>
    <w:rsid w:val="0083379B"/>
    <w:rsid w:val="008337B0"/>
    <w:rsid w:val="008338D2"/>
    <w:rsid w:val="008338DA"/>
    <w:rsid w:val="008338FF"/>
    <w:rsid w:val="008339E9"/>
    <w:rsid w:val="00833AA3"/>
    <w:rsid w:val="00833AB3"/>
    <w:rsid w:val="00833D8D"/>
    <w:rsid w:val="00833DF3"/>
    <w:rsid w:val="00833DF4"/>
    <w:rsid w:val="00833E48"/>
    <w:rsid w:val="00833E8B"/>
    <w:rsid w:val="00833E8D"/>
    <w:rsid w:val="00833EA6"/>
    <w:rsid w:val="00833F0F"/>
    <w:rsid w:val="00833FF0"/>
    <w:rsid w:val="008340F9"/>
    <w:rsid w:val="00834125"/>
    <w:rsid w:val="00834142"/>
    <w:rsid w:val="00834171"/>
    <w:rsid w:val="00834217"/>
    <w:rsid w:val="00834347"/>
    <w:rsid w:val="00834368"/>
    <w:rsid w:val="00834406"/>
    <w:rsid w:val="00834591"/>
    <w:rsid w:val="008345EE"/>
    <w:rsid w:val="008346B8"/>
    <w:rsid w:val="008347ED"/>
    <w:rsid w:val="0083492F"/>
    <w:rsid w:val="00834954"/>
    <w:rsid w:val="0083497E"/>
    <w:rsid w:val="008349CB"/>
    <w:rsid w:val="008349D1"/>
    <w:rsid w:val="00834A9C"/>
    <w:rsid w:val="00834AF6"/>
    <w:rsid w:val="00834B4F"/>
    <w:rsid w:val="00834BF4"/>
    <w:rsid w:val="00834D43"/>
    <w:rsid w:val="00834E88"/>
    <w:rsid w:val="008350C5"/>
    <w:rsid w:val="00835117"/>
    <w:rsid w:val="0083522E"/>
    <w:rsid w:val="0083525A"/>
    <w:rsid w:val="0083529B"/>
    <w:rsid w:val="008352CE"/>
    <w:rsid w:val="00835346"/>
    <w:rsid w:val="008353C5"/>
    <w:rsid w:val="00835425"/>
    <w:rsid w:val="00835439"/>
    <w:rsid w:val="0083548A"/>
    <w:rsid w:val="008354C3"/>
    <w:rsid w:val="008355CE"/>
    <w:rsid w:val="00835691"/>
    <w:rsid w:val="00835695"/>
    <w:rsid w:val="00835717"/>
    <w:rsid w:val="008357B2"/>
    <w:rsid w:val="008357D9"/>
    <w:rsid w:val="008357E5"/>
    <w:rsid w:val="00835A9E"/>
    <w:rsid w:val="00835B4B"/>
    <w:rsid w:val="00835CBB"/>
    <w:rsid w:val="00835CF4"/>
    <w:rsid w:val="00835D65"/>
    <w:rsid w:val="00835DD0"/>
    <w:rsid w:val="00835ECA"/>
    <w:rsid w:val="00835F24"/>
    <w:rsid w:val="00835F51"/>
    <w:rsid w:val="00836125"/>
    <w:rsid w:val="008361A1"/>
    <w:rsid w:val="008361B7"/>
    <w:rsid w:val="008363A7"/>
    <w:rsid w:val="008363EF"/>
    <w:rsid w:val="00836436"/>
    <w:rsid w:val="00836461"/>
    <w:rsid w:val="00836477"/>
    <w:rsid w:val="008364E2"/>
    <w:rsid w:val="0083650E"/>
    <w:rsid w:val="008366C1"/>
    <w:rsid w:val="00836715"/>
    <w:rsid w:val="0083678D"/>
    <w:rsid w:val="0083681D"/>
    <w:rsid w:val="0083682A"/>
    <w:rsid w:val="008368C8"/>
    <w:rsid w:val="008368D2"/>
    <w:rsid w:val="00836933"/>
    <w:rsid w:val="00836995"/>
    <w:rsid w:val="00836A2F"/>
    <w:rsid w:val="00836A60"/>
    <w:rsid w:val="00836AC8"/>
    <w:rsid w:val="00836C9E"/>
    <w:rsid w:val="00836DA7"/>
    <w:rsid w:val="00836E7D"/>
    <w:rsid w:val="00836E9E"/>
    <w:rsid w:val="00836F5B"/>
    <w:rsid w:val="00836FFE"/>
    <w:rsid w:val="00837009"/>
    <w:rsid w:val="00837051"/>
    <w:rsid w:val="00837075"/>
    <w:rsid w:val="00837078"/>
    <w:rsid w:val="0083719E"/>
    <w:rsid w:val="00837220"/>
    <w:rsid w:val="0083731D"/>
    <w:rsid w:val="00837478"/>
    <w:rsid w:val="00837479"/>
    <w:rsid w:val="00837537"/>
    <w:rsid w:val="00837647"/>
    <w:rsid w:val="008377AE"/>
    <w:rsid w:val="008377D1"/>
    <w:rsid w:val="0083798A"/>
    <w:rsid w:val="00837AD0"/>
    <w:rsid w:val="00837B7C"/>
    <w:rsid w:val="00837C57"/>
    <w:rsid w:val="00837D86"/>
    <w:rsid w:val="00837F5C"/>
    <w:rsid w:val="00837F67"/>
    <w:rsid w:val="00837FD6"/>
    <w:rsid w:val="008400C3"/>
    <w:rsid w:val="008402C0"/>
    <w:rsid w:val="008403F5"/>
    <w:rsid w:val="0084042A"/>
    <w:rsid w:val="008404FB"/>
    <w:rsid w:val="00840621"/>
    <w:rsid w:val="0084075D"/>
    <w:rsid w:val="00840AD1"/>
    <w:rsid w:val="00840B94"/>
    <w:rsid w:val="00840B95"/>
    <w:rsid w:val="00840BEB"/>
    <w:rsid w:val="00840C41"/>
    <w:rsid w:val="00840C49"/>
    <w:rsid w:val="00840C9B"/>
    <w:rsid w:val="00840E54"/>
    <w:rsid w:val="00840FA8"/>
    <w:rsid w:val="00841097"/>
    <w:rsid w:val="0084114B"/>
    <w:rsid w:val="00841153"/>
    <w:rsid w:val="00841229"/>
    <w:rsid w:val="0084123C"/>
    <w:rsid w:val="008412A5"/>
    <w:rsid w:val="008412C2"/>
    <w:rsid w:val="00841323"/>
    <w:rsid w:val="00841465"/>
    <w:rsid w:val="00841474"/>
    <w:rsid w:val="008414BD"/>
    <w:rsid w:val="008414C1"/>
    <w:rsid w:val="00841635"/>
    <w:rsid w:val="00841731"/>
    <w:rsid w:val="0084197C"/>
    <w:rsid w:val="00841A21"/>
    <w:rsid w:val="00841AEE"/>
    <w:rsid w:val="00841B6B"/>
    <w:rsid w:val="00841BCC"/>
    <w:rsid w:val="00841CB3"/>
    <w:rsid w:val="00841D10"/>
    <w:rsid w:val="00841D28"/>
    <w:rsid w:val="00841E0D"/>
    <w:rsid w:val="00841F79"/>
    <w:rsid w:val="00841FDF"/>
    <w:rsid w:val="00841FF9"/>
    <w:rsid w:val="008420F1"/>
    <w:rsid w:val="0084220E"/>
    <w:rsid w:val="0084239C"/>
    <w:rsid w:val="0084240D"/>
    <w:rsid w:val="0084240F"/>
    <w:rsid w:val="00842432"/>
    <w:rsid w:val="008424EC"/>
    <w:rsid w:val="008425D1"/>
    <w:rsid w:val="0084266B"/>
    <w:rsid w:val="008426D8"/>
    <w:rsid w:val="00842768"/>
    <w:rsid w:val="00842774"/>
    <w:rsid w:val="00842970"/>
    <w:rsid w:val="008429E1"/>
    <w:rsid w:val="00842AB9"/>
    <w:rsid w:val="00842E75"/>
    <w:rsid w:val="00842F7B"/>
    <w:rsid w:val="00842FB2"/>
    <w:rsid w:val="0084308A"/>
    <w:rsid w:val="00843143"/>
    <w:rsid w:val="00843180"/>
    <w:rsid w:val="0084319B"/>
    <w:rsid w:val="00843213"/>
    <w:rsid w:val="00843226"/>
    <w:rsid w:val="00843318"/>
    <w:rsid w:val="008433FC"/>
    <w:rsid w:val="008435B7"/>
    <w:rsid w:val="0084361D"/>
    <w:rsid w:val="00843648"/>
    <w:rsid w:val="00843731"/>
    <w:rsid w:val="008438C1"/>
    <w:rsid w:val="008438C8"/>
    <w:rsid w:val="0084390F"/>
    <w:rsid w:val="008439C0"/>
    <w:rsid w:val="008439E2"/>
    <w:rsid w:val="00843A62"/>
    <w:rsid w:val="00843B22"/>
    <w:rsid w:val="00843B83"/>
    <w:rsid w:val="00843B84"/>
    <w:rsid w:val="00843C56"/>
    <w:rsid w:val="00843CFA"/>
    <w:rsid w:val="00843D2C"/>
    <w:rsid w:val="00843DA5"/>
    <w:rsid w:val="00843DDF"/>
    <w:rsid w:val="00843E41"/>
    <w:rsid w:val="00843E82"/>
    <w:rsid w:val="00843EBC"/>
    <w:rsid w:val="00843EF7"/>
    <w:rsid w:val="00843EFA"/>
    <w:rsid w:val="00843FEA"/>
    <w:rsid w:val="0084412A"/>
    <w:rsid w:val="00844157"/>
    <w:rsid w:val="00844167"/>
    <w:rsid w:val="00844177"/>
    <w:rsid w:val="008441F0"/>
    <w:rsid w:val="0084429F"/>
    <w:rsid w:val="008442BE"/>
    <w:rsid w:val="008443AA"/>
    <w:rsid w:val="008444EC"/>
    <w:rsid w:val="00844509"/>
    <w:rsid w:val="00844579"/>
    <w:rsid w:val="00844621"/>
    <w:rsid w:val="00844670"/>
    <w:rsid w:val="0084480F"/>
    <w:rsid w:val="00844861"/>
    <w:rsid w:val="008448C4"/>
    <w:rsid w:val="008449DB"/>
    <w:rsid w:val="00844A40"/>
    <w:rsid w:val="00844A8F"/>
    <w:rsid w:val="00844C20"/>
    <w:rsid w:val="00844EA0"/>
    <w:rsid w:val="00844EAC"/>
    <w:rsid w:val="00844ED0"/>
    <w:rsid w:val="00844F35"/>
    <w:rsid w:val="00844FAA"/>
    <w:rsid w:val="00844FAC"/>
    <w:rsid w:val="0084506E"/>
    <w:rsid w:val="00845359"/>
    <w:rsid w:val="008453B0"/>
    <w:rsid w:val="00845497"/>
    <w:rsid w:val="00845511"/>
    <w:rsid w:val="00845571"/>
    <w:rsid w:val="00845735"/>
    <w:rsid w:val="00845759"/>
    <w:rsid w:val="00845783"/>
    <w:rsid w:val="0084580A"/>
    <w:rsid w:val="0084582E"/>
    <w:rsid w:val="0084584B"/>
    <w:rsid w:val="00845850"/>
    <w:rsid w:val="00845854"/>
    <w:rsid w:val="008459AA"/>
    <w:rsid w:val="00845A11"/>
    <w:rsid w:val="00845A4E"/>
    <w:rsid w:val="00845A92"/>
    <w:rsid w:val="00845B39"/>
    <w:rsid w:val="00845CF6"/>
    <w:rsid w:val="00845D84"/>
    <w:rsid w:val="00845E3B"/>
    <w:rsid w:val="00845F6F"/>
    <w:rsid w:val="00845FBD"/>
    <w:rsid w:val="00846033"/>
    <w:rsid w:val="00846059"/>
    <w:rsid w:val="008460D0"/>
    <w:rsid w:val="00846127"/>
    <w:rsid w:val="00846301"/>
    <w:rsid w:val="008463CF"/>
    <w:rsid w:val="008463D9"/>
    <w:rsid w:val="0084643B"/>
    <w:rsid w:val="0084645A"/>
    <w:rsid w:val="008464BC"/>
    <w:rsid w:val="0084650C"/>
    <w:rsid w:val="00846643"/>
    <w:rsid w:val="00846686"/>
    <w:rsid w:val="008466D2"/>
    <w:rsid w:val="0084677A"/>
    <w:rsid w:val="0084685E"/>
    <w:rsid w:val="00846A55"/>
    <w:rsid w:val="00846AF2"/>
    <w:rsid w:val="00846C79"/>
    <w:rsid w:val="00846C92"/>
    <w:rsid w:val="00846DC0"/>
    <w:rsid w:val="00846E0A"/>
    <w:rsid w:val="00846ED5"/>
    <w:rsid w:val="00846F46"/>
    <w:rsid w:val="00846FAE"/>
    <w:rsid w:val="0084708D"/>
    <w:rsid w:val="00847166"/>
    <w:rsid w:val="008471DA"/>
    <w:rsid w:val="00847226"/>
    <w:rsid w:val="00847270"/>
    <w:rsid w:val="008474F5"/>
    <w:rsid w:val="00847510"/>
    <w:rsid w:val="00847563"/>
    <w:rsid w:val="0084762F"/>
    <w:rsid w:val="008476A7"/>
    <w:rsid w:val="008476F8"/>
    <w:rsid w:val="00847793"/>
    <w:rsid w:val="00847858"/>
    <w:rsid w:val="0084790D"/>
    <w:rsid w:val="00847967"/>
    <w:rsid w:val="00847981"/>
    <w:rsid w:val="008479C0"/>
    <w:rsid w:val="00847C17"/>
    <w:rsid w:val="00847CA9"/>
    <w:rsid w:val="00847D4F"/>
    <w:rsid w:val="00847D5B"/>
    <w:rsid w:val="00847E1C"/>
    <w:rsid w:val="00847E73"/>
    <w:rsid w:val="00847EE6"/>
    <w:rsid w:val="00850054"/>
    <w:rsid w:val="0085027C"/>
    <w:rsid w:val="00850368"/>
    <w:rsid w:val="00850626"/>
    <w:rsid w:val="00850751"/>
    <w:rsid w:val="008507CE"/>
    <w:rsid w:val="0085082D"/>
    <w:rsid w:val="00850858"/>
    <w:rsid w:val="00850999"/>
    <w:rsid w:val="00850A69"/>
    <w:rsid w:val="00850A84"/>
    <w:rsid w:val="00850AAD"/>
    <w:rsid w:val="00850AD9"/>
    <w:rsid w:val="00850B72"/>
    <w:rsid w:val="00850BDA"/>
    <w:rsid w:val="00850D9E"/>
    <w:rsid w:val="00850E9B"/>
    <w:rsid w:val="00851005"/>
    <w:rsid w:val="0085114F"/>
    <w:rsid w:val="00851365"/>
    <w:rsid w:val="0085149A"/>
    <w:rsid w:val="008514AB"/>
    <w:rsid w:val="008514CC"/>
    <w:rsid w:val="0085150E"/>
    <w:rsid w:val="008515A2"/>
    <w:rsid w:val="008515D9"/>
    <w:rsid w:val="0085163B"/>
    <w:rsid w:val="008517E0"/>
    <w:rsid w:val="00851952"/>
    <w:rsid w:val="00851B9A"/>
    <w:rsid w:val="00851BFD"/>
    <w:rsid w:val="00851D47"/>
    <w:rsid w:val="00851E32"/>
    <w:rsid w:val="00851E91"/>
    <w:rsid w:val="00851F6E"/>
    <w:rsid w:val="00852081"/>
    <w:rsid w:val="008520A8"/>
    <w:rsid w:val="008521F0"/>
    <w:rsid w:val="00852333"/>
    <w:rsid w:val="00852667"/>
    <w:rsid w:val="008528E8"/>
    <w:rsid w:val="0085295A"/>
    <w:rsid w:val="0085297E"/>
    <w:rsid w:val="00852A28"/>
    <w:rsid w:val="00852A41"/>
    <w:rsid w:val="00852AA2"/>
    <w:rsid w:val="00852AFD"/>
    <w:rsid w:val="00852CDA"/>
    <w:rsid w:val="00852D53"/>
    <w:rsid w:val="00852D5D"/>
    <w:rsid w:val="00852DA6"/>
    <w:rsid w:val="00852E10"/>
    <w:rsid w:val="00852F30"/>
    <w:rsid w:val="00852FB4"/>
    <w:rsid w:val="00852FDC"/>
    <w:rsid w:val="008530C7"/>
    <w:rsid w:val="00853359"/>
    <w:rsid w:val="00853387"/>
    <w:rsid w:val="008537AD"/>
    <w:rsid w:val="008537E0"/>
    <w:rsid w:val="0085383F"/>
    <w:rsid w:val="0085395F"/>
    <w:rsid w:val="008539F7"/>
    <w:rsid w:val="00853AF4"/>
    <w:rsid w:val="00853B14"/>
    <w:rsid w:val="00853CB1"/>
    <w:rsid w:val="00853D6C"/>
    <w:rsid w:val="00853DC4"/>
    <w:rsid w:val="00853E66"/>
    <w:rsid w:val="00853EA3"/>
    <w:rsid w:val="00853FAE"/>
    <w:rsid w:val="008540C8"/>
    <w:rsid w:val="00854185"/>
    <w:rsid w:val="00854213"/>
    <w:rsid w:val="00854218"/>
    <w:rsid w:val="00854389"/>
    <w:rsid w:val="00854432"/>
    <w:rsid w:val="00854512"/>
    <w:rsid w:val="00854553"/>
    <w:rsid w:val="00854964"/>
    <w:rsid w:val="00854BDB"/>
    <w:rsid w:val="00854BF9"/>
    <w:rsid w:val="00854CB2"/>
    <w:rsid w:val="00854CF9"/>
    <w:rsid w:val="00854D36"/>
    <w:rsid w:val="00854DC9"/>
    <w:rsid w:val="00854DDE"/>
    <w:rsid w:val="00854F21"/>
    <w:rsid w:val="00854F92"/>
    <w:rsid w:val="0085518B"/>
    <w:rsid w:val="008553D8"/>
    <w:rsid w:val="00855520"/>
    <w:rsid w:val="0085555F"/>
    <w:rsid w:val="0085569D"/>
    <w:rsid w:val="008556AF"/>
    <w:rsid w:val="008556C6"/>
    <w:rsid w:val="00855702"/>
    <w:rsid w:val="00855709"/>
    <w:rsid w:val="0085571C"/>
    <w:rsid w:val="0085587A"/>
    <w:rsid w:val="00855922"/>
    <w:rsid w:val="00855B22"/>
    <w:rsid w:val="00855B62"/>
    <w:rsid w:val="00855CC8"/>
    <w:rsid w:val="00855D10"/>
    <w:rsid w:val="00855D2D"/>
    <w:rsid w:val="00855DCD"/>
    <w:rsid w:val="00855E2E"/>
    <w:rsid w:val="00855F02"/>
    <w:rsid w:val="00855FCE"/>
    <w:rsid w:val="0085601D"/>
    <w:rsid w:val="00856080"/>
    <w:rsid w:val="00856148"/>
    <w:rsid w:val="00856269"/>
    <w:rsid w:val="008562FF"/>
    <w:rsid w:val="0085659C"/>
    <w:rsid w:val="008566A7"/>
    <w:rsid w:val="008566E2"/>
    <w:rsid w:val="008566F3"/>
    <w:rsid w:val="00856827"/>
    <w:rsid w:val="008568FD"/>
    <w:rsid w:val="0085696F"/>
    <w:rsid w:val="00856B03"/>
    <w:rsid w:val="00856F70"/>
    <w:rsid w:val="00856FA1"/>
    <w:rsid w:val="00857030"/>
    <w:rsid w:val="00857099"/>
    <w:rsid w:val="00857421"/>
    <w:rsid w:val="00857474"/>
    <w:rsid w:val="00857573"/>
    <w:rsid w:val="008575AE"/>
    <w:rsid w:val="008575D3"/>
    <w:rsid w:val="0085760F"/>
    <w:rsid w:val="00857756"/>
    <w:rsid w:val="00857942"/>
    <w:rsid w:val="00857A47"/>
    <w:rsid w:val="00857B37"/>
    <w:rsid w:val="00857BB3"/>
    <w:rsid w:val="00857C0C"/>
    <w:rsid w:val="00857C33"/>
    <w:rsid w:val="00857C8B"/>
    <w:rsid w:val="00857D13"/>
    <w:rsid w:val="00857DAC"/>
    <w:rsid w:val="00857E4B"/>
    <w:rsid w:val="00857E4D"/>
    <w:rsid w:val="00857F0C"/>
    <w:rsid w:val="008601AC"/>
    <w:rsid w:val="008601DD"/>
    <w:rsid w:val="00860217"/>
    <w:rsid w:val="0086025D"/>
    <w:rsid w:val="00860431"/>
    <w:rsid w:val="00860499"/>
    <w:rsid w:val="008604FC"/>
    <w:rsid w:val="00860663"/>
    <w:rsid w:val="008606CB"/>
    <w:rsid w:val="008606EB"/>
    <w:rsid w:val="00860716"/>
    <w:rsid w:val="0086075C"/>
    <w:rsid w:val="008607FC"/>
    <w:rsid w:val="00860838"/>
    <w:rsid w:val="00860884"/>
    <w:rsid w:val="008608FE"/>
    <w:rsid w:val="00860A8D"/>
    <w:rsid w:val="00860AF4"/>
    <w:rsid w:val="00860BFC"/>
    <w:rsid w:val="00860D5D"/>
    <w:rsid w:val="00860DD4"/>
    <w:rsid w:val="00860E97"/>
    <w:rsid w:val="00861077"/>
    <w:rsid w:val="0086127B"/>
    <w:rsid w:val="00861386"/>
    <w:rsid w:val="0086149E"/>
    <w:rsid w:val="008614B9"/>
    <w:rsid w:val="00861525"/>
    <w:rsid w:val="00861706"/>
    <w:rsid w:val="0086171B"/>
    <w:rsid w:val="00861894"/>
    <w:rsid w:val="008618A0"/>
    <w:rsid w:val="00861963"/>
    <w:rsid w:val="0086197E"/>
    <w:rsid w:val="0086199C"/>
    <w:rsid w:val="00861A3E"/>
    <w:rsid w:val="00861A8E"/>
    <w:rsid w:val="00861ABB"/>
    <w:rsid w:val="00861B49"/>
    <w:rsid w:val="00861B5B"/>
    <w:rsid w:val="00861BE0"/>
    <w:rsid w:val="00861D80"/>
    <w:rsid w:val="00861D9F"/>
    <w:rsid w:val="00861DA1"/>
    <w:rsid w:val="00861DF1"/>
    <w:rsid w:val="00861ED0"/>
    <w:rsid w:val="00861F87"/>
    <w:rsid w:val="00861FBD"/>
    <w:rsid w:val="00862049"/>
    <w:rsid w:val="008620DC"/>
    <w:rsid w:val="0086215C"/>
    <w:rsid w:val="0086216E"/>
    <w:rsid w:val="0086232E"/>
    <w:rsid w:val="00862346"/>
    <w:rsid w:val="00862551"/>
    <w:rsid w:val="0086258B"/>
    <w:rsid w:val="00862814"/>
    <w:rsid w:val="0086282A"/>
    <w:rsid w:val="0086290D"/>
    <w:rsid w:val="00862988"/>
    <w:rsid w:val="00862B87"/>
    <w:rsid w:val="00862CC5"/>
    <w:rsid w:val="00862D34"/>
    <w:rsid w:val="00862D43"/>
    <w:rsid w:val="00862D8C"/>
    <w:rsid w:val="00862F0B"/>
    <w:rsid w:val="00862FEC"/>
    <w:rsid w:val="00862FF9"/>
    <w:rsid w:val="00863097"/>
    <w:rsid w:val="00863125"/>
    <w:rsid w:val="00863160"/>
    <w:rsid w:val="00863168"/>
    <w:rsid w:val="008632A0"/>
    <w:rsid w:val="00863334"/>
    <w:rsid w:val="0086342B"/>
    <w:rsid w:val="008634C2"/>
    <w:rsid w:val="008634D5"/>
    <w:rsid w:val="008634FB"/>
    <w:rsid w:val="00863549"/>
    <w:rsid w:val="008635CA"/>
    <w:rsid w:val="008635CE"/>
    <w:rsid w:val="00863620"/>
    <w:rsid w:val="0086369E"/>
    <w:rsid w:val="0086377B"/>
    <w:rsid w:val="00863782"/>
    <w:rsid w:val="00863816"/>
    <w:rsid w:val="00863A12"/>
    <w:rsid w:val="00863A43"/>
    <w:rsid w:val="00863B24"/>
    <w:rsid w:val="00863BFB"/>
    <w:rsid w:val="00863C15"/>
    <w:rsid w:val="00863CE1"/>
    <w:rsid w:val="00863F09"/>
    <w:rsid w:val="00863F69"/>
    <w:rsid w:val="0086400F"/>
    <w:rsid w:val="00864038"/>
    <w:rsid w:val="008640E0"/>
    <w:rsid w:val="00864151"/>
    <w:rsid w:val="00864176"/>
    <w:rsid w:val="008643E2"/>
    <w:rsid w:val="0086442B"/>
    <w:rsid w:val="00864508"/>
    <w:rsid w:val="0086456D"/>
    <w:rsid w:val="0086464A"/>
    <w:rsid w:val="0086471C"/>
    <w:rsid w:val="00864765"/>
    <w:rsid w:val="008647D2"/>
    <w:rsid w:val="00864819"/>
    <w:rsid w:val="00864A4D"/>
    <w:rsid w:val="00864A57"/>
    <w:rsid w:val="00864AAE"/>
    <w:rsid w:val="00864CE7"/>
    <w:rsid w:val="00864D19"/>
    <w:rsid w:val="00864D5B"/>
    <w:rsid w:val="00864D64"/>
    <w:rsid w:val="00864E44"/>
    <w:rsid w:val="00864E96"/>
    <w:rsid w:val="0086504C"/>
    <w:rsid w:val="00865244"/>
    <w:rsid w:val="00865419"/>
    <w:rsid w:val="0086546F"/>
    <w:rsid w:val="008654D2"/>
    <w:rsid w:val="008654D5"/>
    <w:rsid w:val="0086550E"/>
    <w:rsid w:val="00865540"/>
    <w:rsid w:val="00865575"/>
    <w:rsid w:val="008655B0"/>
    <w:rsid w:val="0086565D"/>
    <w:rsid w:val="008656FC"/>
    <w:rsid w:val="0086584A"/>
    <w:rsid w:val="008658EA"/>
    <w:rsid w:val="0086590F"/>
    <w:rsid w:val="00865952"/>
    <w:rsid w:val="008659BC"/>
    <w:rsid w:val="008659E8"/>
    <w:rsid w:val="00865B6B"/>
    <w:rsid w:val="00865CB9"/>
    <w:rsid w:val="00865FE6"/>
    <w:rsid w:val="0086617B"/>
    <w:rsid w:val="00866195"/>
    <w:rsid w:val="00866342"/>
    <w:rsid w:val="0086635E"/>
    <w:rsid w:val="0086636B"/>
    <w:rsid w:val="008664D6"/>
    <w:rsid w:val="008665A9"/>
    <w:rsid w:val="00866648"/>
    <w:rsid w:val="0086668A"/>
    <w:rsid w:val="00866791"/>
    <w:rsid w:val="008667A1"/>
    <w:rsid w:val="00866A16"/>
    <w:rsid w:val="00866A57"/>
    <w:rsid w:val="00866B50"/>
    <w:rsid w:val="00866C45"/>
    <w:rsid w:val="00866CE2"/>
    <w:rsid w:val="00866DF1"/>
    <w:rsid w:val="00866EEA"/>
    <w:rsid w:val="00867019"/>
    <w:rsid w:val="00867062"/>
    <w:rsid w:val="008670EF"/>
    <w:rsid w:val="00867173"/>
    <w:rsid w:val="0086718B"/>
    <w:rsid w:val="00867276"/>
    <w:rsid w:val="0086737E"/>
    <w:rsid w:val="00867383"/>
    <w:rsid w:val="00867437"/>
    <w:rsid w:val="0086749A"/>
    <w:rsid w:val="008674E8"/>
    <w:rsid w:val="008674EF"/>
    <w:rsid w:val="00867518"/>
    <w:rsid w:val="008675F6"/>
    <w:rsid w:val="0086774E"/>
    <w:rsid w:val="008677D4"/>
    <w:rsid w:val="00867861"/>
    <w:rsid w:val="008678D2"/>
    <w:rsid w:val="00867900"/>
    <w:rsid w:val="008679D3"/>
    <w:rsid w:val="00867A1C"/>
    <w:rsid w:val="00867A7B"/>
    <w:rsid w:val="00867A8B"/>
    <w:rsid w:val="00867A92"/>
    <w:rsid w:val="00867BCF"/>
    <w:rsid w:val="00867CC4"/>
    <w:rsid w:val="00867D1A"/>
    <w:rsid w:val="00867DDB"/>
    <w:rsid w:val="00867E13"/>
    <w:rsid w:val="008700B4"/>
    <w:rsid w:val="008700FE"/>
    <w:rsid w:val="00870123"/>
    <w:rsid w:val="00870142"/>
    <w:rsid w:val="0087015A"/>
    <w:rsid w:val="00870226"/>
    <w:rsid w:val="00870296"/>
    <w:rsid w:val="008704D3"/>
    <w:rsid w:val="0087055D"/>
    <w:rsid w:val="0087070F"/>
    <w:rsid w:val="0087080F"/>
    <w:rsid w:val="0087095F"/>
    <w:rsid w:val="008709FE"/>
    <w:rsid w:val="00870ACF"/>
    <w:rsid w:val="00870B08"/>
    <w:rsid w:val="00870CD5"/>
    <w:rsid w:val="00870D4C"/>
    <w:rsid w:val="00870D4D"/>
    <w:rsid w:val="00870D76"/>
    <w:rsid w:val="00870DD2"/>
    <w:rsid w:val="00871000"/>
    <w:rsid w:val="00871257"/>
    <w:rsid w:val="0087126C"/>
    <w:rsid w:val="0087157A"/>
    <w:rsid w:val="008715C3"/>
    <w:rsid w:val="00871644"/>
    <w:rsid w:val="008716CE"/>
    <w:rsid w:val="008716E2"/>
    <w:rsid w:val="0087170E"/>
    <w:rsid w:val="0087178F"/>
    <w:rsid w:val="00871A15"/>
    <w:rsid w:val="00871A26"/>
    <w:rsid w:val="00871A2B"/>
    <w:rsid w:val="00871C16"/>
    <w:rsid w:val="00871EA3"/>
    <w:rsid w:val="00871EF4"/>
    <w:rsid w:val="00871FAD"/>
    <w:rsid w:val="00871FE4"/>
    <w:rsid w:val="008722A8"/>
    <w:rsid w:val="008723EB"/>
    <w:rsid w:val="00872519"/>
    <w:rsid w:val="008725B5"/>
    <w:rsid w:val="0087265A"/>
    <w:rsid w:val="00872724"/>
    <w:rsid w:val="008727F9"/>
    <w:rsid w:val="008729A2"/>
    <w:rsid w:val="00872AB2"/>
    <w:rsid w:val="00872D78"/>
    <w:rsid w:val="00872D9D"/>
    <w:rsid w:val="00872E52"/>
    <w:rsid w:val="00872ED8"/>
    <w:rsid w:val="008730DA"/>
    <w:rsid w:val="008730F4"/>
    <w:rsid w:val="00873109"/>
    <w:rsid w:val="0087310D"/>
    <w:rsid w:val="00873218"/>
    <w:rsid w:val="00873238"/>
    <w:rsid w:val="00873268"/>
    <w:rsid w:val="00873291"/>
    <w:rsid w:val="008733F6"/>
    <w:rsid w:val="00873607"/>
    <w:rsid w:val="0087360F"/>
    <w:rsid w:val="008736D8"/>
    <w:rsid w:val="00873751"/>
    <w:rsid w:val="00873801"/>
    <w:rsid w:val="0087380C"/>
    <w:rsid w:val="0087389E"/>
    <w:rsid w:val="00873928"/>
    <w:rsid w:val="00873998"/>
    <w:rsid w:val="00873B79"/>
    <w:rsid w:val="00873BC3"/>
    <w:rsid w:val="00873CDE"/>
    <w:rsid w:val="00873E18"/>
    <w:rsid w:val="00873EEA"/>
    <w:rsid w:val="00873FB7"/>
    <w:rsid w:val="008740B9"/>
    <w:rsid w:val="008740D3"/>
    <w:rsid w:val="008741B1"/>
    <w:rsid w:val="008741FB"/>
    <w:rsid w:val="00874235"/>
    <w:rsid w:val="008742B7"/>
    <w:rsid w:val="008742BB"/>
    <w:rsid w:val="008746BB"/>
    <w:rsid w:val="00874771"/>
    <w:rsid w:val="008748BB"/>
    <w:rsid w:val="0087490B"/>
    <w:rsid w:val="00874955"/>
    <w:rsid w:val="008749CC"/>
    <w:rsid w:val="00874A97"/>
    <w:rsid w:val="00874A9F"/>
    <w:rsid w:val="00874BF2"/>
    <w:rsid w:val="00874CC4"/>
    <w:rsid w:val="00874D1F"/>
    <w:rsid w:val="00874FEE"/>
    <w:rsid w:val="00875039"/>
    <w:rsid w:val="008750B5"/>
    <w:rsid w:val="00875136"/>
    <w:rsid w:val="0087522C"/>
    <w:rsid w:val="0087527B"/>
    <w:rsid w:val="00875304"/>
    <w:rsid w:val="008753CA"/>
    <w:rsid w:val="008754B8"/>
    <w:rsid w:val="0087550C"/>
    <w:rsid w:val="00875520"/>
    <w:rsid w:val="008755D2"/>
    <w:rsid w:val="008756CA"/>
    <w:rsid w:val="008757AE"/>
    <w:rsid w:val="00875851"/>
    <w:rsid w:val="008758FC"/>
    <w:rsid w:val="00875B37"/>
    <w:rsid w:val="00875B42"/>
    <w:rsid w:val="00875C9D"/>
    <w:rsid w:val="00875CD7"/>
    <w:rsid w:val="00875D59"/>
    <w:rsid w:val="00875D89"/>
    <w:rsid w:val="00875DA9"/>
    <w:rsid w:val="00876049"/>
    <w:rsid w:val="0087620D"/>
    <w:rsid w:val="00876292"/>
    <w:rsid w:val="00876305"/>
    <w:rsid w:val="00876459"/>
    <w:rsid w:val="00876476"/>
    <w:rsid w:val="008764B8"/>
    <w:rsid w:val="008764D2"/>
    <w:rsid w:val="008764F7"/>
    <w:rsid w:val="00876555"/>
    <w:rsid w:val="00876702"/>
    <w:rsid w:val="0087671D"/>
    <w:rsid w:val="00876786"/>
    <w:rsid w:val="008767A7"/>
    <w:rsid w:val="008767CF"/>
    <w:rsid w:val="008769FE"/>
    <w:rsid w:val="008769FF"/>
    <w:rsid w:val="00876B69"/>
    <w:rsid w:val="00876B75"/>
    <w:rsid w:val="00876BF1"/>
    <w:rsid w:val="00876C05"/>
    <w:rsid w:val="00876C31"/>
    <w:rsid w:val="00876C99"/>
    <w:rsid w:val="00876CE8"/>
    <w:rsid w:val="00876DE0"/>
    <w:rsid w:val="00876FA6"/>
    <w:rsid w:val="00876FCA"/>
    <w:rsid w:val="00876FCF"/>
    <w:rsid w:val="00877000"/>
    <w:rsid w:val="0087704F"/>
    <w:rsid w:val="00877167"/>
    <w:rsid w:val="008771B8"/>
    <w:rsid w:val="008771C9"/>
    <w:rsid w:val="00877240"/>
    <w:rsid w:val="008773D6"/>
    <w:rsid w:val="008773F6"/>
    <w:rsid w:val="008774A1"/>
    <w:rsid w:val="00877604"/>
    <w:rsid w:val="00877692"/>
    <w:rsid w:val="008776AB"/>
    <w:rsid w:val="008776E8"/>
    <w:rsid w:val="00877703"/>
    <w:rsid w:val="00877777"/>
    <w:rsid w:val="008777F1"/>
    <w:rsid w:val="00877868"/>
    <w:rsid w:val="00877892"/>
    <w:rsid w:val="0087789B"/>
    <w:rsid w:val="008778F4"/>
    <w:rsid w:val="00877A53"/>
    <w:rsid w:val="00877A6A"/>
    <w:rsid w:val="00877AA4"/>
    <w:rsid w:val="00877AC8"/>
    <w:rsid w:val="00877DA2"/>
    <w:rsid w:val="00877DE9"/>
    <w:rsid w:val="00877ECE"/>
    <w:rsid w:val="00877F74"/>
    <w:rsid w:val="00877FEF"/>
    <w:rsid w:val="00880078"/>
    <w:rsid w:val="0088019E"/>
    <w:rsid w:val="00880273"/>
    <w:rsid w:val="0088067D"/>
    <w:rsid w:val="008806C2"/>
    <w:rsid w:val="00880883"/>
    <w:rsid w:val="00880908"/>
    <w:rsid w:val="0088090B"/>
    <w:rsid w:val="00880950"/>
    <w:rsid w:val="008809E7"/>
    <w:rsid w:val="00880A7D"/>
    <w:rsid w:val="00880CAB"/>
    <w:rsid w:val="00880D05"/>
    <w:rsid w:val="00880D5C"/>
    <w:rsid w:val="00880D9D"/>
    <w:rsid w:val="00880DAD"/>
    <w:rsid w:val="00880E5F"/>
    <w:rsid w:val="00880F1B"/>
    <w:rsid w:val="008810F4"/>
    <w:rsid w:val="00881182"/>
    <w:rsid w:val="00881269"/>
    <w:rsid w:val="0088126A"/>
    <w:rsid w:val="00881388"/>
    <w:rsid w:val="00881485"/>
    <w:rsid w:val="0088187C"/>
    <w:rsid w:val="008818A8"/>
    <w:rsid w:val="00881926"/>
    <w:rsid w:val="008819CD"/>
    <w:rsid w:val="00881B13"/>
    <w:rsid w:val="00881B70"/>
    <w:rsid w:val="00881BB1"/>
    <w:rsid w:val="00881C41"/>
    <w:rsid w:val="00881CA0"/>
    <w:rsid w:val="00881D06"/>
    <w:rsid w:val="00881EC1"/>
    <w:rsid w:val="00882038"/>
    <w:rsid w:val="0088209B"/>
    <w:rsid w:val="008822AB"/>
    <w:rsid w:val="00882360"/>
    <w:rsid w:val="008823CA"/>
    <w:rsid w:val="008823FD"/>
    <w:rsid w:val="00882439"/>
    <w:rsid w:val="008824BB"/>
    <w:rsid w:val="00882546"/>
    <w:rsid w:val="00882549"/>
    <w:rsid w:val="0088254D"/>
    <w:rsid w:val="008827B7"/>
    <w:rsid w:val="00882872"/>
    <w:rsid w:val="00882A93"/>
    <w:rsid w:val="00882B2A"/>
    <w:rsid w:val="00882BA4"/>
    <w:rsid w:val="00882C32"/>
    <w:rsid w:val="00882D38"/>
    <w:rsid w:val="00882E15"/>
    <w:rsid w:val="0088301B"/>
    <w:rsid w:val="00883207"/>
    <w:rsid w:val="008832C6"/>
    <w:rsid w:val="00883489"/>
    <w:rsid w:val="00883493"/>
    <w:rsid w:val="0088351C"/>
    <w:rsid w:val="0088358F"/>
    <w:rsid w:val="008835AE"/>
    <w:rsid w:val="008835DD"/>
    <w:rsid w:val="008835DF"/>
    <w:rsid w:val="00883966"/>
    <w:rsid w:val="00883AB5"/>
    <w:rsid w:val="00883B22"/>
    <w:rsid w:val="00883C22"/>
    <w:rsid w:val="00883E8A"/>
    <w:rsid w:val="00884438"/>
    <w:rsid w:val="00884553"/>
    <w:rsid w:val="0088457B"/>
    <w:rsid w:val="0088460A"/>
    <w:rsid w:val="0088479E"/>
    <w:rsid w:val="008848E0"/>
    <w:rsid w:val="008848F3"/>
    <w:rsid w:val="00884A15"/>
    <w:rsid w:val="00884A83"/>
    <w:rsid w:val="00884B40"/>
    <w:rsid w:val="00884D4B"/>
    <w:rsid w:val="00884E44"/>
    <w:rsid w:val="00884E5D"/>
    <w:rsid w:val="00884E87"/>
    <w:rsid w:val="008850EC"/>
    <w:rsid w:val="00885155"/>
    <w:rsid w:val="008851E2"/>
    <w:rsid w:val="00885206"/>
    <w:rsid w:val="0088529D"/>
    <w:rsid w:val="008852BB"/>
    <w:rsid w:val="008852C0"/>
    <w:rsid w:val="00885381"/>
    <w:rsid w:val="00885397"/>
    <w:rsid w:val="008853BF"/>
    <w:rsid w:val="0088540A"/>
    <w:rsid w:val="00885467"/>
    <w:rsid w:val="008854F8"/>
    <w:rsid w:val="00885506"/>
    <w:rsid w:val="00885599"/>
    <w:rsid w:val="00885658"/>
    <w:rsid w:val="0088573E"/>
    <w:rsid w:val="00885781"/>
    <w:rsid w:val="00885914"/>
    <w:rsid w:val="0088596F"/>
    <w:rsid w:val="008859A8"/>
    <w:rsid w:val="00885A1E"/>
    <w:rsid w:val="00885B02"/>
    <w:rsid w:val="00885BDE"/>
    <w:rsid w:val="00885BEF"/>
    <w:rsid w:val="00885CB0"/>
    <w:rsid w:val="00885CFF"/>
    <w:rsid w:val="00885D64"/>
    <w:rsid w:val="00885FBF"/>
    <w:rsid w:val="008860B6"/>
    <w:rsid w:val="00886161"/>
    <w:rsid w:val="0088624E"/>
    <w:rsid w:val="008864B6"/>
    <w:rsid w:val="0088651F"/>
    <w:rsid w:val="0088669C"/>
    <w:rsid w:val="008866EA"/>
    <w:rsid w:val="00886756"/>
    <w:rsid w:val="008869BA"/>
    <w:rsid w:val="00886CE3"/>
    <w:rsid w:val="00886D72"/>
    <w:rsid w:val="00886E34"/>
    <w:rsid w:val="0088702B"/>
    <w:rsid w:val="008870A7"/>
    <w:rsid w:val="0088719A"/>
    <w:rsid w:val="008871B3"/>
    <w:rsid w:val="008871E3"/>
    <w:rsid w:val="0088722E"/>
    <w:rsid w:val="00887341"/>
    <w:rsid w:val="00887450"/>
    <w:rsid w:val="00887550"/>
    <w:rsid w:val="00887626"/>
    <w:rsid w:val="008876FF"/>
    <w:rsid w:val="00887779"/>
    <w:rsid w:val="0088778E"/>
    <w:rsid w:val="008877FC"/>
    <w:rsid w:val="008878C3"/>
    <w:rsid w:val="008878CD"/>
    <w:rsid w:val="00887970"/>
    <w:rsid w:val="00887995"/>
    <w:rsid w:val="00887A10"/>
    <w:rsid w:val="00887B24"/>
    <w:rsid w:val="00887BD0"/>
    <w:rsid w:val="00887C0E"/>
    <w:rsid w:val="00887C78"/>
    <w:rsid w:val="00887DA3"/>
    <w:rsid w:val="00887DF2"/>
    <w:rsid w:val="00887E2D"/>
    <w:rsid w:val="00887FDB"/>
    <w:rsid w:val="00890035"/>
    <w:rsid w:val="00890146"/>
    <w:rsid w:val="008902E9"/>
    <w:rsid w:val="008902F8"/>
    <w:rsid w:val="00890351"/>
    <w:rsid w:val="008903E1"/>
    <w:rsid w:val="0089045A"/>
    <w:rsid w:val="008906C3"/>
    <w:rsid w:val="008908C0"/>
    <w:rsid w:val="00890980"/>
    <w:rsid w:val="008909DA"/>
    <w:rsid w:val="008909F2"/>
    <w:rsid w:val="00890B96"/>
    <w:rsid w:val="00890CF7"/>
    <w:rsid w:val="00890DAE"/>
    <w:rsid w:val="00891023"/>
    <w:rsid w:val="008910F7"/>
    <w:rsid w:val="008911BB"/>
    <w:rsid w:val="008911F8"/>
    <w:rsid w:val="00891424"/>
    <w:rsid w:val="008914CF"/>
    <w:rsid w:val="00891776"/>
    <w:rsid w:val="0089183E"/>
    <w:rsid w:val="008918EE"/>
    <w:rsid w:val="00891900"/>
    <w:rsid w:val="00891917"/>
    <w:rsid w:val="00891951"/>
    <w:rsid w:val="00891964"/>
    <w:rsid w:val="00891968"/>
    <w:rsid w:val="00891AE3"/>
    <w:rsid w:val="00891AED"/>
    <w:rsid w:val="00891B3D"/>
    <w:rsid w:val="00891D6E"/>
    <w:rsid w:val="00891D92"/>
    <w:rsid w:val="00891F13"/>
    <w:rsid w:val="00891F74"/>
    <w:rsid w:val="00892003"/>
    <w:rsid w:val="00892009"/>
    <w:rsid w:val="0089200B"/>
    <w:rsid w:val="00892037"/>
    <w:rsid w:val="00892161"/>
    <w:rsid w:val="008921AC"/>
    <w:rsid w:val="00892370"/>
    <w:rsid w:val="00892381"/>
    <w:rsid w:val="0089238D"/>
    <w:rsid w:val="00892449"/>
    <w:rsid w:val="008924F0"/>
    <w:rsid w:val="008924FA"/>
    <w:rsid w:val="00892679"/>
    <w:rsid w:val="00892814"/>
    <w:rsid w:val="008929A9"/>
    <w:rsid w:val="00892A2C"/>
    <w:rsid w:val="00892A75"/>
    <w:rsid w:val="00892B06"/>
    <w:rsid w:val="00892BB7"/>
    <w:rsid w:val="00892C5E"/>
    <w:rsid w:val="00892C66"/>
    <w:rsid w:val="00892CEA"/>
    <w:rsid w:val="00892D2E"/>
    <w:rsid w:val="00892DB3"/>
    <w:rsid w:val="00892FD2"/>
    <w:rsid w:val="00892FEC"/>
    <w:rsid w:val="0089302A"/>
    <w:rsid w:val="00893037"/>
    <w:rsid w:val="0089303A"/>
    <w:rsid w:val="00893069"/>
    <w:rsid w:val="008930DF"/>
    <w:rsid w:val="008931BD"/>
    <w:rsid w:val="008931D7"/>
    <w:rsid w:val="00893276"/>
    <w:rsid w:val="0089327B"/>
    <w:rsid w:val="008932C5"/>
    <w:rsid w:val="008932EF"/>
    <w:rsid w:val="00893332"/>
    <w:rsid w:val="00893425"/>
    <w:rsid w:val="0089343C"/>
    <w:rsid w:val="0089349C"/>
    <w:rsid w:val="00893511"/>
    <w:rsid w:val="008935EC"/>
    <w:rsid w:val="00893669"/>
    <w:rsid w:val="008936CE"/>
    <w:rsid w:val="0089371F"/>
    <w:rsid w:val="00893A21"/>
    <w:rsid w:val="00893AD2"/>
    <w:rsid w:val="00893C65"/>
    <w:rsid w:val="00893D58"/>
    <w:rsid w:val="00893F7C"/>
    <w:rsid w:val="00893F97"/>
    <w:rsid w:val="0089406A"/>
    <w:rsid w:val="00894108"/>
    <w:rsid w:val="00894260"/>
    <w:rsid w:val="008942C3"/>
    <w:rsid w:val="00894651"/>
    <w:rsid w:val="00894667"/>
    <w:rsid w:val="00894747"/>
    <w:rsid w:val="0089486D"/>
    <w:rsid w:val="008948D7"/>
    <w:rsid w:val="0089492F"/>
    <w:rsid w:val="008949E3"/>
    <w:rsid w:val="00894A05"/>
    <w:rsid w:val="00894B5E"/>
    <w:rsid w:val="00894BBC"/>
    <w:rsid w:val="00894CB1"/>
    <w:rsid w:val="00894CEC"/>
    <w:rsid w:val="00894D32"/>
    <w:rsid w:val="00894D7D"/>
    <w:rsid w:val="00894F4B"/>
    <w:rsid w:val="00894F72"/>
    <w:rsid w:val="0089507D"/>
    <w:rsid w:val="00895160"/>
    <w:rsid w:val="00895197"/>
    <w:rsid w:val="00895265"/>
    <w:rsid w:val="008953BD"/>
    <w:rsid w:val="0089574E"/>
    <w:rsid w:val="008957A7"/>
    <w:rsid w:val="008957C9"/>
    <w:rsid w:val="00895869"/>
    <w:rsid w:val="008958EF"/>
    <w:rsid w:val="00895954"/>
    <w:rsid w:val="00895993"/>
    <w:rsid w:val="00895AF7"/>
    <w:rsid w:val="00895B20"/>
    <w:rsid w:val="00895B4F"/>
    <w:rsid w:val="00895B54"/>
    <w:rsid w:val="00895BC0"/>
    <w:rsid w:val="00895C05"/>
    <w:rsid w:val="00895C10"/>
    <w:rsid w:val="00895D58"/>
    <w:rsid w:val="008960AE"/>
    <w:rsid w:val="0089614B"/>
    <w:rsid w:val="008961E9"/>
    <w:rsid w:val="00896265"/>
    <w:rsid w:val="00896343"/>
    <w:rsid w:val="008963D9"/>
    <w:rsid w:val="008965A0"/>
    <w:rsid w:val="008965E1"/>
    <w:rsid w:val="008967EC"/>
    <w:rsid w:val="00896866"/>
    <w:rsid w:val="0089688D"/>
    <w:rsid w:val="008968CA"/>
    <w:rsid w:val="008969E3"/>
    <w:rsid w:val="00896A8D"/>
    <w:rsid w:val="00896BDC"/>
    <w:rsid w:val="00896D09"/>
    <w:rsid w:val="00896D57"/>
    <w:rsid w:val="00896D9B"/>
    <w:rsid w:val="00896E85"/>
    <w:rsid w:val="00896EA5"/>
    <w:rsid w:val="00896F25"/>
    <w:rsid w:val="00897076"/>
    <w:rsid w:val="00897118"/>
    <w:rsid w:val="00897256"/>
    <w:rsid w:val="00897294"/>
    <w:rsid w:val="008972E0"/>
    <w:rsid w:val="008973DD"/>
    <w:rsid w:val="00897443"/>
    <w:rsid w:val="00897656"/>
    <w:rsid w:val="0089771C"/>
    <w:rsid w:val="008977B9"/>
    <w:rsid w:val="008977CE"/>
    <w:rsid w:val="00897839"/>
    <w:rsid w:val="0089793C"/>
    <w:rsid w:val="00897955"/>
    <w:rsid w:val="00897A69"/>
    <w:rsid w:val="00897AF0"/>
    <w:rsid w:val="00897C71"/>
    <w:rsid w:val="00897D10"/>
    <w:rsid w:val="00897D31"/>
    <w:rsid w:val="00897F04"/>
    <w:rsid w:val="00897F88"/>
    <w:rsid w:val="008A00FD"/>
    <w:rsid w:val="008A018F"/>
    <w:rsid w:val="008A01E8"/>
    <w:rsid w:val="008A0287"/>
    <w:rsid w:val="008A0293"/>
    <w:rsid w:val="008A042E"/>
    <w:rsid w:val="008A04F1"/>
    <w:rsid w:val="008A04FF"/>
    <w:rsid w:val="008A054A"/>
    <w:rsid w:val="008A057E"/>
    <w:rsid w:val="008A0654"/>
    <w:rsid w:val="008A068A"/>
    <w:rsid w:val="008A079D"/>
    <w:rsid w:val="008A0963"/>
    <w:rsid w:val="008A0985"/>
    <w:rsid w:val="008A09B6"/>
    <w:rsid w:val="008A09D5"/>
    <w:rsid w:val="008A09FB"/>
    <w:rsid w:val="008A0A20"/>
    <w:rsid w:val="008A0B01"/>
    <w:rsid w:val="008A0B46"/>
    <w:rsid w:val="008A0CAA"/>
    <w:rsid w:val="008A0E82"/>
    <w:rsid w:val="008A0EB8"/>
    <w:rsid w:val="008A1297"/>
    <w:rsid w:val="008A12D2"/>
    <w:rsid w:val="008A15B1"/>
    <w:rsid w:val="008A15CF"/>
    <w:rsid w:val="008A164F"/>
    <w:rsid w:val="008A165E"/>
    <w:rsid w:val="008A17C1"/>
    <w:rsid w:val="008A17E7"/>
    <w:rsid w:val="008A1943"/>
    <w:rsid w:val="008A195E"/>
    <w:rsid w:val="008A1B31"/>
    <w:rsid w:val="008A1BFE"/>
    <w:rsid w:val="008A1CAE"/>
    <w:rsid w:val="008A1EAE"/>
    <w:rsid w:val="008A1FB8"/>
    <w:rsid w:val="008A1FFC"/>
    <w:rsid w:val="008A2045"/>
    <w:rsid w:val="008A214A"/>
    <w:rsid w:val="008A215F"/>
    <w:rsid w:val="008A21DB"/>
    <w:rsid w:val="008A21EA"/>
    <w:rsid w:val="008A2275"/>
    <w:rsid w:val="008A22B1"/>
    <w:rsid w:val="008A2337"/>
    <w:rsid w:val="008A239A"/>
    <w:rsid w:val="008A239C"/>
    <w:rsid w:val="008A25F7"/>
    <w:rsid w:val="008A2609"/>
    <w:rsid w:val="008A262B"/>
    <w:rsid w:val="008A2648"/>
    <w:rsid w:val="008A27D1"/>
    <w:rsid w:val="008A27ED"/>
    <w:rsid w:val="008A28B5"/>
    <w:rsid w:val="008A28FE"/>
    <w:rsid w:val="008A2955"/>
    <w:rsid w:val="008A2963"/>
    <w:rsid w:val="008A2982"/>
    <w:rsid w:val="008A29F0"/>
    <w:rsid w:val="008A2A93"/>
    <w:rsid w:val="008A2AC4"/>
    <w:rsid w:val="008A2B4F"/>
    <w:rsid w:val="008A2B92"/>
    <w:rsid w:val="008A2C1B"/>
    <w:rsid w:val="008A2CB8"/>
    <w:rsid w:val="008A2D6F"/>
    <w:rsid w:val="008A2DCC"/>
    <w:rsid w:val="008A2EB6"/>
    <w:rsid w:val="008A2F10"/>
    <w:rsid w:val="008A2F62"/>
    <w:rsid w:val="008A2FC8"/>
    <w:rsid w:val="008A3061"/>
    <w:rsid w:val="008A3153"/>
    <w:rsid w:val="008A31DB"/>
    <w:rsid w:val="008A32C4"/>
    <w:rsid w:val="008A3424"/>
    <w:rsid w:val="008A346B"/>
    <w:rsid w:val="008A34E4"/>
    <w:rsid w:val="008A35DF"/>
    <w:rsid w:val="008A372E"/>
    <w:rsid w:val="008A3883"/>
    <w:rsid w:val="008A38C0"/>
    <w:rsid w:val="008A3913"/>
    <w:rsid w:val="008A39B4"/>
    <w:rsid w:val="008A39F7"/>
    <w:rsid w:val="008A3B0E"/>
    <w:rsid w:val="008A3B14"/>
    <w:rsid w:val="008A3C47"/>
    <w:rsid w:val="008A3D18"/>
    <w:rsid w:val="008A3D4E"/>
    <w:rsid w:val="008A3E76"/>
    <w:rsid w:val="008A3F79"/>
    <w:rsid w:val="008A402B"/>
    <w:rsid w:val="008A40CA"/>
    <w:rsid w:val="008A40F0"/>
    <w:rsid w:val="008A411B"/>
    <w:rsid w:val="008A419B"/>
    <w:rsid w:val="008A41E1"/>
    <w:rsid w:val="008A4278"/>
    <w:rsid w:val="008A4281"/>
    <w:rsid w:val="008A43B2"/>
    <w:rsid w:val="008A443A"/>
    <w:rsid w:val="008A447C"/>
    <w:rsid w:val="008A453B"/>
    <w:rsid w:val="008A45C4"/>
    <w:rsid w:val="008A48E1"/>
    <w:rsid w:val="008A4920"/>
    <w:rsid w:val="008A492D"/>
    <w:rsid w:val="008A494B"/>
    <w:rsid w:val="008A4A3F"/>
    <w:rsid w:val="008A4CCF"/>
    <w:rsid w:val="008A4E48"/>
    <w:rsid w:val="008A510B"/>
    <w:rsid w:val="008A513C"/>
    <w:rsid w:val="008A5184"/>
    <w:rsid w:val="008A530F"/>
    <w:rsid w:val="008A54CB"/>
    <w:rsid w:val="008A5597"/>
    <w:rsid w:val="008A55B4"/>
    <w:rsid w:val="008A5693"/>
    <w:rsid w:val="008A5704"/>
    <w:rsid w:val="008A5712"/>
    <w:rsid w:val="008A5868"/>
    <w:rsid w:val="008A588C"/>
    <w:rsid w:val="008A58CC"/>
    <w:rsid w:val="008A58D4"/>
    <w:rsid w:val="008A599F"/>
    <w:rsid w:val="008A5C93"/>
    <w:rsid w:val="008A5D6F"/>
    <w:rsid w:val="008A5E18"/>
    <w:rsid w:val="008A5E55"/>
    <w:rsid w:val="008A5EC8"/>
    <w:rsid w:val="008A5F00"/>
    <w:rsid w:val="008A5FEC"/>
    <w:rsid w:val="008A6082"/>
    <w:rsid w:val="008A6091"/>
    <w:rsid w:val="008A60F0"/>
    <w:rsid w:val="008A60F1"/>
    <w:rsid w:val="008A6151"/>
    <w:rsid w:val="008A6233"/>
    <w:rsid w:val="008A6235"/>
    <w:rsid w:val="008A62D0"/>
    <w:rsid w:val="008A62E6"/>
    <w:rsid w:val="008A6342"/>
    <w:rsid w:val="008A6350"/>
    <w:rsid w:val="008A63DF"/>
    <w:rsid w:val="008A6476"/>
    <w:rsid w:val="008A64AD"/>
    <w:rsid w:val="008A65B5"/>
    <w:rsid w:val="008A65E4"/>
    <w:rsid w:val="008A6640"/>
    <w:rsid w:val="008A6712"/>
    <w:rsid w:val="008A672A"/>
    <w:rsid w:val="008A676E"/>
    <w:rsid w:val="008A690D"/>
    <w:rsid w:val="008A6966"/>
    <w:rsid w:val="008A69BE"/>
    <w:rsid w:val="008A6BB7"/>
    <w:rsid w:val="008A6BE7"/>
    <w:rsid w:val="008A6CA2"/>
    <w:rsid w:val="008A6D4B"/>
    <w:rsid w:val="008A6D5C"/>
    <w:rsid w:val="008A6D5E"/>
    <w:rsid w:val="008A6DE5"/>
    <w:rsid w:val="008A6DEF"/>
    <w:rsid w:val="008A6FE6"/>
    <w:rsid w:val="008A7195"/>
    <w:rsid w:val="008A7236"/>
    <w:rsid w:val="008A7274"/>
    <w:rsid w:val="008A732D"/>
    <w:rsid w:val="008A734E"/>
    <w:rsid w:val="008A73FE"/>
    <w:rsid w:val="008A7584"/>
    <w:rsid w:val="008A7640"/>
    <w:rsid w:val="008A76A6"/>
    <w:rsid w:val="008A77F5"/>
    <w:rsid w:val="008A7895"/>
    <w:rsid w:val="008A7A8E"/>
    <w:rsid w:val="008A7B4F"/>
    <w:rsid w:val="008A7BCE"/>
    <w:rsid w:val="008A7C70"/>
    <w:rsid w:val="008A7D20"/>
    <w:rsid w:val="008A7D4D"/>
    <w:rsid w:val="008A7D89"/>
    <w:rsid w:val="008A7EE3"/>
    <w:rsid w:val="008B00EE"/>
    <w:rsid w:val="008B046E"/>
    <w:rsid w:val="008B072B"/>
    <w:rsid w:val="008B0A77"/>
    <w:rsid w:val="008B0AD4"/>
    <w:rsid w:val="008B0C39"/>
    <w:rsid w:val="008B0CE8"/>
    <w:rsid w:val="008B0D5D"/>
    <w:rsid w:val="008B0D75"/>
    <w:rsid w:val="008B0D9A"/>
    <w:rsid w:val="008B0DBC"/>
    <w:rsid w:val="008B0E50"/>
    <w:rsid w:val="008B0EE5"/>
    <w:rsid w:val="008B0F4B"/>
    <w:rsid w:val="008B10E3"/>
    <w:rsid w:val="008B168F"/>
    <w:rsid w:val="008B16F7"/>
    <w:rsid w:val="008B1840"/>
    <w:rsid w:val="008B1870"/>
    <w:rsid w:val="008B195E"/>
    <w:rsid w:val="008B1B00"/>
    <w:rsid w:val="008B1C0B"/>
    <w:rsid w:val="008B1CBE"/>
    <w:rsid w:val="008B1D14"/>
    <w:rsid w:val="008B1E51"/>
    <w:rsid w:val="008B1E92"/>
    <w:rsid w:val="008B1E98"/>
    <w:rsid w:val="008B1FC1"/>
    <w:rsid w:val="008B1FDB"/>
    <w:rsid w:val="008B205A"/>
    <w:rsid w:val="008B2127"/>
    <w:rsid w:val="008B21E3"/>
    <w:rsid w:val="008B2354"/>
    <w:rsid w:val="008B2376"/>
    <w:rsid w:val="008B23D5"/>
    <w:rsid w:val="008B2405"/>
    <w:rsid w:val="008B25DE"/>
    <w:rsid w:val="008B25EB"/>
    <w:rsid w:val="008B2601"/>
    <w:rsid w:val="008B268D"/>
    <w:rsid w:val="008B2711"/>
    <w:rsid w:val="008B2808"/>
    <w:rsid w:val="008B297D"/>
    <w:rsid w:val="008B2AF5"/>
    <w:rsid w:val="008B2BD6"/>
    <w:rsid w:val="008B2C4E"/>
    <w:rsid w:val="008B2CB2"/>
    <w:rsid w:val="008B2CB5"/>
    <w:rsid w:val="008B2E69"/>
    <w:rsid w:val="008B2F9F"/>
    <w:rsid w:val="008B2FF4"/>
    <w:rsid w:val="008B3024"/>
    <w:rsid w:val="008B3074"/>
    <w:rsid w:val="008B30DB"/>
    <w:rsid w:val="008B3237"/>
    <w:rsid w:val="008B32DA"/>
    <w:rsid w:val="008B3311"/>
    <w:rsid w:val="008B336C"/>
    <w:rsid w:val="008B339D"/>
    <w:rsid w:val="008B3447"/>
    <w:rsid w:val="008B34BA"/>
    <w:rsid w:val="008B35A3"/>
    <w:rsid w:val="008B3722"/>
    <w:rsid w:val="008B376D"/>
    <w:rsid w:val="008B38A8"/>
    <w:rsid w:val="008B3925"/>
    <w:rsid w:val="008B39E3"/>
    <w:rsid w:val="008B3B1F"/>
    <w:rsid w:val="008B3B7E"/>
    <w:rsid w:val="008B3B82"/>
    <w:rsid w:val="008B3BE0"/>
    <w:rsid w:val="008B3C27"/>
    <w:rsid w:val="008B3D0C"/>
    <w:rsid w:val="008B3D59"/>
    <w:rsid w:val="008B3D7C"/>
    <w:rsid w:val="008B3ECF"/>
    <w:rsid w:val="008B3EFF"/>
    <w:rsid w:val="008B3F42"/>
    <w:rsid w:val="008B41FE"/>
    <w:rsid w:val="008B4298"/>
    <w:rsid w:val="008B43DC"/>
    <w:rsid w:val="008B453B"/>
    <w:rsid w:val="008B47BA"/>
    <w:rsid w:val="008B47C5"/>
    <w:rsid w:val="008B48F1"/>
    <w:rsid w:val="008B49A8"/>
    <w:rsid w:val="008B4AE6"/>
    <w:rsid w:val="008B4B15"/>
    <w:rsid w:val="008B4B67"/>
    <w:rsid w:val="008B4BB4"/>
    <w:rsid w:val="008B4BC9"/>
    <w:rsid w:val="008B4BDA"/>
    <w:rsid w:val="008B4CCC"/>
    <w:rsid w:val="008B4D9D"/>
    <w:rsid w:val="008B4E99"/>
    <w:rsid w:val="008B4EB8"/>
    <w:rsid w:val="008B4EC4"/>
    <w:rsid w:val="008B4F1C"/>
    <w:rsid w:val="008B4FC0"/>
    <w:rsid w:val="008B4FEC"/>
    <w:rsid w:val="008B5025"/>
    <w:rsid w:val="008B5243"/>
    <w:rsid w:val="008B52BC"/>
    <w:rsid w:val="008B533D"/>
    <w:rsid w:val="008B5465"/>
    <w:rsid w:val="008B54A6"/>
    <w:rsid w:val="008B5547"/>
    <w:rsid w:val="008B5745"/>
    <w:rsid w:val="008B57AC"/>
    <w:rsid w:val="008B57DB"/>
    <w:rsid w:val="008B584C"/>
    <w:rsid w:val="008B5882"/>
    <w:rsid w:val="008B59DF"/>
    <w:rsid w:val="008B5B10"/>
    <w:rsid w:val="008B5BB8"/>
    <w:rsid w:val="008B5BFB"/>
    <w:rsid w:val="008B5C2E"/>
    <w:rsid w:val="008B5C88"/>
    <w:rsid w:val="008B5E05"/>
    <w:rsid w:val="008B5E1E"/>
    <w:rsid w:val="008B5F1D"/>
    <w:rsid w:val="008B5F48"/>
    <w:rsid w:val="008B600C"/>
    <w:rsid w:val="008B6120"/>
    <w:rsid w:val="008B61B4"/>
    <w:rsid w:val="008B61FA"/>
    <w:rsid w:val="008B63A6"/>
    <w:rsid w:val="008B6523"/>
    <w:rsid w:val="008B683E"/>
    <w:rsid w:val="008B6A31"/>
    <w:rsid w:val="008B6BC9"/>
    <w:rsid w:val="008B6BF1"/>
    <w:rsid w:val="008B6C19"/>
    <w:rsid w:val="008B6D58"/>
    <w:rsid w:val="008B6D7E"/>
    <w:rsid w:val="008B6DAE"/>
    <w:rsid w:val="008B6F61"/>
    <w:rsid w:val="008B6FB0"/>
    <w:rsid w:val="008B71B9"/>
    <w:rsid w:val="008B74E5"/>
    <w:rsid w:val="008B75D4"/>
    <w:rsid w:val="008B769E"/>
    <w:rsid w:val="008B76AE"/>
    <w:rsid w:val="008B7944"/>
    <w:rsid w:val="008B7950"/>
    <w:rsid w:val="008B7CA4"/>
    <w:rsid w:val="008B7CBB"/>
    <w:rsid w:val="008B7CBE"/>
    <w:rsid w:val="008B7D38"/>
    <w:rsid w:val="008B7D6C"/>
    <w:rsid w:val="008B7ED7"/>
    <w:rsid w:val="008C0241"/>
    <w:rsid w:val="008C032C"/>
    <w:rsid w:val="008C035B"/>
    <w:rsid w:val="008C046C"/>
    <w:rsid w:val="008C04ED"/>
    <w:rsid w:val="008C05EE"/>
    <w:rsid w:val="008C08D0"/>
    <w:rsid w:val="008C0983"/>
    <w:rsid w:val="008C0A49"/>
    <w:rsid w:val="008C0B1C"/>
    <w:rsid w:val="008C0C34"/>
    <w:rsid w:val="008C0C3E"/>
    <w:rsid w:val="008C0CB5"/>
    <w:rsid w:val="008C0D20"/>
    <w:rsid w:val="008C0D30"/>
    <w:rsid w:val="008C0D3C"/>
    <w:rsid w:val="008C0E7E"/>
    <w:rsid w:val="008C0FA1"/>
    <w:rsid w:val="008C10C5"/>
    <w:rsid w:val="008C10F3"/>
    <w:rsid w:val="008C113B"/>
    <w:rsid w:val="008C115A"/>
    <w:rsid w:val="008C1217"/>
    <w:rsid w:val="008C1265"/>
    <w:rsid w:val="008C1331"/>
    <w:rsid w:val="008C139A"/>
    <w:rsid w:val="008C13D8"/>
    <w:rsid w:val="008C145A"/>
    <w:rsid w:val="008C14EF"/>
    <w:rsid w:val="008C15DA"/>
    <w:rsid w:val="008C1667"/>
    <w:rsid w:val="008C16D4"/>
    <w:rsid w:val="008C1833"/>
    <w:rsid w:val="008C18A3"/>
    <w:rsid w:val="008C1936"/>
    <w:rsid w:val="008C1A5D"/>
    <w:rsid w:val="008C1C17"/>
    <w:rsid w:val="008C1C65"/>
    <w:rsid w:val="008C1CE2"/>
    <w:rsid w:val="008C1DAB"/>
    <w:rsid w:val="008C1E97"/>
    <w:rsid w:val="008C1EAE"/>
    <w:rsid w:val="008C1EED"/>
    <w:rsid w:val="008C1F0A"/>
    <w:rsid w:val="008C2026"/>
    <w:rsid w:val="008C212D"/>
    <w:rsid w:val="008C214E"/>
    <w:rsid w:val="008C2232"/>
    <w:rsid w:val="008C230B"/>
    <w:rsid w:val="008C23ED"/>
    <w:rsid w:val="008C2422"/>
    <w:rsid w:val="008C2670"/>
    <w:rsid w:val="008C2689"/>
    <w:rsid w:val="008C29F4"/>
    <w:rsid w:val="008C2B79"/>
    <w:rsid w:val="008C2BE9"/>
    <w:rsid w:val="008C2C22"/>
    <w:rsid w:val="008C2C65"/>
    <w:rsid w:val="008C2DC6"/>
    <w:rsid w:val="008C2E68"/>
    <w:rsid w:val="008C2F33"/>
    <w:rsid w:val="008C2F91"/>
    <w:rsid w:val="008C2FF7"/>
    <w:rsid w:val="008C31AE"/>
    <w:rsid w:val="008C31DB"/>
    <w:rsid w:val="008C31E2"/>
    <w:rsid w:val="008C3209"/>
    <w:rsid w:val="008C3213"/>
    <w:rsid w:val="008C32A3"/>
    <w:rsid w:val="008C3318"/>
    <w:rsid w:val="008C3367"/>
    <w:rsid w:val="008C3596"/>
    <w:rsid w:val="008C3692"/>
    <w:rsid w:val="008C383C"/>
    <w:rsid w:val="008C3978"/>
    <w:rsid w:val="008C3B81"/>
    <w:rsid w:val="008C3BFA"/>
    <w:rsid w:val="008C3D33"/>
    <w:rsid w:val="008C3DE4"/>
    <w:rsid w:val="008C3E58"/>
    <w:rsid w:val="008C3EDB"/>
    <w:rsid w:val="008C3EDD"/>
    <w:rsid w:val="008C3F95"/>
    <w:rsid w:val="008C404C"/>
    <w:rsid w:val="008C4090"/>
    <w:rsid w:val="008C40CA"/>
    <w:rsid w:val="008C4342"/>
    <w:rsid w:val="008C44C8"/>
    <w:rsid w:val="008C457F"/>
    <w:rsid w:val="008C45AE"/>
    <w:rsid w:val="008C4737"/>
    <w:rsid w:val="008C4832"/>
    <w:rsid w:val="008C4A02"/>
    <w:rsid w:val="008C4A37"/>
    <w:rsid w:val="008C4B66"/>
    <w:rsid w:val="008C4C3B"/>
    <w:rsid w:val="008C4E7E"/>
    <w:rsid w:val="008C4EE3"/>
    <w:rsid w:val="008C4F41"/>
    <w:rsid w:val="008C4FC1"/>
    <w:rsid w:val="008C5095"/>
    <w:rsid w:val="008C50B1"/>
    <w:rsid w:val="008C5128"/>
    <w:rsid w:val="008C52C9"/>
    <w:rsid w:val="008C52CE"/>
    <w:rsid w:val="008C533C"/>
    <w:rsid w:val="008C53BC"/>
    <w:rsid w:val="008C5529"/>
    <w:rsid w:val="008C5695"/>
    <w:rsid w:val="008C56B1"/>
    <w:rsid w:val="008C57C4"/>
    <w:rsid w:val="008C57D6"/>
    <w:rsid w:val="008C581C"/>
    <w:rsid w:val="008C584B"/>
    <w:rsid w:val="008C591A"/>
    <w:rsid w:val="008C5945"/>
    <w:rsid w:val="008C598B"/>
    <w:rsid w:val="008C5ABD"/>
    <w:rsid w:val="008C5BF1"/>
    <w:rsid w:val="008C5CEC"/>
    <w:rsid w:val="008C5D2B"/>
    <w:rsid w:val="008C5D5A"/>
    <w:rsid w:val="008C5DA4"/>
    <w:rsid w:val="008C5DF3"/>
    <w:rsid w:val="008C5E6E"/>
    <w:rsid w:val="008C5F96"/>
    <w:rsid w:val="008C6083"/>
    <w:rsid w:val="008C60E3"/>
    <w:rsid w:val="008C6171"/>
    <w:rsid w:val="008C62D3"/>
    <w:rsid w:val="008C6557"/>
    <w:rsid w:val="008C65BD"/>
    <w:rsid w:val="008C66E8"/>
    <w:rsid w:val="008C6782"/>
    <w:rsid w:val="008C67C5"/>
    <w:rsid w:val="008C6860"/>
    <w:rsid w:val="008C6887"/>
    <w:rsid w:val="008C6939"/>
    <w:rsid w:val="008C6984"/>
    <w:rsid w:val="008C69B8"/>
    <w:rsid w:val="008C6ABB"/>
    <w:rsid w:val="008C6B0A"/>
    <w:rsid w:val="008C6B1F"/>
    <w:rsid w:val="008C6B3A"/>
    <w:rsid w:val="008C6BDE"/>
    <w:rsid w:val="008C6DB1"/>
    <w:rsid w:val="008C6E20"/>
    <w:rsid w:val="008C6F45"/>
    <w:rsid w:val="008C6FED"/>
    <w:rsid w:val="008C6FF6"/>
    <w:rsid w:val="008C700D"/>
    <w:rsid w:val="008C741A"/>
    <w:rsid w:val="008C7485"/>
    <w:rsid w:val="008C7489"/>
    <w:rsid w:val="008C74C7"/>
    <w:rsid w:val="008C7837"/>
    <w:rsid w:val="008C789A"/>
    <w:rsid w:val="008C78B8"/>
    <w:rsid w:val="008C78E9"/>
    <w:rsid w:val="008C7975"/>
    <w:rsid w:val="008C7B94"/>
    <w:rsid w:val="008C7BB9"/>
    <w:rsid w:val="008C7BE1"/>
    <w:rsid w:val="008C7CD2"/>
    <w:rsid w:val="008C7E24"/>
    <w:rsid w:val="008D0026"/>
    <w:rsid w:val="008D006A"/>
    <w:rsid w:val="008D0082"/>
    <w:rsid w:val="008D0196"/>
    <w:rsid w:val="008D0202"/>
    <w:rsid w:val="008D0245"/>
    <w:rsid w:val="008D0330"/>
    <w:rsid w:val="008D035A"/>
    <w:rsid w:val="008D03D9"/>
    <w:rsid w:val="008D0476"/>
    <w:rsid w:val="008D04E0"/>
    <w:rsid w:val="008D0525"/>
    <w:rsid w:val="008D0607"/>
    <w:rsid w:val="008D0689"/>
    <w:rsid w:val="008D07B3"/>
    <w:rsid w:val="008D0841"/>
    <w:rsid w:val="008D0880"/>
    <w:rsid w:val="008D08A1"/>
    <w:rsid w:val="008D0946"/>
    <w:rsid w:val="008D09E7"/>
    <w:rsid w:val="008D0B76"/>
    <w:rsid w:val="008D0C30"/>
    <w:rsid w:val="008D0E88"/>
    <w:rsid w:val="008D0F2E"/>
    <w:rsid w:val="008D0F31"/>
    <w:rsid w:val="008D0FCE"/>
    <w:rsid w:val="008D1041"/>
    <w:rsid w:val="008D1178"/>
    <w:rsid w:val="008D11FE"/>
    <w:rsid w:val="008D135F"/>
    <w:rsid w:val="008D13D8"/>
    <w:rsid w:val="008D141C"/>
    <w:rsid w:val="008D144C"/>
    <w:rsid w:val="008D147D"/>
    <w:rsid w:val="008D16C4"/>
    <w:rsid w:val="008D1773"/>
    <w:rsid w:val="008D17AB"/>
    <w:rsid w:val="008D199B"/>
    <w:rsid w:val="008D1A83"/>
    <w:rsid w:val="008D1AA8"/>
    <w:rsid w:val="008D1AC1"/>
    <w:rsid w:val="008D1C0D"/>
    <w:rsid w:val="008D1D54"/>
    <w:rsid w:val="008D1DB6"/>
    <w:rsid w:val="008D1DD5"/>
    <w:rsid w:val="008D1E69"/>
    <w:rsid w:val="008D1F22"/>
    <w:rsid w:val="008D20CC"/>
    <w:rsid w:val="008D20F1"/>
    <w:rsid w:val="008D2104"/>
    <w:rsid w:val="008D21BB"/>
    <w:rsid w:val="008D21F4"/>
    <w:rsid w:val="008D229B"/>
    <w:rsid w:val="008D2438"/>
    <w:rsid w:val="008D244B"/>
    <w:rsid w:val="008D24A3"/>
    <w:rsid w:val="008D2569"/>
    <w:rsid w:val="008D2740"/>
    <w:rsid w:val="008D2786"/>
    <w:rsid w:val="008D2883"/>
    <w:rsid w:val="008D2888"/>
    <w:rsid w:val="008D2949"/>
    <w:rsid w:val="008D29BD"/>
    <w:rsid w:val="008D29C0"/>
    <w:rsid w:val="008D2B2F"/>
    <w:rsid w:val="008D2C5F"/>
    <w:rsid w:val="008D2C68"/>
    <w:rsid w:val="008D2C9F"/>
    <w:rsid w:val="008D2CB3"/>
    <w:rsid w:val="008D2D12"/>
    <w:rsid w:val="008D2D89"/>
    <w:rsid w:val="008D2D95"/>
    <w:rsid w:val="008D2E08"/>
    <w:rsid w:val="008D2E4E"/>
    <w:rsid w:val="008D2F95"/>
    <w:rsid w:val="008D304F"/>
    <w:rsid w:val="008D3153"/>
    <w:rsid w:val="008D3181"/>
    <w:rsid w:val="008D32AD"/>
    <w:rsid w:val="008D3341"/>
    <w:rsid w:val="008D3431"/>
    <w:rsid w:val="008D3459"/>
    <w:rsid w:val="008D359C"/>
    <w:rsid w:val="008D3752"/>
    <w:rsid w:val="008D378C"/>
    <w:rsid w:val="008D37AD"/>
    <w:rsid w:val="008D387B"/>
    <w:rsid w:val="008D391B"/>
    <w:rsid w:val="008D3921"/>
    <w:rsid w:val="008D3A14"/>
    <w:rsid w:val="008D3A6A"/>
    <w:rsid w:val="008D3AA9"/>
    <w:rsid w:val="008D3B00"/>
    <w:rsid w:val="008D3E2C"/>
    <w:rsid w:val="008D3E65"/>
    <w:rsid w:val="008D3F25"/>
    <w:rsid w:val="008D3F2F"/>
    <w:rsid w:val="008D40A9"/>
    <w:rsid w:val="008D40E9"/>
    <w:rsid w:val="008D41DF"/>
    <w:rsid w:val="008D41FD"/>
    <w:rsid w:val="008D4398"/>
    <w:rsid w:val="008D44BC"/>
    <w:rsid w:val="008D44ED"/>
    <w:rsid w:val="008D4844"/>
    <w:rsid w:val="008D49C9"/>
    <w:rsid w:val="008D4A3F"/>
    <w:rsid w:val="008D4AF4"/>
    <w:rsid w:val="008D4C7C"/>
    <w:rsid w:val="008D4CED"/>
    <w:rsid w:val="008D4F5C"/>
    <w:rsid w:val="008D4F7E"/>
    <w:rsid w:val="008D5441"/>
    <w:rsid w:val="008D54D9"/>
    <w:rsid w:val="008D5629"/>
    <w:rsid w:val="008D57E5"/>
    <w:rsid w:val="008D57FB"/>
    <w:rsid w:val="008D582C"/>
    <w:rsid w:val="008D58EC"/>
    <w:rsid w:val="008D58F5"/>
    <w:rsid w:val="008D5915"/>
    <w:rsid w:val="008D5A00"/>
    <w:rsid w:val="008D5AE0"/>
    <w:rsid w:val="008D5B23"/>
    <w:rsid w:val="008D5BE2"/>
    <w:rsid w:val="008D5C77"/>
    <w:rsid w:val="008D5D52"/>
    <w:rsid w:val="008D5F3A"/>
    <w:rsid w:val="008D5F48"/>
    <w:rsid w:val="008D5F97"/>
    <w:rsid w:val="008D5FA2"/>
    <w:rsid w:val="008D5FB8"/>
    <w:rsid w:val="008D60BF"/>
    <w:rsid w:val="008D60DE"/>
    <w:rsid w:val="008D624C"/>
    <w:rsid w:val="008D6353"/>
    <w:rsid w:val="008D6455"/>
    <w:rsid w:val="008D6477"/>
    <w:rsid w:val="008D656F"/>
    <w:rsid w:val="008D65FC"/>
    <w:rsid w:val="008D66CC"/>
    <w:rsid w:val="008D6705"/>
    <w:rsid w:val="008D67A6"/>
    <w:rsid w:val="008D67AA"/>
    <w:rsid w:val="008D67BB"/>
    <w:rsid w:val="008D6903"/>
    <w:rsid w:val="008D6958"/>
    <w:rsid w:val="008D6B67"/>
    <w:rsid w:val="008D6C4B"/>
    <w:rsid w:val="008D6D39"/>
    <w:rsid w:val="008D6DBA"/>
    <w:rsid w:val="008D6E6A"/>
    <w:rsid w:val="008D6E86"/>
    <w:rsid w:val="008D6FB7"/>
    <w:rsid w:val="008D7004"/>
    <w:rsid w:val="008D72C3"/>
    <w:rsid w:val="008D72EA"/>
    <w:rsid w:val="008D741C"/>
    <w:rsid w:val="008D77C6"/>
    <w:rsid w:val="008D7B74"/>
    <w:rsid w:val="008D7B88"/>
    <w:rsid w:val="008D7C04"/>
    <w:rsid w:val="008D7D14"/>
    <w:rsid w:val="008D7DD1"/>
    <w:rsid w:val="008D7EB6"/>
    <w:rsid w:val="008D7ECC"/>
    <w:rsid w:val="008D7EDA"/>
    <w:rsid w:val="008E001C"/>
    <w:rsid w:val="008E0055"/>
    <w:rsid w:val="008E018A"/>
    <w:rsid w:val="008E01AC"/>
    <w:rsid w:val="008E05D1"/>
    <w:rsid w:val="008E0657"/>
    <w:rsid w:val="008E06DF"/>
    <w:rsid w:val="008E07B0"/>
    <w:rsid w:val="008E07D5"/>
    <w:rsid w:val="008E08C4"/>
    <w:rsid w:val="008E0952"/>
    <w:rsid w:val="008E0955"/>
    <w:rsid w:val="008E0A64"/>
    <w:rsid w:val="008E0AC2"/>
    <w:rsid w:val="008E0B4E"/>
    <w:rsid w:val="008E0BE5"/>
    <w:rsid w:val="008E0CB0"/>
    <w:rsid w:val="008E0EB7"/>
    <w:rsid w:val="008E0FBC"/>
    <w:rsid w:val="008E1046"/>
    <w:rsid w:val="008E10CF"/>
    <w:rsid w:val="008E1256"/>
    <w:rsid w:val="008E13C6"/>
    <w:rsid w:val="008E1471"/>
    <w:rsid w:val="008E147B"/>
    <w:rsid w:val="008E14FA"/>
    <w:rsid w:val="008E14FE"/>
    <w:rsid w:val="008E159C"/>
    <w:rsid w:val="008E15A9"/>
    <w:rsid w:val="008E15E0"/>
    <w:rsid w:val="008E170C"/>
    <w:rsid w:val="008E17D7"/>
    <w:rsid w:val="008E17F4"/>
    <w:rsid w:val="008E1852"/>
    <w:rsid w:val="008E1865"/>
    <w:rsid w:val="008E19B4"/>
    <w:rsid w:val="008E1BA2"/>
    <w:rsid w:val="008E1FE9"/>
    <w:rsid w:val="008E1FF2"/>
    <w:rsid w:val="008E2139"/>
    <w:rsid w:val="008E2271"/>
    <w:rsid w:val="008E22AA"/>
    <w:rsid w:val="008E2474"/>
    <w:rsid w:val="008E24E1"/>
    <w:rsid w:val="008E265C"/>
    <w:rsid w:val="008E2AAD"/>
    <w:rsid w:val="008E2BC4"/>
    <w:rsid w:val="008E2E32"/>
    <w:rsid w:val="008E2FBF"/>
    <w:rsid w:val="008E2FCB"/>
    <w:rsid w:val="008E3071"/>
    <w:rsid w:val="008E30FB"/>
    <w:rsid w:val="008E3216"/>
    <w:rsid w:val="008E33C6"/>
    <w:rsid w:val="008E33D8"/>
    <w:rsid w:val="008E33F9"/>
    <w:rsid w:val="008E34ED"/>
    <w:rsid w:val="008E3580"/>
    <w:rsid w:val="008E35EE"/>
    <w:rsid w:val="008E3621"/>
    <w:rsid w:val="008E364F"/>
    <w:rsid w:val="008E3682"/>
    <w:rsid w:val="008E369C"/>
    <w:rsid w:val="008E36B9"/>
    <w:rsid w:val="008E371A"/>
    <w:rsid w:val="008E3801"/>
    <w:rsid w:val="008E395A"/>
    <w:rsid w:val="008E39E4"/>
    <w:rsid w:val="008E3B98"/>
    <w:rsid w:val="008E3BAF"/>
    <w:rsid w:val="008E3BD2"/>
    <w:rsid w:val="008E3C24"/>
    <w:rsid w:val="008E3C28"/>
    <w:rsid w:val="008E3DA2"/>
    <w:rsid w:val="008E3DF0"/>
    <w:rsid w:val="008E3FD8"/>
    <w:rsid w:val="008E4032"/>
    <w:rsid w:val="008E4239"/>
    <w:rsid w:val="008E426E"/>
    <w:rsid w:val="008E43F9"/>
    <w:rsid w:val="008E43FE"/>
    <w:rsid w:val="008E4408"/>
    <w:rsid w:val="008E4519"/>
    <w:rsid w:val="008E45AC"/>
    <w:rsid w:val="008E46BA"/>
    <w:rsid w:val="008E4700"/>
    <w:rsid w:val="008E4815"/>
    <w:rsid w:val="008E4863"/>
    <w:rsid w:val="008E4CDC"/>
    <w:rsid w:val="008E500F"/>
    <w:rsid w:val="008E5053"/>
    <w:rsid w:val="008E50C1"/>
    <w:rsid w:val="008E51F2"/>
    <w:rsid w:val="008E521F"/>
    <w:rsid w:val="008E524F"/>
    <w:rsid w:val="008E53B6"/>
    <w:rsid w:val="008E53FF"/>
    <w:rsid w:val="008E5467"/>
    <w:rsid w:val="008E546A"/>
    <w:rsid w:val="008E5600"/>
    <w:rsid w:val="008E5776"/>
    <w:rsid w:val="008E5828"/>
    <w:rsid w:val="008E5AA1"/>
    <w:rsid w:val="008E5ACA"/>
    <w:rsid w:val="008E5ACD"/>
    <w:rsid w:val="008E5AFF"/>
    <w:rsid w:val="008E5C13"/>
    <w:rsid w:val="008E5D74"/>
    <w:rsid w:val="008E5E25"/>
    <w:rsid w:val="008E5ECE"/>
    <w:rsid w:val="008E5F27"/>
    <w:rsid w:val="008E5F2E"/>
    <w:rsid w:val="008E5F49"/>
    <w:rsid w:val="008E5F4F"/>
    <w:rsid w:val="008E5F82"/>
    <w:rsid w:val="008E6038"/>
    <w:rsid w:val="008E60C2"/>
    <w:rsid w:val="008E613B"/>
    <w:rsid w:val="008E61C3"/>
    <w:rsid w:val="008E626B"/>
    <w:rsid w:val="008E630A"/>
    <w:rsid w:val="008E64CE"/>
    <w:rsid w:val="008E6786"/>
    <w:rsid w:val="008E67AE"/>
    <w:rsid w:val="008E6856"/>
    <w:rsid w:val="008E69A8"/>
    <w:rsid w:val="008E6A9C"/>
    <w:rsid w:val="008E6B19"/>
    <w:rsid w:val="008E6B4F"/>
    <w:rsid w:val="008E6D2A"/>
    <w:rsid w:val="008E6D33"/>
    <w:rsid w:val="008E6D37"/>
    <w:rsid w:val="008E6ED6"/>
    <w:rsid w:val="008E6EE9"/>
    <w:rsid w:val="008E6F74"/>
    <w:rsid w:val="008E715E"/>
    <w:rsid w:val="008E74D7"/>
    <w:rsid w:val="008E75D0"/>
    <w:rsid w:val="008E75DC"/>
    <w:rsid w:val="008E78C6"/>
    <w:rsid w:val="008E78FB"/>
    <w:rsid w:val="008E7909"/>
    <w:rsid w:val="008E7956"/>
    <w:rsid w:val="008E7A04"/>
    <w:rsid w:val="008E7A57"/>
    <w:rsid w:val="008E7AB4"/>
    <w:rsid w:val="008E7B71"/>
    <w:rsid w:val="008E7B96"/>
    <w:rsid w:val="008E7BD9"/>
    <w:rsid w:val="008E7D05"/>
    <w:rsid w:val="008E7DE9"/>
    <w:rsid w:val="008E7F82"/>
    <w:rsid w:val="008F01D0"/>
    <w:rsid w:val="008F02D9"/>
    <w:rsid w:val="008F034E"/>
    <w:rsid w:val="008F03D2"/>
    <w:rsid w:val="008F03F5"/>
    <w:rsid w:val="008F05FF"/>
    <w:rsid w:val="008F06EA"/>
    <w:rsid w:val="008F0778"/>
    <w:rsid w:val="008F0877"/>
    <w:rsid w:val="008F0B3E"/>
    <w:rsid w:val="008F0B5F"/>
    <w:rsid w:val="008F0BA1"/>
    <w:rsid w:val="008F0BEE"/>
    <w:rsid w:val="008F0C2D"/>
    <w:rsid w:val="008F0E38"/>
    <w:rsid w:val="008F1058"/>
    <w:rsid w:val="008F10CF"/>
    <w:rsid w:val="008F1128"/>
    <w:rsid w:val="008F11F2"/>
    <w:rsid w:val="008F138C"/>
    <w:rsid w:val="008F157D"/>
    <w:rsid w:val="008F1593"/>
    <w:rsid w:val="008F1615"/>
    <w:rsid w:val="008F1722"/>
    <w:rsid w:val="008F1902"/>
    <w:rsid w:val="008F191D"/>
    <w:rsid w:val="008F1940"/>
    <w:rsid w:val="008F1A33"/>
    <w:rsid w:val="008F1C4A"/>
    <w:rsid w:val="008F1CD5"/>
    <w:rsid w:val="008F1D51"/>
    <w:rsid w:val="008F1DD5"/>
    <w:rsid w:val="008F1EC4"/>
    <w:rsid w:val="008F1EE2"/>
    <w:rsid w:val="008F1F1E"/>
    <w:rsid w:val="008F1F37"/>
    <w:rsid w:val="008F2054"/>
    <w:rsid w:val="008F20BD"/>
    <w:rsid w:val="008F2174"/>
    <w:rsid w:val="008F21DA"/>
    <w:rsid w:val="008F2353"/>
    <w:rsid w:val="008F24C3"/>
    <w:rsid w:val="008F24CA"/>
    <w:rsid w:val="008F24DC"/>
    <w:rsid w:val="008F2509"/>
    <w:rsid w:val="008F2531"/>
    <w:rsid w:val="008F25F9"/>
    <w:rsid w:val="008F2630"/>
    <w:rsid w:val="008F265C"/>
    <w:rsid w:val="008F2692"/>
    <w:rsid w:val="008F270F"/>
    <w:rsid w:val="008F27B0"/>
    <w:rsid w:val="008F2841"/>
    <w:rsid w:val="008F2A01"/>
    <w:rsid w:val="008F2A03"/>
    <w:rsid w:val="008F2AAE"/>
    <w:rsid w:val="008F2C8F"/>
    <w:rsid w:val="008F2EBC"/>
    <w:rsid w:val="008F2F32"/>
    <w:rsid w:val="008F2F3F"/>
    <w:rsid w:val="008F3073"/>
    <w:rsid w:val="008F3100"/>
    <w:rsid w:val="008F31ED"/>
    <w:rsid w:val="008F3234"/>
    <w:rsid w:val="008F3346"/>
    <w:rsid w:val="008F33A7"/>
    <w:rsid w:val="008F33C4"/>
    <w:rsid w:val="008F34AA"/>
    <w:rsid w:val="008F3506"/>
    <w:rsid w:val="008F355C"/>
    <w:rsid w:val="008F3652"/>
    <w:rsid w:val="008F37DC"/>
    <w:rsid w:val="008F385F"/>
    <w:rsid w:val="008F390B"/>
    <w:rsid w:val="008F3966"/>
    <w:rsid w:val="008F3AA9"/>
    <w:rsid w:val="008F3B9D"/>
    <w:rsid w:val="008F3BD4"/>
    <w:rsid w:val="008F3D25"/>
    <w:rsid w:val="008F3E8D"/>
    <w:rsid w:val="008F3EDF"/>
    <w:rsid w:val="008F3F2A"/>
    <w:rsid w:val="008F3FAF"/>
    <w:rsid w:val="008F40FE"/>
    <w:rsid w:val="008F41EF"/>
    <w:rsid w:val="008F42E6"/>
    <w:rsid w:val="008F4375"/>
    <w:rsid w:val="008F438E"/>
    <w:rsid w:val="008F4428"/>
    <w:rsid w:val="008F446E"/>
    <w:rsid w:val="008F44CD"/>
    <w:rsid w:val="008F44DD"/>
    <w:rsid w:val="008F4531"/>
    <w:rsid w:val="008F4579"/>
    <w:rsid w:val="008F4699"/>
    <w:rsid w:val="008F46C6"/>
    <w:rsid w:val="008F4827"/>
    <w:rsid w:val="008F4941"/>
    <w:rsid w:val="008F4953"/>
    <w:rsid w:val="008F4B56"/>
    <w:rsid w:val="008F4BBB"/>
    <w:rsid w:val="008F4C6B"/>
    <w:rsid w:val="008F4E19"/>
    <w:rsid w:val="008F4E7A"/>
    <w:rsid w:val="008F4F18"/>
    <w:rsid w:val="008F5120"/>
    <w:rsid w:val="008F512F"/>
    <w:rsid w:val="008F51BC"/>
    <w:rsid w:val="008F5366"/>
    <w:rsid w:val="008F536A"/>
    <w:rsid w:val="008F5377"/>
    <w:rsid w:val="008F53AE"/>
    <w:rsid w:val="008F5419"/>
    <w:rsid w:val="008F545B"/>
    <w:rsid w:val="008F545D"/>
    <w:rsid w:val="008F54CE"/>
    <w:rsid w:val="008F54E1"/>
    <w:rsid w:val="008F5598"/>
    <w:rsid w:val="008F55AC"/>
    <w:rsid w:val="008F566C"/>
    <w:rsid w:val="008F580D"/>
    <w:rsid w:val="008F5856"/>
    <w:rsid w:val="008F591E"/>
    <w:rsid w:val="008F5A2F"/>
    <w:rsid w:val="008F5B6E"/>
    <w:rsid w:val="008F5C46"/>
    <w:rsid w:val="008F5C59"/>
    <w:rsid w:val="008F5C72"/>
    <w:rsid w:val="008F5CB2"/>
    <w:rsid w:val="008F5CBF"/>
    <w:rsid w:val="008F5D57"/>
    <w:rsid w:val="008F5D81"/>
    <w:rsid w:val="008F5D96"/>
    <w:rsid w:val="008F5D9D"/>
    <w:rsid w:val="008F5E06"/>
    <w:rsid w:val="008F5E6F"/>
    <w:rsid w:val="008F5EF0"/>
    <w:rsid w:val="008F5F62"/>
    <w:rsid w:val="008F6021"/>
    <w:rsid w:val="008F603C"/>
    <w:rsid w:val="008F604A"/>
    <w:rsid w:val="008F636A"/>
    <w:rsid w:val="008F65DE"/>
    <w:rsid w:val="008F66F0"/>
    <w:rsid w:val="008F6811"/>
    <w:rsid w:val="008F681E"/>
    <w:rsid w:val="008F682F"/>
    <w:rsid w:val="008F6964"/>
    <w:rsid w:val="008F6971"/>
    <w:rsid w:val="008F6975"/>
    <w:rsid w:val="008F6A6C"/>
    <w:rsid w:val="008F7000"/>
    <w:rsid w:val="008F7027"/>
    <w:rsid w:val="008F7037"/>
    <w:rsid w:val="008F70BB"/>
    <w:rsid w:val="008F712C"/>
    <w:rsid w:val="008F718A"/>
    <w:rsid w:val="008F738A"/>
    <w:rsid w:val="008F73AB"/>
    <w:rsid w:val="008F73F9"/>
    <w:rsid w:val="008F742B"/>
    <w:rsid w:val="008F7533"/>
    <w:rsid w:val="008F7560"/>
    <w:rsid w:val="008F767B"/>
    <w:rsid w:val="008F76CE"/>
    <w:rsid w:val="008F7783"/>
    <w:rsid w:val="008F7841"/>
    <w:rsid w:val="008F78B2"/>
    <w:rsid w:val="008F79DA"/>
    <w:rsid w:val="008F7A44"/>
    <w:rsid w:val="008F7A5C"/>
    <w:rsid w:val="008F7A7E"/>
    <w:rsid w:val="008F7B70"/>
    <w:rsid w:val="008F7BA6"/>
    <w:rsid w:val="008F7EF1"/>
    <w:rsid w:val="008F7FD6"/>
    <w:rsid w:val="00900118"/>
    <w:rsid w:val="00900119"/>
    <w:rsid w:val="00900197"/>
    <w:rsid w:val="0090019C"/>
    <w:rsid w:val="009001D3"/>
    <w:rsid w:val="009002B4"/>
    <w:rsid w:val="009005BA"/>
    <w:rsid w:val="00900654"/>
    <w:rsid w:val="00900700"/>
    <w:rsid w:val="0090097B"/>
    <w:rsid w:val="00900A0F"/>
    <w:rsid w:val="00900AD1"/>
    <w:rsid w:val="00900AEB"/>
    <w:rsid w:val="00900B5A"/>
    <w:rsid w:val="00900B88"/>
    <w:rsid w:val="00900C40"/>
    <w:rsid w:val="00900CD1"/>
    <w:rsid w:val="00900CE8"/>
    <w:rsid w:val="00900D5D"/>
    <w:rsid w:val="00900DC8"/>
    <w:rsid w:val="00900DEE"/>
    <w:rsid w:val="00900E41"/>
    <w:rsid w:val="00900EE8"/>
    <w:rsid w:val="00900F29"/>
    <w:rsid w:val="00900FCD"/>
    <w:rsid w:val="00900FD5"/>
    <w:rsid w:val="00901080"/>
    <w:rsid w:val="009011EE"/>
    <w:rsid w:val="00901259"/>
    <w:rsid w:val="009012D5"/>
    <w:rsid w:val="0090130F"/>
    <w:rsid w:val="00901392"/>
    <w:rsid w:val="0090148D"/>
    <w:rsid w:val="009014D8"/>
    <w:rsid w:val="009014E2"/>
    <w:rsid w:val="0090155F"/>
    <w:rsid w:val="009015A9"/>
    <w:rsid w:val="009016F8"/>
    <w:rsid w:val="00901738"/>
    <w:rsid w:val="009017F8"/>
    <w:rsid w:val="0090186A"/>
    <w:rsid w:val="00901943"/>
    <w:rsid w:val="00901953"/>
    <w:rsid w:val="00901A7B"/>
    <w:rsid w:val="00901C3D"/>
    <w:rsid w:val="00901C62"/>
    <w:rsid w:val="00901CBF"/>
    <w:rsid w:val="00901CFE"/>
    <w:rsid w:val="00901DB9"/>
    <w:rsid w:val="00901EE3"/>
    <w:rsid w:val="0090206C"/>
    <w:rsid w:val="009020A9"/>
    <w:rsid w:val="0090215B"/>
    <w:rsid w:val="009021C2"/>
    <w:rsid w:val="00902221"/>
    <w:rsid w:val="009022A2"/>
    <w:rsid w:val="009022B0"/>
    <w:rsid w:val="0090230C"/>
    <w:rsid w:val="00902410"/>
    <w:rsid w:val="00902557"/>
    <w:rsid w:val="009025FD"/>
    <w:rsid w:val="00902691"/>
    <w:rsid w:val="00902763"/>
    <w:rsid w:val="00902790"/>
    <w:rsid w:val="009027FB"/>
    <w:rsid w:val="0090283F"/>
    <w:rsid w:val="009028E9"/>
    <w:rsid w:val="0090292C"/>
    <w:rsid w:val="00902947"/>
    <w:rsid w:val="00902988"/>
    <w:rsid w:val="00902A51"/>
    <w:rsid w:val="00902A66"/>
    <w:rsid w:val="00902A9B"/>
    <w:rsid w:val="00902AAA"/>
    <w:rsid w:val="00902CF1"/>
    <w:rsid w:val="00902D83"/>
    <w:rsid w:val="00902D88"/>
    <w:rsid w:val="00902DF4"/>
    <w:rsid w:val="00902DFC"/>
    <w:rsid w:val="00902E0B"/>
    <w:rsid w:val="00902F26"/>
    <w:rsid w:val="00902FF0"/>
    <w:rsid w:val="0090307B"/>
    <w:rsid w:val="00903084"/>
    <w:rsid w:val="009030A0"/>
    <w:rsid w:val="00903171"/>
    <w:rsid w:val="00903260"/>
    <w:rsid w:val="009032D7"/>
    <w:rsid w:val="00903323"/>
    <w:rsid w:val="00903475"/>
    <w:rsid w:val="00903496"/>
    <w:rsid w:val="009034C2"/>
    <w:rsid w:val="009034F1"/>
    <w:rsid w:val="00903530"/>
    <w:rsid w:val="00903719"/>
    <w:rsid w:val="009037C4"/>
    <w:rsid w:val="00903808"/>
    <w:rsid w:val="00903846"/>
    <w:rsid w:val="00903895"/>
    <w:rsid w:val="009038A5"/>
    <w:rsid w:val="00903913"/>
    <w:rsid w:val="0090391F"/>
    <w:rsid w:val="00903998"/>
    <w:rsid w:val="00903A25"/>
    <w:rsid w:val="00903AF0"/>
    <w:rsid w:val="00903BD9"/>
    <w:rsid w:val="00903D47"/>
    <w:rsid w:val="00903DB4"/>
    <w:rsid w:val="00903EFB"/>
    <w:rsid w:val="00903FA3"/>
    <w:rsid w:val="00903FCD"/>
    <w:rsid w:val="009041B7"/>
    <w:rsid w:val="0090420A"/>
    <w:rsid w:val="0090421D"/>
    <w:rsid w:val="00904274"/>
    <w:rsid w:val="009042DC"/>
    <w:rsid w:val="009042EC"/>
    <w:rsid w:val="00904408"/>
    <w:rsid w:val="0090445D"/>
    <w:rsid w:val="00904463"/>
    <w:rsid w:val="0090459C"/>
    <w:rsid w:val="00904812"/>
    <w:rsid w:val="00904846"/>
    <w:rsid w:val="009048DC"/>
    <w:rsid w:val="0090496D"/>
    <w:rsid w:val="00904B51"/>
    <w:rsid w:val="00904BBF"/>
    <w:rsid w:val="00904CAC"/>
    <w:rsid w:val="00904D5B"/>
    <w:rsid w:val="00904D81"/>
    <w:rsid w:val="00904D92"/>
    <w:rsid w:val="00904DB8"/>
    <w:rsid w:val="00904E90"/>
    <w:rsid w:val="00904EA6"/>
    <w:rsid w:val="00904F70"/>
    <w:rsid w:val="00904F96"/>
    <w:rsid w:val="00904FBE"/>
    <w:rsid w:val="00905057"/>
    <w:rsid w:val="0090509B"/>
    <w:rsid w:val="00905125"/>
    <w:rsid w:val="009051C1"/>
    <w:rsid w:val="009053D7"/>
    <w:rsid w:val="00905481"/>
    <w:rsid w:val="00905552"/>
    <w:rsid w:val="009055AF"/>
    <w:rsid w:val="009055F0"/>
    <w:rsid w:val="0090577F"/>
    <w:rsid w:val="00905796"/>
    <w:rsid w:val="0090592C"/>
    <w:rsid w:val="00905AB8"/>
    <w:rsid w:val="00905CF6"/>
    <w:rsid w:val="00905E13"/>
    <w:rsid w:val="00905EF9"/>
    <w:rsid w:val="00905F81"/>
    <w:rsid w:val="00906042"/>
    <w:rsid w:val="00906134"/>
    <w:rsid w:val="009062F1"/>
    <w:rsid w:val="009064C0"/>
    <w:rsid w:val="009064CC"/>
    <w:rsid w:val="00906577"/>
    <w:rsid w:val="0090657B"/>
    <w:rsid w:val="009066D2"/>
    <w:rsid w:val="0090674B"/>
    <w:rsid w:val="00906770"/>
    <w:rsid w:val="009067CE"/>
    <w:rsid w:val="009068BF"/>
    <w:rsid w:val="00906967"/>
    <w:rsid w:val="00906A0F"/>
    <w:rsid w:val="00906DCC"/>
    <w:rsid w:val="00906ECF"/>
    <w:rsid w:val="00907075"/>
    <w:rsid w:val="00907085"/>
    <w:rsid w:val="0090728F"/>
    <w:rsid w:val="009072DF"/>
    <w:rsid w:val="009072FF"/>
    <w:rsid w:val="00907332"/>
    <w:rsid w:val="00907386"/>
    <w:rsid w:val="00907435"/>
    <w:rsid w:val="0090746A"/>
    <w:rsid w:val="009074AB"/>
    <w:rsid w:val="00907521"/>
    <w:rsid w:val="009075B7"/>
    <w:rsid w:val="00907611"/>
    <w:rsid w:val="009076DE"/>
    <w:rsid w:val="009078C9"/>
    <w:rsid w:val="00907946"/>
    <w:rsid w:val="0090799F"/>
    <w:rsid w:val="00907A57"/>
    <w:rsid w:val="00907A64"/>
    <w:rsid w:val="00907A83"/>
    <w:rsid w:val="00907B89"/>
    <w:rsid w:val="00907C06"/>
    <w:rsid w:val="00907CAF"/>
    <w:rsid w:val="00907CE5"/>
    <w:rsid w:val="00907D0D"/>
    <w:rsid w:val="00907F20"/>
    <w:rsid w:val="00907F69"/>
    <w:rsid w:val="00907FEB"/>
    <w:rsid w:val="0091016A"/>
    <w:rsid w:val="00910178"/>
    <w:rsid w:val="00910470"/>
    <w:rsid w:val="00910581"/>
    <w:rsid w:val="00910588"/>
    <w:rsid w:val="00910758"/>
    <w:rsid w:val="00910796"/>
    <w:rsid w:val="00910855"/>
    <w:rsid w:val="00910948"/>
    <w:rsid w:val="00910B03"/>
    <w:rsid w:val="00910BA2"/>
    <w:rsid w:val="00910BD5"/>
    <w:rsid w:val="00910C09"/>
    <w:rsid w:val="00910C94"/>
    <w:rsid w:val="00910FD1"/>
    <w:rsid w:val="00910FF1"/>
    <w:rsid w:val="00911098"/>
    <w:rsid w:val="0091112E"/>
    <w:rsid w:val="009111CA"/>
    <w:rsid w:val="009112A9"/>
    <w:rsid w:val="009112E4"/>
    <w:rsid w:val="009112FD"/>
    <w:rsid w:val="009113A0"/>
    <w:rsid w:val="009113BB"/>
    <w:rsid w:val="009113BE"/>
    <w:rsid w:val="00911418"/>
    <w:rsid w:val="0091144F"/>
    <w:rsid w:val="00911460"/>
    <w:rsid w:val="0091148A"/>
    <w:rsid w:val="0091148E"/>
    <w:rsid w:val="009114E0"/>
    <w:rsid w:val="0091165C"/>
    <w:rsid w:val="009116E2"/>
    <w:rsid w:val="00911700"/>
    <w:rsid w:val="00911956"/>
    <w:rsid w:val="009119C6"/>
    <w:rsid w:val="00911A93"/>
    <w:rsid w:val="00911B5A"/>
    <w:rsid w:val="00911B86"/>
    <w:rsid w:val="00911C52"/>
    <w:rsid w:val="00911CDC"/>
    <w:rsid w:val="00911DB7"/>
    <w:rsid w:val="00911DF1"/>
    <w:rsid w:val="00911EB4"/>
    <w:rsid w:val="00911F77"/>
    <w:rsid w:val="00911F91"/>
    <w:rsid w:val="00912303"/>
    <w:rsid w:val="009123DC"/>
    <w:rsid w:val="009125AC"/>
    <w:rsid w:val="009125B1"/>
    <w:rsid w:val="009125F2"/>
    <w:rsid w:val="0091279C"/>
    <w:rsid w:val="009127B2"/>
    <w:rsid w:val="0091299A"/>
    <w:rsid w:val="00912A7E"/>
    <w:rsid w:val="00912B5C"/>
    <w:rsid w:val="00912B6B"/>
    <w:rsid w:val="00912B71"/>
    <w:rsid w:val="00912B85"/>
    <w:rsid w:val="00912BDC"/>
    <w:rsid w:val="00912D81"/>
    <w:rsid w:val="00912D8B"/>
    <w:rsid w:val="00912F89"/>
    <w:rsid w:val="0091309F"/>
    <w:rsid w:val="009130ED"/>
    <w:rsid w:val="0091312A"/>
    <w:rsid w:val="00913150"/>
    <w:rsid w:val="009131DE"/>
    <w:rsid w:val="00913314"/>
    <w:rsid w:val="009134F7"/>
    <w:rsid w:val="009135AE"/>
    <w:rsid w:val="0091379F"/>
    <w:rsid w:val="009137D5"/>
    <w:rsid w:val="0091380A"/>
    <w:rsid w:val="00913970"/>
    <w:rsid w:val="00913A12"/>
    <w:rsid w:val="00913A22"/>
    <w:rsid w:val="00913D79"/>
    <w:rsid w:val="00913DFD"/>
    <w:rsid w:val="00913E49"/>
    <w:rsid w:val="00913F87"/>
    <w:rsid w:val="0091445F"/>
    <w:rsid w:val="00914514"/>
    <w:rsid w:val="00914582"/>
    <w:rsid w:val="009145EC"/>
    <w:rsid w:val="0091462F"/>
    <w:rsid w:val="00914704"/>
    <w:rsid w:val="00914988"/>
    <w:rsid w:val="0091499C"/>
    <w:rsid w:val="00914A60"/>
    <w:rsid w:val="00914A98"/>
    <w:rsid w:val="00914B0A"/>
    <w:rsid w:val="00914BC6"/>
    <w:rsid w:val="00914C72"/>
    <w:rsid w:val="00914D9F"/>
    <w:rsid w:val="00914DE7"/>
    <w:rsid w:val="00914E14"/>
    <w:rsid w:val="00914E6F"/>
    <w:rsid w:val="00914EA8"/>
    <w:rsid w:val="00914EF6"/>
    <w:rsid w:val="009150F9"/>
    <w:rsid w:val="00915111"/>
    <w:rsid w:val="009151E5"/>
    <w:rsid w:val="00915353"/>
    <w:rsid w:val="00915406"/>
    <w:rsid w:val="0091550F"/>
    <w:rsid w:val="009156BA"/>
    <w:rsid w:val="009156CC"/>
    <w:rsid w:val="00915816"/>
    <w:rsid w:val="00915A52"/>
    <w:rsid w:val="00915A5E"/>
    <w:rsid w:val="00915D2C"/>
    <w:rsid w:val="00915D53"/>
    <w:rsid w:val="00915D59"/>
    <w:rsid w:val="00915D9B"/>
    <w:rsid w:val="00915DA6"/>
    <w:rsid w:val="00915DAB"/>
    <w:rsid w:val="00915DC4"/>
    <w:rsid w:val="00915DE8"/>
    <w:rsid w:val="00915F76"/>
    <w:rsid w:val="009160C6"/>
    <w:rsid w:val="009160DE"/>
    <w:rsid w:val="009161E1"/>
    <w:rsid w:val="0091627D"/>
    <w:rsid w:val="00916334"/>
    <w:rsid w:val="0091640C"/>
    <w:rsid w:val="0091647C"/>
    <w:rsid w:val="0091654A"/>
    <w:rsid w:val="00916599"/>
    <w:rsid w:val="00916636"/>
    <w:rsid w:val="00916779"/>
    <w:rsid w:val="00916865"/>
    <w:rsid w:val="0091691D"/>
    <w:rsid w:val="00916922"/>
    <w:rsid w:val="00916932"/>
    <w:rsid w:val="00916999"/>
    <w:rsid w:val="00916A36"/>
    <w:rsid w:val="00916A5B"/>
    <w:rsid w:val="00916B12"/>
    <w:rsid w:val="00916B8D"/>
    <w:rsid w:val="00916BB4"/>
    <w:rsid w:val="00916D6C"/>
    <w:rsid w:val="00916D80"/>
    <w:rsid w:val="00916E0E"/>
    <w:rsid w:val="00916E8A"/>
    <w:rsid w:val="00916FE5"/>
    <w:rsid w:val="0091703D"/>
    <w:rsid w:val="00917186"/>
    <w:rsid w:val="00917291"/>
    <w:rsid w:val="00917311"/>
    <w:rsid w:val="009173B8"/>
    <w:rsid w:val="009173FD"/>
    <w:rsid w:val="009175F6"/>
    <w:rsid w:val="009176AB"/>
    <w:rsid w:val="00917763"/>
    <w:rsid w:val="009177BC"/>
    <w:rsid w:val="009178D5"/>
    <w:rsid w:val="0091799C"/>
    <w:rsid w:val="009179CB"/>
    <w:rsid w:val="00917A37"/>
    <w:rsid w:val="00917A5F"/>
    <w:rsid w:val="00917A9A"/>
    <w:rsid w:val="00917AEA"/>
    <w:rsid w:val="00917B26"/>
    <w:rsid w:val="00917B42"/>
    <w:rsid w:val="00917BD2"/>
    <w:rsid w:val="00917BED"/>
    <w:rsid w:val="00917CE1"/>
    <w:rsid w:val="00917D77"/>
    <w:rsid w:val="00920058"/>
    <w:rsid w:val="0092006D"/>
    <w:rsid w:val="009201CF"/>
    <w:rsid w:val="009201DB"/>
    <w:rsid w:val="00920348"/>
    <w:rsid w:val="009203DF"/>
    <w:rsid w:val="0092048E"/>
    <w:rsid w:val="0092058B"/>
    <w:rsid w:val="00920655"/>
    <w:rsid w:val="00920853"/>
    <w:rsid w:val="0092085F"/>
    <w:rsid w:val="00920998"/>
    <w:rsid w:val="00920B47"/>
    <w:rsid w:val="00920BC4"/>
    <w:rsid w:val="00920C97"/>
    <w:rsid w:val="00920C99"/>
    <w:rsid w:val="00920D4D"/>
    <w:rsid w:val="00920D75"/>
    <w:rsid w:val="00920DFC"/>
    <w:rsid w:val="00920E3E"/>
    <w:rsid w:val="0092110A"/>
    <w:rsid w:val="0092115B"/>
    <w:rsid w:val="00921298"/>
    <w:rsid w:val="00921318"/>
    <w:rsid w:val="0092135A"/>
    <w:rsid w:val="00921509"/>
    <w:rsid w:val="00921578"/>
    <w:rsid w:val="009215C0"/>
    <w:rsid w:val="009217FE"/>
    <w:rsid w:val="009219C7"/>
    <w:rsid w:val="00921A36"/>
    <w:rsid w:val="00921A90"/>
    <w:rsid w:val="00921AFE"/>
    <w:rsid w:val="00921C42"/>
    <w:rsid w:val="00921D42"/>
    <w:rsid w:val="00921E07"/>
    <w:rsid w:val="00921E13"/>
    <w:rsid w:val="00921E17"/>
    <w:rsid w:val="00921FF1"/>
    <w:rsid w:val="009220A5"/>
    <w:rsid w:val="009220CC"/>
    <w:rsid w:val="009222C1"/>
    <w:rsid w:val="0092239D"/>
    <w:rsid w:val="0092248E"/>
    <w:rsid w:val="00922566"/>
    <w:rsid w:val="009225E5"/>
    <w:rsid w:val="0092266A"/>
    <w:rsid w:val="009226A3"/>
    <w:rsid w:val="009228A0"/>
    <w:rsid w:val="00922994"/>
    <w:rsid w:val="00922BC9"/>
    <w:rsid w:val="00922C93"/>
    <w:rsid w:val="00922CD2"/>
    <w:rsid w:val="00922E06"/>
    <w:rsid w:val="00922F39"/>
    <w:rsid w:val="00922F9B"/>
    <w:rsid w:val="00923191"/>
    <w:rsid w:val="0092326F"/>
    <w:rsid w:val="009232B6"/>
    <w:rsid w:val="009232BE"/>
    <w:rsid w:val="00923370"/>
    <w:rsid w:val="00923583"/>
    <w:rsid w:val="009235B2"/>
    <w:rsid w:val="009235C5"/>
    <w:rsid w:val="009235D3"/>
    <w:rsid w:val="009236CC"/>
    <w:rsid w:val="00923738"/>
    <w:rsid w:val="00923826"/>
    <w:rsid w:val="00923993"/>
    <w:rsid w:val="009239E3"/>
    <w:rsid w:val="00923A4F"/>
    <w:rsid w:val="00923A5B"/>
    <w:rsid w:val="00923AC0"/>
    <w:rsid w:val="00923BF9"/>
    <w:rsid w:val="00923C59"/>
    <w:rsid w:val="00923C9C"/>
    <w:rsid w:val="00923D05"/>
    <w:rsid w:val="00923DBC"/>
    <w:rsid w:val="00923DE8"/>
    <w:rsid w:val="00923E31"/>
    <w:rsid w:val="00923E73"/>
    <w:rsid w:val="00923E7A"/>
    <w:rsid w:val="0092400E"/>
    <w:rsid w:val="00924022"/>
    <w:rsid w:val="00924346"/>
    <w:rsid w:val="009243DF"/>
    <w:rsid w:val="009243E5"/>
    <w:rsid w:val="00924435"/>
    <w:rsid w:val="009245B7"/>
    <w:rsid w:val="00924639"/>
    <w:rsid w:val="00924774"/>
    <w:rsid w:val="00924A12"/>
    <w:rsid w:val="00924A6E"/>
    <w:rsid w:val="00924B6D"/>
    <w:rsid w:val="00924BFD"/>
    <w:rsid w:val="00924D2E"/>
    <w:rsid w:val="00924D5B"/>
    <w:rsid w:val="00924D71"/>
    <w:rsid w:val="00924E39"/>
    <w:rsid w:val="00924ED3"/>
    <w:rsid w:val="00924FCE"/>
    <w:rsid w:val="0092509B"/>
    <w:rsid w:val="009250F2"/>
    <w:rsid w:val="009250F5"/>
    <w:rsid w:val="00925113"/>
    <w:rsid w:val="0092514E"/>
    <w:rsid w:val="00925154"/>
    <w:rsid w:val="009251C6"/>
    <w:rsid w:val="009251EF"/>
    <w:rsid w:val="00925305"/>
    <w:rsid w:val="00925361"/>
    <w:rsid w:val="0092536E"/>
    <w:rsid w:val="00925425"/>
    <w:rsid w:val="0092548B"/>
    <w:rsid w:val="009256F3"/>
    <w:rsid w:val="00925728"/>
    <w:rsid w:val="009259D2"/>
    <w:rsid w:val="00925A0E"/>
    <w:rsid w:val="00925C2E"/>
    <w:rsid w:val="00925C40"/>
    <w:rsid w:val="00925C56"/>
    <w:rsid w:val="00926029"/>
    <w:rsid w:val="0092603E"/>
    <w:rsid w:val="0092605B"/>
    <w:rsid w:val="00926093"/>
    <w:rsid w:val="00926337"/>
    <w:rsid w:val="00926470"/>
    <w:rsid w:val="009264B5"/>
    <w:rsid w:val="009266A1"/>
    <w:rsid w:val="00926784"/>
    <w:rsid w:val="00926787"/>
    <w:rsid w:val="00926863"/>
    <w:rsid w:val="009268A8"/>
    <w:rsid w:val="0092693F"/>
    <w:rsid w:val="00926947"/>
    <w:rsid w:val="00926A41"/>
    <w:rsid w:val="00926ABB"/>
    <w:rsid w:val="00926AD8"/>
    <w:rsid w:val="00926AEB"/>
    <w:rsid w:val="00926B5B"/>
    <w:rsid w:val="00926B9D"/>
    <w:rsid w:val="00926BAA"/>
    <w:rsid w:val="00926BB5"/>
    <w:rsid w:val="00926BCA"/>
    <w:rsid w:val="00926C4E"/>
    <w:rsid w:val="00926C4F"/>
    <w:rsid w:val="00926C52"/>
    <w:rsid w:val="00926CE3"/>
    <w:rsid w:val="00926D89"/>
    <w:rsid w:val="00926DC3"/>
    <w:rsid w:val="00926EB4"/>
    <w:rsid w:val="00926FF4"/>
    <w:rsid w:val="0092708B"/>
    <w:rsid w:val="0092710C"/>
    <w:rsid w:val="00927167"/>
    <w:rsid w:val="00927176"/>
    <w:rsid w:val="009271E5"/>
    <w:rsid w:val="0092721F"/>
    <w:rsid w:val="00927233"/>
    <w:rsid w:val="00927298"/>
    <w:rsid w:val="009273B6"/>
    <w:rsid w:val="009273BB"/>
    <w:rsid w:val="0092747D"/>
    <w:rsid w:val="009274C6"/>
    <w:rsid w:val="0092785B"/>
    <w:rsid w:val="0092790A"/>
    <w:rsid w:val="00927A94"/>
    <w:rsid w:val="00927BD3"/>
    <w:rsid w:val="00927F09"/>
    <w:rsid w:val="00927F56"/>
    <w:rsid w:val="009300EC"/>
    <w:rsid w:val="00930181"/>
    <w:rsid w:val="009301B7"/>
    <w:rsid w:val="00930348"/>
    <w:rsid w:val="00930405"/>
    <w:rsid w:val="009304A9"/>
    <w:rsid w:val="0093050E"/>
    <w:rsid w:val="00930541"/>
    <w:rsid w:val="0093061E"/>
    <w:rsid w:val="0093062A"/>
    <w:rsid w:val="0093076A"/>
    <w:rsid w:val="00930771"/>
    <w:rsid w:val="009307C0"/>
    <w:rsid w:val="00930800"/>
    <w:rsid w:val="009309CB"/>
    <w:rsid w:val="00930C1E"/>
    <w:rsid w:val="00930D28"/>
    <w:rsid w:val="00930DE0"/>
    <w:rsid w:val="009310C0"/>
    <w:rsid w:val="00931176"/>
    <w:rsid w:val="00931324"/>
    <w:rsid w:val="00931390"/>
    <w:rsid w:val="009313B2"/>
    <w:rsid w:val="00931499"/>
    <w:rsid w:val="009314F5"/>
    <w:rsid w:val="00931562"/>
    <w:rsid w:val="00931624"/>
    <w:rsid w:val="0093168F"/>
    <w:rsid w:val="009316EB"/>
    <w:rsid w:val="00931764"/>
    <w:rsid w:val="009317E8"/>
    <w:rsid w:val="00931800"/>
    <w:rsid w:val="0093189A"/>
    <w:rsid w:val="00931C1C"/>
    <w:rsid w:val="00931D5C"/>
    <w:rsid w:val="00931DDC"/>
    <w:rsid w:val="00931E10"/>
    <w:rsid w:val="00931E1C"/>
    <w:rsid w:val="00932298"/>
    <w:rsid w:val="009324EB"/>
    <w:rsid w:val="00932651"/>
    <w:rsid w:val="009326F6"/>
    <w:rsid w:val="009327C0"/>
    <w:rsid w:val="0093281D"/>
    <w:rsid w:val="00932887"/>
    <w:rsid w:val="0093288F"/>
    <w:rsid w:val="009329E7"/>
    <w:rsid w:val="009329EF"/>
    <w:rsid w:val="00932A9A"/>
    <w:rsid w:val="00932AAE"/>
    <w:rsid w:val="00932AB9"/>
    <w:rsid w:val="00932B85"/>
    <w:rsid w:val="00932D40"/>
    <w:rsid w:val="0093304C"/>
    <w:rsid w:val="009331F8"/>
    <w:rsid w:val="00933246"/>
    <w:rsid w:val="009332C4"/>
    <w:rsid w:val="00933400"/>
    <w:rsid w:val="0093340D"/>
    <w:rsid w:val="00933460"/>
    <w:rsid w:val="009334CF"/>
    <w:rsid w:val="00933548"/>
    <w:rsid w:val="0093356B"/>
    <w:rsid w:val="00933620"/>
    <w:rsid w:val="009337BB"/>
    <w:rsid w:val="0093389C"/>
    <w:rsid w:val="0093397A"/>
    <w:rsid w:val="009339E7"/>
    <w:rsid w:val="00933CDD"/>
    <w:rsid w:val="00933DB7"/>
    <w:rsid w:val="00933E3D"/>
    <w:rsid w:val="00933EC6"/>
    <w:rsid w:val="00933F00"/>
    <w:rsid w:val="00933F21"/>
    <w:rsid w:val="00933FBA"/>
    <w:rsid w:val="009340E0"/>
    <w:rsid w:val="00934204"/>
    <w:rsid w:val="00934218"/>
    <w:rsid w:val="00934262"/>
    <w:rsid w:val="009342C1"/>
    <w:rsid w:val="009342CA"/>
    <w:rsid w:val="00934331"/>
    <w:rsid w:val="009343B3"/>
    <w:rsid w:val="009344F4"/>
    <w:rsid w:val="0093460F"/>
    <w:rsid w:val="00934654"/>
    <w:rsid w:val="009346B3"/>
    <w:rsid w:val="009347FE"/>
    <w:rsid w:val="009348A4"/>
    <w:rsid w:val="00934A34"/>
    <w:rsid w:val="00934A76"/>
    <w:rsid w:val="00934AA6"/>
    <w:rsid w:val="00934AB6"/>
    <w:rsid w:val="00934ABD"/>
    <w:rsid w:val="00934B36"/>
    <w:rsid w:val="00934C22"/>
    <w:rsid w:val="00934C42"/>
    <w:rsid w:val="00934E2E"/>
    <w:rsid w:val="00934E97"/>
    <w:rsid w:val="00934F26"/>
    <w:rsid w:val="0093504E"/>
    <w:rsid w:val="00935079"/>
    <w:rsid w:val="009350F5"/>
    <w:rsid w:val="009351DA"/>
    <w:rsid w:val="00935266"/>
    <w:rsid w:val="009352A4"/>
    <w:rsid w:val="00935349"/>
    <w:rsid w:val="0093534E"/>
    <w:rsid w:val="00935446"/>
    <w:rsid w:val="009354D7"/>
    <w:rsid w:val="0093556B"/>
    <w:rsid w:val="00935579"/>
    <w:rsid w:val="009356B4"/>
    <w:rsid w:val="0093575C"/>
    <w:rsid w:val="0093586D"/>
    <w:rsid w:val="00935A48"/>
    <w:rsid w:val="00935A8D"/>
    <w:rsid w:val="00935B42"/>
    <w:rsid w:val="00935C22"/>
    <w:rsid w:val="00935CA4"/>
    <w:rsid w:val="00935D49"/>
    <w:rsid w:val="00935EEB"/>
    <w:rsid w:val="00935F8A"/>
    <w:rsid w:val="00935FD5"/>
    <w:rsid w:val="00936268"/>
    <w:rsid w:val="009362AF"/>
    <w:rsid w:val="009363CD"/>
    <w:rsid w:val="00936731"/>
    <w:rsid w:val="009368DC"/>
    <w:rsid w:val="00936918"/>
    <w:rsid w:val="009369F3"/>
    <w:rsid w:val="00936A2D"/>
    <w:rsid w:val="00936ACA"/>
    <w:rsid w:val="00936B85"/>
    <w:rsid w:val="00936BA1"/>
    <w:rsid w:val="00936BF6"/>
    <w:rsid w:val="00936CC1"/>
    <w:rsid w:val="00936D19"/>
    <w:rsid w:val="00936E52"/>
    <w:rsid w:val="00936E7D"/>
    <w:rsid w:val="00936EFE"/>
    <w:rsid w:val="00936F23"/>
    <w:rsid w:val="00936FD6"/>
    <w:rsid w:val="009370C1"/>
    <w:rsid w:val="009370F6"/>
    <w:rsid w:val="00937284"/>
    <w:rsid w:val="009373AD"/>
    <w:rsid w:val="00937449"/>
    <w:rsid w:val="00937539"/>
    <w:rsid w:val="0093757D"/>
    <w:rsid w:val="00937588"/>
    <w:rsid w:val="00937658"/>
    <w:rsid w:val="00937689"/>
    <w:rsid w:val="00937780"/>
    <w:rsid w:val="009378A2"/>
    <w:rsid w:val="0093790F"/>
    <w:rsid w:val="0093791F"/>
    <w:rsid w:val="00937A4D"/>
    <w:rsid w:val="00937C3E"/>
    <w:rsid w:val="00937CB1"/>
    <w:rsid w:val="00937CC3"/>
    <w:rsid w:val="009400F8"/>
    <w:rsid w:val="00940248"/>
    <w:rsid w:val="00940391"/>
    <w:rsid w:val="0094041B"/>
    <w:rsid w:val="0094050C"/>
    <w:rsid w:val="00940606"/>
    <w:rsid w:val="00940619"/>
    <w:rsid w:val="00940634"/>
    <w:rsid w:val="0094063E"/>
    <w:rsid w:val="00940669"/>
    <w:rsid w:val="00940687"/>
    <w:rsid w:val="00940834"/>
    <w:rsid w:val="00940888"/>
    <w:rsid w:val="009408EB"/>
    <w:rsid w:val="0094098D"/>
    <w:rsid w:val="009409A8"/>
    <w:rsid w:val="009409B9"/>
    <w:rsid w:val="00940B03"/>
    <w:rsid w:val="00940B05"/>
    <w:rsid w:val="00940CB2"/>
    <w:rsid w:val="00940CF9"/>
    <w:rsid w:val="00940E38"/>
    <w:rsid w:val="00940EA0"/>
    <w:rsid w:val="00940FBF"/>
    <w:rsid w:val="00940FC0"/>
    <w:rsid w:val="0094102E"/>
    <w:rsid w:val="00941069"/>
    <w:rsid w:val="009410E3"/>
    <w:rsid w:val="0094114F"/>
    <w:rsid w:val="00941211"/>
    <w:rsid w:val="009412E8"/>
    <w:rsid w:val="00941338"/>
    <w:rsid w:val="0094145F"/>
    <w:rsid w:val="009414F7"/>
    <w:rsid w:val="0094161E"/>
    <w:rsid w:val="0094162B"/>
    <w:rsid w:val="0094166A"/>
    <w:rsid w:val="00941680"/>
    <w:rsid w:val="009416F5"/>
    <w:rsid w:val="00941777"/>
    <w:rsid w:val="00941780"/>
    <w:rsid w:val="009417F8"/>
    <w:rsid w:val="00941816"/>
    <w:rsid w:val="0094181A"/>
    <w:rsid w:val="009418F3"/>
    <w:rsid w:val="00941961"/>
    <w:rsid w:val="00941A6B"/>
    <w:rsid w:val="00941AAF"/>
    <w:rsid w:val="00941ACA"/>
    <w:rsid w:val="00941B19"/>
    <w:rsid w:val="00941BA4"/>
    <w:rsid w:val="00941BC1"/>
    <w:rsid w:val="00941C32"/>
    <w:rsid w:val="00941C4E"/>
    <w:rsid w:val="00941C9C"/>
    <w:rsid w:val="00941D36"/>
    <w:rsid w:val="00941DA3"/>
    <w:rsid w:val="00941E29"/>
    <w:rsid w:val="009422E5"/>
    <w:rsid w:val="009423DC"/>
    <w:rsid w:val="00942412"/>
    <w:rsid w:val="00942443"/>
    <w:rsid w:val="0094268D"/>
    <w:rsid w:val="009426CA"/>
    <w:rsid w:val="0094273A"/>
    <w:rsid w:val="009427BA"/>
    <w:rsid w:val="009427D5"/>
    <w:rsid w:val="0094297D"/>
    <w:rsid w:val="009429AC"/>
    <w:rsid w:val="00942A03"/>
    <w:rsid w:val="00942A24"/>
    <w:rsid w:val="00942A5A"/>
    <w:rsid w:val="00942B03"/>
    <w:rsid w:val="00942C2F"/>
    <w:rsid w:val="00942CA2"/>
    <w:rsid w:val="00942CD6"/>
    <w:rsid w:val="00942D0F"/>
    <w:rsid w:val="00942D30"/>
    <w:rsid w:val="00942F1B"/>
    <w:rsid w:val="0094307E"/>
    <w:rsid w:val="009430F6"/>
    <w:rsid w:val="00943327"/>
    <w:rsid w:val="00943341"/>
    <w:rsid w:val="00943479"/>
    <w:rsid w:val="00943499"/>
    <w:rsid w:val="00943837"/>
    <w:rsid w:val="00943859"/>
    <w:rsid w:val="0094394D"/>
    <w:rsid w:val="009439AB"/>
    <w:rsid w:val="009439FD"/>
    <w:rsid w:val="00943A74"/>
    <w:rsid w:val="00943E95"/>
    <w:rsid w:val="009441C9"/>
    <w:rsid w:val="00944310"/>
    <w:rsid w:val="00944345"/>
    <w:rsid w:val="009443BC"/>
    <w:rsid w:val="00944401"/>
    <w:rsid w:val="0094446A"/>
    <w:rsid w:val="0094446B"/>
    <w:rsid w:val="009445DF"/>
    <w:rsid w:val="009447BF"/>
    <w:rsid w:val="00944A6E"/>
    <w:rsid w:val="00944B2F"/>
    <w:rsid w:val="00944B35"/>
    <w:rsid w:val="00944B63"/>
    <w:rsid w:val="00944BA6"/>
    <w:rsid w:val="00944BC6"/>
    <w:rsid w:val="00944C40"/>
    <w:rsid w:val="00944C50"/>
    <w:rsid w:val="00944E22"/>
    <w:rsid w:val="00944EA7"/>
    <w:rsid w:val="00944EAD"/>
    <w:rsid w:val="00944FBD"/>
    <w:rsid w:val="009450E7"/>
    <w:rsid w:val="009450E8"/>
    <w:rsid w:val="00945364"/>
    <w:rsid w:val="0094574E"/>
    <w:rsid w:val="00945B35"/>
    <w:rsid w:val="00945BB4"/>
    <w:rsid w:val="00945BF9"/>
    <w:rsid w:val="00945E37"/>
    <w:rsid w:val="00945E85"/>
    <w:rsid w:val="00946186"/>
    <w:rsid w:val="009461E5"/>
    <w:rsid w:val="009461F3"/>
    <w:rsid w:val="009462FD"/>
    <w:rsid w:val="009463F7"/>
    <w:rsid w:val="00946493"/>
    <w:rsid w:val="009464F9"/>
    <w:rsid w:val="009465CB"/>
    <w:rsid w:val="00946688"/>
    <w:rsid w:val="00946925"/>
    <w:rsid w:val="00946975"/>
    <w:rsid w:val="00946ED5"/>
    <w:rsid w:val="00947092"/>
    <w:rsid w:val="009470EE"/>
    <w:rsid w:val="009471A0"/>
    <w:rsid w:val="0094720A"/>
    <w:rsid w:val="00947270"/>
    <w:rsid w:val="00947531"/>
    <w:rsid w:val="0094754B"/>
    <w:rsid w:val="0094762C"/>
    <w:rsid w:val="0094769B"/>
    <w:rsid w:val="0094769D"/>
    <w:rsid w:val="0094770A"/>
    <w:rsid w:val="009477A4"/>
    <w:rsid w:val="0094785E"/>
    <w:rsid w:val="009478B8"/>
    <w:rsid w:val="009478C3"/>
    <w:rsid w:val="00947A9F"/>
    <w:rsid w:val="00947B17"/>
    <w:rsid w:val="00947B64"/>
    <w:rsid w:val="00947BAB"/>
    <w:rsid w:val="00947C70"/>
    <w:rsid w:val="00947D1B"/>
    <w:rsid w:val="00947D22"/>
    <w:rsid w:val="00947E9E"/>
    <w:rsid w:val="009500D6"/>
    <w:rsid w:val="00950168"/>
    <w:rsid w:val="0095027B"/>
    <w:rsid w:val="009503DC"/>
    <w:rsid w:val="0095077C"/>
    <w:rsid w:val="00950860"/>
    <w:rsid w:val="009508AF"/>
    <w:rsid w:val="0095095D"/>
    <w:rsid w:val="009509EF"/>
    <w:rsid w:val="00950BC1"/>
    <w:rsid w:val="00950C1C"/>
    <w:rsid w:val="00950C38"/>
    <w:rsid w:val="00950C57"/>
    <w:rsid w:val="00950CBC"/>
    <w:rsid w:val="00950CEC"/>
    <w:rsid w:val="00950D5B"/>
    <w:rsid w:val="00950E6D"/>
    <w:rsid w:val="00950F77"/>
    <w:rsid w:val="00950FB3"/>
    <w:rsid w:val="0095109A"/>
    <w:rsid w:val="009510B0"/>
    <w:rsid w:val="00951126"/>
    <w:rsid w:val="00951142"/>
    <w:rsid w:val="0095127C"/>
    <w:rsid w:val="009512E4"/>
    <w:rsid w:val="0095130E"/>
    <w:rsid w:val="0095133F"/>
    <w:rsid w:val="00951354"/>
    <w:rsid w:val="00951355"/>
    <w:rsid w:val="009514C4"/>
    <w:rsid w:val="009514EB"/>
    <w:rsid w:val="00951645"/>
    <w:rsid w:val="0095167F"/>
    <w:rsid w:val="00951864"/>
    <w:rsid w:val="00951994"/>
    <w:rsid w:val="009519E8"/>
    <w:rsid w:val="00951B54"/>
    <w:rsid w:val="00951B6F"/>
    <w:rsid w:val="00951CED"/>
    <w:rsid w:val="00951E4A"/>
    <w:rsid w:val="00951E5A"/>
    <w:rsid w:val="00951E7F"/>
    <w:rsid w:val="00951F77"/>
    <w:rsid w:val="00951FAC"/>
    <w:rsid w:val="00951FF5"/>
    <w:rsid w:val="009524EA"/>
    <w:rsid w:val="00952503"/>
    <w:rsid w:val="0095264C"/>
    <w:rsid w:val="0095267E"/>
    <w:rsid w:val="00952708"/>
    <w:rsid w:val="0095271F"/>
    <w:rsid w:val="0095284C"/>
    <w:rsid w:val="0095285A"/>
    <w:rsid w:val="009528D1"/>
    <w:rsid w:val="00952913"/>
    <w:rsid w:val="009529D6"/>
    <w:rsid w:val="00952A09"/>
    <w:rsid w:val="00952A69"/>
    <w:rsid w:val="00952A73"/>
    <w:rsid w:val="00952B42"/>
    <w:rsid w:val="00952BF2"/>
    <w:rsid w:val="00952F98"/>
    <w:rsid w:val="00953078"/>
    <w:rsid w:val="00953102"/>
    <w:rsid w:val="0095322A"/>
    <w:rsid w:val="00953491"/>
    <w:rsid w:val="0095356C"/>
    <w:rsid w:val="009535C1"/>
    <w:rsid w:val="009535F1"/>
    <w:rsid w:val="009536F2"/>
    <w:rsid w:val="0095370E"/>
    <w:rsid w:val="00953720"/>
    <w:rsid w:val="00953751"/>
    <w:rsid w:val="00953757"/>
    <w:rsid w:val="009538FF"/>
    <w:rsid w:val="00953922"/>
    <w:rsid w:val="0095397B"/>
    <w:rsid w:val="00953989"/>
    <w:rsid w:val="009539B0"/>
    <w:rsid w:val="00953A63"/>
    <w:rsid w:val="00953BDB"/>
    <w:rsid w:val="00953C78"/>
    <w:rsid w:val="00953C8E"/>
    <w:rsid w:val="00953CA1"/>
    <w:rsid w:val="00953D00"/>
    <w:rsid w:val="00953F07"/>
    <w:rsid w:val="009542CC"/>
    <w:rsid w:val="00954476"/>
    <w:rsid w:val="00954488"/>
    <w:rsid w:val="00954582"/>
    <w:rsid w:val="00954635"/>
    <w:rsid w:val="00954704"/>
    <w:rsid w:val="009547BC"/>
    <w:rsid w:val="009547D4"/>
    <w:rsid w:val="00954815"/>
    <w:rsid w:val="0095491C"/>
    <w:rsid w:val="009549B3"/>
    <w:rsid w:val="00954A42"/>
    <w:rsid w:val="00954ACF"/>
    <w:rsid w:val="00954C59"/>
    <w:rsid w:val="00954CA1"/>
    <w:rsid w:val="00954D79"/>
    <w:rsid w:val="00954DBA"/>
    <w:rsid w:val="00954DC4"/>
    <w:rsid w:val="0095504C"/>
    <w:rsid w:val="0095506C"/>
    <w:rsid w:val="009550A3"/>
    <w:rsid w:val="0095510C"/>
    <w:rsid w:val="00955124"/>
    <w:rsid w:val="00955146"/>
    <w:rsid w:val="0095522A"/>
    <w:rsid w:val="00955238"/>
    <w:rsid w:val="0095526B"/>
    <w:rsid w:val="00955304"/>
    <w:rsid w:val="00955334"/>
    <w:rsid w:val="0095553E"/>
    <w:rsid w:val="009558B5"/>
    <w:rsid w:val="009558FD"/>
    <w:rsid w:val="00955903"/>
    <w:rsid w:val="00955B13"/>
    <w:rsid w:val="00955D2E"/>
    <w:rsid w:val="00955D72"/>
    <w:rsid w:val="00955D9E"/>
    <w:rsid w:val="00955DBA"/>
    <w:rsid w:val="00955FAD"/>
    <w:rsid w:val="00955FC8"/>
    <w:rsid w:val="0095601A"/>
    <w:rsid w:val="00956021"/>
    <w:rsid w:val="0095604F"/>
    <w:rsid w:val="009560A8"/>
    <w:rsid w:val="009560B5"/>
    <w:rsid w:val="009560E3"/>
    <w:rsid w:val="0095612B"/>
    <w:rsid w:val="00956183"/>
    <w:rsid w:val="009561A0"/>
    <w:rsid w:val="00956394"/>
    <w:rsid w:val="0095642C"/>
    <w:rsid w:val="0095645F"/>
    <w:rsid w:val="00956484"/>
    <w:rsid w:val="00956573"/>
    <w:rsid w:val="0095657C"/>
    <w:rsid w:val="00956687"/>
    <w:rsid w:val="009566E5"/>
    <w:rsid w:val="0095677F"/>
    <w:rsid w:val="00956973"/>
    <w:rsid w:val="009569FC"/>
    <w:rsid w:val="00956A0D"/>
    <w:rsid w:val="00956B84"/>
    <w:rsid w:val="00956CF6"/>
    <w:rsid w:val="00956D4E"/>
    <w:rsid w:val="00956D88"/>
    <w:rsid w:val="00956DDF"/>
    <w:rsid w:val="00956EB9"/>
    <w:rsid w:val="00957017"/>
    <w:rsid w:val="0095713E"/>
    <w:rsid w:val="00957149"/>
    <w:rsid w:val="009571BA"/>
    <w:rsid w:val="0095727C"/>
    <w:rsid w:val="009574B8"/>
    <w:rsid w:val="00957522"/>
    <w:rsid w:val="00957539"/>
    <w:rsid w:val="0095795E"/>
    <w:rsid w:val="00957F8D"/>
    <w:rsid w:val="00957FE1"/>
    <w:rsid w:val="00957FEC"/>
    <w:rsid w:val="009601A0"/>
    <w:rsid w:val="00960448"/>
    <w:rsid w:val="0096047E"/>
    <w:rsid w:val="009604AA"/>
    <w:rsid w:val="00960706"/>
    <w:rsid w:val="00960806"/>
    <w:rsid w:val="009608C9"/>
    <w:rsid w:val="00960928"/>
    <w:rsid w:val="009609CB"/>
    <w:rsid w:val="00960A49"/>
    <w:rsid w:val="00960C56"/>
    <w:rsid w:val="00960CE3"/>
    <w:rsid w:val="00960E7E"/>
    <w:rsid w:val="00960ECD"/>
    <w:rsid w:val="00960FB2"/>
    <w:rsid w:val="009610C6"/>
    <w:rsid w:val="00961161"/>
    <w:rsid w:val="00961185"/>
    <w:rsid w:val="0096121A"/>
    <w:rsid w:val="00961273"/>
    <w:rsid w:val="00961300"/>
    <w:rsid w:val="009614C9"/>
    <w:rsid w:val="009614E6"/>
    <w:rsid w:val="00961548"/>
    <w:rsid w:val="00961623"/>
    <w:rsid w:val="0096181E"/>
    <w:rsid w:val="0096186C"/>
    <w:rsid w:val="00961908"/>
    <w:rsid w:val="00961B39"/>
    <w:rsid w:val="00961BA5"/>
    <w:rsid w:val="00961C7C"/>
    <w:rsid w:val="00961D0F"/>
    <w:rsid w:val="00961D35"/>
    <w:rsid w:val="00961DFC"/>
    <w:rsid w:val="0096200A"/>
    <w:rsid w:val="0096212C"/>
    <w:rsid w:val="009622AC"/>
    <w:rsid w:val="0096232A"/>
    <w:rsid w:val="009624BF"/>
    <w:rsid w:val="009624FA"/>
    <w:rsid w:val="009625FE"/>
    <w:rsid w:val="00962611"/>
    <w:rsid w:val="0096269E"/>
    <w:rsid w:val="009626B1"/>
    <w:rsid w:val="0096291B"/>
    <w:rsid w:val="00962966"/>
    <w:rsid w:val="00962AAF"/>
    <w:rsid w:val="00962CA1"/>
    <w:rsid w:val="00962CA8"/>
    <w:rsid w:val="00962E24"/>
    <w:rsid w:val="00962F14"/>
    <w:rsid w:val="00963153"/>
    <w:rsid w:val="009632D8"/>
    <w:rsid w:val="0096337A"/>
    <w:rsid w:val="0096345E"/>
    <w:rsid w:val="00963461"/>
    <w:rsid w:val="00963473"/>
    <w:rsid w:val="00963500"/>
    <w:rsid w:val="009635E0"/>
    <w:rsid w:val="00963829"/>
    <w:rsid w:val="009638CB"/>
    <w:rsid w:val="00963987"/>
    <w:rsid w:val="00963AE1"/>
    <w:rsid w:val="00963B5A"/>
    <w:rsid w:val="00963C28"/>
    <w:rsid w:val="00963D0C"/>
    <w:rsid w:val="00963D0F"/>
    <w:rsid w:val="00963E81"/>
    <w:rsid w:val="0096400A"/>
    <w:rsid w:val="0096404C"/>
    <w:rsid w:val="00964051"/>
    <w:rsid w:val="0096411D"/>
    <w:rsid w:val="00964273"/>
    <w:rsid w:val="009642DC"/>
    <w:rsid w:val="009643AA"/>
    <w:rsid w:val="00964502"/>
    <w:rsid w:val="009645B4"/>
    <w:rsid w:val="00964605"/>
    <w:rsid w:val="00964634"/>
    <w:rsid w:val="00964762"/>
    <w:rsid w:val="009647EB"/>
    <w:rsid w:val="0096485B"/>
    <w:rsid w:val="0096487A"/>
    <w:rsid w:val="009648AF"/>
    <w:rsid w:val="009648F0"/>
    <w:rsid w:val="00964912"/>
    <w:rsid w:val="0096499B"/>
    <w:rsid w:val="00964B1B"/>
    <w:rsid w:val="00964B3D"/>
    <w:rsid w:val="00964CF2"/>
    <w:rsid w:val="00964DFE"/>
    <w:rsid w:val="00964E72"/>
    <w:rsid w:val="00964F2C"/>
    <w:rsid w:val="00964F4A"/>
    <w:rsid w:val="00964FF4"/>
    <w:rsid w:val="009651E7"/>
    <w:rsid w:val="009651FF"/>
    <w:rsid w:val="00965227"/>
    <w:rsid w:val="00965316"/>
    <w:rsid w:val="00965333"/>
    <w:rsid w:val="009653D7"/>
    <w:rsid w:val="009653DE"/>
    <w:rsid w:val="0096543D"/>
    <w:rsid w:val="00965572"/>
    <w:rsid w:val="0096563F"/>
    <w:rsid w:val="009656E7"/>
    <w:rsid w:val="0096574F"/>
    <w:rsid w:val="0096579C"/>
    <w:rsid w:val="00965889"/>
    <w:rsid w:val="009658CA"/>
    <w:rsid w:val="0096593B"/>
    <w:rsid w:val="00965C1E"/>
    <w:rsid w:val="00965C9E"/>
    <w:rsid w:val="00965D80"/>
    <w:rsid w:val="00965E3B"/>
    <w:rsid w:val="00965E6D"/>
    <w:rsid w:val="00965E9D"/>
    <w:rsid w:val="00965EBD"/>
    <w:rsid w:val="00965F3C"/>
    <w:rsid w:val="00965F76"/>
    <w:rsid w:val="00965F97"/>
    <w:rsid w:val="00966198"/>
    <w:rsid w:val="00966263"/>
    <w:rsid w:val="009662DB"/>
    <w:rsid w:val="009662E4"/>
    <w:rsid w:val="00966312"/>
    <w:rsid w:val="00966325"/>
    <w:rsid w:val="009663CD"/>
    <w:rsid w:val="00966471"/>
    <w:rsid w:val="00966510"/>
    <w:rsid w:val="00966542"/>
    <w:rsid w:val="00966591"/>
    <w:rsid w:val="009665FD"/>
    <w:rsid w:val="0096662D"/>
    <w:rsid w:val="009669FA"/>
    <w:rsid w:val="00966A4F"/>
    <w:rsid w:val="00966AB3"/>
    <w:rsid w:val="00966B1D"/>
    <w:rsid w:val="00966BBA"/>
    <w:rsid w:val="00966DB4"/>
    <w:rsid w:val="00966DC6"/>
    <w:rsid w:val="00966E9F"/>
    <w:rsid w:val="00967027"/>
    <w:rsid w:val="00967152"/>
    <w:rsid w:val="009671AF"/>
    <w:rsid w:val="00967258"/>
    <w:rsid w:val="0096734A"/>
    <w:rsid w:val="00967403"/>
    <w:rsid w:val="00967531"/>
    <w:rsid w:val="009675BE"/>
    <w:rsid w:val="0096766B"/>
    <w:rsid w:val="00967692"/>
    <w:rsid w:val="009676A2"/>
    <w:rsid w:val="0096771B"/>
    <w:rsid w:val="0096796A"/>
    <w:rsid w:val="009679F9"/>
    <w:rsid w:val="00967AD9"/>
    <w:rsid w:val="00967B33"/>
    <w:rsid w:val="00967BBB"/>
    <w:rsid w:val="00967C66"/>
    <w:rsid w:val="00967CD6"/>
    <w:rsid w:val="00967D1D"/>
    <w:rsid w:val="00967D33"/>
    <w:rsid w:val="00967DD0"/>
    <w:rsid w:val="00967E20"/>
    <w:rsid w:val="00967F9A"/>
    <w:rsid w:val="00970213"/>
    <w:rsid w:val="009702B4"/>
    <w:rsid w:val="00970540"/>
    <w:rsid w:val="00970630"/>
    <w:rsid w:val="00970677"/>
    <w:rsid w:val="009706A3"/>
    <w:rsid w:val="009706D0"/>
    <w:rsid w:val="00970777"/>
    <w:rsid w:val="009707D4"/>
    <w:rsid w:val="0097099E"/>
    <w:rsid w:val="00970AC8"/>
    <w:rsid w:val="00970B82"/>
    <w:rsid w:val="00970BB1"/>
    <w:rsid w:val="00970BC7"/>
    <w:rsid w:val="00970CDA"/>
    <w:rsid w:val="00970D7B"/>
    <w:rsid w:val="00970DDC"/>
    <w:rsid w:val="009710F0"/>
    <w:rsid w:val="0097113C"/>
    <w:rsid w:val="00971209"/>
    <w:rsid w:val="009713AA"/>
    <w:rsid w:val="0097141E"/>
    <w:rsid w:val="009714AC"/>
    <w:rsid w:val="0097151F"/>
    <w:rsid w:val="009716B9"/>
    <w:rsid w:val="00971CE8"/>
    <w:rsid w:val="00971E58"/>
    <w:rsid w:val="00971F33"/>
    <w:rsid w:val="00971F59"/>
    <w:rsid w:val="00971FA2"/>
    <w:rsid w:val="00972094"/>
    <w:rsid w:val="00972139"/>
    <w:rsid w:val="009721F8"/>
    <w:rsid w:val="0097228F"/>
    <w:rsid w:val="009723AA"/>
    <w:rsid w:val="00972422"/>
    <w:rsid w:val="009724DD"/>
    <w:rsid w:val="00972535"/>
    <w:rsid w:val="0097259C"/>
    <w:rsid w:val="009725B7"/>
    <w:rsid w:val="009726A6"/>
    <w:rsid w:val="00972861"/>
    <w:rsid w:val="0097288A"/>
    <w:rsid w:val="00972994"/>
    <w:rsid w:val="009729FB"/>
    <w:rsid w:val="00972A9A"/>
    <w:rsid w:val="00972BBC"/>
    <w:rsid w:val="00972EC0"/>
    <w:rsid w:val="00972FB9"/>
    <w:rsid w:val="0097302D"/>
    <w:rsid w:val="00973067"/>
    <w:rsid w:val="0097319C"/>
    <w:rsid w:val="0097330E"/>
    <w:rsid w:val="00973319"/>
    <w:rsid w:val="009733ED"/>
    <w:rsid w:val="0097359D"/>
    <w:rsid w:val="0097380C"/>
    <w:rsid w:val="00973842"/>
    <w:rsid w:val="00973973"/>
    <w:rsid w:val="009739C0"/>
    <w:rsid w:val="00973B69"/>
    <w:rsid w:val="00973C51"/>
    <w:rsid w:val="00973C8A"/>
    <w:rsid w:val="00973D92"/>
    <w:rsid w:val="00973DA8"/>
    <w:rsid w:val="00973E1B"/>
    <w:rsid w:val="00973E33"/>
    <w:rsid w:val="00973ED5"/>
    <w:rsid w:val="00973ED6"/>
    <w:rsid w:val="009740A2"/>
    <w:rsid w:val="009742A4"/>
    <w:rsid w:val="009742A9"/>
    <w:rsid w:val="00974388"/>
    <w:rsid w:val="0097438D"/>
    <w:rsid w:val="00974490"/>
    <w:rsid w:val="0097450A"/>
    <w:rsid w:val="009745F3"/>
    <w:rsid w:val="00974614"/>
    <w:rsid w:val="009749AE"/>
    <w:rsid w:val="009749CB"/>
    <w:rsid w:val="009749F7"/>
    <w:rsid w:val="00974A1B"/>
    <w:rsid w:val="00974E3C"/>
    <w:rsid w:val="00974E7B"/>
    <w:rsid w:val="00975091"/>
    <w:rsid w:val="009750A2"/>
    <w:rsid w:val="009751BF"/>
    <w:rsid w:val="009751DC"/>
    <w:rsid w:val="009752B3"/>
    <w:rsid w:val="009759CD"/>
    <w:rsid w:val="00975A05"/>
    <w:rsid w:val="00975BBE"/>
    <w:rsid w:val="00975CFF"/>
    <w:rsid w:val="00975D5C"/>
    <w:rsid w:val="00975F78"/>
    <w:rsid w:val="0097603C"/>
    <w:rsid w:val="00976079"/>
    <w:rsid w:val="00976291"/>
    <w:rsid w:val="009762A0"/>
    <w:rsid w:val="00976304"/>
    <w:rsid w:val="00976484"/>
    <w:rsid w:val="00976528"/>
    <w:rsid w:val="00976544"/>
    <w:rsid w:val="009765BE"/>
    <w:rsid w:val="009765F3"/>
    <w:rsid w:val="00976724"/>
    <w:rsid w:val="0097673E"/>
    <w:rsid w:val="009768CA"/>
    <w:rsid w:val="00976978"/>
    <w:rsid w:val="009769BE"/>
    <w:rsid w:val="00976A53"/>
    <w:rsid w:val="00976B89"/>
    <w:rsid w:val="00976D58"/>
    <w:rsid w:val="00976DA7"/>
    <w:rsid w:val="00976DCC"/>
    <w:rsid w:val="00976E03"/>
    <w:rsid w:val="00976FEB"/>
    <w:rsid w:val="0097712E"/>
    <w:rsid w:val="00977151"/>
    <w:rsid w:val="009771AA"/>
    <w:rsid w:val="00977280"/>
    <w:rsid w:val="009773FE"/>
    <w:rsid w:val="00977589"/>
    <w:rsid w:val="009775A3"/>
    <w:rsid w:val="0097770F"/>
    <w:rsid w:val="0097778E"/>
    <w:rsid w:val="0097786C"/>
    <w:rsid w:val="009778DF"/>
    <w:rsid w:val="009778E4"/>
    <w:rsid w:val="00977954"/>
    <w:rsid w:val="00977987"/>
    <w:rsid w:val="009779A7"/>
    <w:rsid w:val="009779AF"/>
    <w:rsid w:val="00977B93"/>
    <w:rsid w:val="00977B95"/>
    <w:rsid w:val="00977B9B"/>
    <w:rsid w:val="00977BA4"/>
    <w:rsid w:val="00977E13"/>
    <w:rsid w:val="00977F1A"/>
    <w:rsid w:val="00977F4E"/>
    <w:rsid w:val="00977F51"/>
    <w:rsid w:val="00977F5A"/>
    <w:rsid w:val="00980025"/>
    <w:rsid w:val="00980096"/>
    <w:rsid w:val="00980272"/>
    <w:rsid w:val="0098041D"/>
    <w:rsid w:val="00980473"/>
    <w:rsid w:val="009805B0"/>
    <w:rsid w:val="00980652"/>
    <w:rsid w:val="009806FC"/>
    <w:rsid w:val="00980754"/>
    <w:rsid w:val="00980857"/>
    <w:rsid w:val="00980938"/>
    <w:rsid w:val="0098096A"/>
    <w:rsid w:val="009809D3"/>
    <w:rsid w:val="00980E03"/>
    <w:rsid w:val="00980E71"/>
    <w:rsid w:val="00980FD9"/>
    <w:rsid w:val="00981253"/>
    <w:rsid w:val="009812E7"/>
    <w:rsid w:val="00981306"/>
    <w:rsid w:val="009813B5"/>
    <w:rsid w:val="0098143D"/>
    <w:rsid w:val="009814D7"/>
    <w:rsid w:val="009815DC"/>
    <w:rsid w:val="00981725"/>
    <w:rsid w:val="00981894"/>
    <w:rsid w:val="009818E4"/>
    <w:rsid w:val="0098190D"/>
    <w:rsid w:val="00981A46"/>
    <w:rsid w:val="00981B3A"/>
    <w:rsid w:val="00981BE3"/>
    <w:rsid w:val="00981C39"/>
    <w:rsid w:val="00981C8B"/>
    <w:rsid w:val="00981CA9"/>
    <w:rsid w:val="00981CB0"/>
    <w:rsid w:val="00981D16"/>
    <w:rsid w:val="00981D23"/>
    <w:rsid w:val="00981DF8"/>
    <w:rsid w:val="00981E6B"/>
    <w:rsid w:val="00981E9C"/>
    <w:rsid w:val="0098208A"/>
    <w:rsid w:val="009820FA"/>
    <w:rsid w:val="00982163"/>
    <w:rsid w:val="009821D9"/>
    <w:rsid w:val="0098221C"/>
    <w:rsid w:val="00982296"/>
    <w:rsid w:val="0098233D"/>
    <w:rsid w:val="009823B6"/>
    <w:rsid w:val="00982406"/>
    <w:rsid w:val="009827D9"/>
    <w:rsid w:val="00982824"/>
    <w:rsid w:val="0098288D"/>
    <w:rsid w:val="00982936"/>
    <w:rsid w:val="00982946"/>
    <w:rsid w:val="00982AD2"/>
    <w:rsid w:val="00982ADC"/>
    <w:rsid w:val="00982BC1"/>
    <w:rsid w:val="00982BD0"/>
    <w:rsid w:val="00982CB7"/>
    <w:rsid w:val="00982CFA"/>
    <w:rsid w:val="00982D43"/>
    <w:rsid w:val="00982D83"/>
    <w:rsid w:val="00982E70"/>
    <w:rsid w:val="00982ECD"/>
    <w:rsid w:val="00982F37"/>
    <w:rsid w:val="00982F6F"/>
    <w:rsid w:val="00982FAD"/>
    <w:rsid w:val="00983145"/>
    <w:rsid w:val="009831B0"/>
    <w:rsid w:val="00983283"/>
    <w:rsid w:val="009832DA"/>
    <w:rsid w:val="0098340D"/>
    <w:rsid w:val="00983548"/>
    <w:rsid w:val="00983648"/>
    <w:rsid w:val="009836F1"/>
    <w:rsid w:val="009837B8"/>
    <w:rsid w:val="009837DD"/>
    <w:rsid w:val="0098385D"/>
    <w:rsid w:val="00983A13"/>
    <w:rsid w:val="00983A17"/>
    <w:rsid w:val="00983A3E"/>
    <w:rsid w:val="00983A46"/>
    <w:rsid w:val="00983B2C"/>
    <w:rsid w:val="00983C06"/>
    <w:rsid w:val="00983DC9"/>
    <w:rsid w:val="00983E4C"/>
    <w:rsid w:val="00983ECC"/>
    <w:rsid w:val="00983ED5"/>
    <w:rsid w:val="00983F43"/>
    <w:rsid w:val="00983F90"/>
    <w:rsid w:val="00984071"/>
    <w:rsid w:val="009841C3"/>
    <w:rsid w:val="00984208"/>
    <w:rsid w:val="009842D0"/>
    <w:rsid w:val="009843A6"/>
    <w:rsid w:val="009844C9"/>
    <w:rsid w:val="009844F9"/>
    <w:rsid w:val="00984533"/>
    <w:rsid w:val="00984671"/>
    <w:rsid w:val="00984794"/>
    <w:rsid w:val="009847E0"/>
    <w:rsid w:val="009847F8"/>
    <w:rsid w:val="00984BBB"/>
    <w:rsid w:val="00984C54"/>
    <w:rsid w:val="00984D13"/>
    <w:rsid w:val="00985071"/>
    <w:rsid w:val="00985218"/>
    <w:rsid w:val="0098522D"/>
    <w:rsid w:val="00985269"/>
    <w:rsid w:val="009852D5"/>
    <w:rsid w:val="0098535A"/>
    <w:rsid w:val="009853A8"/>
    <w:rsid w:val="009853B1"/>
    <w:rsid w:val="009854FF"/>
    <w:rsid w:val="00985517"/>
    <w:rsid w:val="0098556F"/>
    <w:rsid w:val="00985598"/>
    <w:rsid w:val="00985604"/>
    <w:rsid w:val="009856E3"/>
    <w:rsid w:val="0098579B"/>
    <w:rsid w:val="00985867"/>
    <w:rsid w:val="009858CC"/>
    <w:rsid w:val="0098597A"/>
    <w:rsid w:val="009859C9"/>
    <w:rsid w:val="00985B7C"/>
    <w:rsid w:val="00985C5F"/>
    <w:rsid w:val="00985D30"/>
    <w:rsid w:val="00985D49"/>
    <w:rsid w:val="00985E8A"/>
    <w:rsid w:val="00985EF2"/>
    <w:rsid w:val="00986014"/>
    <w:rsid w:val="0098602B"/>
    <w:rsid w:val="00986197"/>
    <w:rsid w:val="009863DF"/>
    <w:rsid w:val="00986470"/>
    <w:rsid w:val="009864FB"/>
    <w:rsid w:val="0098655B"/>
    <w:rsid w:val="0098659E"/>
    <w:rsid w:val="009865AF"/>
    <w:rsid w:val="009865F0"/>
    <w:rsid w:val="00986757"/>
    <w:rsid w:val="009868DB"/>
    <w:rsid w:val="0098690F"/>
    <w:rsid w:val="00986918"/>
    <w:rsid w:val="009869D3"/>
    <w:rsid w:val="00986A7F"/>
    <w:rsid w:val="00986B0A"/>
    <w:rsid w:val="00986B73"/>
    <w:rsid w:val="00986BD5"/>
    <w:rsid w:val="00986E01"/>
    <w:rsid w:val="00986FB9"/>
    <w:rsid w:val="009870BF"/>
    <w:rsid w:val="00987207"/>
    <w:rsid w:val="009872F0"/>
    <w:rsid w:val="0098732F"/>
    <w:rsid w:val="009874E0"/>
    <w:rsid w:val="0098756E"/>
    <w:rsid w:val="009875CD"/>
    <w:rsid w:val="009879CA"/>
    <w:rsid w:val="00987A5E"/>
    <w:rsid w:val="00987B55"/>
    <w:rsid w:val="00987B60"/>
    <w:rsid w:val="00987B6C"/>
    <w:rsid w:val="00987BEE"/>
    <w:rsid w:val="00987CA2"/>
    <w:rsid w:val="00987D3B"/>
    <w:rsid w:val="00987D81"/>
    <w:rsid w:val="00987E97"/>
    <w:rsid w:val="00987F0E"/>
    <w:rsid w:val="009903E9"/>
    <w:rsid w:val="009904DF"/>
    <w:rsid w:val="009906DC"/>
    <w:rsid w:val="00990777"/>
    <w:rsid w:val="009907A5"/>
    <w:rsid w:val="009907C0"/>
    <w:rsid w:val="0099080B"/>
    <w:rsid w:val="00990AC5"/>
    <w:rsid w:val="00990B9D"/>
    <w:rsid w:val="00990DE6"/>
    <w:rsid w:val="00990E06"/>
    <w:rsid w:val="00990E0C"/>
    <w:rsid w:val="00990E62"/>
    <w:rsid w:val="00990FA6"/>
    <w:rsid w:val="00990FDD"/>
    <w:rsid w:val="009910A5"/>
    <w:rsid w:val="009910CB"/>
    <w:rsid w:val="00991148"/>
    <w:rsid w:val="00991396"/>
    <w:rsid w:val="00991492"/>
    <w:rsid w:val="00991503"/>
    <w:rsid w:val="0099152C"/>
    <w:rsid w:val="009915F9"/>
    <w:rsid w:val="009918C2"/>
    <w:rsid w:val="009918EC"/>
    <w:rsid w:val="00991A64"/>
    <w:rsid w:val="00991B23"/>
    <w:rsid w:val="00991D0D"/>
    <w:rsid w:val="00991E04"/>
    <w:rsid w:val="00991EA8"/>
    <w:rsid w:val="009921FE"/>
    <w:rsid w:val="00992236"/>
    <w:rsid w:val="0099240A"/>
    <w:rsid w:val="00992451"/>
    <w:rsid w:val="00992561"/>
    <w:rsid w:val="009925E6"/>
    <w:rsid w:val="00992846"/>
    <w:rsid w:val="009928A3"/>
    <w:rsid w:val="00992934"/>
    <w:rsid w:val="00992999"/>
    <w:rsid w:val="00992A6E"/>
    <w:rsid w:val="00992A94"/>
    <w:rsid w:val="00992BD3"/>
    <w:rsid w:val="00992BE4"/>
    <w:rsid w:val="00992C38"/>
    <w:rsid w:val="00992C41"/>
    <w:rsid w:val="00992D0D"/>
    <w:rsid w:val="00992D12"/>
    <w:rsid w:val="00992DE5"/>
    <w:rsid w:val="00992E39"/>
    <w:rsid w:val="00992F04"/>
    <w:rsid w:val="0099311A"/>
    <w:rsid w:val="009931EE"/>
    <w:rsid w:val="00993264"/>
    <w:rsid w:val="009933BA"/>
    <w:rsid w:val="0099345F"/>
    <w:rsid w:val="00993562"/>
    <w:rsid w:val="009936A7"/>
    <w:rsid w:val="009936EF"/>
    <w:rsid w:val="00993769"/>
    <w:rsid w:val="009937EF"/>
    <w:rsid w:val="00993811"/>
    <w:rsid w:val="00993835"/>
    <w:rsid w:val="00993858"/>
    <w:rsid w:val="00993907"/>
    <w:rsid w:val="00993996"/>
    <w:rsid w:val="00993A80"/>
    <w:rsid w:val="00993B1D"/>
    <w:rsid w:val="00993B60"/>
    <w:rsid w:val="00993BC8"/>
    <w:rsid w:val="00993BF5"/>
    <w:rsid w:val="00993D57"/>
    <w:rsid w:val="00993D87"/>
    <w:rsid w:val="00993D9A"/>
    <w:rsid w:val="00993DE4"/>
    <w:rsid w:val="00993E3C"/>
    <w:rsid w:val="00993ED3"/>
    <w:rsid w:val="00993EF4"/>
    <w:rsid w:val="00994151"/>
    <w:rsid w:val="0099426E"/>
    <w:rsid w:val="009942C9"/>
    <w:rsid w:val="00994354"/>
    <w:rsid w:val="009943D1"/>
    <w:rsid w:val="009944D5"/>
    <w:rsid w:val="009944EB"/>
    <w:rsid w:val="00994575"/>
    <w:rsid w:val="00994626"/>
    <w:rsid w:val="00994807"/>
    <w:rsid w:val="0099484F"/>
    <w:rsid w:val="0099486B"/>
    <w:rsid w:val="00994907"/>
    <w:rsid w:val="00994A2A"/>
    <w:rsid w:val="00994D38"/>
    <w:rsid w:val="00994D3C"/>
    <w:rsid w:val="00994F69"/>
    <w:rsid w:val="00995294"/>
    <w:rsid w:val="0099532C"/>
    <w:rsid w:val="009953CE"/>
    <w:rsid w:val="00995407"/>
    <w:rsid w:val="0099545F"/>
    <w:rsid w:val="009954B5"/>
    <w:rsid w:val="0099559A"/>
    <w:rsid w:val="00995603"/>
    <w:rsid w:val="009956D4"/>
    <w:rsid w:val="00995898"/>
    <w:rsid w:val="009959D2"/>
    <w:rsid w:val="00995A00"/>
    <w:rsid w:val="00995AF8"/>
    <w:rsid w:val="00995B24"/>
    <w:rsid w:val="00995BA9"/>
    <w:rsid w:val="00995C82"/>
    <w:rsid w:val="00995E0F"/>
    <w:rsid w:val="0099600A"/>
    <w:rsid w:val="009962FD"/>
    <w:rsid w:val="0099644C"/>
    <w:rsid w:val="00996481"/>
    <w:rsid w:val="00996514"/>
    <w:rsid w:val="009965C3"/>
    <w:rsid w:val="00996601"/>
    <w:rsid w:val="009966BF"/>
    <w:rsid w:val="009966EC"/>
    <w:rsid w:val="00996781"/>
    <w:rsid w:val="00996789"/>
    <w:rsid w:val="00996872"/>
    <w:rsid w:val="009968FC"/>
    <w:rsid w:val="00996A34"/>
    <w:rsid w:val="00996AD8"/>
    <w:rsid w:val="00996BD0"/>
    <w:rsid w:val="00996C99"/>
    <w:rsid w:val="00996CF1"/>
    <w:rsid w:val="00996DA4"/>
    <w:rsid w:val="00996FCA"/>
    <w:rsid w:val="00996FE4"/>
    <w:rsid w:val="00996FF5"/>
    <w:rsid w:val="0099711F"/>
    <w:rsid w:val="009971E7"/>
    <w:rsid w:val="0099723F"/>
    <w:rsid w:val="0099727F"/>
    <w:rsid w:val="00997399"/>
    <w:rsid w:val="0099751F"/>
    <w:rsid w:val="0099764C"/>
    <w:rsid w:val="009976B9"/>
    <w:rsid w:val="009976CD"/>
    <w:rsid w:val="00997762"/>
    <w:rsid w:val="009978DE"/>
    <w:rsid w:val="009978FE"/>
    <w:rsid w:val="00997A35"/>
    <w:rsid w:val="00997A39"/>
    <w:rsid w:val="00997A6E"/>
    <w:rsid w:val="00997B05"/>
    <w:rsid w:val="00997CAD"/>
    <w:rsid w:val="00997E68"/>
    <w:rsid w:val="00997EBC"/>
    <w:rsid w:val="00997EE7"/>
    <w:rsid w:val="009A0043"/>
    <w:rsid w:val="009A0061"/>
    <w:rsid w:val="009A009F"/>
    <w:rsid w:val="009A0155"/>
    <w:rsid w:val="009A01F3"/>
    <w:rsid w:val="009A02A1"/>
    <w:rsid w:val="009A02DF"/>
    <w:rsid w:val="009A0569"/>
    <w:rsid w:val="009A0792"/>
    <w:rsid w:val="009A0978"/>
    <w:rsid w:val="009A0A2E"/>
    <w:rsid w:val="009A0A7E"/>
    <w:rsid w:val="009A0AC1"/>
    <w:rsid w:val="009A0D44"/>
    <w:rsid w:val="009A0D4B"/>
    <w:rsid w:val="009A0E58"/>
    <w:rsid w:val="009A0EA8"/>
    <w:rsid w:val="009A0ECA"/>
    <w:rsid w:val="009A0F3C"/>
    <w:rsid w:val="009A0F77"/>
    <w:rsid w:val="009A0FA9"/>
    <w:rsid w:val="009A1012"/>
    <w:rsid w:val="009A1266"/>
    <w:rsid w:val="009A128E"/>
    <w:rsid w:val="009A129A"/>
    <w:rsid w:val="009A144D"/>
    <w:rsid w:val="009A14DA"/>
    <w:rsid w:val="009A151D"/>
    <w:rsid w:val="009A153B"/>
    <w:rsid w:val="009A16F5"/>
    <w:rsid w:val="009A1839"/>
    <w:rsid w:val="009A1EA7"/>
    <w:rsid w:val="009A1EC2"/>
    <w:rsid w:val="009A2069"/>
    <w:rsid w:val="009A2145"/>
    <w:rsid w:val="009A223D"/>
    <w:rsid w:val="009A2299"/>
    <w:rsid w:val="009A2356"/>
    <w:rsid w:val="009A236F"/>
    <w:rsid w:val="009A2403"/>
    <w:rsid w:val="009A24E1"/>
    <w:rsid w:val="009A25B9"/>
    <w:rsid w:val="009A2601"/>
    <w:rsid w:val="009A267C"/>
    <w:rsid w:val="009A2685"/>
    <w:rsid w:val="009A26D6"/>
    <w:rsid w:val="009A2810"/>
    <w:rsid w:val="009A28A3"/>
    <w:rsid w:val="009A28E3"/>
    <w:rsid w:val="009A2969"/>
    <w:rsid w:val="009A2B04"/>
    <w:rsid w:val="009A2DBA"/>
    <w:rsid w:val="009A2E23"/>
    <w:rsid w:val="009A2F4C"/>
    <w:rsid w:val="009A2F61"/>
    <w:rsid w:val="009A2F91"/>
    <w:rsid w:val="009A2FDF"/>
    <w:rsid w:val="009A2FF6"/>
    <w:rsid w:val="009A32AB"/>
    <w:rsid w:val="009A32B1"/>
    <w:rsid w:val="009A3303"/>
    <w:rsid w:val="009A33B2"/>
    <w:rsid w:val="009A33F0"/>
    <w:rsid w:val="009A340B"/>
    <w:rsid w:val="009A352A"/>
    <w:rsid w:val="009A3557"/>
    <w:rsid w:val="009A359B"/>
    <w:rsid w:val="009A36A1"/>
    <w:rsid w:val="009A36F9"/>
    <w:rsid w:val="009A38DB"/>
    <w:rsid w:val="009A38FF"/>
    <w:rsid w:val="009A3923"/>
    <w:rsid w:val="009A392C"/>
    <w:rsid w:val="009A39E5"/>
    <w:rsid w:val="009A3B2C"/>
    <w:rsid w:val="009A3B50"/>
    <w:rsid w:val="009A3B59"/>
    <w:rsid w:val="009A3CB7"/>
    <w:rsid w:val="009A3CC1"/>
    <w:rsid w:val="009A3D14"/>
    <w:rsid w:val="009A3D9A"/>
    <w:rsid w:val="009A4031"/>
    <w:rsid w:val="009A40B9"/>
    <w:rsid w:val="009A40D6"/>
    <w:rsid w:val="009A40E4"/>
    <w:rsid w:val="009A4126"/>
    <w:rsid w:val="009A41AA"/>
    <w:rsid w:val="009A4218"/>
    <w:rsid w:val="009A425A"/>
    <w:rsid w:val="009A43B1"/>
    <w:rsid w:val="009A442A"/>
    <w:rsid w:val="009A4482"/>
    <w:rsid w:val="009A448D"/>
    <w:rsid w:val="009A45C5"/>
    <w:rsid w:val="009A4684"/>
    <w:rsid w:val="009A47D4"/>
    <w:rsid w:val="009A47F8"/>
    <w:rsid w:val="009A492A"/>
    <w:rsid w:val="009A4AA6"/>
    <w:rsid w:val="009A4BC5"/>
    <w:rsid w:val="009A4C61"/>
    <w:rsid w:val="009A4C6F"/>
    <w:rsid w:val="009A4DC2"/>
    <w:rsid w:val="009A4EC9"/>
    <w:rsid w:val="009A4EEE"/>
    <w:rsid w:val="009A5165"/>
    <w:rsid w:val="009A51D1"/>
    <w:rsid w:val="009A526A"/>
    <w:rsid w:val="009A52D4"/>
    <w:rsid w:val="009A534A"/>
    <w:rsid w:val="009A541F"/>
    <w:rsid w:val="009A56C5"/>
    <w:rsid w:val="009A5778"/>
    <w:rsid w:val="009A577D"/>
    <w:rsid w:val="009A57E5"/>
    <w:rsid w:val="009A593C"/>
    <w:rsid w:val="009A5A60"/>
    <w:rsid w:val="009A5B20"/>
    <w:rsid w:val="009A5B30"/>
    <w:rsid w:val="009A5C39"/>
    <w:rsid w:val="009A5CAC"/>
    <w:rsid w:val="009A5D31"/>
    <w:rsid w:val="009A5DF3"/>
    <w:rsid w:val="009A5EF2"/>
    <w:rsid w:val="009A6075"/>
    <w:rsid w:val="009A607A"/>
    <w:rsid w:val="009A608E"/>
    <w:rsid w:val="009A61B4"/>
    <w:rsid w:val="009A6230"/>
    <w:rsid w:val="009A626A"/>
    <w:rsid w:val="009A631A"/>
    <w:rsid w:val="009A650C"/>
    <w:rsid w:val="009A6546"/>
    <w:rsid w:val="009A6705"/>
    <w:rsid w:val="009A6711"/>
    <w:rsid w:val="009A672D"/>
    <w:rsid w:val="009A6762"/>
    <w:rsid w:val="009A6767"/>
    <w:rsid w:val="009A6820"/>
    <w:rsid w:val="009A6843"/>
    <w:rsid w:val="009A6899"/>
    <w:rsid w:val="009A68B7"/>
    <w:rsid w:val="009A69BA"/>
    <w:rsid w:val="009A6A69"/>
    <w:rsid w:val="009A6A96"/>
    <w:rsid w:val="009A6B11"/>
    <w:rsid w:val="009A6C23"/>
    <w:rsid w:val="009A6C9A"/>
    <w:rsid w:val="009A6DEC"/>
    <w:rsid w:val="009A6FB2"/>
    <w:rsid w:val="009A6FBA"/>
    <w:rsid w:val="009A702B"/>
    <w:rsid w:val="009A70EA"/>
    <w:rsid w:val="009A7258"/>
    <w:rsid w:val="009A7318"/>
    <w:rsid w:val="009A73A3"/>
    <w:rsid w:val="009A73B0"/>
    <w:rsid w:val="009A73FF"/>
    <w:rsid w:val="009A7615"/>
    <w:rsid w:val="009A7627"/>
    <w:rsid w:val="009A763A"/>
    <w:rsid w:val="009A767A"/>
    <w:rsid w:val="009A769D"/>
    <w:rsid w:val="009A78E3"/>
    <w:rsid w:val="009A7E70"/>
    <w:rsid w:val="009A7E87"/>
    <w:rsid w:val="009A7E89"/>
    <w:rsid w:val="009A7F76"/>
    <w:rsid w:val="009A7FE1"/>
    <w:rsid w:val="009B0012"/>
    <w:rsid w:val="009B0061"/>
    <w:rsid w:val="009B0116"/>
    <w:rsid w:val="009B0143"/>
    <w:rsid w:val="009B01E1"/>
    <w:rsid w:val="009B038D"/>
    <w:rsid w:val="009B03A3"/>
    <w:rsid w:val="009B0405"/>
    <w:rsid w:val="009B0476"/>
    <w:rsid w:val="009B0671"/>
    <w:rsid w:val="009B06A7"/>
    <w:rsid w:val="009B0766"/>
    <w:rsid w:val="009B089D"/>
    <w:rsid w:val="009B09D2"/>
    <w:rsid w:val="009B0A43"/>
    <w:rsid w:val="009B0A9C"/>
    <w:rsid w:val="009B0B5B"/>
    <w:rsid w:val="009B0B60"/>
    <w:rsid w:val="009B0CAA"/>
    <w:rsid w:val="009B0D00"/>
    <w:rsid w:val="009B0DAB"/>
    <w:rsid w:val="009B0F57"/>
    <w:rsid w:val="009B1004"/>
    <w:rsid w:val="009B105E"/>
    <w:rsid w:val="009B11DA"/>
    <w:rsid w:val="009B11F8"/>
    <w:rsid w:val="009B1200"/>
    <w:rsid w:val="009B1285"/>
    <w:rsid w:val="009B12AF"/>
    <w:rsid w:val="009B13A4"/>
    <w:rsid w:val="009B13DD"/>
    <w:rsid w:val="009B1493"/>
    <w:rsid w:val="009B1524"/>
    <w:rsid w:val="009B1685"/>
    <w:rsid w:val="009B168E"/>
    <w:rsid w:val="009B171B"/>
    <w:rsid w:val="009B17C3"/>
    <w:rsid w:val="009B18D8"/>
    <w:rsid w:val="009B1B0F"/>
    <w:rsid w:val="009B1C19"/>
    <w:rsid w:val="009B1C3C"/>
    <w:rsid w:val="009B1C68"/>
    <w:rsid w:val="009B1C9D"/>
    <w:rsid w:val="009B1D86"/>
    <w:rsid w:val="009B1E5A"/>
    <w:rsid w:val="009B1E5B"/>
    <w:rsid w:val="009B1FAF"/>
    <w:rsid w:val="009B2057"/>
    <w:rsid w:val="009B205F"/>
    <w:rsid w:val="009B20F3"/>
    <w:rsid w:val="009B2205"/>
    <w:rsid w:val="009B223E"/>
    <w:rsid w:val="009B2264"/>
    <w:rsid w:val="009B248A"/>
    <w:rsid w:val="009B260A"/>
    <w:rsid w:val="009B2700"/>
    <w:rsid w:val="009B2701"/>
    <w:rsid w:val="009B2759"/>
    <w:rsid w:val="009B28AE"/>
    <w:rsid w:val="009B2A16"/>
    <w:rsid w:val="009B2A1B"/>
    <w:rsid w:val="009B2B27"/>
    <w:rsid w:val="009B2BB2"/>
    <w:rsid w:val="009B2BC0"/>
    <w:rsid w:val="009B2D38"/>
    <w:rsid w:val="009B2D7B"/>
    <w:rsid w:val="009B2D8A"/>
    <w:rsid w:val="009B2E5E"/>
    <w:rsid w:val="009B2F8B"/>
    <w:rsid w:val="009B300F"/>
    <w:rsid w:val="009B31DB"/>
    <w:rsid w:val="009B323A"/>
    <w:rsid w:val="009B32C0"/>
    <w:rsid w:val="009B32ED"/>
    <w:rsid w:val="009B333D"/>
    <w:rsid w:val="009B3364"/>
    <w:rsid w:val="009B3644"/>
    <w:rsid w:val="009B3650"/>
    <w:rsid w:val="009B36E9"/>
    <w:rsid w:val="009B3986"/>
    <w:rsid w:val="009B39B9"/>
    <w:rsid w:val="009B3BFB"/>
    <w:rsid w:val="009B3C4E"/>
    <w:rsid w:val="009B3F54"/>
    <w:rsid w:val="009B3FF1"/>
    <w:rsid w:val="009B4130"/>
    <w:rsid w:val="009B4243"/>
    <w:rsid w:val="009B430E"/>
    <w:rsid w:val="009B4324"/>
    <w:rsid w:val="009B4348"/>
    <w:rsid w:val="009B44C5"/>
    <w:rsid w:val="009B45D5"/>
    <w:rsid w:val="009B45E8"/>
    <w:rsid w:val="009B45FB"/>
    <w:rsid w:val="009B46E7"/>
    <w:rsid w:val="009B4766"/>
    <w:rsid w:val="009B4918"/>
    <w:rsid w:val="009B494B"/>
    <w:rsid w:val="009B49BE"/>
    <w:rsid w:val="009B4A8B"/>
    <w:rsid w:val="009B4C18"/>
    <w:rsid w:val="009B4CE1"/>
    <w:rsid w:val="009B4D14"/>
    <w:rsid w:val="009B4DB4"/>
    <w:rsid w:val="009B4E27"/>
    <w:rsid w:val="009B4E5D"/>
    <w:rsid w:val="009B4F2F"/>
    <w:rsid w:val="009B5049"/>
    <w:rsid w:val="009B514B"/>
    <w:rsid w:val="009B524B"/>
    <w:rsid w:val="009B53D3"/>
    <w:rsid w:val="009B53D4"/>
    <w:rsid w:val="009B5417"/>
    <w:rsid w:val="009B553A"/>
    <w:rsid w:val="009B5612"/>
    <w:rsid w:val="009B562B"/>
    <w:rsid w:val="009B5684"/>
    <w:rsid w:val="009B56F2"/>
    <w:rsid w:val="009B56F7"/>
    <w:rsid w:val="009B570D"/>
    <w:rsid w:val="009B5816"/>
    <w:rsid w:val="009B58AD"/>
    <w:rsid w:val="009B592A"/>
    <w:rsid w:val="009B595B"/>
    <w:rsid w:val="009B59AC"/>
    <w:rsid w:val="009B5ADC"/>
    <w:rsid w:val="009B5AF5"/>
    <w:rsid w:val="009B5B3E"/>
    <w:rsid w:val="009B5BB6"/>
    <w:rsid w:val="009B5D2E"/>
    <w:rsid w:val="009B5F09"/>
    <w:rsid w:val="009B60B9"/>
    <w:rsid w:val="009B60D4"/>
    <w:rsid w:val="009B62E6"/>
    <w:rsid w:val="009B6412"/>
    <w:rsid w:val="009B6505"/>
    <w:rsid w:val="009B650D"/>
    <w:rsid w:val="009B65F8"/>
    <w:rsid w:val="009B6737"/>
    <w:rsid w:val="009B6942"/>
    <w:rsid w:val="009B69D9"/>
    <w:rsid w:val="009B69F8"/>
    <w:rsid w:val="009B6B4A"/>
    <w:rsid w:val="009B6B81"/>
    <w:rsid w:val="009B6B86"/>
    <w:rsid w:val="009B6BA2"/>
    <w:rsid w:val="009B6D04"/>
    <w:rsid w:val="009B6E89"/>
    <w:rsid w:val="009B6F11"/>
    <w:rsid w:val="009B6F63"/>
    <w:rsid w:val="009B6FB0"/>
    <w:rsid w:val="009B7050"/>
    <w:rsid w:val="009B70B5"/>
    <w:rsid w:val="009B7149"/>
    <w:rsid w:val="009B7213"/>
    <w:rsid w:val="009B73D6"/>
    <w:rsid w:val="009B74C8"/>
    <w:rsid w:val="009B74EB"/>
    <w:rsid w:val="009B7681"/>
    <w:rsid w:val="009B76F5"/>
    <w:rsid w:val="009B7719"/>
    <w:rsid w:val="009B78C3"/>
    <w:rsid w:val="009B7AAB"/>
    <w:rsid w:val="009B7D49"/>
    <w:rsid w:val="009B7DB8"/>
    <w:rsid w:val="009B7EBF"/>
    <w:rsid w:val="009B7EC5"/>
    <w:rsid w:val="009B7FE0"/>
    <w:rsid w:val="009C003F"/>
    <w:rsid w:val="009C00F0"/>
    <w:rsid w:val="009C00F9"/>
    <w:rsid w:val="009C020B"/>
    <w:rsid w:val="009C0338"/>
    <w:rsid w:val="009C0383"/>
    <w:rsid w:val="009C0511"/>
    <w:rsid w:val="009C0552"/>
    <w:rsid w:val="009C05A1"/>
    <w:rsid w:val="009C0730"/>
    <w:rsid w:val="009C082C"/>
    <w:rsid w:val="009C0902"/>
    <w:rsid w:val="009C0A5B"/>
    <w:rsid w:val="009C0AE2"/>
    <w:rsid w:val="009C0D51"/>
    <w:rsid w:val="009C0D57"/>
    <w:rsid w:val="009C0D7E"/>
    <w:rsid w:val="009C0E7C"/>
    <w:rsid w:val="009C0E94"/>
    <w:rsid w:val="009C0F69"/>
    <w:rsid w:val="009C0FD0"/>
    <w:rsid w:val="009C1051"/>
    <w:rsid w:val="009C11C7"/>
    <w:rsid w:val="009C1339"/>
    <w:rsid w:val="009C1420"/>
    <w:rsid w:val="009C1432"/>
    <w:rsid w:val="009C1439"/>
    <w:rsid w:val="009C14B0"/>
    <w:rsid w:val="009C14B7"/>
    <w:rsid w:val="009C1509"/>
    <w:rsid w:val="009C15C7"/>
    <w:rsid w:val="009C16E1"/>
    <w:rsid w:val="009C172F"/>
    <w:rsid w:val="009C1773"/>
    <w:rsid w:val="009C18D5"/>
    <w:rsid w:val="009C1BC8"/>
    <w:rsid w:val="009C1C57"/>
    <w:rsid w:val="009C1D0B"/>
    <w:rsid w:val="009C1D22"/>
    <w:rsid w:val="009C1D2A"/>
    <w:rsid w:val="009C1D5B"/>
    <w:rsid w:val="009C1D71"/>
    <w:rsid w:val="009C1D9B"/>
    <w:rsid w:val="009C1E02"/>
    <w:rsid w:val="009C1EE7"/>
    <w:rsid w:val="009C21E8"/>
    <w:rsid w:val="009C23A7"/>
    <w:rsid w:val="009C23C5"/>
    <w:rsid w:val="009C243A"/>
    <w:rsid w:val="009C2483"/>
    <w:rsid w:val="009C248C"/>
    <w:rsid w:val="009C2496"/>
    <w:rsid w:val="009C265D"/>
    <w:rsid w:val="009C270E"/>
    <w:rsid w:val="009C2854"/>
    <w:rsid w:val="009C288F"/>
    <w:rsid w:val="009C2948"/>
    <w:rsid w:val="009C2AF3"/>
    <w:rsid w:val="009C2C50"/>
    <w:rsid w:val="009C2CD4"/>
    <w:rsid w:val="009C2E96"/>
    <w:rsid w:val="009C2F18"/>
    <w:rsid w:val="009C2F8F"/>
    <w:rsid w:val="009C2FF5"/>
    <w:rsid w:val="009C31A3"/>
    <w:rsid w:val="009C32AF"/>
    <w:rsid w:val="009C330B"/>
    <w:rsid w:val="009C336A"/>
    <w:rsid w:val="009C33CC"/>
    <w:rsid w:val="009C33E8"/>
    <w:rsid w:val="009C33F1"/>
    <w:rsid w:val="009C342C"/>
    <w:rsid w:val="009C34BF"/>
    <w:rsid w:val="009C34CC"/>
    <w:rsid w:val="009C3515"/>
    <w:rsid w:val="009C3639"/>
    <w:rsid w:val="009C3749"/>
    <w:rsid w:val="009C38DC"/>
    <w:rsid w:val="009C3A18"/>
    <w:rsid w:val="009C3AFE"/>
    <w:rsid w:val="009C3C1F"/>
    <w:rsid w:val="009C3DFF"/>
    <w:rsid w:val="009C3ED6"/>
    <w:rsid w:val="009C410B"/>
    <w:rsid w:val="009C41FF"/>
    <w:rsid w:val="009C424F"/>
    <w:rsid w:val="009C4288"/>
    <w:rsid w:val="009C428F"/>
    <w:rsid w:val="009C4391"/>
    <w:rsid w:val="009C4520"/>
    <w:rsid w:val="009C4565"/>
    <w:rsid w:val="009C45AD"/>
    <w:rsid w:val="009C45B6"/>
    <w:rsid w:val="009C468D"/>
    <w:rsid w:val="009C46C6"/>
    <w:rsid w:val="009C4916"/>
    <w:rsid w:val="009C495F"/>
    <w:rsid w:val="009C4B9B"/>
    <w:rsid w:val="009C4C9B"/>
    <w:rsid w:val="009C4DC3"/>
    <w:rsid w:val="009C4DD1"/>
    <w:rsid w:val="009C4FE6"/>
    <w:rsid w:val="009C4FEF"/>
    <w:rsid w:val="009C50BD"/>
    <w:rsid w:val="009C5239"/>
    <w:rsid w:val="009C532C"/>
    <w:rsid w:val="009C5331"/>
    <w:rsid w:val="009C5381"/>
    <w:rsid w:val="009C5423"/>
    <w:rsid w:val="009C54D5"/>
    <w:rsid w:val="009C55AA"/>
    <w:rsid w:val="009C55D5"/>
    <w:rsid w:val="009C5641"/>
    <w:rsid w:val="009C5644"/>
    <w:rsid w:val="009C5685"/>
    <w:rsid w:val="009C569E"/>
    <w:rsid w:val="009C59A8"/>
    <w:rsid w:val="009C5A9B"/>
    <w:rsid w:val="009C5B5E"/>
    <w:rsid w:val="009C5B6D"/>
    <w:rsid w:val="009C5C3E"/>
    <w:rsid w:val="009C5CBB"/>
    <w:rsid w:val="009C5D80"/>
    <w:rsid w:val="009C5DF2"/>
    <w:rsid w:val="009C5EF8"/>
    <w:rsid w:val="009C5F9C"/>
    <w:rsid w:val="009C6044"/>
    <w:rsid w:val="009C6082"/>
    <w:rsid w:val="009C6124"/>
    <w:rsid w:val="009C61AC"/>
    <w:rsid w:val="009C622A"/>
    <w:rsid w:val="009C622E"/>
    <w:rsid w:val="009C6263"/>
    <w:rsid w:val="009C637E"/>
    <w:rsid w:val="009C6424"/>
    <w:rsid w:val="009C64B0"/>
    <w:rsid w:val="009C653E"/>
    <w:rsid w:val="009C655F"/>
    <w:rsid w:val="009C65A4"/>
    <w:rsid w:val="009C6616"/>
    <w:rsid w:val="009C66D6"/>
    <w:rsid w:val="009C681E"/>
    <w:rsid w:val="009C6993"/>
    <w:rsid w:val="009C69B0"/>
    <w:rsid w:val="009C6A8B"/>
    <w:rsid w:val="009C6AA5"/>
    <w:rsid w:val="009C6AD0"/>
    <w:rsid w:val="009C6B04"/>
    <w:rsid w:val="009C6B1C"/>
    <w:rsid w:val="009C6BB0"/>
    <w:rsid w:val="009C6C44"/>
    <w:rsid w:val="009C6C86"/>
    <w:rsid w:val="009C6CDE"/>
    <w:rsid w:val="009C6CEF"/>
    <w:rsid w:val="009C6DAB"/>
    <w:rsid w:val="009C6DAE"/>
    <w:rsid w:val="009C6E93"/>
    <w:rsid w:val="009C6EA4"/>
    <w:rsid w:val="009C6EBB"/>
    <w:rsid w:val="009C6EEC"/>
    <w:rsid w:val="009C710F"/>
    <w:rsid w:val="009C7412"/>
    <w:rsid w:val="009C7461"/>
    <w:rsid w:val="009C748F"/>
    <w:rsid w:val="009C7589"/>
    <w:rsid w:val="009C76E1"/>
    <w:rsid w:val="009C7953"/>
    <w:rsid w:val="009C795A"/>
    <w:rsid w:val="009C7A27"/>
    <w:rsid w:val="009C7A2F"/>
    <w:rsid w:val="009C7C68"/>
    <w:rsid w:val="009D0064"/>
    <w:rsid w:val="009D0080"/>
    <w:rsid w:val="009D009E"/>
    <w:rsid w:val="009D00FA"/>
    <w:rsid w:val="009D01C3"/>
    <w:rsid w:val="009D0223"/>
    <w:rsid w:val="009D0231"/>
    <w:rsid w:val="009D02C7"/>
    <w:rsid w:val="009D03DB"/>
    <w:rsid w:val="009D0455"/>
    <w:rsid w:val="009D0503"/>
    <w:rsid w:val="009D0509"/>
    <w:rsid w:val="009D0539"/>
    <w:rsid w:val="009D062F"/>
    <w:rsid w:val="009D0655"/>
    <w:rsid w:val="009D06E6"/>
    <w:rsid w:val="009D0881"/>
    <w:rsid w:val="009D0BEA"/>
    <w:rsid w:val="009D0D66"/>
    <w:rsid w:val="009D0DB8"/>
    <w:rsid w:val="009D102E"/>
    <w:rsid w:val="009D109E"/>
    <w:rsid w:val="009D10B7"/>
    <w:rsid w:val="009D10D5"/>
    <w:rsid w:val="009D113D"/>
    <w:rsid w:val="009D1176"/>
    <w:rsid w:val="009D1469"/>
    <w:rsid w:val="009D14BB"/>
    <w:rsid w:val="009D15C7"/>
    <w:rsid w:val="009D1731"/>
    <w:rsid w:val="009D1864"/>
    <w:rsid w:val="009D1905"/>
    <w:rsid w:val="009D196C"/>
    <w:rsid w:val="009D19BF"/>
    <w:rsid w:val="009D1AA0"/>
    <w:rsid w:val="009D1B75"/>
    <w:rsid w:val="009D1BDE"/>
    <w:rsid w:val="009D1CC5"/>
    <w:rsid w:val="009D1CDC"/>
    <w:rsid w:val="009D1DFD"/>
    <w:rsid w:val="009D1E4E"/>
    <w:rsid w:val="009D1E9F"/>
    <w:rsid w:val="009D20DB"/>
    <w:rsid w:val="009D20E3"/>
    <w:rsid w:val="009D2162"/>
    <w:rsid w:val="009D224D"/>
    <w:rsid w:val="009D2276"/>
    <w:rsid w:val="009D22EC"/>
    <w:rsid w:val="009D233F"/>
    <w:rsid w:val="009D2376"/>
    <w:rsid w:val="009D23A8"/>
    <w:rsid w:val="009D23FF"/>
    <w:rsid w:val="009D2517"/>
    <w:rsid w:val="009D26FC"/>
    <w:rsid w:val="009D2712"/>
    <w:rsid w:val="009D2824"/>
    <w:rsid w:val="009D28F1"/>
    <w:rsid w:val="009D2A65"/>
    <w:rsid w:val="009D2A8E"/>
    <w:rsid w:val="009D2BA1"/>
    <w:rsid w:val="009D2C2C"/>
    <w:rsid w:val="009D2CCB"/>
    <w:rsid w:val="009D2CF2"/>
    <w:rsid w:val="009D2D59"/>
    <w:rsid w:val="009D2E45"/>
    <w:rsid w:val="009D2F15"/>
    <w:rsid w:val="009D2FB5"/>
    <w:rsid w:val="009D2FD3"/>
    <w:rsid w:val="009D3226"/>
    <w:rsid w:val="009D3227"/>
    <w:rsid w:val="009D322E"/>
    <w:rsid w:val="009D33D8"/>
    <w:rsid w:val="009D3426"/>
    <w:rsid w:val="009D34FF"/>
    <w:rsid w:val="009D3549"/>
    <w:rsid w:val="009D357D"/>
    <w:rsid w:val="009D3583"/>
    <w:rsid w:val="009D36BF"/>
    <w:rsid w:val="009D36CC"/>
    <w:rsid w:val="009D3744"/>
    <w:rsid w:val="009D3761"/>
    <w:rsid w:val="009D37E5"/>
    <w:rsid w:val="009D383A"/>
    <w:rsid w:val="009D38B6"/>
    <w:rsid w:val="009D38FE"/>
    <w:rsid w:val="009D3906"/>
    <w:rsid w:val="009D3943"/>
    <w:rsid w:val="009D395E"/>
    <w:rsid w:val="009D39CC"/>
    <w:rsid w:val="009D3B4A"/>
    <w:rsid w:val="009D3B8B"/>
    <w:rsid w:val="009D3C1A"/>
    <w:rsid w:val="009D3D4D"/>
    <w:rsid w:val="009D3FC1"/>
    <w:rsid w:val="009D40B6"/>
    <w:rsid w:val="009D40F0"/>
    <w:rsid w:val="009D41C9"/>
    <w:rsid w:val="009D41DF"/>
    <w:rsid w:val="009D4266"/>
    <w:rsid w:val="009D42C0"/>
    <w:rsid w:val="009D437D"/>
    <w:rsid w:val="009D4409"/>
    <w:rsid w:val="009D4415"/>
    <w:rsid w:val="009D44EB"/>
    <w:rsid w:val="009D480D"/>
    <w:rsid w:val="009D4931"/>
    <w:rsid w:val="009D4A71"/>
    <w:rsid w:val="009D4B26"/>
    <w:rsid w:val="009D4BAE"/>
    <w:rsid w:val="009D4BEF"/>
    <w:rsid w:val="009D4C4D"/>
    <w:rsid w:val="009D4C8D"/>
    <w:rsid w:val="009D4CD3"/>
    <w:rsid w:val="009D4EEA"/>
    <w:rsid w:val="009D5030"/>
    <w:rsid w:val="009D51AA"/>
    <w:rsid w:val="009D535F"/>
    <w:rsid w:val="009D53AB"/>
    <w:rsid w:val="009D541A"/>
    <w:rsid w:val="009D54BC"/>
    <w:rsid w:val="009D5529"/>
    <w:rsid w:val="009D55A5"/>
    <w:rsid w:val="009D5715"/>
    <w:rsid w:val="009D5902"/>
    <w:rsid w:val="009D5A9C"/>
    <w:rsid w:val="009D5B26"/>
    <w:rsid w:val="009D5B43"/>
    <w:rsid w:val="009D5BAD"/>
    <w:rsid w:val="009D5C33"/>
    <w:rsid w:val="009D5C9C"/>
    <w:rsid w:val="009D5CA0"/>
    <w:rsid w:val="009D5CBD"/>
    <w:rsid w:val="009D5DA5"/>
    <w:rsid w:val="009D5DA9"/>
    <w:rsid w:val="009D5DB7"/>
    <w:rsid w:val="009D5DDA"/>
    <w:rsid w:val="009D5E5E"/>
    <w:rsid w:val="009D5E77"/>
    <w:rsid w:val="009D5EA8"/>
    <w:rsid w:val="009D5F45"/>
    <w:rsid w:val="009D5F59"/>
    <w:rsid w:val="009D60E2"/>
    <w:rsid w:val="009D6117"/>
    <w:rsid w:val="009D612B"/>
    <w:rsid w:val="009D61F8"/>
    <w:rsid w:val="009D6294"/>
    <w:rsid w:val="009D6434"/>
    <w:rsid w:val="009D645B"/>
    <w:rsid w:val="009D65FC"/>
    <w:rsid w:val="009D66F5"/>
    <w:rsid w:val="009D6976"/>
    <w:rsid w:val="009D6A03"/>
    <w:rsid w:val="009D6ABE"/>
    <w:rsid w:val="009D6AF7"/>
    <w:rsid w:val="009D6B30"/>
    <w:rsid w:val="009D6CF6"/>
    <w:rsid w:val="009D6D99"/>
    <w:rsid w:val="009D6E61"/>
    <w:rsid w:val="009D6F45"/>
    <w:rsid w:val="009D6F91"/>
    <w:rsid w:val="009D6F9C"/>
    <w:rsid w:val="009D6FDF"/>
    <w:rsid w:val="009D70C7"/>
    <w:rsid w:val="009D714C"/>
    <w:rsid w:val="009D71D4"/>
    <w:rsid w:val="009D7264"/>
    <w:rsid w:val="009D72DC"/>
    <w:rsid w:val="009D7351"/>
    <w:rsid w:val="009D7362"/>
    <w:rsid w:val="009D74AC"/>
    <w:rsid w:val="009D7751"/>
    <w:rsid w:val="009D77B9"/>
    <w:rsid w:val="009D783B"/>
    <w:rsid w:val="009D7884"/>
    <w:rsid w:val="009D78B8"/>
    <w:rsid w:val="009D7973"/>
    <w:rsid w:val="009D7B1C"/>
    <w:rsid w:val="009D7B4B"/>
    <w:rsid w:val="009D7C58"/>
    <w:rsid w:val="009D7F4E"/>
    <w:rsid w:val="009D7F5D"/>
    <w:rsid w:val="009E0020"/>
    <w:rsid w:val="009E0094"/>
    <w:rsid w:val="009E0140"/>
    <w:rsid w:val="009E035C"/>
    <w:rsid w:val="009E037B"/>
    <w:rsid w:val="009E03C0"/>
    <w:rsid w:val="009E03DE"/>
    <w:rsid w:val="009E049B"/>
    <w:rsid w:val="009E04F4"/>
    <w:rsid w:val="009E05E2"/>
    <w:rsid w:val="009E0719"/>
    <w:rsid w:val="009E0783"/>
    <w:rsid w:val="009E0789"/>
    <w:rsid w:val="009E0859"/>
    <w:rsid w:val="009E08A1"/>
    <w:rsid w:val="009E0ABD"/>
    <w:rsid w:val="009E0B0A"/>
    <w:rsid w:val="009E0D42"/>
    <w:rsid w:val="009E0E2C"/>
    <w:rsid w:val="009E0F66"/>
    <w:rsid w:val="009E10BC"/>
    <w:rsid w:val="009E1106"/>
    <w:rsid w:val="009E118C"/>
    <w:rsid w:val="009E1201"/>
    <w:rsid w:val="009E12C8"/>
    <w:rsid w:val="009E12F7"/>
    <w:rsid w:val="009E158D"/>
    <w:rsid w:val="009E166B"/>
    <w:rsid w:val="009E1722"/>
    <w:rsid w:val="009E177F"/>
    <w:rsid w:val="009E1793"/>
    <w:rsid w:val="009E18CA"/>
    <w:rsid w:val="009E1B20"/>
    <w:rsid w:val="009E1B2A"/>
    <w:rsid w:val="009E1BB3"/>
    <w:rsid w:val="009E1CE2"/>
    <w:rsid w:val="009E1E1F"/>
    <w:rsid w:val="009E1EF1"/>
    <w:rsid w:val="009E1F1B"/>
    <w:rsid w:val="009E202B"/>
    <w:rsid w:val="009E207F"/>
    <w:rsid w:val="009E208A"/>
    <w:rsid w:val="009E20DB"/>
    <w:rsid w:val="009E2229"/>
    <w:rsid w:val="009E2316"/>
    <w:rsid w:val="009E2354"/>
    <w:rsid w:val="009E289F"/>
    <w:rsid w:val="009E29D0"/>
    <w:rsid w:val="009E2A36"/>
    <w:rsid w:val="009E2AD1"/>
    <w:rsid w:val="009E2D06"/>
    <w:rsid w:val="009E2D7D"/>
    <w:rsid w:val="009E2E03"/>
    <w:rsid w:val="009E2F3E"/>
    <w:rsid w:val="009E2F5D"/>
    <w:rsid w:val="009E2FB9"/>
    <w:rsid w:val="009E307B"/>
    <w:rsid w:val="009E3092"/>
    <w:rsid w:val="009E3153"/>
    <w:rsid w:val="009E3155"/>
    <w:rsid w:val="009E31A1"/>
    <w:rsid w:val="009E3338"/>
    <w:rsid w:val="009E3458"/>
    <w:rsid w:val="009E349B"/>
    <w:rsid w:val="009E3514"/>
    <w:rsid w:val="009E361B"/>
    <w:rsid w:val="009E395C"/>
    <w:rsid w:val="009E39A2"/>
    <w:rsid w:val="009E3A9D"/>
    <w:rsid w:val="009E3AEA"/>
    <w:rsid w:val="009E3CC1"/>
    <w:rsid w:val="009E3CFC"/>
    <w:rsid w:val="009E3D5C"/>
    <w:rsid w:val="009E3EDC"/>
    <w:rsid w:val="009E3FD6"/>
    <w:rsid w:val="009E3FF0"/>
    <w:rsid w:val="009E40A7"/>
    <w:rsid w:val="009E4349"/>
    <w:rsid w:val="009E437F"/>
    <w:rsid w:val="009E44A5"/>
    <w:rsid w:val="009E44DF"/>
    <w:rsid w:val="009E44E9"/>
    <w:rsid w:val="009E461D"/>
    <w:rsid w:val="009E465E"/>
    <w:rsid w:val="009E46FF"/>
    <w:rsid w:val="009E494C"/>
    <w:rsid w:val="009E49F5"/>
    <w:rsid w:val="009E4A3C"/>
    <w:rsid w:val="009E4AA7"/>
    <w:rsid w:val="009E4ADD"/>
    <w:rsid w:val="009E4B3F"/>
    <w:rsid w:val="009E4D16"/>
    <w:rsid w:val="009E4EE4"/>
    <w:rsid w:val="009E4F31"/>
    <w:rsid w:val="009E4F36"/>
    <w:rsid w:val="009E50CE"/>
    <w:rsid w:val="009E5116"/>
    <w:rsid w:val="009E5125"/>
    <w:rsid w:val="009E5261"/>
    <w:rsid w:val="009E527C"/>
    <w:rsid w:val="009E527E"/>
    <w:rsid w:val="009E530D"/>
    <w:rsid w:val="009E556D"/>
    <w:rsid w:val="009E55B2"/>
    <w:rsid w:val="009E56F5"/>
    <w:rsid w:val="009E576C"/>
    <w:rsid w:val="009E5773"/>
    <w:rsid w:val="009E57AD"/>
    <w:rsid w:val="009E57BA"/>
    <w:rsid w:val="009E57E5"/>
    <w:rsid w:val="009E58E2"/>
    <w:rsid w:val="009E590D"/>
    <w:rsid w:val="009E599B"/>
    <w:rsid w:val="009E5A32"/>
    <w:rsid w:val="009E5B0E"/>
    <w:rsid w:val="009E5B2A"/>
    <w:rsid w:val="009E5CAC"/>
    <w:rsid w:val="009E5D63"/>
    <w:rsid w:val="009E5FCD"/>
    <w:rsid w:val="009E5FE0"/>
    <w:rsid w:val="009E6002"/>
    <w:rsid w:val="009E6052"/>
    <w:rsid w:val="009E617B"/>
    <w:rsid w:val="009E6207"/>
    <w:rsid w:val="009E62A5"/>
    <w:rsid w:val="009E6406"/>
    <w:rsid w:val="009E6453"/>
    <w:rsid w:val="009E6471"/>
    <w:rsid w:val="009E6480"/>
    <w:rsid w:val="009E64E5"/>
    <w:rsid w:val="009E65BD"/>
    <w:rsid w:val="009E65E9"/>
    <w:rsid w:val="009E66FB"/>
    <w:rsid w:val="009E67BC"/>
    <w:rsid w:val="009E67FD"/>
    <w:rsid w:val="009E6802"/>
    <w:rsid w:val="009E684A"/>
    <w:rsid w:val="009E689B"/>
    <w:rsid w:val="009E6A1C"/>
    <w:rsid w:val="009E6C71"/>
    <w:rsid w:val="009E6FD6"/>
    <w:rsid w:val="009E70B0"/>
    <w:rsid w:val="009E7190"/>
    <w:rsid w:val="009E71C2"/>
    <w:rsid w:val="009E7214"/>
    <w:rsid w:val="009E7228"/>
    <w:rsid w:val="009E7234"/>
    <w:rsid w:val="009E7463"/>
    <w:rsid w:val="009E7493"/>
    <w:rsid w:val="009E7511"/>
    <w:rsid w:val="009E7722"/>
    <w:rsid w:val="009E7735"/>
    <w:rsid w:val="009E7807"/>
    <w:rsid w:val="009E78E2"/>
    <w:rsid w:val="009E78FB"/>
    <w:rsid w:val="009E7A80"/>
    <w:rsid w:val="009E7AEB"/>
    <w:rsid w:val="009E7B6B"/>
    <w:rsid w:val="009E7BE9"/>
    <w:rsid w:val="009E7C3F"/>
    <w:rsid w:val="009E7EB5"/>
    <w:rsid w:val="009E7ED3"/>
    <w:rsid w:val="009E7F65"/>
    <w:rsid w:val="009F014E"/>
    <w:rsid w:val="009F0292"/>
    <w:rsid w:val="009F02F3"/>
    <w:rsid w:val="009F03AE"/>
    <w:rsid w:val="009F03CB"/>
    <w:rsid w:val="009F049C"/>
    <w:rsid w:val="009F07A7"/>
    <w:rsid w:val="009F07B4"/>
    <w:rsid w:val="009F0860"/>
    <w:rsid w:val="009F0912"/>
    <w:rsid w:val="009F0A90"/>
    <w:rsid w:val="009F0B97"/>
    <w:rsid w:val="009F0CE5"/>
    <w:rsid w:val="009F0D68"/>
    <w:rsid w:val="009F11B4"/>
    <w:rsid w:val="009F1266"/>
    <w:rsid w:val="009F12DD"/>
    <w:rsid w:val="009F14EC"/>
    <w:rsid w:val="009F15C0"/>
    <w:rsid w:val="009F15FC"/>
    <w:rsid w:val="009F1645"/>
    <w:rsid w:val="009F1663"/>
    <w:rsid w:val="009F167D"/>
    <w:rsid w:val="009F173A"/>
    <w:rsid w:val="009F1AAE"/>
    <w:rsid w:val="009F1ABF"/>
    <w:rsid w:val="009F1BB4"/>
    <w:rsid w:val="009F1BE1"/>
    <w:rsid w:val="009F1BF2"/>
    <w:rsid w:val="009F1CF8"/>
    <w:rsid w:val="009F1D62"/>
    <w:rsid w:val="009F1E30"/>
    <w:rsid w:val="009F1E55"/>
    <w:rsid w:val="009F1F1F"/>
    <w:rsid w:val="009F2114"/>
    <w:rsid w:val="009F21D7"/>
    <w:rsid w:val="009F227A"/>
    <w:rsid w:val="009F230C"/>
    <w:rsid w:val="009F2368"/>
    <w:rsid w:val="009F23C6"/>
    <w:rsid w:val="009F257A"/>
    <w:rsid w:val="009F257B"/>
    <w:rsid w:val="009F25A6"/>
    <w:rsid w:val="009F2635"/>
    <w:rsid w:val="009F2679"/>
    <w:rsid w:val="009F2712"/>
    <w:rsid w:val="009F28A6"/>
    <w:rsid w:val="009F28F8"/>
    <w:rsid w:val="009F2A1D"/>
    <w:rsid w:val="009F2B37"/>
    <w:rsid w:val="009F2DA0"/>
    <w:rsid w:val="009F2F16"/>
    <w:rsid w:val="009F2F82"/>
    <w:rsid w:val="009F2FA0"/>
    <w:rsid w:val="009F2FDF"/>
    <w:rsid w:val="009F30EB"/>
    <w:rsid w:val="009F3341"/>
    <w:rsid w:val="009F34EF"/>
    <w:rsid w:val="009F357A"/>
    <w:rsid w:val="009F369C"/>
    <w:rsid w:val="009F37DD"/>
    <w:rsid w:val="009F38E7"/>
    <w:rsid w:val="009F3967"/>
    <w:rsid w:val="009F3AA6"/>
    <w:rsid w:val="009F3AAA"/>
    <w:rsid w:val="009F3B17"/>
    <w:rsid w:val="009F3DEE"/>
    <w:rsid w:val="009F3E29"/>
    <w:rsid w:val="009F3F4C"/>
    <w:rsid w:val="009F419F"/>
    <w:rsid w:val="009F4360"/>
    <w:rsid w:val="009F4453"/>
    <w:rsid w:val="009F4544"/>
    <w:rsid w:val="009F4610"/>
    <w:rsid w:val="009F4637"/>
    <w:rsid w:val="009F46BD"/>
    <w:rsid w:val="009F471F"/>
    <w:rsid w:val="009F48DB"/>
    <w:rsid w:val="009F48EB"/>
    <w:rsid w:val="009F49B3"/>
    <w:rsid w:val="009F4A17"/>
    <w:rsid w:val="009F4A1E"/>
    <w:rsid w:val="009F4AC2"/>
    <w:rsid w:val="009F4B19"/>
    <w:rsid w:val="009F4B45"/>
    <w:rsid w:val="009F4B71"/>
    <w:rsid w:val="009F4C3D"/>
    <w:rsid w:val="009F4CDC"/>
    <w:rsid w:val="009F4D18"/>
    <w:rsid w:val="009F4D70"/>
    <w:rsid w:val="009F4ECB"/>
    <w:rsid w:val="009F4FA2"/>
    <w:rsid w:val="009F506F"/>
    <w:rsid w:val="009F5086"/>
    <w:rsid w:val="009F5211"/>
    <w:rsid w:val="009F5290"/>
    <w:rsid w:val="009F52F9"/>
    <w:rsid w:val="009F5425"/>
    <w:rsid w:val="009F5434"/>
    <w:rsid w:val="009F5557"/>
    <w:rsid w:val="009F55B0"/>
    <w:rsid w:val="009F567C"/>
    <w:rsid w:val="009F56A2"/>
    <w:rsid w:val="009F58B7"/>
    <w:rsid w:val="009F595A"/>
    <w:rsid w:val="009F5B27"/>
    <w:rsid w:val="009F5B96"/>
    <w:rsid w:val="009F5BB2"/>
    <w:rsid w:val="009F5BBD"/>
    <w:rsid w:val="009F5D58"/>
    <w:rsid w:val="009F5E92"/>
    <w:rsid w:val="009F5F94"/>
    <w:rsid w:val="009F5FE4"/>
    <w:rsid w:val="009F622B"/>
    <w:rsid w:val="009F62DE"/>
    <w:rsid w:val="009F630F"/>
    <w:rsid w:val="009F635D"/>
    <w:rsid w:val="009F63E7"/>
    <w:rsid w:val="009F63F1"/>
    <w:rsid w:val="009F641D"/>
    <w:rsid w:val="009F64A8"/>
    <w:rsid w:val="009F6508"/>
    <w:rsid w:val="009F66C3"/>
    <w:rsid w:val="009F66DA"/>
    <w:rsid w:val="009F6920"/>
    <w:rsid w:val="009F6929"/>
    <w:rsid w:val="009F698E"/>
    <w:rsid w:val="009F6A86"/>
    <w:rsid w:val="009F6AAD"/>
    <w:rsid w:val="009F6B31"/>
    <w:rsid w:val="009F6B35"/>
    <w:rsid w:val="009F6B47"/>
    <w:rsid w:val="009F6D0C"/>
    <w:rsid w:val="009F6E29"/>
    <w:rsid w:val="009F6E81"/>
    <w:rsid w:val="009F6EC3"/>
    <w:rsid w:val="009F708F"/>
    <w:rsid w:val="009F70F1"/>
    <w:rsid w:val="009F719B"/>
    <w:rsid w:val="009F743C"/>
    <w:rsid w:val="009F75E2"/>
    <w:rsid w:val="009F75E9"/>
    <w:rsid w:val="009F762E"/>
    <w:rsid w:val="009F76B9"/>
    <w:rsid w:val="009F77A1"/>
    <w:rsid w:val="009F785D"/>
    <w:rsid w:val="009F78E5"/>
    <w:rsid w:val="009F7909"/>
    <w:rsid w:val="009F794B"/>
    <w:rsid w:val="009F7A27"/>
    <w:rsid w:val="009F7A3C"/>
    <w:rsid w:val="009F7A62"/>
    <w:rsid w:val="009F7A68"/>
    <w:rsid w:val="009F7B1A"/>
    <w:rsid w:val="009F7BEF"/>
    <w:rsid w:val="009F7CC4"/>
    <w:rsid w:val="009F7DBB"/>
    <w:rsid w:val="009F7DBD"/>
    <w:rsid w:val="009F7DE6"/>
    <w:rsid w:val="009F7F0A"/>
    <w:rsid w:val="009F7F86"/>
    <w:rsid w:val="009F7F98"/>
    <w:rsid w:val="009F7FA5"/>
    <w:rsid w:val="009F7FFE"/>
    <w:rsid w:val="00A000EC"/>
    <w:rsid w:val="00A00114"/>
    <w:rsid w:val="00A00139"/>
    <w:rsid w:val="00A00193"/>
    <w:rsid w:val="00A0024F"/>
    <w:rsid w:val="00A00435"/>
    <w:rsid w:val="00A00575"/>
    <w:rsid w:val="00A005B7"/>
    <w:rsid w:val="00A00659"/>
    <w:rsid w:val="00A007B8"/>
    <w:rsid w:val="00A0098B"/>
    <w:rsid w:val="00A00990"/>
    <w:rsid w:val="00A009D9"/>
    <w:rsid w:val="00A00AAB"/>
    <w:rsid w:val="00A00E0E"/>
    <w:rsid w:val="00A00EF4"/>
    <w:rsid w:val="00A0103E"/>
    <w:rsid w:val="00A0116C"/>
    <w:rsid w:val="00A01340"/>
    <w:rsid w:val="00A01361"/>
    <w:rsid w:val="00A013D1"/>
    <w:rsid w:val="00A0156B"/>
    <w:rsid w:val="00A01592"/>
    <w:rsid w:val="00A015F2"/>
    <w:rsid w:val="00A015FC"/>
    <w:rsid w:val="00A01701"/>
    <w:rsid w:val="00A0173E"/>
    <w:rsid w:val="00A01802"/>
    <w:rsid w:val="00A018C7"/>
    <w:rsid w:val="00A01903"/>
    <w:rsid w:val="00A019F2"/>
    <w:rsid w:val="00A01B2B"/>
    <w:rsid w:val="00A01C0D"/>
    <w:rsid w:val="00A01C46"/>
    <w:rsid w:val="00A02021"/>
    <w:rsid w:val="00A0205C"/>
    <w:rsid w:val="00A02230"/>
    <w:rsid w:val="00A02235"/>
    <w:rsid w:val="00A0225B"/>
    <w:rsid w:val="00A022C2"/>
    <w:rsid w:val="00A0243A"/>
    <w:rsid w:val="00A02445"/>
    <w:rsid w:val="00A02448"/>
    <w:rsid w:val="00A02519"/>
    <w:rsid w:val="00A02589"/>
    <w:rsid w:val="00A0269A"/>
    <w:rsid w:val="00A02736"/>
    <w:rsid w:val="00A02752"/>
    <w:rsid w:val="00A028FF"/>
    <w:rsid w:val="00A029DB"/>
    <w:rsid w:val="00A02A50"/>
    <w:rsid w:val="00A02A96"/>
    <w:rsid w:val="00A02B3C"/>
    <w:rsid w:val="00A02C1D"/>
    <w:rsid w:val="00A02C98"/>
    <w:rsid w:val="00A02E74"/>
    <w:rsid w:val="00A02EDC"/>
    <w:rsid w:val="00A02F86"/>
    <w:rsid w:val="00A0316E"/>
    <w:rsid w:val="00A031E4"/>
    <w:rsid w:val="00A031F4"/>
    <w:rsid w:val="00A032CA"/>
    <w:rsid w:val="00A03313"/>
    <w:rsid w:val="00A03397"/>
    <w:rsid w:val="00A03489"/>
    <w:rsid w:val="00A0350D"/>
    <w:rsid w:val="00A03574"/>
    <w:rsid w:val="00A0359C"/>
    <w:rsid w:val="00A03643"/>
    <w:rsid w:val="00A03722"/>
    <w:rsid w:val="00A038EA"/>
    <w:rsid w:val="00A03951"/>
    <w:rsid w:val="00A0397C"/>
    <w:rsid w:val="00A03A59"/>
    <w:rsid w:val="00A03A99"/>
    <w:rsid w:val="00A03B32"/>
    <w:rsid w:val="00A03BDA"/>
    <w:rsid w:val="00A03D58"/>
    <w:rsid w:val="00A03D5D"/>
    <w:rsid w:val="00A03F0E"/>
    <w:rsid w:val="00A041CB"/>
    <w:rsid w:val="00A043B1"/>
    <w:rsid w:val="00A0456B"/>
    <w:rsid w:val="00A045E7"/>
    <w:rsid w:val="00A04618"/>
    <w:rsid w:val="00A046AE"/>
    <w:rsid w:val="00A047B2"/>
    <w:rsid w:val="00A04873"/>
    <w:rsid w:val="00A04908"/>
    <w:rsid w:val="00A049B9"/>
    <w:rsid w:val="00A049BA"/>
    <w:rsid w:val="00A04AFD"/>
    <w:rsid w:val="00A04CAA"/>
    <w:rsid w:val="00A04CBB"/>
    <w:rsid w:val="00A04D75"/>
    <w:rsid w:val="00A04DCE"/>
    <w:rsid w:val="00A04FE8"/>
    <w:rsid w:val="00A05268"/>
    <w:rsid w:val="00A052C3"/>
    <w:rsid w:val="00A0537F"/>
    <w:rsid w:val="00A0538F"/>
    <w:rsid w:val="00A05405"/>
    <w:rsid w:val="00A054C0"/>
    <w:rsid w:val="00A056C3"/>
    <w:rsid w:val="00A056FA"/>
    <w:rsid w:val="00A0570D"/>
    <w:rsid w:val="00A058A5"/>
    <w:rsid w:val="00A05962"/>
    <w:rsid w:val="00A059BC"/>
    <w:rsid w:val="00A05A88"/>
    <w:rsid w:val="00A05AC2"/>
    <w:rsid w:val="00A05BB9"/>
    <w:rsid w:val="00A05C69"/>
    <w:rsid w:val="00A05CD4"/>
    <w:rsid w:val="00A05CEF"/>
    <w:rsid w:val="00A05E27"/>
    <w:rsid w:val="00A05EAD"/>
    <w:rsid w:val="00A05F8C"/>
    <w:rsid w:val="00A05FA0"/>
    <w:rsid w:val="00A06104"/>
    <w:rsid w:val="00A061B7"/>
    <w:rsid w:val="00A061EC"/>
    <w:rsid w:val="00A06312"/>
    <w:rsid w:val="00A063C5"/>
    <w:rsid w:val="00A06535"/>
    <w:rsid w:val="00A0658E"/>
    <w:rsid w:val="00A065AF"/>
    <w:rsid w:val="00A06665"/>
    <w:rsid w:val="00A06749"/>
    <w:rsid w:val="00A06774"/>
    <w:rsid w:val="00A067C4"/>
    <w:rsid w:val="00A06813"/>
    <w:rsid w:val="00A06828"/>
    <w:rsid w:val="00A0682A"/>
    <w:rsid w:val="00A0688A"/>
    <w:rsid w:val="00A06894"/>
    <w:rsid w:val="00A068B3"/>
    <w:rsid w:val="00A068D8"/>
    <w:rsid w:val="00A069B7"/>
    <w:rsid w:val="00A06A62"/>
    <w:rsid w:val="00A06AC8"/>
    <w:rsid w:val="00A06AD8"/>
    <w:rsid w:val="00A06B1B"/>
    <w:rsid w:val="00A06CAB"/>
    <w:rsid w:val="00A06CCD"/>
    <w:rsid w:val="00A06DA7"/>
    <w:rsid w:val="00A06DCC"/>
    <w:rsid w:val="00A06E23"/>
    <w:rsid w:val="00A06EA4"/>
    <w:rsid w:val="00A06FE2"/>
    <w:rsid w:val="00A07158"/>
    <w:rsid w:val="00A0715A"/>
    <w:rsid w:val="00A07216"/>
    <w:rsid w:val="00A0739C"/>
    <w:rsid w:val="00A0741F"/>
    <w:rsid w:val="00A07432"/>
    <w:rsid w:val="00A0747E"/>
    <w:rsid w:val="00A0749E"/>
    <w:rsid w:val="00A076AE"/>
    <w:rsid w:val="00A077FB"/>
    <w:rsid w:val="00A07A2C"/>
    <w:rsid w:val="00A07A99"/>
    <w:rsid w:val="00A07A9F"/>
    <w:rsid w:val="00A07AB0"/>
    <w:rsid w:val="00A07B15"/>
    <w:rsid w:val="00A07C27"/>
    <w:rsid w:val="00A07E06"/>
    <w:rsid w:val="00A07F8F"/>
    <w:rsid w:val="00A10037"/>
    <w:rsid w:val="00A10247"/>
    <w:rsid w:val="00A1042E"/>
    <w:rsid w:val="00A1044E"/>
    <w:rsid w:val="00A104E8"/>
    <w:rsid w:val="00A105FC"/>
    <w:rsid w:val="00A1070D"/>
    <w:rsid w:val="00A107EE"/>
    <w:rsid w:val="00A10942"/>
    <w:rsid w:val="00A10A51"/>
    <w:rsid w:val="00A10AD7"/>
    <w:rsid w:val="00A10BE8"/>
    <w:rsid w:val="00A10C97"/>
    <w:rsid w:val="00A10D3B"/>
    <w:rsid w:val="00A10D64"/>
    <w:rsid w:val="00A10E8F"/>
    <w:rsid w:val="00A10F0F"/>
    <w:rsid w:val="00A1120E"/>
    <w:rsid w:val="00A112B4"/>
    <w:rsid w:val="00A1163A"/>
    <w:rsid w:val="00A1164F"/>
    <w:rsid w:val="00A1167E"/>
    <w:rsid w:val="00A116E6"/>
    <w:rsid w:val="00A119C3"/>
    <w:rsid w:val="00A11B11"/>
    <w:rsid w:val="00A11EBE"/>
    <w:rsid w:val="00A11F3C"/>
    <w:rsid w:val="00A12065"/>
    <w:rsid w:val="00A123AF"/>
    <w:rsid w:val="00A123E3"/>
    <w:rsid w:val="00A12409"/>
    <w:rsid w:val="00A1254E"/>
    <w:rsid w:val="00A12564"/>
    <w:rsid w:val="00A12566"/>
    <w:rsid w:val="00A1262F"/>
    <w:rsid w:val="00A126F0"/>
    <w:rsid w:val="00A1275D"/>
    <w:rsid w:val="00A12920"/>
    <w:rsid w:val="00A12953"/>
    <w:rsid w:val="00A12D9E"/>
    <w:rsid w:val="00A12E4F"/>
    <w:rsid w:val="00A12E6D"/>
    <w:rsid w:val="00A12F0A"/>
    <w:rsid w:val="00A1308F"/>
    <w:rsid w:val="00A130AF"/>
    <w:rsid w:val="00A130C3"/>
    <w:rsid w:val="00A130F3"/>
    <w:rsid w:val="00A13135"/>
    <w:rsid w:val="00A131E4"/>
    <w:rsid w:val="00A132A3"/>
    <w:rsid w:val="00A132F3"/>
    <w:rsid w:val="00A13316"/>
    <w:rsid w:val="00A1362B"/>
    <w:rsid w:val="00A1367F"/>
    <w:rsid w:val="00A136F0"/>
    <w:rsid w:val="00A1378A"/>
    <w:rsid w:val="00A137E7"/>
    <w:rsid w:val="00A13827"/>
    <w:rsid w:val="00A13863"/>
    <w:rsid w:val="00A139F8"/>
    <w:rsid w:val="00A13A54"/>
    <w:rsid w:val="00A13AE7"/>
    <w:rsid w:val="00A13BA0"/>
    <w:rsid w:val="00A13BA6"/>
    <w:rsid w:val="00A13BFD"/>
    <w:rsid w:val="00A13D89"/>
    <w:rsid w:val="00A13D91"/>
    <w:rsid w:val="00A13DD7"/>
    <w:rsid w:val="00A13EE4"/>
    <w:rsid w:val="00A1403F"/>
    <w:rsid w:val="00A1417C"/>
    <w:rsid w:val="00A142ED"/>
    <w:rsid w:val="00A14383"/>
    <w:rsid w:val="00A1444F"/>
    <w:rsid w:val="00A14483"/>
    <w:rsid w:val="00A1448C"/>
    <w:rsid w:val="00A14496"/>
    <w:rsid w:val="00A145C6"/>
    <w:rsid w:val="00A145ED"/>
    <w:rsid w:val="00A145F3"/>
    <w:rsid w:val="00A14617"/>
    <w:rsid w:val="00A146AE"/>
    <w:rsid w:val="00A14735"/>
    <w:rsid w:val="00A147FD"/>
    <w:rsid w:val="00A14940"/>
    <w:rsid w:val="00A149A4"/>
    <w:rsid w:val="00A149D6"/>
    <w:rsid w:val="00A14A12"/>
    <w:rsid w:val="00A14ADB"/>
    <w:rsid w:val="00A14C05"/>
    <w:rsid w:val="00A14CA9"/>
    <w:rsid w:val="00A14D04"/>
    <w:rsid w:val="00A14D51"/>
    <w:rsid w:val="00A14F92"/>
    <w:rsid w:val="00A14FA8"/>
    <w:rsid w:val="00A1503C"/>
    <w:rsid w:val="00A1504B"/>
    <w:rsid w:val="00A15211"/>
    <w:rsid w:val="00A15292"/>
    <w:rsid w:val="00A152E0"/>
    <w:rsid w:val="00A15524"/>
    <w:rsid w:val="00A1555A"/>
    <w:rsid w:val="00A15562"/>
    <w:rsid w:val="00A156E2"/>
    <w:rsid w:val="00A1595B"/>
    <w:rsid w:val="00A15999"/>
    <w:rsid w:val="00A15B1D"/>
    <w:rsid w:val="00A15C1D"/>
    <w:rsid w:val="00A15C2C"/>
    <w:rsid w:val="00A15C9B"/>
    <w:rsid w:val="00A15D8C"/>
    <w:rsid w:val="00A15DAF"/>
    <w:rsid w:val="00A15E47"/>
    <w:rsid w:val="00A15E97"/>
    <w:rsid w:val="00A160E1"/>
    <w:rsid w:val="00A163AC"/>
    <w:rsid w:val="00A1643A"/>
    <w:rsid w:val="00A1649B"/>
    <w:rsid w:val="00A164C3"/>
    <w:rsid w:val="00A16617"/>
    <w:rsid w:val="00A1675C"/>
    <w:rsid w:val="00A1678D"/>
    <w:rsid w:val="00A1679F"/>
    <w:rsid w:val="00A1686B"/>
    <w:rsid w:val="00A16879"/>
    <w:rsid w:val="00A168E3"/>
    <w:rsid w:val="00A16928"/>
    <w:rsid w:val="00A1694E"/>
    <w:rsid w:val="00A16A01"/>
    <w:rsid w:val="00A16A15"/>
    <w:rsid w:val="00A16A49"/>
    <w:rsid w:val="00A16BC1"/>
    <w:rsid w:val="00A16C19"/>
    <w:rsid w:val="00A16CD2"/>
    <w:rsid w:val="00A16F4D"/>
    <w:rsid w:val="00A16F74"/>
    <w:rsid w:val="00A16FE9"/>
    <w:rsid w:val="00A17007"/>
    <w:rsid w:val="00A17061"/>
    <w:rsid w:val="00A1713C"/>
    <w:rsid w:val="00A1720F"/>
    <w:rsid w:val="00A172AD"/>
    <w:rsid w:val="00A172C6"/>
    <w:rsid w:val="00A17325"/>
    <w:rsid w:val="00A173C5"/>
    <w:rsid w:val="00A1741A"/>
    <w:rsid w:val="00A1749A"/>
    <w:rsid w:val="00A17523"/>
    <w:rsid w:val="00A1757F"/>
    <w:rsid w:val="00A175A8"/>
    <w:rsid w:val="00A17678"/>
    <w:rsid w:val="00A17708"/>
    <w:rsid w:val="00A17744"/>
    <w:rsid w:val="00A17745"/>
    <w:rsid w:val="00A17793"/>
    <w:rsid w:val="00A1779A"/>
    <w:rsid w:val="00A177FC"/>
    <w:rsid w:val="00A17849"/>
    <w:rsid w:val="00A178E7"/>
    <w:rsid w:val="00A178F2"/>
    <w:rsid w:val="00A17939"/>
    <w:rsid w:val="00A179B5"/>
    <w:rsid w:val="00A179BA"/>
    <w:rsid w:val="00A17A96"/>
    <w:rsid w:val="00A17BAD"/>
    <w:rsid w:val="00A17DA0"/>
    <w:rsid w:val="00A17EF1"/>
    <w:rsid w:val="00A17F4D"/>
    <w:rsid w:val="00A20029"/>
    <w:rsid w:val="00A201AB"/>
    <w:rsid w:val="00A20263"/>
    <w:rsid w:val="00A2028C"/>
    <w:rsid w:val="00A203BA"/>
    <w:rsid w:val="00A20542"/>
    <w:rsid w:val="00A20688"/>
    <w:rsid w:val="00A20691"/>
    <w:rsid w:val="00A20979"/>
    <w:rsid w:val="00A209D7"/>
    <w:rsid w:val="00A20C34"/>
    <w:rsid w:val="00A20D22"/>
    <w:rsid w:val="00A20D52"/>
    <w:rsid w:val="00A20DA7"/>
    <w:rsid w:val="00A20E77"/>
    <w:rsid w:val="00A20E81"/>
    <w:rsid w:val="00A20EEE"/>
    <w:rsid w:val="00A21336"/>
    <w:rsid w:val="00A213F6"/>
    <w:rsid w:val="00A21411"/>
    <w:rsid w:val="00A21435"/>
    <w:rsid w:val="00A2146E"/>
    <w:rsid w:val="00A21491"/>
    <w:rsid w:val="00A215FC"/>
    <w:rsid w:val="00A21637"/>
    <w:rsid w:val="00A2178D"/>
    <w:rsid w:val="00A219CC"/>
    <w:rsid w:val="00A21AC0"/>
    <w:rsid w:val="00A21E1A"/>
    <w:rsid w:val="00A21EAC"/>
    <w:rsid w:val="00A21EC4"/>
    <w:rsid w:val="00A21FDD"/>
    <w:rsid w:val="00A22024"/>
    <w:rsid w:val="00A22049"/>
    <w:rsid w:val="00A2204F"/>
    <w:rsid w:val="00A22082"/>
    <w:rsid w:val="00A220BD"/>
    <w:rsid w:val="00A22111"/>
    <w:rsid w:val="00A22137"/>
    <w:rsid w:val="00A22413"/>
    <w:rsid w:val="00A22426"/>
    <w:rsid w:val="00A2263E"/>
    <w:rsid w:val="00A22671"/>
    <w:rsid w:val="00A22878"/>
    <w:rsid w:val="00A22880"/>
    <w:rsid w:val="00A228BF"/>
    <w:rsid w:val="00A228C9"/>
    <w:rsid w:val="00A228DA"/>
    <w:rsid w:val="00A2290B"/>
    <w:rsid w:val="00A22A83"/>
    <w:rsid w:val="00A22B66"/>
    <w:rsid w:val="00A22B7D"/>
    <w:rsid w:val="00A22C01"/>
    <w:rsid w:val="00A22C94"/>
    <w:rsid w:val="00A22D6F"/>
    <w:rsid w:val="00A22F8C"/>
    <w:rsid w:val="00A23172"/>
    <w:rsid w:val="00A2331D"/>
    <w:rsid w:val="00A23348"/>
    <w:rsid w:val="00A23361"/>
    <w:rsid w:val="00A2336B"/>
    <w:rsid w:val="00A2337C"/>
    <w:rsid w:val="00A233F0"/>
    <w:rsid w:val="00A23434"/>
    <w:rsid w:val="00A234D0"/>
    <w:rsid w:val="00A235D3"/>
    <w:rsid w:val="00A2367F"/>
    <w:rsid w:val="00A236D1"/>
    <w:rsid w:val="00A23710"/>
    <w:rsid w:val="00A23817"/>
    <w:rsid w:val="00A2382B"/>
    <w:rsid w:val="00A23913"/>
    <w:rsid w:val="00A23A7E"/>
    <w:rsid w:val="00A23C22"/>
    <w:rsid w:val="00A23C54"/>
    <w:rsid w:val="00A23C68"/>
    <w:rsid w:val="00A23CBF"/>
    <w:rsid w:val="00A23CF2"/>
    <w:rsid w:val="00A23CFD"/>
    <w:rsid w:val="00A23DBA"/>
    <w:rsid w:val="00A23E68"/>
    <w:rsid w:val="00A23EDE"/>
    <w:rsid w:val="00A23F44"/>
    <w:rsid w:val="00A24131"/>
    <w:rsid w:val="00A24167"/>
    <w:rsid w:val="00A24180"/>
    <w:rsid w:val="00A242A2"/>
    <w:rsid w:val="00A242F7"/>
    <w:rsid w:val="00A2434E"/>
    <w:rsid w:val="00A243C1"/>
    <w:rsid w:val="00A24495"/>
    <w:rsid w:val="00A245B0"/>
    <w:rsid w:val="00A2462A"/>
    <w:rsid w:val="00A24640"/>
    <w:rsid w:val="00A246B5"/>
    <w:rsid w:val="00A24716"/>
    <w:rsid w:val="00A24760"/>
    <w:rsid w:val="00A247EF"/>
    <w:rsid w:val="00A2481E"/>
    <w:rsid w:val="00A24829"/>
    <w:rsid w:val="00A249E1"/>
    <w:rsid w:val="00A24A11"/>
    <w:rsid w:val="00A24CAA"/>
    <w:rsid w:val="00A24F79"/>
    <w:rsid w:val="00A25020"/>
    <w:rsid w:val="00A251CA"/>
    <w:rsid w:val="00A25316"/>
    <w:rsid w:val="00A2542A"/>
    <w:rsid w:val="00A25449"/>
    <w:rsid w:val="00A25458"/>
    <w:rsid w:val="00A25565"/>
    <w:rsid w:val="00A25569"/>
    <w:rsid w:val="00A255C2"/>
    <w:rsid w:val="00A2578D"/>
    <w:rsid w:val="00A25ABF"/>
    <w:rsid w:val="00A25BC8"/>
    <w:rsid w:val="00A25C07"/>
    <w:rsid w:val="00A25C22"/>
    <w:rsid w:val="00A25D28"/>
    <w:rsid w:val="00A25F54"/>
    <w:rsid w:val="00A25F7E"/>
    <w:rsid w:val="00A2623F"/>
    <w:rsid w:val="00A2626B"/>
    <w:rsid w:val="00A262A0"/>
    <w:rsid w:val="00A2633F"/>
    <w:rsid w:val="00A2645A"/>
    <w:rsid w:val="00A2647E"/>
    <w:rsid w:val="00A26487"/>
    <w:rsid w:val="00A2658D"/>
    <w:rsid w:val="00A26642"/>
    <w:rsid w:val="00A26665"/>
    <w:rsid w:val="00A26769"/>
    <w:rsid w:val="00A268B8"/>
    <w:rsid w:val="00A2696B"/>
    <w:rsid w:val="00A26A4B"/>
    <w:rsid w:val="00A26A74"/>
    <w:rsid w:val="00A26AD8"/>
    <w:rsid w:val="00A26B22"/>
    <w:rsid w:val="00A26D95"/>
    <w:rsid w:val="00A26E2D"/>
    <w:rsid w:val="00A26E80"/>
    <w:rsid w:val="00A26E95"/>
    <w:rsid w:val="00A2712B"/>
    <w:rsid w:val="00A27182"/>
    <w:rsid w:val="00A271B4"/>
    <w:rsid w:val="00A271F2"/>
    <w:rsid w:val="00A27298"/>
    <w:rsid w:val="00A27434"/>
    <w:rsid w:val="00A274F4"/>
    <w:rsid w:val="00A2774A"/>
    <w:rsid w:val="00A2777B"/>
    <w:rsid w:val="00A277CD"/>
    <w:rsid w:val="00A2787C"/>
    <w:rsid w:val="00A27A0A"/>
    <w:rsid w:val="00A27A2C"/>
    <w:rsid w:val="00A27AC1"/>
    <w:rsid w:val="00A27ADF"/>
    <w:rsid w:val="00A27AFB"/>
    <w:rsid w:val="00A27B47"/>
    <w:rsid w:val="00A27B84"/>
    <w:rsid w:val="00A27CA1"/>
    <w:rsid w:val="00A27D04"/>
    <w:rsid w:val="00A27D76"/>
    <w:rsid w:val="00A27E16"/>
    <w:rsid w:val="00A27ED1"/>
    <w:rsid w:val="00A27F7F"/>
    <w:rsid w:val="00A27FA1"/>
    <w:rsid w:val="00A27FB3"/>
    <w:rsid w:val="00A30126"/>
    <w:rsid w:val="00A301B5"/>
    <w:rsid w:val="00A301C8"/>
    <w:rsid w:val="00A301EB"/>
    <w:rsid w:val="00A30201"/>
    <w:rsid w:val="00A302C5"/>
    <w:rsid w:val="00A3034B"/>
    <w:rsid w:val="00A30488"/>
    <w:rsid w:val="00A3054A"/>
    <w:rsid w:val="00A30598"/>
    <w:rsid w:val="00A305C3"/>
    <w:rsid w:val="00A30606"/>
    <w:rsid w:val="00A306FF"/>
    <w:rsid w:val="00A3094F"/>
    <w:rsid w:val="00A30A4C"/>
    <w:rsid w:val="00A30B6D"/>
    <w:rsid w:val="00A30BB9"/>
    <w:rsid w:val="00A30CE0"/>
    <w:rsid w:val="00A30D66"/>
    <w:rsid w:val="00A30E83"/>
    <w:rsid w:val="00A30EA8"/>
    <w:rsid w:val="00A30F8C"/>
    <w:rsid w:val="00A30FEA"/>
    <w:rsid w:val="00A31131"/>
    <w:rsid w:val="00A31177"/>
    <w:rsid w:val="00A31300"/>
    <w:rsid w:val="00A31537"/>
    <w:rsid w:val="00A31644"/>
    <w:rsid w:val="00A316D9"/>
    <w:rsid w:val="00A317B5"/>
    <w:rsid w:val="00A31827"/>
    <w:rsid w:val="00A31B25"/>
    <w:rsid w:val="00A31BBC"/>
    <w:rsid w:val="00A31BBD"/>
    <w:rsid w:val="00A31C1D"/>
    <w:rsid w:val="00A31C34"/>
    <w:rsid w:val="00A31D22"/>
    <w:rsid w:val="00A31D9F"/>
    <w:rsid w:val="00A31DCC"/>
    <w:rsid w:val="00A31EB5"/>
    <w:rsid w:val="00A31F4D"/>
    <w:rsid w:val="00A31FAC"/>
    <w:rsid w:val="00A3201E"/>
    <w:rsid w:val="00A3212A"/>
    <w:rsid w:val="00A321FD"/>
    <w:rsid w:val="00A32297"/>
    <w:rsid w:val="00A322A1"/>
    <w:rsid w:val="00A323B4"/>
    <w:rsid w:val="00A32510"/>
    <w:rsid w:val="00A325B5"/>
    <w:rsid w:val="00A3278A"/>
    <w:rsid w:val="00A3288E"/>
    <w:rsid w:val="00A3290A"/>
    <w:rsid w:val="00A329C5"/>
    <w:rsid w:val="00A329E2"/>
    <w:rsid w:val="00A32B6A"/>
    <w:rsid w:val="00A32B9F"/>
    <w:rsid w:val="00A32C75"/>
    <w:rsid w:val="00A32D2B"/>
    <w:rsid w:val="00A32DBD"/>
    <w:rsid w:val="00A32DFD"/>
    <w:rsid w:val="00A33030"/>
    <w:rsid w:val="00A3308A"/>
    <w:rsid w:val="00A3314D"/>
    <w:rsid w:val="00A33238"/>
    <w:rsid w:val="00A33368"/>
    <w:rsid w:val="00A33405"/>
    <w:rsid w:val="00A33412"/>
    <w:rsid w:val="00A33444"/>
    <w:rsid w:val="00A33452"/>
    <w:rsid w:val="00A335E6"/>
    <w:rsid w:val="00A336AE"/>
    <w:rsid w:val="00A3388C"/>
    <w:rsid w:val="00A33973"/>
    <w:rsid w:val="00A339FE"/>
    <w:rsid w:val="00A33A66"/>
    <w:rsid w:val="00A33AC1"/>
    <w:rsid w:val="00A33ACE"/>
    <w:rsid w:val="00A33E5B"/>
    <w:rsid w:val="00A33E6B"/>
    <w:rsid w:val="00A33EB2"/>
    <w:rsid w:val="00A33F02"/>
    <w:rsid w:val="00A340E2"/>
    <w:rsid w:val="00A34405"/>
    <w:rsid w:val="00A3449D"/>
    <w:rsid w:val="00A344B0"/>
    <w:rsid w:val="00A3458B"/>
    <w:rsid w:val="00A3460B"/>
    <w:rsid w:val="00A34783"/>
    <w:rsid w:val="00A34818"/>
    <w:rsid w:val="00A3496F"/>
    <w:rsid w:val="00A34A67"/>
    <w:rsid w:val="00A34DE1"/>
    <w:rsid w:val="00A34E10"/>
    <w:rsid w:val="00A34ED3"/>
    <w:rsid w:val="00A34F10"/>
    <w:rsid w:val="00A34FCC"/>
    <w:rsid w:val="00A34FE6"/>
    <w:rsid w:val="00A35081"/>
    <w:rsid w:val="00A3515C"/>
    <w:rsid w:val="00A352AE"/>
    <w:rsid w:val="00A352C1"/>
    <w:rsid w:val="00A35498"/>
    <w:rsid w:val="00A355F9"/>
    <w:rsid w:val="00A35818"/>
    <w:rsid w:val="00A35AF7"/>
    <w:rsid w:val="00A35B09"/>
    <w:rsid w:val="00A35B59"/>
    <w:rsid w:val="00A35C0D"/>
    <w:rsid w:val="00A35C20"/>
    <w:rsid w:val="00A35C51"/>
    <w:rsid w:val="00A35D53"/>
    <w:rsid w:val="00A35DA6"/>
    <w:rsid w:val="00A35E68"/>
    <w:rsid w:val="00A35ECF"/>
    <w:rsid w:val="00A35F4E"/>
    <w:rsid w:val="00A35FF5"/>
    <w:rsid w:val="00A3603D"/>
    <w:rsid w:val="00A360AB"/>
    <w:rsid w:val="00A360AE"/>
    <w:rsid w:val="00A3611A"/>
    <w:rsid w:val="00A36160"/>
    <w:rsid w:val="00A36165"/>
    <w:rsid w:val="00A36376"/>
    <w:rsid w:val="00A364E0"/>
    <w:rsid w:val="00A36620"/>
    <w:rsid w:val="00A3669B"/>
    <w:rsid w:val="00A3673B"/>
    <w:rsid w:val="00A367CE"/>
    <w:rsid w:val="00A3680C"/>
    <w:rsid w:val="00A3693A"/>
    <w:rsid w:val="00A369F6"/>
    <w:rsid w:val="00A36A04"/>
    <w:rsid w:val="00A36A05"/>
    <w:rsid w:val="00A36A20"/>
    <w:rsid w:val="00A36A23"/>
    <w:rsid w:val="00A36BA7"/>
    <w:rsid w:val="00A36C16"/>
    <w:rsid w:val="00A36D96"/>
    <w:rsid w:val="00A36E5C"/>
    <w:rsid w:val="00A36FAD"/>
    <w:rsid w:val="00A36FB3"/>
    <w:rsid w:val="00A37058"/>
    <w:rsid w:val="00A3722A"/>
    <w:rsid w:val="00A37259"/>
    <w:rsid w:val="00A3725B"/>
    <w:rsid w:val="00A37461"/>
    <w:rsid w:val="00A374FB"/>
    <w:rsid w:val="00A375F2"/>
    <w:rsid w:val="00A37606"/>
    <w:rsid w:val="00A37608"/>
    <w:rsid w:val="00A376B1"/>
    <w:rsid w:val="00A378A2"/>
    <w:rsid w:val="00A37A82"/>
    <w:rsid w:val="00A37B03"/>
    <w:rsid w:val="00A37BC2"/>
    <w:rsid w:val="00A37C70"/>
    <w:rsid w:val="00A37FD3"/>
    <w:rsid w:val="00A400DE"/>
    <w:rsid w:val="00A40165"/>
    <w:rsid w:val="00A4027A"/>
    <w:rsid w:val="00A404AB"/>
    <w:rsid w:val="00A4051B"/>
    <w:rsid w:val="00A405B6"/>
    <w:rsid w:val="00A405EC"/>
    <w:rsid w:val="00A40605"/>
    <w:rsid w:val="00A40631"/>
    <w:rsid w:val="00A4064C"/>
    <w:rsid w:val="00A4074D"/>
    <w:rsid w:val="00A4076F"/>
    <w:rsid w:val="00A40874"/>
    <w:rsid w:val="00A4095F"/>
    <w:rsid w:val="00A40AE4"/>
    <w:rsid w:val="00A40B92"/>
    <w:rsid w:val="00A40B9B"/>
    <w:rsid w:val="00A40C09"/>
    <w:rsid w:val="00A40DFE"/>
    <w:rsid w:val="00A40EFA"/>
    <w:rsid w:val="00A4129A"/>
    <w:rsid w:val="00A4129D"/>
    <w:rsid w:val="00A412DB"/>
    <w:rsid w:val="00A4135C"/>
    <w:rsid w:val="00A41439"/>
    <w:rsid w:val="00A415E1"/>
    <w:rsid w:val="00A415FA"/>
    <w:rsid w:val="00A41668"/>
    <w:rsid w:val="00A41711"/>
    <w:rsid w:val="00A41818"/>
    <w:rsid w:val="00A418D2"/>
    <w:rsid w:val="00A41905"/>
    <w:rsid w:val="00A41936"/>
    <w:rsid w:val="00A419AA"/>
    <w:rsid w:val="00A419EF"/>
    <w:rsid w:val="00A41ACC"/>
    <w:rsid w:val="00A41B73"/>
    <w:rsid w:val="00A41BA8"/>
    <w:rsid w:val="00A41CF1"/>
    <w:rsid w:val="00A41D10"/>
    <w:rsid w:val="00A41D64"/>
    <w:rsid w:val="00A41E04"/>
    <w:rsid w:val="00A41E06"/>
    <w:rsid w:val="00A41F56"/>
    <w:rsid w:val="00A420B9"/>
    <w:rsid w:val="00A42150"/>
    <w:rsid w:val="00A422C6"/>
    <w:rsid w:val="00A423AC"/>
    <w:rsid w:val="00A42457"/>
    <w:rsid w:val="00A424DA"/>
    <w:rsid w:val="00A424EB"/>
    <w:rsid w:val="00A4251A"/>
    <w:rsid w:val="00A42553"/>
    <w:rsid w:val="00A426BD"/>
    <w:rsid w:val="00A426EE"/>
    <w:rsid w:val="00A428E7"/>
    <w:rsid w:val="00A42A1E"/>
    <w:rsid w:val="00A42ABC"/>
    <w:rsid w:val="00A42B75"/>
    <w:rsid w:val="00A42BB3"/>
    <w:rsid w:val="00A42D7F"/>
    <w:rsid w:val="00A42DF3"/>
    <w:rsid w:val="00A42E1E"/>
    <w:rsid w:val="00A42E4E"/>
    <w:rsid w:val="00A42F40"/>
    <w:rsid w:val="00A42F6A"/>
    <w:rsid w:val="00A43036"/>
    <w:rsid w:val="00A430C7"/>
    <w:rsid w:val="00A43141"/>
    <w:rsid w:val="00A4353B"/>
    <w:rsid w:val="00A43622"/>
    <w:rsid w:val="00A43661"/>
    <w:rsid w:val="00A437DE"/>
    <w:rsid w:val="00A437FC"/>
    <w:rsid w:val="00A438C6"/>
    <w:rsid w:val="00A438F5"/>
    <w:rsid w:val="00A43919"/>
    <w:rsid w:val="00A43963"/>
    <w:rsid w:val="00A43A50"/>
    <w:rsid w:val="00A43A84"/>
    <w:rsid w:val="00A43B10"/>
    <w:rsid w:val="00A43BFA"/>
    <w:rsid w:val="00A43BFB"/>
    <w:rsid w:val="00A43C09"/>
    <w:rsid w:val="00A43CA8"/>
    <w:rsid w:val="00A43D90"/>
    <w:rsid w:val="00A43F87"/>
    <w:rsid w:val="00A4400A"/>
    <w:rsid w:val="00A4401D"/>
    <w:rsid w:val="00A44138"/>
    <w:rsid w:val="00A44142"/>
    <w:rsid w:val="00A44188"/>
    <w:rsid w:val="00A44205"/>
    <w:rsid w:val="00A4423A"/>
    <w:rsid w:val="00A44272"/>
    <w:rsid w:val="00A443B1"/>
    <w:rsid w:val="00A444D9"/>
    <w:rsid w:val="00A4451F"/>
    <w:rsid w:val="00A4455A"/>
    <w:rsid w:val="00A44623"/>
    <w:rsid w:val="00A4470F"/>
    <w:rsid w:val="00A44712"/>
    <w:rsid w:val="00A44759"/>
    <w:rsid w:val="00A4494D"/>
    <w:rsid w:val="00A44A30"/>
    <w:rsid w:val="00A44A8D"/>
    <w:rsid w:val="00A44B46"/>
    <w:rsid w:val="00A44B48"/>
    <w:rsid w:val="00A44C90"/>
    <w:rsid w:val="00A44D4D"/>
    <w:rsid w:val="00A44E8E"/>
    <w:rsid w:val="00A44FE3"/>
    <w:rsid w:val="00A4510B"/>
    <w:rsid w:val="00A4521B"/>
    <w:rsid w:val="00A45222"/>
    <w:rsid w:val="00A4527E"/>
    <w:rsid w:val="00A4529D"/>
    <w:rsid w:val="00A45308"/>
    <w:rsid w:val="00A45352"/>
    <w:rsid w:val="00A453D4"/>
    <w:rsid w:val="00A455A7"/>
    <w:rsid w:val="00A456AB"/>
    <w:rsid w:val="00A456FA"/>
    <w:rsid w:val="00A457B1"/>
    <w:rsid w:val="00A457D0"/>
    <w:rsid w:val="00A4584A"/>
    <w:rsid w:val="00A4588E"/>
    <w:rsid w:val="00A458C0"/>
    <w:rsid w:val="00A458C1"/>
    <w:rsid w:val="00A45917"/>
    <w:rsid w:val="00A459B4"/>
    <w:rsid w:val="00A45A48"/>
    <w:rsid w:val="00A45AC2"/>
    <w:rsid w:val="00A45B74"/>
    <w:rsid w:val="00A45BC5"/>
    <w:rsid w:val="00A45CFB"/>
    <w:rsid w:val="00A45ED8"/>
    <w:rsid w:val="00A45F4F"/>
    <w:rsid w:val="00A45F83"/>
    <w:rsid w:val="00A4625A"/>
    <w:rsid w:val="00A46290"/>
    <w:rsid w:val="00A46302"/>
    <w:rsid w:val="00A464A4"/>
    <w:rsid w:val="00A464DF"/>
    <w:rsid w:val="00A464F3"/>
    <w:rsid w:val="00A4657A"/>
    <w:rsid w:val="00A465AF"/>
    <w:rsid w:val="00A465D0"/>
    <w:rsid w:val="00A46633"/>
    <w:rsid w:val="00A46649"/>
    <w:rsid w:val="00A46674"/>
    <w:rsid w:val="00A466AA"/>
    <w:rsid w:val="00A466B4"/>
    <w:rsid w:val="00A4674B"/>
    <w:rsid w:val="00A46765"/>
    <w:rsid w:val="00A46780"/>
    <w:rsid w:val="00A46789"/>
    <w:rsid w:val="00A4678D"/>
    <w:rsid w:val="00A4690A"/>
    <w:rsid w:val="00A4693D"/>
    <w:rsid w:val="00A469F3"/>
    <w:rsid w:val="00A46BB4"/>
    <w:rsid w:val="00A46BE5"/>
    <w:rsid w:val="00A46C88"/>
    <w:rsid w:val="00A46CB3"/>
    <w:rsid w:val="00A46D59"/>
    <w:rsid w:val="00A46D73"/>
    <w:rsid w:val="00A46E11"/>
    <w:rsid w:val="00A46EC3"/>
    <w:rsid w:val="00A46FD2"/>
    <w:rsid w:val="00A472A8"/>
    <w:rsid w:val="00A473C1"/>
    <w:rsid w:val="00A47409"/>
    <w:rsid w:val="00A47454"/>
    <w:rsid w:val="00A47491"/>
    <w:rsid w:val="00A47661"/>
    <w:rsid w:val="00A4767C"/>
    <w:rsid w:val="00A476B9"/>
    <w:rsid w:val="00A477C1"/>
    <w:rsid w:val="00A47815"/>
    <w:rsid w:val="00A4788D"/>
    <w:rsid w:val="00A47B05"/>
    <w:rsid w:val="00A47B5A"/>
    <w:rsid w:val="00A47BA0"/>
    <w:rsid w:val="00A47C44"/>
    <w:rsid w:val="00A47C96"/>
    <w:rsid w:val="00A47CB0"/>
    <w:rsid w:val="00A47DA2"/>
    <w:rsid w:val="00A47F36"/>
    <w:rsid w:val="00A50034"/>
    <w:rsid w:val="00A50058"/>
    <w:rsid w:val="00A500F8"/>
    <w:rsid w:val="00A5017D"/>
    <w:rsid w:val="00A501FB"/>
    <w:rsid w:val="00A50210"/>
    <w:rsid w:val="00A5021B"/>
    <w:rsid w:val="00A50228"/>
    <w:rsid w:val="00A50246"/>
    <w:rsid w:val="00A502F9"/>
    <w:rsid w:val="00A50359"/>
    <w:rsid w:val="00A5059E"/>
    <w:rsid w:val="00A5060D"/>
    <w:rsid w:val="00A506C9"/>
    <w:rsid w:val="00A5081B"/>
    <w:rsid w:val="00A508F7"/>
    <w:rsid w:val="00A5091D"/>
    <w:rsid w:val="00A5097C"/>
    <w:rsid w:val="00A50A99"/>
    <w:rsid w:val="00A50C35"/>
    <w:rsid w:val="00A50D1B"/>
    <w:rsid w:val="00A50F73"/>
    <w:rsid w:val="00A51100"/>
    <w:rsid w:val="00A512EE"/>
    <w:rsid w:val="00A515CB"/>
    <w:rsid w:val="00A51702"/>
    <w:rsid w:val="00A517C3"/>
    <w:rsid w:val="00A51806"/>
    <w:rsid w:val="00A518E1"/>
    <w:rsid w:val="00A51A2F"/>
    <w:rsid w:val="00A51A4C"/>
    <w:rsid w:val="00A51AFE"/>
    <w:rsid w:val="00A51B26"/>
    <w:rsid w:val="00A51CB0"/>
    <w:rsid w:val="00A51F1F"/>
    <w:rsid w:val="00A51F20"/>
    <w:rsid w:val="00A520AA"/>
    <w:rsid w:val="00A520C9"/>
    <w:rsid w:val="00A52175"/>
    <w:rsid w:val="00A521F0"/>
    <w:rsid w:val="00A52267"/>
    <w:rsid w:val="00A5227A"/>
    <w:rsid w:val="00A522A3"/>
    <w:rsid w:val="00A52382"/>
    <w:rsid w:val="00A52383"/>
    <w:rsid w:val="00A52501"/>
    <w:rsid w:val="00A5256A"/>
    <w:rsid w:val="00A52672"/>
    <w:rsid w:val="00A526B8"/>
    <w:rsid w:val="00A526C8"/>
    <w:rsid w:val="00A52777"/>
    <w:rsid w:val="00A528D4"/>
    <w:rsid w:val="00A528E3"/>
    <w:rsid w:val="00A52A41"/>
    <w:rsid w:val="00A52A4C"/>
    <w:rsid w:val="00A52AAC"/>
    <w:rsid w:val="00A52B6F"/>
    <w:rsid w:val="00A52CA2"/>
    <w:rsid w:val="00A52D29"/>
    <w:rsid w:val="00A52D48"/>
    <w:rsid w:val="00A52E11"/>
    <w:rsid w:val="00A52F83"/>
    <w:rsid w:val="00A53014"/>
    <w:rsid w:val="00A5302B"/>
    <w:rsid w:val="00A530E9"/>
    <w:rsid w:val="00A5316D"/>
    <w:rsid w:val="00A53171"/>
    <w:rsid w:val="00A531E8"/>
    <w:rsid w:val="00A5339D"/>
    <w:rsid w:val="00A533C0"/>
    <w:rsid w:val="00A533E8"/>
    <w:rsid w:val="00A534D4"/>
    <w:rsid w:val="00A53542"/>
    <w:rsid w:val="00A535EA"/>
    <w:rsid w:val="00A5376C"/>
    <w:rsid w:val="00A537CF"/>
    <w:rsid w:val="00A53851"/>
    <w:rsid w:val="00A53C7D"/>
    <w:rsid w:val="00A53CBD"/>
    <w:rsid w:val="00A53D22"/>
    <w:rsid w:val="00A53DAA"/>
    <w:rsid w:val="00A53E2E"/>
    <w:rsid w:val="00A53E3C"/>
    <w:rsid w:val="00A53E8E"/>
    <w:rsid w:val="00A53E92"/>
    <w:rsid w:val="00A53F4F"/>
    <w:rsid w:val="00A53FE6"/>
    <w:rsid w:val="00A54078"/>
    <w:rsid w:val="00A540C5"/>
    <w:rsid w:val="00A540E5"/>
    <w:rsid w:val="00A5427E"/>
    <w:rsid w:val="00A542CC"/>
    <w:rsid w:val="00A542CE"/>
    <w:rsid w:val="00A542D0"/>
    <w:rsid w:val="00A54383"/>
    <w:rsid w:val="00A5442A"/>
    <w:rsid w:val="00A5470E"/>
    <w:rsid w:val="00A54729"/>
    <w:rsid w:val="00A54881"/>
    <w:rsid w:val="00A5488F"/>
    <w:rsid w:val="00A54986"/>
    <w:rsid w:val="00A54ABB"/>
    <w:rsid w:val="00A54B35"/>
    <w:rsid w:val="00A54BC2"/>
    <w:rsid w:val="00A54CED"/>
    <w:rsid w:val="00A54DB7"/>
    <w:rsid w:val="00A54E04"/>
    <w:rsid w:val="00A54EDF"/>
    <w:rsid w:val="00A54F9A"/>
    <w:rsid w:val="00A5500D"/>
    <w:rsid w:val="00A55102"/>
    <w:rsid w:val="00A55230"/>
    <w:rsid w:val="00A55430"/>
    <w:rsid w:val="00A554CF"/>
    <w:rsid w:val="00A5562B"/>
    <w:rsid w:val="00A55697"/>
    <w:rsid w:val="00A55810"/>
    <w:rsid w:val="00A55864"/>
    <w:rsid w:val="00A558F1"/>
    <w:rsid w:val="00A55989"/>
    <w:rsid w:val="00A55A8D"/>
    <w:rsid w:val="00A55AD7"/>
    <w:rsid w:val="00A55D99"/>
    <w:rsid w:val="00A55E52"/>
    <w:rsid w:val="00A55E55"/>
    <w:rsid w:val="00A55F48"/>
    <w:rsid w:val="00A55FDC"/>
    <w:rsid w:val="00A55FFA"/>
    <w:rsid w:val="00A5603F"/>
    <w:rsid w:val="00A5622B"/>
    <w:rsid w:val="00A562CE"/>
    <w:rsid w:val="00A56599"/>
    <w:rsid w:val="00A56613"/>
    <w:rsid w:val="00A5666C"/>
    <w:rsid w:val="00A566DA"/>
    <w:rsid w:val="00A567CF"/>
    <w:rsid w:val="00A56901"/>
    <w:rsid w:val="00A56942"/>
    <w:rsid w:val="00A56AB4"/>
    <w:rsid w:val="00A56B16"/>
    <w:rsid w:val="00A56B58"/>
    <w:rsid w:val="00A56BC9"/>
    <w:rsid w:val="00A56C4F"/>
    <w:rsid w:val="00A56DA4"/>
    <w:rsid w:val="00A56E05"/>
    <w:rsid w:val="00A56F95"/>
    <w:rsid w:val="00A57154"/>
    <w:rsid w:val="00A57197"/>
    <w:rsid w:val="00A571BA"/>
    <w:rsid w:val="00A5723F"/>
    <w:rsid w:val="00A5725D"/>
    <w:rsid w:val="00A5759B"/>
    <w:rsid w:val="00A577FD"/>
    <w:rsid w:val="00A5788E"/>
    <w:rsid w:val="00A578E4"/>
    <w:rsid w:val="00A579B6"/>
    <w:rsid w:val="00A579C9"/>
    <w:rsid w:val="00A579DD"/>
    <w:rsid w:val="00A57AB7"/>
    <w:rsid w:val="00A57ACA"/>
    <w:rsid w:val="00A57B2D"/>
    <w:rsid w:val="00A57B6F"/>
    <w:rsid w:val="00A57B74"/>
    <w:rsid w:val="00A57B8F"/>
    <w:rsid w:val="00A57BA3"/>
    <w:rsid w:val="00A57C19"/>
    <w:rsid w:val="00A57C8E"/>
    <w:rsid w:val="00A57D6B"/>
    <w:rsid w:val="00A57D95"/>
    <w:rsid w:val="00A57FCB"/>
    <w:rsid w:val="00A60066"/>
    <w:rsid w:val="00A600DF"/>
    <w:rsid w:val="00A60290"/>
    <w:rsid w:val="00A60465"/>
    <w:rsid w:val="00A60505"/>
    <w:rsid w:val="00A60535"/>
    <w:rsid w:val="00A6056A"/>
    <w:rsid w:val="00A60630"/>
    <w:rsid w:val="00A606AF"/>
    <w:rsid w:val="00A6072E"/>
    <w:rsid w:val="00A609F5"/>
    <w:rsid w:val="00A60AE9"/>
    <w:rsid w:val="00A60BAD"/>
    <w:rsid w:val="00A60DEC"/>
    <w:rsid w:val="00A61084"/>
    <w:rsid w:val="00A61377"/>
    <w:rsid w:val="00A6138B"/>
    <w:rsid w:val="00A6138F"/>
    <w:rsid w:val="00A613EB"/>
    <w:rsid w:val="00A61447"/>
    <w:rsid w:val="00A6152E"/>
    <w:rsid w:val="00A61574"/>
    <w:rsid w:val="00A615D6"/>
    <w:rsid w:val="00A615F1"/>
    <w:rsid w:val="00A616D2"/>
    <w:rsid w:val="00A61703"/>
    <w:rsid w:val="00A6170F"/>
    <w:rsid w:val="00A61790"/>
    <w:rsid w:val="00A617C3"/>
    <w:rsid w:val="00A617ED"/>
    <w:rsid w:val="00A61828"/>
    <w:rsid w:val="00A61950"/>
    <w:rsid w:val="00A619D7"/>
    <w:rsid w:val="00A61CF9"/>
    <w:rsid w:val="00A61D2C"/>
    <w:rsid w:val="00A61D9D"/>
    <w:rsid w:val="00A61E94"/>
    <w:rsid w:val="00A61F29"/>
    <w:rsid w:val="00A62273"/>
    <w:rsid w:val="00A622FC"/>
    <w:rsid w:val="00A62506"/>
    <w:rsid w:val="00A6251F"/>
    <w:rsid w:val="00A62632"/>
    <w:rsid w:val="00A62637"/>
    <w:rsid w:val="00A62660"/>
    <w:rsid w:val="00A6278E"/>
    <w:rsid w:val="00A627D3"/>
    <w:rsid w:val="00A62809"/>
    <w:rsid w:val="00A62819"/>
    <w:rsid w:val="00A62871"/>
    <w:rsid w:val="00A6289B"/>
    <w:rsid w:val="00A628E7"/>
    <w:rsid w:val="00A62A92"/>
    <w:rsid w:val="00A62CF6"/>
    <w:rsid w:val="00A62F21"/>
    <w:rsid w:val="00A630BE"/>
    <w:rsid w:val="00A6325C"/>
    <w:rsid w:val="00A63286"/>
    <w:rsid w:val="00A632E0"/>
    <w:rsid w:val="00A63314"/>
    <w:rsid w:val="00A6332E"/>
    <w:rsid w:val="00A63586"/>
    <w:rsid w:val="00A635A5"/>
    <w:rsid w:val="00A63749"/>
    <w:rsid w:val="00A6376A"/>
    <w:rsid w:val="00A63854"/>
    <w:rsid w:val="00A63870"/>
    <w:rsid w:val="00A638DC"/>
    <w:rsid w:val="00A63C4A"/>
    <w:rsid w:val="00A63CED"/>
    <w:rsid w:val="00A63FCB"/>
    <w:rsid w:val="00A64282"/>
    <w:rsid w:val="00A6436D"/>
    <w:rsid w:val="00A643B4"/>
    <w:rsid w:val="00A6441A"/>
    <w:rsid w:val="00A64496"/>
    <w:rsid w:val="00A64689"/>
    <w:rsid w:val="00A6478D"/>
    <w:rsid w:val="00A648EE"/>
    <w:rsid w:val="00A649DE"/>
    <w:rsid w:val="00A64A82"/>
    <w:rsid w:val="00A64C07"/>
    <w:rsid w:val="00A64DB5"/>
    <w:rsid w:val="00A64F44"/>
    <w:rsid w:val="00A64F5A"/>
    <w:rsid w:val="00A64FD2"/>
    <w:rsid w:val="00A6500D"/>
    <w:rsid w:val="00A6506F"/>
    <w:rsid w:val="00A65074"/>
    <w:rsid w:val="00A65115"/>
    <w:rsid w:val="00A65143"/>
    <w:rsid w:val="00A653C0"/>
    <w:rsid w:val="00A65416"/>
    <w:rsid w:val="00A65484"/>
    <w:rsid w:val="00A6548E"/>
    <w:rsid w:val="00A656F5"/>
    <w:rsid w:val="00A65741"/>
    <w:rsid w:val="00A6581A"/>
    <w:rsid w:val="00A6590A"/>
    <w:rsid w:val="00A65B52"/>
    <w:rsid w:val="00A65BB2"/>
    <w:rsid w:val="00A65C9A"/>
    <w:rsid w:val="00A65F10"/>
    <w:rsid w:val="00A65F7B"/>
    <w:rsid w:val="00A65FAC"/>
    <w:rsid w:val="00A65FD9"/>
    <w:rsid w:val="00A66189"/>
    <w:rsid w:val="00A661F7"/>
    <w:rsid w:val="00A66553"/>
    <w:rsid w:val="00A66756"/>
    <w:rsid w:val="00A66833"/>
    <w:rsid w:val="00A668F5"/>
    <w:rsid w:val="00A66958"/>
    <w:rsid w:val="00A669BC"/>
    <w:rsid w:val="00A66ACB"/>
    <w:rsid w:val="00A66AF1"/>
    <w:rsid w:val="00A66B73"/>
    <w:rsid w:val="00A66BA2"/>
    <w:rsid w:val="00A66C4E"/>
    <w:rsid w:val="00A66C6C"/>
    <w:rsid w:val="00A66EAA"/>
    <w:rsid w:val="00A66F00"/>
    <w:rsid w:val="00A66F48"/>
    <w:rsid w:val="00A66FF6"/>
    <w:rsid w:val="00A671B1"/>
    <w:rsid w:val="00A671D4"/>
    <w:rsid w:val="00A67231"/>
    <w:rsid w:val="00A672A9"/>
    <w:rsid w:val="00A67309"/>
    <w:rsid w:val="00A674F8"/>
    <w:rsid w:val="00A67765"/>
    <w:rsid w:val="00A67867"/>
    <w:rsid w:val="00A67A88"/>
    <w:rsid w:val="00A67C31"/>
    <w:rsid w:val="00A67C8C"/>
    <w:rsid w:val="00A67CEB"/>
    <w:rsid w:val="00A67D0A"/>
    <w:rsid w:val="00A67D44"/>
    <w:rsid w:val="00A67F3B"/>
    <w:rsid w:val="00A67F4D"/>
    <w:rsid w:val="00A67FBA"/>
    <w:rsid w:val="00A67FF7"/>
    <w:rsid w:val="00A7004C"/>
    <w:rsid w:val="00A700D4"/>
    <w:rsid w:val="00A700F7"/>
    <w:rsid w:val="00A70147"/>
    <w:rsid w:val="00A701A5"/>
    <w:rsid w:val="00A702ED"/>
    <w:rsid w:val="00A703D4"/>
    <w:rsid w:val="00A704D1"/>
    <w:rsid w:val="00A70577"/>
    <w:rsid w:val="00A705D0"/>
    <w:rsid w:val="00A70743"/>
    <w:rsid w:val="00A70796"/>
    <w:rsid w:val="00A708AE"/>
    <w:rsid w:val="00A708C7"/>
    <w:rsid w:val="00A7094B"/>
    <w:rsid w:val="00A7095F"/>
    <w:rsid w:val="00A70979"/>
    <w:rsid w:val="00A70A7F"/>
    <w:rsid w:val="00A70AD0"/>
    <w:rsid w:val="00A70B24"/>
    <w:rsid w:val="00A70CDD"/>
    <w:rsid w:val="00A70D41"/>
    <w:rsid w:val="00A70E89"/>
    <w:rsid w:val="00A70EB5"/>
    <w:rsid w:val="00A70F70"/>
    <w:rsid w:val="00A70FF2"/>
    <w:rsid w:val="00A71004"/>
    <w:rsid w:val="00A71035"/>
    <w:rsid w:val="00A7106A"/>
    <w:rsid w:val="00A71160"/>
    <w:rsid w:val="00A7123E"/>
    <w:rsid w:val="00A71415"/>
    <w:rsid w:val="00A714E3"/>
    <w:rsid w:val="00A71520"/>
    <w:rsid w:val="00A715A4"/>
    <w:rsid w:val="00A715EF"/>
    <w:rsid w:val="00A716F6"/>
    <w:rsid w:val="00A71722"/>
    <w:rsid w:val="00A7199D"/>
    <w:rsid w:val="00A71A37"/>
    <w:rsid w:val="00A71A78"/>
    <w:rsid w:val="00A71C7A"/>
    <w:rsid w:val="00A71CC6"/>
    <w:rsid w:val="00A71D82"/>
    <w:rsid w:val="00A71DD6"/>
    <w:rsid w:val="00A71E80"/>
    <w:rsid w:val="00A71F1E"/>
    <w:rsid w:val="00A72003"/>
    <w:rsid w:val="00A720FB"/>
    <w:rsid w:val="00A721C4"/>
    <w:rsid w:val="00A7223E"/>
    <w:rsid w:val="00A72374"/>
    <w:rsid w:val="00A72385"/>
    <w:rsid w:val="00A7238D"/>
    <w:rsid w:val="00A723A5"/>
    <w:rsid w:val="00A7248E"/>
    <w:rsid w:val="00A724A0"/>
    <w:rsid w:val="00A725E3"/>
    <w:rsid w:val="00A7261A"/>
    <w:rsid w:val="00A72663"/>
    <w:rsid w:val="00A72688"/>
    <w:rsid w:val="00A7279F"/>
    <w:rsid w:val="00A727AF"/>
    <w:rsid w:val="00A7280E"/>
    <w:rsid w:val="00A72A40"/>
    <w:rsid w:val="00A72AAA"/>
    <w:rsid w:val="00A72BBF"/>
    <w:rsid w:val="00A72D96"/>
    <w:rsid w:val="00A72DDA"/>
    <w:rsid w:val="00A72E18"/>
    <w:rsid w:val="00A72F40"/>
    <w:rsid w:val="00A72FA4"/>
    <w:rsid w:val="00A72FB8"/>
    <w:rsid w:val="00A73005"/>
    <w:rsid w:val="00A73030"/>
    <w:rsid w:val="00A73035"/>
    <w:rsid w:val="00A7311D"/>
    <w:rsid w:val="00A7313F"/>
    <w:rsid w:val="00A732A0"/>
    <w:rsid w:val="00A73380"/>
    <w:rsid w:val="00A73501"/>
    <w:rsid w:val="00A735E7"/>
    <w:rsid w:val="00A7365F"/>
    <w:rsid w:val="00A73667"/>
    <w:rsid w:val="00A7366A"/>
    <w:rsid w:val="00A736EF"/>
    <w:rsid w:val="00A73728"/>
    <w:rsid w:val="00A73744"/>
    <w:rsid w:val="00A737CA"/>
    <w:rsid w:val="00A738E6"/>
    <w:rsid w:val="00A7398C"/>
    <w:rsid w:val="00A73B2B"/>
    <w:rsid w:val="00A73B32"/>
    <w:rsid w:val="00A73BA5"/>
    <w:rsid w:val="00A73CD1"/>
    <w:rsid w:val="00A73CEE"/>
    <w:rsid w:val="00A73D9C"/>
    <w:rsid w:val="00A73E00"/>
    <w:rsid w:val="00A73F2A"/>
    <w:rsid w:val="00A73F6E"/>
    <w:rsid w:val="00A74060"/>
    <w:rsid w:val="00A740BA"/>
    <w:rsid w:val="00A74270"/>
    <w:rsid w:val="00A7427B"/>
    <w:rsid w:val="00A743D0"/>
    <w:rsid w:val="00A745A8"/>
    <w:rsid w:val="00A745CD"/>
    <w:rsid w:val="00A745DE"/>
    <w:rsid w:val="00A745F0"/>
    <w:rsid w:val="00A74621"/>
    <w:rsid w:val="00A74654"/>
    <w:rsid w:val="00A7473A"/>
    <w:rsid w:val="00A7483F"/>
    <w:rsid w:val="00A7484B"/>
    <w:rsid w:val="00A748A5"/>
    <w:rsid w:val="00A748E9"/>
    <w:rsid w:val="00A749C4"/>
    <w:rsid w:val="00A74A35"/>
    <w:rsid w:val="00A74A6D"/>
    <w:rsid w:val="00A74ADC"/>
    <w:rsid w:val="00A74B63"/>
    <w:rsid w:val="00A74B71"/>
    <w:rsid w:val="00A74C2D"/>
    <w:rsid w:val="00A750C3"/>
    <w:rsid w:val="00A7515C"/>
    <w:rsid w:val="00A75204"/>
    <w:rsid w:val="00A7537F"/>
    <w:rsid w:val="00A75615"/>
    <w:rsid w:val="00A757F5"/>
    <w:rsid w:val="00A7585C"/>
    <w:rsid w:val="00A758E9"/>
    <w:rsid w:val="00A75978"/>
    <w:rsid w:val="00A759A3"/>
    <w:rsid w:val="00A75A16"/>
    <w:rsid w:val="00A75B43"/>
    <w:rsid w:val="00A75F6C"/>
    <w:rsid w:val="00A76083"/>
    <w:rsid w:val="00A76168"/>
    <w:rsid w:val="00A7626D"/>
    <w:rsid w:val="00A762A1"/>
    <w:rsid w:val="00A76334"/>
    <w:rsid w:val="00A76351"/>
    <w:rsid w:val="00A7639B"/>
    <w:rsid w:val="00A76506"/>
    <w:rsid w:val="00A76733"/>
    <w:rsid w:val="00A767C5"/>
    <w:rsid w:val="00A7686D"/>
    <w:rsid w:val="00A76910"/>
    <w:rsid w:val="00A76B92"/>
    <w:rsid w:val="00A76C26"/>
    <w:rsid w:val="00A76DBA"/>
    <w:rsid w:val="00A76E34"/>
    <w:rsid w:val="00A76EAD"/>
    <w:rsid w:val="00A770DD"/>
    <w:rsid w:val="00A770F7"/>
    <w:rsid w:val="00A77133"/>
    <w:rsid w:val="00A77141"/>
    <w:rsid w:val="00A771E3"/>
    <w:rsid w:val="00A77301"/>
    <w:rsid w:val="00A77380"/>
    <w:rsid w:val="00A773DE"/>
    <w:rsid w:val="00A775EB"/>
    <w:rsid w:val="00A77620"/>
    <w:rsid w:val="00A77690"/>
    <w:rsid w:val="00A7772D"/>
    <w:rsid w:val="00A777BC"/>
    <w:rsid w:val="00A77870"/>
    <w:rsid w:val="00A77A16"/>
    <w:rsid w:val="00A77A63"/>
    <w:rsid w:val="00A77BC5"/>
    <w:rsid w:val="00A77C20"/>
    <w:rsid w:val="00A77C22"/>
    <w:rsid w:val="00A77C2E"/>
    <w:rsid w:val="00A77C6F"/>
    <w:rsid w:val="00A77D06"/>
    <w:rsid w:val="00A77D83"/>
    <w:rsid w:val="00A77E41"/>
    <w:rsid w:val="00A77E9A"/>
    <w:rsid w:val="00A77ED6"/>
    <w:rsid w:val="00A77EE6"/>
    <w:rsid w:val="00A77F28"/>
    <w:rsid w:val="00A77F40"/>
    <w:rsid w:val="00A77FD2"/>
    <w:rsid w:val="00A800E4"/>
    <w:rsid w:val="00A80112"/>
    <w:rsid w:val="00A801AD"/>
    <w:rsid w:val="00A801B1"/>
    <w:rsid w:val="00A80337"/>
    <w:rsid w:val="00A8033F"/>
    <w:rsid w:val="00A8058C"/>
    <w:rsid w:val="00A80654"/>
    <w:rsid w:val="00A806C7"/>
    <w:rsid w:val="00A80721"/>
    <w:rsid w:val="00A807B7"/>
    <w:rsid w:val="00A80891"/>
    <w:rsid w:val="00A809DE"/>
    <w:rsid w:val="00A80BFE"/>
    <w:rsid w:val="00A80CAD"/>
    <w:rsid w:val="00A80D85"/>
    <w:rsid w:val="00A80E6F"/>
    <w:rsid w:val="00A80E7C"/>
    <w:rsid w:val="00A8106A"/>
    <w:rsid w:val="00A810D8"/>
    <w:rsid w:val="00A811D1"/>
    <w:rsid w:val="00A8133A"/>
    <w:rsid w:val="00A81347"/>
    <w:rsid w:val="00A813D1"/>
    <w:rsid w:val="00A813F3"/>
    <w:rsid w:val="00A81400"/>
    <w:rsid w:val="00A81444"/>
    <w:rsid w:val="00A814B7"/>
    <w:rsid w:val="00A814D1"/>
    <w:rsid w:val="00A81538"/>
    <w:rsid w:val="00A81666"/>
    <w:rsid w:val="00A81708"/>
    <w:rsid w:val="00A817A5"/>
    <w:rsid w:val="00A8183A"/>
    <w:rsid w:val="00A81C42"/>
    <w:rsid w:val="00A81C7B"/>
    <w:rsid w:val="00A81CAD"/>
    <w:rsid w:val="00A81F81"/>
    <w:rsid w:val="00A81FB2"/>
    <w:rsid w:val="00A81FFF"/>
    <w:rsid w:val="00A8202B"/>
    <w:rsid w:val="00A82228"/>
    <w:rsid w:val="00A8236E"/>
    <w:rsid w:val="00A82669"/>
    <w:rsid w:val="00A8269E"/>
    <w:rsid w:val="00A827B9"/>
    <w:rsid w:val="00A82865"/>
    <w:rsid w:val="00A82869"/>
    <w:rsid w:val="00A82996"/>
    <w:rsid w:val="00A829E1"/>
    <w:rsid w:val="00A82ABC"/>
    <w:rsid w:val="00A82B16"/>
    <w:rsid w:val="00A82C07"/>
    <w:rsid w:val="00A82DF5"/>
    <w:rsid w:val="00A82E10"/>
    <w:rsid w:val="00A82E85"/>
    <w:rsid w:val="00A82EFD"/>
    <w:rsid w:val="00A82F31"/>
    <w:rsid w:val="00A82FC0"/>
    <w:rsid w:val="00A82FC7"/>
    <w:rsid w:val="00A82FF8"/>
    <w:rsid w:val="00A831A1"/>
    <w:rsid w:val="00A83222"/>
    <w:rsid w:val="00A8323B"/>
    <w:rsid w:val="00A832C1"/>
    <w:rsid w:val="00A83394"/>
    <w:rsid w:val="00A833D5"/>
    <w:rsid w:val="00A833EF"/>
    <w:rsid w:val="00A83411"/>
    <w:rsid w:val="00A83414"/>
    <w:rsid w:val="00A83482"/>
    <w:rsid w:val="00A8348D"/>
    <w:rsid w:val="00A8384A"/>
    <w:rsid w:val="00A83899"/>
    <w:rsid w:val="00A838C8"/>
    <w:rsid w:val="00A8398E"/>
    <w:rsid w:val="00A83A9F"/>
    <w:rsid w:val="00A83AFA"/>
    <w:rsid w:val="00A83B43"/>
    <w:rsid w:val="00A83D6B"/>
    <w:rsid w:val="00A83DBC"/>
    <w:rsid w:val="00A83EBF"/>
    <w:rsid w:val="00A83EDE"/>
    <w:rsid w:val="00A83EFB"/>
    <w:rsid w:val="00A83F35"/>
    <w:rsid w:val="00A84076"/>
    <w:rsid w:val="00A840D5"/>
    <w:rsid w:val="00A8420C"/>
    <w:rsid w:val="00A842A1"/>
    <w:rsid w:val="00A842B0"/>
    <w:rsid w:val="00A84370"/>
    <w:rsid w:val="00A843B6"/>
    <w:rsid w:val="00A8448B"/>
    <w:rsid w:val="00A8449B"/>
    <w:rsid w:val="00A8452B"/>
    <w:rsid w:val="00A84584"/>
    <w:rsid w:val="00A8459B"/>
    <w:rsid w:val="00A845BB"/>
    <w:rsid w:val="00A84655"/>
    <w:rsid w:val="00A847EC"/>
    <w:rsid w:val="00A848D6"/>
    <w:rsid w:val="00A84A60"/>
    <w:rsid w:val="00A84BF4"/>
    <w:rsid w:val="00A84D07"/>
    <w:rsid w:val="00A84EEA"/>
    <w:rsid w:val="00A84F1F"/>
    <w:rsid w:val="00A84F86"/>
    <w:rsid w:val="00A85381"/>
    <w:rsid w:val="00A854D0"/>
    <w:rsid w:val="00A855B7"/>
    <w:rsid w:val="00A85633"/>
    <w:rsid w:val="00A8564A"/>
    <w:rsid w:val="00A85780"/>
    <w:rsid w:val="00A858A4"/>
    <w:rsid w:val="00A85955"/>
    <w:rsid w:val="00A8599E"/>
    <w:rsid w:val="00A859E7"/>
    <w:rsid w:val="00A85A29"/>
    <w:rsid w:val="00A85A31"/>
    <w:rsid w:val="00A85B2A"/>
    <w:rsid w:val="00A85B30"/>
    <w:rsid w:val="00A85C33"/>
    <w:rsid w:val="00A85C79"/>
    <w:rsid w:val="00A85D76"/>
    <w:rsid w:val="00A86075"/>
    <w:rsid w:val="00A860A1"/>
    <w:rsid w:val="00A86169"/>
    <w:rsid w:val="00A86193"/>
    <w:rsid w:val="00A86209"/>
    <w:rsid w:val="00A8624A"/>
    <w:rsid w:val="00A862B3"/>
    <w:rsid w:val="00A863EC"/>
    <w:rsid w:val="00A864D2"/>
    <w:rsid w:val="00A8653F"/>
    <w:rsid w:val="00A8658E"/>
    <w:rsid w:val="00A865C2"/>
    <w:rsid w:val="00A86683"/>
    <w:rsid w:val="00A867C4"/>
    <w:rsid w:val="00A86B5C"/>
    <w:rsid w:val="00A86C6B"/>
    <w:rsid w:val="00A86E5D"/>
    <w:rsid w:val="00A86F01"/>
    <w:rsid w:val="00A86F8C"/>
    <w:rsid w:val="00A86FA8"/>
    <w:rsid w:val="00A8707B"/>
    <w:rsid w:val="00A8709E"/>
    <w:rsid w:val="00A871F0"/>
    <w:rsid w:val="00A87217"/>
    <w:rsid w:val="00A873F8"/>
    <w:rsid w:val="00A8748E"/>
    <w:rsid w:val="00A87584"/>
    <w:rsid w:val="00A875AF"/>
    <w:rsid w:val="00A87645"/>
    <w:rsid w:val="00A87775"/>
    <w:rsid w:val="00A87819"/>
    <w:rsid w:val="00A878E2"/>
    <w:rsid w:val="00A878F3"/>
    <w:rsid w:val="00A8794E"/>
    <w:rsid w:val="00A87A03"/>
    <w:rsid w:val="00A87A4D"/>
    <w:rsid w:val="00A87A5D"/>
    <w:rsid w:val="00A87C89"/>
    <w:rsid w:val="00A87CE2"/>
    <w:rsid w:val="00A87DD9"/>
    <w:rsid w:val="00A87E66"/>
    <w:rsid w:val="00A87E83"/>
    <w:rsid w:val="00A87FE3"/>
    <w:rsid w:val="00A87FF9"/>
    <w:rsid w:val="00A90012"/>
    <w:rsid w:val="00A902B2"/>
    <w:rsid w:val="00A902B3"/>
    <w:rsid w:val="00A9032E"/>
    <w:rsid w:val="00A905C5"/>
    <w:rsid w:val="00A90663"/>
    <w:rsid w:val="00A90745"/>
    <w:rsid w:val="00A907E4"/>
    <w:rsid w:val="00A907E9"/>
    <w:rsid w:val="00A9081E"/>
    <w:rsid w:val="00A90844"/>
    <w:rsid w:val="00A909DE"/>
    <w:rsid w:val="00A909EB"/>
    <w:rsid w:val="00A90A9B"/>
    <w:rsid w:val="00A90AC2"/>
    <w:rsid w:val="00A90ADF"/>
    <w:rsid w:val="00A90B8D"/>
    <w:rsid w:val="00A90BED"/>
    <w:rsid w:val="00A90C4A"/>
    <w:rsid w:val="00A90C54"/>
    <w:rsid w:val="00A90C9E"/>
    <w:rsid w:val="00A90E94"/>
    <w:rsid w:val="00A90F00"/>
    <w:rsid w:val="00A90FF1"/>
    <w:rsid w:val="00A90FFA"/>
    <w:rsid w:val="00A91020"/>
    <w:rsid w:val="00A91099"/>
    <w:rsid w:val="00A910DC"/>
    <w:rsid w:val="00A910F5"/>
    <w:rsid w:val="00A91136"/>
    <w:rsid w:val="00A912D0"/>
    <w:rsid w:val="00A91376"/>
    <w:rsid w:val="00A913C2"/>
    <w:rsid w:val="00A91442"/>
    <w:rsid w:val="00A9156A"/>
    <w:rsid w:val="00A91630"/>
    <w:rsid w:val="00A916A4"/>
    <w:rsid w:val="00A91815"/>
    <w:rsid w:val="00A91869"/>
    <w:rsid w:val="00A91956"/>
    <w:rsid w:val="00A91AFC"/>
    <w:rsid w:val="00A91B22"/>
    <w:rsid w:val="00A91B9E"/>
    <w:rsid w:val="00A91D62"/>
    <w:rsid w:val="00A91E05"/>
    <w:rsid w:val="00A91E55"/>
    <w:rsid w:val="00A91FF0"/>
    <w:rsid w:val="00A92061"/>
    <w:rsid w:val="00A92158"/>
    <w:rsid w:val="00A92164"/>
    <w:rsid w:val="00A92180"/>
    <w:rsid w:val="00A92329"/>
    <w:rsid w:val="00A92503"/>
    <w:rsid w:val="00A925F3"/>
    <w:rsid w:val="00A92652"/>
    <w:rsid w:val="00A92698"/>
    <w:rsid w:val="00A926C0"/>
    <w:rsid w:val="00A927A2"/>
    <w:rsid w:val="00A928A8"/>
    <w:rsid w:val="00A9298B"/>
    <w:rsid w:val="00A92A3E"/>
    <w:rsid w:val="00A92C9E"/>
    <w:rsid w:val="00A92D30"/>
    <w:rsid w:val="00A92D44"/>
    <w:rsid w:val="00A92EDB"/>
    <w:rsid w:val="00A92F7F"/>
    <w:rsid w:val="00A92FB7"/>
    <w:rsid w:val="00A9300A"/>
    <w:rsid w:val="00A93030"/>
    <w:rsid w:val="00A93039"/>
    <w:rsid w:val="00A933AF"/>
    <w:rsid w:val="00A934C4"/>
    <w:rsid w:val="00A934D9"/>
    <w:rsid w:val="00A93693"/>
    <w:rsid w:val="00A93699"/>
    <w:rsid w:val="00A93713"/>
    <w:rsid w:val="00A937B3"/>
    <w:rsid w:val="00A937F0"/>
    <w:rsid w:val="00A93858"/>
    <w:rsid w:val="00A938A2"/>
    <w:rsid w:val="00A93A48"/>
    <w:rsid w:val="00A93B9E"/>
    <w:rsid w:val="00A93C8E"/>
    <w:rsid w:val="00A93D00"/>
    <w:rsid w:val="00A93D7E"/>
    <w:rsid w:val="00A93E68"/>
    <w:rsid w:val="00A93F56"/>
    <w:rsid w:val="00A941B2"/>
    <w:rsid w:val="00A941C4"/>
    <w:rsid w:val="00A94218"/>
    <w:rsid w:val="00A94271"/>
    <w:rsid w:val="00A943BC"/>
    <w:rsid w:val="00A943F3"/>
    <w:rsid w:val="00A94403"/>
    <w:rsid w:val="00A944CB"/>
    <w:rsid w:val="00A94529"/>
    <w:rsid w:val="00A94531"/>
    <w:rsid w:val="00A9455F"/>
    <w:rsid w:val="00A9457B"/>
    <w:rsid w:val="00A9471A"/>
    <w:rsid w:val="00A9475B"/>
    <w:rsid w:val="00A94827"/>
    <w:rsid w:val="00A948A3"/>
    <w:rsid w:val="00A949A9"/>
    <w:rsid w:val="00A94BBA"/>
    <w:rsid w:val="00A94C7D"/>
    <w:rsid w:val="00A94D07"/>
    <w:rsid w:val="00A94EE1"/>
    <w:rsid w:val="00A94F5A"/>
    <w:rsid w:val="00A94F76"/>
    <w:rsid w:val="00A94FEB"/>
    <w:rsid w:val="00A95183"/>
    <w:rsid w:val="00A951B5"/>
    <w:rsid w:val="00A9527C"/>
    <w:rsid w:val="00A953A7"/>
    <w:rsid w:val="00A953D2"/>
    <w:rsid w:val="00A95421"/>
    <w:rsid w:val="00A95741"/>
    <w:rsid w:val="00A9581D"/>
    <w:rsid w:val="00A95A3E"/>
    <w:rsid w:val="00A95EC8"/>
    <w:rsid w:val="00A95F26"/>
    <w:rsid w:val="00A95F44"/>
    <w:rsid w:val="00A960E4"/>
    <w:rsid w:val="00A961A6"/>
    <w:rsid w:val="00A9621A"/>
    <w:rsid w:val="00A96285"/>
    <w:rsid w:val="00A962CB"/>
    <w:rsid w:val="00A962FE"/>
    <w:rsid w:val="00A963E3"/>
    <w:rsid w:val="00A964BC"/>
    <w:rsid w:val="00A964FB"/>
    <w:rsid w:val="00A9658D"/>
    <w:rsid w:val="00A967C4"/>
    <w:rsid w:val="00A9685A"/>
    <w:rsid w:val="00A968A3"/>
    <w:rsid w:val="00A968FF"/>
    <w:rsid w:val="00A96985"/>
    <w:rsid w:val="00A96A50"/>
    <w:rsid w:val="00A96AE8"/>
    <w:rsid w:val="00A96B4E"/>
    <w:rsid w:val="00A96C7A"/>
    <w:rsid w:val="00A96D21"/>
    <w:rsid w:val="00A96E20"/>
    <w:rsid w:val="00A96E29"/>
    <w:rsid w:val="00A96E5B"/>
    <w:rsid w:val="00A96FD4"/>
    <w:rsid w:val="00A96FF0"/>
    <w:rsid w:val="00A9735A"/>
    <w:rsid w:val="00A9749E"/>
    <w:rsid w:val="00A974DB"/>
    <w:rsid w:val="00A97587"/>
    <w:rsid w:val="00A975AF"/>
    <w:rsid w:val="00A97674"/>
    <w:rsid w:val="00A97852"/>
    <w:rsid w:val="00A97A04"/>
    <w:rsid w:val="00A97A0F"/>
    <w:rsid w:val="00A97A4C"/>
    <w:rsid w:val="00A97A90"/>
    <w:rsid w:val="00A97A93"/>
    <w:rsid w:val="00A97AA6"/>
    <w:rsid w:val="00A97B5F"/>
    <w:rsid w:val="00A97B76"/>
    <w:rsid w:val="00A97BBB"/>
    <w:rsid w:val="00A97C11"/>
    <w:rsid w:val="00A97D7D"/>
    <w:rsid w:val="00A97DA4"/>
    <w:rsid w:val="00A97E9E"/>
    <w:rsid w:val="00AA004A"/>
    <w:rsid w:val="00AA0247"/>
    <w:rsid w:val="00AA03D1"/>
    <w:rsid w:val="00AA0423"/>
    <w:rsid w:val="00AA0512"/>
    <w:rsid w:val="00AA057F"/>
    <w:rsid w:val="00AA05B5"/>
    <w:rsid w:val="00AA0731"/>
    <w:rsid w:val="00AA0780"/>
    <w:rsid w:val="00AA084D"/>
    <w:rsid w:val="00AA0949"/>
    <w:rsid w:val="00AA097F"/>
    <w:rsid w:val="00AA0A73"/>
    <w:rsid w:val="00AA0B07"/>
    <w:rsid w:val="00AA0B5D"/>
    <w:rsid w:val="00AA0B66"/>
    <w:rsid w:val="00AA0D7F"/>
    <w:rsid w:val="00AA0DF7"/>
    <w:rsid w:val="00AA0E31"/>
    <w:rsid w:val="00AA0F03"/>
    <w:rsid w:val="00AA0FEC"/>
    <w:rsid w:val="00AA1099"/>
    <w:rsid w:val="00AA11F1"/>
    <w:rsid w:val="00AA12A9"/>
    <w:rsid w:val="00AA13B7"/>
    <w:rsid w:val="00AA141C"/>
    <w:rsid w:val="00AA151F"/>
    <w:rsid w:val="00AA1701"/>
    <w:rsid w:val="00AA1756"/>
    <w:rsid w:val="00AA1850"/>
    <w:rsid w:val="00AA1891"/>
    <w:rsid w:val="00AA1913"/>
    <w:rsid w:val="00AA1A86"/>
    <w:rsid w:val="00AA1AB9"/>
    <w:rsid w:val="00AA1B04"/>
    <w:rsid w:val="00AA1D50"/>
    <w:rsid w:val="00AA1DD6"/>
    <w:rsid w:val="00AA2057"/>
    <w:rsid w:val="00AA2105"/>
    <w:rsid w:val="00AA2115"/>
    <w:rsid w:val="00AA220F"/>
    <w:rsid w:val="00AA22A2"/>
    <w:rsid w:val="00AA22DA"/>
    <w:rsid w:val="00AA2365"/>
    <w:rsid w:val="00AA2421"/>
    <w:rsid w:val="00AA24EE"/>
    <w:rsid w:val="00AA253F"/>
    <w:rsid w:val="00AA261D"/>
    <w:rsid w:val="00AA2735"/>
    <w:rsid w:val="00AA2B6C"/>
    <w:rsid w:val="00AA2BF2"/>
    <w:rsid w:val="00AA2DCC"/>
    <w:rsid w:val="00AA2E3E"/>
    <w:rsid w:val="00AA319E"/>
    <w:rsid w:val="00AA321D"/>
    <w:rsid w:val="00AA3457"/>
    <w:rsid w:val="00AA3617"/>
    <w:rsid w:val="00AA3715"/>
    <w:rsid w:val="00AA3764"/>
    <w:rsid w:val="00AA37F3"/>
    <w:rsid w:val="00AA380C"/>
    <w:rsid w:val="00AA383B"/>
    <w:rsid w:val="00AA3906"/>
    <w:rsid w:val="00AA3A0F"/>
    <w:rsid w:val="00AA3A40"/>
    <w:rsid w:val="00AA3B0E"/>
    <w:rsid w:val="00AA3BF3"/>
    <w:rsid w:val="00AA3D04"/>
    <w:rsid w:val="00AA3D62"/>
    <w:rsid w:val="00AA3EA0"/>
    <w:rsid w:val="00AA3F68"/>
    <w:rsid w:val="00AA3F95"/>
    <w:rsid w:val="00AA3FCB"/>
    <w:rsid w:val="00AA404F"/>
    <w:rsid w:val="00AA42E8"/>
    <w:rsid w:val="00AA435B"/>
    <w:rsid w:val="00AA4417"/>
    <w:rsid w:val="00AA4593"/>
    <w:rsid w:val="00AA477A"/>
    <w:rsid w:val="00AA47D7"/>
    <w:rsid w:val="00AA4982"/>
    <w:rsid w:val="00AA4985"/>
    <w:rsid w:val="00AA4B7A"/>
    <w:rsid w:val="00AA4B8F"/>
    <w:rsid w:val="00AA4BA4"/>
    <w:rsid w:val="00AA4C02"/>
    <w:rsid w:val="00AA4C41"/>
    <w:rsid w:val="00AA4CB3"/>
    <w:rsid w:val="00AA4CEB"/>
    <w:rsid w:val="00AA4E1A"/>
    <w:rsid w:val="00AA4E97"/>
    <w:rsid w:val="00AA4EA8"/>
    <w:rsid w:val="00AA4F49"/>
    <w:rsid w:val="00AA4F66"/>
    <w:rsid w:val="00AA4FBF"/>
    <w:rsid w:val="00AA512B"/>
    <w:rsid w:val="00AA512D"/>
    <w:rsid w:val="00AA518E"/>
    <w:rsid w:val="00AA51BE"/>
    <w:rsid w:val="00AA5255"/>
    <w:rsid w:val="00AA5274"/>
    <w:rsid w:val="00AA5350"/>
    <w:rsid w:val="00AA548D"/>
    <w:rsid w:val="00AA55CF"/>
    <w:rsid w:val="00AA567F"/>
    <w:rsid w:val="00AA56C4"/>
    <w:rsid w:val="00AA5708"/>
    <w:rsid w:val="00AA594B"/>
    <w:rsid w:val="00AA596B"/>
    <w:rsid w:val="00AA5975"/>
    <w:rsid w:val="00AA5B1B"/>
    <w:rsid w:val="00AA5B46"/>
    <w:rsid w:val="00AA5B59"/>
    <w:rsid w:val="00AA5D2E"/>
    <w:rsid w:val="00AA5DAB"/>
    <w:rsid w:val="00AA5E94"/>
    <w:rsid w:val="00AA5F68"/>
    <w:rsid w:val="00AA5F6A"/>
    <w:rsid w:val="00AA5F88"/>
    <w:rsid w:val="00AA6013"/>
    <w:rsid w:val="00AA6056"/>
    <w:rsid w:val="00AA605D"/>
    <w:rsid w:val="00AA60BB"/>
    <w:rsid w:val="00AA60FD"/>
    <w:rsid w:val="00AA6136"/>
    <w:rsid w:val="00AA614C"/>
    <w:rsid w:val="00AA6260"/>
    <w:rsid w:val="00AA62DF"/>
    <w:rsid w:val="00AA6422"/>
    <w:rsid w:val="00AA66B2"/>
    <w:rsid w:val="00AA6A81"/>
    <w:rsid w:val="00AA6B5F"/>
    <w:rsid w:val="00AA6B9D"/>
    <w:rsid w:val="00AA6C63"/>
    <w:rsid w:val="00AA6DC1"/>
    <w:rsid w:val="00AA6E0D"/>
    <w:rsid w:val="00AA6E8C"/>
    <w:rsid w:val="00AA6EAF"/>
    <w:rsid w:val="00AA6F7F"/>
    <w:rsid w:val="00AA7018"/>
    <w:rsid w:val="00AA708F"/>
    <w:rsid w:val="00AA70AC"/>
    <w:rsid w:val="00AA70B2"/>
    <w:rsid w:val="00AA70B4"/>
    <w:rsid w:val="00AA70D6"/>
    <w:rsid w:val="00AA7170"/>
    <w:rsid w:val="00AA71B8"/>
    <w:rsid w:val="00AA7244"/>
    <w:rsid w:val="00AA72EC"/>
    <w:rsid w:val="00AA734B"/>
    <w:rsid w:val="00AA7405"/>
    <w:rsid w:val="00AA74ED"/>
    <w:rsid w:val="00AA75FC"/>
    <w:rsid w:val="00AA76FB"/>
    <w:rsid w:val="00AA775D"/>
    <w:rsid w:val="00AA7788"/>
    <w:rsid w:val="00AA792C"/>
    <w:rsid w:val="00AA7985"/>
    <w:rsid w:val="00AA79F5"/>
    <w:rsid w:val="00AA7A46"/>
    <w:rsid w:val="00AA7ACB"/>
    <w:rsid w:val="00AA7B2D"/>
    <w:rsid w:val="00AA7C38"/>
    <w:rsid w:val="00AA7C48"/>
    <w:rsid w:val="00AA7F29"/>
    <w:rsid w:val="00AA7FD6"/>
    <w:rsid w:val="00AB011C"/>
    <w:rsid w:val="00AB0122"/>
    <w:rsid w:val="00AB0395"/>
    <w:rsid w:val="00AB0501"/>
    <w:rsid w:val="00AB050E"/>
    <w:rsid w:val="00AB0585"/>
    <w:rsid w:val="00AB062B"/>
    <w:rsid w:val="00AB071B"/>
    <w:rsid w:val="00AB08F3"/>
    <w:rsid w:val="00AB097D"/>
    <w:rsid w:val="00AB0B2B"/>
    <w:rsid w:val="00AB0B6E"/>
    <w:rsid w:val="00AB0D4C"/>
    <w:rsid w:val="00AB0D9D"/>
    <w:rsid w:val="00AB0ED1"/>
    <w:rsid w:val="00AB0F33"/>
    <w:rsid w:val="00AB10B7"/>
    <w:rsid w:val="00AB10BB"/>
    <w:rsid w:val="00AB10D4"/>
    <w:rsid w:val="00AB1173"/>
    <w:rsid w:val="00AB11BC"/>
    <w:rsid w:val="00AB1351"/>
    <w:rsid w:val="00AB1486"/>
    <w:rsid w:val="00AB14B2"/>
    <w:rsid w:val="00AB157A"/>
    <w:rsid w:val="00AB1653"/>
    <w:rsid w:val="00AB1665"/>
    <w:rsid w:val="00AB166A"/>
    <w:rsid w:val="00AB17B5"/>
    <w:rsid w:val="00AB18B1"/>
    <w:rsid w:val="00AB18CA"/>
    <w:rsid w:val="00AB1BE0"/>
    <w:rsid w:val="00AB1C3C"/>
    <w:rsid w:val="00AB1C48"/>
    <w:rsid w:val="00AB1C91"/>
    <w:rsid w:val="00AB1D15"/>
    <w:rsid w:val="00AB1D6F"/>
    <w:rsid w:val="00AB1DAF"/>
    <w:rsid w:val="00AB1E0F"/>
    <w:rsid w:val="00AB1F64"/>
    <w:rsid w:val="00AB1F6C"/>
    <w:rsid w:val="00AB1FC0"/>
    <w:rsid w:val="00AB1FD2"/>
    <w:rsid w:val="00AB20D4"/>
    <w:rsid w:val="00AB22DB"/>
    <w:rsid w:val="00AB242E"/>
    <w:rsid w:val="00AB2523"/>
    <w:rsid w:val="00AB27C3"/>
    <w:rsid w:val="00AB2864"/>
    <w:rsid w:val="00AB2874"/>
    <w:rsid w:val="00AB2975"/>
    <w:rsid w:val="00AB2A60"/>
    <w:rsid w:val="00AB2A62"/>
    <w:rsid w:val="00AB2A79"/>
    <w:rsid w:val="00AB2D48"/>
    <w:rsid w:val="00AB2E68"/>
    <w:rsid w:val="00AB3152"/>
    <w:rsid w:val="00AB322B"/>
    <w:rsid w:val="00AB3258"/>
    <w:rsid w:val="00AB32BF"/>
    <w:rsid w:val="00AB343B"/>
    <w:rsid w:val="00AB345D"/>
    <w:rsid w:val="00AB3484"/>
    <w:rsid w:val="00AB34B2"/>
    <w:rsid w:val="00AB356A"/>
    <w:rsid w:val="00AB3705"/>
    <w:rsid w:val="00AB3741"/>
    <w:rsid w:val="00AB37EA"/>
    <w:rsid w:val="00AB3863"/>
    <w:rsid w:val="00AB38BE"/>
    <w:rsid w:val="00AB38FE"/>
    <w:rsid w:val="00AB3907"/>
    <w:rsid w:val="00AB39CE"/>
    <w:rsid w:val="00AB3A28"/>
    <w:rsid w:val="00AB3A3F"/>
    <w:rsid w:val="00AB3A63"/>
    <w:rsid w:val="00AB3A9D"/>
    <w:rsid w:val="00AB3B7F"/>
    <w:rsid w:val="00AB3D6B"/>
    <w:rsid w:val="00AB3F87"/>
    <w:rsid w:val="00AB4039"/>
    <w:rsid w:val="00AB408B"/>
    <w:rsid w:val="00AB4222"/>
    <w:rsid w:val="00AB4230"/>
    <w:rsid w:val="00AB429C"/>
    <w:rsid w:val="00AB4382"/>
    <w:rsid w:val="00AB43A6"/>
    <w:rsid w:val="00AB4694"/>
    <w:rsid w:val="00AB47A9"/>
    <w:rsid w:val="00AB481A"/>
    <w:rsid w:val="00AB4849"/>
    <w:rsid w:val="00AB492B"/>
    <w:rsid w:val="00AB4996"/>
    <w:rsid w:val="00AB4A2D"/>
    <w:rsid w:val="00AB4A72"/>
    <w:rsid w:val="00AB4C06"/>
    <w:rsid w:val="00AB4C6A"/>
    <w:rsid w:val="00AB4DCF"/>
    <w:rsid w:val="00AB4E71"/>
    <w:rsid w:val="00AB4ED8"/>
    <w:rsid w:val="00AB4FA4"/>
    <w:rsid w:val="00AB5023"/>
    <w:rsid w:val="00AB5073"/>
    <w:rsid w:val="00AB5091"/>
    <w:rsid w:val="00AB5099"/>
    <w:rsid w:val="00AB510B"/>
    <w:rsid w:val="00AB511B"/>
    <w:rsid w:val="00AB541C"/>
    <w:rsid w:val="00AB552E"/>
    <w:rsid w:val="00AB556B"/>
    <w:rsid w:val="00AB5732"/>
    <w:rsid w:val="00AB5829"/>
    <w:rsid w:val="00AB583C"/>
    <w:rsid w:val="00AB585A"/>
    <w:rsid w:val="00AB596B"/>
    <w:rsid w:val="00AB59FF"/>
    <w:rsid w:val="00AB5D66"/>
    <w:rsid w:val="00AB5D91"/>
    <w:rsid w:val="00AB6050"/>
    <w:rsid w:val="00AB61BC"/>
    <w:rsid w:val="00AB61C7"/>
    <w:rsid w:val="00AB61FD"/>
    <w:rsid w:val="00AB620F"/>
    <w:rsid w:val="00AB62EF"/>
    <w:rsid w:val="00AB633E"/>
    <w:rsid w:val="00AB63EF"/>
    <w:rsid w:val="00AB64FE"/>
    <w:rsid w:val="00AB6562"/>
    <w:rsid w:val="00AB662F"/>
    <w:rsid w:val="00AB66EC"/>
    <w:rsid w:val="00AB6778"/>
    <w:rsid w:val="00AB67AD"/>
    <w:rsid w:val="00AB69A0"/>
    <w:rsid w:val="00AB6A27"/>
    <w:rsid w:val="00AB6ABD"/>
    <w:rsid w:val="00AB6B56"/>
    <w:rsid w:val="00AB6B76"/>
    <w:rsid w:val="00AB6BCE"/>
    <w:rsid w:val="00AB6C1E"/>
    <w:rsid w:val="00AB6CE4"/>
    <w:rsid w:val="00AB6F60"/>
    <w:rsid w:val="00AB6FAE"/>
    <w:rsid w:val="00AB6FE0"/>
    <w:rsid w:val="00AB7263"/>
    <w:rsid w:val="00AB73F0"/>
    <w:rsid w:val="00AB73F3"/>
    <w:rsid w:val="00AB73FC"/>
    <w:rsid w:val="00AB744E"/>
    <w:rsid w:val="00AB76F2"/>
    <w:rsid w:val="00AB7882"/>
    <w:rsid w:val="00AB78A4"/>
    <w:rsid w:val="00AB7997"/>
    <w:rsid w:val="00AB79D3"/>
    <w:rsid w:val="00AB7A8E"/>
    <w:rsid w:val="00AB7B31"/>
    <w:rsid w:val="00AB7B80"/>
    <w:rsid w:val="00AB7BD0"/>
    <w:rsid w:val="00AB7DBA"/>
    <w:rsid w:val="00AB7F9E"/>
    <w:rsid w:val="00AB7FBA"/>
    <w:rsid w:val="00ABBC80"/>
    <w:rsid w:val="00AC0057"/>
    <w:rsid w:val="00AC0314"/>
    <w:rsid w:val="00AC063E"/>
    <w:rsid w:val="00AC06FF"/>
    <w:rsid w:val="00AC0721"/>
    <w:rsid w:val="00AC0775"/>
    <w:rsid w:val="00AC0795"/>
    <w:rsid w:val="00AC07F2"/>
    <w:rsid w:val="00AC090E"/>
    <w:rsid w:val="00AC0C8A"/>
    <w:rsid w:val="00AC0D9C"/>
    <w:rsid w:val="00AC0FD0"/>
    <w:rsid w:val="00AC0FE8"/>
    <w:rsid w:val="00AC1001"/>
    <w:rsid w:val="00AC1075"/>
    <w:rsid w:val="00AC10A1"/>
    <w:rsid w:val="00AC1128"/>
    <w:rsid w:val="00AC12D1"/>
    <w:rsid w:val="00AC140E"/>
    <w:rsid w:val="00AC1779"/>
    <w:rsid w:val="00AC1962"/>
    <w:rsid w:val="00AC1A5F"/>
    <w:rsid w:val="00AC1AB7"/>
    <w:rsid w:val="00AC1B20"/>
    <w:rsid w:val="00AC1BE3"/>
    <w:rsid w:val="00AC1DAC"/>
    <w:rsid w:val="00AC1E17"/>
    <w:rsid w:val="00AC1E61"/>
    <w:rsid w:val="00AC1F6C"/>
    <w:rsid w:val="00AC1FA6"/>
    <w:rsid w:val="00AC1FAB"/>
    <w:rsid w:val="00AC1FBC"/>
    <w:rsid w:val="00AC1FEB"/>
    <w:rsid w:val="00AC20A5"/>
    <w:rsid w:val="00AC20D7"/>
    <w:rsid w:val="00AC2187"/>
    <w:rsid w:val="00AC2300"/>
    <w:rsid w:val="00AC2377"/>
    <w:rsid w:val="00AC2488"/>
    <w:rsid w:val="00AC251F"/>
    <w:rsid w:val="00AC25AA"/>
    <w:rsid w:val="00AC26B3"/>
    <w:rsid w:val="00AC2860"/>
    <w:rsid w:val="00AC28AE"/>
    <w:rsid w:val="00AC2900"/>
    <w:rsid w:val="00AC2925"/>
    <w:rsid w:val="00AC2958"/>
    <w:rsid w:val="00AC2A64"/>
    <w:rsid w:val="00AC2B43"/>
    <w:rsid w:val="00AC2B55"/>
    <w:rsid w:val="00AC2F5D"/>
    <w:rsid w:val="00AC2FC1"/>
    <w:rsid w:val="00AC305F"/>
    <w:rsid w:val="00AC31B6"/>
    <w:rsid w:val="00AC326C"/>
    <w:rsid w:val="00AC3306"/>
    <w:rsid w:val="00AC3389"/>
    <w:rsid w:val="00AC346B"/>
    <w:rsid w:val="00AC3476"/>
    <w:rsid w:val="00AC34BF"/>
    <w:rsid w:val="00AC35AE"/>
    <w:rsid w:val="00AC382B"/>
    <w:rsid w:val="00AC3931"/>
    <w:rsid w:val="00AC39A9"/>
    <w:rsid w:val="00AC39D1"/>
    <w:rsid w:val="00AC39DE"/>
    <w:rsid w:val="00AC3C1C"/>
    <w:rsid w:val="00AC4083"/>
    <w:rsid w:val="00AC4111"/>
    <w:rsid w:val="00AC4233"/>
    <w:rsid w:val="00AC427F"/>
    <w:rsid w:val="00AC42F6"/>
    <w:rsid w:val="00AC430F"/>
    <w:rsid w:val="00AC4389"/>
    <w:rsid w:val="00AC4808"/>
    <w:rsid w:val="00AC4869"/>
    <w:rsid w:val="00AC48EB"/>
    <w:rsid w:val="00AC49CF"/>
    <w:rsid w:val="00AC49FD"/>
    <w:rsid w:val="00AC4AB2"/>
    <w:rsid w:val="00AC4C43"/>
    <w:rsid w:val="00AC4C63"/>
    <w:rsid w:val="00AC4CE7"/>
    <w:rsid w:val="00AC4E18"/>
    <w:rsid w:val="00AC4EB8"/>
    <w:rsid w:val="00AC5197"/>
    <w:rsid w:val="00AC5286"/>
    <w:rsid w:val="00AC52A4"/>
    <w:rsid w:val="00AC5415"/>
    <w:rsid w:val="00AC54EE"/>
    <w:rsid w:val="00AC5511"/>
    <w:rsid w:val="00AC56FA"/>
    <w:rsid w:val="00AC576B"/>
    <w:rsid w:val="00AC58E2"/>
    <w:rsid w:val="00AC596C"/>
    <w:rsid w:val="00AC5A7E"/>
    <w:rsid w:val="00AC5B33"/>
    <w:rsid w:val="00AC5CFF"/>
    <w:rsid w:val="00AC5DCF"/>
    <w:rsid w:val="00AC5DD3"/>
    <w:rsid w:val="00AC5DDF"/>
    <w:rsid w:val="00AC5F69"/>
    <w:rsid w:val="00AC6124"/>
    <w:rsid w:val="00AC61D3"/>
    <w:rsid w:val="00AC6245"/>
    <w:rsid w:val="00AC63AE"/>
    <w:rsid w:val="00AC656A"/>
    <w:rsid w:val="00AC6894"/>
    <w:rsid w:val="00AC68D1"/>
    <w:rsid w:val="00AC69F3"/>
    <w:rsid w:val="00AC6AC1"/>
    <w:rsid w:val="00AC6BCD"/>
    <w:rsid w:val="00AC6BE9"/>
    <w:rsid w:val="00AC6D1F"/>
    <w:rsid w:val="00AC6D4A"/>
    <w:rsid w:val="00AC6F22"/>
    <w:rsid w:val="00AC6F62"/>
    <w:rsid w:val="00AC7078"/>
    <w:rsid w:val="00AC71F9"/>
    <w:rsid w:val="00AC7200"/>
    <w:rsid w:val="00AC7296"/>
    <w:rsid w:val="00AC72DF"/>
    <w:rsid w:val="00AC738D"/>
    <w:rsid w:val="00AC73B0"/>
    <w:rsid w:val="00AC746B"/>
    <w:rsid w:val="00AC7487"/>
    <w:rsid w:val="00AC770F"/>
    <w:rsid w:val="00AC77C3"/>
    <w:rsid w:val="00AC783D"/>
    <w:rsid w:val="00AC7923"/>
    <w:rsid w:val="00AC795D"/>
    <w:rsid w:val="00AC796F"/>
    <w:rsid w:val="00AC7975"/>
    <w:rsid w:val="00AC7A3C"/>
    <w:rsid w:val="00AC7A99"/>
    <w:rsid w:val="00AC7AD8"/>
    <w:rsid w:val="00AC7BC7"/>
    <w:rsid w:val="00AC7C4E"/>
    <w:rsid w:val="00AC7D17"/>
    <w:rsid w:val="00AC7E67"/>
    <w:rsid w:val="00AC7E7C"/>
    <w:rsid w:val="00AC7EF2"/>
    <w:rsid w:val="00AC7FD4"/>
    <w:rsid w:val="00AC7FD7"/>
    <w:rsid w:val="00AD005C"/>
    <w:rsid w:val="00AD0125"/>
    <w:rsid w:val="00AD0136"/>
    <w:rsid w:val="00AD0168"/>
    <w:rsid w:val="00AD0187"/>
    <w:rsid w:val="00AD02EA"/>
    <w:rsid w:val="00AD0345"/>
    <w:rsid w:val="00AD034C"/>
    <w:rsid w:val="00AD03CC"/>
    <w:rsid w:val="00AD044C"/>
    <w:rsid w:val="00AD0566"/>
    <w:rsid w:val="00AD0567"/>
    <w:rsid w:val="00AD0781"/>
    <w:rsid w:val="00AD0809"/>
    <w:rsid w:val="00AD0844"/>
    <w:rsid w:val="00AD096D"/>
    <w:rsid w:val="00AD0A64"/>
    <w:rsid w:val="00AD0B10"/>
    <w:rsid w:val="00AD0B48"/>
    <w:rsid w:val="00AD0CCC"/>
    <w:rsid w:val="00AD0D08"/>
    <w:rsid w:val="00AD0D0A"/>
    <w:rsid w:val="00AD0D11"/>
    <w:rsid w:val="00AD0D70"/>
    <w:rsid w:val="00AD0E61"/>
    <w:rsid w:val="00AD0FB8"/>
    <w:rsid w:val="00AD1038"/>
    <w:rsid w:val="00AD10BD"/>
    <w:rsid w:val="00AD10C1"/>
    <w:rsid w:val="00AD11DF"/>
    <w:rsid w:val="00AD1253"/>
    <w:rsid w:val="00AD1308"/>
    <w:rsid w:val="00AD1349"/>
    <w:rsid w:val="00AD1358"/>
    <w:rsid w:val="00AD13F6"/>
    <w:rsid w:val="00AD144A"/>
    <w:rsid w:val="00AD146F"/>
    <w:rsid w:val="00AD1515"/>
    <w:rsid w:val="00AD1520"/>
    <w:rsid w:val="00AD1596"/>
    <w:rsid w:val="00AD15FE"/>
    <w:rsid w:val="00AD1603"/>
    <w:rsid w:val="00AD16D0"/>
    <w:rsid w:val="00AD1704"/>
    <w:rsid w:val="00AD181E"/>
    <w:rsid w:val="00AD19C1"/>
    <w:rsid w:val="00AD1AA6"/>
    <w:rsid w:val="00AD1B15"/>
    <w:rsid w:val="00AD1B2D"/>
    <w:rsid w:val="00AD1EEF"/>
    <w:rsid w:val="00AD204E"/>
    <w:rsid w:val="00AD21C5"/>
    <w:rsid w:val="00AD2239"/>
    <w:rsid w:val="00AD224F"/>
    <w:rsid w:val="00AD2328"/>
    <w:rsid w:val="00AD23C9"/>
    <w:rsid w:val="00AD24B9"/>
    <w:rsid w:val="00AD25CF"/>
    <w:rsid w:val="00AD2767"/>
    <w:rsid w:val="00AD2803"/>
    <w:rsid w:val="00AD28F9"/>
    <w:rsid w:val="00AD291E"/>
    <w:rsid w:val="00AD2A25"/>
    <w:rsid w:val="00AD2A5B"/>
    <w:rsid w:val="00AD2D39"/>
    <w:rsid w:val="00AD2D45"/>
    <w:rsid w:val="00AD2D85"/>
    <w:rsid w:val="00AD2D94"/>
    <w:rsid w:val="00AD2E19"/>
    <w:rsid w:val="00AD2E3D"/>
    <w:rsid w:val="00AD2E4F"/>
    <w:rsid w:val="00AD2F1C"/>
    <w:rsid w:val="00AD2F21"/>
    <w:rsid w:val="00AD304C"/>
    <w:rsid w:val="00AD3074"/>
    <w:rsid w:val="00AD3192"/>
    <w:rsid w:val="00AD3289"/>
    <w:rsid w:val="00AD3386"/>
    <w:rsid w:val="00AD33DA"/>
    <w:rsid w:val="00AD33E6"/>
    <w:rsid w:val="00AD3490"/>
    <w:rsid w:val="00AD3685"/>
    <w:rsid w:val="00AD3811"/>
    <w:rsid w:val="00AD38B3"/>
    <w:rsid w:val="00AD39AA"/>
    <w:rsid w:val="00AD3A1E"/>
    <w:rsid w:val="00AD3A25"/>
    <w:rsid w:val="00AD3A8B"/>
    <w:rsid w:val="00AD3AFE"/>
    <w:rsid w:val="00AD3BC1"/>
    <w:rsid w:val="00AD3DB1"/>
    <w:rsid w:val="00AD3E64"/>
    <w:rsid w:val="00AD3E9D"/>
    <w:rsid w:val="00AD3F18"/>
    <w:rsid w:val="00AD3F8E"/>
    <w:rsid w:val="00AD40D6"/>
    <w:rsid w:val="00AD4213"/>
    <w:rsid w:val="00AD4245"/>
    <w:rsid w:val="00AD4254"/>
    <w:rsid w:val="00AD42F0"/>
    <w:rsid w:val="00AD432D"/>
    <w:rsid w:val="00AD43C0"/>
    <w:rsid w:val="00AD455A"/>
    <w:rsid w:val="00AD466F"/>
    <w:rsid w:val="00AD478B"/>
    <w:rsid w:val="00AD47C8"/>
    <w:rsid w:val="00AD48CB"/>
    <w:rsid w:val="00AD48F8"/>
    <w:rsid w:val="00AD4912"/>
    <w:rsid w:val="00AD49A2"/>
    <w:rsid w:val="00AD49C8"/>
    <w:rsid w:val="00AD4A0C"/>
    <w:rsid w:val="00AD4AA4"/>
    <w:rsid w:val="00AD4AE9"/>
    <w:rsid w:val="00AD4BCB"/>
    <w:rsid w:val="00AD4D80"/>
    <w:rsid w:val="00AD4F06"/>
    <w:rsid w:val="00AD4FD4"/>
    <w:rsid w:val="00AD5135"/>
    <w:rsid w:val="00AD524F"/>
    <w:rsid w:val="00AD5610"/>
    <w:rsid w:val="00AD5681"/>
    <w:rsid w:val="00AD5780"/>
    <w:rsid w:val="00AD58FE"/>
    <w:rsid w:val="00AD5A25"/>
    <w:rsid w:val="00AD5BE0"/>
    <w:rsid w:val="00AD5C1F"/>
    <w:rsid w:val="00AD5CDE"/>
    <w:rsid w:val="00AD5ED9"/>
    <w:rsid w:val="00AD5F23"/>
    <w:rsid w:val="00AD6032"/>
    <w:rsid w:val="00AD607D"/>
    <w:rsid w:val="00AD60EE"/>
    <w:rsid w:val="00AD6182"/>
    <w:rsid w:val="00AD6245"/>
    <w:rsid w:val="00AD6437"/>
    <w:rsid w:val="00AD6481"/>
    <w:rsid w:val="00AD654F"/>
    <w:rsid w:val="00AD65A9"/>
    <w:rsid w:val="00AD6634"/>
    <w:rsid w:val="00AD6726"/>
    <w:rsid w:val="00AD6756"/>
    <w:rsid w:val="00AD68AD"/>
    <w:rsid w:val="00AD69F3"/>
    <w:rsid w:val="00AD6A8C"/>
    <w:rsid w:val="00AD6ADD"/>
    <w:rsid w:val="00AD6B3D"/>
    <w:rsid w:val="00AD6C2C"/>
    <w:rsid w:val="00AD6D8D"/>
    <w:rsid w:val="00AD6E61"/>
    <w:rsid w:val="00AD6FC6"/>
    <w:rsid w:val="00AD7166"/>
    <w:rsid w:val="00AD71B2"/>
    <w:rsid w:val="00AD7250"/>
    <w:rsid w:val="00AD79F4"/>
    <w:rsid w:val="00AD7B0A"/>
    <w:rsid w:val="00AD7C2C"/>
    <w:rsid w:val="00AD7C3C"/>
    <w:rsid w:val="00AD7C8D"/>
    <w:rsid w:val="00AD7D43"/>
    <w:rsid w:val="00AD7DAA"/>
    <w:rsid w:val="00AD7E51"/>
    <w:rsid w:val="00AD7EAB"/>
    <w:rsid w:val="00AD7ED0"/>
    <w:rsid w:val="00AD7FED"/>
    <w:rsid w:val="00AE018A"/>
    <w:rsid w:val="00AE01A6"/>
    <w:rsid w:val="00AE0207"/>
    <w:rsid w:val="00AE0232"/>
    <w:rsid w:val="00AE02D5"/>
    <w:rsid w:val="00AE04B0"/>
    <w:rsid w:val="00AE0507"/>
    <w:rsid w:val="00AE07A4"/>
    <w:rsid w:val="00AE087C"/>
    <w:rsid w:val="00AE09CB"/>
    <w:rsid w:val="00AE09FE"/>
    <w:rsid w:val="00AE0A05"/>
    <w:rsid w:val="00AE0A74"/>
    <w:rsid w:val="00AE0AA0"/>
    <w:rsid w:val="00AE0C17"/>
    <w:rsid w:val="00AE0C9E"/>
    <w:rsid w:val="00AE0D25"/>
    <w:rsid w:val="00AE0D68"/>
    <w:rsid w:val="00AE0D87"/>
    <w:rsid w:val="00AE0DA5"/>
    <w:rsid w:val="00AE0E35"/>
    <w:rsid w:val="00AE0E82"/>
    <w:rsid w:val="00AE0FE4"/>
    <w:rsid w:val="00AE1169"/>
    <w:rsid w:val="00AE12D0"/>
    <w:rsid w:val="00AE1300"/>
    <w:rsid w:val="00AE1439"/>
    <w:rsid w:val="00AE14C1"/>
    <w:rsid w:val="00AE165D"/>
    <w:rsid w:val="00AE1678"/>
    <w:rsid w:val="00AE1717"/>
    <w:rsid w:val="00AE17F2"/>
    <w:rsid w:val="00AE189A"/>
    <w:rsid w:val="00AE18FE"/>
    <w:rsid w:val="00AE1A6C"/>
    <w:rsid w:val="00AE1ACA"/>
    <w:rsid w:val="00AE1BE5"/>
    <w:rsid w:val="00AE1D04"/>
    <w:rsid w:val="00AE1D4B"/>
    <w:rsid w:val="00AE1E99"/>
    <w:rsid w:val="00AE1ED9"/>
    <w:rsid w:val="00AE1F04"/>
    <w:rsid w:val="00AE1FC4"/>
    <w:rsid w:val="00AE1FE2"/>
    <w:rsid w:val="00AE20D6"/>
    <w:rsid w:val="00AE2123"/>
    <w:rsid w:val="00AE216B"/>
    <w:rsid w:val="00AE2194"/>
    <w:rsid w:val="00AE21B2"/>
    <w:rsid w:val="00AE21B3"/>
    <w:rsid w:val="00AE2305"/>
    <w:rsid w:val="00AE242B"/>
    <w:rsid w:val="00AE2503"/>
    <w:rsid w:val="00AE2639"/>
    <w:rsid w:val="00AE2A3F"/>
    <w:rsid w:val="00AE2B51"/>
    <w:rsid w:val="00AE2CAE"/>
    <w:rsid w:val="00AE2DE1"/>
    <w:rsid w:val="00AE2F6D"/>
    <w:rsid w:val="00AE3151"/>
    <w:rsid w:val="00AE31F1"/>
    <w:rsid w:val="00AE3209"/>
    <w:rsid w:val="00AE3274"/>
    <w:rsid w:val="00AE3287"/>
    <w:rsid w:val="00AE32BE"/>
    <w:rsid w:val="00AE333C"/>
    <w:rsid w:val="00AE33AA"/>
    <w:rsid w:val="00AE33C4"/>
    <w:rsid w:val="00AE342E"/>
    <w:rsid w:val="00AE3601"/>
    <w:rsid w:val="00AE366D"/>
    <w:rsid w:val="00AE36C9"/>
    <w:rsid w:val="00AE373D"/>
    <w:rsid w:val="00AE3994"/>
    <w:rsid w:val="00AE3A33"/>
    <w:rsid w:val="00AE3A8A"/>
    <w:rsid w:val="00AE3B30"/>
    <w:rsid w:val="00AE3D54"/>
    <w:rsid w:val="00AE3D90"/>
    <w:rsid w:val="00AE3F0A"/>
    <w:rsid w:val="00AE3FA7"/>
    <w:rsid w:val="00AE4187"/>
    <w:rsid w:val="00AE42CB"/>
    <w:rsid w:val="00AE4528"/>
    <w:rsid w:val="00AE4685"/>
    <w:rsid w:val="00AE46F0"/>
    <w:rsid w:val="00AE4871"/>
    <w:rsid w:val="00AE4929"/>
    <w:rsid w:val="00AE495D"/>
    <w:rsid w:val="00AE4AF4"/>
    <w:rsid w:val="00AE4B44"/>
    <w:rsid w:val="00AE4B8E"/>
    <w:rsid w:val="00AE4B90"/>
    <w:rsid w:val="00AE4C43"/>
    <w:rsid w:val="00AE4D2D"/>
    <w:rsid w:val="00AE4E0D"/>
    <w:rsid w:val="00AE4E47"/>
    <w:rsid w:val="00AE4F33"/>
    <w:rsid w:val="00AE4FCB"/>
    <w:rsid w:val="00AE5096"/>
    <w:rsid w:val="00AE511B"/>
    <w:rsid w:val="00AE5157"/>
    <w:rsid w:val="00AE51A6"/>
    <w:rsid w:val="00AE5227"/>
    <w:rsid w:val="00AE52D3"/>
    <w:rsid w:val="00AE52F1"/>
    <w:rsid w:val="00AE5322"/>
    <w:rsid w:val="00AE54D9"/>
    <w:rsid w:val="00AE5651"/>
    <w:rsid w:val="00AE578A"/>
    <w:rsid w:val="00AE5807"/>
    <w:rsid w:val="00AE5836"/>
    <w:rsid w:val="00AE595A"/>
    <w:rsid w:val="00AE59E8"/>
    <w:rsid w:val="00AE5A22"/>
    <w:rsid w:val="00AE5A99"/>
    <w:rsid w:val="00AE5AD1"/>
    <w:rsid w:val="00AE5B34"/>
    <w:rsid w:val="00AE5C5E"/>
    <w:rsid w:val="00AE5D00"/>
    <w:rsid w:val="00AE5DAA"/>
    <w:rsid w:val="00AE5DBF"/>
    <w:rsid w:val="00AE6011"/>
    <w:rsid w:val="00AE6013"/>
    <w:rsid w:val="00AE6063"/>
    <w:rsid w:val="00AE60A0"/>
    <w:rsid w:val="00AE611F"/>
    <w:rsid w:val="00AE61FD"/>
    <w:rsid w:val="00AE6229"/>
    <w:rsid w:val="00AE6264"/>
    <w:rsid w:val="00AE6283"/>
    <w:rsid w:val="00AE6284"/>
    <w:rsid w:val="00AE62A9"/>
    <w:rsid w:val="00AE6320"/>
    <w:rsid w:val="00AE63B2"/>
    <w:rsid w:val="00AE6617"/>
    <w:rsid w:val="00AE6672"/>
    <w:rsid w:val="00AE68B2"/>
    <w:rsid w:val="00AE69E0"/>
    <w:rsid w:val="00AE6B90"/>
    <w:rsid w:val="00AE6D6E"/>
    <w:rsid w:val="00AE6E24"/>
    <w:rsid w:val="00AE7042"/>
    <w:rsid w:val="00AE7099"/>
    <w:rsid w:val="00AE7491"/>
    <w:rsid w:val="00AE7527"/>
    <w:rsid w:val="00AE7647"/>
    <w:rsid w:val="00AE774F"/>
    <w:rsid w:val="00AE7824"/>
    <w:rsid w:val="00AE7898"/>
    <w:rsid w:val="00AE7900"/>
    <w:rsid w:val="00AE7B76"/>
    <w:rsid w:val="00AE7B9C"/>
    <w:rsid w:val="00AE7CC8"/>
    <w:rsid w:val="00AE7D1F"/>
    <w:rsid w:val="00AE7D76"/>
    <w:rsid w:val="00AE7DA0"/>
    <w:rsid w:val="00AE7F31"/>
    <w:rsid w:val="00AE7FC2"/>
    <w:rsid w:val="00AF002F"/>
    <w:rsid w:val="00AF0130"/>
    <w:rsid w:val="00AF016B"/>
    <w:rsid w:val="00AF017A"/>
    <w:rsid w:val="00AF0278"/>
    <w:rsid w:val="00AF0476"/>
    <w:rsid w:val="00AF048C"/>
    <w:rsid w:val="00AF04B6"/>
    <w:rsid w:val="00AF0740"/>
    <w:rsid w:val="00AF07D8"/>
    <w:rsid w:val="00AF080C"/>
    <w:rsid w:val="00AF083F"/>
    <w:rsid w:val="00AF0872"/>
    <w:rsid w:val="00AF0956"/>
    <w:rsid w:val="00AF097D"/>
    <w:rsid w:val="00AF0990"/>
    <w:rsid w:val="00AF09D6"/>
    <w:rsid w:val="00AF09F6"/>
    <w:rsid w:val="00AF0AA1"/>
    <w:rsid w:val="00AF0B60"/>
    <w:rsid w:val="00AF0C0E"/>
    <w:rsid w:val="00AF0C6C"/>
    <w:rsid w:val="00AF0C7D"/>
    <w:rsid w:val="00AF0CCA"/>
    <w:rsid w:val="00AF0CF2"/>
    <w:rsid w:val="00AF0D4F"/>
    <w:rsid w:val="00AF0DB3"/>
    <w:rsid w:val="00AF0E63"/>
    <w:rsid w:val="00AF0F3A"/>
    <w:rsid w:val="00AF0FA2"/>
    <w:rsid w:val="00AF1007"/>
    <w:rsid w:val="00AF1071"/>
    <w:rsid w:val="00AF1095"/>
    <w:rsid w:val="00AF11BD"/>
    <w:rsid w:val="00AF1250"/>
    <w:rsid w:val="00AF1287"/>
    <w:rsid w:val="00AF152D"/>
    <w:rsid w:val="00AF1567"/>
    <w:rsid w:val="00AF16DA"/>
    <w:rsid w:val="00AF1881"/>
    <w:rsid w:val="00AF1AD3"/>
    <w:rsid w:val="00AF1B1C"/>
    <w:rsid w:val="00AF1B7B"/>
    <w:rsid w:val="00AF1BCE"/>
    <w:rsid w:val="00AF1CB4"/>
    <w:rsid w:val="00AF1D49"/>
    <w:rsid w:val="00AF1D7F"/>
    <w:rsid w:val="00AF1EC0"/>
    <w:rsid w:val="00AF1F7F"/>
    <w:rsid w:val="00AF20CD"/>
    <w:rsid w:val="00AF211E"/>
    <w:rsid w:val="00AF226C"/>
    <w:rsid w:val="00AF2381"/>
    <w:rsid w:val="00AF2471"/>
    <w:rsid w:val="00AF2490"/>
    <w:rsid w:val="00AF253E"/>
    <w:rsid w:val="00AF2633"/>
    <w:rsid w:val="00AF27C9"/>
    <w:rsid w:val="00AF2808"/>
    <w:rsid w:val="00AF280A"/>
    <w:rsid w:val="00AF282F"/>
    <w:rsid w:val="00AF287B"/>
    <w:rsid w:val="00AF28ED"/>
    <w:rsid w:val="00AF2928"/>
    <w:rsid w:val="00AF2A7C"/>
    <w:rsid w:val="00AF2AB3"/>
    <w:rsid w:val="00AF2B9D"/>
    <w:rsid w:val="00AF2C5B"/>
    <w:rsid w:val="00AF2D89"/>
    <w:rsid w:val="00AF2ED2"/>
    <w:rsid w:val="00AF2FEA"/>
    <w:rsid w:val="00AF3078"/>
    <w:rsid w:val="00AF3143"/>
    <w:rsid w:val="00AF319E"/>
    <w:rsid w:val="00AF33CB"/>
    <w:rsid w:val="00AF34C8"/>
    <w:rsid w:val="00AF3653"/>
    <w:rsid w:val="00AF366F"/>
    <w:rsid w:val="00AF367A"/>
    <w:rsid w:val="00AF36C9"/>
    <w:rsid w:val="00AF3763"/>
    <w:rsid w:val="00AF3824"/>
    <w:rsid w:val="00AF387C"/>
    <w:rsid w:val="00AF39BB"/>
    <w:rsid w:val="00AF3A2D"/>
    <w:rsid w:val="00AF3CEC"/>
    <w:rsid w:val="00AF3D4D"/>
    <w:rsid w:val="00AF3DE6"/>
    <w:rsid w:val="00AF40F4"/>
    <w:rsid w:val="00AF412E"/>
    <w:rsid w:val="00AF43D4"/>
    <w:rsid w:val="00AF444B"/>
    <w:rsid w:val="00AF44C3"/>
    <w:rsid w:val="00AF4575"/>
    <w:rsid w:val="00AF477E"/>
    <w:rsid w:val="00AF49E5"/>
    <w:rsid w:val="00AF4AD9"/>
    <w:rsid w:val="00AF4B9D"/>
    <w:rsid w:val="00AF4C1B"/>
    <w:rsid w:val="00AF4C5B"/>
    <w:rsid w:val="00AF4C98"/>
    <w:rsid w:val="00AF4DEB"/>
    <w:rsid w:val="00AF4E2C"/>
    <w:rsid w:val="00AF4FF4"/>
    <w:rsid w:val="00AF514C"/>
    <w:rsid w:val="00AF515E"/>
    <w:rsid w:val="00AF5233"/>
    <w:rsid w:val="00AF52AC"/>
    <w:rsid w:val="00AF5334"/>
    <w:rsid w:val="00AF548A"/>
    <w:rsid w:val="00AF54A5"/>
    <w:rsid w:val="00AF54CE"/>
    <w:rsid w:val="00AF55CD"/>
    <w:rsid w:val="00AF56EA"/>
    <w:rsid w:val="00AF5771"/>
    <w:rsid w:val="00AF57B3"/>
    <w:rsid w:val="00AF58B0"/>
    <w:rsid w:val="00AF5BF5"/>
    <w:rsid w:val="00AF5CBF"/>
    <w:rsid w:val="00AF5CFE"/>
    <w:rsid w:val="00AF5D69"/>
    <w:rsid w:val="00AF5D82"/>
    <w:rsid w:val="00AF5DD0"/>
    <w:rsid w:val="00AF5EE9"/>
    <w:rsid w:val="00AF60B3"/>
    <w:rsid w:val="00AF60C8"/>
    <w:rsid w:val="00AF6110"/>
    <w:rsid w:val="00AF61DE"/>
    <w:rsid w:val="00AF6274"/>
    <w:rsid w:val="00AF627A"/>
    <w:rsid w:val="00AF6325"/>
    <w:rsid w:val="00AF6375"/>
    <w:rsid w:val="00AF6445"/>
    <w:rsid w:val="00AF64B1"/>
    <w:rsid w:val="00AF64EE"/>
    <w:rsid w:val="00AF656E"/>
    <w:rsid w:val="00AF6581"/>
    <w:rsid w:val="00AF66F7"/>
    <w:rsid w:val="00AF6728"/>
    <w:rsid w:val="00AF6781"/>
    <w:rsid w:val="00AF6844"/>
    <w:rsid w:val="00AF6881"/>
    <w:rsid w:val="00AF6DFE"/>
    <w:rsid w:val="00AF6EA0"/>
    <w:rsid w:val="00AF6F43"/>
    <w:rsid w:val="00AF70CD"/>
    <w:rsid w:val="00AF7110"/>
    <w:rsid w:val="00AF718D"/>
    <w:rsid w:val="00AF727D"/>
    <w:rsid w:val="00AF74C9"/>
    <w:rsid w:val="00AF74E0"/>
    <w:rsid w:val="00AF753A"/>
    <w:rsid w:val="00AF7541"/>
    <w:rsid w:val="00AF756D"/>
    <w:rsid w:val="00AF7631"/>
    <w:rsid w:val="00AF76B1"/>
    <w:rsid w:val="00AF77DA"/>
    <w:rsid w:val="00AF7842"/>
    <w:rsid w:val="00AF7866"/>
    <w:rsid w:val="00AF7A2A"/>
    <w:rsid w:val="00AF7B65"/>
    <w:rsid w:val="00AF7CBF"/>
    <w:rsid w:val="00AF7CD4"/>
    <w:rsid w:val="00AF7CFD"/>
    <w:rsid w:val="00AF7E36"/>
    <w:rsid w:val="00AF7EDA"/>
    <w:rsid w:val="00AF7EE5"/>
    <w:rsid w:val="00AF7F3E"/>
    <w:rsid w:val="00AF7F73"/>
    <w:rsid w:val="00AF7FC0"/>
    <w:rsid w:val="00AF7FD4"/>
    <w:rsid w:val="00B00064"/>
    <w:rsid w:val="00B00277"/>
    <w:rsid w:val="00B00381"/>
    <w:rsid w:val="00B0048A"/>
    <w:rsid w:val="00B0053E"/>
    <w:rsid w:val="00B00550"/>
    <w:rsid w:val="00B00700"/>
    <w:rsid w:val="00B0083F"/>
    <w:rsid w:val="00B00842"/>
    <w:rsid w:val="00B009D0"/>
    <w:rsid w:val="00B00B52"/>
    <w:rsid w:val="00B00C92"/>
    <w:rsid w:val="00B00CB5"/>
    <w:rsid w:val="00B00D1F"/>
    <w:rsid w:val="00B00D50"/>
    <w:rsid w:val="00B00D62"/>
    <w:rsid w:val="00B00EF9"/>
    <w:rsid w:val="00B00F8F"/>
    <w:rsid w:val="00B01112"/>
    <w:rsid w:val="00B01114"/>
    <w:rsid w:val="00B0119A"/>
    <w:rsid w:val="00B011DE"/>
    <w:rsid w:val="00B01252"/>
    <w:rsid w:val="00B01291"/>
    <w:rsid w:val="00B012C1"/>
    <w:rsid w:val="00B012DD"/>
    <w:rsid w:val="00B012F7"/>
    <w:rsid w:val="00B013B5"/>
    <w:rsid w:val="00B015A8"/>
    <w:rsid w:val="00B015F0"/>
    <w:rsid w:val="00B01642"/>
    <w:rsid w:val="00B01925"/>
    <w:rsid w:val="00B019E7"/>
    <w:rsid w:val="00B01A3C"/>
    <w:rsid w:val="00B01A94"/>
    <w:rsid w:val="00B01A95"/>
    <w:rsid w:val="00B01AB4"/>
    <w:rsid w:val="00B01AD6"/>
    <w:rsid w:val="00B01C3A"/>
    <w:rsid w:val="00B01E38"/>
    <w:rsid w:val="00B01E4C"/>
    <w:rsid w:val="00B01EBB"/>
    <w:rsid w:val="00B01EDA"/>
    <w:rsid w:val="00B01EFB"/>
    <w:rsid w:val="00B01F04"/>
    <w:rsid w:val="00B01F26"/>
    <w:rsid w:val="00B01F55"/>
    <w:rsid w:val="00B02049"/>
    <w:rsid w:val="00B0218C"/>
    <w:rsid w:val="00B02221"/>
    <w:rsid w:val="00B022D1"/>
    <w:rsid w:val="00B023D7"/>
    <w:rsid w:val="00B02424"/>
    <w:rsid w:val="00B02539"/>
    <w:rsid w:val="00B0261B"/>
    <w:rsid w:val="00B02661"/>
    <w:rsid w:val="00B026B3"/>
    <w:rsid w:val="00B027CC"/>
    <w:rsid w:val="00B027D1"/>
    <w:rsid w:val="00B02821"/>
    <w:rsid w:val="00B02838"/>
    <w:rsid w:val="00B02968"/>
    <w:rsid w:val="00B02B5F"/>
    <w:rsid w:val="00B02BA8"/>
    <w:rsid w:val="00B02BB9"/>
    <w:rsid w:val="00B02ECC"/>
    <w:rsid w:val="00B02F9D"/>
    <w:rsid w:val="00B03068"/>
    <w:rsid w:val="00B030D2"/>
    <w:rsid w:val="00B03197"/>
    <w:rsid w:val="00B033D0"/>
    <w:rsid w:val="00B0347D"/>
    <w:rsid w:val="00B034D3"/>
    <w:rsid w:val="00B03524"/>
    <w:rsid w:val="00B03619"/>
    <w:rsid w:val="00B0378E"/>
    <w:rsid w:val="00B037FA"/>
    <w:rsid w:val="00B03843"/>
    <w:rsid w:val="00B038C8"/>
    <w:rsid w:val="00B038FE"/>
    <w:rsid w:val="00B03B57"/>
    <w:rsid w:val="00B03BD9"/>
    <w:rsid w:val="00B03C86"/>
    <w:rsid w:val="00B03CCE"/>
    <w:rsid w:val="00B03D0B"/>
    <w:rsid w:val="00B03D45"/>
    <w:rsid w:val="00B03DB9"/>
    <w:rsid w:val="00B03E10"/>
    <w:rsid w:val="00B03E4D"/>
    <w:rsid w:val="00B03E73"/>
    <w:rsid w:val="00B04026"/>
    <w:rsid w:val="00B040CE"/>
    <w:rsid w:val="00B040D2"/>
    <w:rsid w:val="00B04135"/>
    <w:rsid w:val="00B0424A"/>
    <w:rsid w:val="00B0425A"/>
    <w:rsid w:val="00B042E9"/>
    <w:rsid w:val="00B04322"/>
    <w:rsid w:val="00B04378"/>
    <w:rsid w:val="00B0442E"/>
    <w:rsid w:val="00B0443A"/>
    <w:rsid w:val="00B04449"/>
    <w:rsid w:val="00B0461D"/>
    <w:rsid w:val="00B046F1"/>
    <w:rsid w:val="00B047EE"/>
    <w:rsid w:val="00B049F9"/>
    <w:rsid w:val="00B04A4E"/>
    <w:rsid w:val="00B04B1B"/>
    <w:rsid w:val="00B04B2A"/>
    <w:rsid w:val="00B04BE1"/>
    <w:rsid w:val="00B04C8B"/>
    <w:rsid w:val="00B04CCD"/>
    <w:rsid w:val="00B04CF1"/>
    <w:rsid w:val="00B04DB4"/>
    <w:rsid w:val="00B04F2A"/>
    <w:rsid w:val="00B04F3B"/>
    <w:rsid w:val="00B04F6F"/>
    <w:rsid w:val="00B0500F"/>
    <w:rsid w:val="00B05053"/>
    <w:rsid w:val="00B050A6"/>
    <w:rsid w:val="00B05262"/>
    <w:rsid w:val="00B052A8"/>
    <w:rsid w:val="00B05394"/>
    <w:rsid w:val="00B0542A"/>
    <w:rsid w:val="00B0545D"/>
    <w:rsid w:val="00B055A3"/>
    <w:rsid w:val="00B055BA"/>
    <w:rsid w:val="00B055C3"/>
    <w:rsid w:val="00B05669"/>
    <w:rsid w:val="00B05671"/>
    <w:rsid w:val="00B056D2"/>
    <w:rsid w:val="00B0589B"/>
    <w:rsid w:val="00B058D8"/>
    <w:rsid w:val="00B059AF"/>
    <w:rsid w:val="00B059D5"/>
    <w:rsid w:val="00B05A24"/>
    <w:rsid w:val="00B05AE8"/>
    <w:rsid w:val="00B05B0C"/>
    <w:rsid w:val="00B05B3A"/>
    <w:rsid w:val="00B05D52"/>
    <w:rsid w:val="00B0617B"/>
    <w:rsid w:val="00B06266"/>
    <w:rsid w:val="00B0637C"/>
    <w:rsid w:val="00B0640F"/>
    <w:rsid w:val="00B06644"/>
    <w:rsid w:val="00B0677D"/>
    <w:rsid w:val="00B0679F"/>
    <w:rsid w:val="00B06851"/>
    <w:rsid w:val="00B06889"/>
    <w:rsid w:val="00B069BC"/>
    <w:rsid w:val="00B069F5"/>
    <w:rsid w:val="00B06A91"/>
    <w:rsid w:val="00B06ABB"/>
    <w:rsid w:val="00B06D00"/>
    <w:rsid w:val="00B06EF3"/>
    <w:rsid w:val="00B06F8C"/>
    <w:rsid w:val="00B06FBC"/>
    <w:rsid w:val="00B07039"/>
    <w:rsid w:val="00B07123"/>
    <w:rsid w:val="00B071BB"/>
    <w:rsid w:val="00B07260"/>
    <w:rsid w:val="00B0729B"/>
    <w:rsid w:val="00B073E3"/>
    <w:rsid w:val="00B0749E"/>
    <w:rsid w:val="00B076E1"/>
    <w:rsid w:val="00B0771A"/>
    <w:rsid w:val="00B077C6"/>
    <w:rsid w:val="00B077F1"/>
    <w:rsid w:val="00B07893"/>
    <w:rsid w:val="00B078F2"/>
    <w:rsid w:val="00B07999"/>
    <w:rsid w:val="00B079BF"/>
    <w:rsid w:val="00B07A34"/>
    <w:rsid w:val="00B07A36"/>
    <w:rsid w:val="00B07C35"/>
    <w:rsid w:val="00B07C51"/>
    <w:rsid w:val="00B07DDC"/>
    <w:rsid w:val="00B07E35"/>
    <w:rsid w:val="00B07E7B"/>
    <w:rsid w:val="00B07F32"/>
    <w:rsid w:val="00B07F97"/>
    <w:rsid w:val="00B100F5"/>
    <w:rsid w:val="00B1021F"/>
    <w:rsid w:val="00B10428"/>
    <w:rsid w:val="00B10459"/>
    <w:rsid w:val="00B104E9"/>
    <w:rsid w:val="00B104FA"/>
    <w:rsid w:val="00B10521"/>
    <w:rsid w:val="00B10537"/>
    <w:rsid w:val="00B1057A"/>
    <w:rsid w:val="00B10654"/>
    <w:rsid w:val="00B10851"/>
    <w:rsid w:val="00B10B2D"/>
    <w:rsid w:val="00B10BFA"/>
    <w:rsid w:val="00B10C52"/>
    <w:rsid w:val="00B10CFF"/>
    <w:rsid w:val="00B10E48"/>
    <w:rsid w:val="00B10EBC"/>
    <w:rsid w:val="00B1104B"/>
    <w:rsid w:val="00B11055"/>
    <w:rsid w:val="00B11059"/>
    <w:rsid w:val="00B11091"/>
    <w:rsid w:val="00B1113F"/>
    <w:rsid w:val="00B1115C"/>
    <w:rsid w:val="00B11270"/>
    <w:rsid w:val="00B112C0"/>
    <w:rsid w:val="00B112EA"/>
    <w:rsid w:val="00B1130B"/>
    <w:rsid w:val="00B1133B"/>
    <w:rsid w:val="00B113A0"/>
    <w:rsid w:val="00B11475"/>
    <w:rsid w:val="00B114B3"/>
    <w:rsid w:val="00B11523"/>
    <w:rsid w:val="00B11843"/>
    <w:rsid w:val="00B118DA"/>
    <w:rsid w:val="00B11BA4"/>
    <w:rsid w:val="00B11E5D"/>
    <w:rsid w:val="00B11F57"/>
    <w:rsid w:val="00B11F7F"/>
    <w:rsid w:val="00B12169"/>
    <w:rsid w:val="00B12214"/>
    <w:rsid w:val="00B12262"/>
    <w:rsid w:val="00B12325"/>
    <w:rsid w:val="00B1242C"/>
    <w:rsid w:val="00B12479"/>
    <w:rsid w:val="00B124C7"/>
    <w:rsid w:val="00B12A33"/>
    <w:rsid w:val="00B12B20"/>
    <w:rsid w:val="00B12B36"/>
    <w:rsid w:val="00B12CDE"/>
    <w:rsid w:val="00B12D44"/>
    <w:rsid w:val="00B13082"/>
    <w:rsid w:val="00B132BB"/>
    <w:rsid w:val="00B13364"/>
    <w:rsid w:val="00B13375"/>
    <w:rsid w:val="00B133B0"/>
    <w:rsid w:val="00B134C4"/>
    <w:rsid w:val="00B13574"/>
    <w:rsid w:val="00B135C1"/>
    <w:rsid w:val="00B1368D"/>
    <w:rsid w:val="00B137F1"/>
    <w:rsid w:val="00B1389B"/>
    <w:rsid w:val="00B13A32"/>
    <w:rsid w:val="00B13AFF"/>
    <w:rsid w:val="00B13F0E"/>
    <w:rsid w:val="00B1405F"/>
    <w:rsid w:val="00B140A0"/>
    <w:rsid w:val="00B14189"/>
    <w:rsid w:val="00B14201"/>
    <w:rsid w:val="00B14202"/>
    <w:rsid w:val="00B14341"/>
    <w:rsid w:val="00B14413"/>
    <w:rsid w:val="00B14418"/>
    <w:rsid w:val="00B1448E"/>
    <w:rsid w:val="00B1455B"/>
    <w:rsid w:val="00B1460E"/>
    <w:rsid w:val="00B14610"/>
    <w:rsid w:val="00B1478D"/>
    <w:rsid w:val="00B148B3"/>
    <w:rsid w:val="00B14942"/>
    <w:rsid w:val="00B14A49"/>
    <w:rsid w:val="00B14B4D"/>
    <w:rsid w:val="00B14C25"/>
    <w:rsid w:val="00B14CD6"/>
    <w:rsid w:val="00B14CE8"/>
    <w:rsid w:val="00B14D2F"/>
    <w:rsid w:val="00B14E8E"/>
    <w:rsid w:val="00B14F1D"/>
    <w:rsid w:val="00B14F90"/>
    <w:rsid w:val="00B150FF"/>
    <w:rsid w:val="00B151AF"/>
    <w:rsid w:val="00B151B9"/>
    <w:rsid w:val="00B151D9"/>
    <w:rsid w:val="00B15243"/>
    <w:rsid w:val="00B15316"/>
    <w:rsid w:val="00B154AF"/>
    <w:rsid w:val="00B15513"/>
    <w:rsid w:val="00B15613"/>
    <w:rsid w:val="00B1570D"/>
    <w:rsid w:val="00B15842"/>
    <w:rsid w:val="00B15875"/>
    <w:rsid w:val="00B15879"/>
    <w:rsid w:val="00B15889"/>
    <w:rsid w:val="00B15942"/>
    <w:rsid w:val="00B15971"/>
    <w:rsid w:val="00B15A4B"/>
    <w:rsid w:val="00B15A7D"/>
    <w:rsid w:val="00B15AD3"/>
    <w:rsid w:val="00B15BBB"/>
    <w:rsid w:val="00B15BC7"/>
    <w:rsid w:val="00B15C1E"/>
    <w:rsid w:val="00B15C6E"/>
    <w:rsid w:val="00B15D51"/>
    <w:rsid w:val="00B15E77"/>
    <w:rsid w:val="00B15ECD"/>
    <w:rsid w:val="00B16142"/>
    <w:rsid w:val="00B16174"/>
    <w:rsid w:val="00B1624B"/>
    <w:rsid w:val="00B162AB"/>
    <w:rsid w:val="00B162EB"/>
    <w:rsid w:val="00B16360"/>
    <w:rsid w:val="00B16525"/>
    <w:rsid w:val="00B165A1"/>
    <w:rsid w:val="00B16869"/>
    <w:rsid w:val="00B16963"/>
    <w:rsid w:val="00B16995"/>
    <w:rsid w:val="00B16A5B"/>
    <w:rsid w:val="00B16AED"/>
    <w:rsid w:val="00B16B19"/>
    <w:rsid w:val="00B16B4A"/>
    <w:rsid w:val="00B16B53"/>
    <w:rsid w:val="00B16BA9"/>
    <w:rsid w:val="00B16D2A"/>
    <w:rsid w:val="00B16E02"/>
    <w:rsid w:val="00B16FA4"/>
    <w:rsid w:val="00B170C5"/>
    <w:rsid w:val="00B1715A"/>
    <w:rsid w:val="00B17243"/>
    <w:rsid w:val="00B172E3"/>
    <w:rsid w:val="00B172F3"/>
    <w:rsid w:val="00B17361"/>
    <w:rsid w:val="00B1736A"/>
    <w:rsid w:val="00B17419"/>
    <w:rsid w:val="00B17489"/>
    <w:rsid w:val="00B17510"/>
    <w:rsid w:val="00B17657"/>
    <w:rsid w:val="00B17686"/>
    <w:rsid w:val="00B1768F"/>
    <w:rsid w:val="00B176DF"/>
    <w:rsid w:val="00B17741"/>
    <w:rsid w:val="00B1780A"/>
    <w:rsid w:val="00B1782B"/>
    <w:rsid w:val="00B178B4"/>
    <w:rsid w:val="00B179A9"/>
    <w:rsid w:val="00B17BC0"/>
    <w:rsid w:val="00B17D1B"/>
    <w:rsid w:val="00B17EEF"/>
    <w:rsid w:val="00B17F54"/>
    <w:rsid w:val="00B200EC"/>
    <w:rsid w:val="00B2027C"/>
    <w:rsid w:val="00B205EE"/>
    <w:rsid w:val="00B20634"/>
    <w:rsid w:val="00B20660"/>
    <w:rsid w:val="00B20997"/>
    <w:rsid w:val="00B20CFC"/>
    <w:rsid w:val="00B20D30"/>
    <w:rsid w:val="00B20D37"/>
    <w:rsid w:val="00B20D47"/>
    <w:rsid w:val="00B20DDC"/>
    <w:rsid w:val="00B20DF9"/>
    <w:rsid w:val="00B20EB1"/>
    <w:rsid w:val="00B20F3F"/>
    <w:rsid w:val="00B21032"/>
    <w:rsid w:val="00B2122C"/>
    <w:rsid w:val="00B21245"/>
    <w:rsid w:val="00B212C6"/>
    <w:rsid w:val="00B21815"/>
    <w:rsid w:val="00B218D1"/>
    <w:rsid w:val="00B218F1"/>
    <w:rsid w:val="00B21C13"/>
    <w:rsid w:val="00B21C31"/>
    <w:rsid w:val="00B21CE8"/>
    <w:rsid w:val="00B21D0C"/>
    <w:rsid w:val="00B21E69"/>
    <w:rsid w:val="00B2202F"/>
    <w:rsid w:val="00B22071"/>
    <w:rsid w:val="00B22129"/>
    <w:rsid w:val="00B2214E"/>
    <w:rsid w:val="00B221DB"/>
    <w:rsid w:val="00B22323"/>
    <w:rsid w:val="00B22566"/>
    <w:rsid w:val="00B2258C"/>
    <w:rsid w:val="00B2267B"/>
    <w:rsid w:val="00B22729"/>
    <w:rsid w:val="00B227CA"/>
    <w:rsid w:val="00B227E0"/>
    <w:rsid w:val="00B229BF"/>
    <w:rsid w:val="00B22A2D"/>
    <w:rsid w:val="00B22AD5"/>
    <w:rsid w:val="00B22C08"/>
    <w:rsid w:val="00B22C20"/>
    <w:rsid w:val="00B22C85"/>
    <w:rsid w:val="00B22D7C"/>
    <w:rsid w:val="00B22D8B"/>
    <w:rsid w:val="00B22D97"/>
    <w:rsid w:val="00B22F07"/>
    <w:rsid w:val="00B22F3F"/>
    <w:rsid w:val="00B22F4B"/>
    <w:rsid w:val="00B22F4D"/>
    <w:rsid w:val="00B22FE4"/>
    <w:rsid w:val="00B2310F"/>
    <w:rsid w:val="00B23288"/>
    <w:rsid w:val="00B23300"/>
    <w:rsid w:val="00B234A6"/>
    <w:rsid w:val="00B235B5"/>
    <w:rsid w:val="00B23778"/>
    <w:rsid w:val="00B237A6"/>
    <w:rsid w:val="00B2383A"/>
    <w:rsid w:val="00B2389E"/>
    <w:rsid w:val="00B23994"/>
    <w:rsid w:val="00B23999"/>
    <w:rsid w:val="00B239C3"/>
    <w:rsid w:val="00B23BF9"/>
    <w:rsid w:val="00B23D28"/>
    <w:rsid w:val="00B23D6C"/>
    <w:rsid w:val="00B23E26"/>
    <w:rsid w:val="00B23E4A"/>
    <w:rsid w:val="00B23F7E"/>
    <w:rsid w:val="00B23FDE"/>
    <w:rsid w:val="00B24067"/>
    <w:rsid w:val="00B24158"/>
    <w:rsid w:val="00B24181"/>
    <w:rsid w:val="00B241BC"/>
    <w:rsid w:val="00B24289"/>
    <w:rsid w:val="00B2444E"/>
    <w:rsid w:val="00B2454A"/>
    <w:rsid w:val="00B246F5"/>
    <w:rsid w:val="00B2474E"/>
    <w:rsid w:val="00B247E8"/>
    <w:rsid w:val="00B24962"/>
    <w:rsid w:val="00B24AF4"/>
    <w:rsid w:val="00B24B95"/>
    <w:rsid w:val="00B24B98"/>
    <w:rsid w:val="00B24BA2"/>
    <w:rsid w:val="00B24D29"/>
    <w:rsid w:val="00B24D3D"/>
    <w:rsid w:val="00B24D84"/>
    <w:rsid w:val="00B24DCF"/>
    <w:rsid w:val="00B24F2C"/>
    <w:rsid w:val="00B24F98"/>
    <w:rsid w:val="00B24FB6"/>
    <w:rsid w:val="00B24FDD"/>
    <w:rsid w:val="00B2505A"/>
    <w:rsid w:val="00B25181"/>
    <w:rsid w:val="00B2520A"/>
    <w:rsid w:val="00B25215"/>
    <w:rsid w:val="00B25269"/>
    <w:rsid w:val="00B2533E"/>
    <w:rsid w:val="00B253E2"/>
    <w:rsid w:val="00B25591"/>
    <w:rsid w:val="00B255F4"/>
    <w:rsid w:val="00B256B2"/>
    <w:rsid w:val="00B2584A"/>
    <w:rsid w:val="00B25A68"/>
    <w:rsid w:val="00B25AB0"/>
    <w:rsid w:val="00B25B0C"/>
    <w:rsid w:val="00B25B0E"/>
    <w:rsid w:val="00B25C5F"/>
    <w:rsid w:val="00B25D24"/>
    <w:rsid w:val="00B25D4D"/>
    <w:rsid w:val="00B25FA2"/>
    <w:rsid w:val="00B2601B"/>
    <w:rsid w:val="00B26051"/>
    <w:rsid w:val="00B260A2"/>
    <w:rsid w:val="00B2610F"/>
    <w:rsid w:val="00B26124"/>
    <w:rsid w:val="00B263A9"/>
    <w:rsid w:val="00B263E4"/>
    <w:rsid w:val="00B263FB"/>
    <w:rsid w:val="00B265C1"/>
    <w:rsid w:val="00B266B7"/>
    <w:rsid w:val="00B2674D"/>
    <w:rsid w:val="00B2676A"/>
    <w:rsid w:val="00B26865"/>
    <w:rsid w:val="00B268AD"/>
    <w:rsid w:val="00B268BA"/>
    <w:rsid w:val="00B269F2"/>
    <w:rsid w:val="00B269F3"/>
    <w:rsid w:val="00B26A7F"/>
    <w:rsid w:val="00B26B3C"/>
    <w:rsid w:val="00B26BE0"/>
    <w:rsid w:val="00B26D43"/>
    <w:rsid w:val="00B26D61"/>
    <w:rsid w:val="00B26DAA"/>
    <w:rsid w:val="00B26DE2"/>
    <w:rsid w:val="00B26EEA"/>
    <w:rsid w:val="00B270A4"/>
    <w:rsid w:val="00B27138"/>
    <w:rsid w:val="00B27280"/>
    <w:rsid w:val="00B273E2"/>
    <w:rsid w:val="00B2749A"/>
    <w:rsid w:val="00B275C6"/>
    <w:rsid w:val="00B2769A"/>
    <w:rsid w:val="00B276FF"/>
    <w:rsid w:val="00B2777E"/>
    <w:rsid w:val="00B27783"/>
    <w:rsid w:val="00B2783C"/>
    <w:rsid w:val="00B278DC"/>
    <w:rsid w:val="00B27930"/>
    <w:rsid w:val="00B279E6"/>
    <w:rsid w:val="00B27BE3"/>
    <w:rsid w:val="00B27D2B"/>
    <w:rsid w:val="00B27D5C"/>
    <w:rsid w:val="00B27E94"/>
    <w:rsid w:val="00B27EF8"/>
    <w:rsid w:val="00B3004F"/>
    <w:rsid w:val="00B3007E"/>
    <w:rsid w:val="00B30200"/>
    <w:rsid w:val="00B3022D"/>
    <w:rsid w:val="00B303B6"/>
    <w:rsid w:val="00B303BC"/>
    <w:rsid w:val="00B3043E"/>
    <w:rsid w:val="00B30486"/>
    <w:rsid w:val="00B30501"/>
    <w:rsid w:val="00B30867"/>
    <w:rsid w:val="00B30986"/>
    <w:rsid w:val="00B30A0D"/>
    <w:rsid w:val="00B30A2E"/>
    <w:rsid w:val="00B30A62"/>
    <w:rsid w:val="00B30B03"/>
    <w:rsid w:val="00B30C11"/>
    <w:rsid w:val="00B30C66"/>
    <w:rsid w:val="00B30CD0"/>
    <w:rsid w:val="00B30CD8"/>
    <w:rsid w:val="00B30D84"/>
    <w:rsid w:val="00B30DAA"/>
    <w:rsid w:val="00B30DBF"/>
    <w:rsid w:val="00B31006"/>
    <w:rsid w:val="00B3110C"/>
    <w:rsid w:val="00B3111F"/>
    <w:rsid w:val="00B31158"/>
    <w:rsid w:val="00B31229"/>
    <w:rsid w:val="00B312FF"/>
    <w:rsid w:val="00B315BB"/>
    <w:rsid w:val="00B3161C"/>
    <w:rsid w:val="00B318B5"/>
    <w:rsid w:val="00B318C8"/>
    <w:rsid w:val="00B318CC"/>
    <w:rsid w:val="00B31931"/>
    <w:rsid w:val="00B31982"/>
    <w:rsid w:val="00B319C2"/>
    <w:rsid w:val="00B319D7"/>
    <w:rsid w:val="00B31AFA"/>
    <w:rsid w:val="00B31B04"/>
    <w:rsid w:val="00B31BAA"/>
    <w:rsid w:val="00B31C65"/>
    <w:rsid w:val="00B31D10"/>
    <w:rsid w:val="00B31E46"/>
    <w:rsid w:val="00B31EE3"/>
    <w:rsid w:val="00B31EFD"/>
    <w:rsid w:val="00B31F2A"/>
    <w:rsid w:val="00B32014"/>
    <w:rsid w:val="00B32098"/>
    <w:rsid w:val="00B323FD"/>
    <w:rsid w:val="00B3244B"/>
    <w:rsid w:val="00B32530"/>
    <w:rsid w:val="00B32545"/>
    <w:rsid w:val="00B32623"/>
    <w:rsid w:val="00B32664"/>
    <w:rsid w:val="00B32698"/>
    <w:rsid w:val="00B32719"/>
    <w:rsid w:val="00B3294B"/>
    <w:rsid w:val="00B329E1"/>
    <w:rsid w:val="00B32A1B"/>
    <w:rsid w:val="00B32A7E"/>
    <w:rsid w:val="00B32A95"/>
    <w:rsid w:val="00B32B33"/>
    <w:rsid w:val="00B32B77"/>
    <w:rsid w:val="00B32CAA"/>
    <w:rsid w:val="00B32CCF"/>
    <w:rsid w:val="00B32EB0"/>
    <w:rsid w:val="00B33039"/>
    <w:rsid w:val="00B33155"/>
    <w:rsid w:val="00B331E2"/>
    <w:rsid w:val="00B33207"/>
    <w:rsid w:val="00B333D8"/>
    <w:rsid w:val="00B3340C"/>
    <w:rsid w:val="00B33551"/>
    <w:rsid w:val="00B335BE"/>
    <w:rsid w:val="00B335F7"/>
    <w:rsid w:val="00B33603"/>
    <w:rsid w:val="00B33615"/>
    <w:rsid w:val="00B336EE"/>
    <w:rsid w:val="00B3381E"/>
    <w:rsid w:val="00B33854"/>
    <w:rsid w:val="00B339D7"/>
    <w:rsid w:val="00B33AD7"/>
    <w:rsid w:val="00B33B30"/>
    <w:rsid w:val="00B33C0D"/>
    <w:rsid w:val="00B33C14"/>
    <w:rsid w:val="00B33E39"/>
    <w:rsid w:val="00B33F2E"/>
    <w:rsid w:val="00B342B5"/>
    <w:rsid w:val="00B3443D"/>
    <w:rsid w:val="00B34525"/>
    <w:rsid w:val="00B345C9"/>
    <w:rsid w:val="00B34607"/>
    <w:rsid w:val="00B3462D"/>
    <w:rsid w:val="00B34738"/>
    <w:rsid w:val="00B34786"/>
    <w:rsid w:val="00B348C1"/>
    <w:rsid w:val="00B348CA"/>
    <w:rsid w:val="00B348D1"/>
    <w:rsid w:val="00B348EF"/>
    <w:rsid w:val="00B34934"/>
    <w:rsid w:val="00B349A0"/>
    <w:rsid w:val="00B34A1F"/>
    <w:rsid w:val="00B34A5C"/>
    <w:rsid w:val="00B34CE0"/>
    <w:rsid w:val="00B34D5F"/>
    <w:rsid w:val="00B34D60"/>
    <w:rsid w:val="00B34D71"/>
    <w:rsid w:val="00B34E6A"/>
    <w:rsid w:val="00B34EF1"/>
    <w:rsid w:val="00B34F32"/>
    <w:rsid w:val="00B35053"/>
    <w:rsid w:val="00B35100"/>
    <w:rsid w:val="00B351CA"/>
    <w:rsid w:val="00B351FD"/>
    <w:rsid w:val="00B35226"/>
    <w:rsid w:val="00B35268"/>
    <w:rsid w:val="00B35287"/>
    <w:rsid w:val="00B3530A"/>
    <w:rsid w:val="00B353D2"/>
    <w:rsid w:val="00B35409"/>
    <w:rsid w:val="00B3549A"/>
    <w:rsid w:val="00B354A6"/>
    <w:rsid w:val="00B354A9"/>
    <w:rsid w:val="00B354EE"/>
    <w:rsid w:val="00B355E3"/>
    <w:rsid w:val="00B35832"/>
    <w:rsid w:val="00B358E1"/>
    <w:rsid w:val="00B35A19"/>
    <w:rsid w:val="00B35A8D"/>
    <w:rsid w:val="00B35B18"/>
    <w:rsid w:val="00B35B52"/>
    <w:rsid w:val="00B35B60"/>
    <w:rsid w:val="00B35CF9"/>
    <w:rsid w:val="00B35E0E"/>
    <w:rsid w:val="00B35F23"/>
    <w:rsid w:val="00B35FD4"/>
    <w:rsid w:val="00B36082"/>
    <w:rsid w:val="00B3616C"/>
    <w:rsid w:val="00B361AD"/>
    <w:rsid w:val="00B36249"/>
    <w:rsid w:val="00B36285"/>
    <w:rsid w:val="00B362D3"/>
    <w:rsid w:val="00B362E1"/>
    <w:rsid w:val="00B36359"/>
    <w:rsid w:val="00B36387"/>
    <w:rsid w:val="00B363AD"/>
    <w:rsid w:val="00B36536"/>
    <w:rsid w:val="00B36548"/>
    <w:rsid w:val="00B366B0"/>
    <w:rsid w:val="00B36705"/>
    <w:rsid w:val="00B368C1"/>
    <w:rsid w:val="00B36925"/>
    <w:rsid w:val="00B36968"/>
    <w:rsid w:val="00B36B1B"/>
    <w:rsid w:val="00B36BBC"/>
    <w:rsid w:val="00B36C35"/>
    <w:rsid w:val="00B36C79"/>
    <w:rsid w:val="00B36C7E"/>
    <w:rsid w:val="00B36C86"/>
    <w:rsid w:val="00B36D8A"/>
    <w:rsid w:val="00B36D99"/>
    <w:rsid w:val="00B36E2B"/>
    <w:rsid w:val="00B36E6F"/>
    <w:rsid w:val="00B36EA5"/>
    <w:rsid w:val="00B36EE7"/>
    <w:rsid w:val="00B36F5D"/>
    <w:rsid w:val="00B36FDF"/>
    <w:rsid w:val="00B37001"/>
    <w:rsid w:val="00B370B5"/>
    <w:rsid w:val="00B3710D"/>
    <w:rsid w:val="00B37115"/>
    <w:rsid w:val="00B37183"/>
    <w:rsid w:val="00B37378"/>
    <w:rsid w:val="00B3741A"/>
    <w:rsid w:val="00B375DD"/>
    <w:rsid w:val="00B37654"/>
    <w:rsid w:val="00B3773F"/>
    <w:rsid w:val="00B378B7"/>
    <w:rsid w:val="00B37A41"/>
    <w:rsid w:val="00B37A67"/>
    <w:rsid w:val="00B37B13"/>
    <w:rsid w:val="00B37BBC"/>
    <w:rsid w:val="00B37D20"/>
    <w:rsid w:val="00B37EC0"/>
    <w:rsid w:val="00B37F68"/>
    <w:rsid w:val="00B400EA"/>
    <w:rsid w:val="00B40201"/>
    <w:rsid w:val="00B403A8"/>
    <w:rsid w:val="00B404B7"/>
    <w:rsid w:val="00B4063F"/>
    <w:rsid w:val="00B4064C"/>
    <w:rsid w:val="00B4066E"/>
    <w:rsid w:val="00B406F6"/>
    <w:rsid w:val="00B4070C"/>
    <w:rsid w:val="00B40757"/>
    <w:rsid w:val="00B4086C"/>
    <w:rsid w:val="00B4089E"/>
    <w:rsid w:val="00B408F4"/>
    <w:rsid w:val="00B4090A"/>
    <w:rsid w:val="00B4094B"/>
    <w:rsid w:val="00B40995"/>
    <w:rsid w:val="00B40A89"/>
    <w:rsid w:val="00B40B07"/>
    <w:rsid w:val="00B40B2B"/>
    <w:rsid w:val="00B40EE9"/>
    <w:rsid w:val="00B40EFA"/>
    <w:rsid w:val="00B410CB"/>
    <w:rsid w:val="00B41147"/>
    <w:rsid w:val="00B412CF"/>
    <w:rsid w:val="00B41488"/>
    <w:rsid w:val="00B414DC"/>
    <w:rsid w:val="00B4158F"/>
    <w:rsid w:val="00B416E8"/>
    <w:rsid w:val="00B41981"/>
    <w:rsid w:val="00B4199B"/>
    <w:rsid w:val="00B419BE"/>
    <w:rsid w:val="00B41A9B"/>
    <w:rsid w:val="00B41CF7"/>
    <w:rsid w:val="00B41D25"/>
    <w:rsid w:val="00B41D64"/>
    <w:rsid w:val="00B41DB6"/>
    <w:rsid w:val="00B41DC5"/>
    <w:rsid w:val="00B41E72"/>
    <w:rsid w:val="00B41FF7"/>
    <w:rsid w:val="00B420C6"/>
    <w:rsid w:val="00B420FE"/>
    <w:rsid w:val="00B421B5"/>
    <w:rsid w:val="00B4220B"/>
    <w:rsid w:val="00B42368"/>
    <w:rsid w:val="00B4252E"/>
    <w:rsid w:val="00B42609"/>
    <w:rsid w:val="00B4270B"/>
    <w:rsid w:val="00B4270C"/>
    <w:rsid w:val="00B42784"/>
    <w:rsid w:val="00B42884"/>
    <w:rsid w:val="00B428C2"/>
    <w:rsid w:val="00B428D4"/>
    <w:rsid w:val="00B4294D"/>
    <w:rsid w:val="00B42964"/>
    <w:rsid w:val="00B42C4E"/>
    <w:rsid w:val="00B42DED"/>
    <w:rsid w:val="00B42E16"/>
    <w:rsid w:val="00B42F62"/>
    <w:rsid w:val="00B43014"/>
    <w:rsid w:val="00B4317C"/>
    <w:rsid w:val="00B431F8"/>
    <w:rsid w:val="00B43251"/>
    <w:rsid w:val="00B43267"/>
    <w:rsid w:val="00B433E8"/>
    <w:rsid w:val="00B43541"/>
    <w:rsid w:val="00B4355D"/>
    <w:rsid w:val="00B435E0"/>
    <w:rsid w:val="00B43639"/>
    <w:rsid w:val="00B4366C"/>
    <w:rsid w:val="00B43676"/>
    <w:rsid w:val="00B4368E"/>
    <w:rsid w:val="00B43707"/>
    <w:rsid w:val="00B4384B"/>
    <w:rsid w:val="00B4389A"/>
    <w:rsid w:val="00B43A76"/>
    <w:rsid w:val="00B43AA9"/>
    <w:rsid w:val="00B43BA9"/>
    <w:rsid w:val="00B43C4B"/>
    <w:rsid w:val="00B43D30"/>
    <w:rsid w:val="00B43D7D"/>
    <w:rsid w:val="00B43E20"/>
    <w:rsid w:val="00B43EAD"/>
    <w:rsid w:val="00B43EDA"/>
    <w:rsid w:val="00B43F04"/>
    <w:rsid w:val="00B44049"/>
    <w:rsid w:val="00B441F7"/>
    <w:rsid w:val="00B441FE"/>
    <w:rsid w:val="00B442B5"/>
    <w:rsid w:val="00B44304"/>
    <w:rsid w:val="00B4444C"/>
    <w:rsid w:val="00B44576"/>
    <w:rsid w:val="00B4457E"/>
    <w:rsid w:val="00B44651"/>
    <w:rsid w:val="00B446DF"/>
    <w:rsid w:val="00B447FE"/>
    <w:rsid w:val="00B44809"/>
    <w:rsid w:val="00B44831"/>
    <w:rsid w:val="00B44900"/>
    <w:rsid w:val="00B44925"/>
    <w:rsid w:val="00B44BB1"/>
    <w:rsid w:val="00B44C11"/>
    <w:rsid w:val="00B44D51"/>
    <w:rsid w:val="00B44D67"/>
    <w:rsid w:val="00B44DF5"/>
    <w:rsid w:val="00B44E12"/>
    <w:rsid w:val="00B44F44"/>
    <w:rsid w:val="00B44FB1"/>
    <w:rsid w:val="00B44FFF"/>
    <w:rsid w:val="00B45147"/>
    <w:rsid w:val="00B4520A"/>
    <w:rsid w:val="00B4520B"/>
    <w:rsid w:val="00B452E8"/>
    <w:rsid w:val="00B454EC"/>
    <w:rsid w:val="00B45507"/>
    <w:rsid w:val="00B455F7"/>
    <w:rsid w:val="00B45665"/>
    <w:rsid w:val="00B45831"/>
    <w:rsid w:val="00B4585E"/>
    <w:rsid w:val="00B45A24"/>
    <w:rsid w:val="00B45A51"/>
    <w:rsid w:val="00B45C3A"/>
    <w:rsid w:val="00B45CE1"/>
    <w:rsid w:val="00B45F65"/>
    <w:rsid w:val="00B461AF"/>
    <w:rsid w:val="00B461B2"/>
    <w:rsid w:val="00B461C6"/>
    <w:rsid w:val="00B461F1"/>
    <w:rsid w:val="00B461F6"/>
    <w:rsid w:val="00B46389"/>
    <w:rsid w:val="00B464CA"/>
    <w:rsid w:val="00B4658A"/>
    <w:rsid w:val="00B46657"/>
    <w:rsid w:val="00B4674E"/>
    <w:rsid w:val="00B4687C"/>
    <w:rsid w:val="00B469BD"/>
    <w:rsid w:val="00B469D8"/>
    <w:rsid w:val="00B46AAD"/>
    <w:rsid w:val="00B46B32"/>
    <w:rsid w:val="00B46B3B"/>
    <w:rsid w:val="00B46B92"/>
    <w:rsid w:val="00B46C39"/>
    <w:rsid w:val="00B46E1F"/>
    <w:rsid w:val="00B46EB5"/>
    <w:rsid w:val="00B46FA2"/>
    <w:rsid w:val="00B46FD2"/>
    <w:rsid w:val="00B47069"/>
    <w:rsid w:val="00B472F8"/>
    <w:rsid w:val="00B474BE"/>
    <w:rsid w:val="00B47573"/>
    <w:rsid w:val="00B47594"/>
    <w:rsid w:val="00B475D9"/>
    <w:rsid w:val="00B477DD"/>
    <w:rsid w:val="00B47845"/>
    <w:rsid w:val="00B4797A"/>
    <w:rsid w:val="00B479E4"/>
    <w:rsid w:val="00B47A1E"/>
    <w:rsid w:val="00B47B03"/>
    <w:rsid w:val="00B47BF6"/>
    <w:rsid w:val="00B47CCC"/>
    <w:rsid w:val="00B47D2E"/>
    <w:rsid w:val="00B47D6B"/>
    <w:rsid w:val="00B500A9"/>
    <w:rsid w:val="00B50139"/>
    <w:rsid w:val="00B50162"/>
    <w:rsid w:val="00B502B6"/>
    <w:rsid w:val="00B50327"/>
    <w:rsid w:val="00B5040B"/>
    <w:rsid w:val="00B505F8"/>
    <w:rsid w:val="00B5067D"/>
    <w:rsid w:val="00B506EC"/>
    <w:rsid w:val="00B507D9"/>
    <w:rsid w:val="00B508C2"/>
    <w:rsid w:val="00B50C67"/>
    <w:rsid w:val="00B50D48"/>
    <w:rsid w:val="00B50D52"/>
    <w:rsid w:val="00B511C2"/>
    <w:rsid w:val="00B511D2"/>
    <w:rsid w:val="00B5147A"/>
    <w:rsid w:val="00B5159D"/>
    <w:rsid w:val="00B51607"/>
    <w:rsid w:val="00B5166D"/>
    <w:rsid w:val="00B51796"/>
    <w:rsid w:val="00B51938"/>
    <w:rsid w:val="00B51974"/>
    <w:rsid w:val="00B519D4"/>
    <w:rsid w:val="00B51A04"/>
    <w:rsid w:val="00B51B79"/>
    <w:rsid w:val="00B51B85"/>
    <w:rsid w:val="00B51BEA"/>
    <w:rsid w:val="00B51ECE"/>
    <w:rsid w:val="00B51F87"/>
    <w:rsid w:val="00B52232"/>
    <w:rsid w:val="00B52485"/>
    <w:rsid w:val="00B524BC"/>
    <w:rsid w:val="00B5253B"/>
    <w:rsid w:val="00B5265A"/>
    <w:rsid w:val="00B52665"/>
    <w:rsid w:val="00B527CB"/>
    <w:rsid w:val="00B5288B"/>
    <w:rsid w:val="00B529DC"/>
    <w:rsid w:val="00B52A56"/>
    <w:rsid w:val="00B52B46"/>
    <w:rsid w:val="00B52BE7"/>
    <w:rsid w:val="00B52CC1"/>
    <w:rsid w:val="00B52D61"/>
    <w:rsid w:val="00B52DF4"/>
    <w:rsid w:val="00B52F07"/>
    <w:rsid w:val="00B52F15"/>
    <w:rsid w:val="00B53339"/>
    <w:rsid w:val="00B533EB"/>
    <w:rsid w:val="00B5352F"/>
    <w:rsid w:val="00B53568"/>
    <w:rsid w:val="00B5358A"/>
    <w:rsid w:val="00B5359C"/>
    <w:rsid w:val="00B535F1"/>
    <w:rsid w:val="00B53664"/>
    <w:rsid w:val="00B536A3"/>
    <w:rsid w:val="00B53757"/>
    <w:rsid w:val="00B5384B"/>
    <w:rsid w:val="00B53990"/>
    <w:rsid w:val="00B53A06"/>
    <w:rsid w:val="00B53E55"/>
    <w:rsid w:val="00B53F43"/>
    <w:rsid w:val="00B53F51"/>
    <w:rsid w:val="00B53F63"/>
    <w:rsid w:val="00B53FB5"/>
    <w:rsid w:val="00B54125"/>
    <w:rsid w:val="00B541D9"/>
    <w:rsid w:val="00B54345"/>
    <w:rsid w:val="00B54409"/>
    <w:rsid w:val="00B545FB"/>
    <w:rsid w:val="00B54638"/>
    <w:rsid w:val="00B54695"/>
    <w:rsid w:val="00B546EA"/>
    <w:rsid w:val="00B5470F"/>
    <w:rsid w:val="00B5478F"/>
    <w:rsid w:val="00B54A16"/>
    <w:rsid w:val="00B54ABF"/>
    <w:rsid w:val="00B54AEC"/>
    <w:rsid w:val="00B54B78"/>
    <w:rsid w:val="00B54C2D"/>
    <w:rsid w:val="00B54CC0"/>
    <w:rsid w:val="00B54DC6"/>
    <w:rsid w:val="00B54F62"/>
    <w:rsid w:val="00B5514F"/>
    <w:rsid w:val="00B55184"/>
    <w:rsid w:val="00B55299"/>
    <w:rsid w:val="00B552C2"/>
    <w:rsid w:val="00B55308"/>
    <w:rsid w:val="00B55320"/>
    <w:rsid w:val="00B5545B"/>
    <w:rsid w:val="00B55502"/>
    <w:rsid w:val="00B55531"/>
    <w:rsid w:val="00B5553D"/>
    <w:rsid w:val="00B555A6"/>
    <w:rsid w:val="00B555AF"/>
    <w:rsid w:val="00B55689"/>
    <w:rsid w:val="00B556CB"/>
    <w:rsid w:val="00B557D1"/>
    <w:rsid w:val="00B55816"/>
    <w:rsid w:val="00B558F6"/>
    <w:rsid w:val="00B55963"/>
    <w:rsid w:val="00B55ABC"/>
    <w:rsid w:val="00B55B09"/>
    <w:rsid w:val="00B55B37"/>
    <w:rsid w:val="00B55CF9"/>
    <w:rsid w:val="00B55E21"/>
    <w:rsid w:val="00B55F6B"/>
    <w:rsid w:val="00B55F7D"/>
    <w:rsid w:val="00B560A0"/>
    <w:rsid w:val="00B560BF"/>
    <w:rsid w:val="00B560FA"/>
    <w:rsid w:val="00B561B9"/>
    <w:rsid w:val="00B561E4"/>
    <w:rsid w:val="00B56261"/>
    <w:rsid w:val="00B562B4"/>
    <w:rsid w:val="00B56327"/>
    <w:rsid w:val="00B56454"/>
    <w:rsid w:val="00B564D3"/>
    <w:rsid w:val="00B564FD"/>
    <w:rsid w:val="00B56501"/>
    <w:rsid w:val="00B56607"/>
    <w:rsid w:val="00B566F5"/>
    <w:rsid w:val="00B56746"/>
    <w:rsid w:val="00B56798"/>
    <w:rsid w:val="00B56823"/>
    <w:rsid w:val="00B56867"/>
    <w:rsid w:val="00B56904"/>
    <w:rsid w:val="00B56920"/>
    <w:rsid w:val="00B56A16"/>
    <w:rsid w:val="00B56A1F"/>
    <w:rsid w:val="00B56AAF"/>
    <w:rsid w:val="00B56B1A"/>
    <w:rsid w:val="00B56C0B"/>
    <w:rsid w:val="00B56D9E"/>
    <w:rsid w:val="00B56E08"/>
    <w:rsid w:val="00B56F41"/>
    <w:rsid w:val="00B56F59"/>
    <w:rsid w:val="00B56F70"/>
    <w:rsid w:val="00B56FEB"/>
    <w:rsid w:val="00B56FF6"/>
    <w:rsid w:val="00B571E0"/>
    <w:rsid w:val="00B57304"/>
    <w:rsid w:val="00B5734A"/>
    <w:rsid w:val="00B57502"/>
    <w:rsid w:val="00B575A6"/>
    <w:rsid w:val="00B5764D"/>
    <w:rsid w:val="00B57730"/>
    <w:rsid w:val="00B577BB"/>
    <w:rsid w:val="00B57801"/>
    <w:rsid w:val="00B578A6"/>
    <w:rsid w:val="00B579BF"/>
    <w:rsid w:val="00B57A3A"/>
    <w:rsid w:val="00B57B5C"/>
    <w:rsid w:val="00B57BC5"/>
    <w:rsid w:val="00B57C4B"/>
    <w:rsid w:val="00B57C52"/>
    <w:rsid w:val="00B57CAE"/>
    <w:rsid w:val="00B57CAF"/>
    <w:rsid w:val="00B57D23"/>
    <w:rsid w:val="00B6012E"/>
    <w:rsid w:val="00B6018A"/>
    <w:rsid w:val="00B601CA"/>
    <w:rsid w:val="00B601D3"/>
    <w:rsid w:val="00B6021F"/>
    <w:rsid w:val="00B6046B"/>
    <w:rsid w:val="00B604A1"/>
    <w:rsid w:val="00B606DE"/>
    <w:rsid w:val="00B607E5"/>
    <w:rsid w:val="00B60828"/>
    <w:rsid w:val="00B60944"/>
    <w:rsid w:val="00B60AFA"/>
    <w:rsid w:val="00B60BBE"/>
    <w:rsid w:val="00B60D00"/>
    <w:rsid w:val="00B60F2A"/>
    <w:rsid w:val="00B60F2C"/>
    <w:rsid w:val="00B60F85"/>
    <w:rsid w:val="00B611C6"/>
    <w:rsid w:val="00B61292"/>
    <w:rsid w:val="00B612B3"/>
    <w:rsid w:val="00B6131E"/>
    <w:rsid w:val="00B61372"/>
    <w:rsid w:val="00B613DD"/>
    <w:rsid w:val="00B61584"/>
    <w:rsid w:val="00B618B7"/>
    <w:rsid w:val="00B618CD"/>
    <w:rsid w:val="00B61A52"/>
    <w:rsid w:val="00B61A9B"/>
    <w:rsid w:val="00B61BF2"/>
    <w:rsid w:val="00B61BF8"/>
    <w:rsid w:val="00B61C27"/>
    <w:rsid w:val="00B61CCD"/>
    <w:rsid w:val="00B61DD8"/>
    <w:rsid w:val="00B61E14"/>
    <w:rsid w:val="00B61E59"/>
    <w:rsid w:val="00B61EBF"/>
    <w:rsid w:val="00B621B4"/>
    <w:rsid w:val="00B6228E"/>
    <w:rsid w:val="00B6234C"/>
    <w:rsid w:val="00B62355"/>
    <w:rsid w:val="00B624E3"/>
    <w:rsid w:val="00B6253C"/>
    <w:rsid w:val="00B626B5"/>
    <w:rsid w:val="00B6277F"/>
    <w:rsid w:val="00B627CF"/>
    <w:rsid w:val="00B62A3D"/>
    <w:rsid w:val="00B62D77"/>
    <w:rsid w:val="00B62D9F"/>
    <w:rsid w:val="00B62DBC"/>
    <w:rsid w:val="00B62E60"/>
    <w:rsid w:val="00B62E66"/>
    <w:rsid w:val="00B62FA5"/>
    <w:rsid w:val="00B6300C"/>
    <w:rsid w:val="00B630CA"/>
    <w:rsid w:val="00B631B7"/>
    <w:rsid w:val="00B6331C"/>
    <w:rsid w:val="00B633FD"/>
    <w:rsid w:val="00B634CB"/>
    <w:rsid w:val="00B6358B"/>
    <w:rsid w:val="00B63605"/>
    <w:rsid w:val="00B6361F"/>
    <w:rsid w:val="00B63844"/>
    <w:rsid w:val="00B63989"/>
    <w:rsid w:val="00B6399A"/>
    <w:rsid w:val="00B639F9"/>
    <w:rsid w:val="00B63E63"/>
    <w:rsid w:val="00B63F1E"/>
    <w:rsid w:val="00B64151"/>
    <w:rsid w:val="00B64166"/>
    <w:rsid w:val="00B64320"/>
    <w:rsid w:val="00B64354"/>
    <w:rsid w:val="00B643DC"/>
    <w:rsid w:val="00B6445F"/>
    <w:rsid w:val="00B6449E"/>
    <w:rsid w:val="00B6465D"/>
    <w:rsid w:val="00B646CF"/>
    <w:rsid w:val="00B646E5"/>
    <w:rsid w:val="00B6474F"/>
    <w:rsid w:val="00B64885"/>
    <w:rsid w:val="00B6489C"/>
    <w:rsid w:val="00B64B13"/>
    <w:rsid w:val="00B64BE7"/>
    <w:rsid w:val="00B64CB7"/>
    <w:rsid w:val="00B64CD7"/>
    <w:rsid w:val="00B64D89"/>
    <w:rsid w:val="00B64E0D"/>
    <w:rsid w:val="00B64E4F"/>
    <w:rsid w:val="00B64EFB"/>
    <w:rsid w:val="00B64F46"/>
    <w:rsid w:val="00B64F9D"/>
    <w:rsid w:val="00B650BB"/>
    <w:rsid w:val="00B65133"/>
    <w:rsid w:val="00B6514D"/>
    <w:rsid w:val="00B651AE"/>
    <w:rsid w:val="00B65296"/>
    <w:rsid w:val="00B65297"/>
    <w:rsid w:val="00B65361"/>
    <w:rsid w:val="00B653D6"/>
    <w:rsid w:val="00B654DE"/>
    <w:rsid w:val="00B6553E"/>
    <w:rsid w:val="00B65776"/>
    <w:rsid w:val="00B65916"/>
    <w:rsid w:val="00B6591C"/>
    <w:rsid w:val="00B65922"/>
    <w:rsid w:val="00B659BF"/>
    <w:rsid w:val="00B65A4C"/>
    <w:rsid w:val="00B65B38"/>
    <w:rsid w:val="00B65B56"/>
    <w:rsid w:val="00B65BC5"/>
    <w:rsid w:val="00B65C15"/>
    <w:rsid w:val="00B65D1B"/>
    <w:rsid w:val="00B65D51"/>
    <w:rsid w:val="00B65DAC"/>
    <w:rsid w:val="00B66047"/>
    <w:rsid w:val="00B6605C"/>
    <w:rsid w:val="00B660E3"/>
    <w:rsid w:val="00B660FA"/>
    <w:rsid w:val="00B66128"/>
    <w:rsid w:val="00B6612F"/>
    <w:rsid w:val="00B661CF"/>
    <w:rsid w:val="00B6628E"/>
    <w:rsid w:val="00B6629A"/>
    <w:rsid w:val="00B6630E"/>
    <w:rsid w:val="00B66427"/>
    <w:rsid w:val="00B664FD"/>
    <w:rsid w:val="00B66547"/>
    <w:rsid w:val="00B66712"/>
    <w:rsid w:val="00B6679C"/>
    <w:rsid w:val="00B667BB"/>
    <w:rsid w:val="00B6683C"/>
    <w:rsid w:val="00B66909"/>
    <w:rsid w:val="00B66921"/>
    <w:rsid w:val="00B66969"/>
    <w:rsid w:val="00B669A5"/>
    <w:rsid w:val="00B669E8"/>
    <w:rsid w:val="00B66B51"/>
    <w:rsid w:val="00B66C13"/>
    <w:rsid w:val="00B66C95"/>
    <w:rsid w:val="00B66DFD"/>
    <w:rsid w:val="00B66F06"/>
    <w:rsid w:val="00B66F3B"/>
    <w:rsid w:val="00B66FA6"/>
    <w:rsid w:val="00B67079"/>
    <w:rsid w:val="00B670AC"/>
    <w:rsid w:val="00B671DC"/>
    <w:rsid w:val="00B6748D"/>
    <w:rsid w:val="00B674B3"/>
    <w:rsid w:val="00B674B8"/>
    <w:rsid w:val="00B675F0"/>
    <w:rsid w:val="00B675FE"/>
    <w:rsid w:val="00B6782F"/>
    <w:rsid w:val="00B67927"/>
    <w:rsid w:val="00B67AC9"/>
    <w:rsid w:val="00B67B14"/>
    <w:rsid w:val="00B67B7A"/>
    <w:rsid w:val="00B67E1C"/>
    <w:rsid w:val="00B67E41"/>
    <w:rsid w:val="00B7013B"/>
    <w:rsid w:val="00B701AC"/>
    <w:rsid w:val="00B7025C"/>
    <w:rsid w:val="00B70532"/>
    <w:rsid w:val="00B70614"/>
    <w:rsid w:val="00B70639"/>
    <w:rsid w:val="00B7073A"/>
    <w:rsid w:val="00B707DE"/>
    <w:rsid w:val="00B70887"/>
    <w:rsid w:val="00B708BF"/>
    <w:rsid w:val="00B70ADD"/>
    <w:rsid w:val="00B70AF6"/>
    <w:rsid w:val="00B70B20"/>
    <w:rsid w:val="00B70B48"/>
    <w:rsid w:val="00B70CAD"/>
    <w:rsid w:val="00B70D05"/>
    <w:rsid w:val="00B70DB9"/>
    <w:rsid w:val="00B71327"/>
    <w:rsid w:val="00B7141F"/>
    <w:rsid w:val="00B7144F"/>
    <w:rsid w:val="00B7147B"/>
    <w:rsid w:val="00B71638"/>
    <w:rsid w:val="00B717AE"/>
    <w:rsid w:val="00B717EA"/>
    <w:rsid w:val="00B71884"/>
    <w:rsid w:val="00B719A3"/>
    <w:rsid w:val="00B719E4"/>
    <w:rsid w:val="00B71B14"/>
    <w:rsid w:val="00B71BEE"/>
    <w:rsid w:val="00B71C98"/>
    <w:rsid w:val="00B71DA6"/>
    <w:rsid w:val="00B71EB4"/>
    <w:rsid w:val="00B71F22"/>
    <w:rsid w:val="00B7202C"/>
    <w:rsid w:val="00B72138"/>
    <w:rsid w:val="00B72162"/>
    <w:rsid w:val="00B721F0"/>
    <w:rsid w:val="00B72239"/>
    <w:rsid w:val="00B72288"/>
    <w:rsid w:val="00B722A6"/>
    <w:rsid w:val="00B722BB"/>
    <w:rsid w:val="00B722F1"/>
    <w:rsid w:val="00B72553"/>
    <w:rsid w:val="00B7256B"/>
    <w:rsid w:val="00B7263F"/>
    <w:rsid w:val="00B72667"/>
    <w:rsid w:val="00B7270C"/>
    <w:rsid w:val="00B72ACD"/>
    <w:rsid w:val="00B72AD3"/>
    <w:rsid w:val="00B72C60"/>
    <w:rsid w:val="00B72C84"/>
    <w:rsid w:val="00B72D10"/>
    <w:rsid w:val="00B72DC7"/>
    <w:rsid w:val="00B72E36"/>
    <w:rsid w:val="00B72E60"/>
    <w:rsid w:val="00B72EF9"/>
    <w:rsid w:val="00B72EFB"/>
    <w:rsid w:val="00B72F16"/>
    <w:rsid w:val="00B72F53"/>
    <w:rsid w:val="00B72FD0"/>
    <w:rsid w:val="00B7324D"/>
    <w:rsid w:val="00B732C9"/>
    <w:rsid w:val="00B7342C"/>
    <w:rsid w:val="00B734BC"/>
    <w:rsid w:val="00B734F7"/>
    <w:rsid w:val="00B7351F"/>
    <w:rsid w:val="00B737D5"/>
    <w:rsid w:val="00B73CD8"/>
    <w:rsid w:val="00B73D5E"/>
    <w:rsid w:val="00B73E8E"/>
    <w:rsid w:val="00B7403C"/>
    <w:rsid w:val="00B74086"/>
    <w:rsid w:val="00B74099"/>
    <w:rsid w:val="00B74160"/>
    <w:rsid w:val="00B74181"/>
    <w:rsid w:val="00B74184"/>
    <w:rsid w:val="00B7430F"/>
    <w:rsid w:val="00B74317"/>
    <w:rsid w:val="00B7442A"/>
    <w:rsid w:val="00B745C0"/>
    <w:rsid w:val="00B745DA"/>
    <w:rsid w:val="00B746A7"/>
    <w:rsid w:val="00B7479A"/>
    <w:rsid w:val="00B747EA"/>
    <w:rsid w:val="00B7482D"/>
    <w:rsid w:val="00B7497F"/>
    <w:rsid w:val="00B74A55"/>
    <w:rsid w:val="00B74B61"/>
    <w:rsid w:val="00B74CC2"/>
    <w:rsid w:val="00B74E4C"/>
    <w:rsid w:val="00B74FBD"/>
    <w:rsid w:val="00B7512F"/>
    <w:rsid w:val="00B75286"/>
    <w:rsid w:val="00B752D8"/>
    <w:rsid w:val="00B753CF"/>
    <w:rsid w:val="00B754AB"/>
    <w:rsid w:val="00B755FB"/>
    <w:rsid w:val="00B7568C"/>
    <w:rsid w:val="00B7572D"/>
    <w:rsid w:val="00B75A29"/>
    <w:rsid w:val="00B75A2B"/>
    <w:rsid w:val="00B75A83"/>
    <w:rsid w:val="00B75AA5"/>
    <w:rsid w:val="00B75B27"/>
    <w:rsid w:val="00B75BCD"/>
    <w:rsid w:val="00B75BEA"/>
    <w:rsid w:val="00B75C23"/>
    <w:rsid w:val="00B75DAD"/>
    <w:rsid w:val="00B75E7C"/>
    <w:rsid w:val="00B75F5D"/>
    <w:rsid w:val="00B7607E"/>
    <w:rsid w:val="00B760FA"/>
    <w:rsid w:val="00B76122"/>
    <w:rsid w:val="00B76222"/>
    <w:rsid w:val="00B762AC"/>
    <w:rsid w:val="00B762DD"/>
    <w:rsid w:val="00B7632C"/>
    <w:rsid w:val="00B7646B"/>
    <w:rsid w:val="00B764C3"/>
    <w:rsid w:val="00B76807"/>
    <w:rsid w:val="00B768B7"/>
    <w:rsid w:val="00B7690D"/>
    <w:rsid w:val="00B7697E"/>
    <w:rsid w:val="00B76B69"/>
    <w:rsid w:val="00B76B92"/>
    <w:rsid w:val="00B76C1E"/>
    <w:rsid w:val="00B76D34"/>
    <w:rsid w:val="00B76D7B"/>
    <w:rsid w:val="00B76DE7"/>
    <w:rsid w:val="00B76F80"/>
    <w:rsid w:val="00B77036"/>
    <w:rsid w:val="00B770B9"/>
    <w:rsid w:val="00B770C1"/>
    <w:rsid w:val="00B771CC"/>
    <w:rsid w:val="00B7720D"/>
    <w:rsid w:val="00B77213"/>
    <w:rsid w:val="00B77222"/>
    <w:rsid w:val="00B772B2"/>
    <w:rsid w:val="00B772EE"/>
    <w:rsid w:val="00B7751C"/>
    <w:rsid w:val="00B7761A"/>
    <w:rsid w:val="00B776DA"/>
    <w:rsid w:val="00B7784F"/>
    <w:rsid w:val="00B778E1"/>
    <w:rsid w:val="00B77921"/>
    <w:rsid w:val="00B77A68"/>
    <w:rsid w:val="00B77AE4"/>
    <w:rsid w:val="00B77AFC"/>
    <w:rsid w:val="00B77BE5"/>
    <w:rsid w:val="00B77C43"/>
    <w:rsid w:val="00B77CE3"/>
    <w:rsid w:val="00B77CF7"/>
    <w:rsid w:val="00B77DB5"/>
    <w:rsid w:val="00B77E0F"/>
    <w:rsid w:val="00B8030F"/>
    <w:rsid w:val="00B8036C"/>
    <w:rsid w:val="00B803B8"/>
    <w:rsid w:val="00B8045E"/>
    <w:rsid w:val="00B804A7"/>
    <w:rsid w:val="00B805B6"/>
    <w:rsid w:val="00B8061C"/>
    <w:rsid w:val="00B8066F"/>
    <w:rsid w:val="00B806FE"/>
    <w:rsid w:val="00B8097E"/>
    <w:rsid w:val="00B809D7"/>
    <w:rsid w:val="00B809E6"/>
    <w:rsid w:val="00B80A6C"/>
    <w:rsid w:val="00B80C91"/>
    <w:rsid w:val="00B80CCA"/>
    <w:rsid w:val="00B80CE9"/>
    <w:rsid w:val="00B80D38"/>
    <w:rsid w:val="00B80E38"/>
    <w:rsid w:val="00B80E3A"/>
    <w:rsid w:val="00B80F0E"/>
    <w:rsid w:val="00B80F25"/>
    <w:rsid w:val="00B81022"/>
    <w:rsid w:val="00B8103A"/>
    <w:rsid w:val="00B8123B"/>
    <w:rsid w:val="00B81241"/>
    <w:rsid w:val="00B81364"/>
    <w:rsid w:val="00B81371"/>
    <w:rsid w:val="00B8139C"/>
    <w:rsid w:val="00B813E6"/>
    <w:rsid w:val="00B814AD"/>
    <w:rsid w:val="00B81528"/>
    <w:rsid w:val="00B815C1"/>
    <w:rsid w:val="00B816C5"/>
    <w:rsid w:val="00B816D5"/>
    <w:rsid w:val="00B81710"/>
    <w:rsid w:val="00B8171A"/>
    <w:rsid w:val="00B817A6"/>
    <w:rsid w:val="00B817B6"/>
    <w:rsid w:val="00B817FB"/>
    <w:rsid w:val="00B81921"/>
    <w:rsid w:val="00B8199E"/>
    <w:rsid w:val="00B819CA"/>
    <w:rsid w:val="00B81A0B"/>
    <w:rsid w:val="00B81A2F"/>
    <w:rsid w:val="00B81CAE"/>
    <w:rsid w:val="00B82192"/>
    <w:rsid w:val="00B821A6"/>
    <w:rsid w:val="00B82210"/>
    <w:rsid w:val="00B82241"/>
    <w:rsid w:val="00B82295"/>
    <w:rsid w:val="00B82314"/>
    <w:rsid w:val="00B8233D"/>
    <w:rsid w:val="00B8240C"/>
    <w:rsid w:val="00B824E7"/>
    <w:rsid w:val="00B82526"/>
    <w:rsid w:val="00B8257B"/>
    <w:rsid w:val="00B8258D"/>
    <w:rsid w:val="00B82827"/>
    <w:rsid w:val="00B8298A"/>
    <w:rsid w:val="00B82A0D"/>
    <w:rsid w:val="00B82A13"/>
    <w:rsid w:val="00B82A29"/>
    <w:rsid w:val="00B82A98"/>
    <w:rsid w:val="00B82AF0"/>
    <w:rsid w:val="00B82B1E"/>
    <w:rsid w:val="00B82B2A"/>
    <w:rsid w:val="00B82C6E"/>
    <w:rsid w:val="00B82E6E"/>
    <w:rsid w:val="00B82F99"/>
    <w:rsid w:val="00B83006"/>
    <w:rsid w:val="00B832B5"/>
    <w:rsid w:val="00B83539"/>
    <w:rsid w:val="00B8364F"/>
    <w:rsid w:val="00B83846"/>
    <w:rsid w:val="00B8384C"/>
    <w:rsid w:val="00B8388C"/>
    <w:rsid w:val="00B83B55"/>
    <w:rsid w:val="00B83C97"/>
    <w:rsid w:val="00B83E28"/>
    <w:rsid w:val="00B83F47"/>
    <w:rsid w:val="00B83F62"/>
    <w:rsid w:val="00B84198"/>
    <w:rsid w:val="00B842F2"/>
    <w:rsid w:val="00B84312"/>
    <w:rsid w:val="00B84362"/>
    <w:rsid w:val="00B8436C"/>
    <w:rsid w:val="00B8453A"/>
    <w:rsid w:val="00B846D6"/>
    <w:rsid w:val="00B84870"/>
    <w:rsid w:val="00B8498C"/>
    <w:rsid w:val="00B84A05"/>
    <w:rsid w:val="00B84A52"/>
    <w:rsid w:val="00B84AAA"/>
    <w:rsid w:val="00B84B7B"/>
    <w:rsid w:val="00B84E34"/>
    <w:rsid w:val="00B84EF2"/>
    <w:rsid w:val="00B84FB1"/>
    <w:rsid w:val="00B85042"/>
    <w:rsid w:val="00B85138"/>
    <w:rsid w:val="00B851A3"/>
    <w:rsid w:val="00B85266"/>
    <w:rsid w:val="00B852ED"/>
    <w:rsid w:val="00B85505"/>
    <w:rsid w:val="00B855AE"/>
    <w:rsid w:val="00B856DE"/>
    <w:rsid w:val="00B856F0"/>
    <w:rsid w:val="00B857A8"/>
    <w:rsid w:val="00B8585C"/>
    <w:rsid w:val="00B858C8"/>
    <w:rsid w:val="00B859C9"/>
    <w:rsid w:val="00B85AFF"/>
    <w:rsid w:val="00B85BC5"/>
    <w:rsid w:val="00B85DDD"/>
    <w:rsid w:val="00B85E9B"/>
    <w:rsid w:val="00B85EBB"/>
    <w:rsid w:val="00B85ED9"/>
    <w:rsid w:val="00B85F7B"/>
    <w:rsid w:val="00B86024"/>
    <w:rsid w:val="00B8619E"/>
    <w:rsid w:val="00B862E1"/>
    <w:rsid w:val="00B863FE"/>
    <w:rsid w:val="00B8650D"/>
    <w:rsid w:val="00B866AE"/>
    <w:rsid w:val="00B866FA"/>
    <w:rsid w:val="00B86744"/>
    <w:rsid w:val="00B867B1"/>
    <w:rsid w:val="00B8697B"/>
    <w:rsid w:val="00B86988"/>
    <w:rsid w:val="00B869CC"/>
    <w:rsid w:val="00B86A04"/>
    <w:rsid w:val="00B86A56"/>
    <w:rsid w:val="00B86A6E"/>
    <w:rsid w:val="00B86DDA"/>
    <w:rsid w:val="00B86E22"/>
    <w:rsid w:val="00B8709A"/>
    <w:rsid w:val="00B870DF"/>
    <w:rsid w:val="00B87105"/>
    <w:rsid w:val="00B87195"/>
    <w:rsid w:val="00B87202"/>
    <w:rsid w:val="00B87304"/>
    <w:rsid w:val="00B87381"/>
    <w:rsid w:val="00B8754F"/>
    <w:rsid w:val="00B877D8"/>
    <w:rsid w:val="00B87804"/>
    <w:rsid w:val="00B8791D"/>
    <w:rsid w:val="00B87A37"/>
    <w:rsid w:val="00B87BA4"/>
    <w:rsid w:val="00B87BF5"/>
    <w:rsid w:val="00B87BFC"/>
    <w:rsid w:val="00B87C27"/>
    <w:rsid w:val="00B87D6D"/>
    <w:rsid w:val="00B87E46"/>
    <w:rsid w:val="00B87F31"/>
    <w:rsid w:val="00B87F7A"/>
    <w:rsid w:val="00B90220"/>
    <w:rsid w:val="00B90260"/>
    <w:rsid w:val="00B90375"/>
    <w:rsid w:val="00B90477"/>
    <w:rsid w:val="00B905E6"/>
    <w:rsid w:val="00B90752"/>
    <w:rsid w:val="00B907A6"/>
    <w:rsid w:val="00B907DA"/>
    <w:rsid w:val="00B9085B"/>
    <w:rsid w:val="00B9095D"/>
    <w:rsid w:val="00B90ABB"/>
    <w:rsid w:val="00B90B28"/>
    <w:rsid w:val="00B90B57"/>
    <w:rsid w:val="00B90BAD"/>
    <w:rsid w:val="00B90BDF"/>
    <w:rsid w:val="00B90D75"/>
    <w:rsid w:val="00B90D9F"/>
    <w:rsid w:val="00B90E70"/>
    <w:rsid w:val="00B90F0D"/>
    <w:rsid w:val="00B9120E"/>
    <w:rsid w:val="00B913A0"/>
    <w:rsid w:val="00B91440"/>
    <w:rsid w:val="00B91529"/>
    <w:rsid w:val="00B91538"/>
    <w:rsid w:val="00B91631"/>
    <w:rsid w:val="00B91780"/>
    <w:rsid w:val="00B91800"/>
    <w:rsid w:val="00B918F9"/>
    <w:rsid w:val="00B9194F"/>
    <w:rsid w:val="00B91B2E"/>
    <w:rsid w:val="00B91B39"/>
    <w:rsid w:val="00B91C8F"/>
    <w:rsid w:val="00B91CA8"/>
    <w:rsid w:val="00B91D5C"/>
    <w:rsid w:val="00B91ED6"/>
    <w:rsid w:val="00B91FE3"/>
    <w:rsid w:val="00B9201C"/>
    <w:rsid w:val="00B9202C"/>
    <w:rsid w:val="00B9227A"/>
    <w:rsid w:val="00B923E9"/>
    <w:rsid w:val="00B92491"/>
    <w:rsid w:val="00B92496"/>
    <w:rsid w:val="00B9258A"/>
    <w:rsid w:val="00B925A7"/>
    <w:rsid w:val="00B9261E"/>
    <w:rsid w:val="00B9279E"/>
    <w:rsid w:val="00B927EE"/>
    <w:rsid w:val="00B92809"/>
    <w:rsid w:val="00B9283A"/>
    <w:rsid w:val="00B928CA"/>
    <w:rsid w:val="00B928FB"/>
    <w:rsid w:val="00B92955"/>
    <w:rsid w:val="00B929C1"/>
    <w:rsid w:val="00B92E3E"/>
    <w:rsid w:val="00B92F42"/>
    <w:rsid w:val="00B92F47"/>
    <w:rsid w:val="00B92FB5"/>
    <w:rsid w:val="00B93061"/>
    <w:rsid w:val="00B930BB"/>
    <w:rsid w:val="00B9311A"/>
    <w:rsid w:val="00B93209"/>
    <w:rsid w:val="00B93333"/>
    <w:rsid w:val="00B934E3"/>
    <w:rsid w:val="00B93512"/>
    <w:rsid w:val="00B93570"/>
    <w:rsid w:val="00B936BB"/>
    <w:rsid w:val="00B936DB"/>
    <w:rsid w:val="00B936E9"/>
    <w:rsid w:val="00B937E4"/>
    <w:rsid w:val="00B9382F"/>
    <w:rsid w:val="00B9391F"/>
    <w:rsid w:val="00B93A2A"/>
    <w:rsid w:val="00B93AD8"/>
    <w:rsid w:val="00B93B80"/>
    <w:rsid w:val="00B93C6B"/>
    <w:rsid w:val="00B93D11"/>
    <w:rsid w:val="00B93DB5"/>
    <w:rsid w:val="00B93DED"/>
    <w:rsid w:val="00B93F09"/>
    <w:rsid w:val="00B93F2F"/>
    <w:rsid w:val="00B93FBA"/>
    <w:rsid w:val="00B94051"/>
    <w:rsid w:val="00B9410C"/>
    <w:rsid w:val="00B942CE"/>
    <w:rsid w:val="00B94315"/>
    <w:rsid w:val="00B943BE"/>
    <w:rsid w:val="00B944A3"/>
    <w:rsid w:val="00B944A9"/>
    <w:rsid w:val="00B94545"/>
    <w:rsid w:val="00B94596"/>
    <w:rsid w:val="00B946C0"/>
    <w:rsid w:val="00B94743"/>
    <w:rsid w:val="00B947CC"/>
    <w:rsid w:val="00B947D9"/>
    <w:rsid w:val="00B949EF"/>
    <w:rsid w:val="00B94D05"/>
    <w:rsid w:val="00B94D33"/>
    <w:rsid w:val="00B94F14"/>
    <w:rsid w:val="00B94F91"/>
    <w:rsid w:val="00B95074"/>
    <w:rsid w:val="00B950AE"/>
    <w:rsid w:val="00B950BC"/>
    <w:rsid w:val="00B951E4"/>
    <w:rsid w:val="00B95265"/>
    <w:rsid w:val="00B952AD"/>
    <w:rsid w:val="00B952FE"/>
    <w:rsid w:val="00B9538B"/>
    <w:rsid w:val="00B953CF"/>
    <w:rsid w:val="00B9547D"/>
    <w:rsid w:val="00B956ED"/>
    <w:rsid w:val="00B95751"/>
    <w:rsid w:val="00B957BA"/>
    <w:rsid w:val="00B95850"/>
    <w:rsid w:val="00B95864"/>
    <w:rsid w:val="00B95951"/>
    <w:rsid w:val="00B95B55"/>
    <w:rsid w:val="00B95BAB"/>
    <w:rsid w:val="00B95BCE"/>
    <w:rsid w:val="00B95DBD"/>
    <w:rsid w:val="00B95ECA"/>
    <w:rsid w:val="00B95F65"/>
    <w:rsid w:val="00B95FC4"/>
    <w:rsid w:val="00B96052"/>
    <w:rsid w:val="00B9605B"/>
    <w:rsid w:val="00B961D1"/>
    <w:rsid w:val="00B96395"/>
    <w:rsid w:val="00B9645B"/>
    <w:rsid w:val="00B96698"/>
    <w:rsid w:val="00B96782"/>
    <w:rsid w:val="00B96852"/>
    <w:rsid w:val="00B96859"/>
    <w:rsid w:val="00B96994"/>
    <w:rsid w:val="00B96A12"/>
    <w:rsid w:val="00B96AC8"/>
    <w:rsid w:val="00B96AD4"/>
    <w:rsid w:val="00B96B80"/>
    <w:rsid w:val="00B96B8F"/>
    <w:rsid w:val="00B96C59"/>
    <w:rsid w:val="00B96CD2"/>
    <w:rsid w:val="00B96CD6"/>
    <w:rsid w:val="00B96D93"/>
    <w:rsid w:val="00B96E97"/>
    <w:rsid w:val="00B96F84"/>
    <w:rsid w:val="00B9701F"/>
    <w:rsid w:val="00B97043"/>
    <w:rsid w:val="00B97113"/>
    <w:rsid w:val="00B9720D"/>
    <w:rsid w:val="00B97261"/>
    <w:rsid w:val="00B9733F"/>
    <w:rsid w:val="00B97353"/>
    <w:rsid w:val="00B97633"/>
    <w:rsid w:val="00B976B9"/>
    <w:rsid w:val="00B976FD"/>
    <w:rsid w:val="00B97712"/>
    <w:rsid w:val="00B97736"/>
    <w:rsid w:val="00B97841"/>
    <w:rsid w:val="00B979B6"/>
    <w:rsid w:val="00B97B0D"/>
    <w:rsid w:val="00B97B61"/>
    <w:rsid w:val="00B97BC5"/>
    <w:rsid w:val="00B97D01"/>
    <w:rsid w:val="00BA008D"/>
    <w:rsid w:val="00BA00AA"/>
    <w:rsid w:val="00BA011F"/>
    <w:rsid w:val="00BA021E"/>
    <w:rsid w:val="00BA032F"/>
    <w:rsid w:val="00BA0380"/>
    <w:rsid w:val="00BA03C7"/>
    <w:rsid w:val="00BA0457"/>
    <w:rsid w:val="00BA048E"/>
    <w:rsid w:val="00BA04E9"/>
    <w:rsid w:val="00BA0507"/>
    <w:rsid w:val="00BA056D"/>
    <w:rsid w:val="00BA081D"/>
    <w:rsid w:val="00BA0974"/>
    <w:rsid w:val="00BA0990"/>
    <w:rsid w:val="00BA09FC"/>
    <w:rsid w:val="00BA0B74"/>
    <w:rsid w:val="00BA0C02"/>
    <w:rsid w:val="00BA0C3E"/>
    <w:rsid w:val="00BA0D83"/>
    <w:rsid w:val="00BA0DCD"/>
    <w:rsid w:val="00BA0F28"/>
    <w:rsid w:val="00BA1033"/>
    <w:rsid w:val="00BA103D"/>
    <w:rsid w:val="00BA10A0"/>
    <w:rsid w:val="00BA119F"/>
    <w:rsid w:val="00BA11A2"/>
    <w:rsid w:val="00BA1269"/>
    <w:rsid w:val="00BA128C"/>
    <w:rsid w:val="00BA132B"/>
    <w:rsid w:val="00BA13FB"/>
    <w:rsid w:val="00BA14E8"/>
    <w:rsid w:val="00BA158C"/>
    <w:rsid w:val="00BA15B8"/>
    <w:rsid w:val="00BA173A"/>
    <w:rsid w:val="00BA175D"/>
    <w:rsid w:val="00BA187A"/>
    <w:rsid w:val="00BA18FB"/>
    <w:rsid w:val="00BA1B45"/>
    <w:rsid w:val="00BA1C57"/>
    <w:rsid w:val="00BA1C85"/>
    <w:rsid w:val="00BA1C8C"/>
    <w:rsid w:val="00BA1DAC"/>
    <w:rsid w:val="00BA1FD4"/>
    <w:rsid w:val="00BA20D6"/>
    <w:rsid w:val="00BA2199"/>
    <w:rsid w:val="00BA21DA"/>
    <w:rsid w:val="00BA245B"/>
    <w:rsid w:val="00BA2498"/>
    <w:rsid w:val="00BA283A"/>
    <w:rsid w:val="00BA29B2"/>
    <w:rsid w:val="00BA2B60"/>
    <w:rsid w:val="00BA2BCE"/>
    <w:rsid w:val="00BA2BFB"/>
    <w:rsid w:val="00BA2C7F"/>
    <w:rsid w:val="00BA2C85"/>
    <w:rsid w:val="00BA2D61"/>
    <w:rsid w:val="00BA2DCF"/>
    <w:rsid w:val="00BA2E12"/>
    <w:rsid w:val="00BA2E53"/>
    <w:rsid w:val="00BA2E86"/>
    <w:rsid w:val="00BA2F1F"/>
    <w:rsid w:val="00BA30BE"/>
    <w:rsid w:val="00BA311A"/>
    <w:rsid w:val="00BA323C"/>
    <w:rsid w:val="00BA355D"/>
    <w:rsid w:val="00BA3561"/>
    <w:rsid w:val="00BA3922"/>
    <w:rsid w:val="00BA3944"/>
    <w:rsid w:val="00BA3A19"/>
    <w:rsid w:val="00BA3B46"/>
    <w:rsid w:val="00BA3B76"/>
    <w:rsid w:val="00BA3EC7"/>
    <w:rsid w:val="00BA3EE4"/>
    <w:rsid w:val="00BA3F0B"/>
    <w:rsid w:val="00BA3F1C"/>
    <w:rsid w:val="00BA3F4A"/>
    <w:rsid w:val="00BA4197"/>
    <w:rsid w:val="00BA434C"/>
    <w:rsid w:val="00BA4503"/>
    <w:rsid w:val="00BA450F"/>
    <w:rsid w:val="00BA452A"/>
    <w:rsid w:val="00BA4662"/>
    <w:rsid w:val="00BA48A9"/>
    <w:rsid w:val="00BA4A44"/>
    <w:rsid w:val="00BA4B63"/>
    <w:rsid w:val="00BA4BDF"/>
    <w:rsid w:val="00BA4C13"/>
    <w:rsid w:val="00BA4CCF"/>
    <w:rsid w:val="00BA4D01"/>
    <w:rsid w:val="00BA4D19"/>
    <w:rsid w:val="00BA4D53"/>
    <w:rsid w:val="00BA4DC6"/>
    <w:rsid w:val="00BA4E84"/>
    <w:rsid w:val="00BA4FBB"/>
    <w:rsid w:val="00BA50A2"/>
    <w:rsid w:val="00BA510C"/>
    <w:rsid w:val="00BA521C"/>
    <w:rsid w:val="00BA52D5"/>
    <w:rsid w:val="00BA5383"/>
    <w:rsid w:val="00BA5388"/>
    <w:rsid w:val="00BA53BE"/>
    <w:rsid w:val="00BA53DE"/>
    <w:rsid w:val="00BA569C"/>
    <w:rsid w:val="00BA5744"/>
    <w:rsid w:val="00BA5911"/>
    <w:rsid w:val="00BA5943"/>
    <w:rsid w:val="00BA5B66"/>
    <w:rsid w:val="00BA5C47"/>
    <w:rsid w:val="00BA5E56"/>
    <w:rsid w:val="00BA5E82"/>
    <w:rsid w:val="00BA5F13"/>
    <w:rsid w:val="00BA5FEF"/>
    <w:rsid w:val="00BA6052"/>
    <w:rsid w:val="00BA6053"/>
    <w:rsid w:val="00BA6091"/>
    <w:rsid w:val="00BA61E1"/>
    <w:rsid w:val="00BA6222"/>
    <w:rsid w:val="00BA6334"/>
    <w:rsid w:val="00BA6356"/>
    <w:rsid w:val="00BA63FF"/>
    <w:rsid w:val="00BA65DE"/>
    <w:rsid w:val="00BA6667"/>
    <w:rsid w:val="00BA6703"/>
    <w:rsid w:val="00BA676E"/>
    <w:rsid w:val="00BA67CA"/>
    <w:rsid w:val="00BA67CF"/>
    <w:rsid w:val="00BA68E5"/>
    <w:rsid w:val="00BA68F4"/>
    <w:rsid w:val="00BA68F7"/>
    <w:rsid w:val="00BA69C0"/>
    <w:rsid w:val="00BA6AA5"/>
    <w:rsid w:val="00BA6BCF"/>
    <w:rsid w:val="00BA6BDC"/>
    <w:rsid w:val="00BA6C4B"/>
    <w:rsid w:val="00BA6C52"/>
    <w:rsid w:val="00BA6C87"/>
    <w:rsid w:val="00BA6CBA"/>
    <w:rsid w:val="00BA6E7B"/>
    <w:rsid w:val="00BA6FA6"/>
    <w:rsid w:val="00BA6FF4"/>
    <w:rsid w:val="00BA70BD"/>
    <w:rsid w:val="00BA70CD"/>
    <w:rsid w:val="00BA70E5"/>
    <w:rsid w:val="00BA741C"/>
    <w:rsid w:val="00BA7458"/>
    <w:rsid w:val="00BA746E"/>
    <w:rsid w:val="00BA748F"/>
    <w:rsid w:val="00BA74DF"/>
    <w:rsid w:val="00BA751D"/>
    <w:rsid w:val="00BA7544"/>
    <w:rsid w:val="00BA771E"/>
    <w:rsid w:val="00BA7831"/>
    <w:rsid w:val="00BA7894"/>
    <w:rsid w:val="00BA78A7"/>
    <w:rsid w:val="00BA7908"/>
    <w:rsid w:val="00BA79A8"/>
    <w:rsid w:val="00BA79E3"/>
    <w:rsid w:val="00BA7A03"/>
    <w:rsid w:val="00BA7A8D"/>
    <w:rsid w:val="00BA7C07"/>
    <w:rsid w:val="00BA7CB6"/>
    <w:rsid w:val="00BA7CE8"/>
    <w:rsid w:val="00BA7DE4"/>
    <w:rsid w:val="00BA7E38"/>
    <w:rsid w:val="00BA7ED8"/>
    <w:rsid w:val="00BA7EE7"/>
    <w:rsid w:val="00BA7EF4"/>
    <w:rsid w:val="00BB019E"/>
    <w:rsid w:val="00BB030A"/>
    <w:rsid w:val="00BB035E"/>
    <w:rsid w:val="00BB03EB"/>
    <w:rsid w:val="00BB03FC"/>
    <w:rsid w:val="00BB0458"/>
    <w:rsid w:val="00BB0557"/>
    <w:rsid w:val="00BB0692"/>
    <w:rsid w:val="00BB06B0"/>
    <w:rsid w:val="00BB06F8"/>
    <w:rsid w:val="00BB0845"/>
    <w:rsid w:val="00BB092C"/>
    <w:rsid w:val="00BB094D"/>
    <w:rsid w:val="00BB0A79"/>
    <w:rsid w:val="00BB0A92"/>
    <w:rsid w:val="00BB0B04"/>
    <w:rsid w:val="00BB0C15"/>
    <w:rsid w:val="00BB0CDC"/>
    <w:rsid w:val="00BB0D22"/>
    <w:rsid w:val="00BB0D26"/>
    <w:rsid w:val="00BB0EC6"/>
    <w:rsid w:val="00BB1145"/>
    <w:rsid w:val="00BB1188"/>
    <w:rsid w:val="00BB11E8"/>
    <w:rsid w:val="00BB11F7"/>
    <w:rsid w:val="00BB1254"/>
    <w:rsid w:val="00BB1415"/>
    <w:rsid w:val="00BB1648"/>
    <w:rsid w:val="00BB17B9"/>
    <w:rsid w:val="00BB18B7"/>
    <w:rsid w:val="00BB192A"/>
    <w:rsid w:val="00BB1A51"/>
    <w:rsid w:val="00BB1AC9"/>
    <w:rsid w:val="00BB1B21"/>
    <w:rsid w:val="00BB1B45"/>
    <w:rsid w:val="00BB1B51"/>
    <w:rsid w:val="00BB1D0B"/>
    <w:rsid w:val="00BB1D25"/>
    <w:rsid w:val="00BB1D32"/>
    <w:rsid w:val="00BB1DE2"/>
    <w:rsid w:val="00BB1F7E"/>
    <w:rsid w:val="00BB208C"/>
    <w:rsid w:val="00BB2207"/>
    <w:rsid w:val="00BB225B"/>
    <w:rsid w:val="00BB228E"/>
    <w:rsid w:val="00BB22FF"/>
    <w:rsid w:val="00BB231D"/>
    <w:rsid w:val="00BB238B"/>
    <w:rsid w:val="00BB243F"/>
    <w:rsid w:val="00BB24CD"/>
    <w:rsid w:val="00BB25BA"/>
    <w:rsid w:val="00BB265B"/>
    <w:rsid w:val="00BB27E7"/>
    <w:rsid w:val="00BB2807"/>
    <w:rsid w:val="00BB2837"/>
    <w:rsid w:val="00BB287A"/>
    <w:rsid w:val="00BB2ACC"/>
    <w:rsid w:val="00BB2B06"/>
    <w:rsid w:val="00BB2BE9"/>
    <w:rsid w:val="00BB2C8D"/>
    <w:rsid w:val="00BB2CBC"/>
    <w:rsid w:val="00BB2DD8"/>
    <w:rsid w:val="00BB2E33"/>
    <w:rsid w:val="00BB2E6C"/>
    <w:rsid w:val="00BB2ED6"/>
    <w:rsid w:val="00BB3054"/>
    <w:rsid w:val="00BB315E"/>
    <w:rsid w:val="00BB32E2"/>
    <w:rsid w:val="00BB34FB"/>
    <w:rsid w:val="00BB3517"/>
    <w:rsid w:val="00BB3583"/>
    <w:rsid w:val="00BB35D2"/>
    <w:rsid w:val="00BB3665"/>
    <w:rsid w:val="00BB381E"/>
    <w:rsid w:val="00BB3878"/>
    <w:rsid w:val="00BB394D"/>
    <w:rsid w:val="00BB3971"/>
    <w:rsid w:val="00BB3A55"/>
    <w:rsid w:val="00BB3C04"/>
    <w:rsid w:val="00BB3CEA"/>
    <w:rsid w:val="00BB3DAD"/>
    <w:rsid w:val="00BB3E1C"/>
    <w:rsid w:val="00BB3E21"/>
    <w:rsid w:val="00BB3EBE"/>
    <w:rsid w:val="00BB4249"/>
    <w:rsid w:val="00BB426D"/>
    <w:rsid w:val="00BB42CE"/>
    <w:rsid w:val="00BB42D6"/>
    <w:rsid w:val="00BB4310"/>
    <w:rsid w:val="00BB43A0"/>
    <w:rsid w:val="00BB43AA"/>
    <w:rsid w:val="00BB43B0"/>
    <w:rsid w:val="00BB44A8"/>
    <w:rsid w:val="00BB4503"/>
    <w:rsid w:val="00BB457B"/>
    <w:rsid w:val="00BB47CB"/>
    <w:rsid w:val="00BB480C"/>
    <w:rsid w:val="00BB4852"/>
    <w:rsid w:val="00BB4904"/>
    <w:rsid w:val="00BB4933"/>
    <w:rsid w:val="00BB49E9"/>
    <w:rsid w:val="00BB4A09"/>
    <w:rsid w:val="00BB4A4E"/>
    <w:rsid w:val="00BB4BBE"/>
    <w:rsid w:val="00BB50DF"/>
    <w:rsid w:val="00BB515A"/>
    <w:rsid w:val="00BB53A5"/>
    <w:rsid w:val="00BB549F"/>
    <w:rsid w:val="00BB5697"/>
    <w:rsid w:val="00BB569F"/>
    <w:rsid w:val="00BB56BF"/>
    <w:rsid w:val="00BB56C3"/>
    <w:rsid w:val="00BB5782"/>
    <w:rsid w:val="00BB579B"/>
    <w:rsid w:val="00BB591B"/>
    <w:rsid w:val="00BB594F"/>
    <w:rsid w:val="00BB595C"/>
    <w:rsid w:val="00BB59BA"/>
    <w:rsid w:val="00BB5C73"/>
    <w:rsid w:val="00BB5DF8"/>
    <w:rsid w:val="00BB5E60"/>
    <w:rsid w:val="00BB5F0B"/>
    <w:rsid w:val="00BB5F3E"/>
    <w:rsid w:val="00BB5F73"/>
    <w:rsid w:val="00BB61BE"/>
    <w:rsid w:val="00BB61CB"/>
    <w:rsid w:val="00BB6235"/>
    <w:rsid w:val="00BB6293"/>
    <w:rsid w:val="00BB632E"/>
    <w:rsid w:val="00BB6339"/>
    <w:rsid w:val="00BB633A"/>
    <w:rsid w:val="00BB636F"/>
    <w:rsid w:val="00BB63AD"/>
    <w:rsid w:val="00BB651D"/>
    <w:rsid w:val="00BB6577"/>
    <w:rsid w:val="00BB65F8"/>
    <w:rsid w:val="00BB660B"/>
    <w:rsid w:val="00BB6948"/>
    <w:rsid w:val="00BB69F6"/>
    <w:rsid w:val="00BB69FD"/>
    <w:rsid w:val="00BB6A05"/>
    <w:rsid w:val="00BB6A43"/>
    <w:rsid w:val="00BB6A7C"/>
    <w:rsid w:val="00BB6A9E"/>
    <w:rsid w:val="00BB70B0"/>
    <w:rsid w:val="00BB70FF"/>
    <w:rsid w:val="00BB7189"/>
    <w:rsid w:val="00BB7215"/>
    <w:rsid w:val="00BB724D"/>
    <w:rsid w:val="00BB7290"/>
    <w:rsid w:val="00BB72DA"/>
    <w:rsid w:val="00BB753B"/>
    <w:rsid w:val="00BB7549"/>
    <w:rsid w:val="00BB7608"/>
    <w:rsid w:val="00BB76A6"/>
    <w:rsid w:val="00BB77DF"/>
    <w:rsid w:val="00BB7915"/>
    <w:rsid w:val="00BB7977"/>
    <w:rsid w:val="00BB7988"/>
    <w:rsid w:val="00BB7BA4"/>
    <w:rsid w:val="00BB7BCB"/>
    <w:rsid w:val="00BB7BE1"/>
    <w:rsid w:val="00BB7DA9"/>
    <w:rsid w:val="00BB7DB4"/>
    <w:rsid w:val="00BB7F67"/>
    <w:rsid w:val="00BB7FB7"/>
    <w:rsid w:val="00BC00D6"/>
    <w:rsid w:val="00BC024C"/>
    <w:rsid w:val="00BC03F4"/>
    <w:rsid w:val="00BC04D6"/>
    <w:rsid w:val="00BC050B"/>
    <w:rsid w:val="00BC060D"/>
    <w:rsid w:val="00BC0661"/>
    <w:rsid w:val="00BC0695"/>
    <w:rsid w:val="00BC07D1"/>
    <w:rsid w:val="00BC099F"/>
    <w:rsid w:val="00BC0A99"/>
    <w:rsid w:val="00BC0C8C"/>
    <w:rsid w:val="00BC0D5D"/>
    <w:rsid w:val="00BC0E37"/>
    <w:rsid w:val="00BC0E88"/>
    <w:rsid w:val="00BC0EF5"/>
    <w:rsid w:val="00BC10A4"/>
    <w:rsid w:val="00BC1141"/>
    <w:rsid w:val="00BC1145"/>
    <w:rsid w:val="00BC11A2"/>
    <w:rsid w:val="00BC11E1"/>
    <w:rsid w:val="00BC1205"/>
    <w:rsid w:val="00BC1272"/>
    <w:rsid w:val="00BC14C2"/>
    <w:rsid w:val="00BC160D"/>
    <w:rsid w:val="00BC17AA"/>
    <w:rsid w:val="00BC17D8"/>
    <w:rsid w:val="00BC184F"/>
    <w:rsid w:val="00BC185A"/>
    <w:rsid w:val="00BC18F7"/>
    <w:rsid w:val="00BC1B3C"/>
    <w:rsid w:val="00BC1BB2"/>
    <w:rsid w:val="00BC1CC8"/>
    <w:rsid w:val="00BC1EFC"/>
    <w:rsid w:val="00BC1F31"/>
    <w:rsid w:val="00BC2092"/>
    <w:rsid w:val="00BC20A8"/>
    <w:rsid w:val="00BC20D5"/>
    <w:rsid w:val="00BC2253"/>
    <w:rsid w:val="00BC244D"/>
    <w:rsid w:val="00BC25AD"/>
    <w:rsid w:val="00BC25C0"/>
    <w:rsid w:val="00BC2712"/>
    <w:rsid w:val="00BC2780"/>
    <w:rsid w:val="00BC27B9"/>
    <w:rsid w:val="00BC2809"/>
    <w:rsid w:val="00BC2848"/>
    <w:rsid w:val="00BC2903"/>
    <w:rsid w:val="00BC2AA3"/>
    <w:rsid w:val="00BC2D73"/>
    <w:rsid w:val="00BC2E8B"/>
    <w:rsid w:val="00BC2E98"/>
    <w:rsid w:val="00BC2EFC"/>
    <w:rsid w:val="00BC31B5"/>
    <w:rsid w:val="00BC32EC"/>
    <w:rsid w:val="00BC35EB"/>
    <w:rsid w:val="00BC3604"/>
    <w:rsid w:val="00BC36B9"/>
    <w:rsid w:val="00BC3712"/>
    <w:rsid w:val="00BC3745"/>
    <w:rsid w:val="00BC374B"/>
    <w:rsid w:val="00BC3765"/>
    <w:rsid w:val="00BC37A2"/>
    <w:rsid w:val="00BC38A7"/>
    <w:rsid w:val="00BC3910"/>
    <w:rsid w:val="00BC3920"/>
    <w:rsid w:val="00BC3942"/>
    <w:rsid w:val="00BC3B1D"/>
    <w:rsid w:val="00BC3BE6"/>
    <w:rsid w:val="00BC3C6F"/>
    <w:rsid w:val="00BC3DAC"/>
    <w:rsid w:val="00BC3E1F"/>
    <w:rsid w:val="00BC3F0F"/>
    <w:rsid w:val="00BC4011"/>
    <w:rsid w:val="00BC406E"/>
    <w:rsid w:val="00BC408D"/>
    <w:rsid w:val="00BC40CA"/>
    <w:rsid w:val="00BC426F"/>
    <w:rsid w:val="00BC4284"/>
    <w:rsid w:val="00BC4389"/>
    <w:rsid w:val="00BC43C9"/>
    <w:rsid w:val="00BC4428"/>
    <w:rsid w:val="00BC4681"/>
    <w:rsid w:val="00BC46E6"/>
    <w:rsid w:val="00BC47A6"/>
    <w:rsid w:val="00BC48D5"/>
    <w:rsid w:val="00BC49B5"/>
    <w:rsid w:val="00BC49CA"/>
    <w:rsid w:val="00BC4B2A"/>
    <w:rsid w:val="00BC4CB6"/>
    <w:rsid w:val="00BC4CE0"/>
    <w:rsid w:val="00BC4D58"/>
    <w:rsid w:val="00BC4E54"/>
    <w:rsid w:val="00BC5035"/>
    <w:rsid w:val="00BC504F"/>
    <w:rsid w:val="00BC5072"/>
    <w:rsid w:val="00BC50BB"/>
    <w:rsid w:val="00BC50E0"/>
    <w:rsid w:val="00BC50F6"/>
    <w:rsid w:val="00BC51CD"/>
    <w:rsid w:val="00BC5232"/>
    <w:rsid w:val="00BC52BA"/>
    <w:rsid w:val="00BC5331"/>
    <w:rsid w:val="00BC53C3"/>
    <w:rsid w:val="00BC56A6"/>
    <w:rsid w:val="00BC576F"/>
    <w:rsid w:val="00BC57F1"/>
    <w:rsid w:val="00BC5889"/>
    <w:rsid w:val="00BC599C"/>
    <w:rsid w:val="00BC59D8"/>
    <w:rsid w:val="00BC59EE"/>
    <w:rsid w:val="00BC5A56"/>
    <w:rsid w:val="00BC5AF5"/>
    <w:rsid w:val="00BC5AF6"/>
    <w:rsid w:val="00BC5B87"/>
    <w:rsid w:val="00BC5DBE"/>
    <w:rsid w:val="00BC5DC4"/>
    <w:rsid w:val="00BC5E2B"/>
    <w:rsid w:val="00BC5E40"/>
    <w:rsid w:val="00BC5E80"/>
    <w:rsid w:val="00BC5FF7"/>
    <w:rsid w:val="00BC6023"/>
    <w:rsid w:val="00BC6025"/>
    <w:rsid w:val="00BC60F2"/>
    <w:rsid w:val="00BC624D"/>
    <w:rsid w:val="00BC6257"/>
    <w:rsid w:val="00BC62EB"/>
    <w:rsid w:val="00BC62FE"/>
    <w:rsid w:val="00BC67C2"/>
    <w:rsid w:val="00BC683B"/>
    <w:rsid w:val="00BC68E6"/>
    <w:rsid w:val="00BC693E"/>
    <w:rsid w:val="00BC69AB"/>
    <w:rsid w:val="00BC6A6F"/>
    <w:rsid w:val="00BC6A9E"/>
    <w:rsid w:val="00BC6B36"/>
    <w:rsid w:val="00BC6BA5"/>
    <w:rsid w:val="00BC6C96"/>
    <w:rsid w:val="00BC6D02"/>
    <w:rsid w:val="00BC6E88"/>
    <w:rsid w:val="00BC6E93"/>
    <w:rsid w:val="00BC71C1"/>
    <w:rsid w:val="00BC71E3"/>
    <w:rsid w:val="00BC71E9"/>
    <w:rsid w:val="00BC7236"/>
    <w:rsid w:val="00BC7338"/>
    <w:rsid w:val="00BC7377"/>
    <w:rsid w:val="00BC73F3"/>
    <w:rsid w:val="00BC7441"/>
    <w:rsid w:val="00BC7445"/>
    <w:rsid w:val="00BC74EB"/>
    <w:rsid w:val="00BC769C"/>
    <w:rsid w:val="00BC76C0"/>
    <w:rsid w:val="00BC7703"/>
    <w:rsid w:val="00BC7711"/>
    <w:rsid w:val="00BC7774"/>
    <w:rsid w:val="00BC78A0"/>
    <w:rsid w:val="00BC78CE"/>
    <w:rsid w:val="00BC7989"/>
    <w:rsid w:val="00BC799E"/>
    <w:rsid w:val="00BC7A60"/>
    <w:rsid w:val="00BC7B14"/>
    <w:rsid w:val="00BC7B48"/>
    <w:rsid w:val="00BC7BB1"/>
    <w:rsid w:val="00BC7D96"/>
    <w:rsid w:val="00BC7F0B"/>
    <w:rsid w:val="00BC7FA4"/>
    <w:rsid w:val="00BD007A"/>
    <w:rsid w:val="00BD00F1"/>
    <w:rsid w:val="00BD0267"/>
    <w:rsid w:val="00BD02DB"/>
    <w:rsid w:val="00BD0317"/>
    <w:rsid w:val="00BD0361"/>
    <w:rsid w:val="00BD03B1"/>
    <w:rsid w:val="00BD04C7"/>
    <w:rsid w:val="00BD05F7"/>
    <w:rsid w:val="00BD0634"/>
    <w:rsid w:val="00BD06B8"/>
    <w:rsid w:val="00BD06D3"/>
    <w:rsid w:val="00BD0756"/>
    <w:rsid w:val="00BD07B7"/>
    <w:rsid w:val="00BD0830"/>
    <w:rsid w:val="00BD08CD"/>
    <w:rsid w:val="00BD095A"/>
    <w:rsid w:val="00BD09C8"/>
    <w:rsid w:val="00BD0BDE"/>
    <w:rsid w:val="00BD0BF1"/>
    <w:rsid w:val="00BD0C21"/>
    <w:rsid w:val="00BD0C6D"/>
    <w:rsid w:val="00BD0C71"/>
    <w:rsid w:val="00BD0CEB"/>
    <w:rsid w:val="00BD0DB4"/>
    <w:rsid w:val="00BD0DCE"/>
    <w:rsid w:val="00BD0E98"/>
    <w:rsid w:val="00BD0EBD"/>
    <w:rsid w:val="00BD0F10"/>
    <w:rsid w:val="00BD0FD0"/>
    <w:rsid w:val="00BD10C8"/>
    <w:rsid w:val="00BD1223"/>
    <w:rsid w:val="00BD1550"/>
    <w:rsid w:val="00BD1593"/>
    <w:rsid w:val="00BD161B"/>
    <w:rsid w:val="00BD161E"/>
    <w:rsid w:val="00BD16B8"/>
    <w:rsid w:val="00BD1701"/>
    <w:rsid w:val="00BD1786"/>
    <w:rsid w:val="00BD17EE"/>
    <w:rsid w:val="00BD1854"/>
    <w:rsid w:val="00BD186F"/>
    <w:rsid w:val="00BD1923"/>
    <w:rsid w:val="00BD198B"/>
    <w:rsid w:val="00BD19EE"/>
    <w:rsid w:val="00BD1B33"/>
    <w:rsid w:val="00BD1C76"/>
    <w:rsid w:val="00BD1CFA"/>
    <w:rsid w:val="00BD1DD6"/>
    <w:rsid w:val="00BD1F63"/>
    <w:rsid w:val="00BD2076"/>
    <w:rsid w:val="00BD21DE"/>
    <w:rsid w:val="00BD2223"/>
    <w:rsid w:val="00BD22DC"/>
    <w:rsid w:val="00BD2679"/>
    <w:rsid w:val="00BD26B8"/>
    <w:rsid w:val="00BD26E7"/>
    <w:rsid w:val="00BD274E"/>
    <w:rsid w:val="00BD27BB"/>
    <w:rsid w:val="00BD27D3"/>
    <w:rsid w:val="00BD29AC"/>
    <w:rsid w:val="00BD2A4D"/>
    <w:rsid w:val="00BD2A4F"/>
    <w:rsid w:val="00BD2AC5"/>
    <w:rsid w:val="00BD2AD9"/>
    <w:rsid w:val="00BD2B19"/>
    <w:rsid w:val="00BD2B36"/>
    <w:rsid w:val="00BD2B58"/>
    <w:rsid w:val="00BD2BA1"/>
    <w:rsid w:val="00BD2BA7"/>
    <w:rsid w:val="00BD2BAD"/>
    <w:rsid w:val="00BD2CAB"/>
    <w:rsid w:val="00BD2E7D"/>
    <w:rsid w:val="00BD30C3"/>
    <w:rsid w:val="00BD316A"/>
    <w:rsid w:val="00BD31BD"/>
    <w:rsid w:val="00BD341F"/>
    <w:rsid w:val="00BD35F2"/>
    <w:rsid w:val="00BD3627"/>
    <w:rsid w:val="00BD36A1"/>
    <w:rsid w:val="00BD372F"/>
    <w:rsid w:val="00BD39C7"/>
    <w:rsid w:val="00BD3D8E"/>
    <w:rsid w:val="00BD3DC1"/>
    <w:rsid w:val="00BD3E61"/>
    <w:rsid w:val="00BD3F5F"/>
    <w:rsid w:val="00BD4042"/>
    <w:rsid w:val="00BD404F"/>
    <w:rsid w:val="00BD4226"/>
    <w:rsid w:val="00BD43A9"/>
    <w:rsid w:val="00BD43EF"/>
    <w:rsid w:val="00BD4524"/>
    <w:rsid w:val="00BD4621"/>
    <w:rsid w:val="00BD47E6"/>
    <w:rsid w:val="00BD4821"/>
    <w:rsid w:val="00BD4938"/>
    <w:rsid w:val="00BD4A4C"/>
    <w:rsid w:val="00BD4ADF"/>
    <w:rsid w:val="00BD4B76"/>
    <w:rsid w:val="00BD4B77"/>
    <w:rsid w:val="00BD4DBF"/>
    <w:rsid w:val="00BD4E90"/>
    <w:rsid w:val="00BD4E98"/>
    <w:rsid w:val="00BD4ECD"/>
    <w:rsid w:val="00BD4EE4"/>
    <w:rsid w:val="00BD50BD"/>
    <w:rsid w:val="00BD51BC"/>
    <w:rsid w:val="00BD5427"/>
    <w:rsid w:val="00BD5499"/>
    <w:rsid w:val="00BD54B0"/>
    <w:rsid w:val="00BD55F8"/>
    <w:rsid w:val="00BD56D6"/>
    <w:rsid w:val="00BD56E9"/>
    <w:rsid w:val="00BD57F2"/>
    <w:rsid w:val="00BD57FA"/>
    <w:rsid w:val="00BD5A3D"/>
    <w:rsid w:val="00BD5ADB"/>
    <w:rsid w:val="00BD5B76"/>
    <w:rsid w:val="00BD5BF6"/>
    <w:rsid w:val="00BD5EA0"/>
    <w:rsid w:val="00BD5F7B"/>
    <w:rsid w:val="00BD6211"/>
    <w:rsid w:val="00BD6283"/>
    <w:rsid w:val="00BD6293"/>
    <w:rsid w:val="00BD65E0"/>
    <w:rsid w:val="00BD65E8"/>
    <w:rsid w:val="00BD68FD"/>
    <w:rsid w:val="00BD6B24"/>
    <w:rsid w:val="00BD6B30"/>
    <w:rsid w:val="00BD6B4C"/>
    <w:rsid w:val="00BD6B53"/>
    <w:rsid w:val="00BD6B58"/>
    <w:rsid w:val="00BD6CBE"/>
    <w:rsid w:val="00BD6D06"/>
    <w:rsid w:val="00BD6DCA"/>
    <w:rsid w:val="00BD6E54"/>
    <w:rsid w:val="00BD6EFF"/>
    <w:rsid w:val="00BD6FBA"/>
    <w:rsid w:val="00BD7131"/>
    <w:rsid w:val="00BD71BE"/>
    <w:rsid w:val="00BD7222"/>
    <w:rsid w:val="00BD732E"/>
    <w:rsid w:val="00BD7496"/>
    <w:rsid w:val="00BD7583"/>
    <w:rsid w:val="00BD75CC"/>
    <w:rsid w:val="00BD75DE"/>
    <w:rsid w:val="00BD75FD"/>
    <w:rsid w:val="00BD7603"/>
    <w:rsid w:val="00BD7620"/>
    <w:rsid w:val="00BD7679"/>
    <w:rsid w:val="00BD76E0"/>
    <w:rsid w:val="00BD7823"/>
    <w:rsid w:val="00BD7970"/>
    <w:rsid w:val="00BD7A9B"/>
    <w:rsid w:val="00BD7BD2"/>
    <w:rsid w:val="00BD7C1F"/>
    <w:rsid w:val="00BD7CC8"/>
    <w:rsid w:val="00BD7CED"/>
    <w:rsid w:val="00BD7D67"/>
    <w:rsid w:val="00BD7D9A"/>
    <w:rsid w:val="00BD7DF2"/>
    <w:rsid w:val="00BD7ECB"/>
    <w:rsid w:val="00BD7EF4"/>
    <w:rsid w:val="00BD7F2A"/>
    <w:rsid w:val="00BE0113"/>
    <w:rsid w:val="00BE0189"/>
    <w:rsid w:val="00BE01ED"/>
    <w:rsid w:val="00BE038D"/>
    <w:rsid w:val="00BE03AF"/>
    <w:rsid w:val="00BE0491"/>
    <w:rsid w:val="00BE0566"/>
    <w:rsid w:val="00BE056F"/>
    <w:rsid w:val="00BE05FC"/>
    <w:rsid w:val="00BE0775"/>
    <w:rsid w:val="00BE07D3"/>
    <w:rsid w:val="00BE0870"/>
    <w:rsid w:val="00BE09B8"/>
    <w:rsid w:val="00BE0C35"/>
    <w:rsid w:val="00BE0C60"/>
    <w:rsid w:val="00BE0DFE"/>
    <w:rsid w:val="00BE0E30"/>
    <w:rsid w:val="00BE0E49"/>
    <w:rsid w:val="00BE0E81"/>
    <w:rsid w:val="00BE0F52"/>
    <w:rsid w:val="00BE0F80"/>
    <w:rsid w:val="00BE1146"/>
    <w:rsid w:val="00BE1681"/>
    <w:rsid w:val="00BE1723"/>
    <w:rsid w:val="00BE17C1"/>
    <w:rsid w:val="00BE17FA"/>
    <w:rsid w:val="00BE1801"/>
    <w:rsid w:val="00BE1845"/>
    <w:rsid w:val="00BE186C"/>
    <w:rsid w:val="00BE18A5"/>
    <w:rsid w:val="00BE18B9"/>
    <w:rsid w:val="00BE1A14"/>
    <w:rsid w:val="00BE1C0E"/>
    <w:rsid w:val="00BE1E7A"/>
    <w:rsid w:val="00BE1F1A"/>
    <w:rsid w:val="00BE21EE"/>
    <w:rsid w:val="00BE2408"/>
    <w:rsid w:val="00BE2469"/>
    <w:rsid w:val="00BE249F"/>
    <w:rsid w:val="00BE24FA"/>
    <w:rsid w:val="00BE2564"/>
    <w:rsid w:val="00BE2652"/>
    <w:rsid w:val="00BE265D"/>
    <w:rsid w:val="00BE2836"/>
    <w:rsid w:val="00BE2857"/>
    <w:rsid w:val="00BE2862"/>
    <w:rsid w:val="00BE29B6"/>
    <w:rsid w:val="00BE29EE"/>
    <w:rsid w:val="00BE2A43"/>
    <w:rsid w:val="00BE2A53"/>
    <w:rsid w:val="00BE2AE7"/>
    <w:rsid w:val="00BE2AF2"/>
    <w:rsid w:val="00BE2B12"/>
    <w:rsid w:val="00BE2DFF"/>
    <w:rsid w:val="00BE2E08"/>
    <w:rsid w:val="00BE2E13"/>
    <w:rsid w:val="00BE2E65"/>
    <w:rsid w:val="00BE2E72"/>
    <w:rsid w:val="00BE313C"/>
    <w:rsid w:val="00BE3359"/>
    <w:rsid w:val="00BE3364"/>
    <w:rsid w:val="00BE3369"/>
    <w:rsid w:val="00BE338A"/>
    <w:rsid w:val="00BE344A"/>
    <w:rsid w:val="00BE35A9"/>
    <w:rsid w:val="00BE3675"/>
    <w:rsid w:val="00BE3754"/>
    <w:rsid w:val="00BE37B7"/>
    <w:rsid w:val="00BE387F"/>
    <w:rsid w:val="00BE38DE"/>
    <w:rsid w:val="00BE394C"/>
    <w:rsid w:val="00BE39A0"/>
    <w:rsid w:val="00BE3A0A"/>
    <w:rsid w:val="00BE3A37"/>
    <w:rsid w:val="00BE3C1A"/>
    <w:rsid w:val="00BE3CB2"/>
    <w:rsid w:val="00BE3F42"/>
    <w:rsid w:val="00BE412C"/>
    <w:rsid w:val="00BE417B"/>
    <w:rsid w:val="00BE4241"/>
    <w:rsid w:val="00BE4279"/>
    <w:rsid w:val="00BE42F2"/>
    <w:rsid w:val="00BE43A6"/>
    <w:rsid w:val="00BE443B"/>
    <w:rsid w:val="00BE444F"/>
    <w:rsid w:val="00BE4469"/>
    <w:rsid w:val="00BE47E0"/>
    <w:rsid w:val="00BE47E8"/>
    <w:rsid w:val="00BE485D"/>
    <w:rsid w:val="00BE485E"/>
    <w:rsid w:val="00BE48EF"/>
    <w:rsid w:val="00BE4A05"/>
    <w:rsid w:val="00BE4A6F"/>
    <w:rsid w:val="00BE4CB5"/>
    <w:rsid w:val="00BE4D2F"/>
    <w:rsid w:val="00BE4E9F"/>
    <w:rsid w:val="00BE4EC1"/>
    <w:rsid w:val="00BE5119"/>
    <w:rsid w:val="00BE5258"/>
    <w:rsid w:val="00BE52AB"/>
    <w:rsid w:val="00BE54C3"/>
    <w:rsid w:val="00BE5505"/>
    <w:rsid w:val="00BE55E4"/>
    <w:rsid w:val="00BE5607"/>
    <w:rsid w:val="00BE5C8C"/>
    <w:rsid w:val="00BE5CBB"/>
    <w:rsid w:val="00BE5E18"/>
    <w:rsid w:val="00BE6012"/>
    <w:rsid w:val="00BE61A2"/>
    <w:rsid w:val="00BE641B"/>
    <w:rsid w:val="00BE650F"/>
    <w:rsid w:val="00BE6525"/>
    <w:rsid w:val="00BE65C9"/>
    <w:rsid w:val="00BE66CD"/>
    <w:rsid w:val="00BE671D"/>
    <w:rsid w:val="00BE674D"/>
    <w:rsid w:val="00BE6839"/>
    <w:rsid w:val="00BE6909"/>
    <w:rsid w:val="00BE6A05"/>
    <w:rsid w:val="00BE6A39"/>
    <w:rsid w:val="00BE6AA8"/>
    <w:rsid w:val="00BE6AAD"/>
    <w:rsid w:val="00BE6B65"/>
    <w:rsid w:val="00BE6BD0"/>
    <w:rsid w:val="00BE6CAC"/>
    <w:rsid w:val="00BE6CBC"/>
    <w:rsid w:val="00BE6D19"/>
    <w:rsid w:val="00BE6D7E"/>
    <w:rsid w:val="00BE6D80"/>
    <w:rsid w:val="00BE6F1C"/>
    <w:rsid w:val="00BE724E"/>
    <w:rsid w:val="00BE7376"/>
    <w:rsid w:val="00BE738D"/>
    <w:rsid w:val="00BE73C5"/>
    <w:rsid w:val="00BE7433"/>
    <w:rsid w:val="00BE74A6"/>
    <w:rsid w:val="00BE76DB"/>
    <w:rsid w:val="00BE77AA"/>
    <w:rsid w:val="00BE77DF"/>
    <w:rsid w:val="00BE780E"/>
    <w:rsid w:val="00BE7837"/>
    <w:rsid w:val="00BE793C"/>
    <w:rsid w:val="00BE79CE"/>
    <w:rsid w:val="00BE7A2F"/>
    <w:rsid w:val="00BE7AF6"/>
    <w:rsid w:val="00BE7D48"/>
    <w:rsid w:val="00BE7D85"/>
    <w:rsid w:val="00BE7DA4"/>
    <w:rsid w:val="00BE7DE0"/>
    <w:rsid w:val="00BE7EBB"/>
    <w:rsid w:val="00BE7EDF"/>
    <w:rsid w:val="00BE7EFB"/>
    <w:rsid w:val="00BE7F98"/>
    <w:rsid w:val="00BF0027"/>
    <w:rsid w:val="00BF0079"/>
    <w:rsid w:val="00BF00B5"/>
    <w:rsid w:val="00BF00B8"/>
    <w:rsid w:val="00BF0158"/>
    <w:rsid w:val="00BF0163"/>
    <w:rsid w:val="00BF018F"/>
    <w:rsid w:val="00BF026C"/>
    <w:rsid w:val="00BF0426"/>
    <w:rsid w:val="00BF06A4"/>
    <w:rsid w:val="00BF06BC"/>
    <w:rsid w:val="00BF0785"/>
    <w:rsid w:val="00BF07C0"/>
    <w:rsid w:val="00BF07FE"/>
    <w:rsid w:val="00BF0824"/>
    <w:rsid w:val="00BF0832"/>
    <w:rsid w:val="00BF0876"/>
    <w:rsid w:val="00BF0A7E"/>
    <w:rsid w:val="00BF0AB5"/>
    <w:rsid w:val="00BF0C0A"/>
    <w:rsid w:val="00BF0C49"/>
    <w:rsid w:val="00BF0CD2"/>
    <w:rsid w:val="00BF0D02"/>
    <w:rsid w:val="00BF0D30"/>
    <w:rsid w:val="00BF0E4F"/>
    <w:rsid w:val="00BF1008"/>
    <w:rsid w:val="00BF11E7"/>
    <w:rsid w:val="00BF12FD"/>
    <w:rsid w:val="00BF130D"/>
    <w:rsid w:val="00BF1374"/>
    <w:rsid w:val="00BF14B3"/>
    <w:rsid w:val="00BF153C"/>
    <w:rsid w:val="00BF16A2"/>
    <w:rsid w:val="00BF16B0"/>
    <w:rsid w:val="00BF178B"/>
    <w:rsid w:val="00BF183B"/>
    <w:rsid w:val="00BF1887"/>
    <w:rsid w:val="00BF1979"/>
    <w:rsid w:val="00BF1ADE"/>
    <w:rsid w:val="00BF1B8C"/>
    <w:rsid w:val="00BF1BBC"/>
    <w:rsid w:val="00BF1C01"/>
    <w:rsid w:val="00BF1C3B"/>
    <w:rsid w:val="00BF1ED7"/>
    <w:rsid w:val="00BF1F20"/>
    <w:rsid w:val="00BF22E7"/>
    <w:rsid w:val="00BF2312"/>
    <w:rsid w:val="00BF249C"/>
    <w:rsid w:val="00BF250A"/>
    <w:rsid w:val="00BF252A"/>
    <w:rsid w:val="00BF2568"/>
    <w:rsid w:val="00BF25BA"/>
    <w:rsid w:val="00BF265A"/>
    <w:rsid w:val="00BF2675"/>
    <w:rsid w:val="00BF2987"/>
    <w:rsid w:val="00BF29E2"/>
    <w:rsid w:val="00BF29F8"/>
    <w:rsid w:val="00BF2A04"/>
    <w:rsid w:val="00BF2A57"/>
    <w:rsid w:val="00BF2B36"/>
    <w:rsid w:val="00BF2B3D"/>
    <w:rsid w:val="00BF2B6E"/>
    <w:rsid w:val="00BF2BD0"/>
    <w:rsid w:val="00BF2CB5"/>
    <w:rsid w:val="00BF2CFD"/>
    <w:rsid w:val="00BF2EA1"/>
    <w:rsid w:val="00BF2EB7"/>
    <w:rsid w:val="00BF2EBB"/>
    <w:rsid w:val="00BF2F07"/>
    <w:rsid w:val="00BF2F3A"/>
    <w:rsid w:val="00BF2F6F"/>
    <w:rsid w:val="00BF302D"/>
    <w:rsid w:val="00BF3061"/>
    <w:rsid w:val="00BF31EC"/>
    <w:rsid w:val="00BF3284"/>
    <w:rsid w:val="00BF33E7"/>
    <w:rsid w:val="00BF35C1"/>
    <w:rsid w:val="00BF369A"/>
    <w:rsid w:val="00BF3705"/>
    <w:rsid w:val="00BF370B"/>
    <w:rsid w:val="00BF3863"/>
    <w:rsid w:val="00BF38ED"/>
    <w:rsid w:val="00BF3940"/>
    <w:rsid w:val="00BF3943"/>
    <w:rsid w:val="00BF3A7F"/>
    <w:rsid w:val="00BF3BEA"/>
    <w:rsid w:val="00BF3BFC"/>
    <w:rsid w:val="00BF3C32"/>
    <w:rsid w:val="00BF3D85"/>
    <w:rsid w:val="00BF3E5B"/>
    <w:rsid w:val="00BF4016"/>
    <w:rsid w:val="00BF403E"/>
    <w:rsid w:val="00BF4063"/>
    <w:rsid w:val="00BF413C"/>
    <w:rsid w:val="00BF4177"/>
    <w:rsid w:val="00BF43E7"/>
    <w:rsid w:val="00BF456B"/>
    <w:rsid w:val="00BF461F"/>
    <w:rsid w:val="00BF464D"/>
    <w:rsid w:val="00BF475D"/>
    <w:rsid w:val="00BF4777"/>
    <w:rsid w:val="00BF486D"/>
    <w:rsid w:val="00BF487E"/>
    <w:rsid w:val="00BF495A"/>
    <w:rsid w:val="00BF4977"/>
    <w:rsid w:val="00BF4A54"/>
    <w:rsid w:val="00BF4B74"/>
    <w:rsid w:val="00BF4BE0"/>
    <w:rsid w:val="00BF4C62"/>
    <w:rsid w:val="00BF4D11"/>
    <w:rsid w:val="00BF4D67"/>
    <w:rsid w:val="00BF4E0A"/>
    <w:rsid w:val="00BF4E37"/>
    <w:rsid w:val="00BF4F59"/>
    <w:rsid w:val="00BF4F6E"/>
    <w:rsid w:val="00BF5097"/>
    <w:rsid w:val="00BF50B8"/>
    <w:rsid w:val="00BF50DB"/>
    <w:rsid w:val="00BF513C"/>
    <w:rsid w:val="00BF5291"/>
    <w:rsid w:val="00BF52EC"/>
    <w:rsid w:val="00BF53F6"/>
    <w:rsid w:val="00BF545A"/>
    <w:rsid w:val="00BF5723"/>
    <w:rsid w:val="00BF5756"/>
    <w:rsid w:val="00BF5765"/>
    <w:rsid w:val="00BF5784"/>
    <w:rsid w:val="00BF57B4"/>
    <w:rsid w:val="00BF58FC"/>
    <w:rsid w:val="00BF5A5B"/>
    <w:rsid w:val="00BF5AAD"/>
    <w:rsid w:val="00BF5AEC"/>
    <w:rsid w:val="00BF5B34"/>
    <w:rsid w:val="00BF5B37"/>
    <w:rsid w:val="00BF5B73"/>
    <w:rsid w:val="00BF5C32"/>
    <w:rsid w:val="00BF5C85"/>
    <w:rsid w:val="00BF5CF5"/>
    <w:rsid w:val="00BF5DDC"/>
    <w:rsid w:val="00BF5E58"/>
    <w:rsid w:val="00BF5E9E"/>
    <w:rsid w:val="00BF5EC8"/>
    <w:rsid w:val="00BF5F9B"/>
    <w:rsid w:val="00BF60B1"/>
    <w:rsid w:val="00BF60FF"/>
    <w:rsid w:val="00BF62AE"/>
    <w:rsid w:val="00BF63BC"/>
    <w:rsid w:val="00BF64B4"/>
    <w:rsid w:val="00BF6505"/>
    <w:rsid w:val="00BF658C"/>
    <w:rsid w:val="00BF667D"/>
    <w:rsid w:val="00BF66A4"/>
    <w:rsid w:val="00BF66EE"/>
    <w:rsid w:val="00BF6750"/>
    <w:rsid w:val="00BF6778"/>
    <w:rsid w:val="00BF677F"/>
    <w:rsid w:val="00BF67DE"/>
    <w:rsid w:val="00BF680C"/>
    <w:rsid w:val="00BF6822"/>
    <w:rsid w:val="00BF6A4B"/>
    <w:rsid w:val="00BF6AE6"/>
    <w:rsid w:val="00BF6AE7"/>
    <w:rsid w:val="00BF6DF7"/>
    <w:rsid w:val="00BF6E81"/>
    <w:rsid w:val="00BF7031"/>
    <w:rsid w:val="00BF7046"/>
    <w:rsid w:val="00BF70A1"/>
    <w:rsid w:val="00BF71CD"/>
    <w:rsid w:val="00BF767F"/>
    <w:rsid w:val="00BF76E5"/>
    <w:rsid w:val="00BF7715"/>
    <w:rsid w:val="00BF7731"/>
    <w:rsid w:val="00BF7746"/>
    <w:rsid w:val="00BF7767"/>
    <w:rsid w:val="00BF7899"/>
    <w:rsid w:val="00BF78F2"/>
    <w:rsid w:val="00BF791F"/>
    <w:rsid w:val="00BF7965"/>
    <w:rsid w:val="00BF798F"/>
    <w:rsid w:val="00BF7ABA"/>
    <w:rsid w:val="00BF7E0B"/>
    <w:rsid w:val="00BF7E8B"/>
    <w:rsid w:val="00BF7F3F"/>
    <w:rsid w:val="00BF7F56"/>
    <w:rsid w:val="00C0005A"/>
    <w:rsid w:val="00C0014D"/>
    <w:rsid w:val="00C00298"/>
    <w:rsid w:val="00C003B7"/>
    <w:rsid w:val="00C00607"/>
    <w:rsid w:val="00C00636"/>
    <w:rsid w:val="00C006C1"/>
    <w:rsid w:val="00C0072E"/>
    <w:rsid w:val="00C0077E"/>
    <w:rsid w:val="00C0084A"/>
    <w:rsid w:val="00C0085E"/>
    <w:rsid w:val="00C008C1"/>
    <w:rsid w:val="00C0091E"/>
    <w:rsid w:val="00C009B8"/>
    <w:rsid w:val="00C00B04"/>
    <w:rsid w:val="00C00BB9"/>
    <w:rsid w:val="00C00BDF"/>
    <w:rsid w:val="00C00C9C"/>
    <w:rsid w:val="00C00CC1"/>
    <w:rsid w:val="00C00DAD"/>
    <w:rsid w:val="00C00E8D"/>
    <w:rsid w:val="00C0101B"/>
    <w:rsid w:val="00C011E3"/>
    <w:rsid w:val="00C0129A"/>
    <w:rsid w:val="00C013E5"/>
    <w:rsid w:val="00C01494"/>
    <w:rsid w:val="00C014B0"/>
    <w:rsid w:val="00C0155F"/>
    <w:rsid w:val="00C0159E"/>
    <w:rsid w:val="00C01680"/>
    <w:rsid w:val="00C016C0"/>
    <w:rsid w:val="00C017AF"/>
    <w:rsid w:val="00C017EE"/>
    <w:rsid w:val="00C0180A"/>
    <w:rsid w:val="00C01825"/>
    <w:rsid w:val="00C01962"/>
    <w:rsid w:val="00C01979"/>
    <w:rsid w:val="00C019AB"/>
    <w:rsid w:val="00C01B62"/>
    <w:rsid w:val="00C01BC3"/>
    <w:rsid w:val="00C01CD6"/>
    <w:rsid w:val="00C01E4F"/>
    <w:rsid w:val="00C01FC7"/>
    <w:rsid w:val="00C020B3"/>
    <w:rsid w:val="00C021E1"/>
    <w:rsid w:val="00C02257"/>
    <w:rsid w:val="00C022D9"/>
    <w:rsid w:val="00C023A5"/>
    <w:rsid w:val="00C0247D"/>
    <w:rsid w:val="00C024AB"/>
    <w:rsid w:val="00C024C8"/>
    <w:rsid w:val="00C0265E"/>
    <w:rsid w:val="00C02669"/>
    <w:rsid w:val="00C02756"/>
    <w:rsid w:val="00C02796"/>
    <w:rsid w:val="00C027F2"/>
    <w:rsid w:val="00C02907"/>
    <w:rsid w:val="00C02A32"/>
    <w:rsid w:val="00C02BAE"/>
    <w:rsid w:val="00C02CF7"/>
    <w:rsid w:val="00C02D3F"/>
    <w:rsid w:val="00C02DE7"/>
    <w:rsid w:val="00C02DFA"/>
    <w:rsid w:val="00C02EBC"/>
    <w:rsid w:val="00C02FCC"/>
    <w:rsid w:val="00C03066"/>
    <w:rsid w:val="00C030BC"/>
    <w:rsid w:val="00C030C0"/>
    <w:rsid w:val="00C0310D"/>
    <w:rsid w:val="00C031EA"/>
    <w:rsid w:val="00C03215"/>
    <w:rsid w:val="00C03223"/>
    <w:rsid w:val="00C03272"/>
    <w:rsid w:val="00C033A5"/>
    <w:rsid w:val="00C033F3"/>
    <w:rsid w:val="00C034B1"/>
    <w:rsid w:val="00C034F0"/>
    <w:rsid w:val="00C036C6"/>
    <w:rsid w:val="00C036DD"/>
    <w:rsid w:val="00C0379B"/>
    <w:rsid w:val="00C0389B"/>
    <w:rsid w:val="00C038B0"/>
    <w:rsid w:val="00C038FC"/>
    <w:rsid w:val="00C03929"/>
    <w:rsid w:val="00C03949"/>
    <w:rsid w:val="00C03A30"/>
    <w:rsid w:val="00C03DAE"/>
    <w:rsid w:val="00C03DDF"/>
    <w:rsid w:val="00C03EAC"/>
    <w:rsid w:val="00C03EFD"/>
    <w:rsid w:val="00C03F77"/>
    <w:rsid w:val="00C0433A"/>
    <w:rsid w:val="00C0438D"/>
    <w:rsid w:val="00C045F8"/>
    <w:rsid w:val="00C04621"/>
    <w:rsid w:val="00C0467F"/>
    <w:rsid w:val="00C0476E"/>
    <w:rsid w:val="00C04786"/>
    <w:rsid w:val="00C047B1"/>
    <w:rsid w:val="00C048C3"/>
    <w:rsid w:val="00C04979"/>
    <w:rsid w:val="00C049EF"/>
    <w:rsid w:val="00C04B15"/>
    <w:rsid w:val="00C04B7B"/>
    <w:rsid w:val="00C04BB5"/>
    <w:rsid w:val="00C04C18"/>
    <w:rsid w:val="00C04D87"/>
    <w:rsid w:val="00C04E56"/>
    <w:rsid w:val="00C0517E"/>
    <w:rsid w:val="00C051E2"/>
    <w:rsid w:val="00C05220"/>
    <w:rsid w:val="00C05547"/>
    <w:rsid w:val="00C0555C"/>
    <w:rsid w:val="00C057F1"/>
    <w:rsid w:val="00C05974"/>
    <w:rsid w:val="00C059AE"/>
    <w:rsid w:val="00C05ACF"/>
    <w:rsid w:val="00C05B04"/>
    <w:rsid w:val="00C05BDE"/>
    <w:rsid w:val="00C05C14"/>
    <w:rsid w:val="00C05CCC"/>
    <w:rsid w:val="00C05D58"/>
    <w:rsid w:val="00C05DC3"/>
    <w:rsid w:val="00C05EBA"/>
    <w:rsid w:val="00C05F5E"/>
    <w:rsid w:val="00C05F75"/>
    <w:rsid w:val="00C05F78"/>
    <w:rsid w:val="00C05F8F"/>
    <w:rsid w:val="00C05FCF"/>
    <w:rsid w:val="00C0604E"/>
    <w:rsid w:val="00C060A0"/>
    <w:rsid w:val="00C060BD"/>
    <w:rsid w:val="00C060CC"/>
    <w:rsid w:val="00C061BE"/>
    <w:rsid w:val="00C06208"/>
    <w:rsid w:val="00C062B2"/>
    <w:rsid w:val="00C06310"/>
    <w:rsid w:val="00C0636B"/>
    <w:rsid w:val="00C0642E"/>
    <w:rsid w:val="00C06468"/>
    <w:rsid w:val="00C06492"/>
    <w:rsid w:val="00C0652F"/>
    <w:rsid w:val="00C06534"/>
    <w:rsid w:val="00C06598"/>
    <w:rsid w:val="00C065D0"/>
    <w:rsid w:val="00C065D1"/>
    <w:rsid w:val="00C06738"/>
    <w:rsid w:val="00C069B7"/>
    <w:rsid w:val="00C06A1C"/>
    <w:rsid w:val="00C06AB9"/>
    <w:rsid w:val="00C06B48"/>
    <w:rsid w:val="00C06B60"/>
    <w:rsid w:val="00C06B84"/>
    <w:rsid w:val="00C06B9B"/>
    <w:rsid w:val="00C06D00"/>
    <w:rsid w:val="00C06DC8"/>
    <w:rsid w:val="00C06FB7"/>
    <w:rsid w:val="00C07034"/>
    <w:rsid w:val="00C0709E"/>
    <w:rsid w:val="00C070A5"/>
    <w:rsid w:val="00C071B4"/>
    <w:rsid w:val="00C07230"/>
    <w:rsid w:val="00C072E3"/>
    <w:rsid w:val="00C07303"/>
    <w:rsid w:val="00C0740F"/>
    <w:rsid w:val="00C07438"/>
    <w:rsid w:val="00C074A2"/>
    <w:rsid w:val="00C0769A"/>
    <w:rsid w:val="00C076E8"/>
    <w:rsid w:val="00C07808"/>
    <w:rsid w:val="00C07A35"/>
    <w:rsid w:val="00C07A87"/>
    <w:rsid w:val="00C07B41"/>
    <w:rsid w:val="00C07C2E"/>
    <w:rsid w:val="00C07D16"/>
    <w:rsid w:val="00C07D4A"/>
    <w:rsid w:val="00C07E97"/>
    <w:rsid w:val="00C07ED2"/>
    <w:rsid w:val="00C100AD"/>
    <w:rsid w:val="00C101BB"/>
    <w:rsid w:val="00C104BA"/>
    <w:rsid w:val="00C10503"/>
    <w:rsid w:val="00C10607"/>
    <w:rsid w:val="00C10660"/>
    <w:rsid w:val="00C106C3"/>
    <w:rsid w:val="00C10750"/>
    <w:rsid w:val="00C1094F"/>
    <w:rsid w:val="00C10A7E"/>
    <w:rsid w:val="00C10A8F"/>
    <w:rsid w:val="00C10C88"/>
    <w:rsid w:val="00C10E61"/>
    <w:rsid w:val="00C11080"/>
    <w:rsid w:val="00C110AB"/>
    <w:rsid w:val="00C110E5"/>
    <w:rsid w:val="00C1113D"/>
    <w:rsid w:val="00C11161"/>
    <w:rsid w:val="00C11191"/>
    <w:rsid w:val="00C11219"/>
    <w:rsid w:val="00C11361"/>
    <w:rsid w:val="00C114A5"/>
    <w:rsid w:val="00C115FE"/>
    <w:rsid w:val="00C11611"/>
    <w:rsid w:val="00C11756"/>
    <w:rsid w:val="00C1178B"/>
    <w:rsid w:val="00C117DF"/>
    <w:rsid w:val="00C11816"/>
    <w:rsid w:val="00C1182A"/>
    <w:rsid w:val="00C118A3"/>
    <w:rsid w:val="00C11ABC"/>
    <w:rsid w:val="00C11BD3"/>
    <w:rsid w:val="00C11C07"/>
    <w:rsid w:val="00C11DC6"/>
    <w:rsid w:val="00C11F17"/>
    <w:rsid w:val="00C11F52"/>
    <w:rsid w:val="00C11FAE"/>
    <w:rsid w:val="00C121C8"/>
    <w:rsid w:val="00C121E2"/>
    <w:rsid w:val="00C12246"/>
    <w:rsid w:val="00C12289"/>
    <w:rsid w:val="00C122BB"/>
    <w:rsid w:val="00C122D3"/>
    <w:rsid w:val="00C12414"/>
    <w:rsid w:val="00C12513"/>
    <w:rsid w:val="00C1267F"/>
    <w:rsid w:val="00C12753"/>
    <w:rsid w:val="00C1276B"/>
    <w:rsid w:val="00C128A0"/>
    <w:rsid w:val="00C12947"/>
    <w:rsid w:val="00C12975"/>
    <w:rsid w:val="00C12A27"/>
    <w:rsid w:val="00C12A35"/>
    <w:rsid w:val="00C12ADF"/>
    <w:rsid w:val="00C12B7C"/>
    <w:rsid w:val="00C12BD7"/>
    <w:rsid w:val="00C12C72"/>
    <w:rsid w:val="00C12CCA"/>
    <w:rsid w:val="00C12CD0"/>
    <w:rsid w:val="00C12D03"/>
    <w:rsid w:val="00C12D59"/>
    <w:rsid w:val="00C12DE5"/>
    <w:rsid w:val="00C12E4B"/>
    <w:rsid w:val="00C12E91"/>
    <w:rsid w:val="00C12E9D"/>
    <w:rsid w:val="00C12EC2"/>
    <w:rsid w:val="00C12F56"/>
    <w:rsid w:val="00C12FE9"/>
    <w:rsid w:val="00C13016"/>
    <w:rsid w:val="00C130CE"/>
    <w:rsid w:val="00C131E6"/>
    <w:rsid w:val="00C132F9"/>
    <w:rsid w:val="00C135F2"/>
    <w:rsid w:val="00C13600"/>
    <w:rsid w:val="00C13776"/>
    <w:rsid w:val="00C13788"/>
    <w:rsid w:val="00C13854"/>
    <w:rsid w:val="00C138C4"/>
    <w:rsid w:val="00C139A4"/>
    <w:rsid w:val="00C13CBC"/>
    <w:rsid w:val="00C13CD6"/>
    <w:rsid w:val="00C140BD"/>
    <w:rsid w:val="00C1420B"/>
    <w:rsid w:val="00C1438E"/>
    <w:rsid w:val="00C143A4"/>
    <w:rsid w:val="00C14571"/>
    <w:rsid w:val="00C1461F"/>
    <w:rsid w:val="00C1478E"/>
    <w:rsid w:val="00C147A7"/>
    <w:rsid w:val="00C14817"/>
    <w:rsid w:val="00C148C1"/>
    <w:rsid w:val="00C1495E"/>
    <w:rsid w:val="00C14A1C"/>
    <w:rsid w:val="00C14A46"/>
    <w:rsid w:val="00C14AC9"/>
    <w:rsid w:val="00C14AE8"/>
    <w:rsid w:val="00C14C9C"/>
    <w:rsid w:val="00C14D2B"/>
    <w:rsid w:val="00C14DCB"/>
    <w:rsid w:val="00C1500D"/>
    <w:rsid w:val="00C153C1"/>
    <w:rsid w:val="00C1555C"/>
    <w:rsid w:val="00C1566C"/>
    <w:rsid w:val="00C15708"/>
    <w:rsid w:val="00C157BD"/>
    <w:rsid w:val="00C157D1"/>
    <w:rsid w:val="00C158C6"/>
    <w:rsid w:val="00C15AAD"/>
    <w:rsid w:val="00C15AFE"/>
    <w:rsid w:val="00C15B13"/>
    <w:rsid w:val="00C15B45"/>
    <w:rsid w:val="00C15C33"/>
    <w:rsid w:val="00C15D53"/>
    <w:rsid w:val="00C15D94"/>
    <w:rsid w:val="00C15DA3"/>
    <w:rsid w:val="00C15DC2"/>
    <w:rsid w:val="00C15DD2"/>
    <w:rsid w:val="00C16069"/>
    <w:rsid w:val="00C1607F"/>
    <w:rsid w:val="00C16145"/>
    <w:rsid w:val="00C16214"/>
    <w:rsid w:val="00C1627D"/>
    <w:rsid w:val="00C1637F"/>
    <w:rsid w:val="00C16536"/>
    <w:rsid w:val="00C1661B"/>
    <w:rsid w:val="00C16643"/>
    <w:rsid w:val="00C166C6"/>
    <w:rsid w:val="00C16781"/>
    <w:rsid w:val="00C168ED"/>
    <w:rsid w:val="00C169A1"/>
    <w:rsid w:val="00C16AEA"/>
    <w:rsid w:val="00C16C57"/>
    <w:rsid w:val="00C16C6E"/>
    <w:rsid w:val="00C16CC4"/>
    <w:rsid w:val="00C16DC8"/>
    <w:rsid w:val="00C16F00"/>
    <w:rsid w:val="00C17031"/>
    <w:rsid w:val="00C171DF"/>
    <w:rsid w:val="00C1732D"/>
    <w:rsid w:val="00C173C5"/>
    <w:rsid w:val="00C1749E"/>
    <w:rsid w:val="00C174A4"/>
    <w:rsid w:val="00C174CD"/>
    <w:rsid w:val="00C17581"/>
    <w:rsid w:val="00C176D9"/>
    <w:rsid w:val="00C176EB"/>
    <w:rsid w:val="00C176EC"/>
    <w:rsid w:val="00C1770F"/>
    <w:rsid w:val="00C177C0"/>
    <w:rsid w:val="00C17921"/>
    <w:rsid w:val="00C17973"/>
    <w:rsid w:val="00C179EE"/>
    <w:rsid w:val="00C17BCD"/>
    <w:rsid w:val="00C17C08"/>
    <w:rsid w:val="00C17C80"/>
    <w:rsid w:val="00C17D12"/>
    <w:rsid w:val="00C17D8C"/>
    <w:rsid w:val="00C17E75"/>
    <w:rsid w:val="00C17E97"/>
    <w:rsid w:val="00C17EA9"/>
    <w:rsid w:val="00C17F37"/>
    <w:rsid w:val="00C20102"/>
    <w:rsid w:val="00C20103"/>
    <w:rsid w:val="00C2015A"/>
    <w:rsid w:val="00C20190"/>
    <w:rsid w:val="00C20241"/>
    <w:rsid w:val="00C20312"/>
    <w:rsid w:val="00C20316"/>
    <w:rsid w:val="00C20336"/>
    <w:rsid w:val="00C20377"/>
    <w:rsid w:val="00C203D4"/>
    <w:rsid w:val="00C20412"/>
    <w:rsid w:val="00C2047A"/>
    <w:rsid w:val="00C2072D"/>
    <w:rsid w:val="00C2073E"/>
    <w:rsid w:val="00C207BD"/>
    <w:rsid w:val="00C2094E"/>
    <w:rsid w:val="00C209C2"/>
    <w:rsid w:val="00C20A55"/>
    <w:rsid w:val="00C20B8A"/>
    <w:rsid w:val="00C20BE5"/>
    <w:rsid w:val="00C20C43"/>
    <w:rsid w:val="00C20D0B"/>
    <w:rsid w:val="00C20D95"/>
    <w:rsid w:val="00C20DB6"/>
    <w:rsid w:val="00C20DFD"/>
    <w:rsid w:val="00C20E35"/>
    <w:rsid w:val="00C20F8D"/>
    <w:rsid w:val="00C210A6"/>
    <w:rsid w:val="00C2123B"/>
    <w:rsid w:val="00C212B1"/>
    <w:rsid w:val="00C21409"/>
    <w:rsid w:val="00C215F7"/>
    <w:rsid w:val="00C2161C"/>
    <w:rsid w:val="00C21758"/>
    <w:rsid w:val="00C21942"/>
    <w:rsid w:val="00C21990"/>
    <w:rsid w:val="00C21A9F"/>
    <w:rsid w:val="00C21BB3"/>
    <w:rsid w:val="00C21C3E"/>
    <w:rsid w:val="00C21C77"/>
    <w:rsid w:val="00C21D0E"/>
    <w:rsid w:val="00C21D62"/>
    <w:rsid w:val="00C21E4C"/>
    <w:rsid w:val="00C21F52"/>
    <w:rsid w:val="00C220E9"/>
    <w:rsid w:val="00C22148"/>
    <w:rsid w:val="00C2214D"/>
    <w:rsid w:val="00C22215"/>
    <w:rsid w:val="00C22270"/>
    <w:rsid w:val="00C2233D"/>
    <w:rsid w:val="00C2234E"/>
    <w:rsid w:val="00C22467"/>
    <w:rsid w:val="00C2266F"/>
    <w:rsid w:val="00C226E7"/>
    <w:rsid w:val="00C22734"/>
    <w:rsid w:val="00C22782"/>
    <w:rsid w:val="00C22905"/>
    <w:rsid w:val="00C22908"/>
    <w:rsid w:val="00C22991"/>
    <w:rsid w:val="00C229D9"/>
    <w:rsid w:val="00C22B15"/>
    <w:rsid w:val="00C22B78"/>
    <w:rsid w:val="00C22BF0"/>
    <w:rsid w:val="00C22DE0"/>
    <w:rsid w:val="00C22EE0"/>
    <w:rsid w:val="00C22FAC"/>
    <w:rsid w:val="00C23086"/>
    <w:rsid w:val="00C230E7"/>
    <w:rsid w:val="00C2316C"/>
    <w:rsid w:val="00C23221"/>
    <w:rsid w:val="00C23285"/>
    <w:rsid w:val="00C233E4"/>
    <w:rsid w:val="00C233EF"/>
    <w:rsid w:val="00C234FF"/>
    <w:rsid w:val="00C23529"/>
    <w:rsid w:val="00C23543"/>
    <w:rsid w:val="00C2365B"/>
    <w:rsid w:val="00C23739"/>
    <w:rsid w:val="00C23852"/>
    <w:rsid w:val="00C23992"/>
    <w:rsid w:val="00C23A3B"/>
    <w:rsid w:val="00C23AE6"/>
    <w:rsid w:val="00C23B36"/>
    <w:rsid w:val="00C23B79"/>
    <w:rsid w:val="00C23C98"/>
    <w:rsid w:val="00C23CFD"/>
    <w:rsid w:val="00C23D4C"/>
    <w:rsid w:val="00C23D69"/>
    <w:rsid w:val="00C23DE8"/>
    <w:rsid w:val="00C23DF3"/>
    <w:rsid w:val="00C23E27"/>
    <w:rsid w:val="00C23F0E"/>
    <w:rsid w:val="00C24001"/>
    <w:rsid w:val="00C241A3"/>
    <w:rsid w:val="00C241D9"/>
    <w:rsid w:val="00C24230"/>
    <w:rsid w:val="00C2426B"/>
    <w:rsid w:val="00C2431D"/>
    <w:rsid w:val="00C243B8"/>
    <w:rsid w:val="00C2440E"/>
    <w:rsid w:val="00C24410"/>
    <w:rsid w:val="00C244FF"/>
    <w:rsid w:val="00C245A5"/>
    <w:rsid w:val="00C245CD"/>
    <w:rsid w:val="00C24755"/>
    <w:rsid w:val="00C2475D"/>
    <w:rsid w:val="00C2478B"/>
    <w:rsid w:val="00C24998"/>
    <w:rsid w:val="00C249F2"/>
    <w:rsid w:val="00C24A16"/>
    <w:rsid w:val="00C24ADE"/>
    <w:rsid w:val="00C24BD5"/>
    <w:rsid w:val="00C24C57"/>
    <w:rsid w:val="00C24F74"/>
    <w:rsid w:val="00C2526B"/>
    <w:rsid w:val="00C25437"/>
    <w:rsid w:val="00C2546C"/>
    <w:rsid w:val="00C25475"/>
    <w:rsid w:val="00C2548D"/>
    <w:rsid w:val="00C25501"/>
    <w:rsid w:val="00C2554B"/>
    <w:rsid w:val="00C2555B"/>
    <w:rsid w:val="00C25568"/>
    <w:rsid w:val="00C256EB"/>
    <w:rsid w:val="00C25703"/>
    <w:rsid w:val="00C2572C"/>
    <w:rsid w:val="00C25872"/>
    <w:rsid w:val="00C258CD"/>
    <w:rsid w:val="00C259CD"/>
    <w:rsid w:val="00C25A31"/>
    <w:rsid w:val="00C25AC9"/>
    <w:rsid w:val="00C25ADE"/>
    <w:rsid w:val="00C25B67"/>
    <w:rsid w:val="00C25CF0"/>
    <w:rsid w:val="00C25D51"/>
    <w:rsid w:val="00C25F18"/>
    <w:rsid w:val="00C2607A"/>
    <w:rsid w:val="00C261E8"/>
    <w:rsid w:val="00C2637C"/>
    <w:rsid w:val="00C263AD"/>
    <w:rsid w:val="00C26442"/>
    <w:rsid w:val="00C26482"/>
    <w:rsid w:val="00C264A2"/>
    <w:rsid w:val="00C264EE"/>
    <w:rsid w:val="00C26507"/>
    <w:rsid w:val="00C2654E"/>
    <w:rsid w:val="00C26564"/>
    <w:rsid w:val="00C2688A"/>
    <w:rsid w:val="00C268FD"/>
    <w:rsid w:val="00C269A1"/>
    <w:rsid w:val="00C26A29"/>
    <w:rsid w:val="00C26BF3"/>
    <w:rsid w:val="00C26BF5"/>
    <w:rsid w:val="00C26C83"/>
    <w:rsid w:val="00C26DA8"/>
    <w:rsid w:val="00C26E00"/>
    <w:rsid w:val="00C26E17"/>
    <w:rsid w:val="00C26F29"/>
    <w:rsid w:val="00C26FBD"/>
    <w:rsid w:val="00C270CD"/>
    <w:rsid w:val="00C27180"/>
    <w:rsid w:val="00C271F0"/>
    <w:rsid w:val="00C272CF"/>
    <w:rsid w:val="00C272EA"/>
    <w:rsid w:val="00C2734A"/>
    <w:rsid w:val="00C27369"/>
    <w:rsid w:val="00C27398"/>
    <w:rsid w:val="00C273F0"/>
    <w:rsid w:val="00C27429"/>
    <w:rsid w:val="00C275C1"/>
    <w:rsid w:val="00C2764E"/>
    <w:rsid w:val="00C27683"/>
    <w:rsid w:val="00C27743"/>
    <w:rsid w:val="00C2796E"/>
    <w:rsid w:val="00C27976"/>
    <w:rsid w:val="00C27B01"/>
    <w:rsid w:val="00C27B8B"/>
    <w:rsid w:val="00C27BA8"/>
    <w:rsid w:val="00C27BAC"/>
    <w:rsid w:val="00C27D5F"/>
    <w:rsid w:val="00C27D79"/>
    <w:rsid w:val="00C27DE1"/>
    <w:rsid w:val="00C3004C"/>
    <w:rsid w:val="00C30075"/>
    <w:rsid w:val="00C300B4"/>
    <w:rsid w:val="00C3013A"/>
    <w:rsid w:val="00C301A8"/>
    <w:rsid w:val="00C302D6"/>
    <w:rsid w:val="00C302EC"/>
    <w:rsid w:val="00C30315"/>
    <w:rsid w:val="00C304F7"/>
    <w:rsid w:val="00C30643"/>
    <w:rsid w:val="00C30834"/>
    <w:rsid w:val="00C30983"/>
    <w:rsid w:val="00C30AC1"/>
    <w:rsid w:val="00C30ACB"/>
    <w:rsid w:val="00C30B9A"/>
    <w:rsid w:val="00C30C88"/>
    <w:rsid w:val="00C30CEB"/>
    <w:rsid w:val="00C30D6B"/>
    <w:rsid w:val="00C30F4C"/>
    <w:rsid w:val="00C30F9F"/>
    <w:rsid w:val="00C31074"/>
    <w:rsid w:val="00C31076"/>
    <w:rsid w:val="00C3109D"/>
    <w:rsid w:val="00C31100"/>
    <w:rsid w:val="00C3113D"/>
    <w:rsid w:val="00C312E1"/>
    <w:rsid w:val="00C313BF"/>
    <w:rsid w:val="00C31740"/>
    <w:rsid w:val="00C31982"/>
    <w:rsid w:val="00C31B00"/>
    <w:rsid w:val="00C31B79"/>
    <w:rsid w:val="00C31B93"/>
    <w:rsid w:val="00C31BB7"/>
    <w:rsid w:val="00C31D8A"/>
    <w:rsid w:val="00C31F0C"/>
    <w:rsid w:val="00C320BC"/>
    <w:rsid w:val="00C32116"/>
    <w:rsid w:val="00C3229A"/>
    <w:rsid w:val="00C3233A"/>
    <w:rsid w:val="00C3235D"/>
    <w:rsid w:val="00C323F3"/>
    <w:rsid w:val="00C32467"/>
    <w:rsid w:val="00C324DE"/>
    <w:rsid w:val="00C3273F"/>
    <w:rsid w:val="00C32864"/>
    <w:rsid w:val="00C32886"/>
    <w:rsid w:val="00C32938"/>
    <w:rsid w:val="00C32A26"/>
    <w:rsid w:val="00C32B4D"/>
    <w:rsid w:val="00C32BA4"/>
    <w:rsid w:val="00C32BB0"/>
    <w:rsid w:val="00C32C30"/>
    <w:rsid w:val="00C32DA6"/>
    <w:rsid w:val="00C32F17"/>
    <w:rsid w:val="00C32FD4"/>
    <w:rsid w:val="00C330B4"/>
    <w:rsid w:val="00C33216"/>
    <w:rsid w:val="00C33422"/>
    <w:rsid w:val="00C334C5"/>
    <w:rsid w:val="00C33564"/>
    <w:rsid w:val="00C335E1"/>
    <w:rsid w:val="00C33608"/>
    <w:rsid w:val="00C33687"/>
    <w:rsid w:val="00C33764"/>
    <w:rsid w:val="00C33864"/>
    <w:rsid w:val="00C33875"/>
    <w:rsid w:val="00C33A82"/>
    <w:rsid w:val="00C33A85"/>
    <w:rsid w:val="00C33AFF"/>
    <w:rsid w:val="00C33B16"/>
    <w:rsid w:val="00C33C76"/>
    <w:rsid w:val="00C33F28"/>
    <w:rsid w:val="00C33F75"/>
    <w:rsid w:val="00C34004"/>
    <w:rsid w:val="00C3406C"/>
    <w:rsid w:val="00C34086"/>
    <w:rsid w:val="00C340D2"/>
    <w:rsid w:val="00C341A6"/>
    <w:rsid w:val="00C341F6"/>
    <w:rsid w:val="00C342FE"/>
    <w:rsid w:val="00C34330"/>
    <w:rsid w:val="00C343D4"/>
    <w:rsid w:val="00C34401"/>
    <w:rsid w:val="00C34428"/>
    <w:rsid w:val="00C344A4"/>
    <w:rsid w:val="00C345DC"/>
    <w:rsid w:val="00C34658"/>
    <w:rsid w:val="00C346DD"/>
    <w:rsid w:val="00C3477F"/>
    <w:rsid w:val="00C34852"/>
    <w:rsid w:val="00C3487E"/>
    <w:rsid w:val="00C348B3"/>
    <w:rsid w:val="00C3494D"/>
    <w:rsid w:val="00C3494E"/>
    <w:rsid w:val="00C349BB"/>
    <w:rsid w:val="00C34A93"/>
    <w:rsid w:val="00C34AAA"/>
    <w:rsid w:val="00C34B3B"/>
    <w:rsid w:val="00C34B58"/>
    <w:rsid w:val="00C34CC0"/>
    <w:rsid w:val="00C34DA3"/>
    <w:rsid w:val="00C34DB0"/>
    <w:rsid w:val="00C34DD0"/>
    <w:rsid w:val="00C34E22"/>
    <w:rsid w:val="00C34F58"/>
    <w:rsid w:val="00C35097"/>
    <w:rsid w:val="00C350A0"/>
    <w:rsid w:val="00C35162"/>
    <w:rsid w:val="00C35189"/>
    <w:rsid w:val="00C3518D"/>
    <w:rsid w:val="00C35295"/>
    <w:rsid w:val="00C352BD"/>
    <w:rsid w:val="00C353C9"/>
    <w:rsid w:val="00C354C0"/>
    <w:rsid w:val="00C3554F"/>
    <w:rsid w:val="00C35597"/>
    <w:rsid w:val="00C35601"/>
    <w:rsid w:val="00C3560B"/>
    <w:rsid w:val="00C35614"/>
    <w:rsid w:val="00C35673"/>
    <w:rsid w:val="00C359AF"/>
    <w:rsid w:val="00C35A99"/>
    <w:rsid w:val="00C35B8A"/>
    <w:rsid w:val="00C35B8B"/>
    <w:rsid w:val="00C35BC7"/>
    <w:rsid w:val="00C35BEF"/>
    <w:rsid w:val="00C35C56"/>
    <w:rsid w:val="00C35D83"/>
    <w:rsid w:val="00C35EAA"/>
    <w:rsid w:val="00C36066"/>
    <w:rsid w:val="00C3610D"/>
    <w:rsid w:val="00C36220"/>
    <w:rsid w:val="00C36281"/>
    <w:rsid w:val="00C363E6"/>
    <w:rsid w:val="00C36554"/>
    <w:rsid w:val="00C36644"/>
    <w:rsid w:val="00C3664D"/>
    <w:rsid w:val="00C3667D"/>
    <w:rsid w:val="00C36731"/>
    <w:rsid w:val="00C36747"/>
    <w:rsid w:val="00C36778"/>
    <w:rsid w:val="00C36864"/>
    <w:rsid w:val="00C369F1"/>
    <w:rsid w:val="00C369F2"/>
    <w:rsid w:val="00C36AA6"/>
    <w:rsid w:val="00C36B5F"/>
    <w:rsid w:val="00C36CEF"/>
    <w:rsid w:val="00C36D25"/>
    <w:rsid w:val="00C37064"/>
    <w:rsid w:val="00C3714E"/>
    <w:rsid w:val="00C37164"/>
    <w:rsid w:val="00C37179"/>
    <w:rsid w:val="00C371C0"/>
    <w:rsid w:val="00C37379"/>
    <w:rsid w:val="00C37570"/>
    <w:rsid w:val="00C37618"/>
    <w:rsid w:val="00C3774C"/>
    <w:rsid w:val="00C37777"/>
    <w:rsid w:val="00C37861"/>
    <w:rsid w:val="00C3789C"/>
    <w:rsid w:val="00C37A2D"/>
    <w:rsid w:val="00C37ACC"/>
    <w:rsid w:val="00C37AF5"/>
    <w:rsid w:val="00C37B73"/>
    <w:rsid w:val="00C37BA3"/>
    <w:rsid w:val="00C37CE8"/>
    <w:rsid w:val="00C37D55"/>
    <w:rsid w:val="00C37E09"/>
    <w:rsid w:val="00C37E6B"/>
    <w:rsid w:val="00C37EE0"/>
    <w:rsid w:val="00C37F1F"/>
    <w:rsid w:val="00C37FC0"/>
    <w:rsid w:val="00C4005F"/>
    <w:rsid w:val="00C40073"/>
    <w:rsid w:val="00C400E9"/>
    <w:rsid w:val="00C40306"/>
    <w:rsid w:val="00C40319"/>
    <w:rsid w:val="00C4033F"/>
    <w:rsid w:val="00C403B2"/>
    <w:rsid w:val="00C4044C"/>
    <w:rsid w:val="00C404D0"/>
    <w:rsid w:val="00C40533"/>
    <w:rsid w:val="00C40583"/>
    <w:rsid w:val="00C407EB"/>
    <w:rsid w:val="00C4096C"/>
    <w:rsid w:val="00C409FE"/>
    <w:rsid w:val="00C40BE1"/>
    <w:rsid w:val="00C40BF3"/>
    <w:rsid w:val="00C40BFC"/>
    <w:rsid w:val="00C40DA0"/>
    <w:rsid w:val="00C40E5B"/>
    <w:rsid w:val="00C40EFC"/>
    <w:rsid w:val="00C40F59"/>
    <w:rsid w:val="00C41069"/>
    <w:rsid w:val="00C41173"/>
    <w:rsid w:val="00C41189"/>
    <w:rsid w:val="00C412E5"/>
    <w:rsid w:val="00C4135A"/>
    <w:rsid w:val="00C414D0"/>
    <w:rsid w:val="00C4175F"/>
    <w:rsid w:val="00C41B96"/>
    <w:rsid w:val="00C41CCD"/>
    <w:rsid w:val="00C41D22"/>
    <w:rsid w:val="00C41DD9"/>
    <w:rsid w:val="00C41DFD"/>
    <w:rsid w:val="00C41FB1"/>
    <w:rsid w:val="00C4201B"/>
    <w:rsid w:val="00C420C5"/>
    <w:rsid w:val="00C42118"/>
    <w:rsid w:val="00C42418"/>
    <w:rsid w:val="00C42654"/>
    <w:rsid w:val="00C42664"/>
    <w:rsid w:val="00C42711"/>
    <w:rsid w:val="00C427A2"/>
    <w:rsid w:val="00C4287E"/>
    <w:rsid w:val="00C428C0"/>
    <w:rsid w:val="00C428DC"/>
    <w:rsid w:val="00C429F1"/>
    <w:rsid w:val="00C42A05"/>
    <w:rsid w:val="00C42B87"/>
    <w:rsid w:val="00C42C97"/>
    <w:rsid w:val="00C42CE3"/>
    <w:rsid w:val="00C42D12"/>
    <w:rsid w:val="00C42D14"/>
    <w:rsid w:val="00C42D80"/>
    <w:rsid w:val="00C42E81"/>
    <w:rsid w:val="00C42FAB"/>
    <w:rsid w:val="00C4304C"/>
    <w:rsid w:val="00C430BE"/>
    <w:rsid w:val="00C431E5"/>
    <w:rsid w:val="00C432F0"/>
    <w:rsid w:val="00C432FA"/>
    <w:rsid w:val="00C4339B"/>
    <w:rsid w:val="00C43520"/>
    <w:rsid w:val="00C435C4"/>
    <w:rsid w:val="00C4361B"/>
    <w:rsid w:val="00C436DE"/>
    <w:rsid w:val="00C43723"/>
    <w:rsid w:val="00C43763"/>
    <w:rsid w:val="00C4377D"/>
    <w:rsid w:val="00C43822"/>
    <w:rsid w:val="00C43919"/>
    <w:rsid w:val="00C43A2A"/>
    <w:rsid w:val="00C43A92"/>
    <w:rsid w:val="00C43C89"/>
    <w:rsid w:val="00C43E58"/>
    <w:rsid w:val="00C43EDA"/>
    <w:rsid w:val="00C43F6B"/>
    <w:rsid w:val="00C43FA8"/>
    <w:rsid w:val="00C43FC3"/>
    <w:rsid w:val="00C44075"/>
    <w:rsid w:val="00C4413A"/>
    <w:rsid w:val="00C442E3"/>
    <w:rsid w:val="00C4444E"/>
    <w:rsid w:val="00C44491"/>
    <w:rsid w:val="00C444A6"/>
    <w:rsid w:val="00C444B6"/>
    <w:rsid w:val="00C444E8"/>
    <w:rsid w:val="00C446DA"/>
    <w:rsid w:val="00C44747"/>
    <w:rsid w:val="00C44825"/>
    <w:rsid w:val="00C44872"/>
    <w:rsid w:val="00C44895"/>
    <w:rsid w:val="00C449F1"/>
    <w:rsid w:val="00C44A86"/>
    <w:rsid w:val="00C44AB3"/>
    <w:rsid w:val="00C44AD1"/>
    <w:rsid w:val="00C44AF1"/>
    <w:rsid w:val="00C44B1C"/>
    <w:rsid w:val="00C44B1D"/>
    <w:rsid w:val="00C44BE4"/>
    <w:rsid w:val="00C44D48"/>
    <w:rsid w:val="00C44DEE"/>
    <w:rsid w:val="00C44EDD"/>
    <w:rsid w:val="00C45017"/>
    <w:rsid w:val="00C45052"/>
    <w:rsid w:val="00C4507B"/>
    <w:rsid w:val="00C45093"/>
    <w:rsid w:val="00C45100"/>
    <w:rsid w:val="00C451D0"/>
    <w:rsid w:val="00C45246"/>
    <w:rsid w:val="00C45250"/>
    <w:rsid w:val="00C45271"/>
    <w:rsid w:val="00C452A2"/>
    <w:rsid w:val="00C4558C"/>
    <w:rsid w:val="00C4567F"/>
    <w:rsid w:val="00C457A4"/>
    <w:rsid w:val="00C45909"/>
    <w:rsid w:val="00C45A15"/>
    <w:rsid w:val="00C45C99"/>
    <w:rsid w:val="00C45DEE"/>
    <w:rsid w:val="00C45E79"/>
    <w:rsid w:val="00C45EDC"/>
    <w:rsid w:val="00C460C9"/>
    <w:rsid w:val="00C460FA"/>
    <w:rsid w:val="00C46226"/>
    <w:rsid w:val="00C46495"/>
    <w:rsid w:val="00C4655D"/>
    <w:rsid w:val="00C46560"/>
    <w:rsid w:val="00C4660D"/>
    <w:rsid w:val="00C46751"/>
    <w:rsid w:val="00C4679E"/>
    <w:rsid w:val="00C4689D"/>
    <w:rsid w:val="00C468BE"/>
    <w:rsid w:val="00C4697F"/>
    <w:rsid w:val="00C46A5F"/>
    <w:rsid w:val="00C46B88"/>
    <w:rsid w:val="00C46C3D"/>
    <w:rsid w:val="00C46D09"/>
    <w:rsid w:val="00C46E25"/>
    <w:rsid w:val="00C46FAC"/>
    <w:rsid w:val="00C4708C"/>
    <w:rsid w:val="00C470A9"/>
    <w:rsid w:val="00C47124"/>
    <w:rsid w:val="00C4717C"/>
    <w:rsid w:val="00C47198"/>
    <w:rsid w:val="00C472DE"/>
    <w:rsid w:val="00C473AF"/>
    <w:rsid w:val="00C4740E"/>
    <w:rsid w:val="00C47425"/>
    <w:rsid w:val="00C4746C"/>
    <w:rsid w:val="00C474C1"/>
    <w:rsid w:val="00C4751E"/>
    <w:rsid w:val="00C47525"/>
    <w:rsid w:val="00C47757"/>
    <w:rsid w:val="00C4775A"/>
    <w:rsid w:val="00C47879"/>
    <w:rsid w:val="00C47937"/>
    <w:rsid w:val="00C47943"/>
    <w:rsid w:val="00C4794C"/>
    <w:rsid w:val="00C47950"/>
    <w:rsid w:val="00C47992"/>
    <w:rsid w:val="00C479FE"/>
    <w:rsid w:val="00C47A36"/>
    <w:rsid w:val="00C47C04"/>
    <w:rsid w:val="00C47CF9"/>
    <w:rsid w:val="00C47D54"/>
    <w:rsid w:val="00C47D76"/>
    <w:rsid w:val="00C500BC"/>
    <w:rsid w:val="00C500F1"/>
    <w:rsid w:val="00C50184"/>
    <w:rsid w:val="00C501A4"/>
    <w:rsid w:val="00C502CA"/>
    <w:rsid w:val="00C5032D"/>
    <w:rsid w:val="00C50382"/>
    <w:rsid w:val="00C5068B"/>
    <w:rsid w:val="00C5072A"/>
    <w:rsid w:val="00C50762"/>
    <w:rsid w:val="00C5080F"/>
    <w:rsid w:val="00C5092F"/>
    <w:rsid w:val="00C50983"/>
    <w:rsid w:val="00C50999"/>
    <w:rsid w:val="00C50AE1"/>
    <w:rsid w:val="00C50BA4"/>
    <w:rsid w:val="00C50BF3"/>
    <w:rsid w:val="00C50BF6"/>
    <w:rsid w:val="00C50C29"/>
    <w:rsid w:val="00C50CC1"/>
    <w:rsid w:val="00C50CCD"/>
    <w:rsid w:val="00C50D37"/>
    <w:rsid w:val="00C50D43"/>
    <w:rsid w:val="00C50DA2"/>
    <w:rsid w:val="00C510EB"/>
    <w:rsid w:val="00C5112C"/>
    <w:rsid w:val="00C51186"/>
    <w:rsid w:val="00C51213"/>
    <w:rsid w:val="00C51233"/>
    <w:rsid w:val="00C51298"/>
    <w:rsid w:val="00C51366"/>
    <w:rsid w:val="00C513E2"/>
    <w:rsid w:val="00C513F4"/>
    <w:rsid w:val="00C5143F"/>
    <w:rsid w:val="00C51450"/>
    <w:rsid w:val="00C51585"/>
    <w:rsid w:val="00C51684"/>
    <w:rsid w:val="00C51798"/>
    <w:rsid w:val="00C5182D"/>
    <w:rsid w:val="00C51911"/>
    <w:rsid w:val="00C5191E"/>
    <w:rsid w:val="00C51941"/>
    <w:rsid w:val="00C51A3F"/>
    <w:rsid w:val="00C51B58"/>
    <w:rsid w:val="00C51BF3"/>
    <w:rsid w:val="00C51C49"/>
    <w:rsid w:val="00C51D59"/>
    <w:rsid w:val="00C51E4A"/>
    <w:rsid w:val="00C51F06"/>
    <w:rsid w:val="00C51F41"/>
    <w:rsid w:val="00C52082"/>
    <w:rsid w:val="00C5208C"/>
    <w:rsid w:val="00C520E2"/>
    <w:rsid w:val="00C5220B"/>
    <w:rsid w:val="00C522CA"/>
    <w:rsid w:val="00C524AF"/>
    <w:rsid w:val="00C52569"/>
    <w:rsid w:val="00C525CF"/>
    <w:rsid w:val="00C525EB"/>
    <w:rsid w:val="00C526DB"/>
    <w:rsid w:val="00C526E7"/>
    <w:rsid w:val="00C52712"/>
    <w:rsid w:val="00C5283A"/>
    <w:rsid w:val="00C529E9"/>
    <w:rsid w:val="00C52A53"/>
    <w:rsid w:val="00C52B18"/>
    <w:rsid w:val="00C52B98"/>
    <w:rsid w:val="00C52B99"/>
    <w:rsid w:val="00C52CF1"/>
    <w:rsid w:val="00C52D3D"/>
    <w:rsid w:val="00C52F4F"/>
    <w:rsid w:val="00C52FE5"/>
    <w:rsid w:val="00C530DD"/>
    <w:rsid w:val="00C530E9"/>
    <w:rsid w:val="00C53132"/>
    <w:rsid w:val="00C53199"/>
    <w:rsid w:val="00C531A5"/>
    <w:rsid w:val="00C53203"/>
    <w:rsid w:val="00C532C5"/>
    <w:rsid w:val="00C5342C"/>
    <w:rsid w:val="00C5345D"/>
    <w:rsid w:val="00C53467"/>
    <w:rsid w:val="00C53518"/>
    <w:rsid w:val="00C5359C"/>
    <w:rsid w:val="00C535D9"/>
    <w:rsid w:val="00C53605"/>
    <w:rsid w:val="00C53741"/>
    <w:rsid w:val="00C53860"/>
    <w:rsid w:val="00C53870"/>
    <w:rsid w:val="00C53AAD"/>
    <w:rsid w:val="00C53BE3"/>
    <w:rsid w:val="00C53BF6"/>
    <w:rsid w:val="00C53D1A"/>
    <w:rsid w:val="00C53DBB"/>
    <w:rsid w:val="00C5404F"/>
    <w:rsid w:val="00C540DF"/>
    <w:rsid w:val="00C54401"/>
    <w:rsid w:val="00C545A4"/>
    <w:rsid w:val="00C546CF"/>
    <w:rsid w:val="00C54773"/>
    <w:rsid w:val="00C54790"/>
    <w:rsid w:val="00C548C6"/>
    <w:rsid w:val="00C549F2"/>
    <w:rsid w:val="00C54A0E"/>
    <w:rsid w:val="00C54BAF"/>
    <w:rsid w:val="00C54C57"/>
    <w:rsid w:val="00C54D23"/>
    <w:rsid w:val="00C54D8C"/>
    <w:rsid w:val="00C54E09"/>
    <w:rsid w:val="00C55087"/>
    <w:rsid w:val="00C55337"/>
    <w:rsid w:val="00C5537F"/>
    <w:rsid w:val="00C554F4"/>
    <w:rsid w:val="00C5559B"/>
    <w:rsid w:val="00C55634"/>
    <w:rsid w:val="00C558DD"/>
    <w:rsid w:val="00C558ED"/>
    <w:rsid w:val="00C55980"/>
    <w:rsid w:val="00C55994"/>
    <w:rsid w:val="00C559FC"/>
    <w:rsid w:val="00C55BBC"/>
    <w:rsid w:val="00C55BBE"/>
    <w:rsid w:val="00C55C07"/>
    <w:rsid w:val="00C55C41"/>
    <w:rsid w:val="00C55CB8"/>
    <w:rsid w:val="00C55D41"/>
    <w:rsid w:val="00C55ECC"/>
    <w:rsid w:val="00C55F37"/>
    <w:rsid w:val="00C55F8E"/>
    <w:rsid w:val="00C55F92"/>
    <w:rsid w:val="00C5608A"/>
    <w:rsid w:val="00C561AB"/>
    <w:rsid w:val="00C56259"/>
    <w:rsid w:val="00C56265"/>
    <w:rsid w:val="00C5635A"/>
    <w:rsid w:val="00C56420"/>
    <w:rsid w:val="00C56465"/>
    <w:rsid w:val="00C56587"/>
    <w:rsid w:val="00C566BE"/>
    <w:rsid w:val="00C56728"/>
    <w:rsid w:val="00C56752"/>
    <w:rsid w:val="00C56852"/>
    <w:rsid w:val="00C568DB"/>
    <w:rsid w:val="00C56903"/>
    <w:rsid w:val="00C56951"/>
    <w:rsid w:val="00C569F1"/>
    <w:rsid w:val="00C56A45"/>
    <w:rsid w:val="00C56B51"/>
    <w:rsid w:val="00C56B93"/>
    <w:rsid w:val="00C56BB0"/>
    <w:rsid w:val="00C56D35"/>
    <w:rsid w:val="00C56E9B"/>
    <w:rsid w:val="00C56FC1"/>
    <w:rsid w:val="00C56FC4"/>
    <w:rsid w:val="00C5705D"/>
    <w:rsid w:val="00C571CE"/>
    <w:rsid w:val="00C57362"/>
    <w:rsid w:val="00C57400"/>
    <w:rsid w:val="00C57464"/>
    <w:rsid w:val="00C5753A"/>
    <w:rsid w:val="00C575E1"/>
    <w:rsid w:val="00C5770B"/>
    <w:rsid w:val="00C5776A"/>
    <w:rsid w:val="00C5776B"/>
    <w:rsid w:val="00C57865"/>
    <w:rsid w:val="00C578AB"/>
    <w:rsid w:val="00C5795B"/>
    <w:rsid w:val="00C57A4A"/>
    <w:rsid w:val="00C57AEF"/>
    <w:rsid w:val="00C57E18"/>
    <w:rsid w:val="00C57ED9"/>
    <w:rsid w:val="00C57EE1"/>
    <w:rsid w:val="00C57F8E"/>
    <w:rsid w:val="00C57FDA"/>
    <w:rsid w:val="00C600D8"/>
    <w:rsid w:val="00C600F0"/>
    <w:rsid w:val="00C60341"/>
    <w:rsid w:val="00C60398"/>
    <w:rsid w:val="00C603C3"/>
    <w:rsid w:val="00C603C6"/>
    <w:rsid w:val="00C604FE"/>
    <w:rsid w:val="00C60509"/>
    <w:rsid w:val="00C60641"/>
    <w:rsid w:val="00C606FA"/>
    <w:rsid w:val="00C60704"/>
    <w:rsid w:val="00C6073D"/>
    <w:rsid w:val="00C60863"/>
    <w:rsid w:val="00C60914"/>
    <w:rsid w:val="00C60976"/>
    <w:rsid w:val="00C60A3C"/>
    <w:rsid w:val="00C60B0C"/>
    <w:rsid w:val="00C60B96"/>
    <w:rsid w:val="00C60BE4"/>
    <w:rsid w:val="00C60CAE"/>
    <w:rsid w:val="00C60DFF"/>
    <w:rsid w:val="00C60F1F"/>
    <w:rsid w:val="00C60F27"/>
    <w:rsid w:val="00C60F90"/>
    <w:rsid w:val="00C6108E"/>
    <w:rsid w:val="00C61133"/>
    <w:rsid w:val="00C6124B"/>
    <w:rsid w:val="00C612F7"/>
    <w:rsid w:val="00C613F4"/>
    <w:rsid w:val="00C614B7"/>
    <w:rsid w:val="00C614BA"/>
    <w:rsid w:val="00C6155E"/>
    <w:rsid w:val="00C61681"/>
    <w:rsid w:val="00C61838"/>
    <w:rsid w:val="00C618FB"/>
    <w:rsid w:val="00C61934"/>
    <w:rsid w:val="00C61A58"/>
    <w:rsid w:val="00C61A72"/>
    <w:rsid w:val="00C61A77"/>
    <w:rsid w:val="00C61D9F"/>
    <w:rsid w:val="00C61E1E"/>
    <w:rsid w:val="00C61E9A"/>
    <w:rsid w:val="00C61EC9"/>
    <w:rsid w:val="00C61F1C"/>
    <w:rsid w:val="00C61F8E"/>
    <w:rsid w:val="00C620CC"/>
    <w:rsid w:val="00C62245"/>
    <w:rsid w:val="00C6234B"/>
    <w:rsid w:val="00C62486"/>
    <w:rsid w:val="00C62588"/>
    <w:rsid w:val="00C62804"/>
    <w:rsid w:val="00C629B6"/>
    <w:rsid w:val="00C62A06"/>
    <w:rsid w:val="00C62A28"/>
    <w:rsid w:val="00C62ACB"/>
    <w:rsid w:val="00C62AE1"/>
    <w:rsid w:val="00C62C88"/>
    <w:rsid w:val="00C62D12"/>
    <w:rsid w:val="00C62D88"/>
    <w:rsid w:val="00C62E05"/>
    <w:rsid w:val="00C62F84"/>
    <w:rsid w:val="00C63039"/>
    <w:rsid w:val="00C630D2"/>
    <w:rsid w:val="00C630F0"/>
    <w:rsid w:val="00C63107"/>
    <w:rsid w:val="00C631A7"/>
    <w:rsid w:val="00C6326A"/>
    <w:rsid w:val="00C63331"/>
    <w:rsid w:val="00C6346B"/>
    <w:rsid w:val="00C6351B"/>
    <w:rsid w:val="00C63714"/>
    <w:rsid w:val="00C637A9"/>
    <w:rsid w:val="00C6386C"/>
    <w:rsid w:val="00C63947"/>
    <w:rsid w:val="00C63E30"/>
    <w:rsid w:val="00C63EDA"/>
    <w:rsid w:val="00C63F17"/>
    <w:rsid w:val="00C63F45"/>
    <w:rsid w:val="00C63F51"/>
    <w:rsid w:val="00C63FF6"/>
    <w:rsid w:val="00C6409B"/>
    <w:rsid w:val="00C640B5"/>
    <w:rsid w:val="00C640E7"/>
    <w:rsid w:val="00C641C3"/>
    <w:rsid w:val="00C64223"/>
    <w:rsid w:val="00C64231"/>
    <w:rsid w:val="00C642A4"/>
    <w:rsid w:val="00C642B3"/>
    <w:rsid w:val="00C64368"/>
    <w:rsid w:val="00C643F7"/>
    <w:rsid w:val="00C6463A"/>
    <w:rsid w:val="00C646E2"/>
    <w:rsid w:val="00C64770"/>
    <w:rsid w:val="00C648F9"/>
    <w:rsid w:val="00C64906"/>
    <w:rsid w:val="00C64922"/>
    <w:rsid w:val="00C649B8"/>
    <w:rsid w:val="00C64AA4"/>
    <w:rsid w:val="00C64B4C"/>
    <w:rsid w:val="00C64DC5"/>
    <w:rsid w:val="00C64FE6"/>
    <w:rsid w:val="00C6509A"/>
    <w:rsid w:val="00C650A4"/>
    <w:rsid w:val="00C65112"/>
    <w:rsid w:val="00C6515E"/>
    <w:rsid w:val="00C65296"/>
    <w:rsid w:val="00C65403"/>
    <w:rsid w:val="00C65527"/>
    <w:rsid w:val="00C65553"/>
    <w:rsid w:val="00C65574"/>
    <w:rsid w:val="00C6563E"/>
    <w:rsid w:val="00C65703"/>
    <w:rsid w:val="00C658C9"/>
    <w:rsid w:val="00C658DB"/>
    <w:rsid w:val="00C6594C"/>
    <w:rsid w:val="00C659E3"/>
    <w:rsid w:val="00C65C1A"/>
    <w:rsid w:val="00C65CA7"/>
    <w:rsid w:val="00C65D12"/>
    <w:rsid w:val="00C65E4B"/>
    <w:rsid w:val="00C65EA6"/>
    <w:rsid w:val="00C660BF"/>
    <w:rsid w:val="00C66152"/>
    <w:rsid w:val="00C66315"/>
    <w:rsid w:val="00C66347"/>
    <w:rsid w:val="00C66401"/>
    <w:rsid w:val="00C66410"/>
    <w:rsid w:val="00C6646C"/>
    <w:rsid w:val="00C66498"/>
    <w:rsid w:val="00C6663F"/>
    <w:rsid w:val="00C667B7"/>
    <w:rsid w:val="00C667BB"/>
    <w:rsid w:val="00C66905"/>
    <w:rsid w:val="00C669B1"/>
    <w:rsid w:val="00C66A6E"/>
    <w:rsid w:val="00C66A76"/>
    <w:rsid w:val="00C66AB8"/>
    <w:rsid w:val="00C66AD6"/>
    <w:rsid w:val="00C66AE4"/>
    <w:rsid w:val="00C66B04"/>
    <w:rsid w:val="00C66BFB"/>
    <w:rsid w:val="00C66DA8"/>
    <w:rsid w:val="00C6701D"/>
    <w:rsid w:val="00C67200"/>
    <w:rsid w:val="00C67204"/>
    <w:rsid w:val="00C67260"/>
    <w:rsid w:val="00C672FA"/>
    <w:rsid w:val="00C6732D"/>
    <w:rsid w:val="00C67356"/>
    <w:rsid w:val="00C673DE"/>
    <w:rsid w:val="00C6763A"/>
    <w:rsid w:val="00C678F0"/>
    <w:rsid w:val="00C67928"/>
    <w:rsid w:val="00C67E48"/>
    <w:rsid w:val="00C67FC8"/>
    <w:rsid w:val="00C67FE9"/>
    <w:rsid w:val="00C7058D"/>
    <w:rsid w:val="00C70698"/>
    <w:rsid w:val="00C7073F"/>
    <w:rsid w:val="00C707C2"/>
    <w:rsid w:val="00C7090E"/>
    <w:rsid w:val="00C70A7E"/>
    <w:rsid w:val="00C70B27"/>
    <w:rsid w:val="00C70D72"/>
    <w:rsid w:val="00C70D83"/>
    <w:rsid w:val="00C70DE3"/>
    <w:rsid w:val="00C70E63"/>
    <w:rsid w:val="00C70FE2"/>
    <w:rsid w:val="00C710E3"/>
    <w:rsid w:val="00C71189"/>
    <w:rsid w:val="00C711D1"/>
    <w:rsid w:val="00C71288"/>
    <w:rsid w:val="00C71577"/>
    <w:rsid w:val="00C7182B"/>
    <w:rsid w:val="00C71968"/>
    <w:rsid w:val="00C71998"/>
    <w:rsid w:val="00C71A19"/>
    <w:rsid w:val="00C71A27"/>
    <w:rsid w:val="00C71C74"/>
    <w:rsid w:val="00C71C81"/>
    <w:rsid w:val="00C71CB2"/>
    <w:rsid w:val="00C71D04"/>
    <w:rsid w:val="00C71D5B"/>
    <w:rsid w:val="00C71E2A"/>
    <w:rsid w:val="00C71EC7"/>
    <w:rsid w:val="00C72043"/>
    <w:rsid w:val="00C72227"/>
    <w:rsid w:val="00C72290"/>
    <w:rsid w:val="00C7230A"/>
    <w:rsid w:val="00C727F2"/>
    <w:rsid w:val="00C7287D"/>
    <w:rsid w:val="00C728C0"/>
    <w:rsid w:val="00C72A01"/>
    <w:rsid w:val="00C72A5A"/>
    <w:rsid w:val="00C72D0E"/>
    <w:rsid w:val="00C72D60"/>
    <w:rsid w:val="00C72D9E"/>
    <w:rsid w:val="00C72E74"/>
    <w:rsid w:val="00C72E92"/>
    <w:rsid w:val="00C73181"/>
    <w:rsid w:val="00C7334C"/>
    <w:rsid w:val="00C733F4"/>
    <w:rsid w:val="00C7342F"/>
    <w:rsid w:val="00C7353C"/>
    <w:rsid w:val="00C7365D"/>
    <w:rsid w:val="00C736CA"/>
    <w:rsid w:val="00C736D0"/>
    <w:rsid w:val="00C737ED"/>
    <w:rsid w:val="00C7380E"/>
    <w:rsid w:val="00C73918"/>
    <w:rsid w:val="00C7392A"/>
    <w:rsid w:val="00C739FC"/>
    <w:rsid w:val="00C73A4A"/>
    <w:rsid w:val="00C73A6A"/>
    <w:rsid w:val="00C73AF0"/>
    <w:rsid w:val="00C73BB3"/>
    <w:rsid w:val="00C73C5E"/>
    <w:rsid w:val="00C73C91"/>
    <w:rsid w:val="00C73CBE"/>
    <w:rsid w:val="00C73D2A"/>
    <w:rsid w:val="00C73D6A"/>
    <w:rsid w:val="00C73DAD"/>
    <w:rsid w:val="00C73E6B"/>
    <w:rsid w:val="00C73F63"/>
    <w:rsid w:val="00C74028"/>
    <w:rsid w:val="00C7415B"/>
    <w:rsid w:val="00C741D9"/>
    <w:rsid w:val="00C74246"/>
    <w:rsid w:val="00C744A3"/>
    <w:rsid w:val="00C74595"/>
    <w:rsid w:val="00C7470A"/>
    <w:rsid w:val="00C747E8"/>
    <w:rsid w:val="00C74980"/>
    <w:rsid w:val="00C74BBA"/>
    <w:rsid w:val="00C74C34"/>
    <w:rsid w:val="00C74CC7"/>
    <w:rsid w:val="00C74E41"/>
    <w:rsid w:val="00C74EA0"/>
    <w:rsid w:val="00C74EF3"/>
    <w:rsid w:val="00C74F44"/>
    <w:rsid w:val="00C75006"/>
    <w:rsid w:val="00C750DF"/>
    <w:rsid w:val="00C752EE"/>
    <w:rsid w:val="00C75325"/>
    <w:rsid w:val="00C75341"/>
    <w:rsid w:val="00C75348"/>
    <w:rsid w:val="00C753D1"/>
    <w:rsid w:val="00C75414"/>
    <w:rsid w:val="00C754BE"/>
    <w:rsid w:val="00C7557D"/>
    <w:rsid w:val="00C757BC"/>
    <w:rsid w:val="00C757EA"/>
    <w:rsid w:val="00C75904"/>
    <w:rsid w:val="00C75929"/>
    <w:rsid w:val="00C75998"/>
    <w:rsid w:val="00C759AE"/>
    <w:rsid w:val="00C759E4"/>
    <w:rsid w:val="00C75C60"/>
    <w:rsid w:val="00C75C8D"/>
    <w:rsid w:val="00C75E64"/>
    <w:rsid w:val="00C75EF1"/>
    <w:rsid w:val="00C75F35"/>
    <w:rsid w:val="00C75FD4"/>
    <w:rsid w:val="00C761A2"/>
    <w:rsid w:val="00C761FF"/>
    <w:rsid w:val="00C762E2"/>
    <w:rsid w:val="00C763D0"/>
    <w:rsid w:val="00C763F6"/>
    <w:rsid w:val="00C764F7"/>
    <w:rsid w:val="00C7655D"/>
    <w:rsid w:val="00C766F5"/>
    <w:rsid w:val="00C76928"/>
    <w:rsid w:val="00C76930"/>
    <w:rsid w:val="00C76A7C"/>
    <w:rsid w:val="00C76B43"/>
    <w:rsid w:val="00C76D98"/>
    <w:rsid w:val="00C76DB3"/>
    <w:rsid w:val="00C76E7B"/>
    <w:rsid w:val="00C76F00"/>
    <w:rsid w:val="00C7704D"/>
    <w:rsid w:val="00C77057"/>
    <w:rsid w:val="00C7713B"/>
    <w:rsid w:val="00C7724F"/>
    <w:rsid w:val="00C7725B"/>
    <w:rsid w:val="00C7738B"/>
    <w:rsid w:val="00C77510"/>
    <w:rsid w:val="00C7762E"/>
    <w:rsid w:val="00C77777"/>
    <w:rsid w:val="00C7784B"/>
    <w:rsid w:val="00C778DF"/>
    <w:rsid w:val="00C77A48"/>
    <w:rsid w:val="00C77A74"/>
    <w:rsid w:val="00C77A83"/>
    <w:rsid w:val="00C77C54"/>
    <w:rsid w:val="00C77C5C"/>
    <w:rsid w:val="00C77C9D"/>
    <w:rsid w:val="00C77CF1"/>
    <w:rsid w:val="00C77E0D"/>
    <w:rsid w:val="00C77EDD"/>
    <w:rsid w:val="00C77F21"/>
    <w:rsid w:val="00C77F85"/>
    <w:rsid w:val="00C80011"/>
    <w:rsid w:val="00C800D5"/>
    <w:rsid w:val="00C8025F"/>
    <w:rsid w:val="00C802A0"/>
    <w:rsid w:val="00C802D0"/>
    <w:rsid w:val="00C80307"/>
    <w:rsid w:val="00C80467"/>
    <w:rsid w:val="00C8048C"/>
    <w:rsid w:val="00C80609"/>
    <w:rsid w:val="00C8060D"/>
    <w:rsid w:val="00C8083A"/>
    <w:rsid w:val="00C80948"/>
    <w:rsid w:val="00C8096E"/>
    <w:rsid w:val="00C80AB5"/>
    <w:rsid w:val="00C80B29"/>
    <w:rsid w:val="00C80C8C"/>
    <w:rsid w:val="00C80D1A"/>
    <w:rsid w:val="00C80E27"/>
    <w:rsid w:val="00C80E44"/>
    <w:rsid w:val="00C80E80"/>
    <w:rsid w:val="00C80EF2"/>
    <w:rsid w:val="00C8104E"/>
    <w:rsid w:val="00C81172"/>
    <w:rsid w:val="00C811F5"/>
    <w:rsid w:val="00C8131F"/>
    <w:rsid w:val="00C8134D"/>
    <w:rsid w:val="00C81632"/>
    <w:rsid w:val="00C81705"/>
    <w:rsid w:val="00C81765"/>
    <w:rsid w:val="00C817EF"/>
    <w:rsid w:val="00C819D2"/>
    <w:rsid w:val="00C81BCE"/>
    <w:rsid w:val="00C81BD4"/>
    <w:rsid w:val="00C81CEE"/>
    <w:rsid w:val="00C81D8E"/>
    <w:rsid w:val="00C81ED2"/>
    <w:rsid w:val="00C81F04"/>
    <w:rsid w:val="00C81F1A"/>
    <w:rsid w:val="00C81F4A"/>
    <w:rsid w:val="00C82068"/>
    <w:rsid w:val="00C820A5"/>
    <w:rsid w:val="00C82157"/>
    <w:rsid w:val="00C82282"/>
    <w:rsid w:val="00C82515"/>
    <w:rsid w:val="00C8263D"/>
    <w:rsid w:val="00C827B1"/>
    <w:rsid w:val="00C827D2"/>
    <w:rsid w:val="00C828C1"/>
    <w:rsid w:val="00C82A9D"/>
    <w:rsid w:val="00C82B9B"/>
    <w:rsid w:val="00C82BBE"/>
    <w:rsid w:val="00C82BDB"/>
    <w:rsid w:val="00C82C80"/>
    <w:rsid w:val="00C82D3C"/>
    <w:rsid w:val="00C82D51"/>
    <w:rsid w:val="00C82ECF"/>
    <w:rsid w:val="00C83118"/>
    <w:rsid w:val="00C83228"/>
    <w:rsid w:val="00C83235"/>
    <w:rsid w:val="00C83236"/>
    <w:rsid w:val="00C832A7"/>
    <w:rsid w:val="00C83774"/>
    <w:rsid w:val="00C837FD"/>
    <w:rsid w:val="00C839CF"/>
    <w:rsid w:val="00C83AAB"/>
    <w:rsid w:val="00C83B32"/>
    <w:rsid w:val="00C83B51"/>
    <w:rsid w:val="00C83B7E"/>
    <w:rsid w:val="00C83B89"/>
    <w:rsid w:val="00C83BCB"/>
    <w:rsid w:val="00C83C8F"/>
    <w:rsid w:val="00C83DB5"/>
    <w:rsid w:val="00C83DEB"/>
    <w:rsid w:val="00C83FE3"/>
    <w:rsid w:val="00C8408E"/>
    <w:rsid w:val="00C841D3"/>
    <w:rsid w:val="00C84237"/>
    <w:rsid w:val="00C845B2"/>
    <w:rsid w:val="00C845E3"/>
    <w:rsid w:val="00C846D6"/>
    <w:rsid w:val="00C8479E"/>
    <w:rsid w:val="00C847A5"/>
    <w:rsid w:val="00C847D9"/>
    <w:rsid w:val="00C84820"/>
    <w:rsid w:val="00C8483B"/>
    <w:rsid w:val="00C848CD"/>
    <w:rsid w:val="00C84A0B"/>
    <w:rsid w:val="00C84A72"/>
    <w:rsid w:val="00C84B2C"/>
    <w:rsid w:val="00C84B84"/>
    <w:rsid w:val="00C84C55"/>
    <w:rsid w:val="00C84CAD"/>
    <w:rsid w:val="00C84DD4"/>
    <w:rsid w:val="00C84E10"/>
    <w:rsid w:val="00C84FFB"/>
    <w:rsid w:val="00C85154"/>
    <w:rsid w:val="00C85177"/>
    <w:rsid w:val="00C852B1"/>
    <w:rsid w:val="00C8534A"/>
    <w:rsid w:val="00C853BF"/>
    <w:rsid w:val="00C8541D"/>
    <w:rsid w:val="00C855B8"/>
    <w:rsid w:val="00C85620"/>
    <w:rsid w:val="00C85654"/>
    <w:rsid w:val="00C857E4"/>
    <w:rsid w:val="00C85839"/>
    <w:rsid w:val="00C8598B"/>
    <w:rsid w:val="00C859E3"/>
    <w:rsid w:val="00C85B05"/>
    <w:rsid w:val="00C85B8D"/>
    <w:rsid w:val="00C85BB8"/>
    <w:rsid w:val="00C85E26"/>
    <w:rsid w:val="00C85E33"/>
    <w:rsid w:val="00C85E71"/>
    <w:rsid w:val="00C85F0F"/>
    <w:rsid w:val="00C860B4"/>
    <w:rsid w:val="00C86149"/>
    <w:rsid w:val="00C86285"/>
    <w:rsid w:val="00C8643D"/>
    <w:rsid w:val="00C86446"/>
    <w:rsid w:val="00C865A4"/>
    <w:rsid w:val="00C865D4"/>
    <w:rsid w:val="00C86656"/>
    <w:rsid w:val="00C8678E"/>
    <w:rsid w:val="00C86828"/>
    <w:rsid w:val="00C8688D"/>
    <w:rsid w:val="00C86ACC"/>
    <w:rsid w:val="00C86AE8"/>
    <w:rsid w:val="00C86CA5"/>
    <w:rsid w:val="00C86F1C"/>
    <w:rsid w:val="00C86F27"/>
    <w:rsid w:val="00C86F5E"/>
    <w:rsid w:val="00C86F86"/>
    <w:rsid w:val="00C86FE7"/>
    <w:rsid w:val="00C8707D"/>
    <w:rsid w:val="00C870CA"/>
    <w:rsid w:val="00C87149"/>
    <w:rsid w:val="00C871E6"/>
    <w:rsid w:val="00C87266"/>
    <w:rsid w:val="00C8732E"/>
    <w:rsid w:val="00C873FE"/>
    <w:rsid w:val="00C874B8"/>
    <w:rsid w:val="00C87552"/>
    <w:rsid w:val="00C87692"/>
    <w:rsid w:val="00C8772D"/>
    <w:rsid w:val="00C87786"/>
    <w:rsid w:val="00C87789"/>
    <w:rsid w:val="00C87A3C"/>
    <w:rsid w:val="00C87A7B"/>
    <w:rsid w:val="00C87AD3"/>
    <w:rsid w:val="00C87B3F"/>
    <w:rsid w:val="00C87B6C"/>
    <w:rsid w:val="00C87CCC"/>
    <w:rsid w:val="00C87D1E"/>
    <w:rsid w:val="00C87F20"/>
    <w:rsid w:val="00C87F63"/>
    <w:rsid w:val="00C901C0"/>
    <w:rsid w:val="00C90219"/>
    <w:rsid w:val="00C9028A"/>
    <w:rsid w:val="00C90668"/>
    <w:rsid w:val="00C906D3"/>
    <w:rsid w:val="00C90702"/>
    <w:rsid w:val="00C90731"/>
    <w:rsid w:val="00C90774"/>
    <w:rsid w:val="00C907BF"/>
    <w:rsid w:val="00C907D8"/>
    <w:rsid w:val="00C9081C"/>
    <w:rsid w:val="00C90867"/>
    <w:rsid w:val="00C90975"/>
    <w:rsid w:val="00C909B2"/>
    <w:rsid w:val="00C90C9C"/>
    <w:rsid w:val="00C90D09"/>
    <w:rsid w:val="00C90E75"/>
    <w:rsid w:val="00C90F4F"/>
    <w:rsid w:val="00C90FC7"/>
    <w:rsid w:val="00C90FCF"/>
    <w:rsid w:val="00C91009"/>
    <w:rsid w:val="00C91185"/>
    <w:rsid w:val="00C91214"/>
    <w:rsid w:val="00C91294"/>
    <w:rsid w:val="00C91314"/>
    <w:rsid w:val="00C91425"/>
    <w:rsid w:val="00C915DC"/>
    <w:rsid w:val="00C9166D"/>
    <w:rsid w:val="00C91678"/>
    <w:rsid w:val="00C916ED"/>
    <w:rsid w:val="00C9171C"/>
    <w:rsid w:val="00C9179C"/>
    <w:rsid w:val="00C9189B"/>
    <w:rsid w:val="00C91926"/>
    <w:rsid w:val="00C9194E"/>
    <w:rsid w:val="00C9196F"/>
    <w:rsid w:val="00C919B2"/>
    <w:rsid w:val="00C919C6"/>
    <w:rsid w:val="00C91B3D"/>
    <w:rsid w:val="00C91CBA"/>
    <w:rsid w:val="00C91CE0"/>
    <w:rsid w:val="00C91CFB"/>
    <w:rsid w:val="00C91D0D"/>
    <w:rsid w:val="00C91E4F"/>
    <w:rsid w:val="00C91ECE"/>
    <w:rsid w:val="00C91FDF"/>
    <w:rsid w:val="00C9200F"/>
    <w:rsid w:val="00C920EC"/>
    <w:rsid w:val="00C9215D"/>
    <w:rsid w:val="00C922E7"/>
    <w:rsid w:val="00C92596"/>
    <w:rsid w:val="00C9259A"/>
    <w:rsid w:val="00C9263C"/>
    <w:rsid w:val="00C928C1"/>
    <w:rsid w:val="00C9292E"/>
    <w:rsid w:val="00C92951"/>
    <w:rsid w:val="00C92957"/>
    <w:rsid w:val="00C9299C"/>
    <w:rsid w:val="00C929C7"/>
    <w:rsid w:val="00C92AFE"/>
    <w:rsid w:val="00C92CD1"/>
    <w:rsid w:val="00C92E77"/>
    <w:rsid w:val="00C92FAE"/>
    <w:rsid w:val="00C92FBC"/>
    <w:rsid w:val="00C92FE6"/>
    <w:rsid w:val="00C9325D"/>
    <w:rsid w:val="00C933DF"/>
    <w:rsid w:val="00C93560"/>
    <w:rsid w:val="00C935A4"/>
    <w:rsid w:val="00C935D4"/>
    <w:rsid w:val="00C93683"/>
    <w:rsid w:val="00C93758"/>
    <w:rsid w:val="00C937D5"/>
    <w:rsid w:val="00C93847"/>
    <w:rsid w:val="00C938DB"/>
    <w:rsid w:val="00C9392D"/>
    <w:rsid w:val="00C93A34"/>
    <w:rsid w:val="00C93A55"/>
    <w:rsid w:val="00C942BA"/>
    <w:rsid w:val="00C9437E"/>
    <w:rsid w:val="00C944BB"/>
    <w:rsid w:val="00C94648"/>
    <w:rsid w:val="00C94780"/>
    <w:rsid w:val="00C94786"/>
    <w:rsid w:val="00C9483E"/>
    <w:rsid w:val="00C94967"/>
    <w:rsid w:val="00C94A15"/>
    <w:rsid w:val="00C94A28"/>
    <w:rsid w:val="00C94B26"/>
    <w:rsid w:val="00C94B64"/>
    <w:rsid w:val="00C94BDA"/>
    <w:rsid w:val="00C94CE1"/>
    <w:rsid w:val="00C94D0D"/>
    <w:rsid w:val="00C94E60"/>
    <w:rsid w:val="00C9502C"/>
    <w:rsid w:val="00C95063"/>
    <w:rsid w:val="00C951BF"/>
    <w:rsid w:val="00C951C2"/>
    <w:rsid w:val="00C951CF"/>
    <w:rsid w:val="00C951ED"/>
    <w:rsid w:val="00C95345"/>
    <w:rsid w:val="00C95348"/>
    <w:rsid w:val="00C953DB"/>
    <w:rsid w:val="00C954B6"/>
    <w:rsid w:val="00C95563"/>
    <w:rsid w:val="00C95670"/>
    <w:rsid w:val="00C95695"/>
    <w:rsid w:val="00C956B6"/>
    <w:rsid w:val="00C956EE"/>
    <w:rsid w:val="00C9572F"/>
    <w:rsid w:val="00C95748"/>
    <w:rsid w:val="00C95795"/>
    <w:rsid w:val="00C958AD"/>
    <w:rsid w:val="00C958B3"/>
    <w:rsid w:val="00C958F0"/>
    <w:rsid w:val="00C959FE"/>
    <w:rsid w:val="00C95A6A"/>
    <w:rsid w:val="00C95ADD"/>
    <w:rsid w:val="00C95C7C"/>
    <w:rsid w:val="00C95EA3"/>
    <w:rsid w:val="00C95EAB"/>
    <w:rsid w:val="00C95EAE"/>
    <w:rsid w:val="00C95F5F"/>
    <w:rsid w:val="00C95F9D"/>
    <w:rsid w:val="00C95FCA"/>
    <w:rsid w:val="00C96161"/>
    <w:rsid w:val="00C961D5"/>
    <w:rsid w:val="00C961F5"/>
    <w:rsid w:val="00C96309"/>
    <w:rsid w:val="00C963F7"/>
    <w:rsid w:val="00C96514"/>
    <w:rsid w:val="00C96566"/>
    <w:rsid w:val="00C9657D"/>
    <w:rsid w:val="00C9658F"/>
    <w:rsid w:val="00C96597"/>
    <w:rsid w:val="00C96642"/>
    <w:rsid w:val="00C96673"/>
    <w:rsid w:val="00C96693"/>
    <w:rsid w:val="00C967FA"/>
    <w:rsid w:val="00C9686D"/>
    <w:rsid w:val="00C96889"/>
    <w:rsid w:val="00C96946"/>
    <w:rsid w:val="00C969ED"/>
    <w:rsid w:val="00C96A02"/>
    <w:rsid w:val="00C96A5C"/>
    <w:rsid w:val="00C96AD1"/>
    <w:rsid w:val="00C96AF0"/>
    <w:rsid w:val="00C96AF1"/>
    <w:rsid w:val="00C96BCA"/>
    <w:rsid w:val="00C96DA9"/>
    <w:rsid w:val="00C96E15"/>
    <w:rsid w:val="00C96E1E"/>
    <w:rsid w:val="00C96E4F"/>
    <w:rsid w:val="00C96F04"/>
    <w:rsid w:val="00C96F20"/>
    <w:rsid w:val="00C96F34"/>
    <w:rsid w:val="00C9707D"/>
    <w:rsid w:val="00C9719E"/>
    <w:rsid w:val="00C971D4"/>
    <w:rsid w:val="00C97286"/>
    <w:rsid w:val="00C97388"/>
    <w:rsid w:val="00C973BF"/>
    <w:rsid w:val="00C975DD"/>
    <w:rsid w:val="00C9766B"/>
    <w:rsid w:val="00C97674"/>
    <w:rsid w:val="00C976AB"/>
    <w:rsid w:val="00C978B0"/>
    <w:rsid w:val="00C979EE"/>
    <w:rsid w:val="00C97A3C"/>
    <w:rsid w:val="00C97A82"/>
    <w:rsid w:val="00C97ACF"/>
    <w:rsid w:val="00C97B49"/>
    <w:rsid w:val="00C97D64"/>
    <w:rsid w:val="00C97D78"/>
    <w:rsid w:val="00C97DD7"/>
    <w:rsid w:val="00C97DF5"/>
    <w:rsid w:val="00C97EF8"/>
    <w:rsid w:val="00CA0051"/>
    <w:rsid w:val="00CA0163"/>
    <w:rsid w:val="00CA02C4"/>
    <w:rsid w:val="00CA0397"/>
    <w:rsid w:val="00CA054B"/>
    <w:rsid w:val="00CA06C7"/>
    <w:rsid w:val="00CA07CE"/>
    <w:rsid w:val="00CA07D3"/>
    <w:rsid w:val="00CA0817"/>
    <w:rsid w:val="00CA0A0E"/>
    <w:rsid w:val="00CA0A4B"/>
    <w:rsid w:val="00CA0A4D"/>
    <w:rsid w:val="00CA0A98"/>
    <w:rsid w:val="00CA0B5C"/>
    <w:rsid w:val="00CA0C34"/>
    <w:rsid w:val="00CA0C3E"/>
    <w:rsid w:val="00CA0C4B"/>
    <w:rsid w:val="00CA0C90"/>
    <w:rsid w:val="00CA0D4B"/>
    <w:rsid w:val="00CA0DF2"/>
    <w:rsid w:val="00CA0DFF"/>
    <w:rsid w:val="00CA0EB8"/>
    <w:rsid w:val="00CA0EC6"/>
    <w:rsid w:val="00CA0F0B"/>
    <w:rsid w:val="00CA0F18"/>
    <w:rsid w:val="00CA119C"/>
    <w:rsid w:val="00CA11B2"/>
    <w:rsid w:val="00CA125C"/>
    <w:rsid w:val="00CA12E0"/>
    <w:rsid w:val="00CA152F"/>
    <w:rsid w:val="00CA1557"/>
    <w:rsid w:val="00CA1730"/>
    <w:rsid w:val="00CA182E"/>
    <w:rsid w:val="00CA1898"/>
    <w:rsid w:val="00CA1BC4"/>
    <w:rsid w:val="00CA1C3B"/>
    <w:rsid w:val="00CA1D5D"/>
    <w:rsid w:val="00CA1D96"/>
    <w:rsid w:val="00CA1F58"/>
    <w:rsid w:val="00CA1F6F"/>
    <w:rsid w:val="00CA2065"/>
    <w:rsid w:val="00CA20D8"/>
    <w:rsid w:val="00CA2103"/>
    <w:rsid w:val="00CA2211"/>
    <w:rsid w:val="00CA2231"/>
    <w:rsid w:val="00CA2255"/>
    <w:rsid w:val="00CA22AB"/>
    <w:rsid w:val="00CA245E"/>
    <w:rsid w:val="00CA2472"/>
    <w:rsid w:val="00CA24CD"/>
    <w:rsid w:val="00CA24EB"/>
    <w:rsid w:val="00CA258D"/>
    <w:rsid w:val="00CA27AA"/>
    <w:rsid w:val="00CA28E8"/>
    <w:rsid w:val="00CA2939"/>
    <w:rsid w:val="00CA2A93"/>
    <w:rsid w:val="00CA2B41"/>
    <w:rsid w:val="00CA2E95"/>
    <w:rsid w:val="00CA2EEF"/>
    <w:rsid w:val="00CA2F0D"/>
    <w:rsid w:val="00CA3073"/>
    <w:rsid w:val="00CA3179"/>
    <w:rsid w:val="00CA31A4"/>
    <w:rsid w:val="00CA322F"/>
    <w:rsid w:val="00CA32B7"/>
    <w:rsid w:val="00CA33E6"/>
    <w:rsid w:val="00CA34BE"/>
    <w:rsid w:val="00CA35C6"/>
    <w:rsid w:val="00CA366B"/>
    <w:rsid w:val="00CA3700"/>
    <w:rsid w:val="00CA3814"/>
    <w:rsid w:val="00CA383C"/>
    <w:rsid w:val="00CA387D"/>
    <w:rsid w:val="00CA3901"/>
    <w:rsid w:val="00CA3990"/>
    <w:rsid w:val="00CA39F9"/>
    <w:rsid w:val="00CA3A60"/>
    <w:rsid w:val="00CA3AB4"/>
    <w:rsid w:val="00CA3ABB"/>
    <w:rsid w:val="00CA3AF4"/>
    <w:rsid w:val="00CA3D15"/>
    <w:rsid w:val="00CA4033"/>
    <w:rsid w:val="00CA4140"/>
    <w:rsid w:val="00CA41BF"/>
    <w:rsid w:val="00CA4411"/>
    <w:rsid w:val="00CA44A8"/>
    <w:rsid w:val="00CA4527"/>
    <w:rsid w:val="00CA45FE"/>
    <w:rsid w:val="00CA488D"/>
    <w:rsid w:val="00CA49A8"/>
    <w:rsid w:val="00CA4B13"/>
    <w:rsid w:val="00CA4C88"/>
    <w:rsid w:val="00CA4D12"/>
    <w:rsid w:val="00CA4DBA"/>
    <w:rsid w:val="00CA4DBF"/>
    <w:rsid w:val="00CA4EB1"/>
    <w:rsid w:val="00CA4F0C"/>
    <w:rsid w:val="00CA4F85"/>
    <w:rsid w:val="00CA4F86"/>
    <w:rsid w:val="00CA50CF"/>
    <w:rsid w:val="00CA51C2"/>
    <w:rsid w:val="00CA520C"/>
    <w:rsid w:val="00CA54CC"/>
    <w:rsid w:val="00CA5549"/>
    <w:rsid w:val="00CA5583"/>
    <w:rsid w:val="00CA5586"/>
    <w:rsid w:val="00CA5733"/>
    <w:rsid w:val="00CA59BA"/>
    <w:rsid w:val="00CA5B21"/>
    <w:rsid w:val="00CA5B68"/>
    <w:rsid w:val="00CA5BD2"/>
    <w:rsid w:val="00CA609E"/>
    <w:rsid w:val="00CA60A9"/>
    <w:rsid w:val="00CA60F3"/>
    <w:rsid w:val="00CA6166"/>
    <w:rsid w:val="00CA61B9"/>
    <w:rsid w:val="00CA624C"/>
    <w:rsid w:val="00CA62B1"/>
    <w:rsid w:val="00CA6340"/>
    <w:rsid w:val="00CA63CD"/>
    <w:rsid w:val="00CA6459"/>
    <w:rsid w:val="00CA6504"/>
    <w:rsid w:val="00CA65AB"/>
    <w:rsid w:val="00CA65F3"/>
    <w:rsid w:val="00CA67F1"/>
    <w:rsid w:val="00CA68B7"/>
    <w:rsid w:val="00CA69AC"/>
    <w:rsid w:val="00CA6B7D"/>
    <w:rsid w:val="00CA6BC8"/>
    <w:rsid w:val="00CA6BF6"/>
    <w:rsid w:val="00CA6C33"/>
    <w:rsid w:val="00CA6C5A"/>
    <w:rsid w:val="00CA6D00"/>
    <w:rsid w:val="00CA712E"/>
    <w:rsid w:val="00CA719C"/>
    <w:rsid w:val="00CA71D6"/>
    <w:rsid w:val="00CA73B5"/>
    <w:rsid w:val="00CA7452"/>
    <w:rsid w:val="00CA746A"/>
    <w:rsid w:val="00CA7485"/>
    <w:rsid w:val="00CA7576"/>
    <w:rsid w:val="00CA75A0"/>
    <w:rsid w:val="00CA766C"/>
    <w:rsid w:val="00CA7695"/>
    <w:rsid w:val="00CA777D"/>
    <w:rsid w:val="00CA782D"/>
    <w:rsid w:val="00CA7951"/>
    <w:rsid w:val="00CA7989"/>
    <w:rsid w:val="00CA79F1"/>
    <w:rsid w:val="00CA7A28"/>
    <w:rsid w:val="00CA7C4D"/>
    <w:rsid w:val="00CA7CDE"/>
    <w:rsid w:val="00CA7CE0"/>
    <w:rsid w:val="00CA7CE7"/>
    <w:rsid w:val="00CA7E1D"/>
    <w:rsid w:val="00CA7E46"/>
    <w:rsid w:val="00CA7E49"/>
    <w:rsid w:val="00CA7E7D"/>
    <w:rsid w:val="00CB0040"/>
    <w:rsid w:val="00CB0180"/>
    <w:rsid w:val="00CB0361"/>
    <w:rsid w:val="00CB0482"/>
    <w:rsid w:val="00CB0488"/>
    <w:rsid w:val="00CB0718"/>
    <w:rsid w:val="00CB084B"/>
    <w:rsid w:val="00CB08CD"/>
    <w:rsid w:val="00CB0C98"/>
    <w:rsid w:val="00CB0D0D"/>
    <w:rsid w:val="00CB0DD0"/>
    <w:rsid w:val="00CB0E68"/>
    <w:rsid w:val="00CB0EFC"/>
    <w:rsid w:val="00CB1380"/>
    <w:rsid w:val="00CB149F"/>
    <w:rsid w:val="00CB14A4"/>
    <w:rsid w:val="00CB1536"/>
    <w:rsid w:val="00CB1599"/>
    <w:rsid w:val="00CB1761"/>
    <w:rsid w:val="00CB1818"/>
    <w:rsid w:val="00CB186A"/>
    <w:rsid w:val="00CB1B69"/>
    <w:rsid w:val="00CB1B6B"/>
    <w:rsid w:val="00CB1C5E"/>
    <w:rsid w:val="00CB1CA6"/>
    <w:rsid w:val="00CB1D0A"/>
    <w:rsid w:val="00CB1E88"/>
    <w:rsid w:val="00CB2051"/>
    <w:rsid w:val="00CB209B"/>
    <w:rsid w:val="00CB2188"/>
    <w:rsid w:val="00CB2218"/>
    <w:rsid w:val="00CB2270"/>
    <w:rsid w:val="00CB2418"/>
    <w:rsid w:val="00CB2449"/>
    <w:rsid w:val="00CB25AD"/>
    <w:rsid w:val="00CB27FD"/>
    <w:rsid w:val="00CB28D8"/>
    <w:rsid w:val="00CB29BA"/>
    <w:rsid w:val="00CB2C07"/>
    <w:rsid w:val="00CB2C7A"/>
    <w:rsid w:val="00CB2D5A"/>
    <w:rsid w:val="00CB2E06"/>
    <w:rsid w:val="00CB2E45"/>
    <w:rsid w:val="00CB2EBD"/>
    <w:rsid w:val="00CB301C"/>
    <w:rsid w:val="00CB3040"/>
    <w:rsid w:val="00CB30BC"/>
    <w:rsid w:val="00CB31A7"/>
    <w:rsid w:val="00CB3273"/>
    <w:rsid w:val="00CB32A4"/>
    <w:rsid w:val="00CB32D3"/>
    <w:rsid w:val="00CB32FE"/>
    <w:rsid w:val="00CB34A7"/>
    <w:rsid w:val="00CB34DB"/>
    <w:rsid w:val="00CB3599"/>
    <w:rsid w:val="00CB35AD"/>
    <w:rsid w:val="00CB3628"/>
    <w:rsid w:val="00CB362E"/>
    <w:rsid w:val="00CB3634"/>
    <w:rsid w:val="00CB37A7"/>
    <w:rsid w:val="00CB37FE"/>
    <w:rsid w:val="00CB3838"/>
    <w:rsid w:val="00CB3923"/>
    <w:rsid w:val="00CB3964"/>
    <w:rsid w:val="00CB3992"/>
    <w:rsid w:val="00CB3A69"/>
    <w:rsid w:val="00CB3BD6"/>
    <w:rsid w:val="00CB3BDE"/>
    <w:rsid w:val="00CB3C2E"/>
    <w:rsid w:val="00CB3C42"/>
    <w:rsid w:val="00CB3D2C"/>
    <w:rsid w:val="00CB3D62"/>
    <w:rsid w:val="00CB3D8C"/>
    <w:rsid w:val="00CB3DAC"/>
    <w:rsid w:val="00CB3EA4"/>
    <w:rsid w:val="00CB3F9E"/>
    <w:rsid w:val="00CB40FA"/>
    <w:rsid w:val="00CB419F"/>
    <w:rsid w:val="00CB41B3"/>
    <w:rsid w:val="00CB420F"/>
    <w:rsid w:val="00CB4212"/>
    <w:rsid w:val="00CB4324"/>
    <w:rsid w:val="00CB4529"/>
    <w:rsid w:val="00CB4599"/>
    <w:rsid w:val="00CB4717"/>
    <w:rsid w:val="00CB473F"/>
    <w:rsid w:val="00CB482C"/>
    <w:rsid w:val="00CB4850"/>
    <w:rsid w:val="00CB48B9"/>
    <w:rsid w:val="00CB48EF"/>
    <w:rsid w:val="00CB49F8"/>
    <w:rsid w:val="00CB4B74"/>
    <w:rsid w:val="00CB4C7E"/>
    <w:rsid w:val="00CB5103"/>
    <w:rsid w:val="00CB514C"/>
    <w:rsid w:val="00CB5167"/>
    <w:rsid w:val="00CB5240"/>
    <w:rsid w:val="00CB5382"/>
    <w:rsid w:val="00CB54BA"/>
    <w:rsid w:val="00CB54E3"/>
    <w:rsid w:val="00CB5629"/>
    <w:rsid w:val="00CB5635"/>
    <w:rsid w:val="00CB56BF"/>
    <w:rsid w:val="00CB5715"/>
    <w:rsid w:val="00CB5777"/>
    <w:rsid w:val="00CB58DE"/>
    <w:rsid w:val="00CB5968"/>
    <w:rsid w:val="00CB5B17"/>
    <w:rsid w:val="00CB5B9C"/>
    <w:rsid w:val="00CB5DB2"/>
    <w:rsid w:val="00CB5DDA"/>
    <w:rsid w:val="00CB5DDE"/>
    <w:rsid w:val="00CB5E0B"/>
    <w:rsid w:val="00CB5FDE"/>
    <w:rsid w:val="00CB614B"/>
    <w:rsid w:val="00CB614C"/>
    <w:rsid w:val="00CB61AA"/>
    <w:rsid w:val="00CB6227"/>
    <w:rsid w:val="00CB6368"/>
    <w:rsid w:val="00CB648E"/>
    <w:rsid w:val="00CB6493"/>
    <w:rsid w:val="00CB6506"/>
    <w:rsid w:val="00CB657C"/>
    <w:rsid w:val="00CB66D3"/>
    <w:rsid w:val="00CB672C"/>
    <w:rsid w:val="00CB67B9"/>
    <w:rsid w:val="00CB68E8"/>
    <w:rsid w:val="00CB6A6C"/>
    <w:rsid w:val="00CB6AD2"/>
    <w:rsid w:val="00CB6B26"/>
    <w:rsid w:val="00CB6C38"/>
    <w:rsid w:val="00CB6D5F"/>
    <w:rsid w:val="00CB6D67"/>
    <w:rsid w:val="00CB6F40"/>
    <w:rsid w:val="00CB6FE8"/>
    <w:rsid w:val="00CB703B"/>
    <w:rsid w:val="00CB7080"/>
    <w:rsid w:val="00CB70BE"/>
    <w:rsid w:val="00CB70E1"/>
    <w:rsid w:val="00CB7179"/>
    <w:rsid w:val="00CB718F"/>
    <w:rsid w:val="00CB71C4"/>
    <w:rsid w:val="00CB74A2"/>
    <w:rsid w:val="00CB74A9"/>
    <w:rsid w:val="00CB7503"/>
    <w:rsid w:val="00CB7600"/>
    <w:rsid w:val="00CB771B"/>
    <w:rsid w:val="00CB787A"/>
    <w:rsid w:val="00CB79E0"/>
    <w:rsid w:val="00CB7AB6"/>
    <w:rsid w:val="00CB7B26"/>
    <w:rsid w:val="00CB7B4D"/>
    <w:rsid w:val="00CB7BDC"/>
    <w:rsid w:val="00CB7C28"/>
    <w:rsid w:val="00CB7C5D"/>
    <w:rsid w:val="00CB7D97"/>
    <w:rsid w:val="00CB7EFB"/>
    <w:rsid w:val="00CC0175"/>
    <w:rsid w:val="00CC01B4"/>
    <w:rsid w:val="00CC0338"/>
    <w:rsid w:val="00CC082C"/>
    <w:rsid w:val="00CC0948"/>
    <w:rsid w:val="00CC098E"/>
    <w:rsid w:val="00CC0A86"/>
    <w:rsid w:val="00CC0B8F"/>
    <w:rsid w:val="00CC0E1D"/>
    <w:rsid w:val="00CC10F8"/>
    <w:rsid w:val="00CC11D9"/>
    <w:rsid w:val="00CC121A"/>
    <w:rsid w:val="00CC129F"/>
    <w:rsid w:val="00CC12BB"/>
    <w:rsid w:val="00CC12BF"/>
    <w:rsid w:val="00CC13DD"/>
    <w:rsid w:val="00CC13EB"/>
    <w:rsid w:val="00CC1446"/>
    <w:rsid w:val="00CC152F"/>
    <w:rsid w:val="00CC1741"/>
    <w:rsid w:val="00CC17FF"/>
    <w:rsid w:val="00CC1832"/>
    <w:rsid w:val="00CC1847"/>
    <w:rsid w:val="00CC194D"/>
    <w:rsid w:val="00CC1AAC"/>
    <w:rsid w:val="00CC1C00"/>
    <w:rsid w:val="00CC1D6C"/>
    <w:rsid w:val="00CC1E3A"/>
    <w:rsid w:val="00CC1FB0"/>
    <w:rsid w:val="00CC2017"/>
    <w:rsid w:val="00CC2018"/>
    <w:rsid w:val="00CC20DE"/>
    <w:rsid w:val="00CC2172"/>
    <w:rsid w:val="00CC21D6"/>
    <w:rsid w:val="00CC2206"/>
    <w:rsid w:val="00CC2249"/>
    <w:rsid w:val="00CC2265"/>
    <w:rsid w:val="00CC23F7"/>
    <w:rsid w:val="00CC2421"/>
    <w:rsid w:val="00CC2497"/>
    <w:rsid w:val="00CC260E"/>
    <w:rsid w:val="00CC2628"/>
    <w:rsid w:val="00CC267E"/>
    <w:rsid w:val="00CC26B7"/>
    <w:rsid w:val="00CC273C"/>
    <w:rsid w:val="00CC27D0"/>
    <w:rsid w:val="00CC2836"/>
    <w:rsid w:val="00CC2949"/>
    <w:rsid w:val="00CC299F"/>
    <w:rsid w:val="00CC2A5E"/>
    <w:rsid w:val="00CC2D50"/>
    <w:rsid w:val="00CC2D79"/>
    <w:rsid w:val="00CC2D93"/>
    <w:rsid w:val="00CC2E6F"/>
    <w:rsid w:val="00CC2F17"/>
    <w:rsid w:val="00CC2FD7"/>
    <w:rsid w:val="00CC3027"/>
    <w:rsid w:val="00CC3238"/>
    <w:rsid w:val="00CC326F"/>
    <w:rsid w:val="00CC33CB"/>
    <w:rsid w:val="00CC347F"/>
    <w:rsid w:val="00CC34B2"/>
    <w:rsid w:val="00CC34CF"/>
    <w:rsid w:val="00CC34EF"/>
    <w:rsid w:val="00CC34F3"/>
    <w:rsid w:val="00CC360A"/>
    <w:rsid w:val="00CC361D"/>
    <w:rsid w:val="00CC36B8"/>
    <w:rsid w:val="00CC36FE"/>
    <w:rsid w:val="00CC379B"/>
    <w:rsid w:val="00CC37AB"/>
    <w:rsid w:val="00CC3806"/>
    <w:rsid w:val="00CC3867"/>
    <w:rsid w:val="00CC38BE"/>
    <w:rsid w:val="00CC3A44"/>
    <w:rsid w:val="00CC3A6B"/>
    <w:rsid w:val="00CC3AA8"/>
    <w:rsid w:val="00CC3BAD"/>
    <w:rsid w:val="00CC3BE5"/>
    <w:rsid w:val="00CC3D31"/>
    <w:rsid w:val="00CC3D36"/>
    <w:rsid w:val="00CC3DEC"/>
    <w:rsid w:val="00CC3E26"/>
    <w:rsid w:val="00CC3E7D"/>
    <w:rsid w:val="00CC3E9C"/>
    <w:rsid w:val="00CC3F0A"/>
    <w:rsid w:val="00CC3F39"/>
    <w:rsid w:val="00CC3FDD"/>
    <w:rsid w:val="00CC402A"/>
    <w:rsid w:val="00CC403F"/>
    <w:rsid w:val="00CC40EA"/>
    <w:rsid w:val="00CC40FD"/>
    <w:rsid w:val="00CC41A3"/>
    <w:rsid w:val="00CC41C6"/>
    <w:rsid w:val="00CC41FB"/>
    <w:rsid w:val="00CC4241"/>
    <w:rsid w:val="00CC43B6"/>
    <w:rsid w:val="00CC43C9"/>
    <w:rsid w:val="00CC4456"/>
    <w:rsid w:val="00CC44DB"/>
    <w:rsid w:val="00CC4590"/>
    <w:rsid w:val="00CC4595"/>
    <w:rsid w:val="00CC45CC"/>
    <w:rsid w:val="00CC472C"/>
    <w:rsid w:val="00CC47D9"/>
    <w:rsid w:val="00CC4858"/>
    <w:rsid w:val="00CC497F"/>
    <w:rsid w:val="00CC49E9"/>
    <w:rsid w:val="00CC4A10"/>
    <w:rsid w:val="00CC4AD3"/>
    <w:rsid w:val="00CC4B3E"/>
    <w:rsid w:val="00CC4BCF"/>
    <w:rsid w:val="00CC4C3D"/>
    <w:rsid w:val="00CC4DE0"/>
    <w:rsid w:val="00CC4DF7"/>
    <w:rsid w:val="00CC4E17"/>
    <w:rsid w:val="00CC4FBC"/>
    <w:rsid w:val="00CC4FDF"/>
    <w:rsid w:val="00CC500D"/>
    <w:rsid w:val="00CC507B"/>
    <w:rsid w:val="00CC5136"/>
    <w:rsid w:val="00CC5202"/>
    <w:rsid w:val="00CC52F3"/>
    <w:rsid w:val="00CC53EA"/>
    <w:rsid w:val="00CC5453"/>
    <w:rsid w:val="00CC5487"/>
    <w:rsid w:val="00CC566C"/>
    <w:rsid w:val="00CC57CC"/>
    <w:rsid w:val="00CC58A2"/>
    <w:rsid w:val="00CC58AB"/>
    <w:rsid w:val="00CC58E8"/>
    <w:rsid w:val="00CC5B6E"/>
    <w:rsid w:val="00CC5B82"/>
    <w:rsid w:val="00CC5C68"/>
    <w:rsid w:val="00CC5D1B"/>
    <w:rsid w:val="00CC5FCE"/>
    <w:rsid w:val="00CC601A"/>
    <w:rsid w:val="00CC605A"/>
    <w:rsid w:val="00CC6107"/>
    <w:rsid w:val="00CC61E4"/>
    <w:rsid w:val="00CC628B"/>
    <w:rsid w:val="00CC6375"/>
    <w:rsid w:val="00CC6468"/>
    <w:rsid w:val="00CC64AA"/>
    <w:rsid w:val="00CC65B7"/>
    <w:rsid w:val="00CC65D7"/>
    <w:rsid w:val="00CC662A"/>
    <w:rsid w:val="00CC66D5"/>
    <w:rsid w:val="00CC6762"/>
    <w:rsid w:val="00CC684E"/>
    <w:rsid w:val="00CC691F"/>
    <w:rsid w:val="00CC6920"/>
    <w:rsid w:val="00CC694A"/>
    <w:rsid w:val="00CC6B98"/>
    <w:rsid w:val="00CC6C0E"/>
    <w:rsid w:val="00CC6CBD"/>
    <w:rsid w:val="00CC6D3B"/>
    <w:rsid w:val="00CC6DA8"/>
    <w:rsid w:val="00CC6ED2"/>
    <w:rsid w:val="00CC6FF6"/>
    <w:rsid w:val="00CC7027"/>
    <w:rsid w:val="00CC70FD"/>
    <w:rsid w:val="00CC713C"/>
    <w:rsid w:val="00CC717F"/>
    <w:rsid w:val="00CC722C"/>
    <w:rsid w:val="00CC741C"/>
    <w:rsid w:val="00CC7447"/>
    <w:rsid w:val="00CC75FA"/>
    <w:rsid w:val="00CC762F"/>
    <w:rsid w:val="00CC7651"/>
    <w:rsid w:val="00CC7808"/>
    <w:rsid w:val="00CC782D"/>
    <w:rsid w:val="00CC7AE3"/>
    <w:rsid w:val="00CC7B43"/>
    <w:rsid w:val="00CC7C42"/>
    <w:rsid w:val="00CC7CB1"/>
    <w:rsid w:val="00CC7CCE"/>
    <w:rsid w:val="00CC7E9C"/>
    <w:rsid w:val="00CC7F14"/>
    <w:rsid w:val="00CD00B3"/>
    <w:rsid w:val="00CD0145"/>
    <w:rsid w:val="00CD0152"/>
    <w:rsid w:val="00CD01AD"/>
    <w:rsid w:val="00CD0291"/>
    <w:rsid w:val="00CD02B1"/>
    <w:rsid w:val="00CD02D0"/>
    <w:rsid w:val="00CD03E0"/>
    <w:rsid w:val="00CD047C"/>
    <w:rsid w:val="00CD0498"/>
    <w:rsid w:val="00CD04E7"/>
    <w:rsid w:val="00CD0560"/>
    <w:rsid w:val="00CD0579"/>
    <w:rsid w:val="00CD0660"/>
    <w:rsid w:val="00CD07C7"/>
    <w:rsid w:val="00CD0845"/>
    <w:rsid w:val="00CD09DA"/>
    <w:rsid w:val="00CD09E2"/>
    <w:rsid w:val="00CD09FA"/>
    <w:rsid w:val="00CD10EE"/>
    <w:rsid w:val="00CD12C2"/>
    <w:rsid w:val="00CD1634"/>
    <w:rsid w:val="00CD1680"/>
    <w:rsid w:val="00CD169F"/>
    <w:rsid w:val="00CD16BE"/>
    <w:rsid w:val="00CD1745"/>
    <w:rsid w:val="00CD197F"/>
    <w:rsid w:val="00CD199F"/>
    <w:rsid w:val="00CD19E3"/>
    <w:rsid w:val="00CD19E9"/>
    <w:rsid w:val="00CD1A0A"/>
    <w:rsid w:val="00CD1BF8"/>
    <w:rsid w:val="00CD1C17"/>
    <w:rsid w:val="00CD1C70"/>
    <w:rsid w:val="00CD1D15"/>
    <w:rsid w:val="00CD1E78"/>
    <w:rsid w:val="00CD1F6F"/>
    <w:rsid w:val="00CD1FCD"/>
    <w:rsid w:val="00CD2118"/>
    <w:rsid w:val="00CD21A4"/>
    <w:rsid w:val="00CD21DE"/>
    <w:rsid w:val="00CD21E6"/>
    <w:rsid w:val="00CD2219"/>
    <w:rsid w:val="00CD22B7"/>
    <w:rsid w:val="00CD22DB"/>
    <w:rsid w:val="00CD238D"/>
    <w:rsid w:val="00CD2504"/>
    <w:rsid w:val="00CD263C"/>
    <w:rsid w:val="00CD2799"/>
    <w:rsid w:val="00CD27E6"/>
    <w:rsid w:val="00CD2BC9"/>
    <w:rsid w:val="00CD2CF4"/>
    <w:rsid w:val="00CD2E15"/>
    <w:rsid w:val="00CD2EEE"/>
    <w:rsid w:val="00CD2F09"/>
    <w:rsid w:val="00CD2F26"/>
    <w:rsid w:val="00CD2F3D"/>
    <w:rsid w:val="00CD3065"/>
    <w:rsid w:val="00CD30B6"/>
    <w:rsid w:val="00CD3118"/>
    <w:rsid w:val="00CD3147"/>
    <w:rsid w:val="00CD3178"/>
    <w:rsid w:val="00CD31D9"/>
    <w:rsid w:val="00CD3291"/>
    <w:rsid w:val="00CD32E4"/>
    <w:rsid w:val="00CD335A"/>
    <w:rsid w:val="00CD3538"/>
    <w:rsid w:val="00CD36D7"/>
    <w:rsid w:val="00CD37AA"/>
    <w:rsid w:val="00CD392A"/>
    <w:rsid w:val="00CD3983"/>
    <w:rsid w:val="00CD39E9"/>
    <w:rsid w:val="00CD3A27"/>
    <w:rsid w:val="00CD3B1D"/>
    <w:rsid w:val="00CD3E24"/>
    <w:rsid w:val="00CD3F34"/>
    <w:rsid w:val="00CD4084"/>
    <w:rsid w:val="00CD40EC"/>
    <w:rsid w:val="00CD4148"/>
    <w:rsid w:val="00CD429D"/>
    <w:rsid w:val="00CD42BE"/>
    <w:rsid w:val="00CD43CC"/>
    <w:rsid w:val="00CD446E"/>
    <w:rsid w:val="00CD455F"/>
    <w:rsid w:val="00CD4606"/>
    <w:rsid w:val="00CD4615"/>
    <w:rsid w:val="00CD47D7"/>
    <w:rsid w:val="00CD4850"/>
    <w:rsid w:val="00CD4970"/>
    <w:rsid w:val="00CD4A7D"/>
    <w:rsid w:val="00CD4AA3"/>
    <w:rsid w:val="00CD4D6D"/>
    <w:rsid w:val="00CD4DF2"/>
    <w:rsid w:val="00CD4E20"/>
    <w:rsid w:val="00CD4FAB"/>
    <w:rsid w:val="00CD5066"/>
    <w:rsid w:val="00CD50AF"/>
    <w:rsid w:val="00CD50EC"/>
    <w:rsid w:val="00CD51CF"/>
    <w:rsid w:val="00CD51E4"/>
    <w:rsid w:val="00CD5307"/>
    <w:rsid w:val="00CD53D5"/>
    <w:rsid w:val="00CD543D"/>
    <w:rsid w:val="00CD5463"/>
    <w:rsid w:val="00CD556B"/>
    <w:rsid w:val="00CD573B"/>
    <w:rsid w:val="00CD577E"/>
    <w:rsid w:val="00CD57F6"/>
    <w:rsid w:val="00CD58B0"/>
    <w:rsid w:val="00CD5AAE"/>
    <w:rsid w:val="00CD5AEC"/>
    <w:rsid w:val="00CD5DFB"/>
    <w:rsid w:val="00CD5E00"/>
    <w:rsid w:val="00CD5EF5"/>
    <w:rsid w:val="00CD5F1D"/>
    <w:rsid w:val="00CD5F7D"/>
    <w:rsid w:val="00CD609A"/>
    <w:rsid w:val="00CD61DA"/>
    <w:rsid w:val="00CD6246"/>
    <w:rsid w:val="00CD62FD"/>
    <w:rsid w:val="00CD633E"/>
    <w:rsid w:val="00CD6695"/>
    <w:rsid w:val="00CD67B7"/>
    <w:rsid w:val="00CD69B5"/>
    <w:rsid w:val="00CD6A98"/>
    <w:rsid w:val="00CD6A9D"/>
    <w:rsid w:val="00CD6AF2"/>
    <w:rsid w:val="00CD6BE5"/>
    <w:rsid w:val="00CD6C06"/>
    <w:rsid w:val="00CD6C2A"/>
    <w:rsid w:val="00CD6D01"/>
    <w:rsid w:val="00CD6DCD"/>
    <w:rsid w:val="00CD6E27"/>
    <w:rsid w:val="00CD6E7B"/>
    <w:rsid w:val="00CD6E81"/>
    <w:rsid w:val="00CD6F87"/>
    <w:rsid w:val="00CD715E"/>
    <w:rsid w:val="00CD716D"/>
    <w:rsid w:val="00CD7386"/>
    <w:rsid w:val="00CD7516"/>
    <w:rsid w:val="00CD75CC"/>
    <w:rsid w:val="00CD7629"/>
    <w:rsid w:val="00CD76DF"/>
    <w:rsid w:val="00CD782E"/>
    <w:rsid w:val="00CD7990"/>
    <w:rsid w:val="00CD7A22"/>
    <w:rsid w:val="00CD7A8D"/>
    <w:rsid w:val="00CD7AF6"/>
    <w:rsid w:val="00CD7BC5"/>
    <w:rsid w:val="00CD7C8B"/>
    <w:rsid w:val="00CD7D4E"/>
    <w:rsid w:val="00CD7D74"/>
    <w:rsid w:val="00CD7EF5"/>
    <w:rsid w:val="00CD7F18"/>
    <w:rsid w:val="00CE00D0"/>
    <w:rsid w:val="00CE0142"/>
    <w:rsid w:val="00CE01F8"/>
    <w:rsid w:val="00CE037E"/>
    <w:rsid w:val="00CE050B"/>
    <w:rsid w:val="00CE05E0"/>
    <w:rsid w:val="00CE0639"/>
    <w:rsid w:val="00CE067C"/>
    <w:rsid w:val="00CE06E4"/>
    <w:rsid w:val="00CE06EF"/>
    <w:rsid w:val="00CE077E"/>
    <w:rsid w:val="00CE07C1"/>
    <w:rsid w:val="00CE0934"/>
    <w:rsid w:val="00CE09DE"/>
    <w:rsid w:val="00CE0A61"/>
    <w:rsid w:val="00CE0C65"/>
    <w:rsid w:val="00CE0D9D"/>
    <w:rsid w:val="00CE0E9E"/>
    <w:rsid w:val="00CE0ED9"/>
    <w:rsid w:val="00CE0F59"/>
    <w:rsid w:val="00CE0FC7"/>
    <w:rsid w:val="00CE10DA"/>
    <w:rsid w:val="00CE10E4"/>
    <w:rsid w:val="00CE110B"/>
    <w:rsid w:val="00CE114C"/>
    <w:rsid w:val="00CE121E"/>
    <w:rsid w:val="00CE128E"/>
    <w:rsid w:val="00CE14E6"/>
    <w:rsid w:val="00CE15D3"/>
    <w:rsid w:val="00CE1642"/>
    <w:rsid w:val="00CE16D3"/>
    <w:rsid w:val="00CE1731"/>
    <w:rsid w:val="00CE17A9"/>
    <w:rsid w:val="00CE17F0"/>
    <w:rsid w:val="00CE1802"/>
    <w:rsid w:val="00CE1806"/>
    <w:rsid w:val="00CE1863"/>
    <w:rsid w:val="00CE18A9"/>
    <w:rsid w:val="00CE18F2"/>
    <w:rsid w:val="00CE1904"/>
    <w:rsid w:val="00CE1A20"/>
    <w:rsid w:val="00CE1C2A"/>
    <w:rsid w:val="00CE1E0D"/>
    <w:rsid w:val="00CE1F59"/>
    <w:rsid w:val="00CE203C"/>
    <w:rsid w:val="00CE2048"/>
    <w:rsid w:val="00CE20DC"/>
    <w:rsid w:val="00CE20DF"/>
    <w:rsid w:val="00CE22FC"/>
    <w:rsid w:val="00CE22FD"/>
    <w:rsid w:val="00CE23DC"/>
    <w:rsid w:val="00CE2438"/>
    <w:rsid w:val="00CE24B3"/>
    <w:rsid w:val="00CE2631"/>
    <w:rsid w:val="00CE2683"/>
    <w:rsid w:val="00CE2727"/>
    <w:rsid w:val="00CE2CD6"/>
    <w:rsid w:val="00CE2E1E"/>
    <w:rsid w:val="00CE2E29"/>
    <w:rsid w:val="00CE2E93"/>
    <w:rsid w:val="00CE2E9A"/>
    <w:rsid w:val="00CE2F00"/>
    <w:rsid w:val="00CE2FD6"/>
    <w:rsid w:val="00CE3019"/>
    <w:rsid w:val="00CE30FF"/>
    <w:rsid w:val="00CE31AB"/>
    <w:rsid w:val="00CE332A"/>
    <w:rsid w:val="00CE337C"/>
    <w:rsid w:val="00CE33C0"/>
    <w:rsid w:val="00CE3762"/>
    <w:rsid w:val="00CE377D"/>
    <w:rsid w:val="00CE3978"/>
    <w:rsid w:val="00CE3ABC"/>
    <w:rsid w:val="00CE3B63"/>
    <w:rsid w:val="00CE3BF6"/>
    <w:rsid w:val="00CE3C10"/>
    <w:rsid w:val="00CE3D5C"/>
    <w:rsid w:val="00CE3E24"/>
    <w:rsid w:val="00CE3EC2"/>
    <w:rsid w:val="00CE3EEB"/>
    <w:rsid w:val="00CE3EF9"/>
    <w:rsid w:val="00CE401F"/>
    <w:rsid w:val="00CE40F8"/>
    <w:rsid w:val="00CE41BA"/>
    <w:rsid w:val="00CE426A"/>
    <w:rsid w:val="00CE4345"/>
    <w:rsid w:val="00CE4381"/>
    <w:rsid w:val="00CE4437"/>
    <w:rsid w:val="00CE4466"/>
    <w:rsid w:val="00CE4585"/>
    <w:rsid w:val="00CE461E"/>
    <w:rsid w:val="00CE46E7"/>
    <w:rsid w:val="00CE4730"/>
    <w:rsid w:val="00CE4746"/>
    <w:rsid w:val="00CE49CD"/>
    <w:rsid w:val="00CE4A19"/>
    <w:rsid w:val="00CE4B06"/>
    <w:rsid w:val="00CE4B1E"/>
    <w:rsid w:val="00CE4B78"/>
    <w:rsid w:val="00CE4B99"/>
    <w:rsid w:val="00CE4BAA"/>
    <w:rsid w:val="00CE4BBE"/>
    <w:rsid w:val="00CE4BE6"/>
    <w:rsid w:val="00CE4ED3"/>
    <w:rsid w:val="00CE4EDD"/>
    <w:rsid w:val="00CE5211"/>
    <w:rsid w:val="00CE5397"/>
    <w:rsid w:val="00CE540E"/>
    <w:rsid w:val="00CE5526"/>
    <w:rsid w:val="00CE55AA"/>
    <w:rsid w:val="00CE5724"/>
    <w:rsid w:val="00CE57A4"/>
    <w:rsid w:val="00CE58B3"/>
    <w:rsid w:val="00CE5903"/>
    <w:rsid w:val="00CE597D"/>
    <w:rsid w:val="00CE59CF"/>
    <w:rsid w:val="00CE5BBE"/>
    <w:rsid w:val="00CE5BEE"/>
    <w:rsid w:val="00CE5CC7"/>
    <w:rsid w:val="00CE5CEA"/>
    <w:rsid w:val="00CE60F8"/>
    <w:rsid w:val="00CE61E9"/>
    <w:rsid w:val="00CE62B1"/>
    <w:rsid w:val="00CE62C7"/>
    <w:rsid w:val="00CE643F"/>
    <w:rsid w:val="00CE6468"/>
    <w:rsid w:val="00CE6549"/>
    <w:rsid w:val="00CE662D"/>
    <w:rsid w:val="00CE6821"/>
    <w:rsid w:val="00CE68C6"/>
    <w:rsid w:val="00CE69F9"/>
    <w:rsid w:val="00CE6A89"/>
    <w:rsid w:val="00CE6AD6"/>
    <w:rsid w:val="00CE6BE8"/>
    <w:rsid w:val="00CE6C56"/>
    <w:rsid w:val="00CE6C88"/>
    <w:rsid w:val="00CE6C9F"/>
    <w:rsid w:val="00CE6CD8"/>
    <w:rsid w:val="00CE6E29"/>
    <w:rsid w:val="00CE6F20"/>
    <w:rsid w:val="00CE7026"/>
    <w:rsid w:val="00CE706B"/>
    <w:rsid w:val="00CE72A6"/>
    <w:rsid w:val="00CE7302"/>
    <w:rsid w:val="00CE7337"/>
    <w:rsid w:val="00CE73A6"/>
    <w:rsid w:val="00CE73DC"/>
    <w:rsid w:val="00CE75B4"/>
    <w:rsid w:val="00CE76FE"/>
    <w:rsid w:val="00CE7709"/>
    <w:rsid w:val="00CE77DB"/>
    <w:rsid w:val="00CE7914"/>
    <w:rsid w:val="00CE79F4"/>
    <w:rsid w:val="00CE7A99"/>
    <w:rsid w:val="00CE7AE3"/>
    <w:rsid w:val="00CE7B0F"/>
    <w:rsid w:val="00CE7B4C"/>
    <w:rsid w:val="00CE7B86"/>
    <w:rsid w:val="00CE7CD7"/>
    <w:rsid w:val="00CE7D07"/>
    <w:rsid w:val="00CE7E37"/>
    <w:rsid w:val="00CE7E3D"/>
    <w:rsid w:val="00CE7FC6"/>
    <w:rsid w:val="00CF0129"/>
    <w:rsid w:val="00CF012A"/>
    <w:rsid w:val="00CF026D"/>
    <w:rsid w:val="00CF0345"/>
    <w:rsid w:val="00CF0357"/>
    <w:rsid w:val="00CF0397"/>
    <w:rsid w:val="00CF03BE"/>
    <w:rsid w:val="00CF0473"/>
    <w:rsid w:val="00CF0577"/>
    <w:rsid w:val="00CF05B7"/>
    <w:rsid w:val="00CF072C"/>
    <w:rsid w:val="00CF076C"/>
    <w:rsid w:val="00CF078B"/>
    <w:rsid w:val="00CF07E3"/>
    <w:rsid w:val="00CF0951"/>
    <w:rsid w:val="00CF09C1"/>
    <w:rsid w:val="00CF09D7"/>
    <w:rsid w:val="00CF09FF"/>
    <w:rsid w:val="00CF0B02"/>
    <w:rsid w:val="00CF0B75"/>
    <w:rsid w:val="00CF0C00"/>
    <w:rsid w:val="00CF0F0C"/>
    <w:rsid w:val="00CF0F54"/>
    <w:rsid w:val="00CF0FF2"/>
    <w:rsid w:val="00CF107C"/>
    <w:rsid w:val="00CF1292"/>
    <w:rsid w:val="00CF151B"/>
    <w:rsid w:val="00CF1785"/>
    <w:rsid w:val="00CF1850"/>
    <w:rsid w:val="00CF1851"/>
    <w:rsid w:val="00CF1934"/>
    <w:rsid w:val="00CF193A"/>
    <w:rsid w:val="00CF1AAD"/>
    <w:rsid w:val="00CF1AD2"/>
    <w:rsid w:val="00CF1ADF"/>
    <w:rsid w:val="00CF1F05"/>
    <w:rsid w:val="00CF1F34"/>
    <w:rsid w:val="00CF2112"/>
    <w:rsid w:val="00CF2181"/>
    <w:rsid w:val="00CF2182"/>
    <w:rsid w:val="00CF21DA"/>
    <w:rsid w:val="00CF230B"/>
    <w:rsid w:val="00CF247A"/>
    <w:rsid w:val="00CF24C9"/>
    <w:rsid w:val="00CF255E"/>
    <w:rsid w:val="00CF2619"/>
    <w:rsid w:val="00CF2851"/>
    <w:rsid w:val="00CF289D"/>
    <w:rsid w:val="00CF2913"/>
    <w:rsid w:val="00CF292E"/>
    <w:rsid w:val="00CF2AC9"/>
    <w:rsid w:val="00CF2AF8"/>
    <w:rsid w:val="00CF2B92"/>
    <w:rsid w:val="00CF2C3C"/>
    <w:rsid w:val="00CF2C59"/>
    <w:rsid w:val="00CF2C71"/>
    <w:rsid w:val="00CF2CDF"/>
    <w:rsid w:val="00CF2D5F"/>
    <w:rsid w:val="00CF2F1D"/>
    <w:rsid w:val="00CF2F8B"/>
    <w:rsid w:val="00CF2FBA"/>
    <w:rsid w:val="00CF327A"/>
    <w:rsid w:val="00CF330A"/>
    <w:rsid w:val="00CF344B"/>
    <w:rsid w:val="00CF3496"/>
    <w:rsid w:val="00CF3571"/>
    <w:rsid w:val="00CF35FB"/>
    <w:rsid w:val="00CF36E8"/>
    <w:rsid w:val="00CF3935"/>
    <w:rsid w:val="00CF3937"/>
    <w:rsid w:val="00CF3CBE"/>
    <w:rsid w:val="00CF3D0C"/>
    <w:rsid w:val="00CF3D99"/>
    <w:rsid w:val="00CF3E34"/>
    <w:rsid w:val="00CF3E5D"/>
    <w:rsid w:val="00CF3EF7"/>
    <w:rsid w:val="00CF3FEE"/>
    <w:rsid w:val="00CF3FF4"/>
    <w:rsid w:val="00CF4157"/>
    <w:rsid w:val="00CF41BB"/>
    <w:rsid w:val="00CF41D6"/>
    <w:rsid w:val="00CF41F4"/>
    <w:rsid w:val="00CF435E"/>
    <w:rsid w:val="00CF4667"/>
    <w:rsid w:val="00CF4750"/>
    <w:rsid w:val="00CF47D3"/>
    <w:rsid w:val="00CF4A76"/>
    <w:rsid w:val="00CF4A77"/>
    <w:rsid w:val="00CF4AB3"/>
    <w:rsid w:val="00CF4BEB"/>
    <w:rsid w:val="00CF4C67"/>
    <w:rsid w:val="00CF4CEB"/>
    <w:rsid w:val="00CF4D91"/>
    <w:rsid w:val="00CF4D9B"/>
    <w:rsid w:val="00CF4E4B"/>
    <w:rsid w:val="00CF4F17"/>
    <w:rsid w:val="00CF4FBC"/>
    <w:rsid w:val="00CF5058"/>
    <w:rsid w:val="00CF5196"/>
    <w:rsid w:val="00CF53B7"/>
    <w:rsid w:val="00CF541B"/>
    <w:rsid w:val="00CF5440"/>
    <w:rsid w:val="00CF55ED"/>
    <w:rsid w:val="00CF5602"/>
    <w:rsid w:val="00CF5733"/>
    <w:rsid w:val="00CF5778"/>
    <w:rsid w:val="00CF578D"/>
    <w:rsid w:val="00CF58AF"/>
    <w:rsid w:val="00CF58C7"/>
    <w:rsid w:val="00CF59F1"/>
    <w:rsid w:val="00CF5A09"/>
    <w:rsid w:val="00CF5A0E"/>
    <w:rsid w:val="00CF5B2A"/>
    <w:rsid w:val="00CF5B65"/>
    <w:rsid w:val="00CF5C1B"/>
    <w:rsid w:val="00CF5ECA"/>
    <w:rsid w:val="00CF611C"/>
    <w:rsid w:val="00CF61EA"/>
    <w:rsid w:val="00CF61FC"/>
    <w:rsid w:val="00CF62DE"/>
    <w:rsid w:val="00CF642D"/>
    <w:rsid w:val="00CF6530"/>
    <w:rsid w:val="00CF658A"/>
    <w:rsid w:val="00CF6627"/>
    <w:rsid w:val="00CF683B"/>
    <w:rsid w:val="00CF689E"/>
    <w:rsid w:val="00CF68E0"/>
    <w:rsid w:val="00CF6910"/>
    <w:rsid w:val="00CF6995"/>
    <w:rsid w:val="00CF69B3"/>
    <w:rsid w:val="00CF6B13"/>
    <w:rsid w:val="00CF6B2E"/>
    <w:rsid w:val="00CF6C59"/>
    <w:rsid w:val="00CF6D14"/>
    <w:rsid w:val="00CF6D5C"/>
    <w:rsid w:val="00CF6F36"/>
    <w:rsid w:val="00CF6F4A"/>
    <w:rsid w:val="00CF6FF4"/>
    <w:rsid w:val="00CF7135"/>
    <w:rsid w:val="00CF720B"/>
    <w:rsid w:val="00CF7268"/>
    <w:rsid w:val="00CF7312"/>
    <w:rsid w:val="00CF73B7"/>
    <w:rsid w:val="00CF73B8"/>
    <w:rsid w:val="00CF762A"/>
    <w:rsid w:val="00CF768E"/>
    <w:rsid w:val="00CF7699"/>
    <w:rsid w:val="00CF76F4"/>
    <w:rsid w:val="00CF78B6"/>
    <w:rsid w:val="00CF78D6"/>
    <w:rsid w:val="00CF79CE"/>
    <w:rsid w:val="00CF7A67"/>
    <w:rsid w:val="00CF7A81"/>
    <w:rsid w:val="00CF7B65"/>
    <w:rsid w:val="00CF7B92"/>
    <w:rsid w:val="00CF7DC0"/>
    <w:rsid w:val="00CF7E2A"/>
    <w:rsid w:val="00CF7F24"/>
    <w:rsid w:val="00CF7FAB"/>
    <w:rsid w:val="00D00091"/>
    <w:rsid w:val="00D0009B"/>
    <w:rsid w:val="00D0013E"/>
    <w:rsid w:val="00D0014A"/>
    <w:rsid w:val="00D001D1"/>
    <w:rsid w:val="00D001D7"/>
    <w:rsid w:val="00D00212"/>
    <w:rsid w:val="00D002B1"/>
    <w:rsid w:val="00D0030B"/>
    <w:rsid w:val="00D00349"/>
    <w:rsid w:val="00D00388"/>
    <w:rsid w:val="00D003F4"/>
    <w:rsid w:val="00D00422"/>
    <w:rsid w:val="00D00565"/>
    <w:rsid w:val="00D005BC"/>
    <w:rsid w:val="00D00811"/>
    <w:rsid w:val="00D008D1"/>
    <w:rsid w:val="00D00AA7"/>
    <w:rsid w:val="00D00B1D"/>
    <w:rsid w:val="00D00E50"/>
    <w:rsid w:val="00D00EDC"/>
    <w:rsid w:val="00D00FCD"/>
    <w:rsid w:val="00D01028"/>
    <w:rsid w:val="00D010C9"/>
    <w:rsid w:val="00D010CC"/>
    <w:rsid w:val="00D010CD"/>
    <w:rsid w:val="00D011F8"/>
    <w:rsid w:val="00D012C8"/>
    <w:rsid w:val="00D01568"/>
    <w:rsid w:val="00D0157C"/>
    <w:rsid w:val="00D01593"/>
    <w:rsid w:val="00D0159C"/>
    <w:rsid w:val="00D015FE"/>
    <w:rsid w:val="00D0164F"/>
    <w:rsid w:val="00D01738"/>
    <w:rsid w:val="00D01855"/>
    <w:rsid w:val="00D019E2"/>
    <w:rsid w:val="00D01B2E"/>
    <w:rsid w:val="00D01C19"/>
    <w:rsid w:val="00D01E21"/>
    <w:rsid w:val="00D01E23"/>
    <w:rsid w:val="00D01E99"/>
    <w:rsid w:val="00D01F72"/>
    <w:rsid w:val="00D021CF"/>
    <w:rsid w:val="00D023AC"/>
    <w:rsid w:val="00D024D7"/>
    <w:rsid w:val="00D025A5"/>
    <w:rsid w:val="00D025A7"/>
    <w:rsid w:val="00D0263D"/>
    <w:rsid w:val="00D02646"/>
    <w:rsid w:val="00D02667"/>
    <w:rsid w:val="00D0266A"/>
    <w:rsid w:val="00D02735"/>
    <w:rsid w:val="00D0276D"/>
    <w:rsid w:val="00D02785"/>
    <w:rsid w:val="00D02867"/>
    <w:rsid w:val="00D028EA"/>
    <w:rsid w:val="00D02C45"/>
    <w:rsid w:val="00D02C8E"/>
    <w:rsid w:val="00D02CF2"/>
    <w:rsid w:val="00D02E91"/>
    <w:rsid w:val="00D02F0D"/>
    <w:rsid w:val="00D02F67"/>
    <w:rsid w:val="00D02F92"/>
    <w:rsid w:val="00D0310C"/>
    <w:rsid w:val="00D03242"/>
    <w:rsid w:val="00D03321"/>
    <w:rsid w:val="00D033CD"/>
    <w:rsid w:val="00D03428"/>
    <w:rsid w:val="00D03472"/>
    <w:rsid w:val="00D03479"/>
    <w:rsid w:val="00D0350C"/>
    <w:rsid w:val="00D0363C"/>
    <w:rsid w:val="00D036F1"/>
    <w:rsid w:val="00D036FD"/>
    <w:rsid w:val="00D037BA"/>
    <w:rsid w:val="00D037D2"/>
    <w:rsid w:val="00D0382D"/>
    <w:rsid w:val="00D0383C"/>
    <w:rsid w:val="00D03863"/>
    <w:rsid w:val="00D03AFF"/>
    <w:rsid w:val="00D03B06"/>
    <w:rsid w:val="00D03B98"/>
    <w:rsid w:val="00D03C1F"/>
    <w:rsid w:val="00D03D46"/>
    <w:rsid w:val="00D03EFA"/>
    <w:rsid w:val="00D03F2E"/>
    <w:rsid w:val="00D04025"/>
    <w:rsid w:val="00D0402B"/>
    <w:rsid w:val="00D04038"/>
    <w:rsid w:val="00D040A4"/>
    <w:rsid w:val="00D0413A"/>
    <w:rsid w:val="00D0433B"/>
    <w:rsid w:val="00D043D6"/>
    <w:rsid w:val="00D04717"/>
    <w:rsid w:val="00D04746"/>
    <w:rsid w:val="00D04763"/>
    <w:rsid w:val="00D04767"/>
    <w:rsid w:val="00D047F2"/>
    <w:rsid w:val="00D04947"/>
    <w:rsid w:val="00D04976"/>
    <w:rsid w:val="00D049FE"/>
    <w:rsid w:val="00D04B5A"/>
    <w:rsid w:val="00D04BB9"/>
    <w:rsid w:val="00D04BD2"/>
    <w:rsid w:val="00D04C10"/>
    <w:rsid w:val="00D04CA8"/>
    <w:rsid w:val="00D04DA8"/>
    <w:rsid w:val="00D04DC2"/>
    <w:rsid w:val="00D04DF0"/>
    <w:rsid w:val="00D04F35"/>
    <w:rsid w:val="00D04FC1"/>
    <w:rsid w:val="00D04FD6"/>
    <w:rsid w:val="00D051BD"/>
    <w:rsid w:val="00D05269"/>
    <w:rsid w:val="00D052A6"/>
    <w:rsid w:val="00D052E2"/>
    <w:rsid w:val="00D05334"/>
    <w:rsid w:val="00D053B6"/>
    <w:rsid w:val="00D05432"/>
    <w:rsid w:val="00D0545A"/>
    <w:rsid w:val="00D05462"/>
    <w:rsid w:val="00D05508"/>
    <w:rsid w:val="00D0555E"/>
    <w:rsid w:val="00D055F9"/>
    <w:rsid w:val="00D05892"/>
    <w:rsid w:val="00D05A4F"/>
    <w:rsid w:val="00D05B3A"/>
    <w:rsid w:val="00D05B75"/>
    <w:rsid w:val="00D05E3E"/>
    <w:rsid w:val="00D05E8C"/>
    <w:rsid w:val="00D05F3C"/>
    <w:rsid w:val="00D065EE"/>
    <w:rsid w:val="00D065FB"/>
    <w:rsid w:val="00D06633"/>
    <w:rsid w:val="00D0667F"/>
    <w:rsid w:val="00D06891"/>
    <w:rsid w:val="00D068E5"/>
    <w:rsid w:val="00D06913"/>
    <w:rsid w:val="00D0693E"/>
    <w:rsid w:val="00D06951"/>
    <w:rsid w:val="00D06B2C"/>
    <w:rsid w:val="00D06BFF"/>
    <w:rsid w:val="00D06C33"/>
    <w:rsid w:val="00D06D6F"/>
    <w:rsid w:val="00D06DC0"/>
    <w:rsid w:val="00D06DC6"/>
    <w:rsid w:val="00D06E43"/>
    <w:rsid w:val="00D06F5F"/>
    <w:rsid w:val="00D07058"/>
    <w:rsid w:val="00D07093"/>
    <w:rsid w:val="00D070BE"/>
    <w:rsid w:val="00D070DD"/>
    <w:rsid w:val="00D07191"/>
    <w:rsid w:val="00D0757E"/>
    <w:rsid w:val="00D0765B"/>
    <w:rsid w:val="00D077A1"/>
    <w:rsid w:val="00D07882"/>
    <w:rsid w:val="00D078D9"/>
    <w:rsid w:val="00D07910"/>
    <w:rsid w:val="00D07942"/>
    <w:rsid w:val="00D07A83"/>
    <w:rsid w:val="00D07AC8"/>
    <w:rsid w:val="00D07B36"/>
    <w:rsid w:val="00D07BD5"/>
    <w:rsid w:val="00D07CE5"/>
    <w:rsid w:val="00D07DD9"/>
    <w:rsid w:val="00D07ED9"/>
    <w:rsid w:val="00D07FF2"/>
    <w:rsid w:val="00D10062"/>
    <w:rsid w:val="00D101BE"/>
    <w:rsid w:val="00D101C6"/>
    <w:rsid w:val="00D10202"/>
    <w:rsid w:val="00D1021E"/>
    <w:rsid w:val="00D102AB"/>
    <w:rsid w:val="00D103F5"/>
    <w:rsid w:val="00D1052A"/>
    <w:rsid w:val="00D10534"/>
    <w:rsid w:val="00D10803"/>
    <w:rsid w:val="00D10903"/>
    <w:rsid w:val="00D10C49"/>
    <w:rsid w:val="00D10CE0"/>
    <w:rsid w:val="00D10D2F"/>
    <w:rsid w:val="00D10DFF"/>
    <w:rsid w:val="00D10E47"/>
    <w:rsid w:val="00D10EFF"/>
    <w:rsid w:val="00D10F81"/>
    <w:rsid w:val="00D1103C"/>
    <w:rsid w:val="00D110CD"/>
    <w:rsid w:val="00D110EA"/>
    <w:rsid w:val="00D11123"/>
    <w:rsid w:val="00D112E1"/>
    <w:rsid w:val="00D1134C"/>
    <w:rsid w:val="00D113F6"/>
    <w:rsid w:val="00D11430"/>
    <w:rsid w:val="00D1145C"/>
    <w:rsid w:val="00D1147A"/>
    <w:rsid w:val="00D1177C"/>
    <w:rsid w:val="00D1187F"/>
    <w:rsid w:val="00D118B8"/>
    <w:rsid w:val="00D1196A"/>
    <w:rsid w:val="00D119EF"/>
    <w:rsid w:val="00D11A48"/>
    <w:rsid w:val="00D11A68"/>
    <w:rsid w:val="00D11B2F"/>
    <w:rsid w:val="00D11BCE"/>
    <w:rsid w:val="00D11BF3"/>
    <w:rsid w:val="00D11C68"/>
    <w:rsid w:val="00D11D07"/>
    <w:rsid w:val="00D11D4B"/>
    <w:rsid w:val="00D11E88"/>
    <w:rsid w:val="00D12061"/>
    <w:rsid w:val="00D120B6"/>
    <w:rsid w:val="00D12136"/>
    <w:rsid w:val="00D12146"/>
    <w:rsid w:val="00D12161"/>
    <w:rsid w:val="00D121D3"/>
    <w:rsid w:val="00D12235"/>
    <w:rsid w:val="00D12372"/>
    <w:rsid w:val="00D12429"/>
    <w:rsid w:val="00D124B7"/>
    <w:rsid w:val="00D124C8"/>
    <w:rsid w:val="00D12500"/>
    <w:rsid w:val="00D1251A"/>
    <w:rsid w:val="00D12558"/>
    <w:rsid w:val="00D125D2"/>
    <w:rsid w:val="00D125ED"/>
    <w:rsid w:val="00D125F7"/>
    <w:rsid w:val="00D1263E"/>
    <w:rsid w:val="00D12653"/>
    <w:rsid w:val="00D12699"/>
    <w:rsid w:val="00D126DA"/>
    <w:rsid w:val="00D12706"/>
    <w:rsid w:val="00D127F1"/>
    <w:rsid w:val="00D12850"/>
    <w:rsid w:val="00D1290D"/>
    <w:rsid w:val="00D12B06"/>
    <w:rsid w:val="00D12B70"/>
    <w:rsid w:val="00D12B86"/>
    <w:rsid w:val="00D12BE8"/>
    <w:rsid w:val="00D12C9B"/>
    <w:rsid w:val="00D12D1B"/>
    <w:rsid w:val="00D12D30"/>
    <w:rsid w:val="00D12DB0"/>
    <w:rsid w:val="00D12E8D"/>
    <w:rsid w:val="00D12E9D"/>
    <w:rsid w:val="00D12ECA"/>
    <w:rsid w:val="00D12EEE"/>
    <w:rsid w:val="00D12FA9"/>
    <w:rsid w:val="00D12FFA"/>
    <w:rsid w:val="00D1300F"/>
    <w:rsid w:val="00D130E3"/>
    <w:rsid w:val="00D13141"/>
    <w:rsid w:val="00D13424"/>
    <w:rsid w:val="00D13460"/>
    <w:rsid w:val="00D136B0"/>
    <w:rsid w:val="00D136D5"/>
    <w:rsid w:val="00D13742"/>
    <w:rsid w:val="00D137C7"/>
    <w:rsid w:val="00D13805"/>
    <w:rsid w:val="00D138B4"/>
    <w:rsid w:val="00D13AA3"/>
    <w:rsid w:val="00D13B51"/>
    <w:rsid w:val="00D13D23"/>
    <w:rsid w:val="00D13D41"/>
    <w:rsid w:val="00D13D52"/>
    <w:rsid w:val="00D13F15"/>
    <w:rsid w:val="00D13F63"/>
    <w:rsid w:val="00D14166"/>
    <w:rsid w:val="00D14171"/>
    <w:rsid w:val="00D141F5"/>
    <w:rsid w:val="00D1422B"/>
    <w:rsid w:val="00D1428B"/>
    <w:rsid w:val="00D14335"/>
    <w:rsid w:val="00D1444C"/>
    <w:rsid w:val="00D14542"/>
    <w:rsid w:val="00D145E0"/>
    <w:rsid w:val="00D1462A"/>
    <w:rsid w:val="00D14630"/>
    <w:rsid w:val="00D146BF"/>
    <w:rsid w:val="00D14772"/>
    <w:rsid w:val="00D147C4"/>
    <w:rsid w:val="00D14944"/>
    <w:rsid w:val="00D149CA"/>
    <w:rsid w:val="00D14AAE"/>
    <w:rsid w:val="00D14B11"/>
    <w:rsid w:val="00D14D36"/>
    <w:rsid w:val="00D14DB6"/>
    <w:rsid w:val="00D14E04"/>
    <w:rsid w:val="00D14E1A"/>
    <w:rsid w:val="00D14E70"/>
    <w:rsid w:val="00D14E8A"/>
    <w:rsid w:val="00D1500A"/>
    <w:rsid w:val="00D151C8"/>
    <w:rsid w:val="00D155C5"/>
    <w:rsid w:val="00D1566C"/>
    <w:rsid w:val="00D156AE"/>
    <w:rsid w:val="00D15711"/>
    <w:rsid w:val="00D15721"/>
    <w:rsid w:val="00D15795"/>
    <w:rsid w:val="00D157D7"/>
    <w:rsid w:val="00D157E8"/>
    <w:rsid w:val="00D1587D"/>
    <w:rsid w:val="00D158D9"/>
    <w:rsid w:val="00D158E5"/>
    <w:rsid w:val="00D1597A"/>
    <w:rsid w:val="00D159B5"/>
    <w:rsid w:val="00D159C6"/>
    <w:rsid w:val="00D15BF1"/>
    <w:rsid w:val="00D15C32"/>
    <w:rsid w:val="00D15CDA"/>
    <w:rsid w:val="00D15D45"/>
    <w:rsid w:val="00D15F35"/>
    <w:rsid w:val="00D15F3A"/>
    <w:rsid w:val="00D15F97"/>
    <w:rsid w:val="00D15FA5"/>
    <w:rsid w:val="00D15FC1"/>
    <w:rsid w:val="00D160DA"/>
    <w:rsid w:val="00D1610C"/>
    <w:rsid w:val="00D161B5"/>
    <w:rsid w:val="00D161E2"/>
    <w:rsid w:val="00D16488"/>
    <w:rsid w:val="00D164AF"/>
    <w:rsid w:val="00D1652E"/>
    <w:rsid w:val="00D167C7"/>
    <w:rsid w:val="00D1694C"/>
    <w:rsid w:val="00D169A1"/>
    <w:rsid w:val="00D16A62"/>
    <w:rsid w:val="00D16B6E"/>
    <w:rsid w:val="00D16B9C"/>
    <w:rsid w:val="00D16C44"/>
    <w:rsid w:val="00D16CE7"/>
    <w:rsid w:val="00D16D1D"/>
    <w:rsid w:val="00D16D49"/>
    <w:rsid w:val="00D16E46"/>
    <w:rsid w:val="00D16ED2"/>
    <w:rsid w:val="00D17078"/>
    <w:rsid w:val="00D1717B"/>
    <w:rsid w:val="00D1730B"/>
    <w:rsid w:val="00D173C2"/>
    <w:rsid w:val="00D1740F"/>
    <w:rsid w:val="00D1742B"/>
    <w:rsid w:val="00D17442"/>
    <w:rsid w:val="00D174BC"/>
    <w:rsid w:val="00D17591"/>
    <w:rsid w:val="00D175BF"/>
    <w:rsid w:val="00D17660"/>
    <w:rsid w:val="00D176CD"/>
    <w:rsid w:val="00D17737"/>
    <w:rsid w:val="00D178F3"/>
    <w:rsid w:val="00D17993"/>
    <w:rsid w:val="00D1799F"/>
    <w:rsid w:val="00D179C3"/>
    <w:rsid w:val="00D17B1F"/>
    <w:rsid w:val="00D17CD9"/>
    <w:rsid w:val="00D17D88"/>
    <w:rsid w:val="00D17F49"/>
    <w:rsid w:val="00D20034"/>
    <w:rsid w:val="00D20047"/>
    <w:rsid w:val="00D200C1"/>
    <w:rsid w:val="00D2029A"/>
    <w:rsid w:val="00D2035D"/>
    <w:rsid w:val="00D204FB"/>
    <w:rsid w:val="00D2056F"/>
    <w:rsid w:val="00D205BF"/>
    <w:rsid w:val="00D20772"/>
    <w:rsid w:val="00D207CF"/>
    <w:rsid w:val="00D207F8"/>
    <w:rsid w:val="00D208D2"/>
    <w:rsid w:val="00D20981"/>
    <w:rsid w:val="00D20A80"/>
    <w:rsid w:val="00D20B53"/>
    <w:rsid w:val="00D20B8B"/>
    <w:rsid w:val="00D20C5E"/>
    <w:rsid w:val="00D20C77"/>
    <w:rsid w:val="00D20D15"/>
    <w:rsid w:val="00D20D46"/>
    <w:rsid w:val="00D20D75"/>
    <w:rsid w:val="00D20F39"/>
    <w:rsid w:val="00D20F46"/>
    <w:rsid w:val="00D210A1"/>
    <w:rsid w:val="00D21169"/>
    <w:rsid w:val="00D21251"/>
    <w:rsid w:val="00D2137B"/>
    <w:rsid w:val="00D213F2"/>
    <w:rsid w:val="00D21542"/>
    <w:rsid w:val="00D215A0"/>
    <w:rsid w:val="00D21685"/>
    <w:rsid w:val="00D216ED"/>
    <w:rsid w:val="00D21718"/>
    <w:rsid w:val="00D21727"/>
    <w:rsid w:val="00D218BB"/>
    <w:rsid w:val="00D219D4"/>
    <w:rsid w:val="00D21A10"/>
    <w:rsid w:val="00D21AEC"/>
    <w:rsid w:val="00D21B94"/>
    <w:rsid w:val="00D21CE1"/>
    <w:rsid w:val="00D21D7F"/>
    <w:rsid w:val="00D21EB0"/>
    <w:rsid w:val="00D21ED5"/>
    <w:rsid w:val="00D21F3B"/>
    <w:rsid w:val="00D22047"/>
    <w:rsid w:val="00D2207A"/>
    <w:rsid w:val="00D220F8"/>
    <w:rsid w:val="00D2216A"/>
    <w:rsid w:val="00D221BA"/>
    <w:rsid w:val="00D221E0"/>
    <w:rsid w:val="00D222A4"/>
    <w:rsid w:val="00D22404"/>
    <w:rsid w:val="00D22678"/>
    <w:rsid w:val="00D22681"/>
    <w:rsid w:val="00D22695"/>
    <w:rsid w:val="00D226F4"/>
    <w:rsid w:val="00D2277B"/>
    <w:rsid w:val="00D227AA"/>
    <w:rsid w:val="00D227EA"/>
    <w:rsid w:val="00D2283D"/>
    <w:rsid w:val="00D2285F"/>
    <w:rsid w:val="00D22871"/>
    <w:rsid w:val="00D228DD"/>
    <w:rsid w:val="00D228DF"/>
    <w:rsid w:val="00D229F9"/>
    <w:rsid w:val="00D22A64"/>
    <w:rsid w:val="00D22A9B"/>
    <w:rsid w:val="00D22C13"/>
    <w:rsid w:val="00D22C73"/>
    <w:rsid w:val="00D22CEB"/>
    <w:rsid w:val="00D22E13"/>
    <w:rsid w:val="00D22E70"/>
    <w:rsid w:val="00D22E7D"/>
    <w:rsid w:val="00D22E82"/>
    <w:rsid w:val="00D22E9C"/>
    <w:rsid w:val="00D22EC1"/>
    <w:rsid w:val="00D22FC5"/>
    <w:rsid w:val="00D23073"/>
    <w:rsid w:val="00D230A6"/>
    <w:rsid w:val="00D23331"/>
    <w:rsid w:val="00D23344"/>
    <w:rsid w:val="00D23370"/>
    <w:rsid w:val="00D2341B"/>
    <w:rsid w:val="00D23494"/>
    <w:rsid w:val="00D235B9"/>
    <w:rsid w:val="00D2360C"/>
    <w:rsid w:val="00D236CA"/>
    <w:rsid w:val="00D23757"/>
    <w:rsid w:val="00D23764"/>
    <w:rsid w:val="00D2376B"/>
    <w:rsid w:val="00D237E8"/>
    <w:rsid w:val="00D23969"/>
    <w:rsid w:val="00D23BC1"/>
    <w:rsid w:val="00D23C0D"/>
    <w:rsid w:val="00D23C15"/>
    <w:rsid w:val="00D23C34"/>
    <w:rsid w:val="00D23C80"/>
    <w:rsid w:val="00D23CD6"/>
    <w:rsid w:val="00D2400C"/>
    <w:rsid w:val="00D2400D"/>
    <w:rsid w:val="00D24069"/>
    <w:rsid w:val="00D241C6"/>
    <w:rsid w:val="00D241DE"/>
    <w:rsid w:val="00D242C2"/>
    <w:rsid w:val="00D243B7"/>
    <w:rsid w:val="00D244A5"/>
    <w:rsid w:val="00D244AC"/>
    <w:rsid w:val="00D24593"/>
    <w:rsid w:val="00D24596"/>
    <w:rsid w:val="00D2468F"/>
    <w:rsid w:val="00D24B84"/>
    <w:rsid w:val="00D24CCA"/>
    <w:rsid w:val="00D24CD3"/>
    <w:rsid w:val="00D24D21"/>
    <w:rsid w:val="00D24D32"/>
    <w:rsid w:val="00D24DD0"/>
    <w:rsid w:val="00D24E30"/>
    <w:rsid w:val="00D24EDD"/>
    <w:rsid w:val="00D24FBD"/>
    <w:rsid w:val="00D250E5"/>
    <w:rsid w:val="00D25159"/>
    <w:rsid w:val="00D25166"/>
    <w:rsid w:val="00D251D8"/>
    <w:rsid w:val="00D25279"/>
    <w:rsid w:val="00D25320"/>
    <w:rsid w:val="00D25389"/>
    <w:rsid w:val="00D2590A"/>
    <w:rsid w:val="00D25962"/>
    <w:rsid w:val="00D259AB"/>
    <w:rsid w:val="00D259C5"/>
    <w:rsid w:val="00D259D9"/>
    <w:rsid w:val="00D25AAC"/>
    <w:rsid w:val="00D25BA3"/>
    <w:rsid w:val="00D25C16"/>
    <w:rsid w:val="00D25C76"/>
    <w:rsid w:val="00D25D3D"/>
    <w:rsid w:val="00D25E3B"/>
    <w:rsid w:val="00D26258"/>
    <w:rsid w:val="00D26289"/>
    <w:rsid w:val="00D263CF"/>
    <w:rsid w:val="00D26608"/>
    <w:rsid w:val="00D2669D"/>
    <w:rsid w:val="00D26761"/>
    <w:rsid w:val="00D267FA"/>
    <w:rsid w:val="00D26883"/>
    <w:rsid w:val="00D268D6"/>
    <w:rsid w:val="00D2691C"/>
    <w:rsid w:val="00D26A24"/>
    <w:rsid w:val="00D26A61"/>
    <w:rsid w:val="00D26B48"/>
    <w:rsid w:val="00D26B5B"/>
    <w:rsid w:val="00D26BAC"/>
    <w:rsid w:val="00D26C9B"/>
    <w:rsid w:val="00D26D48"/>
    <w:rsid w:val="00D26F44"/>
    <w:rsid w:val="00D27039"/>
    <w:rsid w:val="00D27049"/>
    <w:rsid w:val="00D27125"/>
    <w:rsid w:val="00D27229"/>
    <w:rsid w:val="00D273CB"/>
    <w:rsid w:val="00D2745D"/>
    <w:rsid w:val="00D275E1"/>
    <w:rsid w:val="00D2767B"/>
    <w:rsid w:val="00D27708"/>
    <w:rsid w:val="00D27784"/>
    <w:rsid w:val="00D277A0"/>
    <w:rsid w:val="00D277C8"/>
    <w:rsid w:val="00D278B5"/>
    <w:rsid w:val="00D2797F"/>
    <w:rsid w:val="00D27D9C"/>
    <w:rsid w:val="00D27EE9"/>
    <w:rsid w:val="00D27F1B"/>
    <w:rsid w:val="00D27F9E"/>
    <w:rsid w:val="00D27FA3"/>
    <w:rsid w:val="00D30021"/>
    <w:rsid w:val="00D300A9"/>
    <w:rsid w:val="00D300C0"/>
    <w:rsid w:val="00D301F1"/>
    <w:rsid w:val="00D30203"/>
    <w:rsid w:val="00D302DC"/>
    <w:rsid w:val="00D304A3"/>
    <w:rsid w:val="00D30577"/>
    <w:rsid w:val="00D305CF"/>
    <w:rsid w:val="00D307FD"/>
    <w:rsid w:val="00D3085F"/>
    <w:rsid w:val="00D308D4"/>
    <w:rsid w:val="00D30908"/>
    <w:rsid w:val="00D3090E"/>
    <w:rsid w:val="00D30A20"/>
    <w:rsid w:val="00D30AB5"/>
    <w:rsid w:val="00D30C66"/>
    <w:rsid w:val="00D30CCD"/>
    <w:rsid w:val="00D30CF2"/>
    <w:rsid w:val="00D30D5A"/>
    <w:rsid w:val="00D31084"/>
    <w:rsid w:val="00D31098"/>
    <w:rsid w:val="00D3117A"/>
    <w:rsid w:val="00D3118C"/>
    <w:rsid w:val="00D31388"/>
    <w:rsid w:val="00D313D3"/>
    <w:rsid w:val="00D31425"/>
    <w:rsid w:val="00D31667"/>
    <w:rsid w:val="00D316F5"/>
    <w:rsid w:val="00D31748"/>
    <w:rsid w:val="00D3178B"/>
    <w:rsid w:val="00D317B8"/>
    <w:rsid w:val="00D317EE"/>
    <w:rsid w:val="00D31853"/>
    <w:rsid w:val="00D31975"/>
    <w:rsid w:val="00D31A20"/>
    <w:rsid w:val="00D31A83"/>
    <w:rsid w:val="00D31B25"/>
    <w:rsid w:val="00D31BC3"/>
    <w:rsid w:val="00D31C0A"/>
    <w:rsid w:val="00D31C6F"/>
    <w:rsid w:val="00D31D3D"/>
    <w:rsid w:val="00D31E26"/>
    <w:rsid w:val="00D31F3C"/>
    <w:rsid w:val="00D31FA1"/>
    <w:rsid w:val="00D32031"/>
    <w:rsid w:val="00D321D9"/>
    <w:rsid w:val="00D32202"/>
    <w:rsid w:val="00D323A6"/>
    <w:rsid w:val="00D323CA"/>
    <w:rsid w:val="00D323E0"/>
    <w:rsid w:val="00D32484"/>
    <w:rsid w:val="00D324F2"/>
    <w:rsid w:val="00D3250E"/>
    <w:rsid w:val="00D325B3"/>
    <w:rsid w:val="00D325C8"/>
    <w:rsid w:val="00D326EE"/>
    <w:rsid w:val="00D3273D"/>
    <w:rsid w:val="00D327EF"/>
    <w:rsid w:val="00D32857"/>
    <w:rsid w:val="00D3295C"/>
    <w:rsid w:val="00D3297D"/>
    <w:rsid w:val="00D3297F"/>
    <w:rsid w:val="00D329B4"/>
    <w:rsid w:val="00D32A51"/>
    <w:rsid w:val="00D32A9A"/>
    <w:rsid w:val="00D32AC8"/>
    <w:rsid w:val="00D32AE0"/>
    <w:rsid w:val="00D32B33"/>
    <w:rsid w:val="00D32B7E"/>
    <w:rsid w:val="00D32C5C"/>
    <w:rsid w:val="00D32C75"/>
    <w:rsid w:val="00D32EAD"/>
    <w:rsid w:val="00D32EC0"/>
    <w:rsid w:val="00D32EDA"/>
    <w:rsid w:val="00D32FFB"/>
    <w:rsid w:val="00D3308A"/>
    <w:rsid w:val="00D330EF"/>
    <w:rsid w:val="00D33173"/>
    <w:rsid w:val="00D3318F"/>
    <w:rsid w:val="00D33382"/>
    <w:rsid w:val="00D333A3"/>
    <w:rsid w:val="00D33480"/>
    <w:rsid w:val="00D33498"/>
    <w:rsid w:val="00D33577"/>
    <w:rsid w:val="00D3362F"/>
    <w:rsid w:val="00D337B3"/>
    <w:rsid w:val="00D33831"/>
    <w:rsid w:val="00D338E6"/>
    <w:rsid w:val="00D338FE"/>
    <w:rsid w:val="00D33905"/>
    <w:rsid w:val="00D3394B"/>
    <w:rsid w:val="00D33A18"/>
    <w:rsid w:val="00D33A90"/>
    <w:rsid w:val="00D33C52"/>
    <w:rsid w:val="00D33CF2"/>
    <w:rsid w:val="00D33DFD"/>
    <w:rsid w:val="00D33F01"/>
    <w:rsid w:val="00D33F25"/>
    <w:rsid w:val="00D33F61"/>
    <w:rsid w:val="00D33FC3"/>
    <w:rsid w:val="00D34092"/>
    <w:rsid w:val="00D340C9"/>
    <w:rsid w:val="00D34144"/>
    <w:rsid w:val="00D34350"/>
    <w:rsid w:val="00D34414"/>
    <w:rsid w:val="00D34434"/>
    <w:rsid w:val="00D34495"/>
    <w:rsid w:val="00D3467D"/>
    <w:rsid w:val="00D346CD"/>
    <w:rsid w:val="00D3490F"/>
    <w:rsid w:val="00D349CE"/>
    <w:rsid w:val="00D349EC"/>
    <w:rsid w:val="00D34A94"/>
    <w:rsid w:val="00D34AA4"/>
    <w:rsid w:val="00D34BD8"/>
    <w:rsid w:val="00D34D2C"/>
    <w:rsid w:val="00D34DFF"/>
    <w:rsid w:val="00D34E2D"/>
    <w:rsid w:val="00D34E4A"/>
    <w:rsid w:val="00D34FE9"/>
    <w:rsid w:val="00D35079"/>
    <w:rsid w:val="00D350EF"/>
    <w:rsid w:val="00D35174"/>
    <w:rsid w:val="00D35227"/>
    <w:rsid w:val="00D352BC"/>
    <w:rsid w:val="00D35394"/>
    <w:rsid w:val="00D353F6"/>
    <w:rsid w:val="00D354ED"/>
    <w:rsid w:val="00D354FD"/>
    <w:rsid w:val="00D35500"/>
    <w:rsid w:val="00D35576"/>
    <w:rsid w:val="00D35579"/>
    <w:rsid w:val="00D35593"/>
    <w:rsid w:val="00D355C5"/>
    <w:rsid w:val="00D35744"/>
    <w:rsid w:val="00D357D3"/>
    <w:rsid w:val="00D357E1"/>
    <w:rsid w:val="00D358D8"/>
    <w:rsid w:val="00D35A65"/>
    <w:rsid w:val="00D35BF3"/>
    <w:rsid w:val="00D35C5E"/>
    <w:rsid w:val="00D35DB3"/>
    <w:rsid w:val="00D35EAD"/>
    <w:rsid w:val="00D35F6B"/>
    <w:rsid w:val="00D35FF0"/>
    <w:rsid w:val="00D3612A"/>
    <w:rsid w:val="00D36189"/>
    <w:rsid w:val="00D361EB"/>
    <w:rsid w:val="00D361F5"/>
    <w:rsid w:val="00D362A2"/>
    <w:rsid w:val="00D363F3"/>
    <w:rsid w:val="00D3642D"/>
    <w:rsid w:val="00D364B7"/>
    <w:rsid w:val="00D3659E"/>
    <w:rsid w:val="00D365AB"/>
    <w:rsid w:val="00D365F3"/>
    <w:rsid w:val="00D368B2"/>
    <w:rsid w:val="00D3690C"/>
    <w:rsid w:val="00D3696D"/>
    <w:rsid w:val="00D36D4B"/>
    <w:rsid w:val="00D36DBC"/>
    <w:rsid w:val="00D36DFD"/>
    <w:rsid w:val="00D36E1E"/>
    <w:rsid w:val="00D36FF4"/>
    <w:rsid w:val="00D37176"/>
    <w:rsid w:val="00D37229"/>
    <w:rsid w:val="00D37311"/>
    <w:rsid w:val="00D37355"/>
    <w:rsid w:val="00D37374"/>
    <w:rsid w:val="00D37445"/>
    <w:rsid w:val="00D374ED"/>
    <w:rsid w:val="00D37527"/>
    <w:rsid w:val="00D376A2"/>
    <w:rsid w:val="00D378A1"/>
    <w:rsid w:val="00D37958"/>
    <w:rsid w:val="00D37B2C"/>
    <w:rsid w:val="00D37C20"/>
    <w:rsid w:val="00D40120"/>
    <w:rsid w:val="00D401DD"/>
    <w:rsid w:val="00D40263"/>
    <w:rsid w:val="00D402B8"/>
    <w:rsid w:val="00D4031C"/>
    <w:rsid w:val="00D40328"/>
    <w:rsid w:val="00D4034A"/>
    <w:rsid w:val="00D4037C"/>
    <w:rsid w:val="00D4040F"/>
    <w:rsid w:val="00D40421"/>
    <w:rsid w:val="00D404EB"/>
    <w:rsid w:val="00D405EB"/>
    <w:rsid w:val="00D406DB"/>
    <w:rsid w:val="00D4074F"/>
    <w:rsid w:val="00D40756"/>
    <w:rsid w:val="00D40A23"/>
    <w:rsid w:val="00D40AB7"/>
    <w:rsid w:val="00D40ACC"/>
    <w:rsid w:val="00D40AF4"/>
    <w:rsid w:val="00D40B10"/>
    <w:rsid w:val="00D40BB1"/>
    <w:rsid w:val="00D40BB5"/>
    <w:rsid w:val="00D40BE3"/>
    <w:rsid w:val="00D40C58"/>
    <w:rsid w:val="00D40E4F"/>
    <w:rsid w:val="00D40E73"/>
    <w:rsid w:val="00D410BA"/>
    <w:rsid w:val="00D410F6"/>
    <w:rsid w:val="00D41137"/>
    <w:rsid w:val="00D41142"/>
    <w:rsid w:val="00D411B6"/>
    <w:rsid w:val="00D4125B"/>
    <w:rsid w:val="00D41264"/>
    <w:rsid w:val="00D41375"/>
    <w:rsid w:val="00D4141E"/>
    <w:rsid w:val="00D4154C"/>
    <w:rsid w:val="00D4158D"/>
    <w:rsid w:val="00D41666"/>
    <w:rsid w:val="00D4175F"/>
    <w:rsid w:val="00D41771"/>
    <w:rsid w:val="00D41837"/>
    <w:rsid w:val="00D41869"/>
    <w:rsid w:val="00D41877"/>
    <w:rsid w:val="00D418B6"/>
    <w:rsid w:val="00D418F9"/>
    <w:rsid w:val="00D4197D"/>
    <w:rsid w:val="00D41AA2"/>
    <w:rsid w:val="00D41ABB"/>
    <w:rsid w:val="00D41BE0"/>
    <w:rsid w:val="00D41DDC"/>
    <w:rsid w:val="00D41EC1"/>
    <w:rsid w:val="00D41FBA"/>
    <w:rsid w:val="00D4213B"/>
    <w:rsid w:val="00D421B7"/>
    <w:rsid w:val="00D4222E"/>
    <w:rsid w:val="00D42273"/>
    <w:rsid w:val="00D422B1"/>
    <w:rsid w:val="00D42725"/>
    <w:rsid w:val="00D428EB"/>
    <w:rsid w:val="00D4292D"/>
    <w:rsid w:val="00D42A12"/>
    <w:rsid w:val="00D42A5E"/>
    <w:rsid w:val="00D42B15"/>
    <w:rsid w:val="00D42B53"/>
    <w:rsid w:val="00D42B7C"/>
    <w:rsid w:val="00D42C35"/>
    <w:rsid w:val="00D42D21"/>
    <w:rsid w:val="00D42DEF"/>
    <w:rsid w:val="00D42E0B"/>
    <w:rsid w:val="00D42E61"/>
    <w:rsid w:val="00D42FE7"/>
    <w:rsid w:val="00D430F5"/>
    <w:rsid w:val="00D4321E"/>
    <w:rsid w:val="00D432D1"/>
    <w:rsid w:val="00D432E4"/>
    <w:rsid w:val="00D434CC"/>
    <w:rsid w:val="00D435F4"/>
    <w:rsid w:val="00D43721"/>
    <w:rsid w:val="00D438B6"/>
    <w:rsid w:val="00D43936"/>
    <w:rsid w:val="00D43B83"/>
    <w:rsid w:val="00D43C01"/>
    <w:rsid w:val="00D43C6B"/>
    <w:rsid w:val="00D43D05"/>
    <w:rsid w:val="00D43E1E"/>
    <w:rsid w:val="00D43EAD"/>
    <w:rsid w:val="00D43EDA"/>
    <w:rsid w:val="00D43EF3"/>
    <w:rsid w:val="00D43FDB"/>
    <w:rsid w:val="00D4402B"/>
    <w:rsid w:val="00D44081"/>
    <w:rsid w:val="00D4409E"/>
    <w:rsid w:val="00D441CB"/>
    <w:rsid w:val="00D442B2"/>
    <w:rsid w:val="00D44343"/>
    <w:rsid w:val="00D445EF"/>
    <w:rsid w:val="00D44676"/>
    <w:rsid w:val="00D446B0"/>
    <w:rsid w:val="00D44746"/>
    <w:rsid w:val="00D449B4"/>
    <w:rsid w:val="00D449E2"/>
    <w:rsid w:val="00D44A80"/>
    <w:rsid w:val="00D44B9A"/>
    <w:rsid w:val="00D44E8A"/>
    <w:rsid w:val="00D44E90"/>
    <w:rsid w:val="00D44F28"/>
    <w:rsid w:val="00D4513B"/>
    <w:rsid w:val="00D452E4"/>
    <w:rsid w:val="00D45350"/>
    <w:rsid w:val="00D45361"/>
    <w:rsid w:val="00D45535"/>
    <w:rsid w:val="00D45688"/>
    <w:rsid w:val="00D45742"/>
    <w:rsid w:val="00D45792"/>
    <w:rsid w:val="00D457E9"/>
    <w:rsid w:val="00D4593F"/>
    <w:rsid w:val="00D45974"/>
    <w:rsid w:val="00D45AF8"/>
    <w:rsid w:val="00D45B37"/>
    <w:rsid w:val="00D45B4A"/>
    <w:rsid w:val="00D45B54"/>
    <w:rsid w:val="00D45BF8"/>
    <w:rsid w:val="00D45C6C"/>
    <w:rsid w:val="00D45CA7"/>
    <w:rsid w:val="00D45E8A"/>
    <w:rsid w:val="00D45F0B"/>
    <w:rsid w:val="00D45F35"/>
    <w:rsid w:val="00D46105"/>
    <w:rsid w:val="00D46329"/>
    <w:rsid w:val="00D463FD"/>
    <w:rsid w:val="00D4641C"/>
    <w:rsid w:val="00D464AB"/>
    <w:rsid w:val="00D464DA"/>
    <w:rsid w:val="00D46566"/>
    <w:rsid w:val="00D4658D"/>
    <w:rsid w:val="00D46599"/>
    <w:rsid w:val="00D467E7"/>
    <w:rsid w:val="00D4683F"/>
    <w:rsid w:val="00D4688F"/>
    <w:rsid w:val="00D46919"/>
    <w:rsid w:val="00D469B5"/>
    <w:rsid w:val="00D46A6C"/>
    <w:rsid w:val="00D46AF5"/>
    <w:rsid w:val="00D46BA7"/>
    <w:rsid w:val="00D46BE7"/>
    <w:rsid w:val="00D46CB1"/>
    <w:rsid w:val="00D46D1F"/>
    <w:rsid w:val="00D471D6"/>
    <w:rsid w:val="00D4730E"/>
    <w:rsid w:val="00D4739A"/>
    <w:rsid w:val="00D473AD"/>
    <w:rsid w:val="00D473CE"/>
    <w:rsid w:val="00D4747B"/>
    <w:rsid w:val="00D47503"/>
    <w:rsid w:val="00D47608"/>
    <w:rsid w:val="00D4773C"/>
    <w:rsid w:val="00D47763"/>
    <w:rsid w:val="00D477DA"/>
    <w:rsid w:val="00D4785A"/>
    <w:rsid w:val="00D47868"/>
    <w:rsid w:val="00D47A00"/>
    <w:rsid w:val="00D47B50"/>
    <w:rsid w:val="00D47C47"/>
    <w:rsid w:val="00D47C75"/>
    <w:rsid w:val="00D47CBB"/>
    <w:rsid w:val="00D47DE7"/>
    <w:rsid w:val="00D47E57"/>
    <w:rsid w:val="00D47E7E"/>
    <w:rsid w:val="00D50042"/>
    <w:rsid w:val="00D500A7"/>
    <w:rsid w:val="00D500E3"/>
    <w:rsid w:val="00D50186"/>
    <w:rsid w:val="00D50217"/>
    <w:rsid w:val="00D5035C"/>
    <w:rsid w:val="00D5042E"/>
    <w:rsid w:val="00D504C7"/>
    <w:rsid w:val="00D5064F"/>
    <w:rsid w:val="00D506D2"/>
    <w:rsid w:val="00D5071F"/>
    <w:rsid w:val="00D50943"/>
    <w:rsid w:val="00D50A22"/>
    <w:rsid w:val="00D50AAA"/>
    <w:rsid w:val="00D50DF9"/>
    <w:rsid w:val="00D50EA5"/>
    <w:rsid w:val="00D50FC8"/>
    <w:rsid w:val="00D51045"/>
    <w:rsid w:val="00D51093"/>
    <w:rsid w:val="00D51116"/>
    <w:rsid w:val="00D511CD"/>
    <w:rsid w:val="00D511D3"/>
    <w:rsid w:val="00D51358"/>
    <w:rsid w:val="00D5135D"/>
    <w:rsid w:val="00D51386"/>
    <w:rsid w:val="00D514E8"/>
    <w:rsid w:val="00D51658"/>
    <w:rsid w:val="00D516CF"/>
    <w:rsid w:val="00D51A0D"/>
    <w:rsid w:val="00D51A9E"/>
    <w:rsid w:val="00D51CF1"/>
    <w:rsid w:val="00D51DC2"/>
    <w:rsid w:val="00D51DC8"/>
    <w:rsid w:val="00D51FAE"/>
    <w:rsid w:val="00D52025"/>
    <w:rsid w:val="00D521F1"/>
    <w:rsid w:val="00D52586"/>
    <w:rsid w:val="00D52639"/>
    <w:rsid w:val="00D5275F"/>
    <w:rsid w:val="00D5283E"/>
    <w:rsid w:val="00D52A54"/>
    <w:rsid w:val="00D52B2F"/>
    <w:rsid w:val="00D52C32"/>
    <w:rsid w:val="00D52C9C"/>
    <w:rsid w:val="00D52D6B"/>
    <w:rsid w:val="00D52DA5"/>
    <w:rsid w:val="00D52EB4"/>
    <w:rsid w:val="00D52F63"/>
    <w:rsid w:val="00D52FDB"/>
    <w:rsid w:val="00D52FEC"/>
    <w:rsid w:val="00D53160"/>
    <w:rsid w:val="00D53289"/>
    <w:rsid w:val="00D532BC"/>
    <w:rsid w:val="00D53462"/>
    <w:rsid w:val="00D534D4"/>
    <w:rsid w:val="00D535A7"/>
    <w:rsid w:val="00D535E7"/>
    <w:rsid w:val="00D5362D"/>
    <w:rsid w:val="00D538BE"/>
    <w:rsid w:val="00D53925"/>
    <w:rsid w:val="00D539A9"/>
    <w:rsid w:val="00D53A1D"/>
    <w:rsid w:val="00D53C5A"/>
    <w:rsid w:val="00D53C9C"/>
    <w:rsid w:val="00D53E47"/>
    <w:rsid w:val="00D53EC9"/>
    <w:rsid w:val="00D53F8B"/>
    <w:rsid w:val="00D5402E"/>
    <w:rsid w:val="00D54048"/>
    <w:rsid w:val="00D540C2"/>
    <w:rsid w:val="00D5410C"/>
    <w:rsid w:val="00D54297"/>
    <w:rsid w:val="00D542BF"/>
    <w:rsid w:val="00D54300"/>
    <w:rsid w:val="00D54308"/>
    <w:rsid w:val="00D54320"/>
    <w:rsid w:val="00D543F2"/>
    <w:rsid w:val="00D54432"/>
    <w:rsid w:val="00D54447"/>
    <w:rsid w:val="00D544D6"/>
    <w:rsid w:val="00D54684"/>
    <w:rsid w:val="00D546C5"/>
    <w:rsid w:val="00D54728"/>
    <w:rsid w:val="00D54841"/>
    <w:rsid w:val="00D548EC"/>
    <w:rsid w:val="00D5495C"/>
    <w:rsid w:val="00D54B2C"/>
    <w:rsid w:val="00D54BE6"/>
    <w:rsid w:val="00D54C5B"/>
    <w:rsid w:val="00D54D23"/>
    <w:rsid w:val="00D54DB1"/>
    <w:rsid w:val="00D5505D"/>
    <w:rsid w:val="00D5510D"/>
    <w:rsid w:val="00D551FB"/>
    <w:rsid w:val="00D5528F"/>
    <w:rsid w:val="00D55292"/>
    <w:rsid w:val="00D552C1"/>
    <w:rsid w:val="00D55308"/>
    <w:rsid w:val="00D55345"/>
    <w:rsid w:val="00D55478"/>
    <w:rsid w:val="00D554C0"/>
    <w:rsid w:val="00D554F4"/>
    <w:rsid w:val="00D555ED"/>
    <w:rsid w:val="00D555F9"/>
    <w:rsid w:val="00D55718"/>
    <w:rsid w:val="00D55A41"/>
    <w:rsid w:val="00D55A43"/>
    <w:rsid w:val="00D55ABB"/>
    <w:rsid w:val="00D55D2B"/>
    <w:rsid w:val="00D55DC5"/>
    <w:rsid w:val="00D55DE2"/>
    <w:rsid w:val="00D55EE0"/>
    <w:rsid w:val="00D55EF7"/>
    <w:rsid w:val="00D55F76"/>
    <w:rsid w:val="00D55F96"/>
    <w:rsid w:val="00D56006"/>
    <w:rsid w:val="00D561A5"/>
    <w:rsid w:val="00D561B8"/>
    <w:rsid w:val="00D56395"/>
    <w:rsid w:val="00D564A8"/>
    <w:rsid w:val="00D565E0"/>
    <w:rsid w:val="00D56757"/>
    <w:rsid w:val="00D567FB"/>
    <w:rsid w:val="00D56824"/>
    <w:rsid w:val="00D5688A"/>
    <w:rsid w:val="00D56A1E"/>
    <w:rsid w:val="00D56B22"/>
    <w:rsid w:val="00D56D12"/>
    <w:rsid w:val="00D56D43"/>
    <w:rsid w:val="00D56DEB"/>
    <w:rsid w:val="00D56F4B"/>
    <w:rsid w:val="00D570B1"/>
    <w:rsid w:val="00D570CA"/>
    <w:rsid w:val="00D57177"/>
    <w:rsid w:val="00D57349"/>
    <w:rsid w:val="00D57539"/>
    <w:rsid w:val="00D5754D"/>
    <w:rsid w:val="00D576A4"/>
    <w:rsid w:val="00D57736"/>
    <w:rsid w:val="00D5773F"/>
    <w:rsid w:val="00D5778D"/>
    <w:rsid w:val="00D5795C"/>
    <w:rsid w:val="00D57979"/>
    <w:rsid w:val="00D57A19"/>
    <w:rsid w:val="00D57A8D"/>
    <w:rsid w:val="00D57AA3"/>
    <w:rsid w:val="00D57AB7"/>
    <w:rsid w:val="00D57B62"/>
    <w:rsid w:val="00D57CF0"/>
    <w:rsid w:val="00D57E06"/>
    <w:rsid w:val="00D57E3A"/>
    <w:rsid w:val="00D57F02"/>
    <w:rsid w:val="00D57F58"/>
    <w:rsid w:val="00D57FA2"/>
    <w:rsid w:val="00D57FD1"/>
    <w:rsid w:val="00D57FFC"/>
    <w:rsid w:val="00D6014A"/>
    <w:rsid w:val="00D6026A"/>
    <w:rsid w:val="00D602E3"/>
    <w:rsid w:val="00D60491"/>
    <w:rsid w:val="00D6057F"/>
    <w:rsid w:val="00D6059D"/>
    <w:rsid w:val="00D605A0"/>
    <w:rsid w:val="00D608F7"/>
    <w:rsid w:val="00D60904"/>
    <w:rsid w:val="00D60968"/>
    <w:rsid w:val="00D60997"/>
    <w:rsid w:val="00D609C3"/>
    <w:rsid w:val="00D60BBC"/>
    <w:rsid w:val="00D60C66"/>
    <w:rsid w:val="00D60D52"/>
    <w:rsid w:val="00D60DDB"/>
    <w:rsid w:val="00D60FE1"/>
    <w:rsid w:val="00D61076"/>
    <w:rsid w:val="00D610E9"/>
    <w:rsid w:val="00D61319"/>
    <w:rsid w:val="00D61461"/>
    <w:rsid w:val="00D614A2"/>
    <w:rsid w:val="00D6153A"/>
    <w:rsid w:val="00D61543"/>
    <w:rsid w:val="00D6156E"/>
    <w:rsid w:val="00D615FC"/>
    <w:rsid w:val="00D61771"/>
    <w:rsid w:val="00D617AA"/>
    <w:rsid w:val="00D617B4"/>
    <w:rsid w:val="00D61825"/>
    <w:rsid w:val="00D618AA"/>
    <w:rsid w:val="00D618FA"/>
    <w:rsid w:val="00D6195A"/>
    <w:rsid w:val="00D61B10"/>
    <w:rsid w:val="00D61C22"/>
    <w:rsid w:val="00D61C9B"/>
    <w:rsid w:val="00D61D3E"/>
    <w:rsid w:val="00D61E41"/>
    <w:rsid w:val="00D61F0E"/>
    <w:rsid w:val="00D61F38"/>
    <w:rsid w:val="00D62004"/>
    <w:rsid w:val="00D62074"/>
    <w:rsid w:val="00D620D9"/>
    <w:rsid w:val="00D62190"/>
    <w:rsid w:val="00D621DE"/>
    <w:rsid w:val="00D622DB"/>
    <w:rsid w:val="00D6233D"/>
    <w:rsid w:val="00D62351"/>
    <w:rsid w:val="00D62392"/>
    <w:rsid w:val="00D623E0"/>
    <w:rsid w:val="00D6246B"/>
    <w:rsid w:val="00D624E1"/>
    <w:rsid w:val="00D62509"/>
    <w:rsid w:val="00D6258F"/>
    <w:rsid w:val="00D625A4"/>
    <w:rsid w:val="00D626AB"/>
    <w:rsid w:val="00D62729"/>
    <w:rsid w:val="00D62796"/>
    <w:rsid w:val="00D627C9"/>
    <w:rsid w:val="00D628AF"/>
    <w:rsid w:val="00D628FD"/>
    <w:rsid w:val="00D6295D"/>
    <w:rsid w:val="00D62A55"/>
    <w:rsid w:val="00D62BA2"/>
    <w:rsid w:val="00D62C24"/>
    <w:rsid w:val="00D62D2B"/>
    <w:rsid w:val="00D62D80"/>
    <w:rsid w:val="00D62E31"/>
    <w:rsid w:val="00D62F29"/>
    <w:rsid w:val="00D62F62"/>
    <w:rsid w:val="00D62F78"/>
    <w:rsid w:val="00D63136"/>
    <w:rsid w:val="00D631A1"/>
    <w:rsid w:val="00D631C6"/>
    <w:rsid w:val="00D631E1"/>
    <w:rsid w:val="00D63206"/>
    <w:rsid w:val="00D63261"/>
    <w:rsid w:val="00D632BD"/>
    <w:rsid w:val="00D633A1"/>
    <w:rsid w:val="00D633F0"/>
    <w:rsid w:val="00D63424"/>
    <w:rsid w:val="00D634DB"/>
    <w:rsid w:val="00D63655"/>
    <w:rsid w:val="00D63677"/>
    <w:rsid w:val="00D637DE"/>
    <w:rsid w:val="00D63821"/>
    <w:rsid w:val="00D6384B"/>
    <w:rsid w:val="00D63874"/>
    <w:rsid w:val="00D638AF"/>
    <w:rsid w:val="00D63C2B"/>
    <w:rsid w:val="00D63C40"/>
    <w:rsid w:val="00D63C60"/>
    <w:rsid w:val="00D63E49"/>
    <w:rsid w:val="00D63E5D"/>
    <w:rsid w:val="00D63FC6"/>
    <w:rsid w:val="00D63FED"/>
    <w:rsid w:val="00D640B6"/>
    <w:rsid w:val="00D6425D"/>
    <w:rsid w:val="00D643B1"/>
    <w:rsid w:val="00D643C7"/>
    <w:rsid w:val="00D6446F"/>
    <w:rsid w:val="00D64524"/>
    <w:rsid w:val="00D64544"/>
    <w:rsid w:val="00D645C3"/>
    <w:rsid w:val="00D64781"/>
    <w:rsid w:val="00D64809"/>
    <w:rsid w:val="00D64882"/>
    <w:rsid w:val="00D648DD"/>
    <w:rsid w:val="00D649DC"/>
    <w:rsid w:val="00D64A70"/>
    <w:rsid w:val="00D64A8F"/>
    <w:rsid w:val="00D64BAC"/>
    <w:rsid w:val="00D64BD6"/>
    <w:rsid w:val="00D64C84"/>
    <w:rsid w:val="00D64DA9"/>
    <w:rsid w:val="00D64E03"/>
    <w:rsid w:val="00D64E20"/>
    <w:rsid w:val="00D64E44"/>
    <w:rsid w:val="00D64E6A"/>
    <w:rsid w:val="00D64E97"/>
    <w:rsid w:val="00D64ED7"/>
    <w:rsid w:val="00D64F19"/>
    <w:rsid w:val="00D64F3D"/>
    <w:rsid w:val="00D6502B"/>
    <w:rsid w:val="00D650A1"/>
    <w:rsid w:val="00D650FE"/>
    <w:rsid w:val="00D65194"/>
    <w:rsid w:val="00D651E5"/>
    <w:rsid w:val="00D65315"/>
    <w:rsid w:val="00D65483"/>
    <w:rsid w:val="00D654B9"/>
    <w:rsid w:val="00D65575"/>
    <w:rsid w:val="00D65608"/>
    <w:rsid w:val="00D65622"/>
    <w:rsid w:val="00D656F2"/>
    <w:rsid w:val="00D656F8"/>
    <w:rsid w:val="00D65858"/>
    <w:rsid w:val="00D658B9"/>
    <w:rsid w:val="00D658E3"/>
    <w:rsid w:val="00D658EA"/>
    <w:rsid w:val="00D65966"/>
    <w:rsid w:val="00D659E7"/>
    <w:rsid w:val="00D65A02"/>
    <w:rsid w:val="00D65A33"/>
    <w:rsid w:val="00D65A79"/>
    <w:rsid w:val="00D65BAF"/>
    <w:rsid w:val="00D65BD2"/>
    <w:rsid w:val="00D65DE3"/>
    <w:rsid w:val="00D65E38"/>
    <w:rsid w:val="00D65F51"/>
    <w:rsid w:val="00D66111"/>
    <w:rsid w:val="00D66139"/>
    <w:rsid w:val="00D66180"/>
    <w:rsid w:val="00D6625D"/>
    <w:rsid w:val="00D66286"/>
    <w:rsid w:val="00D662FF"/>
    <w:rsid w:val="00D6633B"/>
    <w:rsid w:val="00D66357"/>
    <w:rsid w:val="00D6639E"/>
    <w:rsid w:val="00D66464"/>
    <w:rsid w:val="00D66580"/>
    <w:rsid w:val="00D666F6"/>
    <w:rsid w:val="00D66861"/>
    <w:rsid w:val="00D66894"/>
    <w:rsid w:val="00D668C3"/>
    <w:rsid w:val="00D66915"/>
    <w:rsid w:val="00D669B9"/>
    <w:rsid w:val="00D66A35"/>
    <w:rsid w:val="00D66A81"/>
    <w:rsid w:val="00D66A88"/>
    <w:rsid w:val="00D66AA3"/>
    <w:rsid w:val="00D66ABD"/>
    <w:rsid w:val="00D66AF8"/>
    <w:rsid w:val="00D66BDE"/>
    <w:rsid w:val="00D66C23"/>
    <w:rsid w:val="00D66C9D"/>
    <w:rsid w:val="00D66CB0"/>
    <w:rsid w:val="00D66D33"/>
    <w:rsid w:val="00D66E13"/>
    <w:rsid w:val="00D66E4F"/>
    <w:rsid w:val="00D66E90"/>
    <w:rsid w:val="00D66FE3"/>
    <w:rsid w:val="00D670AB"/>
    <w:rsid w:val="00D67152"/>
    <w:rsid w:val="00D671E9"/>
    <w:rsid w:val="00D67316"/>
    <w:rsid w:val="00D674D2"/>
    <w:rsid w:val="00D6756A"/>
    <w:rsid w:val="00D675EA"/>
    <w:rsid w:val="00D6766F"/>
    <w:rsid w:val="00D676BD"/>
    <w:rsid w:val="00D678AB"/>
    <w:rsid w:val="00D67910"/>
    <w:rsid w:val="00D679A7"/>
    <w:rsid w:val="00D67A34"/>
    <w:rsid w:val="00D67A3B"/>
    <w:rsid w:val="00D67AC2"/>
    <w:rsid w:val="00D67AE0"/>
    <w:rsid w:val="00D67AFD"/>
    <w:rsid w:val="00D67BF3"/>
    <w:rsid w:val="00D67C85"/>
    <w:rsid w:val="00D67CB6"/>
    <w:rsid w:val="00D70240"/>
    <w:rsid w:val="00D7028D"/>
    <w:rsid w:val="00D702A1"/>
    <w:rsid w:val="00D702F4"/>
    <w:rsid w:val="00D70306"/>
    <w:rsid w:val="00D703D0"/>
    <w:rsid w:val="00D703F2"/>
    <w:rsid w:val="00D7040E"/>
    <w:rsid w:val="00D70444"/>
    <w:rsid w:val="00D70508"/>
    <w:rsid w:val="00D70575"/>
    <w:rsid w:val="00D70612"/>
    <w:rsid w:val="00D70641"/>
    <w:rsid w:val="00D70648"/>
    <w:rsid w:val="00D70678"/>
    <w:rsid w:val="00D706A4"/>
    <w:rsid w:val="00D708D6"/>
    <w:rsid w:val="00D708ED"/>
    <w:rsid w:val="00D70910"/>
    <w:rsid w:val="00D70947"/>
    <w:rsid w:val="00D70999"/>
    <w:rsid w:val="00D709EA"/>
    <w:rsid w:val="00D709FB"/>
    <w:rsid w:val="00D70ABB"/>
    <w:rsid w:val="00D70B04"/>
    <w:rsid w:val="00D70EA7"/>
    <w:rsid w:val="00D70EE9"/>
    <w:rsid w:val="00D70F53"/>
    <w:rsid w:val="00D70F9A"/>
    <w:rsid w:val="00D710B6"/>
    <w:rsid w:val="00D710EB"/>
    <w:rsid w:val="00D71168"/>
    <w:rsid w:val="00D7138B"/>
    <w:rsid w:val="00D715A9"/>
    <w:rsid w:val="00D71806"/>
    <w:rsid w:val="00D71830"/>
    <w:rsid w:val="00D718F3"/>
    <w:rsid w:val="00D71A63"/>
    <w:rsid w:val="00D71A86"/>
    <w:rsid w:val="00D71A8A"/>
    <w:rsid w:val="00D71AD7"/>
    <w:rsid w:val="00D71B1C"/>
    <w:rsid w:val="00D71BE4"/>
    <w:rsid w:val="00D71C5B"/>
    <w:rsid w:val="00D71C69"/>
    <w:rsid w:val="00D71DA2"/>
    <w:rsid w:val="00D71DD6"/>
    <w:rsid w:val="00D71F23"/>
    <w:rsid w:val="00D720EE"/>
    <w:rsid w:val="00D72187"/>
    <w:rsid w:val="00D721E6"/>
    <w:rsid w:val="00D72216"/>
    <w:rsid w:val="00D7223B"/>
    <w:rsid w:val="00D722E3"/>
    <w:rsid w:val="00D722F3"/>
    <w:rsid w:val="00D723EE"/>
    <w:rsid w:val="00D72400"/>
    <w:rsid w:val="00D725A8"/>
    <w:rsid w:val="00D72686"/>
    <w:rsid w:val="00D72729"/>
    <w:rsid w:val="00D72752"/>
    <w:rsid w:val="00D7284E"/>
    <w:rsid w:val="00D72897"/>
    <w:rsid w:val="00D728DE"/>
    <w:rsid w:val="00D7291D"/>
    <w:rsid w:val="00D729B1"/>
    <w:rsid w:val="00D729C4"/>
    <w:rsid w:val="00D72A2D"/>
    <w:rsid w:val="00D72B0C"/>
    <w:rsid w:val="00D72B80"/>
    <w:rsid w:val="00D72BD1"/>
    <w:rsid w:val="00D72F79"/>
    <w:rsid w:val="00D73003"/>
    <w:rsid w:val="00D7321C"/>
    <w:rsid w:val="00D733A4"/>
    <w:rsid w:val="00D7343D"/>
    <w:rsid w:val="00D73491"/>
    <w:rsid w:val="00D734CB"/>
    <w:rsid w:val="00D73808"/>
    <w:rsid w:val="00D738C2"/>
    <w:rsid w:val="00D73A06"/>
    <w:rsid w:val="00D73B2D"/>
    <w:rsid w:val="00D73B30"/>
    <w:rsid w:val="00D73B6B"/>
    <w:rsid w:val="00D73C0B"/>
    <w:rsid w:val="00D73CDD"/>
    <w:rsid w:val="00D73DEA"/>
    <w:rsid w:val="00D73E4E"/>
    <w:rsid w:val="00D73ECD"/>
    <w:rsid w:val="00D73F92"/>
    <w:rsid w:val="00D73FED"/>
    <w:rsid w:val="00D741F0"/>
    <w:rsid w:val="00D7443F"/>
    <w:rsid w:val="00D7444A"/>
    <w:rsid w:val="00D7444F"/>
    <w:rsid w:val="00D74582"/>
    <w:rsid w:val="00D7460B"/>
    <w:rsid w:val="00D74763"/>
    <w:rsid w:val="00D74852"/>
    <w:rsid w:val="00D748C3"/>
    <w:rsid w:val="00D748CD"/>
    <w:rsid w:val="00D74979"/>
    <w:rsid w:val="00D74985"/>
    <w:rsid w:val="00D74A11"/>
    <w:rsid w:val="00D74ADB"/>
    <w:rsid w:val="00D74B24"/>
    <w:rsid w:val="00D74C38"/>
    <w:rsid w:val="00D74D91"/>
    <w:rsid w:val="00D74DC6"/>
    <w:rsid w:val="00D74ECE"/>
    <w:rsid w:val="00D74F49"/>
    <w:rsid w:val="00D74F6B"/>
    <w:rsid w:val="00D74FD8"/>
    <w:rsid w:val="00D7500B"/>
    <w:rsid w:val="00D7513B"/>
    <w:rsid w:val="00D753CB"/>
    <w:rsid w:val="00D75496"/>
    <w:rsid w:val="00D75561"/>
    <w:rsid w:val="00D756D2"/>
    <w:rsid w:val="00D7592F"/>
    <w:rsid w:val="00D759B4"/>
    <w:rsid w:val="00D75BD9"/>
    <w:rsid w:val="00D75C51"/>
    <w:rsid w:val="00D75CF8"/>
    <w:rsid w:val="00D75DAC"/>
    <w:rsid w:val="00D75DBF"/>
    <w:rsid w:val="00D75E1E"/>
    <w:rsid w:val="00D75FC3"/>
    <w:rsid w:val="00D76048"/>
    <w:rsid w:val="00D76060"/>
    <w:rsid w:val="00D76153"/>
    <w:rsid w:val="00D761C0"/>
    <w:rsid w:val="00D76290"/>
    <w:rsid w:val="00D76355"/>
    <w:rsid w:val="00D763D1"/>
    <w:rsid w:val="00D7642D"/>
    <w:rsid w:val="00D7653F"/>
    <w:rsid w:val="00D76605"/>
    <w:rsid w:val="00D76658"/>
    <w:rsid w:val="00D766A6"/>
    <w:rsid w:val="00D76737"/>
    <w:rsid w:val="00D767FA"/>
    <w:rsid w:val="00D768D9"/>
    <w:rsid w:val="00D76957"/>
    <w:rsid w:val="00D76992"/>
    <w:rsid w:val="00D76AF9"/>
    <w:rsid w:val="00D76CB2"/>
    <w:rsid w:val="00D76F6A"/>
    <w:rsid w:val="00D770BC"/>
    <w:rsid w:val="00D77169"/>
    <w:rsid w:val="00D77421"/>
    <w:rsid w:val="00D775DE"/>
    <w:rsid w:val="00D77671"/>
    <w:rsid w:val="00D7768E"/>
    <w:rsid w:val="00D77793"/>
    <w:rsid w:val="00D777D0"/>
    <w:rsid w:val="00D77885"/>
    <w:rsid w:val="00D778AB"/>
    <w:rsid w:val="00D778D7"/>
    <w:rsid w:val="00D779AA"/>
    <w:rsid w:val="00D779F8"/>
    <w:rsid w:val="00D77C57"/>
    <w:rsid w:val="00D77D38"/>
    <w:rsid w:val="00D77D8D"/>
    <w:rsid w:val="00D801D3"/>
    <w:rsid w:val="00D8026F"/>
    <w:rsid w:val="00D80336"/>
    <w:rsid w:val="00D803E9"/>
    <w:rsid w:val="00D804CA"/>
    <w:rsid w:val="00D804D2"/>
    <w:rsid w:val="00D804D9"/>
    <w:rsid w:val="00D8059B"/>
    <w:rsid w:val="00D80702"/>
    <w:rsid w:val="00D807B0"/>
    <w:rsid w:val="00D807D5"/>
    <w:rsid w:val="00D808CE"/>
    <w:rsid w:val="00D808E4"/>
    <w:rsid w:val="00D808FC"/>
    <w:rsid w:val="00D809C4"/>
    <w:rsid w:val="00D809C5"/>
    <w:rsid w:val="00D80BE0"/>
    <w:rsid w:val="00D80CA8"/>
    <w:rsid w:val="00D80CE6"/>
    <w:rsid w:val="00D80CFE"/>
    <w:rsid w:val="00D80D4A"/>
    <w:rsid w:val="00D80D89"/>
    <w:rsid w:val="00D80DB0"/>
    <w:rsid w:val="00D80FC6"/>
    <w:rsid w:val="00D81166"/>
    <w:rsid w:val="00D81173"/>
    <w:rsid w:val="00D81301"/>
    <w:rsid w:val="00D81394"/>
    <w:rsid w:val="00D813AD"/>
    <w:rsid w:val="00D813F0"/>
    <w:rsid w:val="00D816B0"/>
    <w:rsid w:val="00D816E1"/>
    <w:rsid w:val="00D816ED"/>
    <w:rsid w:val="00D81782"/>
    <w:rsid w:val="00D817B3"/>
    <w:rsid w:val="00D817C8"/>
    <w:rsid w:val="00D81837"/>
    <w:rsid w:val="00D81873"/>
    <w:rsid w:val="00D818E4"/>
    <w:rsid w:val="00D81935"/>
    <w:rsid w:val="00D81978"/>
    <w:rsid w:val="00D819A0"/>
    <w:rsid w:val="00D81A09"/>
    <w:rsid w:val="00D81C13"/>
    <w:rsid w:val="00D81D3E"/>
    <w:rsid w:val="00D81EA0"/>
    <w:rsid w:val="00D81F5F"/>
    <w:rsid w:val="00D81F7D"/>
    <w:rsid w:val="00D821F8"/>
    <w:rsid w:val="00D82285"/>
    <w:rsid w:val="00D8229E"/>
    <w:rsid w:val="00D823BE"/>
    <w:rsid w:val="00D823F7"/>
    <w:rsid w:val="00D8240E"/>
    <w:rsid w:val="00D82457"/>
    <w:rsid w:val="00D824CB"/>
    <w:rsid w:val="00D826FF"/>
    <w:rsid w:val="00D827AD"/>
    <w:rsid w:val="00D828D9"/>
    <w:rsid w:val="00D82908"/>
    <w:rsid w:val="00D8291D"/>
    <w:rsid w:val="00D82996"/>
    <w:rsid w:val="00D829A7"/>
    <w:rsid w:val="00D829DC"/>
    <w:rsid w:val="00D82A4D"/>
    <w:rsid w:val="00D82AA8"/>
    <w:rsid w:val="00D82B53"/>
    <w:rsid w:val="00D82BCF"/>
    <w:rsid w:val="00D82C26"/>
    <w:rsid w:val="00D82C5B"/>
    <w:rsid w:val="00D82D4E"/>
    <w:rsid w:val="00D82EE3"/>
    <w:rsid w:val="00D82F18"/>
    <w:rsid w:val="00D830A5"/>
    <w:rsid w:val="00D8313B"/>
    <w:rsid w:val="00D83148"/>
    <w:rsid w:val="00D831B7"/>
    <w:rsid w:val="00D832C8"/>
    <w:rsid w:val="00D8354A"/>
    <w:rsid w:val="00D8358B"/>
    <w:rsid w:val="00D838CB"/>
    <w:rsid w:val="00D838FC"/>
    <w:rsid w:val="00D83957"/>
    <w:rsid w:val="00D839E1"/>
    <w:rsid w:val="00D83A85"/>
    <w:rsid w:val="00D83BE0"/>
    <w:rsid w:val="00D83BFC"/>
    <w:rsid w:val="00D83C0E"/>
    <w:rsid w:val="00D83D83"/>
    <w:rsid w:val="00D83DB4"/>
    <w:rsid w:val="00D83EDF"/>
    <w:rsid w:val="00D83FDD"/>
    <w:rsid w:val="00D8417D"/>
    <w:rsid w:val="00D842AF"/>
    <w:rsid w:val="00D842D8"/>
    <w:rsid w:val="00D842E5"/>
    <w:rsid w:val="00D842FE"/>
    <w:rsid w:val="00D8434A"/>
    <w:rsid w:val="00D8435A"/>
    <w:rsid w:val="00D843BE"/>
    <w:rsid w:val="00D843CB"/>
    <w:rsid w:val="00D8449C"/>
    <w:rsid w:val="00D844DD"/>
    <w:rsid w:val="00D845A0"/>
    <w:rsid w:val="00D845C5"/>
    <w:rsid w:val="00D846BF"/>
    <w:rsid w:val="00D846E8"/>
    <w:rsid w:val="00D84793"/>
    <w:rsid w:val="00D84863"/>
    <w:rsid w:val="00D848B2"/>
    <w:rsid w:val="00D8499E"/>
    <w:rsid w:val="00D84A4B"/>
    <w:rsid w:val="00D84A69"/>
    <w:rsid w:val="00D84B1D"/>
    <w:rsid w:val="00D84BD3"/>
    <w:rsid w:val="00D84C75"/>
    <w:rsid w:val="00D84D06"/>
    <w:rsid w:val="00D84F0D"/>
    <w:rsid w:val="00D84FA6"/>
    <w:rsid w:val="00D84FC8"/>
    <w:rsid w:val="00D850A9"/>
    <w:rsid w:val="00D85165"/>
    <w:rsid w:val="00D851E3"/>
    <w:rsid w:val="00D85401"/>
    <w:rsid w:val="00D85496"/>
    <w:rsid w:val="00D8550A"/>
    <w:rsid w:val="00D8561F"/>
    <w:rsid w:val="00D8564D"/>
    <w:rsid w:val="00D8565C"/>
    <w:rsid w:val="00D85896"/>
    <w:rsid w:val="00D85948"/>
    <w:rsid w:val="00D85951"/>
    <w:rsid w:val="00D85A12"/>
    <w:rsid w:val="00D85A29"/>
    <w:rsid w:val="00D85AE6"/>
    <w:rsid w:val="00D85B84"/>
    <w:rsid w:val="00D85BAA"/>
    <w:rsid w:val="00D85BE6"/>
    <w:rsid w:val="00D85C28"/>
    <w:rsid w:val="00D85D1B"/>
    <w:rsid w:val="00D85EC3"/>
    <w:rsid w:val="00D86065"/>
    <w:rsid w:val="00D86085"/>
    <w:rsid w:val="00D860FC"/>
    <w:rsid w:val="00D8616B"/>
    <w:rsid w:val="00D861DA"/>
    <w:rsid w:val="00D86260"/>
    <w:rsid w:val="00D862A3"/>
    <w:rsid w:val="00D862AC"/>
    <w:rsid w:val="00D8636A"/>
    <w:rsid w:val="00D86633"/>
    <w:rsid w:val="00D867F4"/>
    <w:rsid w:val="00D86878"/>
    <w:rsid w:val="00D869EC"/>
    <w:rsid w:val="00D86A42"/>
    <w:rsid w:val="00D86BD5"/>
    <w:rsid w:val="00D86D6E"/>
    <w:rsid w:val="00D86DC9"/>
    <w:rsid w:val="00D86E7C"/>
    <w:rsid w:val="00D86EFB"/>
    <w:rsid w:val="00D8704B"/>
    <w:rsid w:val="00D87070"/>
    <w:rsid w:val="00D870E5"/>
    <w:rsid w:val="00D8711C"/>
    <w:rsid w:val="00D8719C"/>
    <w:rsid w:val="00D871A5"/>
    <w:rsid w:val="00D87292"/>
    <w:rsid w:val="00D87298"/>
    <w:rsid w:val="00D87313"/>
    <w:rsid w:val="00D8732C"/>
    <w:rsid w:val="00D8752E"/>
    <w:rsid w:val="00D875CF"/>
    <w:rsid w:val="00D876B0"/>
    <w:rsid w:val="00D876BF"/>
    <w:rsid w:val="00D876DA"/>
    <w:rsid w:val="00D87764"/>
    <w:rsid w:val="00D87765"/>
    <w:rsid w:val="00D877A1"/>
    <w:rsid w:val="00D877B5"/>
    <w:rsid w:val="00D877F0"/>
    <w:rsid w:val="00D87801"/>
    <w:rsid w:val="00D87A03"/>
    <w:rsid w:val="00D87AB6"/>
    <w:rsid w:val="00D87AE8"/>
    <w:rsid w:val="00D87C4A"/>
    <w:rsid w:val="00D87CE4"/>
    <w:rsid w:val="00D87D20"/>
    <w:rsid w:val="00D87E14"/>
    <w:rsid w:val="00D87EE6"/>
    <w:rsid w:val="00D87F91"/>
    <w:rsid w:val="00D87FC1"/>
    <w:rsid w:val="00D90180"/>
    <w:rsid w:val="00D901A5"/>
    <w:rsid w:val="00D90246"/>
    <w:rsid w:val="00D90413"/>
    <w:rsid w:val="00D90423"/>
    <w:rsid w:val="00D9050E"/>
    <w:rsid w:val="00D9065A"/>
    <w:rsid w:val="00D9066B"/>
    <w:rsid w:val="00D906A6"/>
    <w:rsid w:val="00D907DF"/>
    <w:rsid w:val="00D90965"/>
    <w:rsid w:val="00D90980"/>
    <w:rsid w:val="00D909DF"/>
    <w:rsid w:val="00D90A4F"/>
    <w:rsid w:val="00D90A90"/>
    <w:rsid w:val="00D90C27"/>
    <w:rsid w:val="00D90CD3"/>
    <w:rsid w:val="00D90D77"/>
    <w:rsid w:val="00D90F11"/>
    <w:rsid w:val="00D90F76"/>
    <w:rsid w:val="00D90FB6"/>
    <w:rsid w:val="00D91019"/>
    <w:rsid w:val="00D91034"/>
    <w:rsid w:val="00D91193"/>
    <w:rsid w:val="00D91304"/>
    <w:rsid w:val="00D913C1"/>
    <w:rsid w:val="00D91442"/>
    <w:rsid w:val="00D9157D"/>
    <w:rsid w:val="00D916DE"/>
    <w:rsid w:val="00D916EA"/>
    <w:rsid w:val="00D91895"/>
    <w:rsid w:val="00D91920"/>
    <w:rsid w:val="00D9193A"/>
    <w:rsid w:val="00D9194B"/>
    <w:rsid w:val="00D919A8"/>
    <w:rsid w:val="00D919ED"/>
    <w:rsid w:val="00D91AB2"/>
    <w:rsid w:val="00D91AFB"/>
    <w:rsid w:val="00D91B2D"/>
    <w:rsid w:val="00D91B47"/>
    <w:rsid w:val="00D91C50"/>
    <w:rsid w:val="00D91C98"/>
    <w:rsid w:val="00D91CD5"/>
    <w:rsid w:val="00D91CFA"/>
    <w:rsid w:val="00D91EDD"/>
    <w:rsid w:val="00D91EF9"/>
    <w:rsid w:val="00D91F4A"/>
    <w:rsid w:val="00D91F9C"/>
    <w:rsid w:val="00D9218B"/>
    <w:rsid w:val="00D92389"/>
    <w:rsid w:val="00D92444"/>
    <w:rsid w:val="00D924F3"/>
    <w:rsid w:val="00D9270C"/>
    <w:rsid w:val="00D9277E"/>
    <w:rsid w:val="00D927F1"/>
    <w:rsid w:val="00D92866"/>
    <w:rsid w:val="00D92949"/>
    <w:rsid w:val="00D92954"/>
    <w:rsid w:val="00D9299D"/>
    <w:rsid w:val="00D92A37"/>
    <w:rsid w:val="00D92C56"/>
    <w:rsid w:val="00D92CE2"/>
    <w:rsid w:val="00D92DB9"/>
    <w:rsid w:val="00D92DE3"/>
    <w:rsid w:val="00D92E0D"/>
    <w:rsid w:val="00D92EDD"/>
    <w:rsid w:val="00D92EEC"/>
    <w:rsid w:val="00D92F63"/>
    <w:rsid w:val="00D93095"/>
    <w:rsid w:val="00D930A6"/>
    <w:rsid w:val="00D93179"/>
    <w:rsid w:val="00D932DF"/>
    <w:rsid w:val="00D93316"/>
    <w:rsid w:val="00D9336F"/>
    <w:rsid w:val="00D933DB"/>
    <w:rsid w:val="00D9345D"/>
    <w:rsid w:val="00D93498"/>
    <w:rsid w:val="00D934F7"/>
    <w:rsid w:val="00D93567"/>
    <w:rsid w:val="00D935EC"/>
    <w:rsid w:val="00D936BB"/>
    <w:rsid w:val="00D93739"/>
    <w:rsid w:val="00D93765"/>
    <w:rsid w:val="00D93770"/>
    <w:rsid w:val="00D937AC"/>
    <w:rsid w:val="00D93826"/>
    <w:rsid w:val="00D93837"/>
    <w:rsid w:val="00D93962"/>
    <w:rsid w:val="00D93976"/>
    <w:rsid w:val="00D93A5E"/>
    <w:rsid w:val="00D93B53"/>
    <w:rsid w:val="00D93C68"/>
    <w:rsid w:val="00D93CA5"/>
    <w:rsid w:val="00D93D42"/>
    <w:rsid w:val="00D93DAB"/>
    <w:rsid w:val="00D93DB7"/>
    <w:rsid w:val="00D93DC7"/>
    <w:rsid w:val="00D93E44"/>
    <w:rsid w:val="00D93F59"/>
    <w:rsid w:val="00D942C8"/>
    <w:rsid w:val="00D942E2"/>
    <w:rsid w:val="00D942EE"/>
    <w:rsid w:val="00D942F7"/>
    <w:rsid w:val="00D94378"/>
    <w:rsid w:val="00D9441C"/>
    <w:rsid w:val="00D94548"/>
    <w:rsid w:val="00D94645"/>
    <w:rsid w:val="00D94661"/>
    <w:rsid w:val="00D94679"/>
    <w:rsid w:val="00D946A9"/>
    <w:rsid w:val="00D94AD4"/>
    <w:rsid w:val="00D94BA2"/>
    <w:rsid w:val="00D94C2C"/>
    <w:rsid w:val="00D94CB0"/>
    <w:rsid w:val="00D94D41"/>
    <w:rsid w:val="00D94E49"/>
    <w:rsid w:val="00D94EC6"/>
    <w:rsid w:val="00D95041"/>
    <w:rsid w:val="00D95186"/>
    <w:rsid w:val="00D951B1"/>
    <w:rsid w:val="00D952E2"/>
    <w:rsid w:val="00D95338"/>
    <w:rsid w:val="00D954C7"/>
    <w:rsid w:val="00D95546"/>
    <w:rsid w:val="00D955AF"/>
    <w:rsid w:val="00D955FC"/>
    <w:rsid w:val="00D95748"/>
    <w:rsid w:val="00D9591B"/>
    <w:rsid w:val="00D959A2"/>
    <w:rsid w:val="00D95C4A"/>
    <w:rsid w:val="00D95D92"/>
    <w:rsid w:val="00D95DA5"/>
    <w:rsid w:val="00D95F16"/>
    <w:rsid w:val="00D95FC7"/>
    <w:rsid w:val="00D96262"/>
    <w:rsid w:val="00D96301"/>
    <w:rsid w:val="00D964AE"/>
    <w:rsid w:val="00D965B3"/>
    <w:rsid w:val="00D965B5"/>
    <w:rsid w:val="00D966D8"/>
    <w:rsid w:val="00D969CF"/>
    <w:rsid w:val="00D96ABA"/>
    <w:rsid w:val="00D96AED"/>
    <w:rsid w:val="00D96D17"/>
    <w:rsid w:val="00D96E3B"/>
    <w:rsid w:val="00D96E4F"/>
    <w:rsid w:val="00D96E6C"/>
    <w:rsid w:val="00D970AF"/>
    <w:rsid w:val="00D970E5"/>
    <w:rsid w:val="00D971E1"/>
    <w:rsid w:val="00D972B0"/>
    <w:rsid w:val="00D972C3"/>
    <w:rsid w:val="00D9732B"/>
    <w:rsid w:val="00D973A8"/>
    <w:rsid w:val="00D973EB"/>
    <w:rsid w:val="00D97427"/>
    <w:rsid w:val="00D9749A"/>
    <w:rsid w:val="00D975E7"/>
    <w:rsid w:val="00D97896"/>
    <w:rsid w:val="00D97A58"/>
    <w:rsid w:val="00D97B75"/>
    <w:rsid w:val="00D97BE3"/>
    <w:rsid w:val="00D97DE5"/>
    <w:rsid w:val="00D97F8E"/>
    <w:rsid w:val="00DA0161"/>
    <w:rsid w:val="00DA022B"/>
    <w:rsid w:val="00DA0262"/>
    <w:rsid w:val="00DA02BF"/>
    <w:rsid w:val="00DA03A7"/>
    <w:rsid w:val="00DA0471"/>
    <w:rsid w:val="00DA0694"/>
    <w:rsid w:val="00DA070C"/>
    <w:rsid w:val="00DA0787"/>
    <w:rsid w:val="00DA07AB"/>
    <w:rsid w:val="00DA0823"/>
    <w:rsid w:val="00DA087C"/>
    <w:rsid w:val="00DA092A"/>
    <w:rsid w:val="00DA0993"/>
    <w:rsid w:val="00DA09A8"/>
    <w:rsid w:val="00DA0B0C"/>
    <w:rsid w:val="00DA0B9B"/>
    <w:rsid w:val="00DA0D53"/>
    <w:rsid w:val="00DA0DFD"/>
    <w:rsid w:val="00DA0EA8"/>
    <w:rsid w:val="00DA105E"/>
    <w:rsid w:val="00DA10A1"/>
    <w:rsid w:val="00DA1154"/>
    <w:rsid w:val="00DA1287"/>
    <w:rsid w:val="00DA1303"/>
    <w:rsid w:val="00DA143C"/>
    <w:rsid w:val="00DA164B"/>
    <w:rsid w:val="00DA16CD"/>
    <w:rsid w:val="00DA1765"/>
    <w:rsid w:val="00DA1795"/>
    <w:rsid w:val="00DA180F"/>
    <w:rsid w:val="00DA1853"/>
    <w:rsid w:val="00DA19BA"/>
    <w:rsid w:val="00DA1A69"/>
    <w:rsid w:val="00DA1A98"/>
    <w:rsid w:val="00DA1AD8"/>
    <w:rsid w:val="00DA1B9B"/>
    <w:rsid w:val="00DA1E74"/>
    <w:rsid w:val="00DA1EC7"/>
    <w:rsid w:val="00DA1ED8"/>
    <w:rsid w:val="00DA1EDD"/>
    <w:rsid w:val="00DA1F0B"/>
    <w:rsid w:val="00DA20F5"/>
    <w:rsid w:val="00DA2114"/>
    <w:rsid w:val="00DA223E"/>
    <w:rsid w:val="00DA225A"/>
    <w:rsid w:val="00DA2323"/>
    <w:rsid w:val="00DA23EF"/>
    <w:rsid w:val="00DA2504"/>
    <w:rsid w:val="00DA261D"/>
    <w:rsid w:val="00DA278F"/>
    <w:rsid w:val="00DA2902"/>
    <w:rsid w:val="00DA299D"/>
    <w:rsid w:val="00DA2A16"/>
    <w:rsid w:val="00DA2B2D"/>
    <w:rsid w:val="00DA2B92"/>
    <w:rsid w:val="00DA2B93"/>
    <w:rsid w:val="00DA2BEE"/>
    <w:rsid w:val="00DA2CFD"/>
    <w:rsid w:val="00DA2D37"/>
    <w:rsid w:val="00DA304A"/>
    <w:rsid w:val="00DA3059"/>
    <w:rsid w:val="00DA313C"/>
    <w:rsid w:val="00DA3155"/>
    <w:rsid w:val="00DA3233"/>
    <w:rsid w:val="00DA3251"/>
    <w:rsid w:val="00DA32D7"/>
    <w:rsid w:val="00DA3303"/>
    <w:rsid w:val="00DA33DE"/>
    <w:rsid w:val="00DA33E8"/>
    <w:rsid w:val="00DA3471"/>
    <w:rsid w:val="00DA34A3"/>
    <w:rsid w:val="00DA3555"/>
    <w:rsid w:val="00DA35F6"/>
    <w:rsid w:val="00DA37C1"/>
    <w:rsid w:val="00DA3AAC"/>
    <w:rsid w:val="00DA3AE8"/>
    <w:rsid w:val="00DA3B6B"/>
    <w:rsid w:val="00DA3C95"/>
    <w:rsid w:val="00DA3C99"/>
    <w:rsid w:val="00DA3C9A"/>
    <w:rsid w:val="00DA3CB5"/>
    <w:rsid w:val="00DA3D6B"/>
    <w:rsid w:val="00DA3E0C"/>
    <w:rsid w:val="00DA3E0D"/>
    <w:rsid w:val="00DA3EEC"/>
    <w:rsid w:val="00DA403C"/>
    <w:rsid w:val="00DA4062"/>
    <w:rsid w:val="00DA408A"/>
    <w:rsid w:val="00DA426A"/>
    <w:rsid w:val="00DA444C"/>
    <w:rsid w:val="00DA458E"/>
    <w:rsid w:val="00DA46BE"/>
    <w:rsid w:val="00DA46F4"/>
    <w:rsid w:val="00DA4811"/>
    <w:rsid w:val="00DA4922"/>
    <w:rsid w:val="00DA4A36"/>
    <w:rsid w:val="00DA4A79"/>
    <w:rsid w:val="00DA4A85"/>
    <w:rsid w:val="00DA4B81"/>
    <w:rsid w:val="00DA4BFD"/>
    <w:rsid w:val="00DA4C0C"/>
    <w:rsid w:val="00DA4D67"/>
    <w:rsid w:val="00DA4D92"/>
    <w:rsid w:val="00DA4DAD"/>
    <w:rsid w:val="00DA4E34"/>
    <w:rsid w:val="00DA4E7C"/>
    <w:rsid w:val="00DA4EEF"/>
    <w:rsid w:val="00DA4F3F"/>
    <w:rsid w:val="00DA4F51"/>
    <w:rsid w:val="00DA4F65"/>
    <w:rsid w:val="00DA5056"/>
    <w:rsid w:val="00DA5279"/>
    <w:rsid w:val="00DA52E6"/>
    <w:rsid w:val="00DA53B5"/>
    <w:rsid w:val="00DA53CC"/>
    <w:rsid w:val="00DA5423"/>
    <w:rsid w:val="00DA5437"/>
    <w:rsid w:val="00DA5459"/>
    <w:rsid w:val="00DA547A"/>
    <w:rsid w:val="00DA54A6"/>
    <w:rsid w:val="00DA5569"/>
    <w:rsid w:val="00DA55B9"/>
    <w:rsid w:val="00DA5654"/>
    <w:rsid w:val="00DA575C"/>
    <w:rsid w:val="00DA577D"/>
    <w:rsid w:val="00DA582D"/>
    <w:rsid w:val="00DA591B"/>
    <w:rsid w:val="00DA593E"/>
    <w:rsid w:val="00DA5945"/>
    <w:rsid w:val="00DA59D6"/>
    <w:rsid w:val="00DA5A29"/>
    <w:rsid w:val="00DA5A4D"/>
    <w:rsid w:val="00DA5A8A"/>
    <w:rsid w:val="00DA5A9E"/>
    <w:rsid w:val="00DA5AE0"/>
    <w:rsid w:val="00DA5C39"/>
    <w:rsid w:val="00DA5D42"/>
    <w:rsid w:val="00DA5D74"/>
    <w:rsid w:val="00DA5E0F"/>
    <w:rsid w:val="00DA5F3A"/>
    <w:rsid w:val="00DA6003"/>
    <w:rsid w:val="00DA6034"/>
    <w:rsid w:val="00DA60DF"/>
    <w:rsid w:val="00DA61A8"/>
    <w:rsid w:val="00DA62F1"/>
    <w:rsid w:val="00DA6532"/>
    <w:rsid w:val="00DA66B7"/>
    <w:rsid w:val="00DA66C6"/>
    <w:rsid w:val="00DA670D"/>
    <w:rsid w:val="00DA676A"/>
    <w:rsid w:val="00DA6879"/>
    <w:rsid w:val="00DA6F3C"/>
    <w:rsid w:val="00DA6F70"/>
    <w:rsid w:val="00DA6F9A"/>
    <w:rsid w:val="00DA705D"/>
    <w:rsid w:val="00DA71DD"/>
    <w:rsid w:val="00DA723B"/>
    <w:rsid w:val="00DA7307"/>
    <w:rsid w:val="00DA73B9"/>
    <w:rsid w:val="00DA75BC"/>
    <w:rsid w:val="00DA75F8"/>
    <w:rsid w:val="00DA7840"/>
    <w:rsid w:val="00DA7876"/>
    <w:rsid w:val="00DA7895"/>
    <w:rsid w:val="00DA78B7"/>
    <w:rsid w:val="00DA78E5"/>
    <w:rsid w:val="00DA7B02"/>
    <w:rsid w:val="00DA7CAF"/>
    <w:rsid w:val="00DA7D49"/>
    <w:rsid w:val="00DA7D88"/>
    <w:rsid w:val="00DA7D9B"/>
    <w:rsid w:val="00DB008B"/>
    <w:rsid w:val="00DB0155"/>
    <w:rsid w:val="00DB0184"/>
    <w:rsid w:val="00DB01DE"/>
    <w:rsid w:val="00DB0257"/>
    <w:rsid w:val="00DB04C1"/>
    <w:rsid w:val="00DB05E5"/>
    <w:rsid w:val="00DB06E4"/>
    <w:rsid w:val="00DB06ED"/>
    <w:rsid w:val="00DB0733"/>
    <w:rsid w:val="00DB07C0"/>
    <w:rsid w:val="00DB0A3B"/>
    <w:rsid w:val="00DB0A6F"/>
    <w:rsid w:val="00DB0AB6"/>
    <w:rsid w:val="00DB0B07"/>
    <w:rsid w:val="00DB0B57"/>
    <w:rsid w:val="00DB0B9B"/>
    <w:rsid w:val="00DB0BB0"/>
    <w:rsid w:val="00DB0C27"/>
    <w:rsid w:val="00DB0C86"/>
    <w:rsid w:val="00DB0D3F"/>
    <w:rsid w:val="00DB0E9A"/>
    <w:rsid w:val="00DB0F65"/>
    <w:rsid w:val="00DB101B"/>
    <w:rsid w:val="00DB117E"/>
    <w:rsid w:val="00DB11F2"/>
    <w:rsid w:val="00DB1237"/>
    <w:rsid w:val="00DB12EA"/>
    <w:rsid w:val="00DB134E"/>
    <w:rsid w:val="00DB14C0"/>
    <w:rsid w:val="00DB1677"/>
    <w:rsid w:val="00DB1724"/>
    <w:rsid w:val="00DB177A"/>
    <w:rsid w:val="00DB1926"/>
    <w:rsid w:val="00DB1AC7"/>
    <w:rsid w:val="00DB1B0D"/>
    <w:rsid w:val="00DB1B95"/>
    <w:rsid w:val="00DB1BA0"/>
    <w:rsid w:val="00DB1CE3"/>
    <w:rsid w:val="00DB1DE7"/>
    <w:rsid w:val="00DB1E14"/>
    <w:rsid w:val="00DB1F1B"/>
    <w:rsid w:val="00DB1F2B"/>
    <w:rsid w:val="00DB1FEF"/>
    <w:rsid w:val="00DB2109"/>
    <w:rsid w:val="00DB21A2"/>
    <w:rsid w:val="00DB21F5"/>
    <w:rsid w:val="00DB2203"/>
    <w:rsid w:val="00DB22CE"/>
    <w:rsid w:val="00DB23B7"/>
    <w:rsid w:val="00DB2495"/>
    <w:rsid w:val="00DB24FC"/>
    <w:rsid w:val="00DB263F"/>
    <w:rsid w:val="00DB2800"/>
    <w:rsid w:val="00DB2846"/>
    <w:rsid w:val="00DB2A61"/>
    <w:rsid w:val="00DB2A8A"/>
    <w:rsid w:val="00DB2A90"/>
    <w:rsid w:val="00DB2A9F"/>
    <w:rsid w:val="00DB2B95"/>
    <w:rsid w:val="00DB2BB4"/>
    <w:rsid w:val="00DB2C78"/>
    <w:rsid w:val="00DB2CBF"/>
    <w:rsid w:val="00DB2CE8"/>
    <w:rsid w:val="00DB2D42"/>
    <w:rsid w:val="00DB2DEE"/>
    <w:rsid w:val="00DB2ECB"/>
    <w:rsid w:val="00DB2F16"/>
    <w:rsid w:val="00DB2F19"/>
    <w:rsid w:val="00DB32FA"/>
    <w:rsid w:val="00DB3456"/>
    <w:rsid w:val="00DB3457"/>
    <w:rsid w:val="00DB34B7"/>
    <w:rsid w:val="00DB361A"/>
    <w:rsid w:val="00DB3675"/>
    <w:rsid w:val="00DB36C5"/>
    <w:rsid w:val="00DB36FB"/>
    <w:rsid w:val="00DB386E"/>
    <w:rsid w:val="00DB38F7"/>
    <w:rsid w:val="00DB3A7E"/>
    <w:rsid w:val="00DB3AAE"/>
    <w:rsid w:val="00DB3B23"/>
    <w:rsid w:val="00DB3E6A"/>
    <w:rsid w:val="00DB4263"/>
    <w:rsid w:val="00DB44DA"/>
    <w:rsid w:val="00DB45BE"/>
    <w:rsid w:val="00DB466A"/>
    <w:rsid w:val="00DB46E4"/>
    <w:rsid w:val="00DB4819"/>
    <w:rsid w:val="00DB48AD"/>
    <w:rsid w:val="00DB48B3"/>
    <w:rsid w:val="00DB4929"/>
    <w:rsid w:val="00DB4A7A"/>
    <w:rsid w:val="00DB4A8F"/>
    <w:rsid w:val="00DB4ACD"/>
    <w:rsid w:val="00DB4CA6"/>
    <w:rsid w:val="00DB4D26"/>
    <w:rsid w:val="00DB4DC6"/>
    <w:rsid w:val="00DB4E8A"/>
    <w:rsid w:val="00DB4E95"/>
    <w:rsid w:val="00DB4EC6"/>
    <w:rsid w:val="00DB4EF6"/>
    <w:rsid w:val="00DB4F14"/>
    <w:rsid w:val="00DB4F84"/>
    <w:rsid w:val="00DB5036"/>
    <w:rsid w:val="00DB51E9"/>
    <w:rsid w:val="00DB51FE"/>
    <w:rsid w:val="00DB5262"/>
    <w:rsid w:val="00DB52C5"/>
    <w:rsid w:val="00DB538F"/>
    <w:rsid w:val="00DB5419"/>
    <w:rsid w:val="00DB547C"/>
    <w:rsid w:val="00DB548B"/>
    <w:rsid w:val="00DB551C"/>
    <w:rsid w:val="00DB56F0"/>
    <w:rsid w:val="00DB5704"/>
    <w:rsid w:val="00DB5D73"/>
    <w:rsid w:val="00DB5E84"/>
    <w:rsid w:val="00DB5E94"/>
    <w:rsid w:val="00DB5F1F"/>
    <w:rsid w:val="00DB5F6E"/>
    <w:rsid w:val="00DB6007"/>
    <w:rsid w:val="00DB6153"/>
    <w:rsid w:val="00DB61AB"/>
    <w:rsid w:val="00DB61D0"/>
    <w:rsid w:val="00DB6242"/>
    <w:rsid w:val="00DB6264"/>
    <w:rsid w:val="00DB6441"/>
    <w:rsid w:val="00DB64E7"/>
    <w:rsid w:val="00DB64F9"/>
    <w:rsid w:val="00DB67FA"/>
    <w:rsid w:val="00DB6A09"/>
    <w:rsid w:val="00DB6A3E"/>
    <w:rsid w:val="00DB6AA8"/>
    <w:rsid w:val="00DB6ABF"/>
    <w:rsid w:val="00DB6C6D"/>
    <w:rsid w:val="00DB6C94"/>
    <w:rsid w:val="00DB6DE4"/>
    <w:rsid w:val="00DB6E0B"/>
    <w:rsid w:val="00DB7037"/>
    <w:rsid w:val="00DB7168"/>
    <w:rsid w:val="00DB71A6"/>
    <w:rsid w:val="00DB72E5"/>
    <w:rsid w:val="00DB7383"/>
    <w:rsid w:val="00DB73AB"/>
    <w:rsid w:val="00DB73BE"/>
    <w:rsid w:val="00DB73EC"/>
    <w:rsid w:val="00DB7464"/>
    <w:rsid w:val="00DB74FC"/>
    <w:rsid w:val="00DB7505"/>
    <w:rsid w:val="00DB752D"/>
    <w:rsid w:val="00DB75C7"/>
    <w:rsid w:val="00DB761D"/>
    <w:rsid w:val="00DB7755"/>
    <w:rsid w:val="00DB79DB"/>
    <w:rsid w:val="00DB7A37"/>
    <w:rsid w:val="00DB7CFB"/>
    <w:rsid w:val="00DB7D23"/>
    <w:rsid w:val="00DB7D3A"/>
    <w:rsid w:val="00DB7D55"/>
    <w:rsid w:val="00DC0030"/>
    <w:rsid w:val="00DC004E"/>
    <w:rsid w:val="00DC00F2"/>
    <w:rsid w:val="00DC014C"/>
    <w:rsid w:val="00DC02BC"/>
    <w:rsid w:val="00DC0348"/>
    <w:rsid w:val="00DC039B"/>
    <w:rsid w:val="00DC0442"/>
    <w:rsid w:val="00DC0553"/>
    <w:rsid w:val="00DC05D3"/>
    <w:rsid w:val="00DC06D5"/>
    <w:rsid w:val="00DC06E6"/>
    <w:rsid w:val="00DC06E7"/>
    <w:rsid w:val="00DC079C"/>
    <w:rsid w:val="00DC081D"/>
    <w:rsid w:val="00DC08DA"/>
    <w:rsid w:val="00DC096B"/>
    <w:rsid w:val="00DC0970"/>
    <w:rsid w:val="00DC0B0A"/>
    <w:rsid w:val="00DC0BF1"/>
    <w:rsid w:val="00DC0C56"/>
    <w:rsid w:val="00DC0CB3"/>
    <w:rsid w:val="00DC0F12"/>
    <w:rsid w:val="00DC0F6D"/>
    <w:rsid w:val="00DC1051"/>
    <w:rsid w:val="00DC11CE"/>
    <w:rsid w:val="00DC12C5"/>
    <w:rsid w:val="00DC1434"/>
    <w:rsid w:val="00DC144C"/>
    <w:rsid w:val="00DC155E"/>
    <w:rsid w:val="00DC16C3"/>
    <w:rsid w:val="00DC16D0"/>
    <w:rsid w:val="00DC16EA"/>
    <w:rsid w:val="00DC181A"/>
    <w:rsid w:val="00DC18DB"/>
    <w:rsid w:val="00DC193B"/>
    <w:rsid w:val="00DC195A"/>
    <w:rsid w:val="00DC19CA"/>
    <w:rsid w:val="00DC1E14"/>
    <w:rsid w:val="00DC1E17"/>
    <w:rsid w:val="00DC1E91"/>
    <w:rsid w:val="00DC2185"/>
    <w:rsid w:val="00DC21B2"/>
    <w:rsid w:val="00DC2276"/>
    <w:rsid w:val="00DC235E"/>
    <w:rsid w:val="00DC23CB"/>
    <w:rsid w:val="00DC242A"/>
    <w:rsid w:val="00DC2678"/>
    <w:rsid w:val="00DC2832"/>
    <w:rsid w:val="00DC2880"/>
    <w:rsid w:val="00DC29F1"/>
    <w:rsid w:val="00DC2CBD"/>
    <w:rsid w:val="00DC2D1B"/>
    <w:rsid w:val="00DC2E26"/>
    <w:rsid w:val="00DC2F09"/>
    <w:rsid w:val="00DC2F89"/>
    <w:rsid w:val="00DC31FD"/>
    <w:rsid w:val="00DC32C5"/>
    <w:rsid w:val="00DC3303"/>
    <w:rsid w:val="00DC3492"/>
    <w:rsid w:val="00DC349E"/>
    <w:rsid w:val="00DC35EC"/>
    <w:rsid w:val="00DC360F"/>
    <w:rsid w:val="00DC366F"/>
    <w:rsid w:val="00DC3762"/>
    <w:rsid w:val="00DC3767"/>
    <w:rsid w:val="00DC3855"/>
    <w:rsid w:val="00DC3886"/>
    <w:rsid w:val="00DC38C6"/>
    <w:rsid w:val="00DC3A61"/>
    <w:rsid w:val="00DC3BDC"/>
    <w:rsid w:val="00DC3E4B"/>
    <w:rsid w:val="00DC4124"/>
    <w:rsid w:val="00DC413F"/>
    <w:rsid w:val="00DC41BE"/>
    <w:rsid w:val="00DC42F1"/>
    <w:rsid w:val="00DC448C"/>
    <w:rsid w:val="00DC44EE"/>
    <w:rsid w:val="00DC4592"/>
    <w:rsid w:val="00DC459E"/>
    <w:rsid w:val="00DC4634"/>
    <w:rsid w:val="00DC46DD"/>
    <w:rsid w:val="00DC4866"/>
    <w:rsid w:val="00DC4960"/>
    <w:rsid w:val="00DC49E4"/>
    <w:rsid w:val="00DC4A50"/>
    <w:rsid w:val="00DC4A63"/>
    <w:rsid w:val="00DC4BC8"/>
    <w:rsid w:val="00DC4C40"/>
    <w:rsid w:val="00DC4C9E"/>
    <w:rsid w:val="00DC4EB3"/>
    <w:rsid w:val="00DC4F2E"/>
    <w:rsid w:val="00DC500E"/>
    <w:rsid w:val="00DC5317"/>
    <w:rsid w:val="00DC5381"/>
    <w:rsid w:val="00DC5415"/>
    <w:rsid w:val="00DC544B"/>
    <w:rsid w:val="00DC5456"/>
    <w:rsid w:val="00DC5675"/>
    <w:rsid w:val="00DC5743"/>
    <w:rsid w:val="00DC5795"/>
    <w:rsid w:val="00DC57CC"/>
    <w:rsid w:val="00DC57D3"/>
    <w:rsid w:val="00DC582E"/>
    <w:rsid w:val="00DC59AD"/>
    <w:rsid w:val="00DC5A07"/>
    <w:rsid w:val="00DC5B03"/>
    <w:rsid w:val="00DC5C1A"/>
    <w:rsid w:val="00DC5CEE"/>
    <w:rsid w:val="00DC5E64"/>
    <w:rsid w:val="00DC5ED8"/>
    <w:rsid w:val="00DC5EF8"/>
    <w:rsid w:val="00DC5F7B"/>
    <w:rsid w:val="00DC605D"/>
    <w:rsid w:val="00DC6144"/>
    <w:rsid w:val="00DC6237"/>
    <w:rsid w:val="00DC623D"/>
    <w:rsid w:val="00DC62E6"/>
    <w:rsid w:val="00DC63BE"/>
    <w:rsid w:val="00DC63D6"/>
    <w:rsid w:val="00DC643D"/>
    <w:rsid w:val="00DC6487"/>
    <w:rsid w:val="00DC6509"/>
    <w:rsid w:val="00DC65D4"/>
    <w:rsid w:val="00DC66FE"/>
    <w:rsid w:val="00DC6758"/>
    <w:rsid w:val="00DC680F"/>
    <w:rsid w:val="00DC6D32"/>
    <w:rsid w:val="00DC6DDC"/>
    <w:rsid w:val="00DC6FF8"/>
    <w:rsid w:val="00DC707D"/>
    <w:rsid w:val="00DC70E9"/>
    <w:rsid w:val="00DC7205"/>
    <w:rsid w:val="00DC7309"/>
    <w:rsid w:val="00DC7315"/>
    <w:rsid w:val="00DC73ED"/>
    <w:rsid w:val="00DC7538"/>
    <w:rsid w:val="00DC7603"/>
    <w:rsid w:val="00DC7656"/>
    <w:rsid w:val="00DC7679"/>
    <w:rsid w:val="00DC76A6"/>
    <w:rsid w:val="00DC7887"/>
    <w:rsid w:val="00DC78B4"/>
    <w:rsid w:val="00DC7995"/>
    <w:rsid w:val="00DC7A45"/>
    <w:rsid w:val="00DC7B35"/>
    <w:rsid w:val="00DC7BBD"/>
    <w:rsid w:val="00DC7BFA"/>
    <w:rsid w:val="00DC7C18"/>
    <w:rsid w:val="00DC7DBD"/>
    <w:rsid w:val="00DC7DD3"/>
    <w:rsid w:val="00DC7E00"/>
    <w:rsid w:val="00DC7E02"/>
    <w:rsid w:val="00DC7E32"/>
    <w:rsid w:val="00DC7E5C"/>
    <w:rsid w:val="00DC7ECE"/>
    <w:rsid w:val="00DC7F56"/>
    <w:rsid w:val="00DD006E"/>
    <w:rsid w:val="00DD00DE"/>
    <w:rsid w:val="00DD01D6"/>
    <w:rsid w:val="00DD02D3"/>
    <w:rsid w:val="00DD0392"/>
    <w:rsid w:val="00DD03AE"/>
    <w:rsid w:val="00DD05F0"/>
    <w:rsid w:val="00DD0630"/>
    <w:rsid w:val="00DD0638"/>
    <w:rsid w:val="00DD068D"/>
    <w:rsid w:val="00DD069C"/>
    <w:rsid w:val="00DD07BC"/>
    <w:rsid w:val="00DD0838"/>
    <w:rsid w:val="00DD08E9"/>
    <w:rsid w:val="00DD0953"/>
    <w:rsid w:val="00DD095F"/>
    <w:rsid w:val="00DD0B49"/>
    <w:rsid w:val="00DD0BC2"/>
    <w:rsid w:val="00DD0C8D"/>
    <w:rsid w:val="00DD0CE5"/>
    <w:rsid w:val="00DD0D46"/>
    <w:rsid w:val="00DD0D90"/>
    <w:rsid w:val="00DD0DB2"/>
    <w:rsid w:val="00DD0F60"/>
    <w:rsid w:val="00DD1099"/>
    <w:rsid w:val="00DD10E9"/>
    <w:rsid w:val="00DD11D8"/>
    <w:rsid w:val="00DD124B"/>
    <w:rsid w:val="00DD1254"/>
    <w:rsid w:val="00DD1293"/>
    <w:rsid w:val="00DD12C3"/>
    <w:rsid w:val="00DD1328"/>
    <w:rsid w:val="00DD1375"/>
    <w:rsid w:val="00DD13BB"/>
    <w:rsid w:val="00DD1476"/>
    <w:rsid w:val="00DD1517"/>
    <w:rsid w:val="00DD1593"/>
    <w:rsid w:val="00DD16C4"/>
    <w:rsid w:val="00DD173A"/>
    <w:rsid w:val="00DD1773"/>
    <w:rsid w:val="00DD1781"/>
    <w:rsid w:val="00DD17F4"/>
    <w:rsid w:val="00DD1857"/>
    <w:rsid w:val="00DD192A"/>
    <w:rsid w:val="00DD196E"/>
    <w:rsid w:val="00DD1B02"/>
    <w:rsid w:val="00DD1E6A"/>
    <w:rsid w:val="00DD1F19"/>
    <w:rsid w:val="00DD1FA3"/>
    <w:rsid w:val="00DD1FC5"/>
    <w:rsid w:val="00DD1FE7"/>
    <w:rsid w:val="00DD2098"/>
    <w:rsid w:val="00DD20F7"/>
    <w:rsid w:val="00DD2146"/>
    <w:rsid w:val="00DD21AE"/>
    <w:rsid w:val="00DD221A"/>
    <w:rsid w:val="00DD224F"/>
    <w:rsid w:val="00DD2387"/>
    <w:rsid w:val="00DD2459"/>
    <w:rsid w:val="00DD25C0"/>
    <w:rsid w:val="00DD25CA"/>
    <w:rsid w:val="00DD2656"/>
    <w:rsid w:val="00DD26F6"/>
    <w:rsid w:val="00DD271E"/>
    <w:rsid w:val="00DD287A"/>
    <w:rsid w:val="00DD28DC"/>
    <w:rsid w:val="00DD2937"/>
    <w:rsid w:val="00DD29A8"/>
    <w:rsid w:val="00DD29AD"/>
    <w:rsid w:val="00DD2A0D"/>
    <w:rsid w:val="00DD2B8C"/>
    <w:rsid w:val="00DD2BDB"/>
    <w:rsid w:val="00DD2C6F"/>
    <w:rsid w:val="00DD2CC7"/>
    <w:rsid w:val="00DD2DBB"/>
    <w:rsid w:val="00DD2DFF"/>
    <w:rsid w:val="00DD2EA7"/>
    <w:rsid w:val="00DD2FA6"/>
    <w:rsid w:val="00DD300B"/>
    <w:rsid w:val="00DD30AC"/>
    <w:rsid w:val="00DD3186"/>
    <w:rsid w:val="00DD31D8"/>
    <w:rsid w:val="00DD324C"/>
    <w:rsid w:val="00DD333D"/>
    <w:rsid w:val="00DD3354"/>
    <w:rsid w:val="00DD3397"/>
    <w:rsid w:val="00DD3443"/>
    <w:rsid w:val="00DD3525"/>
    <w:rsid w:val="00DD3563"/>
    <w:rsid w:val="00DD3642"/>
    <w:rsid w:val="00DD3671"/>
    <w:rsid w:val="00DD368C"/>
    <w:rsid w:val="00DD36CB"/>
    <w:rsid w:val="00DD3987"/>
    <w:rsid w:val="00DD3A39"/>
    <w:rsid w:val="00DD3B61"/>
    <w:rsid w:val="00DD3C53"/>
    <w:rsid w:val="00DD3E59"/>
    <w:rsid w:val="00DD3EA9"/>
    <w:rsid w:val="00DD3F44"/>
    <w:rsid w:val="00DD3FBD"/>
    <w:rsid w:val="00DD3FEE"/>
    <w:rsid w:val="00DD4081"/>
    <w:rsid w:val="00DD4088"/>
    <w:rsid w:val="00DD40C5"/>
    <w:rsid w:val="00DD4146"/>
    <w:rsid w:val="00DD421D"/>
    <w:rsid w:val="00DD4342"/>
    <w:rsid w:val="00DD43B9"/>
    <w:rsid w:val="00DD43D0"/>
    <w:rsid w:val="00DD445A"/>
    <w:rsid w:val="00DD44F4"/>
    <w:rsid w:val="00DD45DC"/>
    <w:rsid w:val="00DD460B"/>
    <w:rsid w:val="00DD4691"/>
    <w:rsid w:val="00DD47E5"/>
    <w:rsid w:val="00DD4903"/>
    <w:rsid w:val="00DD49C9"/>
    <w:rsid w:val="00DD4A25"/>
    <w:rsid w:val="00DD4C01"/>
    <w:rsid w:val="00DD4C4B"/>
    <w:rsid w:val="00DD4C6A"/>
    <w:rsid w:val="00DD4C97"/>
    <w:rsid w:val="00DD4DB6"/>
    <w:rsid w:val="00DD4DC5"/>
    <w:rsid w:val="00DD4DCC"/>
    <w:rsid w:val="00DD4EEC"/>
    <w:rsid w:val="00DD4F99"/>
    <w:rsid w:val="00DD4FCD"/>
    <w:rsid w:val="00DD517A"/>
    <w:rsid w:val="00DD521D"/>
    <w:rsid w:val="00DD5228"/>
    <w:rsid w:val="00DD52D4"/>
    <w:rsid w:val="00DD53F1"/>
    <w:rsid w:val="00DD54A5"/>
    <w:rsid w:val="00DD54EB"/>
    <w:rsid w:val="00DD54F6"/>
    <w:rsid w:val="00DD5720"/>
    <w:rsid w:val="00DD589E"/>
    <w:rsid w:val="00DD58A6"/>
    <w:rsid w:val="00DD58F7"/>
    <w:rsid w:val="00DD59B4"/>
    <w:rsid w:val="00DD59BB"/>
    <w:rsid w:val="00DD5AEB"/>
    <w:rsid w:val="00DD5C76"/>
    <w:rsid w:val="00DD5D03"/>
    <w:rsid w:val="00DD5D0D"/>
    <w:rsid w:val="00DD5F02"/>
    <w:rsid w:val="00DD5F73"/>
    <w:rsid w:val="00DD6002"/>
    <w:rsid w:val="00DD60B9"/>
    <w:rsid w:val="00DD6159"/>
    <w:rsid w:val="00DD6171"/>
    <w:rsid w:val="00DD6220"/>
    <w:rsid w:val="00DD6226"/>
    <w:rsid w:val="00DD629F"/>
    <w:rsid w:val="00DD630C"/>
    <w:rsid w:val="00DD6380"/>
    <w:rsid w:val="00DD6424"/>
    <w:rsid w:val="00DD64D5"/>
    <w:rsid w:val="00DD6512"/>
    <w:rsid w:val="00DD668B"/>
    <w:rsid w:val="00DD66F5"/>
    <w:rsid w:val="00DD68D0"/>
    <w:rsid w:val="00DD6925"/>
    <w:rsid w:val="00DD692F"/>
    <w:rsid w:val="00DD69F9"/>
    <w:rsid w:val="00DD6A44"/>
    <w:rsid w:val="00DD6A48"/>
    <w:rsid w:val="00DD6B14"/>
    <w:rsid w:val="00DD6B1F"/>
    <w:rsid w:val="00DD6B6E"/>
    <w:rsid w:val="00DD6BC5"/>
    <w:rsid w:val="00DD6C62"/>
    <w:rsid w:val="00DD6D14"/>
    <w:rsid w:val="00DD6D6D"/>
    <w:rsid w:val="00DD6D79"/>
    <w:rsid w:val="00DD6D9B"/>
    <w:rsid w:val="00DD7160"/>
    <w:rsid w:val="00DD722D"/>
    <w:rsid w:val="00DD740B"/>
    <w:rsid w:val="00DD75BA"/>
    <w:rsid w:val="00DD7605"/>
    <w:rsid w:val="00DD763F"/>
    <w:rsid w:val="00DD7679"/>
    <w:rsid w:val="00DD76A8"/>
    <w:rsid w:val="00DD77A3"/>
    <w:rsid w:val="00DD7958"/>
    <w:rsid w:val="00DD7B0A"/>
    <w:rsid w:val="00DD7C08"/>
    <w:rsid w:val="00DD7E0C"/>
    <w:rsid w:val="00DD7F23"/>
    <w:rsid w:val="00DD7F7C"/>
    <w:rsid w:val="00DD7FF9"/>
    <w:rsid w:val="00DE0005"/>
    <w:rsid w:val="00DE0028"/>
    <w:rsid w:val="00DE0109"/>
    <w:rsid w:val="00DE0185"/>
    <w:rsid w:val="00DE0265"/>
    <w:rsid w:val="00DE02A1"/>
    <w:rsid w:val="00DE04AF"/>
    <w:rsid w:val="00DE0608"/>
    <w:rsid w:val="00DE070A"/>
    <w:rsid w:val="00DE0781"/>
    <w:rsid w:val="00DE08A0"/>
    <w:rsid w:val="00DE08A6"/>
    <w:rsid w:val="00DE08BF"/>
    <w:rsid w:val="00DE0A22"/>
    <w:rsid w:val="00DE0A6B"/>
    <w:rsid w:val="00DE0C1A"/>
    <w:rsid w:val="00DE0C94"/>
    <w:rsid w:val="00DE0E94"/>
    <w:rsid w:val="00DE1008"/>
    <w:rsid w:val="00DE100A"/>
    <w:rsid w:val="00DE109B"/>
    <w:rsid w:val="00DE11D0"/>
    <w:rsid w:val="00DE128E"/>
    <w:rsid w:val="00DE1304"/>
    <w:rsid w:val="00DE146D"/>
    <w:rsid w:val="00DE16D8"/>
    <w:rsid w:val="00DE1796"/>
    <w:rsid w:val="00DE188A"/>
    <w:rsid w:val="00DE1B5F"/>
    <w:rsid w:val="00DE1B6A"/>
    <w:rsid w:val="00DE1C86"/>
    <w:rsid w:val="00DE1D65"/>
    <w:rsid w:val="00DE1EB9"/>
    <w:rsid w:val="00DE1F3D"/>
    <w:rsid w:val="00DE1F97"/>
    <w:rsid w:val="00DE2044"/>
    <w:rsid w:val="00DE210E"/>
    <w:rsid w:val="00DE21F5"/>
    <w:rsid w:val="00DE2232"/>
    <w:rsid w:val="00DE2241"/>
    <w:rsid w:val="00DE2255"/>
    <w:rsid w:val="00DE22E8"/>
    <w:rsid w:val="00DE23D2"/>
    <w:rsid w:val="00DE2495"/>
    <w:rsid w:val="00DE2681"/>
    <w:rsid w:val="00DE2686"/>
    <w:rsid w:val="00DE2783"/>
    <w:rsid w:val="00DE2895"/>
    <w:rsid w:val="00DE2A09"/>
    <w:rsid w:val="00DE2AFD"/>
    <w:rsid w:val="00DE2B8C"/>
    <w:rsid w:val="00DE2C15"/>
    <w:rsid w:val="00DE2CA9"/>
    <w:rsid w:val="00DE2CEF"/>
    <w:rsid w:val="00DE2D63"/>
    <w:rsid w:val="00DE2D68"/>
    <w:rsid w:val="00DE2D6F"/>
    <w:rsid w:val="00DE2DE1"/>
    <w:rsid w:val="00DE2E72"/>
    <w:rsid w:val="00DE2E89"/>
    <w:rsid w:val="00DE2EF4"/>
    <w:rsid w:val="00DE2F0C"/>
    <w:rsid w:val="00DE2F35"/>
    <w:rsid w:val="00DE2FA3"/>
    <w:rsid w:val="00DE2FB2"/>
    <w:rsid w:val="00DE315E"/>
    <w:rsid w:val="00DE316B"/>
    <w:rsid w:val="00DE327C"/>
    <w:rsid w:val="00DE3342"/>
    <w:rsid w:val="00DE3518"/>
    <w:rsid w:val="00DE365A"/>
    <w:rsid w:val="00DE37E3"/>
    <w:rsid w:val="00DE39A5"/>
    <w:rsid w:val="00DE3B2C"/>
    <w:rsid w:val="00DE3B7C"/>
    <w:rsid w:val="00DE3CEE"/>
    <w:rsid w:val="00DE3D14"/>
    <w:rsid w:val="00DE3D45"/>
    <w:rsid w:val="00DE3DEE"/>
    <w:rsid w:val="00DE3FB5"/>
    <w:rsid w:val="00DE3FFE"/>
    <w:rsid w:val="00DE402D"/>
    <w:rsid w:val="00DE4061"/>
    <w:rsid w:val="00DE40A8"/>
    <w:rsid w:val="00DE40AF"/>
    <w:rsid w:val="00DE40B8"/>
    <w:rsid w:val="00DE414B"/>
    <w:rsid w:val="00DE41BA"/>
    <w:rsid w:val="00DE438E"/>
    <w:rsid w:val="00DE43FF"/>
    <w:rsid w:val="00DE47F6"/>
    <w:rsid w:val="00DE484C"/>
    <w:rsid w:val="00DE4A95"/>
    <w:rsid w:val="00DE4AE6"/>
    <w:rsid w:val="00DE4B01"/>
    <w:rsid w:val="00DE4BE5"/>
    <w:rsid w:val="00DE4C0E"/>
    <w:rsid w:val="00DE4C57"/>
    <w:rsid w:val="00DE4DB0"/>
    <w:rsid w:val="00DE4E8A"/>
    <w:rsid w:val="00DE4FAD"/>
    <w:rsid w:val="00DE503B"/>
    <w:rsid w:val="00DE506A"/>
    <w:rsid w:val="00DE5124"/>
    <w:rsid w:val="00DE518A"/>
    <w:rsid w:val="00DE521F"/>
    <w:rsid w:val="00DE523B"/>
    <w:rsid w:val="00DE52D6"/>
    <w:rsid w:val="00DE5300"/>
    <w:rsid w:val="00DE540D"/>
    <w:rsid w:val="00DE543B"/>
    <w:rsid w:val="00DE5493"/>
    <w:rsid w:val="00DE558B"/>
    <w:rsid w:val="00DE55C8"/>
    <w:rsid w:val="00DE56D0"/>
    <w:rsid w:val="00DE5728"/>
    <w:rsid w:val="00DE577A"/>
    <w:rsid w:val="00DE580B"/>
    <w:rsid w:val="00DE5811"/>
    <w:rsid w:val="00DE5978"/>
    <w:rsid w:val="00DE5A24"/>
    <w:rsid w:val="00DE5B4D"/>
    <w:rsid w:val="00DE5BE2"/>
    <w:rsid w:val="00DE5C69"/>
    <w:rsid w:val="00DE5EF8"/>
    <w:rsid w:val="00DE5FE1"/>
    <w:rsid w:val="00DE60B8"/>
    <w:rsid w:val="00DE61E8"/>
    <w:rsid w:val="00DE6256"/>
    <w:rsid w:val="00DE6335"/>
    <w:rsid w:val="00DE6451"/>
    <w:rsid w:val="00DE646B"/>
    <w:rsid w:val="00DE6501"/>
    <w:rsid w:val="00DE65CA"/>
    <w:rsid w:val="00DE663C"/>
    <w:rsid w:val="00DE688B"/>
    <w:rsid w:val="00DE68D1"/>
    <w:rsid w:val="00DE68DD"/>
    <w:rsid w:val="00DE693C"/>
    <w:rsid w:val="00DE6943"/>
    <w:rsid w:val="00DE6A67"/>
    <w:rsid w:val="00DE6A76"/>
    <w:rsid w:val="00DE6ABE"/>
    <w:rsid w:val="00DE6B42"/>
    <w:rsid w:val="00DE6CC7"/>
    <w:rsid w:val="00DE6D0F"/>
    <w:rsid w:val="00DE6D27"/>
    <w:rsid w:val="00DE6E0D"/>
    <w:rsid w:val="00DE6E44"/>
    <w:rsid w:val="00DE6EAB"/>
    <w:rsid w:val="00DE6F10"/>
    <w:rsid w:val="00DE6F66"/>
    <w:rsid w:val="00DE6F99"/>
    <w:rsid w:val="00DE7113"/>
    <w:rsid w:val="00DE717B"/>
    <w:rsid w:val="00DE73FE"/>
    <w:rsid w:val="00DE7448"/>
    <w:rsid w:val="00DE7496"/>
    <w:rsid w:val="00DE7543"/>
    <w:rsid w:val="00DE7586"/>
    <w:rsid w:val="00DE75B7"/>
    <w:rsid w:val="00DE765B"/>
    <w:rsid w:val="00DE7661"/>
    <w:rsid w:val="00DE7674"/>
    <w:rsid w:val="00DE7724"/>
    <w:rsid w:val="00DE7766"/>
    <w:rsid w:val="00DE798C"/>
    <w:rsid w:val="00DE79D5"/>
    <w:rsid w:val="00DE7B3E"/>
    <w:rsid w:val="00DE7C1D"/>
    <w:rsid w:val="00DE7C8F"/>
    <w:rsid w:val="00DE7D76"/>
    <w:rsid w:val="00DE7D8D"/>
    <w:rsid w:val="00DE7EDE"/>
    <w:rsid w:val="00DF0048"/>
    <w:rsid w:val="00DF0068"/>
    <w:rsid w:val="00DF0165"/>
    <w:rsid w:val="00DF01EA"/>
    <w:rsid w:val="00DF021F"/>
    <w:rsid w:val="00DF0375"/>
    <w:rsid w:val="00DF03BC"/>
    <w:rsid w:val="00DF056A"/>
    <w:rsid w:val="00DF05DE"/>
    <w:rsid w:val="00DF065A"/>
    <w:rsid w:val="00DF06C3"/>
    <w:rsid w:val="00DF0709"/>
    <w:rsid w:val="00DF080F"/>
    <w:rsid w:val="00DF086E"/>
    <w:rsid w:val="00DF0B4E"/>
    <w:rsid w:val="00DF0B52"/>
    <w:rsid w:val="00DF0C58"/>
    <w:rsid w:val="00DF0DAE"/>
    <w:rsid w:val="00DF0E6E"/>
    <w:rsid w:val="00DF0E75"/>
    <w:rsid w:val="00DF0F57"/>
    <w:rsid w:val="00DF0F7A"/>
    <w:rsid w:val="00DF1081"/>
    <w:rsid w:val="00DF1287"/>
    <w:rsid w:val="00DF12AC"/>
    <w:rsid w:val="00DF136E"/>
    <w:rsid w:val="00DF1472"/>
    <w:rsid w:val="00DF1485"/>
    <w:rsid w:val="00DF14F0"/>
    <w:rsid w:val="00DF15D9"/>
    <w:rsid w:val="00DF1613"/>
    <w:rsid w:val="00DF170A"/>
    <w:rsid w:val="00DF177D"/>
    <w:rsid w:val="00DF1852"/>
    <w:rsid w:val="00DF1C74"/>
    <w:rsid w:val="00DF1CA3"/>
    <w:rsid w:val="00DF1D12"/>
    <w:rsid w:val="00DF1D74"/>
    <w:rsid w:val="00DF1E20"/>
    <w:rsid w:val="00DF1FF4"/>
    <w:rsid w:val="00DF20E4"/>
    <w:rsid w:val="00DF2156"/>
    <w:rsid w:val="00DF23D6"/>
    <w:rsid w:val="00DF23EC"/>
    <w:rsid w:val="00DF2408"/>
    <w:rsid w:val="00DF254B"/>
    <w:rsid w:val="00DF2569"/>
    <w:rsid w:val="00DF260A"/>
    <w:rsid w:val="00DF27E3"/>
    <w:rsid w:val="00DF2A4D"/>
    <w:rsid w:val="00DF2AAC"/>
    <w:rsid w:val="00DF2C70"/>
    <w:rsid w:val="00DF2D16"/>
    <w:rsid w:val="00DF2F51"/>
    <w:rsid w:val="00DF2F71"/>
    <w:rsid w:val="00DF3322"/>
    <w:rsid w:val="00DF3333"/>
    <w:rsid w:val="00DF33B7"/>
    <w:rsid w:val="00DF33CA"/>
    <w:rsid w:val="00DF34A9"/>
    <w:rsid w:val="00DF34EA"/>
    <w:rsid w:val="00DF3507"/>
    <w:rsid w:val="00DF35C9"/>
    <w:rsid w:val="00DF36A0"/>
    <w:rsid w:val="00DF36B8"/>
    <w:rsid w:val="00DF36C1"/>
    <w:rsid w:val="00DF370F"/>
    <w:rsid w:val="00DF3731"/>
    <w:rsid w:val="00DF3918"/>
    <w:rsid w:val="00DF3970"/>
    <w:rsid w:val="00DF3A06"/>
    <w:rsid w:val="00DF3B19"/>
    <w:rsid w:val="00DF3B44"/>
    <w:rsid w:val="00DF3D1E"/>
    <w:rsid w:val="00DF3DA8"/>
    <w:rsid w:val="00DF40C4"/>
    <w:rsid w:val="00DF41B1"/>
    <w:rsid w:val="00DF4257"/>
    <w:rsid w:val="00DF429B"/>
    <w:rsid w:val="00DF438F"/>
    <w:rsid w:val="00DF43AF"/>
    <w:rsid w:val="00DF43B5"/>
    <w:rsid w:val="00DF43D3"/>
    <w:rsid w:val="00DF446C"/>
    <w:rsid w:val="00DF44A1"/>
    <w:rsid w:val="00DF451B"/>
    <w:rsid w:val="00DF4592"/>
    <w:rsid w:val="00DF45CF"/>
    <w:rsid w:val="00DF4674"/>
    <w:rsid w:val="00DF4756"/>
    <w:rsid w:val="00DF479B"/>
    <w:rsid w:val="00DF4896"/>
    <w:rsid w:val="00DF49FA"/>
    <w:rsid w:val="00DF4AA6"/>
    <w:rsid w:val="00DF4B82"/>
    <w:rsid w:val="00DF4C8D"/>
    <w:rsid w:val="00DF4CB2"/>
    <w:rsid w:val="00DF4D38"/>
    <w:rsid w:val="00DF4D47"/>
    <w:rsid w:val="00DF4E7D"/>
    <w:rsid w:val="00DF50F5"/>
    <w:rsid w:val="00DF522A"/>
    <w:rsid w:val="00DF5451"/>
    <w:rsid w:val="00DF5485"/>
    <w:rsid w:val="00DF552F"/>
    <w:rsid w:val="00DF556A"/>
    <w:rsid w:val="00DF56CD"/>
    <w:rsid w:val="00DF56E0"/>
    <w:rsid w:val="00DF58E9"/>
    <w:rsid w:val="00DF5995"/>
    <w:rsid w:val="00DF5AA3"/>
    <w:rsid w:val="00DF5AE1"/>
    <w:rsid w:val="00DF5AE3"/>
    <w:rsid w:val="00DF5B20"/>
    <w:rsid w:val="00DF5B46"/>
    <w:rsid w:val="00DF5B7B"/>
    <w:rsid w:val="00DF5B98"/>
    <w:rsid w:val="00DF5C84"/>
    <w:rsid w:val="00DF5F8A"/>
    <w:rsid w:val="00DF5FAF"/>
    <w:rsid w:val="00DF6088"/>
    <w:rsid w:val="00DF61CC"/>
    <w:rsid w:val="00DF61EF"/>
    <w:rsid w:val="00DF63BA"/>
    <w:rsid w:val="00DF64D1"/>
    <w:rsid w:val="00DF6506"/>
    <w:rsid w:val="00DF6513"/>
    <w:rsid w:val="00DF655D"/>
    <w:rsid w:val="00DF65D8"/>
    <w:rsid w:val="00DF663D"/>
    <w:rsid w:val="00DF67BD"/>
    <w:rsid w:val="00DF68D4"/>
    <w:rsid w:val="00DF690F"/>
    <w:rsid w:val="00DF69E9"/>
    <w:rsid w:val="00DF6A60"/>
    <w:rsid w:val="00DF6AA9"/>
    <w:rsid w:val="00DF6B28"/>
    <w:rsid w:val="00DF6BA3"/>
    <w:rsid w:val="00DF6D9A"/>
    <w:rsid w:val="00DF6DB1"/>
    <w:rsid w:val="00DF6DD8"/>
    <w:rsid w:val="00DF6FBE"/>
    <w:rsid w:val="00DF70A1"/>
    <w:rsid w:val="00DF72F3"/>
    <w:rsid w:val="00DF753B"/>
    <w:rsid w:val="00DF75E0"/>
    <w:rsid w:val="00DF766C"/>
    <w:rsid w:val="00DF76FE"/>
    <w:rsid w:val="00DF77EA"/>
    <w:rsid w:val="00DF78F5"/>
    <w:rsid w:val="00DF793F"/>
    <w:rsid w:val="00DF7970"/>
    <w:rsid w:val="00DF7AF4"/>
    <w:rsid w:val="00DF7B7C"/>
    <w:rsid w:val="00DF7BFC"/>
    <w:rsid w:val="00DF7C39"/>
    <w:rsid w:val="00DF7F2F"/>
    <w:rsid w:val="00DF7F92"/>
    <w:rsid w:val="00DF7FD3"/>
    <w:rsid w:val="00E000EE"/>
    <w:rsid w:val="00E00151"/>
    <w:rsid w:val="00E001E6"/>
    <w:rsid w:val="00E001EF"/>
    <w:rsid w:val="00E0033F"/>
    <w:rsid w:val="00E003D3"/>
    <w:rsid w:val="00E004EC"/>
    <w:rsid w:val="00E005EA"/>
    <w:rsid w:val="00E0062C"/>
    <w:rsid w:val="00E00923"/>
    <w:rsid w:val="00E00A0D"/>
    <w:rsid w:val="00E00B67"/>
    <w:rsid w:val="00E00C3D"/>
    <w:rsid w:val="00E00C4B"/>
    <w:rsid w:val="00E00CE5"/>
    <w:rsid w:val="00E00D06"/>
    <w:rsid w:val="00E00D25"/>
    <w:rsid w:val="00E00DED"/>
    <w:rsid w:val="00E00F52"/>
    <w:rsid w:val="00E00F7F"/>
    <w:rsid w:val="00E010E6"/>
    <w:rsid w:val="00E01123"/>
    <w:rsid w:val="00E01182"/>
    <w:rsid w:val="00E011A9"/>
    <w:rsid w:val="00E0126D"/>
    <w:rsid w:val="00E012D6"/>
    <w:rsid w:val="00E0133B"/>
    <w:rsid w:val="00E0143C"/>
    <w:rsid w:val="00E01465"/>
    <w:rsid w:val="00E0167F"/>
    <w:rsid w:val="00E0188C"/>
    <w:rsid w:val="00E018DD"/>
    <w:rsid w:val="00E0191F"/>
    <w:rsid w:val="00E019D0"/>
    <w:rsid w:val="00E019E1"/>
    <w:rsid w:val="00E01A97"/>
    <w:rsid w:val="00E01BC3"/>
    <w:rsid w:val="00E01BEB"/>
    <w:rsid w:val="00E01C00"/>
    <w:rsid w:val="00E01CA8"/>
    <w:rsid w:val="00E01D98"/>
    <w:rsid w:val="00E01F5E"/>
    <w:rsid w:val="00E01FB1"/>
    <w:rsid w:val="00E02014"/>
    <w:rsid w:val="00E020C7"/>
    <w:rsid w:val="00E02106"/>
    <w:rsid w:val="00E0212F"/>
    <w:rsid w:val="00E02258"/>
    <w:rsid w:val="00E022D0"/>
    <w:rsid w:val="00E02310"/>
    <w:rsid w:val="00E023D8"/>
    <w:rsid w:val="00E02428"/>
    <w:rsid w:val="00E0251A"/>
    <w:rsid w:val="00E02560"/>
    <w:rsid w:val="00E025D3"/>
    <w:rsid w:val="00E025D8"/>
    <w:rsid w:val="00E0267A"/>
    <w:rsid w:val="00E02812"/>
    <w:rsid w:val="00E028F2"/>
    <w:rsid w:val="00E0296B"/>
    <w:rsid w:val="00E029BB"/>
    <w:rsid w:val="00E029F0"/>
    <w:rsid w:val="00E02AA6"/>
    <w:rsid w:val="00E02B0D"/>
    <w:rsid w:val="00E02B76"/>
    <w:rsid w:val="00E02C30"/>
    <w:rsid w:val="00E02CE4"/>
    <w:rsid w:val="00E02CED"/>
    <w:rsid w:val="00E02D57"/>
    <w:rsid w:val="00E02D66"/>
    <w:rsid w:val="00E02D6A"/>
    <w:rsid w:val="00E02D7F"/>
    <w:rsid w:val="00E02E02"/>
    <w:rsid w:val="00E02F26"/>
    <w:rsid w:val="00E02FA5"/>
    <w:rsid w:val="00E03077"/>
    <w:rsid w:val="00E03145"/>
    <w:rsid w:val="00E0314C"/>
    <w:rsid w:val="00E03167"/>
    <w:rsid w:val="00E0319B"/>
    <w:rsid w:val="00E03352"/>
    <w:rsid w:val="00E033C3"/>
    <w:rsid w:val="00E034A3"/>
    <w:rsid w:val="00E034B8"/>
    <w:rsid w:val="00E035D0"/>
    <w:rsid w:val="00E035EA"/>
    <w:rsid w:val="00E036E9"/>
    <w:rsid w:val="00E037CF"/>
    <w:rsid w:val="00E03A01"/>
    <w:rsid w:val="00E03A98"/>
    <w:rsid w:val="00E03ABE"/>
    <w:rsid w:val="00E03B56"/>
    <w:rsid w:val="00E03B71"/>
    <w:rsid w:val="00E03C1C"/>
    <w:rsid w:val="00E03C34"/>
    <w:rsid w:val="00E03C63"/>
    <w:rsid w:val="00E03DA1"/>
    <w:rsid w:val="00E03E71"/>
    <w:rsid w:val="00E04173"/>
    <w:rsid w:val="00E04225"/>
    <w:rsid w:val="00E04288"/>
    <w:rsid w:val="00E042BA"/>
    <w:rsid w:val="00E04379"/>
    <w:rsid w:val="00E043F0"/>
    <w:rsid w:val="00E04501"/>
    <w:rsid w:val="00E04502"/>
    <w:rsid w:val="00E04623"/>
    <w:rsid w:val="00E0465F"/>
    <w:rsid w:val="00E0466A"/>
    <w:rsid w:val="00E046CB"/>
    <w:rsid w:val="00E0495E"/>
    <w:rsid w:val="00E04A38"/>
    <w:rsid w:val="00E04B58"/>
    <w:rsid w:val="00E04F2C"/>
    <w:rsid w:val="00E05040"/>
    <w:rsid w:val="00E05056"/>
    <w:rsid w:val="00E05112"/>
    <w:rsid w:val="00E051EF"/>
    <w:rsid w:val="00E0528B"/>
    <w:rsid w:val="00E05371"/>
    <w:rsid w:val="00E054ED"/>
    <w:rsid w:val="00E055E7"/>
    <w:rsid w:val="00E056DD"/>
    <w:rsid w:val="00E0578B"/>
    <w:rsid w:val="00E05806"/>
    <w:rsid w:val="00E059A5"/>
    <w:rsid w:val="00E059B7"/>
    <w:rsid w:val="00E059C1"/>
    <w:rsid w:val="00E059C8"/>
    <w:rsid w:val="00E059DB"/>
    <w:rsid w:val="00E05A05"/>
    <w:rsid w:val="00E05A1D"/>
    <w:rsid w:val="00E05A43"/>
    <w:rsid w:val="00E05AF5"/>
    <w:rsid w:val="00E05BC2"/>
    <w:rsid w:val="00E05DCF"/>
    <w:rsid w:val="00E05E7C"/>
    <w:rsid w:val="00E05E9E"/>
    <w:rsid w:val="00E05EF1"/>
    <w:rsid w:val="00E05FD4"/>
    <w:rsid w:val="00E0601C"/>
    <w:rsid w:val="00E06046"/>
    <w:rsid w:val="00E06063"/>
    <w:rsid w:val="00E0645C"/>
    <w:rsid w:val="00E0649F"/>
    <w:rsid w:val="00E0654B"/>
    <w:rsid w:val="00E06592"/>
    <w:rsid w:val="00E065D3"/>
    <w:rsid w:val="00E06601"/>
    <w:rsid w:val="00E0663E"/>
    <w:rsid w:val="00E068E8"/>
    <w:rsid w:val="00E06948"/>
    <w:rsid w:val="00E06A03"/>
    <w:rsid w:val="00E06A0C"/>
    <w:rsid w:val="00E06BD5"/>
    <w:rsid w:val="00E06BEE"/>
    <w:rsid w:val="00E06C45"/>
    <w:rsid w:val="00E06C65"/>
    <w:rsid w:val="00E06CA0"/>
    <w:rsid w:val="00E06D14"/>
    <w:rsid w:val="00E06DA4"/>
    <w:rsid w:val="00E06DA9"/>
    <w:rsid w:val="00E06DE6"/>
    <w:rsid w:val="00E06ED7"/>
    <w:rsid w:val="00E06FE8"/>
    <w:rsid w:val="00E07084"/>
    <w:rsid w:val="00E07164"/>
    <w:rsid w:val="00E07329"/>
    <w:rsid w:val="00E0733E"/>
    <w:rsid w:val="00E07376"/>
    <w:rsid w:val="00E073B4"/>
    <w:rsid w:val="00E073DB"/>
    <w:rsid w:val="00E073F8"/>
    <w:rsid w:val="00E07554"/>
    <w:rsid w:val="00E07583"/>
    <w:rsid w:val="00E075BA"/>
    <w:rsid w:val="00E076CE"/>
    <w:rsid w:val="00E0770D"/>
    <w:rsid w:val="00E0777B"/>
    <w:rsid w:val="00E07981"/>
    <w:rsid w:val="00E07AD5"/>
    <w:rsid w:val="00E07AE5"/>
    <w:rsid w:val="00E07BA9"/>
    <w:rsid w:val="00E07BBC"/>
    <w:rsid w:val="00E07BC4"/>
    <w:rsid w:val="00E07D5E"/>
    <w:rsid w:val="00E07DC3"/>
    <w:rsid w:val="00E07F83"/>
    <w:rsid w:val="00E07FD9"/>
    <w:rsid w:val="00E10053"/>
    <w:rsid w:val="00E10054"/>
    <w:rsid w:val="00E1015C"/>
    <w:rsid w:val="00E10219"/>
    <w:rsid w:val="00E10272"/>
    <w:rsid w:val="00E102CA"/>
    <w:rsid w:val="00E103A0"/>
    <w:rsid w:val="00E10423"/>
    <w:rsid w:val="00E1046C"/>
    <w:rsid w:val="00E104F6"/>
    <w:rsid w:val="00E10649"/>
    <w:rsid w:val="00E1070A"/>
    <w:rsid w:val="00E1079A"/>
    <w:rsid w:val="00E10810"/>
    <w:rsid w:val="00E10865"/>
    <w:rsid w:val="00E108F0"/>
    <w:rsid w:val="00E10A9D"/>
    <w:rsid w:val="00E10BC7"/>
    <w:rsid w:val="00E10D32"/>
    <w:rsid w:val="00E10D52"/>
    <w:rsid w:val="00E10E00"/>
    <w:rsid w:val="00E10E63"/>
    <w:rsid w:val="00E10E88"/>
    <w:rsid w:val="00E10EAF"/>
    <w:rsid w:val="00E10F00"/>
    <w:rsid w:val="00E10FF5"/>
    <w:rsid w:val="00E11018"/>
    <w:rsid w:val="00E1104F"/>
    <w:rsid w:val="00E11096"/>
    <w:rsid w:val="00E1109A"/>
    <w:rsid w:val="00E112F0"/>
    <w:rsid w:val="00E112F9"/>
    <w:rsid w:val="00E114BC"/>
    <w:rsid w:val="00E11503"/>
    <w:rsid w:val="00E115BC"/>
    <w:rsid w:val="00E115D8"/>
    <w:rsid w:val="00E1162A"/>
    <w:rsid w:val="00E1175C"/>
    <w:rsid w:val="00E11793"/>
    <w:rsid w:val="00E1188A"/>
    <w:rsid w:val="00E11997"/>
    <w:rsid w:val="00E11ADD"/>
    <w:rsid w:val="00E11B34"/>
    <w:rsid w:val="00E11BF9"/>
    <w:rsid w:val="00E11C1F"/>
    <w:rsid w:val="00E11C31"/>
    <w:rsid w:val="00E11E21"/>
    <w:rsid w:val="00E11E2F"/>
    <w:rsid w:val="00E11E74"/>
    <w:rsid w:val="00E11F52"/>
    <w:rsid w:val="00E1203F"/>
    <w:rsid w:val="00E120C5"/>
    <w:rsid w:val="00E1211F"/>
    <w:rsid w:val="00E1218B"/>
    <w:rsid w:val="00E121B6"/>
    <w:rsid w:val="00E121E2"/>
    <w:rsid w:val="00E12200"/>
    <w:rsid w:val="00E12203"/>
    <w:rsid w:val="00E12288"/>
    <w:rsid w:val="00E12338"/>
    <w:rsid w:val="00E12348"/>
    <w:rsid w:val="00E12565"/>
    <w:rsid w:val="00E12594"/>
    <w:rsid w:val="00E125E3"/>
    <w:rsid w:val="00E12638"/>
    <w:rsid w:val="00E12692"/>
    <w:rsid w:val="00E12784"/>
    <w:rsid w:val="00E127D3"/>
    <w:rsid w:val="00E1282F"/>
    <w:rsid w:val="00E1283A"/>
    <w:rsid w:val="00E12852"/>
    <w:rsid w:val="00E12991"/>
    <w:rsid w:val="00E129E4"/>
    <w:rsid w:val="00E12D26"/>
    <w:rsid w:val="00E12FEB"/>
    <w:rsid w:val="00E13040"/>
    <w:rsid w:val="00E1309D"/>
    <w:rsid w:val="00E130D8"/>
    <w:rsid w:val="00E13107"/>
    <w:rsid w:val="00E13123"/>
    <w:rsid w:val="00E13128"/>
    <w:rsid w:val="00E13138"/>
    <w:rsid w:val="00E13270"/>
    <w:rsid w:val="00E13293"/>
    <w:rsid w:val="00E1348F"/>
    <w:rsid w:val="00E13499"/>
    <w:rsid w:val="00E134B1"/>
    <w:rsid w:val="00E13583"/>
    <w:rsid w:val="00E137C7"/>
    <w:rsid w:val="00E1393D"/>
    <w:rsid w:val="00E13B36"/>
    <w:rsid w:val="00E13B45"/>
    <w:rsid w:val="00E13C37"/>
    <w:rsid w:val="00E13C5E"/>
    <w:rsid w:val="00E13CDE"/>
    <w:rsid w:val="00E13D1C"/>
    <w:rsid w:val="00E13D22"/>
    <w:rsid w:val="00E13E12"/>
    <w:rsid w:val="00E13E17"/>
    <w:rsid w:val="00E13E8B"/>
    <w:rsid w:val="00E13EB4"/>
    <w:rsid w:val="00E13F0E"/>
    <w:rsid w:val="00E1403D"/>
    <w:rsid w:val="00E1408E"/>
    <w:rsid w:val="00E14284"/>
    <w:rsid w:val="00E1428B"/>
    <w:rsid w:val="00E14299"/>
    <w:rsid w:val="00E142AB"/>
    <w:rsid w:val="00E14488"/>
    <w:rsid w:val="00E144EC"/>
    <w:rsid w:val="00E14507"/>
    <w:rsid w:val="00E14523"/>
    <w:rsid w:val="00E1467A"/>
    <w:rsid w:val="00E146B1"/>
    <w:rsid w:val="00E14805"/>
    <w:rsid w:val="00E14827"/>
    <w:rsid w:val="00E14846"/>
    <w:rsid w:val="00E14A0E"/>
    <w:rsid w:val="00E14BBF"/>
    <w:rsid w:val="00E14C82"/>
    <w:rsid w:val="00E14CA7"/>
    <w:rsid w:val="00E14E0A"/>
    <w:rsid w:val="00E14EE0"/>
    <w:rsid w:val="00E14EED"/>
    <w:rsid w:val="00E14F2E"/>
    <w:rsid w:val="00E15027"/>
    <w:rsid w:val="00E151FA"/>
    <w:rsid w:val="00E15354"/>
    <w:rsid w:val="00E15418"/>
    <w:rsid w:val="00E154A9"/>
    <w:rsid w:val="00E154D2"/>
    <w:rsid w:val="00E154DA"/>
    <w:rsid w:val="00E1556F"/>
    <w:rsid w:val="00E15689"/>
    <w:rsid w:val="00E156AA"/>
    <w:rsid w:val="00E1576C"/>
    <w:rsid w:val="00E157D6"/>
    <w:rsid w:val="00E15800"/>
    <w:rsid w:val="00E158CD"/>
    <w:rsid w:val="00E15AED"/>
    <w:rsid w:val="00E15C5F"/>
    <w:rsid w:val="00E15C78"/>
    <w:rsid w:val="00E15CB4"/>
    <w:rsid w:val="00E15CF6"/>
    <w:rsid w:val="00E15D15"/>
    <w:rsid w:val="00E15D1B"/>
    <w:rsid w:val="00E15E3F"/>
    <w:rsid w:val="00E15E7E"/>
    <w:rsid w:val="00E15F83"/>
    <w:rsid w:val="00E15FAA"/>
    <w:rsid w:val="00E15FED"/>
    <w:rsid w:val="00E160A5"/>
    <w:rsid w:val="00E160D3"/>
    <w:rsid w:val="00E160D7"/>
    <w:rsid w:val="00E16138"/>
    <w:rsid w:val="00E1621B"/>
    <w:rsid w:val="00E16351"/>
    <w:rsid w:val="00E16643"/>
    <w:rsid w:val="00E1668B"/>
    <w:rsid w:val="00E16693"/>
    <w:rsid w:val="00E16792"/>
    <w:rsid w:val="00E1682E"/>
    <w:rsid w:val="00E168B9"/>
    <w:rsid w:val="00E16926"/>
    <w:rsid w:val="00E1698F"/>
    <w:rsid w:val="00E16991"/>
    <w:rsid w:val="00E169FB"/>
    <w:rsid w:val="00E16A2F"/>
    <w:rsid w:val="00E16B7C"/>
    <w:rsid w:val="00E16C72"/>
    <w:rsid w:val="00E16CCE"/>
    <w:rsid w:val="00E16D9C"/>
    <w:rsid w:val="00E16DD3"/>
    <w:rsid w:val="00E16E56"/>
    <w:rsid w:val="00E16FF8"/>
    <w:rsid w:val="00E17243"/>
    <w:rsid w:val="00E172C8"/>
    <w:rsid w:val="00E1740D"/>
    <w:rsid w:val="00E17492"/>
    <w:rsid w:val="00E17517"/>
    <w:rsid w:val="00E17573"/>
    <w:rsid w:val="00E177F6"/>
    <w:rsid w:val="00E17862"/>
    <w:rsid w:val="00E1797B"/>
    <w:rsid w:val="00E1798A"/>
    <w:rsid w:val="00E17993"/>
    <w:rsid w:val="00E179BA"/>
    <w:rsid w:val="00E17A4D"/>
    <w:rsid w:val="00E17A96"/>
    <w:rsid w:val="00E17B2C"/>
    <w:rsid w:val="00E17B79"/>
    <w:rsid w:val="00E17BBB"/>
    <w:rsid w:val="00E17E12"/>
    <w:rsid w:val="00E17E51"/>
    <w:rsid w:val="00E17E95"/>
    <w:rsid w:val="00E20092"/>
    <w:rsid w:val="00E200D2"/>
    <w:rsid w:val="00E200E2"/>
    <w:rsid w:val="00E20260"/>
    <w:rsid w:val="00E202A3"/>
    <w:rsid w:val="00E203E6"/>
    <w:rsid w:val="00E20430"/>
    <w:rsid w:val="00E20526"/>
    <w:rsid w:val="00E205F2"/>
    <w:rsid w:val="00E206D7"/>
    <w:rsid w:val="00E20728"/>
    <w:rsid w:val="00E20777"/>
    <w:rsid w:val="00E20829"/>
    <w:rsid w:val="00E208DF"/>
    <w:rsid w:val="00E20921"/>
    <w:rsid w:val="00E209EA"/>
    <w:rsid w:val="00E20A97"/>
    <w:rsid w:val="00E20ABD"/>
    <w:rsid w:val="00E20B30"/>
    <w:rsid w:val="00E20BF4"/>
    <w:rsid w:val="00E20D47"/>
    <w:rsid w:val="00E20E64"/>
    <w:rsid w:val="00E20E71"/>
    <w:rsid w:val="00E20F39"/>
    <w:rsid w:val="00E21152"/>
    <w:rsid w:val="00E2123A"/>
    <w:rsid w:val="00E21398"/>
    <w:rsid w:val="00E213EA"/>
    <w:rsid w:val="00E2141E"/>
    <w:rsid w:val="00E21455"/>
    <w:rsid w:val="00E21457"/>
    <w:rsid w:val="00E215BC"/>
    <w:rsid w:val="00E218FD"/>
    <w:rsid w:val="00E21957"/>
    <w:rsid w:val="00E21981"/>
    <w:rsid w:val="00E219D1"/>
    <w:rsid w:val="00E21BC9"/>
    <w:rsid w:val="00E21BEB"/>
    <w:rsid w:val="00E21CEC"/>
    <w:rsid w:val="00E21DA8"/>
    <w:rsid w:val="00E21DB1"/>
    <w:rsid w:val="00E21DB2"/>
    <w:rsid w:val="00E21E3A"/>
    <w:rsid w:val="00E21F1E"/>
    <w:rsid w:val="00E21F75"/>
    <w:rsid w:val="00E22010"/>
    <w:rsid w:val="00E22293"/>
    <w:rsid w:val="00E222BC"/>
    <w:rsid w:val="00E222D8"/>
    <w:rsid w:val="00E22322"/>
    <w:rsid w:val="00E2235B"/>
    <w:rsid w:val="00E22379"/>
    <w:rsid w:val="00E22430"/>
    <w:rsid w:val="00E22485"/>
    <w:rsid w:val="00E22584"/>
    <w:rsid w:val="00E22638"/>
    <w:rsid w:val="00E22654"/>
    <w:rsid w:val="00E22689"/>
    <w:rsid w:val="00E22776"/>
    <w:rsid w:val="00E22930"/>
    <w:rsid w:val="00E22B05"/>
    <w:rsid w:val="00E22B46"/>
    <w:rsid w:val="00E22B5E"/>
    <w:rsid w:val="00E22D13"/>
    <w:rsid w:val="00E22DA8"/>
    <w:rsid w:val="00E22DD8"/>
    <w:rsid w:val="00E22F30"/>
    <w:rsid w:val="00E22F51"/>
    <w:rsid w:val="00E22FDB"/>
    <w:rsid w:val="00E2302C"/>
    <w:rsid w:val="00E23166"/>
    <w:rsid w:val="00E231E6"/>
    <w:rsid w:val="00E232B8"/>
    <w:rsid w:val="00E232C7"/>
    <w:rsid w:val="00E23423"/>
    <w:rsid w:val="00E23500"/>
    <w:rsid w:val="00E2370B"/>
    <w:rsid w:val="00E23716"/>
    <w:rsid w:val="00E237E7"/>
    <w:rsid w:val="00E238C6"/>
    <w:rsid w:val="00E238EA"/>
    <w:rsid w:val="00E23911"/>
    <w:rsid w:val="00E23AD0"/>
    <w:rsid w:val="00E23B61"/>
    <w:rsid w:val="00E23B6A"/>
    <w:rsid w:val="00E23D17"/>
    <w:rsid w:val="00E23D59"/>
    <w:rsid w:val="00E23DCC"/>
    <w:rsid w:val="00E23E39"/>
    <w:rsid w:val="00E23FBB"/>
    <w:rsid w:val="00E24097"/>
    <w:rsid w:val="00E2444B"/>
    <w:rsid w:val="00E2444D"/>
    <w:rsid w:val="00E2449D"/>
    <w:rsid w:val="00E24509"/>
    <w:rsid w:val="00E246E9"/>
    <w:rsid w:val="00E24740"/>
    <w:rsid w:val="00E2476E"/>
    <w:rsid w:val="00E2493F"/>
    <w:rsid w:val="00E24AD8"/>
    <w:rsid w:val="00E24B10"/>
    <w:rsid w:val="00E24BAE"/>
    <w:rsid w:val="00E24BDC"/>
    <w:rsid w:val="00E24C0C"/>
    <w:rsid w:val="00E24C7A"/>
    <w:rsid w:val="00E24CAD"/>
    <w:rsid w:val="00E24CCB"/>
    <w:rsid w:val="00E24DD6"/>
    <w:rsid w:val="00E24E0B"/>
    <w:rsid w:val="00E24F6F"/>
    <w:rsid w:val="00E24FDF"/>
    <w:rsid w:val="00E25006"/>
    <w:rsid w:val="00E2504C"/>
    <w:rsid w:val="00E250BF"/>
    <w:rsid w:val="00E25121"/>
    <w:rsid w:val="00E2519A"/>
    <w:rsid w:val="00E251CA"/>
    <w:rsid w:val="00E2524E"/>
    <w:rsid w:val="00E25250"/>
    <w:rsid w:val="00E252DE"/>
    <w:rsid w:val="00E2535A"/>
    <w:rsid w:val="00E253A7"/>
    <w:rsid w:val="00E2543A"/>
    <w:rsid w:val="00E254FF"/>
    <w:rsid w:val="00E25584"/>
    <w:rsid w:val="00E25687"/>
    <w:rsid w:val="00E25748"/>
    <w:rsid w:val="00E257FA"/>
    <w:rsid w:val="00E25862"/>
    <w:rsid w:val="00E25932"/>
    <w:rsid w:val="00E259BF"/>
    <w:rsid w:val="00E25A3E"/>
    <w:rsid w:val="00E25AC6"/>
    <w:rsid w:val="00E25B2F"/>
    <w:rsid w:val="00E25BE9"/>
    <w:rsid w:val="00E25C60"/>
    <w:rsid w:val="00E25CC0"/>
    <w:rsid w:val="00E25D84"/>
    <w:rsid w:val="00E25DE2"/>
    <w:rsid w:val="00E25E51"/>
    <w:rsid w:val="00E25FF2"/>
    <w:rsid w:val="00E260C4"/>
    <w:rsid w:val="00E2614F"/>
    <w:rsid w:val="00E26151"/>
    <w:rsid w:val="00E2632D"/>
    <w:rsid w:val="00E26355"/>
    <w:rsid w:val="00E2638A"/>
    <w:rsid w:val="00E2648C"/>
    <w:rsid w:val="00E264D6"/>
    <w:rsid w:val="00E2653E"/>
    <w:rsid w:val="00E26593"/>
    <w:rsid w:val="00E266E5"/>
    <w:rsid w:val="00E26721"/>
    <w:rsid w:val="00E2676D"/>
    <w:rsid w:val="00E267C3"/>
    <w:rsid w:val="00E267DA"/>
    <w:rsid w:val="00E2682E"/>
    <w:rsid w:val="00E26835"/>
    <w:rsid w:val="00E2686B"/>
    <w:rsid w:val="00E2694D"/>
    <w:rsid w:val="00E269F1"/>
    <w:rsid w:val="00E26A17"/>
    <w:rsid w:val="00E26AFE"/>
    <w:rsid w:val="00E26B5F"/>
    <w:rsid w:val="00E26CFD"/>
    <w:rsid w:val="00E26DC7"/>
    <w:rsid w:val="00E26DD2"/>
    <w:rsid w:val="00E26DD7"/>
    <w:rsid w:val="00E26EDB"/>
    <w:rsid w:val="00E26F34"/>
    <w:rsid w:val="00E26FE7"/>
    <w:rsid w:val="00E27068"/>
    <w:rsid w:val="00E2716A"/>
    <w:rsid w:val="00E272DD"/>
    <w:rsid w:val="00E272F5"/>
    <w:rsid w:val="00E27391"/>
    <w:rsid w:val="00E2748C"/>
    <w:rsid w:val="00E27530"/>
    <w:rsid w:val="00E275B8"/>
    <w:rsid w:val="00E275F2"/>
    <w:rsid w:val="00E27835"/>
    <w:rsid w:val="00E27867"/>
    <w:rsid w:val="00E2796F"/>
    <w:rsid w:val="00E27972"/>
    <w:rsid w:val="00E27993"/>
    <w:rsid w:val="00E27A6D"/>
    <w:rsid w:val="00E27A82"/>
    <w:rsid w:val="00E27AC5"/>
    <w:rsid w:val="00E27B2B"/>
    <w:rsid w:val="00E27C24"/>
    <w:rsid w:val="00E27C77"/>
    <w:rsid w:val="00E27EBD"/>
    <w:rsid w:val="00E27ED3"/>
    <w:rsid w:val="00E27EFF"/>
    <w:rsid w:val="00E30181"/>
    <w:rsid w:val="00E30294"/>
    <w:rsid w:val="00E30319"/>
    <w:rsid w:val="00E30446"/>
    <w:rsid w:val="00E30456"/>
    <w:rsid w:val="00E3050F"/>
    <w:rsid w:val="00E3057B"/>
    <w:rsid w:val="00E30647"/>
    <w:rsid w:val="00E30705"/>
    <w:rsid w:val="00E3070E"/>
    <w:rsid w:val="00E307F0"/>
    <w:rsid w:val="00E30817"/>
    <w:rsid w:val="00E30874"/>
    <w:rsid w:val="00E3088B"/>
    <w:rsid w:val="00E308A1"/>
    <w:rsid w:val="00E3090D"/>
    <w:rsid w:val="00E3094F"/>
    <w:rsid w:val="00E30956"/>
    <w:rsid w:val="00E3097A"/>
    <w:rsid w:val="00E30A3D"/>
    <w:rsid w:val="00E30A8E"/>
    <w:rsid w:val="00E30B1D"/>
    <w:rsid w:val="00E30B48"/>
    <w:rsid w:val="00E30BB2"/>
    <w:rsid w:val="00E30D48"/>
    <w:rsid w:val="00E30D4C"/>
    <w:rsid w:val="00E30DC3"/>
    <w:rsid w:val="00E30E52"/>
    <w:rsid w:val="00E30E63"/>
    <w:rsid w:val="00E30E91"/>
    <w:rsid w:val="00E30ED9"/>
    <w:rsid w:val="00E30FFE"/>
    <w:rsid w:val="00E3111C"/>
    <w:rsid w:val="00E311BF"/>
    <w:rsid w:val="00E31239"/>
    <w:rsid w:val="00E312C9"/>
    <w:rsid w:val="00E312F6"/>
    <w:rsid w:val="00E3135C"/>
    <w:rsid w:val="00E31362"/>
    <w:rsid w:val="00E313B4"/>
    <w:rsid w:val="00E3145F"/>
    <w:rsid w:val="00E31577"/>
    <w:rsid w:val="00E31618"/>
    <w:rsid w:val="00E317BB"/>
    <w:rsid w:val="00E31A12"/>
    <w:rsid w:val="00E31AA6"/>
    <w:rsid w:val="00E31B85"/>
    <w:rsid w:val="00E31BC6"/>
    <w:rsid w:val="00E31BDC"/>
    <w:rsid w:val="00E31D64"/>
    <w:rsid w:val="00E31D9E"/>
    <w:rsid w:val="00E31DA9"/>
    <w:rsid w:val="00E31EAE"/>
    <w:rsid w:val="00E31EE6"/>
    <w:rsid w:val="00E31F26"/>
    <w:rsid w:val="00E31F72"/>
    <w:rsid w:val="00E32011"/>
    <w:rsid w:val="00E3201C"/>
    <w:rsid w:val="00E321B7"/>
    <w:rsid w:val="00E321BB"/>
    <w:rsid w:val="00E32258"/>
    <w:rsid w:val="00E32322"/>
    <w:rsid w:val="00E32701"/>
    <w:rsid w:val="00E32958"/>
    <w:rsid w:val="00E32B56"/>
    <w:rsid w:val="00E32BB7"/>
    <w:rsid w:val="00E32D84"/>
    <w:rsid w:val="00E32D87"/>
    <w:rsid w:val="00E32ED5"/>
    <w:rsid w:val="00E32FF0"/>
    <w:rsid w:val="00E330A5"/>
    <w:rsid w:val="00E330A6"/>
    <w:rsid w:val="00E33138"/>
    <w:rsid w:val="00E332B4"/>
    <w:rsid w:val="00E335EF"/>
    <w:rsid w:val="00E336DB"/>
    <w:rsid w:val="00E3376E"/>
    <w:rsid w:val="00E33819"/>
    <w:rsid w:val="00E33844"/>
    <w:rsid w:val="00E33861"/>
    <w:rsid w:val="00E33997"/>
    <w:rsid w:val="00E33A2B"/>
    <w:rsid w:val="00E33A2E"/>
    <w:rsid w:val="00E33AC9"/>
    <w:rsid w:val="00E33B40"/>
    <w:rsid w:val="00E33B63"/>
    <w:rsid w:val="00E33C2B"/>
    <w:rsid w:val="00E33CD2"/>
    <w:rsid w:val="00E33D72"/>
    <w:rsid w:val="00E33DDB"/>
    <w:rsid w:val="00E33EEF"/>
    <w:rsid w:val="00E33F47"/>
    <w:rsid w:val="00E341A9"/>
    <w:rsid w:val="00E34234"/>
    <w:rsid w:val="00E343C6"/>
    <w:rsid w:val="00E344F9"/>
    <w:rsid w:val="00E3460D"/>
    <w:rsid w:val="00E34723"/>
    <w:rsid w:val="00E347B6"/>
    <w:rsid w:val="00E347DE"/>
    <w:rsid w:val="00E3489E"/>
    <w:rsid w:val="00E349FC"/>
    <w:rsid w:val="00E34AC0"/>
    <w:rsid w:val="00E34B0F"/>
    <w:rsid w:val="00E34CD5"/>
    <w:rsid w:val="00E34CFC"/>
    <w:rsid w:val="00E34D55"/>
    <w:rsid w:val="00E34D78"/>
    <w:rsid w:val="00E34EB2"/>
    <w:rsid w:val="00E34F65"/>
    <w:rsid w:val="00E34F87"/>
    <w:rsid w:val="00E35035"/>
    <w:rsid w:val="00E35145"/>
    <w:rsid w:val="00E352ED"/>
    <w:rsid w:val="00E3533A"/>
    <w:rsid w:val="00E354D2"/>
    <w:rsid w:val="00E355EC"/>
    <w:rsid w:val="00E35820"/>
    <w:rsid w:val="00E35848"/>
    <w:rsid w:val="00E3585F"/>
    <w:rsid w:val="00E358C1"/>
    <w:rsid w:val="00E35A15"/>
    <w:rsid w:val="00E35A82"/>
    <w:rsid w:val="00E35A9C"/>
    <w:rsid w:val="00E35AE2"/>
    <w:rsid w:val="00E35B0F"/>
    <w:rsid w:val="00E35B6E"/>
    <w:rsid w:val="00E35D11"/>
    <w:rsid w:val="00E35E72"/>
    <w:rsid w:val="00E35F04"/>
    <w:rsid w:val="00E362A2"/>
    <w:rsid w:val="00E362F7"/>
    <w:rsid w:val="00E363B0"/>
    <w:rsid w:val="00E363D4"/>
    <w:rsid w:val="00E3640C"/>
    <w:rsid w:val="00E3641F"/>
    <w:rsid w:val="00E3647B"/>
    <w:rsid w:val="00E3648F"/>
    <w:rsid w:val="00E364B6"/>
    <w:rsid w:val="00E365CD"/>
    <w:rsid w:val="00E3661C"/>
    <w:rsid w:val="00E3664B"/>
    <w:rsid w:val="00E36679"/>
    <w:rsid w:val="00E366C2"/>
    <w:rsid w:val="00E3677C"/>
    <w:rsid w:val="00E36C72"/>
    <w:rsid w:val="00E36C7B"/>
    <w:rsid w:val="00E36DB6"/>
    <w:rsid w:val="00E36EE3"/>
    <w:rsid w:val="00E37040"/>
    <w:rsid w:val="00E3725C"/>
    <w:rsid w:val="00E37380"/>
    <w:rsid w:val="00E373B4"/>
    <w:rsid w:val="00E3745F"/>
    <w:rsid w:val="00E374E5"/>
    <w:rsid w:val="00E37606"/>
    <w:rsid w:val="00E37650"/>
    <w:rsid w:val="00E3773C"/>
    <w:rsid w:val="00E377E7"/>
    <w:rsid w:val="00E37808"/>
    <w:rsid w:val="00E378B2"/>
    <w:rsid w:val="00E37995"/>
    <w:rsid w:val="00E37A3B"/>
    <w:rsid w:val="00E37AEC"/>
    <w:rsid w:val="00E37B24"/>
    <w:rsid w:val="00E37CF8"/>
    <w:rsid w:val="00E37D85"/>
    <w:rsid w:val="00E37F6E"/>
    <w:rsid w:val="00E40061"/>
    <w:rsid w:val="00E401B8"/>
    <w:rsid w:val="00E401E9"/>
    <w:rsid w:val="00E401F6"/>
    <w:rsid w:val="00E4021C"/>
    <w:rsid w:val="00E402A1"/>
    <w:rsid w:val="00E402C1"/>
    <w:rsid w:val="00E40403"/>
    <w:rsid w:val="00E405D4"/>
    <w:rsid w:val="00E40698"/>
    <w:rsid w:val="00E407B3"/>
    <w:rsid w:val="00E407F4"/>
    <w:rsid w:val="00E409BB"/>
    <w:rsid w:val="00E409F5"/>
    <w:rsid w:val="00E40A6F"/>
    <w:rsid w:val="00E40A84"/>
    <w:rsid w:val="00E40B2E"/>
    <w:rsid w:val="00E40C82"/>
    <w:rsid w:val="00E40CC0"/>
    <w:rsid w:val="00E40DA7"/>
    <w:rsid w:val="00E40E1E"/>
    <w:rsid w:val="00E40E94"/>
    <w:rsid w:val="00E40EA2"/>
    <w:rsid w:val="00E40F5D"/>
    <w:rsid w:val="00E412FF"/>
    <w:rsid w:val="00E41322"/>
    <w:rsid w:val="00E4140B"/>
    <w:rsid w:val="00E4146C"/>
    <w:rsid w:val="00E41619"/>
    <w:rsid w:val="00E417AA"/>
    <w:rsid w:val="00E417D9"/>
    <w:rsid w:val="00E41812"/>
    <w:rsid w:val="00E41831"/>
    <w:rsid w:val="00E41843"/>
    <w:rsid w:val="00E419AB"/>
    <w:rsid w:val="00E41A02"/>
    <w:rsid w:val="00E41B3D"/>
    <w:rsid w:val="00E41B4A"/>
    <w:rsid w:val="00E41C56"/>
    <w:rsid w:val="00E41EBB"/>
    <w:rsid w:val="00E41FFA"/>
    <w:rsid w:val="00E4202C"/>
    <w:rsid w:val="00E42046"/>
    <w:rsid w:val="00E4205C"/>
    <w:rsid w:val="00E4207F"/>
    <w:rsid w:val="00E42094"/>
    <w:rsid w:val="00E421B9"/>
    <w:rsid w:val="00E421C2"/>
    <w:rsid w:val="00E42261"/>
    <w:rsid w:val="00E422D9"/>
    <w:rsid w:val="00E422FA"/>
    <w:rsid w:val="00E4248B"/>
    <w:rsid w:val="00E426AB"/>
    <w:rsid w:val="00E4272F"/>
    <w:rsid w:val="00E42776"/>
    <w:rsid w:val="00E4278B"/>
    <w:rsid w:val="00E42820"/>
    <w:rsid w:val="00E4288D"/>
    <w:rsid w:val="00E42A15"/>
    <w:rsid w:val="00E42D67"/>
    <w:rsid w:val="00E42E12"/>
    <w:rsid w:val="00E42F63"/>
    <w:rsid w:val="00E42FF9"/>
    <w:rsid w:val="00E43175"/>
    <w:rsid w:val="00E433AA"/>
    <w:rsid w:val="00E433BC"/>
    <w:rsid w:val="00E433D9"/>
    <w:rsid w:val="00E435DE"/>
    <w:rsid w:val="00E43687"/>
    <w:rsid w:val="00E4373C"/>
    <w:rsid w:val="00E43855"/>
    <w:rsid w:val="00E43951"/>
    <w:rsid w:val="00E43B11"/>
    <w:rsid w:val="00E43BDC"/>
    <w:rsid w:val="00E43C35"/>
    <w:rsid w:val="00E43D56"/>
    <w:rsid w:val="00E43D62"/>
    <w:rsid w:val="00E43D76"/>
    <w:rsid w:val="00E43DBC"/>
    <w:rsid w:val="00E4403A"/>
    <w:rsid w:val="00E4404D"/>
    <w:rsid w:val="00E44265"/>
    <w:rsid w:val="00E442BB"/>
    <w:rsid w:val="00E4458A"/>
    <w:rsid w:val="00E44609"/>
    <w:rsid w:val="00E446AD"/>
    <w:rsid w:val="00E44724"/>
    <w:rsid w:val="00E44810"/>
    <w:rsid w:val="00E44985"/>
    <w:rsid w:val="00E44A23"/>
    <w:rsid w:val="00E44A9B"/>
    <w:rsid w:val="00E44AAE"/>
    <w:rsid w:val="00E44B57"/>
    <w:rsid w:val="00E44BEA"/>
    <w:rsid w:val="00E44D45"/>
    <w:rsid w:val="00E44DDC"/>
    <w:rsid w:val="00E44EFD"/>
    <w:rsid w:val="00E44F5D"/>
    <w:rsid w:val="00E45042"/>
    <w:rsid w:val="00E450D3"/>
    <w:rsid w:val="00E450D6"/>
    <w:rsid w:val="00E45293"/>
    <w:rsid w:val="00E452EF"/>
    <w:rsid w:val="00E45350"/>
    <w:rsid w:val="00E45356"/>
    <w:rsid w:val="00E4535A"/>
    <w:rsid w:val="00E45404"/>
    <w:rsid w:val="00E45406"/>
    <w:rsid w:val="00E45414"/>
    <w:rsid w:val="00E459D7"/>
    <w:rsid w:val="00E45A20"/>
    <w:rsid w:val="00E45B82"/>
    <w:rsid w:val="00E45BA2"/>
    <w:rsid w:val="00E45BEC"/>
    <w:rsid w:val="00E45CCE"/>
    <w:rsid w:val="00E45D06"/>
    <w:rsid w:val="00E45EA7"/>
    <w:rsid w:val="00E45F42"/>
    <w:rsid w:val="00E45F6C"/>
    <w:rsid w:val="00E45FAF"/>
    <w:rsid w:val="00E46003"/>
    <w:rsid w:val="00E46032"/>
    <w:rsid w:val="00E46102"/>
    <w:rsid w:val="00E46181"/>
    <w:rsid w:val="00E4630F"/>
    <w:rsid w:val="00E4641F"/>
    <w:rsid w:val="00E46438"/>
    <w:rsid w:val="00E46448"/>
    <w:rsid w:val="00E4684D"/>
    <w:rsid w:val="00E468FA"/>
    <w:rsid w:val="00E46906"/>
    <w:rsid w:val="00E46B13"/>
    <w:rsid w:val="00E46B79"/>
    <w:rsid w:val="00E46BB8"/>
    <w:rsid w:val="00E46C7B"/>
    <w:rsid w:val="00E46D1D"/>
    <w:rsid w:val="00E46D56"/>
    <w:rsid w:val="00E46EB7"/>
    <w:rsid w:val="00E46EDA"/>
    <w:rsid w:val="00E46EE3"/>
    <w:rsid w:val="00E46F14"/>
    <w:rsid w:val="00E46F5D"/>
    <w:rsid w:val="00E470CC"/>
    <w:rsid w:val="00E47137"/>
    <w:rsid w:val="00E472E3"/>
    <w:rsid w:val="00E4741A"/>
    <w:rsid w:val="00E475C1"/>
    <w:rsid w:val="00E478A1"/>
    <w:rsid w:val="00E478E0"/>
    <w:rsid w:val="00E47A16"/>
    <w:rsid w:val="00E47A30"/>
    <w:rsid w:val="00E47B4E"/>
    <w:rsid w:val="00E47BA7"/>
    <w:rsid w:val="00E47C34"/>
    <w:rsid w:val="00E47C79"/>
    <w:rsid w:val="00E47C85"/>
    <w:rsid w:val="00E47C8C"/>
    <w:rsid w:val="00E47CAB"/>
    <w:rsid w:val="00E47D79"/>
    <w:rsid w:val="00E501BB"/>
    <w:rsid w:val="00E501CB"/>
    <w:rsid w:val="00E502F7"/>
    <w:rsid w:val="00E5038F"/>
    <w:rsid w:val="00E504B6"/>
    <w:rsid w:val="00E506CD"/>
    <w:rsid w:val="00E507A0"/>
    <w:rsid w:val="00E5099A"/>
    <w:rsid w:val="00E509A0"/>
    <w:rsid w:val="00E509A1"/>
    <w:rsid w:val="00E50B67"/>
    <w:rsid w:val="00E50CE0"/>
    <w:rsid w:val="00E50D8F"/>
    <w:rsid w:val="00E50D91"/>
    <w:rsid w:val="00E50DAB"/>
    <w:rsid w:val="00E50EDB"/>
    <w:rsid w:val="00E50F96"/>
    <w:rsid w:val="00E5113D"/>
    <w:rsid w:val="00E51226"/>
    <w:rsid w:val="00E5144C"/>
    <w:rsid w:val="00E515FE"/>
    <w:rsid w:val="00E516C0"/>
    <w:rsid w:val="00E51717"/>
    <w:rsid w:val="00E5176D"/>
    <w:rsid w:val="00E517D5"/>
    <w:rsid w:val="00E5185D"/>
    <w:rsid w:val="00E51918"/>
    <w:rsid w:val="00E519A1"/>
    <w:rsid w:val="00E51A3A"/>
    <w:rsid w:val="00E51A8F"/>
    <w:rsid w:val="00E51B30"/>
    <w:rsid w:val="00E51C86"/>
    <w:rsid w:val="00E51CD4"/>
    <w:rsid w:val="00E51DEC"/>
    <w:rsid w:val="00E51EA3"/>
    <w:rsid w:val="00E51F16"/>
    <w:rsid w:val="00E5200E"/>
    <w:rsid w:val="00E5217A"/>
    <w:rsid w:val="00E5218D"/>
    <w:rsid w:val="00E521B0"/>
    <w:rsid w:val="00E52211"/>
    <w:rsid w:val="00E52361"/>
    <w:rsid w:val="00E52644"/>
    <w:rsid w:val="00E52711"/>
    <w:rsid w:val="00E52728"/>
    <w:rsid w:val="00E52784"/>
    <w:rsid w:val="00E5286E"/>
    <w:rsid w:val="00E52B24"/>
    <w:rsid w:val="00E52B28"/>
    <w:rsid w:val="00E52BFC"/>
    <w:rsid w:val="00E52DF8"/>
    <w:rsid w:val="00E52DFE"/>
    <w:rsid w:val="00E52E0D"/>
    <w:rsid w:val="00E52E43"/>
    <w:rsid w:val="00E52FE6"/>
    <w:rsid w:val="00E5306B"/>
    <w:rsid w:val="00E530B7"/>
    <w:rsid w:val="00E531CF"/>
    <w:rsid w:val="00E5330C"/>
    <w:rsid w:val="00E53460"/>
    <w:rsid w:val="00E534DE"/>
    <w:rsid w:val="00E534FB"/>
    <w:rsid w:val="00E53539"/>
    <w:rsid w:val="00E53548"/>
    <w:rsid w:val="00E535BA"/>
    <w:rsid w:val="00E5365A"/>
    <w:rsid w:val="00E5375F"/>
    <w:rsid w:val="00E5377D"/>
    <w:rsid w:val="00E537AC"/>
    <w:rsid w:val="00E537B7"/>
    <w:rsid w:val="00E53882"/>
    <w:rsid w:val="00E53906"/>
    <w:rsid w:val="00E53990"/>
    <w:rsid w:val="00E53DB0"/>
    <w:rsid w:val="00E53DE5"/>
    <w:rsid w:val="00E540FA"/>
    <w:rsid w:val="00E54129"/>
    <w:rsid w:val="00E541D7"/>
    <w:rsid w:val="00E54394"/>
    <w:rsid w:val="00E544A8"/>
    <w:rsid w:val="00E54740"/>
    <w:rsid w:val="00E548D0"/>
    <w:rsid w:val="00E54A4C"/>
    <w:rsid w:val="00E54A4F"/>
    <w:rsid w:val="00E54AFA"/>
    <w:rsid w:val="00E54B9E"/>
    <w:rsid w:val="00E54BD3"/>
    <w:rsid w:val="00E54CFA"/>
    <w:rsid w:val="00E54D60"/>
    <w:rsid w:val="00E54E6B"/>
    <w:rsid w:val="00E54EBC"/>
    <w:rsid w:val="00E54F20"/>
    <w:rsid w:val="00E54F60"/>
    <w:rsid w:val="00E54FA7"/>
    <w:rsid w:val="00E54FC9"/>
    <w:rsid w:val="00E55118"/>
    <w:rsid w:val="00E5515C"/>
    <w:rsid w:val="00E551CE"/>
    <w:rsid w:val="00E55233"/>
    <w:rsid w:val="00E55245"/>
    <w:rsid w:val="00E55290"/>
    <w:rsid w:val="00E55363"/>
    <w:rsid w:val="00E554C7"/>
    <w:rsid w:val="00E554ED"/>
    <w:rsid w:val="00E55602"/>
    <w:rsid w:val="00E556E4"/>
    <w:rsid w:val="00E557FA"/>
    <w:rsid w:val="00E5596E"/>
    <w:rsid w:val="00E55B14"/>
    <w:rsid w:val="00E55B2E"/>
    <w:rsid w:val="00E55C96"/>
    <w:rsid w:val="00E55CBD"/>
    <w:rsid w:val="00E55CD9"/>
    <w:rsid w:val="00E55D74"/>
    <w:rsid w:val="00E56006"/>
    <w:rsid w:val="00E56048"/>
    <w:rsid w:val="00E56066"/>
    <w:rsid w:val="00E560DE"/>
    <w:rsid w:val="00E56135"/>
    <w:rsid w:val="00E5616F"/>
    <w:rsid w:val="00E56248"/>
    <w:rsid w:val="00E56309"/>
    <w:rsid w:val="00E56475"/>
    <w:rsid w:val="00E5656B"/>
    <w:rsid w:val="00E56582"/>
    <w:rsid w:val="00E56629"/>
    <w:rsid w:val="00E56726"/>
    <w:rsid w:val="00E567E3"/>
    <w:rsid w:val="00E56844"/>
    <w:rsid w:val="00E568FE"/>
    <w:rsid w:val="00E5693B"/>
    <w:rsid w:val="00E569BB"/>
    <w:rsid w:val="00E569DF"/>
    <w:rsid w:val="00E56A31"/>
    <w:rsid w:val="00E56C51"/>
    <w:rsid w:val="00E56C76"/>
    <w:rsid w:val="00E56CF9"/>
    <w:rsid w:val="00E56D45"/>
    <w:rsid w:val="00E56D59"/>
    <w:rsid w:val="00E56DA1"/>
    <w:rsid w:val="00E56F62"/>
    <w:rsid w:val="00E56F8A"/>
    <w:rsid w:val="00E570DD"/>
    <w:rsid w:val="00E5712D"/>
    <w:rsid w:val="00E57200"/>
    <w:rsid w:val="00E57276"/>
    <w:rsid w:val="00E572C9"/>
    <w:rsid w:val="00E572F2"/>
    <w:rsid w:val="00E5732D"/>
    <w:rsid w:val="00E57365"/>
    <w:rsid w:val="00E573D2"/>
    <w:rsid w:val="00E57421"/>
    <w:rsid w:val="00E574C0"/>
    <w:rsid w:val="00E575D9"/>
    <w:rsid w:val="00E57612"/>
    <w:rsid w:val="00E576B8"/>
    <w:rsid w:val="00E5770B"/>
    <w:rsid w:val="00E5776B"/>
    <w:rsid w:val="00E577B9"/>
    <w:rsid w:val="00E579C2"/>
    <w:rsid w:val="00E579E6"/>
    <w:rsid w:val="00E57A88"/>
    <w:rsid w:val="00E57AB9"/>
    <w:rsid w:val="00E57ADF"/>
    <w:rsid w:val="00E57D73"/>
    <w:rsid w:val="00E57DA7"/>
    <w:rsid w:val="00E57F09"/>
    <w:rsid w:val="00E57F2F"/>
    <w:rsid w:val="00E57FAE"/>
    <w:rsid w:val="00E6001E"/>
    <w:rsid w:val="00E6005C"/>
    <w:rsid w:val="00E600E7"/>
    <w:rsid w:val="00E601B7"/>
    <w:rsid w:val="00E60286"/>
    <w:rsid w:val="00E604FF"/>
    <w:rsid w:val="00E60511"/>
    <w:rsid w:val="00E6055F"/>
    <w:rsid w:val="00E60591"/>
    <w:rsid w:val="00E60740"/>
    <w:rsid w:val="00E60742"/>
    <w:rsid w:val="00E607AF"/>
    <w:rsid w:val="00E609FB"/>
    <w:rsid w:val="00E60C4A"/>
    <w:rsid w:val="00E60C7B"/>
    <w:rsid w:val="00E60C84"/>
    <w:rsid w:val="00E60D2B"/>
    <w:rsid w:val="00E60F8E"/>
    <w:rsid w:val="00E610EE"/>
    <w:rsid w:val="00E610F5"/>
    <w:rsid w:val="00E6113A"/>
    <w:rsid w:val="00E61262"/>
    <w:rsid w:val="00E612AD"/>
    <w:rsid w:val="00E6130D"/>
    <w:rsid w:val="00E61428"/>
    <w:rsid w:val="00E616EF"/>
    <w:rsid w:val="00E61756"/>
    <w:rsid w:val="00E6175D"/>
    <w:rsid w:val="00E61840"/>
    <w:rsid w:val="00E6184D"/>
    <w:rsid w:val="00E618E6"/>
    <w:rsid w:val="00E618F5"/>
    <w:rsid w:val="00E61923"/>
    <w:rsid w:val="00E61A72"/>
    <w:rsid w:val="00E61B94"/>
    <w:rsid w:val="00E61BCC"/>
    <w:rsid w:val="00E61C07"/>
    <w:rsid w:val="00E61C42"/>
    <w:rsid w:val="00E61D55"/>
    <w:rsid w:val="00E61D92"/>
    <w:rsid w:val="00E61DB4"/>
    <w:rsid w:val="00E61DEC"/>
    <w:rsid w:val="00E61E1F"/>
    <w:rsid w:val="00E61E75"/>
    <w:rsid w:val="00E61FB2"/>
    <w:rsid w:val="00E61FE4"/>
    <w:rsid w:val="00E62061"/>
    <w:rsid w:val="00E62067"/>
    <w:rsid w:val="00E62147"/>
    <w:rsid w:val="00E621DB"/>
    <w:rsid w:val="00E621DE"/>
    <w:rsid w:val="00E6247F"/>
    <w:rsid w:val="00E624EE"/>
    <w:rsid w:val="00E625D0"/>
    <w:rsid w:val="00E626D6"/>
    <w:rsid w:val="00E626F5"/>
    <w:rsid w:val="00E62755"/>
    <w:rsid w:val="00E6286A"/>
    <w:rsid w:val="00E6287B"/>
    <w:rsid w:val="00E628A5"/>
    <w:rsid w:val="00E629B0"/>
    <w:rsid w:val="00E62AF2"/>
    <w:rsid w:val="00E62D65"/>
    <w:rsid w:val="00E62D83"/>
    <w:rsid w:val="00E62E18"/>
    <w:rsid w:val="00E63151"/>
    <w:rsid w:val="00E6325B"/>
    <w:rsid w:val="00E63328"/>
    <w:rsid w:val="00E633D5"/>
    <w:rsid w:val="00E633F4"/>
    <w:rsid w:val="00E63449"/>
    <w:rsid w:val="00E634B0"/>
    <w:rsid w:val="00E635D8"/>
    <w:rsid w:val="00E635E1"/>
    <w:rsid w:val="00E636B9"/>
    <w:rsid w:val="00E63774"/>
    <w:rsid w:val="00E63801"/>
    <w:rsid w:val="00E63810"/>
    <w:rsid w:val="00E63983"/>
    <w:rsid w:val="00E63B0E"/>
    <w:rsid w:val="00E63B41"/>
    <w:rsid w:val="00E63D6D"/>
    <w:rsid w:val="00E63E04"/>
    <w:rsid w:val="00E63EC6"/>
    <w:rsid w:val="00E63F1E"/>
    <w:rsid w:val="00E63FE6"/>
    <w:rsid w:val="00E64216"/>
    <w:rsid w:val="00E6435E"/>
    <w:rsid w:val="00E64414"/>
    <w:rsid w:val="00E6449E"/>
    <w:rsid w:val="00E6460E"/>
    <w:rsid w:val="00E646C8"/>
    <w:rsid w:val="00E646E4"/>
    <w:rsid w:val="00E64751"/>
    <w:rsid w:val="00E6486C"/>
    <w:rsid w:val="00E648C3"/>
    <w:rsid w:val="00E64922"/>
    <w:rsid w:val="00E64946"/>
    <w:rsid w:val="00E64A82"/>
    <w:rsid w:val="00E64BE6"/>
    <w:rsid w:val="00E64C0E"/>
    <w:rsid w:val="00E64C7F"/>
    <w:rsid w:val="00E64CB5"/>
    <w:rsid w:val="00E64DC1"/>
    <w:rsid w:val="00E64E95"/>
    <w:rsid w:val="00E64F16"/>
    <w:rsid w:val="00E65059"/>
    <w:rsid w:val="00E653D0"/>
    <w:rsid w:val="00E6546F"/>
    <w:rsid w:val="00E65678"/>
    <w:rsid w:val="00E656B0"/>
    <w:rsid w:val="00E657CD"/>
    <w:rsid w:val="00E65845"/>
    <w:rsid w:val="00E65A07"/>
    <w:rsid w:val="00E65AEA"/>
    <w:rsid w:val="00E65AF7"/>
    <w:rsid w:val="00E65B0F"/>
    <w:rsid w:val="00E65B2B"/>
    <w:rsid w:val="00E65B4C"/>
    <w:rsid w:val="00E65C1F"/>
    <w:rsid w:val="00E65E44"/>
    <w:rsid w:val="00E65F75"/>
    <w:rsid w:val="00E6613C"/>
    <w:rsid w:val="00E66214"/>
    <w:rsid w:val="00E66223"/>
    <w:rsid w:val="00E6627C"/>
    <w:rsid w:val="00E6629A"/>
    <w:rsid w:val="00E66431"/>
    <w:rsid w:val="00E66443"/>
    <w:rsid w:val="00E6649E"/>
    <w:rsid w:val="00E665C3"/>
    <w:rsid w:val="00E665CE"/>
    <w:rsid w:val="00E6666B"/>
    <w:rsid w:val="00E666B4"/>
    <w:rsid w:val="00E666E6"/>
    <w:rsid w:val="00E666F2"/>
    <w:rsid w:val="00E66718"/>
    <w:rsid w:val="00E6695A"/>
    <w:rsid w:val="00E66B8B"/>
    <w:rsid w:val="00E66C22"/>
    <w:rsid w:val="00E66CB2"/>
    <w:rsid w:val="00E66D42"/>
    <w:rsid w:val="00E66E7A"/>
    <w:rsid w:val="00E66FC8"/>
    <w:rsid w:val="00E67178"/>
    <w:rsid w:val="00E671A6"/>
    <w:rsid w:val="00E6725D"/>
    <w:rsid w:val="00E672BF"/>
    <w:rsid w:val="00E67367"/>
    <w:rsid w:val="00E67371"/>
    <w:rsid w:val="00E67450"/>
    <w:rsid w:val="00E6747C"/>
    <w:rsid w:val="00E675F7"/>
    <w:rsid w:val="00E6764C"/>
    <w:rsid w:val="00E676F9"/>
    <w:rsid w:val="00E6773B"/>
    <w:rsid w:val="00E67854"/>
    <w:rsid w:val="00E67A8A"/>
    <w:rsid w:val="00E67BC6"/>
    <w:rsid w:val="00E67C5C"/>
    <w:rsid w:val="00E67C67"/>
    <w:rsid w:val="00E67DD6"/>
    <w:rsid w:val="00E67DFD"/>
    <w:rsid w:val="00E67E7A"/>
    <w:rsid w:val="00E67E81"/>
    <w:rsid w:val="00E67E8C"/>
    <w:rsid w:val="00E67F2E"/>
    <w:rsid w:val="00E70177"/>
    <w:rsid w:val="00E701A1"/>
    <w:rsid w:val="00E70243"/>
    <w:rsid w:val="00E702D2"/>
    <w:rsid w:val="00E704AA"/>
    <w:rsid w:val="00E7064D"/>
    <w:rsid w:val="00E70710"/>
    <w:rsid w:val="00E70730"/>
    <w:rsid w:val="00E7074D"/>
    <w:rsid w:val="00E70790"/>
    <w:rsid w:val="00E707D8"/>
    <w:rsid w:val="00E70B42"/>
    <w:rsid w:val="00E70BF2"/>
    <w:rsid w:val="00E70C09"/>
    <w:rsid w:val="00E70C4E"/>
    <w:rsid w:val="00E70C9A"/>
    <w:rsid w:val="00E70CB6"/>
    <w:rsid w:val="00E70D2B"/>
    <w:rsid w:val="00E70D7D"/>
    <w:rsid w:val="00E710FF"/>
    <w:rsid w:val="00E7118B"/>
    <w:rsid w:val="00E711A9"/>
    <w:rsid w:val="00E712B2"/>
    <w:rsid w:val="00E7132A"/>
    <w:rsid w:val="00E7133C"/>
    <w:rsid w:val="00E71500"/>
    <w:rsid w:val="00E71610"/>
    <w:rsid w:val="00E716F5"/>
    <w:rsid w:val="00E71713"/>
    <w:rsid w:val="00E71820"/>
    <w:rsid w:val="00E71A58"/>
    <w:rsid w:val="00E71AEC"/>
    <w:rsid w:val="00E71B18"/>
    <w:rsid w:val="00E71C6D"/>
    <w:rsid w:val="00E71CB3"/>
    <w:rsid w:val="00E71CDD"/>
    <w:rsid w:val="00E71CE2"/>
    <w:rsid w:val="00E71D7F"/>
    <w:rsid w:val="00E71DD3"/>
    <w:rsid w:val="00E71F49"/>
    <w:rsid w:val="00E72159"/>
    <w:rsid w:val="00E72213"/>
    <w:rsid w:val="00E72240"/>
    <w:rsid w:val="00E723CF"/>
    <w:rsid w:val="00E72502"/>
    <w:rsid w:val="00E7279B"/>
    <w:rsid w:val="00E7281D"/>
    <w:rsid w:val="00E72868"/>
    <w:rsid w:val="00E72885"/>
    <w:rsid w:val="00E72886"/>
    <w:rsid w:val="00E728FF"/>
    <w:rsid w:val="00E7299D"/>
    <w:rsid w:val="00E729B3"/>
    <w:rsid w:val="00E72A66"/>
    <w:rsid w:val="00E72AE0"/>
    <w:rsid w:val="00E72BDA"/>
    <w:rsid w:val="00E72BE4"/>
    <w:rsid w:val="00E72C05"/>
    <w:rsid w:val="00E72C30"/>
    <w:rsid w:val="00E72D49"/>
    <w:rsid w:val="00E72F7D"/>
    <w:rsid w:val="00E73042"/>
    <w:rsid w:val="00E73142"/>
    <w:rsid w:val="00E731E1"/>
    <w:rsid w:val="00E735FB"/>
    <w:rsid w:val="00E73661"/>
    <w:rsid w:val="00E73689"/>
    <w:rsid w:val="00E73786"/>
    <w:rsid w:val="00E7388F"/>
    <w:rsid w:val="00E738DE"/>
    <w:rsid w:val="00E738F8"/>
    <w:rsid w:val="00E7397B"/>
    <w:rsid w:val="00E73B4E"/>
    <w:rsid w:val="00E73B7F"/>
    <w:rsid w:val="00E73B8C"/>
    <w:rsid w:val="00E73B9F"/>
    <w:rsid w:val="00E73CDE"/>
    <w:rsid w:val="00E73D6E"/>
    <w:rsid w:val="00E73D8B"/>
    <w:rsid w:val="00E73ECC"/>
    <w:rsid w:val="00E73ED4"/>
    <w:rsid w:val="00E73EE4"/>
    <w:rsid w:val="00E74101"/>
    <w:rsid w:val="00E74152"/>
    <w:rsid w:val="00E745F9"/>
    <w:rsid w:val="00E74680"/>
    <w:rsid w:val="00E74781"/>
    <w:rsid w:val="00E74912"/>
    <w:rsid w:val="00E749CD"/>
    <w:rsid w:val="00E74A58"/>
    <w:rsid w:val="00E74AA5"/>
    <w:rsid w:val="00E74AC1"/>
    <w:rsid w:val="00E74AD9"/>
    <w:rsid w:val="00E74B57"/>
    <w:rsid w:val="00E74C40"/>
    <w:rsid w:val="00E74C86"/>
    <w:rsid w:val="00E74D5C"/>
    <w:rsid w:val="00E74DE8"/>
    <w:rsid w:val="00E74EBC"/>
    <w:rsid w:val="00E75142"/>
    <w:rsid w:val="00E751C7"/>
    <w:rsid w:val="00E751DF"/>
    <w:rsid w:val="00E75267"/>
    <w:rsid w:val="00E75321"/>
    <w:rsid w:val="00E7534D"/>
    <w:rsid w:val="00E7534F"/>
    <w:rsid w:val="00E753BF"/>
    <w:rsid w:val="00E755E6"/>
    <w:rsid w:val="00E7564E"/>
    <w:rsid w:val="00E7566D"/>
    <w:rsid w:val="00E757F9"/>
    <w:rsid w:val="00E75812"/>
    <w:rsid w:val="00E75997"/>
    <w:rsid w:val="00E759DA"/>
    <w:rsid w:val="00E75A52"/>
    <w:rsid w:val="00E75AF8"/>
    <w:rsid w:val="00E75D0F"/>
    <w:rsid w:val="00E75D9C"/>
    <w:rsid w:val="00E75DC2"/>
    <w:rsid w:val="00E75DE2"/>
    <w:rsid w:val="00E75DEC"/>
    <w:rsid w:val="00E75F13"/>
    <w:rsid w:val="00E75FAB"/>
    <w:rsid w:val="00E75FDF"/>
    <w:rsid w:val="00E7600A"/>
    <w:rsid w:val="00E76056"/>
    <w:rsid w:val="00E76208"/>
    <w:rsid w:val="00E76469"/>
    <w:rsid w:val="00E764B3"/>
    <w:rsid w:val="00E76514"/>
    <w:rsid w:val="00E765BE"/>
    <w:rsid w:val="00E765F1"/>
    <w:rsid w:val="00E76694"/>
    <w:rsid w:val="00E76711"/>
    <w:rsid w:val="00E76766"/>
    <w:rsid w:val="00E7678D"/>
    <w:rsid w:val="00E7683C"/>
    <w:rsid w:val="00E7687B"/>
    <w:rsid w:val="00E76978"/>
    <w:rsid w:val="00E769E7"/>
    <w:rsid w:val="00E76AF7"/>
    <w:rsid w:val="00E76B1A"/>
    <w:rsid w:val="00E76C41"/>
    <w:rsid w:val="00E76E26"/>
    <w:rsid w:val="00E76E8A"/>
    <w:rsid w:val="00E77011"/>
    <w:rsid w:val="00E77015"/>
    <w:rsid w:val="00E7704F"/>
    <w:rsid w:val="00E771E8"/>
    <w:rsid w:val="00E7749E"/>
    <w:rsid w:val="00E774B4"/>
    <w:rsid w:val="00E774BD"/>
    <w:rsid w:val="00E77579"/>
    <w:rsid w:val="00E775D9"/>
    <w:rsid w:val="00E7761B"/>
    <w:rsid w:val="00E77669"/>
    <w:rsid w:val="00E776C9"/>
    <w:rsid w:val="00E77753"/>
    <w:rsid w:val="00E77779"/>
    <w:rsid w:val="00E77875"/>
    <w:rsid w:val="00E77992"/>
    <w:rsid w:val="00E77A77"/>
    <w:rsid w:val="00E77B14"/>
    <w:rsid w:val="00E77B16"/>
    <w:rsid w:val="00E77BF4"/>
    <w:rsid w:val="00E77CB0"/>
    <w:rsid w:val="00E77E01"/>
    <w:rsid w:val="00E80023"/>
    <w:rsid w:val="00E80091"/>
    <w:rsid w:val="00E800FD"/>
    <w:rsid w:val="00E80182"/>
    <w:rsid w:val="00E801FA"/>
    <w:rsid w:val="00E80307"/>
    <w:rsid w:val="00E80460"/>
    <w:rsid w:val="00E8060F"/>
    <w:rsid w:val="00E808A0"/>
    <w:rsid w:val="00E80A3E"/>
    <w:rsid w:val="00E80ABB"/>
    <w:rsid w:val="00E80B20"/>
    <w:rsid w:val="00E80B35"/>
    <w:rsid w:val="00E80D47"/>
    <w:rsid w:val="00E80F37"/>
    <w:rsid w:val="00E80FF6"/>
    <w:rsid w:val="00E80FF8"/>
    <w:rsid w:val="00E80FFC"/>
    <w:rsid w:val="00E81014"/>
    <w:rsid w:val="00E8114C"/>
    <w:rsid w:val="00E8117C"/>
    <w:rsid w:val="00E81252"/>
    <w:rsid w:val="00E812B0"/>
    <w:rsid w:val="00E812D6"/>
    <w:rsid w:val="00E8130C"/>
    <w:rsid w:val="00E8133A"/>
    <w:rsid w:val="00E815F2"/>
    <w:rsid w:val="00E81677"/>
    <w:rsid w:val="00E81691"/>
    <w:rsid w:val="00E816BF"/>
    <w:rsid w:val="00E816D1"/>
    <w:rsid w:val="00E8199A"/>
    <w:rsid w:val="00E81A8E"/>
    <w:rsid w:val="00E81B78"/>
    <w:rsid w:val="00E81C3D"/>
    <w:rsid w:val="00E81CBA"/>
    <w:rsid w:val="00E81CF8"/>
    <w:rsid w:val="00E81DF2"/>
    <w:rsid w:val="00E81E30"/>
    <w:rsid w:val="00E81E82"/>
    <w:rsid w:val="00E8201C"/>
    <w:rsid w:val="00E82143"/>
    <w:rsid w:val="00E822B9"/>
    <w:rsid w:val="00E822FD"/>
    <w:rsid w:val="00E82317"/>
    <w:rsid w:val="00E82443"/>
    <w:rsid w:val="00E82473"/>
    <w:rsid w:val="00E8275D"/>
    <w:rsid w:val="00E82908"/>
    <w:rsid w:val="00E82942"/>
    <w:rsid w:val="00E82B3F"/>
    <w:rsid w:val="00E82C16"/>
    <w:rsid w:val="00E82D1D"/>
    <w:rsid w:val="00E82D3E"/>
    <w:rsid w:val="00E82DA5"/>
    <w:rsid w:val="00E82DEF"/>
    <w:rsid w:val="00E82E63"/>
    <w:rsid w:val="00E82E76"/>
    <w:rsid w:val="00E8306D"/>
    <w:rsid w:val="00E8307B"/>
    <w:rsid w:val="00E830D7"/>
    <w:rsid w:val="00E8320A"/>
    <w:rsid w:val="00E833C4"/>
    <w:rsid w:val="00E83457"/>
    <w:rsid w:val="00E834E7"/>
    <w:rsid w:val="00E834F3"/>
    <w:rsid w:val="00E8367A"/>
    <w:rsid w:val="00E836C1"/>
    <w:rsid w:val="00E83819"/>
    <w:rsid w:val="00E8384A"/>
    <w:rsid w:val="00E8392E"/>
    <w:rsid w:val="00E8399C"/>
    <w:rsid w:val="00E83A49"/>
    <w:rsid w:val="00E83A6B"/>
    <w:rsid w:val="00E83A84"/>
    <w:rsid w:val="00E83B58"/>
    <w:rsid w:val="00E83BCE"/>
    <w:rsid w:val="00E83C16"/>
    <w:rsid w:val="00E83C3D"/>
    <w:rsid w:val="00E83E45"/>
    <w:rsid w:val="00E83F46"/>
    <w:rsid w:val="00E83FA8"/>
    <w:rsid w:val="00E84084"/>
    <w:rsid w:val="00E84194"/>
    <w:rsid w:val="00E84198"/>
    <w:rsid w:val="00E84223"/>
    <w:rsid w:val="00E8422D"/>
    <w:rsid w:val="00E84241"/>
    <w:rsid w:val="00E84252"/>
    <w:rsid w:val="00E8428C"/>
    <w:rsid w:val="00E84410"/>
    <w:rsid w:val="00E84472"/>
    <w:rsid w:val="00E8447E"/>
    <w:rsid w:val="00E844F6"/>
    <w:rsid w:val="00E846A9"/>
    <w:rsid w:val="00E84712"/>
    <w:rsid w:val="00E84824"/>
    <w:rsid w:val="00E84870"/>
    <w:rsid w:val="00E848D8"/>
    <w:rsid w:val="00E8491C"/>
    <w:rsid w:val="00E8492A"/>
    <w:rsid w:val="00E8493F"/>
    <w:rsid w:val="00E84A5E"/>
    <w:rsid w:val="00E84B8F"/>
    <w:rsid w:val="00E84BD5"/>
    <w:rsid w:val="00E84C57"/>
    <w:rsid w:val="00E84C83"/>
    <w:rsid w:val="00E84D4C"/>
    <w:rsid w:val="00E84D67"/>
    <w:rsid w:val="00E84F23"/>
    <w:rsid w:val="00E84F48"/>
    <w:rsid w:val="00E84FD7"/>
    <w:rsid w:val="00E850FF"/>
    <w:rsid w:val="00E85166"/>
    <w:rsid w:val="00E8532E"/>
    <w:rsid w:val="00E85333"/>
    <w:rsid w:val="00E854AC"/>
    <w:rsid w:val="00E85573"/>
    <w:rsid w:val="00E855F2"/>
    <w:rsid w:val="00E8571A"/>
    <w:rsid w:val="00E8586A"/>
    <w:rsid w:val="00E85876"/>
    <w:rsid w:val="00E8589E"/>
    <w:rsid w:val="00E858B0"/>
    <w:rsid w:val="00E85951"/>
    <w:rsid w:val="00E859BC"/>
    <w:rsid w:val="00E85A1F"/>
    <w:rsid w:val="00E85C1A"/>
    <w:rsid w:val="00E85D38"/>
    <w:rsid w:val="00E85D69"/>
    <w:rsid w:val="00E85DFC"/>
    <w:rsid w:val="00E85E03"/>
    <w:rsid w:val="00E85E8B"/>
    <w:rsid w:val="00E85EF6"/>
    <w:rsid w:val="00E86070"/>
    <w:rsid w:val="00E86123"/>
    <w:rsid w:val="00E8618C"/>
    <w:rsid w:val="00E8619D"/>
    <w:rsid w:val="00E8621B"/>
    <w:rsid w:val="00E863E3"/>
    <w:rsid w:val="00E86407"/>
    <w:rsid w:val="00E8652F"/>
    <w:rsid w:val="00E8657F"/>
    <w:rsid w:val="00E8660D"/>
    <w:rsid w:val="00E866C7"/>
    <w:rsid w:val="00E86700"/>
    <w:rsid w:val="00E867A8"/>
    <w:rsid w:val="00E86810"/>
    <w:rsid w:val="00E86815"/>
    <w:rsid w:val="00E8683E"/>
    <w:rsid w:val="00E86907"/>
    <w:rsid w:val="00E8692C"/>
    <w:rsid w:val="00E869A6"/>
    <w:rsid w:val="00E86A32"/>
    <w:rsid w:val="00E86A57"/>
    <w:rsid w:val="00E86B14"/>
    <w:rsid w:val="00E86BAD"/>
    <w:rsid w:val="00E86BB9"/>
    <w:rsid w:val="00E86BE1"/>
    <w:rsid w:val="00E86D01"/>
    <w:rsid w:val="00E86D07"/>
    <w:rsid w:val="00E86D6A"/>
    <w:rsid w:val="00E86E6C"/>
    <w:rsid w:val="00E86ED3"/>
    <w:rsid w:val="00E86F87"/>
    <w:rsid w:val="00E87098"/>
    <w:rsid w:val="00E8709B"/>
    <w:rsid w:val="00E870D8"/>
    <w:rsid w:val="00E87172"/>
    <w:rsid w:val="00E871FD"/>
    <w:rsid w:val="00E8722B"/>
    <w:rsid w:val="00E8725C"/>
    <w:rsid w:val="00E87285"/>
    <w:rsid w:val="00E872ED"/>
    <w:rsid w:val="00E87338"/>
    <w:rsid w:val="00E873C3"/>
    <w:rsid w:val="00E87488"/>
    <w:rsid w:val="00E87538"/>
    <w:rsid w:val="00E875CB"/>
    <w:rsid w:val="00E87737"/>
    <w:rsid w:val="00E87798"/>
    <w:rsid w:val="00E877FA"/>
    <w:rsid w:val="00E879DF"/>
    <w:rsid w:val="00E87ACA"/>
    <w:rsid w:val="00E87B21"/>
    <w:rsid w:val="00E87B3C"/>
    <w:rsid w:val="00E87B64"/>
    <w:rsid w:val="00E87C06"/>
    <w:rsid w:val="00E87C2C"/>
    <w:rsid w:val="00E87CE9"/>
    <w:rsid w:val="00E87D45"/>
    <w:rsid w:val="00E87D8A"/>
    <w:rsid w:val="00E87E3E"/>
    <w:rsid w:val="00E87FC0"/>
    <w:rsid w:val="00E87FDA"/>
    <w:rsid w:val="00E90008"/>
    <w:rsid w:val="00E90106"/>
    <w:rsid w:val="00E901EE"/>
    <w:rsid w:val="00E90367"/>
    <w:rsid w:val="00E904A5"/>
    <w:rsid w:val="00E9059B"/>
    <w:rsid w:val="00E905FB"/>
    <w:rsid w:val="00E90603"/>
    <w:rsid w:val="00E90609"/>
    <w:rsid w:val="00E90737"/>
    <w:rsid w:val="00E9093A"/>
    <w:rsid w:val="00E90A64"/>
    <w:rsid w:val="00E90AFE"/>
    <w:rsid w:val="00E90BDF"/>
    <w:rsid w:val="00E90C0E"/>
    <w:rsid w:val="00E90C0F"/>
    <w:rsid w:val="00E90C3C"/>
    <w:rsid w:val="00E90C53"/>
    <w:rsid w:val="00E90D6C"/>
    <w:rsid w:val="00E90E6E"/>
    <w:rsid w:val="00E911A2"/>
    <w:rsid w:val="00E914AD"/>
    <w:rsid w:val="00E915C8"/>
    <w:rsid w:val="00E915D1"/>
    <w:rsid w:val="00E91660"/>
    <w:rsid w:val="00E916E2"/>
    <w:rsid w:val="00E91751"/>
    <w:rsid w:val="00E919B5"/>
    <w:rsid w:val="00E91C3F"/>
    <w:rsid w:val="00E91CD6"/>
    <w:rsid w:val="00E91F52"/>
    <w:rsid w:val="00E920CD"/>
    <w:rsid w:val="00E922B6"/>
    <w:rsid w:val="00E922F3"/>
    <w:rsid w:val="00E923EC"/>
    <w:rsid w:val="00E92486"/>
    <w:rsid w:val="00E9253C"/>
    <w:rsid w:val="00E92578"/>
    <w:rsid w:val="00E92617"/>
    <w:rsid w:val="00E92631"/>
    <w:rsid w:val="00E926D2"/>
    <w:rsid w:val="00E927B9"/>
    <w:rsid w:val="00E92811"/>
    <w:rsid w:val="00E9282C"/>
    <w:rsid w:val="00E9299A"/>
    <w:rsid w:val="00E92AF1"/>
    <w:rsid w:val="00E92BEB"/>
    <w:rsid w:val="00E92C47"/>
    <w:rsid w:val="00E92D1B"/>
    <w:rsid w:val="00E92D1F"/>
    <w:rsid w:val="00E92E4A"/>
    <w:rsid w:val="00E93090"/>
    <w:rsid w:val="00E930F0"/>
    <w:rsid w:val="00E9315E"/>
    <w:rsid w:val="00E932CB"/>
    <w:rsid w:val="00E93303"/>
    <w:rsid w:val="00E935CD"/>
    <w:rsid w:val="00E935F0"/>
    <w:rsid w:val="00E93686"/>
    <w:rsid w:val="00E9373F"/>
    <w:rsid w:val="00E9381A"/>
    <w:rsid w:val="00E9391F"/>
    <w:rsid w:val="00E93A1A"/>
    <w:rsid w:val="00E93CA6"/>
    <w:rsid w:val="00E93CF8"/>
    <w:rsid w:val="00E93D12"/>
    <w:rsid w:val="00E93D93"/>
    <w:rsid w:val="00E93E27"/>
    <w:rsid w:val="00E93E40"/>
    <w:rsid w:val="00E93E4E"/>
    <w:rsid w:val="00E93EA5"/>
    <w:rsid w:val="00E93EC4"/>
    <w:rsid w:val="00E93F9D"/>
    <w:rsid w:val="00E94097"/>
    <w:rsid w:val="00E941DA"/>
    <w:rsid w:val="00E94293"/>
    <w:rsid w:val="00E942D4"/>
    <w:rsid w:val="00E9446D"/>
    <w:rsid w:val="00E94831"/>
    <w:rsid w:val="00E94850"/>
    <w:rsid w:val="00E949E8"/>
    <w:rsid w:val="00E94A6A"/>
    <w:rsid w:val="00E94AA4"/>
    <w:rsid w:val="00E94AD9"/>
    <w:rsid w:val="00E94B8E"/>
    <w:rsid w:val="00E94C2A"/>
    <w:rsid w:val="00E94D5F"/>
    <w:rsid w:val="00E94DBE"/>
    <w:rsid w:val="00E94DEB"/>
    <w:rsid w:val="00E94E30"/>
    <w:rsid w:val="00E94EC7"/>
    <w:rsid w:val="00E94F68"/>
    <w:rsid w:val="00E950F5"/>
    <w:rsid w:val="00E9510E"/>
    <w:rsid w:val="00E9516E"/>
    <w:rsid w:val="00E951E8"/>
    <w:rsid w:val="00E95293"/>
    <w:rsid w:val="00E954A4"/>
    <w:rsid w:val="00E95621"/>
    <w:rsid w:val="00E95625"/>
    <w:rsid w:val="00E95757"/>
    <w:rsid w:val="00E9576C"/>
    <w:rsid w:val="00E9577C"/>
    <w:rsid w:val="00E957AE"/>
    <w:rsid w:val="00E95854"/>
    <w:rsid w:val="00E95868"/>
    <w:rsid w:val="00E95871"/>
    <w:rsid w:val="00E958D3"/>
    <w:rsid w:val="00E95945"/>
    <w:rsid w:val="00E9598E"/>
    <w:rsid w:val="00E959B7"/>
    <w:rsid w:val="00E95A69"/>
    <w:rsid w:val="00E95B1E"/>
    <w:rsid w:val="00E95B54"/>
    <w:rsid w:val="00E95C7C"/>
    <w:rsid w:val="00E95DEA"/>
    <w:rsid w:val="00E95EB1"/>
    <w:rsid w:val="00E96082"/>
    <w:rsid w:val="00E96208"/>
    <w:rsid w:val="00E9620F"/>
    <w:rsid w:val="00E9623D"/>
    <w:rsid w:val="00E962EA"/>
    <w:rsid w:val="00E9657C"/>
    <w:rsid w:val="00E965A1"/>
    <w:rsid w:val="00E96601"/>
    <w:rsid w:val="00E967F9"/>
    <w:rsid w:val="00E9689E"/>
    <w:rsid w:val="00E96925"/>
    <w:rsid w:val="00E96996"/>
    <w:rsid w:val="00E96A32"/>
    <w:rsid w:val="00E96A7A"/>
    <w:rsid w:val="00E96AC7"/>
    <w:rsid w:val="00E96AF9"/>
    <w:rsid w:val="00E96B6C"/>
    <w:rsid w:val="00E96BD6"/>
    <w:rsid w:val="00E96C20"/>
    <w:rsid w:val="00E96D1E"/>
    <w:rsid w:val="00E96D34"/>
    <w:rsid w:val="00E96D97"/>
    <w:rsid w:val="00E96EC0"/>
    <w:rsid w:val="00E96F74"/>
    <w:rsid w:val="00E970CA"/>
    <w:rsid w:val="00E972C3"/>
    <w:rsid w:val="00E974CB"/>
    <w:rsid w:val="00E974FC"/>
    <w:rsid w:val="00E9759E"/>
    <w:rsid w:val="00E9774A"/>
    <w:rsid w:val="00E97754"/>
    <w:rsid w:val="00E977EE"/>
    <w:rsid w:val="00E978C6"/>
    <w:rsid w:val="00E97A2D"/>
    <w:rsid w:val="00E97BEC"/>
    <w:rsid w:val="00E97C00"/>
    <w:rsid w:val="00E97C13"/>
    <w:rsid w:val="00E97CC2"/>
    <w:rsid w:val="00E97CD3"/>
    <w:rsid w:val="00E97CFC"/>
    <w:rsid w:val="00E97D43"/>
    <w:rsid w:val="00E97D65"/>
    <w:rsid w:val="00E97DB0"/>
    <w:rsid w:val="00E97E39"/>
    <w:rsid w:val="00E97FE2"/>
    <w:rsid w:val="00EA0032"/>
    <w:rsid w:val="00EA0377"/>
    <w:rsid w:val="00EA03D0"/>
    <w:rsid w:val="00EA0505"/>
    <w:rsid w:val="00EA0526"/>
    <w:rsid w:val="00EA059A"/>
    <w:rsid w:val="00EA05E6"/>
    <w:rsid w:val="00EA067C"/>
    <w:rsid w:val="00EA076B"/>
    <w:rsid w:val="00EA079D"/>
    <w:rsid w:val="00EA098D"/>
    <w:rsid w:val="00EA0B04"/>
    <w:rsid w:val="00EA0C60"/>
    <w:rsid w:val="00EA0C8A"/>
    <w:rsid w:val="00EA0CEA"/>
    <w:rsid w:val="00EA0E81"/>
    <w:rsid w:val="00EA0EE1"/>
    <w:rsid w:val="00EA1090"/>
    <w:rsid w:val="00EA1098"/>
    <w:rsid w:val="00EA1170"/>
    <w:rsid w:val="00EA1193"/>
    <w:rsid w:val="00EA11AE"/>
    <w:rsid w:val="00EA1202"/>
    <w:rsid w:val="00EA123D"/>
    <w:rsid w:val="00EA12D5"/>
    <w:rsid w:val="00EA12FF"/>
    <w:rsid w:val="00EA13D2"/>
    <w:rsid w:val="00EA14B1"/>
    <w:rsid w:val="00EA1530"/>
    <w:rsid w:val="00EA1575"/>
    <w:rsid w:val="00EA15CB"/>
    <w:rsid w:val="00EA168F"/>
    <w:rsid w:val="00EA1757"/>
    <w:rsid w:val="00EA19A1"/>
    <w:rsid w:val="00EA1ACB"/>
    <w:rsid w:val="00EA1AFD"/>
    <w:rsid w:val="00EA1B83"/>
    <w:rsid w:val="00EA1DC2"/>
    <w:rsid w:val="00EA1F1C"/>
    <w:rsid w:val="00EA1F6E"/>
    <w:rsid w:val="00EA2056"/>
    <w:rsid w:val="00EA20E2"/>
    <w:rsid w:val="00EA20E8"/>
    <w:rsid w:val="00EA20FF"/>
    <w:rsid w:val="00EA216C"/>
    <w:rsid w:val="00EA21C3"/>
    <w:rsid w:val="00EA22E8"/>
    <w:rsid w:val="00EA2308"/>
    <w:rsid w:val="00EA2400"/>
    <w:rsid w:val="00EA24A3"/>
    <w:rsid w:val="00EA2596"/>
    <w:rsid w:val="00EA270D"/>
    <w:rsid w:val="00EA2864"/>
    <w:rsid w:val="00EA2944"/>
    <w:rsid w:val="00EA2A13"/>
    <w:rsid w:val="00EA2A4B"/>
    <w:rsid w:val="00EA2A6B"/>
    <w:rsid w:val="00EA2A77"/>
    <w:rsid w:val="00EA2D3E"/>
    <w:rsid w:val="00EA2ECE"/>
    <w:rsid w:val="00EA307B"/>
    <w:rsid w:val="00EA30C0"/>
    <w:rsid w:val="00EA30E6"/>
    <w:rsid w:val="00EA3273"/>
    <w:rsid w:val="00EA32B8"/>
    <w:rsid w:val="00EA33F5"/>
    <w:rsid w:val="00EA3567"/>
    <w:rsid w:val="00EA3683"/>
    <w:rsid w:val="00EA36CA"/>
    <w:rsid w:val="00EA3729"/>
    <w:rsid w:val="00EA378D"/>
    <w:rsid w:val="00EA383E"/>
    <w:rsid w:val="00EA3873"/>
    <w:rsid w:val="00EA3981"/>
    <w:rsid w:val="00EA3A24"/>
    <w:rsid w:val="00EA3A63"/>
    <w:rsid w:val="00EA3BB0"/>
    <w:rsid w:val="00EA3D4D"/>
    <w:rsid w:val="00EA3E9A"/>
    <w:rsid w:val="00EA3EA7"/>
    <w:rsid w:val="00EA3EBC"/>
    <w:rsid w:val="00EA3EFA"/>
    <w:rsid w:val="00EA4047"/>
    <w:rsid w:val="00EA404E"/>
    <w:rsid w:val="00EA4085"/>
    <w:rsid w:val="00EA40CF"/>
    <w:rsid w:val="00EA4161"/>
    <w:rsid w:val="00EA4282"/>
    <w:rsid w:val="00EA443B"/>
    <w:rsid w:val="00EA45E6"/>
    <w:rsid w:val="00EA4659"/>
    <w:rsid w:val="00EA46BC"/>
    <w:rsid w:val="00EA4756"/>
    <w:rsid w:val="00EA4759"/>
    <w:rsid w:val="00EA47CD"/>
    <w:rsid w:val="00EA4894"/>
    <w:rsid w:val="00EA4AF7"/>
    <w:rsid w:val="00EA4BFF"/>
    <w:rsid w:val="00EA4C1E"/>
    <w:rsid w:val="00EA4C3A"/>
    <w:rsid w:val="00EA4F09"/>
    <w:rsid w:val="00EA4F57"/>
    <w:rsid w:val="00EA50BB"/>
    <w:rsid w:val="00EA5122"/>
    <w:rsid w:val="00EA5244"/>
    <w:rsid w:val="00EA5275"/>
    <w:rsid w:val="00EA5314"/>
    <w:rsid w:val="00EA5387"/>
    <w:rsid w:val="00EA53EB"/>
    <w:rsid w:val="00EA542D"/>
    <w:rsid w:val="00EA5473"/>
    <w:rsid w:val="00EA5482"/>
    <w:rsid w:val="00EA5546"/>
    <w:rsid w:val="00EA55F1"/>
    <w:rsid w:val="00EA563B"/>
    <w:rsid w:val="00EA5750"/>
    <w:rsid w:val="00EA57B6"/>
    <w:rsid w:val="00EA5858"/>
    <w:rsid w:val="00EA585E"/>
    <w:rsid w:val="00EA5AFC"/>
    <w:rsid w:val="00EA5BEC"/>
    <w:rsid w:val="00EA5E77"/>
    <w:rsid w:val="00EA5EF1"/>
    <w:rsid w:val="00EA5F59"/>
    <w:rsid w:val="00EA5F77"/>
    <w:rsid w:val="00EA5FAA"/>
    <w:rsid w:val="00EA61F1"/>
    <w:rsid w:val="00EA6282"/>
    <w:rsid w:val="00EA62AD"/>
    <w:rsid w:val="00EA62AF"/>
    <w:rsid w:val="00EA6300"/>
    <w:rsid w:val="00EA6326"/>
    <w:rsid w:val="00EA65CA"/>
    <w:rsid w:val="00EA66E8"/>
    <w:rsid w:val="00EA671A"/>
    <w:rsid w:val="00EA674B"/>
    <w:rsid w:val="00EA6769"/>
    <w:rsid w:val="00EA69BC"/>
    <w:rsid w:val="00EA69EE"/>
    <w:rsid w:val="00EA6A50"/>
    <w:rsid w:val="00EA6A5A"/>
    <w:rsid w:val="00EA6DCA"/>
    <w:rsid w:val="00EA6DEE"/>
    <w:rsid w:val="00EA6E60"/>
    <w:rsid w:val="00EA6FDB"/>
    <w:rsid w:val="00EA7081"/>
    <w:rsid w:val="00EA71CD"/>
    <w:rsid w:val="00EA7320"/>
    <w:rsid w:val="00EA7332"/>
    <w:rsid w:val="00EA73DE"/>
    <w:rsid w:val="00EA752F"/>
    <w:rsid w:val="00EA7598"/>
    <w:rsid w:val="00EA75A7"/>
    <w:rsid w:val="00EA7636"/>
    <w:rsid w:val="00EA768F"/>
    <w:rsid w:val="00EA76E5"/>
    <w:rsid w:val="00EA7765"/>
    <w:rsid w:val="00EA78FA"/>
    <w:rsid w:val="00EA78FF"/>
    <w:rsid w:val="00EA794A"/>
    <w:rsid w:val="00EA79FE"/>
    <w:rsid w:val="00EA7A1B"/>
    <w:rsid w:val="00EA7A2C"/>
    <w:rsid w:val="00EA7B4F"/>
    <w:rsid w:val="00EA7B66"/>
    <w:rsid w:val="00EA7B7D"/>
    <w:rsid w:val="00EA7C3F"/>
    <w:rsid w:val="00EA7C5C"/>
    <w:rsid w:val="00EA7E0D"/>
    <w:rsid w:val="00EA7EAE"/>
    <w:rsid w:val="00EA7EC1"/>
    <w:rsid w:val="00EA7F9F"/>
    <w:rsid w:val="00EB0057"/>
    <w:rsid w:val="00EB0073"/>
    <w:rsid w:val="00EB02A0"/>
    <w:rsid w:val="00EB0370"/>
    <w:rsid w:val="00EB049C"/>
    <w:rsid w:val="00EB056C"/>
    <w:rsid w:val="00EB0635"/>
    <w:rsid w:val="00EB0679"/>
    <w:rsid w:val="00EB079B"/>
    <w:rsid w:val="00EB07E6"/>
    <w:rsid w:val="00EB083A"/>
    <w:rsid w:val="00EB087B"/>
    <w:rsid w:val="00EB0976"/>
    <w:rsid w:val="00EB0A9B"/>
    <w:rsid w:val="00EB0BD7"/>
    <w:rsid w:val="00EB0BFF"/>
    <w:rsid w:val="00EB0CD2"/>
    <w:rsid w:val="00EB0D7C"/>
    <w:rsid w:val="00EB0D82"/>
    <w:rsid w:val="00EB0DAB"/>
    <w:rsid w:val="00EB0E1F"/>
    <w:rsid w:val="00EB0E30"/>
    <w:rsid w:val="00EB0E39"/>
    <w:rsid w:val="00EB0E83"/>
    <w:rsid w:val="00EB0FD1"/>
    <w:rsid w:val="00EB103A"/>
    <w:rsid w:val="00EB1072"/>
    <w:rsid w:val="00EB10B5"/>
    <w:rsid w:val="00EB11EB"/>
    <w:rsid w:val="00EB1277"/>
    <w:rsid w:val="00EB1437"/>
    <w:rsid w:val="00EB148D"/>
    <w:rsid w:val="00EB15DD"/>
    <w:rsid w:val="00EB1879"/>
    <w:rsid w:val="00EB1901"/>
    <w:rsid w:val="00EB190F"/>
    <w:rsid w:val="00EB1980"/>
    <w:rsid w:val="00EB1B44"/>
    <w:rsid w:val="00EB1DB5"/>
    <w:rsid w:val="00EB1EB8"/>
    <w:rsid w:val="00EB1F7B"/>
    <w:rsid w:val="00EB1FE9"/>
    <w:rsid w:val="00EB2066"/>
    <w:rsid w:val="00EB21DA"/>
    <w:rsid w:val="00EB221F"/>
    <w:rsid w:val="00EB222A"/>
    <w:rsid w:val="00EB2236"/>
    <w:rsid w:val="00EB223E"/>
    <w:rsid w:val="00EB2339"/>
    <w:rsid w:val="00EB2354"/>
    <w:rsid w:val="00EB24CB"/>
    <w:rsid w:val="00EB2508"/>
    <w:rsid w:val="00EB254F"/>
    <w:rsid w:val="00EB274C"/>
    <w:rsid w:val="00EB29E8"/>
    <w:rsid w:val="00EB2A04"/>
    <w:rsid w:val="00EB2B52"/>
    <w:rsid w:val="00EB2CFD"/>
    <w:rsid w:val="00EB2CFF"/>
    <w:rsid w:val="00EB2D50"/>
    <w:rsid w:val="00EB2DA2"/>
    <w:rsid w:val="00EB2DA8"/>
    <w:rsid w:val="00EB2EC8"/>
    <w:rsid w:val="00EB2EF3"/>
    <w:rsid w:val="00EB2FA3"/>
    <w:rsid w:val="00EB3021"/>
    <w:rsid w:val="00EB317D"/>
    <w:rsid w:val="00EB3377"/>
    <w:rsid w:val="00EB34EC"/>
    <w:rsid w:val="00EB34EE"/>
    <w:rsid w:val="00EB355D"/>
    <w:rsid w:val="00EB37D5"/>
    <w:rsid w:val="00EB38FC"/>
    <w:rsid w:val="00EB3908"/>
    <w:rsid w:val="00EB3A8D"/>
    <w:rsid w:val="00EB3CDF"/>
    <w:rsid w:val="00EB3DE9"/>
    <w:rsid w:val="00EB3FBF"/>
    <w:rsid w:val="00EB404F"/>
    <w:rsid w:val="00EB41C4"/>
    <w:rsid w:val="00EB4250"/>
    <w:rsid w:val="00EB453B"/>
    <w:rsid w:val="00EB45F3"/>
    <w:rsid w:val="00EB46BB"/>
    <w:rsid w:val="00EB47C7"/>
    <w:rsid w:val="00EB47E2"/>
    <w:rsid w:val="00EB497A"/>
    <w:rsid w:val="00EB499B"/>
    <w:rsid w:val="00EB4A2F"/>
    <w:rsid w:val="00EB4C71"/>
    <w:rsid w:val="00EB4CA8"/>
    <w:rsid w:val="00EB4CB4"/>
    <w:rsid w:val="00EB4CE4"/>
    <w:rsid w:val="00EB4DA3"/>
    <w:rsid w:val="00EB4EB5"/>
    <w:rsid w:val="00EB503B"/>
    <w:rsid w:val="00EB516A"/>
    <w:rsid w:val="00EB5207"/>
    <w:rsid w:val="00EB532D"/>
    <w:rsid w:val="00EB544C"/>
    <w:rsid w:val="00EB5649"/>
    <w:rsid w:val="00EB58B9"/>
    <w:rsid w:val="00EB59AD"/>
    <w:rsid w:val="00EB59CF"/>
    <w:rsid w:val="00EB5A91"/>
    <w:rsid w:val="00EB5C40"/>
    <w:rsid w:val="00EB5CC9"/>
    <w:rsid w:val="00EB5D74"/>
    <w:rsid w:val="00EB5E7B"/>
    <w:rsid w:val="00EB5E83"/>
    <w:rsid w:val="00EB5F35"/>
    <w:rsid w:val="00EB5F7B"/>
    <w:rsid w:val="00EB5F93"/>
    <w:rsid w:val="00EB5FC3"/>
    <w:rsid w:val="00EB5FD2"/>
    <w:rsid w:val="00EB60C9"/>
    <w:rsid w:val="00EB612B"/>
    <w:rsid w:val="00EB61AE"/>
    <w:rsid w:val="00EB62F9"/>
    <w:rsid w:val="00EB63CD"/>
    <w:rsid w:val="00EB644B"/>
    <w:rsid w:val="00EB6507"/>
    <w:rsid w:val="00EB6580"/>
    <w:rsid w:val="00EB65E5"/>
    <w:rsid w:val="00EB671F"/>
    <w:rsid w:val="00EB6736"/>
    <w:rsid w:val="00EB67B5"/>
    <w:rsid w:val="00EB67F7"/>
    <w:rsid w:val="00EB68A2"/>
    <w:rsid w:val="00EB68BF"/>
    <w:rsid w:val="00EB68F2"/>
    <w:rsid w:val="00EB6B5F"/>
    <w:rsid w:val="00EB6DD2"/>
    <w:rsid w:val="00EB6E27"/>
    <w:rsid w:val="00EB6EBD"/>
    <w:rsid w:val="00EB6F08"/>
    <w:rsid w:val="00EB6F42"/>
    <w:rsid w:val="00EB717E"/>
    <w:rsid w:val="00EB71A8"/>
    <w:rsid w:val="00EB71F6"/>
    <w:rsid w:val="00EB72AB"/>
    <w:rsid w:val="00EB72DB"/>
    <w:rsid w:val="00EB73D1"/>
    <w:rsid w:val="00EB7428"/>
    <w:rsid w:val="00EB74AD"/>
    <w:rsid w:val="00EB753E"/>
    <w:rsid w:val="00EB7553"/>
    <w:rsid w:val="00EB760D"/>
    <w:rsid w:val="00EB763D"/>
    <w:rsid w:val="00EB7672"/>
    <w:rsid w:val="00EB76F8"/>
    <w:rsid w:val="00EB77F5"/>
    <w:rsid w:val="00EB7876"/>
    <w:rsid w:val="00EB7881"/>
    <w:rsid w:val="00EB7993"/>
    <w:rsid w:val="00EB7994"/>
    <w:rsid w:val="00EB7A1C"/>
    <w:rsid w:val="00EB7A75"/>
    <w:rsid w:val="00EB7A9A"/>
    <w:rsid w:val="00EB7B5E"/>
    <w:rsid w:val="00EB7C95"/>
    <w:rsid w:val="00EB7F45"/>
    <w:rsid w:val="00EC008C"/>
    <w:rsid w:val="00EC008E"/>
    <w:rsid w:val="00EC00A2"/>
    <w:rsid w:val="00EC02DE"/>
    <w:rsid w:val="00EC02FB"/>
    <w:rsid w:val="00EC037A"/>
    <w:rsid w:val="00EC057C"/>
    <w:rsid w:val="00EC05DD"/>
    <w:rsid w:val="00EC0628"/>
    <w:rsid w:val="00EC0697"/>
    <w:rsid w:val="00EC069E"/>
    <w:rsid w:val="00EC0756"/>
    <w:rsid w:val="00EC09B5"/>
    <w:rsid w:val="00EC0A13"/>
    <w:rsid w:val="00EC0A1B"/>
    <w:rsid w:val="00EC0A4B"/>
    <w:rsid w:val="00EC0B0A"/>
    <w:rsid w:val="00EC0B1B"/>
    <w:rsid w:val="00EC0B76"/>
    <w:rsid w:val="00EC0B98"/>
    <w:rsid w:val="00EC0BFE"/>
    <w:rsid w:val="00EC0E42"/>
    <w:rsid w:val="00EC0E7B"/>
    <w:rsid w:val="00EC0E98"/>
    <w:rsid w:val="00EC1306"/>
    <w:rsid w:val="00EC1321"/>
    <w:rsid w:val="00EC1418"/>
    <w:rsid w:val="00EC145C"/>
    <w:rsid w:val="00EC14E7"/>
    <w:rsid w:val="00EC152D"/>
    <w:rsid w:val="00EC152F"/>
    <w:rsid w:val="00EC1697"/>
    <w:rsid w:val="00EC17AA"/>
    <w:rsid w:val="00EC19D4"/>
    <w:rsid w:val="00EC1A38"/>
    <w:rsid w:val="00EC1B8E"/>
    <w:rsid w:val="00EC1BCE"/>
    <w:rsid w:val="00EC1C0D"/>
    <w:rsid w:val="00EC1D48"/>
    <w:rsid w:val="00EC1D6C"/>
    <w:rsid w:val="00EC1DB2"/>
    <w:rsid w:val="00EC1EAD"/>
    <w:rsid w:val="00EC1F50"/>
    <w:rsid w:val="00EC1F75"/>
    <w:rsid w:val="00EC2049"/>
    <w:rsid w:val="00EC20EC"/>
    <w:rsid w:val="00EC20EF"/>
    <w:rsid w:val="00EC218B"/>
    <w:rsid w:val="00EC21DA"/>
    <w:rsid w:val="00EC2418"/>
    <w:rsid w:val="00EC2559"/>
    <w:rsid w:val="00EC2569"/>
    <w:rsid w:val="00EC284A"/>
    <w:rsid w:val="00EC2883"/>
    <w:rsid w:val="00EC299F"/>
    <w:rsid w:val="00EC29CD"/>
    <w:rsid w:val="00EC2B5C"/>
    <w:rsid w:val="00EC2B9A"/>
    <w:rsid w:val="00EC2BC0"/>
    <w:rsid w:val="00EC2BCC"/>
    <w:rsid w:val="00EC2C1F"/>
    <w:rsid w:val="00EC2DC1"/>
    <w:rsid w:val="00EC2E8E"/>
    <w:rsid w:val="00EC2E9B"/>
    <w:rsid w:val="00EC2F2C"/>
    <w:rsid w:val="00EC3018"/>
    <w:rsid w:val="00EC314F"/>
    <w:rsid w:val="00EC31A2"/>
    <w:rsid w:val="00EC31B3"/>
    <w:rsid w:val="00EC32A0"/>
    <w:rsid w:val="00EC32B1"/>
    <w:rsid w:val="00EC3441"/>
    <w:rsid w:val="00EC34C2"/>
    <w:rsid w:val="00EC34D2"/>
    <w:rsid w:val="00EC34E3"/>
    <w:rsid w:val="00EC352B"/>
    <w:rsid w:val="00EC354D"/>
    <w:rsid w:val="00EC3655"/>
    <w:rsid w:val="00EC3871"/>
    <w:rsid w:val="00EC392C"/>
    <w:rsid w:val="00EC39DE"/>
    <w:rsid w:val="00EC3B5B"/>
    <w:rsid w:val="00EC3CF2"/>
    <w:rsid w:val="00EC3D01"/>
    <w:rsid w:val="00EC3E72"/>
    <w:rsid w:val="00EC4013"/>
    <w:rsid w:val="00EC4233"/>
    <w:rsid w:val="00EC42B7"/>
    <w:rsid w:val="00EC4364"/>
    <w:rsid w:val="00EC438B"/>
    <w:rsid w:val="00EC446C"/>
    <w:rsid w:val="00EC44CA"/>
    <w:rsid w:val="00EC4516"/>
    <w:rsid w:val="00EC46DB"/>
    <w:rsid w:val="00EC4B22"/>
    <w:rsid w:val="00EC4B47"/>
    <w:rsid w:val="00EC4BAA"/>
    <w:rsid w:val="00EC4C7D"/>
    <w:rsid w:val="00EC4D6F"/>
    <w:rsid w:val="00EC4E94"/>
    <w:rsid w:val="00EC4F20"/>
    <w:rsid w:val="00EC4FC2"/>
    <w:rsid w:val="00EC510A"/>
    <w:rsid w:val="00EC517F"/>
    <w:rsid w:val="00EC51B1"/>
    <w:rsid w:val="00EC51D9"/>
    <w:rsid w:val="00EC5239"/>
    <w:rsid w:val="00EC527C"/>
    <w:rsid w:val="00EC52AC"/>
    <w:rsid w:val="00EC54A0"/>
    <w:rsid w:val="00EC560C"/>
    <w:rsid w:val="00EC56B0"/>
    <w:rsid w:val="00EC581E"/>
    <w:rsid w:val="00EC5888"/>
    <w:rsid w:val="00EC5895"/>
    <w:rsid w:val="00EC58B8"/>
    <w:rsid w:val="00EC592C"/>
    <w:rsid w:val="00EC5AC3"/>
    <w:rsid w:val="00EC5B90"/>
    <w:rsid w:val="00EC5C01"/>
    <w:rsid w:val="00EC5C7A"/>
    <w:rsid w:val="00EC5D45"/>
    <w:rsid w:val="00EC5DB8"/>
    <w:rsid w:val="00EC5DD8"/>
    <w:rsid w:val="00EC5E42"/>
    <w:rsid w:val="00EC5F4D"/>
    <w:rsid w:val="00EC60A7"/>
    <w:rsid w:val="00EC60A9"/>
    <w:rsid w:val="00EC61F6"/>
    <w:rsid w:val="00EC6282"/>
    <w:rsid w:val="00EC63C2"/>
    <w:rsid w:val="00EC6409"/>
    <w:rsid w:val="00EC647E"/>
    <w:rsid w:val="00EC6577"/>
    <w:rsid w:val="00EC65B9"/>
    <w:rsid w:val="00EC6620"/>
    <w:rsid w:val="00EC6653"/>
    <w:rsid w:val="00EC6842"/>
    <w:rsid w:val="00EC68DC"/>
    <w:rsid w:val="00EC6919"/>
    <w:rsid w:val="00EC695A"/>
    <w:rsid w:val="00EC699B"/>
    <w:rsid w:val="00EC6A18"/>
    <w:rsid w:val="00EC6A35"/>
    <w:rsid w:val="00EC6A46"/>
    <w:rsid w:val="00EC6AF6"/>
    <w:rsid w:val="00EC6C35"/>
    <w:rsid w:val="00EC6C4C"/>
    <w:rsid w:val="00EC6FAF"/>
    <w:rsid w:val="00EC7155"/>
    <w:rsid w:val="00EC71B3"/>
    <w:rsid w:val="00EC71CC"/>
    <w:rsid w:val="00EC725B"/>
    <w:rsid w:val="00EC7415"/>
    <w:rsid w:val="00EC7634"/>
    <w:rsid w:val="00EC7766"/>
    <w:rsid w:val="00EC77D9"/>
    <w:rsid w:val="00EC7844"/>
    <w:rsid w:val="00EC7986"/>
    <w:rsid w:val="00EC7A0C"/>
    <w:rsid w:val="00EC7A97"/>
    <w:rsid w:val="00EC7ACF"/>
    <w:rsid w:val="00EC7B21"/>
    <w:rsid w:val="00EC7B51"/>
    <w:rsid w:val="00EC7D0A"/>
    <w:rsid w:val="00EC7E0B"/>
    <w:rsid w:val="00EC7FD2"/>
    <w:rsid w:val="00ED00B6"/>
    <w:rsid w:val="00ED0121"/>
    <w:rsid w:val="00ED0157"/>
    <w:rsid w:val="00ED01BB"/>
    <w:rsid w:val="00ED01F1"/>
    <w:rsid w:val="00ED026E"/>
    <w:rsid w:val="00ED02BC"/>
    <w:rsid w:val="00ED033D"/>
    <w:rsid w:val="00ED03E1"/>
    <w:rsid w:val="00ED04A8"/>
    <w:rsid w:val="00ED04D3"/>
    <w:rsid w:val="00ED0522"/>
    <w:rsid w:val="00ED05D6"/>
    <w:rsid w:val="00ED05DC"/>
    <w:rsid w:val="00ED0648"/>
    <w:rsid w:val="00ED0859"/>
    <w:rsid w:val="00ED08E3"/>
    <w:rsid w:val="00ED09E7"/>
    <w:rsid w:val="00ED0A84"/>
    <w:rsid w:val="00ED0AB9"/>
    <w:rsid w:val="00ED0B0E"/>
    <w:rsid w:val="00ED0B24"/>
    <w:rsid w:val="00ED0BC3"/>
    <w:rsid w:val="00ED0C25"/>
    <w:rsid w:val="00ED0C54"/>
    <w:rsid w:val="00ED0C63"/>
    <w:rsid w:val="00ED0C8C"/>
    <w:rsid w:val="00ED0CAA"/>
    <w:rsid w:val="00ED0CFC"/>
    <w:rsid w:val="00ED0DAF"/>
    <w:rsid w:val="00ED0DC5"/>
    <w:rsid w:val="00ED0F5B"/>
    <w:rsid w:val="00ED0F8B"/>
    <w:rsid w:val="00ED1005"/>
    <w:rsid w:val="00ED1068"/>
    <w:rsid w:val="00ED10BF"/>
    <w:rsid w:val="00ED10DF"/>
    <w:rsid w:val="00ED10FD"/>
    <w:rsid w:val="00ED1122"/>
    <w:rsid w:val="00ED11FD"/>
    <w:rsid w:val="00ED12D4"/>
    <w:rsid w:val="00ED1348"/>
    <w:rsid w:val="00ED1380"/>
    <w:rsid w:val="00ED13C5"/>
    <w:rsid w:val="00ED13ED"/>
    <w:rsid w:val="00ED1439"/>
    <w:rsid w:val="00ED151E"/>
    <w:rsid w:val="00ED152D"/>
    <w:rsid w:val="00ED157F"/>
    <w:rsid w:val="00ED15B0"/>
    <w:rsid w:val="00ED15CC"/>
    <w:rsid w:val="00ED16E9"/>
    <w:rsid w:val="00ED1927"/>
    <w:rsid w:val="00ED1958"/>
    <w:rsid w:val="00ED1A59"/>
    <w:rsid w:val="00ED1AAA"/>
    <w:rsid w:val="00ED1C6D"/>
    <w:rsid w:val="00ED1E4D"/>
    <w:rsid w:val="00ED1F37"/>
    <w:rsid w:val="00ED1F86"/>
    <w:rsid w:val="00ED20F4"/>
    <w:rsid w:val="00ED2308"/>
    <w:rsid w:val="00ED2317"/>
    <w:rsid w:val="00ED234C"/>
    <w:rsid w:val="00ED257A"/>
    <w:rsid w:val="00ED2599"/>
    <w:rsid w:val="00ED25D8"/>
    <w:rsid w:val="00ED25E6"/>
    <w:rsid w:val="00ED26BF"/>
    <w:rsid w:val="00ED28D7"/>
    <w:rsid w:val="00ED2962"/>
    <w:rsid w:val="00ED2985"/>
    <w:rsid w:val="00ED2BAB"/>
    <w:rsid w:val="00ED2CF1"/>
    <w:rsid w:val="00ED2D67"/>
    <w:rsid w:val="00ED2D7E"/>
    <w:rsid w:val="00ED2F0F"/>
    <w:rsid w:val="00ED2FA8"/>
    <w:rsid w:val="00ED2FD4"/>
    <w:rsid w:val="00ED3022"/>
    <w:rsid w:val="00ED30C1"/>
    <w:rsid w:val="00ED310E"/>
    <w:rsid w:val="00ED320B"/>
    <w:rsid w:val="00ED3259"/>
    <w:rsid w:val="00ED32A4"/>
    <w:rsid w:val="00ED3378"/>
    <w:rsid w:val="00ED352B"/>
    <w:rsid w:val="00ED35FC"/>
    <w:rsid w:val="00ED3610"/>
    <w:rsid w:val="00ED379D"/>
    <w:rsid w:val="00ED3898"/>
    <w:rsid w:val="00ED38F7"/>
    <w:rsid w:val="00ED3A52"/>
    <w:rsid w:val="00ED3A8D"/>
    <w:rsid w:val="00ED3C21"/>
    <w:rsid w:val="00ED3F8F"/>
    <w:rsid w:val="00ED3FAC"/>
    <w:rsid w:val="00ED408D"/>
    <w:rsid w:val="00ED4300"/>
    <w:rsid w:val="00ED43E8"/>
    <w:rsid w:val="00ED454D"/>
    <w:rsid w:val="00ED4571"/>
    <w:rsid w:val="00ED46E0"/>
    <w:rsid w:val="00ED472F"/>
    <w:rsid w:val="00ED47F2"/>
    <w:rsid w:val="00ED486C"/>
    <w:rsid w:val="00ED4A17"/>
    <w:rsid w:val="00ED4DBB"/>
    <w:rsid w:val="00ED4EBC"/>
    <w:rsid w:val="00ED4EEB"/>
    <w:rsid w:val="00ED4FC4"/>
    <w:rsid w:val="00ED5176"/>
    <w:rsid w:val="00ED51CD"/>
    <w:rsid w:val="00ED524D"/>
    <w:rsid w:val="00ED5356"/>
    <w:rsid w:val="00ED54FA"/>
    <w:rsid w:val="00ED5586"/>
    <w:rsid w:val="00ED55F3"/>
    <w:rsid w:val="00ED56A1"/>
    <w:rsid w:val="00ED583B"/>
    <w:rsid w:val="00ED589C"/>
    <w:rsid w:val="00ED59F6"/>
    <w:rsid w:val="00ED5A0C"/>
    <w:rsid w:val="00ED5B2A"/>
    <w:rsid w:val="00ED5BAF"/>
    <w:rsid w:val="00ED5D92"/>
    <w:rsid w:val="00ED5EFF"/>
    <w:rsid w:val="00ED6070"/>
    <w:rsid w:val="00ED61D6"/>
    <w:rsid w:val="00ED61E5"/>
    <w:rsid w:val="00ED6244"/>
    <w:rsid w:val="00ED6260"/>
    <w:rsid w:val="00ED6318"/>
    <w:rsid w:val="00ED6373"/>
    <w:rsid w:val="00ED6435"/>
    <w:rsid w:val="00ED6486"/>
    <w:rsid w:val="00ED64AE"/>
    <w:rsid w:val="00ED661A"/>
    <w:rsid w:val="00ED66A4"/>
    <w:rsid w:val="00ED6733"/>
    <w:rsid w:val="00ED686F"/>
    <w:rsid w:val="00ED6A2E"/>
    <w:rsid w:val="00ED6D5C"/>
    <w:rsid w:val="00ED6D9E"/>
    <w:rsid w:val="00ED6E4D"/>
    <w:rsid w:val="00ED6E9B"/>
    <w:rsid w:val="00ED6FA2"/>
    <w:rsid w:val="00ED6FA9"/>
    <w:rsid w:val="00ED703F"/>
    <w:rsid w:val="00ED70BD"/>
    <w:rsid w:val="00ED70C0"/>
    <w:rsid w:val="00ED7107"/>
    <w:rsid w:val="00ED740E"/>
    <w:rsid w:val="00ED74AE"/>
    <w:rsid w:val="00ED76B3"/>
    <w:rsid w:val="00ED76E2"/>
    <w:rsid w:val="00ED7738"/>
    <w:rsid w:val="00ED774E"/>
    <w:rsid w:val="00ED7765"/>
    <w:rsid w:val="00ED77AE"/>
    <w:rsid w:val="00ED7909"/>
    <w:rsid w:val="00ED792C"/>
    <w:rsid w:val="00ED796D"/>
    <w:rsid w:val="00ED7981"/>
    <w:rsid w:val="00ED79F0"/>
    <w:rsid w:val="00ED7AA1"/>
    <w:rsid w:val="00ED7B53"/>
    <w:rsid w:val="00ED7CAA"/>
    <w:rsid w:val="00ED7CCC"/>
    <w:rsid w:val="00ED7D63"/>
    <w:rsid w:val="00ED7DB0"/>
    <w:rsid w:val="00ED7F96"/>
    <w:rsid w:val="00ED7FF2"/>
    <w:rsid w:val="00EE0005"/>
    <w:rsid w:val="00EE0007"/>
    <w:rsid w:val="00EE01C8"/>
    <w:rsid w:val="00EE01FF"/>
    <w:rsid w:val="00EE021E"/>
    <w:rsid w:val="00EE028B"/>
    <w:rsid w:val="00EE029C"/>
    <w:rsid w:val="00EE0333"/>
    <w:rsid w:val="00EE03A5"/>
    <w:rsid w:val="00EE0461"/>
    <w:rsid w:val="00EE04A4"/>
    <w:rsid w:val="00EE052B"/>
    <w:rsid w:val="00EE068D"/>
    <w:rsid w:val="00EE06A0"/>
    <w:rsid w:val="00EE08B0"/>
    <w:rsid w:val="00EE092A"/>
    <w:rsid w:val="00EE0A31"/>
    <w:rsid w:val="00EE0A70"/>
    <w:rsid w:val="00EE0AAA"/>
    <w:rsid w:val="00EE0B09"/>
    <w:rsid w:val="00EE0B28"/>
    <w:rsid w:val="00EE0B3A"/>
    <w:rsid w:val="00EE0B5A"/>
    <w:rsid w:val="00EE0C33"/>
    <w:rsid w:val="00EE0CBF"/>
    <w:rsid w:val="00EE0CF5"/>
    <w:rsid w:val="00EE0E00"/>
    <w:rsid w:val="00EE1042"/>
    <w:rsid w:val="00EE1162"/>
    <w:rsid w:val="00EE1213"/>
    <w:rsid w:val="00EE1297"/>
    <w:rsid w:val="00EE12F8"/>
    <w:rsid w:val="00EE13D1"/>
    <w:rsid w:val="00EE14DD"/>
    <w:rsid w:val="00EE14E7"/>
    <w:rsid w:val="00EE1622"/>
    <w:rsid w:val="00EE16BF"/>
    <w:rsid w:val="00EE1736"/>
    <w:rsid w:val="00EE1763"/>
    <w:rsid w:val="00EE17DA"/>
    <w:rsid w:val="00EE17F4"/>
    <w:rsid w:val="00EE1873"/>
    <w:rsid w:val="00EE1923"/>
    <w:rsid w:val="00EE1A1C"/>
    <w:rsid w:val="00EE1AA1"/>
    <w:rsid w:val="00EE1BBE"/>
    <w:rsid w:val="00EE1C09"/>
    <w:rsid w:val="00EE1CF4"/>
    <w:rsid w:val="00EE203F"/>
    <w:rsid w:val="00EE20ED"/>
    <w:rsid w:val="00EE2187"/>
    <w:rsid w:val="00EE2349"/>
    <w:rsid w:val="00EE2539"/>
    <w:rsid w:val="00EE254A"/>
    <w:rsid w:val="00EE2641"/>
    <w:rsid w:val="00EE265B"/>
    <w:rsid w:val="00EE27ED"/>
    <w:rsid w:val="00EE2829"/>
    <w:rsid w:val="00EE29D3"/>
    <w:rsid w:val="00EE2B6E"/>
    <w:rsid w:val="00EE2D0E"/>
    <w:rsid w:val="00EE2D33"/>
    <w:rsid w:val="00EE2D8B"/>
    <w:rsid w:val="00EE2EBB"/>
    <w:rsid w:val="00EE2F11"/>
    <w:rsid w:val="00EE2F60"/>
    <w:rsid w:val="00EE2F6A"/>
    <w:rsid w:val="00EE31F3"/>
    <w:rsid w:val="00EE3330"/>
    <w:rsid w:val="00EE33A1"/>
    <w:rsid w:val="00EE34C8"/>
    <w:rsid w:val="00EE34E0"/>
    <w:rsid w:val="00EE3514"/>
    <w:rsid w:val="00EE351D"/>
    <w:rsid w:val="00EE3770"/>
    <w:rsid w:val="00EE3818"/>
    <w:rsid w:val="00EE389D"/>
    <w:rsid w:val="00EE3961"/>
    <w:rsid w:val="00EE39DE"/>
    <w:rsid w:val="00EE3BE3"/>
    <w:rsid w:val="00EE3C57"/>
    <w:rsid w:val="00EE3CFE"/>
    <w:rsid w:val="00EE3D2E"/>
    <w:rsid w:val="00EE3DA0"/>
    <w:rsid w:val="00EE3E48"/>
    <w:rsid w:val="00EE3E76"/>
    <w:rsid w:val="00EE4108"/>
    <w:rsid w:val="00EE417D"/>
    <w:rsid w:val="00EE4208"/>
    <w:rsid w:val="00EE4443"/>
    <w:rsid w:val="00EE44F1"/>
    <w:rsid w:val="00EE4752"/>
    <w:rsid w:val="00EE4767"/>
    <w:rsid w:val="00EE481A"/>
    <w:rsid w:val="00EE481E"/>
    <w:rsid w:val="00EE48A5"/>
    <w:rsid w:val="00EE48E7"/>
    <w:rsid w:val="00EE4A85"/>
    <w:rsid w:val="00EE4B81"/>
    <w:rsid w:val="00EE4BA8"/>
    <w:rsid w:val="00EE4BFF"/>
    <w:rsid w:val="00EE4CD0"/>
    <w:rsid w:val="00EE4D5F"/>
    <w:rsid w:val="00EE4D9C"/>
    <w:rsid w:val="00EE5061"/>
    <w:rsid w:val="00EE5306"/>
    <w:rsid w:val="00EE537D"/>
    <w:rsid w:val="00EE5570"/>
    <w:rsid w:val="00EE557D"/>
    <w:rsid w:val="00EE5589"/>
    <w:rsid w:val="00EE56C4"/>
    <w:rsid w:val="00EE56D0"/>
    <w:rsid w:val="00EE56E6"/>
    <w:rsid w:val="00EE5720"/>
    <w:rsid w:val="00EE594B"/>
    <w:rsid w:val="00EE5967"/>
    <w:rsid w:val="00EE5A2B"/>
    <w:rsid w:val="00EE5C2C"/>
    <w:rsid w:val="00EE5C69"/>
    <w:rsid w:val="00EE5D90"/>
    <w:rsid w:val="00EE5ECD"/>
    <w:rsid w:val="00EE6198"/>
    <w:rsid w:val="00EE6223"/>
    <w:rsid w:val="00EE62E1"/>
    <w:rsid w:val="00EE62F6"/>
    <w:rsid w:val="00EE642B"/>
    <w:rsid w:val="00EE64B9"/>
    <w:rsid w:val="00EE6618"/>
    <w:rsid w:val="00EE663C"/>
    <w:rsid w:val="00EE66E5"/>
    <w:rsid w:val="00EE6770"/>
    <w:rsid w:val="00EE6774"/>
    <w:rsid w:val="00EE6864"/>
    <w:rsid w:val="00EE69C7"/>
    <w:rsid w:val="00EE69D7"/>
    <w:rsid w:val="00EE6A22"/>
    <w:rsid w:val="00EE6AF3"/>
    <w:rsid w:val="00EE6B51"/>
    <w:rsid w:val="00EE6C01"/>
    <w:rsid w:val="00EE6C59"/>
    <w:rsid w:val="00EE6E87"/>
    <w:rsid w:val="00EE6ED3"/>
    <w:rsid w:val="00EE6EDA"/>
    <w:rsid w:val="00EE6F38"/>
    <w:rsid w:val="00EE6FFF"/>
    <w:rsid w:val="00EE708F"/>
    <w:rsid w:val="00EE70A6"/>
    <w:rsid w:val="00EE71AB"/>
    <w:rsid w:val="00EE724E"/>
    <w:rsid w:val="00EE733D"/>
    <w:rsid w:val="00EE7379"/>
    <w:rsid w:val="00EE73DC"/>
    <w:rsid w:val="00EE73E0"/>
    <w:rsid w:val="00EE7435"/>
    <w:rsid w:val="00EE7475"/>
    <w:rsid w:val="00EE7564"/>
    <w:rsid w:val="00EE76BD"/>
    <w:rsid w:val="00EE7765"/>
    <w:rsid w:val="00EE77D0"/>
    <w:rsid w:val="00EE799A"/>
    <w:rsid w:val="00EE79A3"/>
    <w:rsid w:val="00EE79C7"/>
    <w:rsid w:val="00EE7A20"/>
    <w:rsid w:val="00EE7BD4"/>
    <w:rsid w:val="00EE7BD9"/>
    <w:rsid w:val="00EE7C1A"/>
    <w:rsid w:val="00EE7CD3"/>
    <w:rsid w:val="00EE7CFE"/>
    <w:rsid w:val="00EE7D29"/>
    <w:rsid w:val="00EE7DCB"/>
    <w:rsid w:val="00EE7ED9"/>
    <w:rsid w:val="00EE7FA3"/>
    <w:rsid w:val="00EF000C"/>
    <w:rsid w:val="00EF00BF"/>
    <w:rsid w:val="00EF01D2"/>
    <w:rsid w:val="00EF0334"/>
    <w:rsid w:val="00EF034B"/>
    <w:rsid w:val="00EF047C"/>
    <w:rsid w:val="00EF04BD"/>
    <w:rsid w:val="00EF0511"/>
    <w:rsid w:val="00EF055B"/>
    <w:rsid w:val="00EF05AA"/>
    <w:rsid w:val="00EF05E3"/>
    <w:rsid w:val="00EF0708"/>
    <w:rsid w:val="00EF0CBB"/>
    <w:rsid w:val="00EF0DF3"/>
    <w:rsid w:val="00EF0EDB"/>
    <w:rsid w:val="00EF0EFC"/>
    <w:rsid w:val="00EF1197"/>
    <w:rsid w:val="00EF11E4"/>
    <w:rsid w:val="00EF13BF"/>
    <w:rsid w:val="00EF1447"/>
    <w:rsid w:val="00EF149C"/>
    <w:rsid w:val="00EF1554"/>
    <w:rsid w:val="00EF1560"/>
    <w:rsid w:val="00EF15BC"/>
    <w:rsid w:val="00EF160D"/>
    <w:rsid w:val="00EF161E"/>
    <w:rsid w:val="00EF173E"/>
    <w:rsid w:val="00EF178E"/>
    <w:rsid w:val="00EF198B"/>
    <w:rsid w:val="00EF1B36"/>
    <w:rsid w:val="00EF1B37"/>
    <w:rsid w:val="00EF1BEC"/>
    <w:rsid w:val="00EF1CF4"/>
    <w:rsid w:val="00EF1DAA"/>
    <w:rsid w:val="00EF1E86"/>
    <w:rsid w:val="00EF1F1A"/>
    <w:rsid w:val="00EF1F1F"/>
    <w:rsid w:val="00EF1F33"/>
    <w:rsid w:val="00EF2270"/>
    <w:rsid w:val="00EF22B1"/>
    <w:rsid w:val="00EF23BE"/>
    <w:rsid w:val="00EF240A"/>
    <w:rsid w:val="00EF2444"/>
    <w:rsid w:val="00EF2469"/>
    <w:rsid w:val="00EF2488"/>
    <w:rsid w:val="00EF248C"/>
    <w:rsid w:val="00EF259D"/>
    <w:rsid w:val="00EF25EE"/>
    <w:rsid w:val="00EF261A"/>
    <w:rsid w:val="00EF2744"/>
    <w:rsid w:val="00EF2762"/>
    <w:rsid w:val="00EF281F"/>
    <w:rsid w:val="00EF2862"/>
    <w:rsid w:val="00EF299E"/>
    <w:rsid w:val="00EF29E3"/>
    <w:rsid w:val="00EF2B43"/>
    <w:rsid w:val="00EF2C26"/>
    <w:rsid w:val="00EF2C31"/>
    <w:rsid w:val="00EF2D45"/>
    <w:rsid w:val="00EF2DB4"/>
    <w:rsid w:val="00EF2EA4"/>
    <w:rsid w:val="00EF2EEE"/>
    <w:rsid w:val="00EF2F85"/>
    <w:rsid w:val="00EF2FB7"/>
    <w:rsid w:val="00EF301C"/>
    <w:rsid w:val="00EF31F0"/>
    <w:rsid w:val="00EF3255"/>
    <w:rsid w:val="00EF335B"/>
    <w:rsid w:val="00EF354E"/>
    <w:rsid w:val="00EF356F"/>
    <w:rsid w:val="00EF3586"/>
    <w:rsid w:val="00EF35D4"/>
    <w:rsid w:val="00EF35FE"/>
    <w:rsid w:val="00EF3639"/>
    <w:rsid w:val="00EF3727"/>
    <w:rsid w:val="00EF373F"/>
    <w:rsid w:val="00EF3744"/>
    <w:rsid w:val="00EF37E2"/>
    <w:rsid w:val="00EF37F8"/>
    <w:rsid w:val="00EF3933"/>
    <w:rsid w:val="00EF39A8"/>
    <w:rsid w:val="00EF3A45"/>
    <w:rsid w:val="00EF3AF4"/>
    <w:rsid w:val="00EF3B5E"/>
    <w:rsid w:val="00EF3CDC"/>
    <w:rsid w:val="00EF3DA4"/>
    <w:rsid w:val="00EF3DE2"/>
    <w:rsid w:val="00EF3F71"/>
    <w:rsid w:val="00EF3F75"/>
    <w:rsid w:val="00EF411C"/>
    <w:rsid w:val="00EF4155"/>
    <w:rsid w:val="00EF4294"/>
    <w:rsid w:val="00EF438B"/>
    <w:rsid w:val="00EF43E7"/>
    <w:rsid w:val="00EF442B"/>
    <w:rsid w:val="00EF4560"/>
    <w:rsid w:val="00EF45A2"/>
    <w:rsid w:val="00EF4617"/>
    <w:rsid w:val="00EF482A"/>
    <w:rsid w:val="00EF48C5"/>
    <w:rsid w:val="00EF4A80"/>
    <w:rsid w:val="00EF4B1A"/>
    <w:rsid w:val="00EF4B45"/>
    <w:rsid w:val="00EF4BA2"/>
    <w:rsid w:val="00EF4C05"/>
    <w:rsid w:val="00EF4C39"/>
    <w:rsid w:val="00EF4CB6"/>
    <w:rsid w:val="00EF4D53"/>
    <w:rsid w:val="00EF4F5B"/>
    <w:rsid w:val="00EF5072"/>
    <w:rsid w:val="00EF50B4"/>
    <w:rsid w:val="00EF5277"/>
    <w:rsid w:val="00EF541F"/>
    <w:rsid w:val="00EF5535"/>
    <w:rsid w:val="00EF5593"/>
    <w:rsid w:val="00EF5709"/>
    <w:rsid w:val="00EF58D6"/>
    <w:rsid w:val="00EF593F"/>
    <w:rsid w:val="00EF5979"/>
    <w:rsid w:val="00EF59BE"/>
    <w:rsid w:val="00EF5A6F"/>
    <w:rsid w:val="00EF5AA0"/>
    <w:rsid w:val="00EF5B03"/>
    <w:rsid w:val="00EF5BEB"/>
    <w:rsid w:val="00EF5C8A"/>
    <w:rsid w:val="00EF5DFD"/>
    <w:rsid w:val="00EF5ED9"/>
    <w:rsid w:val="00EF5F4D"/>
    <w:rsid w:val="00EF5F59"/>
    <w:rsid w:val="00EF5F7C"/>
    <w:rsid w:val="00EF5F95"/>
    <w:rsid w:val="00EF610B"/>
    <w:rsid w:val="00EF62D1"/>
    <w:rsid w:val="00EF6464"/>
    <w:rsid w:val="00EF64BE"/>
    <w:rsid w:val="00EF6510"/>
    <w:rsid w:val="00EF65C2"/>
    <w:rsid w:val="00EF66E2"/>
    <w:rsid w:val="00EF679A"/>
    <w:rsid w:val="00EF67C0"/>
    <w:rsid w:val="00EF67DC"/>
    <w:rsid w:val="00EF6837"/>
    <w:rsid w:val="00EF6893"/>
    <w:rsid w:val="00EF69B4"/>
    <w:rsid w:val="00EF6A50"/>
    <w:rsid w:val="00EF6BB6"/>
    <w:rsid w:val="00EF6D32"/>
    <w:rsid w:val="00EF6E89"/>
    <w:rsid w:val="00EF702E"/>
    <w:rsid w:val="00EF7072"/>
    <w:rsid w:val="00EF714D"/>
    <w:rsid w:val="00EF7178"/>
    <w:rsid w:val="00EF7194"/>
    <w:rsid w:val="00EF7208"/>
    <w:rsid w:val="00EF7214"/>
    <w:rsid w:val="00EF72DE"/>
    <w:rsid w:val="00EF7385"/>
    <w:rsid w:val="00EF740C"/>
    <w:rsid w:val="00EF7492"/>
    <w:rsid w:val="00EF7603"/>
    <w:rsid w:val="00EF7697"/>
    <w:rsid w:val="00EF76BE"/>
    <w:rsid w:val="00EF7765"/>
    <w:rsid w:val="00EF776F"/>
    <w:rsid w:val="00EF77F2"/>
    <w:rsid w:val="00EF78D4"/>
    <w:rsid w:val="00EF78FA"/>
    <w:rsid w:val="00EF79C2"/>
    <w:rsid w:val="00EF7A11"/>
    <w:rsid w:val="00EF7A38"/>
    <w:rsid w:val="00EF7B1B"/>
    <w:rsid w:val="00EF7C7D"/>
    <w:rsid w:val="00EF7D64"/>
    <w:rsid w:val="00EF7FD1"/>
    <w:rsid w:val="00F00346"/>
    <w:rsid w:val="00F00354"/>
    <w:rsid w:val="00F00463"/>
    <w:rsid w:val="00F00520"/>
    <w:rsid w:val="00F006FF"/>
    <w:rsid w:val="00F00716"/>
    <w:rsid w:val="00F007B7"/>
    <w:rsid w:val="00F00846"/>
    <w:rsid w:val="00F00942"/>
    <w:rsid w:val="00F00AE2"/>
    <w:rsid w:val="00F00AE9"/>
    <w:rsid w:val="00F00CDE"/>
    <w:rsid w:val="00F00CE6"/>
    <w:rsid w:val="00F00D8E"/>
    <w:rsid w:val="00F00F05"/>
    <w:rsid w:val="00F0103D"/>
    <w:rsid w:val="00F010E6"/>
    <w:rsid w:val="00F01139"/>
    <w:rsid w:val="00F01174"/>
    <w:rsid w:val="00F011FE"/>
    <w:rsid w:val="00F012FA"/>
    <w:rsid w:val="00F0150C"/>
    <w:rsid w:val="00F015E7"/>
    <w:rsid w:val="00F01634"/>
    <w:rsid w:val="00F01682"/>
    <w:rsid w:val="00F016E6"/>
    <w:rsid w:val="00F01708"/>
    <w:rsid w:val="00F0178B"/>
    <w:rsid w:val="00F01A5E"/>
    <w:rsid w:val="00F01C53"/>
    <w:rsid w:val="00F01C8F"/>
    <w:rsid w:val="00F01DD1"/>
    <w:rsid w:val="00F01E19"/>
    <w:rsid w:val="00F01EF7"/>
    <w:rsid w:val="00F01FA4"/>
    <w:rsid w:val="00F01FAE"/>
    <w:rsid w:val="00F01FDB"/>
    <w:rsid w:val="00F01FF9"/>
    <w:rsid w:val="00F02047"/>
    <w:rsid w:val="00F02232"/>
    <w:rsid w:val="00F02471"/>
    <w:rsid w:val="00F024A4"/>
    <w:rsid w:val="00F02540"/>
    <w:rsid w:val="00F02562"/>
    <w:rsid w:val="00F026B7"/>
    <w:rsid w:val="00F0271D"/>
    <w:rsid w:val="00F02788"/>
    <w:rsid w:val="00F02B4A"/>
    <w:rsid w:val="00F02BA9"/>
    <w:rsid w:val="00F02BFF"/>
    <w:rsid w:val="00F02CA4"/>
    <w:rsid w:val="00F02D1F"/>
    <w:rsid w:val="00F02DC6"/>
    <w:rsid w:val="00F03056"/>
    <w:rsid w:val="00F030CA"/>
    <w:rsid w:val="00F0328B"/>
    <w:rsid w:val="00F0336C"/>
    <w:rsid w:val="00F033C2"/>
    <w:rsid w:val="00F03484"/>
    <w:rsid w:val="00F03525"/>
    <w:rsid w:val="00F0352C"/>
    <w:rsid w:val="00F0361A"/>
    <w:rsid w:val="00F038A5"/>
    <w:rsid w:val="00F038D1"/>
    <w:rsid w:val="00F0397C"/>
    <w:rsid w:val="00F03A0A"/>
    <w:rsid w:val="00F03A8E"/>
    <w:rsid w:val="00F03B8C"/>
    <w:rsid w:val="00F03BCF"/>
    <w:rsid w:val="00F03C0E"/>
    <w:rsid w:val="00F03C9C"/>
    <w:rsid w:val="00F03D07"/>
    <w:rsid w:val="00F03EA5"/>
    <w:rsid w:val="00F03EF5"/>
    <w:rsid w:val="00F03F06"/>
    <w:rsid w:val="00F03F6B"/>
    <w:rsid w:val="00F03F81"/>
    <w:rsid w:val="00F041EA"/>
    <w:rsid w:val="00F041F2"/>
    <w:rsid w:val="00F04265"/>
    <w:rsid w:val="00F04344"/>
    <w:rsid w:val="00F04597"/>
    <w:rsid w:val="00F046CA"/>
    <w:rsid w:val="00F047E7"/>
    <w:rsid w:val="00F0480A"/>
    <w:rsid w:val="00F04822"/>
    <w:rsid w:val="00F048C2"/>
    <w:rsid w:val="00F04921"/>
    <w:rsid w:val="00F04AE0"/>
    <w:rsid w:val="00F04B88"/>
    <w:rsid w:val="00F04C04"/>
    <w:rsid w:val="00F04C7C"/>
    <w:rsid w:val="00F04CFF"/>
    <w:rsid w:val="00F04D62"/>
    <w:rsid w:val="00F04E65"/>
    <w:rsid w:val="00F04EA6"/>
    <w:rsid w:val="00F04EFD"/>
    <w:rsid w:val="00F04F2F"/>
    <w:rsid w:val="00F04FEF"/>
    <w:rsid w:val="00F05057"/>
    <w:rsid w:val="00F050DA"/>
    <w:rsid w:val="00F051D0"/>
    <w:rsid w:val="00F05259"/>
    <w:rsid w:val="00F0527C"/>
    <w:rsid w:val="00F054DE"/>
    <w:rsid w:val="00F055A7"/>
    <w:rsid w:val="00F055CA"/>
    <w:rsid w:val="00F05706"/>
    <w:rsid w:val="00F057B9"/>
    <w:rsid w:val="00F058F6"/>
    <w:rsid w:val="00F0591F"/>
    <w:rsid w:val="00F0598E"/>
    <w:rsid w:val="00F059E8"/>
    <w:rsid w:val="00F05A70"/>
    <w:rsid w:val="00F05A80"/>
    <w:rsid w:val="00F05B08"/>
    <w:rsid w:val="00F05D30"/>
    <w:rsid w:val="00F05F0D"/>
    <w:rsid w:val="00F06050"/>
    <w:rsid w:val="00F06099"/>
    <w:rsid w:val="00F06134"/>
    <w:rsid w:val="00F061E1"/>
    <w:rsid w:val="00F0623F"/>
    <w:rsid w:val="00F062DB"/>
    <w:rsid w:val="00F06342"/>
    <w:rsid w:val="00F06543"/>
    <w:rsid w:val="00F0656C"/>
    <w:rsid w:val="00F0681F"/>
    <w:rsid w:val="00F06886"/>
    <w:rsid w:val="00F0688F"/>
    <w:rsid w:val="00F068BC"/>
    <w:rsid w:val="00F06AAE"/>
    <w:rsid w:val="00F06C55"/>
    <w:rsid w:val="00F06C6C"/>
    <w:rsid w:val="00F06CE1"/>
    <w:rsid w:val="00F06CEF"/>
    <w:rsid w:val="00F06D16"/>
    <w:rsid w:val="00F06D7F"/>
    <w:rsid w:val="00F06FCE"/>
    <w:rsid w:val="00F07084"/>
    <w:rsid w:val="00F07170"/>
    <w:rsid w:val="00F071D1"/>
    <w:rsid w:val="00F07232"/>
    <w:rsid w:val="00F072EF"/>
    <w:rsid w:val="00F07462"/>
    <w:rsid w:val="00F07481"/>
    <w:rsid w:val="00F0764D"/>
    <w:rsid w:val="00F07679"/>
    <w:rsid w:val="00F078BB"/>
    <w:rsid w:val="00F07966"/>
    <w:rsid w:val="00F079DD"/>
    <w:rsid w:val="00F07A78"/>
    <w:rsid w:val="00F07C10"/>
    <w:rsid w:val="00F07C70"/>
    <w:rsid w:val="00F07CF6"/>
    <w:rsid w:val="00F07E79"/>
    <w:rsid w:val="00F07E8E"/>
    <w:rsid w:val="00F07ECE"/>
    <w:rsid w:val="00F07FF9"/>
    <w:rsid w:val="00F1003E"/>
    <w:rsid w:val="00F100AC"/>
    <w:rsid w:val="00F10263"/>
    <w:rsid w:val="00F102F6"/>
    <w:rsid w:val="00F10517"/>
    <w:rsid w:val="00F1059E"/>
    <w:rsid w:val="00F106DD"/>
    <w:rsid w:val="00F10712"/>
    <w:rsid w:val="00F107FD"/>
    <w:rsid w:val="00F10979"/>
    <w:rsid w:val="00F10A7F"/>
    <w:rsid w:val="00F10AD4"/>
    <w:rsid w:val="00F10B07"/>
    <w:rsid w:val="00F10B44"/>
    <w:rsid w:val="00F10C3A"/>
    <w:rsid w:val="00F10C3F"/>
    <w:rsid w:val="00F10C57"/>
    <w:rsid w:val="00F10C69"/>
    <w:rsid w:val="00F10D0B"/>
    <w:rsid w:val="00F10DB4"/>
    <w:rsid w:val="00F10E56"/>
    <w:rsid w:val="00F10EE2"/>
    <w:rsid w:val="00F110C2"/>
    <w:rsid w:val="00F110F7"/>
    <w:rsid w:val="00F111D0"/>
    <w:rsid w:val="00F1129A"/>
    <w:rsid w:val="00F112E3"/>
    <w:rsid w:val="00F11354"/>
    <w:rsid w:val="00F11447"/>
    <w:rsid w:val="00F11697"/>
    <w:rsid w:val="00F11807"/>
    <w:rsid w:val="00F1180B"/>
    <w:rsid w:val="00F11838"/>
    <w:rsid w:val="00F1199C"/>
    <w:rsid w:val="00F11B69"/>
    <w:rsid w:val="00F11BD9"/>
    <w:rsid w:val="00F11C0F"/>
    <w:rsid w:val="00F11C67"/>
    <w:rsid w:val="00F1203B"/>
    <w:rsid w:val="00F120E4"/>
    <w:rsid w:val="00F12187"/>
    <w:rsid w:val="00F121E3"/>
    <w:rsid w:val="00F122AD"/>
    <w:rsid w:val="00F122E0"/>
    <w:rsid w:val="00F12300"/>
    <w:rsid w:val="00F1241A"/>
    <w:rsid w:val="00F12479"/>
    <w:rsid w:val="00F125C7"/>
    <w:rsid w:val="00F12699"/>
    <w:rsid w:val="00F126C7"/>
    <w:rsid w:val="00F12768"/>
    <w:rsid w:val="00F12798"/>
    <w:rsid w:val="00F12960"/>
    <w:rsid w:val="00F1298C"/>
    <w:rsid w:val="00F12A39"/>
    <w:rsid w:val="00F12ABB"/>
    <w:rsid w:val="00F12AD9"/>
    <w:rsid w:val="00F12CCA"/>
    <w:rsid w:val="00F12CDE"/>
    <w:rsid w:val="00F12CF4"/>
    <w:rsid w:val="00F12EE1"/>
    <w:rsid w:val="00F12F5A"/>
    <w:rsid w:val="00F12F5B"/>
    <w:rsid w:val="00F13086"/>
    <w:rsid w:val="00F13091"/>
    <w:rsid w:val="00F1321A"/>
    <w:rsid w:val="00F1323A"/>
    <w:rsid w:val="00F13250"/>
    <w:rsid w:val="00F133D3"/>
    <w:rsid w:val="00F13480"/>
    <w:rsid w:val="00F134F0"/>
    <w:rsid w:val="00F13557"/>
    <w:rsid w:val="00F13593"/>
    <w:rsid w:val="00F1370B"/>
    <w:rsid w:val="00F1372D"/>
    <w:rsid w:val="00F137E0"/>
    <w:rsid w:val="00F138A8"/>
    <w:rsid w:val="00F13980"/>
    <w:rsid w:val="00F13A37"/>
    <w:rsid w:val="00F13A8B"/>
    <w:rsid w:val="00F13B6C"/>
    <w:rsid w:val="00F13C54"/>
    <w:rsid w:val="00F13C64"/>
    <w:rsid w:val="00F13F0C"/>
    <w:rsid w:val="00F13F7E"/>
    <w:rsid w:val="00F1401B"/>
    <w:rsid w:val="00F1406C"/>
    <w:rsid w:val="00F14087"/>
    <w:rsid w:val="00F140E1"/>
    <w:rsid w:val="00F142AA"/>
    <w:rsid w:val="00F142F9"/>
    <w:rsid w:val="00F1434A"/>
    <w:rsid w:val="00F144BE"/>
    <w:rsid w:val="00F1458E"/>
    <w:rsid w:val="00F145E6"/>
    <w:rsid w:val="00F145F0"/>
    <w:rsid w:val="00F147A4"/>
    <w:rsid w:val="00F147AC"/>
    <w:rsid w:val="00F1483F"/>
    <w:rsid w:val="00F148CA"/>
    <w:rsid w:val="00F14928"/>
    <w:rsid w:val="00F1492C"/>
    <w:rsid w:val="00F1493F"/>
    <w:rsid w:val="00F1498D"/>
    <w:rsid w:val="00F14B78"/>
    <w:rsid w:val="00F14B94"/>
    <w:rsid w:val="00F14DD4"/>
    <w:rsid w:val="00F14F13"/>
    <w:rsid w:val="00F14F71"/>
    <w:rsid w:val="00F14FDB"/>
    <w:rsid w:val="00F150AB"/>
    <w:rsid w:val="00F150EE"/>
    <w:rsid w:val="00F1523A"/>
    <w:rsid w:val="00F15349"/>
    <w:rsid w:val="00F153A1"/>
    <w:rsid w:val="00F153A7"/>
    <w:rsid w:val="00F153F8"/>
    <w:rsid w:val="00F155F6"/>
    <w:rsid w:val="00F15659"/>
    <w:rsid w:val="00F1570C"/>
    <w:rsid w:val="00F15719"/>
    <w:rsid w:val="00F15770"/>
    <w:rsid w:val="00F1582C"/>
    <w:rsid w:val="00F15A1A"/>
    <w:rsid w:val="00F15AE4"/>
    <w:rsid w:val="00F15BC9"/>
    <w:rsid w:val="00F15E66"/>
    <w:rsid w:val="00F15F34"/>
    <w:rsid w:val="00F16162"/>
    <w:rsid w:val="00F16317"/>
    <w:rsid w:val="00F16349"/>
    <w:rsid w:val="00F16463"/>
    <w:rsid w:val="00F16545"/>
    <w:rsid w:val="00F166CE"/>
    <w:rsid w:val="00F16753"/>
    <w:rsid w:val="00F16774"/>
    <w:rsid w:val="00F168E2"/>
    <w:rsid w:val="00F16A58"/>
    <w:rsid w:val="00F16B11"/>
    <w:rsid w:val="00F16BA5"/>
    <w:rsid w:val="00F16BDA"/>
    <w:rsid w:val="00F16BF3"/>
    <w:rsid w:val="00F16C3D"/>
    <w:rsid w:val="00F16FE3"/>
    <w:rsid w:val="00F16FFD"/>
    <w:rsid w:val="00F171CB"/>
    <w:rsid w:val="00F1731C"/>
    <w:rsid w:val="00F17376"/>
    <w:rsid w:val="00F17642"/>
    <w:rsid w:val="00F17675"/>
    <w:rsid w:val="00F1771E"/>
    <w:rsid w:val="00F177A3"/>
    <w:rsid w:val="00F178F8"/>
    <w:rsid w:val="00F17A33"/>
    <w:rsid w:val="00F17AD9"/>
    <w:rsid w:val="00F17B8E"/>
    <w:rsid w:val="00F17C4E"/>
    <w:rsid w:val="00F17D38"/>
    <w:rsid w:val="00F17E17"/>
    <w:rsid w:val="00F17FBA"/>
    <w:rsid w:val="00F17FBC"/>
    <w:rsid w:val="00F17FFC"/>
    <w:rsid w:val="00F20103"/>
    <w:rsid w:val="00F2010D"/>
    <w:rsid w:val="00F201A0"/>
    <w:rsid w:val="00F20271"/>
    <w:rsid w:val="00F2042D"/>
    <w:rsid w:val="00F2046A"/>
    <w:rsid w:val="00F20614"/>
    <w:rsid w:val="00F206ED"/>
    <w:rsid w:val="00F20720"/>
    <w:rsid w:val="00F2078E"/>
    <w:rsid w:val="00F2084F"/>
    <w:rsid w:val="00F2088C"/>
    <w:rsid w:val="00F208DB"/>
    <w:rsid w:val="00F20920"/>
    <w:rsid w:val="00F2092A"/>
    <w:rsid w:val="00F2099C"/>
    <w:rsid w:val="00F209F1"/>
    <w:rsid w:val="00F20C20"/>
    <w:rsid w:val="00F20C43"/>
    <w:rsid w:val="00F20D0E"/>
    <w:rsid w:val="00F20F0D"/>
    <w:rsid w:val="00F20FE6"/>
    <w:rsid w:val="00F2121F"/>
    <w:rsid w:val="00F212F1"/>
    <w:rsid w:val="00F21343"/>
    <w:rsid w:val="00F213EA"/>
    <w:rsid w:val="00F2143B"/>
    <w:rsid w:val="00F214D6"/>
    <w:rsid w:val="00F2154B"/>
    <w:rsid w:val="00F2157D"/>
    <w:rsid w:val="00F21667"/>
    <w:rsid w:val="00F21831"/>
    <w:rsid w:val="00F21859"/>
    <w:rsid w:val="00F21898"/>
    <w:rsid w:val="00F218FC"/>
    <w:rsid w:val="00F2191B"/>
    <w:rsid w:val="00F21C00"/>
    <w:rsid w:val="00F21CEB"/>
    <w:rsid w:val="00F21E01"/>
    <w:rsid w:val="00F21E95"/>
    <w:rsid w:val="00F21FBE"/>
    <w:rsid w:val="00F22023"/>
    <w:rsid w:val="00F22054"/>
    <w:rsid w:val="00F2207D"/>
    <w:rsid w:val="00F220B7"/>
    <w:rsid w:val="00F221AD"/>
    <w:rsid w:val="00F2230F"/>
    <w:rsid w:val="00F2249D"/>
    <w:rsid w:val="00F224E0"/>
    <w:rsid w:val="00F224F7"/>
    <w:rsid w:val="00F225E7"/>
    <w:rsid w:val="00F22620"/>
    <w:rsid w:val="00F22681"/>
    <w:rsid w:val="00F2287B"/>
    <w:rsid w:val="00F228A4"/>
    <w:rsid w:val="00F228AF"/>
    <w:rsid w:val="00F229F2"/>
    <w:rsid w:val="00F22A81"/>
    <w:rsid w:val="00F22B54"/>
    <w:rsid w:val="00F22C19"/>
    <w:rsid w:val="00F22CF3"/>
    <w:rsid w:val="00F22CF7"/>
    <w:rsid w:val="00F22D78"/>
    <w:rsid w:val="00F22E20"/>
    <w:rsid w:val="00F22E2F"/>
    <w:rsid w:val="00F22F63"/>
    <w:rsid w:val="00F23013"/>
    <w:rsid w:val="00F23021"/>
    <w:rsid w:val="00F231AD"/>
    <w:rsid w:val="00F231C8"/>
    <w:rsid w:val="00F231E6"/>
    <w:rsid w:val="00F2336F"/>
    <w:rsid w:val="00F2339F"/>
    <w:rsid w:val="00F2354E"/>
    <w:rsid w:val="00F235ED"/>
    <w:rsid w:val="00F2364C"/>
    <w:rsid w:val="00F236C2"/>
    <w:rsid w:val="00F23797"/>
    <w:rsid w:val="00F2380F"/>
    <w:rsid w:val="00F23860"/>
    <w:rsid w:val="00F23969"/>
    <w:rsid w:val="00F23A5C"/>
    <w:rsid w:val="00F23C96"/>
    <w:rsid w:val="00F23CB3"/>
    <w:rsid w:val="00F23D9A"/>
    <w:rsid w:val="00F23DFD"/>
    <w:rsid w:val="00F23E7E"/>
    <w:rsid w:val="00F23E90"/>
    <w:rsid w:val="00F24250"/>
    <w:rsid w:val="00F242BA"/>
    <w:rsid w:val="00F242F0"/>
    <w:rsid w:val="00F24429"/>
    <w:rsid w:val="00F2444A"/>
    <w:rsid w:val="00F24484"/>
    <w:rsid w:val="00F244FE"/>
    <w:rsid w:val="00F246DF"/>
    <w:rsid w:val="00F24719"/>
    <w:rsid w:val="00F24783"/>
    <w:rsid w:val="00F24804"/>
    <w:rsid w:val="00F2494C"/>
    <w:rsid w:val="00F24988"/>
    <w:rsid w:val="00F2499A"/>
    <w:rsid w:val="00F249AB"/>
    <w:rsid w:val="00F24A98"/>
    <w:rsid w:val="00F24B2C"/>
    <w:rsid w:val="00F24B78"/>
    <w:rsid w:val="00F24C3E"/>
    <w:rsid w:val="00F24CB0"/>
    <w:rsid w:val="00F24CC5"/>
    <w:rsid w:val="00F24F38"/>
    <w:rsid w:val="00F25032"/>
    <w:rsid w:val="00F2505A"/>
    <w:rsid w:val="00F250E4"/>
    <w:rsid w:val="00F250FC"/>
    <w:rsid w:val="00F2515E"/>
    <w:rsid w:val="00F251A0"/>
    <w:rsid w:val="00F25247"/>
    <w:rsid w:val="00F253A5"/>
    <w:rsid w:val="00F2545D"/>
    <w:rsid w:val="00F256BA"/>
    <w:rsid w:val="00F25746"/>
    <w:rsid w:val="00F2580D"/>
    <w:rsid w:val="00F2585B"/>
    <w:rsid w:val="00F25860"/>
    <w:rsid w:val="00F25894"/>
    <w:rsid w:val="00F258D0"/>
    <w:rsid w:val="00F25A9E"/>
    <w:rsid w:val="00F25B01"/>
    <w:rsid w:val="00F25BF1"/>
    <w:rsid w:val="00F25C90"/>
    <w:rsid w:val="00F25D9E"/>
    <w:rsid w:val="00F25E11"/>
    <w:rsid w:val="00F25E42"/>
    <w:rsid w:val="00F25EAC"/>
    <w:rsid w:val="00F25F10"/>
    <w:rsid w:val="00F25F8B"/>
    <w:rsid w:val="00F2601F"/>
    <w:rsid w:val="00F260FC"/>
    <w:rsid w:val="00F263EA"/>
    <w:rsid w:val="00F26603"/>
    <w:rsid w:val="00F2663C"/>
    <w:rsid w:val="00F266EE"/>
    <w:rsid w:val="00F2670E"/>
    <w:rsid w:val="00F26744"/>
    <w:rsid w:val="00F267B5"/>
    <w:rsid w:val="00F26856"/>
    <w:rsid w:val="00F26A6E"/>
    <w:rsid w:val="00F26AB5"/>
    <w:rsid w:val="00F26B33"/>
    <w:rsid w:val="00F26C23"/>
    <w:rsid w:val="00F26DB6"/>
    <w:rsid w:val="00F26DED"/>
    <w:rsid w:val="00F26E03"/>
    <w:rsid w:val="00F26F4F"/>
    <w:rsid w:val="00F270C3"/>
    <w:rsid w:val="00F270FA"/>
    <w:rsid w:val="00F27168"/>
    <w:rsid w:val="00F2717E"/>
    <w:rsid w:val="00F27216"/>
    <w:rsid w:val="00F2756E"/>
    <w:rsid w:val="00F2768C"/>
    <w:rsid w:val="00F27698"/>
    <w:rsid w:val="00F27884"/>
    <w:rsid w:val="00F278E0"/>
    <w:rsid w:val="00F2799A"/>
    <w:rsid w:val="00F27A45"/>
    <w:rsid w:val="00F27A8F"/>
    <w:rsid w:val="00F27B31"/>
    <w:rsid w:val="00F27B6B"/>
    <w:rsid w:val="00F27BC8"/>
    <w:rsid w:val="00F27C41"/>
    <w:rsid w:val="00F27CF6"/>
    <w:rsid w:val="00F27FEF"/>
    <w:rsid w:val="00F30147"/>
    <w:rsid w:val="00F30203"/>
    <w:rsid w:val="00F30346"/>
    <w:rsid w:val="00F3042C"/>
    <w:rsid w:val="00F30454"/>
    <w:rsid w:val="00F30474"/>
    <w:rsid w:val="00F30566"/>
    <w:rsid w:val="00F309B9"/>
    <w:rsid w:val="00F309DF"/>
    <w:rsid w:val="00F30ACB"/>
    <w:rsid w:val="00F30B06"/>
    <w:rsid w:val="00F30CC3"/>
    <w:rsid w:val="00F30DAD"/>
    <w:rsid w:val="00F30E03"/>
    <w:rsid w:val="00F30F0A"/>
    <w:rsid w:val="00F30F68"/>
    <w:rsid w:val="00F30F8C"/>
    <w:rsid w:val="00F30FB0"/>
    <w:rsid w:val="00F31262"/>
    <w:rsid w:val="00F3127F"/>
    <w:rsid w:val="00F312ED"/>
    <w:rsid w:val="00F31567"/>
    <w:rsid w:val="00F315D5"/>
    <w:rsid w:val="00F31682"/>
    <w:rsid w:val="00F3182E"/>
    <w:rsid w:val="00F3187C"/>
    <w:rsid w:val="00F3197F"/>
    <w:rsid w:val="00F31AEC"/>
    <w:rsid w:val="00F31AF4"/>
    <w:rsid w:val="00F31B02"/>
    <w:rsid w:val="00F31B83"/>
    <w:rsid w:val="00F31C63"/>
    <w:rsid w:val="00F31C92"/>
    <w:rsid w:val="00F31CD3"/>
    <w:rsid w:val="00F31DC3"/>
    <w:rsid w:val="00F3215E"/>
    <w:rsid w:val="00F32169"/>
    <w:rsid w:val="00F321D9"/>
    <w:rsid w:val="00F32224"/>
    <w:rsid w:val="00F322CC"/>
    <w:rsid w:val="00F32596"/>
    <w:rsid w:val="00F325E8"/>
    <w:rsid w:val="00F32660"/>
    <w:rsid w:val="00F32739"/>
    <w:rsid w:val="00F328DE"/>
    <w:rsid w:val="00F32A11"/>
    <w:rsid w:val="00F32A2C"/>
    <w:rsid w:val="00F32AC1"/>
    <w:rsid w:val="00F32C6A"/>
    <w:rsid w:val="00F32C8B"/>
    <w:rsid w:val="00F32D26"/>
    <w:rsid w:val="00F32E49"/>
    <w:rsid w:val="00F32EEF"/>
    <w:rsid w:val="00F330D2"/>
    <w:rsid w:val="00F33112"/>
    <w:rsid w:val="00F33228"/>
    <w:rsid w:val="00F3331B"/>
    <w:rsid w:val="00F33456"/>
    <w:rsid w:val="00F334D0"/>
    <w:rsid w:val="00F3355B"/>
    <w:rsid w:val="00F33566"/>
    <w:rsid w:val="00F33621"/>
    <w:rsid w:val="00F336F0"/>
    <w:rsid w:val="00F337C3"/>
    <w:rsid w:val="00F3388D"/>
    <w:rsid w:val="00F338B2"/>
    <w:rsid w:val="00F33A1D"/>
    <w:rsid w:val="00F33AAA"/>
    <w:rsid w:val="00F33B8F"/>
    <w:rsid w:val="00F33BE2"/>
    <w:rsid w:val="00F33C29"/>
    <w:rsid w:val="00F33CD5"/>
    <w:rsid w:val="00F33D75"/>
    <w:rsid w:val="00F33D83"/>
    <w:rsid w:val="00F33DAB"/>
    <w:rsid w:val="00F33DC5"/>
    <w:rsid w:val="00F33DEB"/>
    <w:rsid w:val="00F341AB"/>
    <w:rsid w:val="00F343D3"/>
    <w:rsid w:val="00F34439"/>
    <w:rsid w:val="00F34465"/>
    <w:rsid w:val="00F34492"/>
    <w:rsid w:val="00F3452C"/>
    <w:rsid w:val="00F345FF"/>
    <w:rsid w:val="00F3475C"/>
    <w:rsid w:val="00F347C4"/>
    <w:rsid w:val="00F34852"/>
    <w:rsid w:val="00F34867"/>
    <w:rsid w:val="00F349D5"/>
    <w:rsid w:val="00F34B9C"/>
    <w:rsid w:val="00F34BB2"/>
    <w:rsid w:val="00F34C0B"/>
    <w:rsid w:val="00F34D5B"/>
    <w:rsid w:val="00F34D5C"/>
    <w:rsid w:val="00F34F1B"/>
    <w:rsid w:val="00F34FA4"/>
    <w:rsid w:val="00F34FA9"/>
    <w:rsid w:val="00F350AC"/>
    <w:rsid w:val="00F3525D"/>
    <w:rsid w:val="00F35262"/>
    <w:rsid w:val="00F35302"/>
    <w:rsid w:val="00F353D4"/>
    <w:rsid w:val="00F354C5"/>
    <w:rsid w:val="00F3553D"/>
    <w:rsid w:val="00F355B1"/>
    <w:rsid w:val="00F3571B"/>
    <w:rsid w:val="00F35817"/>
    <w:rsid w:val="00F3589A"/>
    <w:rsid w:val="00F35942"/>
    <w:rsid w:val="00F359AA"/>
    <w:rsid w:val="00F35A12"/>
    <w:rsid w:val="00F35A1A"/>
    <w:rsid w:val="00F35A63"/>
    <w:rsid w:val="00F35B3C"/>
    <w:rsid w:val="00F35BBC"/>
    <w:rsid w:val="00F35C3B"/>
    <w:rsid w:val="00F35CE8"/>
    <w:rsid w:val="00F35CF8"/>
    <w:rsid w:val="00F35D08"/>
    <w:rsid w:val="00F35DFD"/>
    <w:rsid w:val="00F35E84"/>
    <w:rsid w:val="00F35EC8"/>
    <w:rsid w:val="00F35F40"/>
    <w:rsid w:val="00F36092"/>
    <w:rsid w:val="00F36097"/>
    <w:rsid w:val="00F3609F"/>
    <w:rsid w:val="00F36109"/>
    <w:rsid w:val="00F3625E"/>
    <w:rsid w:val="00F363D0"/>
    <w:rsid w:val="00F363D4"/>
    <w:rsid w:val="00F364BE"/>
    <w:rsid w:val="00F364EC"/>
    <w:rsid w:val="00F365B7"/>
    <w:rsid w:val="00F365F4"/>
    <w:rsid w:val="00F36605"/>
    <w:rsid w:val="00F3660F"/>
    <w:rsid w:val="00F36659"/>
    <w:rsid w:val="00F36885"/>
    <w:rsid w:val="00F36917"/>
    <w:rsid w:val="00F369D5"/>
    <w:rsid w:val="00F36A2B"/>
    <w:rsid w:val="00F36A73"/>
    <w:rsid w:val="00F36B87"/>
    <w:rsid w:val="00F36BC0"/>
    <w:rsid w:val="00F36C6C"/>
    <w:rsid w:val="00F36CD0"/>
    <w:rsid w:val="00F36D17"/>
    <w:rsid w:val="00F36D56"/>
    <w:rsid w:val="00F36D85"/>
    <w:rsid w:val="00F36E66"/>
    <w:rsid w:val="00F36F76"/>
    <w:rsid w:val="00F3708C"/>
    <w:rsid w:val="00F37135"/>
    <w:rsid w:val="00F3720B"/>
    <w:rsid w:val="00F37342"/>
    <w:rsid w:val="00F37349"/>
    <w:rsid w:val="00F3734D"/>
    <w:rsid w:val="00F37397"/>
    <w:rsid w:val="00F373DF"/>
    <w:rsid w:val="00F3741B"/>
    <w:rsid w:val="00F3758B"/>
    <w:rsid w:val="00F3760D"/>
    <w:rsid w:val="00F3766E"/>
    <w:rsid w:val="00F37820"/>
    <w:rsid w:val="00F378F9"/>
    <w:rsid w:val="00F3792E"/>
    <w:rsid w:val="00F37937"/>
    <w:rsid w:val="00F37A7C"/>
    <w:rsid w:val="00F37B0A"/>
    <w:rsid w:val="00F37B29"/>
    <w:rsid w:val="00F37B62"/>
    <w:rsid w:val="00F37D1C"/>
    <w:rsid w:val="00F37D22"/>
    <w:rsid w:val="00F37D54"/>
    <w:rsid w:val="00F37DA8"/>
    <w:rsid w:val="00F37F14"/>
    <w:rsid w:val="00F400E5"/>
    <w:rsid w:val="00F4014D"/>
    <w:rsid w:val="00F401D5"/>
    <w:rsid w:val="00F402F3"/>
    <w:rsid w:val="00F40381"/>
    <w:rsid w:val="00F40386"/>
    <w:rsid w:val="00F4057F"/>
    <w:rsid w:val="00F40611"/>
    <w:rsid w:val="00F40748"/>
    <w:rsid w:val="00F407B0"/>
    <w:rsid w:val="00F408CE"/>
    <w:rsid w:val="00F4090A"/>
    <w:rsid w:val="00F409BA"/>
    <w:rsid w:val="00F40A59"/>
    <w:rsid w:val="00F40B69"/>
    <w:rsid w:val="00F40C59"/>
    <w:rsid w:val="00F40D2F"/>
    <w:rsid w:val="00F40EAA"/>
    <w:rsid w:val="00F40EF1"/>
    <w:rsid w:val="00F40F8F"/>
    <w:rsid w:val="00F4109E"/>
    <w:rsid w:val="00F41118"/>
    <w:rsid w:val="00F41158"/>
    <w:rsid w:val="00F4117C"/>
    <w:rsid w:val="00F411C0"/>
    <w:rsid w:val="00F412CE"/>
    <w:rsid w:val="00F412E7"/>
    <w:rsid w:val="00F4143D"/>
    <w:rsid w:val="00F4149D"/>
    <w:rsid w:val="00F41602"/>
    <w:rsid w:val="00F4167E"/>
    <w:rsid w:val="00F41736"/>
    <w:rsid w:val="00F41752"/>
    <w:rsid w:val="00F41806"/>
    <w:rsid w:val="00F41831"/>
    <w:rsid w:val="00F4187C"/>
    <w:rsid w:val="00F41964"/>
    <w:rsid w:val="00F41AA7"/>
    <w:rsid w:val="00F41BD7"/>
    <w:rsid w:val="00F41DE7"/>
    <w:rsid w:val="00F41EDA"/>
    <w:rsid w:val="00F41FFB"/>
    <w:rsid w:val="00F42160"/>
    <w:rsid w:val="00F4217B"/>
    <w:rsid w:val="00F421F5"/>
    <w:rsid w:val="00F4229B"/>
    <w:rsid w:val="00F42380"/>
    <w:rsid w:val="00F42417"/>
    <w:rsid w:val="00F42452"/>
    <w:rsid w:val="00F42458"/>
    <w:rsid w:val="00F424F4"/>
    <w:rsid w:val="00F4257A"/>
    <w:rsid w:val="00F426A1"/>
    <w:rsid w:val="00F426DB"/>
    <w:rsid w:val="00F42747"/>
    <w:rsid w:val="00F42922"/>
    <w:rsid w:val="00F429A4"/>
    <w:rsid w:val="00F429DC"/>
    <w:rsid w:val="00F42A4F"/>
    <w:rsid w:val="00F42B27"/>
    <w:rsid w:val="00F42BBB"/>
    <w:rsid w:val="00F42BDA"/>
    <w:rsid w:val="00F42DB3"/>
    <w:rsid w:val="00F42FFC"/>
    <w:rsid w:val="00F43109"/>
    <w:rsid w:val="00F4325E"/>
    <w:rsid w:val="00F4328A"/>
    <w:rsid w:val="00F432B5"/>
    <w:rsid w:val="00F433B4"/>
    <w:rsid w:val="00F43495"/>
    <w:rsid w:val="00F43669"/>
    <w:rsid w:val="00F436B0"/>
    <w:rsid w:val="00F43736"/>
    <w:rsid w:val="00F43891"/>
    <w:rsid w:val="00F438B2"/>
    <w:rsid w:val="00F438D7"/>
    <w:rsid w:val="00F43910"/>
    <w:rsid w:val="00F43BA3"/>
    <w:rsid w:val="00F43C4B"/>
    <w:rsid w:val="00F43CE1"/>
    <w:rsid w:val="00F43CEE"/>
    <w:rsid w:val="00F43D16"/>
    <w:rsid w:val="00F43F89"/>
    <w:rsid w:val="00F43FB0"/>
    <w:rsid w:val="00F4404E"/>
    <w:rsid w:val="00F440C2"/>
    <w:rsid w:val="00F440D1"/>
    <w:rsid w:val="00F44162"/>
    <w:rsid w:val="00F441FB"/>
    <w:rsid w:val="00F4424E"/>
    <w:rsid w:val="00F442CE"/>
    <w:rsid w:val="00F4431A"/>
    <w:rsid w:val="00F4434D"/>
    <w:rsid w:val="00F44482"/>
    <w:rsid w:val="00F444BA"/>
    <w:rsid w:val="00F445D8"/>
    <w:rsid w:val="00F4468A"/>
    <w:rsid w:val="00F447CC"/>
    <w:rsid w:val="00F447EF"/>
    <w:rsid w:val="00F44825"/>
    <w:rsid w:val="00F448E0"/>
    <w:rsid w:val="00F4497F"/>
    <w:rsid w:val="00F44983"/>
    <w:rsid w:val="00F449A3"/>
    <w:rsid w:val="00F44B1A"/>
    <w:rsid w:val="00F44B67"/>
    <w:rsid w:val="00F44F50"/>
    <w:rsid w:val="00F44F5E"/>
    <w:rsid w:val="00F44FAC"/>
    <w:rsid w:val="00F450DD"/>
    <w:rsid w:val="00F450F9"/>
    <w:rsid w:val="00F45159"/>
    <w:rsid w:val="00F452BD"/>
    <w:rsid w:val="00F452C7"/>
    <w:rsid w:val="00F453D5"/>
    <w:rsid w:val="00F453D7"/>
    <w:rsid w:val="00F45427"/>
    <w:rsid w:val="00F45574"/>
    <w:rsid w:val="00F457CD"/>
    <w:rsid w:val="00F45880"/>
    <w:rsid w:val="00F4592B"/>
    <w:rsid w:val="00F45A29"/>
    <w:rsid w:val="00F45A52"/>
    <w:rsid w:val="00F45AC4"/>
    <w:rsid w:val="00F45AC6"/>
    <w:rsid w:val="00F45B33"/>
    <w:rsid w:val="00F45C9A"/>
    <w:rsid w:val="00F45D1A"/>
    <w:rsid w:val="00F45EBB"/>
    <w:rsid w:val="00F4603F"/>
    <w:rsid w:val="00F46089"/>
    <w:rsid w:val="00F460D8"/>
    <w:rsid w:val="00F46227"/>
    <w:rsid w:val="00F46323"/>
    <w:rsid w:val="00F46396"/>
    <w:rsid w:val="00F464D9"/>
    <w:rsid w:val="00F4656B"/>
    <w:rsid w:val="00F46586"/>
    <w:rsid w:val="00F46602"/>
    <w:rsid w:val="00F466D5"/>
    <w:rsid w:val="00F4671D"/>
    <w:rsid w:val="00F4676E"/>
    <w:rsid w:val="00F4695B"/>
    <w:rsid w:val="00F46A5A"/>
    <w:rsid w:val="00F46AAF"/>
    <w:rsid w:val="00F46AFE"/>
    <w:rsid w:val="00F46B25"/>
    <w:rsid w:val="00F46BE2"/>
    <w:rsid w:val="00F46C3C"/>
    <w:rsid w:val="00F46C5C"/>
    <w:rsid w:val="00F46DAD"/>
    <w:rsid w:val="00F46E51"/>
    <w:rsid w:val="00F46FC9"/>
    <w:rsid w:val="00F47027"/>
    <w:rsid w:val="00F470E2"/>
    <w:rsid w:val="00F47102"/>
    <w:rsid w:val="00F47112"/>
    <w:rsid w:val="00F47134"/>
    <w:rsid w:val="00F4736D"/>
    <w:rsid w:val="00F473D4"/>
    <w:rsid w:val="00F4751D"/>
    <w:rsid w:val="00F4764F"/>
    <w:rsid w:val="00F4771A"/>
    <w:rsid w:val="00F47876"/>
    <w:rsid w:val="00F47AAC"/>
    <w:rsid w:val="00F47AE0"/>
    <w:rsid w:val="00F47C33"/>
    <w:rsid w:val="00F47DB8"/>
    <w:rsid w:val="00F47DC7"/>
    <w:rsid w:val="00F47E6A"/>
    <w:rsid w:val="00F5007C"/>
    <w:rsid w:val="00F500E0"/>
    <w:rsid w:val="00F50269"/>
    <w:rsid w:val="00F5028E"/>
    <w:rsid w:val="00F50323"/>
    <w:rsid w:val="00F503A3"/>
    <w:rsid w:val="00F503AE"/>
    <w:rsid w:val="00F5046F"/>
    <w:rsid w:val="00F5051C"/>
    <w:rsid w:val="00F5055B"/>
    <w:rsid w:val="00F50656"/>
    <w:rsid w:val="00F50826"/>
    <w:rsid w:val="00F50949"/>
    <w:rsid w:val="00F50A38"/>
    <w:rsid w:val="00F50ABB"/>
    <w:rsid w:val="00F50B2C"/>
    <w:rsid w:val="00F50B2F"/>
    <w:rsid w:val="00F50B30"/>
    <w:rsid w:val="00F50B4E"/>
    <w:rsid w:val="00F50E0D"/>
    <w:rsid w:val="00F50EA8"/>
    <w:rsid w:val="00F50EFE"/>
    <w:rsid w:val="00F50FCA"/>
    <w:rsid w:val="00F51115"/>
    <w:rsid w:val="00F51194"/>
    <w:rsid w:val="00F51204"/>
    <w:rsid w:val="00F512B2"/>
    <w:rsid w:val="00F514C2"/>
    <w:rsid w:val="00F514EA"/>
    <w:rsid w:val="00F51525"/>
    <w:rsid w:val="00F51565"/>
    <w:rsid w:val="00F51610"/>
    <w:rsid w:val="00F5162E"/>
    <w:rsid w:val="00F516C5"/>
    <w:rsid w:val="00F518F2"/>
    <w:rsid w:val="00F5193A"/>
    <w:rsid w:val="00F5193F"/>
    <w:rsid w:val="00F51A38"/>
    <w:rsid w:val="00F51A39"/>
    <w:rsid w:val="00F51A58"/>
    <w:rsid w:val="00F51B96"/>
    <w:rsid w:val="00F51BED"/>
    <w:rsid w:val="00F51DDE"/>
    <w:rsid w:val="00F51DE2"/>
    <w:rsid w:val="00F51E7A"/>
    <w:rsid w:val="00F51F89"/>
    <w:rsid w:val="00F51FD3"/>
    <w:rsid w:val="00F52056"/>
    <w:rsid w:val="00F52149"/>
    <w:rsid w:val="00F521DC"/>
    <w:rsid w:val="00F522B4"/>
    <w:rsid w:val="00F523F2"/>
    <w:rsid w:val="00F52432"/>
    <w:rsid w:val="00F524DE"/>
    <w:rsid w:val="00F5279F"/>
    <w:rsid w:val="00F5286A"/>
    <w:rsid w:val="00F52A01"/>
    <w:rsid w:val="00F52E8E"/>
    <w:rsid w:val="00F52F1A"/>
    <w:rsid w:val="00F52F66"/>
    <w:rsid w:val="00F53062"/>
    <w:rsid w:val="00F5314C"/>
    <w:rsid w:val="00F531ED"/>
    <w:rsid w:val="00F531F7"/>
    <w:rsid w:val="00F53264"/>
    <w:rsid w:val="00F532D8"/>
    <w:rsid w:val="00F5334B"/>
    <w:rsid w:val="00F53427"/>
    <w:rsid w:val="00F53590"/>
    <w:rsid w:val="00F5364A"/>
    <w:rsid w:val="00F53774"/>
    <w:rsid w:val="00F538E0"/>
    <w:rsid w:val="00F538F6"/>
    <w:rsid w:val="00F53B66"/>
    <w:rsid w:val="00F53C74"/>
    <w:rsid w:val="00F53C8C"/>
    <w:rsid w:val="00F53E38"/>
    <w:rsid w:val="00F54028"/>
    <w:rsid w:val="00F540E7"/>
    <w:rsid w:val="00F540F8"/>
    <w:rsid w:val="00F540F9"/>
    <w:rsid w:val="00F5410E"/>
    <w:rsid w:val="00F54250"/>
    <w:rsid w:val="00F5425A"/>
    <w:rsid w:val="00F54284"/>
    <w:rsid w:val="00F54304"/>
    <w:rsid w:val="00F5456B"/>
    <w:rsid w:val="00F54607"/>
    <w:rsid w:val="00F546D6"/>
    <w:rsid w:val="00F546E7"/>
    <w:rsid w:val="00F54701"/>
    <w:rsid w:val="00F54817"/>
    <w:rsid w:val="00F54844"/>
    <w:rsid w:val="00F548BE"/>
    <w:rsid w:val="00F54921"/>
    <w:rsid w:val="00F54A14"/>
    <w:rsid w:val="00F54C39"/>
    <w:rsid w:val="00F54D4D"/>
    <w:rsid w:val="00F54DDD"/>
    <w:rsid w:val="00F54F3F"/>
    <w:rsid w:val="00F550F2"/>
    <w:rsid w:val="00F55129"/>
    <w:rsid w:val="00F5537C"/>
    <w:rsid w:val="00F5539C"/>
    <w:rsid w:val="00F5540E"/>
    <w:rsid w:val="00F55583"/>
    <w:rsid w:val="00F556B9"/>
    <w:rsid w:val="00F55709"/>
    <w:rsid w:val="00F5575E"/>
    <w:rsid w:val="00F55824"/>
    <w:rsid w:val="00F55A89"/>
    <w:rsid w:val="00F55B57"/>
    <w:rsid w:val="00F55CA2"/>
    <w:rsid w:val="00F55CDC"/>
    <w:rsid w:val="00F55E97"/>
    <w:rsid w:val="00F55F1D"/>
    <w:rsid w:val="00F55F67"/>
    <w:rsid w:val="00F561B8"/>
    <w:rsid w:val="00F561E5"/>
    <w:rsid w:val="00F56345"/>
    <w:rsid w:val="00F5640E"/>
    <w:rsid w:val="00F564A9"/>
    <w:rsid w:val="00F56513"/>
    <w:rsid w:val="00F566C6"/>
    <w:rsid w:val="00F567A7"/>
    <w:rsid w:val="00F5682E"/>
    <w:rsid w:val="00F5686D"/>
    <w:rsid w:val="00F5687A"/>
    <w:rsid w:val="00F56B1E"/>
    <w:rsid w:val="00F56C92"/>
    <w:rsid w:val="00F56CF4"/>
    <w:rsid w:val="00F56EB3"/>
    <w:rsid w:val="00F56EFB"/>
    <w:rsid w:val="00F57054"/>
    <w:rsid w:val="00F5707F"/>
    <w:rsid w:val="00F5710A"/>
    <w:rsid w:val="00F571BF"/>
    <w:rsid w:val="00F572B3"/>
    <w:rsid w:val="00F57346"/>
    <w:rsid w:val="00F573D8"/>
    <w:rsid w:val="00F575C7"/>
    <w:rsid w:val="00F57773"/>
    <w:rsid w:val="00F57794"/>
    <w:rsid w:val="00F57821"/>
    <w:rsid w:val="00F5787B"/>
    <w:rsid w:val="00F57989"/>
    <w:rsid w:val="00F579A7"/>
    <w:rsid w:val="00F57A39"/>
    <w:rsid w:val="00F57AE6"/>
    <w:rsid w:val="00F57AF6"/>
    <w:rsid w:val="00F57B29"/>
    <w:rsid w:val="00F57B51"/>
    <w:rsid w:val="00F57C9B"/>
    <w:rsid w:val="00F57D1B"/>
    <w:rsid w:val="00F57D1E"/>
    <w:rsid w:val="00F57D22"/>
    <w:rsid w:val="00F57D79"/>
    <w:rsid w:val="00F57F6D"/>
    <w:rsid w:val="00F602BB"/>
    <w:rsid w:val="00F60593"/>
    <w:rsid w:val="00F60792"/>
    <w:rsid w:val="00F6090A"/>
    <w:rsid w:val="00F60914"/>
    <w:rsid w:val="00F6092E"/>
    <w:rsid w:val="00F60A7F"/>
    <w:rsid w:val="00F60ACF"/>
    <w:rsid w:val="00F60B20"/>
    <w:rsid w:val="00F60B5D"/>
    <w:rsid w:val="00F60B6E"/>
    <w:rsid w:val="00F60C6D"/>
    <w:rsid w:val="00F60D55"/>
    <w:rsid w:val="00F60EEF"/>
    <w:rsid w:val="00F612F4"/>
    <w:rsid w:val="00F616BC"/>
    <w:rsid w:val="00F61807"/>
    <w:rsid w:val="00F61825"/>
    <w:rsid w:val="00F61896"/>
    <w:rsid w:val="00F61970"/>
    <w:rsid w:val="00F61995"/>
    <w:rsid w:val="00F61AC0"/>
    <w:rsid w:val="00F61C21"/>
    <w:rsid w:val="00F61CD6"/>
    <w:rsid w:val="00F61D8F"/>
    <w:rsid w:val="00F61DAC"/>
    <w:rsid w:val="00F61F27"/>
    <w:rsid w:val="00F61F2B"/>
    <w:rsid w:val="00F61F69"/>
    <w:rsid w:val="00F61F88"/>
    <w:rsid w:val="00F6206D"/>
    <w:rsid w:val="00F62115"/>
    <w:rsid w:val="00F62256"/>
    <w:rsid w:val="00F62312"/>
    <w:rsid w:val="00F623F8"/>
    <w:rsid w:val="00F62415"/>
    <w:rsid w:val="00F6242D"/>
    <w:rsid w:val="00F624D0"/>
    <w:rsid w:val="00F62593"/>
    <w:rsid w:val="00F625C3"/>
    <w:rsid w:val="00F6276F"/>
    <w:rsid w:val="00F627E7"/>
    <w:rsid w:val="00F6286F"/>
    <w:rsid w:val="00F62A17"/>
    <w:rsid w:val="00F62AB1"/>
    <w:rsid w:val="00F62AC5"/>
    <w:rsid w:val="00F62AFC"/>
    <w:rsid w:val="00F62B31"/>
    <w:rsid w:val="00F62B95"/>
    <w:rsid w:val="00F62C7A"/>
    <w:rsid w:val="00F62D52"/>
    <w:rsid w:val="00F62D59"/>
    <w:rsid w:val="00F62DEF"/>
    <w:rsid w:val="00F62EBF"/>
    <w:rsid w:val="00F62EC9"/>
    <w:rsid w:val="00F62F39"/>
    <w:rsid w:val="00F63088"/>
    <w:rsid w:val="00F63130"/>
    <w:rsid w:val="00F63180"/>
    <w:rsid w:val="00F633B4"/>
    <w:rsid w:val="00F63579"/>
    <w:rsid w:val="00F635DD"/>
    <w:rsid w:val="00F6362F"/>
    <w:rsid w:val="00F63652"/>
    <w:rsid w:val="00F636F8"/>
    <w:rsid w:val="00F63849"/>
    <w:rsid w:val="00F6385B"/>
    <w:rsid w:val="00F639FF"/>
    <w:rsid w:val="00F63A1F"/>
    <w:rsid w:val="00F63B79"/>
    <w:rsid w:val="00F63BF6"/>
    <w:rsid w:val="00F63C4A"/>
    <w:rsid w:val="00F63CDE"/>
    <w:rsid w:val="00F63D9F"/>
    <w:rsid w:val="00F63DB5"/>
    <w:rsid w:val="00F63ED0"/>
    <w:rsid w:val="00F63F92"/>
    <w:rsid w:val="00F64021"/>
    <w:rsid w:val="00F64049"/>
    <w:rsid w:val="00F64085"/>
    <w:rsid w:val="00F6409C"/>
    <w:rsid w:val="00F64143"/>
    <w:rsid w:val="00F641FB"/>
    <w:rsid w:val="00F643E0"/>
    <w:rsid w:val="00F644A7"/>
    <w:rsid w:val="00F6451C"/>
    <w:rsid w:val="00F64527"/>
    <w:rsid w:val="00F64569"/>
    <w:rsid w:val="00F645A0"/>
    <w:rsid w:val="00F64621"/>
    <w:rsid w:val="00F647A6"/>
    <w:rsid w:val="00F6484B"/>
    <w:rsid w:val="00F648D4"/>
    <w:rsid w:val="00F64B88"/>
    <w:rsid w:val="00F64B95"/>
    <w:rsid w:val="00F64BDA"/>
    <w:rsid w:val="00F64BE5"/>
    <w:rsid w:val="00F64D57"/>
    <w:rsid w:val="00F64DCA"/>
    <w:rsid w:val="00F64EAF"/>
    <w:rsid w:val="00F64EB4"/>
    <w:rsid w:val="00F64EC7"/>
    <w:rsid w:val="00F6514F"/>
    <w:rsid w:val="00F6517A"/>
    <w:rsid w:val="00F6521A"/>
    <w:rsid w:val="00F65230"/>
    <w:rsid w:val="00F65248"/>
    <w:rsid w:val="00F65299"/>
    <w:rsid w:val="00F652AF"/>
    <w:rsid w:val="00F652C3"/>
    <w:rsid w:val="00F6534D"/>
    <w:rsid w:val="00F654BB"/>
    <w:rsid w:val="00F654C3"/>
    <w:rsid w:val="00F6559F"/>
    <w:rsid w:val="00F6563A"/>
    <w:rsid w:val="00F65679"/>
    <w:rsid w:val="00F6579E"/>
    <w:rsid w:val="00F65850"/>
    <w:rsid w:val="00F658C5"/>
    <w:rsid w:val="00F65979"/>
    <w:rsid w:val="00F65A96"/>
    <w:rsid w:val="00F65B43"/>
    <w:rsid w:val="00F65B8C"/>
    <w:rsid w:val="00F65C85"/>
    <w:rsid w:val="00F65DEA"/>
    <w:rsid w:val="00F65E11"/>
    <w:rsid w:val="00F65F63"/>
    <w:rsid w:val="00F660ED"/>
    <w:rsid w:val="00F660FA"/>
    <w:rsid w:val="00F66287"/>
    <w:rsid w:val="00F66482"/>
    <w:rsid w:val="00F6658B"/>
    <w:rsid w:val="00F6665A"/>
    <w:rsid w:val="00F666AD"/>
    <w:rsid w:val="00F66718"/>
    <w:rsid w:val="00F66837"/>
    <w:rsid w:val="00F66A49"/>
    <w:rsid w:val="00F66A4E"/>
    <w:rsid w:val="00F66AD0"/>
    <w:rsid w:val="00F66AF9"/>
    <w:rsid w:val="00F66C06"/>
    <w:rsid w:val="00F66D22"/>
    <w:rsid w:val="00F66D93"/>
    <w:rsid w:val="00F66DB4"/>
    <w:rsid w:val="00F66E4B"/>
    <w:rsid w:val="00F6709E"/>
    <w:rsid w:val="00F671B6"/>
    <w:rsid w:val="00F671C1"/>
    <w:rsid w:val="00F67296"/>
    <w:rsid w:val="00F672A4"/>
    <w:rsid w:val="00F6734C"/>
    <w:rsid w:val="00F6755F"/>
    <w:rsid w:val="00F67681"/>
    <w:rsid w:val="00F67815"/>
    <w:rsid w:val="00F6785C"/>
    <w:rsid w:val="00F67951"/>
    <w:rsid w:val="00F679AF"/>
    <w:rsid w:val="00F67A20"/>
    <w:rsid w:val="00F67A31"/>
    <w:rsid w:val="00F67B4B"/>
    <w:rsid w:val="00F67B89"/>
    <w:rsid w:val="00F67F33"/>
    <w:rsid w:val="00F67FB3"/>
    <w:rsid w:val="00F67FC1"/>
    <w:rsid w:val="00F70055"/>
    <w:rsid w:val="00F7009E"/>
    <w:rsid w:val="00F701A6"/>
    <w:rsid w:val="00F701DD"/>
    <w:rsid w:val="00F7023F"/>
    <w:rsid w:val="00F7031C"/>
    <w:rsid w:val="00F70396"/>
    <w:rsid w:val="00F703D0"/>
    <w:rsid w:val="00F70510"/>
    <w:rsid w:val="00F70890"/>
    <w:rsid w:val="00F708F7"/>
    <w:rsid w:val="00F70BED"/>
    <w:rsid w:val="00F70C2E"/>
    <w:rsid w:val="00F70C97"/>
    <w:rsid w:val="00F70D13"/>
    <w:rsid w:val="00F70E8A"/>
    <w:rsid w:val="00F71028"/>
    <w:rsid w:val="00F710C5"/>
    <w:rsid w:val="00F7118B"/>
    <w:rsid w:val="00F711F8"/>
    <w:rsid w:val="00F7135F"/>
    <w:rsid w:val="00F7137A"/>
    <w:rsid w:val="00F713D8"/>
    <w:rsid w:val="00F7149B"/>
    <w:rsid w:val="00F715AB"/>
    <w:rsid w:val="00F71726"/>
    <w:rsid w:val="00F7179B"/>
    <w:rsid w:val="00F71A26"/>
    <w:rsid w:val="00F71A54"/>
    <w:rsid w:val="00F71ADC"/>
    <w:rsid w:val="00F71BFB"/>
    <w:rsid w:val="00F71C94"/>
    <w:rsid w:val="00F71CCD"/>
    <w:rsid w:val="00F71EF7"/>
    <w:rsid w:val="00F71FC4"/>
    <w:rsid w:val="00F7208B"/>
    <w:rsid w:val="00F721EE"/>
    <w:rsid w:val="00F7227D"/>
    <w:rsid w:val="00F7228D"/>
    <w:rsid w:val="00F722EA"/>
    <w:rsid w:val="00F72488"/>
    <w:rsid w:val="00F7265F"/>
    <w:rsid w:val="00F72722"/>
    <w:rsid w:val="00F727B4"/>
    <w:rsid w:val="00F727B5"/>
    <w:rsid w:val="00F7284E"/>
    <w:rsid w:val="00F7292D"/>
    <w:rsid w:val="00F7299B"/>
    <w:rsid w:val="00F72A79"/>
    <w:rsid w:val="00F72A7D"/>
    <w:rsid w:val="00F72AC7"/>
    <w:rsid w:val="00F72EB8"/>
    <w:rsid w:val="00F72FC4"/>
    <w:rsid w:val="00F7318C"/>
    <w:rsid w:val="00F731F4"/>
    <w:rsid w:val="00F73200"/>
    <w:rsid w:val="00F7335E"/>
    <w:rsid w:val="00F73438"/>
    <w:rsid w:val="00F73474"/>
    <w:rsid w:val="00F73712"/>
    <w:rsid w:val="00F73722"/>
    <w:rsid w:val="00F73756"/>
    <w:rsid w:val="00F738F5"/>
    <w:rsid w:val="00F73929"/>
    <w:rsid w:val="00F73A39"/>
    <w:rsid w:val="00F73BF7"/>
    <w:rsid w:val="00F73CE9"/>
    <w:rsid w:val="00F73F1C"/>
    <w:rsid w:val="00F73F75"/>
    <w:rsid w:val="00F742DD"/>
    <w:rsid w:val="00F743FF"/>
    <w:rsid w:val="00F744AB"/>
    <w:rsid w:val="00F744F0"/>
    <w:rsid w:val="00F74503"/>
    <w:rsid w:val="00F7455D"/>
    <w:rsid w:val="00F745C2"/>
    <w:rsid w:val="00F745CA"/>
    <w:rsid w:val="00F7467E"/>
    <w:rsid w:val="00F7479A"/>
    <w:rsid w:val="00F7496D"/>
    <w:rsid w:val="00F74A91"/>
    <w:rsid w:val="00F74B2C"/>
    <w:rsid w:val="00F74BF2"/>
    <w:rsid w:val="00F74BF9"/>
    <w:rsid w:val="00F74CB1"/>
    <w:rsid w:val="00F74D1A"/>
    <w:rsid w:val="00F74D44"/>
    <w:rsid w:val="00F74DC9"/>
    <w:rsid w:val="00F74E18"/>
    <w:rsid w:val="00F74E4B"/>
    <w:rsid w:val="00F74F7B"/>
    <w:rsid w:val="00F74F9D"/>
    <w:rsid w:val="00F750F0"/>
    <w:rsid w:val="00F75102"/>
    <w:rsid w:val="00F75290"/>
    <w:rsid w:val="00F75341"/>
    <w:rsid w:val="00F753BF"/>
    <w:rsid w:val="00F755A3"/>
    <w:rsid w:val="00F755E5"/>
    <w:rsid w:val="00F75684"/>
    <w:rsid w:val="00F757D4"/>
    <w:rsid w:val="00F75968"/>
    <w:rsid w:val="00F75BF6"/>
    <w:rsid w:val="00F75C5D"/>
    <w:rsid w:val="00F75D54"/>
    <w:rsid w:val="00F75E28"/>
    <w:rsid w:val="00F75E36"/>
    <w:rsid w:val="00F75E84"/>
    <w:rsid w:val="00F75F28"/>
    <w:rsid w:val="00F76001"/>
    <w:rsid w:val="00F762CF"/>
    <w:rsid w:val="00F76303"/>
    <w:rsid w:val="00F764F0"/>
    <w:rsid w:val="00F7656F"/>
    <w:rsid w:val="00F76790"/>
    <w:rsid w:val="00F7680C"/>
    <w:rsid w:val="00F76977"/>
    <w:rsid w:val="00F76A3F"/>
    <w:rsid w:val="00F76C17"/>
    <w:rsid w:val="00F76D4D"/>
    <w:rsid w:val="00F76E8C"/>
    <w:rsid w:val="00F76F5E"/>
    <w:rsid w:val="00F77034"/>
    <w:rsid w:val="00F771DA"/>
    <w:rsid w:val="00F7724E"/>
    <w:rsid w:val="00F77286"/>
    <w:rsid w:val="00F772D8"/>
    <w:rsid w:val="00F774B1"/>
    <w:rsid w:val="00F774BE"/>
    <w:rsid w:val="00F7764A"/>
    <w:rsid w:val="00F776F7"/>
    <w:rsid w:val="00F77880"/>
    <w:rsid w:val="00F778A7"/>
    <w:rsid w:val="00F77A71"/>
    <w:rsid w:val="00F77C5E"/>
    <w:rsid w:val="00F77C8F"/>
    <w:rsid w:val="00F77CA1"/>
    <w:rsid w:val="00F8006C"/>
    <w:rsid w:val="00F80101"/>
    <w:rsid w:val="00F802FE"/>
    <w:rsid w:val="00F8035B"/>
    <w:rsid w:val="00F804A5"/>
    <w:rsid w:val="00F804B9"/>
    <w:rsid w:val="00F805A6"/>
    <w:rsid w:val="00F805B9"/>
    <w:rsid w:val="00F805FD"/>
    <w:rsid w:val="00F8092A"/>
    <w:rsid w:val="00F80987"/>
    <w:rsid w:val="00F80DE9"/>
    <w:rsid w:val="00F80FF9"/>
    <w:rsid w:val="00F81034"/>
    <w:rsid w:val="00F810B7"/>
    <w:rsid w:val="00F811F5"/>
    <w:rsid w:val="00F81274"/>
    <w:rsid w:val="00F812D2"/>
    <w:rsid w:val="00F81312"/>
    <w:rsid w:val="00F81426"/>
    <w:rsid w:val="00F8148E"/>
    <w:rsid w:val="00F814A3"/>
    <w:rsid w:val="00F81522"/>
    <w:rsid w:val="00F81543"/>
    <w:rsid w:val="00F81711"/>
    <w:rsid w:val="00F81762"/>
    <w:rsid w:val="00F817D0"/>
    <w:rsid w:val="00F818A2"/>
    <w:rsid w:val="00F819FA"/>
    <w:rsid w:val="00F81B9D"/>
    <w:rsid w:val="00F81D8F"/>
    <w:rsid w:val="00F81EF9"/>
    <w:rsid w:val="00F81F28"/>
    <w:rsid w:val="00F81FAA"/>
    <w:rsid w:val="00F81FF4"/>
    <w:rsid w:val="00F8200B"/>
    <w:rsid w:val="00F8224D"/>
    <w:rsid w:val="00F82271"/>
    <w:rsid w:val="00F82276"/>
    <w:rsid w:val="00F8240A"/>
    <w:rsid w:val="00F825EC"/>
    <w:rsid w:val="00F8264F"/>
    <w:rsid w:val="00F82709"/>
    <w:rsid w:val="00F8274F"/>
    <w:rsid w:val="00F82788"/>
    <w:rsid w:val="00F82919"/>
    <w:rsid w:val="00F82BAF"/>
    <w:rsid w:val="00F82D30"/>
    <w:rsid w:val="00F82DBB"/>
    <w:rsid w:val="00F82E0B"/>
    <w:rsid w:val="00F82EB7"/>
    <w:rsid w:val="00F82EE8"/>
    <w:rsid w:val="00F82F18"/>
    <w:rsid w:val="00F830C4"/>
    <w:rsid w:val="00F83178"/>
    <w:rsid w:val="00F8319D"/>
    <w:rsid w:val="00F8323B"/>
    <w:rsid w:val="00F83372"/>
    <w:rsid w:val="00F83384"/>
    <w:rsid w:val="00F8342B"/>
    <w:rsid w:val="00F835E9"/>
    <w:rsid w:val="00F835F9"/>
    <w:rsid w:val="00F8363D"/>
    <w:rsid w:val="00F83675"/>
    <w:rsid w:val="00F83792"/>
    <w:rsid w:val="00F837C5"/>
    <w:rsid w:val="00F8387E"/>
    <w:rsid w:val="00F838A5"/>
    <w:rsid w:val="00F83924"/>
    <w:rsid w:val="00F839CE"/>
    <w:rsid w:val="00F83A18"/>
    <w:rsid w:val="00F83A9D"/>
    <w:rsid w:val="00F83B4C"/>
    <w:rsid w:val="00F83C0C"/>
    <w:rsid w:val="00F83CCA"/>
    <w:rsid w:val="00F83D23"/>
    <w:rsid w:val="00F83D6C"/>
    <w:rsid w:val="00F83D99"/>
    <w:rsid w:val="00F83DD7"/>
    <w:rsid w:val="00F83E53"/>
    <w:rsid w:val="00F83E72"/>
    <w:rsid w:val="00F84048"/>
    <w:rsid w:val="00F84110"/>
    <w:rsid w:val="00F84116"/>
    <w:rsid w:val="00F84129"/>
    <w:rsid w:val="00F84241"/>
    <w:rsid w:val="00F84242"/>
    <w:rsid w:val="00F842FE"/>
    <w:rsid w:val="00F8442D"/>
    <w:rsid w:val="00F84440"/>
    <w:rsid w:val="00F84498"/>
    <w:rsid w:val="00F844CA"/>
    <w:rsid w:val="00F845D5"/>
    <w:rsid w:val="00F84644"/>
    <w:rsid w:val="00F846CD"/>
    <w:rsid w:val="00F84778"/>
    <w:rsid w:val="00F848EF"/>
    <w:rsid w:val="00F84A59"/>
    <w:rsid w:val="00F84AAA"/>
    <w:rsid w:val="00F84B18"/>
    <w:rsid w:val="00F84C47"/>
    <w:rsid w:val="00F84E36"/>
    <w:rsid w:val="00F84E8D"/>
    <w:rsid w:val="00F84F57"/>
    <w:rsid w:val="00F85192"/>
    <w:rsid w:val="00F8520F"/>
    <w:rsid w:val="00F8523C"/>
    <w:rsid w:val="00F853B5"/>
    <w:rsid w:val="00F855DF"/>
    <w:rsid w:val="00F85714"/>
    <w:rsid w:val="00F85751"/>
    <w:rsid w:val="00F858D7"/>
    <w:rsid w:val="00F8594C"/>
    <w:rsid w:val="00F85B8E"/>
    <w:rsid w:val="00F85C24"/>
    <w:rsid w:val="00F85C82"/>
    <w:rsid w:val="00F85D20"/>
    <w:rsid w:val="00F85E3F"/>
    <w:rsid w:val="00F8604F"/>
    <w:rsid w:val="00F86175"/>
    <w:rsid w:val="00F861AE"/>
    <w:rsid w:val="00F86234"/>
    <w:rsid w:val="00F86365"/>
    <w:rsid w:val="00F8642B"/>
    <w:rsid w:val="00F86433"/>
    <w:rsid w:val="00F86561"/>
    <w:rsid w:val="00F86628"/>
    <w:rsid w:val="00F86638"/>
    <w:rsid w:val="00F86727"/>
    <w:rsid w:val="00F8699C"/>
    <w:rsid w:val="00F86B72"/>
    <w:rsid w:val="00F86BB2"/>
    <w:rsid w:val="00F86C23"/>
    <w:rsid w:val="00F86C99"/>
    <w:rsid w:val="00F86DBF"/>
    <w:rsid w:val="00F86E2E"/>
    <w:rsid w:val="00F86EE1"/>
    <w:rsid w:val="00F86EF1"/>
    <w:rsid w:val="00F87059"/>
    <w:rsid w:val="00F87134"/>
    <w:rsid w:val="00F871B8"/>
    <w:rsid w:val="00F8720B"/>
    <w:rsid w:val="00F8722B"/>
    <w:rsid w:val="00F87248"/>
    <w:rsid w:val="00F87259"/>
    <w:rsid w:val="00F872B5"/>
    <w:rsid w:val="00F872CB"/>
    <w:rsid w:val="00F8747F"/>
    <w:rsid w:val="00F8749B"/>
    <w:rsid w:val="00F874B0"/>
    <w:rsid w:val="00F874D1"/>
    <w:rsid w:val="00F874DE"/>
    <w:rsid w:val="00F87640"/>
    <w:rsid w:val="00F87846"/>
    <w:rsid w:val="00F87908"/>
    <w:rsid w:val="00F879FF"/>
    <w:rsid w:val="00F87A78"/>
    <w:rsid w:val="00F87B87"/>
    <w:rsid w:val="00F87BA7"/>
    <w:rsid w:val="00F87C2F"/>
    <w:rsid w:val="00F87C78"/>
    <w:rsid w:val="00F87CB2"/>
    <w:rsid w:val="00F87CDD"/>
    <w:rsid w:val="00F87D32"/>
    <w:rsid w:val="00F90063"/>
    <w:rsid w:val="00F90088"/>
    <w:rsid w:val="00F902A8"/>
    <w:rsid w:val="00F90348"/>
    <w:rsid w:val="00F90442"/>
    <w:rsid w:val="00F90694"/>
    <w:rsid w:val="00F90799"/>
    <w:rsid w:val="00F907F1"/>
    <w:rsid w:val="00F90837"/>
    <w:rsid w:val="00F909B5"/>
    <w:rsid w:val="00F909B8"/>
    <w:rsid w:val="00F909EC"/>
    <w:rsid w:val="00F90A46"/>
    <w:rsid w:val="00F90B2A"/>
    <w:rsid w:val="00F90B69"/>
    <w:rsid w:val="00F90BA4"/>
    <w:rsid w:val="00F90BCC"/>
    <w:rsid w:val="00F90C55"/>
    <w:rsid w:val="00F90C89"/>
    <w:rsid w:val="00F90E8A"/>
    <w:rsid w:val="00F9121F"/>
    <w:rsid w:val="00F9136D"/>
    <w:rsid w:val="00F914C7"/>
    <w:rsid w:val="00F91532"/>
    <w:rsid w:val="00F915D1"/>
    <w:rsid w:val="00F91972"/>
    <w:rsid w:val="00F91988"/>
    <w:rsid w:val="00F919A9"/>
    <w:rsid w:val="00F91AA5"/>
    <w:rsid w:val="00F91B24"/>
    <w:rsid w:val="00F91C08"/>
    <w:rsid w:val="00F91DD7"/>
    <w:rsid w:val="00F91E0A"/>
    <w:rsid w:val="00F91E1F"/>
    <w:rsid w:val="00F91F87"/>
    <w:rsid w:val="00F920F0"/>
    <w:rsid w:val="00F9221A"/>
    <w:rsid w:val="00F923C6"/>
    <w:rsid w:val="00F923EB"/>
    <w:rsid w:val="00F92483"/>
    <w:rsid w:val="00F9250A"/>
    <w:rsid w:val="00F925A6"/>
    <w:rsid w:val="00F9269D"/>
    <w:rsid w:val="00F92740"/>
    <w:rsid w:val="00F928DE"/>
    <w:rsid w:val="00F92A72"/>
    <w:rsid w:val="00F92ACB"/>
    <w:rsid w:val="00F92B17"/>
    <w:rsid w:val="00F92D6F"/>
    <w:rsid w:val="00F92EC7"/>
    <w:rsid w:val="00F92F74"/>
    <w:rsid w:val="00F9303A"/>
    <w:rsid w:val="00F93207"/>
    <w:rsid w:val="00F9328C"/>
    <w:rsid w:val="00F932F3"/>
    <w:rsid w:val="00F933E6"/>
    <w:rsid w:val="00F93460"/>
    <w:rsid w:val="00F93493"/>
    <w:rsid w:val="00F935E3"/>
    <w:rsid w:val="00F93604"/>
    <w:rsid w:val="00F9377D"/>
    <w:rsid w:val="00F9384F"/>
    <w:rsid w:val="00F9386B"/>
    <w:rsid w:val="00F93B7C"/>
    <w:rsid w:val="00F93B87"/>
    <w:rsid w:val="00F93B98"/>
    <w:rsid w:val="00F93C52"/>
    <w:rsid w:val="00F93C6C"/>
    <w:rsid w:val="00F93F82"/>
    <w:rsid w:val="00F93F86"/>
    <w:rsid w:val="00F93F90"/>
    <w:rsid w:val="00F94052"/>
    <w:rsid w:val="00F940A6"/>
    <w:rsid w:val="00F941A1"/>
    <w:rsid w:val="00F941EC"/>
    <w:rsid w:val="00F9427A"/>
    <w:rsid w:val="00F943FD"/>
    <w:rsid w:val="00F944F4"/>
    <w:rsid w:val="00F94564"/>
    <w:rsid w:val="00F94594"/>
    <w:rsid w:val="00F9474F"/>
    <w:rsid w:val="00F94754"/>
    <w:rsid w:val="00F94898"/>
    <w:rsid w:val="00F9490A"/>
    <w:rsid w:val="00F94A73"/>
    <w:rsid w:val="00F94C78"/>
    <w:rsid w:val="00F94CD6"/>
    <w:rsid w:val="00F94CE0"/>
    <w:rsid w:val="00F94D20"/>
    <w:rsid w:val="00F94E74"/>
    <w:rsid w:val="00F94EB0"/>
    <w:rsid w:val="00F94F03"/>
    <w:rsid w:val="00F94FEF"/>
    <w:rsid w:val="00F950C4"/>
    <w:rsid w:val="00F953D1"/>
    <w:rsid w:val="00F95731"/>
    <w:rsid w:val="00F95861"/>
    <w:rsid w:val="00F95875"/>
    <w:rsid w:val="00F95927"/>
    <w:rsid w:val="00F95A09"/>
    <w:rsid w:val="00F95AA1"/>
    <w:rsid w:val="00F95BF5"/>
    <w:rsid w:val="00F95C0F"/>
    <w:rsid w:val="00F95C19"/>
    <w:rsid w:val="00F95D68"/>
    <w:rsid w:val="00F95EAF"/>
    <w:rsid w:val="00F960BA"/>
    <w:rsid w:val="00F961A9"/>
    <w:rsid w:val="00F9628E"/>
    <w:rsid w:val="00F96542"/>
    <w:rsid w:val="00F965A7"/>
    <w:rsid w:val="00F965D0"/>
    <w:rsid w:val="00F9671E"/>
    <w:rsid w:val="00F9672F"/>
    <w:rsid w:val="00F9685D"/>
    <w:rsid w:val="00F96916"/>
    <w:rsid w:val="00F96A1E"/>
    <w:rsid w:val="00F96A9D"/>
    <w:rsid w:val="00F96AC0"/>
    <w:rsid w:val="00F96B50"/>
    <w:rsid w:val="00F96C0B"/>
    <w:rsid w:val="00F96DDC"/>
    <w:rsid w:val="00F9711C"/>
    <w:rsid w:val="00F97148"/>
    <w:rsid w:val="00F9714C"/>
    <w:rsid w:val="00F97164"/>
    <w:rsid w:val="00F97198"/>
    <w:rsid w:val="00F97411"/>
    <w:rsid w:val="00F97576"/>
    <w:rsid w:val="00F975C0"/>
    <w:rsid w:val="00F97AA9"/>
    <w:rsid w:val="00F97B43"/>
    <w:rsid w:val="00F97C22"/>
    <w:rsid w:val="00F97C75"/>
    <w:rsid w:val="00F97E01"/>
    <w:rsid w:val="00F97ED1"/>
    <w:rsid w:val="00FA020C"/>
    <w:rsid w:val="00FA024D"/>
    <w:rsid w:val="00FA02D2"/>
    <w:rsid w:val="00FA030D"/>
    <w:rsid w:val="00FA03AE"/>
    <w:rsid w:val="00FA03BF"/>
    <w:rsid w:val="00FA03E4"/>
    <w:rsid w:val="00FA04C8"/>
    <w:rsid w:val="00FA0506"/>
    <w:rsid w:val="00FA0595"/>
    <w:rsid w:val="00FA0899"/>
    <w:rsid w:val="00FA08B7"/>
    <w:rsid w:val="00FA0AAD"/>
    <w:rsid w:val="00FA0C76"/>
    <w:rsid w:val="00FA0CAC"/>
    <w:rsid w:val="00FA0E9D"/>
    <w:rsid w:val="00FA0E9F"/>
    <w:rsid w:val="00FA0F13"/>
    <w:rsid w:val="00FA0F3B"/>
    <w:rsid w:val="00FA0F55"/>
    <w:rsid w:val="00FA0F96"/>
    <w:rsid w:val="00FA1373"/>
    <w:rsid w:val="00FA1511"/>
    <w:rsid w:val="00FA15A3"/>
    <w:rsid w:val="00FA1777"/>
    <w:rsid w:val="00FA1801"/>
    <w:rsid w:val="00FA1847"/>
    <w:rsid w:val="00FA19FE"/>
    <w:rsid w:val="00FA1A00"/>
    <w:rsid w:val="00FA1C57"/>
    <w:rsid w:val="00FA1C5C"/>
    <w:rsid w:val="00FA1D1F"/>
    <w:rsid w:val="00FA1E2E"/>
    <w:rsid w:val="00FA1F42"/>
    <w:rsid w:val="00FA20E1"/>
    <w:rsid w:val="00FA2141"/>
    <w:rsid w:val="00FA21C8"/>
    <w:rsid w:val="00FA2602"/>
    <w:rsid w:val="00FA272A"/>
    <w:rsid w:val="00FA274D"/>
    <w:rsid w:val="00FA2760"/>
    <w:rsid w:val="00FA278E"/>
    <w:rsid w:val="00FA298F"/>
    <w:rsid w:val="00FA2AB7"/>
    <w:rsid w:val="00FA2ACB"/>
    <w:rsid w:val="00FA2B03"/>
    <w:rsid w:val="00FA2B5E"/>
    <w:rsid w:val="00FA2BAB"/>
    <w:rsid w:val="00FA2BD0"/>
    <w:rsid w:val="00FA2BFE"/>
    <w:rsid w:val="00FA2C70"/>
    <w:rsid w:val="00FA2E07"/>
    <w:rsid w:val="00FA2E20"/>
    <w:rsid w:val="00FA2E28"/>
    <w:rsid w:val="00FA2E3B"/>
    <w:rsid w:val="00FA2EA1"/>
    <w:rsid w:val="00FA2F35"/>
    <w:rsid w:val="00FA2FFA"/>
    <w:rsid w:val="00FA3047"/>
    <w:rsid w:val="00FA3132"/>
    <w:rsid w:val="00FA332B"/>
    <w:rsid w:val="00FA3473"/>
    <w:rsid w:val="00FA3488"/>
    <w:rsid w:val="00FA352A"/>
    <w:rsid w:val="00FA3666"/>
    <w:rsid w:val="00FA36A2"/>
    <w:rsid w:val="00FA3749"/>
    <w:rsid w:val="00FA381A"/>
    <w:rsid w:val="00FA3857"/>
    <w:rsid w:val="00FA387A"/>
    <w:rsid w:val="00FA38F3"/>
    <w:rsid w:val="00FA3960"/>
    <w:rsid w:val="00FA3A5A"/>
    <w:rsid w:val="00FA3A6D"/>
    <w:rsid w:val="00FA3AB7"/>
    <w:rsid w:val="00FA3AD5"/>
    <w:rsid w:val="00FA3B47"/>
    <w:rsid w:val="00FA3B8F"/>
    <w:rsid w:val="00FA3BBB"/>
    <w:rsid w:val="00FA3BE2"/>
    <w:rsid w:val="00FA3E3E"/>
    <w:rsid w:val="00FA3EF3"/>
    <w:rsid w:val="00FA3FEC"/>
    <w:rsid w:val="00FA4093"/>
    <w:rsid w:val="00FA40C4"/>
    <w:rsid w:val="00FA40FF"/>
    <w:rsid w:val="00FA4132"/>
    <w:rsid w:val="00FA436A"/>
    <w:rsid w:val="00FA4386"/>
    <w:rsid w:val="00FA46A0"/>
    <w:rsid w:val="00FA4766"/>
    <w:rsid w:val="00FA47BD"/>
    <w:rsid w:val="00FA481C"/>
    <w:rsid w:val="00FA48F8"/>
    <w:rsid w:val="00FA492B"/>
    <w:rsid w:val="00FA4A57"/>
    <w:rsid w:val="00FA4A78"/>
    <w:rsid w:val="00FA4AD3"/>
    <w:rsid w:val="00FA4AFC"/>
    <w:rsid w:val="00FA4CB5"/>
    <w:rsid w:val="00FA4D9D"/>
    <w:rsid w:val="00FA4FE1"/>
    <w:rsid w:val="00FA502F"/>
    <w:rsid w:val="00FA5034"/>
    <w:rsid w:val="00FA50B8"/>
    <w:rsid w:val="00FA513B"/>
    <w:rsid w:val="00FA5151"/>
    <w:rsid w:val="00FA5160"/>
    <w:rsid w:val="00FA53EF"/>
    <w:rsid w:val="00FA55D1"/>
    <w:rsid w:val="00FA55F5"/>
    <w:rsid w:val="00FA581E"/>
    <w:rsid w:val="00FA594E"/>
    <w:rsid w:val="00FA5958"/>
    <w:rsid w:val="00FA5A02"/>
    <w:rsid w:val="00FA5A0E"/>
    <w:rsid w:val="00FA5ADE"/>
    <w:rsid w:val="00FA5BA0"/>
    <w:rsid w:val="00FA5C3A"/>
    <w:rsid w:val="00FA5C5C"/>
    <w:rsid w:val="00FA5DFA"/>
    <w:rsid w:val="00FA5E7F"/>
    <w:rsid w:val="00FA5F7D"/>
    <w:rsid w:val="00FA60F4"/>
    <w:rsid w:val="00FA6267"/>
    <w:rsid w:val="00FA640D"/>
    <w:rsid w:val="00FA64BF"/>
    <w:rsid w:val="00FA6538"/>
    <w:rsid w:val="00FA6567"/>
    <w:rsid w:val="00FA65A3"/>
    <w:rsid w:val="00FA65CB"/>
    <w:rsid w:val="00FA660D"/>
    <w:rsid w:val="00FA68A4"/>
    <w:rsid w:val="00FA6973"/>
    <w:rsid w:val="00FA6AD3"/>
    <w:rsid w:val="00FA6AD6"/>
    <w:rsid w:val="00FA6C26"/>
    <w:rsid w:val="00FA6D2A"/>
    <w:rsid w:val="00FA6E18"/>
    <w:rsid w:val="00FA6EC4"/>
    <w:rsid w:val="00FA6EDA"/>
    <w:rsid w:val="00FA712D"/>
    <w:rsid w:val="00FA714D"/>
    <w:rsid w:val="00FA71C6"/>
    <w:rsid w:val="00FA7215"/>
    <w:rsid w:val="00FA72C2"/>
    <w:rsid w:val="00FA730D"/>
    <w:rsid w:val="00FA73D8"/>
    <w:rsid w:val="00FA749A"/>
    <w:rsid w:val="00FA7575"/>
    <w:rsid w:val="00FA765A"/>
    <w:rsid w:val="00FA7675"/>
    <w:rsid w:val="00FA76CC"/>
    <w:rsid w:val="00FA77C1"/>
    <w:rsid w:val="00FA7817"/>
    <w:rsid w:val="00FA7A7C"/>
    <w:rsid w:val="00FA7A81"/>
    <w:rsid w:val="00FA7ADC"/>
    <w:rsid w:val="00FA7B55"/>
    <w:rsid w:val="00FA7B65"/>
    <w:rsid w:val="00FA7B8A"/>
    <w:rsid w:val="00FA7B9B"/>
    <w:rsid w:val="00FA7C96"/>
    <w:rsid w:val="00FA7DA7"/>
    <w:rsid w:val="00FA7E5B"/>
    <w:rsid w:val="00FA7E73"/>
    <w:rsid w:val="00FA7EDF"/>
    <w:rsid w:val="00FA7F5F"/>
    <w:rsid w:val="00FA7FC9"/>
    <w:rsid w:val="00FB00D8"/>
    <w:rsid w:val="00FB019D"/>
    <w:rsid w:val="00FB021C"/>
    <w:rsid w:val="00FB0239"/>
    <w:rsid w:val="00FB0462"/>
    <w:rsid w:val="00FB04FE"/>
    <w:rsid w:val="00FB0630"/>
    <w:rsid w:val="00FB07C4"/>
    <w:rsid w:val="00FB07E5"/>
    <w:rsid w:val="00FB0893"/>
    <w:rsid w:val="00FB0963"/>
    <w:rsid w:val="00FB0A66"/>
    <w:rsid w:val="00FB0AD1"/>
    <w:rsid w:val="00FB0CAC"/>
    <w:rsid w:val="00FB0D7F"/>
    <w:rsid w:val="00FB0E31"/>
    <w:rsid w:val="00FB0EE2"/>
    <w:rsid w:val="00FB119D"/>
    <w:rsid w:val="00FB11A5"/>
    <w:rsid w:val="00FB1265"/>
    <w:rsid w:val="00FB12A5"/>
    <w:rsid w:val="00FB12DB"/>
    <w:rsid w:val="00FB148F"/>
    <w:rsid w:val="00FB1572"/>
    <w:rsid w:val="00FB15E0"/>
    <w:rsid w:val="00FB16AF"/>
    <w:rsid w:val="00FB1756"/>
    <w:rsid w:val="00FB177C"/>
    <w:rsid w:val="00FB1821"/>
    <w:rsid w:val="00FB183D"/>
    <w:rsid w:val="00FB1898"/>
    <w:rsid w:val="00FB1928"/>
    <w:rsid w:val="00FB1960"/>
    <w:rsid w:val="00FB19C2"/>
    <w:rsid w:val="00FB19F1"/>
    <w:rsid w:val="00FB1A6A"/>
    <w:rsid w:val="00FB1C36"/>
    <w:rsid w:val="00FB1DCE"/>
    <w:rsid w:val="00FB1E50"/>
    <w:rsid w:val="00FB1E9A"/>
    <w:rsid w:val="00FB1EFF"/>
    <w:rsid w:val="00FB1F4B"/>
    <w:rsid w:val="00FB1F6D"/>
    <w:rsid w:val="00FB2036"/>
    <w:rsid w:val="00FB2226"/>
    <w:rsid w:val="00FB2337"/>
    <w:rsid w:val="00FB233B"/>
    <w:rsid w:val="00FB2413"/>
    <w:rsid w:val="00FB248C"/>
    <w:rsid w:val="00FB2516"/>
    <w:rsid w:val="00FB2585"/>
    <w:rsid w:val="00FB2591"/>
    <w:rsid w:val="00FB2681"/>
    <w:rsid w:val="00FB2695"/>
    <w:rsid w:val="00FB2739"/>
    <w:rsid w:val="00FB281B"/>
    <w:rsid w:val="00FB2844"/>
    <w:rsid w:val="00FB284D"/>
    <w:rsid w:val="00FB2857"/>
    <w:rsid w:val="00FB2875"/>
    <w:rsid w:val="00FB2890"/>
    <w:rsid w:val="00FB2918"/>
    <w:rsid w:val="00FB2972"/>
    <w:rsid w:val="00FB2990"/>
    <w:rsid w:val="00FB2993"/>
    <w:rsid w:val="00FB29DD"/>
    <w:rsid w:val="00FB2AB1"/>
    <w:rsid w:val="00FB2AB5"/>
    <w:rsid w:val="00FB2B75"/>
    <w:rsid w:val="00FB2B8E"/>
    <w:rsid w:val="00FB2B9B"/>
    <w:rsid w:val="00FB2C8A"/>
    <w:rsid w:val="00FB2F2A"/>
    <w:rsid w:val="00FB2F65"/>
    <w:rsid w:val="00FB3151"/>
    <w:rsid w:val="00FB3297"/>
    <w:rsid w:val="00FB33D7"/>
    <w:rsid w:val="00FB3490"/>
    <w:rsid w:val="00FB34C7"/>
    <w:rsid w:val="00FB3559"/>
    <w:rsid w:val="00FB35E2"/>
    <w:rsid w:val="00FB36FF"/>
    <w:rsid w:val="00FB37C8"/>
    <w:rsid w:val="00FB3A51"/>
    <w:rsid w:val="00FB3A77"/>
    <w:rsid w:val="00FB3B04"/>
    <w:rsid w:val="00FB3B0A"/>
    <w:rsid w:val="00FB3B4B"/>
    <w:rsid w:val="00FB3B60"/>
    <w:rsid w:val="00FB3F38"/>
    <w:rsid w:val="00FB407D"/>
    <w:rsid w:val="00FB412E"/>
    <w:rsid w:val="00FB4240"/>
    <w:rsid w:val="00FB4303"/>
    <w:rsid w:val="00FB4440"/>
    <w:rsid w:val="00FB444D"/>
    <w:rsid w:val="00FB4568"/>
    <w:rsid w:val="00FB4690"/>
    <w:rsid w:val="00FB46E7"/>
    <w:rsid w:val="00FB479B"/>
    <w:rsid w:val="00FB47BA"/>
    <w:rsid w:val="00FB4826"/>
    <w:rsid w:val="00FB489E"/>
    <w:rsid w:val="00FB4985"/>
    <w:rsid w:val="00FB49E9"/>
    <w:rsid w:val="00FB49F9"/>
    <w:rsid w:val="00FB4B90"/>
    <w:rsid w:val="00FB4C8C"/>
    <w:rsid w:val="00FB4CFC"/>
    <w:rsid w:val="00FB4D40"/>
    <w:rsid w:val="00FB4F5F"/>
    <w:rsid w:val="00FB5036"/>
    <w:rsid w:val="00FB5040"/>
    <w:rsid w:val="00FB5067"/>
    <w:rsid w:val="00FB506C"/>
    <w:rsid w:val="00FB52B4"/>
    <w:rsid w:val="00FB5333"/>
    <w:rsid w:val="00FB5345"/>
    <w:rsid w:val="00FB53F8"/>
    <w:rsid w:val="00FB556D"/>
    <w:rsid w:val="00FB5603"/>
    <w:rsid w:val="00FB5885"/>
    <w:rsid w:val="00FB58FE"/>
    <w:rsid w:val="00FB590B"/>
    <w:rsid w:val="00FB59FC"/>
    <w:rsid w:val="00FB5ABA"/>
    <w:rsid w:val="00FB5B9E"/>
    <w:rsid w:val="00FB5CBF"/>
    <w:rsid w:val="00FB5D53"/>
    <w:rsid w:val="00FB5D57"/>
    <w:rsid w:val="00FB5D61"/>
    <w:rsid w:val="00FB5E2D"/>
    <w:rsid w:val="00FB5E5C"/>
    <w:rsid w:val="00FB5E98"/>
    <w:rsid w:val="00FB5EBF"/>
    <w:rsid w:val="00FB5F66"/>
    <w:rsid w:val="00FB5FF6"/>
    <w:rsid w:val="00FB6122"/>
    <w:rsid w:val="00FB6160"/>
    <w:rsid w:val="00FB61AC"/>
    <w:rsid w:val="00FB625F"/>
    <w:rsid w:val="00FB658D"/>
    <w:rsid w:val="00FB660D"/>
    <w:rsid w:val="00FB6678"/>
    <w:rsid w:val="00FB66CA"/>
    <w:rsid w:val="00FB685C"/>
    <w:rsid w:val="00FB6875"/>
    <w:rsid w:val="00FB6AC2"/>
    <w:rsid w:val="00FB6B38"/>
    <w:rsid w:val="00FB6DCB"/>
    <w:rsid w:val="00FB6DD6"/>
    <w:rsid w:val="00FB6E47"/>
    <w:rsid w:val="00FB6ECF"/>
    <w:rsid w:val="00FB6EF3"/>
    <w:rsid w:val="00FB743F"/>
    <w:rsid w:val="00FB7484"/>
    <w:rsid w:val="00FB75A8"/>
    <w:rsid w:val="00FB75D6"/>
    <w:rsid w:val="00FB75F2"/>
    <w:rsid w:val="00FB7643"/>
    <w:rsid w:val="00FB76CA"/>
    <w:rsid w:val="00FB77F0"/>
    <w:rsid w:val="00FB7886"/>
    <w:rsid w:val="00FB7A08"/>
    <w:rsid w:val="00FB7A0A"/>
    <w:rsid w:val="00FB7A79"/>
    <w:rsid w:val="00FB7BDE"/>
    <w:rsid w:val="00FB7E75"/>
    <w:rsid w:val="00FB7FBE"/>
    <w:rsid w:val="00FB7FFA"/>
    <w:rsid w:val="00FC0048"/>
    <w:rsid w:val="00FC01A4"/>
    <w:rsid w:val="00FC033B"/>
    <w:rsid w:val="00FC0594"/>
    <w:rsid w:val="00FC05AD"/>
    <w:rsid w:val="00FC09B0"/>
    <w:rsid w:val="00FC0B05"/>
    <w:rsid w:val="00FC0C58"/>
    <w:rsid w:val="00FC0CEB"/>
    <w:rsid w:val="00FC0D28"/>
    <w:rsid w:val="00FC0F1A"/>
    <w:rsid w:val="00FC0F1F"/>
    <w:rsid w:val="00FC1074"/>
    <w:rsid w:val="00FC1078"/>
    <w:rsid w:val="00FC1152"/>
    <w:rsid w:val="00FC11D9"/>
    <w:rsid w:val="00FC129A"/>
    <w:rsid w:val="00FC138A"/>
    <w:rsid w:val="00FC1392"/>
    <w:rsid w:val="00FC13BA"/>
    <w:rsid w:val="00FC13CA"/>
    <w:rsid w:val="00FC1443"/>
    <w:rsid w:val="00FC1469"/>
    <w:rsid w:val="00FC14B5"/>
    <w:rsid w:val="00FC1505"/>
    <w:rsid w:val="00FC161C"/>
    <w:rsid w:val="00FC1643"/>
    <w:rsid w:val="00FC1706"/>
    <w:rsid w:val="00FC177F"/>
    <w:rsid w:val="00FC1867"/>
    <w:rsid w:val="00FC1950"/>
    <w:rsid w:val="00FC197B"/>
    <w:rsid w:val="00FC19AB"/>
    <w:rsid w:val="00FC19C4"/>
    <w:rsid w:val="00FC1A2E"/>
    <w:rsid w:val="00FC1B59"/>
    <w:rsid w:val="00FC1B89"/>
    <w:rsid w:val="00FC1D0E"/>
    <w:rsid w:val="00FC1EDC"/>
    <w:rsid w:val="00FC1EE9"/>
    <w:rsid w:val="00FC2043"/>
    <w:rsid w:val="00FC2048"/>
    <w:rsid w:val="00FC2166"/>
    <w:rsid w:val="00FC2184"/>
    <w:rsid w:val="00FC2365"/>
    <w:rsid w:val="00FC2385"/>
    <w:rsid w:val="00FC23FC"/>
    <w:rsid w:val="00FC2491"/>
    <w:rsid w:val="00FC2504"/>
    <w:rsid w:val="00FC251B"/>
    <w:rsid w:val="00FC2845"/>
    <w:rsid w:val="00FC2862"/>
    <w:rsid w:val="00FC2AD7"/>
    <w:rsid w:val="00FC2ADA"/>
    <w:rsid w:val="00FC2ADC"/>
    <w:rsid w:val="00FC2BEA"/>
    <w:rsid w:val="00FC2C6D"/>
    <w:rsid w:val="00FC2CEC"/>
    <w:rsid w:val="00FC2EB7"/>
    <w:rsid w:val="00FC2EBE"/>
    <w:rsid w:val="00FC2F31"/>
    <w:rsid w:val="00FC2FE5"/>
    <w:rsid w:val="00FC31B0"/>
    <w:rsid w:val="00FC3218"/>
    <w:rsid w:val="00FC32A4"/>
    <w:rsid w:val="00FC32F6"/>
    <w:rsid w:val="00FC3388"/>
    <w:rsid w:val="00FC33EE"/>
    <w:rsid w:val="00FC343D"/>
    <w:rsid w:val="00FC36E4"/>
    <w:rsid w:val="00FC37C1"/>
    <w:rsid w:val="00FC37C5"/>
    <w:rsid w:val="00FC37EF"/>
    <w:rsid w:val="00FC37F2"/>
    <w:rsid w:val="00FC3B3C"/>
    <w:rsid w:val="00FC3B4D"/>
    <w:rsid w:val="00FC3BCE"/>
    <w:rsid w:val="00FC3D26"/>
    <w:rsid w:val="00FC3D5F"/>
    <w:rsid w:val="00FC3DC3"/>
    <w:rsid w:val="00FC3E16"/>
    <w:rsid w:val="00FC3E4F"/>
    <w:rsid w:val="00FC3EB6"/>
    <w:rsid w:val="00FC3FBE"/>
    <w:rsid w:val="00FC4043"/>
    <w:rsid w:val="00FC4073"/>
    <w:rsid w:val="00FC4081"/>
    <w:rsid w:val="00FC40E1"/>
    <w:rsid w:val="00FC4168"/>
    <w:rsid w:val="00FC417B"/>
    <w:rsid w:val="00FC424A"/>
    <w:rsid w:val="00FC4270"/>
    <w:rsid w:val="00FC4677"/>
    <w:rsid w:val="00FC468F"/>
    <w:rsid w:val="00FC46C6"/>
    <w:rsid w:val="00FC4871"/>
    <w:rsid w:val="00FC4896"/>
    <w:rsid w:val="00FC4965"/>
    <w:rsid w:val="00FC4A4A"/>
    <w:rsid w:val="00FC4C27"/>
    <w:rsid w:val="00FC4CCA"/>
    <w:rsid w:val="00FC4DA8"/>
    <w:rsid w:val="00FC4DAF"/>
    <w:rsid w:val="00FC4E14"/>
    <w:rsid w:val="00FC4F9F"/>
    <w:rsid w:val="00FC506B"/>
    <w:rsid w:val="00FC50C2"/>
    <w:rsid w:val="00FC50F8"/>
    <w:rsid w:val="00FC513E"/>
    <w:rsid w:val="00FC51A3"/>
    <w:rsid w:val="00FC5241"/>
    <w:rsid w:val="00FC527B"/>
    <w:rsid w:val="00FC52A2"/>
    <w:rsid w:val="00FC5329"/>
    <w:rsid w:val="00FC53B0"/>
    <w:rsid w:val="00FC548A"/>
    <w:rsid w:val="00FC5600"/>
    <w:rsid w:val="00FC5607"/>
    <w:rsid w:val="00FC5645"/>
    <w:rsid w:val="00FC5833"/>
    <w:rsid w:val="00FC59FE"/>
    <w:rsid w:val="00FC5A03"/>
    <w:rsid w:val="00FC5A3C"/>
    <w:rsid w:val="00FC5C1F"/>
    <w:rsid w:val="00FC5C9B"/>
    <w:rsid w:val="00FC5D0C"/>
    <w:rsid w:val="00FC5D98"/>
    <w:rsid w:val="00FC5DCD"/>
    <w:rsid w:val="00FC5FA1"/>
    <w:rsid w:val="00FC610B"/>
    <w:rsid w:val="00FC615B"/>
    <w:rsid w:val="00FC6168"/>
    <w:rsid w:val="00FC63DF"/>
    <w:rsid w:val="00FC64BE"/>
    <w:rsid w:val="00FC654F"/>
    <w:rsid w:val="00FC657D"/>
    <w:rsid w:val="00FC65FF"/>
    <w:rsid w:val="00FC6602"/>
    <w:rsid w:val="00FC6624"/>
    <w:rsid w:val="00FC6759"/>
    <w:rsid w:val="00FC686B"/>
    <w:rsid w:val="00FC68E7"/>
    <w:rsid w:val="00FC69E8"/>
    <w:rsid w:val="00FC6B01"/>
    <w:rsid w:val="00FC6CE9"/>
    <w:rsid w:val="00FC6D50"/>
    <w:rsid w:val="00FC6DCB"/>
    <w:rsid w:val="00FC6DE4"/>
    <w:rsid w:val="00FC6EBE"/>
    <w:rsid w:val="00FC6EF2"/>
    <w:rsid w:val="00FC6FCD"/>
    <w:rsid w:val="00FC703A"/>
    <w:rsid w:val="00FC7156"/>
    <w:rsid w:val="00FC71D0"/>
    <w:rsid w:val="00FC72F2"/>
    <w:rsid w:val="00FC7310"/>
    <w:rsid w:val="00FC7486"/>
    <w:rsid w:val="00FC74BC"/>
    <w:rsid w:val="00FC76EC"/>
    <w:rsid w:val="00FC781D"/>
    <w:rsid w:val="00FC7839"/>
    <w:rsid w:val="00FC785D"/>
    <w:rsid w:val="00FC7A44"/>
    <w:rsid w:val="00FC7A52"/>
    <w:rsid w:val="00FC7AB0"/>
    <w:rsid w:val="00FC7ABF"/>
    <w:rsid w:val="00FC7ADD"/>
    <w:rsid w:val="00FC7B39"/>
    <w:rsid w:val="00FC7BC3"/>
    <w:rsid w:val="00FC7C92"/>
    <w:rsid w:val="00FC7D84"/>
    <w:rsid w:val="00FC7F99"/>
    <w:rsid w:val="00FC7FF0"/>
    <w:rsid w:val="00FC7FF6"/>
    <w:rsid w:val="00FD0059"/>
    <w:rsid w:val="00FD00CD"/>
    <w:rsid w:val="00FD039E"/>
    <w:rsid w:val="00FD042D"/>
    <w:rsid w:val="00FD0438"/>
    <w:rsid w:val="00FD06A2"/>
    <w:rsid w:val="00FD0825"/>
    <w:rsid w:val="00FD0921"/>
    <w:rsid w:val="00FD09E1"/>
    <w:rsid w:val="00FD0AA0"/>
    <w:rsid w:val="00FD0ADC"/>
    <w:rsid w:val="00FD0CE1"/>
    <w:rsid w:val="00FD0D46"/>
    <w:rsid w:val="00FD0DB1"/>
    <w:rsid w:val="00FD0DD9"/>
    <w:rsid w:val="00FD0E2D"/>
    <w:rsid w:val="00FD0E90"/>
    <w:rsid w:val="00FD0E91"/>
    <w:rsid w:val="00FD1157"/>
    <w:rsid w:val="00FD11A4"/>
    <w:rsid w:val="00FD1286"/>
    <w:rsid w:val="00FD13A1"/>
    <w:rsid w:val="00FD13DD"/>
    <w:rsid w:val="00FD1425"/>
    <w:rsid w:val="00FD14C5"/>
    <w:rsid w:val="00FD1532"/>
    <w:rsid w:val="00FD1646"/>
    <w:rsid w:val="00FD1710"/>
    <w:rsid w:val="00FD172D"/>
    <w:rsid w:val="00FD17C6"/>
    <w:rsid w:val="00FD1823"/>
    <w:rsid w:val="00FD1AB1"/>
    <w:rsid w:val="00FD1ACD"/>
    <w:rsid w:val="00FD1BD4"/>
    <w:rsid w:val="00FD1D1C"/>
    <w:rsid w:val="00FD1D63"/>
    <w:rsid w:val="00FD1E16"/>
    <w:rsid w:val="00FD1EAB"/>
    <w:rsid w:val="00FD1EB6"/>
    <w:rsid w:val="00FD1F72"/>
    <w:rsid w:val="00FD1F75"/>
    <w:rsid w:val="00FD1FA2"/>
    <w:rsid w:val="00FD1FC5"/>
    <w:rsid w:val="00FD1FD4"/>
    <w:rsid w:val="00FD200E"/>
    <w:rsid w:val="00FD203A"/>
    <w:rsid w:val="00FD21ED"/>
    <w:rsid w:val="00FD24C3"/>
    <w:rsid w:val="00FD24C5"/>
    <w:rsid w:val="00FD2600"/>
    <w:rsid w:val="00FD260F"/>
    <w:rsid w:val="00FD2661"/>
    <w:rsid w:val="00FD2814"/>
    <w:rsid w:val="00FD2858"/>
    <w:rsid w:val="00FD28A7"/>
    <w:rsid w:val="00FD2916"/>
    <w:rsid w:val="00FD2977"/>
    <w:rsid w:val="00FD299C"/>
    <w:rsid w:val="00FD2B76"/>
    <w:rsid w:val="00FD2F7C"/>
    <w:rsid w:val="00FD2F7F"/>
    <w:rsid w:val="00FD2FB6"/>
    <w:rsid w:val="00FD2FED"/>
    <w:rsid w:val="00FD30F0"/>
    <w:rsid w:val="00FD31EA"/>
    <w:rsid w:val="00FD32A5"/>
    <w:rsid w:val="00FD3363"/>
    <w:rsid w:val="00FD33A3"/>
    <w:rsid w:val="00FD33E2"/>
    <w:rsid w:val="00FD356A"/>
    <w:rsid w:val="00FD35AF"/>
    <w:rsid w:val="00FD36C4"/>
    <w:rsid w:val="00FD36D7"/>
    <w:rsid w:val="00FD3713"/>
    <w:rsid w:val="00FD37B7"/>
    <w:rsid w:val="00FD38A8"/>
    <w:rsid w:val="00FD38AE"/>
    <w:rsid w:val="00FD38E9"/>
    <w:rsid w:val="00FD397C"/>
    <w:rsid w:val="00FD39D2"/>
    <w:rsid w:val="00FD3A29"/>
    <w:rsid w:val="00FD3ADF"/>
    <w:rsid w:val="00FD3B47"/>
    <w:rsid w:val="00FD3B4F"/>
    <w:rsid w:val="00FD3B9E"/>
    <w:rsid w:val="00FD3C71"/>
    <w:rsid w:val="00FD3CDF"/>
    <w:rsid w:val="00FD3D40"/>
    <w:rsid w:val="00FD3D97"/>
    <w:rsid w:val="00FD3DDB"/>
    <w:rsid w:val="00FD3E41"/>
    <w:rsid w:val="00FD3F6E"/>
    <w:rsid w:val="00FD3FE8"/>
    <w:rsid w:val="00FD4092"/>
    <w:rsid w:val="00FD4142"/>
    <w:rsid w:val="00FD415B"/>
    <w:rsid w:val="00FD42FB"/>
    <w:rsid w:val="00FD43EF"/>
    <w:rsid w:val="00FD440C"/>
    <w:rsid w:val="00FD447A"/>
    <w:rsid w:val="00FD44C9"/>
    <w:rsid w:val="00FD458D"/>
    <w:rsid w:val="00FD47BC"/>
    <w:rsid w:val="00FD4A1C"/>
    <w:rsid w:val="00FD4B21"/>
    <w:rsid w:val="00FD4C82"/>
    <w:rsid w:val="00FD4CB7"/>
    <w:rsid w:val="00FD4ECA"/>
    <w:rsid w:val="00FD4F1F"/>
    <w:rsid w:val="00FD4F39"/>
    <w:rsid w:val="00FD509D"/>
    <w:rsid w:val="00FD50BD"/>
    <w:rsid w:val="00FD5111"/>
    <w:rsid w:val="00FD5162"/>
    <w:rsid w:val="00FD5177"/>
    <w:rsid w:val="00FD51A9"/>
    <w:rsid w:val="00FD5357"/>
    <w:rsid w:val="00FD53D5"/>
    <w:rsid w:val="00FD5554"/>
    <w:rsid w:val="00FD55BD"/>
    <w:rsid w:val="00FD5644"/>
    <w:rsid w:val="00FD56D6"/>
    <w:rsid w:val="00FD582E"/>
    <w:rsid w:val="00FD58AC"/>
    <w:rsid w:val="00FD594E"/>
    <w:rsid w:val="00FD5A3C"/>
    <w:rsid w:val="00FD5AF2"/>
    <w:rsid w:val="00FD5BC3"/>
    <w:rsid w:val="00FD5C79"/>
    <w:rsid w:val="00FD5D09"/>
    <w:rsid w:val="00FD5D0B"/>
    <w:rsid w:val="00FD5E0D"/>
    <w:rsid w:val="00FD5F02"/>
    <w:rsid w:val="00FD5F58"/>
    <w:rsid w:val="00FD5F90"/>
    <w:rsid w:val="00FD5FFC"/>
    <w:rsid w:val="00FD60CD"/>
    <w:rsid w:val="00FD6124"/>
    <w:rsid w:val="00FD61BE"/>
    <w:rsid w:val="00FD61CC"/>
    <w:rsid w:val="00FD62B3"/>
    <w:rsid w:val="00FD633D"/>
    <w:rsid w:val="00FD63B3"/>
    <w:rsid w:val="00FD6426"/>
    <w:rsid w:val="00FD64ED"/>
    <w:rsid w:val="00FD65BF"/>
    <w:rsid w:val="00FD65CB"/>
    <w:rsid w:val="00FD65EB"/>
    <w:rsid w:val="00FD69CE"/>
    <w:rsid w:val="00FD6A8F"/>
    <w:rsid w:val="00FD6A9A"/>
    <w:rsid w:val="00FD6ACB"/>
    <w:rsid w:val="00FD6BAF"/>
    <w:rsid w:val="00FD6C18"/>
    <w:rsid w:val="00FD6D7A"/>
    <w:rsid w:val="00FD6D82"/>
    <w:rsid w:val="00FD6DCE"/>
    <w:rsid w:val="00FD6F72"/>
    <w:rsid w:val="00FD6FC7"/>
    <w:rsid w:val="00FD6FE7"/>
    <w:rsid w:val="00FD6FF0"/>
    <w:rsid w:val="00FD7037"/>
    <w:rsid w:val="00FD70D2"/>
    <w:rsid w:val="00FD7115"/>
    <w:rsid w:val="00FD712E"/>
    <w:rsid w:val="00FD7143"/>
    <w:rsid w:val="00FD71C5"/>
    <w:rsid w:val="00FD7247"/>
    <w:rsid w:val="00FD7250"/>
    <w:rsid w:val="00FD73B5"/>
    <w:rsid w:val="00FD74FF"/>
    <w:rsid w:val="00FD7565"/>
    <w:rsid w:val="00FD766B"/>
    <w:rsid w:val="00FD7683"/>
    <w:rsid w:val="00FD77AA"/>
    <w:rsid w:val="00FD7A27"/>
    <w:rsid w:val="00FD7B41"/>
    <w:rsid w:val="00FD7B91"/>
    <w:rsid w:val="00FD7C6D"/>
    <w:rsid w:val="00FD7CDA"/>
    <w:rsid w:val="00FD7D11"/>
    <w:rsid w:val="00FD7D4D"/>
    <w:rsid w:val="00FD7DEF"/>
    <w:rsid w:val="00FD7EAB"/>
    <w:rsid w:val="00FD7EEC"/>
    <w:rsid w:val="00FE0007"/>
    <w:rsid w:val="00FE00F4"/>
    <w:rsid w:val="00FE0254"/>
    <w:rsid w:val="00FE02EE"/>
    <w:rsid w:val="00FE036E"/>
    <w:rsid w:val="00FE0554"/>
    <w:rsid w:val="00FE0621"/>
    <w:rsid w:val="00FE0727"/>
    <w:rsid w:val="00FE0771"/>
    <w:rsid w:val="00FE078D"/>
    <w:rsid w:val="00FE082F"/>
    <w:rsid w:val="00FE0B5D"/>
    <w:rsid w:val="00FE0B61"/>
    <w:rsid w:val="00FE0C0D"/>
    <w:rsid w:val="00FE0C3A"/>
    <w:rsid w:val="00FE0D34"/>
    <w:rsid w:val="00FE0D3E"/>
    <w:rsid w:val="00FE0EB3"/>
    <w:rsid w:val="00FE0F4F"/>
    <w:rsid w:val="00FE103B"/>
    <w:rsid w:val="00FE112E"/>
    <w:rsid w:val="00FE119B"/>
    <w:rsid w:val="00FE11C3"/>
    <w:rsid w:val="00FE1295"/>
    <w:rsid w:val="00FE13DF"/>
    <w:rsid w:val="00FE162A"/>
    <w:rsid w:val="00FE1632"/>
    <w:rsid w:val="00FE16D5"/>
    <w:rsid w:val="00FE16EA"/>
    <w:rsid w:val="00FE175F"/>
    <w:rsid w:val="00FE1760"/>
    <w:rsid w:val="00FE17AA"/>
    <w:rsid w:val="00FE17AB"/>
    <w:rsid w:val="00FE1A28"/>
    <w:rsid w:val="00FE1C99"/>
    <w:rsid w:val="00FE1CD9"/>
    <w:rsid w:val="00FE1CE4"/>
    <w:rsid w:val="00FE1DE9"/>
    <w:rsid w:val="00FE1E24"/>
    <w:rsid w:val="00FE1E4E"/>
    <w:rsid w:val="00FE1F70"/>
    <w:rsid w:val="00FE1FF2"/>
    <w:rsid w:val="00FE22B4"/>
    <w:rsid w:val="00FE2310"/>
    <w:rsid w:val="00FE23DE"/>
    <w:rsid w:val="00FE25D8"/>
    <w:rsid w:val="00FE25E0"/>
    <w:rsid w:val="00FE269F"/>
    <w:rsid w:val="00FE26D5"/>
    <w:rsid w:val="00FE272C"/>
    <w:rsid w:val="00FE285B"/>
    <w:rsid w:val="00FE2955"/>
    <w:rsid w:val="00FE29BF"/>
    <w:rsid w:val="00FE29C0"/>
    <w:rsid w:val="00FE2B6C"/>
    <w:rsid w:val="00FE2BFE"/>
    <w:rsid w:val="00FE2C56"/>
    <w:rsid w:val="00FE2D06"/>
    <w:rsid w:val="00FE2DC4"/>
    <w:rsid w:val="00FE2DD2"/>
    <w:rsid w:val="00FE2E24"/>
    <w:rsid w:val="00FE2F90"/>
    <w:rsid w:val="00FE2FA1"/>
    <w:rsid w:val="00FE2FDE"/>
    <w:rsid w:val="00FE30B4"/>
    <w:rsid w:val="00FE33BA"/>
    <w:rsid w:val="00FE33C1"/>
    <w:rsid w:val="00FE34EB"/>
    <w:rsid w:val="00FE359C"/>
    <w:rsid w:val="00FE3740"/>
    <w:rsid w:val="00FE376F"/>
    <w:rsid w:val="00FE38A3"/>
    <w:rsid w:val="00FE38AC"/>
    <w:rsid w:val="00FE391F"/>
    <w:rsid w:val="00FE3988"/>
    <w:rsid w:val="00FE3AC2"/>
    <w:rsid w:val="00FE3D95"/>
    <w:rsid w:val="00FE3E79"/>
    <w:rsid w:val="00FE4016"/>
    <w:rsid w:val="00FE404B"/>
    <w:rsid w:val="00FE4170"/>
    <w:rsid w:val="00FE421B"/>
    <w:rsid w:val="00FE425F"/>
    <w:rsid w:val="00FE4375"/>
    <w:rsid w:val="00FE437A"/>
    <w:rsid w:val="00FE459A"/>
    <w:rsid w:val="00FE45FE"/>
    <w:rsid w:val="00FE46F4"/>
    <w:rsid w:val="00FE481A"/>
    <w:rsid w:val="00FE491A"/>
    <w:rsid w:val="00FE4A14"/>
    <w:rsid w:val="00FE4A61"/>
    <w:rsid w:val="00FE4B24"/>
    <w:rsid w:val="00FE4B99"/>
    <w:rsid w:val="00FE4BBF"/>
    <w:rsid w:val="00FE4C4D"/>
    <w:rsid w:val="00FE4D39"/>
    <w:rsid w:val="00FE4EDA"/>
    <w:rsid w:val="00FE4FBF"/>
    <w:rsid w:val="00FE5032"/>
    <w:rsid w:val="00FE5076"/>
    <w:rsid w:val="00FE50B0"/>
    <w:rsid w:val="00FE515B"/>
    <w:rsid w:val="00FE51E7"/>
    <w:rsid w:val="00FE5212"/>
    <w:rsid w:val="00FE5290"/>
    <w:rsid w:val="00FE541C"/>
    <w:rsid w:val="00FE55FE"/>
    <w:rsid w:val="00FE5769"/>
    <w:rsid w:val="00FE5789"/>
    <w:rsid w:val="00FE5792"/>
    <w:rsid w:val="00FE57A0"/>
    <w:rsid w:val="00FE57AA"/>
    <w:rsid w:val="00FE57BC"/>
    <w:rsid w:val="00FE58DE"/>
    <w:rsid w:val="00FE5916"/>
    <w:rsid w:val="00FE5969"/>
    <w:rsid w:val="00FE5C18"/>
    <w:rsid w:val="00FE5C7E"/>
    <w:rsid w:val="00FE5E20"/>
    <w:rsid w:val="00FE5EF2"/>
    <w:rsid w:val="00FE5EFE"/>
    <w:rsid w:val="00FE5F75"/>
    <w:rsid w:val="00FE605F"/>
    <w:rsid w:val="00FE6069"/>
    <w:rsid w:val="00FE60C4"/>
    <w:rsid w:val="00FE6260"/>
    <w:rsid w:val="00FE6318"/>
    <w:rsid w:val="00FE6330"/>
    <w:rsid w:val="00FE6389"/>
    <w:rsid w:val="00FE67BD"/>
    <w:rsid w:val="00FE68B7"/>
    <w:rsid w:val="00FE68D9"/>
    <w:rsid w:val="00FE6B88"/>
    <w:rsid w:val="00FE6C59"/>
    <w:rsid w:val="00FE6CDB"/>
    <w:rsid w:val="00FE6DF9"/>
    <w:rsid w:val="00FE6E0C"/>
    <w:rsid w:val="00FE6F66"/>
    <w:rsid w:val="00FE6F94"/>
    <w:rsid w:val="00FE712C"/>
    <w:rsid w:val="00FE7180"/>
    <w:rsid w:val="00FE727C"/>
    <w:rsid w:val="00FE732A"/>
    <w:rsid w:val="00FE73D7"/>
    <w:rsid w:val="00FE73FB"/>
    <w:rsid w:val="00FE7438"/>
    <w:rsid w:val="00FE746E"/>
    <w:rsid w:val="00FE7477"/>
    <w:rsid w:val="00FE7484"/>
    <w:rsid w:val="00FE7487"/>
    <w:rsid w:val="00FE74B0"/>
    <w:rsid w:val="00FE74CE"/>
    <w:rsid w:val="00FE7533"/>
    <w:rsid w:val="00FE7560"/>
    <w:rsid w:val="00FE7563"/>
    <w:rsid w:val="00FE75ED"/>
    <w:rsid w:val="00FE7670"/>
    <w:rsid w:val="00FE77A8"/>
    <w:rsid w:val="00FE77AA"/>
    <w:rsid w:val="00FE77E1"/>
    <w:rsid w:val="00FE7834"/>
    <w:rsid w:val="00FE786D"/>
    <w:rsid w:val="00FE7946"/>
    <w:rsid w:val="00FE7A13"/>
    <w:rsid w:val="00FE7A3D"/>
    <w:rsid w:val="00FE7A53"/>
    <w:rsid w:val="00FE7AE1"/>
    <w:rsid w:val="00FE7B24"/>
    <w:rsid w:val="00FE7B3C"/>
    <w:rsid w:val="00FE7C36"/>
    <w:rsid w:val="00FE7C3D"/>
    <w:rsid w:val="00FE7D3F"/>
    <w:rsid w:val="00FE7EAF"/>
    <w:rsid w:val="00FF0042"/>
    <w:rsid w:val="00FF0080"/>
    <w:rsid w:val="00FF009E"/>
    <w:rsid w:val="00FF0292"/>
    <w:rsid w:val="00FF0468"/>
    <w:rsid w:val="00FF0473"/>
    <w:rsid w:val="00FF0499"/>
    <w:rsid w:val="00FF05B8"/>
    <w:rsid w:val="00FF05E8"/>
    <w:rsid w:val="00FF0695"/>
    <w:rsid w:val="00FF0853"/>
    <w:rsid w:val="00FF0892"/>
    <w:rsid w:val="00FF089B"/>
    <w:rsid w:val="00FF09F1"/>
    <w:rsid w:val="00FF0B25"/>
    <w:rsid w:val="00FF0BF4"/>
    <w:rsid w:val="00FF0C3D"/>
    <w:rsid w:val="00FF0DCF"/>
    <w:rsid w:val="00FF0E09"/>
    <w:rsid w:val="00FF1052"/>
    <w:rsid w:val="00FF10C2"/>
    <w:rsid w:val="00FF11DC"/>
    <w:rsid w:val="00FF136B"/>
    <w:rsid w:val="00FF13E4"/>
    <w:rsid w:val="00FF155A"/>
    <w:rsid w:val="00FF157C"/>
    <w:rsid w:val="00FF16C7"/>
    <w:rsid w:val="00FF1735"/>
    <w:rsid w:val="00FF175B"/>
    <w:rsid w:val="00FF1773"/>
    <w:rsid w:val="00FF17D4"/>
    <w:rsid w:val="00FF18F8"/>
    <w:rsid w:val="00FF19B4"/>
    <w:rsid w:val="00FF1AF0"/>
    <w:rsid w:val="00FF1B15"/>
    <w:rsid w:val="00FF1B29"/>
    <w:rsid w:val="00FF1B34"/>
    <w:rsid w:val="00FF1CF3"/>
    <w:rsid w:val="00FF1D31"/>
    <w:rsid w:val="00FF1FC4"/>
    <w:rsid w:val="00FF2155"/>
    <w:rsid w:val="00FF2177"/>
    <w:rsid w:val="00FF21DE"/>
    <w:rsid w:val="00FF2237"/>
    <w:rsid w:val="00FF2259"/>
    <w:rsid w:val="00FF2391"/>
    <w:rsid w:val="00FF23C5"/>
    <w:rsid w:val="00FF2428"/>
    <w:rsid w:val="00FF24EB"/>
    <w:rsid w:val="00FF250B"/>
    <w:rsid w:val="00FF25A4"/>
    <w:rsid w:val="00FF25E3"/>
    <w:rsid w:val="00FF285B"/>
    <w:rsid w:val="00FF28B6"/>
    <w:rsid w:val="00FF28FC"/>
    <w:rsid w:val="00FF295E"/>
    <w:rsid w:val="00FF296C"/>
    <w:rsid w:val="00FF2981"/>
    <w:rsid w:val="00FF2B03"/>
    <w:rsid w:val="00FF2B3B"/>
    <w:rsid w:val="00FF2BC1"/>
    <w:rsid w:val="00FF2BCF"/>
    <w:rsid w:val="00FF2CD9"/>
    <w:rsid w:val="00FF2D03"/>
    <w:rsid w:val="00FF2D67"/>
    <w:rsid w:val="00FF2E32"/>
    <w:rsid w:val="00FF3212"/>
    <w:rsid w:val="00FF3392"/>
    <w:rsid w:val="00FF33B0"/>
    <w:rsid w:val="00FF3637"/>
    <w:rsid w:val="00FF36D8"/>
    <w:rsid w:val="00FF371A"/>
    <w:rsid w:val="00FF3738"/>
    <w:rsid w:val="00FF3751"/>
    <w:rsid w:val="00FF37B8"/>
    <w:rsid w:val="00FF382C"/>
    <w:rsid w:val="00FF38AE"/>
    <w:rsid w:val="00FF3929"/>
    <w:rsid w:val="00FF394F"/>
    <w:rsid w:val="00FF39DC"/>
    <w:rsid w:val="00FF3A66"/>
    <w:rsid w:val="00FF3AF1"/>
    <w:rsid w:val="00FF3BC2"/>
    <w:rsid w:val="00FF3BD4"/>
    <w:rsid w:val="00FF3BFF"/>
    <w:rsid w:val="00FF3C83"/>
    <w:rsid w:val="00FF3FD8"/>
    <w:rsid w:val="00FF3FF6"/>
    <w:rsid w:val="00FF410D"/>
    <w:rsid w:val="00FF43E2"/>
    <w:rsid w:val="00FF43F6"/>
    <w:rsid w:val="00FF442A"/>
    <w:rsid w:val="00FF447B"/>
    <w:rsid w:val="00FF44ED"/>
    <w:rsid w:val="00FF4536"/>
    <w:rsid w:val="00FF4617"/>
    <w:rsid w:val="00FF4781"/>
    <w:rsid w:val="00FF484B"/>
    <w:rsid w:val="00FF486F"/>
    <w:rsid w:val="00FF4920"/>
    <w:rsid w:val="00FF4957"/>
    <w:rsid w:val="00FF495C"/>
    <w:rsid w:val="00FF4AD8"/>
    <w:rsid w:val="00FF4D62"/>
    <w:rsid w:val="00FF4F39"/>
    <w:rsid w:val="00FF507F"/>
    <w:rsid w:val="00FF516B"/>
    <w:rsid w:val="00FF51D5"/>
    <w:rsid w:val="00FF543E"/>
    <w:rsid w:val="00FF547D"/>
    <w:rsid w:val="00FF54DE"/>
    <w:rsid w:val="00FF55BB"/>
    <w:rsid w:val="00FF57AD"/>
    <w:rsid w:val="00FF57D4"/>
    <w:rsid w:val="00FF580D"/>
    <w:rsid w:val="00FF5924"/>
    <w:rsid w:val="00FF5944"/>
    <w:rsid w:val="00FF5A43"/>
    <w:rsid w:val="00FF5A5D"/>
    <w:rsid w:val="00FF5A70"/>
    <w:rsid w:val="00FF5AAD"/>
    <w:rsid w:val="00FF5E53"/>
    <w:rsid w:val="00FF6089"/>
    <w:rsid w:val="00FF6127"/>
    <w:rsid w:val="00FF61B8"/>
    <w:rsid w:val="00FF6306"/>
    <w:rsid w:val="00FF6397"/>
    <w:rsid w:val="00FF64C6"/>
    <w:rsid w:val="00FF6667"/>
    <w:rsid w:val="00FF674C"/>
    <w:rsid w:val="00FF6811"/>
    <w:rsid w:val="00FF6821"/>
    <w:rsid w:val="00FF6925"/>
    <w:rsid w:val="00FF699A"/>
    <w:rsid w:val="00FF6B4D"/>
    <w:rsid w:val="00FF6BDA"/>
    <w:rsid w:val="00FF6BF4"/>
    <w:rsid w:val="00FF6C3F"/>
    <w:rsid w:val="00FF6DAA"/>
    <w:rsid w:val="00FF6F75"/>
    <w:rsid w:val="00FF7049"/>
    <w:rsid w:val="00FF70A6"/>
    <w:rsid w:val="00FF70DC"/>
    <w:rsid w:val="00FF715A"/>
    <w:rsid w:val="00FF7178"/>
    <w:rsid w:val="00FF7193"/>
    <w:rsid w:val="00FF7228"/>
    <w:rsid w:val="00FF722A"/>
    <w:rsid w:val="00FF73B8"/>
    <w:rsid w:val="00FF747C"/>
    <w:rsid w:val="00FF7493"/>
    <w:rsid w:val="00FF752F"/>
    <w:rsid w:val="00FF7642"/>
    <w:rsid w:val="00FF78CE"/>
    <w:rsid w:val="00FF79AB"/>
    <w:rsid w:val="00FF7B54"/>
    <w:rsid w:val="00FF7B64"/>
    <w:rsid w:val="00FF7D24"/>
    <w:rsid w:val="00FF7FFE"/>
    <w:rsid w:val="0207AEC5"/>
    <w:rsid w:val="022EF05A"/>
    <w:rsid w:val="036A6492"/>
    <w:rsid w:val="0446CE4E"/>
    <w:rsid w:val="04565E2A"/>
    <w:rsid w:val="0513B8D0"/>
    <w:rsid w:val="052B5457"/>
    <w:rsid w:val="05B08542"/>
    <w:rsid w:val="06086E5C"/>
    <w:rsid w:val="073B24AE"/>
    <w:rsid w:val="07AAF087"/>
    <w:rsid w:val="07EE7BBF"/>
    <w:rsid w:val="0914C2AE"/>
    <w:rsid w:val="09324FBC"/>
    <w:rsid w:val="09A4E3C8"/>
    <w:rsid w:val="0A02D2FE"/>
    <w:rsid w:val="0A6C9688"/>
    <w:rsid w:val="0C004AAD"/>
    <w:rsid w:val="0C951190"/>
    <w:rsid w:val="0CC6916A"/>
    <w:rsid w:val="0D6E67F9"/>
    <w:rsid w:val="0D72EAB6"/>
    <w:rsid w:val="0E824A76"/>
    <w:rsid w:val="0EEAA7F8"/>
    <w:rsid w:val="100A4A52"/>
    <w:rsid w:val="10605A03"/>
    <w:rsid w:val="108D5159"/>
    <w:rsid w:val="10B5DFCF"/>
    <w:rsid w:val="112D7C13"/>
    <w:rsid w:val="11569AD9"/>
    <w:rsid w:val="129D2141"/>
    <w:rsid w:val="12C960AE"/>
    <w:rsid w:val="13EDD89E"/>
    <w:rsid w:val="142059C6"/>
    <w:rsid w:val="155779AA"/>
    <w:rsid w:val="159FB70E"/>
    <w:rsid w:val="162B3756"/>
    <w:rsid w:val="16B0D87D"/>
    <w:rsid w:val="17421C37"/>
    <w:rsid w:val="17D9D96D"/>
    <w:rsid w:val="18EA176A"/>
    <w:rsid w:val="18F284AB"/>
    <w:rsid w:val="19C0D2A0"/>
    <w:rsid w:val="19F65FB5"/>
    <w:rsid w:val="1A9E6D23"/>
    <w:rsid w:val="1ABAA531"/>
    <w:rsid w:val="1B923016"/>
    <w:rsid w:val="1BCE8EE4"/>
    <w:rsid w:val="1D23C77B"/>
    <w:rsid w:val="1DC3217F"/>
    <w:rsid w:val="1F95CEE1"/>
    <w:rsid w:val="1FA430CC"/>
    <w:rsid w:val="2187909E"/>
    <w:rsid w:val="2205EBA2"/>
    <w:rsid w:val="2227B42D"/>
    <w:rsid w:val="2242CDA6"/>
    <w:rsid w:val="22A5BF10"/>
    <w:rsid w:val="230DF6A3"/>
    <w:rsid w:val="23B32291"/>
    <w:rsid w:val="23E19E1E"/>
    <w:rsid w:val="244EFEA9"/>
    <w:rsid w:val="246AC635"/>
    <w:rsid w:val="24EC7387"/>
    <w:rsid w:val="26141DAF"/>
    <w:rsid w:val="2614F386"/>
    <w:rsid w:val="2651A2B9"/>
    <w:rsid w:val="269BBB7E"/>
    <w:rsid w:val="26B5C613"/>
    <w:rsid w:val="26E678A9"/>
    <w:rsid w:val="2784DDB1"/>
    <w:rsid w:val="27BA147B"/>
    <w:rsid w:val="28AAC82A"/>
    <w:rsid w:val="28D5111C"/>
    <w:rsid w:val="28E38AF8"/>
    <w:rsid w:val="2A6672D7"/>
    <w:rsid w:val="2AA35616"/>
    <w:rsid w:val="2B075F17"/>
    <w:rsid w:val="2CF080DF"/>
    <w:rsid w:val="2CFA6676"/>
    <w:rsid w:val="2D1E9471"/>
    <w:rsid w:val="2E122493"/>
    <w:rsid w:val="2E936F24"/>
    <w:rsid w:val="2F0885B1"/>
    <w:rsid w:val="301FA270"/>
    <w:rsid w:val="30E2BB01"/>
    <w:rsid w:val="31A63A34"/>
    <w:rsid w:val="31A79369"/>
    <w:rsid w:val="330BAF26"/>
    <w:rsid w:val="3331D7D6"/>
    <w:rsid w:val="3341BF1D"/>
    <w:rsid w:val="346C7B6B"/>
    <w:rsid w:val="35360DC9"/>
    <w:rsid w:val="38738695"/>
    <w:rsid w:val="38BBF3F9"/>
    <w:rsid w:val="38C70925"/>
    <w:rsid w:val="39D9C688"/>
    <w:rsid w:val="3A092447"/>
    <w:rsid w:val="3A31FFDE"/>
    <w:rsid w:val="3A8B7FB6"/>
    <w:rsid w:val="3AB00B2D"/>
    <w:rsid w:val="3AC63490"/>
    <w:rsid w:val="3AD6F0CD"/>
    <w:rsid w:val="3B81A99D"/>
    <w:rsid w:val="3BA51F8F"/>
    <w:rsid w:val="3BCDAC6B"/>
    <w:rsid w:val="3C973812"/>
    <w:rsid w:val="3DA09E01"/>
    <w:rsid w:val="3DEF5BB0"/>
    <w:rsid w:val="3E3E16BB"/>
    <w:rsid w:val="3E8EBCB8"/>
    <w:rsid w:val="3EACE58B"/>
    <w:rsid w:val="3EBA67D5"/>
    <w:rsid w:val="3EFE2377"/>
    <w:rsid w:val="3F5185CE"/>
    <w:rsid w:val="3F9C846B"/>
    <w:rsid w:val="4053594C"/>
    <w:rsid w:val="407D9D5F"/>
    <w:rsid w:val="40B7B53A"/>
    <w:rsid w:val="41161490"/>
    <w:rsid w:val="417BF06B"/>
    <w:rsid w:val="41EBEB29"/>
    <w:rsid w:val="4208A711"/>
    <w:rsid w:val="420E60B0"/>
    <w:rsid w:val="42BBB2F8"/>
    <w:rsid w:val="432C7CD9"/>
    <w:rsid w:val="43554FDD"/>
    <w:rsid w:val="4359FCBB"/>
    <w:rsid w:val="43A2AE56"/>
    <w:rsid w:val="43D29732"/>
    <w:rsid w:val="449BB21A"/>
    <w:rsid w:val="44A286B2"/>
    <w:rsid w:val="44A460D1"/>
    <w:rsid w:val="4582AB85"/>
    <w:rsid w:val="45AA12D7"/>
    <w:rsid w:val="462474A8"/>
    <w:rsid w:val="4774AC11"/>
    <w:rsid w:val="47D1A742"/>
    <w:rsid w:val="4AB0421C"/>
    <w:rsid w:val="4AB86E86"/>
    <w:rsid w:val="4AF34EF8"/>
    <w:rsid w:val="4B237C75"/>
    <w:rsid w:val="4B4CF535"/>
    <w:rsid w:val="4C6D6139"/>
    <w:rsid w:val="4CA12F5A"/>
    <w:rsid w:val="4CC8EA11"/>
    <w:rsid w:val="4CD76D90"/>
    <w:rsid w:val="4DF358F7"/>
    <w:rsid w:val="4E596D62"/>
    <w:rsid w:val="4E9CDAA5"/>
    <w:rsid w:val="4EAE3589"/>
    <w:rsid w:val="4F6502C5"/>
    <w:rsid w:val="4FE20489"/>
    <w:rsid w:val="502961EF"/>
    <w:rsid w:val="506A91A2"/>
    <w:rsid w:val="508E0EC2"/>
    <w:rsid w:val="5096BA19"/>
    <w:rsid w:val="521979C4"/>
    <w:rsid w:val="52254CA5"/>
    <w:rsid w:val="52FD30D0"/>
    <w:rsid w:val="539132DA"/>
    <w:rsid w:val="53926550"/>
    <w:rsid w:val="53D4C774"/>
    <w:rsid w:val="551BF0B2"/>
    <w:rsid w:val="558907A3"/>
    <w:rsid w:val="565C7B18"/>
    <w:rsid w:val="566B99AB"/>
    <w:rsid w:val="57D30ECB"/>
    <w:rsid w:val="580E437B"/>
    <w:rsid w:val="586FF57B"/>
    <w:rsid w:val="590068FE"/>
    <w:rsid w:val="59197F60"/>
    <w:rsid w:val="5A5E7DB3"/>
    <w:rsid w:val="5B280C04"/>
    <w:rsid w:val="5BE6FAF6"/>
    <w:rsid w:val="5C600BEB"/>
    <w:rsid w:val="5CD4E2E9"/>
    <w:rsid w:val="5D0D4528"/>
    <w:rsid w:val="5D6419F1"/>
    <w:rsid w:val="5D7D0DA4"/>
    <w:rsid w:val="5DDD2AF1"/>
    <w:rsid w:val="5E2ED308"/>
    <w:rsid w:val="5E86A24B"/>
    <w:rsid w:val="5E9A91FA"/>
    <w:rsid w:val="5F5E5E32"/>
    <w:rsid w:val="5FE5B640"/>
    <w:rsid w:val="604A49EA"/>
    <w:rsid w:val="604CE088"/>
    <w:rsid w:val="6057286B"/>
    <w:rsid w:val="6132B804"/>
    <w:rsid w:val="61382F7E"/>
    <w:rsid w:val="61D4A66B"/>
    <w:rsid w:val="622A65B2"/>
    <w:rsid w:val="62D3A971"/>
    <w:rsid w:val="631D56AB"/>
    <w:rsid w:val="631E2998"/>
    <w:rsid w:val="63A9D452"/>
    <w:rsid w:val="63D35B75"/>
    <w:rsid w:val="648A239B"/>
    <w:rsid w:val="64A3B7B6"/>
    <w:rsid w:val="6805516A"/>
    <w:rsid w:val="68181DEA"/>
    <w:rsid w:val="688613ED"/>
    <w:rsid w:val="68E2EE3B"/>
    <w:rsid w:val="69A80836"/>
    <w:rsid w:val="6A04EE49"/>
    <w:rsid w:val="6A8082CA"/>
    <w:rsid w:val="6C0C45AF"/>
    <w:rsid w:val="6C47516E"/>
    <w:rsid w:val="6C4A1B0A"/>
    <w:rsid w:val="6D4CFBFC"/>
    <w:rsid w:val="6DE7B081"/>
    <w:rsid w:val="6DEEF9BA"/>
    <w:rsid w:val="6E638E90"/>
    <w:rsid w:val="6E6899D1"/>
    <w:rsid w:val="6FE0A7F5"/>
    <w:rsid w:val="6FF47180"/>
    <w:rsid w:val="70361AC5"/>
    <w:rsid w:val="70B090C3"/>
    <w:rsid w:val="7107F519"/>
    <w:rsid w:val="71A023E9"/>
    <w:rsid w:val="728A4135"/>
    <w:rsid w:val="729181D1"/>
    <w:rsid w:val="72BD6C56"/>
    <w:rsid w:val="74141EE1"/>
    <w:rsid w:val="74580766"/>
    <w:rsid w:val="7666BBCB"/>
    <w:rsid w:val="76BB0163"/>
    <w:rsid w:val="76C34522"/>
    <w:rsid w:val="774BBFA3"/>
    <w:rsid w:val="77FBBA97"/>
    <w:rsid w:val="781DC024"/>
    <w:rsid w:val="78677CC9"/>
    <w:rsid w:val="79AA8FB5"/>
    <w:rsid w:val="79E9A380"/>
    <w:rsid w:val="7A54449C"/>
    <w:rsid w:val="7A907DFD"/>
    <w:rsid w:val="7B9A6554"/>
    <w:rsid w:val="7BDA131F"/>
    <w:rsid w:val="7BE15498"/>
    <w:rsid w:val="7C0FAA03"/>
    <w:rsid w:val="7C3E9EA6"/>
    <w:rsid w:val="7C916F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4EB9FC"/>
  <w15:docId w15:val="{9D272136-D78F-4E36-AE3F-1AAEDFBE6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0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pPr>
  </w:style>
  <w:style w:type="paragraph" w:styleId="ListBullet2">
    <w:name w:val="List Bullet 2"/>
    <w:basedOn w:val="Normal"/>
    <w:uiPriority w:val="99"/>
    <w:rsid w:val="000E2291"/>
    <w:pPr>
      <w:numPr>
        <w:numId w:val="4"/>
      </w:numPr>
      <w:tabs>
        <w:tab w:val="left" w:pos="567"/>
      </w:tabs>
    </w:pPr>
  </w:style>
  <w:style w:type="paragraph" w:styleId="ListBullet3">
    <w:name w:val="List Bullet 3"/>
    <w:basedOn w:val="Normal"/>
    <w:uiPriority w:val="99"/>
    <w:rsid w:val="000E2291"/>
    <w:pPr>
      <w:numPr>
        <w:numId w:val="1"/>
      </w:numPr>
      <w:tabs>
        <w:tab w:val="clear" w:pos="360"/>
        <w:tab w:val="clear" w:pos="907"/>
        <w:tab w:val="left" w:pos="851"/>
      </w:tabs>
    </w:pPr>
  </w:style>
  <w:style w:type="paragraph" w:styleId="ListBullet4">
    <w:name w:val="List Bullet 4"/>
    <w:basedOn w:val="Normal"/>
    <w:uiPriority w:val="99"/>
    <w:rsid w:val="000E2291"/>
    <w:pPr>
      <w:numPr>
        <w:numId w:val="2"/>
      </w:numPr>
      <w:tabs>
        <w:tab w:val="left" w:pos="1134"/>
      </w:tabs>
    </w:pPr>
  </w:style>
  <w:style w:type="paragraph" w:styleId="ListNumber">
    <w:name w:val="List Number"/>
    <w:basedOn w:val="Normal"/>
    <w:uiPriority w:val="99"/>
    <w:rsid w:val="000E2291"/>
    <w:pPr>
      <w:numPr>
        <w:numId w:val="5"/>
      </w:numPr>
      <w:tabs>
        <w:tab w:val="clear" w:pos="360"/>
        <w:tab w:val="left" w:pos="284"/>
      </w:tabs>
    </w:pPr>
  </w:style>
  <w:style w:type="paragraph" w:styleId="ListNumber2">
    <w:name w:val="List Number 2"/>
    <w:basedOn w:val="Normal"/>
    <w:uiPriority w:val="99"/>
    <w:rsid w:val="000E2291"/>
    <w:pPr>
      <w:numPr>
        <w:numId w:val="6"/>
      </w:numPr>
      <w:tabs>
        <w:tab w:val="left" w:pos="567"/>
      </w:tabs>
    </w:pPr>
  </w:style>
  <w:style w:type="paragraph" w:styleId="ListNumber3">
    <w:name w:val="List Number 3"/>
    <w:basedOn w:val="Normal"/>
    <w:uiPriority w:val="99"/>
    <w:rsid w:val="000E2291"/>
    <w:pPr>
      <w:numPr>
        <w:numId w:val="7"/>
      </w:numPr>
      <w:tabs>
        <w:tab w:val="clear" w:pos="926"/>
        <w:tab w:val="left" w:pos="851"/>
      </w:tabs>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18"/>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 w:type="character" w:customStyle="1" w:styleId="normaltextrun">
    <w:name w:val="normaltextrun"/>
    <w:basedOn w:val="DefaultParagraphFont"/>
    <w:rsid w:val="00756441"/>
  </w:style>
  <w:style w:type="character" w:customStyle="1" w:styleId="eop">
    <w:name w:val="eop"/>
    <w:basedOn w:val="DefaultParagraphFont"/>
    <w:rsid w:val="00F95BF5"/>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B32530"/>
    <w:rPr>
      <w:rFonts w:ascii="Arial" w:hAnsi="Arial"/>
      <w:sz w:val="18"/>
      <w:szCs w:val="22"/>
    </w:rPr>
  </w:style>
  <w:style w:type="character" w:customStyle="1" w:styleId="ui-provider">
    <w:name w:val="ui-provider"/>
    <w:basedOn w:val="DefaultParagraphFont"/>
    <w:rsid w:val="00932B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472170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4716554">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894341">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29273653">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7446712">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0018580">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88584892">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26791806">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7756287">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2579172">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77525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5145621">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0625481">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06639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4771528">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4176564">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25092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0676783">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269225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468322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726284">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47531664">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9157228">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9471762">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4316154">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7591798">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3177249">
      <w:bodyDiv w:val="1"/>
      <w:marLeft w:val="0"/>
      <w:marRight w:val="0"/>
      <w:marTop w:val="0"/>
      <w:marBottom w:val="0"/>
      <w:divBdr>
        <w:top w:val="none" w:sz="0" w:space="0" w:color="auto"/>
        <w:left w:val="none" w:sz="0" w:space="0" w:color="auto"/>
        <w:bottom w:val="none" w:sz="0" w:space="0" w:color="auto"/>
        <w:right w:val="none" w:sz="0" w:space="0" w:color="auto"/>
      </w:divBdr>
    </w:div>
    <w:div w:id="1206210835">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5877413">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364771">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5555695">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2126684">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1811848">
      <w:bodyDiv w:val="1"/>
      <w:marLeft w:val="0"/>
      <w:marRight w:val="0"/>
      <w:marTop w:val="0"/>
      <w:marBottom w:val="0"/>
      <w:divBdr>
        <w:top w:val="none" w:sz="0" w:space="0" w:color="auto"/>
        <w:left w:val="none" w:sz="0" w:space="0" w:color="auto"/>
        <w:bottom w:val="none" w:sz="0" w:space="0" w:color="auto"/>
        <w:right w:val="none" w:sz="0" w:space="0" w:color="auto"/>
      </w:divBdr>
    </w:div>
    <w:div w:id="1302542152">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3316534">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097970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05589947">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854087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5093935">
      <w:bodyDiv w:val="1"/>
      <w:marLeft w:val="0"/>
      <w:marRight w:val="0"/>
      <w:marTop w:val="0"/>
      <w:marBottom w:val="0"/>
      <w:divBdr>
        <w:top w:val="none" w:sz="0" w:space="0" w:color="auto"/>
        <w:left w:val="none" w:sz="0" w:space="0" w:color="auto"/>
        <w:bottom w:val="none" w:sz="0" w:space="0" w:color="auto"/>
        <w:right w:val="none" w:sz="0" w:space="0" w:color="auto"/>
      </w:divBdr>
      <w:divsChild>
        <w:div w:id="1940942338">
          <w:marLeft w:val="0"/>
          <w:marRight w:val="0"/>
          <w:marTop w:val="0"/>
          <w:marBottom w:val="0"/>
          <w:divBdr>
            <w:top w:val="none" w:sz="0" w:space="0" w:color="auto"/>
            <w:left w:val="none" w:sz="0" w:space="0" w:color="auto"/>
            <w:bottom w:val="none" w:sz="0" w:space="0" w:color="auto"/>
            <w:right w:val="none" w:sz="0" w:space="0" w:color="auto"/>
          </w:divBdr>
        </w:div>
      </w:divsChild>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85264742">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423987">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3876704">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36133390">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4309112">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48115117">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717725">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4691919">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88428808">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08426162">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3010110">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397986">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161753">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2668081">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304794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2777760">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443368">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189411">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17169650">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6" ma:contentTypeDescription="Create a new document." ma:contentTypeScope="" ma:versionID="9ce986334c85d25efa1f8d310ae52897">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b8b544ff7d710f82654a7f9cb0e67618"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422334-E530-4825-9346-F11B7150667C}">
  <ds:schemaRefs>
    <ds:schemaRef ds:uri="http://schemas.openxmlformats.org/officeDocument/2006/bibliography"/>
  </ds:schemaRefs>
</ds:datastoreItem>
</file>

<file path=customXml/itemProps2.xml><?xml version="1.0" encoding="utf-8"?>
<ds:datastoreItem xmlns:ds="http://schemas.openxmlformats.org/officeDocument/2006/customXml" ds:itemID="{E3CD4A00-5559-4F4B-A3F7-61320A3BA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4.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 ds:uri="9c46a28d-acc8-4027-86ce-a8901ee39950"/>
    <ds:schemaRef ds:uri="0153bd8d-61e3-4d9a-b03f-287c4fda417d"/>
  </ds:schemaRefs>
</ds:datastoreItem>
</file>

<file path=docProps/app.xml><?xml version="1.0" encoding="utf-8"?>
<Properties xmlns="http://schemas.openxmlformats.org/officeDocument/2006/extended-properties" xmlns:vt="http://schemas.openxmlformats.org/officeDocument/2006/docPropsVTypes">
  <Template>Thai Report.dot</Template>
  <TotalTime>2213</TotalTime>
  <Pages>18</Pages>
  <Words>5150</Words>
  <Characters>22920</Characters>
  <Application>Microsoft Office Word</Application>
  <DocSecurity>0</DocSecurity>
  <Lines>3274</Lines>
  <Paragraphs>1754</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26316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590</cp:revision>
  <cp:lastPrinted>2026-08-14T04:55:00Z</cp:lastPrinted>
  <dcterms:created xsi:type="dcterms:W3CDTF">2026-07-11T23:50:00Z</dcterms:created>
  <dcterms:modified xsi:type="dcterms:W3CDTF">2026-08-14T09:04:00Z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MediaServiceImageTags">
    <vt:lpwstr/>
  </property>
  <property fmtid="{D5CDD505-2E9C-101B-9397-08002B2CF9AE}" pid="4" name="GrammarlyDocumentId">
    <vt:lpwstr>b9da7e9d746788a44b8d8ee60dba888bfda13734a5ae5fa1737fe0a147f68b03</vt:lpwstr>
  </property>
</Properties>
</file>